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R5-214520</w:t>
        </w:r>
      </w:fldSimple>
    </w:p>
    <w:p w14:paraId="7CB45193" w14:textId="77777777" w:rsidR="001E41F3" w:rsidRDefault="00657FD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57FDD"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57FDD" w:rsidP="00547111">
            <w:pPr>
              <w:pStyle w:val="CRCoverPage"/>
              <w:spacing w:after="0"/>
              <w:rPr>
                <w:noProof/>
              </w:rPr>
            </w:pPr>
            <w:fldSimple w:instr=" DOCPROPERTY  Cr#  \* MERGEFORMAT ">
              <w:r w:rsidR="00E13F3D" w:rsidRPr="00410371">
                <w:rPr>
                  <w:b/>
                  <w:noProof/>
                  <w:sz w:val="28"/>
                </w:rPr>
                <w:t>1303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57FD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57FDD">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57FDD">
            <w:pPr>
              <w:pStyle w:val="CRCoverPage"/>
              <w:spacing w:after="0"/>
              <w:ind w:left="100"/>
              <w:rPr>
                <w:noProof/>
              </w:rPr>
            </w:pPr>
            <w:fldSimple w:instr=" DOCPROPERTY  CrTitle  \* MERGEFORMAT ">
              <w:r w:rsidR="002640DD">
                <w:t>Addition of FR1 mobility enhancement TC 6.3.1.11-Inter-band inter-frequency sync DAPS HO in SA for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57FDD">
            <w:pPr>
              <w:pStyle w:val="CRCoverPage"/>
              <w:spacing w:after="0"/>
              <w:ind w:left="100"/>
              <w:rPr>
                <w:noProof/>
              </w:rPr>
            </w:pPr>
            <w:fldSimple w:instr=" DOCPROPERTY  SourceIfWg  \* MERGEFORMAT ">
              <w:r w:rsidR="00E13F3D">
                <w:rPr>
                  <w:noProof/>
                </w:rPr>
                <w:t>China Telecommunications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8AC8" w:rsidR="001E41F3" w:rsidRDefault="00046B5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57FDD">
            <w:pPr>
              <w:pStyle w:val="CRCoverPage"/>
              <w:spacing w:after="0"/>
              <w:ind w:left="100"/>
              <w:rPr>
                <w:noProof/>
              </w:rPr>
            </w:pPr>
            <w:fldSimple w:instr=" DOCPROPERTY  RelatedWis  \* MERGEFORMAT ">
              <w:r w:rsidR="00E13F3D">
                <w:rPr>
                  <w:noProof/>
                </w:rPr>
                <w:t>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57FDD">
            <w:pPr>
              <w:pStyle w:val="CRCoverPage"/>
              <w:spacing w:after="0"/>
              <w:ind w:left="100"/>
              <w:rPr>
                <w:noProof/>
              </w:rPr>
            </w:pPr>
            <w:fldSimple w:instr=" DOCPROPERTY  ResDate  \* MERGEFORMAT ">
              <w:r w:rsidR="00D24991">
                <w:rPr>
                  <w:noProof/>
                </w:rPr>
                <w:t>2021-08-03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57FD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57FD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160500" w:rsidR="001E41F3" w:rsidRDefault="00046B5A">
            <w:pPr>
              <w:pStyle w:val="CRCoverPage"/>
              <w:spacing w:after="0"/>
              <w:ind w:left="100"/>
              <w:rPr>
                <w:noProof/>
              </w:rPr>
            </w:pPr>
            <w:r>
              <w:rPr>
                <w:noProof/>
                <w:lang w:eastAsia="zh-CN"/>
              </w:rPr>
              <w:t>To add mobility enhancement test case 6.3.1.1</w:t>
            </w:r>
            <w:r w:rsidR="00DC37B7">
              <w:rPr>
                <w:noProof/>
                <w:lang w:eastAsia="zh-CN"/>
              </w:rPr>
              <w:t>1</w:t>
            </w:r>
            <w:r>
              <w:rPr>
                <w:noProof/>
                <w:lang w:eastAsia="zh-CN"/>
              </w:rPr>
              <w:t xml:space="preserve"> </w:t>
            </w:r>
            <w:r w:rsidR="006F0AC5">
              <w:rPr>
                <w:noProof/>
                <w:lang w:eastAsia="zh-CN"/>
              </w:rPr>
              <w:t>Inter-band</w:t>
            </w:r>
            <w:r w:rsidRPr="00C831FA">
              <w:rPr>
                <w:noProof/>
                <w:lang w:eastAsia="zh-CN"/>
              </w:rPr>
              <w:t xml:space="preserve"> inter-frequency</w:t>
            </w:r>
            <w:r w:rsidRPr="00AB36BE">
              <w:rPr>
                <w:noProof/>
                <w:lang w:eastAsia="zh-CN"/>
              </w:rPr>
              <w:t xml:space="preserve"> </w:t>
            </w:r>
            <w:r>
              <w:t>synchronous</w:t>
            </w:r>
            <w:r w:rsidRPr="00AB36BE">
              <w:rPr>
                <w:noProof/>
                <w:lang w:eastAsia="zh-CN"/>
              </w:rPr>
              <w:t xml:space="preserve"> DAPS HO</w:t>
            </w:r>
            <w:r>
              <w:rPr>
                <w:noProof/>
                <w:lang w:eastAsia="zh-CN"/>
              </w:rPr>
              <w:t xml:space="preserve"> </w:t>
            </w:r>
            <w:r>
              <w:rPr>
                <w:rFonts w:hint="eastAsia"/>
                <w:noProof/>
                <w:lang w:eastAsia="zh-CN"/>
              </w:rPr>
              <w:t>in</w:t>
            </w:r>
            <w:r>
              <w:rPr>
                <w:noProof/>
                <w:lang w:eastAsia="zh-CN"/>
              </w:rPr>
              <w:t xml:space="preserve"> SA for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74A620" w:rsidR="001E41F3" w:rsidRDefault="00046B5A">
            <w:pPr>
              <w:pStyle w:val="CRCoverPage"/>
              <w:spacing w:after="0"/>
              <w:ind w:left="100"/>
              <w:rPr>
                <w:noProof/>
              </w:rPr>
            </w:pPr>
            <w:r w:rsidRPr="00046B5A">
              <w:rPr>
                <w:noProof/>
              </w:rPr>
              <w:t>Mobility enhancement test case 6.3.1.1</w:t>
            </w:r>
            <w:r w:rsidR="00DC37B7">
              <w:rPr>
                <w:noProof/>
              </w:rPr>
              <w:t>1</w:t>
            </w:r>
            <w:r w:rsidRPr="00046B5A">
              <w:rPr>
                <w:noProof/>
              </w:rPr>
              <w:t xml:space="preserve"> NR SA FR1 synchronous DAPS handover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20901" w:rsidR="001E41F3" w:rsidRDefault="00046B5A">
            <w:pPr>
              <w:pStyle w:val="CRCoverPage"/>
              <w:spacing w:after="0"/>
              <w:ind w:left="100"/>
              <w:rPr>
                <w:noProof/>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4595F" w:rsidR="001E41F3" w:rsidRDefault="00046B5A">
            <w:pPr>
              <w:pStyle w:val="CRCoverPage"/>
              <w:spacing w:after="0"/>
              <w:ind w:left="100"/>
              <w:rPr>
                <w:noProof/>
              </w:rPr>
            </w:pPr>
            <w:r>
              <w:rPr>
                <w:noProof/>
                <w:lang w:eastAsia="zh-CN"/>
              </w:rPr>
              <w:t>6.3.1.11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D9882E" w14:textId="77777777" w:rsidR="00C867E3" w:rsidRPr="00CB37AD" w:rsidRDefault="00C867E3" w:rsidP="00C867E3">
      <w:pPr>
        <w:pStyle w:val="H6"/>
        <w:rPr>
          <w:b/>
          <w:noProof/>
          <w:color w:val="00B0F0"/>
        </w:rPr>
      </w:pPr>
      <w:r>
        <w:rPr>
          <w:b/>
          <w:noProof/>
          <w:color w:val="00B0F0"/>
        </w:rPr>
        <w:lastRenderedPageBreak/>
        <w:t>&lt;Start of modified section 1</w:t>
      </w:r>
      <w:r w:rsidRPr="00377F3E">
        <w:rPr>
          <w:b/>
          <w:noProof/>
          <w:color w:val="00B0F0"/>
        </w:rPr>
        <w:t>&gt;</w:t>
      </w:r>
    </w:p>
    <w:p w14:paraId="044A19F7" w14:textId="57E2A2CA" w:rsidR="00C867E3" w:rsidRDefault="006F0AC5" w:rsidP="00C867E3">
      <w:pPr>
        <w:pStyle w:val="4"/>
        <w:rPr>
          <w:ins w:id="1" w:author="jing zhao" w:date="2021-07-30T15:00:00Z"/>
        </w:rPr>
      </w:pPr>
      <w:ins w:id="2" w:author="jing zhao" w:date="2021-08-04T12:08:00Z">
        <w:r>
          <w:t>6.3.1.11</w:t>
        </w:r>
      </w:ins>
      <w:ins w:id="3" w:author="jing zhao" w:date="2021-07-30T15:00:00Z">
        <w:r w:rsidR="00C867E3" w:rsidRPr="00796872">
          <w:tab/>
        </w:r>
        <w:r w:rsidR="00C867E3" w:rsidRPr="00BD4181">
          <w:t xml:space="preserve">NR SA FR1 </w:t>
        </w:r>
      </w:ins>
      <w:ins w:id="4" w:author="jing zhao" w:date="2021-08-04T12:06:00Z">
        <w:r>
          <w:rPr>
            <w:noProof/>
            <w:lang w:val="en-US"/>
          </w:rPr>
          <w:t>Inter-band</w:t>
        </w:r>
      </w:ins>
      <w:ins w:id="5" w:author="jing zhao" w:date="2021-07-30T15:00:00Z">
        <w:r w:rsidR="00C867E3" w:rsidRPr="001C0E1B">
          <w:rPr>
            <w:noProof/>
            <w:lang w:val="en-US"/>
          </w:rPr>
          <w:t xml:space="preserve"> inter-frequency </w:t>
        </w:r>
      </w:ins>
      <w:ins w:id="6" w:author="jing zhao" w:date="2021-08-04T12:07:00Z">
        <w:r>
          <w:rPr>
            <w:noProof/>
            <w:lang w:val="en-US"/>
          </w:rPr>
          <w:t>synchronous</w:t>
        </w:r>
      </w:ins>
      <w:ins w:id="7" w:author="jing zhao" w:date="2021-07-30T15:00:00Z">
        <w:r w:rsidR="00C867E3" w:rsidRPr="001C0E1B">
          <w:rPr>
            <w:noProof/>
            <w:lang w:val="en-US"/>
          </w:rPr>
          <w:t xml:space="preserve"> DAPS handover</w:t>
        </w:r>
      </w:ins>
    </w:p>
    <w:p w14:paraId="29D2D69F" w14:textId="77777777" w:rsidR="00C867E3" w:rsidRPr="00E62B3D" w:rsidRDefault="00C867E3" w:rsidP="00C867E3">
      <w:pPr>
        <w:pStyle w:val="EditorsNote"/>
        <w:rPr>
          <w:ins w:id="8" w:author="jing zhao" w:date="2021-07-30T15:00:00Z"/>
          <w:lang w:eastAsia="zh-CN"/>
        </w:rPr>
      </w:pPr>
      <w:ins w:id="9" w:author="jing zhao" w:date="2021-07-30T15:00:00Z">
        <w:r w:rsidRPr="00E62B3D">
          <w:rPr>
            <w:rFonts w:hint="eastAsia"/>
            <w:lang w:eastAsia="zh-CN"/>
          </w:rPr>
          <w:t>T</w:t>
        </w:r>
        <w:r w:rsidRPr="00E62B3D">
          <w:rPr>
            <w:lang w:eastAsia="zh-CN"/>
          </w:rPr>
          <w:t>his test case is incomplete. Following aspects are still missing:</w:t>
        </w:r>
      </w:ins>
    </w:p>
    <w:p w14:paraId="18806CF4" w14:textId="77777777" w:rsidR="00C867E3" w:rsidRPr="00E62B3D" w:rsidRDefault="00C867E3" w:rsidP="00C867E3">
      <w:pPr>
        <w:pStyle w:val="EditorsNote"/>
        <w:numPr>
          <w:ilvl w:val="0"/>
          <w:numId w:val="1"/>
        </w:numPr>
        <w:rPr>
          <w:ins w:id="10" w:author="jing zhao" w:date="2021-07-30T15:00:00Z"/>
          <w:lang w:eastAsia="zh-CN"/>
        </w:rPr>
      </w:pPr>
      <w:ins w:id="11" w:author="jing zhao" w:date="2021-07-30T15:00:00Z">
        <w:r w:rsidRPr="00E62B3D">
          <w:rPr>
            <w:rFonts w:hint="eastAsia"/>
            <w:lang w:eastAsia="zh-CN"/>
          </w:rPr>
          <w:t>T</w:t>
        </w:r>
        <w:r w:rsidRPr="00E62B3D">
          <w:rPr>
            <w:lang w:eastAsia="zh-CN"/>
          </w:rPr>
          <w:t>T analysis is missing.</w:t>
        </w:r>
      </w:ins>
    </w:p>
    <w:p w14:paraId="11E0824B" w14:textId="77777777" w:rsidR="00C867E3" w:rsidRPr="00E62B3D" w:rsidRDefault="00C867E3" w:rsidP="00C867E3">
      <w:pPr>
        <w:pStyle w:val="EditorsNote"/>
        <w:numPr>
          <w:ilvl w:val="0"/>
          <w:numId w:val="1"/>
        </w:numPr>
        <w:rPr>
          <w:ins w:id="12" w:author="jing zhao" w:date="2021-07-30T15:00:00Z"/>
          <w:lang w:eastAsia="zh-CN"/>
        </w:rPr>
      </w:pPr>
      <w:ins w:id="13" w:author="jing zhao" w:date="2021-07-30T15:00:00Z">
        <w:r w:rsidRPr="00E62B3D">
          <w:rPr>
            <w:lang w:eastAsia="zh-CN"/>
          </w:rPr>
          <w:t>Message contents is missing.</w:t>
        </w:r>
      </w:ins>
    </w:p>
    <w:p w14:paraId="6CF32CD1" w14:textId="144BCA32" w:rsidR="00C867E3" w:rsidRPr="00796872" w:rsidRDefault="006F0AC5" w:rsidP="00C867E3">
      <w:pPr>
        <w:pStyle w:val="H6"/>
        <w:rPr>
          <w:ins w:id="14" w:author="jing zhao" w:date="2021-07-30T15:00:00Z"/>
        </w:rPr>
      </w:pPr>
      <w:ins w:id="15" w:author="jing zhao" w:date="2021-08-04T12:08:00Z">
        <w:r>
          <w:t>6.3.1.11</w:t>
        </w:r>
      </w:ins>
      <w:ins w:id="16" w:author="jing zhao" w:date="2021-07-30T15:00:00Z">
        <w:r w:rsidR="00C867E3" w:rsidRPr="00796872">
          <w:t>.1</w:t>
        </w:r>
        <w:r w:rsidR="00C867E3" w:rsidRPr="00796872">
          <w:tab/>
          <w:t>Test purpose</w:t>
        </w:r>
      </w:ins>
    </w:p>
    <w:p w14:paraId="480B4942" w14:textId="0E0C4892" w:rsidR="00C867E3" w:rsidRPr="00796872" w:rsidRDefault="00C867E3" w:rsidP="00C867E3">
      <w:pPr>
        <w:rPr>
          <w:ins w:id="17" w:author="jing zhao" w:date="2021-07-30T15:00:00Z"/>
          <w:lang w:eastAsia="ja-JP"/>
        </w:rPr>
      </w:pPr>
      <w:ins w:id="18" w:author="jing zhao" w:date="2021-07-30T15:00:00Z">
        <w:r w:rsidRPr="00796872">
          <w:rPr>
            <w:lang w:eastAsia="ja-JP"/>
          </w:rPr>
          <w:t xml:space="preserve">To verify </w:t>
        </w:r>
        <w:r w:rsidRPr="00C426F9">
          <w:rPr>
            <w:lang w:eastAsia="ja-JP"/>
          </w:rPr>
          <w:t xml:space="preserve">the requirement for the NR FR1-NR FR1 </w:t>
        </w:r>
      </w:ins>
      <w:ins w:id="19" w:author="jing zhao" w:date="2021-08-04T12:06:00Z">
        <w:r w:rsidR="006F0AC5">
          <w:t>inter-band</w:t>
        </w:r>
      </w:ins>
      <w:ins w:id="20" w:author="jing zhao" w:date="2021-07-30T15:00:00Z">
        <w:r w:rsidRPr="001C0E1B">
          <w:t xml:space="preserve"> inter-frequency</w:t>
        </w:r>
        <w:r w:rsidRPr="00C426F9">
          <w:rPr>
            <w:lang w:eastAsia="ja-JP"/>
          </w:rPr>
          <w:t xml:space="preserve"> DAPS handover requirements in </w:t>
        </w:r>
      </w:ins>
      <w:ins w:id="21" w:author="jing zhao" w:date="2021-08-04T12:07:00Z">
        <w:r w:rsidR="006F0AC5">
          <w:rPr>
            <w:lang w:eastAsia="ja-JP"/>
          </w:rPr>
          <w:t>synchronous</w:t>
        </w:r>
      </w:ins>
      <w:ins w:id="22" w:author="jing zhao" w:date="2021-07-30T15:00:00Z">
        <w:r w:rsidRPr="00C426F9">
          <w:rPr>
            <w:lang w:eastAsia="ja-JP"/>
          </w:rPr>
          <w:t xml:space="preserve"> scenario specified in clause </w:t>
        </w:r>
        <w:r>
          <w:rPr>
            <w:lang w:eastAsia="ja-JP"/>
          </w:rPr>
          <w:t xml:space="preserve">38.133 [6] clause </w:t>
        </w:r>
        <w:r w:rsidRPr="00C426F9">
          <w:rPr>
            <w:lang w:eastAsia="ja-JP"/>
          </w:rPr>
          <w:t>6.1.3.2.</w:t>
        </w:r>
      </w:ins>
    </w:p>
    <w:p w14:paraId="74064237" w14:textId="4FE637AE" w:rsidR="00C867E3" w:rsidRPr="00796872" w:rsidRDefault="006F0AC5" w:rsidP="00C867E3">
      <w:pPr>
        <w:pStyle w:val="H6"/>
        <w:rPr>
          <w:ins w:id="23" w:author="jing zhao" w:date="2021-07-30T15:00:00Z"/>
        </w:rPr>
      </w:pPr>
      <w:ins w:id="24" w:author="jing zhao" w:date="2021-08-04T12:08:00Z">
        <w:r>
          <w:t>6.3.1.11</w:t>
        </w:r>
      </w:ins>
      <w:ins w:id="25" w:author="jing zhao" w:date="2021-07-30T15:00:00Z">
        <w:r w:rsidR="00C867E3" w:rsidRPr="00796872">
          <w:t>.2</w:t>
        </w:r>
        <w:r w:rsidR="00C867E3" w:rsidRPr="00796872">
          <w:tab/>
          <w:t>Test applicability</w:t>
        </w:r>
      </w:ins>
    </w:p>
    <w:p w14:paraId="2F271EA2" w14:textId="1D9F9306" w:rsidR="00C867E3" w:rsidRPr="00796872" w:rsidRDefault="00C867E3" w:rsidP="00C867E3">
      <w:pPr>
        <w:rPr>
          <w:ins w:id="26" w:author="jing zhao" w:date="2021-07-30T15:00:00Z"/>
          <w:lang w:eastAsia="sv-SE"/>
        </w:rPr>
      </w:pPr>
      <w:ins w:id="27" w:author="jing zhao" w:date="2021-07-30T15:00:00Z">
        <w:r w:rsidRPr="00796872">
          <w:rPr>
            <w:lang w:eastAsia="sv-SE"/>
          </w:rPr>
          <w:t>This test applies to all types of NR UE from Release 1</w:t>
        </w:r>
        <w:r>
          <w:rPr>
            <w:lang w:eastAsia="sv-SE"/>
          </w:rPr>
          <w:t>6</w:t>
        </w:r>
        <w:r w:rsidRPr="00796872">
          <w:rPr>
            <w:lang w:eastAsia="sv-SE"/>
          </w:rPr>
          <w:t xml:space="preserve"> onwards</w:t>
        </w:r>
        <w:r>
          <w:rPr>
            <w:lang w:eastAsia="sv-SE"/>
          </w:rPr>
          <w:t xml:space="preserve"> and support </w:t>
        </w:r>
      </w:ins>
      <w:bookmarkStart w:id="28" w:name="_Hlk78882643"/>
      <w:ins w:id="29" w:author="jing zhao" w:date="2021-08-04T12:06:00Z">
        <w:r w:rsidR="006F0AC5">
          <w:rPr>
            <w:noProof/>
          </w:rPr>
          <w:t>inter-band</w:t>
        </w:r>
      </w:ins>
      <w:ins w:id="30" w:author="jing zhao" w:date="2021-08-03T11:30:00Z">
        <w:r w:rsidRPr="001C0E1B">
          <w:rPr>
            <w:noProof/>
            <w:lang w:val="en-US"/>
          </w:rPr>
          <w:t xml:space="preserve"> inter-frequency</w:t>
        </w:r>
      </w:ins>
      <w:bookmarkEnd w:id="28"/>
      <w:ins w:id="31" w:author="jing zhao" w:date="2021-07-30T15:00:00Z">
        <w:r w:rsidRPr="00967649">
          <w:rPr>
            <w:lang w:eastAsia="sv-SE"/>
          </w:rPr>
          <w:t xml:space="preserve"> DAPS handover</w:t>
        </w:r>
        <w:r w:rsidRPr="00796872">
          <w:rPr>
            <w:lang w:eastAsia="sv-SE"/>
          </w:rPr>
          <w:t xml:space="preserve">. </w:t>
        </w:r>
      </w:ins>
    </w:p>
    <w:p w14:paraId="0ACF0100" w14:textId="7E2410AB" w:rsidR="00C867E3" w:rsidRPr="00796872" w:rsidRDefault="006F0AC5" w:rsidP="00C867E3">
      <w:pPr>
        <w:pStyle w:val="H6"/>
        <w:rPr>
          <w:ins w:id="32" w:author="jing zhao" w:date="2021-07-30T15:00:00Z"/>
        </w:rPr>
      </w:pPr>
      <w:ins w:id="33" w:author="jing zhao" w:date="2021-08-04T12:08:00Z">
        <w:r>
          <w:t>6.3.1.11</w:t>
        </w:r>
      </w:ins>
      <w:ins w:id="34" w:author="jing zhao" w:date="2021-07-30T15:00:00Z">
        <w:r w:rsidR="00C867E3" w:rsidRPr="00796872">
          <w:t>.3</w:t>
        </w:r>
        <w:r w:rsidR="00C867E3" w:rsidRPr="00796872">
          <w:tab/>
          <w:t>Minimum conformance requirements</w:t>
        </w:r>
      </w:ins>
    </w:p>
    <w:p w14:paraId="42660FCD" w14:textId="77777777" w:rsidR="00C867E3" w:rsidRPr="00796872" w:rsidRDefault="00C867E3" w:rsidP="00C867E3">
      <w:pPr>
        <w:rPr>
          <w:ins w:id="35" w:author="jing zhao" w:date="2021-07-30T15:00:00Z"/>
          <w:lang w:eastAsia="sv-SE"/>
        </w:rPr>
      </w:pPr>
      <w:ins w:id="36" w:author="jing zhao" w:date="2021-07-30T15:00:00Z">
        <w:r w:rsidRPr="00796872">
          <w:rPr>
            <w:lang w:eastAsia="sv-SE"/>
          </w:rPr>
          <w:t>The minimum conformance requirements a</w:t>
        </w:r>
        <w:r>
          <w:rPr>
            <w:lang w:eastAsia="sv-SE"/>
          </w:rPr>
          <w:t>re specified in clause 6.3.1.0.4</w:t>
        </w:r>
        <w:r w:rsidRPr="00796872">
          <w:rPr>
            <w:lang w:eastAsia="sv-SE"/>
          </w:rPr>
          <w:t>.</w:t>
        </w:r>
      </w:ins>
    </w:p>
    <w:p w14:paraId="60790B28" w14:textId="75B6FEF5" w:rsidR="00C867E3" w:rsidRPr="00796872" w:rsidRDefault="00C867E3" w:rsidP="00C867E3">
      <w:pPr>
        <w:rPr>
          <w:ins w:id="37" w:author="jing zhao" w:date="2021-07-30T15:00:00Z"/>
          <w:lang w:eastAsia="sv-SE"/>
        </w:rPr>
      </w:pPr>
      <w:ins w:id="38" w:author="jing zhao" w:date="2021-07-30T15:00:00Z">
        <w:r w:rsidRPr="00796872">
          <w:rPr>
            <w:lang w:eastAsia="sv-SE"/>
          </w:rPr>
          <w:t xml:space="preserve">The normative reference for this requirement is TS 38.133 [6] </w:t>
        </w:r>
      </w:ins>
      <w:ins w:id="39" w:author="jing zhao" w:date="2021-08-04T15:31:00Z">
        <w:r w:rsidR="00836033" w:rsidRPr="00796872">
          <w:rPr>
            <w:lang w:eastAsia="sv-SE"/>
          </w:rPr>
          <w:t>clause</w:t>
        </w:r>
      </w:ins>
      <w:ins w:id="40" w:author="jing zhao" w:date="2021-07-30T15:00:00Z">
        <w:r w:rsidRPr="00796872">
          <w:rPr>
            <w:lang w:eastAsia="sv-SE"/>
          </w:rPr>
          <w:t xml:space="preserve"> A.</w:t>
        </w:r>
      </w:ins>
      <w:ins w:id="41" w:author="jing zhao" w:date="2021-08-04T12:08:00Z">
        <w:r w:rsidR="006F0AC5">
          <w:rPr>
            <w:lang w:eastAsia="sv-SE"/>
          </w:rPr>
          <w:t>6.3.1.11</w:t>
        </w:r>
      </w:ins>
      <w:ins w:id="42" w:author="jing zhao" w:date="2021-07-30T15:00:00Z">
        <w:r w:rsidRPr="00796872">
          <w:rPr>
            <w:lang w:eastAsia="sv-SE"/>
          </w:rPr>
          <w:t>.</w:t>
        </w:r>
      </w:ins>
    </w:p>
    <w:p w14:paraId="1EADD5A6" w14:textId="05D0FD35" w:rsidR="00C867E3" w:rsidRPr="00796872" w:rsidRDefault="006F0AC5" w:rsidP="00C867E3">
      <w:pPr>
        <w:pStyle w:val="H6"/>
        <w:rPr>
          <w:ins w:id="43" w:author="jing zhao" w:date="2021-07-30T15:00:00Z"/>
        </w:rPr>
      </w:pPr>
      <w:ins w:id="44" w:author="jing zhao" w:date="2021-08-04T12:08:00Z">
        <w:r>
          <w:t>6.3.1.11</w:t>
        </w:r>
      </w:ins>
      <w:ins w:id="45" w:author="jing zhao" w:date="2021-07-30T15:00:00Z">
        <w:r w:rsidR="00C867E3" w:rsidRPr="00796872">
          <w:t>.4</w:t>
        </w:r>
        <w:r w:rsidR="00C867E3" w:rsidRPr="00796872">
          <w:tab/>
          <w:t>Test description</w:t>
        </w:r>
      </w:ins>
    </w:p>
    <w:p w14:paraId="0DEA0C29" w14:textId="21D7457C" w:rsidR="00C867E3" w:rsidRPr="00796872" w:rsidRDefault="006F0AC5" w:rsidP="00C867E3">
      <w:pPr>
        <w:pStyle w:val="H6"/>
        <w:rPr>
          <w:ins w:id="46" w:author="jing zhao" w:date="2021-07-30T15:00:00Z"/>
        </w:rPr>
      </w:pPr>
      <w:ins w:id="47" w:author="jing zhao" w:date="2021-08-04T12:08:00Z">
        <w:r>
          <w:t>6.3.1.11</w:t>
        </w:r>
      </w:ins>
      <w:ins w:id="48" w:author="jing zhao" w:date="2021-07-30T15:00:00Z">
        <w:r w:rsidR="00C867E3" w:rsidRPr="00796872">
          <w:t>.4.1</w:t>
        </w:r>
        <w:r w:rsidR="00C867E3" w:rsidRPr="00796872">
          <w:tab/>
          <w:t>Initial conditions</w:t>
        </w:r>
      </w:ins>
    </w:p>
    <w:p w14:paraId="66E145FA" w14:textId="77777777" w:rsidR="00C867E3" w:rsidRPr="00796872" w:rsidRDefault="00C867E3" w:rsidP="00C867E3">
      <w:pPr>
        <w:rPr>
          <w:ins w:id="49" w:author="jing zhao" w:date="2021-07-30T15:00:00Z"/>
        </w:rPr>
      </w:pPr>
      <w:ins w:id="50" w:author="jing zhao" w:date="2021-07-30T15:00:00Z">
        <w:r w:rsidRPr="00796872">
          <w:t>Initial conditions are a set of test configurations the UE needs to be tested in and the steps for the SS to take with the UE to reach the correct measurement state.</w:t>
        </w:r>
      </w:ins>
    </w:p>
    <w:p w14:paraId="6B4673CA" w14:textId="197409B1" w:rsidR="00C867E3" w:rsidRPr="00796872" w:rsidRDefault="00C867E3" w:rsidP="00C867E3">
      <w:pPr>
        <w:rPr>
          <w:ins w:id="51" w:author="jing zhao" w:date="2021-07-30T15:00:00Z"/>
          <w:lang w:eastAsia="sv-SE"/>
        </w:rPr>
      </w:pPr>
      <w:ins w:id="52" w:author="jing zhao" w:date="2021-07-30T15:00:00Z">
        <w:r w:rsidRPr="00796872">
          <w:rPr>
            <w:lang w:eastAsia="sv-SE"/>
          </w:rPr>
          <w:t xml:space="preserve">This test shall be tested using any of the test configurations in Table </w:t>
        </w:r>
      </w:ins>
      <w:ins w:id="53" w:author="jing zhao" w:date="2021-08-04T12:08:00Z">
        <w:r w:rsidR="006F0AC5">
          <w:t>6.3.1.11</w:t>
        </w:r>
      </w:ins>
      <w:ins w:id="54" w:author="jing zhao" w:date="2021-07-30T15:00:00Z">
        <w:r w:rsidRPr="00796872">
          <w:t>.4.1-1</w:t>
        </w:r>
        <w:r w:rsidRPr="00796872">
          <w:rPr>
            <w:lang w:eastAsia="sv-SE"/>
          </w:rPr>
          <w:t>.</w:t>
        </w:r>
      </w:ins>
    </w:p>
    <w:p w14:paraId="08D502C6" w14:textId="2CDEF915" w:rsidR="00C867E3" w:rsidRPr="00796872" w:rsidRDefault="00C867E3" w:rsidP="00C867E3">
      <w:pPr>
        <w:pStyle w:val="TH"/>
        <w:rPr>
          <w:ins w:id="55" w:author="jing zhao" w:date="2021-07-30T15:00:00Z"/>
        </w:rPr>
      </w:pPr>
      <w:ins w:id="56" w:author="jing zhao" w:date="2021-07-30T15:00:00Z">
        <w:r w:rsidRPr="00796872">
          <w:t xml:space="preserve">Table </w:t>
        </w:r>
      </w:ins>
      <w:ins w:id="57" w:author="jing zhao" w:date="2021-08-04T12:08:00Z">
        <w:r w:rsidR="006F0AC5">
          <w:rPr>
            <w:snapToGrid w:val="0"/>
          </w:rPr>
          <w:t>6.3.1.11</w:t>
        </w:r>
      </w:ins>
      <w:ins w:id="58" w:author="jing zhao" w:date="2021-07-30T15:00:00Z">
        <w:r w:rsidRPr="00796872">
          <w:rPr>
            <w:snapToGrid w:val="0"/>
          </w:rPr>
          <w:t>.4.1</w:t>
        </w:r>
        <w:r w:rsidRPr="00796872">
          <w:t xml:space="preserve">-1: </w:t>
        </w:r>
        <w:r w:rsidRPr="00BD4181">
          <w:t xml:space="preserve">NR SA FR1 </w:t>
        </w:r>
      </w:ins>
      <w:ins w:id="59" w:author="jing zhao" w:date="2021-08-04T12:06:00Z">
        <w:r w:rsidR="006F0AC5">
          <w:rPr>
            <w:noProof/>
            <w:lang w:val="en-US"/>
          </w:rPr>
          <w:t>Inter-band</w:t>
        </w:r>
      </w:ins>
      <w:ins w:id="60" w:author="jing zhao" w:date="2021-07-30T15:00:00Z">
        <w:r w:rsidRPr="001C0E1B">
          <w:rPr>
            <w:noProof/>
            <w:lang w:val="en-US"/>
          </w:rPr>
          <w:t xml:space="preserve"> inter-frequency</w:t>
        </w:r>
      </w:ins>
      <w:r w:rsidRPr="00BD4181">
        <w:t xml:space="preserve"> </w:t>
      </w:r>
      <w:ins w:id="61" w:author="jing zhao" w:date="2021-08-04T12:07:00Z">
        <w:r w:rsidR="006F0AC5">
          <w:t>synchronous</w:t>
        </w:r>
      </w:ins>
      <w:ins w:id="62" w:author="jing zhao" w:date="2021-07-30T15:00:00Z">
        <w:r w:rsidRPr="00BD4181">
          <w:t xml:space="preserve"> DAPS handover</w:t>
        </w:r>
        <w:r w:rsidRPr="00796872">
          <w:rPr>
            <w:snapToGrid w:val="0"/>
          </w:rPr>
          <w:t xml:space="preserve"> </w:t>
        </w:r>
        <w:r w:rsidRPr="00796872">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13745" w:rsidRPr="00796872" w14:paraId="3DA53010" w14:textId="77777777" w:rsidTr="00435BD9">
        <w:trPr>
          <w:ins w:id="63" w:author="jing zhao" w:date="2021-08-04T15:57:00Z"/>
        </w:trPr>
        <w:tc>
          <w:tcPr>
            <w:tcW w:w="2330" w:type="dxa"/>
            <w:shd w:val="clear" w:color="auto" w:fill="auto"/>
          </w:tcPr>
          <w:p w14:paraId="417A937E" w14:textId="77777777" w:rsidR="00E13745" w:rsidRPr="00796872" w:rsidRDefault="00E13745" w:rsidP="00435BD9">
            <w:pPr>
              <w:keepNext/>
              <w:keepLines/>
              <w:spacing w:after="0"/>
              <w:jc w:val="center"/>
              <w:rPr>
                <w:ins w:id="64" w:author="jing zhao" w:date="2021-08-04T15:57:00Z"/>
                <w:rFonts w:ascii="Arial" w:hAnsi="Arial"/>
                <w:b/>
                <w:sz w:val="18"/>
              </w:rPr>
            </w:pPr>
            <w:ins w:id="65" w:author="jing zhao" w:date="2021-08-04T15:57:00Z">
              <w:r w:rsidRPr="00796872">
                <w:rPr>
                  <w:rFonts w:ascii="Arial" w:hAnsi="Arial"/>
                  <w:b/>
                  <w:sz w:val="18"/>
                </w:rPr>
                <w:t>Config</w:t>
              </w:r>
            </w:ins>
          </w:p>
        </w:tc>
        <w:tc>
          <w:tcPr>
            <w:tcW w:w="7299" w:type="dxa"/>
            <w:shd w:val="clear" w:color="auto" w:fill="auto"/>
          </w:tcPr>
          <w:p w14:paraId="1679119B" w14:textId="77777777" w:rsidR="00E13745" w:rsidRPr="00796872" w:rsidRDefault="00E13745" w:rsidP="00435BD9">
            <w:pPr>
              <w:keepNext/>
              <w:keepLines/>
              <w:spacing w:after="0"/>
              <w:jc w:val="center"/>
              <w:rPr>
                <w:ins w:id="66" w:author="jing zhao" w:date="2021-08-04T15:57:00Z"/>
                <w:rFonts w:ascii="Arial" w:hAnsi="Arial"/>
                <w:b/>
                <w:sz w:val="18"/>
              </w:rPr>
            </w:pPr>
            <w:ins w:id="67" w:author="jing zhao" w:date="2021-08-04T15:57:00Z">
              <w:r w:rsidRPr="00796872">
                <w:rPr>
                  <w:rFonts w:ascii="Arial" w:hAnsi="Arial"/>
                  <w:b/>
                  <w:sz w:val="18"/>
                </w:rPr>
                <w:t>Description</w:t>
              </w:r>
            </w:ins>
          </w:p>
        </w:tc>
      </w:tr>
      <w:tr w:rsidR="00E13745" w:rsidRPr="00796872" w14:paraId="51F4F897" w14:textId="77777777" w:rsidTr="00435BD9">
        <w:trPr>
          <w:ins w:id="68" w:author="jing zhao" w:date="2021-08-04T15:57:00Z"/>
        </w:trPr>
        <w:tc>
          <w:tcPr>
            <w:tcW w:w="2330" w:type="dxa"/>
            <w:shd w:val="clear" w:color="auto" w:fill="auto"/>
          </w:tcPr>
          <w:p w14:paraId="0531BDF7" w14:textId="46B6D602" w:rsidR="00E13745" w:rsidRPr="00796872" w:rsidRDefault="00E13745" w:rsidP="00435BD9">
            <w:pPr>
              <w:keepNext/>
              <w:keepLines/>
              <w:spacing w:after="0"/>
              <w:rPr>
                <w:ins w:id="69" w:author="jing zhao" w:date="2021-08-04T15:57:00Z"/>
                <w:rFonts w:ascii="Arial" w:hAnsi="Arial"/>
                <w:sz w:val="18"/>
              </w:rPr>
            </w:pPr>
            <w:ins w:id="70" w:author="jing zhao" w:date="2021-08-04T15:57:00Z">
              <w:r>
                <w:rPr>
                  <w:rFonts w:ascii="Arial" w:hAnsi="Arial"/>
                  <w:sz w:val="18"/>
                </w:rPr>
                <w:t>6.3.1.1</w:t>
              </w:r>
            </w:ins>
            <w:ins w:id="71" w:author="jing zhao" w:date="2021-08-04T15:58:00Z">
              <w:r>
                <w:rPr>
                  <w:rFonts w:ascii="Arial" w:hAnsi="Arial"/>
                  <w:sz w:val="18"/>
                </w:rPr>
                <w:t>1</w:t>
              </w:r>
            </w:ins>
            <w:ins w:id="72" w:author="jing zhao" w:date="2021-08-04T15:57:00Z">
              <w:r>
                <w:rPr>
                  <w:rFonts w:ascii="Arial" w:hAnsi="Arial"/>
                  <w:sz w:val="18"/>
                </w:rPr>
                <w:t>-</w:t>
              </w:r>
              <w:r w:rsidRPr="00796872">
                <w:rPr>
                  <w:rFonts w:ascii="Arial" w:hAnsi="Arial"/>
                  <w:sz w:val="18"/>
                </w:rPr>
                <w:t>1</w:t>
              </w:r>
            </w:ins>
          </w:p>
        </w:tc>
        <w:tc>
          <w:tcPr>
            <w:tcW w:w="7299" w:type="dxa"/>
            <w:shd w:val="clear" w:color="auto" w:fill="auto"/>
          </w:tcPr>
          <w:p w14:paraId="605172A3" w14:textId="77777777" w:rsidR="00E13745" w:rsidRPr="00796872" w:rsidRDefault="00E13745" w:rsidP="00435BD9">
            <w:pPr>
              <w:keepNext/>
              <w:keepLines/>
              <w:spacing w:after="0"/>
              <w:rPr>
                <w:ins w:id="73" w:author="jing zhao" w:date="2021-08-04T15:57:00Z"/>
                <w:rFonts w:ascii="Arial" w:hAnsi="Arial"/>
                <w:sz w:val="18"/>
              </w:rPr>
            </w:pPr>
            <w:ins w:id="74" w:author="jing zhao" w:date="2021-08-04T15:57:00Z">
              <w:r w:rsidRPr="00796872">
                <w:rPr>
                  <w:rFonts w:ascii="Arial" w:hAnsi="Arial"/>
                  <w:sz w:val="18"/>
                </w:rPr>
                <w:t>Source cell: NR 15 kHz SSB SCS, 10 MHz bandwidth, FDD duplex mode</w:t>
              </w:r>
            </w:ins>
          </w:p>
          <w:p w14:paraId="2FA7C31D" w14:textId="77777777" w:rsidR="00E13745" w:rsidRPr="00796872" w:rsidRDefault="00E13745" w:rsidP="00435BD9">
            <w:pPr>
              <w:keepNext/>
              <w:keepLines/>
              <w:spacing w:after="0"/>
              <w:rPr>
                <w:ins w:id="75" w:author="jing zhao" w:date="2021-08-04T15:57:00Z"/>
                <w:rFonts w:ascii="Arial" w:hAnsi="Arial"/>
                <w:sz w:val="18"/>
              </w:rPr>
            </w:pPr>
            <w:ins w:id="76" w:author="jing zhao" w:date="2021-08-04T15:57:00Z">
              <w:r w:rsidRPr="00796872">
                <w:rPr>
                  <w:rFonts w:ascii="Arial" w:hAnsi="Arial"/>
                  <w:sz w:val="18"/>
                </w:rPr>
                <w:t xml:space="preserve">Target cell: </w:t>
              </w:r>
              <w:r>
                <w:rPr>
                  <w:rFonts w:ascii="Arial" w:hAnsi="Arial"/>
                  <w:sz w:val="18"/>
                </w:rPr>
                <w:t xml:space="preserve"> </w:t>
              </w:r>
              <w:r w:rsidRPr="00796872">
                <w:rPr>
                  <w:rFonts w:ascii="Arial" w:hAnsi="Arial"/>
                  <w:sz w:val="18"/>
                </w:rPr>
                <w:t>NR 15 kHz SSB SCS, 10 MHz bandwidth, FDD duplex mode</w:t>
              </w:r>
            </w:ins>
          </w:p>
        </w:tc>
      </w:tr>
      <w:tr w:rsidR="00E13745" w:rsidRPr="00796872" w14:paraId="2F6A236B" w14:textId="77777777" w:rsidTr="00435BD9">
        <w:trPr>
          <w:ins w:id="77" w:author="jing zhao" w:date="2021-08-04T15:57:00Z"/>
        </w:trPr>
        <w:tc>
          <w:tcPr>
            <w:tcW w:w="2330" w:type="dxa"/>
            <w:shd w:val="clear" w:color="auto" w:fill="auto"/>
          </w:tcPr>
          <w:p w14:paraId="3DF19684" w14:textId="109A6383" w:rsidR="00E13745" w:rsidRDefault="00E13745" w:rsidP="00435BD9">
            <w:pPr>
              <w:keepNext/>
              <w:keepLines/>
              <w:spacing w:after="0"/>
              <w:rPr>
                <w:ins w:id="78" w:author="jing zhao" w:date="2021-08-04T15:57:00Z"/>
                <w:rFonts w:ascii="Arial" w:hAnsi="Arial"/>
                <w:sz w:val="18"/>
              </w:rPr>
            </w:pPr>
            <w:ins w:id="79" w:author="jing zhao" w:date="2021-08-04T15:57:00Z">
              <w:r>
                <w:rPr>
                  <w:rFonts w:ascii="Arial" w:hAnsi="Arial"/>
                  <w:sz w:val="18"/>
                </w:rPr>
                <w:t>6.3.1.1</w:t>
              </w:r>
            </w:ins>
            <w:ins w:id="80" w:author="jing zhao" w:date="2021-08-04T15:58:00Z">
              <w:r>
                <w:rPr>
                  <w:rFonts w:ascii="Arial" w:hAnsi="Arial"/>
                  <w:sz w:val="18"/>
                </w:rPr>
                <w:t>1</w:t>
              </w:r>
            </w:ins>
            <w:ins w:id="81" w:author="jing zhao" w:date="2021-08-04T15:57:00Z">
              <w:r w:rsidRPr="00422CA2">
                <w:rPr>
                  <w:rFonts w:ascii="Arial" w:hAnsi="Arial"/>
                  <w:sz w:val="18"/>
                </w:rPr>
                <w:t>-</w:t>
              </w:r>
              <w:r>
                <w:rPr>
                  <w:rFonts w:ascii="Arial" w:hAnsi="Arial"/>
                  <w:sz w:val="18"/>
                </w:rPr>
                <w:t>2</w:t>
              </w:r>
            </w:ins>
          </w:p>
        </w:tc>
        <w:tc>
          <w:tcPr>
            <w:tcW w:w="7299" w:type="dxa"/>
            <w:shd w:val="clear" w:color="auto" w:fill="auto"/>
          </w:tcPr>
          <w:p w14:paraId="782821BD" w14:textId="77777777" w:rsidR="00E13745" w:rsidRPr="00435BD9" w:rsidRDefault="00E13745" w:rsidP="00435BD9">
            <w:pPr>
              <w:keepNext/>
              <w:keepLines/>
              <w:spacing w:after="0"/>
              <w:rPr>
                <w:ins w:id="82" w:author="jing zhao" w:date="2021-08-04T15:57:00Z"/>
                <w:rFonts w:ascii="Arial" w:hAnsi="Arial"/>
                <w:sz w:val="18"/>
              </w:rPr>
            </w:pPr>
            <w:ins w:id="83" w:author="jing zhao" w:date="2021-08-04T15:57:00Z">
              <w:r w:rsidRPr="00435BD9">
                <w:rPr>
                  <w:rFonts w:ascii="Arial" w:hAnsi="Arial"/>
                  <w:sz w:val="18"/>
                </w:rPr>
                <w:t>Source cell: NR 15 kHz SSB SCS, 10 MHz bandwidth, TDD duplex mode</w:t>
              </w:r>
            </w:ins>
          </w:p>
          <w:p w14:paraId="36A33D0E" w14:textId="77777777" w:rsidR="00E13745" w:rsidRPr="00796872" w:rsidRDefault="00E13745" w:rsidP="00435BD9">
            <w:pPr>
              <w:keepNext/>
              <w:keepLines/>
              <w:spacing w:after="0"/>
              <w:rPr>
                <w:ins w:id="84" w:author="jing zhao" w:date="2021-08-04T15:57:00Z"/>
                <w:rFonts w:ascii="Arial" w:hAnsi="Arial"/>
                <w:sz w:val="18"/>
              </w:rPr>
            </w:pPr>
            <w:ins w:id="85" w:author="jing zhao" w:date="2021-08-04T15:57:00Z">
              <w:r w:rsidRPr="00435BD9">
                <w:rPr>
                  <w:rFonts w:ascii="Arial" w:hAnsi="Arial"/>
                  <w:sz w:val="18"/>
                </w:rPr>
                <w:t>Target cell: NR 15 kHz SSB SCS, 10 MHz bandwidth, FDD duplex mode</w:t>
              </w:r>
            </w:ins>
          </w:p>
        </w:tc>
      </w:tr>
      <w:tr w:rsidR="00E13745" w:rsidRPr="00796872" w14:paraId="4A259716" w14:textId="77777777" w:rsidTr="00435BD9">
        <w:trPr>
          <w:ins w:id="86" w:author="jing zhao" w:date="2021-08-04T15:57:00Z"/>
        </w:trPr>
        <w:tc>
          <w:tcPr>
            <w:tcW w:w="2330" w:type="dxa"/>
            <w:shd w:val="clear" w:color="auto" w:fill="auto"/>
          </w:tcPr>
          <w:p w14:paraId="15DD97D7" w14:textId="73EE3B4B" w:rsidR="00E13745" w:rsidRDefault="00E13745" w:rsidP="00435BD9">
            <w:pPr>
              <w:keepNext/>
              <w:keepLines/>
              <w:spacing w:after="0"/>
              <w:rPr>
                <w:ins w:id="87" w:author="jing zhao" w:date="2021-08-04T15:57:00Z"/>
                <w:rFonts w:ascii="Arial" w:hAnsi="Arial"/>
                <w:sz w:val="18"/>
              </w:rPr>
            </w:pPr>
            <w:ins w:id="88" w:author="jing zhao" w:date="2021-08-04T15:57:00Z">
              <w:r>
                <w:rPr>
                  <w:rFonts w:ascii="Arial" w:hAnsi="Arial"/>
                  <w:sz w:val="18"/>
                </w:rPr>
                <w:t>6.3.</w:t>
              </w:r>
            </w:ins>
            <w:ins w:id="89" w:author="jing zhao" w:date="2021-08-04T15:58:00Z">
              <w:r>
                <w:rPr>
                  <w:rFonts w:ascii="Arial" w:hAnsi="Arial"/>
                  <w:sz w:val="18"/>
                </w:rPr>
                <w:t>1.11</w:t>
              </w:r>
            </w:ins>
            <w:ins w:id="90" w:author="jing zhao" w:date="2021-08-04T15:57:00Z">
              <w:r w:rsidRPr="00422CA2">
                <w:rPr>
                  <w:rFonts w:ascii="Arial" w:hAnsi="Arial"/>
                  <w:sz w:val="18"/>
                </w:rPr>
                <w:t>-</w:t>
              </w:r>
              <w:r>
                <w:rPr>
                  <w:rFonts w:ascii="Arial" w:hAnsi="Arial"/>
                  <w:sz w:val="18"/>
                </w:rPr>
                <w:t>3</w:t>
              </w:r>
            </w:ins>
          </w:p>
        </w:tc>
        <w:tc>
          <w:tcPr>
            <w:tcW w:w="7299" w:type="dxa"/>
            <w:shd w:val="clear" w:color="auto" w:fill="auto"/>
          </w:tcPr>
          <w:p w14:paraId="7116D005" w14:textId="77777777" w:rsidR="00E13745" w:rsidRPr="00435BD9" w:rsidRDefault="00E13745" w:rsidP="00435BD9">
            <w:pPr>
              <w:keepNext/>
              <w:keepLines/>
              <w:spacing w:after="0"/>
              <w:rPr>
                <w:ins w:id="91" w:author="jing zhao" w:date="2021-08-04T15:57:00Z"/>
                <w:rFonts w:ascii="Arial" w:hAnsi="Arial"/>
                <w:sz w:val="18"/>
              </w:rPr>
            </w:pPr>
            <w:ins w:id="92" w:author="jing zhao" w:date="2021-08-04T15:57:00Z">
              <w:r w:rsidRPr="00435BD9">
                <w:rPr>
                  <w:rFonts w:ascii="Arial" w:hAnsi="Arial"/>
                  <w:sz w:val="18"/>
                </w:rPr>
                <w:t>Source cell: NR 30 kHz SSB SCS, 40 MHz bandwidth, TDD duplex mode</w:t>
              </w:r>
            </w:ins>
          </w:p>
          <w:p w14:paraId="13374382" w14:textId="77777777" w:rsidR="00E13745" w:rsidRPr="00796872" w:rsidRDefault="00E13745" w:rsidP="00435BD9">
            <w:pPr>
              <w:keepNext/>
              <w:keepLines/>
              <w:spacing w:after="0"/>
              <w:rPr>
                <w:ins w:id="93" w:author="jing zhao" w:date="2021-08-04T15:57:00Z"/>
                <w:rFonts w:ascii="Arial" w:hAnsi="Arial"/>
                <w:sz w:val="18"/>
              </w:rPr>
            </w:pPr>
            <w:ins w:id="94" w:author="jing zhao" w:date="2021-08-04T15:57:00Z">
              <w:r w:rsidRPr="00435BD9">
                <w:rPr>
                  <w:rFonts w:ascii="Arial" w:hAnsi="Arial"/>
                  <w:sz w:val="18"/>
                </w:rPr>
                <w:t>Target cell: NR 15 kHz SSB SCS, 10 MHz bandwidth, FDD duplex mode</w:t>
              </w:r>
            </w:ins>
          </w:p>
        </w:tc>
      </w:tr>
      <w:tr w:rsidR="00E13745" w:rsidRPr="00796872" w14:paraId="34051042" w14:textId="77777777" w:rsidTr="00435BD9">
        <w:trPr>
          <w:ins w:id="95" w:author="jing zhao" w:date="2021-08-04T15:57:00Z"/>
        </w:trPr>
        <w:tc>
          <w:tcPr>
            <w:tcW w:w="2330" w:type="dxa"/>
            <w:shd w:val="clear" w:color="auto" w:fill="auto"/>
          </w:tcPr>
          <w:p w14:paraId="1F21FE10" w14:textId="7645642A" w:rsidR="00E13745" w:rsidRDefault="00E13745" w:rsidP="00435BD9">
            <w:pPr>
              <w:keepNext/>
              <w:keepLines/>
              <w:spacing w:after="0"/>
              <w:rPr>
                <w:ins w:id="96" w:author="jing zhao" w:date="2021-08-04T15:57:00Z"/>
                <w:rFonts w:ascii="Arial" w:hAnsi="Arial"/>
                <w:sz w:val="18"/>
              </w:rPr>
            </w:pPr>
            <w:ins w:id="97" w:author="jing zhao" w:date="2021-08-04T15:57:00Z">
              <w:r>
                <w:rPr>
                  <w:rFonts w:ascii="Arial" w:hAnsi="Arial"/>
                  <w:sz w:val="18"/>
                </w:rPr>
                <w:t>6.3.</w:t>
              </w:r>
            </w:ins>
            <w:ins w:id="98" w:author="jing zhao" w:date="2021-08-04T15:58:00Z">
              <w:r>
                <w:rPr>
                  <w:rFonts w:ascii="Arial" w:hAnsi="Arial"/>
                  <w:sz w:val="18"/>
                </w:rPr>
                <w:t>1.11</w:t>
              </w:r>
            </w:ins>
            <w:ins w:id="99" w:author="jing zhao" w:date="2021-08-04T15:57:00Z">
              <w:r w:rsidRPr="00422CA2">
                <w:rPr>
                  <w:rFonts w:ascii="Arial" w:hAnsi="Arial"/>
                  <w:sz w:val="18"/>
                </w:rPr>
                <w:t>-</w:t>
              </w:r>
              <w:r>
                <w:rPr>
                  <w:rFonts w:ascii="Arial" w:hAnsi="Arial"/>
                  <w:sz w:val="18"/>
                </w:rPr>
                <w:t>4</w:t>
              </w:r>
            </w:ins>
          </w:p>
        </w:tc>
        <w:tc>
          <w:tcPr>
            <w:tcW w:w="7299" w:type="dxa"/>
            <w:shd w:val="clear" w:color="auto" w:fill="auto"/>
          </w:tcPr>
          <w:p w14:paraId="761C61D5" w14:textId="77777777" w:rsidR="00E13745" w:rsidRPr="00435BD9" w:rsidRDefault="00E13745" w:rsidP="00435BD9">
            <w:pPr>
              <w:keepNext/>
              <w:keepLines/>
              <w:spacing w:after="0"/>
              <w:rPr>
                <w:ins w:id="100" w:author="jing zhao" w:date="2021-08-04T15:57:00Z"/>
                <w:rFonts w:ascii="Arial" w:hAnsi="Arial"/>
                <w:sz w:val="18"/>
              </w:rPr>
            </w:pPr>
            <w:ins w:id="101" w:author="jing zhao" w:date="2021-08-04T15:57:00Z">
              <w:r w:rsidRPr="00435BD9">
                <w:rPr>
                  <w:rFonts w:ascii="Arial" w:hAnsi="Arial"/>
                  <w:sz w:val="18"/>
                </w:rPr>
                <w:t>Source cell: NR 15 kHz SSB SCS, 10 MHz bandwidth, FDD duplex mode</w:t>
              </w:r>
            </w:ins>
          </w:p>
          <w:p w14:paraId="39E22729" w14:textId="77777777" w:rsidR="00E13745" w:rsidRPr="00796872" w:rsidRDefault="00E13745" w:rsidP="00435BD9">
            <w:pPr>
              <w:keepNext/>
              <w:keepLines/>
              <w:spacing w:after="0"/>
              <w:rPr>
                <w:ins w:id="102" w:author="jing zhao" w:date="2021-08-04T15:57:00Z"/>
                <w:rFonts w:ascii="Arial" w:hAnsi="Arial"/>
                <w:sz w:val="18"/>
              </w:rPr>
            </w:pPr>
            <w:ins w:id="103" w:author="jing zhao" w:date="2021-08-04T15:57:00Z">
              <w:r w:rsidRPr="00435BD9">
                <w:rPr>
                  <w:rFonts w:ascii="Arial" w:hAnsi="Arial"/>
                  <w:sz w:val="18"/>
                </w:rPr>
                <w:t>Target cell: NR 15 kHz SSB SCS, 10 MHz bandwidth, TDD duplex mode</w:t>
              </w:r>
            </w:ins>
          </w:p>
        </w:tc>
      </w:tr>
      <w:tr w:rsidR="00E13745" w:rsidRPr="00796872" w14:paraId="1437FBBA" w14:textId="77777777" w:rsidTr="00435BD9">
        <w:trPr>
          <w:ins w:id="104" w:author="jing zhao" w:date="2021-08-04T15:57:00Z"/>
        </w:trPr>
        <w:tc>
          <w:tcPr>
            <w:tcW w:w="2330" w:type="dxa"/>
            <w:shd w:val="clear" w:color="auto" w:fill="auto"/>
          </w:tcPr>
          <w:p w14:paraId="414D8EF1" w14:textId="7D8A51F7" w:rsidR="00E13745" w:rsidRDefault="00E13745" w:rsidP="00435BD9">
            <w:pPr>
              <w:keepNext/>
              <w:keepLines/>
              <w:spacing w:after="0"/>
              <w:rPr>
                <w:ins w:id="105" w:author="jing zhao" w:date="2021-08-04T15:57:00Z"/>
                <w:rFonts w:ascii="Arial" w:hAnsi="Arial"/>
                <w:sz w:val="18"/>
              </w:rPr>
            </w:pPr>
            <w:ins w:id="106" w:author="jing zhao" w:date="2021-08-04T15:57:00Z">
              <w:r>
                <w:rPr>
                  <w:rFonts w:ascii="Arial" w:hAnsi="Arial"/>
                  <w:sz w:val="18"/>
                </w:rPr>
                <w:t>6.3.</w:t>
              </w:r>
            </w:ins>
            <w:ins w:id="107" w:author="jing zhao" w:date="2021-08-04T15:58:00Z">
              <w:r>
                <w:rPr>
                  <w:rFonts w:ascii="Arial" w:hAnsi="Arial"/>
                  <w:sz w:val="18"/>
                </w:rPr>
                <w:t>1.11</w:t>
              </w:r>
            </w:ins>
            <w:ins w:id="108" w:author="jing zhao" w:date="2021-08-04T15:57:00Z">
              <w:r w:rsidRPr="00422CA2">
                <w:rPr>
                  <w:rFonts w:ascii="Arial" w:hAnsi="Arial"/>
                  <w:sz w:val="18"/>
                </w:rPr>
                <w:t>-</w:t>
              </w:r>
              <w:r>
                <w:rPr>
                  <w:rFonts w:ascii="Arial" w:hAnsi="Arial"/>
                  <w:sz w:val="18"/>
                </w:rPr>
                <w:t>5</w:t>
              </w:r>
            </w:ins>
          </w:p>
        </w:tc>
        <w:tc>
          <w:tcPr>
            <w:tcW w:w="7299" w:type="dxa"/>
            <w:shd w:val="clear" w:color="auto" w:fill="auto"/>
          </w:tcPr>
          <w:p w14:paraId="57717AA8" w14:textId="77777777" w:rsidR="00E13745" w:rsidRPr="00435BD9" w:rsidRDefault="00E13745" w:rsidP="00435BD9">
            <w:pPr>
              <w:keepNext/>
              <w:keepLines/>
              <w:spacing w:after="0"/>
              <w:rPr>
                <w:ins w:id="109" w:author="jing zhao" w:date="2021-08-04T15:57:00Z"/>
                <w:rFonts w:ascii="Arial" w:hAnsi="Arial"/>
                <w:sz w:val="18"/>
              </w:rPr>
            </w:pPr>
            <w:ins w:id="110" w:author="jing zhao" w:date="2021-08-04T15:57:00Z">
              <w:r w:rsidRPr="00435BD9">
                <w:rPr>
                  <w:rFonts w:ascii="Arial" w:hAnsi="Arial"/>
                  <w:sz w:val="18"/>
                </w:rPr>
                <w:t>Source cell: NR 15 kHz SSB SCS, 10 MHz bandwidth, TDD duplex mode</w:t>
              </w:r>
            </w:ins>
          </w:p>
          <w:p w14:paraId="377B6755" w14:textId="77777777" w:rsidR="00E13745" w:rsidRPr="00796872" w:rsidRDefault="00E13745" w:rsidP="00435BD9">
            <w:pPr>
              <w:keepNext/>
              <w:keepLines/>
              <w:spacing w:after="0"/>
              <w:rPr>
                <w:ins w:id="111" w:author="jing zhao" w:date="2021-08-04T15:57:00Z"/>
                <w:rFonts w:ascii="Arial" w:hAnsi="Arial"/>
                <w:sz w:val="18"/>
              </w:rPr>
            </w:pPr>
            <w:ins w:id="112" w:author="jing zhao" w:date="2021-08-04T15:57:00Z">
              <w:r w:rsidRPr="00435BD9">
                <w:rPr>
                  <w:rFonts w:ascii="Arial" w:hAnsi="Arial"/>
                  <w:sz w:val="18"/>
                </w:rPr>
                <w:t>Target cell: NR 15 kHz SSB SCS, 10 MHz bandwidth, TDD duplex mode</w:t>
              </w:r>
            </w:ins>
          </w:p>
        </w:tc>
      </w:tr>
      <w:tr w:rsidR="00E13745" w:rsidRPr="00796872" w14:paraId="6B7B7065" w14:textId="77777777" w:rsidTr="00435BD9">
        <w:trPr>
          <w:ins w:id="113" w:author="jing zhao" w:date="2021-08-04T15:57:00Z"/>
        </w:trPr>
        <w:tc>
          <w:tcPr>
            <w:tcW w:w="2330" w:type="dxa"/>
            <w:shd w:val="clear" w:color="auto" w:fill="auto"/>
          </w:tcPr>
          <w:p w14:paraId="42C0CBDD" w14:textId="23EEB786" w:rsidR="00E13745" w:rsidRDefault="00E13745" w:rsidP="00435BD9">
            <w:pPr>
              <w:keepNext/>
              <w:keepLines/>
              <w:spacing w:after="0"/>
              <w:rPr>
                <w:ins w:id="114" w:author="jing zhao" w:date="2021-08-04T15:57:00Z"/>
                <w:rFonts w:ascii="Arial" w:hAnsi="Arial"/>
                <w:sz w:val="18"/>
              </w:rPr>
            </w:pPr>
            <w:ins w:id="115" w:author="jing zhao" w:date="2021-08-04T15:57:00Z">
              <w:r>
                <w:rPr>
                  <w:rFonts w:ascii="Arial" w:hAnsi="Arial"/>
                  <w:sz w:val="18"/>
                </w:rPr>
                <w:t>6.3.</w:t>
              </w:r>
            </w:ins>
            <w:ins w:id="116" w:author="jing zhao" w:date="2021-08-04T15:58:00Z">
              <w:r>
                <w:rPr>
                  <w:rFonts w:ascii="Arial" w:hAnsi="Arial"/>
                  <w:sz w:val="18"/>
                </w:rPr>
                <w:t>1.11</w:t>
              </w:r>
            </w:ins>
            <w:ins w:id="117" w:author="jing zhao" w:date="2021-08-04T15:57:00Z">
              <w:r w:rsidRPr="00422CA2">
                <w:rPr>
                  <w:rFonts w:ascii="Arial" w:hAnsi="Arial"/>
                  <w:sz w:val="18"/>
                </w:rPr>
                <w:t>-</w:t>
              </w:r>
              <w:r>
                <w:rPr>
                  <w:rFonts w:ascii="Arial" w:hAnsi="Arial"/>
                  <w:sz w:val="18"/>
                </w:rPr>
                <w:t>6</w:t>
              </w:r>
            </w:ins>
          </w:p>
        </w:tc>
        <w:tc>
          <w:tcPr>
            <w:tcW w:w="7299" w:type="dxa"/>
            <w:shd w:val="clear" w:color="auto" w:fill="auto"/>
          </w:tcPr>
          <w:p w14:paraId="7959A716" w14:textId="77777777" w:rsidR="00E13745" w:rsidRPr="00435BD9" w:rsidRDefault="00E13745" w:rsidP="00435BD9">
            <w:pPr>
              <w:keepNext/>
              <w:keepLines/>
              <w:spacing w:after="0"/>
              <w:rPr>
                <w:ins w:id="118" w:author="jing zhao" w:date="2021-08-04T15:57:00Z"/>
                <w:rFonts w:ascii="Arial" w:hAnsi="Arial"/>
                <w:sz w:val="18"/>
              </w:rPr>
            </w:pPr>
            <w:ins w:id="119" w:author="jing zhao" w:date="2021-08-04T15:57:00Z">
              <w:r w:rsidRPr="00435BD9">
                <w:rPr>
                  <w:rFonts w:ascii="Arial" w:hAnsi="Arial"/>
                  <w:sz w:val="18"/>
                </w:rPr>
                <w:t>Source cell: NR 30 kHz SSB SCS, 40 MHz bandwidth, TDD duplex mode</w:t>
              </w:r>
            </w:ins>
          </w:p>
          <w:p w14:paraId="7F6BF3F8" w14:textId="77777777" w:rsidR="00E13745" w:rsidRPr="00796872" w:rsidRDefault="00E13745" w:rsidP="00435BD9">
            <w:pPr>
              <w:keepNext/>
              <w:keepLines/>
              <w:spacing w:after="0"/>
              <w:rPr>
                <w:ins w:id="120" w:author="jing zhao" w:date="2021-08-04T15:57:00Z"/>
                <w:rFonts w:ascii="Arial" w:hAnsi="Arial"/>
                <w:sz w:val="18"/>
              </w:rPr>
            </w:pPr>
            <w:ins w:id="121" w:author="jing zhao" w:date="2021-08-04T15:57:00Z">
              <w:r w:rsidRPr="00435BD9">
                <w:rPr>
                  <w:rFonts w:ascii="Arial" w:hAnsi="Arial"/>
                  <w:sz w:val="18"/>
                </w:rPr>
                <w:t>Target cell: NR 15 kHz SSB SCS, 10 MHz bandwidth, TDD duplex mode</w:t>
              </w:r>
            </w:ins>
          </w:p>
        </w:tc>
      </w:tr>
      <w:tr w:rsidR="00E13745" w:rsidRPr="00796872" w14:paraId="1C3CE349" w14:textId="77777777" w:rsidTr="00435BD9">
        <w:trPr>
          <w:ins w:id="122" w:author="jing zhao" w:date="2021-08-04T15:57:00Z"/>
        </w:trPr>
        <w:tc>
          <w:tcPr>
            <w:tcW w:w="2330" w:type="dxa"/>
            <w:shd w:val="clear" w:color="auto" w:fill="auto"/>
          </w:tcPr>
          <w:p w14:paraId="7993C3E8" w14:textId="5084A395" w:rsidR="00E13745" w:rsidRDefault="00E13745" w:rsidP="00435BD9">
            <w:pPr>
              <w:keepNext/>
              <w:keepLines/>
              <w:spacing w:after="0"/>
              <w:rPr>
                <w:ins w:id="123" w:author="jing zhao" w:date="2021-08-04T15:57:00Z"/>
                <w:rFonts w:ascii="Arial" w:hAnsi="Arial"/>
                <w:sz w:val="18"/>
              </w:rPr>
            </w:pPr>
            <w:ins w:id="124" w:author="jing zhao" w:date="2021-08-04T15:57:00Z">
              <w:r>
                <w:rPr>
                  <w:rFonts w:ascii="Arial" w:hAnsi="Arial"/>
                  <w:sz w:val="18"/>
                </w:rPr>
                <w:t>6.3.</w:t>
              </w:r>
            </w:ins>
            <w:ins w:id="125" w:author="jing zhao" w:date="2021-08-04T15:58:00Z">
              <w:r>
                <w:rPr>
                  <w:rFonts w:ascii="Arial" w:hAnsi="Arial"/>
                  <w:sz w:val="18"/>
                </w:rPr>
                <w:t>1.11</w:t>
              </w:r>
            </w:ins>
            <w:ins w:id="126" w:author="jing zhao" w:date="2021-08-04T15:57:00Z">
              <w:r w:rsidRPr="00422CA2">
                <w:rPr>
                  <w:rFonts w:ascii="Arial" w:hAnsi="Arial"/>
                  <w:sz w:val="18"/>
                </w:rPr>
                <w:t>-</w:t>
              </w:r>
              <w:r>
                <w:rPr>
                  <w:rFonts w:ascii="Arial" w:hAnsi="Arial"/>
                  <w:sz w:val="18"/>
                </w:rPr>
                <w:t>7</w:t>
              </w:r>
            </w:ins>
          </w:p>
        </w:tc>
        <w:tc>
          <w:tcPr>
            <w:tcW w:w="7299" w:type="dxa"/>
            <w:shd w:val="clear" w:color="auto" w:fill="auto"/>
          </w:tcPr>
          <w:p w14:paraId="34CF86CE" w14:textId="77777777" w:rsidR="00E13745" w:rsidRPr="00435BD9" w:rsidRDefault="00E13745" w:rsidP="00435BD9">
            <w:pPr>
              <w:keepNext/>
              <w:keepLines/>
              <w:spacing w:after="0"/>
              <w:rPr>
                <w:ins w:id="127" w:author="jing zhao" w:date="2021-08-04T15:57:00Z"/>
                <w:rFonts w:ascii="Arial" w:hAnsi="Arial"/>
                <w:sz w:val="18"/>
              </w:rPr>
            </w:pPr>
            <w:ins w:id="128" w:author="jing zhao" w:date="2021-08-04T15:57:00Z">
              <w:r w:rsidRPr="00435BD9">
                <w:rPr>
                  <w:rFonts w:ascii="Arial" w:hAnsi="Arial"/>
                  <w:sz w:val="18"/>
                </w:rPr>
                <w:t>Source cell: NR 15 kHz SSB SCS, 10 MHz bandwidth, FDD duplex mode</w:t>
              </w:r>
            </w:ins>
          </w:p>
          <w:p w14:paraId="1873597E" w14:textId="77777777" w:rsidR="00E13745" w:rsidRPr="00796872" w:rsidRDefault="00E13745" w:rsidP="00435BD9">
            <w:pPr>
              <w:keepNext/>
              <w:keepLines/>
              <w:spacing w:after="0"/>
              <w:rPr>
                <w:ins w:id="129" w:author="jing zhao" w:date="2021-08-04T15:57:00Z"/>
                <w:rFonts w:ascii="Arial" w:hAnsi="Arial"/>
                <w:sz w:val="18"/>
              </w:rPr>
            </w:pPr>
            <w:ins w:id="130" w:author="jing zhao" w:date="2021-08-04T15:57:00Z">
              <w:r w:rsidRPr="00435BD9">
                <w:rPr>
                  <w:rFonts w:ascii="Arial" w:hAnsi="Arial"/>
                  <w:sz w:val="18"/>
                </w:rPr>
                <w:t>Target cell: NR 30 kHz SSB SCS, 40 MHz bandwidth, TDD duplex mode</w:t>
              </w:r>
            </w:ins>
          </w:p>
        </w:tc>
      </w:tr>
      <w:tr w:rsidR="00E13745" w:rsidRPr="00796872" w14:paraId="2FE10FB5" w14:textId="77777777" w:rsidTr="00435BD9">
        <w:trPr>
          <w:ins w:id="131" w:author="jing zhao" w:date="2021-08-04T15:57:00Z"/>
        </w:trPr>
        <w:tc>
          <w:tcPr>
            <w:tcW w:w="2330" w:type="dxa"/>
            <w:shd w:val="clear" w:color="auto" w:fill="auto"/>
          </w:tcPr>
          <w:p w14:paraId="66E816F2" w14:textId="7105910E" w:rsidR="00E13745" w:rsidRDefault="00E13745" w:rsidP="00435BD9">
            <w:pPr>
              <w:keepNext/>
              <w:keepLines/>
              <w:spacing w:after="0"/>
              <w:rPr>
                <w:ins w:id="132" w:author="jing zhao" w:date="2021-08-04T15:57:00Z"/>
                <w:rFonts w:ascii="Arial" w:hAnsi="Arial"/>
                <w:sz w:val="18"/>
              </w:rPr>
            </w:pPr>
            <w:ins w:id="133" w:author="jing zhao" w:date="2021-08-04T15:57:00Z">
              <w:r>
                <w:rPr>
                  <w:rFonts w:ascii="Arial" w:hAnsi="Arial"/>
                  <w:sz w:val="18"/>
                </w:rPr>
                <w:t>6.3.</w:t>
              </w:r>
            </w:ins>
            <w:ins w:id="134" w:author="jing zhao" w:date="2021-08-04T15:58:00Z">
              <w:r>
                <w:rPr>
                  <w:rFonts w:ascii="Arial" w:hAnsi="Arial"/>
                  <w:sz w:val="18"/>
                </w:rPr>
                <w:t>1.11</w:t>
              </w:r>
            </w:ins>
            <w:ins w:id="135" w:author="jing zhao" w:date="2021-08-04T15:57:00Z">
              <w:r w:rsidRPr="00422CA2">
                <w:rPr>
                  <w:rFonts w:ascii="Arial" w:hAnsi="Arial"/>
                  <w:sz w:val="18"/>
                </w:rPr>
                <w:t>-</w:t>
              </w:r>
              <w:r>
                <w:rPr>
                  <w:rFonts w:ascii="Arial" w:hAnsi="Arial"/>
                  <w:sz w:val="18"/>
                </w:rPr>
                <w:t>8</w:t>
              </w:r>
            </w:ins>
          </w:p>
        </w:tc>
        <w:tc>
          <w:tcPr>
            <w:tcW w:w="7299" w:type="dxa"/>
            <w:shd w:val="clear" w:color="auto" w:fill="auto"/>
          </w:tcPr>
          <w:p w14:paraId="70C5414A" w14:textId="77777777" w:rsidR="00E13745" w:rsidRPr="00435BD9" w:rsidRDefault="00E13745" w:rsidP="00435BD9">
            <w:pPr>
              <w:keepNext/>
              <w:keepLines/>
              <w:spacing w:after="0"/>
              <w:rPr>
                <w:ins w:id="136" w:author="jing zhao" w:date="2021-08-04T15:57:00Z"/>
                <w:rFonts w:ascii="Arial" w:hAnsi="Arial"/>
                <w:sz w:val="18"/>
              </w:rPr>
            </w:pPr>
            <w:ins w:id="137" w:author="jing zhao" w:date="2021-08-04T15:57:00Z">
              <w:r w:rsidRPr="00435BD9">
                <w:rPr>
                  <w:rFonts w:ascii="Arial" w:hAnsi="Arial"/>
                  <w:sz w:val="18"/>
                </w:rPr>
                <w:t>Source cell: NR 15 kHz SSB SCS, 10 MHz bandwidth, TDD duplex mode</w:t>
              </w:r>
            </w:ins>
          </w:p>
          <w:p w14:paraId="5A66ABFE" w14:textId="77777777" w:rsidR="00E13745" w:rsidRPr="00796872" w:rsidRDefault="00E13745" w:rsidP="00435BD9">
            <w:pPr>
              <w:keepNext/>
              <w:keepLines/>
              <w:spacing w:after="0"/>
              <w:rPr>
                <w:ins w:id="138" w:author="jing zhao" w:date="2021-08-04T15:57:00Z"/>
                <w:rFonts w:ascii="Arial" w:hAnsi="Arial"/>
                <w:sz w:val="18"/>
              </w:rPr>
            </w:pPr>
            <w:ins w:id="139" w:author="jing zhao" w:date="2021-08-04T15:57:00Z">
              <w:r w:rsidRPr="00435BD9">
                <w:rPr>
                  <w:rFonts w:ascii="Arial" w:hAnsi="Arial"/>
                  <w:sz w:val="18"/>
                </w:rPr>
                <w:t>Target cell: NR 30 kHz SSB SCS, 40 MHz bandwidth, TDD duplex mode</w:t>
              </w:r>
            </w:ins>
          </w:p>
        </w:tc>
      </w:tr>
      <w:tr w:rsidR="00E13745" w:rsidRPr="00796872" w14:paraId="732172D8" w14:textId="77777777" w:rsidTr="00435BD9">
        <w:trPr>
          <w:ins w:id="140" w:author="jing zhao" w:date="2021-08-04T15:57:00Z"/>
        </w:trPr>
        <w:tc>
          <w:tcPr>
            <w:tcW w:w="2330" w:type="dxa"/>
            <w:shd w:val="clear" w:color="auto" w:fill="auto"/>
          </w:tcPr>
          <w:p w14:paraId="682463D3" w14:textId="3611D27E" w:rsidR="00E13745" w:rsidRDefault="00E13745" w:rsidP="00435BD9">
            <w:pPr>
              <w:keepNext/>
              <w:keepLines/>
              <w:spacing w:after="0"/>
              <w:rPr>
                <w:ins w:id="141" w:author="jing zhao" w:date="2021-08-04T15:57:00Z"/>
                <w:rFonts w:ascii="Arial" w:hAnsi="Arial"/>
                <w:sz w:val="18"/>
              </w:rPr>
            </w:pPr>
            <w:ins w:id="142" w:author="jing zhao" w:date="2021-08-04T15:57:00Z">
              <w:r>
                <w:rPr>
                  <w:rFonts w:ascii="Arial" w:hAnsi="Arial"/>
                  <w:sz w:val="18"/>
                </w:rPr>
                <w:t>6.3.</w:t>
              </w:r>
            </w:ins>
            <w:ins w:id="143" w:author="jing zhao" w:date="2021-08-04T15:58:00Z">
              <w:r>
                <w:rPr>
                  <w:rFonts w:ascii="Arial" w:hAnsi="Arial"/>
                  <w:sz w:val="18"/>
                </w:rPr>
                <w:t>1.11</w:t>
              </w:r>
            </w:ins>
            <w:ins w:id="144" w:author="jing zhao" w:date="2021-08-04T15:57:00Z">
              <w:r w:rsidRPr="00422CA2">
                <w:rPr>
                  <w:rFonts w:ascii="Arial" w:hAnsi="Arial"/>
                  <w:sz w:val="18"/>
                </w:rPr>
                <w:t>-</w:t>
              </w:r>
              <w:r>
                <w:rPr>
                  <w:rFonts w:ascii="Arial" w:hAnsi="Arial"/>
                  <w:sz w:val="18"/>
                </w:rPr>
                <w:t>9</w:t>
              </w:r>
            </w:ins>
          </w:p>
        </w:tc>
        <w:tc>
          <w:tcPr>
            <w:tcW w:w="7299" w:type="dxa"/>
            <w:shd w:val="clear" w:color="auto" w:fill="auto"/>
          </w:tcPr>
          <w:p w14:paraId="57168405" w14:textId="77777777" w:rsidR="00E13745" w:rsidRPr="00435BD9" w:rsidRDefault="00E13745" w:rsidP="00435BD9">
            <w:pPr>
              <w:keepNext/>
              <w:keepLines/>
              <w:spacing w:after="0"/>
              <w:rPr>
                <w:ins w:id="145" w:author="jing zhao" w:date="2021-08-04T15:57:00Z"/>
                <w:rFonts w:ascii="Arial" w:hAnsi="Arial"/>
                <w:sz w:val="18"/>
              </w:rPr>
            </w:pPr>
            <w:ins w:id="146" w:author="jing zhao" w:date="2021-08-04T15:57:00Z">
              <w:r w:rsidRPr="00435BD9">
                <w:rPr>
                  <w:rFonts w:ascii="Arial" w:hAnsi="Arial"/>
                  <w:sz w:val="18"/>
                </w:rPr>
                <w:t>Source cell: NR 30 kHz SSB SCS, 40 MHz bandwidth, TDD duplex mode</w:t>
              </w:r>
            </w:ins>
          </w:p>
          <w:p w14:paraId="15D3A303" w14:textId="77777777" w:rsidR="00E13745" w:rsidRPr="00796872" w:rsidRDefault="00E13745" w:rsidP="00435BD9">
            <w:pPr>
              <w:keepNext/>
              <w:keepLines/>
              <w:spacing w:after="0"/>
              <w:rPr>
                <w:ins w:id="147" w:author="jing zhao" w:date="2021-08-04T15:57:00Z"/>
                <w:rFonts w:ascii="Arial" w:hAnsi="Arial"/>
                <w:sz w:val="18"/>
              </w:rPr>
            </w:pPr>
            <w:ins w:id="148" w:author="jing zhao" w:date="2021-08-04T15:57:00Z">
              <w:r w:rsidRPr="00435BD9">
                <w:rPr>
                  <w:rFonts w:ascii="Arial" w:hAnsi="Arial"/>
                  <w:sz w:val="18"/>
                </w:rPr>
                <w:t>Target cell: NR 30 kHz SSB SCS, 40 MHz bandwidth, TDD duplex mode</w:t>
              </w:r>
            </w:ins>
          </w:p>
        </w:tc>
      </w:tr>
      <w:tr w:rsidR="00E13745" w:rsidRPr="00796872" w14:paraId="576789D2" w14:textId="77777777" w:rsidTr="00435BD9">
        <w:trPr>
          <w:ins w:id="149" w:author="jing zhao" w:date="2021-08-04T15:57:00Z"/>
        </w:trPr>
        <w:tc>
          <w:tcPr>
            <w:tcW w:w="9629" w:type="dxa"/>
            <w:gridSpan w:val="2"/>
            <w:shd w:val="clear" w:color="auto" w:fill="auto"/>
          </w:tcPr>
          <w:p w14:paraId="653FB09E" w14:textId="77777777" w:rsidR="00E13745" w:rsidRPr="00796872" w:rsidRDefault="00E13745" w:rsidP="00435BD9">
            <w:pPr>
              <w:keepNext/>
              <w:keepLines/>
              <w:spacing w:after="0"/>
              <w:ind w:left="851" w:hanging="851"/>
              <w:rPr>
                <w:ins w:id="150" w:author="jing zhao" w:date="2021-08-04T15:57:00Z"/>
                <w:rFonts w:ascii="Arial" w:hAnsi="Arial"/>
                <w:sz w:val="18"/>
              </w:rPr>
            </w:pPr>
            <w:ins w:id="151" w:author="jing zhao" w:date="2021-08-04T15:57:00Z">
              <w:r w:rsidRPr="00796872">
                <w:rPr>
                  <w:rFonts w:ascii="Arial" w:hAnsi="Arial"/>
                  <w:sz w:val="18"/>
                </w:rPr>
                <w:t>Note:</w:t>
              </w:r>
              <w:r w:rsidRPr="00796872">
                <w:rPr>
                  <w:rFonts w:ascii="Arial" w:hAnsi="Arial"/>
                  <w:sz w:val="18"/>
                </w:rPr>
                <w:tab/>
                <w:t>The UE is only required to be tested in one of the supported test configurations</w:t>
              </w:r>
            </w:ins>
          </w:p>
        </w:tc>
      </w:tr>
    </w:tbl>
    <w:p w14:paraId="6F41B4C2" w14:textId="77777777" w:rsidR="00C867E3" w:rsidRPr="00E13745" w:rsidRDefault="00C867E3" w:rsidP="00C867E3">
      <w:pPr>
        <w:rPr>
          <w:ins w:id="152" w:author="jing zhao" w:date="2021-07-30T15:00:00Z"/>
          <w:lang w:eastAsia="sv-SE"/>
        </w:rPr>
      </w:pPr>
    </w:p>
    <w:p w14:paraId="46C05A5B" w14:textId="73004D7B" w:rsidR="00C867E3" w:rsidRPr="00796872" w:rsidRDefault="00C867E3" w:rsidP="00C867E3">
      <w:pPr>
        <w:rPr>
          <w:ins w:id="153" w:author="jing zhao" w:date="2021-07-30T15:00:00Z"/>
          <w:lang w:eastAsia="sv-SE"/>
        </w:rPr>
      </w:pPr>
      <w:ins w:id="154" w:author="jing zhao" w:date="2021-07-30T15:00:00Z">
        <w:r w:rsidRPr="00796872">
          <w:rPr>
            <w:lang w:eastAsia="sv-SE"/>
          </w:rPr>
          <w:t xml:space="preserve">Configure the test equipment and the DUT according to the parameters in Table </w:t>
        </w:r>
      </w:ins>
      <w:ins w:id="155" w:author="jing zhao" w:date="2021-08-04T12:08:00Z">
        <w:r w:rsidR="006F0AC5">
          <w:rPr>
            <w:lang w:eastAsia="sv-SE"/>
          </w:rPr>
          <w:t>6.3.1.11</w:t>
        </w:r>
      </w:ins>
      <w:ins w:id="156" w:author="jing zhao" w:date="2021-07-30T15:00:00Z">
        <w:r w:rsidRPr="00796872">
          <w:rPr>
            <w:lang w:eastAsia="sv-SE"/>
          </w:rPr>
          <w:t>.4.1-2</w:t>
        </w:r>
      </w:ins>
    </w:p>
    <w:p w14:paraId="5C5733D7" w14:textId="15D56EDE" w:rsidR="00C867E3" w:rsidRPr="00796872" w:rsidRDefault="00C867E3" w:rsidP="00C867E3">
      <w:pPr>
        <w:pStyle w:val="TH"/>
        <w:rPr>
          <w:ins w:id="157" w:author="jing zhao" w:date="2021-07-30T15:00:00Z"/>
        </w:rPr>
      </w:pPr>
      <w:ins w:id="158" w:author="jing zhao" w:date="2021-07-30T15:00:00Z">
        <w:r w:rsidRPr="00796872">
          <w:lastRenderedPageBreak/>
          <w:t xml:space="preserve">Table </w:t>
        </w:r>
      </w:ins>
      <w:ins w:id="159" w:author="jing zhao" w:date="2021-08-04T12:08:00Z">
        <w:r w:rsidR="006F0AC5">
          <w:t>6.3.1.11</w:t>
        </w:r>
      </w:ins>
      <w:ins w:id="160" w:author="jing zhao" w:date="2021-07-30T15:00:00Z">
        <w:r w:rsidRPr="00796872">
          <w:t xml:space="preserve">.4.1-2: Initial conditions for </w:t>
        </w:r>
        <w:r w:rsidRPr="00BD4181">
          <w:t xml:space="preserve">NR SA FR1 </w:t>
        </w:r>
      </w:ins>
      <w:ins w:id="161" w:author="jing zhao" w:date="2021-08-04T12:06:00Z">
        <w:r w:rsidR="006F0AC5">
          <w:rPr>
            <w:noProof/>
            <w:lang w:val="en-US"/>
          </w:rPr>
          <w:t>Inter-band</w:t>
        </w:r>
      </w:ins>
      <w:ins w:id="162" w:author="jing zhao" w:date="2021-07-30T15:00:00Z">
        <w:r w:rsidRPr="001C0E1B">
          <w:rPr>
            <w:noProof/>
            <w:lang w:val="en-US"/>
          </w:rPr>
          <w:t xml:space="preserve"> inter-frequency</w:t>
        </w:r>
      </w:ins>
      <w:r w:rsidRPr="00BD4181">
        <w:t xml:space="preserve"> </w:t>
      </w:r>
      <w:ins w:id="163" w:author="jing zhao" w:date="2021-08-04T12:07:00Z">
        <w:r w:rsidR="006F0AC5">
          <w:t>synchronous</w:t>
        </w:r>
      </w:ins>
      <w:ins w:id="164" w:author="jing zhao" w:date="2021-07-30T15:00:00Z">
        <w:r w:rsidRPr="00BD4181">
          <w:t xml:space="preserve"> DAPS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867E3" w:rsidRPr="00796872" w14:paraId="2C97A8D4" w14:textId="77777777" w:rsidTr="00435BD9">
        <w:trPr>
          <w:jc w:val="center"/>
          <w:ins w:id="165" w:author="jing zhao" w:date="2021-07-30T15:00:00Z"/>
        </w:trPr>
        <w:tc>
          <w:tcPr>
            <w:tcW w:w="1701" w:type="dxa"/>
            <w:shd w:val="clear" w:color="auto" w:fill="auto"/>
          </w:tcPr>
          <w:p w14:paraId="186CB6B2" w14:textId="77777777" w:rsidR="00C867E3" w:rsidRPr="00796872" w:rsidRDefault="00C867E3" w:rsidP="00435BD9">
            <w:pPr>
              <w:pStyle w:val="TAH"/>
              <w:rPr>
                <w:ins w:id="166" w:author="jing zhao" w:date="2021-07-30T15:00:00Z"/>
              </w:rPr>
            </w:pPr>
            <w:ins w:id="167" w:author="jing zhao" w:date="2021-07-30T15:00:00Z">
              <w:r w:rsidRPr="00796872">
                <w:t>Parameter</w:t>
              </w:r>
            </w:ins>
          </w:p>
        </w:tc>
        <w:tc>
          <w:tcPr>
            <w:tcW w:w="3943" w:type="dxa"/>
            <w:gridSpan w:val="2"/>
            <w:shd w:val="clear" w:color="auto" w:fill="auto"/>
          </w:tcPr>
          <w:p w14:paraId="1DA97A3F" w14:textId="77777777" w:rsidR="00C867E3" w:rsidRPr="00796872" w:rsidRDefault="00C867E3" w:rsidP="00435BD9">
            <w:pPr>
              <w:pStyle w:val="TAH"/>
              <w:rPr>
                <w:ins w:id="168" w:author="jing zhao" w:date="2021-07-30T15:00:00Z"/>
              </w:rPr>
            </w:pPr>
            <w:ins w:id="169" w:author="jing zhao" w:date="2021-07-30T15:00:00Z">
              <w:r w:rsidRPr="00796872">
                <w:t>Value</w:t>
              </w:r>
            </w:ins>
          </w:p>
        </w:tc>
        <w:tc>
          <w:tcPr>
            <w:tcW w:w="3961" w:type="dxa"/>
          </w:tcPr>
          <w:p w14:paraId="09C3837B" w14:textId="77777777" w:rsidR="00C867E3" w:rsidRPr="00796872" w:rsidRDefault="00C867E3" w:rsidP="00435BD9">
            <w:pPr>
              <w:pStyle w:val="TAH"/>
              <w:rPr>
                <w:ins w:id="170" w:author="jing zhao" w:date="2021-07-30T15:00:00Z"/>
              </w:rPr>
            </w:pPr>
            <w:ins w:id="171" w:author="jing zhao" w:date="2021-07-30T15:00:00Z">
              <w:r w:rsidRPr="00796872">
                <w:t>Comment</w:t>
              </w:r>
            </w:ins>
          </w:p>
        </w:tc>
      </w:tr>
      <w:tr w:rsidR="00C867E3" w:rsidRPr="00796872" w14:paraId="005A91BC" w14:textId="77777777" w:rsidTr="00435BD9">
        <w:trPr>
          <w:jc w:val="center"/>
          <w:ins w:id="172" w:author="jing zhao" w:date="2021-07-30T15:00:00Z"/>
        </w:trPr>
        <w:tc>
          <w:tcPr>
            <w:tcW w:w="1701" w:type="dxa"/>
            <w:shd w:val="clear" w:color="auto" w:fill="auto"/>
          </w:tcPr>
          <w:p w14:paraId="513487C2" w14:textId="77777777" w:rsidR="00C867E3" w:rsidRPr="00796872" w:rsidRDefault="00C867E3" w:rsidP="00435BD9">
            <w:pPr>
              <w:pStyle w:val="TAC"/>
              <w:rPr>
                <w:ins w:id="173" w:author="jing zhao" w:date="2021-07-30T15:00:00Z"/>
              </w:rPr>
            </w:pPr>
            <w:ins w:id="174" w:author="jing zhao" w:date="2021-07-30T15:00:00Z">
              <w:r w:rsidRPr="00796872">
                <w:t>Test environment</w:t>
              </w:r>
            </w:ins>
          </w:p>
        </w:tc>
        <w:tc>
          <w:tcPr>
            <w:tcW w:w="3943" w:type="dxa"/>
            <w:gridSpan w:val="2"/>
            <w:shd w:val="clear" w:color="auto" w:fill="auto"/>
          </w:tcPr>
          <w:p w14:paraId="674906E6" w14:textId="77777777" w:rsidR="00C867E3" w:rsidRPr="00796872" w:rsidRDefault="00C867E3" w:rsidP="00435BD9">
            <w:pPr>
              <w:pStyle w:val="TAC"/>
              <w:rPr>
                <w:ins w:id="175" w:author="jing zhao" w:date="2021-07-30T15:00:00Z"/>
              </w:rPr>
            </w:pPr>
            <w:ins w:id="176" w:author="jing zhao" w:date="2021-07-30T15:00:00Z">
              <w:r w:rsidRPr="00796872">
                <w:t>NC</w:t>
              </w:r>
            </w:ins>
          </w:p>
        </w:tc>
        <w:tc>
          <w:tcPr>
            <w:tcW w:w="3961" w:type="dxa"/>
          </w:tcPr>
          <w:p w14:paraId="779A9532" w14:textId="77777777" w:rsidR="00C867E3" w:rsidRPr="00796872" w:rsidRDefault="00C867E3" w:rsidP="00435BD9">
            <w:pPr>
              <w:pStyle w:val="TAC"/>
              <w:rPr>
                <w:ins w:id="177" w:author="jing zhao" w:date="2021-07-30T15:00:00Z"/>
              </w:rPr>
            </w:pPr>
            <w:ins w:id="178" w:author="jing zhao" w:date="2021-07-30T15:00:00Z">
              <w:r w:rsidRPr="00796872">
                <w:t>As specified in TS 38.508-1 [14] clause 4.1.</w:t>
              </w:r>
            </w:ins>
          </w:p>
        </w:tc>
      </w:tr>
      <w:tr w:rsidR="00C867E3" w:rsidRPr="00796872" w14:paraId="7CF33BCE" w14:textId="77777777" w:rsidTr="00435BD9">
        <w:trPr>
          <w:jc w:val="center"/>
          <w:ins w:id="179" w:author="jing zhao" w:date="2021-07-30T15:00:00Z"/>
        </w:trPr>
        <w:tc>
          <w:tcPr>
            <w:tcW w:w="1701" w:type="dxa"/>
            <w:shd w:val="clear" w:color="auto" w:fill="auto"/>
          </w:tcPr>
          <w:p w14:paraId="2D95826F" w14:textId="77777777" w:rsidR="00C867E3" w:rsidRPr="00796872" w:rsidRDefault="00C867E3" w:rsidP="00435BD9">
            <w:pPr>
              <w:pStyle w:val="TAC"/>
              <w:rPr>
                <w:ins w:id="180" w:author="jing zhao" w:date="2021-07-30T15:00:00Z"/>
              </w:rPr>
            </w:pPr>
            <w:ins w:id="181" w:author="jing zhao" w:date="2021-07-30T15:00:00Z">
              <w:r w:rsidRPr="00796872">
                <w:t>Test frequencies</w:t>
              </w:r>
            </w:ins>
          </w:p>
        </w:tc>
        <w:tc>
          <w:tcPr>
            <w:tcW w:w="7904" w:type="dxa"/>
            <w:gridSpan w:val="3"/>
            <w:shd w:val="clear" w:color="auto" w:fill="auto"/>
          </w:tcPr>
          <w:p w14:paraId="5BB9AB73" w14:textId="77777777" w:rsidR="00C867E3" w:rsidRPr="00796872" w:rsidRDefault="00C867E3" w:rsidP="00435BD9">
            <w:pPr>
              <w:pStyle w:val="TAC"/>
              <w:rPr>
                <w:ins w:id="182" w:author="jing zhao" w:date="2021-07-30T15:00:00Z"/>
              </w:rPr>
            </w:pPr>
            <w:ins w:id="183" w:author="jing zhao" w:date="2021-07-30T15:00:00Z">
              <w:r w:rsidRPr="00796872">
                <w:t>As specified in A</w:t>
              </w:r>
              <w:r w:rsidRPr="00EA74A2">
                <w:t>nnex E.1.1, Table E</w:t>
              </w:r>
              <w:r w:rsidRPr="00796872">
                <w:t>.4-1 and TS 38.508-1 [14] clause 4.3.1.</w:t>
              </w:r>
            </w:ins>
          </w:p>
        </w:tc>
      </w:tr>
      <w:tr w:rsidR="00C867E3" w:rsidRPr="00796872" w14:paraId="4AE685E5" w14:textId="77777777" w:rsidTr="00435BD9">
        <w:trPr>
          <w:jc w:val="center"/>
          <w:ins w:id="184" w:author="jing zhao" w:date="2021-07-30T15:00:00Z"/>
        </w:trPr>
        <w:tc>
          <w:tcPr>
            <w:tcW w:w="1701" w:type="dxa"/>
            <w:shd w:val="clear" w:color="auto" w:fill="auto"/>
          </w:tcPr>
          <w:p w14:paraId="1A4A56A8" w14:textId="77777777" w:rsidR="00C867E3" w:rsidRPr="00796872" w:rsidRDefault="00C867E3" w:rsidP="00435BD9">
            <w:pPr>
              <w:pStyle w:val="TAC"/>
              <w:rPr>
                <w:ins w:id="185" w:author="jing zhao" w:date="2021-07-30T15:00:00Z"/>
              </w:rPr>
            </w:pPr>
            <w:ins w:id="186" w:author="jing zhao" w:date="2021-07-30T15:00:00Z">
              <w:r w:rsidRPr="00796872">
                <w:t>Channel bandwidth</w:t>
              </w:r>
            </w:ins>
          </w:p>
        </w:tc>
        <w:tc>
          <w:tcPr>
            <w:tcW w:w="7904" w:type="dxa"/>
            <w:gridSpan w:val="3"/>
            <w:shd w:val="clear" w:color="auto" w:fill="auto"/>
          </w:tcPr>
          <w:p w14:paraId="30EB3895" w14:textId="1A016966" w:rsidR="00C867E3" w:rsidRPr="00796872" w:rsidRDefault="00C867E3" w:rsidP="00435BD9">
            <w:pPr>
              <w:pStyle w:val="TAC"/>
              <w:rPr>
                <w:ins w:id="187" w:author="jing zhao" w:date="2021-07-30T15:00:00Z"/>
              </w:rPr>
            </w:pPr>
            <w:ins w:id="188" w:author="jing zhao" w:date="2021-07-30T15:00:00Z">
              <w:r w:rsidRPr="00796872">
                <w:t xml:space="preserve">As specified by the test configuration selected from Table </w:t>
              </w:r>
            </w:ins>
            <w:ins w:id="189" w:author="jing zhao" w:date="2021-08-04T12:08:00Z">
              <w:r w:rsidR="006F0AC5">
                <w:t>6.3.1.11</w:t>
              </w:r>
            </w:ins>
            <w:ins w:id="190" w:author="jing zhao" w:date="2021-07-30T15:00:00Z">
              <w:r w:rsidRPr="00796872">
                <w:t>.4.1-1</w:t>
              </w:r>
            </w:ins>
          </w:p>
        </w:tc>
      </w:tr>
      <w:tr w:rsidR="00C867E3" w:rsidRPr="00796872" w14:paraId="7ACD9ECB" w14:textId="77777777" w:rsidTr="00435BD9">
        <w:trPr>
          <w:jc w:val="center"/>
          <w:ins w:id="191" w:author="jing zhao" w:date="2021-07-30T15:00:00Z"/>
        </w:trPr>
        <w:tc>
          <w:tcPr>
            <w:tcW w:w="1701" w:type="dxa"/>
            <w:shd w:val="clear" w:color="auto" w:fill="auto"/>
          </w:tcPr>
          <w:p w14:paraId="08AB6CE6" w14:textId="77777777" w:rsidR="00C867E3" w:rsidRPr="00796872" w:rsidRDefault="00C867E3" w:rsidP="00435BD9">
            <w:pPr>
              <w:pStyle w:val="TAC"/>
              <w:rPr>
                <w:ins w:id="192" w:author="jing zhao" w:date="2021-07-30T15:00:00Z"/>
              </w:rPr>
            </w:pPr>
            <w:ins w:id="193" w:author="jing zhao" w:date="2021-07-30T15:00:00Z">
              <w:r w:rsidRPr="00796872">
                <w:t>Propagation conditions</w:t>
              </w:r>
            </w:ins>
          </w:p>
        </w:tc>
        <w:tc>
          <w:tcPr>
            <w:tcW w:w="3943" w:type="dxa"/>
            <w:gridSpan w:val="2"/>
            <w:shd w:val="clear" w:color="auto" w:fill="auto"/>
          </w:tcPr>
          <w:p w14:paraId="337D6AB4" w14:textId="77777777" w:rsidR="00C867E3" w:rsidRPr="00796872" w:rsidRDefault="00C867E3" w:rsidP="00435BD9">
            <w:pPr>
              <w:pStyle w:val="TAC"/>
              <w:rPr>
                <w:ins w:id="194" w:author="jing zhao" w:date="2021-07-30T15:00:00Z"/>
              </w:rPr>
            </w:pPr>
            <w:ins w:id="195" w:author="jing zhao" w:date="2021-07-30T15:00:00Z">
              <w:r w:rsidRPr="00796872">
                <w:t>AWGN</w:t>
              </w:r>
            </w:ins>
          </w:p>
        </w:tc>
        <w:tc>
          <w:tcPr>
            <w:tcW w:w="3961" w:type="dxa"/>
          </w:tcPr>
          <w:p w14:paraId="6D73493D" w14:textId="77777777" w:rsidR="00C867E3" w:rsidRPr="00796872" w:rsidRDefault="00C867E3" w:rsidP="00435BD9">
            <w:pPr>
              <w:pStyle w:val="TAC"/>
              <w:rPr>
                <w:ins w:id="196" w:author="jing zhao" w:date="2021-07-30T15:00:00Z"/>
              </w:rPr>
            </w:pPr>
            <w:ins w:id="197" w:author="jing zhao" w:date="2021-07-30T15:00:00Z">
              <w:r w:rsidRPr="00796872">
                <w:t>As specified in Annex C.2.2.</w:t>
              </w:r>
            </w:ins>
          </w:p>
        </w:tc>
      </w:tr>
      <w:tr w:rsidR="00C867E3" w:rsidRPr="00796872" w14:paraId="0093313D" w14:textId="77777777" w:rsidTr="00435BD9">
        <w:trPr>
          <w:trHeight w:val="251"/>
          <w:jc w:val="center"/>
          <w:ins w:id="198" w:author="jing zhao" w:date="2021-07-30T15:00:00Z"/>
        </w:trPr>
        <w:tc>
          <w:tcPr>
            <w:tcW w:w="1701" w:type="dxa"/>
            <w:vMerge w:val="restart"/>
            <w:shd w:val="clear" w:color="auto" w:fill="auto"/>
          </w:tcPr>
          <w:p w14:paraId="3D51D8D8" w14:textId="77777777" w:rsidR="00C867E3" w:rsidRPr="00796872" w:rsidRDefault="00C867E3" w:rsidP="00435BD9">
            <w:pPr>
              <w:pStyle w:val="TAC"/>
              <w:rPr>
                <w:ins w:id="199" w:author="jing zhao" w:date="2021-07-30T15:00:00Z"/>
              </w:rPr>
            </w:pPr>
            <w:ins w:id="200" w:author="jing zhao" w:date="2021-07-30T15:00:00Z">
              <w:r w:rsidRPr="00796872">
                <w:t>Connection Diagram</w:t>
              </w:r>
            </w:ins>
          </w:p>
        </w:tc>
        <w:tc>
          <w:tcPr>
            <w:tcW w:w="1134" w:type="dxa"/>
            <w:shd w:val="clear" w:color="auto" w:fill="auto"/>
          </w:tcPr>
          <w:p w14:paraId="07F89D21" w14:textId="77777777" w:rsidR="00C867E3" w:rsidRPr="00796872" w:rsidRDefault="00C867E3" w:rsidP="00435BD9">
            <w:pPr>
              <w:pStyle w:val="TAC"/>
              <w:rPr>
                <w:ins w:id="201" w:author="jing zhao" w:date="2021-07-30T15:00:00Z"/>
              </w:rPr>
            </w:pPr>
            <w:ins w:id="202" w:author="jing zhao" w:date="2021-07-30T15:00:00Z">
              <w:r w:rsidRPr="00796872">
                <w:t>TE Part</w:t>
              </w:r>
            </w:ins>
          </w:p>
        </w:tc>
        <w:tc>
          <w:tcPr>
            <w:tcW w:w="2809" w:type="dxa"/>
            <w:shd w:val="clear" w:color="auto" w:fill="auto"/>
          </w:tcPr>
          <w:p w14:paraId="67B0B97A" w14:textId="77777777" w:rsidR="00C867E3" w:rsidRPr="006C643F" w:rsidRDefault="00C867E3" w:rsidP="00435BD9">
            <w:pPr>
              <w:pStyle w:val="TAC"/>
              <w:rPr>
                <w:ins w:id="203" w:author="jing zhao" w:date="2021-07-30T15:00:00Z"/>
                <w:highlight w:val="yellow"/>
              </w:rPr>
            </w:pPr>
            <w:ins w:id="204" w:author="jing zhao" w:date="2021-07-30T15:00:00Z">
              <w:r w:rsidRPr="00EA74A2">
                <w:t>A.3.1.8.2</w:t>
              </w:r>
            </w:ins>
          </w:p>
        </w:tc>
        <w:tc>
          <w:tcPr>
            <w:tcW w:w="3961" w:type="dxa"/>
            <w:vMerge w:val="restart"/>
          </w:tcPr>
          <w:p w14:paraId="01C869E5" w14:textId="77777777" w:rsidR="00C867E3" w:rsidRPr="00796872" w:rsidRDefault="00C867E3" w:rsidP="00435BD9">
            <w:pPr>
              <w:pStyle w:val="TAC"/>
              <w:rPr>
                <w:ins w:id="205" w:author="jing zhao" w:date="2021-07-30T15:00:00Z"/>
              </w:rPr>
            </w:pPr>
            <w:ins w:id="206" w:author="jing zhao" w:date="2021-07-30T15:00:00Z">
              <w:r w:rsidRPr="00796872">
                <w:t>As specified in TS 38.508-1 [14] Annex A.</w:t>
              </w:r>
            </w:ins>
          </w:p>
        </w:tc>
      </w:tr>
      <w:tr w:rsidR="00C867E3" w:rsidRPr="00796872" w14:paraId="1E30A91E" w14:textId="77777777" w:rsidTr="00435BD9">
        <w:trPr>
          <w:trHeight w:val="250"/>
          <w:jc w:val="center"/>
          <w:ins w:id="207" w:author="jing zhao" w:date="2021-07-30T15:00:00Z"/>
        </w:trPr>
        <w:tc>
          <w:tcPr>
            <w:tcW w:w="1701" w:type="dxa"/>
            <w:vMerge/>
            <w:shd w:val="clear" w:color="auto" w:fill="auto"/>
          </w:tcPr>
          <w:p w14:paraId="29D4A9BC" w14:textId="77777777" w:rsidR="00C867E3" w:rsidRPr="00796872" w:rsidRDefault="00C867E3" w:rsidP="00435BD9">
            <w:pPr>
              <w:pStyle w:val="TAC"/>
              <w:rPr>
                <w:ins w:id="208" w:author="jing zhao" w:date="2021-07-30T15:00:00Z"/>
              </w:rPr>
            </w:pPr>
          </w:p>
        </w:tc>
        <w:tc>
          <w:tcPr>
            <w:tcW w:w="1134" w:type="dxa"/>
            <w:shd w:val="clear" w:color="auto" w:fill="auto"/>
          </w:tcPr>
          <w:p w14:paraId="5E806117" w14:textId="77777777" w:rsidR="00C867E3" w:rsidRPr="00796872" w:rsidRDefault="00C867E3" w:rsidP="00435BD9">
            <w:pPr>
              <w:pStyle w:val="TAC"/>
              <w:rPr>
                <w:ins w:id="209" w:author="jing zhao" w:date="2021-07-30T15:00:00Z"/>
              </w:rPr>
            </w:pPr>
            <w:ins w:id="210" w:author="jing zhao" w:date="2021-07-30T15:00:00Z">
              <w:r w:rsidRPr="00796872">
                <w:t>DUT Part</w:t>
              </w:r>
            </w:ins>
          </w:p>
        </w:tc>
        <w:tc>
          <w:tcPr>
            <w:tcW w:w="2809" w:type="dxa"/>
            <w:shd w:val="clear" w:color="auto" w:fill="auto"/>
          </w:tcPr>
          <w:p w14:paraId="7E198735" w14:textId="77777777" w:rsidR="00C867E3" w:rsidRPr="006C643F" w:rsidRDefault="00C867E3" w:rsidP="00435BD9">
            <w:pPr>
              <w:pStyle w:val="TAC"/>
              <w:rPr>
                <w:ins w:id="211" w:author="jing zhao" w:date="2021-07-30T15:00:00Z"/>
                <w:highlight w:val="yellow"/>
              </w:rPr>
            </w:pPr>
            <w:ins w:id="212" w:author="jing zhao" w:date="2021-07-30T15:00:00Z">
              <w:r w:rsidRPr="00EA74A2">
                <w:t>A.3.2.3.4</w:t>
              </w:r>
            </w:ins>
          </w:p>
        </w:tc>
        <w:tc>
          <w:tcPr>
            <w:tcW w:w="3961" w:type="dxa"/>
            <w:vMerge/>
          </w:tcPr>
          <w:p w14:paraId="3464E84D" w14:textId="77777777" w:rsidR="00C867E3" w:rsidRPr="00796872" w:rsidRDefault="00C867E3" w:rsidP="00435BD9">
            <w:pPr>
              <w:pStyle w:val="TAC"/>
              <w:rPr>
                <w:ins w:id="213" w:author="jing zhao" w:date="2021-07-30T15:00:00Z"/>
              </w:rPr>
            </w:pPr>
          </w:p>
        </w:tc>
      </w:tr>
      <w:tr w:rsidR="00C867E3" w:rsidRPr="00796872" w14:paraId="4E92FA3A" w14:textId="77777777" w:rsidTr="00435BD9">
        <w:trPr>
          <w:jc w:val="center"/>
          <w:ins w:id="214" w:author="jing zhao" w:date="2021-07-30T15:00:00Z"/>
        </w:trPr>
        <w:tc>
          <w:tcPr>
            <w:tcW w:w="1701" w:type="dxa"/>
            <w:shd w:val="clear" w:color="auto" w:fill="auto"/>
          </w:tcPr>
          <w:p w14:paraId="4BD4A0E4" w14:textId="77777777" w:rsidR="00C867E3" w:rsidRPr="00796872" w:rsidRDefault="00C867E3" w:rsidP="00435BD9">
            <w:pPr>
              <w:pStyle w:val="TAC"/>
              <w:rPr>
                <w:ins w:id="215" w:author="jing zhao" w:date="2021-07-30T15:00:00Z"/>
              </w:rPr>
            </w:pPr>
            <w:ins w:id="216" w:author="jing zhao" w:date="2021-07-30T15:00:00Z">
              <w:r w:rsidRPr="00796872">
                <w:t>Exceptions to connection diagram</w:t>
              </w:r>
            </w:ins>
          </w:p>
        </w:tc>
        <w:tc>
          <w:tcPr>
            <w:tcW w:w="3943" w:type="dxa"/>
            <w:gridSpan w:val="2"/>
            <w:shd w:val="clear" w:color="auto" w:fill="auto"/>
          </w:tcPr>
          <w:p w14:paraId="372D1F20" w14:textId="77777777" w:rsidR="00C867E3" w:rsidRPr="00796872" w:rsidRDefault="00C867E3" w:rsidP="00435BD9">
            <w:pPr>
              <w:pStyle w:val="TAC"/>
              <w:rPr>
                <w:ins w:id="217" w:author="jing zhao" w:date="2021-07-30T15:00:00Z"/>
              </w:rPr>
            </w:pPr>
            <w:ins w:id="218" w:author="jing zhao" w:date="2021-07-30T15:00:00Z">
              <w:r w:rsidRPr="00796872">
                <w:t>N/A</w:t>
              </w:r>
            </w:ins>
          </w:p>
        </w:tc>
        <w:tc>
          <w:tcPr>
            <w:tcW w:w="3961" w:type="dxa"/>
          </w:tcPr>
          <w:p w14:paraId="590FCF5D" w14:textId="77777777" w:rsidR="00C867E3" w:rsidRPr="00796872" w:rsidRDefault="00C867E3" w:rsidP="00435BD9">
            <w:pPr>
              <w:pStyle w:val="TAC"/>
              <w:rPr>
                <w:ins w:id="219" w:author="jing zhao" w:date="2021-07-30T15:00:00Z"/>
              </w:rPr>
            </w:pPr>
          </w:p>
        </w:tc>
      </w:tr>
    </w:tbl>
    <w:p w14:paraId="77965BEF" w14:textId="77777777" w:rsidR="00C867E3" w:rsidRPr="00796872" w:rsidRDefault="00C867E3" w:rsidP="00C867E3">
      <w:pPr>
        <w:rPr>
          <w:ins w:id="220" w:author="jing zhao" w:date="2021-07-30T15:00:00Z"/>
          <w:lang w:eastAsia="sv-SE"/>
        </w:rPr>
      </w:pPr>
    </w:p>
    <w:p w14:paraId="5E51C9FF" w14:textId="696263EB" w:rsidR="00C867E3" w:rsidRPr="00796872" w:rsidRDefault="00C867E3" w:rsidP="00C867E3">
      <w:pPr>
        <w:pStyle w:val="B1"/>
        <w:rPr>
          <w:ins w:id="221" w:author="jing zhao" w:date="2021-07-30T15:00:00Z"/>
        </w:rPr>
      </w:pPr>
      <w:ins w:id="222" w:author="jing zhao" w:date="2021-07-30T15:00:00Z">
        <w:r w:rsidRPr="00796872">
          <w:t>1.</w:t>
        </w:r>
        <w:r w:rsidRPr="00796872">
          <w:tab/>
          <w:t xml:space="preserve">Message contents are defined in clause </w:t>
        </w:r>
      </w:ins>
      <w:ins w:id="223" w:author="jing zhao" w:date="2021-08-04T12:08:00Z">
        <w:r w:rsidR="006F0AC5">
          <w:t>6.3.1.11</w:t>
        </w:r>
      </w:ins>
      <w:ins w:id="224" w:author="jing zhao" w:date="2021-07-30T15:00:00Z">
        <w:r w:rsidRPr="00796872">
          <w:t>.4.3.</w:t>
        </w:r>
      </w:ins>
    </w:p>
    <w:p w14:paraId="02BF2451" w14:textId="77777777" w:rsidR="00C867E3" w:rsidRPr="00796872" w:rsidRDefault="00C867E3" w:rsidP="00C867E3">
      <w:pPr>
        <w:pStyle w:val="B1"/>
        <w:rPr>
          <w:ins w:id="225" w:author="jing zhao" w:date="2021-07-30T15:00:00Z"/>
        </w:rPr>
      </w:pPr>
      <w:ins w:id="226" w:author="jing zhao" w:date="2021-07-30T15:00:00Z">
        <w:r w:rsidRPr="00796872">
          <w:t>2.</w:t>
        </w:r>
        <w:r w:rsidRPr="00796872">
          <w:tab/>
          <w:t>The power levels and settings for NR Cell 1 are set according to Annex C.1.2 and C.1.3. Cell 2 is NR FR1 target Cell, and its power levels and settings are also set acco</w:t>
        </w:r>
        <w:r>
          <w:t>rding to Annex C.1.2 and C.1.3.</w:t>
        </w:r>
      </w:ins>
    </w:p>
    <w:p w14:paraId="79E0E162" w14:textId="61869651" w:rsidR="00C867E3" w:rsidRPr="00796872" w:rsidRDefault="00C867E3" w:rsidP="00C867E3">
      <w:pPr>
        <w:pStyle w:val="B1"/>
        <w:rPr>
          <w:ins w:id="227" w:author="jing zhao" w:date="2021-07-30T15:00:00Z"/>
        </w:rPr>
      </w:pPr>
      <w:ins w:id="228" w:author="jing zhao" w:date="2021-07-30T15:00:00Z">
        <w:r w:rsidRPr="00796872">
          <w:t>3.</w:t>
        </w:r>
        <w:r w:rsidRPr="00796872">
          <w:tab/>
          <w:t xml:space="preserve">The test parameters are given in Table </w:t>
        </w:r>
      </w:ins>
      <w:ins w:id="229" w:author="jing zhao" w:date="2021-08-04T12:08:00Z">
        <w:r w:rsidR="006F0AC5">
          <w:t>6.3.1.11</w:t>
        </w:r>
      </w:ins>
      <w:ins w:id="230" w:author="jing zhao" w:date="2021-07-30T15:00:00Z">
        <w:r w:rsidRPr="00796872">
          <w:t xml:space="preserve">.4.1-3 below, with </w:t>
        </w:r>
        <w:bookmarkStart w:id="231" w:name="OLE_LINK1"/>
        <w:r w:rsidRPr="00796872">
          <w:t>A3-Offset</w:t>
        </w:r>
        <w:bookmarkEnd w:id="231"/>
        <w:r w:rsidRPr="00796872">
          <w:t xml:space="preserve"> modified by Test Tolerance. </w:t>
        </w:r>
      </w:ins>
    </w:p>
    <w:p w14:paraId="43336204" w14:textId="022E30DD" w:rsidR="00C867E3" w:rsidRPr="00796872" w:rsidRDefault="00C867E3" w:rsidP="00C867E3">
      <w:pPr>
        <w:pStyle w:val="TH"/>
        <w:rPr>
          <w:ins w:id="232" w:author="jing zhao" w:date="2021-07-30T15:00:00Z"/>
        </w:rPr>
      </w:pPr>
      <w:ins w:id="233" w:author="jing zhao" w:date="2021-07-30T15:00:00Z">
        <w:r w:rsidRPr="00796872">
          <w:t xml:space="preserve">Table </w:t>
        </w:r>
      </w:ins>
      <w:ins w:id="234" w:author="jing zhao" w:date="2021-08-04T12:08:00Z">
        <w:r w:rsidR="006F0AC5">
          <w:rPr>
            <w:snapToGrid w:val="0"/>
          </w:rPr>
          <w:t>6.3.1.11</w:t>
        </w:r>
      </w:ins>
      <w:ins w:id="235" w:author="jing zhao" w:date="2021-07-30T15:00:00Z">
        <w:r w:rsidRPr="00796872">
          <w:rPr>
            <w:snapToGrid w:val="0"/>
          </w:rPr>
          <w:t>.4.1</w:t>
        </w:r>
        <w:r w:rsidRPr="00796872">
          <w:t>-3</w:t>
        </w:r>
        <w:r w:rsidRPr="00796872">
          <w:rPr>
            <w:rFonts w:cs="v4.2.0"/>
          </w:rPr>
          <w:t xml:space="preserve">: General test parameters </w:t>
        </w:r>
        <w:r>
          <w:rPr>
            <w:rFonts w:cs="v4.2.0"/>
          </w:rPr>
          <w:t xml:space="preserve">for </w:t>
        </w:r>
        <w:r w:rsidRPr="00BD4181">
          <w:t xml:space="preserve">NR SA FR1 </w:t>
        </w:r>
      </w:ins>
      <w:ins w:id="236" w:author="jing zhao" w:date="2021-08-04T12:06:00Z">
        <w:r w:rsidR="006F0AC5">
          <w:rPr>
            <w:noProof/>
            <w:lang w:val="en-US"/>
          </w:rPr>
          <w:t>Inter-band</w:t>
        </w:r>
      </w:ins>
      <w:ins w:id="237" w:author="jing zhao" w:date="2021-07-30T15:00:00Z">
        <w:r w:rsidRPr="001C0E1B">
          <w:rPr>
            <w:noProof/>
            <w:lang w:val="en-US"/>
          </w:rPr>
          <w:t xml:space="preserve"> inter-frequency</w:t>
        </w:r>
      </w:ins>
      <w:r w:rsidRPr="00BD4181">
        <w:t xml:space="preserve"> </w:t>
      </w:r>
      <w:ins w:id="238" w:author="jing zhao" w:date="2021-08-04T12:07:00Z">
        <w:r w:rsidR="006F0AC5">
          <w:t>synchronous</w:t>
        </w:r>
      </w:ins>
      <w:ins w:id="239" w:author="jing zhao" w:date="2021-07-30T15:00:00Z">
        <w:r w:rsidRPr="00BD4181">
          <w:t xml:space="preserve"> DAPS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F0AC5" w:rsidRPr="004E396D" w14:paraId="7B985819" w14:textId="77777777" w:rsidTr="00435BD9">
        <w:trPr>
          <w:cantSplit/>
          <w:trHeight w:val="113"/>
          <w:jc w:val="center"/>
          <w:ins w:id="240" w:author="jing zhao" w:date="2021-08-04T12:12:00Z"/>
        </w:trPr>
        <w:tc>
          <w:tcPr>
            <w:tcW w:w="3289" w:type="dxa"/>
            <w:gridSpan w:val="2"/>
            <w:shd w:val="clear" w:color="auto" w:fill="auto"/>
          </w:tcPr>
          <w:p w14:paraId="40E1A80A" w14:textId="77777777" w:rsidR="006F0AC5" w:rsidRPr="004E396D" w:rsidRDefault="006F0AC5" w:rsidP="00435BD9">
            <w:pPr>
              <w:pStyle w:val="TAH"/>
              <w:rPr>
                <w:ins w:id="241" w:author="jing zhao" w:date="2021-08-04T12:12:00Z"/>
              </w:rPr>
            </w:pPr>
            <w:ins w:id="242" w:author="jing zhao" w:date="2021-08-04T12:12:00Z">
              <w:r w:rsidRPr="004E396D">
                <w:t>Parameter</w:t>
              </w:r>
            </w:ins>
          </w:p>
        </w:tc>
        <w:tc>
          <w:tcPr>
            <w:tcW w:w="708" w:type="dxa"/>
            <w:shd w:val="clear" w:color="auto" w:fill="auto"/>
          </w:tcPr>
          <w:p w14:paraId="2BF84FF1" w14:textId="77777777" w:rsidR="006F0AC5" w:rsidRPr="004E396D" w:rsidRDefault="006F0AC5" w:rsidP="00435BD9">
            <w:pPr>
              <w:pStyle w:val="TAH"/>
              <w:rPr>
                <w:ins w:id="243" w:author="jing zhao" w:date="2021-08-04T12:12:00Z"/>
              </w:rPr>
            </w:pPr>
            <w:ins w:id="244" w:author="jing zhao" w:date="2021-08-04T12:12:00Z">
              <w:r w:rsidRPr="004E396D">
                <w:t>Unit</w:t>
              </w:r>
            </w:ins>
          </w:p>
        </w:tc>
        <w:tc>
          <w:tcPr>
            <w:tcW w:w="2410" w:type="dxa"/>
            <w:shd w:val="clear" w:color="auto" w:fill="auto"/>
          </w:tcPr>
          <w:p w14:paraId="701FA5E4" w14:textId="77777777" w:rsidR="006F0AC5" w:rsidRPr="004E396D" w:rsidRDefault="006F0AC5" w:rsidP="00435BD9">
            <w:pPr>
              <w:pStyle w:val="TAH"/>
              <w:rPr>
                <w:ins w:id="245" w:author="jing zhao" w:date="2021-08-04T12:12:00Z"/>
              </w:rPr>
            </w:pPr>
            <w:ins w:id="246" w:author="jing zhao" w:date="2021-08-04T12:12:00Z">
              <w:r w:rsidRPr="004E396D">
                <w:t>Value</w:t>
              </w:r>
            </w:ins>
          </w:p>
        </w:tc>
        <w:tc>
          <w:tcPr>
            <w:tcW w:w="2835" w:type="dxa"/>
            <w:shd w:val="clear" w:color="auto" w:fill="auto"/>
          </w:tcPr>
          <w:p w14:paraId="092C17C3" w14:textId="77777777" w:rsidR="006F0AC5" w:rsidRPr="004E396D" w:rsidRDefault="006F0AC5" w:rsidP="00435BD9">
            <w:pPr>
              <w:pStyle w:val="TAH"/>
              <w:rPr>
                <w:ins w:id="247" w:author="jing zhao" w:date="2021-08-04T12:12:00Z"/>
              </w:rPr>
            </w:pPr>
            <w:ins w:id="248" w:author="jing zhao" w:date="2021-08-04T12:12:00Z">
              <w:r w:rsidRPr="004E396D">
                <w:t>Comment</w:t>
              </w:r>
            </w:ins>
          </w:p>
        </w:tc>
      </w:tr>
      <w:tr w:rsidR="006F0AC5" w:rsidRPr="004E396D" w14:paraId="5022A07E" w14:textId="77777777" w:rsidTr="00435BD9">
        <w:trPr>
          <w:cantSplit/>
          <w:trHeight w:val="113"/>
          <w:jc w:val="center"/>
          <w:ins w:id="249" w:author="jing zhao" w:date="2021-08-04T12:12:00Z"/>
        </w:trPr>
        <w:tc>
          <w:tcPr>
            <w:tcW w:w="1588" w:type="dxa"/>
            <w:tcBorders>
              <w:top w:val="single" w:sz="4" w:space="0" w:color="auto"/>
              <w:left w:val="single" w:sz="4" w:space="0" w:color="auto"/>
              <w:bottom w:val="nil"/>
              <w:right w:val="single" w:sz="4" w:space="0" w:color="auto"/>
            </w:tcBorders>
            <w:shd w:val="clear" w:color="auto" w:fill="auto"/>
          </w:tcPr>
          <w:p w14:paraId="1E78A322" w14:textId="77777777" w:rsidR="006F0AC5" w:rsidRPr="004E396D" w:rsidRDefault="006F0AC5" w:rsidP="00435BD9">
            <w:pPr>
              <w:pStyle w:val="TAL"/>
              <w:rPr>
                <w:ins w:id="250" w:author="jing zhao" w:date="2021-08-04T12:12:00Z"/>
              </w:rPr>
            </w:pPr>
            <w:ins w:id="251" w:author="jing zhao" w:date="2021-08-04T12:12:00Z">
              <w:r w:rsidRPr="004E396D">
                <w:t>Initial conditions</w:t>
              </w:r>
            </w:ins>
          </w:p>
        </w:tc>
        <w:tc>
          <w:tcPr>
            <w:tcW w:w="1701" w:type="dxa"/>
            <w:tcBorders>
              <w:left w:val="single" w:sz="4" w:space="0" w:color="auto"/>
            </w:tcBorders>
            <w:shd w:val="clear" w:color="auto" w:fill="auto"/>
          </w:tcPr>
          <w:p w14:paraId="15170022" w14:textId="77777777" w:rsidR="006F0AC5" w:rsidRPr="004E396D" w:rsidRDefault="006F0AC5" w:rsidP="00435BD9">
            <w:pPr>
              <w:pStyle w:val="TAL"/>
              <w:rPr>
                <w:ins w:id="252" w:author="jing zhao" w:date="2021-08-04T12:12:00Z"/>
              </w:rPr>
            </w:pPr>
            <w:ins w:id="253" w:author="jing zhao" w:date="2021-08-04T12:12:00Z">
              <w:r w:rsidRPr="004E396D">
                <w:t>Active cell</w:t>
              </w:r>
            </w:ins>
          </w:p>
        </w:tc>
        <w:tc>
          <w:tcPr>
            <w:tcW w:w="708" w:type="dxa"/>
            <w:shd w:val="clear" w:color="auto" w:fill="auto"/>
          </w:tcPr>
          <w:p w14:paraId="2E6CD558" w14:textId="77777777" w:rsidR="006F0AC5" w:rsidRPr="004E396D" w:rsidRDefault="006F0AC5" w:rsidP="00435BD9">
            <w:pPr>
              <w:pStyle w:val="TAC"/>
              <w:rPr>
                <w:ins w:id="254" w:author="jing zhao" w:date="2021-08-04T12:12:00Z"/>
              </w:rPr>
            </w:pPr>
          </w:p>
        </w:tc>
        <w:tc>
          <w:tcPr>
            <w:tcW w:w="2410" w:type="dxa"/>
            <w:shd w:val="clear" w:color="auto" w:fill="auto"/>
          </w:tcPr>
          <w:p w14:paraId="20416544" w14:textId="77777777" w:rsidR="006F0AC5" w:rsidRPr="004E396D" w:rsidRDefault="006F0AC5" w:rsidP="00435BD9">
            <w:pPr>
              <w:pStyle w:val="TAC"/>
              <w:rPr>
                <w:ins w:id="255" w:author="jing zhao" w:date="2021-08-04T12:12:00Z"/>
              </w:rPr>
            </w:pPr>
            <w:ins w:id="256" w:author="jing zhao" w:date="2021-08-04T12:12:00Z">
              <w:r w:rsidRPr="004E396D">
                <w:t>Cell 1</w:t>
              </w:r>
            </w:ins>
          </w:p>
        </w:tc>
        <w:tc>
          <w:tcPr>
            <w:tcW w:w="2835" w:type="dxa"/>
            <w:shd w:val="clear" w:color="auto" w:fill="auto"/>
          </w:tcPr>
          <w:p w14:paraId="07D6A272" w14:textId="77777777" w:rsidR="006F0AC5" w:rsidRPr="004E396D" w:rsidRDefault="006F0AC5" w:rsidP="00435BD9">
            <w:pPr>
              <w:pStyle w:val="TAL"/>
              <w:rPr>
                <w:ins w:id="257" w:author="jing zhao" w:date="2021-08-04T12:12:00Z"/>
              </w:rPr>
            </w:pPr>
            <w:proofErr w:type="spellStart"/>
            <w:ins w:id="258" w:author="jing zhao" w:date="2021-08-04T12:12:00Z">
              <w:r w:rsidRPr="006B44DF">
                <w:t>PCell</w:t>
              </w:r>
              <w:proofErr w:type="spellEnd"/>
              <w:r w:rsidRPr="006B44DF">
                <w:t xml:space="preserve"> on RF channel number 1</w:t>
              </w:r>
            </w:ins>
          </w:p>
        </w:tc>
      </w:tr>
      <w:tr w:rsidR="006F0AC5" w:rsidRPr="004E396D" w14:paraId="116D0B71" w14:textId="77777777" w:rsidTr="00435BD9">
        <w:trPr>
          <w:cantSplit/>
          <w:trHeight w:val="113"/>
          <w:jc w:val="center"/>
          <w:ins w:id="259" w:author="jing zhao" w:date="2021-08-04T12:12:00Z"/>
        </w:trPr>
        <w:tc>
          <w:tcPr>
            <w:tcW w:w="1588" w:type="dxa"/>
            <w:tcBorders>
              <w:top w:val="nil"/>
              <w:left w:val="single" w:sz="4" w:space="0" w:color="auto"/>
              <w:bottom w:val="single" w:sz="4" w:space="0" w:color="auto"/>
              <w:right w:val="single" w:sz="4" w:space="0" w:color="auto"/>
            </w:tcBorders>
            <w:shd w:val="clear" w:color="auto" w:fill="auto"/>
          </w:tcPr>
          <w:p w14:paraId="5B73DAA3" w14:textId="77777777" w:rsidR="006F0AC5" w:rsidRPr="004E396D" w:rsidRDefault="006F0AC5" w:rsidP="00435BD9">
            <w:pPr>
              <w:pStyle w:val="TAL"/>
              <w:rPr>
                <w:ins w:id="260" w:author="jing zhao" w:date="2021-08-04T12:12:00Z"/>
              </w:rPr>
            </w:pPr>
          </w:p>
        </w:tc>
        <w:tc>
          <w:tcPr>
            <w:tcW w:w="1701" w:type="dxa"/>
            <w:tcBorders>
              <w:left w:val="single" w:sz="4" w:space="0" w:color="auto"/>
            </w:tcBorders>
            <w:shd w:val="clear" w:color="auto" w:fill="auto"/>
          </w:tcPr>
          <w:p w14:paraId="06978964" w14:textId="77777777" w:rsidR="006F0AC5" w:rsidRPr="004E396D" w:rsidRDefault="006F0AC5" w:rsidP="00435BD9">
            <w:pPr>
              <w:pStyle w:val="TAL"/>
              <w:rPr>
                <w:ins w:id="261" w:author="jing zhao" w:date="2021-08-04T12:12:00Z"/>
              </w:rPr>
            </w:pPr>
            <w:ins w:id="262" w:author="jing zhao" w:date="2021-08-04T12:12:00Z">
              <w:r w:rsidRPr="004E396D">
                <w:t>Neighbouring cell</w:t>
              </w:r>
            </w:ins>
          </w:p>
        </w:tc>
        <w:tc>
          <w:tcPr>
            <w:tcW w:w="708" w:type="dxa"/>
            <w:shd w:val="clear" w:color="auto" w:fill="auto"/>
          </w:tcPr>
          <w:p w14:paraId="7E7E8390" w14:textId="77777777" w:rsidR="006F0AC5" w:rsidRPr="004E396D" w:rsidRDefault="006F0AC5" w:rsidP="00435BD9">
            <w:pPr>
              <w:pStyle w:val="TAC"/>
              <w:rPr>
                <w:ins w:id="263" w:author="jing zhao" w:date="2021-08-04T12:12:00Z"/>
              </w:rPr>
            </w:pPr>
          </w:p>
        </w:tc>
        <w:tc>
          <w:tcPr>
            <w:tcW w:w="2410" w:type="dxa"/>
            <w:shd w:val="clear" w:color="auto" w:fill="auto"/>
          </w:tcPr>
          <w:p w14:paraId="568A1B08" w14:textId="77777777" w:rsidR="006F0AC5" w:rsidRPr="004E396D" w:rsidRDefault="006F0AC5" w:rsidP="00435BD9">
            <w:pPr>
              <w:pStyle w:val="TAC"/>
              <w:rPr>
                <w:ins w:id="264" w:author="jing zhao" w:date="2021-08-04T12:12:00Z"/>
              </w:rPr>
            </w:pPr>
            <w:ins w:id="265" w:author="jing zhao" w:date="2021-08-04T12:12:00Z">
              <w:r w:rsidRPr="004E396D">
                <w:t>Cell 2</w:t>
              </w:r>
            </w:ins>
          </w:p>
        </w:tc>
        <w:tc>
          <w:tcPr>
            <w:tcW w:w="2835" w:type="dxa"/>
            <w:shd w:val="clear" w:color="auto" w:fill="auto"/>
          </w:tcPr>
          <w:p w14:paraId="0B3BD528" w14:textId="77777777" w:rsidR="006F0AC5" w:rsidRPr="004E396D" w:rsidRDefault="006F0AC5" w:rsidP="00435BD9">
            <w:pPr>
              <w:pStyle w:val="TAL"/>
              <w:rPr>
                <w:ins w:id="266" w:author="jing zhao" w:date="2021-08-04T12:12:00Z"/>
              </w:rPr>
            </w:pPr>
            <w:ins w:id="267" w:author="jing zhao" w:date="2021-08-04T12:12:00Z">
              <w:r w:rsidRPr="006B44DF">
                <w:t>Neighbour cell on RF channel number 2</w:t>
              </w:r>
            </w:ins>
          </w:p>
        </w:tc>
      </w:tr>
      <w:tr w:rsidR="006F0AC5" w:rsidRPr="004E396D" w14:paraId="67C5B3D7" w14:textId="77777777" w:rsidTr="00435BD9">
        <w:trPr>
          <w:cantSplit/>
          <w:trHeight w:val="113"/>
          <w:jc w:val="center"/>
          <w:ins w:id="268" w:author="jing zhao" w:date="2021-08-04T12:12:00Z"/>
        </w:trPr>
        <w:tc>
          <w:tcPr>
            <w:tcW w:w="1588" w:type="dxa"/>
            <w:tcBorders>
              <w:top w:val="single" w:sz="4" w:space="0" w:color="auto"/>
              <w:left w:val="single" w:sz="4" w:space="0" w:color="auto"/>
              <w:bottom w:val="nil"/>
              <w:right w:val="single" w:sz="4" w:space="0" w:color="auto"/>
            </w:tcBorders>
            <w:shd w:val="clear" w:color="auto" w:fill="auto"/>
          </w:tcPr>
          <w:p w14:paraId="1F5CB276" w14:textId="77777777" w:rsidR="006F0AC5" w:rsidRPr="004E396D" w:rsidRDefault="006F0AC5" w:rsidP="00435BD9">
            <w:pPr>
              <w:pStyle w:val="TAL"/>
              <w:rPr>
                <w:ins w:id="269" w:author="jing zhao" w:date="2021-08-04T12:12:00Z"/>
              </w:rPr>
            </w:pPr>
            <w:ins w:id="270" w:author="jing zhao" w:date="2021-08-04T12:12:00Z">
              <w:r w:rsidRPr="004E396D">
                <w:t>Final condition</w:t>
              </w:r>
            </w:ins>
          </w:p>
        </w:tc>
        <w:tc>
          <w:tcPr>
            <w:tcW w:w="1701" w:type="dxa"/>
            <w:tcBorders>
              <w:left w:val="single" w:sz="4" w:space="0" w:color="auto"/>
            </w:tcBorders>
            <w:shd w:val="clear" w:color="auto" w:fill="auto"/>
          </w:tcPr>
          <w:p w14:paraId="42372C7D" w14:textId="77777777" w:rsidR="006F0AC5" w:rsidRPr="004E396D" w:rsidRDefault="006F0AC5" w:rsidP="00435BD9">
            <w:pPr>
              <w:pStyle w:val="TAL"/>
              <w:rPr>
                <w:ins w:id="271" w:author="jing zhao" w:date="2021-08-04T12:12:00Z"/>
              </w:rPr>
            </w:pPr>
            <w:ins w:id="272" w:author="jing zhao" w:date="2021-08-04T12:12:00Z">
              <w:r w:rsidRPr="004E396D">
                <w:t>Active cell</w:t>
              </w:r>
            </w:ins>
          </w:p>
        </w:tc>
        <w:tc>
          <w:tcPr>
            <w:tcW w:w="708" w:type="dxa"/>
            <w:shd w:val="clear" w:color="auto" w:fill="auto"/>
          </w:tcPr>
          <w:p w14:paraId="59B28629" w14:textId="77777777" w:rsidR="006F0AC5" w:rsidRPr="004E396D" w:rsidRDefault="006F0AC5" w:rsidP="00435BD9">
            <w:pPr>
              <w:pStyle w:val="TAC"/>
              <w:rPr>
                <w:ins w:id="273" w:author="jing zhao" w:date="2021-08-04T12:12:00Z"/>
              </w:rPr>
            </w:pPr>
          </w:p>
        </w:tc>
        <w:tc>
          <w:tcPr>
            <w:tcW w:w="2410" w:type="dxa"/>
            <w:shd w:val="clear" w:color="auto" w:fill="auto"/>
          </w:tcPr>
          <w:p w14:paraId="30D1A910" w14:textId="77777777" w:rsidR="006F0AC5" w:rsidRPr="004E396D" w:rsidRDefault="006F0AC5" w:rsidP="00435BD9">
            <w:pPr>
              <w:pStyle w:val="TAC"/>
              <w:rPr>
                <w:ins w:id="274" w:author="jing zhao" w:date="2021-08-04T12:12:00Z"/>
              </w:rPr>
            </w:pPr>
            <w:ins w:id="275" w:author="jing zhao" w:date="2021-08-04T12:12:00Z">
              <w:r w:rsidRPr="004E396D">
                <w:t>Cell 2</w:t>
              </w:r>
            </w:ins>
          </w:p>
        </w:tc>
        <w:tc>
          <w:tcPr>
            <w:tcW w:w="2835" w:type="dxa"/>
            <w:shd w:val="clear" w:color="auto" w:fill="auto"/>
          </w:tcPr>
          <w:p w14:paraId="764FA04D" w14:textId="77777777" w:rsidR="006F0AC5" w:rsidRPr="004E396D" w:rsidRDefault="006F0AC5" w:rsidP="00435BD9">
            <w:pPr>
              <w:pStyle w:val="TAL"/>
              <w:rPr>
                <w:ins w:id="276" w:author="jing zhao" w:date="2021-08-04T12:12:00Z"/>
              </w:rPr>
            </w:pPr>
            <w:proofErr w:type="spellStart"/>
            <w:ins w:id="277" w:author="jing zhao" w:date="2021-08-04T12:12:00Z">
              <w:r w:rsidRPr="006B44DF">
                <w:t>PCell</w:t>
              </w:r>
              <w:proofErr w:type="spellEnd"/>
              <w:r w:rsidRPr="006B44DF">
                <w:t xml:space="preserve"> on RF channel number </w:t>
              </w:r>
              <w:r>
                <w:t>2</w:t>
              </w:r>
            </w:ins>
          </w:p>
        </w:tc>
      </w:tr>
      <w:tr w:rsidR="006F0AC5" w:rsidRPr="004E396D" w14:paraId="333B0A91" w14:textId="77777777" w:rsidTr="00435BD9">
        <w:trPr>
          <w:cantSplit/>
          <w:trHeight w:val="113"/>
          <w:jc w:val="center"/>
          <w:ins w:id="278" w:author="jing zhao" w:date="2021-08-04T12:12:00Z"/>
        </w:trPr>
        <w:tc>
          <w:tcPr>
            <w:tcW w:w="1588" w:type="dxa"/>
            <w:tcBorders>
              <w:top w:val="nil"/>
              <w:left w:val="single" w:sz="4" w:space="0" w:color="auto"/>
              <w:bottom w:val="single" w:sz="4" w:space="0" w:color="auto"/>
              <w:right w:val="single" w:sz="4" w:space="0" w:color="auto"/>
            </w:tcBorders>
            <w:shd w:val="clear" w:color="auto" w:fill="auto"/>
          </w:tcPr>
          <w:p w14:paraId="26912157" w14:textId="77777777" w:rsidR="006F0AC5" w:rsidRPr="004E396D" w:rsidRDefault="006F0AC5" w:rsidP="00435BD9">
            <w:pPr>
              <w:pStyle w:val="TAL"/>
              <w:rPr>
                <w:ins w:id="279" w:author="jing zhao" w:date="2021-08-04T12:12:00Z"/>
              </w:rPr>
            </w:pPr>
          </w:p>
        </w:tc>
        <w:tc>
          <w:tcPr>
            <w:tcW w:w="1701" w:type="dxa"/>
            <w:tcBorders>
              <w:left w:val="single" w:sz="4" w:space="0" w:color="auto"/>
            </w:tcBorders>
            <w:shd w:val="clear" w:color="auto" w:fill="auto"/>
          </w:tcPr>
          <w:p w14:paraId="28B8BF1A" w14:textId="77777777" w:rsidR="006F0AC5" w:rsidRPr="004E396D" w:rsidRDefault="006F0AC5" w:rsidP="00435BD9">
            <w:pPr>
              <w:pStyle w:val="TAL"/>
              <w:rPr>
                <w:ins w:id="280" w:author="jing zhao" w:date="2021-08-04T12:12:00Z"/>
              </w:rPr>
            </w:pPr>
            <w:ins w:id="281" w:author="jing zhao" w:date="2021-08-04T12:12:00Z">
              <w:r w:rsidRPr="004E396D">
                <w:t>Neighbouring cell</w:t>
              </w:r>
            </w:ins>
          </w:p>
        </w:tc>
        <w:tc>
          <w:tcPr>
            <w:tcW w:w="708" w:type="dxa"/>
            <w:shd w:val="clear" w:color="auto" w:fill="auto"/>
          </w:tcPr>
          <w:p w14:paraId="528820A3" w14:textId="77777777" w:rsidR="006F0AC5" w:rsidRPr="004E396D" w:rsidRDefault="006F0AC5" w:rsidP="00435BD9">
            <w:pPr>
              <w:pStyle w:val="TAC"/>
              <w:rPr>
                <w:ins w:id="282" w:author="jing zhao" w:date="2021-08-04T12:12:00Z"/>
              </w:rPr>
            </w:pPr>
          </w:p>
        </w:tc>
        <w:tc>
          <w:tcPr>
            <w:tcW w:w="2410" w:type="dxa"/>
            <w:shd w:val="clear" w:color="auto" w:fill="auto"/>
          </w:tcPr>
          <w:p w14:paraId="4B58DF09" w14:textId="77777777" w:rsidR="006F0AC5" w:rsidRPr="004E396D" w:rsidRDefault="006F0AC5" w:rsidP="00435BD9">
            <w:pPr>
              <w:pStyle w:val="TAC"/>
              <w:rPr>
                <w:ins w:id="283" w:author="jing zhao" w:date="2021-08-04T12:12:00Z"/>
              </w:rPr>
            </w:pPr>
            <w:ins w:id="284" w:author="jing zhao" w:date="2021-08-04T12:12:00Z">
              <w:r w:rsidRPr="004E396D">
                <w:t>Cell 1</w:t>
              </w:r>
            </w:ins>
          </w:p>
        </w:tc>
        <w:tc>
          <w:tcPr>
            <w:tcW w:w="2835" w:type="dxa"/>
            <w:shd w:val="clear" w:color="auto" w:fill="auto"/>
          </w:tcPr>
          <w:p w14:paraId="2B714399" w14:textId="77777777" w:rsidR="006F0AC5" w:rsidRPr="004E396D" w:rsidRDefault="006F0AC5" w:rsidP="00435BD9">
            <w:pPr>
              <w:pStyle w:val="TAL"/>
              <w:rPr>
                <w:ins w:id="285" w:author="jing zhao" w:date="2021-08-04T12:12:00Z"/>
              </w:rPr>
            </w:pPr>
            <w:ins w:id="286" w:author="jing zhao" w:date="2021-08-04T12:12:00Z">
              <w:r w:rsidRPr="006B44DF">
                <w:t xml:space="preserve">Neighbour cell on RF channel number </w:t>
              </w:r>
              <w:r>
                <w:t>1</w:t>
              </w:r>
            </w:ins>
          </w:p>
        </w:tc>
      </w:tr>
      <w:tr w:rsidR="006F0AC5" w:rsidRPr="004E396D" w14:paraId="5CFB2CC8" w14:textId="77777777" w:rsidTr="00435BD9">
        <w:trPr>
          <w:cantSplit/>
          <w:trHeight w:val="113"/>
          <w:jc w:val="center"/>
          <w:ins w:id="287" w:author="jing zhao" w:date="2021-08-04T12:12:00Z"/>
        </w:trPr>
        <w:tc>
          <w:tcPr>
            <w:tcW w:w="3289" w:type="dxa"/>
            <w:gridSpan w:val="2"/>
            <w:shd w:val="clear" w:color="auto" w:fill="auto"/>
          </w:tcPr>
          <w:p w14:paraId="7B11292D" w14:textId="77777777" w:rsidR="006F0AC5" w:rsidRPr="004E396D" w:rsidRDefault="006F0AC5" w:rsidP="00435BD9">
            <w:pPr>
              <w:pStyle w:val="TAL"/>
              <w:rPr>
                <w:ins w:id="288" w:author="jing zhao" w:date="2021-08-04T12:12:00Z"/>
              </w:rPr>
            </w:pPr>
            <w:ins w:id="289" w:author="jing zhao" w:date="2021-08-04T12:12:00Z">
              <w:r w:rsidRPr="004E396D">
                <w:rPr>
                  <w:rFonts w:cs="v4.2.0"/>
                </w:rPr>
                <w:t>A3-Offset</w:t>
              </w:r>
            </w:ins>
          </w:p>
        </w:tc>
        <w:tc>
          <w:tcPr>
            <w:tcW w:w="708" w:type="dxa"/>
            <w:shd w:val="clear" w:color="auto" w:fill="auto"/>
          </w:tcPr>
          <w:p w14:paraId="5C658EA5" w14:textId="77777777" w:rsidR="006F0AC5" w:rsidRPr="004E396D" w:rsidRDefault="006F0AC5" w:rsidP="00435BD9">
            <w:pPr>
              <w:pStyle w:val="TAC"/>
              <w:rPr>
                <w:ins w:id="290" w:author="jing zhao" w:date="2021-08-04T12:12:00Z"/>
              </w:rPr>
            </w:pPr>
            <w:ins w:id="291" w:author="jing zhao" w:date="2021-08-04T12:12:00Z">
              <w:r w:rsidRPr="004E396D">
                <w:t>dB</w:t>
              </w:r>
            </w:ins>
          </w:p>
        </w:tc>
        <w:tc>
          <w:tcPr>
            <w:tcW w:w="2410" w:type="dxa"/>
            <w:shd w:val="clear" w:color="auto" w:fill="auto"/>
          </w:tcPr>
          <w:p w14:paraId="3F1E2DFA" w14:textId="77777777" w:rsidR="006F0AC5" w:rsidRPr="004E396D" w:rsidRDefault="006F0AC5" w:rsidP="00435BD9">
            <w:pPr>
              <w:pStyle w:val="TAC"/>
              <w:rPr>
                <w:ins w:id="292" w:author="jing zhao" w:date="2021-08-04T12:12:00Z"/>
              </w:rPr>
            </w:pPr>
            <w:ins w:id="293" w:author="jing zhao" w:date="2021-08-04T12:12:00Z">
              <w:r w:rsidRPr="004E396D">
                <w:t>-</w:t>
              </w:r>
              <w:r>
                <w:t>6</w:t>
              </w:r>
            </w:ins>
          </w:p>
        </w:tc>
        <w:tc>
          <w:tcPr>
            <w:tcW w:w="2835" w:type="dxa"/>
            <w:shd w:val="clear" w:color="auto" w:fill="auto"/>
          </w:tcPr>
          <w:p w14:paraId="03D6A817" w14:textId="77777777" w:rsidR="006F0AC5" w:rsidRPr="004E396D" w:rsidRDefault="006F0AC5" w:rsidP="00435BD9">
            <w:pPr>
              <w:pStyle w:val="TAL"/>
              <w:rPr>
                <w:ins w:id="294" w:author="jing zhao" w:date="2021-08-04T12:12:00Z"/>
              </w:rPr>
            </w:pPr>
          </w:p>
        </w:tc>
      </w:tr>
      <w:tr w:rsidR="006F0AC5" w:rsidRPr="004E396D" w14:paraId="2DBC2695" w14:textId="77777777" w:rsidTr="00435BD9">
        <w:trPr>
          <w:cantSplit/>
          <w:trHeight w:val="113"/>
          <w:jc w:val="center"/>
          <w:ins w:id="295" w:author="jing zhao" w:date="2021-08-04T12:12:00Z"/>
        </w:trPr>
        <w:tc>
          <w:tcPr>
            <w:tcW w:w="3289" w:type="dxa"/>
            <w:gridSpan w:val="2"/>
            <w:shd w:val="clear" w:color="auto" w:fill="auto"/>
          </w:tcPr>
          <w:p w14:paraId="2AF1D7DD" w14:textId="77777777" w:rsidR="006F0AC5" w:rsidRPr="004E396D" w:rsidRDefault="006F0AC5" w:rsidP="00435BD9">
            <w:pPr>
              <w:pStyle w:val="TAL"/>
              <w:rPr>
                <w:ins w:id="296" w:author="jing zhao" w:date="2021-08-04T12:12:00Z"/>
              </w:rPr>
            </w:pPr>
            <w:ins w:id="297" w:author="jing zhao" w:date="2021-08-04T12:12:00Z">
              <w:r w:rsidRPr="004E396D">
                <w:rPr>
                  <w:rFonts w:cs="v4.2.0"/>
                </w:rPr>
                <w:t>Hysteresis</w:t>
              </w:r>
            </w:ins>
          </w:p>
        </w:tc>
        <w:tc>
          <w:tcPr>
            <w:tcW w:w="708" w:type="dxa"/>
            <w:shd w:val="clear" w:color="auto" w:fill="auto"/>
          </w:tcPr>
          <w:p w14:paraId="1AF2FFA5" w14:textId="77777777" w:rsidR="006F0AC5" w:rsidRPr="004E396D" w:rsidRDefault="006F0AC5" w:rsidP="00435BD9">
            <w:pPr>
              <w:pStyle w:val="TAC"/>
              <w:rPr>
                <w:ins w:id="298" w:author="jing zhao" w:date="2021-08-04T12:12:00Z"/>
              </w:rPr>
            </w:pPr>
            <w:ins w:id="299" w:author="jing zhao" w:date="2021-08-04T12:12:00Z">
              <w:r w:rsidRPr="004E396D">
                <w:t>dB</w:t>
              </w:r>
            </w:ins>
          </w:p>
        </w:tc>
        <w:tc>
          <w:tcPr>
            <w:tcW w:w="2410" w:type="dxa"/>
            <w:shd w:val="clear" w:color="auto" w:fill="auto"/>
          </w:tcPr>
          <w:p w14:paraId="774625EB" w14:textId="77777777" w:rsidR="006F0AC5" w:rsidRPr="004E396D" w:rsidRDefault="006F0AC5" w:rsidP="00435BD9">
            <w:pPr>
              <w:pStyle w:val="TAC"/>
              <w:rPr>
                <w:ins w:id="300" w:author="jing zhao" w:date="2021-08-04T12:12:00Z"/>
              </w:rPr>
            </w:pPr>
            <w:ins w:id="301" w:author="jing zhao" w:date="2021-08-04T12:12:00Z">
              <w:r w:rsidRPr="004E396D">
                <w:t>0</w:t>
              </w:r>
            </w:ins>
          </w:p>
        </w:tc>
        <w:tc>
          <w:tcPr>
            <w:tcW w:w="2835" w:type="dxa"/>
            <w:shd w:val="clear" w:color="auto" w:fill="auto"/>
          </w:tcPr>
          <w:p w14:paraId="5929A56D" w14:textId="77777777" w:rsidR="006F0AC5" w:rsidRPr="004E396D" w:rsidRDefault="006F0AC5" w:rsidP="00435BD9">
            <w:pPr>
              <w:pStyle w:val="TAL"/>
              <w:rPr>
                <w:ins w:id="302" w:author="jing zhao" w:date="2021-08-04T12:12:00Z"/>
              </w:rPr>
            </w:pPr>
          </w:p>
        </w:tc>
      </w:tr>
      <w:tr w:rsidR="006F0AC5" w:rsidRPr="004E396D" w14:paraId="0939AB06" w14:textId="77777777" w:rsidTr="00435BD9">
        <w:trPr>
          <w:cantSplit/>
          <w:trHeight w:val="113"/>
          <w:jc w:val="center"/>
          <w:ins w:id="303" w:author="jing zhao" w:date="2021-08-04T12:12:00Z"/>
        </w:trPr>
        <w:tc>
          <w:tcPr>
            <w:tcW w:w="3289" w:type="dxa"/>
            <w:gridSpan w:val="2"/>
            <w:shd w:val="clear" w:color="auto" w:fill="auto"/>
          </w:tcPr>
          <w:p w14:paraId="2620EFC2" w14:textId="77777777" w:rsidR="006F0AC5" w:rsidRPr="004E396D" w:rsidRDefault="006F0AC5" w:rsidP="00435BD9">
            <w:pPr>
              <w:pStyle w:val="TAL"/>
              <w:rPr>
                <w:ins w:id="304" w:author="jing zhao" w:date="2021-08-04T12:12:00Z"/>
              </w:rPr>
            </w:pPr>
            <w:ins w:id="305" w:author="jing zhao" w:date="2021-08-04T12:12:00Z">
              <w:r w:rsidRPr="004E396D">
                <w:rPr>
                  <w:rFonts w:cs="v4.2.0"/>
                </w:rPr>
                <w:t>Time To Trigger</w:t>
              </w:r>
            </w:ins>
          </w:p>
        </w:tc>
        <w:tc>
          <w:tcPr>
            <w:tcW w:w="708" w:type="dxa"/>
            <w:shd w:val="clear" w:color="auto" w:fill="auto"/>
          </w:tcPr>
          <w:p w14:paraId="589A9FD8" w14:textId="77777777" w:rsidR="006F0AC5" w:rsidRPr="004E396D" w:rsidRDefault="006F0AC5" w:rsidP="00435BD9">
            <w:pPr>
              <w:pStyle w:val="TAC"/>
              <w:rPr>
                <w:ins w:id="306" w:author="jing zhao" w:date="2021-08-04T12:12:00Z"/>
              </w:rPr>
            </w:pPr>
            <w:ins w:id="307" w:author="jing zhao" w:date="2021-08-04T12:12:00Z">
              <w:r w:rsidRPr="004E396D">
                <w:t>s</w:t>
              </w:r>
            </w:ins>
          </w:p>
        </w:tc>
        <w:tc>
          <w:tcPr>
            <w:tcW w:w="2410" w:type="dxa"/>
            <w:shd w:val="clear" w:color="auto" w:fill="auto"/>
          </w:tcPr>
          <w:p w14:paraId="3EF30E6A" w14:textId="77777777" w:rsidR="006F0AC5" w:rsidRPr="004E396D" w:rsidRDefault="006F0AC5" w:rsidP="00435BD9">
            <w:pPr>
              <w:pStyle w:val="TAC"/>
              <w:rPr>
                <w:ins w:id="308" w:author="jing zhao" w:date="2021-08-04T12:12:00Z"/>
              </w:rPr>
            </w:pPr>
            <w:ins w:id="309" w:author="jing zhao" w:date="2021-08-04T12:12:00Z">
              <w:r w:rsidRPr="004E396D">
                <w:t>0</w:t>
              </w:r>
            </w:ins>
          </w:p>
        </w:tc>
        <w:tc>
          <w:tcPr>
            <w:tcW w:w="2835" w:type="dxa"/>
            <w:shd w:val="clear" w:color="auto" w:fill="auto"/>
          </w:tcPr>
          <w:p w14:paraId="0D7CD665" w14:textId="77777777" w:rsidR="006F0AC5" w:rsidRPr="004E396D" w:rsidRDefault="006F0AC5" w:rsidP="00435BD9">
            <w:pPr>
              <w:pStyle w:val="TAL"/>
              <w:rPr>
                <w:ins w:id="310" w:author="jing zhao" w:date="2021-08-04T12:12:00Z"/>
              </w:rPr>
            </w:pPr>
          </w:p>
        </w:tc>
      </w:tr>
      <w:tr w:rsidR="006F0AC5" w:rsidRPr="004E396D" w14:paraId="12896B48" w14:textId="77777777" w:rsidTr="00435BD9">
        <w:trPr>
          <w:cantSplit/>
          <w:trHeight w:val="113"/>
          <w:jc w:val="center"/>
          <w:ins w:id="311" w:author="jing zhao" w:date="2021-08-04T12:12:00Z"/>
        </w:trPr>
        <w:tc>
          <w:tcPr>
            <w:tcW w:w="3289" w:type="dxa"/>
            <w:gridSpan w:val="2"/>
            <w:shd w:val="clear" w:color="auto" w:fill="auto"/>
          </w:tcPr>
          <w:p w14:paraId="0462BFDA" w14:textId="77777777" w:rsidR="006F0AC5" w:rsidRPr="004E396D" w:rsidRDefault="006F0AC5" w:rsidP="00435BD9">
            <w:pPr>
              <w:pStyle w:val="TAL"/>
              <w:rPr>
                <w:ins w:id="312" w:author="jing zhao" w:date="2021-08-04T12:12:00Z"/>
              </w:rPr>
            </w:pPr>
            <w:ins w:id="313" w:author="jing zhao" w:date="2021-08-04T12:12:00Z">
              <w:r w:rsidRPr="004E396D">
                <w:t>Filter coefficient</w:t>
              </w:r>
            </w:ins>
          </w:p>
        </w:tc>
        <w:tc>
          <w:tcPr>
            <w:tcW w:w="708" w:type="dxa"/>
            <w:shd w:val="clear" w:color="auto" w:fill="auto"/>
          </w:tcPr>
          <w:p w14:paraId="5B66CA49" w14:textId="77777777" w:rsidR="006F0AC5" w:rsidRPr="004E396D" w:rsidRDefault="006F0AC5" w:rsidP="00435BD9">
            <w:pPr>
              <w:pStyle w:val="TAC"/>
              <w:rPr>
                <w:ins w:id="314" w:author="jing zhao" w:date="2021-08-04T12:12:00Z"/>
              </w:rPr>
            </w:pPr>
          </w:p>
        </w:tc>
        <w:tc>
          <w:tcPr>
            <w:tcW w:w="2410" w:type="dxa"/>
            <w:shd w:val="clear" w:color="auto" w:fill="auto"/>
          </w:tcPr>
          <w:p w14:paraId="116B4649" w14:textId="77777777" w:rsidR="006F0AC5" w:rsidRPr="004E396D" w:rsidRDefault="006F0AC5" w:rsidP="00435BD9">
            <w:pPr>
              <w:pStyle w:val="TAC"/>
              <w:rPr>
                <w:ins w:id="315" w:author="jing zhao" w:date="2021-08-04T12:12:00Z"/>
              </w:rPr>
            </w:pPr>
            <w:ins w:id="316" w:author="jing zhao" w:date="2021-08-04T12:12:00Z">
              <w:r w:rsidRPr="004E396D">
                <w:t>0</w:t>
              </w:r>
            </w:ins>
          </w:p>
        </w:tc>
        <w:tc>
          <w:tcPr>
            <w:tcW w:w="2835" w:type="dxa"/>
            <w:shd w:val="clear" w:color="auto" w:fill="auto"/>
          </w:tcPr>
          <w:p w14:paraId="5B742A58" w14:textId="77777777" w:rsidR="006F0AC5" w:rsidRPr="004E396D" w:rsidRDefault="006F0AC5" w:rsidP="00435BD9">
            <w:pPr>
              <w:pStyle w:val="TAL"/>
              <w:rPr>
                <w:ins w:id="317" w:author="jing zhao" w:date="2021-08-04T12:12:00Z"/>
              </w:rPr>
            </w:pPr>
            <w:ins w:id="318" w:author="jing zhao" w:date="2021-08-04T12:12:00Z">
              <w:r w:rsidRPr="004E396D">
                <w:t>L3 filtering is not used</w:t>
              </w:r>
            </w:ins>
          </w:p>
        </w:tc>
      </w:tr>
      <w:tr w:rsidR="006F0AC5" w:rsidRPr="004E396D" w14:paraId="379AEC59" w14:textId="77777777" w:rsidTr="00435BD9">
        <w:trPr>
          <w:cantSplit/>
          <w:trHeight w:val="113"/>
          <w:jc w:val="center"/>
          <w:ins w:id="319" w:author="jing zhao" w:date="2021-08-04T12:12:00Z"/>
        </w:trPr>
        <w:tc>
          <w:tcPr>
            <w:tcW w:w="3289" w:type="dxa"/>
            <w:gridSpan w:val="2"/>
            <w:shd w:val="clear" w:color="auto" w:fill="auto"/>
          </w:tcPr>
          <w:p w14:paraId="3CE55F8E" w14:textId="77777777" w:rsidR="006F0AC5" w:rsidRPr="004E396D" w:rsidRDefault="006F0AC5" w:rsidP="00435BD9">
            <w:pPr>
              <w:pStyle w:val="TAL"/>
              <w:rPr>
                <w:ins w:id="320" w:author="jing zhao" w:date="2021-08-04T12:12:00Z"/>
              </w:rPr>
            </w:pPr>
            <w:ins w:id="321" w:author="jing zhao" w:date="2021-08-04T12:12:00Z">
              <w:r w:rsidRPr="004E396D">
                <w:t>Access Barring Information</w:t>
              </w:r>
            </w:ins>
          </w:p>
        </w:tc>
        <w:tc>
          <w:tcPr>
            <w:tcW w:w="708" w:type="dxa"/>
            <w:shd w:val="clear" w:color="auto" w:fill="auto"/>
          </w:tcPr>
          <w:p w14:paraId="468F9F7B" w14:textId="77777777" w:rsidR="006F0AC5" w:rsidRPr="004E396D" w:rsidRDefault="006F0AC5" w:rsidP="00435BD9">
            <w:pPr>
              <w:pStyle w:val="TAC"/>
              <w:rPr>
                <w:ins w:id="322" w:author="jing zhao" w:date="2021-08-04T12:12:00Z"/>
              </w:rPr>
            </w:pPr>
            <w:ins w:id="323" w:author="jing zhao" w:date="2021-08-04T12:12:00Z">
              <w:r w:rsidRPr="004E396D">
                <w:t>-</w:t>
              </w:r>
            </w:ins>
          </w:p>
        </w:tc>
        <w:tc>
          <w:tcPr>
            <w:tcW w:w="2410" w:type="dxa"/>
            <w:shd w:val="clear" w:color="auto" w:fill="auto"/>
          </w:tcPr>
          <w:p w14:paraId="0EE603CF" w14:textId="77777777" w:rsidR="006F0AC5" w:rsidRPr="004E396D" w:rsidRDefault="006F0AC5" w:rsidP="00435BD9">
            <w:pPr>
              <w:pStyle w:val="TAC"/>
              <w:rPr>
                <w:ins w:id="324" w:author="jing zhao" w:date="2021-08-04T12:12:00Z"/>
              </w:rPr>
            </w:pPr>
            <w:ins w:id="325" w:author="jing zhao" w:date="2021-08-04T12:12:00Z">
              <w:r w:rsidRPr="004E396D">
                <w:t>Not Sent</w:t>
              </w:r>
            </w:ins>
          </w:p>
        </w:tc>
        <w:tc>
          <w:tcPr>
            <w:tcW w:w="2835" w:type="dxa"/>
            <w:shd w:val="clear" w:color="auto" w:fill="auto"/>
          </w:tcPr>
          <w:p w14:paraId="292CD2AC" w14:textId="77777777" w:rsidR="006F0AC5" w:rsidRPr="004E396D" w:rsidRDefault="006F0AC5" w:rsidP="00435BD9">
            <w:pPr>
              <w:pStyle w:val="TAL"/>
              <w:rPr>
                <w:ins w:id="326" w:author="jing zhao" w:date="2021-08-04T12:12:00Z"/>
              </w:rPr>
            </w:pPr>
            <w:ins w:id="327" w:author="jing zhao" w:date="2021-08-04T12:12:00Z">
              <w:r w:rsidRPr="004E396D">
                <w:t>No additional delays in random access procedure.</w:t>
              </w:r>
            </w:ins>
          </w:p>
        </w:tc>
      </w:tr>
      <w:tr w:rsidR="006F0AC5" w:rsidRPr="004E396D" w14:paraId="1611C631" w14:textId="77777777" w:rsidTr="00435BD9">
        <w:trPr>
          <w:cantSplit/>
          <w:trHeight w:val="113"/>
          <w:jc w:val="center"/>
          <w:ins w:id="328" w:author="jing zhao" w:date="2021-08-04T12:12:00Z"/>
        </w:trPr>
        <w:tc>
          <w:tcPr>
            <w:tcW w:w="3289" w:type="dxa"/>
            <w:gridSpan w:val="2"/>
            <w:shd w:val="clear" w:color="auto" w:fill="auto"/>
          </w:tcPr>
          <w:p w14:paraId="4D69E055" w14:textId="77777777" w:rsidR="006F0AC5" w:rsidRPr="004E396D" w:rsidRDefault="006F0AC5" w:rsidP="00435BD9">
            <w:pPr>
              <w:pStyle w:val="TAL"/>
              <w:rPr>
                <w:ins w:id="329" w:author="jing zhao" w:date="2021-08-04T12:12:00Z"/>
              </w:rPr>
            </w:pPr>
            <w:ins w:id="330" w:author="jing zhao" w:date="2021-08-04T12:12:00Z">
              <w:r w:rsidRPr="004E396D">
                <w:t>Time offset between cells</w:t>
              </w:r>
            </w:ins>
          </w:p>
        </w:tc>
        <w:tc>
          <w:tcPr>
            <w:tcW w:w="708" w:type="dxa"/>
            <w:shd w:val="clear" w:color="auto" w:fill="auto"/>
          </w:tcPr>
          <w:p w14:paraId="71CFFA16" w14:textId="77777777" w:rsidR="006F0AC5" w:rsidRPr="004E396D" w:rsidRDefault="006F0AC5" w:rsidP="00435BD9">
            <w:pPr>
              <w:pStyle w:val="TAC"/>
              <w:rPr>
                <w:ins w:id="331" w:author="jing zhao" w:date="2021-08-04T12:12:00Z"/>
              </w:rPr>
            </w:pPr>
            <w:ins w:id="332" w:author="jing zhao" w:date="2021-08-04T12:12:00Z">
              <w:r w:rsidRPr="004E396D">
                <w:sym w:font="Symbol" w:char="F06D"/>
              </w:r>
              <w:r w:rsidRPr="004E396D">
                <w:t>s</w:t>
              </w:r>
            </w:ins>
          </w:p>
        </w:tc>
        <w:tc>
          <w:tcPr>
            <w:tcW w:w="2410" w:type="dxa"/>
            <w:shd w:val="clear" w:color="auto" w:fill="auto"/>
          </w:tcPr>
          <w:p w14:paraId="52BA1CB2" w14:textId="77777777" w:rsidR="006F0AC5" w:rsidRPr="004E396D" w:rsidRDefault="006F0AC5" w:rsidP="00435BD9">
            <w:pPr>
              <w:pStyle w:val="TAC"/>
              <w:rPr>
                <w:ins w:id="333" w:author="jing zhao" w:date="2021-08-04T12:12:00Z"/>
              </w:rPr>
            </w:pPr>
            <w:ins w:id="334" w:author="jing zhao" w:date="2021-08-04T12:12:00Z">
              <w:r w:rsidRPr="004E396D">
                <w:t>3</w:t>
              </w:r>
              <w:r>
                <w:t>3</w:t>
              </w:r>
            </w:ins>
          </w:p>
        </w:tc>
        <w:tc>
          <w:tcPr>
            <w:tcW w:w="2835" w:type="dxa"/>
            <w:shd w:val="clear" w:color="auto" w:fill="auto"/>
          </w:tcPr>
          <w:p w14:paraId="48EBB87F" w14:textId="77777777" w:rsidR="006F0AC5" w:rsidRPr="004E396D" w:rsidRDefault="006F0AC5" w:rsidP="00435BD9">
            <w:pPr>
              <w:pStyle w:val="TAL"/>
              <w:rPr>
                <w:ins w:id="335" w:author="jing zhao" w:date="2021-08-04T12:12:00Z"/>
              </w:rPr>
            </w:pPr>
            <w:ins w:id="336" w:author="jing zhao" w:date="2021-08-04T12:12:00Z">
              <w:r w:rsidRPr="004E396D">
                <w:t>Synchronous cells</w:t>
              </w:r>
            </w:ins>
          </w:p>
        </w:tc>
      </w:tr>
      <w:tr w:rsidR="006F0AC5" w:rsidRPr="004E396D" w14:paraId="4B615333" w14:textId="77777777" w:rsidTr="00435BD9">
        <w:trPr>
          <w:cantSplit/>
          <w:trHeight w:val="113"/>
          <w:jc w:val="center"/>
          <w:ins w:id="337" w:author="jing zhao" w:date="2021-08-04T12:12:00Z"/>
        </w:trPr>
        <w:tc>
          <w:tcPr>
            <w:tcW w:w="3289" w:type="dxa"/>
            <w:gridSpan w:val="2"/>
            <w:shd w:val="clear" w:color="auto" w:fill="auto"/>
          </w:tcPr>
          <w:p w14:paraId="42ED086A" w14:textId="77777777" w:rsidR="006F0AC5" w:rsidRPr="004E396D" w:rsidRDefault="006F0AC5" w:rsidP="00435BD9">
            <w:pPr>
              <w:pStyle w:val="TAL"/>
              <w:rPr>
                <w:ins w:id="338" w:author="jing zhao" w:date="2021-08-04T12:12:00Z"/>
              </w:rPr>
            </w:pPr>
            <w:ins w:id="339" w:author="jing zhao" w:date="2021-08-04T12:12:00Z">
              <w:r>
                <w:t>D</w:t>
              </w:r>
              <w:r w:rsidRPr="006B44DF">
                <w:t>RX</w:t>
              </w:r>
            </w:ins>
          </w:p>
        </w:tc>
        <w:tc>
          <w:tcPr>
            <w:tcW w:w="708" w:type="dxa"/>
            <w:shd w:val="clear" w:color="auto" w:fill="auto"/>
          </w:tcPr>
          <w:p w14:paraId="1A689058" w14:textId="77777777" w:rsidR="006F0AC5" w:rsidRPr="004E396D" w:rsidRDefault="006F0AC5" w:rsidP="00435BD9">
            <w:pPr>
              <w:pStyle w:val="TAC"/>
              <w:rPr>
                <w:ins w:id="340" w:author="jing zhao" w:date="2021-08-04T12:12:00Z"/>
              </w:rPr>
            </w:pPr>
          </w:p>
        </w:tc>
        <w:tc>
          <w:tcPr>
            <w:tcW w:w="2410" w:type="dxa"/>
            <w:shd w:val="clear" w:color="auto" w:fill="auto"/>
          </w:tcPr>
          <w:p w14:paraId="38763E89" w14:textId="77777777" w:rsidR="006F0AC5" w:rsidRPr="004E396D" w:rsidRDefault="006F0AC5" w:rsidP="00435BD9">
            <w:pPr>
              <w:pStyle w:val="TAC"/>
              <w:rPr>
                <w:ins w:id="341" w:author="jing zhao" w:date="2021-08-04T12:12:00Z"/>
                <w:lang w:eastAsia="zh-CN"/>
              </w:rPr>
            </w:pPr>
            <w:ins w:id="342" w:author="jing zhao" w:date="2021-08-04T12:12:00Z">
              <w:r>
                <w:rPr>
                  <w:rFonts w:hint="eastAsia"/>
                  <w:lang w:eastAsia="zh-CN"/>
                </w:rPr>
                <w:t>O</w:t>
              </w:r>
              <w:r>
                <w:rPr>
                  <w:lang w:eastAsia="zh-CN"/>
                </w:rPr>
                <w:t>FF</w:t>
              </w:r>
            </w:ins>
          </w:p>
        </w:tc>
        <w:tc>
          <w:tcPr>
            <w:tcW w:w="2835" w:type="dxa"/>
            <w:shd w:val="clear" w:color="auto" w:fill="auto"/>
          </w:tcPr>
          <w:p w14:paraId="2B49DAF2" w14:textId="77777777" w:rsidR="006F0AC5" w:rsidRPr="004E396D" w:rsidRDefault="006F0AC5" w:rsidP="00435BD9">
            <w:pPr>
              <w:pStyle w:val="TAL"/>
              <w:rPr>
                <w:ins w:id="343" w:author="jing zhao" w:date="2021-08-04T12:12:00Z"/>
              </w:rPr>
            </w:pPr>
          </w:p>
        </w:tc>
      </w:tr>
      <w:tr w:rsidR="006F0AC5" w:rsidRPr="004E396D" w14:paraId="43DBD623" w14:textId="77777777" w:rsidTr="00435BD9">
        <w:trPr>
          <w:cantSplit/>
          <w:trHeight w:val="113"/>
          <w:jc w:val="center"/>
          <w:ins w:id="344" w:author="jing zhao" w:date="2021-08-04T12:12:00Z"/>
        </w:trPr>
        <w:tc>
          <w:tcPr>
            <w:tcW w:w="3289" w:type="dxa"/>
            <w:gridSpan w:val="2"/>
            <w:shd w:val="clear" w:color="auto" w:fill="auto"/>
          </w:tcPr>
          <w:p w14:paraId="6FC1AAD5" w14:textId="77777777" w:rsidR="006F0AC5" w:rsidRPr="004E396D" w:rsidRDefault="006F0AC5" w:rsidP="00435BD9">
            <w:pPr>
              <w:pStyle w:val="TAL"/>
              <w:rPr>
                <w:ins w:id="345" w:author="jing zhao" w:date="2021-08-04T12:12:00Z"/>
              </w:rPr>
            </w:pPr>
            <w:ins w:id="346" w:author="jing zhao" w:date="2021-08-04T12:12:00Z">
              <w:r w:rsidRPr="006B44DF">
                <w:t>Measurement gap pattern Id</w:t>
              </w:r>
            </w:ins>
          </w:p>
        </w:tc>
        <w:tc>
          <w:tcPr>
            <w:tcW w:w="708" w:type="dxa"/>
            <w:shd w:val="clear" w:color="auto" w:fill="auto"/>
          </w:tcPr>
          <w:p w14:paraId="73C3AF60" w14:textId="77777777" w:rsidR="006F0AC5" w:rsidRPr="004E396D" w:rsidRDefault="006F0AC5" w:rsidP="00435BD9">
            <w:pPr>
              <w:pStyle w:val="TAC"/>
              <w:rPr>
                <w:ins w:id="347" w:author="jing zhao" w:date="2021-08-04T12:12:00Z"/>
              </w:rPr>
            </w:pPr>
          </w:p>
        </w:tc>
        <w:tc>
          <w:tcPr>
            <w:tcW w:w="2410" w:type="dxa"/>
            <w:shd w:val="clear" w:color="auto" w:fill="auto"/>
          </w:tcPr>
          <w:p w14:paraId="352BFBC6" w14:textId="77777777" w:rsidR="006F0AC5" w:rsidRPr="004E396D" w:rsidRDefault="006F0AC5" w:rsidP="00435BD9">
            <w:pPr>
              <w:pStyle w:val="TAC"/>
              <w:rPr>
                <w:ins w:id="348" w:author="jing zhao" w:date="2021-08-04T12:12:00Z"/>
                <w:lang w:eastAsia="zh-CN"/>
              </w:rPr>
            </w:pPr>
            <w:ins w:id="349" w:author="jing zhao" w:date="2021-08-04T12:12:00Z">
              <w:r>
                <w:rPr>
                  <w:rFonts w:hint="eastAsia"/>
                  <w:lang w:eastAsia="zh-CN"/>
                </w:rPr>
                <w:t>#</w:t>
              </w:r>
              <w:r>
                <w:rPr>
                  <w:lang w:eastAsia="zh-CN"/>
                </w:rPr>
                <w:t>0</w:t>
              </w:r>
            </w:ins>
          </w:p>
        </w:tc>
        <w:tc>
          <w:tcPr>
            <w:tcW w:w="2835" w:type="dxa"/>
            <w:shd w:val="clear" w:color="auto" w:fill="auto"/>
          </w:tcPr>
          <w:p w14:paraId="7366A52E" w14:textId="77777777" w:rsidR="006F0AC5" w:rsidRPr="004E396D" w:rsidRDefault="006F0AC5" w:rsidP="00435BD9">
            <w:pPr>
              <w:pStyle w:val="TAL"/>
              <w:rPr>
                <w:ins w:id="350" w:author="jing zhao" w:date="2021-08-04T12:12:00Z"/>
              </w:rPr>
            </w:pPr>
            <w:ins w:id="351" w:author="jing zhao" w:date="2021-08-04T12:12:00Z">
              <w:r w:rsidRPr="006B44DF">
                <w:t>Gaps are configured before T2.</w:t>
              </w:r>
            </w:ins>
          </w:p>
        </w:tc>
      </w:tr>
      <w:tr w:rsidR="006F0AC5" w:rsidRPr="004E396D" w14:paraId="56794E18" w14:textId="77777777" w:rsidTr="00435BD9">
        <w:trPr>
          <w:cantSplit/>
          <w:trHeight w:val="113"/>
          <w:jc w:val="center"/>
          <w:ins w:id="352" w:author="jing zhao" w:date="2021-08-04T12:12:00Z"/>
        </w:trPr>
        <w:tc>
          <w:tcPr>
            <w:tcW w:w="3289" w:type="dxa"/>
            <w:gridSpan w:val="2"/>
            <w:shd w:val="clear" w:color="auto" w:fill="auto"/>
          </w:tcPr>
          <w:p w14:paraId="63B2E371" w14:textId="77777777" w:rsidR="006F0AC5" w:rsidRPr="004E396D" w:rsidRDefault="006F0AC5" w:rsidP="00435BD9">
            <w:pPr>
              <w:pStyle w:val="TAL"/>
              <w:rPr>
                <w:ins w:id="353" w:author="jing zhao" w:date="2021-08-04T12:12:00Z"/>
              </w:rPr>
            </w:pPr>
            <w:ins w:id="354" w:author="jing zhao" w:date="2021-08-04T12:12:00Z">
              <w:r w:rsidRPr="004E396D">
                <w:t>T1</w:t>
              </w:r>
            </w:ins>
          </w:p>
        </w:tc>
        <w:tc>
          <w:tcPr>
            <w:tcW w:w="708" w:type="dxa"/>
            <w:shd w:val="clear" w:color="auto" w:fill="auto"/>
          </w:tcPr>
          <w:p w14:paraId="60CC4103" w14:textId="77777777" w:rsidR="006F0AC5" w:rsidRPr="004E396D" w:rsidRDefault="006F0AC5" w:rsidP="00435BD9">
            <w:pPr>
              <w:pStyle w:val="TAC"/>
              <w:rPr>
                <w:ins w:id="355" w:author="jing zhao" w:date="2021-08-04T12:12:00Z"/>
              </w:rPr>
            </w:pPr>
            <w:ins w:id="356" w:author="jing zhao" w:date="2021-08-04T12:12:00Z">
              <w:r w:rsidRPr="004E396D">
                <w:t>s</w:t>
              </w:r>
            </w:ins>
          </w:p>
        </w:tc>
        <w:tc>
          <w:tcPr>
            <w:tcW w:w="2410" w:type="dxa"/>
            <w:shd w:val="clear" w:color="auto" w:fill="auto"/>
          </w:tcPr>
          <w:p w14:paraId="16E6FD90" w14:textId="77777777" w:rsidR="006F0AC5" w:rsidRPr="004E396D" w:rsidRDefault="006F0AC5" w:rsidP="00435BD9">
            <w:pPr>
              <w:pStyle w:val="TAC"/>
              <w:rPr>
                <w:ins w:id="357" w:author="jing zhao" w:date="2021-08-04T12:12:00Z"/>
              </w:rPr>
            </w:pPr>
            <w:ins w:id="358" w:author="jing zhao" w:date="2021-08-04T12:12:00Z">
              <w:r w:rsidRPr="004E396D">
                <w:t>5</w:t>
              </w:r>
            </w:ins>
          </w:p>
        </w:tc>
        <w:tc>
          <w:tcPr>
            <w:tcW w:w="2835" w:type="dxa"/>
            <w:shd w:val="clear" w:color="auto" w:fill="auto"/>
          </w:tcPr>
          <w:p w14:paraId="369A3F40" w14:textId="77777777" w:rsidR="006F0AC5" w:rsidRPr="004E396D" w:rsidRDefault="006F0AC5" w:rsidP="00435BD9">
            <w:pPr>
              <w:pStyle w:val="TAL"/>
              <w:rPr>
                <w:ins w:id="359" w:author="jing zhao" w:date="2021-08-04T12:12:00Z"/>
              </w:rPr>
            </w:pPr>
          </w:p>
        </w:tc>
      </w:tr>
      <w:tr w:rsidR="006F0AC5" w:rsidRPr="004E396D" w14:paraId="641CC9C8" w14:textId="77777777" w:rsidTr="00435BD9">
        <w:trPr>
          <w:cantSplit/>
          <w:trHeight w:val="113"/>
          <w:jc w:val="center"/>
          <w:ins w:id="360" w:author="jing zhao" w:date="2021-08-04T12:12:00Z"/>
        </w:trPr>
        <w:tc>
          <w:tcPr>
            <w:tcW w:w="3289" w:type="dxa"/>
            <w:gridSpan w:val="2"/>
            <w:shd w:val="clear" w:color="auto" w:fill="auto"/>
          </w:tcPr>
          <w:p w14:paraId="06B5D261" w14:textId="77777777" w:rsidR="006F0AC5" w:rsidRPr="004E396D" w:rsidRDefault="006F0AC5" w:rsidP="00435BD9">
            <w:pPr>
              <w:pStyle w:val="TAL"/>
              <w:rPr>
                <w:ins w:id="361" w:author="jing zhao" w:date="2021-08-04T12:12:00Z"/>
              </w:rPr>
            </w:pPr>
            <w:ins w:id="362" w:author="jing zhao" w:date="2021-08-04T12:12:00Z">
              <w:r w:rsidRPr="004E396D">
                <w:t>T2</w:t>
              </w:r>
            </w:ins>
          </w:p>
        </w:tc>
        <w:tc>
          <w:tcPr>
            <w:tcW w:w="708" w:type="dxa"/>
            <w:shd w:val="clear" w:color="auto" w:fill="auto"/>
          </w:tcPr>
          <w:p w14:paraId="085476AF" w14:textId="77777777" w:rsidR="006F0AC5" w:rsidRPr="004E396D" w:rsidRDefault="006F0AC5" w:rsidP="00435BD9">
            <w:pPr>
              <w:pStyle w:val="TAC"/>
              <w:rPr>
                <w:ins w:id="363" w:author="jing zhao" w:date="2021-08-04T12:12:00Z"/>
              </w:rPr>
            </w:pPr>
            <w:ins w:id="364" w:author="jing zhao" w:date="2021-08-04T12:12:00Z">
              <w:r w:rsidRPr="004E396D">
                <w:t>s</w:t>
              </w:r>
            </w:ins>
          </w:p>
        </w:tc>
        <w:tc>
          <w:tcPr>
            <w:tcW w:w="2410" w:type="dxa"/>
            <w:shd w:val="clear" w:color="auto" w:fill="auto"/>
          </w:tcPr>
          <w:p w14:paraId="2B59C7D4" w14:textId="77777777" w:rsidR="006F0AC5" w:rsidRPr="004E396D" w:rsidRDefault="006F0AC5" w:rsidP="00435BD9">
            <w:pPr>
              <w:pStyle w:val="TAC"/>
              <w:rPr>
                <w:ins w:id="365" w:author="jing zhao" w:date="2021-08-04T12:12:00Z"/>
              </w:rPr>
            </w:pPr>
            <w:ins w:id="366" w:author="jing zhao" w:date="2021-08-04T12:12:00Z">
              <w:r>
                <w:t>&lt;5</w:t>
              </w:r>
            </w:ins>
          </w:p>
        </w:tc>
        <w:tc>
          <w:tcPr>
            <w:tcW w:w="2835" w:type="dxa"/>
            <w:shd w:val="clear" w:color="auto" w:fill="auto"/>
          </w:tcPr>
          <w:p w14:paraId="2E53E8F5" w14:textId="77777777" w:rsidR="006F0AC5" w:rsidRPr="004E396D" w:rsidRDefault="006F0AC5" w:rsidP="00435BD9">
            <w:pPr>
              <w:pStyle w:val="TAL"/>
              <w:rPr>
                <w:ins w:id="367" w:author="jing zhao" w:date="2021-08-04T12:12:00Z"/>
              </w:rPr>
            </w:pPr>
          </w:p>
        </w:tc>
      </w:tr>
      <w:tr w:rsidR="006F0AC5" w:rsidRPr="004E396D" w14:paraId="1DD4CCC8" w14:textId="77777777" w:rsidTr="00435BD9">
        <w:trPr>
          <w:cantSplit/>
          <w:trHeight w:val="113"/>
          <w:jc w:val="center"/>
          <w:ins w:id="368" w:author="jing zhao" w:date="2021-08-04T12:12:00Z"/>
        </w:trPr>
        <w:tc>
          <w:tcPr>
            <w:tcW w:w="3289" w:type="dxa"/>
            <w:gridSpan w:val="2"/>
            <w:shd w:val="clear" w:color="auto" w:fill="auto"/>
          </w:tcPr>
          <w:p w14:paraId="3F75E223" w14:textId="77777777" w:rsidR="006F0AC5" w:rsidRPr="004E396D" w:rsidRDefault="006F0AC5" w:rsidP="00435BD9">
            <w:pPr>
              <w:pStyle w:val="TAL"/>
              <w:rPr>
                <w:ins w:id="369" w:author="jing zhao" w:date="2021-08-04T12:12:00Z"/>
                <w:lang w:eastAsia="zh-CN"/>
              </w:rPr>
            </w:pPr>
            <w:ins w:id="370" w:author="jing zhao" w:date="2021-08-04T12:12:00Z">
              <w:r>
                <w:rPr>
                  <w:rFonts w:hint="eastAsia"/>
                  <w:lang w:eastAsia="zh-CN"/>
                </w:rPr>
                <w:t>T</w:t>
              </w:r>
              <w:r>
                <w:rPr>
                  <w:lang w:eastAsia="zh-CN"/>
                </w:rPr>
                <w:t>3</w:t>
              </w:r>
            </w:ins>
          </w:p>
        </w:tc>
        <w:tc>
          <w:tcPr>
            <w:tcW w:w="708" w:type="dxa"/>
            <w:shd w:val="clear" w:color="auto" w:fill="auto"/>
          </w:tcPr>
          <w:p w14:paraId="28712272" w14:textId="77777777" w:rsidR="006F0AC5" w:rsidRPr="004E396D" w:rsidRDefault="006F0AC5" w:rsidP="00435BD9">
            <w:pPr>
              <w:pStyle w:val="TAC"/>
              <w:rPr>
                <w:ins w:id="371" w:author="jing zhao" w:date="2021-08-04T12:12:00Z"/>
                <w:lang w:eastAsia="zh-CN"/>
              </w:rPr>
            </w:pPr>
            <w:ins w:id="372" w:author="jing zhao" w:date="2021-08-04T12:12:00Z">
              <w:r>
                <w:rPr>
                  <w:rFonts w:hint="eastAsia"/>
                  <w:lang w:eastAsia="zh-CN"/>
                </w:rPr>
                <w:t>s</w:t>
              </w:r>
            </w:ins>
          </w:p>
        </w:tc>
        <w:tc>
          <w:tcPr>
            <w:tcW w:w="2410" w:type="dxa"/>
            <w:shd w:val="clear" w:color="auto" w:fill="auto"/>
          </w:tcPr>
          <w:p w14:paraId="17433F11" w14:textId="77777777" w:rsidR="006F0AC5" w:rsidRPr="004E396D" w:rsidRDefault="006F0AC5" w:rsidP="00435BD9">
            <w:pPr>
              <w:pStyle w:val="TAC"/>
              <w:rPr>
                <w:ins w:id="373" w:author="jing zhao" w:date="2021-08-04T12:12:00Z"/>
                <w:lang w:eastAsia="zh-CN"/>
              </w:rPr>
            </w:pPr>
            <w:ins w:id="374" w:author="jing zhao" w:date="2021-08-04T12:12:00Z">
              <w:r>
                <w:rPr>
                  <w:lang w:eastAsia="zh-CN"/>
                </w:rPr>
                <w:t>&lt;0.5</w:t>
              </w:r>
            </w:ins>
          </w:p>
        </w:tc>
        <w:tc>
          <w:tcPr>
            <w:tcW w:w="2835" w:type="dxa"/>
            <w:shd w:val="clear" w:color="auto" w:fill="auto"/>
          </w:tcPr>
          <w:p w14:paraId="09D725E1" w14:textId="77777777" w:rsidR="006F0AC5" w:rsidRPr="004E396D" w:rsidRDefault="006F0AC5" w:rsidP="00435BD9">
            <w:pPr>
              <w:pStyle w:val="TAL"/>
              <w:rPr>
                <w:ins w:id="375" w:author="jing zhao" w:date="2021-08-04T12:12:00Z"/>
              </w:rPr>
            </w:pPr>
          </w:p>
        </w:tc>
      </w:tr>
      <w:tr w:rsidR="006F0AC5" w:rsidRPr="004E396D" w14:paraId="2F3C6132" w14:textId="77777777" w:rsidTr="00435BD9">
        <w:trPr>
          <w:cantSplit/>
          <w:trHeight w:val="113"/>
          <w:jc w:val="center"/>
          <w:ins w:id="376" w:author="jing zhao" w:date="2021-08-04T12:12:00Z"/>
        </w:trPr>
        <w:tc>
          <w:tcPr>
            <w:tcW w:w="3289" w:type="dxa"/>
            <w:gridSpan w:val="2"/>
            <w:shd w:val="clear" w:color="auto" w:fill="auto"/>
          </w:tcPr>
          <w:p w14:paraId="07C0D64C" w14:textId="77777777" w:rsidR="006F0AC5" w:rsidRDefault="006F0AC5" w:rsidP="00435BD9">
            <w:pPr>
              <w:pStyle w:val="TAL"/>
              <w:rPr>
                <w:ins w:id="377" w:author="jing zhao" w:date="2021-08-04T12:12:00Z"/>
                <w:lang w:eastAsia="zh-CN"/>
              </w:rPr>
            </w:pPr>
            <w:ins w:id="378" w:author="jing zhao" w:date="2021-08-04T12:12:00Z">
              <w:r w:rsidRPr="004E396D">
                <w:t>T</w:t>
              </w:r>
              <w:r>
                <w:t>4</w:t>
              </w:r>
            </w:ins>
          </w:p>
        </w:tc>
        <w:tc>
          <w:tcPr>
            <w:tcW w:w="708" w:type="dxa"/>
            <w:shd w:val="clear" w:color="auto" w:fill="auto"/>
          </w:tcPr>
          <w:p w14:paraId="0BE9D996" w14:textId="77777777" w:rsidR="006F0AC5" w:rsidRDefault="006F0AC5" w:rsidP="00435BD9">
            <w:pPr>
              <w:pStyle w:val="TAC"/>
              <w:rPr>
                <w:ins w:id="379" w:author="jing zhao" w:date="2021-08-04T12:12:00Z"/>
                <w:lang w:eastAsia="zh-CN"/>
              </w:rPr>
            </w:pPr>
            <w:proofErr w:type="spellStart"/>
            <w:ins w:id="380" w:author="jing zhao" w:date="2021-08-04T12:12:00Z">
              <w:r>
                <w:rPr>
                  <w:lang w:eastAsia="zh-CN"/>
                </w:rPr>
                <w:t>ms</w:t>
              </w:r>
              <w:proofErr w:type="spellEnd"/>
            </w:ins>
          </w:p>
        </w:tc>
        <w:tc>
          <w:tcPr>
            <w:tcW w:w="2410" w:type="dxa"/>
            <w:shd w:val="clear" w:color="auto" w:fill="auto"/>
          </w:tcPr>
          <w:p w14:paraId="254CF6E8" w14:textId="77777777" w:rsidR="006F0AC5" w:rsidRDefault="006F0AC5" w:rsidP="00435BD9">
            <w:pPr>
              <w:pStyle w:val="TAC"/>
              <w:rPr>
                <w:ins w:id="381" w:author="jing zhao" w:date="2021-08-04T12:12:00Z"/>
                <w:lang w:eastAsia="zh-CN"/>
              </w:rPr>
            </w:pPr>
            <w:ins w:id="382" w:author="jing zhao" w:date="2021-08-04T12:12:00Z">
              <w:r>
                <w:rPr>
                  <w:lang w:eastAsia="zh-CN"/>
                </w:rPr>
                <w:t>10+</w:t>
              </w:r>
              <w:r w:rsidRPr="0022126E">
                <w:t>T</w:t>
              </w:r>
              <w:r w:rsidRPr="0022126E">
                <w:rPr>
                  <w:vertAlign w:val="subscript"/>
                </w:rPr>
                <w:t>interrupt2</w:t>
              </w:r>
            </w:ins>
          </w:p>
        </w:tc>
        <w:tc>
          <w:tcPr>
            <w:tcW w:w="2835" w:type="dxa"/>
            <w:shd w:val="clear" w:color="auto" w:fill="auto"/>
          </w:tcPr>
          <w:p w14:paraId="14A8EA97" w14:textId="1F21EDB2" w:rsidR="006F0AC5" w:rsidRPr="004E396D" w:rsidRDefault="006F0AC5" w:rsidP="00435BD9">
            <w:pPr>
              <w:pStyle w:val="TAL"/>
              <w:rPr>
                <w:ins w:id="383" w:author="jing zhao" w:date="2021-08-04T12:12:00Z"/>
              </w:rPr>
            </w:pPr>
            <w:ins w:id="384" w:author="jing zhao" w:date="2021-08-04T12:12:00Z">
              <w:r w:rsidRPr="001159EC">
                <w:t>T</w:t>
              </w:r>
              <w:r w:rsidRPr="001159EC">
                <w:rPr>
                  <w:vertAlign w:val="subscript"/>
                </w:rPr>
                <w:t>interrupt2</w:t>
              </w:r>
              <w:r w:rsidRPr="007A632D">
                <w:t xml:space="preserve"> as defined in</w:t>
              </w:r>
            </w:ins>
            <w:ins w:id="385" w:author="jing zhao" w:date="2021-08-04T12:14:00Z">
              <w:r>
                <w:t xml:space="preserve"> </w:t>
              </w:r>
              <w:r w:rsidRPr="00796872">
                <w:rPr>
                  <w:lang w:eastAsia="sv-SE"/>
                </w:rPr>
                <w:t>TS 38.133 [6]</w:t>
              </w:r>
            </w:ins>
            <w:ins w:id="386" w:author="jing zhao" w:date="2021-08-04T12:12:00Z">
              <w:r w:rsidRPr="007A632D">
                <w:t xml:space="preserve"> Table </w:t>
              </w:r>
              <w:r w:rsidRPr="001159EC">
                <w:t>6.1.3.2.2-6 for synchronous DAPS HO</w:t>
              </w:r>
            </w:ins>
          </w:p>
        </w:tc>
      </w:tr>
      <w:tr w:rsidR="006F0AC5" w:rsidRPr="004E396D" w14:paraId="2C504185" w14:textId="77777777" w:rsidTr="00435BD9">
        <w:trPr>
          <w:cantSplit/>
          <w:trHeight w:val="113"/>
          <w:jc w:val="center"/>
          <w:ins w:id="387" w:author="jing zhao" w:date="2021-08-04T12:12:00Z"/>
        </w:trPr>
        <w:tc>
          <w:tcPr>
            <w:tcW w:w="3289" w:type="dxa"/>
            <w:gridSpan w:val="2"/>
            <w:shd w:val="clear" w:color="auto" w:fill="auto"/>
          </w:tcPr>
          <w:p w14:paraId="3A6999CD" w14:textId="77777777" w:rsidR="006F0AC5" w:rsidRDefault="006F0AC5" w:rsidP="00435BD9">
            <w:pPr>
              <w:pStyle w:val="TAL"/>
              <w:rPr>
                <w:ins w:id="388" w:author="jing zhao" w:date="2021-08-04T12:12:00Z"/>
                <w:lang w:eastAsia="zh-CN"/>
              </w:rPr>
            </w:pPr>
            <w:ins w:id="389" w:author="jing zhao" w:date="2021-08-04T12:12:00Z">
              <w:r>
                <w:rPr>
                  <w:rFonts w:hint="eastAsia"/>
                  <w:lang w:eastAsia="zh-CN"/>
                </w:rPr>
                <w:t>T</w:t>
              </w:r>
              <w:r>
                <w:rPr>
                  <w:lang w:eastAsia="zh-CN"/>
                </w:rPr>
                <w:t>5</w:t>
              </w:r>
            </w:ins>
          </w:p>
        </w:tc>
        <w:tc>
          <w:tcPr>
            <w:tcW w:w="708" w:type="dxa"/>
            <w:shd w:val="clear" w:color="auto" w:fill="auto"/>
          </w:tcPr>
          <w:p w14:paraId="003E10C3" w14:textId="77777777" w:rsidR="006F0AC5" w:rsidRDefault="006F0AC5" w:rsidP="00435BD9">
            <w:pPr>
              <w:pStyle w:val="TAC"/>
              <w:rPr>
                <w:ins w:id="390" w:author="jing zhao" w:date="2021-08-04T12:12:00Z"/>
                <w:lang w:eastAsia="zh-CN"/>
              </w:rPr>
            </w:pPr>
            <w:proofErr w:type="spellStart"/>
            <w:ins w:id="391" w:author="jing zhao" w:date="2021-08-04T12:12:00Z">
              <w:r>
                <w:rPr>
                  <w:lang w:eastAsia="zh-CN"/>
                </w:rPr>
                <w:t>ms</w:t>
              </w:r>
              <w:proofErr w:type="spellEnd"/>
            </w:ins>
          </w:p>
        </w:tc>
        <w:tc>
          <w:tcPr>
            <w:tcW w:w="2410" w:type="dxa"/>
            <w:shd w:val="clear" w:color="auto" w:fill="auto"/>
          </w:tcPr>
          <w:p w14:paraId="6815C0A9" w14:textId="77777777" w:rsidR="006F0AC5" w:rsidRDefault="006F0AC5" w:rsidP="00435BD9">
            <w:pPr>
              <w:pStyle w:val="TAC"/>
              <w:rPr>
                <w:ins w:id="392" w:author="jing zhao" w:date="2021-08-04T12:12:00Z"/>
                <w:lang w:eastAsia="zh-CN"/>
              </w:rPr>
            </w:pPr>
            <w:ins w:id="393" w:author="jing zhao" w:date="2021-08-04T12:12:00Z">
              <w:r>
                <w:rPr>
                  <w:lang w:eastAsia="zh-CN"/>
                </w:rPr>
                <w:t>100</w:t>
              </w:r>
            </w:ins>
          </w:p>
        </w:tc>
        <w:tc>
          <w:tcPr>
            <w:tcW w:w="2835" w:type="dxa"/>
            <w:shd w:val="clear" w:color="auto" w:fill="auto"/>
          </w:tcPr>
          <w:p w14:paraId="258CF99A" w14:textId="77777777" w:rsidR="006F0AC5" w:rsidRPr="004E396D" w:rsidRDefault="006F0AC5" w:rsidP="00435BD9">
            <w:pPr>
              <w:pStyle w:val="TAL"/>
              <w:rPr>
                <w:ins w:id="394" w:author="jing zhao" w:date="2021-08-04T12:12:00Z"/>
              </w:rPr>
            </w:pPr>
          </w:p>
        </w:tc>
      </w:tr>
    </w:tbl>
    <w:p w14:paraId="056ACAA4" w14:textId="77777777" w:rsidR="00C867E3" w:rsidRPr="00796872" w:rsidRDefault="00C867E3" w:rsidP="00C867E3">
      <w:pPr>
        <w:rPr>
          <w:ins w:id="395" w:author="jing zhao" w:date="2021-07-30T15:00:00Z"/>
        </w:rPr>
      </w:pPr>
    </w:p>
    <w:p w14:paraId="6CECB809" w14:textId="64FF1BBC" w:rsidR="00C867E3" w:rsidRPr="00796872" w:rsidRDefault="006F0AC5" w:rsidP="00C867E3">
      <w:pPr>
        <w:pStyle w:val="H6"/>
        <w:rPr>
          <w:ins w:id="396" w:author="jing zhao" w:date="2021-07-30T15:00:00Z"/>
        </w:rPr>
      </w:pPr>
      <w:ins w:id="397" w:author="jing zhao" w:date="2021-08-04T12:08:00Z">
        <w:r>
          <w:t>6.3.1.11</w:t>
        </w:r>
      </w:ins>
      <w:ins w:id="398" w:author="jing zhao" w:date="2021-07-30T15:00:00Z">
        <w:r w:rsidR="00C867E3" w:rsidRPr="00796872">
          <w:t>.4.2</w:t>
        </w:r>
        <w:r w:rsidR="00C867E3" w:rsidRPr="00796872">
          <w:tab/>
          <w:t>Test procedure</w:t>
        </w:r>
      </w:ins>
    </w:p>
    <w:p w14:paraId="505D35E4" w14:textId="3DE96E2E" w:rsidR="00C867E3" w:rsidRDefault="00C867E3" w:rsidP="00C867E3">
      <w:pPr>
        <w:rPr>
          <w:ins w:id="399" w:author="jing zhao" w:date="2021-07-30T15:00:00Z"/>
        </w:rPr>
      </w:pPr>
      <w:ins w:id="400" w:author="jing zhao" w:date="2021-07-30T15:00:00Z">
        <w:r w:rsidRPr="00796872">
          <w:t xml:space="preserve">The test scenario comprises of </w:t>
        </w:r>
        <w:r>
          <w:rPr>
            <w:rFonts w:hint="eastAsia"/>
            <w:lang w:eastAsia="zh-CN"/>
          </w:rPr>
          <w:t>two</w:t>
        </w:r>
        <w:r w:rsidRPr="00796872">
          <w:t xml:space="preserve"> NR</w:t>
        </w:r>
        <w:r>
          <w:rPr>
            <w:rFonts w:cs="v4.2.0"/>
          </w:rPr>
          <w:t xml:space="preserve"> </w:t>
        </w:r>
      </w:ins>
      <w:ins w:id="401" w:author="jing zhao" w:date="2021-08-04T12:23:00Z">
        <w:r w:rsidR="00A444D4">
          <w:rPr>
            <w:rFonts w:cs="v4.2.0"/>
          </w:rPr>
          <w:t>bands</w:t>
        </w:r>
      </w:ins>
      <w:ins w:id="402" w:author="jing zhao" w:date="2021-07-30T15:00:00Z">
        <w:r>
          <w:rPr>
            <w:rFonts w:cs="v4.2.0"/>
          </w:rPr>
          <w:t xml:space="preserve"> and one cell on each </w:t>
        </w:r>
      </w:ins>
      <w:ins w:id="403" w:author="jing zhao" w:date="2021-08-04T12:23:00Z">
        <w:r w:rsidR="00A444D4">
          <w:rPr>
            <w:rFonts w:cs="v4.2.0"/>
          </w:rPr>
          <w:t>band</w:t>
        </w:r>
      </w:ins>
      <w:ins w:id="404" w:author="jing zhao" w:date="2021-07-30T15:00:00Z">
        <w:r>
          <w:rPr>
            <w:rFonts w:cs="v4.2.0"/>
          </w:rPr>
          <w:t>,</w:t>
        </w:r>
      </w:ins>
      <w:ins w:id="405" w:author="jing zhao" w:date="2021-08-03T11:46:00Z">
        <w:r>
          <w:rPr>
            <w:rFonts w:cs="v4.2.0"/>
          </w:rPr>
          <w:t xml:space="preserve"> </w:t>
        </w:r>
      </w:ins>
      <w:ins w:id="406" w:author="jing zhao" w:date="2021-07-30T15:00:00Z">
        <w:r>
          <w:rPr>
            <w:rFonts w:cs="v4.2.0"/>
          </w:rPr>
          <w:t>Cell 1 and Cell 2. General parameters and Cell-specific parameters for Cell 1 and Cell 2 are given in Table</w:t>
        </w:r>
        <w:r w:rsidRPr="00796872">
          <w:rPr>
            <w:rFonts w:cs="v4.2.0"/>
          </w:rPr>
          <w:t xml:space="preserve"> </w:t>
        </w:r>
      </w:ins>
      <w:ins w:id="407" w:author="jing zhao" w:date="2021-08-04T12:08:00Z">
        <w:r w:rsidR="006F0AC5">
          <w:rPr>
            <w:rFonts w:cs="v4.2.0"/>
          </w:rPr>
          <w:t>6.3.1.11</w:t>
        </w:r>
      </w:ins>
      <w:ins w:id="408" w:author="jing zhao" w:date="2021-07-30T15:00:00Z">
        <w:r w:rsidRPr="00796872">
          <w:rPr>
            <w:rFonts w:cs="v4.2.0"/>
          </w:rPr>
          <w:t>.4.1-3</w:t>
        </w:r>
      </w:ins>
      <w:ins w:id="409" w:author="jing zhao" w:date="2021-08-04T15:18:00Z">
        <w:r w:rsidR="002264D7">
          <w:rPr>
            <w:rFonts w:cs="v4.2.0"/>
          </w:rPr>
          <w:t>,</w:t>
        </w:r>
        <w:r w:rsidR="002264D7" w:rsidRPr="002264D7">
          <w:rPr>
            <w:rFonts w:cs="v4.2.0"/>
          </w:rPr>
          <w:t xml:space="preserve"> </w:t>
        </w:r>
        <w:r w:rsidR="002264D7">
          <w:rPr>
            <w:rFonts w:cs="v4.2.0"/>
          </w:rPr>
          <w:t>6.3.1.11</w:t>
        </w:r>
        <w:r w:rsidR="002264D7" w:rsidRPr="00796872">
          <w:rPr>
            <w:rFonts w:cs="v4.2.0"/>
          </w:rPr>
          <w:t>.5-1</w:t>
        </w:r>
        <w:r w:rsidR="002264D7">
          <w:rPr>
            <w:rFonts w:cs="v4.2.0"/>
          </w:rPr>
          <w:t xml:space="preserve"> </w:t>
        </w:r>
      </w:ins>
      <w:ins w:id="410" w:author="jing zhao" w:date="2021-07-30T15:00:00Z">
        <w:r w:rsidRPr="00796872">
          <w:rPr>
            <w:rFonts w:cs="v4.2.0"/>
          </w:rPr>
          <w:t xml:space="preserve">and </w:t>
        </w:r>
      </w:ins>
      <w:ins w:id="411" w:author="jing zhao" w:date="2021-08-04T12:08:00Z">
        <w:r w:rsidR="006F0AC5">
          <w:rPr>
            <w:rFonts w:cs="v4.2.0"/>
          </w:rPr>
          <w:t>6.3.1.11</w:t>
        </w:r>
      </w:ins>
      <w:ins w:id="412" w:author="jing zhao" w:date="2021-07-30T15:00:00Z">
        <w:r w:rsidRPr="00796872">
          <w:rPr>
            <w:rFonts w:cs="v4.2.0"/>
          </w:rPr>
          <w:t>.5-</w:t>
        </w:r>
      </w:ins>
      <w:ins w:id="413" w:author="jing zhao" w:date="2021-08-04T15:18:00Z">
        <w:r w:rsidR="002264D7">
          <w:rPr>
            <w:rFonts w:cs="v4.2.0"/>
          </w:rPr>
          <w:t>2</w:t>
        </w:r>
      </w:ins>
      <w:ins w:id="414" w:author="jing zhao" w:date="2021-07-30T15:00:00Z">
        <w:r>
          <w:rPr>
            <w:rFonts w:cs="v4.2.0"/>
          </w:rPr>
          <w:t xml:space="preserve"> respectively</w:t>
        </w:r>
        <w:r w:rsidRPr="00796872">
          <w:rPr>
            <w:rFonts w:cs="v4.2.0"/>
          </w:rPr>
          <w:t>.</w:t>
        </w:r>
      </w:ins>
      <w:ins w:id="415" w:author="jing zhao" w:date="2021-08-03T15:39:00Z">
        <w:r w:rsidRPr="007D1F23">
          <w:rPr>
            <w:rFonts w:eastAsia="Batang"/>
          </w:rPr>
          <w:t xml:space="preserve"> </w:t>
        </w:r>
      </w:ins>
    </w:p>
    <w:p w14:paraId="22E95927" w14:textId="77777777" w:rsidR="00C867E3" w:rsidRDefault="00C867E3" w:rsidP="00C867E3">
      <w:pPr>
        <w:rPr>
          <w:ins w:id="416" w:author="jing zhao" w:date="2021-07-30T15:00:00Z"/>
        </w:rPr>
      </w:pPr>
      <w:ins w:id="417" w:author="jing zhao" w:date="2021-07-30T15:00:00Z">
        <w:r w:rsidRPr="00796872">
          <w:t xml:space="preserve">The test consists of </w:t>
        </w:r>
        <w:r>
          <w:t>five</w:t>
        </w:r>
        <w:r w:rsidRPr="00796872">
          <w:t xml:space="preserve"> successive time periods, with time </w:t>
        </w:r>
        <w:r>
          <w:t xml:space="preserve">durations of T1, T2, </w:t>
        </w:r>
        <w:r w:rsidRPr="00796872">
          <w:t>T3</w:t>
        </w:r>
        <w:r>
          <w:t>, T4 and T5</w:t>
        </w:r>
        <w:r w:rsidRPr="00796872">
          <w:t xml:space="preserve"> respectively. </w:t>
        </w:r>
      </w:ins>
    </w:p>
    <w:p w14:paraId="6D0DE12A" w14:textId="42BB1B84" w:rsidR="00C867E3" w:rsidRDefault="00C867E3" w:rsidP="00C867E3">
      <w:pPr>
        <w:rPr>
          <w:ins w:id="418" w:author="jing zhao" w:date="2021-07-30T15:00:00Z"/>
        </w:rPr>
      </w:pPr>
      <w:ins w:id="419" w:author="jing zhao" w:date="2021-07-30T15:00:00Z">
        <w:r w:rsidRPr="00442CC7">
          <w:t xml:space="preserve">Before the start of </w:t>
        </w:r>
        <w:r>
          <w:t>T1, the UE is connected to the C</w:t>
        </w:r>
        <w:r w:rsidRPr="00442CC7">
          <w:t>ell</w:t>
        </w:r>
        <w:r>
          <w:t xml:space="preserve"> </w:t>
        </w:r>
        <w:r w:rsidRPr="00442CC7">
          <w:t>1 and not aware</w:t>
        </w:r>
        <w:r>
          <w:t xml:space="preserve"> of the C</w:t>
        </w:r>
        <w:r w:rsidRPr="00442CC7">
          <w:t>ell</w:t>
        </w:r>
        <w:r>
          <w:t xml:space="preserve"> </w:t>
        </w:r>
        <w:r w:rsidRPr="00442CC7">
          <w:t>2</w:t>
        </w:r>
        <w:r>
          <w:t xml:space="preserve">. </w:t>
        </w:r>
        <w:r w:rsidRPr="00442CC7">
          <w:t xml:space="preserve">During T1, the UE </w:t>
        </w:r>
      </w:ins>
      <w:ins w:id="420" w:author="jing zhao" w:date="2021-08-04T12:24:00Z">
        <w:r w:rsidR="00A444D4">
          <w:t>d</w:t>
        </w:r>
      </w:ins>
      <w:ins w:id="421" w:author="jing zhao" w:date="2021-08-04T12:25:00Z">
        <w:r w:rsidR="00A444D4">
          <w:t>oes</w:t>
        </w:r>
      </w:ins>
      <w:ins w:id="422" w:author="jing zhao" w:date="2021-07-30T15:00:00Z">
        <w:r w:rsidRPr="00442CC7">
          <w:t xml:space="preserve"> not have</w:t>
        </w:r>
        <w:r>
          <w:t xml:space="preserve"> any timing information of the C</w:t>
        </w:r>
        <w:r w:rsidRPr="00442CC7">
          <w:t>ell</w:t>
        </w:r>
        <w:r>
          <w:t xml:space="preserve"> </w:t>
        </w:r>
        <w:r w:rsidRPr="00442CC7">
          <w:t>2.</w:t>
        </w:r>
      </w:ins>
      <w:bookmarkStart w:id="423" w:name="_Hlk78897818"/>
      <w:ins w:id="424" w:author="jing zhao" w:date="2021-08-03T15:45:00Z">
        <w:r w:rsidRPr="00A05EE4">
          <w:rPr>
            <w:rFonts w:eastAsia="Batang"/>
          </w:rPr>
          <w:t xml:space="preserve"> </w:t>
        </w:r>
        <w:r w:rsidRPr="001C0E1B">
          <w:rPr>
            <w:rFonts w:eastAsia="Batang"/>
          </w:rPr>
          <w:t>Gap pattern ID gp0</w:t>
        </w:r>
        <w:r>
          <w:rPr>
            <w:rFonts w:cs="v4.2.0"/>
          </w:rPr>
          <w:t xml:space="preserve"> is</w:t>
        </w:r>
        <w:r w:rsidRPr="00796872">
          <w:rPr>
            <w:rFonts w:cs="v4.2.0"/>
          </w:rPr>
          <w:t xml:space="preserve"> configured </w:t>
        </w:r>
        <w:r w:rsidRPr="001C0E1B">
          <w:rPr>
            <w:rFonts w:cs="v4.2.0"/>
          </w:rPr>
          <w:t xml:space="preserve">as specified in </w:t>
        </w:r>
        <w:r>
          <w:t xml:space="preserve">38.133 [6] </w:t>
        </w:r>
        <w:r w:rsidRPr="001C0E1B">
          <w:rPr>
            <w:rFonts w:cs="v4.2.0"/>
          </w:rPr>
          <w:t>Table</w:t>
        </w:r>
        <w:bookmarkStart w:id="425" w:name="OLE_LINK16"/>
        <w:r w:rsidRPr="001C0E1B">
          <w:rPr>
            <w:rFonts w:cs="v4.2.0"/>
          </w:rPr>
          <w:t xml:space="preserve"> 9.1.2-1</w:t>
        </w:r>
        <w:bookmarkEnd w:id="425"/>
        <w:r>
          <w:rPr>
            <w:rFonts w:cs="v4.2.0"/>
          </w:rPr>
          <w:t xml:space="preserve"> </w:t>
        </w:r>
        <w:bookmarkEnd w:id="423"/>
        <w:r w:rsidRPr="001C0E1B">
          <w:rPr>
            <w:rFonts w:eastAsia="Batang"/>
          </w:rPr>
          <w:t>before T2 in the test case</w:t>
        </w:r>
        <w:r w:rsidRPr="001C0E1B">
          <w:t>.</w:t>
        </w:r>
      </w:ins>
    </w:p>
    <w:p w14:paraId="48840AB5" w14:textId="77777777" w:rsidR="00C867E3" w:rsidRDefault="00C867E3" w:rsidP="00C867E3">
      <w:pPr>
        <w:rPr>
          <w:ins w:id="426" w:author="jing zhao" w:date="2021-07-30T15:00:00Z"/>
        </w:rPr>
      </w:pPr>
      <w:ins w:id="427" w:author="jing zhao" w:date="2021-07-30T15:00:00Z">
        <w:r>
          <w:lastRenderedPageBreak/>
          <w:t>From start of T2, the C</w:t>
        </w:r>
        <w:r w:rsidRPr="00442CC7">
          <w:t>ell</w:t>
        </w:r>
        <w:r>
          <w:t xml:space="preserve"> </w:t>
        </w:r>
        <w:r w:rsidRPr="00442CC7">
          <w:t>2 becomes detectable. During T2, the UE performs cell det</w:t>
        </w:r>
        <w:r>
          <w:t>ection and measurements on the C</w:t>
        </w:r>
        <w:r w:rsidRPr="00442CC7">
          <w:t>ell</w:t>
        </w:r>
        <w:r>
          <w:t xml:space="preserve"> </w:t>
        </w:r>
        <w:r w:rsidRPr="00442CC7">
          <w:t>2 and shall send event report to the network. After receiving the event report A3, the network sends a RRC message implying DAPS handover</w:t>
        </w:r>
        <w:r>
          <w:t xml:space="preserve"> command for </w:t>
        </w:r>
        <w:r w:rsidRPr="00442CC7">
          <w:t>target cell addition to the UE.</w:t>
        </w:r>
      </w:ins>
    </w:p>
    <w:p w14:paraId="0C9BA4BD" w14:textId="77777777" w:rsidR="00C867E3" w:rsidRDefault="00C867E3" w:rsidP="00C867E3">
      <w:pPr>
        <w:rPr>
          <w:ins w:id="428" w:author="jing zhao" w:date="2021-07-30T15:00:00Z"/>
        </w:rPr>
      </w:pPr>
      <w:ins w:id="429" w:author="jing zhao" w:date="2021-07-30T15:00:00Z">
        <w:r>
          <w:t xml:space="preserve">T3 starts from the </w:t>
        </w:r>
        <w:r w:rsidRPr="00442CC7">
          <w:t>instant when the last TTI cont</w:t>
        </w:r>
        <w:r>
          <w:t xml:space="preserve">aining DAPS handover command for </w:t>
        </w:r>
        <w:r w:rsidRPr="00442CC7">
          <w:t>target cell addition</w:t>
        </w:r>
        <w:r>
          <w:t xml:space="preserve"> </w:t>
        </w:r>
        <w:r w:rsidRPr="00442CC7">
          <w:t>sent to the UE. During T3, UE shall be able to perform random access, DL reception or</w:t>
        </w:r>
        <w:r>
          <w:t xml:space="preserve"> UL transmission in the C</w:t>
        </w:r>
        <w:r w:rsidRPr="00442CC7">
          <w:t>ell</w:t>
        </w:r>
        <w:r>
          <w:t xml:space="preserve"> </w:t>
        </w:r>
        <w:r w:rsidRPr="00442CC7">
          <w:t xml:space="preserve">2 while the DL scheduling and UL feedback in the </w:t>
        </w:r>
        <w:r>
          <w:t>Cell 1</w:t>
        </w:r>
        <w:r w:rsidRPr="00442CC7">
          <w:t xml:space="preserve"> shall be avoided. Af</w:t>
        </w:r>
        <w:r>
          <w:t>ter successful RACH procedure on the C</w:t>
        </w:r>
        <w:r w:rsidRPr="00442CC7">
          <w:t>ell</w:t>
        </w:r>
        <w:r>
          <w:t xml:space="preserve"> </w:t>
        </w:r>
        <w:r w:rsidRPr="00442CC7">
          <w:t>2, U</w:t>
        </w:r>
        <w:r>
          <w:t>E is scheduled with PDSCH from C</w:t>
        </w:r>
        <w:r w:rsidRPr="00442CC7">
          <w:t>ell</w:t>
        </w:r>
        <w:r>
          <w:t xml:space="preserve"> 1 and C</w:t>
        </w:r>
        <w:r w:rsidRPr="00442CC7">
          <w:t>ell</w:t>
        </w:r>
        <w:r>
          <w:t xml:space="preserve"> </w:t>
        </w:r>
        <w:r w:rsidRPr="00442CC7">
          <w:t xml:space="preserve">2 </w:t>
        </w:r>
        <w:r>
          <w:t xml:space="preserve">in alternative TTIs. In the end of T3 </w:t>
        </w:r>
        <w:r w:rsidRPr="00442CC7">
          <w:t xml:space="preserve">the network sends a RRC message implying </w:t>
        </w:r>
        <w:r>
          <w:t xml:space="preserve">DAPS handover command for source cell </w:t>
        </w:r>
        <w:r w:rsidRPr="00442CC7">
          <w:t>release to the UE. During T3, the handover delay D</w:t>
        </w:r>
        <w:r w:rsidRPr="00CB16E8">
          <w:rPr>
            <w:vertAlign w:val="subscript"/>
          </w:rPr>
          <w:t>handover1</w:t>
        </w:r>
        <w:r w:rsidRPr="00442CC7">
          <w:t xml:space="preserve"> for target cell addition need to be verified.</w:t>
        </w:r>
      </w:ins>
    </w:p>
    <w:p w14:paraId="4A0B981D" w14:textId="77777777" w:rsidR="00C867E3" w:rsidRPr="00442CC7" w:rsidRDefault="00C867E3" w:rsidP="00C867E3">
      <w:pPr>
        <w:rPr>
          <w:ins w:id="430" w:author="jing zhao" w:date="2021-07-30T15:00:00Z"/>
        </w:rPr>
      </w:pPr>
      <w:ins w:id="431" w:author="jing zhao" w:date="2021-07-30T15:00:00Z">
        <w:r>
          <w:t xml:space="preserve">T4 starts from the </w:t>
        </w:r>
        <w:r w:rsidRPr="00442CC7">
          <w:t>instant when the last TTI cont</w:t>
        </w:r>
        <w:r>
          <w:t xml:space="preserve">aining DAPS handover command for source cell </w:t>
        </w:r>
        <w:r w:rsidRPr="00442CC7">
          <w:t>release</w:t>
        </w:r>
        <w:r>
          <w:t xml:space="preserve"> </w:t>
        </w:r>
        <w:r w:rsidRPr="00442CC7">
          <w:t>sent to the UE</w:t>
        </w:r>
        <w:r>
          <w:t xml:space="preserve">. During T4, the UE </w:t>
        </w:r>
        <w:r w:rsidRPr="00F80CDE">
          <w:t>shall accomplish the release actions within D</w:t>
        </w:r>
        <w:r w:rsidRPr="00E401FC">
          <w:rPr>
            <w:vertAlign w:val="subscript"/>
          </w:rPr>
          <w:t>handover2</w:t>
        </w:r>
      </w:ins>
    </w:p>
    <w:p w14:paraId="39D765E1" w14:textId="77777777" w:rsidR="00C867E3" w:rsidRPr="00796872" w:rsidRDefault="00C867E3" w:rsidP="00C867E3">
      <w:pPr>
        <w:rPr>
          <w:ins w:id="432" w:author="jing zhao" w:date="2021-07-30T15:00:00Z"/>
        </w:rPr>
      </w:pPr>
      <w:ins w:id="433" w:author="jing zhao" w:date="2021-07-30T15:00:00Z">
        <w:r>
          <w:rPr>
            <w:rFonts w:cs="v3.7.0"/>
          </w:rPr>
          <w:t>From start of T5, the UE shall stop sending periodical CSI report on Cell 1.</w:t>
        </w:r>
      </w:ins>
      <w:ins w:id="434" w:author="jing zhao" w:date="2021-08-03T15:50:00Z">
        <w:r w:rsidRPr="00A05EE4">
          <w:t xml:space="preserve"> </w:t>
        </w:r>
        <w:r w:rsidRPr="001C0E1B">
          <w:t>And</w:t>
        </w:r>
        <w:r>
          <w:t xml:space="preserve"> </w:t>
        </w:r>
        <w:r w:rsidRPr="001C0E1B">
          <w:t>the test system shall observe the periodic reporting of CSI for cell 1 during T5.</w:t>
        </w:r>
      </w:ins>
    </w:p>
    <w:p w14:paraId="176C3E4F" w14:textId="77777777" w:rsidR="00C867E3" w:rsidRPr="00796872" w:rsidRDefault="00C867E3" w:rsidP="00C867E3">
      <w:pPr>
        <w:pStyle w:val="B1"/>
        <w:rPr>
          <w:ins w:id="435" w:author="jing zhao" w:date="2021-07-30T15:00:00Z"/>
        </w:rPr>
      </w:pPr>
      <w:ins w:id="436" w:author="jing zhao" w:date="2021-07-30T15:00:00Z">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 Establish SRB2 and DRB in the RRC Reconfiguration message. Cell 1 is the active cell.</w:t>
        </w:r>
        <w:r>
          <w:t xml:space="preserve"> Set </w:t>
        </w:r>
        <w:r w:rsidRPr="000857C0">
          <w:t>Cell 2 physical cell identity</w:t>
        </w:r>
        <w:r>
          <w:t xml:space="preserve"> to the initial </w:t>
        </w:r>
        <w:r w:rsidRPr="000857C0">
          <w:t>physical cell identity</w:t>
        </w:r>
        <w:r>
          <w:t>.</w:t>
        </w:r>
      </w:ins>
    </w:p>
    <w:p w14:paraId="2E9F20CF" w14:textId="742E7F82" w:rsidR="00C867E3" w:rsidRDefault="00C867E3" w:rsidP="00C867E3">
      <w:pPr>
        <w:pStyle w:val="B1"/>
        <w:rPr>
          <w:ins w:id="437" w:author="jing zhao" w:date="2021-07-30T15:00:00Z"/>
          <w:rFonts w:eastAsia="v4.2.0"/>
        </w:rPr>
      </w:pPr>
      <w:ins w:id="438" w:author="jing zhao" w:date="2021-07-30T15:00:00Z">
        <w:r w:rsidRPr="00796872">
          <w:rPr>
            <w:rFonts w:eastAsia="??"/>
          </w:rPr>
          <w:t>2.</w:t>
        </w:r>
        <w:r w:rsidRPr="00796872">
          <w:rPr>
            <w:rFonts w:eastAsia="??"/>
          </w:rPr>
          <w:tab/>
          <w:t xml:space="preserve">Set the parameters according to T1 in Table </w:t>
        </w:r>
      </w:ins>
      <w:ins w:id="439" w:author="jing zhao" w:date="2021-08-04T12:08:00Z">
        <w:r w:rsidR="006F0AC5">
          <w:rPr>
            <w:rFonts w:eastAsia="??"/>
          </w:rPr>
          <w:t>6.3.1.11</w:t>
        </w:r>
      </w:ins>
      <w:ins w:id="440" w:author="jing zhao" w:date="2021-07-30T15:00:00Z">
        <w:r w:rsidRPr="00796872">
          <w:rPr>
            <w:rFonts w:eastAsia="??"/>
          </w:rPr>
          <w:t>.5-1</w:t>
        </w:r>
      </w:ins>
      <w:ins w:id="441" w:author="jing zhao" w:date="2021-08-04T15:18:00Z">
        <w:r w:rsidR="002264D7">
          <w:rPr>
            <w:rFonts w:eastAsia="??"/>
          </w:rPr>
          <w:t xml:space="preserve"> and </w:t>
        </w:r>
      </w:ins>
      <w:ins w:id="442" w:author="jing zhao" w:date="2021-08-04T15:19:00Z">
        <w:r w:rsidR="002264D7" w:rsidRPr="00796872">
          <w:t>Table</w:t>
        </w:r>
        <w:r w:rsidR="002264D7">
          <w:rPr>
            <w:rFonts w:cs="v4.2.0"/>
          </w:rPr>
          <w:t xml:space="preserve"> </w:t>
        </w:r>
      </w:ins>
      <w:ins w:id="443" w:author="jing zhao" w:date="2021-08-04T15:18:00Z">
        <w:r w:rsidR="002264D7">
          <w:rPr>
            <w:rFonts w:cs="v4.2.0"/>
          </w:rPr>
          <w:t>6.3.1.11</w:t>
        </w:r>
        <w:r w:rsidR="002264D7" w:rsidRPr="00796872">
          <w:rPr>
            <w:rFonts w:cs="v4.2.0"/>
          </w:rPr>
          <w:t>.5-</w:t>
        </w:r>
        <w:r w:rsidR="002264D7">
          <w:rPr>
            <w:rFonts w:cs="v4.2.0"/>
          </w:rPr>
          <w:t>2</w:t>
        </w:r>
      </w:ins>
      <w:ins w:id="444" w:author="jing zhao" w:date="2021-07-30T15:00:00Z">
        <w:r w:rsidRPr="00796872">
          <w:rPr>
            <w:rFonts w:eastAsia="??"/>
          </w:rPr>
          <w:t>. Propagation</w:t>
        </w:r>
        <w:r w:rsidRPr="00796872">
          <w:t xml:space="preserve"> conditions are set according to Annex C clause C.2.2. </w:t>
        </w:r>
        <w:r w:rsidRPr="00796872">
          <w:rPr>
            <w:rFonts w:eastAsia="v4.2.0"/>
          </w:rPr>
          <w:t>T1 starts</w:t>
        </w:r>
        <w:r>
          <w:rPr>
            <w:rFonts w:eastAsia="v4.2.0"/>
          </w:rPr>
          <w:t xml:space="preserve"> and the SS starts</w:t>
        </w:r>
        <w:bookmarkStart w:id="445" w:name="OLE_LINK2"/>
        <w:r>
          <w:rPr>
            <w:rFonts w:eastAsia="v4.2.0"/>
          </w:rPr>
          <w:t xml:space="preserve"> continuously scheduling</w:t>
        </w:r>
        <w:bookmarkEnd w:id="445"/>
        <w:r>
          <w:rPr>
            <w:rFonts w:eastAsia="v4.2.0"/>
          </w:rPr>
          <w:t xml:space="preserve"> the UE to perform DL reception in every DL slot on Cell 1 and monitoring corresponding ACK/NACK feedbacks sent by the UE</w:t>
        </w:r>
        <w:r w:rsidRPr="00796872">
          <w:rPr>
            <w:rFonts w:eastAsia="v4.2.0"/>
          </w:rPr>
          <w:t>.</w:t>
        </w:r>
      </w:ins>
    </w:p>
    <w:p w14:paraId="29BA8350" w14:textId="77777777" w:rsidR="00C867E3" w:rsidRPr="000857C0" w:rsidRDefault="00C867E3" w:rsidP="00C867E3">
      <w:pPr>
        <w:pStyle w:val="B1"/>
        <w:rPr>
          <w:ins w:id="446" w:author="jing zhao" w:date="2021-07-30T15:00:00Z"/>
          <w:rFonts w:eastAsia="v4.2.0"/>
        </w:rPr>
      </w:pPr>
      <w:ins w:id="447" w:author="jing zhao" w:date="2021-07-30T15:00:00Z">
        <w:r w:rsidRPr="002618E7">
          <w:t>3.</w:t>
        </w:r>
        <w:r w:rsidRPr="002618E7">
          <w:tab/>
          <w:t>Set Cell 2 physical cell identity = ((current cell 2 physical cell identity + 1) mod 14 + 2).</w:t>
        </w:r>
      </w:ins>
    </w:p>
    <w:p w14:paraId="734C4CEE" w14:textId="510B3302" w:rsidR="00C867E3" w:rsidRPr="00796872" w:rsidRDefault="00C867E3" w:rsidP="00C867E3">
      <w:pPr>
        <w:pStyle w:val="B1"/>
        <w:rPr>
          <w:ins w:id="448" w:author="jing zhao" w:date="2021-07-30T15:00:00Z"/>
        </w:rPr>
      </w:pPr>
      <w:ins w:id="449" w:author="jing zhao" w:date="2021-07-30T15:00:00Z">
        <w:r>
          <w:t>4</w:t>
        </w:r>
        <w:r w:rsidRPr="00796872">
          <w:t>.</w:t>
        </w:r>
        <w:r w:rsidRPr="00796872">
          <w:tab/>
        </w:r>
        <w:r>
          <w:t xml:space="preserve">The </w:t>
        </w:r>
        <w:r w:rsidRPr="00796872">
          <w:t xml:space="preserve">SS shall transmit an </w:t>
        </w:r>
        <w:proofErr w:type="spellStart"/>
        <w:r w:rsidRPr="0021458E">
          <w:rPr>
            <w:i/>
          </w:rPr>
          <w:t>RRCReconfiguration</w:t>
        </w:r>
        <w:proofErr w:type="spellEnd"/>
        <w:r>
          <w:t xml:space="preserve"> message to configure event A3 triggered measurement reporting on the </w:t>
        </w:r>
      </w:ins>
      <w:ins w:id="450" w:author="jing zhao" w:date="2021-08-04T12:06:00Z">
        <w:r w:rsidR="006F0AC5">
          <w:t>inter-band</w:t>
        </w:r>
      </w:ins>
      <w:ins w:id="451" w:author="jing zhao" w:date="2021-07-30T15:00:00Z">
        <w:r>
          <w:t xml:space="preserve"> inter-frequency carrier and periodical CSI reporting on Cell 1</w:t>
        </w:r>
        <w:r w:rsidRPr="00796872">
          <w:t>.</w:t>
        </w:r>
      </w:ins>
    </w:p>
    <w:p w14:paraId="5130417E" w14:textId="77777777" w:rsidR="00C867E3" w:rsidRPr="00796872" w:rsidRDefault="00C867E3" w:rsidP="00C867E3">
      <w:pPr>
        <w:pStyle w:val="B1"/>
        <w:rPr>
          <w:ins w:id="452" w:author="jing zhao" w:date="2021-07-30T15:00:00Z"/>
        </w:rPr>
      </w:pPr>
      <w:ins w:id="453" w:author="jing zhao" w:date="2021-07-30T15:00:00Z">
        <w:r>
          <w:t>5</w:t>
        </w:r>
        <w:r w:rsidRPr="00796872">
          <w:t>.</w:t>
        </w:r>
        <w:r w:rsidRPr="00796872">
          <w:tab/>
        </w:r>
        <w:r>
          <w:t xml:space="preserve">The </w:t>
        </w:r>
        <w:r w:rsidRPr="00796872">
          <w:t xml:space="preserve">UE shall transmit </w:t>
        </w:r>
        <w:r>
          <w:t xml:space="preserve">an </w:t>
        </w:r>
        <w:proofErr w:type="spellStart"/>
        <w:r w:rsidRPr="0021458E">
          <w:rPr>
            <w:i/>
          </w:rPr>
          <w:t>RRCReconfigurationComplete</w:t>
        </w:r>
        <w:proofErr w:type="spellEnd"/>
        <w:r w:rsidRPr="00796872">
          <w:t xml:space="preserve"> message.</w:t>
        </w:r>
      </w:ins>
    </w:p>
    <w:p w14:paraId="434D6281" w14:textId="0D3F47F7" w:rsidR="00C867E3" w:rsidRPr="00796872" w:rsidRDefault="00C867E3" w:rsidP="00C867E3">
      <w:pPr>
        <w:pStyle w:val="B1"/>
        <w:rPr>
          <w:ins w:id="454" w:author="jing zhao" w:date="2021-07-30T15:00:00Z"/>
        </w:rPr>
      </w:pPr>
      <w:ins w:id="455" w:author="jing zhao" w:date="2021-07-30T15:00:00Z">
        <w:r>
          <w:t>6</w:t>
        </w:r>
        <w:r w:rsidRPr="00796872">
          <w:t>.</w:t>
        </w:r>
        <w:r w:rsidRPr="00796872">
          <w:tab/>
          <w:t xml:space="preserve">When T1 expires, the SS shall switch the power setting from T1 to T2 as specified in Table </w:t>
        </w:r>
      </w:ins>
      <w:ins w:id="456" w:author="jing zhao" w:date="2021-08-04T12:08:00Z">
        <w:r w:rsidR="006F0AC5">
          <w:t>6.3.1.11</w:t>
        </w:r>
      </w:ins>
      <w:ins w:id="457" w:author="jing zhao" w:date="2021-07-30T15:00:00Z">
        <w:r>
          <w:t>.</w:t>
        </w:r>
        <w:r w:rsidRPr="00796872">
          <w:t>5-1</w:t>
        </w:r>
      </w:ins>
      <w:ins w:id="458" w:author="jing zhao" w:date="2021-08-04T15:18:00Z">
        <w:r w:rsidR="002264D7">
          <w:t xml:space="preserve"> and </w:t>
        </w:r>
      </w:ins>
      <w:ins w:id="459" w:author="jing zhao" w:date="2021-08-04T15:19:00Z">
        <w:r w:rsidR="002264D7" w:rsidRPr="00796872">
          <w:t>Table</w:t>
        </w:r>
        <w:r w:rsidR="002264D7">
          <w:t xml:space="preserve"> </w:t>
        </w:r>
      </w:ins>
      <w:ins w:id="460" w:author="jing zhao" w:date="2021-08-04T15:18:00Z">
        <w:r w:rsidR="002264D7">
          <w:t>6.3.1.11.</w:t>
        </w:r>
        <w:r w:rsidR="002264D7" w:rsidRPr="00796872">
          <w:t>5-</w:t>
        </w:r>
        <w:r w:rsidR="002264D7">
          <w:t>2</w:t>
        </w:r>
      </w:ins>
      <w:ins w:id="461" w:author="jing zhao" w:date="2021-07-30T15:00:00Z">
        <w:r w:rsidRPr="00796872">
          <w:t xml:space="preserve">. </w:t>
        </w:r>
      </w:ins>
    </w:p>
    <w:p w14:paraId="0AC8BFA4" w14:textId="77777777" w:rsidR="00C867E3" w:rsidRPr="00796872" w:rsidRDefault="00C867E3" w:rsidP="00C867E3">
      <w:pPr>
        <w:pStyle w:val="B1"/>
        <w:rPr>
          <w:ins w:id="462" w:author="jing zhao" w:date="2021-07-30T15:00:00Z"/>
        </w:rPr>
      </w:pPr>
      <w:ins w:id="463" w:author="jing zhao" w:date="2021-07-30T15:00:00Z">
        <w:r>
          <w:t>7</w:t>
        </w:r>
        <w:r w:rsidRPr="00796872">
          <w:t>.</w:t>
        </w:r>
        <w:r w:rsidRPr="00796872">
          <w:tab/>
          <w:t xml:space="preserve">UE shall transmit a </w:t>
        </w:r>
        <w:proofErr w:type="spellStart"/>
        <w:r w:rsidRPr="0021458E">
          <w:rPr>
            <w:i/>
          </w:rPr>
          <w:t>MeasurementReport</w:t>
        </w:r>
        <w:proofErr w:type="spellEnd"/>
        <w:r w:rsidRPr="00796872">
          <w:t xml:space="preserve"> message triggered by Event A3.</w:t>
        </w:r>
      </w:ins>
    </w:p>
    <w:p w14:paraId="526CA2B6" w14:textId="4F747A7D" w:rsidR="00C867E3" w:rsidRPr="00796872" w:rsidRDefault="00C867E3" w:rsidP="00C867E3">
      <w:pPr>
        <w:pStyle w:val="B1"/>
        <w:rPr>
          <w:ins w:id="464" w:author="jing zhao" w:date="2021-07-30T15:00:00Z"/>
        </w:rPr>
      </w:pPr>
      <w:ins w:id="465" w:author="jing zhao" w:date="2021-07-30T15:00:00Z">
        <w:r>
          <w:t>8</w:t>
        </w:r>
        <w:r w:rsidRPr="00796872">
          <w:t>.</w:t>
        </w:r>
        <w:r w:rsidRPr="00796872">
          <w:tab/>
          <w:t xml:space="preserve">SS shall transmit </w:t>
        </w:r>
        <w:r>
          <w:t>an</w:t>
        </w:r>
        <w:r w:rsidRPr="00796872">
          <w:t xml:space="preserve"> </w:t>
        </w:r>
        <w:proofErr w:type="spellStart"/>
        <w:r w:rsidRPr="0021458E">
          <w:rPr>
            <w:i/>
          </w:rPr>
          <w:t>RRCReconfiguration</w:t>
        </w:r>
        <w:proofErr w:type="spellEnd"/>
        <w:r w:rsidRPr="00796872">
          <w:t xml:space="preserve"> </w:t>
        </w:r>
        <w:r>
          <w:t>with</w:t>
        </w:r>
        <w:r w:rsidRPr="00551FCF">
          <w:t xml:space="preserve"> </w:t>
        </w:r>
        <w:proofErr w:type="spellStart"/>
        <w:r w:rsidRPr="00551FCF">
          <w:rPr>
            <w:i/>
          </w:rPr>
          <w:t>reconfigurationWithSync</w:t>
        </w:r>
        <w:proofErr w:type="spellEnd"/>
        <w:r>
          <w:rPr>
            <w:i/>
          </w:rPr>
          <w:t xml:space="preserve"> </w:t>
        </w:r>
        <w:r w:rsidRPr="0021750B">
          <w:t xml:space="preserve">message </w:t>
        </w:r>
        <w:r>
          <w:t>which reconfiguring DRB as a DAPS radio bearer</w:t>
        </w:r>
        <w:r w:rsidRPr="00796872">
          <w:t xml:space="preserve"> to the UE, at that instant the SS shall switch the power settings from T2 to T3 as specified in Table </w:t>
        </w:r>
      </w:ins>
      <w:ins w:id="466" w:author="jing zhao" w:date="2021-08-04T12:08:00Z">
        <w:r w:rsidR="006F0AC5">
          <w:rPr>
            <w:rFonts w:eastAsia="??"/>
          </w:rPr>
          <w:t>6.3.1.11</w:t>
        </w:r>
      </w:ins>
      <w:ins w:id="467" w:author="jing zhao" w:date="2021-07-30T15:00:00Z">
        <w:r w:rsidRPr="00796872">
          <w:rPr>
            <w:rFonts w:eastAsia="??"/>
          </w:rPr>
          <w:t>.5-1</w:t>
        </w:r>
      </w:ins>
      <w:ins w:id="468" w:author="jing zhao" w:date="2021-08-04T15:19:00Z">
        <w:r w:rsidR="002264D7">
          <w:rPr>
            <w:rFonts w:eastAsia="??"/>
          </w:rPr>
          <w:t xml:space="preserve"> and </w:t>
        </w:r>
        <w:r w:rsidR="002264D7" w:rsidRPr="00796872">
          <w:t xml:space="preserve">Table </w:t>
        </w:r>
        <w:r w:rsidR="002264D7">
          <w:rPr>
            <w:rFonts w:eastAsia="??"/>
          </w:rPr>
          <w:t>6.3.1.11</w:t>
        </w:r>
        <w:r w:rsidR="002264D7" w:rsidRPr="00796872">
          <w:rPr>
            <w:rFonts w:eastAsia="??"/>
          </w:rPr>
          <w:t>.5-</w:t>
        </w:r>
        <w:r w:rsidR="002264D7">
          <w:rPr>
            <w:rFonts w:eastAsia="??"/>
          </w:rPr>
          <w:t>2</w:t>
        </w:r>
      </w:ins>
      <w:ins w:id="469" w:author="jing zhao" w:date="2021-07-30T15:00:00Z">
        <w:r w:rsidRPr="00796872">
          <w:t>. T3 starts</w:t>
        </w:r>
        <w:r>
          <w:t xml:space="preserve"> and the SS stops </w:t>
        </w:r>
        <w:r>
          <w:rPr>
            <w:rFonts w:eastAsia="v4.2.0"/>
          </w:rPr>
          <w:t>scheduling the UE to perform DL reception on Cell 1</w:t>
        </w:r>
        <w:r w:rsidRPr="00796872">
          <w:t>.</w:t>
        </w:r>
      </w:ins>
    </w:p>
    <w:p w14:paraId="2CAAF96F" w14:textId="77777777" w:rsidR="00C867E3" w:rsidRDefault="00C867E3" w:rsidP="00C867E3">
      <w:pPr>
        <w:pStyle w:val="B1"/>
        <w:rPr>
          <w:ins w:id="470" w:author="jing zhao" w:date="2021-07-30T15:00:00Z"/>
        </w:rPr>
      </w:pPr>
      <w:ins w:id="471" w:author="jing zhao" w:date="2021-07-30T15:00:00Z">
        <w:r>
          <w:t>9</w:t>
        </w:r>
        <w:r w:rsidRPr="00796872">
          <w:t>.</w:t>
        </w:r>
        <w:r w:rsidRPr="00796872">
          <w:tab/>
          <w:t>If th</w:t>
        </w:r>
        <w:r>
          <w:t xml:space="preserve">e UE transmits PRACH preamble </w:t>
        </w:r>
        <w:r w:rsidRPr="00796872">
          <w:t xml:space="preserve">to Cell 2 </w:t>
        </w:r>
        <w:r>
          <w:t xml:space="preserve">within </w:t>
        </w:r>
        <w:r>
          <w:rPr>
            <w:bCs/>
          </w:rPr>
          <w:t>D</w:t>
        </w:r>
        <w:r>
          <w:rPr>
            <w:bCs/>
            <w:vertAlign w:val="subscript"/>
          </w:rPr>
          <w:t>handover1</w:t>
        </w:r>
        <w:r>
          <w:t xml:space="preserve"> from </w:t>
        </w:r>
        <w:r w:rsidRPr="00796872">
          <w:t>the beginning of time period T3 then the number of succes</w:t>
        </w:r>
        <w:r>
          <w:t xml:space="preserve">sful tests is increased by one, continue to step 10. </w:t>
        </w:r>
        <w:r w:rsidRPr="00796872">
          <w:t>Otherwise, the number of failure tests is increased by one</w:t>
        </w:r>
        <w:r>
          <w:t>, go to step 17. where:</w:t>
        </w:r>
      </w:ins>
    </w:p>
    <w:p w14:paraId="362FDE95" w14:textId="77777777" w:rsidR="00C867E3" w:rsidRPr="00796872" w:rsidRDefault="00C867E3" w:rsidP="00C867E3">
      <w:pPr>
        <w:pStyle w:val="B2"/>
        <w:rPr>
          <w:ins w:id="472" w:author="jing zhao" w:date="2021-07-30T15:00:00Z"/>
          <w:lang w:eastAsia="zh-CN"/>
        </w:rPr>
      </w:pPr>
      <w:ins w:id="473" w:author="jing zhao" w:date="2021-07-30T15:00:00Z">
        <w:r>
          <w:rPr>
            <w:rFonts w:hint="eastAsia"/>
            <w:lang w:eastAsia="zh-CN"/>
          </w:rPr>
          <w:t>-</w:t>
        </w:r>
        <w:r>
          <w:rPr>
            <w:lang w:eastAsia="zh-CN"/>
          </w:rPr>
          <w:tab/>
        </w:r>
        <w:r>
          <w:rPr>
            <w:bCs/>
          </w:rPr>
          <w:t>D</w:t>
        </w:r>
        <w:r>
          <w:rPr>
            <w:bCs/>
            <w:vertAlign w:val="subscript"/>
          </w:rPr>
          <w:t>handover1</w:t>
        </w:r>
        <w:r>
          <w:rPr>
            <w:lang w:eastAsia="zh-CN"/>
          </w:rPr>
          <w:t xml:space="preserve"> = </w:t>
        </w:r>
        <w:r>
          <w:t xml:space="preserve">72 </w:t>
        </w:r>
        <w:proofErr w:type="spellStart"/>
        <w:r>
          <w:t>ms</w:t>
        </w:r>
        <w:proofErr w:type="spellEnd"/>
        <w:r>
          <w:t>.</w:t>
        </w:r>
      </w:ins>
    </w:p>
    <w:p w14:paraId="657ACA00" w14:textId="77777777" w:rsidR="00C867E3" w:rsidRDefault="00C867E3" w:rsidP="00C867E3">
      <w:pPr>
        <w:pStyle w:val="B1"/>
        <w:rPr>
          <w:ins w:id="474" w:author="jing zhao" w:date="2021-07-30T15:00:00Z"/>
        </w:rPr>
      </w:pPr>
      <w:ins w:id="475" w:author="jing zhao" w:date="2021-07-30T15:00:00Z">
        <w:r>
          <w:t>10</w:t>
        </w:r>
        <w:r w:rsidRPr="00796872">
          <w:t>.</w:t>
        </w:r>
        <w:r w:rsidRPr="00796872">
          <w:tab/>
          <w:t>The UE transmit</w:t>
        </w:r>
        <w:r>
          <w:t>s</w:t>
        </w:r>
        <w:r w:rsidRPr="00796872">
          <w:t xml:space="preserve"> </w:t>
        </w:r>
        <w:r>
          <w:t xml:space="preserve">an </w:t>
        </w:r>
        <w:proofErr w:type="spellStart"/>
        <w:r w:rsidRPr="0021750B">
          <w:rPr>
            <w:i/>
          </w:rPr>
          <w:t>RRCReconfigurationComplete</w:t>
        </w:r>
        <w:proofErr w:type="spellEnd"/>
        <w:r>
          <w:t xml:space="preserve"> message on Cell 2.</w:t>
        </w:r>
      </w:ins>
    </w:p>
    <w:p w14:paraId="32A453F8" w14:textId="77777777" w:rsidR="00C867E3" w:rsidRDefault="00C867E3" w:rsidP="00C867E3">
      <w:pPr>
        <w:pStyle w:val="B1"/>
        <w:rPr>
          <w:ins w:id="476" w:author="jing zhao" w:date="2021-07-30T15:00:00Z"/>
        </w:rPr>
      </w:pPr>
      <w:ins w:id="477" w:author="jing zhao" w:date="2021-07-30T15:00:00Z">
        <w:r>
          <w:t>11.</w:t>
        </w:r>
        <w:r>
          <w:tab/>
          <w:t xml:space="preserve">Upon receiving </w:t>
        </w:r>
        <w:proofErr w:type="spellStart"/>
        <w:r w:rsidRPr="0021750B">
          <w:rPr>
            <w:i/>
          </w:rPr>
          <w:t>RRCReconfigurationComplete</w:t>
        </w:r>
        <w:proofErr w:type="spellEnd"/>
        <w:r>
          <w:t xml:space="preserve"> message sent by UE, the SS i</w:t>
        </w:r>
        <w:r w:rsidRPr="00667A70">
          <w:t>mmediately start</w:t>
        </w:r>
        <w:r>
          <w:t xml:space="preserve">s scheduling UE to perform DL reception in Cell 1 and Cell 2 in an alternative </w:t>
        </w:r>
        <w:proofErr w:type="gramStart"/>
        <w:r>
          <w:t>manner, and</w:t>
        </w:r>
        <w:proofErr w:type="gramEnd"/>
        <w:r>
          <w:t xml:space="preserve"> monitoring corresponding ACK/NACK feedbacks sent by the UE.</w:t>
        </w:r>
      </w:ins>
    </w:p>
    <w:p w14:paraId="65360F22" w14:textId="77777777" w:rsidR="00C867E3" w:rsidRDefault="00C867E3" w:rsidP="00C867E3">
      <w:pPr>
        <w:pStyle w:val="B1"/>
        <w:rPr>
          <w:ins w:id="478" w:author="jing zhao" w:date="2021-07-30T15:00:00Z"/>
        </w:rPr>
      </w:pPr>
      <w:ins w:id="479" w:author="jing zhao" w:date="2021-07-30T15:00:00Z">
        <w:r>
          <w:t>12.</w:t>
        </w:r>
        <w:r>
          <w:tab/>
          <w:t>Upon T3 expiring, the SS i</w:t>
        </w:r>
        <w:r w:rsidRPr="00667A70">
          <w:t>mmediately</w:t>
        </w:r>
        <w:r>
          <w:t xml:space="preserve"> </w:t>
        </w:r>
        <w:r w:rsidRPr="00796872">
          <w:t xml:space="preserve">transmit </w:t>
        </w:r>
        <w:r>
          <w:t>an</w:t>
        </w:r>
        <w:r w:rsidRPr="00796872">
          <w:t xml:space="preserve"> </w:t>
        </w:r>
        <w:proofErr w:type="spellStart"/>
        <w:r w:rsidRPr="0021458E">
          <w:rPr>
            <w:i/>
          </w:rPr>
          <w:t>RRCReconfiguration</w:t>
        </w:r>
        <w:proofErr w:type="spellEnd"/>
        <w:r w:rsidRPr="00796872">
          <w:t xml:space="preserve"> </w:t>
        </w:r>
        <w:r>
          <w:t xml:space="preserve">with </w:t>
        </w:r>
        <w:r w:rsidRPr="00435822">
          <w:rPr>
            <w:i/>
          </w:rPr>
          <w:t>daps-SourceRelease-r16</w:t>
        </w:r>
        <w:r>
          <w:t xml:space="preserve"> = </w:t>
        </w:r>
        <w:r w:rsidRPr="00435822">
          <w:rPr>
            <w:i/>
          </w:rPr>
          <w:t>true</w:t>
        </w:r>
        <w:r>
          <w:t xml:space="preserve"> on Cell 2 to the UE. T4 starts.</w:t>
        </w:r>
      </w:ins>
    </w:p>
    <w:p w14:paraId="65EF7479" w14:textId="77777777" w:rsidR="00C867E3" w:rsidRDefault="00C867E3" w:rsidP="00C867E3">
      <w:pPr>
        <w:pStyle w:val="B1"/>
        <w:rPr>
          <w:ins w:id="480" w:author="jing zhao" w:date="2021-07-30T15:00:00Z"/>
        </w:rPr>
      </w:pPr>
      <w:ins w:id="481" w:author="jing zhao" w:date="2021-07-30T15:00:00Z">
        <w:r>
          <w:t>13</w:t>
        </w:r>
        <w:r w:rsidRPr="00796872">
          <w:t>.</w:t>
        </w:r>
        <w:r w:rsidRPr="00796872">
          <w:tab/>
          <w:t>The UE transmit</w:t>
        </w:r>
        <w:r>
          <w:t>s</w:t>
        </w:r>
        <w:r w:rsidRPr="00796872">
          <w:t xml:space="preserve"> </w:t>
        </w:r>
        <w:r>
          <w:t xml:space="preserve">an </w:t>
        </w:r>
        <w:proofErr w:type="spellStart"/>
        <w:r w:rsidRPr="0021750B">
          <w:rPr>
            <w:i/>
          </w:rPr>
          <w:t>RRCReconfigurationComplete</w:t>
        </w:r>
        <w:proofErr w:type="spellEnd"/>
        <w:r>
          <w:t xml:space="preserve"> message on Cell 2.</w:t>
        </w:r>
      </w:ins>
    </w:p>
    <w:p w14:paraId="2E544017" w14:textId="77777777" w:rsidR="00C867E3" w:rsidRDefault="00C867E3" w:rsidP="00C867E3">
      <w:pPr>
        <w:pStyle w:val="B1"/>
        <w:rPr>
          <w:ins w:id="482" w:author="jing zhao" w:date="2021-07-30T15:00:00Z"/>
          <w:lang w:eastAsia="zh-CN"/>
        </w:rPr>
      </w:pPr>
      <w:ins w:id="483" w:author="jing zhao" w:date="2021-07-30T15:00:00Z">
        <w:r>
          <w:rPr>
            <w:rFonts w:hint="eastAsia"/>
            <w:lang w:eastAsia="zh-CN"/>
          </w:rPr>
          <w:t>1</w:t>
        </w:r>
        <w:r>
          <w:rPr>
            <w:lang w:eastAsia="zh-CN"/>
          </w:rPr>
          <w:t>4.</w:t>
        </w:r>
        <w:r>
          <w:rPr>
            <w:lang w:eastAsia="zh-CN"/>
          </w:rPr>
          <w:tab/>
          <w:t>When</w:t>
        </w:r>
        <w:r>
          <w:t xml:space="preserve"> T4 expires, </w:t>
        </w:r>
        <w:r>
          <w:rPr>
            <w:lang w:eastAsia="zh-CN"/>
          </w:rPr>
          <w:t>T5 starts.</w:t>
        </w:r>
      </w:ins>
    </w:p>
    <w:p w14:paraId="712B8F0A" w14:textId="77777777" w:rsidR="00C867E3" w:rsidRDefault="00C867E3" w:rsidP="00C867E3">
      <w:pPr>
        <w:pStyle w:val="B1"/>
        <w:rPr>
          <w:ins w:id="484" w:author="jing zhao" w:date="2021-07-30T15:00:00Z"/>
        </w:rPr>
      </w:pPr>
      <w:ins w:id="485" w:author="jing zhao" w:date="2021-07-30T15:00:00Z">
        <w:r>
          <w:t>15.</w:t>
        </w:r>
        <w:r>
          <w:tab/>
        </w:r>
        <w:r w:rsidRPr="00796872">
          <w:t xml:space="preserve">If </w:t>
        </w:r>
      </w:ins>
    </w:p>
    <w:p w14:paraId="2F1B66EC" w14:textId="77777777" w:rsidR="00C867E3" w:rsidRDefault="00C867E3" w:rsidP="00C867E3">
      <w:pPr>
        <w:pStyle w:val="B2"/>
        <w:numPr>
          <w:ilvl w:val="0"/>
          <w:numId w:val="2"/>
        </w:numPr>
        <w:rPr>
          <w:ins w:id="486" w:author="jing zhao" w:date="2021-07-30T15:00:00Z"/>
        </w:rPr>
      </w:pPr>
      <w:ins w:id="487" w:author="jing zhao" w:date="2021-07-30T15:00:00Z">
        <w:r>
          <w:t>T</w:t>
        </w:r>
        <w:r w:rsidRPr="00796872">
          <w:t>h</w:t>
        </w:r>
        <w:r>
          <w:t>e UE can r</w:t>
        </w:r>
        <w:r w:rsidRPr="00FE0442">
          <w:t xml:space="preserve">eport ACK/NACK </w:t>
        </w:r>
        <w:r>
          <w:t>from</w:t>
        </w:r>
        <w:r w:rsidRPr="00FE0442">
          <w:t xml:space="preserve"> </w:t>
        </w:r>
        <w:r>
          <w:t>the first DL reception scheduled on Cell 2 after the beginning of time period T5</w:t>
        </w:r>
        <w:r>
          <w:rPr>
            <w:rFonts w:hint="eastAsia"/>
            <w:lang w:eastAsia="zh-CN"/>
          </w:rPr>
          <w:t>,</w:t>
        </w:r>
      </w:ins>
    </w:p>
    <w:p w14:paraId="494841FA" w14:textId="77777777" w:rsidR="00C867E3" w:rsidRDefault="00C867E3" w:rsidP="00C867E3">
      <w:pPr>
        <w:pStyle w:val="B1"/>
        <w:ind w:hanging="1"/>
        <w:rPr>
          <w:ins w:id="488" w:author="jing zhao" w:date="2021-07-30T15:00:00Z"/>
          <w:lang w:eastAsia="zh-CN"/>
        </w:rPr>
      </w:pPr>
      <w:ins w:id="489" w:author="jing zhao" w:date="2021-07-30T15:00:00Z">
        <w:r>
          <w:rPr>
            <w:rFonts w:hint="eastAsia"/>
            <w:lang w:eastAsia="zh-CN"/>
          </w:rPr>
          <w:lastRenderedPageBreak/>
          <w:t>a</w:t>
        </w:r>
        <w:r>
          <w:rPr>
            <w:lang w:eastAsia="zh-CN"/>
          </w:rPr>
          <w:t>nd</w:t>
        </w:r>
      </w:ins>
    </w:p>
    <w:p w14:paraId="7417F047" w14:textId="77777777" w:rsidR="00C867E3" w:rsidRDefault="00C867E3" w:rsidP="00C867E3">
      <w:pPr>
        <w:pStyle w:val="B2"/>
        <w:numPr>
          <w:ilvl w:val="0"/>
          <w:numId w:val="2"/>
        </w:numPr>
        <w:rPr>
          <w:ins w:id="490" w:author="jing zhao" w:date="2021-07-30T15:00:00Z"/>
        </w:rPr>
      </w:pPr>
      <w:ins w:id="491" w:author="jing zhao" w:date="2021-07-30T15:00:00Z">
        <w:r>
          <w:t>The UE doesn't send periodical CSI report during entire time period T5.</w:t>
        </w:r>
      </w:ins>
    </w:p>
    <w:p w14:paraId="5569D98A" w14:textId="77777777" w:rsidR="00C867E3" w:rsidRDefault="00C867E3" w:rsidP="00C867E3">
      <w:pPr>
        <w:pStyle w:val="B1"/>
        <w:ind w:hanging="1"/>
        <w:rPr>
          <w:ins w:id="492" w:author="jing zhao" w:date="2021-07-30T15:00:00Z"/>
        </w:rPr>
      </w:pPr>
      <w:ins w:id="493" w:author="jing zhao" w:date="2021-07-30T15:00:00Z">
        <w:r w:rsidRPr="00796872">
          <w:t>then the number of succes</w:t>
        </w:r>
        <w:r>
          <w:t xml:space="preserve">sful tests is increased by one. Otherwise, </w:t>
        </w:r>
        <w:r w:rsidRPr="00796872">
          <w:t>the number of failure tests is increased by one</w:t>
        </w:r>
        <w:r>
          <w:t>.</w:t>
        </w:r>
      </w:ins>
    </w:p>
    <w:p w14:paraId="58CB65D0" w14:textId="77777777" w:rsidR="00C867E3" w:rsidRPr="00796872" w:rsidRDefault="00C867E3" w:rsidP="00C867E3">
      <w:pPr>
        <w:pStyle w:val="B1"/>
        <w:rPr>
          <w:ins w:id="494" w:author="jing zhao" w:date="2021-07-30T15:00:00Z"/>
        </w:rPr>
      </w:pPr>
      <w:ins w:id="495" w:author="jing zhao" w:date="2021-07-30T15:00:00Z">
        <w:r>
          <w:rPr>
            <w:rFonts w:eastAsia="v4.2.0"/>
          </w:rPr>
          <w:t>16.</w:t>
        </w:r>
        <w:r>
          <w:rPr>
            <w:rFonts w:eastAsia="v4.2.0"/>
          </w:rPr>
          <w:tab/>
          <w:t xml:space="preserve">After T5 expires, the SS sends </w:t>
        </w:r>
        <w:r>
          <w:t>an</w:t>
        </w:r>
        <w:r w:rsidRPr="00796872">
          <w:t xml:space="preserve"> </w:t>
        </w:r>
        <w:proofErr w:type="spellStart"/>
        <w:r w:rsidRPr="0021458E">
          <w:rPr>
            <w:i/>
          </w:rPr>
          <w:t>RRCReconfiguration</w:t>
        </w:r>
        <w:proofErr w:type="spellEnd"/>
        <w:r w:rsidRPr="00796872">
          <w:t xml:space="preserve"> </w:t>
        </w:r>
        <w:r>
          <w:t>with</w:t>
        </w:r>
        <w:r w:rsidRPr="00551FCF">
          <w:t xml:space="preserve"> </w:t>
        </w:r>
        <w:proofErr w:type="spellStart"/>
        <w:r w:rsidRPr="00551FCF">
          <w:rPr>
            <w:i/>
          </w:rPr>
          <w:t>reconfigurationWithSync</w:t>
        </w:r>
        <w:proofErr w:type="spellEnd"/>
        <w:r>
          <w:rPr>
            <w:rFonts w:eastAsia="v4.2.0"/>
          </w:rPr>
          <w:t xml:space="preserve"> to cause UE handover back to Cell 1</w:t>
        </w:r>
        <w:r w:rsidRPr="00796872">
          <w:t>.</w:t>
        </w:r>
      </w:ins>
    </w:p>
    <w:p w14:paraId="0E0DBEDF" w14:textId="77777777" w:rsidR="00C867E3" w:rsidRPr="00796872" w:rsidRDefault="00C867E3" w:rsidP="00C867E3">
      <w:pPr>
        <w:pStyle w:val="B1"/>
        <w:rPr>
          <w:ins w:id="496" w:author="jing zhao" w:date="2021-07-30T15:00:00Z"/>
        </w:rPr>
      </w:pPr>
      <w:ins w:id="497" w:author="jing zhao" w:date="2021-07-30T15:00:00Z">
        <w:r w:rsidRPr="00796872">
          <w:t>1</w:t>
        </w:r>
        <w:r>
          <w:t>7</w:t>
        </w:r>
        <w:r w:rsidRPr="00796872">
          <w:t>.</w:t>
        </w:r>
        <w:r w:rsidRPr="00796872">
          <w:tab/>
        </w:r>
        <w:r>
          <w:t xml:space="preserve">If UE is </w:t>
        </w:r>
        <w:proofErr w:type="gramStart"/>
        <w:r>
          <w:t>not  in</w:t>
        </w:r>
        <w:proofErr w:type="gramEnd"/>
        <w:r>
          <w:t xml:space="preserve"> s</w:t>
        </w:r>
        <w:r w:rsidRPr="00796872">
          <w:t xml:space="preserve">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r>
          <w:t xml:space="preserve"> on Cell 1, </w:t>
        </w:r>
        <w:r w:rsidRPr="00796872">
          <w:t xml:space="preserve">switch off </w:t>
        </w:r>
        <w:r>
          <w:t xml:space="preserve">and on </w:t>
        </w:r>
        <w:r w:rsidRPr="00796872">
          <w:t xml:space="preserve">the UE. Then 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w:t>
        </w:r>
        <w:r>
          <w:t xml:space="preserve"> on Cell 1.</w:t>
        </w:r>
        <w:r w:rsidRPr="00D02AAA">
          <w:t xml:space="preserve"> </w:t>
        </w:r>
        <w:r w:rsidRPr="00796872">
          <w:t>Cell 1 is the active cell.</w:t>
        </w:r>
      </w:ins>
    </w:p>
    <w:p w14:paraId="4060307A" w14:textId="77777777" w:rsidR="00C867E3" w:rsidRPr="00796872" w:rsidRDefault="00C867E3" w:rsidP="00C867E3">
      <w:pPr>
        <w:pStyle w:val="B1"/>
        <w:rPr>
          <w:ins w:id="498" w:author="jing zhao" w:date="2021-07-30T15:00:00Z"/>
        </w:rPr>
      </w:pPr>
      <w:ins w:id="499" w:author="jing zhao" w:date="2021-07-30T15:00:00Z">
        <w:r w:rsidRPr="00796872">
          <w:t>1</w:t>
        </w:r>
        <w:r>
          <w:t>8</w:t>
        </w:r>
        <w:r w:rsidRPr="00796872">
          <w:t>.</w:t>
        </w:r>
        <w:r w:rsidRPr="00796872">
          <w:tab/>
          <w:t xml:space="preserve">Repeat steps </w:t>
        </w:r>
        <w:r>
          <w:t>2</w:t>
        </w:r>
        <w:r w:rsidRPr="00796872">
          <w:t>-</w:t>
        </w:r>
        <w:r>
          <w:t>17</w:t>
        </w:r>
        <w:r w:rsidRPr="00796872">
          <w:t xml:space="preserve"> until the confidence level according to </w:t>
        </w:r>
        <w:r w:rsidRPr="00796872">
          <w:rPr>
            <w:rFonts w:eastAsia="v4.2.0"/>
          </w:rPr>
          <w:t>Tables G.2.3-1 in Annex G clause G.2 is achieved</w:t>
        </w:r>
        <w:r w:rsidRPr="00796872">
          <w:rPr>
            <w:rFonts w:eastAsia="??"/>
          </w:rPr>
          <w:t>.</w:t>
        </w:r>
      </w:ins>
    </w:p>
    <w:p w14:paraId="45308C64" w14:textId="4D2542AE" w:rsidR="00C867E3" w:rsidRPr="00796872" w:rsidRDefault="006F0AC5" w:rsidP="00C867E3">
      <w:pPr>
        <w:pStyle w:val="H6"/>
        <w:rPr>
          <w:ins w:id="500" w:author="jing zhao" w:date="2021-07-30T15:00:00Z"/>
        </w:rPr>
      </w:pPr>
      <w:ins w:id="501" w:author="jing zhao" w:date="2021-08-04T12:08:00Z">
        <w:r>
          <w:t>6.3.1.11</w:t>
        </w:r>
      </w:ins>
      <w:ins w:id="502" w:author="jing zhao" w:date="2021-07-30T15:00:00Z">
        <w:r w:rsidR="00C867E3" w:rsidRPr="00796872">
          <w:t>.4.3</w:t>
        </w:r>
        <w:r w:rsidR="00C867E3" w:rsidRPr="00796872">
          <w:tab/>
          <w:t>Message contents</w:t>
        </w:r>
      </w:ins>
    </w:p>
    <w:p w14:paraId="7286AA86" w14:textId="77777777" w:rsidR="00C867E3" w:rsidRPr="00796872" w:rsidRDefault="00C867E3" w:rsidP="00C867E3">
      <w:pPr>
        <w:rPr>
          <w:ins w:id="503" w:author="jing zhao" w:date="2021-07-30T15:00:00Z"/>
          <w:lang w:eastAsia="zh-CN"/>
        </w:rPr>
      </w:pPr>
      <w:ins w:id="504" w:author="jing zhao" w:date="2021-07-30T15:00:00Z">
        <w:r>
          <w:rPr>
            <w:rFonts w:hint="eastAsia"/>
            <w:lang w:eastAsia="zh-CN"/>
          </w:rPr>
          <w:t>F</w:t>
        </w:r>
        <w:r>
          <w:rPr>
            <w:lang w:eastAsia="zh-CN"/>
          </w:rPr>
          <w:t>FS</w:t>
        </w:r>
      </w:ins>
    </w:p>
    <w:p w14:paraId="3348BA7C" w14:textId="11672EE1" w:rsidR="00C867E3" w:rsidRPr="00796872" w:rsidRDefault="006F0AC5" w:rsidP="00C867E3">
      <w:pPr>
        <w:pStyle w:val="H6"/>
        <w:rPr>
          <w:ins w:id="505" w:author="jing zhao" w:date="2021-07-30T15:00:00Z"/>
        </w:rPr>
      </w:pPr>
      <w:ins w:id="506" w:author="jing zhao" w:date="2021-08-04T12:08:00Z">
        <w:r>
          <w:t>6.3.1.11</w:t>
        </w:r>
      </w:ins>
      <w:ins w:id="507" w:author="jing zhao" w:date="2021-07-30T15:00:00Z">
        <w:r w:rsidR="00C867E3" w:rsidRPr="00796872">
          <w:t>.5</w:t>
        </w:r>
        <w:r w:rsidR="00C867E3" w:rsidRPr="00796872">
          <w:tab/>
          <w:t>Test requirements</w:t>
        </w:r>
      </w:ins>
    </w:p>
    <w:p w14:paraId="0826FECB" w14:textId="0D2702B4" w:rsidR="00C867E3" w:rsidRPr="00796872" w:rsidRDefault="00C867E3" w:rsidP="00C867E3">
      <w:pPr>
        <w:rPr>
          <w:ins w:id="508" w:author="jing zhao" w:date="2021-07-30T15:00:00Z"/>
          <w:lang w:eastAsia="sv-SE"/>
        </w:rPr>
      </w:pPr>
      <w:ins w:id="509" w:author="jing zhao" w:date="2021-07-30T15:00:00Z">
        <w:r w:rsidRPr="00796872">
          <w:rPr>
            <w:lang w:eastAsia="sv-SE"/>
          </w:rPr>
          <w:t xml:space="preserve">Table </w:t>
        </w:r>
      </w:ins>
      <w:ins w:id="510" w:author="jing zhao" w:date="2021-08-04T12:08:00Z">
        <w:r w:rsidR="006F0AC5">
          <w:rPr>
            <w:lang w:eastAsia="sv-SE"/>
          </w:rPr>
          <w:t>6.3.1.11</w:t>
        </w:r>
      </w:ins>
      <w:ins w:id="511" w:author="jing zhao" w:date="2021-07-30T15:00:00Z">
        <w:r w:rsidRPr="00796872">
          <w:rPr>
            <w:lang w:eastAsia="sv-SE"/>
          </w:rPr>
          <w:t>.5-1</w:t>
        </w:r>
      </w:ins>
      <w:ins w:id="512" w:author="jing zhao" w:date="2021-08-04T15:17:00Z">
        <w:r w:rsidR="00775084">
          <w:rPr>
            <w:lang w:eastAsia="zh-CN"/>
          </w:rPr>
          <w:t>,</w:t>
        </w:r>
        <w:r w:rsidR="00775084" w:rsidRPr="00775084">
          <w:rPr>
            <w:lang w:eastAsia="sv-SE"/>
          </w:rPr>
          <w:t xml:space="preserve"> </w:t>
        </w:r>
        <w:r w:rsidR="00775084" w:rsidRPr="00796872">
          <w:rPr>
            <w:lang w:eastAsia="sv-SE"/>
          </w:rPr>
          <w:t xml:space="preserve">Table </w:t>
        </w:r>
        <w:r w:rsidR="00775084">
          <w:rPr>
            <w:lang w:eastAsia="sv-SE"/>
          </w:rPr>
          <w:t>6.3.1.11</w:t>
        </w:r>
        <w:r w:rsidR="00775084" w:rsidRPr="00796872">
          <w:rPr>
            <w:lang w:eastAsia="sv-SE"/>
          </w:rPr>
          <w:t>.5-</w:t>
        </w:r>
        <w:r w:rsidR="00775084">
          <w:rPr>
            <w:lang w:eastAsia="sv-SE"/>
          </w:rPr>
          <w:t xml:space="preserve">2 </w:t>
        </w:r>
      </w:ins>
      <w:ins w:id="513" w:author="jing zhao" w:date="2021-07-30T15:00:00Z">
        <w:r w:rsidRPr="00796872">
          <w:rPr>
            <w:lang w:eastAsia="sv-SE"/>
          </w:rPr>
          <w:t>defines the primary level settings including test tolerances for all tests.</w:t>
        </w:r>
      </w:ins>
    </w:p>
    <w:p w14:paraId="5B0959C2" w14:textId="204629AE" w:rsidR="00C867E3" w:rsidRPr="00796872" w:rsidRDefault="00C867E3" w:rsidP="00C867E3">
      <w:pPr>
        <w:pStyle w:val="TH"/>
        <w:rPr>
          <w:ins w:id="514" w:author="jing zhao" w:date="2021-07-30T15:00:00Z"/>
        </w:rPr>
      </w:pPr>
      <w:ins w:id="515" w:author="jing zhao" w:date="2021-07-30T15:00:00Z">
        <w:r w:rsidRPr="00796872">
          <w:t xml:space="preserve">Table </w:t>
        </w:r>
      </w:ins>
      <w:ins w:id="516" w:author="jing zhao" w:date="2021-08-04T12:08:00Z">
        <w:r w:rsidR="006F0AC5">
          <w:rPr>
            <w:snapToGrid w:val="0"/>
          </w:rPr>
          <w:t>6.3.1.11</w:t>
        </w:r>
      </w:ins>
      <w:ins w:id="517" w:author="jing zhao" w:date="2021-07-30T15:00:00Z">
        <w:r w:rsidRPr="00796872">
          <w:rPr>
            <w:snapToGrid w:val="0"/>
          </w:rPr>
          <w:t>.5-1</w:t>
        </w:r>
        <w:r w:rsidRPr="00796872">
          <w:t xml:space="preserve">: Cell specific test parameters for </w:t>
        </w:r>
        <w:r w:rsidRPr="00BD4181">
          <w:t xml:space="preserve">NR SA FR1 </w:t>
        </w:r>
      </w:ins>
      <w:ins w:id="518" w:author="jing zhao" w:date="2021-08-04T12:06:00Z">
        <w:r w:rsidR="006F0AC5">
          <w:rPr>
            <w:noProof/>
            <w:lang w:val="en-US"/>
          </w:rPr>
          <w:t>Inter-band</w:t>
        </w:r>
      </w:ins>
      <w:ins w:id="519" w:author="jing zhao" w:date="2021-07-30T15:00:00Z">
        <w:r w:rsidRPr="001C0E1B">
          <w:rPr>
            <w:noProof/>
            <w:lang w:val="en-US"/>
          </w:rPr>
          <w:t xml:space="preserve"> inter-</w:t>
        </w:r>
        <w:proofErr w:type="gramStart"/>
        <w:r w:rsidRPr="001C0E1B">
          <w:rPr>
            <w:noProof/>
            <w:lang w:val="en-US"/>
          </w:rPr>
          <w:t>frequency</w:t>
        </w:r>
      </w:ins>
      <w:r w:rsidRPr="00BD4181">
        <w:t xml:space="preserve"> </w:t>
      </w:r>
      <w:r>
        <w:t xml:space="preserve"> </w:t>
      </w:r>
      <w:ins w:id="520" w:author="jing zhao" w:date="2021-08-04T12:07:00Z">
        <w:r w:rsidR="006F0AC5">
          <w:t>synchronous</w:t>
        </w:r>
      </w:ins>
      <w:proofErr w:type="gramEnd"/>
      <w:ins w:id="521" w:author="jing zhao" w:date="2021-07-30T15:00:00Z">
        <w:r w:rsidRPr="00BD4181">
          <w:t xml:space="preserve"> DAPS handover</w:t>
        </w:r>
      </w:ins>
      <w:ins w:id="522" w:author="jing zhao" w:date="2021-08-04T15:05:00Z">
        <w:r w:rsidR="00775084">
          <w:t>( Cell 1)</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775084" w:rsidRPr="004E396D" w14:paraId="2E39921D" w14:textId="77777777" w:rsidTr="00435BD9">
        <w:trPr>
          <w:trHeight w:val="187"/>
          <w:jc w:val="center"/>
          <w:ins w:id="523" w:author="jing zhao" w:date="2021-08-04T15:07: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D24AF34" w14:textId="77777777" w:rsidR="00775084" w:rsidRPr="004E396D" w:rsidRDefault="00775084" w:rsidP="00435BD9">
            <w:pPr>
              <w:keepLines/>
              <w:spacing w:after="0"/>
              <w:jc w:val="center"/>
              <w:rPr>
                <w:ins w:id="524" w:author="jing zhao" w:date="2021-08-04T15:07:00Z"/>
                <w:rFonts w:ascii="Arial" w:hAnsi="Arial" w:cs="Arial"/>
                <w:b/>
                <w:sz w:val="18"/>
                <w:lang w:val="en-US"/>
              </w:rPr>
            </w:pPr>
            <w:ins w:id="525" w:author="jing zhao" w:date="2021-08-04T15:07:00Z">
              <w:r w:rsidRPr="004E396D">
                <w:rPr>
                  <w:rFonts w:ascii="Arial" w:hAnsi="Arial" w:cs="Arial"/>
                  <w:b/>
                  <w:sz w:val="18"/>
                  <w:lang w:val="en-US"/>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362285F" w14:textId="77777777" w:rsidR="00775084" w:rsidRPr="004E396D" w:rsidRDefault="00775084" w:rsidP="00435BD9">
            <w:pPr>
              <w:keepLines/>
              <w:spacing w:after="0"/>
              <w:jc w:val="center"/>
              <w:rPr>
                <w:ins w:id="526" w:author="jing zhao" w:date="2021-08-04T15:07:00Z"/>
                <w:rFonts w:ascii="Arial" w:hAnsi="Arial" w:cs="Arial"/>
                <w:b/>
                <w:sz w:val="18"/>
                <w:lang w:val="en-US"/>
              </w:rPr>
            </w:pPr>
            <w:ins w:id="527" w:author="jing zhao" w:date="2021-08-04T15:07:00Z">
              <w:r w:rsidRPr="004E396D">
                <w:rPr>
                  <w:rFonts w:ascii="Arial" w:hAnsi="Arial" w:cs="Arial"/>
                  <w:b/>
                  <w:sz w:val="18"/>
                  <w:lang w:val="en-US"/>
                </w:rPr>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27B38D1E" w14:textId="77777777" w:rsidR="00775084" w:rsidRPr="004E396D" w:rsidRDefault="00775084" w:rsidP="00435BD9">
            <w:pPr>
              <w:keepLines/>
              <w:spacing w:after="0"/>
              <w:jc w:val="center"/>
              <w:rPr>
                <w:ins w:id="528" w:author="jing zhao" w:date="2021-08-04T15:07:00Z"/>
                <w:rFonts w:ascii="Arial" w:hAnsi="Arial" w:cs="Arial"/>
                <w:b/>
                <w:sz w:val="18"/>
                <w:lang w:val="en-US"/>
              </w:rPr>
            </w:pPr>
            <w:ins w:id="529" w:author="jing zhao" w:date="2021-08-04T15:07:00Z">
              <w:r w:rsidRPr="004E396D">
                <w:rPr>
                  <w:rFonts w:ascii="Arial" w:hAnsi="Arial" w:cs="Arial"/>
                  <w:b/>
                  <w:sz w:val="18"/>
                  <w:lang w:val="en-US"/>
                </w:rPr>
                <w:t>Cell 1</w:t>
              </w:r>
            </w:ins>
          </w:p>
        </w:tc>
      </w:tr>
      <w:tr w:rsidR="00775084" w:rsidRPr="004E396D" w14:paraId="19CF50FC" w14:textId="77777777" w:rsidTr="00435BD9">
        <w:trPr>
          <w:trHeight w:val="187"/>
          <w:jc w:val="center"/>
          <w:ins w:id="530" w:author="jing zhao" w:date="2021-08-04T15:07: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1A730AF" w14:textId="77777777" w:rsidR="00775084" w:rsidRPr="004E396D" w:rsidRDefault="00775084" w:rsidP="00435BD9">
            <w:pPr>
              <w:spacing w:after="0"/>
              <w:rPr>
                <w:ins w:id="531" w:author="jing zhao" w:date="2021-08-04T15:07:00Z"/>
                <w:rFonts w:ascii="Arial" w:eastAsia="Calibri" w:hAnsi="Arial" w:cs="Arial"/>
                <w:b/>
                <w:sz w:val="18"/>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60394B9" w14:textId="77777777" w:rsidR="00775084" w:rsidRPr="004E396D" w:rsidRDefault="00775084" w:rsidP="00435BD9">
            <w:pPr>
              <w:spacing w:after="0"/>
              <w:rPr>
                <w:ins w:id="532" w:author="jing zhao" w:date="2021-08-04T15:07:00Z"/>
                <w:rFonts w:ascii="Arial" w:eastAsia="Calibri" w:hAnsi="Arial" w:cs="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26D4D75" w14:textId="77777777" w:rsidR="00775084" w:rsidRPr="004E396D" w:rsidRDefault="00775084" w:rsidP="00435BD9">
            <w:pPr>
              <w:keepLines/>
              <w:spacing w:after="0"/>
              <w:jc w:val="center"/>
              <w:rPr>
                <w:ins w:id="533" w:author="jing zhao" w:date="2021-08-04T15:07:00Z"/>
                <w:rFonts w:ascii="Arial" w:hAnsi="Arial" w:cs="Arial"/>
                <w:b/>
                <w:sz w:val="18"/>
                <w:lang w:val="en-US"/>
              </w:rPr>
            </w:pPr>
            <w:ins w:id="534" w:author="jing zhao" w:date="2021-08-04T15:07:00Z">
              <w:r w:rsidRPr="004E396D">
                <w:rPr>
                  <w:rFonts w:ascii="Arial" w:hAnsi="Arial" w:cs="Arial"/>
                  <w:b/>
                  <w:sz w:val="18"/>
                  <w:lang w:val="en-US"/>
                </w:rPr>
                <w:t>T1</w:t>
              </w:r>
            </w:ins>
          </w:p>
        </w:tc>
        <w:tc>
          <w:tcPr>
            <w:tcW w:w="931" w:type="dxa"/>
            <w:tcBorders>
              <w:top w:val="single" w:sz="4" w:space="0" w:color="auto"/>
              <w:left w:val="single" w:sz="4" w:space="0" w:color="auto"/>
              <w:bottom w:val="single" w:sz="4" w:space="0" w:color="auto"/>
              <w:right w:val="single" w:sz="4" w:space="0" w:color="auto"/>
            </w:tcBorders>
            <w:vAlign w:val="center"/>
          </w:tcPr>
          <w:p w14:paraId="76414995" w14:textId="77777777" w:rsidR="00775084" w:rsidRPr="004E396D" w:rsidRDefault="00775084" w:rsidP="00435BD9">
            <w:pPr>
              <w:keepLines/>
              <w:spacing w:after="0"/>
              <w:jc w:val="center"/>
              <w:rPr>
                <w:ins w:id="535" w:author="jing zhao" w:date="2021-08-04T15:07:00Z"/>
                <w:rFonts w:ascii="Arial" w:hAnsi="Arial" w:cs="Arial"/>
                <w:b/>
                <w:sz w:val="18"/>
                <w:lang w:val="en-US"/>
              </w:rPr>
            </w:pPr>
            <w:ins w:id="536" w:author="jing zhao" w:date="2021-08-04T15:07:00Z">
              <w:r w:rsidRPr="004E396D">
                <w:rPr>
                  <w:rFonts w:ascii="Arial" w:hAnsi="Arial" w:cs="Arial"/>
                  <w:b/>
                  <w:sz w:val="18"/>
                  <w:lang w:val="en-US"/>
                </w:rPr>
                <w:t>T2</w:t>
              </w:r>
            </w:ins>
          </w:p>
        </w:tc>
        <w:tc>
          <w:tcPr>
            <w:tcW w:w="931" w:type="dxa"/>
            <w:tcBorders>
              <w:top w:val="single" w:sz="4" w:space="0" w:color="auto"/>
              <w:left w:val="single" w:sz="4" w:space="0" w:color="auto"/>
              <w:bottom w:val="single" w:sz="4" w:space="0" w:color="auto"/>
              <w:right w:val="single" w:sz="4" w:space="0" w:color="auto"/>
            </w:tcBorders>
            <w:vAlign w:val="center"/>
          </w:tcPr>
          <w:p w14:paraId="41B0CF4B" w14:textId="77777777" w:rsidR="00775084" w:rsidRPr="004E396D" w:rsidRDefault="00775084" w:rsidP="00435BD9">
            <w:pPr>
              <w:keepLines/>
              <w:spacing w:after="0"/>
              <w:jc w:val="center"/>
              <w:rPr>
                <w:ins w:id="537" w:author="jing zhao" w:date="2021-08-04T15:07:00Z"/>
                <w:rFonts w:ascii="Arial" w:hAnsi="Arial" w:cs="Arial"/>
                <w:b/>
                <w:sz w:val="18"/>
                <w:lang w:val="en-US"/>
              </w:rPr>
            </w:pPr>
            <w:ins w:id="538" w:author="jing zhao" w:date="2021-08-04T15:07:00Z">
              <w:r w:rsidRPr="004E396D">
                <w:rPr>
                  <w:rFonts w:ascii="Arial" w:hAnsi="Arial" w:cs="Arial"/>
                  <w:b/>
                  <w:sz w:val="18"/>
                  <w:lang w:val="en-US"/>
                </w:rPr>
                <w:t>T</w:t>
              </w:r>
              <w:r>
                <w:rPr>
                  <w:rFonts w:ascii="Arial" w:hAnsi="Arial" w:cs="Arial"/>
                  <w:b/>
                  <w:sz w:val="18"/>
                  <w:lang w:val="en-US"/>
                </w:rPr>
                <w:t>3</w:t>
              </w:r>
            </w:ins>
          </w:p>
        </w:tc>
        <w:tc>
          <w:tcPr>
            <w:tcW w:w="931" w:type="dxa"/>
            <w:tcBorders>
              <w:top w:val="single" w:sz="4" w:space="0" w:color="auto"/>
              <w:left w:val="single" w:sz="4" w:space="0" w:color="auto"/>
              <w:bottom w:val="single" w:sz="4" w:space="0" w:color="auto"/>
              <w:right w:val="single" w:sz="4" w:space="0" w:color="auto"/>
            </w:tcBorders>
            <w:vAlign w:val="center"/>
          </w:tcPr>
          <w:p w14:paraId="370D34F5" w14:textId="77777777" w:rsidR="00775084" w:rsidRPr="004E396D" w:rsidRDefault="00775084" w:rsidP="00435BD9">
            <w:pPr>
              <w:keepLines/>
              <w:spacing w:after="0"/>
              <w:jc w:val="center"/>
              <w:rPr>
                <w:ins w:id="539" w:author="jing zhao" w:date="2021-08-04T15:07:00Z"/>
                <w:rFonts w:ascii="Arial" w:hAnsi="Arial" w:cs="Arial"/>
                <w:b/>
                <w:sz w:val="18"/>
                <w:lang w:val="en-US"/>
              </w:rPr>
            </w:pPr>
            <w:ins w:id="540" w:author="jing zhao" w:date="2021-08-04T15:07:00Z">
              <w:r w:rsidRPr="004E396D">
                <w:rPr>
                  <w:rFonts w:ascii="Arial" w:hAnsi="Arial" w:cs="Arial"/>
                  <w:b/>
                  <w:sz w:val="18"/>
                  <w:lang w:val="en-US"/>
                </w:rPr>
                <w:t>T</w:t>
              </w:r>
              <w:r>
                <w:rPr>
                  <w:rFonts w:ascii="Arial" w:hAnsi="Arial" w:cs="Arial"/>
                  <w:b/>
                  <w:sz w:val="18"/>
                  <w:lang w:val="en-US"/>
                </w:rPr>
                <w:t>4</w:t>
              </w:r>
            </w:ins>
          </w:p>
        </w:tc>
        <w:tc>
          <w:tcPr>
            <w:tcW w:w="931" w:type="dxa"/>
            <w:tcBorders>
              <w:top w:val="single" w:sz="4" w:space="0" w:color="auto"/>
              <w:left w:val="single" w:sz="4" w:space="0" w:color="auto"/>
              <w:bottom w:val="single" w:sz="4" w:space="0" w:color="auto"/>
              <w:right w:val="single" w:sz="4" w:space="0" w:color="auto"/>
            </w:tcBorders>
            <w:vAlign w:val="center"/>
          </w:tcPr>
          <w:p w14:paraId="10B56423" w14:textId="77777777" w:rsidR="00775084" w:rsidRPr="004E396D" w:rsidRDefault="00775084" w:rsidP="00435BD9">
            <w:pPr>
              <w:keepLines/>
              <w:spacing w:after="0"/>
              <w:jc w:val="center"/>
              <w:rPr>
                <w:ins w:id="541" w:author="jing zhao" w:date="2021-08-04T15:07:00Z"/>
                <w:rFonts w:ascii="Arial" w:hAnsi="Arial" w:cs="Arial"/>
                <w:b/>
                <w:sz w:val="18"/>
                <w:lang w:val="en-US"/>
              </w:rPr>
            </w:pPr>
            <w:ins w:id="542" w:author="jing zhao" w:date="2021-08-04T15:07:00Z">
              <w:r w:rsidRPr="004E396D">
                <w:rPr>
                  <w:rFonts w:ascii="Arial" w:hAnsi="Arial" w:cs="Arial"/>
                  <w:b/>
                  <w:sz w:val="18"/>
                  <w:lang w:val="en-US"/>
                </w:rPr>
                <w:t>T</w:t>
              </w:r>
              <w:r>
                <w:rPr>
                  <w:rFonts w:ascii="Arial" w:hAnsi="Arial" w:cs="Arial"/>
                  <w:b/>
                  <w:sz w:val="18"/>
                  <w:lang w:val="en-US"/>
                </w:rPr>
                <w:t>5</w:t>
              </w:r>
            </w:ins>
          </w:p>
        </w:tc>
      </w:tr>
      <w:tr w:rsidR="00775084" w:rsidRPr="004E396D" w14:paraId="48E378D6" w14:textId="77777777" w:rsidTr="00435BD9">
        <w:trPr>
          <w:trHeight w:val="187"/>
          <w:jc w:val="center"/>
          <w:ins w:id="543" w:author="jing zhao" w:date="2021-08-04T15:07:00Z"/>
        </w:trPr>
        <w:tc>
          <w:tcPr>
            <w:tcW w:w="3805" w:type="dxa"/>
            <w:gridSpan w:val="3"/>
            <w:tcBorders>
              <w:top w:val="single" w:sz="4" w:space="0" w:color="auto"/>
              <w:left w:val="single" w:sz="4" w:space="0" w:color="auto"/>
              <w:bottom w:val="single" w:sz="4" w:space="0" w:color="auto"/>
              <w:right w:val="single" w:sz="4" w:space="0" w:color="auto"/>
            </w:tcBorders>
          </w:tcPr>
          <w:p w14:paraId="416284DA" w14:textId="77777777" w:rsidR="00775084" w:rsidRPr="004E396D" w:rsidRDefault="00775084" w:rsidP="00435BD9">
            <w:pPr>
              <w:pStyle w:val="TAL"/>
              <w:rPr>
                <w:ins w:id="544" w:author="jing zhao" w:date="2021-08-04T15:07:00Z"/>
                <w:lang w:val="en-US"/>
              </w:rPr>
            </w:pPr>
            <w:ins w:id="545" w:author="jing zhao" w:date="2021-08-04T15:07:00Z">
              <w:r w:rsidRPr="004E396D">
                <w:rPr>
                  <w:lang w:val="en-US"/>
                </w:rPr>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7B8F6699" w14:textId="77777777" w:rsidR="00775084" w:rsidRPr="004E396D" w:rsidRDefault="00775084" w:rsidP="00435BD9">
            <w:pPr>
              <w:pStyle w:val="TAC"/>
              <w:rPr>
                <w:ins w:id="546" w:author="jing zhao" w:date="2021-08-04T15:07: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75FFFC1" w14:textId="77777777" w:rsidR="00775084" w:rsidRPr="004E396D" w:rsidRDefault="00775084" w:rsidP="00435BD9">
            <w:pPr>
              <w:pStyle w:val="TAC"/>
              <w:rPr>
                <w:ins w:id="547" w:author="jing zhao" w:date="2021-08-04T15:07:00Z"/>
                <w:lang w:val="en-US"/>
              </w:rPr>
            </w:pPr>
            <w:ins w:id="548" w:author="jing zhao" w:date="2021-08-04T15:07:00Z">
              <w:r w:rsidRPr="004E396D">
                <w:rPr>
                  <w:lang w:val="en-US"/>
                </w:rPr>
                <w:t>1</w:t>
              </w:r>
            </w:ins>
          </w:p>
        </w:tc>
      </w:tr>
      <w:tr w:rsidR="00775084" w:rsidRPr="004E396D" w14:paraId="177EB710" w14:textId="77777777" w:rsidTr="00435BD9">
        <w:trPr>
          <w:trHeight w:val="187"/>
          <w:jc w:val="center"/>
          <w:ins w:id="549" w:author="jing zhao" w:date="2021-08-04T15:07:00Z"/>
        </w:trPr>
        <w:tc>
          <w:tcPr>
            <w:tcW w:w="2065" w:type="dxa"/>
            <w:gridSpan w:val="2"/>
            <w:tcBorders>
              <w:top w:val="single" w:sz="4" w:space="0" w:color="auto"/>
              <w:left w:val="single" w:sz="4" w:space="0" w:color="auto"/>
              <w:bottom w:val="nil"/>
              <w:right w:val="single" w:sz="4" w:space="0" w:color="auto"/>
            </w:tcBorders>
            <w:shd w:val="clear" w:color="auto" w:fill="auto"/>
          </w:tcPr>
          <w:p w14:paraId="599F8EE5" w14:textId="77777777" w:rsidR="00775084" w:rsidRPr="004E396D" w:rsidRDefault="00775084" w:rsidP="00435BD9">
            <w:pPr>
              <w:pStyle w:val="TAL"/>
              <w:rPr>
                <w:ins w:id="550" w:author="jing zhao" w:date="2021-08-04T15:07:00Z"/>
                <w:lang w:val="en-US"/>
              </w:rPr>
            </w:pPr>
            <w:ins w:id="551" w:author="jing zhao" w:date="2021-08-04T15:07:00Z">
              <w:r w:rsidRPr="004E396D">
                <w:rPr>
                  <w:lang w:val="en-US"/>
                </w:rPr>
                <w:t>Duplex mode</w:t>
              </w:r>
            </w:ins>
          </w:p>
        </w:tc>
        <w:tc>
          <w:tcPr>
            <w:tcW w:w="1740" w:type="dxa"/>
            <w:tcBorders>
              <w:top w:val="single" w:sz="4" w:space="0" w:color="auto"/>
              <w:left w:val="single" w:sz="4" w:space="0" w:color="auto"/>
              <w:right w:val="single" w:sz="4" w:space="0" w:color="auto"/>
            </w:tcBorders>
          </w:tcPr>
          <w:p w14:paraId="5939C945" w14:textId="77777777" w:rsidR="00775084" w:rsidRPr="004E396D" w:rsidRDefault="00775084" w:rsidP="00435BD9">
            <w:pPr>
              <w:pStyle w:val="TAL"/>
              <w:rPr>
                <w:ins w:id="552" w:author="jing zhao" w:date="2021-08-04T15:07:00Z"/>
                <w:lang w:val="en-US"/>
              </w:rPr>
            </w:pPr>
            <w:ins w:id="553" w:author="jing zhao" w:date="2021-08-04T15:07:00Z">
              <w:r w:rsidRPr="004E396D">
                <w:t>Config 1</w:t>
              </w:r>
              <w:r>
                <w:t>,4,7</w:t>
              </w:r>
            </w:ins>
          </w:p>
        </w:tc>
        <w:tc>
          <w:tcPr>
            <w:tcW w:w="1134" w:type="dxa"/>
            <w:tcBorders>
              <w:top w:val="single" w:sz="4" w:space="0" w:color="auto"/>
              <w:left w:val="single" w:sz="4" w:space="0" w:color="auto"/>
              <w:bottom w:val="nil"/>
              <w:right w:val="single" w:sz="4" w:space="0" w:color="auto"/>
            </w:tcBorders>
            <w:shd w:val="clear" w:color="auto" w:fill="auto"/>
          </w:tcPr>
          <w:p w14:paraId="18EB535B" w14:textId="77777777" w:rsidR="00775084" w:rsidRPr="004E396D" w:rsidRDefault="00775084" w:rsidP="00435BD9">
            <w:pPr>
              <w:pStyle w:val="TAC"/>
              <w:rPr>
                <w:ins w:id="554" w:author="jing zhao" w:date="2021-08-04T15:07: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6E98421" w14:textId="77777777" w:rsidR="00775084" w:rsidRPr="004E396D" w:rsidRDefault="00775084" w:rsidP="00435BD9">
            <w:pPr>
              <w:pStyle w:val="TAC"/>
              <w:rPr>
                <w:ins w:id="555" w:author="jing zhao" w:date="2021-08-04T15:07:00Z"/>
                <w:lang w:val="en-US"/>
              </w:rPr>
            </w:pPr>
            <w:ins w:id="556" w:author="jing zhao" w:date="2021-08-04T15:07:00Z">
              <w:r w:rsidRPr="004E396D">
                <w:rPr>
                  <w:lang w:val="en-US"/>
                </w:rPr>
                <w:t>FDD</w:t>
              </w:r>
            </w:ins>
          </w:p>
        </w:tc>
      </w:tr>
      <w:tr w:rsidR="00775084" w:rsidRPr="004E396D" w14:paraId="51EEA837" w14:textId="77777777" w:rsidTr="00435BD9">
        <w:trPr>
          <w:trHeight w:val="187"/>
          <w:jc w:val="center"/>
          <w:ins w:id="557" w:author="jing zhao" w:date="2021-08-04T15:07:00Z"/>
        </w:trPr>
        <w:tc>
          <w:tcPr>
            <w:tcW w:w="2065" w:type="dxa"/>
            <w:gridSpan w:val="2"/>
            <w:tcBorders>
              <w:top w:val="nil"/>
              <w:left w:val="single" w:sz="4" w:space="0" w:color="auto"/>
              <w:bottom w:val="single" w:sz="4" w:space="0" w:color="auto"/>
              <w:right w:val="single" w:sz="4" w:space="0" w:color="auto"/>
            </w:tcBorders>
            <w:shd w:val="clear" w:color="auto" w:fill="auto"/>
          </w:tcPr>
          <w:p w14:paraId="7341A8D1" w14:textId="77777777" w:rsidR="00775084" w:rsidRPr="004E396D" w:rsidRDefault="00775084" w:rsidP="00435BD9">
            <w:pPr>
              <w:pStyle w:val="TAL"/>
              <w:rPr>
                <w:ins w:id="558" w:author="jing zhao" w:date="2021-08-04T15:07:00Z"/>
                <w:lang w:val="en-US"/>
              </w:rPr>
            </w:pPr>
          </w:p>
        </w:tc>
        <w:tc>
          <w:tcPr>
            <w:tcW w:w="1740" w:type="dxa"/>
            <w:tcBorders>
              <w:left w:val="single" w:sz="4" w:space="0" w:color="auto"/>
              <w:bottom w:val="single" w:sz="4" w:space="0" w:color="auto"/>
              <w:right w:val="single" w:sz="4" w:space="0" w:color="auto"/>
            </w:tcBorders>
          </w:tcPr>
          <w:p w14:paraId="38F6491F" w14:textId="77777777" w:rsidR="00775084" w:rsidRPr="004E396D" w:rsidRDefault="00775084" w:rsidP="00435BD9">
            <w:pPr>
              <w:pStyle w:val="TAL"/>
              <w:rPr>
                <w:ins w:id="559" w:author="jing zhao" w:date="2021-08-04T15:07:00Z"/>
                <w:lang w:val="en-US"/>
              </w:rPr>
            </w:pPr>
            <w:ins w:id="560" w:author="jing zhao" w:date="2021-08-04T15:07:00Z">
              <w:r w:rsidRPr="004E396D">
                <w:t>Config 2,3</w:t>
              </w:r>
              <w:r>
                <w:t>,5,6,8,9</w:t>
              </w:r>
            </w:ins>
          </w:p>
        </w:tc>
        <w:tc>
          <w:tcPr>
            <w:tcW w:w="1134" w:type="dxa"/>
            <w:tcBorders>
              <w:top w:val="nil"/>
              <w:left w:val="single" w:sz="4" w:space="0" w:color="auto"/>
              <w:bottom w:val="single" w:sz="4" w:space="0" w:color="auto"/>
              <w:right w:val="single" w:sz="4" w:space="0" w:color="auto"/>
            </w:tcBorders>
            <w:shd w:val="clear" w:color="auto" w:fill="auto"/>
          </w:tcPr>
          <w:p w14:paraId="5B5FF304" w14:textId="77777777" w:rsidR="00775084" w:rsidRPr="004E396D" w:rsidRDefault="00775084" w:rsidP="00435BD9">
            <w:pPr>
              <w:pStyle w:val="TAC"/>
              <w:rPr>
                <w:ins w:id="561" w:author="jing zhao" w:date="2021-08-04T15:07: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AFAC89B" w14:textId="77777777" w:rsidR="00775084" w:rsidRPr="004E396D" w:rsidRDefault="00775084" w:rsidP="00435BD9">
            <w:pPr>
              <w:pStyle w:val="TAC"/>
              <w:rPr>
                <w:ins w:id="562" w:author="jing zhao" w:date="2021-08-04T15:07:00Z"/>
                <w:lang w:val="en-US"/>
              </w:rPr>
            </w:pPr>
            <w:ins w:id="563" w:author="jing zhao" w:date="2021-08-04T15:07:00Z">
              <w:r w:rsidRPr="004E396D">
                <w:rPr>
                  <w:lang w:val="en-US"/>
                </w:rPr>
                <w:t>TDD</w:t>
              </w:r>
            </w:ins>
          </w:p>
        </w:tc>
      </w:tr>
      <w:tr w:rsidR="00775084" w:rsidRPr="004E396D" w14:paraId="572446D0" w14:textId="77777777" w:rsidTr="00435BD9">
        <w:trPr>
          <w:trHeight w:val="187"/>
          <w:jc w:val="center"/>
          <w:ins w:id="564" w:author="jing zhao" w:date="2021-08-04T15:07:00Z"/>
        </w:trPr>
        <w:tc>
          <w:tcPr>
            <w:tcW w:w="2065" w:type="dxa"/>
            <w:gridSpan w:val="2"/>
            <w:tcBorders>
              <w:top w:val="single" w:sz="4" w:space="0" w:color="auto"/>
              <w:left w:val="single" w:sz="4" w:space="0" w:color="auto"/>
              <w:bottom w:val="nil"/>
              <w:right w:val="single" w:sz="4" w:space="0" w:color="auto"/>
            </w:tcBorders>
            <w:shd w:val="clear" w:color="auto" w:fill="auto"/>
          </w:tcPr>
          <w:p w14:paraId="4BB831E0" w14:textId="77777777" w:rsidR="00775084" w:rsidRPr="004E396D" w:rsidRDefault="00775084" w:rsidP="00435BD9">
            <w:pPr>
              <w:pStyle w:val="TAL"/>
              <w:rPr>
                <w:ins w:id="565" w:author="jing zhao" w:date="2021-08-04T15:07:00Z"/>
                <w:lang w:val="en-US"/>
              </w:rPr>
            </w:pPr>
            <w:ins w:id="566" w:author="jing zhao" w:date="2021-08-04T15:07:00Z">
              <w:r w:rsidRPr="004E396D">
                <w:rPr>
                  <w:lang w:val="en-US"/>
                </w:rPr>
                <w:t>TDD configuration</w:t>
              </w:r>
            </w:ins>
          </w:p>
        </w:tc>
        <w:tc>
          <w:tcPr>
            <w:tcW w:w="1740" w:type="dxa"/>
            <w:tcBorders>
              <w:top w:val="single" w:sz="4" w:space="0" w:color="auto"/>
              <w:left w:val="single" w:sz="4" w:space="0" w:color="auto"/>
              <w:right w:val="single" w:sz="4" w:space="0" w:color="auto"/>
            </w:tcBorders>
          </w:tcPr>
          <w:p w14:paraId="745E4DCA" w14:textId="77777777" w:rsidR="00775084" w:rsidRPr="004E396D" w:rsidRDefault="00775084" w:rsidP="00435BD9">
            <w:pPr>
              <w:pStyle w:val="TAL"/>
              <w:rPr>
                <w:ins w:id="567" w:author="jing zhao" w:date="2021-08-04T15:07:00Z"/>
                <w:lang w:val="en-US"/>
              </w:rPr>
            </w:pPr>
            <w:ins w:id="568" w:author="jing zhao" w:date="2021-08-04T15:07:00Z">
              <w:r w:rsidRPr="004E396D">
                <w:t>Config</w:t>
              </w:r>
              <w:r w:rsidRPr="004E396D">
                <w:rPr>
                  <w:szCs w:val="18"/>
                </w:rPr>
                <w:t xml:space="preserve"> 1</w:t>
              </w:r>
              <w:r>
                <w:rPr>
                  <w:szCs w:val="18"/>
                </w:rPr>
                <w:t>,4,7</w:t>
              </w:r>
            </w:ins>
          </w:p>
        </w:tc>
        <w:tc>
          <w:tcPr>
            <w:tcW w:w="1134" w:type="dxa"/>
            <w:tcBorders>
              <w:top w:val="single" w:sz="4" w:space="0" w:color="auto"/>
              <w:left w:val="single" w:sz="4" w:space="0" w:color="auto"/>
              <w:bottom w:val="nil"/>
              <w:right w:val="single" w:sz="4" w:space="0" w:color="auto"/>
            </w:tcBorders>
            <w:shd w:val="clear" w:color="auto" w:fill="auto"/>
          </w:tcPr>
          <w:p w14:paraId="60DB4268" w14:textId="77777777" w:rsidR="00775084" w:rsidRPr="004E396D" w:rsidRDefault="00775084" w:rsidP="00435BD9">
            <w:pPr>
              <w:pStyle w:val="TAC"/>
              <w:rPr>
                <w:ins w:id="569" w:author="jing zhao" w:date="2021-08-04T15:07:00Z"/>
                <w:lang w:val="en-US"/>
              </w:rPr>
            </w:pPr>
          </w:p>
        </w:tc>
        <w:tc>
          <w:tcPr>
            <w:tcW w:w="4655" w:type="dxa"/>
            <w:gridSpan w:val="5"/>
            <w:tcBorders>
              <w:top w:val="single" w:sz="4" w:space="0" w:color="auto"/>
              <w:left w:val="single" w:sz="4" w:space="0" w:color="auto"/>
              <w:right w:val="single" w:sz="4" w:space="0" w:color="auto"/>
            </w:tcBorders>
          </w:tcPr>
          <w:p w14:paraId="568F6BB8" w14:textId="77777777" w:rsidR="00775084" w:rsidRPr="004E396D" w:rsidRDefault="00775084" w:rsidP="00435BD9">
            <w:pPr>
              <w:pStyle w:val="TAC"/>
              <w:rPr>
                <w:ins w:id="570" w:author="jing zhao" w:date="2021-08-04T15:07:00Z"/>
                <w:lang w:val="en-US"/>
              </w:rPr>
            </w:pPr>
            <w:ins w:id="571" w:author="jing zhao" w:date="2021-08-04T15:07:00Z">
              <w:r w:rsidRPr="004E396D">
                <w:rPr>
                  <w:lang w:val="en-US"/>
                </w:rPr>
                <w:t>Not Applicable</w:t>
              </w:r>
            </w:ins>
          </w:p>
        </w:tc>
      </w:tr>
      <w:tr w:rsidR="00775084" w:rsidRPr="004E396D" w14:paraId="2F886CF8" w14:textId="77777777" w:rsidTr="00435BD9">
        <w:trPr>
          <w:trHeight w:val="187"/>
          <w:jc w:val="center"/>
          <w:ins w:id="572" w:author="jing zhao" w:date="2021-08-04T15:07:00Z"/>
        </w:trPr>
        <w:tc>
          <w:tcPr>
            <w:tcW w:w="2065" w:type="dxa"/>
            <w:gridSpan w:val="2"/>
            <w:tcBorders>
              <w:top w:val="nil"/>
              <w:left w:val="single" w:sz="4" w:space="0" w:color="auto"/>
              <w:bottom w:val="nil"/>
              <w:right w:val="single" w:sz="4" w:space="0" w:color="auto"/>
            </w:tcBorders>
            <w:shd w:val="clear" w:color="auto" w:fill="auto"/>
          </w:tcPr>
          <w:p w14:paraId="25BD72A7" w14:textId="77777777" w:rsidR="00775084" w:rsidRPr="004E396D" w:rsidRDefault="00775084" w:rsidP="00435BD9">
            <w:pPr>
              <w:pStyle w:val="TAL"/>
              <w:rPr>
                <w:ins w:id="573" w:author="jing zhao" w:date="2021-08-04T15:07:00Z"/>
                <w:lang w:val="en-US"/>
              </w:rPr>
            </w:pPr>
          </w:p>
        </w:tc>
        <w:tc>
          <w:tcPr>
            <w:tcW w:w="1740" w:type="dxa"/>
            <w:tcBorders>
              <w:left w:val="single" w:sz="4" w:space="0" w:color="auto"/>
              <w:right w:val="single" w:sz="4" w:space="0" w:color="auto"/>
            </w:tcBorders>
          </w:tcPr>
          <w:p w14:paraId="6FE44961" w14:textId="77777777" w:rsidR="00775084" w:rsidRPr="004E396D" w:rsidRDefault="00775084" w:rsidP="00435BD9">
            <w:pPr>
              <w:pStyle w:val="TAL"/>
              <w:rPr>
                <w:ins w:id="574" w:author="jing zhao" w:date="2021-08-04T15:07:00Z"/>
                <w:lang w:val="en-US"/>
              </w:rPr>
            </w:pPr>
            <w:ins w:id="575" w:author="jing zhao" w:date="2021-08-04T15:07:00Z">
              <w:r w:rsidRPr="004E396D">
                <w:t>Config</w:t>
              </w:r>
              <w:r w:rsidRPr="004E396D">
                <w:rPr>
                  <w:szCs w:val="18"/>
                </w:rPr>
                <w:t xml:space="preserve"> 2</w:t>
              </w:r>
              <w:r>
                <w:rPr>
                  <w:szCs w:val="18"/>
                </w:rPr>
                <w:t>,5,8</w:t>
              </w:r>
            </w:ins>
          </w:p>
        </w:tc>
        <w:tc>
          <w:tcPr>
            <w:tcW w:w="1134" w:type="dxa"/>
            <w:tcBorders>
              <w:top w:val="nil"/>
              <w:left w:val="single" w:sz="4" w:space="0" w:color="auto"/>
              <w:bottom w:val="nil"/>
              <w:right w:val="single" w:sz="4" w:space="0" w:color="auto"/>
            </w:tcBorders>
            <w:shd w:val="clear" w:color="auto" w:fill="auto"/>
          </w:tcPr>
          <w:p w14:paraId="23E010D7" w14:textId="77777777" w:rsidR="00775084" w:rsidRPr="004E396D" w:rsidRDefault="00775084" w:rsidP="00435BD9">
            <w:pPr>
              <w:pStyle w:val="TAC"/>
              <w:rPr>
                <w:ins w:id="576" w:author="jing zhao" w:date="2021-08-04T15:07:00Z"/>
                <w:lang w:val="en-US"/>
              </w:rPr>
            </w:pPr>
          </w:p>
        </w:tc>
        <w:tc>
          <w:tcPr>
            <w:tcW w:w="4655" w:type="dxa"/>
            <w:gridSpan w:val="5"/>
            <w:tcBorders>
              <w:left w:val="single" w:sz="4" w:space="0" w:color="auto"/>
              <w:right w:val="single" w:sz="4" w:space="0" w:color="auto"/>
            </w:tcBorders>
          </w:tcPr>
          <w:p w14:paraId="65F2D2A8" w14:textId="77777777" w:rsidR="00775084" w:rsidRPr="004E396D" w:rsidRDefault="00775084" w:rsidP="00435BD9">
            <w:pPr>
              <w:pStyle w:val="TAC"/>
              <w:rPr>
                <w:ins w:id="577" w:author="jing zhao" w:date="2021-08-04T15:07:00Z"/>
                <w:lang w:val="en-US"/>
              </w:rPr>
            </w:pPr>
            <w:ins w:id="578" w:author="jing zhao" w:date="2021-08-04T15:07:00Z">
              <w:r w:rsidRPr="004E396D">
                <w:rPr>
                  <w:lang w:val="en-US"/>
                </w:rPr>
                <w:t>TDDConf.1.1</w:t>
              </w:r>
            </w:ins>
          </w:p>
        </w:tc>
      </w:tr>
      <w:tr w:rsidR="00775084" w:rsidRPr="004E396D" w14:paraId="1E50995F" w14:textId="77777777" w:rsidTr="00435BD9">
        <w:trPr>
          <w:trHeight w:val="187"/>
          <w:jc w:val="center"/>
          <w:ins w:id="579" w:author="jing zhao" w:date="2021-08-04T15:07:00Z"/>
        </w:trPr>
        <w:tc>
          <w:tcPr>
            <w:tcW w:w="2065" w:type="dxa"/>
            <w:gridSpan w:val="2"/>
            <w:tcBorders>
              <w:top w:val="nil"/>
              <w:left w:val="single" w:sz="4" w:space="0" w:color="auto"/>
              <w:bottom w:val="single" w:sz="4" w:space="0" w:color="auto"/>
              <w:right w:val="single" w:sz="4" w:space="0" w:color="auto"/>
            </w:tcBorders>
            <w:shd w:val="clear" w:color="auto" w:fill="auto"/>
          </w:tcPr>
          <w:p w14:paraId="1FC93C30" w14:textId="77777777" w:rsidR="00775084" w:rsidRPr="004E396D" w:rsidRDefault="00775084" w:rsidP="00435BD9">
            <w:pPr>
              <w:pStyle w:val="TAL"/>
              <w:rPr>
                <w:ins w:id="580" w:author="jing zhao" w:date="2021-08-04T15:07:00Z"/>
                <w:lang w:val="en-US"/>
              </w:rPr>
            </w:pPr>
          </w:p>
        </w:tc>
        <w:tc>
          <w:tcPr>
            <w:tcW w:w="1740" w:type="dxa"/>
            <w:tcBorders>
              <w:left w:val="single" w:sz="4" w:space="0" w:color="auto"/>
              <w:bottom w:val="single" w:sz="4" w:space="0" w:color="auto"/>
              <w:right w:val="single" w:sz="4" w:space="0" w:color="auto"/>
            </w:tcBorders>
          </w:tcPr>
          <w:p w14:paraId="0616CBF7" w14:textId="77777777" w:rsidR="00775084" w:rsidRPr="004E396D" w:rsidRDefault="00775084" w:rsidP="00435BD9">
            <w:pPr>
              <w:pStyle w:val="TAL"/>
              <w:rPr>
                <w:ins w:id="581" w:author="jing zhao" w:date="2021-08-04T15:07:00Z"/>
                <w:lang w:val="en-US"/>
              </w:rPr>
            </w:pPr>
            <w:ins w:id="582" w:author="jing zhao" w:date="2021-08-04T15:07:00Z">
              <w:r w:rsidRPr="004E396D">
                <w:t>Config</w:t>
              </w:r>
              <w:r w:rsidRPr="004E396D">
                <w:rPr>
                  <w:szCs w:val="18"/>
                </w:rPr>
                <w:t xml:space="preserve"> 3</w:t>
              </w:r>
              <w:r>
                <w:rPr>
                  <w:szCs w:val="18"/>
                </w:rPr>
                <w:t>,6,9</w:t>
              </w:r>
            </w:ins>
          </w:p>
        </w:tc>
        <w:tc>
          <w:tcPr>
            <w:tcW w:w="1134" w:type="dxa"/>
            <w:tcBorders>
              <w:top w:val="nil"/>
              <w:left w:val="single" w:sz="4" w:space="0" w:color="auto"/>
              <w:bottom w:val="single" w:sz="4" w:space="0" w:color="auto"/>
              <w:right w:val="single" w:sz="4" w:space="0" w:color="auto"/>
            </w:tcBorders>
            <w:shd w:val="clear" w:color="auto" w:fill="auto"/>
          </w:tcPr>
          <w:p w14:paraId="339B83FE" w14:textId="77777777" w:rsidR="00775084" w:rsidRPr="004E396D" w:rsidRDefault="00775084" w:rsidP="00435BD9">
            <w:pPr>
              <w:pStyle w:val="TAC"/>
              <w:rPr>
                <w:ins w:id="583" w:author="jing zhao" w:date="2021-08-04T15:07:00Z"/>
                <w:lang w:val="en-US"/>
              </w:rPr>
            </w:pPr>
          </w:p>
        </w:tc>
        <w:tc>
          <w:tcPr>
            <w:tcW w:w="4655" w:type="dxa"/>
            <w:gridSpan w:val="5"/>
            <w:tcBorders>
              <w:left w:val="single" w:sz="4" w:space="0" w:color="auto"/>
              <w:bottom w:val="single" w:sz="4" w:space="0" w:color="auto"/>
              <w:right w:val="single" w:sz="4" w:space="0" w:color="auto"/>
            </w:tcBorders>
          </w:tcPr>
          <w:p w14:paraId="70238921" w14:textId="77777777" w:rsidR="00775084" w:rsidRPr="004E396D" w:rsidRDefault="00775084" w:rsidP="00435BD9">
            <w:pPr>
              <w:pStyle w:val="TAC"/>
              <w:rPr>
                <w:ins w:id="584" w:author="jing zhao" w:date="2021-08-04T15:07:00Z"/>
                <w:lang w:val="en-US"/>
              </w:rPr>
            </w:pPr>
            <w:ins w:id="585" w:author="jing zhao" w:date="2021-08-04T15:07:00Z">
              <w:r w:rsidRPr="004E396D">
                <w:rPr>
                  <w:lang w:val="en-US"/>
                </w:rPr>
                <w:t>TDDConf.2.1</w:t>
              </w:r>
            </w:ins>
          </w:p>
        </w:tc>
      </w:tr>
      <w:tr w:rsidR="00775084" w:rsidRPr="004E396D" w14:paraId="20933BD9" w14:textId="77777777" w:rsidTr="00435BD9">
        <w:trPr>
          <w:trHeight w:val="187"/>
          <w:jc w:val="center"/>
          <w:ins w:id="586" w:author="jing zhao" w:date="2021-08-04T15:07:00Z"/>
        </w:trPr>
        <w:tc>
          <w:tcPr>
            <w:tcW w:w="2065" w:type="dxa"/>
            <w:gridSpan w:val="2"/>
            <w:tcBorders>
              <w:top w:val="single" w:sz="4" w:space="0" w:color="auto"/>
              <w:left w:val="single" w:sz="4" w:space="0" w:color="auto"/>
              <w:bottom w:val="nil"/>
              <w:right w:val="single" w:sz="4" w:space="0" w:color="auto"/>
            </w:tcBorders>
            <w:shd w:val="clear" w:color="auto" w:fill="auto"/>
          </w:tcPr>
          <w:p w14:paraId="15189806" w14:textId="77777777" w:rsidR="00775084" w:rsidRPr="004E396D" w:rsidRDefault="00775084" w:rsidP="00435BD9">
            <w:pPr>
              <w:pStyle w:val="TAL"/>
              <w:rPr>
                <w:ins w:id="587" w:author="jing zhao" w:date="2021-08-04T15:07:00Z"/>
                <w:lang w:val="en-US"/>
              </w:rPr>
            </w:pPr>
            <w:proofErr w:type="spellStart"/>
            <w:ins w:id="588" w:author="jing zhao" w:date="2021-08-04T15:07:00Z">
              <w:r w:rsidRPr="004E396D">
                <w:rPr>
                  <w:lang w:val="en-US"/>
                </w:rPr>
                <w:t>BW</w:t>
              </w:r>
              <w:r w:rsidRPr="004E396D">
                <w:rPr>
                  <w:vertAlign w:val="subscript"/>
                  <w:lang w:val="en-US"/>
                </w:rPr>
                <w:t>channel</w:t>
              </w:r>
              <w:proofErr w:type="spellEnd"/>
            </w:ins>
          </w:p>
        </w:tc>
        <w:tc>
          <w:tcPr>
            <w:tcW w:w="1740" w:type="dxa"/>
            <w:tcBorders>
              <w:top w:val="single" w:sz="4" w:space="0" w:color="auto"/>
              <w:left w:val="single" w:sz="4" w:space="0" w:color="auto"/>
              <w:right w:val="single" w:sz="4" w:space="0" w:color="auto"/>
            </w:tcBorders>
          </w:tcPr>
          <w:p w14:paraId="6B8CCEBB" w14:textId="77777777" w:rsidR="00775084" w:rsidRPr="004E396D" w:rsidRDefault="00775084" w:rsidP="00435BD9">
            <w:pPr>
              <w:pStyle w:val="TAL"/>
              <w:rPr>
                <w:ins w:id="589" w:author="jing zhao" w:date="2021-08-04T15:07:00Z"/>
                <w:lang w:val="en-US"/>
              </w:rPr>
            </w:pPr>
            <w:ins w:id="590" w:author="jing zhao" w:date="2021-08-04T15:07:00Z">
              <w:r w:rsidRPr="004E396D">
                <w:t>Config</w:t>
              </w:r>
              <w:r w:rsidRPr="004E396D">
                <w:rPr>
                  <w:szCs w:val="18"/>
                </w:rPr>
                <w:t xml:space="preserve"> 1</w:t>
              </w:r>
              <w:r>
                <w:rPr>
                  <w:szCs w:val="18"/>
                </w:rPr>
                <w:t>,4,7</w:t>
              </w:r>
            </w:ins>
          </w:p>
        </w:tc>
        <w:tc>
          <w:tcPr>
            <w:tcW w:w="1134" w:type="dxa"/>
            <w:tcBorders>
              <w:top w:val="single" w:sz="4" w:space="0" w:color="auto"/>
              <w:left w:val="single" w:sz="4" w:space="0" w:color="auto"/>
              <w:bottom w:val="nil"/>
              <w:right w:val="single" w:sz="4" w:space="0" w:color="auto"/>
            </w:tcBorders>
            <w:shd w:val="clear" w:color="auto" w:fill="auto"/>
          </w:tcPr>
          <w:p w14:paraId="13E3D0C0" w14:textId="77777777" w:rsidR="00775084" w:rsidRPr="004E396D" w:rsidRDefault="00775084" w:rsidP="00435BD9">
            <w:pPr>
              <w:pStyle w:val="TAC"/>
              <w:rPr>
                <w:ins w:id="591" w:author="jing zhao" w:date="2021-08-04T15:07:00Z"/>
                <w:lang w:val="en-US"/>
              </w:rPr>
            </w:pPr>
            <w:ins w:id="592" w:author="jing zhao" w:date="2021-08-04T15:07:00Z">
              <w:r w:rsidRPr="004E396D">
                <w:rPr>
                  <w:lang w:val="en-US"/>
                </w:rPr>
                <w:t>MHz</w:t>
              </w:r>
            </w:ins>
          </w:p>
        </w:tc>
        <w:tc>
          <w:tcPr>
            <w:tcW w:w="4655" w:type="dxa"/>
            <w:gridSpan w:val="5"/>
            <w:tcBorders>
              <w:top w:val="single" w:sz="4" w:space="0" w:color="auto"/>
              <w:left w:val="single" w:sz="4" w:space="0" w:color="auto"/>
              <w:right w:val="single" w:sz="4" w:space="0" w:color="auto"/>
            </w:tcBorders>
          </w:tcPr>
          <w:p w14:paraId="25CC101F" w14:textId="77777777" w:rsidR="00775084" w:rsidRPr="004E396D" w:rsidRDefault="00775084" w:rsidP="00435BD9">
            <w:pPr>
              <w:pStyle w:val="TAC"/>
              <w:rPr>
                <w:ins w:id="593" w:author="jing zhao" w:date="2021-08-04T15:07:00Z"/>
                <w:szCs w:val="18"/>
                <w:lang w:val="de-DE"/>
              </w:rPr>
            </w:pPr>
            <w:ins w:id="594" w:author="jing zhao" w:date="2021-08-04T15:07:00Z">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ins>
          </w:p>
        </w:tc>
      </w:tr>
      <w:tr w:rsidR="00775084" w:rsidRPr="004E396D" w14:paraId="62D8FCFD" w14:textId="77777777" w:rsidTr="00435BD9">
        <w:trPr>
          <w:trHeight w:val="187"/>
          <w:jc w:val="center"/>
          <w:ins w:id="595" w:author="jing zhao" w:date="2021-08-04T15:07:00Z"/>
        </w:trPr>
        <w:tc>
          <w:tcPr>
            <w:tcW w:w="2065" w:type="dxa"/>
            <w:gridSpan w:val="2"/>
            <w:tcBorders>
              <w:top w:val="nil"/>
              <w:left w:val="single" w:sz="4" w:space="0" w:color="auto"/>
              <w:bottom w:val="nil"/>
              <w:right w:val="single" w:sz="4" w:space="0" w:color="auto"/>
            </w:tcBorders>
            <w:shd w:val="clear" w:color="auto" w:fill="auto"/>
          </w:tcPr>
          <w:p w14:paraId="4B6BAB5B" w14:textId="77777777" w:rsidR="00775084" w:rsidRPr="004E396D" w:rsidRDefault="00775084" w:rsidP="00435BD9">
            <w:pPr>
              <w:pStyle w:val="TAL"/>
              <w:rPr>
                <w:ins w:id="596" w:author="jing zhao" w:date="2021-08-04T15:07:00Z"/>
                <w:lang w:val="en-US"/>
              </w:rPr>
            </w:pPr>
          </w:p>
        </w:tc>
        <w:tc>
          <w:tcPr>
            <w:tcW w:w="1740" w:type="dxa"/>
            <w:tcBorders>
              <w:left w:val="single" w:sz="4" w:space="0" w:color="auto"/>
              <w:right w:val="single" w:sz="4" w:space="0" w:color="auto"/>
            </w:tcBorders>
          </w:tcPr>
          <w:p w14:paraId="7C998C62" w14:textId="77777777" w:rsidR="00775084" w:rsidRPr="004E396D" w:rsidRDefault="00775084" w:rsidP="00435BD9">
            <w:pPr>
              <w:pStyle w:val="TAL"/>
              <w:rPr>
                <w:ins w:id="597" w:author="jing zhao" w:date="2021-08-04T15:07:00Z"/>
                <w:lang w:val="en-US"/>
              </w:rPr>
            </w:pPr>
            <w:ins w:id="598" w:author="jing zhao" w:date="2021-08-04T15:07:00Z">
              <w:r w:rsidRPr="004E396D">
                <w:t>Config</w:t>
              </w:r>
              <w:r w:rsidRPr="004E396D">
                <w:rPr>
                  <w:szCs w:val="18"/>
                </w:rPr>
                <w:t xml:space="preserve"> 2</w:t>
              </w:r>
              <w:r>
                <w:rPr>
                  <w:szCs w:val="18"/>
                </w:rPr>
                <w:t>,5,8</w:t>
              </w:r>
            </w:ins>
          </w:p>
        </w:tc>
        <w:tc>
          <w:tcPr>
            <w:tcW w:w="1134" w:type="dxa"/>
            <w:tcBorders>
              <w:top w:val="nil"/>
              <w:left w:val="single" w:sz="4" w:space="0" w:color="auto"/>
              <w:bottom w:val="nil"/>
              <w:right w:val="single" w:sz="4" w:space="0" w:color="auto"/>
            </w:tcBorders>
            <w:shd w:val="clear" w:color="auto" w:fill="auto"/>
          </w:tcPr>
          <w:p w14:paraId="29AB9300" w14:textId="77777777" w:rsidR="00775084" w:rsidRPr="004E396D" w:rsidRDefault="00775084" w:rsidP="00435BD9">
            <w:pPr>
              <w:pStyle w:val="TAC"/>
              <w:rPr>
                <w:ins w:id="599" w:author="jing zhao" w:date="2021-08-04T15:07:00Z"/>
                <w:lang w:val="en-US"/>
              </w:rPr>
            </w:pPr>
          </w:p>
        </w:tc>
        <w:tc>
          <w:tcPr>
            <w:tcW w:w="4655" w:type="dxa"/>
            <w:gridSpan w:val="5"/>
            <w:tcBorders>
              <w:left w:val="single" w:sz="4" w:space="0" w:color="auto"/>
              <w:right w:val="single" w:sz="4" w:space="0" w:color="auto"/>
            </w:tcBorders>
          </w:tcPr>
          <w:p w14:paraId="3633232B" w14:textId="77777777" w:rsidR="00775084" w:rsidRPr="004E396D" w:rsidRDefault="00775084" w:rsidP="00435BD9">
            <w:pPr>
              <w:pStyle w:val="TAC"/>
              <w:rPr>
                <w:ins w:id="600" w:author="jing zhao" w:date="2021-08-04T15:07:00Z"/>
                <w:szCs w:val="18"/>
              </w:rPr>
            </w:pPr>
            <w:ins w:id="601" w:author="jing zhao" w:date="2021-08-04T15:07:00Z">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ins>
          </w:p>
        </w:tc>
      </w:tr>
      <w:tr w:rsidR="00775084" w:rsidRPr="004E396D" w14:paraId="3B1CD03A" w14:textId="77777777" w:rsidTr="00435BD9">
        <w:trPr>
          <w:trHeight w:val="187"/>
          <w:jc w:val="center"/>
          <w:ins w:id="602" w:author="jing zhao" w:date="2021-08-04T15:07:00Z"/>
        </w:trPr>
        <w:tc>
          <w:tcPr>
            <w:tcW w:w="2065" w:type="dxa"/>
            <w:gridSpan w:val="2"/>
            <w:tcBorders>
              <w:top w:val="nil"/>
              <w:left w:val="single" w:sz="4" w:space="0" w:color="auto"/>
              <w:bottom w:val="single" w:sz="4" w:space="0" w:color="auto"/>
              <w:right w:val="single" w:sz="4" w:space="0" w:color="auto"/>
            </w:tcBorders>
            <w:shd w:val="clear" w:color="auto" w:fill="auto"/>
          </w:tcPr>
          <w:p w14:paraId="396E63FB" w14:textId="77777777" w:rsidR="00775084" w:rsidRPr="004E396D" w:rsidRDefault="00775084" w:rsidP="00435BD9">
            <w:pPr>
              <w:pStyle w:val="TAL"/>
              <w:rPr>
                <w:ins w:id="603" w:author="jing zhao" w:date="2021-08-04T15:07:00Z"/>
                <w:lang w:val="en-US"/>
              </w:rPr>
            </w:pPr>
          </w:p>
        </w:tc>
        <w:tc>
          <w:tcPr>
            <w:tcW w:w="1740" w:type="dxa"/>
            <w:tcBorders>
              <w:left w:val="single" w:sz="4" w:space="0" w:color="auto"/>
              <w:bottom w:val="single" w:sz="4" w:space="0" w:color="auto"/>
              <w:right w:val="single" w:sz="4" w:space="0" w:color="auto"/>
            </w:tcBorders>
          </w:tcPr>
          <w:p w14:paraId="5AFE6781" w14:textId="77777777" w:rsidR="00775084" w:rsidRPr="004E396D" w:rsidRDefault="00775084" w:rsidP="00435BD9">
            <w:pPr>
              <w:pStyle w:val="TAL"/>
              <w:rPr>
                <w:ins w:id="604" w:author="jing zhao" w:date="2021-08-04T15:07:00Z"/>
                <w:lang w:val="en-US"/>
              </w:rPr>
            </w:pPr>
            <w:ins w:id="605" w:author="jing zhao" w:date="2021-08-04T15:07:00Z">
              <w:r w:rsidRPr="004E396D">
                <w:t>Config</w:t>
              </w:r>
              <w:r w:rsidRPr="004E396D">
                <w:rPr>
                  <w:szCs w:val="18"/>
                </w:rPr>
                <w:t xml:space="preserve"> 3</w:t>
              </w:r>
              <w:r>
                <w:rPr>
                  <w:szCs w:val="18"/>
                </w:rPr>
                <w:t>,6,9</w:t>
              </w:r>
            </w:ins>
          </w:p>
        </w:tc>
        <w:tc>
          <w:tcPr>
            <w:tcW w:w="1134" w:type="dxa"/>
            <w:tcBorders>
              <w:top w:val="nil"/>
              <w:left w:val="single" w:sz="4" w:space="0" w:color="auto"/>
              <w:bottom w:val="single" w:sz="4" w:space="0" w:color="auto"/>
              <w:right w:val="single" w:sz="4" w:space="0" w:color="auto"/>
            </w:tcBorders>
            <w:shd w:val="clear" w:color="auto" w:fill="auto"/>
          </w:tcPr>
          <w:p w14:paraId="6CD5991A" w14:textId="77777777" w:rsidR="00775084" w:rsidRPr="004E396D" w:rsidRDefault="00775084" w:rsidP="00435BD9">
            <w:pPr>
              <w:pStyle w:val="TAC"/>
              <w:rPr>
                <w:ins w:id="606" w:author="jing zhao" w:date="2021-08-04T15:07:00Z"/>
                <w:lang w:val="en-US"/>
              </w:rPr>
            </w:pPr>
          </w:p>
        </w:tc>
        <w:tc>
          <w:tcPr>
            <w:tcW w:w="4655" w:type="dxa"/>
            <w:gridSpan w:val="5"/>
            <w:tcBorders>
              <w:left w:val="single" w:sz="4" w:space="0" w:color="auto"/>
              <w:bottom w:val="single" w:sz="4" w:space="0" w:color="auto"/>
              <w:right w:val="single" w:sz="4" w:space="0" w:color="auto"/>
            </w:tcBorders>
          </w:tcPr>
          <w:p w14:paraId="595F6119" w14:textId="77777777" w:rsidR="00775084" w:rsidRPr="004E396D" w:rsidRDefault="00775084" w:rsidP="00435BD9">
            <w:pPr>
              <w:pStyle w:val="TAC"/>
              <w:rPr>
                <w:ins w:id="607" w:author="jing zhao" w:date="2021-08-04T15:07:00Z"/>
                <w:szCs w:val="18"/>
              </w:rPr>
            </w:pPr>
            <w:ins w:id="608" w:author="jing zhao" w:date="2021-08-04T15:07:00Z">
              <w:r w:rsidRPr="004E396D">
                <w:rPr>
                  <w:szCs w:val="18"/>
                </w:rPr>
                <w:t xml:space="preserve">40: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106</w:t>
              </w:r>
            </w:ins>
          </w:p>
        </w:tc>
      </w:tr>
      <w:tr w:rsidR="00775084" w:rsidRPr="004E396D" w14:paraId="183373AD" w14:textId="77777777" w:rsidTr="00435BD9">
        <w:trPr>
          <w:trHeight w:val="187"/>
          <w:jc w:val="center"/>
          <w:ins w:id="609" w:author="jing zhao" w:date="2021-08-04T15:07:00Z"/>
        </w:trPr>
        <w:tc>
          <w:tcPr>
            <w:tcW w:w="2065" w:type="dxa"/>
            <w:gridSpan w:val="2"/>
            <w:tcBorders>
              <w:left w:val="single" w:sz="4" w:space="0" w:color="auto"/>
              <w:bottom w:val="nil"/>
              <w:right w:val="single" w:sz="4" w:space="0" w:color="auto"/>
            </w:tcBorders>
            <w:shd w:val="clear" w:color="auto" w:fill="auto"/>
          </w:tcPr>
          <w:p w14:paraId="5B6D1A3C" w14:textId="77777777" w:rsidR="00775084" w:rsidRPr="004E396D" w:rsidRDefault="00775084" w:rsidP="00435BD9">
            <w:pPr>
              <w:pStyle w:val="TAL"/>
              <w:rPr>
                <w:ins w:id="610" w:author="jing zhao" w:date="2021-08-04T15:07:00Z"/>
                <w:lang w:val="en-US"/>
              </w:rPr>
            </w:pPr>
            <w:ins w:id="611" w:author="jing zhao" w:date="2021-08-04T15:07:00Z">
              <w:r w:rsidRPr="004E396D">
                <w:rPr>
                  <w:lang w:val="en-US"/>
                </w:rPr>
                <w:t>BWP BW</w:t>
              </w:r>
            </w:ins>
          </w:p>
        </w:tc>
        <w:tc>
          <w:tcPr>
            <w:tcW w:w="1740" w:type="dxa"/>
            <w:tcBorders>
              <w:left w:val="single" w:sz="4" w:space="0" w:color="auto"/>
              <w:bottom w:val="single" w:sz="4" w:space="0" w:color="auto"/>
              <w:right w:val="single" w:sz="4" w:space="0" w:color="auto"/>
            </w:tcBorders>
          </w:tcPr>
          <w:p w14:paraId="03944F7C" w14:textId="77777777" w:rsidR="00775084" w:rsidRPr="004E396D" w:rsidRDefault="00775084" w:rsidP="00435BD9">
            <w:pPr>
              <w:pStyle w:val="TAL"/>
              <w:rPr>
                <w:ins w:id="612" w:author="jing zhao" w:date="2021-08-04T15:07:00Z"/>
              </w:rPr>
            </w:pPr>
            <w:ins w:id="613" w:author="jing zhao" w:date="2021-08-04T15:07:00Z">
              <w:r w:rsidRPr="004E396D">
                <w:t>Config</w:t>
              </w:r>
              <w:r w:rsidRPr="004E396D">
                <w:rPr>
                  <w:szCs w:val="18"/>
                </w:rPr>
                <w:t xml:space="preserve"> 1</w:t>
              </w:r>
              <w:r>
                <w:rPr>
                  <w:szCs w:val="18"/>
                </w:rPr>
                <w:t>,4,7</w:t>
              </w:r>
            </w:ins>
          </w:p>
        </w:tc>
        <w:tc>
          <w:tcPr>
            <w:tcW w:w="1134" w:type="dxa"/>
            <w:tcBorders>
              <w:left w:val="single" w:sz="4" w:space="0" w:color="auto"/>
              <w:bottom w:val="nil"/>
              <w:right w:val="single" w:sz="4" w:space="0" w:color="auto"/>
            </w:tcBorders>
            <w:shd w:val="clear" w:color="auto" w:fill="auto"/>
          </w:tcPr>
          <w:p w14:paraId="6BB9F9CC" w14:textId="77777777" w:rsidR="00775084" w:rsidRPr="004E396D" w:rsidRDefault="00775084" w:rsidP="00435BD9">
            <w:pPr>
              <w:pStyle w:val="TAC"/>
              <w:rPr>
                <w:ins w:id="614" w:author="jing zhao" w:date="2021-08-04T15:07:00Z"/>
                <w:lang w:val="en-US"/>
              </w:rPr>
            </w:pPr>
            <w:ins w:id="615" w:author="jing zhao" w:date="2021-08-04T15:07:00Z">
              <w:r w:rsidRPr="004E396D">
                <w:rPr>
                  <w:lang w:val="en-US"/>
                </w:rPr>
                <w:t>MHz</w:t>
              </w:r>
            </w:ins>
          </w:p>
        </w:tc>
        <w:tc>
          <w:tcPr>
            <w:tcW w:w="4655" w:type="dxa"/>
            <w:gridSpan w:val="5"/>
            <w:tcBorders>
              <w:left w:val="single" w:sz="4" w:space="0" w:color="auto"/>
              <w:bottom w:val="single" w:sz="4" w:space="0" w:color="auto"/>
              <w:right w:val="single" w:sz="4" w:space="0" w:color="auto"/>
            </w:tcBorders>
          </w:tcPr>
          <w:p w14:paraId="58B0F853" w14:textId="77777777" w:rsidR="00775084" w:rsidRPr="004E396D" w:rsidRDefault="00775084" w:rsidP="00435BD9">
            <w:pPr>
              <w:pStyle w:val="TAC"/>
              <w:rPr>
                <w:ins w:id="616" w:author="jing zhao" w:date="2021-08-04T15:07:00Z"/>
                <w:szCs w:val="18"/>
              </w:rPr>
            </w:pPr>
            <w:ins w:id="617" w:author="jing zhao" w:date="2021-08-04T15:07:00Z">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ins>
          </w:p>
        </w:tc>
      </w:tr>
      <w:tr w:rsidR="00775084" w:rsidRPr="004E396D" w14:paraId="57CDEE93" w14:textId="77777777" w:rsidTr="00435BD9">
        <w:trPr>
          <w:trHeight w:val="187"/>
          <w:jc w:val="center"/>
          <w:ins w:id="618" w:author="jing zhao" w:date="2021-08-04T15:07:00Z"/>
        </w:trPr>
        <w:tc>
          <w:tcPr>
            <w:tcW w:w="2065" w:type="dxa"/>
            <w:gridSpan w:val="2"/>
            <w:tcBorders>
              <w:top w:val="nil"/>
              <w:left w:val="single" w:sz="4" w:space="0" w:color="auto"/>
              <w:bottom w:val="nil"/>
              <w:right w:val="single" w:sz="4" w:space="0" w:color="auto"/>
            </w:tcBorders>
            <w:shd w:val="clear" w:color="auto" w:fill="auto"/>
          </w:tcPr>
          <w:p w14:paraId="08E9806E" w14:textId="77777777" w:rsidR="00775084" w:rsidRPr="004E396D" w:rsidRDefault="00775084" w:rsidP="00435BD9">
            <w:pPr>
              <w:pStyle w:val="TAL"/>
              <w:rPr>
                <w:ins w:id="619" w:author="jing zhao" w:date="2021-08-04T15:07:00Z"/>
                <w:lang w:val="en-US"/>
              </w:rPr>
            </w:pPr>
          </w:p>
        </w:tc>
        <w:tc>
          <w:tcPr>
            <w:tcW w:w="1740" w:type="dxa"/>
            <w:tcBorders>
              <w:left w:val="single" w:sz="4" w:space="0" w:color="auto"/>
              <w:bottom w:val="single" w:sz="4" w:space="0" w:color="auto"/>
              <w:right w:val="single" w:sz="4" w:space="0" w:color="auto"/>
            </w:tcBorders>
          </w:tcPr>
          <w:p w14:paraId="00F0A181" w14:textId="77777777" w:rsidR="00775084" w:rsidRPr="004E396D" w:rsidRDefault="00775084" w:rsidP="00435BD9">
            <w:pPr>
              <w:pStyle w:val="TAL"/>
              <w:rPr>
                <w:ins w:id="620" w:author="jing zhao" w:date="2021-08-04T15:07:00Z"/>
              </w:rPr>
            </w:pPr>
            <w:ins w:id="621" w:author="jing zhao" w:date="2021-08-04T15:07:00Z">
              <w:r w:rsidRPr="004E396D">
                <w:t>Config</w:t>
              </w:r>
              <w:r w:rsidRPr="004E396D">
                <w:rPr>
                  <w:szCs w:val="18"/>
                </w:rPr>
                <w:t xml:space="preserve"> 2</w:t>
              </w:r>
              <w:r>
                <w:rPr>
                  <w:szCs w:val="18"/>
                </w:rPr>
                <w:t>,5,8</w:t>
              </w:r>
            </w:ins>
          </w:p>
        </w:tc>
        <w:tc>
          <w:tcPr>
            <w:tcW w:w="1134" w:type="dxa"/>
            <w:tcBorders>
              <w:top w:val="nil"/>
              <w:left w:val="single" w:sz="4" w:space="0" w:color="auto"/>
              <w:bottom w:val="nil"/>
              <w:right w:val="single" w:sz="4" w:space="0" w:color="auto"/>
            </w:tcBorders>
            <w:shd w:val="clear" w:color="auto" w:fill="auto"/>
          </w:tcPr>
          <w:p w14:paraId="2A70856A" w14:textId="77777777" w:rsidR="00775084" w:rsidRPr="004E396D" w:rsidRDefault="00775084" w:rsidP="00435BD9">
            <w:pPr>
              <w:pStyle w:val="TAC"/>
              <w:rPr>
                <w:ins w:id="622" w:author="jing zhao" w:date="2021-08-04T15:07:00Z"/>
                <w:lang w:val="en-US"/>
              </w:rPr>
            </w:pPr>
          </w:p>
        </w:tc>
        <w:tc>
          <w:tcPr>
            <w:tcW w:w="4655" w:type="dxa"/>
            <w:gridSpan w:val="5"/>
            <w:tcBorders>
              <w:left w:val="single" w:sz="4" w:space="0" w:color="auto"/>
              <w:bottom w:val="single" w:sz="4" w:space="0" w:color="auto"/>
              <w:right w:val="single" w:sz="4" w:space="0" w:color="auto"/>
            </w:tcBorders>
          </w:tcPr>
          <w:p w14:paraId="39BB0C26" w14:textId="77777777" w:rsidR="00775084" w:rsidRPr="004E396D" w:rsidRDefault="00775084" w:rsidP="00435BD9">
            <w:pPr>
              <w:pStyle w:val="TAC"/>
              <w:rPr>
                <w:ins w:id="623" w:author="jing zhao" w:date="2021-08-04T15:07:00Z"/>
                <w:szCs w:val="18"/>
              </w:rPr>
            </w:pPr>
            <w:ins w:id="624" w:author="jing zhao" w:date="2021-08-04T15:07:00Z">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ins>
          </w:p>
        </w:tc>
      </w:tr>
      <w:tr w:rsidR="00775084" w:rsidRPr="004E396D" w14:paraId="59E155EB" w14:textId="77777777" w:rsidTr="00435BD9">
        <w:trPr>
          <w:trHeight w:val="187"/>
          <w:jc w:val="center"/>
          <w:ins w:id="625" w:author="jing zhao" w:date="2021-08-04T15:07:00Z"/>
        </w:trPr>
        <w:tc>
          <w:tcPr>
            <w:tcW w:w="2065" w:type="dxa"/>
            <w:gridSpan w:val="2"/>
            <w:tcBorders>
              <w:top w:val="nil"/>
              <w:left w:val="single" w:sz="4" w:space="0" w:color="auto"/>
              <w:bottom w:val="single" w:sz="4" w:space="0" w:color="auto"/>
              <w:right w:val="single" w:sz="4" w:space="0" w:color="auto"/>
            </w:tcBorders>
            <w:shd w:val="clear" w:color="auto" w:fill="auto"/>
          </w:tcPr>
          <w:p w14:paraId="12465A9E" w14:textId="77777777" w:rsidR="00775084" w:rsidRPr="004E396D" w:rsidRDefault="00775084" w:rsidP="00435BD9">
            <w:pPr>
              <w:pStyle w:val="TAL"/>
              <w:rPr>
                <w:ins w:id="626" w:author="jing zhao" w:date="2021-08-04T15:07:00Z"/>
                <w:lang w:val="en-US"/>
              </w:rPr>
            </w:pPr>
          </w:p>
        </w:tc>
        <w:tc>
          <w:tcPr>
            <w:tcW w:w="1740" w:type="dxa"/>
            <w:tcBorders>
              <w:left w:val="single" w:sz="4" w:space="0" w:color="auto"/>
              <w:bottom w:val="single" w:sz="4" w:space="0" w:color="auto"/>
              <w:right w:val="single" w:sz="4" w:space="0" w:color="auto"/>
            </w:tcBorders>
          </w:tcPr>
          <w:p w14:paraId="300F1160" w14:textId="77777777" w:rsidR="00775084" w:rsidRPr="004E396D" w:rsidRDefault="00775084" w:rsidP="00435BD9">
            <w:pPr>
              <w:pStyle w:val="TAL"/>
              <w:rPr>
                <w:ins w:id="627" w:author="jing zhao" w:date="2021-08-04T15:07:00Z"/>
              </w:rPr>
            </w:pPr>
            <w:ins w:id="628" w:author="jing zhao" w:date="2021-08-04T15:07:00Z">
              <w:r w:rsidRPr="004E396D">
                <w:t>Config</w:t>
              </w:r>
              <w:r w:rsidRPr="004E396D">
                <w:rPr>
                  <w:szCs w:val="18"/>
                </w:rPr>
                <w:t xml:space="preserve"> 3</w:t>
              </w:r>
              <w:r>
                <w:rPr>
                  <w:szCs w:val="18"/>
                </w:rPr>
                <w:t>,6,9</w:t>
              </w:r>
            </w:ins>
          </w:p>
        </w:tc>
        <w:tc>
          <w:tcPr>
            <w:tcW w:w="1134" w:type="dxa"/>
            <w:tcBorders>
              <w:top w:val="nil"/>
              <w:left w:val="single" w:sz="4" w:space="0" w:color="auto"/>
              <w:bottom w:val="single" w:sz="4" w:space="0" w:color="auto"/>
              <w:right w:val="single" w:sz="4" w:space="0" w:color="auto"/>
            </w:tcBorders>
            <w:shd w:val="clear" w:color="auto" w:fill="auto"/>
          </w:tcPr>
          <w:p w14:paraId="4D1A6FA2" w14:textId="77777777" w:rsidR="00775084" w:rsidRPr="004E396D" w:rsidRDefault="00775084" w:rsidP="00435BD9">
            <w:pPr>
              <w:pStyle w:val="TAC"/>
              <w:rPr>
                <w:ins w:id="629" w:author="jing zhao" w:date="2021-08-04T15:07:00Z"/>
                <w:lang w:val="en-US"/>
              </w:rPr>
            </w:pPr>
          </w:p>
        </w:tc>
        <w:tc>
          <w:tcPr>
            <w:tcW w:w="4655" w:type="dxa"/>
            <w:gridSpan w:val="5"/>
            <w:tcBorders>
              <w:left w:val="single" w:sz="4" w:space="0" w:color="auto"/>
              <w:bottom w:val="single" w:sz="4" w:space="0" w:color="auto"/>
              <w:right w:val="single" w:sz="4" w:space="0" w:color="auto"/>
            </w:tcBorders>
          </w:tcPr>
          <w:p w14:paraId="0A3978F0" w14:textId="77777777" w:rsidR="00775084" w:rsidRPr="004E396D" w:rsidRDefault="00775084" w:rsidP="00435BD9">
            <w:pPr>
              <w:pStyle w:val="TAC"/>
              <w:rPr>
                <w:ins w:id="630" w:author="jing zhao" w:date="2021-08-04T15:07:00Z"/>
                <w:szCs w:val="18"/>
              </w:rPr>
            </w:pPr>
            <w:ins w:id="631" w:author="jing zhao" w:date="2021-08-04T15:07:00Z">
              <w:r w:rsidRPr="004E396D">
                <w:rPr>
                  <w:szCs w:val="18"/>
                </w:rPr>
                <w:t xml:space="preserve">40: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106</w:t>
              </w:r>
            </w:ins>
          </w:p>
        </w:tc>
      </w:tr>
      <w:tr w:rsidR="00775084" w:rsidRPr="004E396D" w14:paraId="28138F37" w14:textId="77777777" w:rsidTr="00435BD9">
        <w:trPr>
          <w:trHeight w:val="187"/>
          <w:jc w:val="center"/>
          <w:ins w:id="632" w:author="jing zhao" w:date="2021-08-04T15:07:00Z"/>
        </w:trPr>
        <w:tc>
          <w:tcPr>
            <w:tcW w:w="2065" w:type="dxa"/>
            <w:gridSpan w:val="2"/>
            <w:tcBorders>
              <w:left w:val="single" w:sz="4" w:space="0" w:color="auto"/>
              <w:bottom w:val="nil"/>
              <w:right w:val="single" w:sz="4" w:space="0" w:color="auto"/>
            </w:tcBorders>
            <w:shd w:val="clear" w:color="auto" w:fill="auto"/>
          </w:tcPr>
          <w:p w14:paraId="34AA0432" w14:textId="77777777" w:rsidR="00775084" w:rsidRPr="004E396D" w:rsidRDefault="00775084" w:rsidP="00435BD9">
            <w:pPr>
              <w:pStyle w:val="TAL"/>
              <w:rPr>
                <w:ins w:id="633" w:author="jing zhao" w:date="2021-08-04T15:07:00Z"/>
                <w:lang w:val="en-US"/>
              </w:rPr>
            </w:pPr>
            <w:ins w:id="634" w:author="jing zhao" w:date="2021-08-04T15:07:00Z">
              <w:r w:rsidRPr="004E396D">
                <w:t>TRS configuration</w:t>
              </w:r>
            </w:ins>
          </w:p>
        </w:tc>
        <w:tc>
          <w:tcPr>
            <w:tcW w:w="1740" w:type="dxa"/>
            <w:tcBorders>
              <w:left w:val="single" w:sz="4" w:space="0" w:color="auto"/>
              <w:bottom w:val="single" w:sz="4" w:space="0" w:color="auto"/>
              <w:right w:val="single" w:sz="4" w:space="0" w:color="auto"/>
            </w:tcBorders>
          </w:tcPr>
          <w:p w14:paraId="796FB43F" w14:textId="77777777" w:rsidR="00775084" w:rsidRPr="004E396D" w:rsidRDefault="00775084" w:rsidP="00435BD9">
            <w:pPr>
              <w:pStyle w:val="TAL"/>
              <w:rPr>
                <w:ins w:id="635" w:author="jing zhao" w:date="2021-08-04T15:07:00Z"/>
              </w:rPr>
            </w:pPr>
            <w:ins w:id="636" w:author="jing zhao" w:date="2021-08-04T15:07:00Z">
              <w:r w:rsidRPr="004E396D">
                <w:t>Config</w:t>
              </w:r>
              <w:r w:rsidRPr="004E396D">
                <w:rPr>
                  <w:szCs w:val="18"/>
                </w:rPr>
                <w:t xml:space="preserve"> 1</w:t>
              </w:r>
              <w:r>
                <w:rPr>
                  <w:szCs w:val="18"/>
                </w:rPr>
                <w:t>,4,7</w:t>
              </w:r>
            </w:ins>
          </w:p>
        </w:tc>
        <w:tc>
          <w:tcPr>
            <w:tcW w:w="1134" w:type="dxa"/>
            <w:tcBorders>
              <w:left w:val="single" w:sz="4" w:space="0" w:color="auto"/>
              <w:bottom w:val="single" w:sz="4" w:space="0" w:color="auto"/>
              <w:right w:val="single" w:sz="4" w:space="0" w:color="auto"/>
            </w:tcBorders>
          </w:tcPr>
          <w:p w14:paraId="4D62DD08" w14:textId="77777777" w:rsidR="00775084" w:rsidRPr="004E396D" w:rsidRDefault="00775084" w:rsidP="00435BD9">
            <w:pPr>
              <w:pStyle w:val="TAC"/>
              <w:rPr>
                <w:ins w:id="637" w:author="jing zhao" w:date="2021-08-04T15:07:00Z"/>
                <w:lang w:val="en-US"/>
              </w:rPr>
            </w:pPr>
          </w:p>
        </w:tc>
        <w:tc>
          <w:tcPr>
            <w:tcW w:w="4655" w:type="dxa"/>
            <w:gridSpan w:val="5"/>
            <w:tcBorders>
              <w:left w:val="single" w:sz="4" w:space="0" w:color="auto"/>
              <w:bottom w:val="single" w:sz="4" w:space="0" w:color="auto"/>
              <w:right w:val="single" w:sz="4" w:space="0" w:color="auto"/>
            </w:tcBorders>
          </w:tcPr>
          <w:p w14:paraId="64C65764" w14:textId="77777777" w:rsidR="00775084" w:rsidRPr="004E396D" w:rsidRDefault="00775084" w:rsidP="00435BD9">
            <w:pPr>
              <w:pStyle w:val="TAC"/>
              <w:rPr>
                <w:ins w:id="638" w:author="jing zhao" w:date="2021-08-04T15:07:00Z"/>
                <w:szCs w:val="18"/>
              </w:rPr>
            </w:pPr>
            <w:ins w:id="639" w:author="jing zhao" w:date="2021-08-04T15:07:00Z">
              <w:r w:rsidRPr="004E396D">
                <w:rPr>
                  <w:lang w:eastAsia="zh-CN"/>
                </w:rPr>
                <w:t>TRS.1.1 FDD</w:t>
              </w:r>
            </w:ins>
          </w:p>
        </w:tc>
      </w:tr>
      <w:tr w:rsidR="00775084" w:rsidRPr="004E396D" w14:paraId="7CE01B4B" w14:textId="77777777" w:rsidTr="00435BD9">
        <w:trPr>
          <w:trHeight w:val="187"/>
          <w:jc w:val="center"/>
          <w:ins w:id="640" w:author="jing zhao" w:date="2021-08-04T15:07:00Z"/>
        </w:trPr>
        <w:tc>
          <w:tcPr>
            <w:tcW w:w="2065" w:type="dxa"/>
            <w:gridSpan w:val="2"/>
            <w:tcBorders>
              <w:top w:val="nil"/>
              <w:left w:val="single" w:sz="4" w:space="0" w:color="auto"/>
              <w:bottom w:val="nil"/>
              <w:right w:val="single" w:sz="4" w:space="0" w:color="auto"/>
            </w:tcBorders>
            <w:shd w:val="clear" w:color="auto" w:fill="auto"/>
          </w:tcPr>
          <w:p w14:paraId="1169FC70" w14:textId="77777777" w:rsidR="00775084" w:rsidRPr="004E396D" w:rsidRDefault="00775084" w:rsidP="00435BD9">
            <w:pPr>
              <w:pStyle w:val="TAL"/>
              <w:rPr>
                <w:ins w:id="641" w:author="jing zhao" w:date="2021-08-04T15:07:00Z"/>
                <w:lang w:val="en-US"/>
              </w:rPr>
            </w:pPr>
          </w:p>
        </w:tc>
        <w:tc>
          <w:tcPr>
            <w:tcW w:w="1740" w:type="dxa"/>
            <w:tcBorders>
              <w:left w:val="single" w:sz="4" w:space="0" w:color="auto"/>
              <w:bottom w:val="single" w:sz="4" w:space="0" w:color="auto"/>
              <w:right w:val="single" w:sz="4" w:space="0" w:color="auto"/>
            </w:tcBorders>
          </w:tcPr>
          <w:p w14:paraId="2A0604CB" w14:textId="77777777" w:rsidR="00775084" w:rsidRPr="004E396D" w:rsidRDefault="00775084" w:rsidP="00435BD9">
            <w:pPr>
              <w:pStyle w:val="TAL"/>
              <w:rPr>
                <w:ins w:id="642" w:author="jing zhao" w:date="2021-08-04T15:07:00Z"/>
              </w:rPr>
            </w:pPr>
            <w:ins w:id="643" w:author="jing zhao" w:date="2021-08-04T15:07:00Z">
              <w:r w:rsidRPr="004E396D">
                <w:t>Config</w:t>
              </w:r>
              <w:r w:rsidRPr="004E396D">
                <w:rPr>
                  <w:szCs w:val="18"/>
                </w:rPr>
                <w:t xml:space="preserve"> 2</w:t>
              </w:r>
              <w:r>
                <w:rPr>
                  <w:szCs w:val="18"/>
                </w:rPr>
                <w:t>,5,8</w:t>
              </w:r>
            </w:ins>
          </w:p>
        </w:tc>
        <w:tc>
          <w:tcPr>
            <w:tcW w:w="1134" w:type="dxa"/>
            <w:tcBorders>
              <w:left w:val="single" w:sz="4" w:space="0" w:color="auto"/>
              <w:bottom w:val="single" w:sz="4" w:space="0" w:color="auto"/>
              <w:right w:val="single" w:sz="4" w:space="0" w:color="auto"/>
            </w:tcBorders>
          </w:tcPr>
          <w:p w14:paraId="43F2AAC0" w14:textId="77777777" w:rsidR="00775084" w:rsidRPr="004E396D" w:rsidRDefault="00775084" w:rsidP="00435BD9">
            <w:pPr>
              <w:pStyle w:val="TAC"/>
              <w:rPr>
                <w:ins w:id="644" w:author="jing zhao" w:date="2021-08-04T15:07:00Z"/>
                <w:lang w:val="en-US"/>
              </w:rPr>
            </w:pPr>
          </w:p>
        </w:tc>
        <w:tc>
          <w:tcPr>
            <w:tcW w:w="4655" w:type="dxa"/>
            <w:gridSpan w:val="5"/>
            <w:tcBorders>
              <w:left w:val="single" w:sz="4" w:space="0" w:color="auto"/>
              <w:bottom w:val="single" w:sz="4" w:space="0" w:color="auto"/>
              <w:right w:val="single" w:sz="4" w:space="0" w:color="auto"/>
            </w:tcBorders>
          </w:tcPr>
          <w:p w14:paraId="4F8D5AC5" w14:textId="77777777" w:rsidR="00775084" w:rsidRPr="004E396D" w:rsidRDefault="00775084" w:rsidP="00435BD9">
            <w:pPr>
              <w:pStyle w:val="TAC"/>
              <w:rPr>
                <w:ins w:id="645" w:author="jing zhao" w:date="2021-08-04T15:07:00Z"/>
                <w:szCs w:val="18"/>
              </w:rPr>
            </w:pPr>
            <w:ins w:id="646" w:author="jing zhao" w:date="2021-08-04T15:07:00Z">
              <w:r w:rsidRPr="004E396D">
                <w:rPr>
                  <w:lang w:eastAsia="zh-CN"/>
                </w:rPr>
                <w:t>TRS.1.1 TDD</w:t>
              </w:r>
            </w:ins>
          </w:p>
        </w:tc>
      </w:tr>
      <w:tr w:rsidR="00775084" w:rsidRPr="004E396D" w14:paraId="1D979258" w14:textId="77777777" w:rsidTr="00435BD9">
        <w:trPr>
          <w:trHeight w:val="187"/>
          <w:jc w:val="center"/>
          <w:ins w:id="647" w:author="jing zhao" w:date="2021-08-04T15:07:00Z"/>
        </w:trPr>
        <w:tc>
          <w:tcPr>
            <w:tcW w:w="2065" w:type="dxa"/>
            <w:gridSpan w:val="2"/>
            <w:tcBorders>
              <w:top w:val="nil"/>
              <w:left w:val="single" w:sz="4" w:space="0" w:color="auto"/>
              <w:bottom w:val="single" w:sz="4" w:space="0" w:color="auto"/>
              <w:right w:val="single" w:sz="4" w:space="0" w:color="auto"/>
            </w:tcBorders>
            <w:shd w:val="clear" w:color="auto" w:fill="auto"/>
          </w:tcPr>
          <w:p w14:paraId="3C840362" w14:textId="77777777" w:rsidR="00775084" w:rsidRPr="004E396D" w:rsidRDefault="00775084" w:rsidP="00435BD9">
            <w:pPr>
              <w:pStyle w:val="TAL"/>
              <w:rPr>
                <w:ins w:id="648" w:author="jing zhao" w:date="2021-08-04T15:07:00Z"/>
                <w:lang w:val="en-US"/>
              </w:rPr>
            </w:pPr>
          </w:p>
        </w:tc>
        <w:tc>
          <w:tcPr>
            <w:tcW w:w="1740" w:type="dxa"/>
            <w:tcBorders>
              <w:left w:val="single" w:sz="4" w:space="0" w:color="auto"/>
              <w:bottom w:val="single" w:sz="4" w:space="0" w:color="auto"/>
              <w:right w:val="single" w:sz="4" w:space="0" w:color="auto"/>
            </w:tcBorders>
          </w:tcPr>
          <w:p w14:paraId="2F829940" w14:textId="77777777" w:rsidR="00775084" w:rsidRPr="004E396D" w:rsidRDefault="00775084" w:rsidP="00435BD9">
            <w:pPr>
              <w:pStyle w:val="TAL"/>
              <w:rPr>
                <w:ins w:id="649" w:author="jing zhao" w:date="2021-08-04T15:07:00Z"/>
              </w:rPr>
            </w:pPr>
            <w:ins w:id="650" w:author="jing zhao" w:date="2021-08-04T15:07:00Z">
              <w:r w:rsidRPr="004E396D">
                <w:t>Config</w:t>
              </w:r>
              <w:r w:rsidRPr="004E396D">
                <w:rPr>
                  <w:szCs w:val="18"/>
                </w:rPr>
                <w:t xml:space="preserve"> 3</w:t>
              </w:r>
              <w:r>
                <w:rPr>
                  <w:szCs w:val="18"/>
                </w:rPr>
                <w:t>,6,9</w:t>
              </w:r>
            </w:ins>
          </w:p>
        </w:tc>
        <w:tc>
          <w:tcPr>
            <w:tcW w:w="1134" w:type="dxa"/>
            <w:tcBorders>
              <w:left w:val="single" w:sz="4" w:space="0" w:color="auto"/>
              <w:bottom w:val="single" w:sz="4" w:space="0" w:color="auto"/>
              <w:right w:val="single" w:sz="4" w:space="0" w:color="auto"/>
            </w:tcBorders>
          </w:tcPr>
          <w:p w14:paraId="403DED23" w14:textId="77777777" w:rsidR="00775084" w:rsidRPr="004E396D" w:rsidRDefault="00775084" w:rsidP="00435BD9">
            <w:pPr>
              <w:pStyle w:val="TAC"/>
              <w:rPr>
                <w:ins w:id="651" w:author="jing zhao" w:date="2021-08-04T15:07:00Z"/>
                <w:lang w:val="en-US"/>
              </w:rPr>
            </w:pPr>
          </w:p>
        </w:tc>
        <w:tc>
          <w:tcPr>
            <w:tcW w:w="4655" w:type="dxa"/>
            <w:gridSpan w:val="5"/>
            <w:tcBorders>
              <w:left w:val="single" w:sz="4" w:space="0" w:color="auto"/>
              <w:bottom w:val="single" w:sz="4" w:space="0" w:color="auto"/>
              <w:right w:val="single" w:sz="4" w:space="0" w:color="auto"/>
            </w:tcBorders>
          </w:tcPr>
          <w:p w14:paraId="22BF3D18" w14:textId="77777777" w:rsidR="00775084" w:rsidRPr="004E396D" w:rsidRDefault="00775084" w:rsidP="00435BD9">
            <w:pPr>
              <w:pStyle w:val="TAC"/>
              <w:rPr>
                <w:ins w:id="652" w:author="jing zhao" w:date="2021-08-04T15:07:00Z"/>
                <w:szCs w:val="18"/>
              </w:rPr>
            </w:pPr>
            <w:ins w:id="653" w:author="jing zhao" w:date="2021-08-04T15:07:00Z">
              <w:r w:rsidRPr="004E396D">
                <w:rPr>
                  <w:lang w:eastAsia="zh-CN"/>
                </w:rPr>
                <w:t>TRS.1.2 TDD</w:t>
              </w:r>
            </w:ins>
          </w:p>
        </w:tc>
      </w:tr>
      <w:tr w:rsidR="00775084" w:rsidRPr="004E396D" w14:paraId="3AC95D0F" w14:textId="77777777" w:rsidTr="00435BD9">
        <w:trPr>
          <w:trHeight w:val="187"/>
          <w:jc w:val="center"/>
          <w:ins w:id="654" w:author="jing zhao" w:date="2021-08-04T15:07:00Z"/>
        </w:trPr>
        <w:tc>
          <w:tcPr>
            <w:tcW w:w="3805" w:type="dxa"/>
            <w:gridSpan w:val="3"/>
            <w:tcBorders>
              <w:left w:val="single" w:sz="4" w:space="0" w:color="auto"/>
              <w:bottom w:val="single" w:sz="4" w:space="0" w:color="auto"/>
              <w:right w:val="single" w:sz="4" w:space="0" w:color="auto"/>
            </w:tcBorders>
          </w:tcPr>
          <w:p w14:paraId="5AD5FE87" w14:textId="77777777" w:rsidR="00775084" w:rsidRPr="004E396D" w:rsidRDefault="00775084" w:rsidP="00435BD9">
            <w:pPr>
              <w:pStyle w:val="TAL"/>
              <w:rPr>
                <w:ins w:id="655" w:author="jing zhao" w:date="2021-08-04T15:07:00Z"/>
              </w:rPr>
            </w:pPr>
            <w:ins w:id="656" w:author="jing zhao" w:date="2021-08-04T15:07:00Z">
              <w:r w:rsidRPr="004E396D">
                <w:rPr>
                  <w:lang w:val="en-US"/>
                </w:rPr>
                <w:t>DR</w:t>
              </w:r>
              <w:r>
                <w:rPr>
                  <w:lang w:val="en-US"/>
                </w:rPr>
                <w:t>X</w:t>
              </w:r>
              <w:r w:rsidRPr="004E396D">
                <w:rPr>
                  <w:lang w:val="en-US"/>
                </w:rPr>
                <w:t xml:space="preserve"> Cycle</w:t>
              </w:r>
            </w:ins>
          </w:p>
        </w:tc>
        <w:tc>
          <w:tcPr>
            <w:tcW w:w="1134" w:type="dxa"/>
            <w:tcBorders>
              <w:left w:val="single" w:sz="4" w:space="0" w:color="auto"/>
              <w:bottom w:val="single" w:sz="4" w:space="0" w:color="auto"/>
              <w:right w:val="single" w:sz="4" w:space="0" w:color="auto"/>
            </w:tcBorders>
          </w:tcPr>
          <w:p w14:paraId="5E926299" w14:textId="77777777" w:rsidR="00775084" w:rsidRPr="004E396D" w:rsidRDefault="00775084" w:rsidP="00435BD9">
            <w:pPr>
              <w:pStyle w:val="TAC"/>
              <w:rPr>
                <w:ins w:id="657" w:author="jing zhao" w:date="2021-08-04T15:07:00Z"/>
                <w:lang w:val="en-US"/>
              </w:rPr>
            </w:pPr>
            <w:proofErr w:type="spellStart"/>
            <w:ins w:id="658" w:author="jing zhao" w:date="2021-08-04T15:07:00Z">
              <w:r w:rsidRPr="004E396D">
                <w:rPr>
                  <w:lang w:val="en-US"/>
                </w:rPr>
                <w:t>ms</w:t>
              </w:r>
              <w:proofErr w:type="spellEnd"/>
            </w:ins>
          </w:p>
        </w:tc>
        <w:tc>
          <w:tcPr>
            <w:tcW w:w="4655" w:type="dxa"/>
            <w:gridSpan w:val="5"/>
            <w:tcBorders>
              <w:left w:val="single" w:sz="4" w:space="0" w:color="auto"/>
              <w:bottom w:val="single" w:sz="4" w:space="0" w:color="auto"/>
              <w:right w:val="single" w:sz="4" w:space="0" w:color="auto"/>
            </w:tcBorders>
          </w:tcPr>
          <w:p w14:paraId="30DD7474" w14:textId="77777777" w:rsidR="00775084" w:rsidRPr="004E396D" w:rsidRDefault="00775084" w:rsidP="00435BD9">
            <w:pPr>
              <w:pStyle w:val="TAC"/>
              <w:rPr>
                <w:ins w:id="659" w:author="jing zhao" w:date="2021-08-04T15:07:00Z"/>
                <w:lang w:val="en-US"/>
              </w:rPr>
            </w:pPr>
            <w:ins w:id="660" w:author="jing zhao" w:date="2021-08-04T15:07:00Z">
              <w:r w:rsidRPr="004E396D">
                <w:rPr>
                  <w:lang w:val="en-US"/>
                </w:rPr>
                <w:t>Not Applicable</w:t>
              </w:r>
            </w:ins>
          </w:p>
        </w:tc>
      </w:tr>
      <w:tr w:rsidR="00775084" w:rsidRPr="004E396D" w14:paraId="1C4BF307" w14:textId="77777777" w:rsidTr="00435BD9">
        <w:trPr>
          <w:trHeight w:val="187"/>
          <w:jc w:val="center"/>
          <w:ins w:id="661" w:author="jing zhao" w:date="2021-08-04T15:07: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A03D6E6" w14:textId="77777777" w:rsidR="00775084" w:rsidRPr="004E396D" w:rsidRDefault="00775084" w:rsidP="00435BD9">
            <w:pPr>
              <w:pStyle w:val="TAL"/>
              <w:rPr>
                <w:ins w:id="662" w:author="jing zhao" w:date="2021-08-04T15:07:00Z"/>
                <w:lang w:val="en-US"/>
              </w:rPr>
            </w:pPr>
            <w:ins w:id="663" w:author="jing zhao" w:date="2021-08-04T15:07:00Z">
              <w:r w:rsidRPr="004E396D">
                <w:rPr>
                  <w:lang w:val="en-US"/>
                </w:rPr>
                <w:t xml:space="preserve">PDSCH Reference measurement channel </w:t>
              </w:r>
            </w:ins>
          </w:p>
        </w:tc>
        <w:tc>
          <w:tcPr>
            <w:tcW w:w="1740" w:type="dxa"/>
            <w:tcBorders>
              <w:top w:val="single" w:sz="4" w:space="0" w:color="auto"/>
              <w:left w:val="single" w:sz="4" w:space="0" w:color="auto"/>
              <w:right w:val="single" w:sz="4" w:space="0" w:color="auto"/>
            </w:tcBorders>
          </w:tcPr>
          <w:p w14:paraId="60581636" w14:textId="77777777" w:rsidR="00775084" w:rsidRPr="004E396D" w:rsidRDefault="00775084" w:rsidP="00435BD9">
            <w:pPr>
              <w:pStyle w:val="TAL"/>
              <w:rPr>
                <w:ins w:id="664" w:author="jing zhao" w:date="2021-08-04T15:07:00Z"/>
                <w:lang w:val="en-US"/>
              </w:rPr>
            </w:pPr>
            <w:ins w:id="665" w:author="jing zhao" w:date="2021-08-04T15:07:00Z">
              <w:r w:rsidRPr="004E396D">
                <w:t>Config</w:t>
              </w:r>
              <w:r w:rsidRPr="004E396D">
                <w:rPr>
                  <w:szCs w:val="18"/>
                </w:rPr>
                <w:t xml:space="preserve"> 1</w:t>
              </w:r>
              <w:r>
                <w:rPr>
                  <w:szCs w:val="18"/>
                </w:rPr>
                <w:t>,4,7</w:t>
              </w:r>
            </w:ins>
          </w:p>
        </w:tc>
        <w:tc>
          <w:tcPr>
            <w:tcW w:w="1134" w:type="dxa"/>
            <w:tcBorders>
              <w:top w:val="single" w:sz="4" w:space="0" w:color="auto"/>
              <w:left w:val="single" w:sz="4" w:space="0" w:color="auto"/>
              <w:bottom w:val="nil"/>
              <w:right w:val="single" w:sz="4" w:space="0" w:color="auto"/>
            </w:tcBorders>
            <w:shd w:val="clear" w:color="auto" w:fill="auto"/>
          </w:tcPr>
          <w:p w14:paraId="2E58FB99" w14:textId="77777777" w:rsidR="00775084" w:rsidRPr="004E396D" w:rsidRDefault="00775084" w:rsidP="00435BD9">
            <w:pPr>
              <w:pStyle w:val="TAC"/>
              <w:rPr>
                <w:ins w:id="666" w:author="jing zhao" w:date="2021-08-04T15:07:00Z"/>
                <w:lang w:val="en-US"/>
              </w:rPr>
            </w:pPr>
          </w:p>
        </w:tc>
        <w:tc>
          <w:tcPr>
            <w:tcW w:w="4655" w:type="dxa"/>
            <w:gridSpan w:val="5"/>
            <w:tcBorders>
              <w:top w:val="single" w:sz="4" w:space="0" w:color="auto"/>
              <w:left w:val="single" w:sz="4" w:space="0" w:color="auto"/>
              <w:right w:val="single" w:sz="4" w:space="0" w:color="auto"/>
            </w:tcBorders>
            <w:hideMark/>
          </w:tcPr>
          <w:p w14:paraId="26B8D83A" w14:textId="77777777" w:rsidR="00775084" w:rsidRPr="004E396D" w:rsidRDefault="00775084" w:rsidP="00435BD9">
            <w:pPr>
              <w:pStyle w:val="TAC"/>
              <w:rPr>
                <w:ins w:id="667" w:author="jing zhao" w:date="2021-08-04T15:07:00Z"/>
                <w:szCs w:val="18"/>
                <w:lang w:val="en-US"/>
              </w:rPr>
            </w:pPr>
            <w:ins w:id="668" w:author="jing zhao" w:date="2021-08-04T15:07:00Z">
              <w:r w:rsidRPr="004E396D">
                <w:rPr>
                  <w:szCs w:val="18"/>
                </w:rPr>
                <w:t>SR.1.1 FDD</w:t>
              </w:r>
            </w:ins>
          </w:p>
        </w:tc>
      </w:tr>
      <w:tr w:rsidR="00775084" w:rsidRPr="004E396D" w14:paraId="108C5A8D" w14:textId="77777777" w:rsidTr="00435BD9">
        <w:trPr>
          <w:trHeight w:val="187"/>
          <w:jc w:val="center"/>
          <w:ins w:id="669" w:author="jing zhao" w:date="2021-08-04T15:07:00Z"/>
        </w:trPr>
        <w:tc>
          <w:tcPr>
            <w:tcW w:w="2065" w:type="dxa"/>
            <w:gridSpan w:val="2"/>
            <w:tcBorders>
              <w:top w:val="nil"/>
              <w:left w:val="single" w:sz="4" w:space="0" w:color="auto"/>
              <w:bottom w:val="nil"/>
              <w:right w:val="single" w:sz="4" w:space="0" w:color="auto"/>
            </w:tcBorders>
            <w:shd w:val="clear" w:color="auto" w:fill="auto"/>
          </w:tcPr>
          <w:p w14:paraId="28B711BC" w14:textId="77777777" w:rsidR="00775084" w:rsidRPr="004E396D" w:rsidRDefault="00775084" w:rsidP="00435BD9">
            <w:pPr>
              <w:pStyle w:val="TAL"/>
              <w:rPr>
                <w:ins w:id="670" w:author="jing zhao" w:date="2021-08-04T15:07:00Z"/>
                <w:lang w:val="en-US"/>
              </w:rPr>
            </w:pPr>
          </w:p>
        </w:tc>
        <w:tc>
          <w:tcPr>
            <w:tcW w:w="1740" w:type="dxa"/>
            <w:tcBorders>
              <w:left w:val="single" w:sz="4" w:space="0" w:color="auto"/>
              <w:right w:val="single" w:sz="4" w:space="0" w:color="auto"/>
            </w:tcBorders>
          </w:tcPr>
          <w:p w14:paraId="123029FF" w14:textId="77777777" w:rsidR="00775084" w:rsidRPr="004E396D" w:rsidRDefault="00775084" w:rsidP="00435BD9">
            <w:pPr>
              <w:pStyle w:val="TAL"/>
              <w:rPr>
                <w:ins w:id="671" w:author="jing zhao" w:date="2021-08-04T15:07:00Z"/>
                <w:lang w:val="en-US"/>
              </w:rPr>
            </w:pPr>
            <w:ins w:id="672" w:author="jing zhao" w:date="2021-08-04T15:07:00Z">
              <w:r w:rsidRPr="004E396D">
                <w:t>Config</w:t>
              </w:r>
              <w:r w:rsidRPr="004E396D">
                <w:rPr>
                  <w:szCs w:val="18"/>
                </w:rPr>
                <w:t xml:space="preserve"> 2</w:t>
              </w:r>
              <w:r>
                <w:rPr>
                  <w:szCs w:val="18"/>
                </w:rPr>
                <w:t>,5,8</w:t>
              </w:r>
            </w:ins>
          </w:p>
        </w:tc>
        <w:tc>
          <w:tcPr>
            <w:tcW w:w="1134" w:type="dxa"/>
            <w:tcBorders>
              <w:top w:val="nil"/>
              <w:left w:val="single" w:sz="4" w:space="0" w:color="auto"/>
              <w:bottom w:val="nil"/>
              <w:right w:val="single" w:sz="4" w:space="0" w:color="auto"/>
            </w:tcBorders>
            <w:shd w:val="clear" w:color="auto" w:fill="auto"/>
          </w:tcPr>
          <w:p w14:paraId="5CC7E72A" w14:textId="77777777" w:rsidR="00775084" w:rsidRPr="004E396D" w:rsidRDefault="00775084" w:rsidP="00435BD9">
            <w:pPr>
              <w:pStyle w:val="TAC"/>
              <w:rPr>
                <w:ins w:id="673" w:author="jing zhao" w:date="2021-08-04T15:07:00Z"/>
                <w:lang w:val="en-US"/>
              </w:rPr>
            </w:pPr>
          </w:p>
        </w:tc>
        <w:tc>
          <w:tcPr>
            <w:tcW w:w="4655" w:type="dxa"/>
            <w:gridSpan w:val="5"/>
            <w:tcBorders>
              <w:left w:val="single" w:sz="4" w:space="0" w:color="auto"/>
              <w:right w:val="single" w:sz="4" w:space="0" w:color="auto"/>
            </w:tcBorders>
          </w:tcPr>
          <w:p w14:paraId="7BFC13B1" w14:textId="77777777" w:rsidR="00775084" w:rsidRPr="004E396D" w:rsidRDefault="00775084" w:rsidP="00435BD9">
            <w:pPr>
              <w:pStyle w:val="TAC"/>
              <w:rPr>
                <w:ins w:id="674" w:author="jing zhao" w:date="2021-08-04T15:07:00Z"/>
                <w:szCs w:val="18"/>
                <w:lang w:val="en-US"/>
              </w:rPr>
            </w:pPr>
            <w:ins w:id="675" w:author="jing zhao" w:date="2021-08-04T15:07:00Z">
              <w:r w:rsidRPr="004E396D">
                <w:rPr>
                  <w:szCs w:val="18"/>
                </w:rPr>
                <w:t>SR.1.1 TDD</w:t>
              </w:r>
            </w:ins>
          </w:p>
        </w:tc>
      </w:tr>
      <w:tr w:rsidR="00775084" w:rsidRPr="004E396D" w14:paraId="5B34749E" w14:textId="77777777" w:rsidTr="00435BD9">
        <w:trPr>
          <w:trHeight w:val="187"/>
          <w:jc w:val="center"/>
          <w:ins w:id="676" w:author="jing zhao" w:date="2021-08-04T15:07:00Z"/>
        </w:trPr>
        <w:tc>
          <w:tcPr>
            <w:tcW w:w="2065" w:type="dxa"/>
            <w:gridSpan w:val="2"/>
            <w:tcBorders>
              <w:top w:val="nil"/>
              <w:left w:val="single" w:sz="4" w:space="0" w:color="auto"/>
              <w:bottom w:val="single" w:sz="4" w:space="0" w:color="auto"/>
              <w:right w:val="single" w:sz="4" w:space="0" w:color="auto"/>
            </w:tcBorders>
            <w:shd w:val="clear" w:color="auto" w:fill="auto"/>
          </w:tcPr>
          <w:p w14:paraId="737A8067" w14:textId="77777777" w:rsidR="00775084" w:rsidRPr="004E396D" w:rsidRDefault="00775084" w:rsidP="00435BD9">
            <w:pPr>
              <w:pStyle w:val="TAL"/>
              <w:rPr>
                <w:ins w:id="677" w:author="jing zhao" w:date="2021-08-04T15:07:00Z"/>
                <w:lang w:val="en-US"/>
              </w:rPr>
            </w:pPr>
          </w:p>
        </w:tc>
        <w:tc>
          <w:tcPr>
            <w:tcW w:w="1740" w:type="dxa"/>
            <w:tcBorders>
              <w:left w:val="single" w:sz="4" w:space="0" w:color="auto"/>
              <w:bottom w:val="single" w:sz="4" w:space="0" w:color="auto"/>
              <w:right w:val="single" w:sz="4" w:space="0" w:color="auto"/>
            </w:tcBorders>
          </w:tcPr>
          <w:p w14:paraId="3D9CDD90" w14:textId="77777777" w:rsidR="00775084" w:rsidRPr="004E396D" w:rsidRDefault="00775084" w:rsidP="00435BD9">
            <w:pPr>
              <w:pStyle w:val="TAL"/>
              <w:rPr>
                <w:ins w:id="678" w:author="jing zhao" w:date="2021-08-04T15:07:00Z"/>
                <w:lang w:val="en-US"/>
              </w:rPr>
            </w:pPr>
            <w:ins w:id="679" w:author="jing zhao" w:date="2021-08-04T15:07:00Z">
              <w:r w:rsidRPr="004E396D">
                <w:t>Config</w:t>
              </w:r>
              <w:r w:rsidRPr="004E396D">
                <w:rPr>
                  <w:szCs w:val="18"/>
                </w:rPr>
                <w:t xml:space="preserve"> 3</w:t>
              </w:r>
              <w:r>
                <w:rPr>
                  <w:szCs w:val="18"/>
                </w:rPr>
                <w:t>,6,9</w:t>
              </w:r>
            </w:ins>
          </w:p>
        </w:tc>
        <w:tc>
          <w:tcPr>
            <w:tcW w:w="1134" w:type="dxa"/>
            <w:tcBorders>
              <w:top w:val="nil"/>
              <w:left w:val="single" w:sz="4" w:space="0" w:color="auto"/>
              <w:bottom w:val="single" w:sz="4" w:space="0" w:color="auto"/>
              <w:right w:val="single" w:sz="4" w:space="0" w:color="auto"/>
            </w:tcBorders>
            <w:shd w:val="clear" w:color="auto" w:fill="auto"/>
          </w:tcPr>
          <w:p w14:paraId="45ECB7C0" w14:textId="77777777" w:rsidR="00775084" w:rsidRPr="004E396D" w:rsidRDefault="00775084" w:rsidP="00435BD9">
            <w:pPr>
              <w:pStyle w:val="TAC"/>
              <w:rPr>
                <w:ins w:id="680" w:author="jing zhao" w:date="2021-08-04T15:07:00Z"/>
                <w:lang w:val="en-US"/>
              </w:rPr>
            </w:pPr>
          </w:p>
        </w:tc>
        <w:tc>
          <w:tcPr>
            <w:tcW w:w="4655" w:type="dxa"/>
            <w:gridSpan w:val="5"/>
            <w:tcBorders>
              <w:left w:val="single" w:sz="4" w:space="0" w:color="auto"/>
              <w:bottom w:val="single" w:sz="4" w:space="0" w:color="auto"/>
              <w:right w:val="single" w:sz="4" w:space="0" w:color="auto"/>
            </w:tcBorders>
          </w:tcPr>
          <w:p w14:paraId="255223CF" w14:textId="77777777" w:rsidR="00775084" w:rsidRPr="004E396D" w:rsidRDefault="00775084" w:rsidP="00435BD9">
            <w:pPr>
              <w:pStyle w:val="TAC"/>
              <w:rPr>
                <w:ins w:id="681" w:author="jing zhao" w:date="2021-08-04T15:07:00Z"/>
                <w:szCs w:val="18"/>
                <w:lang w:val="en-US"/>
              </w:rPr>
            </w:pPr>
            <w:ins w:id="682" w:author="jing zhao" w:date="2021-08-04T15:07:00Z">
              <w:r w:rsidRPr="004E396D">
                <w:rPr>
                  <w:szCs w:val="18"/>
                </w:rPr>
                <w:t>SR2.1 TDD</w:t>
              </w:r>
            </w:ins>
          </w:p>
        </w:tc>
      </w:tr>
      <w:tr w:rsidR="00775084" w:rsidRPr="004E396D" w14:paraId="4DDDA3FD" w14:textId="77777777" w:rsidTr="00435BD9">
        <w:trPr>
          <w:trHeight w:val="187"/>
          <w:jc w:val="center"/>
          <w:ins w:id="683" w:author="jing zhao" w:date="2021-08-04T15:07:00Z"/>
        </w:trPr>
        <w:tc>
          <w:tcPr>
            <w:tcW w:w="2065" w:type="dxa"/>
            <w:gridSpan w:val="2"/>
            <w:tcBorders>
              <w:top w:val="single" w:sz="4" w:space="0" w:color="auto"/>
              <w:left w:val="single" w:sz="4" w:space="0" w:color="auto"/>
              <w:bottom w:val="nil"/>
              <w:right w:val="single" w:sz="4" w:space="0" w:color="auto"/>
            </w:tcBorders>
            <w:shd w:val="clear" w:color="auto" w:fill="auto"/>
          </w:tcPr>
          <w:p w14:paraId="066AC8FD" w14:textId="77777777" w:rsidR="00775084" w:rsidRPr="004E396D" w:rsidRDefault="00775084" w:rsidP="00435BD9">
            <w:pPr>
              <w:pStyle w:val="TAL"/>
              <w:rPr>
                <w:ins w:id="684" w:author="jing zhao" w:date="2021-08-04T15:07:00Z"/>
                <w:lang w:val="en-US"/>
              </w:rPr>
            </w:pPr>
            <w:ins w:id="685" w:author="jing zhao" w:date="2021-08-04T15:07:00Z">
              <w:r w:rsidRPr="004E396D">
                <w:rPr>
                  <w:rFonts w:cs="v5.0.0"/>
                </w:rPr>
                <w:t>CORESET Reference Channel</w:t>
              </w:r>
            </w:ins>
          </w:p>
        </w:tc>
        <w:tc>
          <w:tcPr>
            <w:tcW w:w="1740" w:type="dxa"/>
            <w:tcBorders>
              <w:top w:val="single" w:sz="4" w:space="0" w:color="auto"/>
              <w:left w:val="single" w:sz="4" w:space="0" w:color="auto"/>
              <w:right w:val="single" w:sz="4" w:space="0" w:color="auto"/>
            </w:tcBorders>
          </w:tcPr>
          <w:p w14:paraId="49AD417D" w14:textId="77777777" w:rsidR="00775084" w:rsidRPr="004E396D" w:rsidRDefault="00775084" w:rsidP="00435BD9">
            <w:pPr>
              <w:pStyle w:val="TAL"/>
              <w:rPr>
                <w:ins w:id="686" w:author="jing zhao" w:date="2021-08-04T15:07:00Z"/>
                <w:lang w:val="en-US"/>
              </w:rPr>
            </w:pPr>
            <w:ins w:id="687" w:author="jing zhao" w:date="2021-08-04T15:07:00Z">
              <w:r w:rsidRPr="004E396D">
                <w:t>Config</w:t>
              </w:r>
              <w:r w:rsidRPr="004E396D">
                <w:rPr>
                  <w:szCs w:val="18"/>
                </w:rPr>
                <w:t xml:space="preserve"> 1</w:t>
              </w:r>
              <w:r>
                <w:rPr>
                  <w:szCs w:val="18"/>
                </w:rPr>
                <w:t>,4,7</w:t>
              </w:r>
            </w:ins>
          </w:p>
        </w:tc>
        <w:tc>
          <w:tcPr>
            <w:tcW w:w="1134" w:type="dxa"/>
            <w:tcBorders>
              <w:top w:val="single" w:sz="4" w:space="0" w:color="auto"/>
              <w:left w:val="single" w:sz="4" w:space="0" w:color="auto"/>
              <w:bottom w:val="nil"/>
              <w:right w:val="single" w:sz="4" w:space="0" w:color="auto"/>
            </w:tcBorders>
            <w:shd w:val="clear" w:color="auto" w:fill="auto"/>
          </w:tcPr>
          <w:p w14:paraId="16B63F5D" w14:textId="77777777" w:rsidR="00775084" w:rsidRPr="004E396D" w:rsidRDefault="00775084" w:rsidP="00435BD9">
            <w:pPr>
              <w:pStyle w:val="TAC"/>
              <w:rPr>
                <w:ins w:id="688" w:author="jing zhao" w:date="2021-08-04T15:07: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8A99C4A" w14:textId="77777777" w:rsidR="00775084" w:rsidRPr="004E396D" w:rsidRDefault="00775084" w:rsidP="00435BD9">
            <w:pPr>
              <w:pStyle w:val="TAC"/>
              <w:rPr>
                <w:ins w:id="689" w:author="jing zhao" w:date="2021-08-04T15:07:00Z"/>
                <w:szCs w:val="18"/>
                <w:lang w:val="en-US"/>
              </w:rPr>
            </w:pPr>
            <w:ins w:id="690" w:author="jing zhao" w:date="2021-08-04T15:07:00Z">
              <w:r w:rsidRPr="004E396D">
                <w:rPr>
                  <w:szCs w:val="18"/>
                </w:rPr>
                <w:t>CR.1.1 FDD</w:t>
              </w:r>
            </w:ins>
          </w:p>
        </w:tc>
      </w:tr>
      <w:tr w:rsidR="00775084" w:rsidRPr="004E396D" w14:paraId="201B4234" w14:textId="77777777" w:rsidTr="00435BD9">
        <w:trPr>
          <w:trHeight w:val="187"/>
          <w:jc w:val="center"/>
          <w:ins w:id="691" w:author="jing zhao" w:date="2021-08-04T15:07:00Z"/>
        </w:trPr>
        <w:tc>
          <w:tcPr>
            <w:tcW w:w="2065" w:type="dxa"/>
            <w:gridSpan w:val="2"/>
            <w:tcBorders>
              <w:top w:val="nil"/>
              <w:left w:val="single" w:sz="4" w:space="0" w:color="auto"/>
              <w:bottom w:val="nil"/>
              <w:right w:val="single" w:sz="4" w:space="0" w:color="auto"/>
            </w:tcBorders>
            <w:shd w:val="clear" w:color="auto" w:fill="auto"/>
          </w:tcPr>
          <w:p w14:paraId="4AE90A55" w14:textId="77777777" w:rsidR="00775084" w:rsidRPr="004E396D" w:rsidRDefault="00775084" w:rsidP="00435BD9">
            <w:pPr>
              <w:pStyle w:val="TAL"/>
              <w:rPr>
                <w:ins w:id="692" w:author="jing zhao" w:date="2021-08-04T15:07:00Z"/>
                <w:rFonts w:cs="v5.0.0"/>
              </w:rPr>
            </w:pPr>
          </w:p>
        </w:tc>
        <w:tc>
          <w:tcPr>
            <w:tcW w:w="1740" w:type="dxa"/>
            <w:tcBorders>
              <w:left w:val="single" w:sz="4" w:space="0" w:color="auto"/>
              <w:right w:val="single" w:sz="4" w:space="0" w:color="auto"/>
            </w:tcBorders>
          </w:tcPr>
          <w:p w14:paraId="693E4E85" w14:textId="77777777" w:rsidR="00775084" w:rsidRPr="004E396D" w:rsidRDefault="00775084" w:rsidP="00435BD9">
            <w:pPr>
              <w:pStyle w:val="TAL"/>
              <w:rPr>
                <w:ins w:id="693" w:author="jing zhao" w:date="2021-08-04T15:07:00Z"/>
                <w:rFonts w:cs="v5.0.0"/>
              </w:rPr>
            </w:pPr>
            <w:ins w:id="694" w:author="jing zhao" w:date="2021-08-04T15:07:00Z">
              <w:r w:rsidRPr="004E396D">
                <w:t>Config</w:t>
              </w:r>
              <w:r w:rsidRPr="004E396D">
                <w:rPr>
                  <w:szCs w:val="18"/>
                </w:rPr>
                <w:t xml:space="preserve"> 2</w:t>
              </w:r>
              <w:r>
                <w:rPr>
                  <w:szCs w:val="18"/>
                </w:rPr>
                <w:t>,5,8</w:t>
              </w:r>
            </w:ins>
          </w:p>
        </w:tc>
        <w:tc>
          <w:tcPr>
            <w:tcW w:w="1134" w:type="dxa"/>
            <w:tcBorders>
              <w:top w:val="nil"/>
              <w:left w:val="single" w:sz="4" w:space="0" w:color="auto"/>
              <w:bottom w:val="nil"/>
              <w:right w:val="single" w:sz="4" w:space="0" w:color="auto"/>
            </w:tcBorders>
            <w:shd w:val="clear" w:color="auto" w:fill="auto"/>
          </w:tcPr>
          <w:p w14:paraId="165736E2" w14:textId="77777777" w:rsidR="00775084" w:rsidRPr="004E396D" w:rsidRDefault="00775084" w:rsidP="00435BD9">
            <w:pPr>
              <w:pStyle w:val="TAC"/>
              <w:rPr>
                <w:ins w:id="695" w:author="jing zhao" w:date="2021-08-04T15:07: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2AE14B87" w14:textId="77777777" w:rsidR="00775084" w:rsidRPr="004E396D" w:rsidRDefault="00775084" w:rsidP="00435BD9">
            <w:pPr>
              <w:pStyle w:val="TAC"/>
              <w:rPr>
                <w:ins w:id="696" w:author="jing zhao" w:date="2021-08-04T15:07:00Z"/>
                <w:szCs w:val="18"/>
                <w:lang w:val="en-US"/>
              </w:rPr>
            </w:pPr>
            <w:ins w:id="697" w:author="jing zhao" w:date="2021-08-04T15:07:00Z">
              <w:r w:rsidRPr="004E396D">
                <w:rPr>
                  <w:szCs w:val="18"/>
                </w:rPr>
                <w:t>CR.1.1 TDD</w:t>
              </w:r>
            </w:ins>
          </w:p>
        </w:tc>
      </w:tr>
      <w:tr w:rsidR="00775084" w:rsidRPr="004E396D" w14:paraId="4F98E750" w14:textId="77777777" w:rsidTr="00435BD9">
        <w:trPr>
          <w:trHeight w:val="187"/>
          <w:jc w:val="center"/>
          <w:ins w:id="698" w:author="jing zhao" w:date="2021-08-04T15:07:00Z"/>
        </w:trPr>
        <w:tc>
          <w:tcPr>
            <w:tcW w:w="2065" w:type="dxa"/>
            <w:gridSpan w:val="2"/>
            <w:tcBorders>
              <w:top w:val="nil"/>
              <w:left w:val="single" w:sz="4" w:space="0" w:color="auto"/>
              <w:bottom w:val="single" w:sz="4" w:space="0" w:color="auto"/>
              <w:right w:val="single" w:sz="4" w:space="0" w:color="auto"/>
            </w:tcBorders>
            <w:shd w:val="clear" w:color="auto" w:fill="auto"/>
          </w:tcPr>
          <w:p w14:paraId="50C7754B" w14:textId="77777777" w:rsidR="00775084" w:rsidRPr="004E396D" w:rsidRDefault="00775084" w:rsidP="00435BD9">
            <w:pPr>
              <w:pStyle w:val="TAL"/>
              <w:rPr>
                <w:ins w:id="699" w:author="jing zhao" w:date="2021-08-04T15:07:00Z"/>
                <w:rFonts w:cs="v5.0.0"/>
              </w:rPr>
            </w:pPr>
          </w:p>
        </w:tc>
        <w:tc>
          <w:tcPr>
            <w:tcW w:w="1740" w:type="dxa"/>
            <w:tcBorders>
              <w:left w:val="single" w:sz="4" w:space="0" w:color="auto"/>
              <w:bottom w:val="single" w:sz="4" w:space="0" w:color="auto"/>
              <w:right w:val="single" w:sz="4" w:space="0" w:color="auto"/>
            </w:tcBorders>
          </w:tcPr>
          <w:p w14:paraId="0EEBA520" w14:textId="77777777" w:rsidR="00775084" w:rsidRPr="004E396D" w:rsidRDefault="00775084" w:rsidP="00435BD9">
            <w:pPr>
              <w:pStyle w:val="TAL"/>
              <w:rPr>
                <w:ins w:id="700" w:author="jing zhao" w:date="2021-08-04T15:07:00Z"/>
                <w:rFonts w:cs="v5.0.0"/>
              </w:rPr>
            </w:pPr>
            <w:ins w:id="701" w:author="jing zhao" w:date="2021-08-04T15:07:00Z">
              <w:r w:rsidRPr="004E396D">
                <w:t>Config</w:t>
              </w:r>
              <w:r w:rsidRPr="004E396D">
                <w:rPr>
                  <w:szCs w:val="18"/>
                </w:rPr>
                <w:t xml:space="preserve"> 3</w:t>
              </w:r>
              <w:r>
                <w:rPr>
                  <w:szCs w:val="18"/>
                </w:rPr>
                <w:t>,6,9</w:t>
              </w:r>
            </w:ins>
          </w:p>
        </w:tc>
        <w:tc>
          <w:tcPr>
            <w:tcW w:w="1134" w:type="dxa"/>
            <w:tcBorders>
              <w:top w:val="nil"/>
              <w:left w:val="single" w:sz="4" w:space="0" w:color="auto"/>
              <w:bottom w:val="single" w:sz="4" w:space="0" w:color="auto"/>
              <w:right w:val="single" w:sz="4" w:space="0" w:color="auto"/>
            </w:tcBorders>
            <w:shd w:val="clear" w:color="auto" w:fill="auto"/>
          </w:tcPr>
          <w:p w14:paraId="012A7F2A" w14:textId="77777777" w:rsidR="00775084" w:rsidRPr="004E396D" w:rsidRDefault="00775084" w:rsidP="00435BD9">
            <w:pPr>
              <w:pStyle w:val="TAC"/>
              <w:rPr>
                <w:ins w:id="702" w:author="jing zhao" w:date="2021-08-04T15:07: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65D2D1F" w14:textId="77777777" w:rsidR="00775084" w:rsidRPr="004E396D" w:rsidRDefault="00775084" w:rsidP="00435BD9">
            <w:pPr>
              <w:pStyle w:val="TAC"/>
              <w:rPr>
                <w:ins w:id="703" w:author="jing zhao" w:date="2021-08-04T15:07:00Z"/>
                <w:szCs w:val="18"/>
                <w:lang w:val="en-US"/>
              </w:rPr>
            </w:pPr>
            <w:ins w:id="704" w:author="jing zhao" w:date="2021-08-04T15:07:00Z">
              <w:r w:rsidRPr="004E396D">
                <w:rPr>
                  <w:szCs w:val="18"/>
                </w:rPr>
                <w:t>CR2.1 TDD</w:t>
              </w:r>
            </w:ins>
          </w:p>
        </w:tc>
      </w:tr>
      <w:tr w:rsidR="00775084" w:rsidRPr="004E396D" w14:paraId="5575E8DA" w14:textId="77777777" w:rsidTr="00435BD9">
        <w:trPr>
          <w:trHeight w:val="187"/>
          <w:jc w:val="center"/>
          <w:ins w:id="705" w:author="jing zhao" w:date="2021-08-04T15:07:00Z"/>
        </w:trPr>
        <w:tc>
          <w:tcPr>
            <w:tcW w:w="3805" w:type="dxa"/>
            <w:gridSpan w:val="3"/>
            <w:tcBorders>
              <w:top w:val="single" w:sz="4" w:space="0" w:color="auto"/>
              <w:left w:val="single" w:sz="4" w:space="0" w:color="auto"/>
              <w:bottom w:val="single" w:sz="4" w:space="0" w:color="auto"/>
              <w:right w:val="single" w:sz="4" w:space="0" w:color="auto"/>
            </w:tcBorders>
            <w:hideMark/>
          </w:tcPr>
          <w:p w14:paraId="37EEC054" w14:textId="77777777" w:rsidR="00775084" w:rsidRPr="004E396D" w:rsidRDefault="00775084" w:rsidP="00435BD9">
            <w:pPr>
              <w:pStyle w:val="TAL"/>
              <w:rPr>
                <w:ins w:id="706" w:author="jing zhao" w:date="2021-08-04T15:07:00Z"/>
                <w:lang w:val="da-DK"/>
              </w:rPr>
            </w:pPr>
            <w:ins w:id="707" w:author="jing zhao" w:date="2021-08-04T15:07:00Z">
              <w:r w:rsidRPr="004E396D">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5D552F4E" w14:textId="77777777" w:rsidR="00775084" w:rsidRPr="004E396D" w:rsidRDefault="00775084" w:rsidP="00435BD9">
            <w:pPr>
              <w:pStyle w:val="TAC"/>
              <w:rPr>
                <w:ins w:id="708" w:author="jing zhao" w:date="2021-08-04T15:07:00Z"/>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2804A68B" w14:textId="77777777" w:rsidR="00775084" w:rsidRPr="004E396D" w:rsidRDefault="00775084" w:rsidP="00435BD9">
            <w:pPr>
              <w:pStyle w:val="TAC"/>
              <w:rPr>
                <w:ins w:id="709" w:author="jing zhao" w:date="2021-08-04T15:07:00Z"/>
                <w:lang w:val="en-US"/>
              </w:rPr>
            </w:pPr>
            <w:ins w:id="710" w:author="jing zhao" w:date="2021-08-04T15:07:00Z">
              <w:r w:rsidRPr="004E396D">
                <w:rPr>
                  <w:snapToGrid w:val="0"/>
                </w:rPr>
                <w:t>OCNG pattern 1</w:t>
              </w:r>
            </w:ins>
          </w:p>
        </w:tc>
      </w:tr>
      <w:tr w:rsidR="00775084" w:rsidRPr="004E396D" w14:paraId="68932EF8" w14:textId="77777777" w:rsidTr="00435BD9">
        <w:trPr>
          <w:trHeight w:val="187"/>
          <w:jc w:val="center"/>
          <w:ins w:id="711" w:author="jing zhao" w:date="2021-08-04T15:07:00Z"/>
        </w:trPr>
        <w:tc>
          <w:tcPr>
            <w:tcW w:w="3805" w:type="dxa"/>
            <w:gridSpan w:val="3"/>
            <w:tcBorders>
              <w:top w:val="single" w:sz="4" w:space="0" w:color="auto"/>
              <w:left w:val="single" w:sz="4" w:space="0" w:color="auto"/>
              <w:bottom w:val="single" w:sz="4" w:space="0" w:color="auto"/>
              <w:right w:val="single" w:sz="4" w:space="0" w:color="auto"/>
            </w:tcBorders>
          </w:tcPr>
          <w:p w14:paraId="2772E28A" w14:textId="77777777" w:rsidR="00775084" w:rsidRPr="004E396D" w:rsidRDefault="00775084" w:rsidP="00435BD9">
            <w:pPr>
              <w:pStyle w:val="TAL"/>
              <w:rPr>
                <w:ins w:id="712" w:author="jing zhao" w:date="2021-08-04T15:07:00Z"/>
                <w:lang w:val="da-DK"/>
              </w:rPr>
            </w:pPr>
            <w:ins w:id="713" w:author="jing zhao" w:date="2021-08-04T15:07:00Z">
              <w:r w:rsidRPr="004E396D">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D699ED2" w14:textId="77777777" w:rsidR="00775084" w:rsidRPr="004E396D" w:rsidRDefault="00775084" w:rsidP="00435BD9">
            <w:pPr>
              <w:pStyle w:val="TAC"/>
              <w:rPr>
                <w:ins w:id="714" w:author="jing zhao" w:date="2021-08-04T15:07: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57FEE48F" w14:textId="77777777" w:rsidR="00775084" w:rsidRPr="004E396D" w:rsidRDefault="00775084" w:rsidP="00435BD9">
            <w:pPr>
              <w:pStyle w:val="TAC"/>
              <w:rPr>
                <w:ins w:id="715" w:author="jing zhao" w:date="2021-08-04T15:07:00Z"/>
                <w:snapToGrid w:val="0"/>
              </w:rPr>
            </w:pPr>
            <w:ins w:id="716" w:author="jing zhao" w:date="2021-08-04T15:07:00Z">
              <w:r w:rsidRPr="004E396D">
                <w:rPr>
                  <w:rFonts w:hint="eastAsia"/>
                  <w:snapToGrid w:val="0"/>
                  <w:szCs w:val="18"/>
                  <w:lang w:eastAsia="zh-CN"/>
                </w:rPr>
                <w:t>SMTC pattern 1</w:t>
              </w:r>
            </w:ins>
          </w:p>
        </w:tc>
      </w:tr>
      <w:tr w:rsidR="00775084" w:rsidRPr="004E396D" w14:paraId="37CA647E" w14:textId="77777777" w:rsidTr="00435BD9">
        <w:trPr>
          <w:trHeight w:val="187"/>
          <w:jc w:val="center"/>
          <w:ins w:id="717" w:author="jing zhao" w:date="2021-08-04T15:07:00Z"/>
        </w:trPr>
        <w:tc>
          <w:tcPr>
            <w:tcW w:w="2065" w:type="dxa"/>
            <w:gridSpan w:val="2"/>
            <w:vMerge w:val="restart"/>
            <w:tcBorders>
              <w:top w:val="single" w:sz="4" w:space="0" w:color="auto"/>
              <w:left w:val="single" w:sz="4" w:space="0" w:color="auto"/>
              <w:right w:val="single" w:sz="4" w:space="0" w:color="auto"/>
            </w:tcBorders>
          </w:tcPr>
          <w:p w14:paraId="717DC4F2" w14:textId="77777777" w:rsidR="00775084" w:rsidRPr="004E396D" w:rsidRDefault="00775084" w:rsidP="00435BD9">
            <w:pPr>
              <w:pStyle w:val="TAL"/>
              <w:rPr>
                <w:ins w:id="718" w:author="jing zhao" w:date="2021-08-04T15:07:00Z"/>
                <w:lang w:val="da-DK"/>
              </w:rPr>
            </w:pPr>
            <w:ins w:id="719" w:author="jing zhao" w:date="2021-08-04T15:07:00Z">
              <w:r w:rsidRPr="004E396D">
                <w:rPr>
                  <w:lang w:val="da-DK"/>
                </w:rPr>
                <w:t>SSB Configuration</w:t>
              </w:r>
            </w:ins>
          </w:p>
        </w:tc>
        <w:tc>
          <w:tcPr>
            <w:tcW w:w="1740" w:type="dxa"/>
            <w:tcBorders>
              <w:top w:val="single" w:sz="4" w:space="0" w:color="auto"/>
              <w:left w:val="single" w:sz="4" w:space="0" w:color="auto"/>
              <w:right w:val="single" w:sz="4" w:space="0" w:color="auto"/>
            </w:tcBorders>
          </w:tcPr>
          <w:p w14:paraId="00F9647D" w14:textId="77777777" w:rsidR="00775084" w:rsidRPr="004A0180" w:rsidRDefault="00775084" w:rsidP="00435BD9">
            <w:pPr>
              <w:pStyle w:val="TAL"/>
              <w:rPr>
                <w:ins w:id="720" w:author="jing zhao" w:date="2021-08-04T15:07:00Z"/>
              </w:rPr>
            </w:pPr>
            <w:ins w:id="721" w:author="jing zhao" w:date="2021-08-04T15:07:00Z">
              <w:r w:rsidRPr="004A0180">
                <w:t>Config 1,2,4,5,7,8</w:t>
              </w:r>
            </w:ins>
          </w:p>
        </w:tc>
        <w:tc>
          <w:tcPr>
            <w:tcW w:w="1134" w:type="dxa"/>
            <w:vMerge w:val="restart"/>
            <w:tcBorders>
              <w:top w:val="single" w:sz="4" w:space="0" w:color="auto"/>
              <w:left w:val="single" w:sz="4" w:space="0" w:color="auto"/>
              <w:right w:val="single" w:sz="4" w:space="0" w:color="auto"/>
            </w:tcBorders>
          </w:tcPr>
          <w:p w14:paraId="7A90CA86" w14:textId="77777777" w:rsidR="00775084" w:rsidRPr="004E396D" w:rsidRDefault="00775084" w:rsidP="00435BD9">
            <w:pPr>
              <w:pStyle w:val="TAC"/>
              <w:rPr>
                <w:ins w:id="722" w:author="jing zhao" w:date="2021-08-04T15:07:00Z"/>
                <w:lang w:val="da-DK"/>
              </w:rPr>
            </w:pPr>
          </w:p>
        </w:tc>
        <w:tc>
          <w:tcPr>
            <w:tcW w:w="4655" w:type="dxa"/>
            <w:gridSpan w:val="5"/>
            <w:tcBorders>
              <w:top w:val="single" w:sz="4" w:space="0" w:color="auto"/>
              <w:left w:val="single" w:sz="4" w:space="0" w:color="auto"/>
              <w:right w:val="single" w:sz="4" w:space="0" w:color="auto"/>
            </w:tcBorders>
          </w:tcPr>
          <w:p w14:paraId="1FB682F3" w14:textId="77777777" w:rsidR="00775084" w:rsidRPr="004E396D" w:rsidRDefault="00775084" w:rsidP="00435BD9">
            <w:pPr>
              <w:pStyle w:val="TAC"/>
              <w:rPr>
                <w:ins w:id="723" w:author="jing zhao" w:date="2021-08-04T15:07:00Z"/>
                <w:lang w:val="en-US"/>
              </w:rPr>
            </w:pPr>
            <w:ins w:id="724" w:author="jing zhao" w:date="2021-08-04T15:07:00Z">
              <w:r w:rsidRPr="004E396D">
                <w:rPr>
                  <w:rFonts w:cs="v4.2.0"/>
                </w:rPr>
                <w:t>SSB.1 FR1</w:t>
              </w:r>
            </w:ins>
          </w:p>
        </w:tc>
      </w:tr>
      <w:tr w:rsidR="00775084" w:rsidRPr="004E396D" w14:paraId="563D1C84" w14:textId="77777777" w:rsidTr="00435BD9">
        <w:trPr>
          <w:trHeight w:val="187"/>
          <w:jc w:val="center"/>
          <w:ins w:id="725" w:author="jing zhao" w:date="2021-08-04T15:07:00Z"/>
        </w:trPr>
        <w:tc>
          <w:tcPr>
            <w:tcW w:w="2065" w:type="dxa"/>
            <w:gridSpan w:val="2"/>
            <w:vMerge/>
            <w:tcBorders>
              <w:left w:val="single" w:sz="4" w:space="0" w:color="auto"/>
              <w:right w:val="single" w:sz="4" w:space="0" w:color="auto"/>
            </w:tcBorders>
          </w:tcPr>
          <w:p w14:paraId="6A7E02CC" w14:textId="77777777" w:rsidR="00775084" w:rsidRPr="004E396D" w:rsidRDefault="00775084" w:rsidP="00435BD9">
            <w:pPr>
              <w:pStyle w:val="TAL"/>
              <w:rPr>
                <w:ins w:id="726" w:author="jing zhao" w:date="2021-08-04T15:07:00Z"/>
                <w:lang w:val="da-DK"/>
              </w:rPr>
            </w:pPr>
          </w:p>
        </w:tc>
        <w:tc>
          <w:tcPr>
            <w:tcW w:w="1740" w:type="dxa"/>
            <w:tcBorders>
              <w:left w:val="single" w:sz="4" w:space="0" w:color="auto"/>
              <w:right w:val="single" w:sz="4" w:space="0" w:color="auto"/>
            </w:tcBorders>
          </w:tcPr>
          <w:p w14:paraId="7F3E41D1" w14:textId="77777777" w:rsidR="00775084" w:rsidRPr="004A0180" w:rsidRDefault="00775084" w:rsidP="00435BD9">
            <w:pPr>
              <w:pStyle w:val="TAL"/>
              <w:rPr>
                <w:ins w:id="727" w:author="jing zhao" w:date="2021-08-04T15:07:00Z"/>
              </w:rPr>
            </w:pPr>
            <w:ins w:id="728" w:author="jing zhao" w:date="2021-08-04T15:07:00Z">
              <w:r w:rsidRPr="004E396D">
                <w:t>Config</w:t>
              </w:r>
              <w:r w:rsidRPr="004A0180">
                <w:t xml:space="preserve"> </w:t>
              </w:r>
              <w:r w:rsidRPr="004E396D">
                <w:t>3</w:t>
              </w:r>
              <w:r>
                <w:t>,6,9</w:t>
              </w:r>
            </w:ins>
          </w:p>
        </w:tc>
        <w:tc>
          <w:tcPr>
            <w:tcW w:w="1134" w:type="dxa"/>
            <w:vMerge/>
            <w:tcBorders>
              <w:left w:val="single" w:sz="4" w:space="0" w:color="auto"/>
              <w:right w:val="single" w:sz="4" w:space="0" w:color="auto"/>
            </w:tcBorders>
          </w:tcPr>
          <w:p w14:paraId="126FFCD8" w14:textId="77777777" w:rsidR="00775084" w:rsidRPr="004E396D" w:rsidRDefault="00775084" w:rsidP="00435BD9">
            <w:pPr>
              <w:pStyle w:val="TAC"/>
              <w:rPr>
                <w:ins w:id="729" w:author="jing zhao" w:date="2021-08-04T15:07:00Z"/>
                <w:lang w:val="da-DK"/>
              </w:rPr>
            </w:pPr>
          </w:p>
        </w:tc>
        <w:tc>
          <w:tcPr>
            <w:tcW w:w="4655" w:type="dxa"/>
            <w:gridSpan w:val="5"/>
            <w:tcBorders>
              <w:top w:val="single" w:sz="4" w:space="0" w:color="auto"/>
              <w:left w:val="single" w:sz="4" w:space="0" w:color="auto"/>
              <w:right w:val="single" w:sz="4" w:space="0" w:color="auto"/>
            </w:tcBorders>
          </w:tcPr>
          <w:p w14:paraId="6D439F24" w14:textId="77777777" w:rsidR="00775084" w:rsidRPr="004E396D" w:rsidRDefault="00775084" w:rsidP="00435BD9">
            <w:pPr>
              <w:pStyle w:val="TAC"/>
              <w:rPr>
                <w:ins w:id="730" w:author="jing zhao" w:date="2021-08-04T15:07:00Z"/>
              </w:rPr>
            </w:pPr>
            <w:ins w:id="731" w:author="jing zhao" w:date="2021-08-04T15:07:00Z">
              <w:r w:rsidRPr="004E396D">
                <w:rPr>
                  <w:rFonts w:cs="v4.2.0"/>
                </w:rPr>
                <w:t>SSB.2 FR1</w:t>
              </w:r>
            </w:ins>
          </w:p>
        </w:tc>
      </w:tr>
      <w:tr w:rsidR="00775084" w:rsidRPr="004E396D" w14:paraId="6EC30232" w14:textId="77777777" w:rsidTr="00435BD9">
        <w:trPr>
          <w:trHeight w:val="187"/>
          <w:jc w:val="center"/>
          <w:ins w:id="732" w:author="jing zhao" w:date="2021-08-04T15:07:00Z"/>
        </w:trPr>
        <w:tc>
          <w:tcPr>
            <w:tcW w:w="2065" w:type="dxa"/>
            <w:gridSpan w:val="2"/>
            <w:vMerge w:val="restart"/>
            <w:tcBorders>
              <w:top w:val="single" w:sz="4" w:space="0" w:color="auto"/>
              <w:left w:val="single" w:sz="4" w:space="0" w:color="auto"/>
              <w:right w:val="single" w:sz="4" w:space="0" w:color="auto"/>
            </w:tcBorders>
          </w:tcPr>
          <w:p w14:paraId="017BD849" w14:textId="77777777" w:rsidR="00775084" w:rsidRPr="004E396D" w:rsidRDefault="00775084" w:rsidP="00435BD9">
            <w:pPr>
              <w:pStyle w:val="TAL"/>
              <w:rPr>
                <w:ins w:id="733" w:author="jing zhao" w:date="2021-08-04T15:07:00Z"/>
                <w:lang w:val="da-DK"/>
              </w:rPr>
            </w:pPr>
            <w:ins w:id="734" w:author="jing zhao" w:date="2021-08-04T15:07:00Z">
              <w:r w:rsidRPr="004E396D">
                <w:rPr>
                  <w:lang w:val="da-DK"/>
                </w:rPr>
                <w:t>PDSCH/PDCCH subcarrier spacing</w:t>
              </w:r>
            </w:ins>
          </w:p>
        </w:tc>
        <w:tc>
          <w:tcPr>
            <w:tcW w:w="1740" w:type="dxa"/>
            <w:tcBorders>
              <w:top w:val="single" w:sz="4" w:space="0" w:color="auto"/>
              <w:left w:val="single" w:sz="4" w:space="0" w:color="auto"/>
              <w:right w:val="single" w:sz="4" w:space="0" w:color="auto"/>
            </w:tcBorders>
          </w:tcPr>
          <w:p w14:paraId="07252451" w14:textId="77777777" w:rsidR="00775084" w:rsidRPr="004A0180" w:rsidRDefault="00775084" w:rsidP="00435BD9">
            <w:pPr>
              <w:pStyle w:val="TAL"/>
              <w:rPr>
                <w:ins w:id="735" w:author="jing zhao" w:date="2021-08-04T15:07:00Z"/>
              </w:rPr>
            </w:pPr>
            <w:ins w:id="736" w:author="jing zhao" w:date="2021-08-04T15:07:00Z">
              <w:r w:rsidRPr="004A0180">
                <w:t>Config 1,2,4,5,7,8</w:t>
              </w:r>
            </w:ins>
          </w:p>
        </w:tc>
        <w:tc>
          <w:tcPr>
            <w:tcW w:w="1134" w:type="dxa"/>
            <w:vMerge w:val="restart"/>
            <w:tcBorders>
              <w:top w:val="single" w:sz="4" w:space="0" w:color="auto"/>
              <w:left w:val="single" w:sz="4" w:space="0" w:color="auto"/>
              <w:right w:val="single" w:sz="4" w:space="0" w:color="auto"/>
            </w:tcBorders>
          </w:tcPr>
          <w:p w14:paraId="36EEE8F5" w14:textId="77777777" w:rsidR="00775084" w:rsidRPr="004E396D" w:rsidRDefault="00775084" w:rsidP="00435BD9">
            <w:pPr>
              <w:pStyle w:val="TAC"/>
              <w:rPr>
                <w:ins w:id="737" w:author="jing zhao" w:date="2021-08-04T15:07:00Z"/>
                <w:lang w:val="da-DK"/>
              </w:rPr>
            </w:pPr>
            <w:ins w:id="738" w:author="jing zhao" w:date="2021-08-04T15:07:00Z">
              <w:r w:rsidRPr="004E396D">
                <w:rPr>
                  <w:lang w:val="da-DK"/>
                </w:rPr>
                <w:t>kHz</w:t>
              </w:r>
            </w:ins>
          </w:p>
        </w:tc>
        <w:tc>
          <w:tcPr>
            <w:tcW w:w="4655" w:type="dxa"/>
            <w:gridSpan w:val="5"/>
            <w:tcBorders>
              <w:top w:val="single" w:sz="4" w:space="0" w:color="auto"/>
              <w:left w:val="single" w:sz="4" w:space="0" w:color="auto"/>
              <w:right w:val="single" w:sz="4" w:space="0" w:color="auto"/>
            </w:tcBorders>
          </w:tcPr>
          <w:p w14:paraId="066BC075" w14:textId="77777777" w:rsidR="00775084" w:rsidRPr="004E396D" w:rsidRDefault="00775084" w:rsidP="00435BD9">
            <w:pPr>
              <w:pStyle w:val="TAC"/>
              <w:rPr>
                <w:ins w:id="739" w:author="jing zhao" w:date="2021-08-04T15:07:00Z"/>
                <w:lang w:val="en-US"/>
              </w:rPr>
            </w:pPr>
            <w:ins w:id="740" w:author="jing zhao" w:date="2021-08-04T15:07:00Z">
              <w:r w:rsidRPr="004E396D">
                <w:rPr>
                  <w:lang w:val="en-US"/>
                </w:rPr>
                <w:t>15 kHz</w:t>
              </w:r>
            </w:ins>
          </w:p>
        </w:tc>
      </w:tr>
      <w:tr w:rsidR="00775084" w:rsidRPr="004E396D" w14:paraId="14F991D1" w14:textId="77777777" w:rsidTr="00435BD9">
        <w:trPr>
          <w:trHeight w:val="187"/>
          <w:jc w:val="center"/>
          <w:ins w:id="741" w:author="jing zhao" w:date="2021-08-04T15:07:00Z"/>
        </w:trPr>
        <w:tc>
          <w:tcPr>
            <w:tcW w:w="2065" w:type="dxa"/>
            <w:gridSpan w:val="2"/>
            <w:vMerge/>
            <w:tcBorders>
              <w:left w:val="single" w:sz="4" w:space="0" w:color="auto"/>
              <w:right w:val="single" w:sz="4" w:space="0" w:color="auto"/>
            </w:tcBorders>
          </w:tcPr>
          <w:p w14:paraId="4A38331F" w14:textId="77777777" w:rsidR="00775084" w:rsidRPr="004E396D" w:rsidRDefault="00775084" w:rsidP="00435BD9">
            <w:pPr>
              <w:pStyle w:val="TAL"/>
              <w:rPr>
                <w:ins w:id="742" w:author="jing zhao" w:date="2021-08-04T15:07:00Z"/>
                <w:lang w:val="da-DK"/>
              </w:rPr>
            </w:pPr>
          </w:p>
        </w:tc>
        <w:tc>
          <w:tcPr>
            <w:tcW w:w="1740" w:type="dxa"/>
            <w:tcBorders>
              <w:left w:val="single" w:sz="4" w:space="0" w:color="auto"/>
              <w:right w:val="single" w:sz="4" w:space="0" w:color="auto"/>
            </w:tcBorders>
          </w:tcPr>
          <w:p w14:paraId="690E08F2" w14:textId="77777777" w:rsidR="00775084" w:rsidRPr="004A0180" w:rsidRDefault="00775084" w:rsidP="00435BD9">
            <w:pPr>
              <w:pStyle w:val="TAL"/>
              <w:rPr>
                <w:ins w:id="743" w:author="jing zhao" w:date="2021-08-04T15:07:00Z"/>
              </w:rPr>
            </w:pPr>
            <w:ins w:id="744" w:author="jing zhao" w:date="2021-08-04T15:07:00Z">
              <w:r w:rsidRPr="004E396D">
                <w:t>Config</w:t>
              </w:r>
              <w:r w:rsidRPr="004A0180">
                <w:t xml:space="preserve"> </w:t>
              </w:r>
              <w:r w:rsidRPr="004E396D">
                <w:t>3</w:t>
              </w:r>
              <w:r>
                <w:t>,6,9</w:t>
              </w:r>
            </w:ins>
          </w:p>
        </w:tc>
        <w:tc>
          <w:tcPr>
            <w:tcW w:w="1134" w:type="dxa"/>
            <w:vMerge/>
            <w:tcBorders>
              <w:left w:val="single" w:sz="4" w:space="0" w:color="auto"/>
              <w:right w:val="single" w:sz="4" w:space="0" w:color="auto"/>
            </w:tcBorders>
          </w:tcPr>
          <w:p w14:paraId="5A7A2034" w14:textId="77777777" w:rsidR="00775084" w:rsidRPr="004E396D" w:rsidRDefault="00775084" w:rsidP="00435BD9">
            <w:pPr>
              <w:pStyle w:val="TAC"/>
              <w:rPr>
                <w:ins w:id="745" w:author="jing zhao" w:date="2021-08-04T15:07:00Z"/>
                <w:lang w:val="da-DK"/>
              </w:rPr>
            </w:pPr>
          </w:p>
        </w:tc>
        <w:tc>
          <w:tcPr>
            <w:tcW w:w="4655" w:type="dxa"/>
            <w:gridSpan w:val="5"/>
            <w:tcBorders>
              <w:left w:val="single" w:sz="4" w:space="0" w:color="auto"/>
              <w:right w:val="single" w:sz="4" w:space="0" w:color="auto"/>
            </w:tcBorders>
          </w:tcPr>
          <w:p w14:paraId="1A324123" w14:textId="77777777" w:rsidR="00775084" w:rsidRPr="004E396D" w:rsidRDefault="00775084" w:rsidP="00435BD9">
            <w:pPr>
              <w:pStyle w:val="TAC"/>
              <w:rPr>
                <w:ins w:id="746" w:author="jing zhao" w:date="2021-08-04T15:07:00Z"/>
                <w:lang w:val="en-US"/>
              </w:rPr>
            </w:pPr>
            <w:ins w:id="747" w:author="jing zhao" w:date="2021-08-04T15:07:00Z">
              <w:r w:rsidRPr="004E396D">
                <w:rPr>
                  <w:lang w:val="en-US"/>
                </w:rPr>
                <w:t>30 kHz</w:t>
              </w:r>
            </w:ins>
          </w:p>
        </w:tc>
      </w:tr>
      <w:tr w:rsidR="00775084" w:rsidRPr="004E396D" w14:paraId="37D6A73E" w14:textId="77777777" w:rsidTr="00435BD9">
        <w:trPr>
          <w:trHeight w:val="187"/>
          <w:jc w:val="center"/>
          <w:ins w:id="748" w:author="jing zhao" w:date="2021-08-04T15:07:00Z"/>
        </w:trPr>
        <w:tc>
          <w:tcPr>
            <w:tcW w:w="2065" w:type="dxa"/>
            <w:gridSpan w:val="2"/>
            <w:vMerge w:val="restart"/>
            <w:tcBorders>
              <w:top w:val="single" w:sz="4" w:space="0" w:color="auto"/>
              <w:left w:val="single" w:sz="4" w:space="0" w:color="auto"/>
              <w:right w:val="single" w:sz="4" w:space="0" w:color="auto"/>
            </w:tcBorders>
          </w:tcPr>
          <w:p w14:paraId="455BB7F2" w14:textId="77777777" w:rsidR="00775084" w:rsidRPr="004E396D" w:rsidRDefault="00775084" w:rsidP="00435BD9">
            <w:pPr>
              <w:pStyle w:val="TAL"/>
              <w:rPr>
                <w:ins w:id="749" w:author="jing zhao" w:date="2021-08-04T15:07:00Z"/>
                <w:lang w:val="da-DK"/>
              </w:rPr>
            </w:pPr>
            <w:ins w:id="750" w:author="jing zhao" w:date="2021-08-04T15:07:00Z">
              <w:r w:rsidRPr="004E396D">
                <w:rPr>
                  <w:lang w:val="da-DK"/>
                </w:rPr>
                <w:t>PUCCH/PUSCH subcarrier spacing</w:t>
              </w:r>
            </w:ins>
          </w:p>
        </w:tc>
        <w:tc>
          <w:tcPr>
            <w:tcW w:w="1740" w:type="dxa"/>
            <w:tcBorders>
              <w:top w:val="single" w:sz="4" w:space="0" w:color="auto"/>
              <w:left w:val="single" w:sz="4" w:space="0" w:color="auto"/>
              <w:right w:val="single" w:sz="4" w:space="0" w:color="auto"/>
            </w:tcBorders>
          </w:tcPr>
          <w:p w14:paraId="6AACA184" w14:textId="77777777" w:rsidR="00775084" w:rsidRPr="004A0180" w:rsidRDefault="00775084" w:rsidP="00435BD9">
            <w:pPr>
              <w:pStyle w:val="TAL"/>
              <w:rPr>
                <w:ins w:id="751" w:author="jing zhao" w:date="2021-08-04T15:07:00Z"/>
              </w:rPr>
            </w:pPr>
            <w:ins w:id="752" w:author="jing zhao" w:date="2021-08-04T15:07:00Z">
              <w:r w:rsidRPr="004A0180">
                <w:t>Config 1,2,4,5,7,8</w:t>
              </w:r>
            </w:ins>
          </w:p>
        </w:tc>
        <w:tc>
          <w:tcPr>
            <w:tcW w:w="1134" w:type="dxa"/>
            <w:vMerge w:val="restart"/>
            <w:tcBorders>
              <w:top w:val="single" w:sz="4" w:space="0" w:color="auto"/>
              <w:left w:val="single" w:sz="4" w:space="0" w:color="auto"/>
              <w:right w:val="single" w:sz="4" w:space="0" w:color="auto"/>
            </w:tcBorders>
          </w:tcPr>
          <w:p w14:paraId="7BBD46A7" w14:textId="77777777" w:rsidR="00775084" w:rsidRPr="004E396D" w:rsidRDefault="00775084" w:rsidP="00435BD9">
            <w:pPr>
              <w:pStyle w:val="TAC"/>
              <w:rPr>
                <w:ins w:id="753" w:author="jing zhao" w:date="2021-08-04T15:07:00Z"/>
                <w:lang w:val="da-DK"/>
              </w:rPr>
            </w:pPr>
            <w:ins w:id="754" w:author="jing zhao" w:date="2021-08-04T15:07:00Z">
              <w:r w:rsidRPr="004E396D">
                <w:rPr>
                  <w:lang w:val="da-DK"/>
                </w:rPr>
                <w:t>kHz</w:t>
              </w:r>
            </w:ins>
          </w:p>
        </w:tc>
        <w:tc>
          <w:tcPr>
            <w:tcW w:w="4655" w:type="dxa"/>
            <w:gridSpan w:val="5"/>
            <w:tcBorders>
              <w:top w:val="single" w:sz="4" w:space="0" w:color="auto"/>
              <w:left w:val="single" w:sz="4" w:space="0" w:color="auto"/>
              <w:right w:val="single" w:sz="4" w:space="0" w:color="auto"/>
            </w:tcBorders>
          </w:tcPr>
          <w:p w14:paraId="274C5E9E" w14:textId="77777777" w:rsidR="00775084" w:rsidRPr="004E396D" w:rsidRDefault="00775084" w:rsidP="00435BD9">
            <w:pPr>
              <w:pStyle w:val="TAC"/>
              <w:rPr>
                <w:ins w:id="755" w:author="jing zhao" w:date="2021-08-04T15:07:00Z"/>
                <w:lang w:val="en-US"/>
              </w:rPr>
            </w:pPr>
            <w:ins w:id="756" w:author="jing zhao" w:date="2021-08-04T15:07:00Z">
              <w:r w:rsidRPr="004E396D">
                <w:rPr>
                  <w:lang w:val="en-US"/>
                </w:rPr>
                <w:t>15 kHz</w:t>
              </w:r>
            </w:ins>
          </w:p>
        </w:tc>
      </w:tr>
      <w:tr w:rsidR="00775084" w:rsidRPr="004E396D" w14:paraId="52D439F6" w14:textId="77777777" w:rsidTr="00435BD9">
        <w:trPr>
          <w:trHeight w:val="187"/>
          <w:jc w:val="center"/>
          <w:ins w:id="757" w:author="jing zhao" w:date="2021-08-04T15:07:00Z"/>
        </w:trPr>
        <w:tc>
          <w:tcPr>
            <w:tcW w:w="2065" w:type="dxa"/>
            <w:gridSpan w:val="2"/>
            <w:vMerge/>
            <w:tcBorders>
              <w:left w:val="single" w:sz="4" w:space="0" w:color="auto"/>
              <w:right w:val="single" w:sz="4" w:space="0" w:color="auto"/>
            </w:tcBorders>
          </w:tcPr>
          <w:p w14:paraId="40DAD92E" w14:textId="77777777" w:rsidR="00775084" w:rsidRPr="004E396D" w:rsidRDefault="00775084" w:rsidP="00435BD9">
            <w:pPr>
              <w:pStyle w:val="TAL"/>
              <w:rPr>
                <w:ins w:id="758" w:author="jing zhao" w:date="2021-08-04T15:07:00Z"/>
                <w:lang w:val="da-DK"/>
              </w:rPr>
            </w:pPr>
          </w:p>
        </w:tc>
        <w:tc>
          <w:tcPr>
            <w:tcW w:w="1740" w:type="dxa"/>
            <w:tcBorders>
              <w:left w:val="single" w:sz="4" w:space="0" w:color="auto"/>
              <w:right w:val="single" w:sz="4" w:space="0" w:color="auto"/>
            </w:tcBorders>
          </w:tcPr>
          <w:p w14:paraId="26CA8384" w14:textId="77777777" w:rsidR="00775084" w:rsidRPr="004A0180" w:rsidRDefault="00775084" w:rsidP="00435BD9">
            <w:pPr>
              <w:pStyle w:val="TAL"/>
              <w:rPr>
                <w:ins w:id="759" w:author="jing zhao" w:date="2021-08-04T15:07:00Z"/>
              </w:rPr>
            </w:pPr>
            <w:ins w:id="760" w:author="jing zhao" w:date="2021-08-04T15:07:00Z">
              <w:r w:rsidRPr="004E396D">
                <w:t>Config</w:t>
              </w:r>
              <w:r w:rsidRPr="004A0180">
                <w:t xml:space="preserve"> </w:t>
              </w:r>
              <w:r w:rsidRPr="004E396D">
                <w:t>3</w:t>
              </w:r>
              <w:r>
                <w:t>,6,9</w:t>
              </w:r>
            </w:ins>
          </w:p>
        </w:tc>
        <w:tc>
          <w:tcPr>
            <w:tcW w:w="1134" w:type="dxa"/>
            <w:vMerge/>
            <w:tcBorders>
              <w:left w:val="single" w:sz="4" w:space="0" w:color="auto"/>
              <w:right w:val="single" w:sz="4" w:space="0" w:color="auto"/>
            </w:tcBorders>
          </w:tcPr>
          <w:p w14:paraId="42243592" w14:textId="77777777" w:rsidR="00775084" w:rsidRPr="004E396D" w:rsidRDefault="00775084" w:rsidP="00435BD9">
            <w:pPr>
              <w:pStyle w:val="TAC"/>
              <w:rPr>
                <w:ins w:id="761" w:author="jing zhao" w:date="2021-08-04T15:07:00Z"/>
                <w:lang w:val="da-DK"/>
              </w:rPr>
            </w:pPr>
          </w:p>
        </w:tc>
        <w:tc>
          <w:tcPr>
            <w:tcW w:w="4655" w:type="dxa"/>
            <w:gridSpan w:val="5"/>
            <w:tcBorders>
              <w:left w:val="single" w:sz="4" w:space="0" w:color="auto"/>
              <w:right w:val="single" w:sz="4" w:space="0" w:color="auto"/>
            </w:tcBorders>
          </w:tcPr>
          <w:p w14:paraId="0227FAFC" w14:textId="77777777" w:rsidR="00775084" w:rsidRPr="004E396D" w:rsidRDefault="00775084" w:rsidP="00435BD9">
            <w:pPr>
              <w:pStyle w:val="TAC"/>
              <w:rPr>
                <w:ins w:id="762" w:author="jing zhao" w:date="2021-08-04T15:07:00Z"/>
                <w:lang w:val="en-US"/>
              </w:rPr>
            </w:pPr>
            <w:ins w:id="763" w:author="jing zhao" w:date="2021-08-04T15:07:00Z">
              <w:r w:rsidRPr="004E396D">
                <w:rPr>
                  <w:lang w:val="en-US"/>
                </w:rPr>
                <w:t>30 kHz</w:t>
              </w:r>
            </w:ins>
          </w:p>
        </w:tc>
      </w:tr>
      <w:tr w:rsidR="00775084" w:rsidRPr="004E396D" w14:paraId="66ED39DC" w14:textId="77777777" w:rsidTr="00435BD9">
        <w:trPr>
          <w:trHeight w:val="187"/>
          <w:jc w:val="center"/>
          <w:ins w:id="764" w:author="jing zhao" w:date="2021-08-04T15:07:00Z"/>
        </w:trPr>
        <w:tc>
          <w:tcPr>
            <w:tcW w:w="3805" w:type="dxa"/>
            <w:gridSpan w:val="3"/>
            <w:tcBorders>
              <w:left w:val="single" w:sz="4" w:space="0" w:color="auto"/>
              <w:right w:val="single" w:sz="4" w:space="0" w:color="auto"/>
            </w:tcBorders>
          </w:tcPr>
          <w:p w14:paraId="32C076D9" w14:textId="77777777" w:rsidR="00775084" w:rsidRPr="004E396D" w:rsidRDefault="00775084" w:rsidP="00435BD9">
            <w:pPr>
              <w:pStyle w:val="TAL"/>
              <w:rPr>
                <w:ins w:id="765" w:author="jing zhao" w:date="2021-08-04T15:07:00Z"/>
              </w:rPr>
            </w:pPr>
            <w:ins w:id="766" w:author="jing zhao" w:date="2021-08-04T15:07:00Z">
              <w:r w:rsidRPr="004E396D">
                <w:t xml:space="preserve">PRACH configuration </w:t>
              </w:r>
            </w:ins>
          </w:p>
        </w:tc>
        <w:tc>
          <w:tcPr>
            <w:tcW w:w="1134" w:type="dxa"/>
            <w:tcBorders>
              <w:left w:val="single" w:sz="4" w:space="0" w:color="auto"/>
              <w:right w:val="single" w:sz="4" w:space="0" w:color="auto"/>
            </w:tcBorders>
          </w:tcPr>
          <w:p w14:paraId="1C9C4391" w14:textId="77777777" w:rsidR="00775084" w:rsidRPr="004E396D" w:rsidRDefault="00775084" w:rsidP="00435BD9">
            <w:pPr>
              <w:pStyle w:val="TAC"/>
              <w:rPr>
                <w:ins w:id="767" w:author="jing zhao" w:date="2021-08-04T15:07:00Z"/>
                <w:lang w:val="da-DK"/>
              </w:rPr>
            </w:pPr>
          </w:p>
        </w:tc>
        <w:tc>
          <w:tcPr>
            <w:tcW w:w="4655" w:type="dxa"/>
            <w:gridSpan w:val="5"/>
            <w:tcBorders>
              <w:left w:val="single" w:sz="4" w:space="0" w:color="auto"/>
              <w:right w:val="single" w:sz="4" w:space="0" w:color="auto"/>
            </w:tcBorders>
          </w:tcPr>
          <w:p w14:paraId="31D8D842" w14:textId="77777777" w:rsidR="00775084" w:rsidRPr="004E396D" w:rsidRDefault="00775084" w:rsidP="00435BD9">
            <w:pPr>
              <w:pStyle w:val="TAC"/>
              <w:rPr>
                <w:ins w:id="768" w:author="jing zhao" w:date="2021-08-04T15:07:00Z"/>
                <w:lang w:val="en-US"/>
              </w:rPr>
            </w:pPr>
            <w:ins w:id="769" w:author="jing zhao" w:date="2021-08-04T15:07:00Z">
              <w:r w:rsidRPr="004E396D">
                <w:rPr>
                  <w:lang w:eastAsia="zh-CN"/>
                </w:rPr>
                <w:t xml:space="preserve">FR1 PRACH configuration </w:t>
              </w:r>
              <w:r>
                <w:rPr>
                  <w:lang w:eastAsia="zh-CN"/>
                </w:rPr>
                <w:t>2</w:t>
              </w:r>
            </w:ins>
          </w:p>
        </w:tc>
      </w:tr>
      <w:tr w:rsidR="00775084" w:rsidRPr="004E396D" w14:paraId="451C6071" w14:textId="77777777" w:rsidTr="00435BD9">
        <w:trPr>
          <w:trHeight w:val="187"/>
          <w:jc w:val="center"/>
          <w:ins w:id="770" w:author="jing zhao" w:date="2021-08-04T15:07:00Z"/>
        </w:trPr>
        <w:tc>
          <w:tcPr>
            <w:tcW w:w="2065" w:type="dxa"/>
            <w:gridSpan w:val="2"/>
            <w:tcBorders>
              <w:left w:val="single" w:sz="4" w:space="0" w:color="auto"/>
              <w:bottom w:val="nil"/>
              <w:right w:val="single" w:sz="4" w:space="0" w:color="auto"/>
            </w:tcBorders>
            <w:shd w:val="clear" w:color="auto" w:fill="auto"/>
          </w:tcPr>
          <w:p w14:paraId="35D19D9D" w14:textId="77777777" w:rsidR="00775084" w:rsidRPr="004E396D" w:rsidRDefault="00775084" w:rsidP="00435BD9">
            <w:pPr>
              <w:pStyle w:val="TAL"/>
              <w:rPr>
                <w:ins w:id="771" w:author="jing zhao" w:date="2021-08-04T15:07:00Z"/>
                <w:lang w:val="da-DK"/>
              </w:rPr>
            </w:pPr>
            <w:ins w:id="772" w:author="jing zhao" w:date="2021-08-04T15:07:00Z">
              <w:r w:rsidRPr="004E396D">
                <w:rPr>
                  <w:lang w:val="da-DK"/>
                </w:rPr>
                <w:t>BWP</w:t>
              </w:r>
            </w:ins>
          </w:p>
        </w:tc>
        <w:tc>
          <w:tcPr>
            <w:tcW w:w="1740" w:type="dxa"/>
            <w:tcBorders>
              <w:left w:val="single" w:sz="4" w:space="0" w:color="auto"/>
              <w:right w:val="single" w:sz="4" w:space="0" w:color="auto"/>
            </w:tcBorders>
          </w:tcPr>
          <w:p w14:paraId="45987111" w14:textId="77777777" w:rsidR="00775084" w:rsidRPr="004E396D" w:rsidRDefault="00775084" w:rsidP="00435BD9">
            <w:pPr>
              <w:pStyle w:val="TAL"/>
              <w:rPr>
                <w:ins w:id="773" w:author="jing zhao" w:date="2021-08-04T15:07:00Z"/>
              </w:rPr>
            </w:pPr>
            <w:ins w:id="774" w:author="jing zhao" w:date="2021-08-04T15:07:00Z">
              <w:r w:rsidRPr="004E396D">
                <w:t>Initial DL BWP</w:t>
              </w:r>
            </w:ins>
          </w:p>
        </w:tc>
        <w:tc>
          <w:tcPr>
            <w:tcW w:w="1134" w:type="dxa"/>
            <w:tcBorders>
              <w:left w:val="single" w:sz="4" w:space="0" w:color="auto"/>
              <w:right w:val="single" w:sz="4" w:space="0" w:color="auto"/>
            </w:tcBorders>
          </w:tcPr>
          <w:p w14:paraId="04367BA3" w14:textId="77777777" w:rsidR="00775084" w:rsidRPr="004E396D" w:rsidRDefault="00775084" w:rsidP="00435BD9">
            <w:pPr>
              <w:pStyle w:val="TAC"/>
              <w:rPr>
                <w:ins w:id="775" w:author="jing zhao" w:date="2021-08-04T15:07:00Z"/>
                <w:lang w:val="da-DK"/>
              </w:rPr>
            </w:pPr>
          </w:p>
        </w:tc>
        <w:tc>
          <w:tcPr>
            <w:tcW w:w="4655" w:type="dxa"/>
            <w:gridSpan w:val="5"/>
            <w:tcBorders>
              <w:left w:val="single" w:sz="4" w:space="0" w:color="auto"/>
              <w:right w:val="single" w:sz="4" w:space="0" w:color="auto"/>
            </w:tcBorders>
          </w:tcPr>
          <w:p w14:paraId="3931C341" w14:textId="77777777" w:rsidR="00775084" w:rsidRPr="004E396D" w:rsidRDefault="00775084" w:rsidP="00435BD9">
            <w:pPr>
              <w:pStyle w:val="TAC"/>
              <w:rPr>
                <w:ins w:id="776" w:author="jing zhao" w:date="2021-08-04T15:07:00Z"/>
                <w:lang w:val="en-US"/>
              </w:rPr>
            </w:pPr>
            <w:ins w:id="777" w:author="jing zhao" w:date="2021-08-04T15:07:00Z">
              <w:r w:rsidRPr="004E396D">
                <w:rPr>
                  <w:rFonts w:cs="v3.7.0"/>
                </w:rPr>
                <w:t>DLBWP.0.1</w:t>
              </w:r>
            </w:ins>
          </w:p>
        </w:tc>
      </w:tr>
      <w:tr w:rsidR="00775084" w:rsidRPr="004E396D" w14:paraId="3A7D5AD3" w14:textId="77777777" w:rsidTr="00435BD9">
        <w:trPr>
          <w:trHeight w:val="187"/>
          <w:jc w:val="center"/>
          <w:ins w:id="778" w:author="jing zhao" w:date="2021-08-04T15:07:00Z"/>
        </w:trPr>
        <w:tc>
          <w:tcPr>
            <w:tcW w:w="2065" w:type="dxa"/>
            <w:gridSpan w:val="2"/>
            <w:tcBorders>
              <w:top w:val="nil"/>
              <w:left w:val="single" w:sz="4" w:space="0" w:color="auto"/>
              <w:bottom w:val="nil"/>
              <w:right w:val="single" w:sz="4" w:space="0" w:color="auto"/>
            </w:tcBorders>
            <w:shd w:val="clear" w:color="auto" w:fill="auto"/>
          </w:tcPr>
          <w:p w14:paraId="6CACA1FE" w14:textId="77777777" w:rsidR="00775084" w:rsidRPr="004E396D" w:rsidRDefault="00775084" w:rsidP="00435BD9">
            <w:pPr>
              <w:pStyle w:val="TAL"/>
              <w:rPr>
                <w:ins w:id="779" w:author="jing zhao" w:date="2021-08-04T15:07:00Z"/>
                <w:lang w:val="da-DK"/>
              </w:rPr>
            </w:pPr>
          </w:p>
        </w:tc>
        <w:tc>
          <w:tcPr>
            <w:tcW w:w="1740" w:type="dxa"/>
            <w:tcBorders>
              <w:left w:val="single" w:sz="4" w:space="0" w:color="auto"/>
              <w:right w:val="single" w:sz="4" w:space="0" w:color="auto"/>
            </w:tcBorders>
          </w:tcPr>
          <w:p w14:paraId="35CF9066" w14:textId="77777777" w:rsidR="00775084" w:rsidRPr="004E396D" w:rsidRDefault="00775084" w:rsidP="00435BD9">
            <w:pPr>
              <w:pStyle w:val="TAL"/>
              <w:rPr>
                <w:ins w:id="780" w:author="jing zhao" w:date="2021-08-04T15:07:00Z"/>
              </w:rPr>
            </w:pPr>
            <w:ins w:id="781" w:author="jing zhao" w:date="2021-08-04T15:07:00Z">
              <w:r w:rsidRPr="004E396D">
                <w:t>Dedicated DL BWP</w:t>
              </w:r>
            </w:ins>
          </w:p>
        </w:tc>
        <w:tc>
          <w:tcPr>
            <w:tcW w:w="1134" w:type="dxa"/>
            <w:tcBorders>
              <w:left w:val="single" w:sz="4" w:space="0" w:color="auto"/>
              <w:right w:val="single" w:sz="4" w:space="0" w:color="auto"/>
            </w:tcBorders>
          </w:tcPr>
          <w:p w14:paraId="76E36E18" w14:textId="77777777" w:rsidR="00775084" w:rsidRPr="004E396D" w:rsidRDefault="00775084" w:rsidP="00435BD9">
            <w:pPr>
              <w:pStyle w:val="TAC"/>
              <w:rPr>
                <w:ins w:id="782" w:author="jing zhao" w:date="2021-08-04T15:07:00Z"/>
                <w:lang w:val="da-DK"/>
              </w:rPr>
            </w:pPr>
          </w:p>
        </w:tc>
        <w:tc>
          <w:tcPr>
            <w:tcW w:w="4655" w:type="dxa"/>
            <w:gridSpan w:val="5"/>
            <w:tcBorders>
              <w:left w:val="single" w:sz="4" w:space="0" w:color="auto"/>
              <w:right w:val="single" w:sz="4" w:space="0" w:color="auto"/>
            </w:tcBorders>
          </w:tcPr>
          <w:p w14:paraId="0E039525" w14:textId="77777777" w:rsidR="00775084" w:rsidRPr="004E396D" w:rsidRDefault="00775084" w:rsidP="00435BD9">
            <w:pPr>
              <w:pStyle w:val="TAC"/>
              <w:rPr>
                <w:ins w:id="783" w:author="jing zhao" w:date="2021-08-04T15:07:00Z"/>
                <w:lang w:val="en-US"/>
              </w:rPr>
            </w:pPr>
            <w:ins w:id="784" w:author="jing zhao" w:date="2021-08-04T15:07:00Z">
              <w:r w:rsidRPr="004E396D">
                <w:rPr>
                  <w:rFonts w:cs="v3.7.0"/>
                </w:rPr>
                <w:t>DLBWP.1.</w:t>
              </w:r>
              <w:r>
                <w:rPr>
                  <w:rFonts w:cs="v3.7.0"/>
                </w:rPr>
                <w:t>3</w:t>
              </w:r>
            </w:ins>
          </w:p>
        </w:tc>
      </w:tr>
      <w:tr w:rsidR="00775084" w:rsidRPr="004E396D" w14:paraId="25B4F9D1" w14:textId="77777777" w:rsidTr="00435BD9">
        <w:trPr>
          <w:trHeight w:val="187"/>
          <w:jc w:val="center"/>
          <w:ins w:id="785" w:author="jing zhao" w:date="2021-08-04T15:07:00Z"/>
        </w:trPr>
        <w:tc>
          <w:tcPr>
            <w:tcW w:w="2065" w:type="dxa"/>
            <w:gridSpan w:val="2"/>
            <w:tcBorders>
              <w:top w:val="nil"/>
              <w:left w:val="single" w:sz="4" w:space="0" w:color="auto"/>
              <w:bottom w:val="nil"/>
              <w:right w:val="single" w:sz="4" w:space="0" w:color="auto"/>
            </w:tcBorders>
            <w:shd w:val="clear" w:color="auto" w:fill="auto"/>
          </w:tcPr>
          <w:p w14:paraId="761214D6" w14:textId="77777777" w:rsidR="00775084" w:rsidRPr="004E396D" w:rsidRDefault="00775084" w:rsidP="00435BD9">
            <w:pPr>
              <w:pStyle w:val="TAL"/>
              <w:rPr>
                <w:ins w:id="786" w:author="jing zhao" w:date="2021-08-04T15:07:00Z"/>
                <w:lang w:val="da-DK"/>
              </w:rPr>
            </w:pPr>
          </w:p>
        </w:tc>
        <w:tc>
          <w:tcPr>
            <w:tcW w:w="1740" w:type="dxa"/>
            <w:tcBorders>
              <w:left w:val="single" w:sz="4" w:space="0" w:color="auto"/>
              <w:right w:val="single" w:sz="4" w:space="0" w:color="auto"/>
            </w:tcBorders>
          </w:tcPr>
          <w:p w14:paraId="2EB63AD2" w14:textId="77777777" w:rsidR="00775084" w:rsidRPr="004E396D" w:rsidRDefault="00775084" w:rsidP="00435BD9">
            <w:pPr>
              <w:pStyle w:val="TAL"/>
              <w:rPr>
                <w:ins w:id="787" w:author="jing zhao" w:date="2021-08-04T15:07:00Z"/>
              </w:rPr>
            </w:pPr>
            <w:ins w:id="788" w:author="jing zhao" w:date="2021-08-04T15:07:00Z">
              <w:r w:rsidRPr="004E396D">
                <w:t>Initial UL BWP</w:t>
              </w:r>
            </w:ins>
          </w:p>
        </w:tc>
        <w:tc>
          <w:tcPr>
            <w:tcW w:w="1134" w:type="dxa"/>
            <w:tcBorders>
              <w:left w:val="single" w:sz="4" w:space="0" w:color="auto"/>
              <w:right w:val="single" w:sz="4" w:space="0" w:color="auto"/>
            </w:tcBorders>
          </w:tcPr>
          <w:p w14:paraId="1FFB657B" w14:textId="77777777" w:rsidR="00775084" w:rsidRPr="004E396D" w:rsidRDefault="00775084" w:rsidP="00435BD9">
            <w:pPr>
              <w:pStyle w:val="TAC"/>
              <w:rPr>
                <w:ins w:id="789" w:author="jing zhao" w:date="2021-08-04T15:07:00Z"/>
                <w:lang w:val="da-DK"/>
              </w:rPr>
            </w:pPr>
          </w:p>
        </w:tc>
        <w:tc>
          <w:tcPr>
            <w:tcW w:w="4655" w:type="dxa"/>
            <w:gridSpan w:val="5"/>
            <w:tcBorders>
              <w:left w:val="single" w:sz="4" w:space="0" w:color="auto"/>
              <w:right w:val="single" w:sz="4" w:space="0" w:color="auto"/>
            </w:tcBorders>
          </w:tcPr>
          <w:p w14:paraId="0A70D556" w14:textId="77777777" w:rsidR="00775084" w:rsidRPr="004E396D" w:rsidRDefault="00775084" w:rsidP="00435BD9">
            <w:pPr>
              <w:pStyle w:val="TAC"/>
              <w:rPr>
                <w:ins w:id="790" w:author="jing zhao" w:date="2021-08-04T15:07:00Z"/>
                <w:lang w:val="en-US"/>
              </w:rPr>
            </w:pPr>
            <w:ins w:id="791" w:author="jing zhao" w:date="2021-08-04T15:07:00Z">
              <w:r w:rsidRPr="004E396D">
                <w:rPr>
                  <w:rFonts w:cs="v3.7.0"/>
                </w:rPr>
                <w:t>ULBWP.0.1</w:t>
              </w:r>
            </w:ins>
          </w:p>
        </w:tc>
      </w:tr>
      <w:tr w:rsidR="00775084" w:rsidRPr="004E396D" w14:paraId="2E0FBBBB" w14:textId="77777777" w:rsidTr="00435BD9">
        <w:trPr>
          <w:trHeight w:val="187"/>
          <w:jc w:val="center"/>
          <w:ins w:id="792" w:author="jing zhao" w:date="2021-08-04T15:07:00Z"/>
        </w:trPr>
        <w:tc>
          <w:tcPr>
            <w:tcW w:w="2065" w:type="dxa"/>
            <w:gridSpan w:val="2"/>
            <w:tcBorders>
              <w:top w:val="nil"/>
              <w:left w:val="single" w:sz="4" w:space="0" w:color="auto"/>
              <w:right w:val="single" w:sz="4" w:space="0" w:color="auto"/>
            </w:tcBorders>
            <w:shd w:val="clear" w:color="auto" w:fill="auto"/>
          </w:tcPr>
          <w:p w14:paraId="2AE09BE5" w14:textId="77777777" w:rsidR="00775084" w:rsidRPr="004E396D" w:rsidRDefault="00775084" w:rsidP="00435BD9">
            <w:pPr>
              <w:pStyle w:val="TAL"/>
              <w:rPr>
                <w:ins w:id="793" w:author="jing zhao" w:date="2021-08-04T15:07:00Z"/>
                <w:lang w:val="da-DK"/>
              </w:rPr>
            </w:pPr>
          </w:p>
        </w:tc>
        <w:tc>
          <w:tcPr>
            <w:tcW w:w="1740" w:type="dxa"/>
            <w:tcBorders>
              <w:left w:val="single" w:sz="4" w:space="0" w:color="auto"/>
              <w:right w:val="single" w:sz="4" w:space="0" w:color="auto"/>
            </w:tcBorders>
          </w:tcPr>
          <w:p w14:paraId="05C97949" w14:textId="77777777" w:rsidR="00775084" w:rsidRPr="004E396D" w:rsidRDefault="00775084" w:rsidP="00435BD9">
            <w:pPr>
              <w:pStyle w:val="TAL"/>
              <w:rPr>
                <w:ins w:id="794" w:author="jing zhao" w:date="2021-08-04T15:07:00Z"/>
              </w:rPr>
            </w:pPr>
            <w:ins w:id="795" w:author="jing zhao" w:date="2021-08-04T15:07:00Z">
              <w:r w:rsidRPr="004E396D">
                <w:t>Dedicated UL BWP</w:t>
              </w:r>
            </w:ins>
          </w:p>
        </w:tc>
        <w:tc>
          <w:tcPr>
            <w:tcW w:w="1134" w:type="dxa"/>
            <w:tcBorders>
              <w:left w:val="single" w:sz="4" w:space="0" w:color="auto"/>
              <w:bottom w:val="single" w:sz="4" w:space="0" w:color="auto"/>
              <w:right w:val="single" w:sz="4" w:space="0" w:color="auto"/>
            </w:tcBorders>
          </w:tcPr>
          <w:p w14:paraId="1D3E97E0" w14:textId="77777777" w:rsidR="00775084" w:rsidRPr="004E396D" w:rsidRDefault="00775084" w:rsidP="00435BD9">
            <w:pPr>
              <w:pStyle w:val="TAC"/>
              <w:rPr>
                <w:ins w:id="796" w:author="jing zhao" w:date="2021-08-04T15:07:00Z"/>
                <w:lang w:val="da-DK"/>
              </w:rPr>
            </w:pPr>
          </w:p>
        </w:tc>
        <w:tc>
          <w:tcPr>
            <w:tcW w:w="4655" w:type="dxa"/>
            <w:gridSpan w:val="5"/>
            <w:tcBorders>
              <w:left w:val="single" w:sz="4" w:space="0" w:color="auto"/>
              <w:bottom w:val="single" w:sz="4" w:space="0" w:color="auto"/>
              <w:right w:val="single" w:sz="4" w:space="0" w:color="auto"/>
            </w:tcBorders>
          </w:tcPr>
          <w:p w14:paraId="05552241" w14:textId="77777777" w:rsidR="00775084" w:rsidRPr="004E396D" w:rsidRDefault="00775084" w:rsidP="00435BD9">
            <w:pPr>
              <w:pStyle w:val="TAC"/>
              <w:rPr>
                <w:ins w:id="797" w:author="jing zhao" w:date="2021-08-04T15:07:00Z"/>
                <w:lang w:val="en-US"/>
              </w:rPr>
            </w:pPr>
            <w:ins w:id="798" w:author="jing zhao" w:date="2021-08-04T15:07:00Z">
              <w:r w:rsidRPr="004E396D">
                <w:rPr>
                  <w:rFonts w:cs="v3.7.0"/>
                </w:rPr>
                <w:t>ULBWP.1.</w:t>
              </w:r>
              <w:r>
                <w:rPr>
                  <w:rFonts w:cs="v3.7.0"/>
                </w:rPr>
                <w:t>3</w:t>
              </w:r>
            </w:ins>
          </w:p>
        </w:tc>
      </w:tr>
      <w:tr w:rsidR="00775084" w:rsidRPr="004E396D" w14:paraId="5D82E6D4" w14:textId="77777777" w:rsidTr="00435BD9">
        <w:trPr>
          <w:trHeight w:val="187"/>
          <w:jc w:val="center"/>
          <w:ins w:id="799" w:author="jing zhao" w:date="2021-08-04T15:07:00Z"/>
        </w:trPr>
        <w:tc>
          <w:tcPr>
            <w:tcW w:w="3805" w:type="dxa"/>
            <w:gridSpan w:val="3"/>
            <w:tcBorders>
              <w:top w:val="single" w:sz="4" w:space="0" w:color="auto"/>
              <w:left w:val="single" w:sz="4" w:space="0" w:color="auto"/>
              <w:bottom w:val="single" w:sz="4" w:space="0" w:color="auto"/>
              <w:right w:val="single" w:sz="4" w:space="0" w:color="auto"/>
            </w:tcBorders>
          </w:tcPr>
          <w:p w14:paraId="2CA1BD8A" w14:textId="77777777" w:rsidR="00775084" w:rsidRPr="004E396D" w:rsidRDefault="00775084" w:rsidP="00435BD9">
            <w:pPr>
              <w:pStyle w:val="TAL"/>
              <w:rPr>
                <w:ins w:id="800" w:author="jing zhao" w:date="2021-08-04T15:07:00Z"/>
                <w:lang w:val="en-US"/>
              </w:rPr>
            </w:pPr>
            <w:ins w:id="801" w:author="jing zhao" w:date="2021-08-04T15:07:00Z">
              <w:r w:rsidRPr="004E396D">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3F13158" w14:textId="77777777" w:rsidR="00775084" w:rsidRPr="004E396D" w:rsidRDefault="00775084" w:rsidP="00435BD9">
            <w:pPr>
              <w:pStyle w:val="TAC"/>
              <w:rPr>
                <w:ins w:id="802" w:author="jing zhao" w:date="2021-08-04T15:07:00Z"/>
                <w:szCs w:val="18"/>
                <w:lang w:val="en-US"/>
              </w:rPr>
            </w:pPr>
            <w:ins w:id="803" w:author="jing zhao" w:date="2021-08-04T15:07:00Z">
              <w:r w:rsidRPr="004E396D">
                <w:rPr>
                  <w:szCs w:val="18"/>
                  <w:lang w:eastAsia="ja-JP"/>
                </w:rPr>
                <w:t>dB</w:t>
              </w:r>
            </w:ins>
          </w:p>
        </w:tc>
        <w:tc>
          <w:tcPr>
            <w:tcW w:w="4655" w:type="dxa"/>
            <w:gridSpan w:val="5"/>
            <w:tcBorders>
              <w:top w:val="single" w:sz="4" w:space="0" w:color="auto"/>
              <w:left w:val="single" w:sz="4" w:space="0" w:color="auto"/>
              <w:bottom w:val="nil"/>
              <w:right w:val="single" w:sz="4" w:space="0" w:color="auto"/>
            </w:tcBorders>
            <w:shd w:val="clear" w:color="auto" w:fill="auto"/>
          </w:tcPr>
          <w:p w14:paraId="66FEF17B" w14:textId="77777777" w:rsidR="00775084" w:rsidRPr="004E396D" w:rsidRDefault="00775084" w:rsidP="00435BD9">
            <w:pPr>
              <w:pStyle w:val="TAC"/>
              <w:rPr>
                <w:ins w:id="804" w:author="jing zhao" w:date="2021-08-04T15:07:00Z"/>
                <w:szCs w:val="18"/>
                <w:lang w:val="en-US"/>
              </w:rPr>
            </w:pPr>
            <w:ins w:id="805" w:author="jing zhao" w:date="2021-08-04T15:07:00Z">
              <w:r w:rsidRPr="004E396D">
                <w:rPr>
                  <w:szCs w:val="18"/>
                  <w:lang w:eastAsia="ja-JP"/>
                </w:rPr>
                <w:t>0</w:t>
              </w:r>
            </w:ins>
          </w:p>
        </w:tc>
      </w:tr>
      <w:tr w:rsidR="00775084" w:rsidRPr="004E396D" w14:paraId="1AEFF857" w14:textId="77777777" w:rsidTr="00435BD9">
        <w:trPr>
          <w:trHeight w:val="187"/>
          <w:jc w:val="center"/>
          <w:ins w:id="806" w:author="jing zhao" w:date="2021-08-04T15:07:00Z"/>
        </w:trPr>
        <w:tc>
          <w:tcPr>
            <w:tcW w:w="3805" w:type="dxa"/>
            <w:gridSpan w:val="3"/>
            <w:tcBorders>
              <w:top w:val="single" w:sz="4" w:space="0" w:color="auto"/>
              <w:left w:val="single" w:sz="4" w:space="0" w:color="auto"/>
              <w:bottom w:val="single" w:sz="4" w:space="0" w:color="auto"/>
              <w:right w:val="single" w:sz="4" w:space="0" w:color="auto"/>
            </w:tcBorders>
          </w:tcPr>
          <w:p w14:paraId="01DE497B" w14:textId="77777777" w:rsidR="00775084" w:rsidRPr="004E396D" w:rsidRDefault="00775084" w:rsidP="00435BD9">
            <w:pPr>
              <w:pStyle w:val="TAL"/>
              <w:rPr>
                <w:ins w:id="807" w:author="jing zhao" w:date="2021-08-04T15:07:00Z"/>
                <w:lang w:val="en-US"/>
              </w:rPr>
            </w:pPr>
            <w:ins w:id="808" w:author="jing zhao" w:date="2021-08-04T15:07:00Z">
              <w:r w:rsidRPr="004E396D">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47B5ADD4" w14:textId="77777777" w:rsidR="00775084" w:rsidRPr="004E396D" w:rsidRDefault="00775084" w:rsidP="00435BD9">
            <w:pPr>
              <w:pStyle w:val="TAC"/>
              <w:rPr>
                <w:ins w:id="809" w:author="jing zhao" w:date="2021-08-04T15:07:00Z"/>
                <w:lang w:val="en-US"/>
              </w:rPr>
            </w:pPr>
          </w:p>
        </w:tc>
        <w:tc>
          <w:tcPr>
            <w:tcW w:w="4655" w:type="dxa"/>
            <w:gridSpan w:val="5"/>
            <w:tcBorders>
              <w:top w:val="nil"/>
              <w:left w:val="single" w:sz="4" w:space="0" w:color="auto"/>
              <w:bottom w:val="nil"/>
              <w:right w:val="single" w:sz="4" w:space="0" w:color="auto"/>
            </w:tcBorders>
            <w:shd w:val="clear" w:color="auto" w:fill="auto"/>
          </w:tcPr>
          <w:p w14:paraId="1FDA7610" w14:textId="77777777" w:rsidR="00775084" w:rsidRPr="004E396D" w:rsidRDefault="00775084" w:rsidP="00435BD9">
            <w:pPr>
              <w:pStyle w:val="TAC"/>
              <w:rPr>
                <w:ins w:id="810" w:author="jing zhao" w:date="2021-08-04T15:07:00Z"/>
                <w:lang w:val="en-US"/>
              </w:rPr>
            </w:pPr>
          </w:p>
        </w:tc>
      </w:tr>
      <w:tr w:rsidR="00775084" w:rsidRPr="004E396D" w14:paraId="05C7D649" w14:textId="77777777" w:rsidTr="00435BD9">
        <w:trPr>
          <w:trHeight w:val="187"/>
          <w:jc w:val="center"/>
          <w:ins w:id="811" w:author="jing zhao" w:date="2021-08-04T15:07:00Z"/>
        </w:trPr>
        <w:tc>
          <w:tcPr>
            <w:tcW w:w="3805" w:type="dxa"/>
            <w:gridSpan w:val="3"/>
            <w:tcBorders>
              <w:top w:val="single" w:sz="4" w:space="0" w:color="auto"/>
              <w:left w:val="single" w:sz="4" w:space="0" w:color="auto"/>
              <w:bottom w:val="single" w:sz="4" w:space="0" w:color="auto"/>
              <w:right w:val="single" w:sz="4" w:space="0" w:color="auto"/>
            </w:tcBorders>
          </w:tcPr>
          <w:p w14:paraId="0316E1C0" w14:textId="77777777" w:rsidR="00775084" w:rsidRPr="004E396D" w:rsidRDefault="00775084" w:rsidP="00435BD9">
            <w:pPr>
              <w:pStyle w:val="TAL"/>
              <w:rPr>
                <w:ins w:id="812" w:author="jing zhao" w:date="2021-08-04T15:07:00Z"/>
                <w:lang w:val="en-US"/>
              </w:rPr>
            </w:pPr>
            <w:ins w:id="813" w:author="jing zhao" w:date="2021-08-04T15:07:00Z">
              <w:r w:rsidRPr="004E396D">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FDF2272" w14:textId="77777777" w:rsidR="00775084" w:rsidRPr="004E396D" w:rsidRDefault="00775084" w:rsidP="00435BD9">
            <w:pPr>
              <w:pStyle w:val="TAC"/>
              <w:rPr>
                <w:ins w:id="814" w:author="jing zhao" w:date="2021-08-04T15:07:00Z"/>
                <w:lang w:val="en-US"/>
              </w:rPr>
            </w:pPr>
          </w:p>
        </w:tc>
        <w:tc>
          <w:tcPr>
            <w:tcW w:w="4655" w:type="dxa"/>
            <w:gridSpan w:val="5"/>
            <w:tcBorders>
              <w:top w:val="nil"/>
              <w:left w:val="single" w:sz="4" w:space="0" w:color="auto"/>
              <w:bottom w:val="nil"/>
              <w:right w:val="single" w:sz="4" w:space="0" w:color="auto"/>
            </w:tcBorders>
            <w:shd w:val="clear" w:color="auto" w:fill="auto"/>
          </w:tcPr>
          <w:p w14:paraId="4E3942E3" w14:textId="77777777" w:rsidR="00775084" w:rsidRPr="004E396D" w:rsidRDefault="00775084" w:rsidP="00435BD9">
            <w:pPr>
              <w:pStyle w:val="TAC"/>
              <w:rPr>
                <w:ins w:id="815" w:author="jing zhao" w:date="2021-08-04T15:07:00Z"/>
                <w:lang w:val="en-US"/>
              </w:rPr>
            </w:pPr>
          </w:p>
        </w:tc>
      </w:tr>
      <w:tr w:rsidR="00775084" w:rsidRPr="004E396D" w14:paraId="0E4C916B" w14:textId="77777777" w:rsidTr="00435BD9">
        <w:trPr>
          <w:trHeight w:val="187"/>
          <w:jc w:val="center"/>
          <w:ins w:id="816" w:author="jing zhao" w:date="2021-08-04T15:07:00Z"/>
        </w:trPr>
        <w:tc>
          <w:tcPr>
            <w:tcW w:w="3805" w:type="dxa"/>
            <w:gridSpan w:val="3"/>
            <w:tcBorders>
              <w:top w:val="single" w:sz="4" w:space="0" w:color="auto"/>
              <w:left w:val="single" w:sz="4" w:space="0" w:color="auto"/>
              <w:bottom w:val="single" w:sz="4" w:space="0" w:color="auto"/>
              <w:right w:val="single" w:sz="4" w:space="0" w:color="auto"/>
            </w:tcBorders>
          </w:tcPr>
          <w:p w14:paraId="5E745D7F" w14:textId="77777777" w:rsidR="00775084" w:rsidRPr="004E396D" w:rsidRDefault="00775084" w:rsidP="00435BD9">
            <w:pPr>
              <w:pStyle w:val="TAL"/>
              <w:rPr>
                <w:ins w:id="817" w:author="jing zhao" w:date="2021-08-04T15:07:00Z"/>
                <w:lang w:val="en-US"/>
              </w:rPr>
            </w:pPr>
            <w:ins w:id="818" w:author="jing zhao" w:date="2021-08-04T15:07:00Z">
              <w:r w:rsidRPr="004E396D">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3133CD12" w14:textId="77777777" w:rsidR="00775084" w:rsidRPr="004E396D" w:rsidRDefault="00775084" w:rsidP="00435BD9">
            <w:pPr>
              <w:pStyle w:val="TAC"/>
              <w:rPr>
                <w:ins w:id="819" w:author="jing zhao" w:date="2021-08-04T15:07:00Z"/>
                <w:lang w:val="en-US"/>
              </w:rPr>
            </w:pPr>
          </w:p>
        </w:tc>
        <w:tc>
          <w:tcPr>
            <w:tcW w:w="4655" w:type="dxa"/>
            <w:gridSpan w:val="5"/>
            <w:tcBorders>
              <w:top w:val="nil"/>
              <w:left w:val="single" w:sz="4" w:space="0" w:color="auto"/>
              <w:bottom w:val="nil"/>
              <w:right w:val="single" w:sz="4" w:space="0" w:color="auto"/>
            </w:tcBorders>
            <w:shd w:val="clear" w:color="auto" w:fill="auto"/>
          </w:tcPr>
          <w:p w14:paraId="2B4EEFA7" w14:textId="77777777" w:rsidR="00775084" w:rsidRPr="004E396D" w:rsidRDefault="00775084" w:rsidP="00435BD9">
            <w:pPr>
              <w:pStyle w:val="TAC"/>
              <w:rPr>
                <w:ins w:id="820" w:author="jing zhao" w:date="2021-08-04T15:07:00Z"/>
                <w:lang w:val="en-US"/>
              </w:rPr>
            </w:pPr>
          </w:p>
        </w:tc>
      </w:tr>
      <w:tr w:rsidR="00775084" w:rsidRPr="004E396D" w14:paraId="428D60F0" w14:textId="77777777" w:rsidTr="00435BD9">
        <w:trPr>
          <w:trHeight w:val="187"/>
          <w:jc w:val="center"/>
          <w:ins w:id="821" w:author="jing zhao" w:date="2021-08-04T15:07:00Z"/>
        </w:trPr>
        <w:tc>
          <w:tcPr>
            <w:tcW w:w="3805" w:type="dxa"/>
            <w:gridSpan w:val="3"/>
            <w:tcBorders>
              <w:top w:val="single" w:sz="4" w:space="0" w:color="auto"/>
              <w:left w:val="single" w:sz="4" w:space="0" w:color="auto"/>
              <w:bottom w:val="single" w:sz="4" w:space="0" w:color="auto"/>
              <w:right w:val="single" w:sz="4" w:space="0" w:color="auto"/>
            </w:tcBorders>
          </w:tcPr>
          <w:p w14:paraId="2A736EBE" w14:textId="77777777" w:rsidR="00775084" w:rsidRPr="004E396D" w:rsidRDefault="00775084" w:rsidP="00435BD9">
            <w:pPr>
              <w:pStyle w:val="TAL"/>
              <w:rPr>
                <w:ins w:id="822" w:author="jing zhao" w:date="2021-08-04T15:07:00Z"/>
                <w:lang w:val="en-US"/>
              </w:rPr>
            </w:pPr>
            <w:ins w:id="823" w:author="jing zhao" w:date="2021-08-04T15:07:00Z">
              <w:r w:rsidRPr="004E396D">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296C43B2" w14:textId="77777777" w:rsidR="00775084" w:rsidRPr="004E396D" w:rsidRDefault="00775084" w:rsidP="00435BD9">
            <w:pPr>
              <w:pStyle w:val="TAC"/>
              <w:rPr>
                <w:ins w:id="824" w:author="jing zhao" w:date="2021-08-04T15:07:00Z"/>
                <w:lang w:val="en-US"/>
              </w:rPr>
            </w:pPr>
          </w:p>
        </w:tc>
        <w:tc>
          <w:tcPr>
            <w:tcW w:w="4655" w:type="dxa"/>
            <w:gridSpan w:val="5"/>
            <w:tcBorders>
              <w:top w:val="nil"/>
              <w:left w:val="single" w:sz="4" w:space="0" w:color="auto"/>
              <w:bottom w:val="nil"/>
              <w:right w:val="single" w:sz="4" w:space="0" w:color="auto"/>
            </w:tcBorders>
            <w:shd w:val="clear" w:color="auto" w:fill="auto"/>
          </w:tcPr>
          <w:p w14:paraId="396DC0E2" w14:textId="77777777" w:rsidR="00775084" w:rsidRPr="004E396D" w:rsidRDefault="00775084" w:rsidP="00435BD9">
            <w:pPr>
              <w:pStyle w:val="TAC"/>
              <w:rPr>
                <w:ins w:id="825" w:author="jing zhao" w:date="2021-08-04T15:07:00Z"/>
                <w:lang w:val="en-US"/>
              </w:rPr>
            </w:pPr>
          </w:p>
        </w:tc>
      </w:tr>
      <w:tr w:rsidR="00775084" w:rsidRPr="004E396D" w14:paraId="7CD2EB3E" w14:textId="77777777" w:rsidTr="00435BD9">
        <w:trPr>
          <w:trHeight w:val="187"/>
          <w:jc w:val="center"/>
          <w:ins w:id="826" w:author="jing zhao" w:date="2021-08-04T15:07:00Z"/>
        </w:trPr>
        <w:tc>
          <w:tcPr>
            <w:tcW w:w="3805" w:type="dxa"/>
            <w:gridSpan w:val="3"/>
            <w:tcBorders>
              <w:top w:val="single" w:sz="4" w:space="0" w:color="auto"/>
              <w:left w:val="single" w:sz="4" w:space="0" w:color="auto"/>
              <w:bottom w:val="single" w:sz="4" w:space="0" w:color="auto"/>
              <w:right w:val="single" w:sz="4" w:space="0" w:color="auto"/>
            </w:tcBorders>
          </w:tcPr>
          <w:p w14:paraId="44CCB1ED" w14:textId="77777777" w:rsidR="00775084" w:rsidRPr="004E396D" w:rsidRDefault="00775084" w:rsidP="00435BD9">
            <w:pPr>
              <w:pStyle w:val="TAL"/>
              <w:rPr>
                <w:ins w:id="827" w:author="jing zhao" w:date="2021-08-04T15:07:00Z"/>
                <w:lang w:val="en-US"/>
              </w:rPr>
            </w:pPr>
            <w:ins w:id="828" w:author="jing zhao" w:date="2021-08-04T15:07:00Z">
              <w:r w:rsidRPr="004E396D">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7BD2A9A9" w14:textId="77777777" w:rsidR="00775084" w:rsidRPr="004E396D" w:rsidRDefault="00775084" w:rsidP="00435BD9">
            <w:pPr>
              <w:pStyle w:val="TAC"/>
              <w:rPr>
                <w:ins w:id="829" w:author="jing zhao" w:date="2021-08-04T15:07:00Z"/>
                <w:lang w:val="en-US"/>
              </w:rPr>
            </w:pPr>
          </w:p>
        </w:tc>
        <w:tc>
          <w:tcPr>
            <w:tcW w:w="4655" w:type="dxa"/>
            <w:gridSpan w:val="5"/>
            <w:tcBorders>
              <w:top w:val="nil"/>
              <w:left w:val="single" w:sz="4" w:space="0" w:color="auto"/>
              <w:bottom w:val="nil"/>
              <w:right w:val="single" w:sz="4" w:space="0" w:color="auto"/>
            </w:tcBorders>
            <w:shd w:val="clear" w:color="auto" w:fill="auto"/>
          </w:tcPr>
          <w:p w14:paraId="5BC3AD0E" w14:textId="77777777" w:rsidR="00775084" w:rsidRPr="004E396D" w:rsidRDefault="00775084" w:rsidP="00435BD9">
            <w:pPr>
              <w:pStyle w:val="TAC"/>
              <w:rPr>
                <w:ins w:id="830" w:author="jing zhao" w:date="2021-08-04T15:07:00Z"/>
                <w:lang w:val="en-US"/>
              </w:rPr>
            </w:pPr>
          </w:p>
        </w:tc>
      </w:tr>
      <w:tr w:rsidR="00775084" w:rsidRPr="004E396D" w14:paraId="5738CE6D" w14:textId="77777777" w:rsidTr="00435BD9">
        <w:trPr>
          <w:trHeight w:val="187"/>
          <w:jc w:val="center"/>
          <w:ins w:id="831" w:author="jing zhao" w:date="2021-08-04T15:07:00Z"/>
        </w:trPr>
        <w:tc>
          <w:tcPr>
            <w:tcW w:w="3805" w:type="dxa"/>
            <w:gridSpan w:val="3"/>
            <w:tcBorders>
              <w:top w:val="single" w:sz="4" w:space="0" w:color="auto"/>
              <w:left w:val="single" w:sz="4" w:space="0" w:color="auto"/>
              <w:bottom w:val="single" w:sz="4" w:space="0" w:color="auto"/>
              <w:right w:val="single" w:sz="4" w:space="0" w:color="auto"/>
            </w:tcBorders>
          </w:tcPr>
          <w:p w14:paraId="42979EB6" w14:textId="77777777" w:rsidR="00775084" w:rsidRPr="004E396D" w:rsidRDefault="00775084" w:rsidP="00435BD9">
            <w:pPr>
              <w:pStyle w:val="TAL"/>
              <w:rPr>
                <w:ins w:id="832" w:author="jing zhao" w:date="2021-08-04T15:07:00Z"/>
                <w:lang w:val="en-US"/>
              </w:rPr>
            </w:pPr>
            <w:ins w:id="833" w:author="jing zhao" w:date="2021-08-04T15:07:00Z">
              <w:r w:rsidRPr="004E396D">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DB08941" w14:textId="77777777" w:rsidR="00775084" w:rsidRPr="004E396D" w:rsidRDefault="00775084" w:rsidP="00435BD9">
            <w:pPr>
              <w:pStyle w:val="TAC"/>
              <w:rPr>
                <w:ins w:id="834" w:author="jing zhao" w:date="2021-08-04T15:07:00Z"/>
                <w:lang w:val="en-US"/>
              </w:rPr>
            </w:pPr>
          </w:p>
        </w:tc>
        <w:tc>
          <w:tcPr>
            <w:tcW w:w="4655" w:type="dxa"/>
            <w:gridSpan w:val="5"/>
            <w:tcBorders>
              <w:top w:val="nil"/>
              <w:left w:val="single" w:sz="4" w:space="0" w:color="auto"/>
              <w:bottom w:val="nil"/>
              <w:right w:val="single" w:sz="4" w:space="0" w:color="auto"/>
            </w:tcBorders>
            <w:shd w:val="clear" w:color="auto" w:fill="auto"/>
          </w:tcPr>
          <w:p w14:paraId="088E53FD" w14:textId="77777777" w:rsidR="00775084" w:rsidRPr="004E396D" w:rsidRDefault="00775084" w:rsidP="00435BD9">
            <w:pPr>
              <w:pStyle w:val="TAC"/>
              <w:rPr>
                <w:ins w:id="835" w:author="jing zhao" w:date="2021-08-04T15:07:00Z"/>
                <w:lang w:val="en-US"/>
              </w:rPr>
            </w:pPr>
          </w:p>
        </w:tc>
      </w:tr>
      <w:tr w:rsidR="00775084" w:rsidRPr="004E396D" w14:paraId="2AC133F8" w14:textId="77777777" w:rsidTr="00435BD9">
        <w:trPr>
          <w:trHeight w:val="187"/>
          <w:jc w:val="center"/>
          <w:ins w:id="836" w:author="jing zhao" w:date="2021-08-04T15:07:00Z"/>
        </w:trPr>
        <w:tc>
          <w:tcPr>
            <w:tcW w:w="3805" w:type="dxa"/>
            <w:gridSpan w:val="3"/>
            <w:tcBorders>
              <w:top w:val="single" w:sz="4" w:space="0" w:color="auto"/>
              <w:left w:val="single" w:sz="4" w:space="0" w:color="auto"/>
              <w:bottom w:val="single" w:sz="4" w:space="0" w:color="auto"/>
              <w:right w:val="single" w:sz="4" w:space="0" w:color="auto"/>
            </w:tcBorders>
          </w:tcPr>
          <w:p w14:paraId="39540A4F" w14:textId="77777777" w:rsidR="00775084" w:rsidRPr="004E396D" w:rsidRDefault="00775084" w:rsidP="00435BD9">
            <w:pPr>
              <w:pStyle w:val="TAL"/>
              <w:rPr>
                <w:ins w:id="837" w:author="jing zhao" w:date="2021-08-04T15:07:00Z"/>
                <w:lang w:val="en-US"/>
              </w:rPr>
            </w:pPr>
            <w:ins w:id="838" w:author="jing zhao" w:date="2021-08-04T15:07:00Z">
              <w:r w:rsidRPr="004E396D">
                <w:rPr>
                  <w:szCs w:val="16"/>
                  <w:lang w:eastAsia="ja-JP"/>
                </w:rPr>
                <w:t xml:space="preserve">EPRE ratio of OCNG DMRS to </w:t>
              </w:r>
              <w:proofErr w:type="gramStart"/>
              <w:r w:rsidRPr="004E396D">
                <w:rPr>
                  <w:szCs w:val="16"/>
                  <w:lang w:eastAsia="ja-JP"/>
                </w:rPr>
                <w:t>SSS(</w:t>
              </w:r>
              <w:proofErr w:type="gramEnd"/>
              <w:r w:rsidRPr="004E396D">
                <w:rPr>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681C42F3" w14:textId="77777777" w:rsidR="00775084" w:rsidRPr="004E396D" w:rsidRDefault="00775084" w:rsidP="00435BD9">
            <w:pPr>
              <w:pStyle w:val="TAC"/>
              <w:rPr>
                <w:ins w:id="839" w:author="jing zhao" w:date="2021-08-04T15:07:00Z"/>
                <w:lang w:val="en-US"/>
              </w:rPr>
            </w:pPr>
          </w:p>
        </w:tc>
        <w:tc>
          <w:tcPr>
            <w:tcW w:w="4655" w:type="dxa"/>
            <w:gridSpan w:val="5"/>
            <w:tcBorders>
              <w:top w:val="nil"/>
              <w:left w:val="single" w:sz="4" w:space="0" w:color="auto"/>
              <w:bottom w:val="nil"/>
              <w:right w:val="single" w:sz="4" w:space="0" w:color="auto"/>
            </w:tcBorders>
            <w:shd w:val="clear" w:color="auto" w:fill="auto"/>
          </w:tcPr>
          <w:p w14:paraId="1F4164B5" w14:textId="77777777" w:rsidR="00775084" w:rsidRPr="004E396D" w:rsidRDefault="00775084" w:rsidP="00435BD9">
            <w:pPr>
              <w:pStyle w:val="TAC"/>
              <w:rPr>
                <w:ins w:id="840" w:author="jing zhao" w:date="2021-08-04T15:07:00Z"/>
                <w:lang w:val="en-US"/>
              </w:rPr>
            </w:pPr>
          </w:p>
        </w:tc>
      </w:tr>
      <w:tr w:rsidR="00775084" w:rsidRPr="004E396D" w14:paraId="327D1799" w14:textId="77777777" w:rsidTr="00435BD9">
        <w:trPr>
          <w:trHeight w:val="187"/>
          <w:jc w:val="center"/>
          <w:ins w:id="841" w:author="jing zhao" w:date="2021-08-04T15:07:00Z"/>
        </w:trPr>
        <w:tc>
          <w:tcPr>
            <w:tcW w:w="3805" w:type="dxa"/>
            <w:gridSpan w:val="3"/>
            <w:tcBorders>
              <w:top w:val="single" w:sz="4" w:space="0" w:color="auto"/>
              <w:left w:val="single" w:sz="4" w:space="0" w:color="auto"/>
              <w:bottom w:val="single" w:sz="4" w:space="0" w:color="auto"/>
              <w:right w:val="single" w:sz="4" w:space="0" w:color="auto"/>
            </w:tcBorders>
          </w:tcPr>
          <w:p w14:paraId="50F37E1F" w14:textId="77777777" w:rsidR="00775084" w:rsidRPr="004E396D" w:rsidRDefault="00775084" w:rsidP="00435BD9">
            <w:pPr>
              <w:pStyle w:val="TAL"/>
              <w:rPr>
                <w:ins w:id="842" w:author="jing zhao" w:date="2021-08-04T15:07:00Z"/>
                <w:lang w:val="en-US"/>
              </w:rPr>
            </w:pPr>
            <w:ins w:id="843" w:author="jing zhao" w:date="2021-08-04T15:07:00Z">
              <w:r w:rsidRPr="004E396D">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83A3A9D" w14:textId="77777777" w:rsidR="00775084" w:rsidRPr="004E396D" w:rsidRDefault="00775084" w:rsidP="00435BD9">
            <w:pPr>
              <w:pStyle w:val="TAC"/>
              <w:rPr>
                <w:ins w:id="844" w:author="jing zhao" w:date="2021-08-04T15:07: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5CE75A39" w14:textId="77777777" w:rsidR="00775084" w:rsidRPr="004E396D" w:rsidRDefault="00775084" w:rsidP="00435BD9">
            <w:pPr>
              <w:pStyle w:val="TAC"/>
              <w:rPr>
                <w:ins w:id="845" w:author="jing zhao" w:date="2021-08-04T15:07:00Z"/>
                <w:lang w:val="en-US"/>
              </w:rPr>
            </w:pPr>
          </w:p>
        </w:tc>
      </w:tr>
      <w:tr w:rsidR="00775084" w:rsidRPr="004E396D" w14:paraId="597CA3A4" w14:textId="77777777" w:rsidTr="00435BD9">
        <w:trPr>
          <w:trHeight w:val="187"/>
          <w:jc w:val="center"/>
          <w:ins w:id="846" w:author="jing zhao" w:date="2021-08-04T15:07:00Z"/>
        </w:trPr>
        <w:tc>
          <w:tcPr>
            <w:tcW w:w="3805" w:type="dxa"/>
            <w:gridSpan w:val="3"/>
            <w:tcBorders>
              <w:top w:val="single" w:sz="4" w:space="0" w:color="auto"/>
              <w:left w:val="single" w:sz="4" w:space="0" w:color="auto"/>
              <w:right w:val="single" w:sz="4" w:space="0" w:color="auto"/>
            </w:tcBorders>
          </w:tcPr>
          <w:p w14:paraId="03FF08BA" w14:textId="77777777" w:rsidR="00775084" w:rsidRPr="004E396D" w:rsidRDefault="00775084" w:rsidP="00435BD9">
            <w:pPr>
              <w:pStyle w:val="TAL"/>
              <w:rPr>
                <w:ins w:id="847" w:author="jing zhao" w:date="2021-08-04T15:07:00Z"/>
                <w:lang w:val="en-US"/>
              </w:rPr>
            </w:pPr>
            <w:ins w:id="848" w:author="jing zhao" w:date="2021-08-04T15:07:00Z">
              <w:r w:rsidRPr="004E396D">
                <w:rPr>
                  <w:position w:val="-12"/>
                  <w:lang w:val="en-US"/>
                </w:rPr>
                <w:object w:dxaOrig="405" w:dyaOrig="345" w14:anchorId="541DE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3" o:title=""/>
                  </v:shape>
                  <o:OLEObject Type="Embed" ProgID="Equation.3" ShapeID="_x0000_i1025" DrawAspect="Content" ObjectID="_1689599593" r:id="rId14"/>
                </w:object>
              </w:r>
              <w:r w:rsidRPr="004E396D">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hideMark/>
          </w:tcPr>
          <w:p w14:paraId="69FE6743" w14:textId="77777777" w:rsidR="00775084" w:rsidRPr="004E396D" w:rsidRDefault="00775084" w:rsidP="00435BD9">
            <w:pPr>
              <w:pStyle w:val="TAC"/>
              <w:rPr>
                <w:ins w:id="849" w:author="jing zhao" w:date="2021-08-04T15:07:00Z"/>
                <w:lang w:val="en-US"/>
              </w:rPr>
            </w:pPr>
            <w:ins w:id="850" w:author="jing zhao" w:date="2021-08-04T15:07:00Z">
              <w:r w:rsidRPr="004E396D">
                <w:rPr>
                  <w:lang w:val="en-US"/>
                </w:rPr>
                <w:t>dBm/15kHz</w:t>
              </w:r>
            </w:ins>
          </w:p>
        </w:tc>
        <w:tc>
          <w:tcPr>
            <w:tcW w:w="931" w:type="dxa"/>
            <w:tcBorders>
              <w:top w:val="single" w:sz="4" w:space="0" w:color="auto"/>
              <w:left w:val="single" w:sz="4" w:space="0" w:color="auto"/>
              <w:right w:val="single" w:sz="4" w:space="0" w:color="auto"/>
            </w:tcBorders>
          </w:tcPr>
          <w:p w14:paraId="5FCC6F2C" w14:textId="77777777" w:rsidR="00775084" w:rsidRPr="004E396D" w:rsidRDefault="00775084" w:rsidP="00435BD9">
            <w:pPr>
              <w:pStyle w:val="TAC"/>
              <w:rPr>
                <w:ins w:id="851" w:author="jing zhao" w:date="2021-08-04T15:07:00Z"/>
                <w:lang w:val="en-US"/>
              </w:rPr>
            </w:pPr>
            <w:ins w:id="852" w:author="jing zhao" w:date="2021-08-04T15:07:00Z">
              <w:r w:rsidRPr="004E396D">
                <w:rPr>
                  <w:lang w:val="en-US"/>
                </w:rPr>
                <w:t>-98</w:t>
              </w:r>
            </w:ins>
          </w:p>
        </w:tc>
        <w:tc>
          <w:tcPr>
            <w:tcW w:w="931" w:type="dxa"/>
            <w:tcBorders>
              <w:top w:val="single" w:sz="4" w:space="0" w:color="auto"/>
              <w:left w:val="single" w:sz="4" w:space="0" w:color="auto"/>
              <w:right w:val="single" w:sz="4" w:space="0" w:color="auto"/>
            </w:tcBorders>
          </w:tcPr>
          <w:p w14:paraId="40D1D229" w14:textId="77777777" w:rsidR="00775084" w:rsidRPr="004E396D" w:rsidRDefault="00775084" w:rsidP="00435BD9">
            <w:pPr>
              <w:pStyle w:val="TAC"/>
              <w:rPr>
                <w:ins w:id="853" w:author="jing zhao" w:date="2021-08-04T15:07:00Z"/>
                <w:lang w:val="en-US"/>
              </w:rPr>
            </w:pPr>
            <w:ins w:id="854" w:author="jing zhao" w:date="2021-08-04T15:07:00Z">
              <w:r w:rsidRPr="006A3973">
                <w:rPr>
                  <w:lang w:val="en-US"/>
                </w:rPr>
                <w:t>-98</w:t>
              </w:r>
            </w:ins>
          </w:p>
        </w:tc>
        <w:tc>
          <w:tcPr>
            <w:tcW w:w="931" w:type="dxa"/>
            <w:tcBorders>
              <w:top w:val="single" w:sz="4" w:space="0" w:color="auto"/>
              <w:left w:val="single" w:sz="4" w:space="0" w:color="auto"/>
              <w:right w:val="single" w:sz="4" w:space="0" w:color="auto"/>
            </w:tcBorders>
          </w:tcPr>
          <w:p w14:paraId="4C784D4E" w14:textId="77777777" w:rsidR="00775084" w:rsidRPr="004E396D" w:rsidRDefault="00775084" w:rsidP="00435BD9">
            <w:pPr>
              <w:pStyle w:val="TAC"/>
              <w:rPr>
                <w:ins w:id="855" w:author="jing zhao" w:date="2021-08-04T15:07:00Z"/>
                <w:lang w:val="en-US"/>
              </w:rPr>
            </w:pPr>
            <w:ins w:id="856" w:author="jing zhao" w:date="2021-08-04T15:07:00Z">
              <w:r w:rsidRPr="006A3973">
                <w:rPr>
                  <w:lang w:val="en-US"/>
                </w:rPr>
                <w:t>-98</w:t>
              </w:r>
            </w:ins>
          </w:p>
        </w:tc>
        <w:tc>
          <w:tcPr>
            <w:tcW w:w="931" w:type="dxa"/>
            <w:tcBorders>
              <w:top w:val="single" w:sz="4" w:space="0" w:color="auto"/>
              <w:left w:val="single" w:sz="4" w:space="0" w:color="auto"/>
              <w:right w:val="single" w:sz="4" w:space="0" w:color="auto"/>
            </w:tcBorders>
          </w:tcPr>
          <w:p w14:paraId="3E3A7E15" w14:textId="77777777" w:rsidR="00775084" w:rsidRPr="004E396D" w:rsidRDefault="00775084" w:rsidP="00435BD9">
            <w:pPr>
              <w:pStyle w:val="TAC"/>
              <w:rPr>
                <w:ins w:id="857" w:author="jing zhao" w:date="2021-08-04T15:07:00Z"/>
                <w:lang w:val="en-US"/>
              </w:rPr>
            </w:pPr>
            <w:ins w:id="858" w:author="jing zhao" w:date="2021-08-04T15:07:00Z">
              <w:r w:rsidRPr="006A3973">
                <w:rPr>
                  <w:lang w:val="en-US"/>
                </w:rPr>
                <w:t>-98</w:t>
              </w:r>
            </w:ins>
          </w:p>
        </w:tc>
        <w:tc>
          <w:tcPr>
            <w:tcW w:w="931" w:type="dxa"/>
            <w:tcBorders>
              <w:top w:val="single" w:sz="4" w:space="0" w:color="auto"/>
              <w:left w:val="single" w:sz="4" w:space="0" w:color="auto"/>
              <w:right w:val="single" w:sz="4" w:space="0" w:color="auto"/>
            </w:tcBorders>
          </w:tcPr>
          <w:p w14:paraId="6503AFD0" w14:textId="77777777" w:rsidR="00775084" w:rsidRPr="004E396D" w:rsidRDefault="00775084" w:rsidP="00435BD9">
            <w:pPr>
              <w:pStyle w:val="TAC"/>
              <w:rPr>
                <w:ins w:id="859" w:author="jing zhao" w:date="2021-08-04T15:07:00Z"/>
                <w:lang w:val="en-US"/>
              </w:rPr>
            </w:pPr>
            <w:ins w:id="860" w:author="jing zhao" w:date="2021-08-04T15:07:00Z">
              <w:r w:rsidRPr="006A3973">
                <w:rPr>
                  <w:lang w:val="en-US"/>
                </w:rPr>
                <w:t>-98</w:t>
              </w:r>
            </w:ins>
          </w:p>
        </w:tc>
      </w:tr>
      <w:tr w:rsidR="00775084" w:rsidRPr="004E396D" w14:paraId="25E8B648" w14:textId="77777777" w:rsidTr="00435BD9">
        <w:trPr>
          <w:trHeight w:val="187"/>
          <w:jc w:val="center"/>
          <w:ins w:id="861" w:author="jing zhao" w:date="2021-08-04T15:07:00Z"/>
        </w:trPr>
        <w:tc>
          <w:tcPr>
            <w:tcW w:w="970" w:type="dxa"/>
            <w:tcBorders>
              <w:top w:val="single" w:sz="4" w:space="0" w:color="auto"/>
              <w:left w:val="single" w:sz="4" w:space="0" w:color="auto"/>
              <w:bottom w:val="nil"/>
              <w:right w:val="single" w:sz="4" w:space="0" w:color="auto"/>
            </w:tcBorders>
            <w:shd w:val="clear" w:color="auto" w:fill="auto"/>
          </w:tcPr>
          <w:p w14:paraId="1D9EA5B1" w14:textId="77777777" w:rsidR="00775084" w:rsidRPr="004E396D" w:rsidRDefault="00775084" w:rsidP="00435BD9">
            <w:pPr>
              <w:pStyle w:val="TAL"/>
              <w:rPr>
                <w:ins w:id="862" w:author="jing zhao" w:date="2021-08-04T15:07:00Z"/>
                <w:vertAlign w:val="superscript"/>
                <w:lang w:val="en-US"/>
              </w:rPr>
            </w:pPr>
            <w:ins w:id="863" w:author="jing zhao" w:date="2021-08-04T15:07:00Z">
              <w:r w:rsidRPr="004E396D">
                <w:rPr>
                  <w:position w:val="-12"/>
                  <w:lang w:val="en-US"/>
                </w:rPr>
                <w:object w:dxaOrig="405" w:dyaOrig="345" w14:anchorId="1AE42886">
                  <v:shape id="_x0000_i1026" type="#_x0000_t75" style="width:16.5pt;height:16.5pt" o:ole="" fillcolor="window">
                    <v:imagedata r:id="rId13" o:title=""/>
                  </v:shape>
                  <o:OLEObject Type="Embed" ProgID="Equation.3" ShapeID="_x0000_i1026" DrawAspect="Content" ObjectID="_1689599594" r:id="rId15"/>
                </w:object>
              </w:r>
              <w:r w:rsidRPr="004E396D">
                <w:rPr>
                  <w:vertAlign w:val="superscript"/>
                  <w:lang w:val="en-US"/>
                </w:rPr>
                <w:t>Note2</w:t>
              </w:r>
            </w:ins>
          </w:p>
        </w:tc>
        <w:tc>
          <w:tcPr>
            <w:tcW w:w="2835" w:type="dxa"/>
            <w:gridSpan w:val="2"/>
            <w:tcBorders>
              <w:top w:val="single" w:sz="4" w:space="0" w:color="auto"/>
              <w:left w:val="single" w:sz="4" w:space="0" w:color="auto"/>
              <w:right w:val="single" w:sz="4" w:space="0" w:color="auto"/>
            </w:tcBorders>
          </w:tcPr>
          <w:p w14:paraId="6A474C58" w14:textId="77777777" w:rsidR="00775084" w:rsidRPr="004E396D" w:rsidRDefault="00775084" w:rsidP="00435BD9">
            <w:pPr>
              <w:pStyle w:val="TAL"/>
              <w:rPr>
                <w:ins w:id="864" w:author="jing zhao" w:date="2021-08-04T15:07:00Z"/>
                <w:lang w:val="en-US"/>
              </w:rPr>
            </w:pPr>
            <w:ins w:id="865" w:author="jing zhao" w:date="2021-08-04T15:07:00Z">
              <w:r w:rsidRPr="004A0180">
                <w:t>Config 1,2,4,5,7,8</w:t>
              </w:r>
            </w:ins>
          </w:p>
        </w:tc>
        <w:tc>
          <w:tcPr>
            <w:tcW w:w="1134" w:type="dxa"/>
            <w:tcBorders>
              <w:top w:val="single" w:sz="4" w:space="0" w:color="auto"/>
              <w:left w:val="single" w:sz="4" w:space="0" w:color="auto"/>
              <w:bottom w:val="nil"/>
              <w:right w:val="single" w:sz="4" w:space="0" w:color="auto"/>
            </w:tcBorders>
            <w:shd w:val="clear" w:color="auto" w:fill="auto"/>
          </w:tcPr>
          <w:p w14:paraId="4C48AC07" w14:textId="77777777" w:rsidR="00775084" w:rsidRPr="004E396D" w:rsidRDefault="00775084" w:rsidP="00435BD9">
            <w:pPr>
              <w:pStyle w:val="TAC"/>
              <w:rPr>
                <w:ins w:id="866" w:author="jing zhao" w:date="2021-08-04T15:07:00Z"/>
                <w:lang w:val="en-US"/>
              </w:rPr>
            </w:pPr>
            <w:ins w:id="867" w:author="jing zhao" w:date="2021-08-04T15:07:00Z">
              <w:r w:rsidRPr="004E396D">
                <w:rPr>
                  <w:lang w:val="en-US"/>
                </w:rPr>
                <w:t>dBm/SCS</w:t>
              </w:r>
            </w:ins>
          </w:p>
        </w:tc>
        <w:tc>
          <w:tcPr>
            <w:tcW w:w="931" w:type="dxa"/>
            <w:tcBorders>
              <w:top w:val="single" w:sz="4" w:space="0" w:color="auto"/>
              <w:left w:val="single" w:sz="4" w:space="0" w:color="auto"/>
              <w:right w:val="single" w:sz="4" w:space="0" w:color="auto"/>
            </w:tcBorders>
          </w:tcPr>
          <w:p w14:paraId="1AFC5D24" w14:textId="77777777" w:rsidR="00775084" w:rsidRPr="004E396D" w:rsidRDefault="00775084" w:rsidP="00435BD9">
            <w:pPr>
              <w:pStyle w:val="TAC"/>
              <w:rPr>
                <w:ins w:id="868" w:author="jing zhao" w:date="2021-08-04T15:07:00Z"/>
                <w:lang w:val="en-US"/>
              </w:rPr>
            </w:pPr>
            <w:ins w:id="869" w:author="jing zhao" w:date="2021-08-04T15:07:00Z">
              <w:r w:rsidRPr="004E396D">
                <w:rPr>
                  <w:lang w:val="en-US"/>
                </w:rPr>
                <w:t>-98</w:t>
              </w:r>
            </w:ins>
          </w:p>
        </w:tc>
        <w:tc>
          <w:tcPr>
            <w:tcW w:w="931" w:type="dxa"/>
            <w:tcBorders>
              <w:top w:val="single" w:sz="4" w:space="0" w:color="auto"/>
              <w:left w:val="single" w:sz="4" w:space="0" w:color="auto"/>
              <w:right w:val="single" w:sz="4" w:space="0" w:color="auto"/>
            </w:tcBorders>
          </w:tcPr>
          <w:p w14:paraId="5E8DE453" w14:textId="77777777" w:rsidR="00775084" w:rsidRPr="004E396D" w:rsidRDefault="00775084" w:rsidP="00435BD9">
            <w:pPr>
              <w:pStyle w:val="TAC"/>
              <w:rPr>
                <w:ins w:id="870" w:author="jing zhao" w:date="2021-08-04T15:07:00Z"/>
                <w:lang w:val="en-US"/>
              </w:rPr>
            </w:pPr>
            <w:ins w:id="871" w:author="jing zhao" w:date="2021-08-04T15:07:00Z">
              <w:r w:rsidRPr="004E396D">
                <w:rPr>
                  <w:lang w:val="en-US"/>
                </w:rPr>
                <w:t>-98</w:t>
              </w:r>
            </w:ins>
          </w:p>
        </w:tc>
        <w:tc>
          <w:tcPr>
            <w:tcW w:w="931" w:type="dxa"/>
            <w:tcBorders>
              <w:top w:val="single" w:sz="4" w:space="0" w:color="auto"/>
              <w:left w:val="single" w:sz="4" w:space="0" w:color="auto"/>
              <w:right w:val="single" w:sz="4" w:space="0" w:color="auto"/>
            </w:tcBorders>
          </w:tcPr>
          <w:p w14:paraId="047D317A" w14:textId="77777777" w:rsidR="00775084" w:rsidRPr="004E396D" w:rsidRDefault="00775084" w:rsidP="00435BD9">
            <w:pPr>
              <w:pStyle w:val="TAC"/>
              <w:rPr>
                <w:ins w:id="872" w:author="jing zhao" w:date="2021-08-04T15:07:00Z"/>
                <w:lang w:val="en-US"/>
              </w:rPr>
            </w:pPr>
            <w:ins w:id="873" w:author="jing zhao" w:date="2021-08-04T15:07:00Z">
              <w:r w:rsidRPr="004E396D">
                <w:rPr>
                  <w:lang w:val="en-US"/>
                </w:rPr>
                <w:t>-98</w:t>
              </w:r>
            </w:ins>
          </w:p>
        </w:tc>
        <w:tc>
          <w:tcPr>
            <w:tcW w:w="931" w:type="dxa"/>
            <w:tcBorders>
              <w:top w:val="single" w:sz="4" w:space="0" w:color="auto"/>
              <w:left w:val="single" w:sz="4" w:space="0" w:color="auto"/>
              <w:right w:val="single" w:sz="4" w:space="0" w:color="auto"/>
            </w:tcBorders>
          </w:tcPr>
          <w:p w14:paraId="51DFC952" w14:textId="77777777" w:rsidR="00775084" w:rsidRPr="004E396D" w:rsidRDefault="00775084" w:rsidP="00435BD9">
            <w:pPr>
              <w:pStyle w:val="TAC"/>
              <w:rPr>
                <w:ins w:id="874" w:author="jing zhao" w:date="2021-08-04T15:07:00Z"/>
                <w:lang w:val="en-US"/>
              </w:rPr>
            </w:pPr>
            <w:ins w:id="875" w:author="jing zhao" w:date="2021-08-04T15:07:00Z">
              <w:r w:rsidRPr="006A3973">
                <w:rPr>
                  <w:lang w:val="en-US"/>
                </w:rPr>
                <w:t>-98</w:t>
              </w:r>
            </w:ins>
          </w:p>
        </w:tc>
        <w:tc>
          <w:tcPr>
            <w:tcW w:w="931" w:type="dxa"/>
            <w:tcBorders>
              <w:top w:val="single" w:sz="4" w:space="0" w:color="auto"/>
              <w:left w:val="single" w:sz="4" w:space="0" w:color="auto"/>
              <w:right w:val="single" w:sz="4" w:space="0" w:color="auto"/>
            </w:tcBorders>
          </w:tcPr>
          <w:p w14:paraId="113B2AE1" w14:textId="77777777" w:rsidR="00775084" w:rsidRPr="004E396D" w:rsidRDefault="00775084" w:rsidP="00435BD9">
            <w:pPr>
              <w:pStyle w:val="TAC"/>
              <w:rPr>
                <w:ins w:id="876" w:author="jing zhao" w:date="2021-08-04T15:07:00Z"/>
                <w:lang w:val="en-US"/>
              </w:rPr>
            </w:pPr>
            <w:ins w:id="877" w:author="jing zhao" w:date="2021-08-04T15:07:00Z">
              <w:r w:rsidRPr="006A3973">
                <w:rPr>
                  <w:lang w:val="en-US"/>
                </w:rPr>
                <w:t>-98</w:t>
              </w:r>
            </w:ins>
          </w:p>
        </w:tc>
      </w:tr>
      <w:tr w:rsidR="00775084" w:rsidRPr="004E396D" w14:paraId="5A40963C" w14:textId="77777777" w:rsidTr="00435BD9">
        <w:trPr>
          <w:trHeight w:val="187"/>
          <w:jc w:val="center"/>
          <w:ins w:id="878" w:author="jing zhao" w:date="2021-08-04T15:07:00Z"/>
        </w:trPr>
        <w:tc>
          <w:tcPr>
            <w:tcW w:w="970" w:type="dxa"/>
            <w:tcBorders>
              <w:top w:val="nil"/>
              <w:left w:val="single" w:sz="4" w:space="0" w:color="auto"/>
              <w:right w:val="single" w:sz="4" w:space="0" w:color="auto"/>
            </w:tcBorders>
            <w:shd w:val="clear" w:color="auto" w:fill="auto"/>
          </w:tcPr>
          <w:p w14:paraId="6BA5B900" w14:textId="77777777" w:rsidR="00775084" w:rsidRPr="004E396D" w:rsidRDefault="00775084" w:rsidP="00435BD9">
            <w:pPr>
              <w:pStyle w:val="TAL"/>
              <w:rPr>
                <w:ins w:id="879" w:author="jing zhao" w:date="2021-08-04T15:07:00Z"/>
                <w:lang w:val="en-US"/>
              </w:rPr>
            </w:pPr>
          </w:p>
        </w:tc>
        <w:tc>
          <w:tcPr>
            <w:tcW w:w="2835" w:type="dxa"/>
            <w:gridSpan w:val="2"/>
            <w:tcBorders>
              <w:left w:val="single" w:sz="4" w:space="0" w:color="auto"/>
              <w:right w:val="single" w:sz="4" w:space="0" w:color="auto"/>
            </w:tcBorders>
          </w:tcPr>
          <w:p w14:paraId="4FB734D4" w14:textId="77777777" w:rsidR="00775084" w:rsidRPr="004E396D" w:rsidRDefault="00775084" w:rsidP="00435BD9">
            <w:pPr>
              <w:pStyle w:val="TAL"/>
              <w:rPr>
                <w:ins w:id="880" w:author="jing zhao" w:date="2021-08-04T15:07:00Z"/>
                <w:lang w:val="en-US"/>
              </w:rPr>
            </w:pPr>
            <w:ins w:id="881" w:author="jing zhao" w:date="2021-08-04T15:07:00Z">
              <w:r w:rsidRPr="004E396D">
                <w:t>Config</w:t>
              </w:r>
              <w:r w:rsidRPr="004A0180">
                <w:t xml:space="preserve"> </w:t>
              </w:r>
              <w:r w:rsidRPr="004E396D">
                <w:t>3</w:t>
              </w:r>
              <w:r>
                <w:t>,6,9</w:t>
              </w:r>
            </w:ins>
          </w:p>
        </w:tc>
        <w:tc>
          <w:tcPr>
            <w:tcW w:w="1134" w:type="dxa"/>
            <w:tcBorders>
              <w:top w:val="nil"/>
              <w:left w:val="single" w:sz="4" w:space="0" w:color="auto"/>
              <w:right w:val="single" w:sz="4" w:space="0" w:color="auto"/>
            </w:tcBorders>
            <w:shd w:val="clear" w:color="auto" w:fill="auto"/>
          </w:tcPr>
          <w:p w14:paraId="42727E5C" w14:textId="77777777" w:rsidR="00775084" w:rsidRPr="004E396D" w:rsidRDefault="00775084" w:rsidP="00435BD9">
            <w:pPr>
              <w:pStyle w:val="TAC"/>
              <w:rPr>
                <w:ins w:id="882" w:author="jing zhao" w:date="2021-08-04T15:07:00Z"/>
                <w:lang w:val="en-US"/>
              </w:rPr>
            </w:pPr>
          </w:p>
        </w:tc>
        <w:tc>
          <w:tcPr>
            <w:tcW w:w="931" w:type="dxa"/>
            <w:tcBorders>
              <w:left w:val="single" w:sz="4" w:space="0" w:color="auto"/>
              <w:right w:val="single" w:sz="4" w:space="0" w:color="auto"/>
            </w:tcBorders>
          </w:tcPr>
          <w:p w14:paraId="3D6664FE" w14:textId="77777777" w:rsidR="00775084" w:rsidRPr="004E396D" w:rsidRDefault="00775084" w:rsidP="00435BD9">
            <w:pPr>
              <w:pStyle w:val="TAC"/>
              <w:rPr>
                <w:ins w:id="883" w:author="jing zhao" w:date="2021-08-04T15:07:00Z"/>
                <w:lang w:val="en-US"/>
              </w:rPr>
            </w:pPr>
            <w:ins w:id="884" w:author="jing zhao" w:date="2021-08-04T15:07:00Z">
              <w:r w:rsidRPr="004E396D">
                <w:rPr>
                  <w:lang w:val="en-US"/>
                </w:rPr>
                <w:t>-95</w:t>
              </w:r>
            </w:ins>
          </w:p>
        </w:tc>
        <w:tc>
          <w:tcPr>
            <w:tcW w:w="931" w:type="dxa"/>
            <w:tcBorders>
              <w:left w:val="single" w:sz="4" w:space="0" w:color="auto"/>
              <w:right w:val="single" w:sz="4" w:space="0" w:color="auto"/>
            </w:tcBorders>
          </w:tcPr>
          <w:p w14:paraId="1C3D2863" w14:textId="77777777" w:rsidR="00775084" w:rsidRPr="004E396D" w:rsidRDefault="00775084" w:rsidP="00435BD9">
            <w:pPr>
              <w:pStyle w:val="TAC"/>
              <w:rPr>
                <w:ins w:id="885" w:author="jing zhao" w:date="2021-08-04T15:07:00Z"/>
                <w:lang w:val="en-US"/>
              </w:rPr>
            </w:pPr>
            <w:ins w:id="886" w:author="jing zhao" w:date="2021-08-04T15:07:00Z">
              <w:r w:rsidRPr="004E396D">
                <w:rPr>
                  <w:lang w:val="en-US"/>
                </w:rPr>
                <w:t>-95</w:t>
              </w:r>
            </w:ins>
          </w:p>
        </w:tc>
        <w:tc>
          <w:tcPr>
            <w:tcW w:w="931" w:type="dxa"/>
            <w:tcBorders>
              <w:left w:val="single" w:sz="4" w:space="0" w:color="auto"/>
              <w:right w:val="single" w:sz="4" w:space="0" w:color="auto"/>
            </w:tcBorders>
          </w:tcPr>
          <w:p w14:paraId="714315B5" w14:textId="77777777" w:rsidR="00775084" w:rsidRPr="004E396D" w:rsidRDefault="00775084" w:rsidP="00435BD9">
            <w:pPr>
              <w:pStyle w:val="TAC"/>
              <w:rPr>
                <w:ins w:id="887" w:author="jing zhao" w:date="2021-08-04T15:07:00Z"/>
                <w:lang w:val="en-US"/>
              </w:rPr>
            </w:pPr>
            <w:ins w:id="888" w:author="jing zhao" w:date="2021-08-04T15:07:00Z">
              <w:r w:rsidRPr="004E396D">
                <w:rPr>
                  <w:lang w:val="en-US"/>
                </w:rPr>
                <w:t>-95</w:t>
              </w:r>
            </w:ins>
          </w:p>
        </w:tc>
        <w:tc>
          <w:tcPr>
            <w:tcW w:w="931" w:type="dxa"/>
            <w:tcBorders>
              <w:left w:val="single" w:sz="4" w:space="0" w:color="auto"/>
              <w:right w:val="single" w:sz="4" w:space="0" w:color="auto"/>
            </w:tcBorders>
          </w:tcPr>
          <w:p w14:paraId="35A4C65A" w14:textId="77777777" w:rsidR="00775084" w:rsidRPr="004E396D" w:rsidRDefault="00775084" w:rsidP="00435BD9">
            <w:pPr>
              <w:pStyle w:val="TAC"/>
              <w:rPr>
                <w:ins w:id="889" w:author="jing zhao" w:date="2021-08-04T15:07:00Z"/>
                <w:lang w:val="en-US"/>
              </w:rPr>
            </w:pPr>
            <w:ins w:id="890" w:author="jing zhao" w:date="2021-08-04T15:07:00Z">
              <w:r w:rsidRPr="004E396D">
                <w:rPr>
                  <w:lang w:val="en-US"/>
                </w:rPr>
                <w:t>-95</w:t>
              </w:r>
            </w:ins>
          </w:p>
        </w:tc>
        <w:tc>
          <w:tcPr>
            <w:tcW w:w="931" w:type="dxa"/>
            <w:tcBorders>
              <w:left w:val="single" w:sz="4" w:space="0" w:color="auto"/>
              <w:right w:val="single" w:sz="4" w:space="0" w:color="auto"/>
            </w:tcBorders>
          </w:tcPr>
          <w:p w14:paraId="0D5A3F71" w14:textId="77777777" w:rsidR="00775084" w:rsidRPr="004E396D" w:rsidRDefault="00775084" w:rsidP="00435BD9">
            <w:pPr>
              <w:pStyle w:val="TAC"/>
              <w:rPr>
                <w:ins w:id="891" w:author="jing zhao" w:date="2021-08-04T15:07:00Z"/>
                <w:lang w:val="en-US"/>
              </w:rPr>
            </w:pPr>
            <w:ins w:id="892" w:author="jing zhao" w:date="2021-08-04T15:07:00Z">
              <w:r w:rsidRPr="004E396D">
                <w:rPr>
                  <w:lang w:val="en-US"/>
                </w:rPr>
                <w:t>-95</w:t>
              </w:r>
            </w:ins>
          </w:p>
        </w:tc>
      </w:tr>
      <w:tr w:rsidR="00775084" w:rsidRPr="004E396D" w14:paraId="1F23D33F" w14:textId="77777777" w:rsidTr="00435BD9">
        <w:trPr>
          <w:trHeight w:val="187"/>
          <w:jc w:val="center"/>
          <w:ins w:id="893" w:author="jing zhao" w:date="2021-08-04T15:07: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AD060DF" w14:textId="77777777" w:rsidR="00775084" w:rsidRPr="004E396D" w:rsidRDefault="00775084" w:rsidP="00435BD9">
            <w:pPr>
              <w:keepLines/>
              <w:spacing w:after="0"/>
              <w:rPr>
                <w:ins w:id="894" w:author="jing zhao" w:date="2021-08-04T15:07:00Z"/>
                <w:rFonts w:ascii="Arial" w:hAnsi="Arial" w:cs="Arial"/>
                <w:i/>
                <w:sz w:val="18"/>
                <w:lang w:val="en-US"/>
              </w:rPr>
            </w:pPr>
            <w:ins w:id="895" w:author="jing zhao" w:date="2021-08-04T15:07:00Z">
              <w:r w:rsidRPr="004E396D">
                <w:rPr>
                  <w:rFonts w:ascii="Arial" w:eastAsia="Calibri" w:hAnsi="Arial" w:cs="Arial"/>
                  <w:i/>
                  <w:position w:val="-12"/>
                  <w:sz w:val="18"/>
                  <w:szCs w:val="22"/>
                  <w:lang w:val="en-US"/>
                </w:rPr>
                <w:object w:dxaOrig="615" w:dyaOrig="390" w14:anchorId="3DF34B49">
                  <v:shape id="_x0000_i1027" type="#_x0000_t75" style="width:30pt;height:16.5pt" o:ole="" fillcolor="window">
                    <v:imagedata r:id="rId16" o:title=""/>
                  </v:shape>
                  <o:OLEObject Type="Embed" ProgID="Equation.3" ShapeID="_x0000_i1027" DrawAspect="Content" ObjectID="_1689599595"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27214C7D" w14:textId="77777777" w:rsidR="00775084" w:rsidRPr="004E396D" w:rsidRDefault="00775084" w:rsidP="00435BD9">
            <w:pPr>
              <w:pStyle w:val="TAC"/>
              <w:rPr>
                <w:ins w:id="896" w:author="jing zhao" w:date="2021-08-04T15:07:00Z"/>
                <w:lang w:val="en-US"/>
              </w:rPr>
            </w:pPr>
            <w:ins w:id="897" w:author="jing zhao" w:date="2021-08-04T15:07:00Z">
              <w:r w:rsidRPr="004E396D">
                <w:rPr>
                  <w:lang w:val="en-US"/>
                </w:rPr>
                <w:t>dB</w:t>
              </w:r>
            </w:ins>
          </w:p>
        </w:tc>
        <w:tc>
          <w:tcPr>
            <w:tcW w:w="931" w:type="dxa"/>
            <w:tcBorders>
              <w:top w:val="single" w:sz="4" w:space="0" w:color="auto"/>
              <w:left w:val="single" w:sz="4" w:space="0" w:color="auto"/>
              <w:right w:val="single" w:sz="4" w:space="0" w:color="auto"/>
            </w:tcBorders>
          </w:tcPr>
          <w:p w14:paraId="43802C74" w14:textId="77777777" w:rsidR="00775084" w:rsidRPr="004E396D" w:rsidRDefault="00775084" w:rsidP="00435BD9">
            <w:pPr>
              <w:pStyle w:val="TAC"/>
              <w:rPr>
                <w:ins w:id="898" w:author="jing zhao" w:date="2021-08-04T15:07:00Z"/>
                <w:lang w:val="en-US"/>
              </w:rPr>
            </w:pPr>
            <w:ins w:id="899" w:author="jing zhao" w:date="2021-08-04T15:07:00Z">
              <w:r w:rsidRPr="004E396D">
                <w:rPr>
                  <w:lang w:val="en-US"/>
                </w:rPr>
                <w:t>4</w:t>
              </w:r>
            </w:ins>
          </w:p>
        </w:tc>
        <w:tc>
          <w:tcPr>
            <w:tcW w:w="931" w:type="dxa"/>
            <w:tcBorders>
              <w:top w:val="single" w:sz="4" w:space="0" w:color="auto"/>
              <w:left w:val="single" w:sz="4" w:space="0" w:color="auto"/>
              <w:right w:val="single" w:sz="4" w:space="0" w:color="auto"/>
            </w:tcBorders>
          </w:tcPr>
          <w:p w14:paraId="27363E33" w14:textId="77777777" w:rsidR="00775084" w:rsidRPr="004E396D" w:rsidRDefault="00775084" w:rsidP="00435BD9">
            <w:pPr>
              <w:pStyle w:val="TAC"/>
              <w:rPr>
                <w:ins w:id="900" w:author="jing zhao" w:date="2021-08-04T15:07:00Z"/>
                <w:lang w:val="en-US"/>
              </w:rPr>
            </w:pPr>
            <w:ins w:id="901" w:author="jing zhao" w:date="2021-08-04T15:07:00Z">
              <w:r w:rsidRPr="004E396D">
                <w:rPr>
                  <w:lang w:val="en-US"/>
                </w:rPr>
                <w:t>4</w:t>
              </w:r>
            </w:ins>
          </w:p>
        </w:tc>
        <w:tc>
          <w:tcPr>
            <w:tcW w:w="931" w:type="dxa"/>
            <w:tcBorders>
              <w:top w:val="single" w:sz="4" w:space="0" w:color="auto"/>
              <w:left w:val="single" w:sz="4" w:space="0" w:color="auto"/>
              <w:right w:val="single" w:sz="4" w:space="0" w:color="auto"/>
            </w:tcBorders>
          </w:tcPr>
          <w:p w14:paraId="66FCFF1F" w14:textId="77777777" w:rsidR="00775084" w:rsidRPr="004E396D" w:rsidRDefault="00775084" w:rsidP="00435BD9">
            <w:pPr>
              <w:pStyle w:val="TAC"/>
              <w:rPr>
                <w:ins w:id="902" w:author="jing zhao" w:date="2021-08-04T15:07:00Z"/>
                <w:lang w:val="en-US"/>
              </w:rPr>
            </w:pPr>
            <w:ins w:id="903" w:author="jing zhao" w:date="2021-08-04T15:07:00Z">
              <w:r w:rsidRPr="004E396D">
                <w:rPr>
                  <w:lang w:val="en-US"/>
                </w:rPr>
                <w:t>4</w:t>
              </w:r>
            </w:ins>
          </w:p>
        </w:tc>
        <w:tc>
          <w:tcPr>
            <w:tcW w:w="931" w:type="dxa"/>
            <w:tcBorders>
              <w:top w:val="single" w:sz="4" w:space="0" w:color="auto"/>
              <w:left w:val="single" w:sz="4" w:space="0" w:color="auto"/>
              <w:right w:val="single" w:sz="4" w:space="0" w:color="auto"/>
            </w:tcBorders>
          </w:tcPr>
          <w:p w14:paraId="12D424E0" w14:textId="77777777" w:rsidR="00775084" w:rsidRPr="004E396D" w:rsidRDefault="00775084" w:rsidP="00435BD9">
            <w:pPr>
              <w:pStyle w:val="TAC"/>
              <w:rPr>
                <w:ins w:id="904" w:author="jing zhao" w:date="2021-08-04T15:07:00Z"/>
                <w:lang w:val="en-US"/>
              </w:rPr>
            </w:pPr>
            <w:ins w:id="905" w:author="jing zhao" w:date="2021-08-04T15:07:00Z">
              <w:r w:rsidRPr="004E396D">
                <w:rPr>
                  <w:lang w:val="en-US"/>
                </w:rPr>
                <w:t>4</w:t>
              </w:r>
            </w:ins>
          </w:p>
        </w:tc>
        <w:tc>
          <w:tcPr>
            <w:tcW w:w="931" w:type="dxa"/>
            <w:tcBorders>
              <w:top w:val="single" w:sz="4" w:space="0" w:color="auto"/>
              <w:left w:val="single" w:sz="4" w:space="0" w:color="auto"/>
              <w:right w:val="single" w:sz="4" w:space="0" w:color="auto"/>
            </w:tcBorders>
          </w:tcPr>
          <w:p w14:paraId="6F976C54" w14:textId="77777777" w:rsidR="00775084" w:rsidRPr="004E396D" w:rsidRDefault="00775084" w:rsidP="00435BD9">
            <w:pPr>
              <w:pStyle w:val="TAC"/>
              <w:rPr>
                <w:ins w:id="906" w:author="jing zhao" w:date="2021-08-04T15:07:00Z"/>
                <w:lang w:val="en-US"/>
              </w:rPr>
            </w:pPr>
            <w:ins w:id="907" w:author="jing zhao" w:date="2021-08-04T15:07:00Z">
              <w:r w:rsidRPr="004E396D">
                <w:rPr>
                  <w:lang w:val="en-US"/>
                </w:rPr>
                <w:t>4</w:t>
              </w:r>
            </w:ins>
          </w:p>
        </w:tc>
      </w:tr>
      <w:tr w:rsidR="00775084" w:rsidRPr="004E396D" w14:paraId="0804EC52" w14:textId="77777777" w:rsidTr="00435BD9">
        <w:trPr>
          <w:trHeight w:val="187"/>
          <w:jc w:val="center"/>
          <w:ins w:id="908" w:author="jing zhao" w:date="2021-08-04T15:07: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C6BCDC3" w14:textId="77777777" w:rsidR="00775084" w:rsidRPr="004E396D" w:rsidRDefault="00775084" w:rsidP="00435BD9">
            <w:pPr>
              <w:keepLines/>
              <w:spacing w:after="0"/>
              <w:rPr>
                <w:ins w:id="909" w:author="jing zhao" w:date="2021-08-04T15:07:00Z"/>
                <w:rFonts w:ascii="Arial" w:hAnsi="Arial" w:cs="Arial"/>
                <w:sz w:val="18"/>
                <w:lang w:val="en-US"/>
              </w:rPr>
            </w:pPr>
            <w:ins w:id="910" w:author="jing zhao" w:date="2021-08-04T15:07:00Z">
              <w:r w:rsidRPr="004E396D">
                <w:rPr>
                  <w:rFonts w:ascii="Arial" w:eastAsia="Calibri" w:hAnsi="Arial" w:cs="Arial"/>
                  <w:position w:val="-12"/>
                  <w:sz w:val="18"/>
                  <w:szCs w:val="22"/>
                  <w:lang w:val="en-US"/>
                </w:rPr>
                <w:object w:dxaOrig="810" w:dyaOrig="390" w14:anchorId="399C089C">
                  <v:shape id="_x0000_i1028" type="#_x0000_t75" style="width:42pt;height:16.5pt" o:ole="" fillcolor="window">
                    <v:imagedata r:id="rId18" o:title=""/>
                  </v:shape>
                  <o:OLEObject Type="Embed" ProgID="Equation.3" ShapeID="_x0000_i1028" DrawAspect="Content" ObjectID="_1689599596"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0EC17C52" w14:textId="77777777" w:rsidR="00775084" w:rsidRPr="004E396D" w:rsidRDefault="00775084" w:rsidP="00435BD9">
            <w:pPr>
              <w:pStyle w:val="TAC"/>
              <w:rPr>
                <w:ins w:id="911" w:author="jing zhao" w:date="2021-08-04T15:07:00Z"/>
                <w:lang w:val="en-US"/>
              </w:rPr>
            </w:pPr>
            <w:ins w:id="912" w:author="jing zhao" w:date="2021-08-04T15:07:00Z">
              <w:r w:rsidRPr="004E396D">
                <w:rPr>
                  <w:lang w:val="en-US"/>
                </w:rPr>
                <w:t>dB</w:t>
              </w:r>
            </w:ins>
          </w:p>
        </w:tc>
        <w:tc>
          <w:tcPr>
            <w:tcW w:w="931" w:type="dxa"/>
            <w:tcBorders>
              <w:left w:val="single" w:sz="4" w:space="0" w:color="auto"/>
              <w:bottom w:val="single" w:sz="4" w:space="0" w:color="auto"/>
              <w:right w:val="single" w:sz="4" w:space="0" w:color="auto"/>
            </w:tcBorders>
          </w:tcPr>
          <w:p w14:paraId="2FCB1E65" w14:textId="77777777" w:rsidR="00775084" w:rsidRPr="004E396D" w:rsidRDefault="00775084" w:rsidP="00435BD9">
            <w:pPr>
              <w:pStyle w:val="TAC"/>
              <w:rPr>
                <w:ins w:id="913" w:author="jing zhao" w:date="2021-08-04T15:07:00Z"/>
                <w:lang w:val="en-US"/>
              </w:rPr>
            </w:pPr>
            <w:ins w:id="914" w:author="jing zhao" w:date="2021-08-04T15:07:00Z">
              <w:r w:rsidRPr="004E396D">
                <w:rPr>
                  <w:lang w:val="en-US"/>
                </w:rPr>
                <w:t>4</w:t>
              </w:r>
            </w:ins>
          </w:p>
        </w:tc>
        <w:tc>
          <w:tcPr>
            <w:tcW w:w="931" w:type="dxa"/>
            <w:tcBorders>
              <w:left w:val="single" w:sz="4" w:space="0" w:color="auto"/>
              <w:bottom w:val="single" w:sz="4" w:space="0" w:color="auto"/>
              <w:right w:val="single" w:sz="4" w:space="0" w:color="auto"/>
            </w:tcBorders>
          </w:tcPr>
          <w:p w14:paraId="1E59E2E8" w14:textId="77777777" w:rsidR="00775084" w:rsidRPr="004E396D" w:rsidRDefault="00775084" w:rsidP="00435BD9">
            <w:pPr>
              <w:pStyle w:val="TAC"/>
              <w:rPr>
                <w:ins w:id="915" w:author="jing zhao" w:date="2021-08-04T15:07:00Z"/>
                <w:lang w:val="en-US"/>
              </w:rPr>
            </w:pPr>
            <w:ins w:id="916" w:author="jing zhao" w:date="2021-08-04T15:07:00Z">
              <w:r w:rsidRPr="004E396D">
                <w:rPr>
                  <w:lang w:val="en-US"/>
                </w:rPr>
                <w:t>4</w:t>
              </w:r>
            </w:ins>
          </w:p>
        </w:tc>
        <w:tc>
          <w:tcPr>
            <w:tcW w:w="931" w:type="dxa"/>
            <w:tcBorders>
              <w:left w:val="single" w:sz="4" w:space="0" w:color="auto"/>
              <w:bottom w:val="single" w:sz="4" w:space="0" w:color="auto"/>
              <w:right w:val="single" w:sz="4" w:space="0" w:color="auto"/>
            </w:tcBorders>
          </w:tcPr>
          <w:p w14:paraId="7962AC6E" w14:textId="77777777" w:rsidR="00775084" w:rsidRPr="004E396D" w:rsidRDefault="00775084" w:rsidP="00435BD9">
            <w:pPr>
              <w:pStyle w:val="TAC"/>
              <w:rPr>
                <w:ins w:id="917" w:author="jing zhao" w:date="2021-08-04T15:07:00Z"/>
                <w:lang w:val="en-US"/>
              </w:rPr>
            </w:pPr>
            <w:ins w:id="918" w:author="jing zhao" w:date="2021-08-04T15:07:00Z">
              <w:r w:rsidRPr="004E396D">
                <w:rPr>
                  <w:lang w:val="en-US"/>
                </w:rPr>
                <w:t>4</w:t>
              </w:r>
            </w:ins>
          </w:p>
        </w:tc>
        <w:tc>
          <w:tcPr>
            <w:tcW w:w="931" w:type="dxa"/>
            <w:tcBorders>
              <w:left w:val="single" w:sz="4" w:space="0" w:color="auto"/>
              <w:bottom w:val="single" w:sz="4" w:space="0" w:color="auto"/>
              <w:right w:val="single" w:sz="4" w:space="0" w:color="auto"/>
            </w:tcBorders>
          </w:tcPr>
          <w:p w14:paraId="597DE31B" w14:textId="77777777" w:rsidR="00775084" w:rsidRPr="004E396D" w:rsidRDefault="00775084" w:rsidP="00435BD9">
            <w:pPr>
              <w:pStyle w:val="TAC"/>
              <w:rPr>
                <w:ins w:id="919" w:author="jing zhao" w:date="2021-08-04T15:07:00Z"/>
                <w:lang w:val="en-US"/>
              </w:rPr>
            </w:pPr>
            <w:ins w:id="920" w:author="jing zhao" w:date="2021-08-04T15:07:00Z">
              <w:r w:rsidRPr="004E396D">
                <w:rPr>
                  <w:lang w:val="en-US"/>
                </w:rPr>
                <w:t>4</w:t>
              </w:r>
            </w:ins>
          </w:p>
        </w:tc>
        <w:tc>
          <w:tcPr>
            <w:tcW w:w="931" w:type="dxa"/>
            <w:tcBorders>
              <w:left w:val="single" w:sz="4" w:space="0" w:color="auto"/>
              <w:bottom w:val="single" w:sz="4" w:space="0" w:color="auto"/>
              <w:right w:val="single" w:sz="4" w:space="0" w:color="auto"/>
            </w:tcBorders>
          </w:tcPr>
          <w:p w14:paraId="4D7E796B" w14:textId="77777777" w:rsidR="00775084" w:rsidRPr="004E396D" w:rsidRDefault="00775084" w:rsidP="00435BD9">
            <w:pPr>
              <w:pStyle w:val="TAC"/>
              <w:rPr>
                <w:ins w:id="921" w:author="jing zhao" w:date="2021-08-04T15:07:00Z"/>
                <w:lang w:val="en-US"/>
              </w:rPr>
            </w:pPr>
            <w:ins w:id="922" w:author="jing zhao" w:date="2021-08-04T15:07:00Z">
              <w:r w:rsidRPr="004E396D">
                <w:rPr>
                  <w:lang w:val="en-US"/>
                </w:rPr>
                <w:t>4</w:t>
              </w:r>
            </w:ins>
          </w:p>
        </w:tc>
      </w:tr>
      <w:tr w:rsidR="00775084" w:rsidRPr="004E396D" w14:paraId="10FE5F49" w14:textId="77777777" w:rsidTr="00435BD9">
        <w:trPr>
          <w:trHeight w:val="187"/>
          <w:jc w:val="center"/>
          <w:ins w:id="923" w:author="jing zhao" w:date="2021-08-04T15:07:00Z"/>
        </w:trPr>
        <w:tc>
          <w:tcPr>
            <w:tcW w:w="970" w:type="dxa"/>
            <w:tcBorders>
              <w:top w:val="single" w:sz="4" w:space="0" w:color="auto"/>
              <w:left w:val="single" w:sz="4" w:space="0" w:color="auto"/>
              <w:bottom w:val="nil"/>
              <w:right w:val="single" w:sz="4" w:space="0" w:color="auto"/>
            </w:tcBorders>
            <w:shd w:val="clear" w:color="auto" w:fill="auto"/>
            <w:vAlign w:val="center"/>
          </w:tcPr>
          <w:p w14:paraId="3FEAAF3A" w14:textId="77777777" w:rsidR="00775084" w:rsidRPr="004E396D" w:rsidRDefault="00775084" w:rsidP="00435BD9">
            <w:pPr>
              <w:pStyle w:val="TAL"/>
              <w:rPr>
                <w:ins w:id="924" w:author="jing zhao" w:date="2021-08-04T15:07:00Z"/>
                <w:lang w:val="en-US"/>
              </w:rPr>
            </w:pPr>
            <w:ins w:id="925" w:author="jing zhao" w:date="2021-08-04T15:07:00Z">
              <w:r w:rsidRPr="004E396D">
                <w:rPr>
                  <w:lang w:val="en-US"/>
                </w:rPr>
                <w:t>SSB_RP</w:t>
              </w:r>
            </w:ins>
          </w:p>
        </w:tc>
        <w:tc>
          <w:tcPr>
            <w:tcW w:w="2835" w:type="dxa"/>
            <w:gridSpan w:val="2"/>
            <w:tcBorders>
              <w:top w:val="single" w:sz="4" w:space="0" w:color="auto"/>
              <w:left w:val="single" w:sz="4" w:space="0" w:color="auto"/>
              <w:right w:val="single" w:sz="4" w:space="0" w:color="auto"/>
            </w:tcBorders>
            <w:vAlign w:val="center"/>
          </w:tcPr>
          <w:p w14:paraId="295108B5" w14:textId="77777777" w:rsidR="00775084" w:rsidRPr="004E396D" w:rsidRDefault="00775084" w:rsidP="00435BD9">
            <w:pPr>
              <w:pStyle w:val="TAL"/>
              <w:rPr>
                <w:ins w:id="926" w:author="jing zhao" w:date="2021-08-04T15:07:00Z"/>
              </w:rPr>
            </w:pPr>
            <w:ins w:id="927" w:author="jing zhao" w:date="2021-08-04T15:07:00Z">
              <w:r w:rsidRPr="004A0180">
                <w:rPr>
                  <w:rFonts w:cs="Arial"/>
                </w:rPr>
                <w:t>Config 1,2,4,5,7,8</w:t>
              </w:r>
            </w:ins>
          </w:p>
        </w:tc>
        <w:tc>
          <w:tcPr>
            <w:tcW w:w="1134" w:type="dxa"/>
            <w:tcBorders>
              <w:top w:val="single" w:sz="4" w:space="0" w:color="auto"/>
              <w:left w:val="single" w:sz="4" w:space="0" w:color="auto"/>
              <w:right w:val="single" w:sz="4" w:space="0" w:color="auto"/>
            </w:tcBorders>
          </w:tcPr>
          <w:p w14:paraId="24C7C9EB" w14:textId="77777777" w:rsidR="00775084" w:rsidRPr="004E396D" w:rsidRDefault="00775084" w:rsidP="00435BD9">
            <w:pPr>
              <w:pStyle w:val="TAC"/>
              <w:rPr>
                <w:ins w:id="928" w:author="jing zhao" w:date="2021-08-04T15:07:00Z"/>
                <w:lang w:val="en-US"/>
              </w:rPr>
            </w:pPr>
            <w:ins w:id="929" w:author="jing zhao" w:date="2021-08-04T15:07:00Z">
              <w:r w:rsidRPr="004E396D">
                <w:rPr>
                  <w:lang w:val="en-US"/>
                </w:rPr>
                <w:t>dBm/SCS</w:t>
              </w:r>
            </w:ins>
          </w:p>
        </w:tc>
        <w:tc>
          <w:tcPr>
            <w:tcW w:w="931" w:type="dxa"/>
            <w:tcBorders>
              <w:top w:val="single" w:sz="4" w:space="0" w:color="auto"/>
              <w:left w:val="single" w:sz="4" w:space="0" w:color="auto"/>
              <w:right w:val="single" w:sz="4" w:space="0" w:color="auto"/>
            </w:tcBorders>
          </w:tcPr>
          <w:p w14:paraId="1F99FEC3" w14:textId="77777777" w:rsidR="00775084" w:rsidRPr="004E396D" w:rsidRDefault="00775084" w:rsidP="00435BD9">
            <w:pPr>
              <w:pStyle w:val="TAC"/>
              <w:rPr>
                <w:ins w:id="930" w:author="jing zhao" w:date="2021-08-04T15:07:00Z"/>
                <w:lang w:val="en-US"/>
              </w:rPr>
            </w:pPr>
            <w:ins w:id="931" w:author="jing zhao" w:date="2021-08-04T15:07:00Z">
              <w:r w:rsidRPr="004E396D">
                <w:rPr>
                  <w:lang w:val="en-US"/>
                </w:rPr>
                <w:t>-94</w:t>
              </w:r>
            </w:ins>
          </w:p>
        </w:tc>
        <w:tc>
          <w:tcPr>
            <w:tcW w:w="931" w:type="dxa"/>
            <w:tcBorders>
              <w:top w:val="single" w:sz="4" w:space="0" w:color="auto"/>
              <w:left w:val="single" w:sz="4" w:space="0" w:color="auto"/>
              <w:right w:val="single" w:sz="4" w:space="0" w:color="auto"/>
            </w:tcBorders>
          </w:tcPr>
          <w:p w14:paraId="71CF2FC4" w14:textId="77777777" w:rsidR="00775084" w:rsidRPr="004E396D" w:rsidRDefault="00775084" w:rsidP="00435BD9">
            <w:pPr>
              <w:pStyle w:val="TAC"/>
              <w:rPr>
                <w:ins w:id="932" w:author="jing zhao" w:date="2021-08-04T15:07:00Z"/>
                <w:lang w:val="en-US"/>
              </w:rPr>
            </w:pPr>
            <w:ins w:id="933" w:author="jing zhao" w:date="2021-08-04T15:07:00Z">
              <w:r w:rsidRPr="004E396D">
                <w:rPr>
                  <w:lang w:val="en-US"/>
                </w:rPr>
                <w:t>-94</w:t>
              </w:r>
            </w:ins>
          </w:p>
        </w:tc>
        <w:tc>
          <w:tcPr>
            <w:tcW w:w="931" w:type="dxa"/>
            <w:tcBorders>
              <w:top w:val="single" w:sz="4" w:space="0" w:color="auto"/>
              <w:left w:val="single" w:sz="4" w:space="0" w:color="auto"/>
              <w:right w:val="single" w:sz="4" w:space="0" w:color="auto"/>
            </w:tcBorders>
          </w:tcPr>
          <w:p w14:paraId="3468637F" w14:textId="77777777" w:rsidR="00775084" w:rsidRPr="004E396D" w:rsidRDefault="00775084" w:rsidP="00435BD9">
            <w:pPr>
              <w:pStyle w:val="TAC"/>
              <w:rPr>
                <w:ins w:id="934" w:author="jing zhao" w:date="2021-08-04T15:07:00Z"/>
                <w:lang w:val="en-US"/>
              </w:rPr>
            </w:pPr>
            <w:ins w:id="935" w:author="jing zhao" w:date="2021-08-04T15:07:00Z">
              <w:r w:rsidRPr="004E396D">
                <w:rPr>
                  <w:lang w:val="en-US"/>
                </w:rPr>
                <w:t>-94</w:t>
              </w:r>
            </w:ins>
          </w:p>
        </w:tc>
        <w:tc>
          <w:tcPr>
            <w:tcW w:w="931" w:type="dxa"/>
            <w:tcBorders>
              <w:top w:val="single" w:sz="4" w:space="0" w:color="auto"/>
              <w:left w:val="single" w:sz="4" w:space="0" w:color="auto"/>
              <w:right w:val="single" w:sz="4" w:space="0" w:color="auto"/>
            </w:tcBorders>
          </w:tcPr>
          <w:p w14:paraId="23BDCB31" w14:textId="77777777" w:rsidR="00775084" w:rsidRPr="004E396D" w:rsidRDefault="00775084" w:rsidP="00435BD9">
            <w:pPr>
              <w:pStyle w:val="TAC"/>
              <w:rPr>
                <w:ins w:id="936" w:author="jing zhao" w:date="2021-08-04T15:07:00Z"/>
                <w:lang w:val="en-US"/>
              </w:rPr>
            </w:pPr>
            <w:ins w:id="937" w:author="jing zhao" w:date="2021-08-04T15:07:00Z">
              <w:r w:rsidRPr="004E396D">
                <w:rPr>
                  <w:lang w:val="en-US"/>
                </w:rPr>
                <w:t>-94</w:t>
              </w:r>
            </w:ins>
          </w:p>
        </w:tc>
        <w:tc>
          <w:tcPr>
            <w:tcW w:w="931" w:type="dxa"/>
            <w:tcBorders>
              <w:top w:val="single" w:sz="4" w:space="0" w:color="auto"/>
              <w:left w:val="single" w:sz="4" w:space="0" w:color="auto"/>
              <w:right w:val="single" w:sz="4" w:space="0" w:color="auto"/>
            </w:tcBorders>
          </w:tcPr>
          <w:p w14:paraId="4328D84A" w14:textId="77777777" w:rsidR="00775084" w:rsidRPr="004E396D" w:rsidRDefault="00775084" w:rsidP="00435BD9">
            <w:pPr>
              <w:pStyle w:val="TAC"/>
              <w:rPr>
                <w:ins w:id="938" w:author="jing zhao" w:date="2021-08-04T15:07:00Z"/>
                <w:lang w:val="en-US"/>
              </w:rPr>
            </w:pPr>
            <w:ins w:id="939" w:author="jing zhao" w:date="2021-08-04T15:07:00Z">
              <w:r w:rsidRPr="004E396D">
                <w:rPr>
                  <w:lang w:val="en-US"/>
                </w:rPr>
                <w:t>-94</w:t>
              </w:r>
            </w:ins>
          </w:p>
        </w:tc>
      </w:tr>
      <w:tr w:rsidR="00775084" w:rsidRPr="004E396D" w14:paraId="1D1C9AD0" w14:textId="77777777" w:rsidTr="00435BD9">
        <w:trPr>
          <w:trHeight w:val="187"/>
          <w:jc w:val="center"/>
          <w:ins w:id="940" w:author="jing zhao" w:date="2021-08-04T15:07:00Z"/>
        </w:trPr>
        <w:tc>
          <w:tcPr>
            <w:tcW w:w="970" w:type="dxa"/>
            <w:tcBorders>
              <w:top w:val="nil"/>
              <w:left w:val="single" w:sz="4" w:space="0" w:color="auto"/>
              <w:bottom w:val="single" w:sz="4" w:space="0" w:color="auto"/>
              <w:right w:val="single" w:sz="4" w:space="0" w:color="auto"/>
            </w:tcBorders>
            <w:shd w:val="clear" w:color="auto" w:fill="auto"/>
            <w:vAlign w:val="center"/>
          </w:tcPr>
          <w:p w14:paraId="099A232D" w14:textId="77777777" w:rsidR="00775084" w:rsidRPr="004E396D" w:rsidRDefault="00775084" w:rsidP="00435BD9">
            <w:pPr>
              <w:pStyle w:val="TAL"/>
              <w:rPr>
                <w:ins w:id="941" w:author="jing zhao" w:date="2021-08-04T15:07:00Z"/>
                <w:lang w:val="en-US"/>
              </w:rPr>
            </w:pPr>
          </w:p>
        </w:tc>
        <w:tc>
          <w:tcPr>
            <w:tcW w:w="2835" w:type="dxa"/>
            <w:gridSpan w:val="2"/>
            <w:tcBorders>
              <w:top w:val="single" w:sz="4" w:space="0" w:color="auto"/>
              <w:left w:val="single" w:sz="4" w:space="0" w:color="auto"/>
              <w:right w:val="single" w:sz="4" w:space="0" w:color="auto"/>
            </w:tcBorders>
            <w:vAlign w:val="center"/>
          </w:tcPr>
          <w:p w14:paraId="79443CE7" w14:textId="77777777" w:rsidR="00775084" w:rsidRPr="004E396D" w:rsidRDefault="00775084" w:rsidP="00435BD9">
            <w:pPr>
              <w:pStyle w:val="TAL"/>
              <w:rPr>
                <w:ins w:id="942" w:author="jing zhao" w:date="2021-08-04T15:07:00Z"/>
              </w:rPr>
            </w:pPr>
            <w:ins w:id="943" w:author="jing zhao" w:date="2021-08-04T15:07:00Z">
              <w:r w:rsidRPr="004E396D">
                <w:rPr>
                  <w:rFonts w:cs="Arial"/>
                </w:rPr>
                <w:t>Config</w:t>
              </w:r>
              <w:r w:rsidRPr="004A0180">
                <w:rPr>
                  <w:rFonts w:cs="Arial"/>
                </w:rPr>
                <w:t xml:space="preserve"> </w:t>
              </w:r>
              <w:r w:rsidRPr="004E396D">
                <w:rPr>
                  <w:rFonts w:cs="Arial"/>
                </w:rPr>
                <w:t>3</w:t>
              </w:r>
              <w:r>
                <w:rPr>
                  <w:rFonts w:cs="Arial"/>
                </w:rPr>
                <w:t>,6,9</w:t>
              </w:r>
            </w:ins>
          </w:p>
        </w:tc>
        <w:tc>
          <w:tcPr>
            <w:tcW w:w="1134" w:type="dxa"/>
            <w:tcBorders>
              <w:top w:val="single" w:sz="4" w:space="0" w:color="auto"/>
              <w:left w:val="single" w:sz="4" w:space="0" w:color="auto"/>
              <w:right w:val="single" w:sz="4" w:space="0" w:color="auto"/>
            </w:tcBorders>
          </w:tcPr>
          <w:p w14:paraId="49E155AA" w14:textId="77777777" w:rsidR="00775084" w:rsidRPr="004E396D" w:rsidRDefault="00775084" w:rsidP="00435BD9">
            <w:pPr>
              <w:pStyle w:val="TAC"/>
              <w:rPr>
                <w:ins w:id="944" w:author="jing zhao" w:date="2021-08-04T15:07:00Z"/>
                <w:lang w:val="en-US"/>
              </w:rPr>
            </w:pPr>
            <w:ins w:id="945" w:author="jing zhao" w:date="2021-08-04T15:07:00Z">
              <w:r w:rsidRPr="004E396D">
                <w:rPr>
                  <w:lang w:val="en-US"/>
                </w:rPr>
                <w:t>dBm/SCS</w:t>
              </w:r>
            </w:ins>
          </w:p>
        </w:tc>
        <w:tc>
          <w:tcPr>
            <w:tcW w:w="931" w:type="dxa"/>
            <w:tcBorders>
              <w:top w:val="single" w:sz="4" w:space="0" w:color="auto"/>
              <w:left w:val="single" w:sz="4" w:space="0" w:color="auto"/>
              <w:right w:val="single" w:sz="4" w:space="0" w:color="auto"/>
            </w:tcBorders>
          </w:tcPr>
          <w:p w14:paraId="64A03C63" w14:textId="77777777" w:rsidR="00775084" w:rsidRPr="004E396D" w:rsidRDefault="00775084" w:rsidP="00435BD9">
            <w:pPr>
              <w:pStyle w:val="TAC"/>
              <w:rPr>
                <w:ins w:id="946" w:author="jing zhao" w:date="2021-08-04T15:07:00Z"/>
                <w:lang w:val="en-US"/>
              </w:rPr>
            </w:pPr>
            <w:ins w:id="947" w:author="jing zhao" w:date="2021-08-04T15:07:00Z">
              <w:r w:rsidRPr="004E396D">
                <w:rPr>
                  <w:lang w:val="en-US"/>
                </w:rPr>
                <w:t>-91</w:t>
              </w:r>
            </w:ins>
          </w:p>
        </w:tc>
        <w:tc>
          <w:tcPr>
            <w:tcW w:w="931" w:type="dxa"/>
            <w:tcBorders>
              <w:top w:val="single" w:sz="4" w:space="0" w:color="auto"/>
              <w:left w:val="single" w:sz="4" w:space="0" w:color="auto"/>
              <w:right w:val="single" w:sz="4" w:space="0" w:color="auto"/>
            </w:tcBorders>
          </w:tcPr>
          <w:p w14:paraId="723995CD" w14:textId="77777777" w:rsidR="00775084" w:rsidRPr="004E396D" w:rsidRDefault="00775084" w:rsidP="00435BD9">
            <w:pPr>
              <w:pStyle w:val="TAC"/>
              <w:rPr>
                <w:ins w:id="948" w:author="jing zhao" w:date="2021-08-04T15:07:00Z"/>
                <w:lang w:val="en-US"/>
              </w:rPr>
            </w:pPr>
            <w:ins w:id="949" w:author="jing zhao" w:date="2021-08-04T15:07:00Z">
              <w:r w:rsidRPr="004E396D">
                <w:rPr>
                  <w:lang w:val="en-US"/>
                </w:rPr>
                <w:t>-91</w:t>
              </w:r>
            </w:ins>
          </w:p>
        </w:tc>
        <w:tc>
          <w:tcPr>
            <w:tcW w:w="931" w:type="dxa"/>
            <w:tcBorders>
              <w:top w:val="single" w:sz="4" w:space="0" w:color="auto"/>
              <w:left w:val="single" w:sz="4" w:space="0" w:color="auto"/>
              <w:right w:val="single" w:sz="4" w:space="0" w:color="auto"/>
            </w:tcBorders>
          </w:tcPr>
          <w:p w14:paraId="2634D2A2" w14:textId="77777777" w:rsidR="00775084" w:rsidRPr="004E396D" w:rsidRDefault="00775084" w:rsidP="00435BD9">
            <w:pPr>
              <w:pStyle w:val="TAC"/>
              <w:rPr>
                <w:ins w:id="950" w:author="jing zhao" w:date="2021-08-04T15:07:00Z"/>
                <w:lang w:val="en-US"/>
              </w:rPr>
            </w:pPr>
            <w:ins w:id="951" w:author="jing zhao" w:date="2021-08-04T15:07:00Z">
              <w:r w:rsidRPr="004E396D">
                <w:rPr>
                  <w:lang w:val="en-US"/>
                </w:rPr>
                <w:t>-91</w:t>
              </w:r>
            </w:ins>
          </w:p>
        </w:tc>
        <w:tc>
          <w:tcPr>
            <w:tcW w:w="931" w:type="dxa"/>
            <w:tcBorders>
              <w:top w:val="single" w:sz="4" w:space="0" w:color="auto"/>
              <w:left w:val="single" w:sz="4" w:space="0" w:color="auto"/>
              <w:right w:val="single" w:sz="4" w:space="0" w:color="auto"/>
            </w:tcBorders>
          </w:tcPr>
          <w:p w14:paraId="53815FC0" w14:textId="77777777" w:rsidR="00775084" w:rsidRPr="004E396D" w:rsidRDefault="00775084" w:rsidP="00435BD9">
            <w:pPr>
              <w:pStyle w:val="TAC"/>
              <w:rPr>
                <w:ins w:id="952" w:author="jing zhao" w:date="2021-08-04T15:07:00Z"/>
                <w:lang w:val="en-US"/>
              </w:rPr>
            </w:pPr>
            <w:ins w:id="953" w:author="jing zhao" w:date="2021-08-04T15:07:00Z">
              <w:r w:rsidRPr="004E396D">
                <w:rPr>
                  <w:lang w:val="en-US"/>
                </w:rPr>
                <w:t>-91</w:t>
              </w:r>
            </w:ins>
          </w:p>
        </w:tc>
        <w:tc>
          <w:tcPr>
            <w:tcW w:w="931" w:type="dxa"/>
            <w:tcBorders>
              <w:top w:val="single" w:sz="4" w:space="0" w:color="auto"/>
              <w:left w:val="single" w:sz="4" w:space="0" w:color="auto"/>
              <w:right w:val="single" w:sz="4" w:space="0" w:color="auto"/>
            </w:tcBorders>
          </w:tcPr>
          <w:p w14:paraId="25432CDB" w14:textId="77777777" w:rsidR="00775084" w:rsidRPr="004E396D" w:rsidRDefault="00775084" w:rsidP="00435BD9">
            <w:pPr>
              <w:pStyle w:val="TAC"/>
              <w:rPr>
                <w:ins w:id="954" w:author="jing zhao" w:date="2021-08-04T15:07:00Z"/>
                <w:lang w:val="en-US"/>
              </w:rPr>
            </w:pPr>
            <w:ins w:id="955" w:author="jing zhao" w:date="2021-08-04T15:07:00Z">
              <w:r w:rsidRPr="004E396D">
                <w:rPr>
                  <w:lang w:val="en-US"/>
                </w:rPr>
                <w:t>-91</w:t>
              </w:r>
            </w:ins>
          </w:p>
        </w:tc>
      </w:tr>
      <w:tr w:rsidR="00775084" w:rsidRPr="004E396D" w14:paraId="66CFA9F8" w14:textId="77777777" w:rsidTr="00435BD9">
        <w:trPr>
          <w:trHeight w:val="187"/>
          <w:jc w:val="center"/>
          <w:ins w:id="956" w:author="jing zhao" w:date="2021-08-04T15:07:00Z"/>
        </w:trPr>
        <w:tc>
          <w:tcPr>
            <w:tcW w:w="970" w:type="dxa"/>
            <w:tcBorders>
              <w:top w:val="single" w:sz="4" w:space="0" w:color="auto"/>
              <w:left w:val="single" w:sz="4" w:space="0" w:color="auto"/>
              <w:bottom w:val="nil"/>
              <w:right w:val="single" w:sz="4" w:space="0" w:color="auto"/>
            </w:tcBorders>
            <w:shd w:val="clear" w:color="auto" w:fill="auto"/>
            <w:vAlign w:val="center"/>
            <w:hideMark/>
          </w:tcPr>
          <w:p w14:paraId="6D6BDB73" w14:textId="77777777" w:rsidR="00775084" w:rsidRPr="004E396D" w:rsidRDefault="00775084" w:rsidP="00435BD9">
            <w:pPr>
              <w:keepLines/>
              <w:spacing w:after="0"/>
              <w:rPr>
                <w:ins w:id="957" w:author="jing zhao" w:date="2021-08-04T15:07:00Z"/>
                <w:rFonts w:ascii="Arial" w:hAnsi="Arial" w:cs="Arial"/>
                <w:sz w:val="18"/>
                <w:lang w:val="en-US"/>
              </w:rPr>
            </w:pPr>
            <w:ins w:id="958" w:author="jing zhao" w:date="2021-08-04T15:07:00Z">
              <w:r w:rsidRPr="004E396D">
                <w:rPr>
                  <w:rFonts w:ascii="Arial" w:hAnsi="Arial" w:cs="Arial"/>
                  <w:sz w:val="18"/>
                  <w:lang w:val="en-US"/>
                </w:rPr>
                <w:t>Io</w:t>
              </w:r>
              <w:r w:rsidRPr="004E396D">
                <w:rPr>
                  <w:rFonts w:ascii="Arial" w:hAnsi="Arial" w:cs="Arial"/>
                  <w:sz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5DCECC54" w14:textId="77777777" w:rsidR="00775084" w:rsidRPr="004E396D" w:rsidRDefault="00775084" w:rsidP="00435BD9">
            <w:pPr>
              <w:keepLines/>
              <w:spacing w:after="0"/>
              <w:rPr>
                <w:ins w:id="959" w:author="jing zhao" w:date="2021-08-04T15:07:00Z"/>
                <w:rFonts w:ascii="Arial" w:hAnsi="Arial" w:cs="Arial"/>
                <w:sz w:val="18"/>
                <w:lang w:val="en-US"/>
              </w:rPr>
            </w:pPr>
            <w:ins w:id="960" w:author="jing zhao" w:date="2021-08-04T15:07:00Z">
              <w:r w:rsidRPr="004A0180">
                <w:rPr>
                  <w:rFonts w:ascii="Arial" w:hAnsi="Arial" w:cs="Arial"/>
                  <w:sz w:val="18"/>
                </w:rPr>
                <w:t>Config 1,2,4,5,7,8</w:t>
              </w:r>
            </w:ins>
          </w:p>
        </w:tc>
        <w:tc>
          <w:tcPr>
            <w:tcW w:w="1134" w:type="dxa"/>
            <w:tcBorders>
              <w:top w:val="single" w:sz="4" w:space="0" w:color="auto"/>
              <w:left w:val="single" w:sz="4" w:space="0" w:color="auto"/>
              <w:right w:val="single" w:sz="4" w:space="0" w:color="auto"/>
            </w:tcBorders>
            <w:hideMark/>
          </w:tcPr>
          <w:p w14:paraId="61818E9A" w14:textId="77777777" w:rsidR="00775084" w:rsidRPr="004E396D" w:rsidRDefault="00775084" w:rsidP="00435BD9">
            <w:pPr>
              <w:pStyle w:val="TAC"/>
              <w:rPr>
                <w:ins w:id="961" w:author="jing zhao" w:date="2021-08-04T15:07:00Z"/>
                <w:lang w:val="en-US"/>
              </w:rPr>
            </w:pPr>
            <w:ins w:id="962" w:author="jing zhao" w:date="2021-08-04T15:07:00Z">
              <w:r w:rsidRPr="004E396D">
                <w:rPr>
                  <w:lang w:val="en-US"/>
                </w:rPr>
                <w:t>dBm/</w:t>
              </w:r>
            </w:ins>
          </w:p>
          <w:p w14:paraId="42488CDA" w14:textId="77777777" w:rsidR="00775084" w:rsidRPr="004E396D" w:rsidRDefault="00775084" w:rsidP="00435BD9">
            <w:pPr>
              <w:pStyle w:val="TAC"/>
              <w:rPr>
                <w:ins w:id="963" w:author="jing zhao" w:date="2021-08-04T15:07:00Z"/>
                <w:lang w:val="en-US"/>
              </w:rPr>
            </w:pPr>
            <w:ins w:id="964" w:author="jing zhao" w:date="2021-08-04T15:07:00Z">
              <w:r w:rsidRPr="004E396D">
                <w:rPr>
                  <w:lang w:val="en-US"/>
                </w:rPr>
                <w:t>9.36MHz</w:t>
              </w:r>
            </w:ins>
          </w:p>
        </w:tc>
        <w:tc>
          <w:tcPr>
            <w:tcW w:w="931" w:type="dxa"/>
            <w:tcBorders>
              <w:top w:val="single" w:sz="4" w:space="0" w:color="auto"/>
              <w:left w:val="single" w:sz="4" w:space="0" w:color="auto"/>
              <w:right w:val="single" w:sz="4" w:space="0" w:color="auto"/>
            </w:tcBorders>
          </w:tcPr>
          <w:p w14:paraId="7450580A" w14:textId="77777777" w:rsidR="00775084" w:rsidRPr="004E396D" w:rsidRDefault="00775084" w:rsidP="00435BD9">
            <w:pPr>
              <w:pStyle w:val="TAC"/>
              <w:rPr>
                <w:ins w:id="965" w:author="jing zhao" w:date="2021-08-04T15:07:00Z"/>
                <w:lang w:val="en-US"/>
              </w:rPr>
            </w:pPr>
            <w:ins w:id="966" w:author="jing zhao" w:date="2021-08-04T15:07:00Z">
              <w:r w:rsidRPr="004E396D">
                <w:rPr>
                  <w:lang w:val="en-US"/>
                </w:rPr>
                <w:t>-64.59</w:t>
              </w:r>
            </w:ins>
          </w:p>
        </w:tc>
        <w:tc>
          <w:tcPr>
            <w:tcW w:w="931" w:type="dxa"/>
            <w:tcBorders>
              <w:top w:val="single" w:sz="4" w:space="0" w:color="auto"/>
              <w:left w:val="single" w:sz="4" w:space="0" w:color="auto"/>
              <w:right w:val="single" w:sz="4" w:space="0" w:color="auto"/>
            </w:tcBorders>
          </w:tcPr>
          <w:p w14:paraId="494E7776" w14:textId="77777777" w:rsidR="00775084" w:rsidRPr="004E396D" w:rsidRDefault="00775084" w:rsidP="00435BD9">
            <w:pPr>
              <w:pStyle w:val="TAC"/>
              <w:rPr>
                <w:ins w:id="967" w:author="jing zhao" w:date="2021-08-04T15:07:00Z"/>
                <w:lang w:val="en-US"/>
              </w:rPr>
            </w:pPr>
            <w:ins w:id="968" w:author="jing zhao" w:date="2021-08-04T15:07:00Z">
              <w:r w:rsidRPr="004E396D">
                <w:rPr>
                  <w:lang w:val="en-US"/>
                </w:rPr>
                <w:t>-64.59</w:t>
              </w:r>
            </w:ins>
          </w:p>
        </w:tc>
        <w:tc>
          <w:tcPr>
            <w:tcW w:w="931" w:type="dxa"/>
            <w:tcBorders>
              <w:top w:val="single" w:sz="4" w:space="0" w:color="auto"/>
              <w:left w:val="single" w:sz="4" w:space="0" w:color="auto"/>
              <w:right w:val="single" w:sz="4" w:space="0" w:color="auto"/>
            </w:tcBorders>
          </w:tcPr>
          <w:p w14:paraId="6249BF35" w14:textId="77777777" w:rsidR="00775084" w:rsidRPr="004E396D" w:rsidRDefault="00775084" w:rsidP="00435BD9">
            <w:pPr>
              <w:pStyle w:val="TAC"/>
              <w:rPr>
                <w:ins w:id="969" w:author="jing zhao" w:date="2021-08-04T15:07:00Z"/>
                <w:lang w:val="en-US"/>
              </w:rPr>
            </w:pPr>
            <w:ins w:id="970" w:author="jing zhao" w:date="2021-08-04T15:07:00Z">
              <w:r w:rsidRPr="004E396D">
                <w:rPr>
                  <w:lang w:val="en-US"/>
                </w:rPr>
                <w:t>-64.59</w:t>
              </w:r>
            </w:ins>
          </w:p>
        </w:tc>
        <w:tc>
          <w:tcPr>
            <w:tcW w:w="931" w:type="dxa"/>
            <w:tcBorders>
              <w:top w:val="single" w:sz="4" w:space="0" w:color="auto"/>
              <w:left w:val="single" w:sz="4" w:space="0" w:color="auto"/>
              <w:right w:val="single" w:sz="4" w:space="0" w:color="auto"/>
            </w:tcBorders>
          </w:tcPr>
          <w:p w14:paraId="4239502F" w14:textId="77777777" w:rsidR="00775084" w:rsidRPr="004E396D" w:rsidRDefault="00775084" w:rsidP="00435BD9">
            <w:pPr>
              <w:pStyle w:val="TAC"/>
              <w:rPr>
                <w:ins w:id="971" w:author="jing zhao" w:date="2021-08-04T15:07:00Z"/>
                <w:lang w:val="en-US"/>
              </w:rPr>
            </w:pPr>
            <w:ins w:id="972" w:author="jing zhao" w:date="2021-08-04T15:07:00Z">
              <w:r w:rsidRPr="004E396D">
                <w:rPr>
                  <w:lang w:val="en-US"/>
                </w:rPr>
                <w:t>-64.59</w:t>
              </w:r>
            </w:ins>
          </w:p>
        </w:tc>
        <w:tc>
          <w:tcPr>
            <w:tcW w:w="931" w:type="dxa"/>
            <w:tcBorders>
              <w:top w:val="single" w:sz="4" w:space="0" w:color="auto"/>
              <w:left w:val="single" w:sz="4" w:space="0" w:color="auto"/>
              <w:right w:val="single" w:sz="4" w:space="0" w:color="auto"/>
            </w:tcBorders>
          </w:tcPr>
          <w:p w14:paraId="2BC6058D" w14:textId="77777777" w:rsidR="00775084" w:rsidRPr="004E396D" w:rsidRDefault="00775084" w:rsidP="00435BD9">
            <w:pPr>
              <w:pStyle w:val="TAC"/>
              <w:rPr>
                <w:ins w:id="973" w:author="jing zhao" w:date="2021-08-04T15:07:00Z"/>
                <w:lang w:val="en-US"/>
              </w:rPr>
            </w:pPr>
            <w:ins w:id="974" w:author="jing zhao" w:date="2021-08-04T15:07:00Z">
              <w:r w:rsidRPr="004E396D">
                <w:rPr>
                  <w:lang w:val="en-US"/>
                </w:rPr>
                <w:t>-64.59</w:t>
              </w:r>
            </w:ins>
          </w:p>
        </w:tc>
      </w:tr>
      <w:tr w:rsidR="00775084" w:rsidRPr="004E396D" w14:paraId="3A6ED2F9" w14:textId="77777777" w:rsidTr="00435BD9">
        <w:trPr>
          <w:trHeight w:val="187"/>
          <w:jc w:val="center"/>
          <w:ins w:id="975" w:author="jing zhao" w:date="2021-08-04T15:07:00Z"/>
        </w:trPr>
        <w:tc>
          <w:tcPr>
            <w:tcW w:w="970" w:type="dxa"/>
            <w:tcBorders>
              <w:top w:val="nil"/>
              <w:left w:val="single" w:sz="4" w:space="0" w:color="auto"/>
              <w:right w:val="single" w:sz="4" w:space="0" w:color="auto"/>
            </w:tcBorders>
            <w:shd w:val="clear" w:color="auto" w:fill="auto"/>
            <w:vAlign w:val="center"/>
            <w:hideMark/>
          </w:tcPr>
          <w:p w14:paraId="47B86E54" w14:textId="77777777" w:rsidR="00775084" w:rsidRPr="004E396D" w:rsidRDefault="00775084" w:rsidP="00435BD9">
            <w:pPr>
              <w:keepLines/>
              <w:spacing w:after="0"/>
              <w:rPr>
                <w:ins w:id="976" w:author="jing zhao" w:date="2021-08-04T15:07:00Z"/>
                <w:rFonts w:ascii="Arial" w:hAnsi="Arial" w:cs="Arial"/>
                <w:sz w:val="18"/>
                <w:lang w:val="en-US"/>
              </w:rPr>
            </w:pPr>
          </w:p>
        </w:tc>
        <w:tc>
          <w:tcPr>
            <w:tcW w:w="2835" w:type="dxa"/>
            <w:gridSpan w:val="2"/>
            <w:tcBorders>
              <w:left w:val="single" w:sz="4" w:space="0" w:color="auto"/>
              <w:right w:val="single" w:sz="4" w:space="0" w:color="auto"/>
            </w:tcBorders>
            <w:vAlign w:val="center"/>
          </w:tcPr>
          <w:p w14:paraId="096D6130" w14:textId="77777777" w:rsidR="00775084" w:rsidRPr="004E396D" w:rsidRDefault="00775084" w:rsidP="00435BD9">
            <w:pPr>
              <w:keepLines/>
              <w:spacing w:after="0"/>
              <w:rPr>
                <w:ins w:id="977" w:author="jing zhao" w:date="2021-08-04T15:07:00Z"/>
                <w:rFonts w:ascii="Arial" w:hAnsi="Arial" w:cs="Arial"/>
                <w:sz w:val="18"/>
                <w:lang w:val="en-US"/>
              </w:rPr>
            </w:pPr>
            <w:ins w:id="978" w:author="jing zhao" w:date="2021-08-04T15:07: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134" w:type="dxa"/>
            <w:tcBorders>
              <w:left w:val="single" w:sz="4" w:space="0" w:color="auto"/>
              <w:right w:val="single" w:sz="4" w:space="0" w:color="auto"/>
            </w:tcBorders>
            <w:hideMark/>
          </w:tcPr>
          <w:p w14:paraId="44362BA7" w14:textId="77777777" w:rsidR="00775084" w:rsidRPr="004E396D" w:rsidRDefault="00775084" w:rsidP="00435BD9">
            <w:pPr>
              <w:pStyle w:val="TAC"/>
              <w:rPr>
                <w:ins w:id="979" w:author="jing zhao" w:date="2021-08-04T15:07:00Z"/>
                <w:lang w:val="en-US"/>
              </w:rPr>
            </w:pPr>
            <w:ins w:id="980" w:author="jing zhao" w:date="2021-08-04T15:07:00Z">
              <w:r w:rsidRPr="004E396D">
                <w:rPr>
                  <w:lang w:val="en-US"/>
                </w:rPr>
                <w:t>dBm/</w:t>
              </w:r>
            </w:ins>
          </w:p>
          <w:p w14:paraId="6D358EDD" w14:textId="77777777" w:rsidR="00775084" w:rsidRPr="004E396D" w:rsidRDefault="00775084" w:rsidP="00435BD9">
            <w:pPr>
              <w:pStyle w:val="TAC"/>
              <w:rPr>
                <w:ins w:id="981" w:author="jing zhao" w:date="2021-08-04T15:07:00Z"/>
                <w:lang w:val="en-US"/>
              </w:rPr>
            </w:pPr>
            <w:ins w:id="982" w:author="jing zhao" w:date="2021-08-04T15:07:00Z">
              <w:r w:rsidRPr="004E396D">
                <w:rPr>
                  <w:lang w:val="en-US"/>
                </w:rPr>
                <w:t>38.16MHz</w:t>
              </w:r>
            </w:ins>
          </w:p>
        </w:tc>
        <w:tc>
          <w:tcPr>
            <w:tcW w:w="931" w:type="dxa"/>
            <w:tcBorders>
              <w:left w:val="single" w:sz="4" w:space="0" w:color="auto"/>
              <w:right w:val="single" w:sz="4" w:space="0" w:color="auto"/>
            </w:tcBorders>
          </w:tcPr>
          <w:p w14:paraId="3AB6B563" w14:textId="77777777" w:rsidR="00775084" w:rsidRPr="004E396D" w:rsidRDefault="00775084" w:rsidP="00435BD9">
            <w:pPr>
              <w:pStyle w:val="TAC"/>
              <w:rPr>
                <w:ins w:id="983" w:author="jing zhao" w:date="2021-08-04T15:07:00Z"/>
                <w:lang w:val="en-US"/>
              </w:rPr>
            </w:pPr>
            <w:ins w:id="984" w:author="jing zhao" w:date="2021-08-04T15:07:00Z">
              <w:r w:rsidRPr="004E396D">
                <w:rPr>
                  <w:lang w:val="en-US"/>
                </w:rPr>
                <w:t>-58.49</w:t>
              </w:r>
            </w:ins>
          </w:p>
        </w:tc>
        <w:tc>
          <w:tcPr>
            <w:tcW w:w="931" w:type="dxa"/>
            <w:tcBorders>
              <w:left w:val="single" w:sz="4" w:space="0" w:color="auto"/>
              <w:right w:val="single" w:sz="4" w:space="0" w:color="auto"/>
            </w:tcBorders>
          </w:tcPr>
          <w:p w14:paraId="0E596F9C" w14:textId="77777777" w:rsidR="00775084" w:rsidRPr="004E396D" w:rsidRDefault="00775084" w:rsidP="00435BD9">
            <w:pPr>
              <w:pStyle w:val="TAC"/>
              <w:rPr>
                <w:ins w:id="985" w:author="jing zhao" w:date="2021-08-04T15:07:00Z"/>
                <w:lang w:val="en-US"/>
              </w:rPr>
            </w:pPr>
            <w:ins w:id="986" w:author="jing zhao" w:date="2021-08-04T15:07:00Z">
              <w:r w:rsidRPr="004E396D">
                <w:rPr>
                  <w:lang w:val="en-US"/>
                </w:rPr>
                <w:t>-58.49</w:t>
              </w:r>
            </w:ins>
          </w:p>
        </w:tc>
        <w:tc>
          <w:tcPr>
            <w:tcW w:w="931" w:type="dxa"/>
            <w:tcBorders>
              <w:left w:val="single" w:sz="4" w:space="0" w:color="auto"/>
              <w:right w:val="single" w:sz="4" w:space="0" w:color="auto"/>
            </w:tcBorders>
          </w:tcPr>
          <w:p w14:paraId="181B6294" w14:textId="77777777" w:rsidR="00775084" w:rsidRPr="004E396D" w:rsidRDefault="00775084" w:rsidP="00435BD9">
            <w:pPr>
              <w:pStyle w:val="TAC"/>
              <w:rPr>
                <w:ins w:id="987" w:author="jing zhao" w:date="2021-08-04T15:07:00Z"/>
                <w:lang w:val="en-US"/>
              </w:rPr>
            </w:pPr>
            <w:ins w:id="988" w:author="jing zhao" w:date="2021-08-04T15:07:00Z">
              <w:r w:rsidRPr="004E396D">
                <w:rPr>
                  <w:lang w:val="en-US"/>
                </w:rPr>
                <w:t>-58.49</w:t>
              </w:r>
            </w:ins>
          </w:p>
        </w:tc>
        <w:tc>
          <w:tcPr>
            <w:tcW w:w="931" w:type="dxa"/>
            <w:tcBorders>
              <w:left w:val="single" w:sz="4" w:space="0" w:color="auto"/>
              <w:right w:val="single" w:sz="4" w:space="0" w:color="auto"/>
            </w:tcBorders>
          </w:tcPr>
          <w:p w14:paraId="6DA1965D" w14:textId="77777777" w:rsidR="00775084" w:rsidRPr="004E396D" w:rsidRDefault="00775084" w:rsidP="00435BD9">
            <w:pPr>
              <w:pStyle w:val="TAC"/>
              <w:rPr>
                <w:ins w:id="989" w:author="jing zhao" w:date="2021-08-04T15:07:00Z"/>
                <w:lang w:val="en-US"/>
              </w:rPr>
            </w:pPr>
            <w:ins w:id="990" w:author="jing zhao" w:date="2021-08-04T15:07:00Z">
              <w:r w:rsidRPr="004E396D">
                <w:rPr>
                  <w:lang w:val="en-US"/>
                </w:rPr>
                <w:t>-58.49</w:t>
              </w:r>
            </w:ins>
          </w:p>
        </w:tc>
        <w:tc>
          <w:tcPr>
            <w:tcW w:w="931" w:type="dxa"/>
            <w:tcBorders>
              <w:left w:val="single" w:sz="4" w:space="0" w:color="auto"/>
              <w:right w:val="single" w:sz="4" w:space="0" w:color="auto"/>
            </w:tcBorders>
          </w:tcPr>
          <w:p w14:paraId="6B125C61" w14:textId="77777777" w:rsidR="00775084" w:rsidRPr="004E396D" w:rsidRDefault="00775084" w:rsidP="00435BD9">
            <w:pPr>
              <w:pStyle w:val="TAC"/>
              <w:rPr>
                <w:ins w:id="991" w:author="jing zhao" w:date="2021-08-04T15:07:00Z"/>
                <w:lang w:val="en-US"/>
              </w:rPr>
            </w:pPr>
            <w:ins w:id="992" w:author="jing zhao" w:date="2021-08-04T15:07:00Z">
              <w:r w:rsidRPr="004E396D">
                <w:rPr>
                  <w:lang w:val="en-US"/>
                </w:rPr>
                <w:t>-58.49</w:t>
              </w:r>
            </w:ins>
          </w:p>
        </w:tc>
      </w:tr>
      <w:tr w:rsidR="00775084" w:rsidRPr="004E396D" w14:paraId="1294796B" w14:textId="77777777" w:rsidTr="00435BD9">
        <w:trPr>
          <w:trHeight w:val="187"/>
          <w:jc w:val="center"/>
          <w:ins w:id="993" w:author="jing zhao" w:date="2021-08-04T15:07: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8A07D4A" w14:textId="77777777" w:rsidR="00775084" w:rsidRPr="004E396D" w:rsidRDefault="00775084" w:rsidP="00435BD9">
            <w:pPr>
              <w:keepLines/>
              <w:spacing w:after="0"/>
              <w:rPr>
                <w:ins w:id="994" w:author="jing zhao" w:date="2021-08-04T15:07:00Z"/>
                <w:rFonts w:ascii="Arial" w:hAnsi="Arial" w:cs="Arial"/>
                <w:sz w:val="18"/>
                <w:lang w:val="en-US"/>
              </w:rPr>
            </w:pPr>
            <w:ins w:id="995" w:author="jing zhao" w:date="2021-08-04T15:07:00Z">
              <w:r w:rsidRPr="004E396D">
                <w:rPr>
                  <w:rFonts w:ascii="Arial" w:hAnsi="Arial" w:cs="Arial"/>
                  <w:sz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FF349C3" w14:textId="77777777" w:rsidR="00775084" w:rsidRPr="004E396D" w:rsidRDefault="00775084" w:rsidP="00435BD9">
            <w:pPr>
              <w:pStyle w:val="TAC"/>
              <w:rPr>
                <w:ins w:id="996" w:author="jing zhao" w:date="2021-08-04T15:07:00Z"/>
                <w:lang w:val="en-US"/>
              </w:rPr>
            </w:pPr>
            <w:ins w:id="997" w:author="jing zhao" w:date="2021-08-04T15:07:00Z">
              <w:r w:rsidRPr="004E396D">
                <w:rPr>
                  <w:lang w:val="en-US"/>
                </w:rPr>
                <w:t>-</w:t>
              </w:r>
            </w:ins>
          </w:p>
        </w:tc>
        <w:tc>
          <w:tcPr>
            <w:tcW w:w="4655" w:type="dxa"/>
            <w:gridSpan w:val="5"/>
            <w:tcBorders>
              <w:top w:val="single" w:sz="4" w:space="0" w:color="auto"/>
              <w:left w:val="single" w:sz="4" w:space="0" w:color="auto"/>
              <w:bottom w:val="single" w:sz="4" w:space="0" w:color="auto"/>
              <w:right w:val="single" w:sz="4" w:space="0" w:color="auto"/>
            </w:tcBorders>
            <w:hideMark/>
          </w:tcPr>
          <w:p w14:paraId="43619B6D" w14:textId="77777777" w:rsidR="00775084" w:rsidRPr="004E396D" w:rsidRDefault="00775084" w:rsidP="00435BD9">
            <w:pPr>
              <w:pStyle w:val="TAC"/>
              <w:rPr>
                <w:ins w:id="998" w:author="jing zhao" w:date="2021-08-04T15:07:00Z"/>
                <w:lang w:val="en-US"/>
              </w:rPr>
            </w:pPr>
            <w:ins w:id="999" w:author="jing zhao" w:date="2021-08-04T15:07:00Z">
              <w:r w:rsidRPr="004E396D">
                <w:rPr>
                  <w:lang w:val="en-US"/>
                </w:rPr>
                <w:t>AWGN</w:t>
              </w:r>
            </w:ins>
          </w:p>
        </w:tc>
      </w:tr>
      <w:tr w:rsidR="00775084" w:rsidRPr="004E396D" w14:paraId="54563A69" w14:textId="77777777" w:rsidTr="00435BD9">
        <w:trPr>
          <w:trHeight w:val="187"/>
          <w:jc w:val="center"/>
          <w:ins w:id="1000" w:author="jing zhao" w:date="2021-08-04T15:07: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502C906" w14:textId="77777777" w:rsidR="00775084" w:rsidRPr="004E396D" w:rsidRDefault="00775084" w:rsidP="00435BD9">
            <w:pPr>
              <w:keepLines/>
              <w:spacing w:after="0"/>
              <w:ind w:left="851" w:hanging="851"/>
              <w:rPr>
                <w:ins w:id="1001" w:author="jing zhao" w:date="2021-08-04T15:07:00Z"/>
                <w:rFonts w:ascii="Arial" w:hAnsi="Arial" w:cs="Arial"/>
                <w:sz w:val="18"/>
                <w:lang w:val="en-US"/>
              </w:rPr>
            </w:pPr>
            <w:ins w:id="1002" w:author="jing zhao" w:date="2021-08-04T15:07:00Z">
              <w:r w:rsidRPr="004E396D">
                <w:rPr>
                  <w:rFonts w:ascii="Arial" w:hAnsi="Arial" w:cs="Arial"/>
                  <w:sz w:val="18"/>
                  <w:lang w:val="en-US"/>
                </w:rPr>
                <w:lastRenderedPageBreak/>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w:t>
              </w:r>
              <w:proofErr w:type="gramStart"/>
              <w:r w:rsidRPr="004E396D">
                <w:rPr>
                  <w:rFonts w:ascii="Arial" w:hAnsi="Arial" w:cs="Arial"/>
                  <w:sz w:val="18"/>
                  <w:lang w:val="en-US"/>
                </w:rPr>
                <w:t>allocated</w:t>
              </w:r>
              <w:proofErr w:type="gramEnd"/>
              <w:r w:rsidRPr="004E396D">
                <w:rPr>
                  <w:rFonts w:ascii="Arial" w:hAnsi="Arial" w:cs="Arial"/>
                  <w:sz w:val="18"/>
                  <w:lang w:val="en-US"/>
                </w:rPr>
                <w:t xml:space="preserve"> and a constant total transmitted power spectral density is achieved for all OFDM symbols.</w:t>
              </w:r>
            </w:ins>
          </w:p>
          <w:p w14:paraId="36E6CC23" w14:textId="77777777" w:rsidR="00775084" w:rsidRPr="004E396D" w:rsidRDefault="00775084" w:rsidP="00435BD9">
            <w:pPr>
              <w:keepLines/>
              <w:spacing w:after="0"/>
              <w:ind w:left="851" w:hanging="851"/>
              <w:rPr>
                <w:ins w:id="1003" w:author="jing zhao" w:date="2021-08-04T15:07:00Z"/>
                <w:rFonts w:ascii="Arial" w:hAnsi="Arial" w:cs="Arial"/>
                <w:sz w:val="18"/>
                <w:lang w:val="en-US"/>
              </w:rPr>
            </w:pPr>
            <w:ins w:id="1004" w:author="jing zhao" w:date="2021-08-04T15:07: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405" w:dyaOrig="345" w14:anchorId="32032163">
                  <v:shape id="_x0000_i1029" type="#_x0000_t75" style="width:16.5pt;height:16.5pt" o:ole="" fillcolor="window">
                    <v:imagedata r:id="rId13" o:title=""/>
                  </v:shape>
                  <o:OLEObject Type="Embed" ProgID="Equation.3" ShapeID="_x0000_i1029" DrawAspect="Content" ObjectID="_1689599597" r:id="rId20"/>
                </w:object>
              </w:r>
              <w:r w:rsidRPr="004E396D">
                <w:rPr>
                  <w:rFonts w:ascii="Arial" w:hAnsi="Arial" w:cs="Arial"/>
                  <w:sz w:val="18"/>
                  <w:lang w:val="en-US"/>
                </w:rPr>
                <w:t xml:space="preserve"> to be fulfilled.</w:t>
              </w:r>
            </w:ins>
          </w:p>
          <w:p w14:paraId="4F323634" w14:textId="77777777" w:rsidR="00775084" w:rsidRPr="004E396D" w:rsidRDefault="00775084" w:rsidP="00435BD9">
            <w:pPr>
              <w:keepLines/>
              <w:spacing w:after="0"/>
              <w:ind w:left="851" w:hanging="851"/>
              <w:rPr>
                <w:ins w:id="1005" w:author="jing zhao" w:date="2021-08-04T15:07:00Z"/>
                <w:rFonts w:ascii="Arial" w:hAnsi="Arial" w:cs="Arial"/>
                <w:sz w:val="18"/>
                <w:lang w:val="en-US"/>
              </w:rPr>
            </w:pPr>
            <w:ins w:id="1006" w:author="jing zhao" w:date="2021-08-04T15:07: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14:paraId="2D7F0A8C" w14:textId="0CBCA469" w:rsidR="00C867E3" w:rsidRDefault="00C867E3" w:rsidP="00C867E3">
      <w:pPr>
        <w:rPr>
          <w:ins w:id="1007" w:author="jing zhao" w:date="2021-08-04T15:07:00Z"/>
        </w:rPr>
      </w:pPr>
    </w:p>
    <w:p w14:paraId="4F9F2B5D" w14:textId="222092DB" w:rsidR="00775084" w:rsidRPr="00796872" w:rsidRDefault="00775084" w:rsidP="00775084">
      <w:pPr>
        <w:pStyle w:val="TH"/>
        <w:rPr>
          <w:ins w:id="1008" w:author="jing zhao" w:date="2021-08-04T15:07:00Z"/>
        </w:rPr>
      </w:pPr>
      <w:ins w:id="1009" w:author="jing zhao" w:date="2021-08-04T15:07:00Z">
        <w:r w:rsidRPr="00796872">
          <w:lastRenderedPageBreak/>
          <w:t xml:space="preserve">Table </w:t>
        </w:r>
        <w:r>
          <w:rPr>
            <w:snapToGrid w:val="0"/>
          </w:rPr>
          <w:t>6.3.1.11</w:t>
        </w:r>
        <w:r w:rsidRPr="00796872">
          <w:rPr>
            <w:snapToGrid w:val="0"/>
          </w:rPr>
          <w:t>.5-</w:t>
        </w:r>
        <w:r>
          <w:rPr>
            <w:snapToGrid w:val="0"/>
          </w:rPr>
          <w:t>2</w:t>
        </w:r>
        <w:r w:rsidRPr="00796872">
          <w:t xml:space="preserve">: Cell specific test parameters for </w:t>
        </w:r>
        <w:r w:rsidRPr="00BD4181">
          <w:t xml:space="preserve">NR SA FR1 </w:t>
        </w:r>
        <w:r>
          <w:rPr>
            <w:noProof/>
            <w:lang w:val="en-US"/>
          </w:rPr>
          <w:t>Inter-band</w:t>
        </w:r>
        <w:r w:rsidRPr="001C0E1B">
          <w:rPr>
            <w:noProof/>
            <w:lang w:val="en-US"/>
          </w:rPr>
          <w:t xml:space="preserve"> inter-</w:t>
        </w:r>
        <w:proofErr w:type="gramStart"/>
        <w:r w:rsidRPr="001C0E1B">
          <w:rPr>
            <w:noProof/>
            <w:lang w:val="en-US"/>
          </w:rPr>
          <w:t>frequency</w:t>
        </w:r>
        <w:r w:rsidRPr="00BD4181">
          <w:t xml:space="preserve"> </w:t>
        </w:r>
        <w:r>
          <w:t xml:space="preserve"> synchronous</w:t>
        </w:r>
        <w:proofErr w:type="gramEnd"/>
        <w:r w:rsidRPr="00BD4181">
          <w:t xml:space="preserve"> DAPS handover</w:t>
        </w:r>
        <w:r>
          <w:t xml:space="preserve">( Cell </w:t>
        </w:r>
        <w:r>
          <w:t>2</w:t>
        </w:r>
        <w:r>
          <w:t>)</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775084" w:rsidRPr="004E396D" w14:paraId="194274BE" w14:textId="77777777" w:rsidTr="00435BD9">
        <w:trPr>
          <w:jc w:val="center"/>
          <w:ins w:id="1010" w:author="jing zhao" w:date="2021-08-04T15:11: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9B84D3F" w14:textId="77777777" w:rsidR="00775084" w:rsidRPr="004E396D" w:rsidRDefault="00775084" w:rsidP="00435BD9">
            <w:pPr>
              <w:pStyle w:val="TAH"/>
              <w:rPr>
                <w:ins w:id="1011" w:author="jing zhao" w:date="2021-08-04T15:11:00Z"/>
                <w:lang w:val="en-US"/>
              </w:rPr>
            </w:pPr>
            <w:ins w:id="1012" w:author="jing zhao" w:date="2021-08-04T15:11:00Z">
              <w:r w:rsidRPr="004E396D">
                <w:rPr>
                  <w:lang w:val="en-US"/>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E782502" w14:textId="77777777" w:rsidR="00775084" w:rsidRPr="004E396D" w:rsidRDefault="00775084" w:rsidP="00435BD9">
            <w:pPr>
              <w:pStyle w:val="TAH"/>
              <w:rPr>
                <w:ins w:id="1013" w:author="jing zhao" w:date="2021-08-04T15:11:00Z"/>
                <w:lang w:val="en-US"/>
              </w:rPr>
            </w:pPr>
            <w:ins w:id="1014" w:author="jing zhao" w:date="2021-08-04T15:11:00Z">
              <w:r w:rsidRPr="004E396D">
                <w:rPr>
                  <w:lang w:val="en-US"/>
                </w:rPr>
                <w:t>Unit</w:t>
              </w:r>
            </w:ins>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02307D45" w14:textId="77777777" w:rsidR="00775084" w:rsidRPr="004E396D" w:rsidRDefault="00775084" w:rsidP="00435BD9">
            <w:pPr>
              <w:pStyle w:val="TAH"/>
              <w:rPr>
                <w:ins w:id="1015" w:author="jing zhao" w:date="2021-08-04T15:11:00Z"/>
                <w:lang w:val="en-US"/>
              </w:rPr>
            </w:pPr>
            <w:ins w:id="1016" w:author="jing zhao" w:date="2021-08-04T15:11:00Z">
              <w:r w:rsidRPr="004E396D">
                <w:rPr>
                  <w:lang w:val="en-US"/>
                </w:rPr>
                <w:t>Cell 2</w:t>
              </w:r>
            </w:ins>
          </w:p>
        </w:tc>
      </w:tr>
      <w:tr w:rsidR="00775084" w:rsidRPr="004E396D" w14:paraId="02568308" w14:textId="77777777" w:rsidTr="00435BD9">
        <w:trPr>
          <w:jc w:val="center"/>
          <w:ins w:id="1017" w:author="jing zhao" w:date="2021-08-04T15:11: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5856B1A" w14:textId="77777777" w:rsidR="00775084" w:rsidRPr="004E396D" w:rsidRDefault="00775084" w:rsidP="00435BD9">
            <w:pPr>
              <w:pStyle w:val="TAH"/>
              <w:rPr>
                <w:ins w:id="1018" w:author="jing zhao" w:date="2021-08-04T15:11: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A6A9945" w14:textId="77777777" w:rsidR="00775084" w:rsidRPr="004E396D" w:rsidRDefault="00775084" w:rsidP="00435BD9">
            <w:pPr>
              <w:pStyle w:val="TAH"/>
              <w:rPr>
                <w:ins w:id="1019" w:author="jing zhao" w:date="2021-08-04T15:11:00Z"/>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368690DB" w14:textId="77777777" w:rsidR="00775084" w:rsidRPr="004E396D" w:rsidRDefault="00775084" w:rsidP="00435BD9">
            <w:pPr>
              <w:pStyle w:val="TAH"/>
              <w:rPr>
                <w:ins w:id="1020" w:author="jing zhao" w:date="2021-08-04T15:11:00Z"/>
                <w:lang w:val="en-US"/>
              </w:rPr>
            </w:pPr>
            <w:ins w:id="1021" w:author="jing zhao" w:date="2021-08-04T15:11:00Z">
              <w:r w:rsidRPr="004E396D">
                <w:rPr>
                  <w:lang w:val="en-US"/>
                </w:rPr>
                <w:t>T1</w:t>
              </w:r>
            </w:ins>
          </w:p>
        </w:tc>
        <w:tc>
          <w:tcPr>
            <w:tcW w:w="931" w:type="dxa"/>
            <w:tcBorders>
              <w:top w:val="single" w:sz="4" w:space="0" w:color="auto"/>
              <w:left w:val="single" w:sz="4" w:space="0" w:color="auto"/>
              <w:bottom w:val="single" w:sz="4" w:space="0" w:color="auto"/>
              <w:right w:val="single" w:sz="4" w:space="0" w:color="auto"/>
            </w:tcBorders>
            <w:vAlign w:val="center"/>
          </w:tcPr>
          <w:p w14:paraId="63700284" w14:textId="77777777" w:rsidR="00775084" w:rsidRPr="004E396D" w:rsidRDefault="00775084" w:rsidP="00435BD9">
            <w:pPr>
              <w:pStyle w:val="TAH"/>
              <w:rPr>
                <w:ins w:id="1022" w:author="jing zhao" w:date="2021-08-04T15:11:00Z"/>
                <w:lang w:val="en-US"/>
              </w:rPr>
            </w:pPr>
            <w:ins w:id="1023" w:author="jing zhao" w:date="2021-08-04T15:11:00Z">
              <w:r w:rsidRPr="004E396D">
                <w:rPr>
                  <w:lang w:val="en-US"/>
                </w:rPr>
                <w:t>T2</w:t>
              </w:r>
            </w:ins>
          </w:p>
        </w:tc>
        <w:tc>
          <w:tcPr>
            <w:tcW w:w="931" w:type="dxa"/>
            <w:tcBorders>
              <w:top w:val="single" w:sz="4" w:space="0" w:color="auto"/>
              <w:left w:val="single" w:sz="4" w:space="0" w:color="auto"/>
              <w:bottom w:val="single" w:sz="4" w:space="0" w:color="auto"/>
              <w:right w:val="single" w:sz="4" w:space="0" w:color="auto"/>
            </w:tcBorders>
            <w:vAlign w:val="center"/>
          </w:tcPr>
          <w:p w14:paraId="5B1D5D70" w14:textId="77777777" w:rsidR="00775084" w:rsidRPr="004E396D" w:rsidRDefault="00775084" w:rsidP="00435BD9">
            <w:pPr>
              <w:pStyle w:val="TAH"/>
              <w:rPr>
                <w:ins w:id="1024" w:author="jing zhao" w:date="2021-08-04T15:11:00Z"/>
                <w:lang w:val="en-US"/>
              </w:rPr>
            </w:pPr>
            <w:ins w:id="1025" w:author="jing zhao" w:date="2021-08-04T15:11:00Z">
              <w:r w:rsidRPr="004E396D">
                <w:rPr>
                  <w:lang w:val="en-US"/>
                </w:rPr>
                <w:t>T</w:t>
              </w:r>
              <w:r>
                <w:rPr>
                  <w:lang w:val="en-US"/>
                </w:rPr>
                <w:t>3</w:t>
              </w:r>
            </w:ins>
          </w:p>
        </w:tc>
        <w:tc>
          <w:tcPr>
            <w:tcW w:w="931" w:type="dxa"/>
            <w:tcBorders>
              <w:top w:val="single" w:sz="4" w:space="0" w:color="auto"/>
              <w:left w:val="single" w:sz="4" w:space="0" w:color="auto"/>
              <w:bottom w:val="single" w:sz="4" w:space="0" w:color="auto"/>
              <w:right w:val="single" w:sz="4" w:space="0" w:color="auto"/>
            </w:tcBorders>
            <w:vAlign w:val="center"/>
          </w:tcPr>
          <w:p w14:paraId="10968993" w14:textId="77777777" w:rsidR="00775084" w:rsidRPr="004E396D" w:rsidRDefault="00775084" w:rsidP="00435BD9">
            <w:pPr>
              <w:pStyle w:val="TAH"/>
              <w:rPr>
                <w:ins w:id="1026" w:author="jing zhao" w:date="2021-08-04T15:11:00Z"/>
                <w:lang w:val="en-US"/>
              </w:rPr>
            </w:pPr>
            <w:ins w:id="1027" w:author="jing zhao" w:date="2021-08-04T15:11:00Z">
              <w:r w:rsidRPr="004E396D">
                <w:rPr>
                  <w:lang w:val="en-US"/>
                </w:rPr>
                <w:t>T</w:t>
              </w:r>
              <w:r>
                <w:rPr>
                  <w:lang w:val="en-US"/>
                </w:rPr>
                <w:t>4</w:t>
              </w:r>
            </w:ins>
          </w:p>
        </w:tc>
        <w:tc>
          <w:tcPr>
            <w:tcW w:w="931" w:type="dxa"/>
            <w:tcBorders>
              <w:top w:val="single" w:sz="4" w:space="0" w:color="auto"/>
              <w:left w:val="single" w:sz="4" w:space="0" w:color="auto"/>
              <w:bottom w:val="single" w:sz="4" w:space="0" w:color="auto"/>
              <w:right w:val="single" w:sz="4" w:space="0" w:color="auto"/>
            </w:tcBorders>
            <w:vAlign w:val="center"/>
          </w:tcPr>
          <w:p w14:paraId="7A2897DA" w14:textId="77777777" w:rsidR="00775084" w:rsidRPr="004E396D" w:rsidRDefault="00775084" w:rsidP="00435BD9">
            <w:pPr>
              <w:pStyle w:val="TAH"/>
              <w:rPr>
                <w:ins w:id="1028" w:author="jing zhao" w:date="2021-08-04T15:11:00Z"/>
                <w:lang w:val="en-US"/>
              </w:rPr>
            </w:pPr>
            <w:ins w:id="1029" w:author="jing zhao" w:date="2021-08-04T15:11:00Z">
              <w:r w:rsidRPr="004E396D">
                <w:rPr>
                  <w:lang w:val="en-US"/>
                </w:rPr>
                <w:t>T</w:t>
              </w:r>
              <w:r>
                <w:rPr>
                  <w:lang w:val="en-US"/>
                </w:rPr>
                <w:t>5</w:t>
              </w:r>
            </w:ins>
          </w:p>
        </w:tc>
      </w:tr>
      <w:tr w:rsidR="00775084" w:rsidRPr="004E396D" w14:paraId="48904F12" w14:textId="77777777" w:rsidTr="00435BD9">
        <w:trPr>
          <w:jc w:val="center"/>
          <w:ins w:id="1030" w:author="jing zhao" w:date="2021-08-04T15:11:00Z"/>
        </w:trPr>
        <w:tc>
          <w:tcPr>
            <w:tcW w:w="3805" w:type="dxa"/>
            <w:gridSpan w:val="3"/>
            <w:tcBorders>
              <w:top w:val="single" w:sz="4" w:space="0" w:color="auto"/>
              <w:left w:val="single" w:sz="4" w:space="0" w:color="auto"/>
              <w:bottom w:val="single" w:sz="4" w:space="0" w:color="auto"/>
              <w:right w:val="single" w:sz="4" w:space="0" w:color="auto"/>
            </w:tcBorders>
          </w:tcPr>
          <w:p w14:paraId="4BED6EB2" w14:textId="77777777" w:rsidR="00775084" w:rsidRPr="004E396D" w:rsidRDefault="00775084" w:rsidP="00435BD9">
            <w:pPr>
              <w:pStyle w:val="TAL"/>
              <w:rPr>
                <w:ins w:id="1031" w:author="jing zhao" w:date="2021-08-04T15:11:00Z"/>
                <w:lang w:val="en-US"/>
              </w:rPr>
            </w:pPr>
            <w:ins w:id="1032" w:author="jing zhao" w:date="2021-08-04T15:11:00Z">
              <w:r w:rsidRPr="004E396D">
                <w:rPr>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6EBC839F" w14:textId="77777777" w:rsidR="00775084" w:rsidRPr="004E396D" w:rsidRDefault="00775084" w:rsidP="00435BD9">
            <w:pPr>
              <w:pStyle w:val="TAC"/>
              <w:rPr>
                <w:ins w:id="1033" w:author="jing zhao" w:date="2021-08-04T15:11: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1125D40" w14:textId="77777777" w:rsidR="00775084" w:rsidRPr="004E396D" w:rsidRDefault="00775084" w:rsidP="00435BD9">
            <w:pPr>
              <w:pStyle w:val="TAC"/>
              <w:rPr>
                <w:ins w:id="1034" w:author="jing zhao" w:date="2021-08-04T15:11:00Z"/>
                <w:lang w:val="en-US"/>
              </w:rPr>
            </w:pPr>
            <w:ins w:id="1035" w:author="jing zhao" w:date="2021-08-04T15:11:00Z">
              <w:r>
                <w:rPr>
                  <w:lang w:val="en-US"/>
                </w:rPr>
                <w:t>2</w:t>
              </w:r>
            </w:ins>
          </w:p>
        </w:tc>
      </w:tr>
      <w:tr w:rsidR="00775084" w:rsidRPr="004E396D" w14:paraId="7805CE2C" w14:textId="77777777" w:rsidTr="00435BD9">
        <w:trPr>
          <w:jc w:val="center"/>
          <w:ins w:id="1036" w:author="jing zhao" w:date="2021-08-04T15:11:00Z"/>
        </w:trPr>
        <w:tc>
          <w:tcPr>
            <w:tcW w:w="2065" w:type="dxa"/>
            <w:gridSpan w:val="2"/>
            <w:tcBorders>
              <w:top w:val="single" w:sz="4" w:space="0" w:color="auto"/>
              <w:left w:val="single" w:sz="4" w:space="0" w:color="auto"/>
              <w:bottom w:val="nil"/>
              <w:right w:val="single" w:sz="4" w:space="0" w:color="auto"/>
            </w:tcBorders>
            <w:shd w:val="clear" w:color="auto" w:fill="auto"/>
          </w:tcPr>
          <w:p w14:paraId="633631D0" w14:textId="77777777" w:rsidR="00775084" w:rsidRPr="004E396D" w:rsidRDefault="00775084" w:rsidP="00435BD9">
            <w:pPr>
              <w:pStyle w:val="TAL"/>
              <w:rPr>
                <w:ins w:id="1037" w:author="jing zhao" w:date="2021-08-04T15:11:00Z"/>
                <w:lang w:val="en-US"/>
              </w:rPr>
            </w:pPr>
            <w:ins w:id="1038" w:author="jing zhao" w:date="2021-08-04T15:11:00Z">
              <w:r w:rsidRPr="004E396D">
                <w:rPr>
                  <w:lang w:val="en-US"/>
                </w:rPr>
                <w:t>Duplex mode</w:t>
              </w:r>
            </w:ins>
          </w:p>
        </w:tc>
        <w:tc>
          <w:tcPr>
            <w:tcW w:w="1740" w:type="dxa"/>
            <w:tcBorders>
              <w:top w:val="single" w:sz="4" w:space="0" w:color="auto"/>
              <w:left w:val="single" w:sz="4" w:space="0" w:color="auto"/>
              <w:right w:val="single" w:sz="4" w:space="0" w:color="auto"/>
            </w:tcBorders>
          </w:tcPr>
          <w:p w14:paraId="3121F552" w14:textId="77777777" w:rsidR="00775084" w:rsidRPr="004E396D" w:rsidRDefault="00775084" w:rsidP="00435BD9">
            <w:pPr>
              <w:pStyle w:val="TAL"/>
              <w:rPr>
                <w:ins w:id="1039" w:author="jing zhao" w:date="2021-08-04T15:11:00Z"/>
                <w:lang w:val="en-US"/>
              </w:rPr>
            </w:pPr>
            <w:ins w:id="1040" w:author="jing zhao" w:date="2021-08-04T15:11:00Z">
              <w:r w:rsidRPr="004E396D">
                <w:t>Config 1</w:t>
              </w:r>
              <w:r>
                <w:t>,2,3</w:t>
              </w:r>
            </w:ins>
          </w:p>
        </w:tc>
        <w:tc>
          <w:tcPr>
            <w:tcW w:w="1134" w:type="dxa"/>
            <w:tcBorders>
              <w:top w:val="single" w:sz="4" w:space="0" w:color="auto"/>
              <w:left w:val="single" w:sz="4" w:space="0" w:color="auto"/>
              <w:bottom w:val="nil"/>
              <w:right w:val="single" w:sz="4" w:space="0" w:color="auto"/>
            </w:tcBorders>
            <w:shd w:val="clear" w:color="auto" w:fill="auto"/>
          </w:tcPr>
          <w:p w14:paraId="7ECD0ED2" w14:textId="77777777" w:rsidR="00775084" w:rsidRPr="004E396D" w:rsidRDefault="00775084" w:rsidP="00435BD9">
            <w:pPr>
              <w:pStyle w:val="TAC"/>
              <w:rPr>
                <w:ins w:id="1041" w:author="jing zhao" w:date="2021-08-04T15:11: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BBE8BCC" w14:textId="77777777" w:rsidR="00775084" w:rsidRPr="004E396D" w:rsidRDefault="00775084" w:rsidP="00435BD9">
            <w:pPr>
              <w:pStyle w:val="TAC"/>
              <w:rPr>
                <w:ins w:id="1042" w:author="jing zhao" w:date="2021-08-04T15:11:00Z"/>
                <w:lang w:val="en-US"/>
              </w:rPr>
            </w:pPr>
            <w:ins w:id="1043" w:author="jing zhao" w:date="2021-08-04T15:11:00Z">
              <w:r w:rsidRPr="004E396D">
                <w:rPr>
                  <w:lang w:val="en-US"/>
                </w:rPr>
                <w:t>FDD</w:t>
              </w:r>
            </w:ins>
          </w:p>
        </w:tc>
      </w:tr>
      <w:tr w:rsidR="00775084" w:rsidRPr="004E396D" w14:paraId="24BF304E" w14:textId="77777777" w:rsidTr="00435BD9">
        <w:trPr>
          <w:jc w:val="center"/>
          <w:ins w:id="1044" w:author="jing zhao" w:date="2021-08-04T15:11:00Z"/>
        </w:trPr>
        <w:tc>
          <w:tcPr>
            <w:tcW w:w="2065" w:type="dxa"/>
            <w:gridSpan w:val="2"/>
            <w:tcBorders>
              <w:top w:val="nil"/>
              <w:left w:val="single" w:sz="4" w:space="0" w:color="auto"/>
              <w:bottom w:val="single" w:sz="4" w:space="0" w:color="auto"/>
              <w:right w:val="single" w:sz="4" w:space="0" w:color="auto"/>
            </w:tcBorders>
            <w:shd w:val="clear" w:color="auto" w:fill="auto"/>
          </w:tcPr>
          <w:p w14:paraId="11C36F9D" w14:textId="77777777" w:rsidR="00775084" w:rsidRPr="004E396D" w:rsidRDefault="00775084" w:rsidP="00435BD9">
            <w:pPr>
              <w:pStyle w:val="TAL"/>
              <w:rPr>
                <w:ins w:id="1045" w:author="jing zhao" w:date="2021-08-04T15:11:00Z"/>
                <w:lang w:val="en-US"/>
              </w:rPr>
            </w:pPr>
          </w:p>
        </w:tc>
        <w:tc>
          <w:tcPr>
            <w:tcW w:w="1740" w:type="dxa"/>
            <w:tcBorders>
              <w:left w:val="single" w:sz="4" w:space="0" w:color="auto"/>
              <w:bottom w:val="single" w:sz="4" w:space="0" w:color="auto"/>
              <w:right w:val="single" w:sz="4" w:space="0" w:color="auto"/>
            </w:tcBorders>
          </w:tcPr>
          <w:p w14:paraId="119D96CE" w14:textId="77777777" w:rsidR="00775084" w:rsidRPr="004E396D" w:rsidRDefault="00775084" w:rsidP="00435BD9">
            <w:pPr>
              <w:pStyle w:val="TAL"/>
              <w:rPr>
                <w:ins w:id="1046" w:author="jing zhao" w:date="2021-08-04T15:11:00Z"/>
                <w:lang w:val="en-US"/>
              </w:rPr>
            </w:pPr>
            <w:ins w:id="1047" w:author="jing zhao" w:date="2021-08-04T15:11:00Z">
              <w:r w:rsidRPr="004E396D">
                <w:t xml:space="preserve">Config </w:t>
              </w:r>
              <w:r>
                <w:t>4,5,6,7,8,9</w:t>
              </w:r>
            </w:ins>
          </w:p>
        </w:tc>
        <w:tc>
          <w:tcPr>
            <w:tcW w:w="1134" w:type="dxa"/>
            <w:tcBorders>
              <w:top w:val="nil"/>
              <w:left w:val="single" w:sz="4" w:space="0" w:color="auto"/>
              <w:bottom w:val="single" w:sz="4" w:space="0" w:color="auto"/>
              <w:right w:val="single" w:sz="4" w:space="0" w:color="auto"/>
            </w:tcBorders>
            <w:shd w:val="clear" w:color="auto" w:fill="auto"/>
          </w:tcPr>
          <w:p w14:paraId="65AF1C39" w14:textId="77777777" w:rsidR="00775084" w:rsidRPr="004E396D" w:rsidRDefault="00775084" w:rsidP="00435BD9">
            <w:pPr>
              <w:pStyle w:val="TAC"/>
              <w:rPr>
                <w:ins w:id="1048" w:author="jing zhao" w:date="2021-08-04T15:11: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9DAAA2D" w14:textId="77777777" w:rsidR="00775084" w:rsidRPr="004E396D" w:rsidRDefault="00775084" w:rsidP="00435BD9">
            <w:pPr>
              <w:pStyle w:val="TAC"/>
              <w:rPr>
                <w:ins w:id="1049" w:author="jing zhao" w:date="2021-08-04T15:11:00Z"/>
                <w:lang w:val="en-US"/>
              </w:rPr>
            </w:pPr>
            <w:ins w:id="1050" w:author="jing zhao" w:date="2021-08-04T15:11:00Z">
              <w:r w:rsidRPr="004E396D">
                <w:rPr>
                  <w:lang w:val="en-US"/>
                </w:rPr>
                <w:t>TDD</w:t>
              </w:r>
            </w:ins>
          </w:p>
        </w:tc>
      </w:tr>
      <w:tr w:rsidR="00775084" w:rsidRPr="004E396D" w14:paraId="4E119ABE" w14:textId="77777777" w:rsidTr="00435BD9">
        <w:trPr>
          <w:jc w:val="center"/>
          <w:ins w:id="1051" w:author="jing zhao" w:date="2021-08-04T15:11:00Z"/>
        </w:trPr>
        <w:tc>
          <w:tcPr>
            <w:tcW w:w="2065" w:type="dxa"/>
            <w:gridSpan w:val="2"/>
            <w:tcBorders>
              <w:top w:val="single" w:sz="4" w:space="0" w:color="auto"/>
              <w:left w:val="single" w:sz="4" w:space="0" w:color="auto"/>
              <w:bottom w:val="nil"/>
              <w:right w:val="single" w:sz="4" w:space="0" w:color="auto"/>
            </w:tcBorders>
            <w:shd w:val="clear" w:color="auto" w:fill="auto"/>
          </w:tcPr>
          <w:p w14:paraId="55ACDD67" w14:textId="77777777" w:rsidR="00775084" w:rsidRPr="004E396D" w:rsidRDefault="00775084" w:rsidP="00435BD9">
            <w:pPr>
              <w:pStyle w:val="TAL"/>
              <w:rPr>
                <w:ins w:id="1052" w:author="jing zhao" w:date="2021-08-04T15:11:00Z"/>
                <w:lang w:val="en-US"/>
              </w:rPr>
            </w:pPr>
            <w:ins w:id="1053" w:author="jing zhao" w:date="2021-08-04T15:11:00Z">
              <w:r w:rsidRPr="004E396D">
                <w:rPr>
                  <w:lang w:val="en-US"/>
                </w:rPr>
                <w:t>TDD configuration</w:t>
              </w:r>
            </w:ins>
          </w:p>
        </w:tc>
        <w:tc>
          <w:tcPr>
            <w:tcW w:w="1740" w:type="dxa"/>
            <w:tcBorders>
              <w:top w:val="single" w:sz="4" w:space="0" w:color="auto"/>
              <w:left w:val="single" w:sz="4" w:space="0" w:color="auto"/>
              <w:right w:val="single" w:sz="4" w:space="0" w:color="auto"/>
            </w:tcBorders>
          </w:tcPr>
          <w:p w14:paraId="63B693AE" w14:textId="77777777" w:rsidR="00775084" w:rsidRPr="004E396D" w:rsidRDefault="00775084" w:rsidP="00435BD9">
            <w:pPr>
              <w:pStyle w:val="TAL"/>
              <w:rPr>
                <w:ins w:id="1054" w:author="jing zhao" w:date="2021-08-04T15:11:00Z"/>
                <w:lang w:val="en-US"/>
              </w:rPr>
            </w:pPr>
            <w:ins w:id="1055" w:author="jing zhao" w:date="2021-08-04T15:11:00Z">
              <w:r w:rsidRPr="004E396D">
                <w:t>Config</w:t>
              </w:r>
              <w:r w:rsidRPr="004E396D">
                <w:rPr>
                  <w:szCs w:val="18"/>
                </w:rPr>
                <w:t xml:space="preserve"> 1</w:t>
              </w:r>
              <w:r>
                <w:rPr>
                  <w:szCs w:val="18"/>
                </w:rPr>
                <w:t>,2,3</w:t>
              </w:r>
            </w:ins>
          </w:p>
        </w:tc>
        <w:tc>
          <w:tcPr>
            <w:tcW w:w="1134" w:type="dxa"/>
            <w:tcBorders>
              <w:top w:val="single" w:sz="4" w:space="0" w:color="auto"/>
              <w:left w:val="single" w:sz="4" w:space="0" w:color="auto"/>
              <w:bottom w:val="nil"/>
              <w:right w:val="single" w:sz="4" w:space="0" w:color="auto"/>
            </w:tcBorders>
            <w:shd w:val="clear" w:color="auto" w:fill="auto"/>
          </w:tcPr>
          <w:p w14:paraId="6E4C5D30" w14:textId="77777777" w:rsidR="00775084" w:rsidRPr="004E396D" w:rsidRDefault="00775084" w:rsidP="00435BD9">
            <w:pPr>
              <w:pStyle w:val="TAC"/>
              <w:rPr>
                <w:ins w:id="1056" w:author="jing zhao" w:date="2021-08-04T15:11:00Z"/>
                <w:lang w:val="en-US"/>
              </w:rPr>
            </w:pPr>
          </w:p>
        </w:tc>
        <w:tc>
          <w:tcPr>
            <w:tcW w:w="4655" w:type="dxa"/>
            <w:gridSpan w:val="5"/>
            <w:tcBorders>
              <w:top w:val="single" w:sz="4" w:space="0" w:color="auto"/>
              <w:left w:val="single" w:sz="4" w:space="0" w:color="auto"/>
              <w:right w:val="single" w:sz="4" w:space="0" w:color="auto"/>
            </w:tcBorders>
          </w:tcPr>
          <w:p w14:paraId="029FF89F" w14:textId="77777777" w:rsidR="00775084" w:rsidRPr="004E396D" w:rsidRDefault="00775084" w:rsidP="00435BD9">
            <w:pPr>
              <w:pStyle w:val="TAC"/>
              <w:rPr>
                <w:ins w:id="1057" w:author="jing zhao" w:date="2021-08-04T15:11:00Z"/>
                <w:lang w:val="en-US"/>
              </w:rPr>
            </w:pPr>
            <w:ins w:id="1058" w:author="jing zhao" w:date="2021-08-04T15:11:00Z">
              <w:r w:rsidRPr="004E396D">
                <w:rPr>
                  <w:lang w:val="en-US"/>
                </w:rPr>
                <w:t>Not Applicable</w:t>
              </w:r>
            </w:ins>
          </w:p>
        </w:tc>
      </w:tr>
      <w:tr w:rsidR="00775084" w:rsidRPr="004E396D" w14:paraId="499FAC7D" w14:textId="77777777" w:rsidTr="00435BD9">
        <w:trPr>
          <w:jc w:val="center"/>
          <w:ins w:id="1059" w:author="jing zhao" w:date="2021-08-04T15:11:00Z"/>
        </w:trPr>
        <w:tc>
          <w:tcPr>
            <w:tcW w:w="2065" w:type="dxa"/>
            <w:gridSpan w:val="2"/>
            <w:tcBorders>
              <w:top w:val="nil"/>
              <w:left w:val="single" w:sz="4" w:space="0" w:color="auto"/>
              <w:bottom w:val="nil"/>
              <w:right w:val="single" w:sz="4" w:space="0" w:color="auto"/>
            </w:tcBorders>
            <w:shd w:val="clear" w:color="auto" w:fill="auto"/>
          </w:tcPr>
          <w:p w14:paraId="146A4099" w14:textId="77777777" w:rsidR="00775084" w:rsidRPr="004E396D" w:rsidRDefault="00775084" w:rsidP="00435BD9">
            <w:pPr>
              <w:pStyle w:val="TAL"/>
              <w:rPr>
                <w:ins w:id="1060" w:author="jing zhao" w:date="2021-08-04T15:11:00Z"/>
                <w:lang w:val="en-US"/>
              </w:rPr>
            </w:pPr>
          </w:p>
        </w:tc>
        <w:tc>
          <w:tcPr>
            <w:tcW w:w="1740" w:type="dxa"/>
            <w:tcBorders>
              <w:left w:val="single" w:sz="4" w:space="0" w:color="auto"/>
              <w:right w:val="single" w:sz="4" w:space="0" w:color="auto"/>
            </w:tcBorders>
          </w:tcPr>
          <w:p w14:paraId="4B3CE255" w14:textId="77777777" w:rsidR="00775084" w:rsidRPr="004E396D" w:rsidRDefault="00775084" w:rsidP="00435BD9">
            <w:pPr>
              <w:pStyle w:val="TAL"/>
              <w:rPr>
                <w:ins w:id="1061" w:author="jing zhao" w:date="2021-08-04T15:11:00Z"/>
                <w:lang w:val="en-US"/>
              </w:rPr>
            </w:pPr>
            <w:ins w:id="1062" w:author="jing zhao" w:date="2021-08-04T15:11:00Z">
              <w:r w:rsidRPr="004E396D">
                <w:t>Config</w:t>
              </w:r>
              <w:r w:rsidRPr="004E396D">
                <w:rPr>
                  <w:szCs w:val="18"/>
                </w:rPr>
                <w:t xml:space="preserve"> </w:t>
              </w:r>
              <w:r>
                <w:rPr>
                  <w:szCs w:val="18"/>
                </w:rPr>
                <w:t>4,5,6</w:t>
              </w:r>
            </w:ins>
          </w:p>
        </w:tc>
        <w:tc>
          <w:tcPr>
            <w:tcW w:w="1134" w:type="dxa"/>
            <w:tcBorders>
              <w:top w:val="nil"/>
              <w:left w:val="single" w:sz="4" w:space="0" w:color="auto"/>
              <w:bottom w:val="nil"/>
              <w:right w:val="single" w:sz="4" w:space="0" w:color="auto"/>
            </w:tcBorders>
            <w:shd w:val="clear" w:color="auto" w:fill="auto"/>
          </w:tcPr>
          <w:p w14:paraId="79C3ABEB" w14:textId="77777777" w:rsidR="00775084" w:rsidRPr="004E396D" w:rsidRDefault="00775084" w:rsidP="00435BD9">
            <w:pPr>
              <w:pStyle w:val="TAC"/>
              <w:rPr>
                <w:ins w:id="1063" w:author="jing zhao" w:date="2021-08-04T15:11:00Z"/>
                <w:lang w:val="en-US"/>
              </w:rPr>
            </w:pPr>
          </w:p>
        </w:tc>
        <w:tc>
          <w:tcPr>
            <w:tcW w:w="4655" w:type="dxa"/>
            <w:gridSpan w:val="5"/>
            <w:tcBorders>
              <w:left w:val="single" w:sz="4" w:space="0" w:color="auto"/>
              <w:right w:val="single" w:sz="4" w:space="0" w:color="auto"/>
            </w:tcBorders>
          </w:tcPr>
          <w:p w14:paraId="62A75CCA" w14:textId="77777777" w:rsidR="00775084" w:rsidRPr="004E396D" w:rsidRDefault="00775084" w:rsidP="00435BD9">
            <w:pPr>
              <w:pStyle w:val="TAC"/>
              <w:rPr>
                <w:ins w:id="1064" w:author="jing zhao" w:date="2021-08-04T15:11:00Z"/>
                <w:lang w:val="en-US"/>
              </w:rPr>
            </w:pPr>
            <w:ins w:id="1065" w:author="jing zhao" w:date="2021-08-04T15:11:00Z">
              <w:r w:rsidRPr="004E396D">
                <w:rPr>
                  <w:lang w:val="en-US"/>
                </w:rPr>
                <w:t>TDDConf.1.1</w:t>
              </w:r>
            </w:ins>
          </w:p>
        </w:tc>
      </w:tr>
      <w:tr w:rsidR="00775084" w:rsidRPr="004E396D" w14:paraId="5B67BF3C" w14:textId="77777777" w:rsidTr="00435BD9">
        <w:trPr>
          <w:jc w:val="center"/>
          <w:ins w:id="1066" w:author="jing zhao" w:date="2021-08-04T15:11:00Z"/>
        </w:trPr>
        <w:tc>
          <w:tcPr>
            <w:tcW w:w="2065" w:type="dxa"/>
            <w:gridSpan w:val="2"/>
            <w:tcBorders>
              <w:top w:val="nil"/>
              <w:left w:val="single" w:sz="4" w:space="0" w:color="auto"/>
              <w:bottom w:val="single" w:sz="4" w:space="0" w:color="auto"/>
              <w:right w:val="single" w:sz="4" w:space="0" w:color="auto"/>
            </w:tcBorders>
            <w:shd w:val="clear" w:color="auto" w:fill="auto"/>
          </w:tcPr>
          <w:p w14:paraId="0DA921F6" w14:textId="77777777" w:rsidR="00775084" w:rsidRPr="004E396D" w:rsidRDefault="00775084" w:rsidP="00435BD9">
            <w:pPr>
              <w:pStyle w:val="TAL"/>
              <w:rPr>
                <w:ins w:id="1067" w:author="jing zhao" w:date="2021-08-04T15:11:00Z"/>
                <w:lang w:val="en-US"/>
              </w:rPr>
            </w:pPr>
          </w:p>
        </w:tc>
        <w:tc>
          <w:tcPr>
            <w:tcW w:w="1740" w:type="dxa"/>
            <w:tcBorders>
              <w:left w:val="single" w:sz="4" w:space="0" w:color="auto"/>
              <w:bottom w:val="single" w:sz="4" w:space="0" w:color="auto"/>
              <w:right w:val="single" w:sz="4" w:space="0" w:color="auto"/>
            </w:tcBorders>
          </w:tcPr>
          <w:p w14:paraId="2C889915" w14:textId="77777777" w:rsidR="00775084" w:rsidRPr="004E396D" w:rsidRDefault="00775084" w:rsidP="00435BD9">
            <w:pPr>
              <w:pStyle w:val="TAL"/>
              <w:rPr>
                <w:ins w:id="1068" w:author="jing zhao" w:date="2021-08-04T15:11:00Z"/>
                <w:lang w:val="en-US"/>
              </w:rPr>
            </w:pPr>
            <w:ins w:id="1069" w:author="jing zhao" w:date="2021-08-04T15:11:00Z">
              <w:r w:rsidRPr="004E396D">
                <w:t>Config</w:t>
              </w:r>
              <w:r w:rsidRPr="004E396D">
                <w:rPr>
                  <w:szCs w:val="18"/>
                </w:rPr>
                <w:t xml:space="preserve"> </w:t>
              </w:r>
              <w:r>
                <w:rPr>
                  <w:szCs w:val="18"/>
                </w:rPr>
                <w:t>7,8,9</w:t>
              </w:r>
            </w:ins>
          </w:p>
        </w:tc>
        <w:tc>
          <w:tcPr>
            <w:tcW w:w="1134" w:type="dxa"/>
            <w:tcBorders>
              <w:top w:val="nil"/>
              <w:left w:val="single" w:sz="4" w:space="0" w:color="auto"/>
              <w:bottom w:val="single" w:sz="4" w:space="0" w:color="auto"/>
              <w:right w:val="single" w:sz="4" w:space="0" w:color="auto"/>
            </w:tcBorders>
            <w:shd w:val="clear" w:color="auto" w:fill="auto"/>
          </w:tcPr>
          <w:p w14:paraId="0F6595BF" w14:textId="77777777" w:rsidR="00775084" w:rsidRPr="004E396D" w:rsidRDefault="00775084" w:rsidP="00435BD9">
            <w:pPr>
              <w:pStyle w:val="TAC"/>
              <w:rPr>
                <w:ins w:id="1070" w:author="jing zhao" w:date="2021-08-04T15:11:00Z"/>
                <w:lang w:val="en-US"/>
              </w:rPr>
            </w:pPr>
          </w:p>
        </w:tc>
        <w:tc>
          <w:tcPr>
            <w:tcW w:w="4655" w:type="dxa"/>
            <w:gridSpan w:val="5"/>
            <w:tcBorders>
              <w:left w:val="single" w:sz="4" w:space="0" w:color="auto"/>
              <w:bottom w:val="single" w:sz="4" w:space="0" w:color="auto"/>
              <w:right w:val="single" w:sz="4" w:space="0" w:color="auto"/>
            </w:tcBorders>
          </w:tcPr>
          <w:p w14:paraId="472E6F11" w14:textId="77777777" w:rsidR="00775084" w:rsidRPr="004E396D" w:rsidRDefault="00775084" w:rsidP="00435BD9">
            <w:pPr>
              <w:pStyle w:val="TAC"/>
              <w:rPr>
                <w:ins w:id="1071" w:author="jing zhao" w:date="2021-08-04T15:11:00Z"/>
                <w:lang w:val="en-US"/>
              </w:rPr>
            </w:pPr>
            <w:ins w:id="1072" w:author="jing zhao" w:date="2021-08-04T15:11:00Z">
              <w:r w:rsidRPr="004E396D">
                <w:rPr>
                  <w:lang w:val="en-US"/>
                </w:rPr>
                <w:t>TDDConf.2.1</w:t>
              </w:r>
            </w:ins>
          </w:p>
        </w:tc>
      </w:tr>
      <w:tr w:rsidR="00775084" w:rsidRPr="004E396D" w14:paraId="6620DEF1" w14:textId="77777777" w:rsidTr="00435BD9">
        <w:trPr>
          <w:jc w:val="center"/>
          <w:ins w:id="1073" w:author="jing zhao" w:date="2021-08-04T15:11:00Z"/>
        </w:trPr>
        <w:tc>
          <w:tcPr>
            <w:tcW w:w="2065" w:type="dxa"/>
            <w:gridSpan w:val="2"/>
            <w:tcBorders>
              <w:top w:val="single" w:sz="4" w:space="0" w:color="auto"/>
              <w:left w:val="single" w:sz="4" w:space="0" w:color="auto"/>
              <w:bottom w:val="nil"/>
              <w:right w:val="single" w:sz="4" w:space="0" w:color="auto"/>
            </w:tcBorders>
            <w:shd w:val="clear" w:color="auto" w:fill="auto"/>
          </w:tcPr>
          <w:p w14:paraId="36203564" w14:textId="77777777" w:rsidR="00775084" w:rsidRPr="004E396D" w:rsidRDefault="00775084" w:rsidP="00435BD9">
            <w:pPr>
              <w:pStyle w:val="TAL"/>
              <w:rPr>
                <w:ins w:id="1074" w:author="jing zhao" w:date="2021-08-04T15:11:00Z"/>
                <w:lang w:val="en-US"/>
              </w:rPr>
            </w:pPr>
            <w:proofErr w:type="spellStart"/>
            <w:ins w:id="1075" w:author="jing zhao" w:date="2021-08-04T15:11:00Z">
              <w:r w:rsidRPr="004E396D">
                <w:rPr>
                  <w:lang w:val="en-US"/>
                </w:rPr>
                <w:t>BW</w:t>
              </w:r>
              <w:r w:rsidRPr="004E396D">
                <w:rPr>
                  <w:vertAlign w:val="subscript"/>
                  <w:lang w:val="en-US"/>
                </w:rPr>
                <w:t>channel</w:t>
              </w:r>
              <w:proofErr w:type="spellEnd"/>
            </w:ins>
          </w:p>
        </w:tc>
        <w:tc>
          <w:tcPr>
            <w:tcW w:w="1740" w:type="dxa"/>
            <w:tcBorders>
              <w:top w:val="single" w:sz="4" w:space="0" w:color="auto"/>
              <w:left w:val="single" w:sz="4" w:space="0" w:color="auto"/>
              <w:right w:val="single" w:sz="4" w:space="0" w:color="auto"/>
            </w:tcBorders>
          </w:tcPr>
          <w:p w14:paraId="0CAD19F1" w14:textId="77777777" w:rsidR="00775084" w:rsidRPr="004E396D" w:rsidRDefault="00775084" w:rsidP="00435BD9">
            <w:pPr>
              <w:pStyle w:val="TAL"/>
              <w:rPr>
                <w:ins w:id="1076" w:author="jing zhao" w:date="2021-08-04T15:11:00Z"/>
                <w:lang w:val="en-US"/>
              </w:rPr>
            </w:pPr>
            <w:ins w:id="1077" w:author="jing zhao" w:date="2021-08-04T15:11:00Z">
              <w:r w:rsidRPr="004E396D">
                <w:t>Config</w:t>
              </w:r>
              <w:r w:rsidRPr="004E396D">
                <w:rPr>
                  <w:szCs w:val="18"/>
                </w:rPr>
                <w:t xml:space="preserve"> 1</w:t>
              </w:r>
              <w:r>
                <w:rPr>
                  <w:szCs w:val="18"/>
                </w:rPr>
                <w:t>,2,3</w:t>
              </w:r>
            </w:ins>
          </w:p>
        </w:tc>
        <w:tc>
          <w:tcPr>
            <w:tcW w:w="1134" w:type="dxa"/>
            <w:tcBorders>
              <w:top w:val="single" w:sz="4" w:space="0" w:color="auto"/>
              <w:left w:val="single" w:sz="4" w:space="0" w:color="auto"/>
              <w:bottom w:val="nil"/>
              <w:right w:val="single" w:sz="4" w:space="0" w:color="auto"/>
            </w:tcBorders>
            <w:shd w:val="clear" w:color="auto" w:fill="auto"/>
          </w:tcPr>
          <w:p w14:paraId="67C8F981" w14:textId="77777777" w:rsidR="00775084" w:rsidRPr="004E396D" w:rsidRDefault="00775084" w:rsidP="00435BD9">
            <w:pPr>
              <w:pStyle w:val="TAC"/>
              <w:rPr>
                <w:ins w:id="1078" w:author="jing zhao" w:date="2021-08-04T15:11:00Z"/>
                <w:lang w:val="en-US"/>
              </w:rPr>
            </w:pPr>
            <w:ins w:id="1079" w:author="jing zhao" w:date="2021-08-04T15:11:00Z">
              <w:r w:rsidRPr="004E396D">
                <w:rPr>
                  <w:lang w:val="en-US"/>
                </w:rPr>
                <w:t>MHz</w:t>
              </w:r>
            </w:ins>
          </w:p>
        </w:tc>
        <w:tc>
          <w:tcPr>
            <w:tcW w:w="4655" w:type="dxa"/>
            <w:gridSpan w:val="5"/>
            <w:tcBorders>
              <w:top w:val="single" w:sz="4" w:space="0" w:color="auto"/>
              <w:left w:val="single" w:sz="4" w:space="0" w:color="auto"/>
              <w:right w:val="single" w:sz="4" w:space="0" w:color="auto"/>
            </w:tcBorders>
          </w:tcPr>
          <w:p w14:paraId="2418CA98" w14:textId="77777777" w:rsidR="00775084" w:rsidRPr="004E396D" w:rsidRDefault="00775084" w:rsidP="00435BD9">
            <w:pPr>
              <w:pStyle w:val="TAC"/>
              <w:rPr>
                <w:ins w:id="1080" w:author="jing zhao" w:date="2021-08-04T15:11:00Z"/>
                <w:szCs w:val="18"/>
                <w:lang w:val="de-DE"/>
              </w:rPr>
            </w:pPr>
            <w:ins w:id="1081" w:author="jing zhao" w:date="2021-08-04T15:11:00Z">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ins>
          </w:p>
        </w:tc>
      </w:tr>
      <w:tr w:rsidR="00775084" w:rsidRPr="004E396D" w14:paraId="3AD2D4FD" w14:textId="77777777" w:rsidTr="00435BD9">
        <w:trPr>
          <w:jc w:val="center"/>
          <w:ins w:id="1082" w:author="jing zhao" w:date="2021-08-04T15:11:00Z"/>
        </w:trPr>
        <w:tc>
          <w:tcPr>
            <w:tcW w:w="2065" w:type="dxa"/>
            <w:gridSpan w:val="2"/>
            <w:tcBorders>
              <w:top w:val="nil"/>
              <w:left w:val="single" w:sz="4" w:space="0" w:color="auto"/>
              <w:bottom w:val="nil"/>
              <w:right w:val="single" w:sz="4" w:space="0" w:color="auto"/>
            </w:tcBorders>
            <w:shd w:val="clear" w:color="auto" w:fill="auto"/>
          </w:tcPr>
          <w:p w14:paraId="1615A676" w14:textId="77777777" w:rsidR="00775084" w:rsidRPr="004E396D" w:rsidRDefault="00775084" w:rsidP="00435BD9">
            <w:pPr>
              <w:pStyle w:val="TAL"/>
              <w:rPr>
                <w:ins w:id="1083" w:author="jing zhao" w:date="2021-08-04T15:11:00Z"/>
                <w:lang w:val="en-US"/>
              </w:rPr>
            </w:pPr>
          </w:p>
        </w:tc>
        <w:tc>
          <w:tcPr>
            <w:tcW w:w="1740" w:type="dxa"/>
            <w:tcBorders>
              <w:left w:val="single" w:sz="4" w:space="0" w:color="auto"/>
              <w:right w:val="single" w:sz="4" w:space="0" w:color="auto"/>
            </w:tcBorders>
          </w:tcPr>
          <w:p w14:paraId="579FA75A" w14:textId="77777777" w:rsidR="00775084" w:rsidRPr="004E396D" w:rsidRDefault="00775084" w:rsidP="00435BD9">
            <w:pPr>
              <w:pStyle w:val="TAL"/>
              <w:rPr>
                <w:ins w:id="1084" w:author="jing zhao" w:date="2021-08-04T15:11:00Z"/>
                <w:lang w:val="en-US"/>
              </w:rPr>
            </w:pPr>
            <w:ins w:id="1085" w:author="jing zhao" w:date="2021-08-04T15:11:00Z">
              <w:r w:rsidRPr="004E396D">
                <w:t>Config</w:t>
              </w:r>
              <w:r w:rsidRPr="004E396D">
                <w:rPr>
                  <w:szCs w:val="18"/>
                </w:rPr>
                <w:t xml:space="preserve"> </w:t>
              </w:r>
              <w:r>
                <w:rPr>
                  <w:szCs w:val="18"/>
                </w:rPr>
                <w:t>4,5,6</w:t>
              </w:r>
            </w:ins>
          </w:p>
        </w:tc>
        <w:tc>
          <w:tcPr>
            <w:tcW w:w="1134" w:type="dxa"/>
            <w:tcBorders>
              <w:top w:val="nil"/>
              <w:left w:val="single" w:sz="4" w:space="0" w:color="auto"/>
              <w:bottom w:val="nil"/>
              <w:right w:val="single" w:sz="4" w:space="0" w:color="auto"/>
            </w:tcBorders>
            <w:shd w:val="clear" w:color="auto" w:fill="auto"/>
          </w:tcPr>
          <w:p w14:paraId="22E40129" w14:textId="77777777" w:rsidR="00775084" w:rsidRPr="004E396D" w:rsidRDefault="00775084" w:rsidP="00435BD9">
            <w:pPr>
              <w:pStyle w:val="TAC"/>
              <w:rPr>
                <w:ins w:id="1086" w:author="jing zhao" w:date="2021-08-04T15:11:00Z"/>
                <w:lang w:val="en-US"/>
              </w:rPr>
            </w:pPr>
          </w:p>
        </w:tc>
        <w:tc>
          <w:tcPr>
            <w:tcW w:w="4655" w:type="dxa"/>
            <w:gridSpan w:val="5"/>
            <w:tcBorders>
              <w:left w:val="single" w:sz="4" w:space="0" w:color="auto"/>
              <w:right w:val="single" w:sz="4" w:space="0" w:color="auto"/>
            </w:tcBorders>
          </w:tcPr>
          <w:p w14:paraId="200D5717" w14:textId="77777777" w:rsidR="00775084" w:rsidRPr="004E396D" w:rsidRDefault="00775084" w:rsidP="00435BD9">
            <w:pPr>
              <w:pStyle w:val="TAC"/>
              <w:rPr>
                <w:ins w:id="1087" w:author="jing zhao" w:date="2021-08-04T15:11:00Z"/>
                <w:szCs w:val="18"/>
              </w:rPr>
            </w:pPr>
            <w:ins w:id="1088" w:author="jing zhao" w:date="2021-08-04T15:11:00Z">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ins>
          </w:p>
        </w:tc>
      </w:tr>
      <w:tr w:rsidR="00775084" w:rsidRPr="004E396D" w14:paraId="514F3407" w14:textId="77777777" w:rsidTr="00435BD9">
        <w:trPr>
          <w:jc w:val="center"/>
          <w:ins w:id="1089" w:author="jing zhao" w:date="2021-08-04T15:11:00Z"/>
        </w:trPr>
        <w:tc>
          <w:tcPr>
            <w:tcW w:w="2065" w:type="dxa"/>
            <w:gridSpan w:val="2"/>
            <w:tcBorders>
              <w:top w:val="nil"/>
              <w:left w:val="single" w:sz="4" w:space="0" w:color="auto"/>
              <w:bottom w:val="single" w:sz="4" w:space="0" w:color="auto"/>
              <w:right w:val="single" w:sz="4" w:space="0" w:color="auto"/>
            </w:tcBorders>
            <w:shd w:val="clear" w:color="auto" w:fill="auto"/>
          </w:tcPr>
          <w:p w14:paraId="4541BA43" w14:textId="77777777" w:rsidR="00775084" w:rsidRPr="004E396D" w:rsidRDefault="00775084" w:rsidP="00435BD9">
            <w:pPr>
              <w:pStyle w:val="TAL"/>
              <w:rPr>
                <w:ins w:id="1090" w:author="jing zhao" w:date="2021-08-04T15:11:00Z"/>
                <w:lang w:val="en-US"/>
              </w:rPr>
            </w:pPr>
          </w:p>
        </w:tc>
        <w:tc>
          <w:tcPr>
            <w:tcW w:w="1740" w:type="dxa"/>
            <w:tcBorders>
              <w:left w:val="single" w:sz="4" w:space="0" w:color="auto"/>
              <w:bottom w:val="single" w:sz="4" w:space="0" w:color="auto"/>
              <w:right w:val="single" w:sz="4" w:space="0" w:color="auto"/>
            </w:tcBorders>
          </w:tcPr>
          <w:p w14:paraId="059379B4" w14:textId="77777777" w:rsidR="00775084" w:rsidRPr="004E396D" w:rsidRDefault="00775084" w:rsidP="00435BD9">
            <w:pPr>
              <w:pStyle w:val="TAL"/>
              <w:rPr>
                <w:ins w:id="1091" w:author="jing zhao" w:date="2021-08-04T15:11:00Z"/>
                <w:lang w:val="en-US"/>
              </w:rPr>
            </w:pPr>
            <w:ins w:id="1092" w:author="jing zhao" w:date="2021-08-04T15:11:00Z">
              <w:r w:rsidRPr="004E396D">
                <w:t>Config</w:t>
              </w:r>
              <w:r w:rsidRPr="004E396D">
                <w:rPr>
                  <w:szCs w:val="18"/>
                </w:rPr>
                <w:t xml:space="preserve"> </w:t>
              </w:r>
              <w:r>
                <w:rPr>
                  <w:szCs w:val="18"/>
                </w:rPr>
                <w:t>7,8,9</w:t>
              </w:r>
            </w:ins>
          </w:p>
        </w:tc>
        <w:tc>
          <w:tcPr>
            <w:tcW w:w="1134" w:type="dxa"/>
            <w:tcBorders>
              <w:top w:val="nil"/>
              <w:left w:val="single" w:sz="4" w:space="0" w:color="auto"/>
              <w:bottom w:val="single" w:sz="4" w:space="0" w:color="auto"/>
              <w:right w:val="single" w:sz="4" w:space="0" w:color="auto"/>
            </w:tcBorders>
            <w:shd w:val="clear" w:color="auto" w:fill="auto"/>
          </w:tcPr>
          <w:p w14:paraId="05B0AE4F" w14:textId="77777777" w:rsidR="00775084" w:rsidRPr="004E396D" w:rsidRDefault="00775084" w:rsidP="00435BD9">
            <w:pPr>
              <w:pStyle w:val="TAC"/>
              <w:rPr>
                <w:ins w:id="1093" w:author="jing zhao" w:date="2021-08-04T15:11:00Z"/>
                <w:lang w:val="en-US"/>
              </w:rPr>
            </w:pPr>
          </w:p>
        </w:tc>
        <w:tc>
          <w:tcPr>
            <w:tcW w:w="4655" w:type="dxa"/>
            <w:gridSpan w:val="5"/>
            <w:tcBorders>
              <w:left w:val="single" w:sz="4" w:space="0" w:color="auto"/>
              <w:bottom w:val="single" w:sz="4" w:space="0" w:color="auto"/>
              <w:right w:val="single" w:sz="4" w:space="0" w:color="auto"/>
            </w:tcBorders>
          </w:tcPr>
          <w:p w14:paraId="661BBDDA" w14:textId="77777777" w:rsidR="00775084" w:rsidRPr="004E396D" w:rsidRDefault="00775084" w:rsidP="00435BD9">
            <w:pPr>
              <w:pStyle w:val="TAC"/>
              <w:rPr>
                <w:ins w:id="1094" w:author="jing zhao" w:date="2021-08-04T15:11:00Z"/>
                <w:szCs w:val="18"/>
              </w:rPr>
            </w:pPr>
            <w:ins w:id="1095" w:author="jing zhao" w:date="2021-08-04T15:11:00Z">
              <w:r w:rsidRPr="004E396D">
                <w:rPr>
                  <w:szCs w:val="18"/>
                </w:rPr>
                <w:t xml:space="preserve">40: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106</w:t>
              </w:r>
            </w:ins>
          </w:p>
        </w:tc>
      </w:tr>
      <w:tr w:rsidR="00775084" w:rsidRPr="004E396D" w14:paraId="7C8B17D9" w14:textId="77777777" w:rsidTr="00435BD9">
        <w:trPr>
          <w:jc w:val="center"/>
          <w:ins w:id="1096" w:author="jing zhao" w:date="2021-08-04T15:11:00Z"/>
        </w:trPr>
        <w:tc>
          <w:tcPr>
            <w:tcW w:w="2065" w:type="dxa"/>
            <w:gridSpan w:val="2"/>
            <w:tcBorders>
              <w:left w:val="single" w:sz="4" w:space="0" w:color="auto"/>
              <w:bottom w:val="nil"/>
              <w:right w:val="single" w:sz="4" w:space="0" w:color="auto"/>
            </w:tcBorders>
            <w:shd w:val="clear" w:color="auto" w:fill="auto"/>
          </w:tcPr>
          <w:p w14:paraId="668BD698" w14:textId="77777777" w:rsidR="00775084" w:rsidRPr="004E396D" w:rsidRDefault="00775084" w:rsidP="00435BD9">
            <w:pPr>
              <w:pStyle w:val="TAL"/>
              <w:rPr>
                <w:ins w:id="1097" w:author="jing zhao" w:date="2021-08-04T15:11:00Z"/>
                <w:lang w:val="en-US"/>
              </w:rPr>
            </w:pPr>
            <w:ins w:id="1098" w:author="jing zhao" w:date="2021-08-04T15:11:00Z">
              <w:r w:rsidRPr="004E396D">
                <w:rPr>
                  <w:lang w:val="en-US"/>
                </w:rPr>
                <w:t>BWP BW</w:t>
              </w:r>
            </w:ins>
          </w:p>
        </w:tc>
        <w:tc>
          <w:tcPr>
            <w:tcW w:w="1740" w:type="dxa"/>
            <w:tcBorders>
              <w:left w:val="single" w:sz="4" w:space="0" w:color="auto"/>
              <w:bottom w:val="single" w:sz="4" w:space="0" w:color="auto"/>
              <w:right w:val="single" w:sz="4" w:space="0" w:color="auto"/>
            </w:tcBorders>
          </w:tcPr>
          <w:p w14:paraId="1DB46E32" w14:textId="77777777" w:rsidR="00775084" w:rsidRPr="004E396D" w:rsidRDefault="00775084" w:rsidP="00435BD9">
            <w:pPr>
              <w:pStyle w:val="TAL"/>
              <w:rPr>
                <w:ins w:id="1099" w:author="jing zhao" w:date="2021-08-04T15:11:00Z"/>
              </w:rPr>
            </w:pPr>
            <w:ins w:id="1100" w:author="jing zhao" w:date="2021-08-04T15:11:00Z">
              <w:r w:rsidRPr="004E396D">
                <w:t>Config</w:t>
              </w:r>
              <w:r w:rsidRPr="004E396D">
                <w:rPr>
                  <w:szCs w:val="18"/>
                </w:rPr>
                <w:t xml:space="preserve"> 1</w:t>
              </w:r>
              <w:r>
                <w:rPr>
                  <w:szCs w:val="18"/>
                </w:rPr>
                <w:t>,2,3</w:t>
              </w:r>
            </w:ins>
          </w:p>
        </w:tc>
        <w:tc>
          <w:tcPr>
            <w:tcW w:w="1134" w:type="dxa"/>
            <w:tcBorders>
              <w:left w:val="single" w:sz="4" w:space="0" w:color="auto"/>
              <w:bottom w:val="nil"/>
              <w:right w:val="single" w:sz="4" w:space="0" w:color="auto"/>
            </w:tcBorders>
            <w:shd w:val="clear" w:color="auto" w:fill="auto"/>
          </w:tcPr>
          <w:p w14:paraId="2DF43A00" w14:textId="77777777" w:rsidR="00775084" w:rsidRPr="004E396D" w:rsidRDefault="00775084" w:rsidP="00435BD9">
            <w:pPr>
              <w:pStyle w:val="TAC"/>
              <w:rPr>
                <w:ins w:id="1101" w:author="jing zhao" w:date="2021-08-04T15:11:00Z"/>
                <w:lang w:val="en-US"/>
              </w:rPr>
            </w:pPr>
            <w:ins w:id="1102" w:author="jing zhao" w:date="2021-08-04T15:11:00Z">
              <w:r w:rsidRPr="004E396D">
                <w:rPr>
                  <w:lang w:val="en-US"/>
                </w:rPr>
                <w:t>MHz</w:t>
              </w:r>
            </w:ins>
          </w:p>
        </w:tc>
        <w:tc>
          <w:tcPr>
            <w:tcW w:w="4655" w:type="dxa"/>
            <w:gridSpan w:val="5"/>
            <w:tcBorders>
              <w:left w:val="single" w:sz="4" w:space="0" w:color="auto"/>
              <w:bottom w:val="single" w:sz="4" w:space="0" w:color="auto"/>
              <w:right w:val="single" w:sz="4" w:space="0" w:color="auto"/>
            </w:tcBorders>
          </w:tcPr>
          <w:p w14:paraId="0D61D092" w14:textId="77777777" w:rsidR="00775084" w:rsidRPr="004E396D" w:rsidRDefault="00775084" w:rsidP="00435BD9">
            <w:pPr>
              <w:pStyle w:val="TAC"/>
              <w:rPr>
                <w:ins w:id="1103" w:author="jing zhao" w:date="2021-08-04T15:11:00Z"/>
                <w:szCs w:val="18"/>
              </w:rPr>
            </w:pPr>
            <w:ins w:id="1104" w:author="jing zhao" w:date="2021-08-04T15:11:00Z">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ins>
          </w:p>
        </w:tc>
      </w:tr>
      <w:tr w:rsidR="00775084" w:rsidRPr="004E396D" w14:paraId="54C6421D" w14:textId="77777777" w:rsidTr="00435BD9">
        <w:trPr>
          <w:jc w:val="center"/>
          <w:ins w:id="1105" w:author="jing zhao" w:date="2021-08-04T15:11:00Z"/>
        </w:trPr>
        <w:tc>
          <w:tcPr>
            <w:tcW w:w="2065" w:type="dxa"/>
            <w:gridSpan w:val="2"/>
            <w:tcBorders>
              <w:top w:val="nil"/>
              <w:left w:val="single" w:sz="4" w:space="0" w:color="auto"/>
              <w:bottom w:val="nil"/>
              <w:right w:val="single" w:sz="4" w:space="0" w:color="auto"/>
            </w:tcBorders>
            <w:shd w:val="clear" w:color="auto" w:fill="auto"/>
          </w:tcPr>
          <w:p w14:paraId="7F1EE37A" w14:textId="77777777" w:rsidR="00775084" w:rsidRPr="004E396D" w:rsidRDefault="00775084" w:rsidP="00435BD9">
            <w:pPr>
              <w:pStyle w:val="TAL"/>
              <w:rPr>
                <w:ins w:id="1106" w:author="jing zhao" w:date="2021-08-04T15:11:00Z"/>
                <w:lang w:val="en-US"/>
              </w:rPr>
            </w:pPr>
          </w:p>
        </w:tc>
        <w:tc>
          <w:tcPr>
            <w:tcW w:w="1740" w:type="dxa"/>
            <w:tcBorders>
              <w:left w:val="single" w:sz="4" w:space="0" w:color="auto"/>
              <w:bottom w:val="single" w:sz="4" w:space="0" w:color="auto"/>
              <w:right w:val="single" w:sz="4" w:space="0" w:color="auto"/>
            </w:tcBorders>
          </w:tcPr>
          <w:p w14:paraId="5F09C511" w14:textId="77777777" w:rsidR="00775084" w:rsidRPr="004E396D" w:rsidRDefault="00775084" w:rsidP="00435BD9">
            <w:pPr>
              <w:pStyle w:val="TAL"/>
              <w:rPr>
                <w:ins w:id="1107" w:author="jing zhao" w:date="2021-08-04T15:11:00Z"/>
              </w:rPr>
            </w:pPr>
            <w:ins w:id="1108" w:author="jing zhao" w:date="2021-08-04T15:11:00Z">
              <w:r w:rsidRPr="004E396D">
                <w:t>Config</w:t>
              </w:r>
              <w:r w:rsidRPr="004E396D">
                <w:rPr>
                  <w:szCs w:val="18"/>
                </w:rPr>
                <w:t xml:space="preserve"> </w:t>
              </w:r>
              <w:r>
                <w:rPr>
                  <w:szCs w:val="18"/>
                </w:rPr>
                <w:t>4,5,6</w:t>
              </w:r>
            </w:ins>
          </w:p>
        </w:tc>
        <w:tc>
          <w:tcPr>
            <w:tcW w:w="1134" w:type="dxa"/>
            <w:tcBorders>
              <w:top w:val="nil"/>
              <w:left w:val="single" w:sz="4" w:space="0" w:color="auto"/>
              <w:bottom w:val="nil"/>
              <w:right w:val="single" w:sz="4" w:space="0" w:color="auto"/>
            </w:tcBorders>
            <w:shd w:val="clear" w:color="auto" w:fill="auto"/>
          </w:tcPr>
          <w:p w14:paraId="14D9FFDC" w14:textId="77777777" w:rsidR="00775084" w:rsidRPr="004E396D" w:rsidRDefault="00775084" w:rsidP="00435BD9">
            <w:pPr>
              <w:pStyle w:val="TAC"/>
              <w:rPr>
                <w:ins w:id="1109" w:author="jing zhao" w:date="2021-08-04T15:11:00Z"/>
                <w:lang w:val="en-US"/>
              </w:rPr>
            </w:pPr>
          </w:p>
        </w:tc>
        <w:tc>
          <w:tcPr>
            <w:tcW w:w="4655" w:type="dxa"/>
            <w:gridSpan w:val="5"/>
            <w:tcBorders>
              <w:left w:val="single" w:sz="4" w:space="0" w:color="auto"/>
              <w:bottom w:val="single" w:sz="4" w:space="0" w:color="auto"/>
              <w:right w:val="single" w:sz="4" w:space="0" w:color="auto"/>
            </w:tcBorders>
          </w:tcPr>
          <w:p w14:paraId="0A3956DE" w14:textId="77777777" w:rsidR="00775084" w:rsidRPr="004E396D" w:rsidRDefault="00775084" w:rsidP="00435BD9">
            <w:pPr>
              <w:pStyle w:val="TAC"/>
              <w:rPr>
                <w:ins w:id="1110" w:author="jing zhao" w:date="2021-08-04T15:11:00Z"/>
                <w:szCs w:val="18"/>
              </w:rPr>
            </w:pPr>
            <w:ins w:id="1111" w:author="jing zhao" w:date="2021-08-04T15:11:00Z">
              <w:r w:rsidRPr="004E396D">
                <w:rPr>
                  <w:szCs w:val="18"/>
                </w:rPr>
                <w:t xml:space="preserve">10: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ins>
          </w:p>
        </w:tc>
      </w:tr>
      <w:tr w:rsidR="00775084" w:rsidRPr="004E396D" w14:paraId="124561AA" w14:textId="77777777" w:rsidTr="00435BD9">
        <w:trPr>
          <w:jc w:val="center"/>
          <w:ins w:id="1112" w:author="jing zhao" w:date="2021-08-04T15:11:00Z"/>
        </w:trPr>
        <w:tc>
          <w:tcPr>
            <w:tcW w:w="2065" w:type="dxa"/>
            <w:gridSpan w:val="2"/>
            <w:tcBorders>
              <w:top w:val="nil"/>
              <w:left w:val="single" w:sz="4" w:space="0" w:color="auto"/>
              <w:bottom w:val="single" w:sz="4" w:space="0" w:color="auto"/>
              <w:right w:val="single" w:sz="4" w:space="0" w:color="auto"/>
            </w:tcBorders>
            <w:shd w:val="clear" w:color="auto" w:fill="auto"/>
          </w:tcPr>
          <w:p w14:paraId="54E3269B" w14:textId="77777777" w:rsidR="00775084" w:rsidRPr="004E396D" w:rsidRDefault="00775084" w:rsidP="00435BD9">
            <w:pPr>
              <w:pStyle w:val="TAL"/>
              <w:rPr>
                <w:ins w:id="1113" w:author="jing zhao" w:date="2021-08-04T15:11:00Z"/>
                <w:lang w:val="en-US"/>
              </w:rPr>
            </w:pPr>
          </w:p>
        </w:tc>
        <w:tc>
          <w:tcPr>
            <w:tcW w:w="1740" w:type="dxa"/>
            <w:tcBorders>
              <w:left w:val="single" w:sz="4" w:space="0" w:color="auto"/>
              <w:bottom w:val="single" w:sz="4" w:space="0" w:color="auto"/>
              <w:right w:val="single" w:sz="4" w:space="0" w:color="auto"/>
            </w:tcBorders>
          </w:tcPr>
          <w:p w14:paraId="294CDA82" w14:textId="77777777" w:rsidR="00775084" w:rsidRPr="004E396D" w:rsidRDefault="00775084" w:rsidP="00435BD9">
            <w:pPr>
              <w:pStyle w:val="TAL"/>
              <w:rPr>
                <w:ins w:id="1114" w:author="jing zhao" w:date="2021-08-04T15:11:00Z"/>
              </w:rPr>
            </w:pPr>
            <w:ins w:id="1115" w:author="jing zhao" w:date="2021-08-04T15:11:00Z">
              <w:r w:rsidRPr="004E396D">
                <w:t>Config</w:t>
              </w:r>
              <w:r w:rsidRPr="004E396D">
                <w:rPr>
                  <w:szCs w:val="18"/>
                </w:rPr>
                <w:t xml:space="preserve"> </w:t>
              </w:r>
              <w:r>
                <w:rPr>
                  <w:szCs w:val="18"/>
                </w:rPr>
                <w:t>7,8,9</w:t>
              </w:r>
            </w:ins>
          </w:p>
        </w:tc>
        <w:tc>
          <w:tcPr>
            <w:tcW w:w="1134" w:type="dxa"/>
            <w:tcBorders>
              <w:top w:val="nil"/>
              <w:left w:val="single" w:sz="4" w:space="0" w:color="auto"/>
              <w:bottom w:val="single" w:sz="4" w:space="0" w:color="auto"/>
              <w:right w:val="single" w:sz="4" w:space="0" w:color="auto"/>
            </w:tcBorders>
            <w:shd w:val="clear" w:color="auto" w:fill="auto"/>
          </w:tcPr>
          <w:p w14:paraId="04676AAC" w14:textId="77777777" w:rsidR="00775084" w:rsidRPr="004E396D" w:rsidRDefault="00775084" w:rsidP="00435BD9">
            <w:pPr>
              <w:pStyle w:val="TAC"/>
              <w:rPr>
                <w:ins w:id="1116" w:author="jing zhao" w:date="2021-08-04T15:11:00Z"/>
                <w:lang w:val="en-US"/>
              </w:rPr>
            </w:pPr>
          </w:p>
        </w:tc>
        <w:tc>
          <w:tcPr>
            <w:tcW w:w="4655" w:type="dxa"/>
            <w:gridSpan w:val="5"/>
            <w:tcBorders>
              <w:left w:val="single" w:sz="4" w:space="0" w:color="auto"/>
              <w:bottom w:val="single" w:sz="4" w:space="0" w:color="auto"/>
              <w:right w:val="single" w:sz="4" w:space="0" w:color="auto"/>
            </w:tcBorders>
          </w:tcPr>
          <w:p w14:paraId="0E73F9DE" w14:textId="77777777" w:rsidR="00775084" w:rsidRPr="004E396D" w:rsidRDefault="00775084" w:rsidP="00435BD9">
            <w:pPr>
              <w:pStyle w:val="TAC"/>
              <w:rPr>
                <w:ins w:id="1117" w:author="jing zhao" w:date="2021-08-04T15:11:00Z"/>
                <w:szCs w:val="18"/>
              </w:rPr>
            </w:pPr>
            <w:ins w:id="1118" w:author="jing zhao" w:date="2021-08-04T15:11:00Z">
              <w:r w:rsidRPr="004E396D">
                <w:rPr>
                  <w:szCs w:val="18"/>
                </w:rPr>
                <w:t xml:space="preserve">40: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106</w:t>
              </w:r>
            </w:ins>
          </w:p>
        </w:tc>
      </w:tr>
      <w:tr w:rsidR="00775084" w:rsidRPr="004E396D" w14:paraId="4A677EF2" w14:textId="77777777" w:rsidTr="00435BD9">
        <w:trPr>
          <w:jc w:val="center"/>
          <w:ins w:id="1119" w:author="jing zhao" w:date="2021-08-04T15:11:00Z"/>
        </w:trPr>
        <w:tc>
          <w:tcPr>
            <w:tcW w:w="2065" w:type="dxa"/>
            <w:gridSpan w:val="2"/>
            <w:tcBorders>
              <w:left w:val="single" w:sz="4" w:space="0" w:color="auto"/>
              <w:bottom w:val="nil"/>
              <w:right w:val="single" w:sz="4" w:space="0" w:color="auto"/>
            </w:tcBorders>
            <w:shd w:val="clear" w:color="auto" w:fill="auto"/>
          </w:tcPr>
          <w:p w14:paraId="0AC06A16" w14:textId="77777777" w:rsidR="00775084" w:rsidRPr="004E396D" w:rsidRDefault="00775084" w:rsidP="00435BD9">
            <w:pPr>
              <w:pStyle w:val="TAL"/>
              <w:rPr>
                <w:ins w:id="1120" w:author="jing zhao" w:date="2021-08-04T15:11:00Z"/>
                <w:lang w:val="en-US"/>
              </w:rPr>
            </w:pPr>
            <w:ins w:id="1121" w:author="jing zhao" w:date="2021-08-04T15:11:00Z">
              <w:r w:rsidRPr="004E396D">
                <w:t>TRS configuration</w:t>
              </w:r>
            </w:ins>
          </w:p>
        </w:tc>
        <w:tc>
          <w:tcPr>
            <w:tcW w:w="1740" w:type="dxa"/>
            <w:tcBorders>
              <w:left w:val="single" w:sz="4" w:space="0" w:color="auto"/>
              <w:bottom w:val="single" w:sz="4" w:space="0" w:color="auto"/>
              <w:right w:val="single" w:sz="4" w:space="0" w:color="auto"/>
            </w:tcBorders>
          </w:tcPr>
          <w:p w14:paraId="12B291BB" w14:textId="77777777" w:rsidR="00775084" w:rsidRPr="004E396D" w:rsidRDefault="00775084" w:rsidP="00435BD9">
            <w:pPr>
              <w:pStyle w:val="TAL"/>
              <w:rPr>
                <w:ins w:id="1122" w:author="jing zhao" w:date="2021-08-04T15:11:00Z"/>
              </w:rPr>
            </w:pPr>
            <w:ins w:id="1123" w:author="jing zhao" w:date="2021-08-04T15:11:00Z">
              <w:r w:rsidRPr="004E396D">
                <w:t>Config</w:t>
              </w:r>
              <w:r w:rsidRPr="004E396D">
                <w:rPr>
                  <w:szCs w:val="18"/>
                </w:rPr>
                <w:t xml:space="preserve"> 1</w:t>
              </w:r>
              <w:r>
                <w:rPr>
                  <w:szCs w:val="18"/>
                </w:rPr>
                <w:t>,2,3</w:t>
              </w:r>
            </w:ins>
          </w:p>
        </w:tc>
        <w:tc>
          <w:tcPr>
            <w:tcW w:w="1134" w:type="dxa"/>
            <w:tcBorders>
              <w:left w:val="single" w:sz="4" w:space="0" w:color="auto"/>
              <w:bottom w:val="single" w:sz="4" w:space="0" w:color="auto"/>
              <w:right w:val="single" w:sz="4" w:space="0" w:color="auto"/>
            </w:tcBorders>
          </w:tcPr>
          <w:p w14:paraId="678D6E33" w14:textId="77777777" w:rsidR="00775084" w:rsidRPr="004E396D" w:rsidRDefault="00775084" w:rsidP="00435BD9">
            <w:pPr>
              <w:pStyle w:val="TAC"/>
              <w:rPr>
                <w:ins w:id="1124" w:author="jing zhao" w:date="2021-08-04T15:11:00Z"/>
                <w:lang w:val="en-US"/>
              </w:rPr>
            </w:pPr>
          </w:p>
        </w:tc>
        <w:tc>
          <w:tcPr>
            <w:tcW w:w="4655" w:type="dxa"/>
            <w:gridSpan w:val="5"/>
            <w:tcBorders>
              <w:left w:val="single" w:sz="4" w:space="0" w:color="auto"/>
              <w:bottom w:val="single" w:sz="4" w:space="0" w:color="auto"/>
              <w:right w:val="single" w:sz="4" w:space="0" w:color="auto"/>
            </w:tcBorders>
          </w:tcPr>
          <w:p w14:paraId="37C98E5E" w14:textId="77777777" w:rsidR="00775084" w:rsidRPr="004E396D" w:rsidRDefault="00775084" w:rsidP="00435BD9">
            <w:pPr>
              <w:pStyle w:val="TAC"/>
              <w:rPr>
                <w:ins w:id="1125" w:author="jing zhao" w:date="2021-08-04T15:11:00Z"/>
                <w:szCs w:val="18"/>
              </w:rPr>
            </w:pPr>
            <w:ins w:id="1126" w:author="jing zhao" w:date="2021-08-04T15:11:00Z">
              <w:r w:rsidRPr="004E396D">
                <w:rPr>
                  <w:lang w:eastAsia="zh-CN"/>
                </w:rPr>
                <w:t>TRS.1.1 FDD</w:t>
              </w:r>
            </w:ins>
          </w:p>
        </w:tc>
      </w:tr>
      <w:tr w:rsidR="00775084" w:rsidRPr="004E396D" w14:paraId="6D48A4E9" w14:textId="77777777" w:rsidTr="00435BD9">
        <w:trPr>
          <w:jc w:val="center"/>
          <w:ins w:id="1127" w:author="jing zhao" w:date="2021-08-04T15:11:00Z"/>
        </w:trPr>
        <w:tc>
          <w:tcPr>
            <w:tcW w:w="2065" w:type="dxa"/>
            <w:gridSpan w:val="2"/>
            <w:tcBorders>
              <w:top w:val="nil"/>
              <w:left w:val="single" w:sz="4" w:space="0" w:color="auto"/>
              <w:bottom w:val="nil"/>
              <w:right w:val="single" w:sz="4" w:space="0" w:color="auto"/>
            </w:tcBorders>
            <w:shd w:val="clear" w:color="auto" w:fill="auto"/>
          </w:tcPr>
          <w:p w14:paraId="7F7DD8BC" w14:textId="77777777" w:rsidR="00775084" w:rsidRPr="004E396D" w:rsidRDefault="00775084" w:rsidP="00435BD9">
            <w:pPr>
              <w:pStyle w:val="TAL"/>
              <w:rPr>
                <w:ins w:id="1128" w:author="jing zhao" w:date="2021-08-04T15:11:00Z"/>
                <w:lang w:val="en-US"/>
              </w:rPr>
            </w:pPr>
          </w:p>
        </w:tc>
        <w:tc>
          <w:tcPr>
            <w:tcW w:w="1740" w:type="dxa"/>
            <w:tcBorders>
              <w:left w:val="single" w:sz="4" w:space="0" w:color="auto"/>
              <w:bottom w:val="single" w:sz="4" w:space="0" w:color="auto"/>
              <w:right w:val="single" w:sz="4" w:space="0" w:color="auto"/>
            </w:tcBorders>
          </w:tcPr>
          <w:p w14:paraId="19F0A7CC" w14:textId="77777777" w:rsidR="00775084" w:rsidRPr="004E396D" w:rsidRDefault="00775084" w:rsidP="00435BD9">
            <w:pPr>
              <w:pStyle w:val="TAL"/>
              <w:rPr>
                <w:ins w:id="1129" w:author="jing zhao" w:date="2021-08-04T15:11:00Z"/>
              </w:rPr>
            </w:pPr>
            <w:ins w:id="1130" w:author="jing zhao" w:date="2021-08-04T15:11:00Z">
              <w:r w:rsidRPr="004E396D">
                <w:t>Config</w:t>
              </w:r>
              <w:r w:rsidRPr="004E396D">
                <w:rPr>
                  <w:szCs w:val="18"/>
                </w:rPr>
                <w:t xml:space="preserve"> </w:t>
              </w:r>
              <w:r>
                <w:rPr>
                  <w:szCs w:val="18"/>
                </w:rPr>
                <w:t>4,5,6</w:t>
              </w:r>
            </w:ins>
          </w:p>
        </w:tc>
        <w:tc>
          <w:tcPr>
            <w:tcW w:w="1134" w:type="dxa"/>
            <w:tcBorders>
              <w:left w:val="single" w:sz="4" w:space="0" w:color="auto"/>
              <w:bottom w:val="single" w:sz="4" w:space="0" w:color="auto"/>
              <w:right w:val="single" w:sz="4" w:space="0" w:color="auto"/>
            </w:tcBorders>
          </w:tcPr>
          <w:p w14:paraId="40620E8F" w14:textId="77777777" w:rsidR="00775084" w:rsidRPr="004E396D" w:rsidRDefault="00775084" w:rsidP="00435BD9">
            <w:pPr>
              <w:pStyle w:val="TAC"/>
              <w:rPr>
                <w:ins w:id="1131" w:author="jing zhao" w:date="2021-08-04T15:11:00Z"/>
                <w:lang w:val="en-US"/>
              </w:rPr>
            </w:pPr>
          </w:p>
        </w:tc>
        <w:tc>
          <w:tcPr>
            <w:tcW w:w="4655" w:type="dxa"/>
            <w:gridSpan w:val="5"/>
            <w:tcBorders>
              <w:left w:val="single" w:sz="4" w:space="0" w:color="auto"/>
              <w:bottom w:val="single" w:sz="4" w:space="0" w:color="auto"/>
              <w:right w:val="single" w:sz="4" w:space="0" w:color="auto"/>
            </w:tcBorders>
          </w:tcPr>
          <w:p w14:paraId="0CD54870" w14:textId="77777777" w:rsidR="00775084" w:rsidRPr="004E396D" w:rsidRDefault="00775084" w:rsidP="00435BD9">
            <w:pPr>
              <w:pStyle w:val="TAC"/>
              <w:rPr>
                <w:ins w:id="1132" w:author="jing zhao" w:date="2021-08-04T15:11:00Z"/>
                <w:szCs w:val="18"/>
              </w:rPr>
            </w:pPr>
            <w:ins w:id="1133" w:author="jing zhao" w:date="2021-08-04T15:11:00Z">
              <w:r w:rsidRPr="004E396D">
                <w:rPr>
                  <w:lang w:eastAsia="zh-CN"/>
                </w:rPr>
                <w:t>TRS.1.1 TDD</w:t>
              </w:r>
            </w:ins>
          </w:p>
        </w:tc>
      </w:tr>
      <w:tr w:rsidR="00775084" w:rsidRPr="004E396D" w14:paraId="74B564F3" w14:textId="77777777" w:rsidTr="00435BD9">
        <w:trPr>
          <w:jc w:val="center"/>
          <w:ins w:id="1134" w:author="jing zhao" w:date="2021-08-04T15:11:00Z"/>
        </w:trPr>
        <w:tc>
          <w:tcPr>
            <w:tcW w:w="2065" w:type="dxa"/>
            <w:gridSpan w:val="2"/>
            <w:tcBorders>
              <w:top w:val="nil"/>
              <w:left w:val="single" w:sz="4" w:space="0" w:color="auto"/>
              <w:bottom w:val="single" w:sz="4" w:space="0" w:color="auto"/>
              <w:right w:val="single" w:sz="4" w:space="0" w:color="auto"/>
            </w:tcBorders>
            <w:shd w:val="clear" w:color="auto" w:fill="auto"/>
          </w:tcPr>
          <w:p w14:paraId="16EB6FA4" w14:textId="77777777" w:rsidR="00775084" w:rsidRPr="004E396D" w:rsidRDefault="00775084" w:rsidP="00435BD9">
            <w:pPr>
              <w:pStyle w:val="TAL"/>
              <w:rPr>
                <w:ins w:id="1135" w:author="jing zhao" w:date="2021-08-04T15:11:00Z"/>
                <w:lang w:val="en-US"/>
              </w:rPr>
            </w:pPr>
          </w:p>
        </w:tc>
        <w:tc>
          <w:tcPr>
            <w:tcW w:w="1740" w:type="dxa"/>
            <w:tcBorders>
              <w:left w:val="single" w:sz="4" w:space="0" w:color="auto"/>
              <w:bottom w:val="single" w:sz="4" w:space="0" w:color="auto"/>
              <w:right w:val="single" w:sz="4" w:space="0" w:color="auto"/>
            </w:tcBorders>
          </w:tcPr>
          <w:p w14:paraId="612696C1" w14:textId="77777777" w:rsidR="00775084" w:rsidRPr="004E396D" w:rsidRDefault="00775084" w:rsidP="00435BD9">
            <w:pPr>
              <w:pStyle w:val="TAL"/>
              <w:rPr>
                <w:ins w:id="1136" w:author="jing zhao" w:date="2021-08-04T15:11:00Z"/>
              </w:rPr>
            </w:pPr>
            <w:ins w:id="1137" w:author="jing zhao" w:date="2021-08-04T15:11:00Z">
              <w:r w:rsidRPr="004E396D">
                <w:t>Config</w:t>
              </w:r>
              <w:r w:rsidRPr="004E396D">
                <w:rPr>
                  <w:szCs w:val="18"/>
                </w:rPr>
                <w:t xml:space="preserve"> </w:t>
              </w:r>
              <w:r>
                <w:rPr>
                  <w:szCs w:val="18"/>
                </w:rPr>
                <w:t>7,8,9</w:t>
              </w:r>
            </w:ins>
          </w:p>
        </w:tc>
        <w:tc>
          <w:tcPr>
            <w:tcW w:w="1134" w:type="dxa"/>
            <w:tcBorders>
              <w:left w:val="single" w:sz="4" w:space="0" w:color="auto"/>
              <w:bottom w:val="single" w:sz="4" w:space="0" w:color="auto"/>
              <w:right w:val="single" w:sz="4" w:space="0" w:color="auto"/>
            </w:tcBorders>
          </w:tcPr>
          <w:p w14:paraId="20726273" w14:textId="77777777" w:rsidR="00775084" w:rsidRPr="004E396D" w:rsidRDefault="00775084" w:rsidP="00435BD9">
            <w:pPr>
              <w:pStyle w:val="TAC"/>
              <w:rPr>
                <w:ins w:id="1138" w:author="jing zhao" w:date="2021-08-04T15:11:00Z"/>
                <w:lang w:val="en-US"/>
              </w:rPr>
            </w:pPr>
          </w:p>
        </w:tc>
        <w:tc>
          <w:tcPr>
            <w:tcW w:w="4655" w:type="dxa"/>
            <w:gridSpan w:val="5"/>
            <w:tcBorders>
              <w:left w:val="single" w:sz="4" w:space="0" w:color="auto"/>
              <w:bottom w:val="single" w:sz="4" w:space="0" w:color="auto"/>
              <w:right w:val="single" w:sz="4" w:space="0" w:color="auto"/>
            </w:tcBorders>
          </w:tcPr>
          <w:p w14:paraId="5F37A4AD" w14:textId="77777777" w:rsidR="00775084" w:rsidRPr="004E396D" w:rsidRDefault="00775084" w:rsidP="00435BD9">
            <w:pPr>
              <w:pStyle w:val="TAC"/>
              <w:rPr>
                <w:ins w:id="1139" w:author="jing zhao" w:date="2021-08-04T15:11:00Z"/>
                <w:szCs w:val="18"/>
              </w:rPr>
            </w:pPr>
            <w:ins w:id="1140" w:author="jing zhao" w:date="2021-08-04T15:11:00Z">
              <w:r w:rsidRPr="004E396D">
                <w:rPr>
                  <w:lang w:eastAsia="zh-CN"/>
                </w:rPr>
                <w:t>TRS.1.2 TDD</w:t>
              </w:r>
            </w:ins>
          </w:p>
        </w:tc>
      </w:tr>
      <w:tr w:rsidR="00775084" w:rsidRPr="004E396D" w14:paraId="083CB3C7" w14:textId="77777777" w:rsidTr="00435BD9">
        <w:trPr>
          <w:jc w:val="center"/>
          <w:ins w:id="1141" w:author="jing zhao" w:date="2021-08-04T15:11:00Z"/>
        </w:trPr>
        <w:tc>
          <w:tcPr>
            <w:tcW w:w="3805" w:type="dxa"/>
            <w:gridSpan w:val="3"/>
            <w:tcBorders>
              <w:left w:val="single" w:sz="4" w:space="0" w:color="auto"/>
              <w:bottom w:val="single" w:sz="4" w:space="0" w:color="auto"/>
              <w:right w:val="single" w:sz="4" w:space="0" w:color="auto"/>
            </w:tcBorders>
          </w:tcPr>
          <w:p w14:paraId="6DEEB1E4" w14:textId="77777777" w:rsidR="00775084" w:rsidRPr="004E396D" w:rsidRDefault="00775084" w:rsidP="00435BD9">
            <w:pPr>
              <w:pStyle w:val="TAL"/>
              <w:rPr>
                <w:ins w:id="1142" w:author="jing zhao" w:date="2021-08-04T15:11:00Z"/>
              </w:rPr>
            </w:pPr>
            <w:proofErr w:type="spellStart"/>
            <w:ins w:id="1143" w:author="jing zhao" w:date="2021-08-04T15:11:00Z">
              <w:r w:rsidRPr="004E396D">
                <w:rPr>
                  <w:lang w:val="en-US"/>
                </w:rPr>
                <w:t>DRx</w:t>
              </w:r>
              <w:proofErr w:type="spellEnd"/>
              <w:r w:rsidRPr="004E396D">
                <w:rPr>
                  <w:lang w:val="en-US"/>
                </w:rPr>
                <w:t xml:space="preserve"> Cycle</w:t>
              </w:r>
            </w:ins>
          </w:p>
        </w:tc>
        <w:tc>
          <w:tcPr>
            <w:tcW w:w="1134" w:type="dxa"/>
            <w:tcBorders>
              <w:left w:val="single" w:sz="4" w:space="0" w:color="auto"/>
              <w:bottom w:val="single" w:sz="4" w:space="0" w:color="auto"/>
              <w:right w:val="single" w:sz="4" w:space="0" w:color="auto"/>
            </w:tcBorders>
          </w:tcPr>
          <w:p w14:paraId="792B5C27" w14:textId="77777777" w:rsidR="00775084" w:rsidRPr="004E396D" w:rsidRDefault="00775084" w:rsidP="00435BD9">
            <w:pPr>
              <w:pStyle w:val="TAC"/>
              <w:rPr>
                <w:ins w:id="1144" w:author="jing zhao" w:date="2021-08-04T15:11:00Z"/>
                <w:lang w:val="en-US"/>
              </w:rPr>
            </w:pPr>
            <w:proofErr w:type="spellStart"/>
            <w:ins w:id="1145" w:author="jing zhao" w:date="2021-08-04T15:11:00Z">
              <w:r w:rsidRPr="004E396D">
                <w:rPr>
                  <w:lang w:val="en-US"/>
                </w:rPr>
                <w:t>ms</w:t>
              </w:r>
              <w:proofErr w:type="spellEnd"/>
            </w:ins>
          </w:p>
        </w:tc>
        <w:tc>
          <w:tcPr>
            <w:tcW w:w="4655" w:type="dxa"/>
            <w:gridSpan w:val="5"/>
            <w:tcBorders>
              <w:left w:val="single" w:sz="4" w:space="0" w:color="auto"/>
              <w:bottom w:val="single" w:sz="4" w:space="0" w:color="auto"/>
              <w:right w:val="single" w:sz="4" w:space="0" w:color="auto"/>
            </w:tcBorders>
          </w:tcPr>
          <w:p w14:paraId="0F7B4CC4" w14:textId="77777777" w:rsidR="00775084" w:rsidRPr="004E396D" w:rsidRDefault="00775084" w:rsidP="00435BD9">
            <w:pPr>
              <w:pStyle w:val="TAC"/>
              <w:rPr>
                <w:ins w:id="1146" w:author="jing zhao" w:date="2021-08-04T15:11:00Z"/>
                <w:lang w:val="en-US"/>
              </w:rPr>
            </w:pPr>
            <w:ins w:id="1147" w:author="jing zhao" w:date="2021-08-04T15:11:00Z">
              <w:r w:rsidRPr="004E396D">
                <w:rPr>
                  <w:lang w:val="en-US"/>
                </w:rPr>
                <w:t>Not Applicable</w:t>
              </w:r>
            </w:ins>
          </w:p>
        </w:tc>
      </w:tr>
      <w:tr w:rsidR="00775084" w:rsidRPr="004E396D" w14:paraId="313F39BB" w14:textId="77777777" w:rsidTr="00435BD9">
        <w:trPr>
          <w:jc w:val="center"/>
          <w:ins w:id="1148" w:author="jing zhao" w:date="2021-08-04T15:11: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1BC99217" w14:textId="77777777" w:rsidR="00775084" w:rsidRPr="004E396D" w:rsidRDefault="00775084" w:rsidP="00435BD9">
            <w:pPr>
              <w:pStyle w:val="TAL"/>
              <w:rPr>
                <w:ins w:id="1149" w:author="jing zhao" w:date="2021-08-04T15:11:00Z"/>
                <w:lang w:val="en-US"/>
              </w:rPr>
            </w:pPr>
            <w:ins w:id="1150" w:author="jing zhao" w:date="2021-08-04T15:11:00Z">
              <w:r w:rsidRPr="004E396D">
                <w:rPr>
                  <w:lang w:val="en-US"/>
                </w:rPr>
                <w:t xml:space="preserve">PDSCH Reference measurement channel </w:t>
              </w:r>
            </w:ins>
          </w:p>
        </w:tc>
        <w:tc>
          <w:tcPr>
            <w:tcW w:w="1740" w:type="dxa"/>
            <w:tcBorders>
              <w:top w:val="single" w:sz="4" w:space="0" w:color="auto"/>
              <w:left w:val="single" w:sz="4" w:space="0" w:color="auto"/>
              <w:right w:val="single" w:sz="4" w:space="0" w:color="auto"/>
            </w:tcBorders>
          </w:tcPr>
          <w:p w14:paraId="1EF64A0F" w14:textId="77777777" w:rsidR="00775084" w:rsidRPr="004E396D" w:rsidRDefault="00775084" w:rsidP="00435BD9">
            <w:pPr>
              <w:pStyle w:val="TAL"/>
              <w:rPr>
                <w:ins w:id="1151" w:author="jing zhao" w:date="2021-08-04T15:11:00Z"/>
                <w:lang w:val="en-US"/>
              </w:rPr>
            </w:pPr>
            <w:ins w:id="1152" w:author="jing zhao" w:date="2021-08-04T15:11:00Z">
              <w:r w:rsidRPr="004E396D">
                <w:t>Config</w:t>
              </w:r>
              <w:r w:rsidRPr="004E396D">
                <w:rPr>
                  <w:szCs w:val="18"/>
                </w:rPr>
                <w:t xml:space="preserve"> 1</w:t>
              </w:r>
              <w:r>
                <w:rPr>
                  <w:szCs w:val="18"/>
                </w:rPr>
                <w:t>,2,3</w:t>
              </w:r>
            </w:ins>
          </w:p>
        </w:tc>
        <w:tc>
          <w:tcPr>
            <w:tcW w:w="1134" w:type="dxa"/>
            <w:tcBorders>
              <w:top w:val="single" w:sz="4" w:space="0" w:color="auto"/>
              <w:left w:val="single" w:sz="4" w:space="0" w:color="auto"/>
              <w:bottom w:val="nil"/>
              <w:right w:val="single" w:sz="4" w:space="0" w:color="auto"/>
            </w:tcBorders>
            <w:shd w:val="clear" w:color="auto" w:fill="auto"/>
          </w:tcPr>
          <w:p w14:paraId="6983E2C9" w14:textId="77777777" w:rsidR="00775084" w:rsidRPr="004E396D" w:rsidRDefault="00775084" w:rsidP="00435BD9">
            <w:pPr>
              <w:pStyle w:val="TAC"/>
              <w:rPr>
                <w:ins w:id="1153" w:author="jing zhao" w:date="2021-08-04T15:11:00Z"/>
                <w:lang w:val="en-US"/>
              </w:rPr>
            </w:pPr>
          </w:p>
        </w:tc>
        <w:tc>
          <w:tcPr>
            <w:tcW w:w="4655" w:type="dxa"/>
            <w:gridSpan w:val="5"/>
            <w:tcBorders>
              <w:top w:val="single" w:sz="4" w:space="0" w:color="auto"/>
              <w:left w:val="single" w:sz="4" w:space="0" w:color="auto"/>
              <w:right w:val="single" w:sz="4" w:space="0" w:color="auto"/>
            </w:tcBorders>
            <w:hideMark/>
          </w:tcPr>
          <w:p w14:paraId="03A021D9" w14:textId="77777777" w:rsidR="00775084" w:rsidRPr="004E396D" w:rsidRDefault="00775084" w:rsidP="00435BD9">
            <w:pPr>
              <w:pStyle w:val="TAC"/>
              <w:rPr>
                <w:ins w:id="1154" w:author="jing zhao" w:date="2021-08-04T15:11:00Z"/>
                <w:szCs w:val="18"/>
                <w:lang w:val="en-US"/>
              </w:rPr>
            </w:pPr>
            <w:ins w:id="1155" w:author="jing zhao" w:date="2021-08-04T15:11:00Z">
              <w:r w:rsidRPr="004E396D">
                <w:rPr>
                  <w:szCs w:val="18"/>
                </w:rPr>
                <w:t>SR.1.1 FDD</w:t>
              </w:r>
            </w:ins>
          </w:p>
        </w:tc>
      </w:tr>
      <w:tr w:rsidR="00775084" w:rsidRPr="004E396D" w14:paraId="5A49BE9F" w14:textId="77777777" w:rsidTr="00435BD9">
        <w:trPr>
          <w:jc w:val="center"/>
          <w:ins w:id="1156" w:author="jing zhao" w:date="2021-08-04T15:11:00Z"/>
        </w:trPr>
        <w:tc>
          <w:tcPr>
            <w:tcW w:w="2065" w:type="dxa"/>
            <w:gridSpan w:val="2"/>
            <w:tcBorders>
              <w:top w:val="nil"/>
              <w:left w:val="single" w:sz="4" w:space="0" w:color="auto"/>
              <w:bottom w:val="nil"/>
              <w:right w:val="single" w:sz="4" w:space="0" w:color="auto"/>
            </w:tcBorders>
            <w:shd w:val="clear" w:color="auto" w:fill="auto"/>
          </w:tcPr>
          <w:p w14:paraId="619681BD" w14:textId="77777777" w:rsidR="00775084" w:rsidRPr="004E396D" w:rsidRDefault="00775084" w:rsidP="00435BD9">
            <w:pPr>
              <w:pStyle w:val="TAL"/>
              <w:rPr>
                <w:ins w:id="1157" w:author="jing zhao" w:date="2021-08-04T15:11:00Z"/>
                <w:lang w:val="en-US"/>
              </w:rPr>
            </w:pPr>
          </w:p>
        </w:tc>
        <w:tc>
          <w:tcPr>
            <w:tcW w:w="1740" w:type="dxa"/>
            <w:tcBorders>
              <w:left w:val="single" w:sz="4" w:space="0" w:color="auto"/>
              <w:right w:val="single" w:sz="4" w:space="0" w:color="auto"/>
            </w:tcBorders>
          </w:tcPr>
          <w:p w14:paraId="65FC2273" w14:textId="77777777" w:rsidR="00775084" w:rsidRPr="004E396D" w:rsidRDefault="00775084" w:rsidP="00435BD9">
            <w:pPr>
              <w:pStyle w:val="TAL"/>
              <w:rPr>
                <w:ins w:id="1158" w:author="jing zhao" w:date="2021-08-04T15:11:00Z"/>
                <w:lang w:val="en-US"/>
              </w:rPr>
            </w:pPr>
            <w:ins w:id="1159" w:author="jing zhao" w:date="2021-08-04T15:11:00Z">
              <w:r w:rsidRPr="004E396D">
                <w:t>Config</w:t>
              </w:r>
              <w:r w:rsidRPr="004E396D">
                <w:rPr>
                  <w:szCs w:val="18"/>
                </w:rPr>
                <w:t xml:space="preserve"> </w:t>
              </w:r>
              <w:r>
                <w:rPr>
                  <w:szCs w:val="18"/>
                </w:rPr>
                <w:t>4,5,6</w:t>
              </w:r>
            </w:ins>
          </w:p>
        </w:tc>
        <w:tc>
          <w:tcPr>
            <w:tcW w:w="1134" w:type="dxa"/>
            <w:tcBorders>
              <w:top w:val="nil"/>
              <w:left w:val="single" w:sz="4" w:space="0" w:color="auto"/>
              <w:bottom w:val="nil"/>
              <w:right w:val="single" w:sz="4" w:space="0" w:color="auto"/>
            </w:tcBorders>
            <w:shd w:val="clear" w:color="auto" w:fill="auto"/>
          </w:tcPr>
          <w:p w14:paraId="14C27A1C" w14:textId="77777777" w:rsidR="00775084" w:rsidRPr="004E396D" w:rsidRDefault="00775084" w:rsidP="00435BD9">
            <w:pPr>
              <w:pStyle w:val="TAC"/>
              <w:rPr>
                <w:ins w:id="1160" w:author="jing zhao" w:date="2021-08-04T15:11:00Z"/>
                <w:lang w:val="en-US"/>
              </w:rPr>
            </w:pPr>
          </w:p>
        </w:tc>
        <w:tc>
          <w:tcPr>
            <w:tcW w:w="4655" w:type="dxa"/>
            <w:gridSpan w:val="5"/>
            <w:tcBorders>
              <w:left w:val="single" w:sz="4" w:space="0" w:color="auto"/>
              <w:right w:val="single" w:sz="4" w:space="0" w:color="auto"/>
            </w:tcBorders>
          </w:tcPr>
          <w:p w14:paraId="03D33FF8" w14:textId="77777777" w:rsidR="00775084" w:rsidRPr="004E396D" w:rsidRDefault="00775084" w:rsidP="00435BD9">
            <w:pPr>
              <w:pStyle w:val="TAC"/>
              <w:rPr>
                <w:ins w:id="1161" w:author="jing zhao" w:date="2021-08-04T15:11:00Z"/>
                <w:szCs w:val="18"/>
                <w:lang w:val="en-US"/>
              </w:rPr>
            </w:pPr>
            <w:ins w:id="1162" w:author="jing zhao" w:date="2021-08-04T15:11:00Z">
              <w:r w:rsidRPr="004E396D">
                <w:rPr>
                  <w:szCs w:val="18"/>
                </w:rPr>
                <w:t>SR.1.1 TDD</w:t>
              </w:r>
            </w:ins>
          </w:p>
        </w:tc>
      </w:tr>
      <w:tr w:rsidR="00775084" w:rsidRPr="004E396D" w14:paraId="37E7B437" w14:textId="77777777" w:rsidTr="00435BD9">
        <w:trPr>
          <w:jc w:val="center"/>
          <w:ins w:id="1163" w:author="jing zhao" w:date="2021-08-04T15:11:00Z"/>
        </w:trPr>
        <w:tc>
          <w:tcPr>
            <w:tcW w:w="2065" w:type="dxa"/>
            <w:gridSpan w:val="2"/>
            <w:tcBorders>
              <w:top w:val="nil"/>
              <w:left w:val="single" w:sz="4" w:space="0" w:color="auto"/>
              <w:bottom w:val="single" w:sz="4" w:space="0" w:color="auto"/>
              <w:right w:val="single" w:sz="4" w:space="0" w:color="auto"/>
            </w:tcBorders>
            <w:shd w:val="clear" w:color="auto" w:fill="auto"/>
          </w:tcPr>
          <w:p w14:paraId="5A22B612" w14:textId="77777777" w:rsidR="00775084" w:rsidRPr="004E396D" w:rsidRDefault="00775084" w:rsidP="00435BD9">
            <w:pPr>
              <w:pStyle w:val="TAL"/>
              <w:rPr>
                <w:ins w:id="1164" w:author="jing zhao" w:date="2021-08-04T15:11:00Z"/>
                <w:lang w:val="en-US"/>
              </w:rPr>
            </w:pPr>
          </w:p>
        </w:tc>
        <w:tc>
          <w:tcPr>
            <w:tcW w:w="1740" w:type="dxa"/>
            <w:tcBorders>
              <w:left w:val="single" w:sz="4" w:space="0" w:color="auto"/>
              <w:bottom w:val="single" w:sz="4" w:space="0" w:color="auto"/>
              <w:right w:val="single" w:sz="4" w:space="0" w:color="auto"/>
            </w:tcBorders>
          </w:tcPr>
          <w:p w14:paraId="00AFC85B" w14:textId="77777777" w:rsidR="00775084" w:rsidRPr="004E396D" w:rsidRDefault="00775084" w:rsidP="00435BD9">
            <w:pPr>
              <w:pStyle w:val="TAL"/>
              <w:rPr>
                <w:ins w:id="1165" w:author="jing zhao" w:date="2021-08-04T15:11:00Z"/>
                <w:lang w:val="en-US"/>
              </w:rPr>
            </w:pPr>
            <w:ins w:id="1166" w:author="jing zhao" w:date="2021-08-04T15:11:00Z">
              <w:r w:rsidRPr="004E396D">
                <w:t>Config</w:t>
              </w:r>
              <w:r w:rsidRPr="004E396D">
                <w:rPr>
                  <w:szCs w:val="18"/>
                </w:rPr>
                <w:t xml:space="preserve"> </w:t>
              </w:r>
              <w:r>
                <w:rPr>
                  <w:szCs w:val="18"/>
                </w:rPr>
                <w:t>7,8,9</w:t>
              </w:r>
            </w:ins>
          </w:p>
        </w:tc>
        <w:tc>
          <w:tcPr>
            <w:tcW w:w="1134" w:type="dxa"/>
            <w:tcBorders>
              <w:top w:val="nil"/>
              <w:left w:val="single" w:sz="4" w:space="0" w:color="auto"/>
              <w:bottom w:val="single" w:sz="4" w:space="0" w:color="auto"/>
              <w:right w:val="single" w:sz="4" w:space="0" w:color="auto"/>
            </w:tcBorders>
            <w:shd w:val="clear" w:color="auto" w:fill="auto"/>
          </w:tcPr>
          <w:p w14:paraId="72A5E92D" w14:textId="77777777" w:rsidR="00775084" w:rsidRPr="004E396D" w:rsidRDefault="00775084" w:rsidP="00435BD9">
            <w:pPr>
              <w:pStyle w:val="TAC"/>
              <w:rPr>
                <w:ins w:id="1167" w:author="jing zhao" w:date="2021-08-04T15:11:00Z"/>
                <w:lang w:val="en-US"/>
              </w:rPr>
            </w:pPr>
          </w:p>
        </w:tc>
        <w:tc>
          <w:tcPr>
            <w:tcW w:w="4655" w:type="dxa"/>
            <w:gridSpan w:val="5"/>
            <w:tcBorders>
              <w:left w:val="single" w:sz="4" w:space="0" w:color="auto"/>
              <w:bottom w:val="single" w:sz="4" w:space="0" w:color="auto"/>
              <w:right w:val="single" w:sz="4" w:space="0" w:color="auto"/>
            </w:tcBorders>
          </w:tcPr>
          <w:p w14:paraId="61EF644C" w14:textId="77777777" w:rsidR="00775084" w:rsidRPr="004E396D" w:rsidRDefault="00775084" w:rsidP="00435BD9">
            <w:pPr>
              <w:pStyle w:val="TAC"/>
              <w:rPr>
                <w:ins w:id="1168" w:author="jing zhao" w:date="2021-08-04T15:11:00Z"/>
                <w:szCs w:val="18"/>
                <w:lang w:val="en-US"/>
              </w:rPr>
            </w:pPr>
            <w:ins w:id="1169" w:author="jing zhao" w:date="2021-08-04T15:11:00Z">
              <w:r w:rsidRPr="004E396D">
                <w:rPr>
                  <w:szCs w:val="18"/>
                </w:rPr>
                <w:t>SR2.1 TDD</w:t>
              </w:r>
            </w:ins>
          </w:p>
        </w:tc>
      </w:tr>
      <w:tr w:rsidR="00775084" w:rsidRPr="004E396D" w14:paraId="7611550E" w14:textId="77777777" w:rsidTr="00435BD9">
        <w:trPr>
          <w:jc w:val="center"/>
          <w:ins w:id="1170" w:author="jing zhao" w:date="2021-08-04T15:11:00Z"/>
        </w:trPr>
        <w:tc>
          <w:tcPr>
            <w:tcW w:w="2065" w:type="dxa"/>
            <w:gridSpan w:val="2"/>
            <w:tcBorders>
              <w:top w:val="single" w:sz="4" w:space="0" w:color="auto"/>
              <w:left w:val="single" w:sz="4" w:space="0" w:color="auto"/>
              <w:bottom w:val="nil"/>
              <w:right w:val="single" w:sz="4" w:space="0" w:color="auto"/>
            </w:tcBorders>
            <w:shd w:val="clear" w:color="auto" w:fill="auto"/>
          </w:tcPr>
          <w:p w14:paraId="4EF97E71" w14:textId="77777777" w:rsidR="00775084" w:rsidRPr="004E396D" w:rsidRDefault="00775084" w:rsidP="00435BD9">
            <w:pPr>
              <w:pStyle w:val="TAL"/>
              <w:rPr>
                <w:ins w:id="1171" w:author="jing zhao" w:date="2021-08-04T15:11:00Z"/>
                <w:lang w:val="en-US"/>
              </w:rPr>
            </w:pPr>
            <w:ins w:id="1172" w:author="jing zhao" w:date="2021-08-04T15:11:00Z">
              <w:r w:rsidRPr="004E396D">
                <w:rPr>
                  <w:rFonts w:cs="v5.0.0"/>
                </w:rPr>
                <w:t>CORESET Reference Channel</w:t>
              </w:r>
            </w:ins>
          </w:p>
        </w:tc>
        <w:tc>
          <w:tcPr>
            <w:tcW w:w="1740" w:type="dxa"/>
            <w:tcBorders>
              <w:top w:val="single" w:sz="4" w:space="0" w:color="auto"/>
              <w:left w:val="single" w:sz="4" w:space="0" w:color="auto"/>
              <w:right w:val="single" w:sz="4" w:space="0" w:color="auto"/>
            </w:tcBorders>
          </w:tcPr>
          <w:p w14:paraId="5474946F" w14:textId="77777777" w:rsidR="00775084" w:rsidRPr="004E396D" w:rsidRDefault="00775084" w:rsidP="00435BD9">
            <w:pPr>
              <w:pStyle w:val="TAL"/>
              <w:rPr>
                <w:ins w:id="1173" w:author="jing zhao" w:date="2021-08-04T15:11:00Z"/>
                <w:lang w:val="en-US"/>
              </w:rPr>
            </w:pPr>
            <w:ins w:id="1174" w:author="jing zhao" w:date="2021-08-04T15:11:00Z">
              <w:r w:rsidRPr="004E396D">
                <w:t>Config</w:t>
              </w:r>
              <w:r w:rsidRPr="004E396D">
                <w:rPr>
                  <w:szCs w:val="18"/>
                </w:rPr>
                <w:t xml:space="preserve"> 1</w:t>
              </w:r>
              <w:r>
                <w:rPr>
                  <w:szCs w:val="18"/>
                </w:rPr>
                <w:t>,2,3</w:t>
              </w:r>
            </w:ins>
          </w:p>
        </w:tc>
        <w:tc>
          <w:tcPr>
            <w:tcW w:w="1134" w:type="dxa"/>
            <w:tcBorders>
              <w:top w:val="single" w:sz="4" w:space="0" w:color="auto"/>
              <w:left w:val="single" w:sz="4" w:space="0" w:color="auto"/>
              <w:bottom w:val="nil"/>
              <w:right w:val="single" w:sz="4" w:space="0" w:color="auto"/>
            </w:tcBorders>
            <w:shd w:val="clear" w:color="auto" w:fill="auto"/>
          </w:tcPr>
          <w:p w14:paraId="176F48EF" w14:textId="77777777" w:rsidR="00775084" w:rsidRPr="004E396D" w:rsidRDefault="00775084" w:rsidP="00435BD9">
            <w:pPr>
              <w:pStyle w:val="TAC"/>
              <w:rPr>
                <w:ins w:id="1175" w:author="jing zhao" w:date="2021-08-04T15:11: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234DADCD" w14:textId="77777777" w:rsidR="00775084" w:rsidRPr="004E396D" w:rsidRDefault="00775084" w:rsidP="00435BD9">
            <w:pPr>
              <w:pStyle w:val="TAC"/>
              <w:rPr>
                <w:ins w:id="1176" w:author="jing zhao" w:date="2021-08-04T15:11:00Z"/>
                <w:szCs w:val="18"/>
                <w:lang w:val="en-US"/>
              </w:rPr>
            </w:pPr>
            <w:ins w:id="1177" w:author="jing zhao" w:date="2021-08-04T15:11:00Z">
              <w:r w:rsidRPr="004E396D">
                <w:rPr>
                  <w:szCs w:val="18"/>
                </w:rPr>
                <w:t>CR.1.1 FDD</w:t>
              </w:r>
            </w:ins>
          </w:p>
        </w:tc>
      </w:tr>
      <w:tr w:rsidR="00775084" w:rsidRPr="004E396D" w14:paraId="3B53BF0F" w14:textId="77777777" w:rsidTr="00435BD9">
        <w:trPr>
          <w:jc w:val="center"/>
          <w:ins w:id="1178" w:author="jing zhao" w:date="2021-08-04T15:11:00Z"/>
        </w:trPr>
        <w:tc>
          <w:tcPr>
            <w:tcW w:w="2065" w:type="dxa"/>
            <w:gridSpan w:val="2"/>
            <w:tcBorders>
              <w:top w:val="nil"/>
              <w:left w:val="single" w:sz="4" w:space="0" w:color="auto"/>
              <w:bottom w:val="nil"/>
              <w:right w:val="single" w:sz="4" w:space="0" w:color="auto"/>
            </w:tcBorders>
            <w:shd w:val="clear" w:color="auto" w:fill="auto"/>
          </w:tcPr>
          <w:p w14:paraId="11F8F426" w14:textId="77777777" w:rsidR="00775084" w:rsidRPr="004E396D" w:rsidRDefault="00775084" w:rsidP="00435BD9">
            <w:pPr>
              <w:pStyle w:val="TAL"/>
              <w:rPr>
                <w:ins w:id="1179" w:author="jing zhao" w:date="2021-08-04T15:11:00Z"/>
                <w:rFonts w:cs="v5.0.0"/>
              </w:rPr>
            </w:pPr>
          </w:p>
        </w:tc>
        <w:tc>
          <w:tcPr>
            <w:tcW w:w="1740" w:type="dxa"/>
            <w:tcBorders>
              <w:left w:val="single" w:sz="4" w:space="0" w:color="auto"/>
              <w:right w:val="single" w:sz="4" w:space="0" w:color="auto"/>
            </w:tcBorders>
          </w:tcPr>
          <w:p w14:paraId="16BB053D" w14:textId="77777777" w:rsidR="00775084" w:rsidRPr="004E396D" w:rsidRDefault="00775084" w:rsidP="00435BD9">
            <w:pPr>
              <w:pStyle w:val="TAL"/>
              <w:rPr>
                <w:ins w:id="1180" w:author="jing zhao" w:date="2021-08-04T15:11:00Z"/>
                <w:rFonts w:cs="v5.0.0"/>
              </w:rPr>
            </w:pPr>
            <w:ins w:id="1181" w:author="jing zhao" w:date="2021-08-04T15:11:00Z">
              <w:r w:rsidRPr="004E396D">
                <w:t>Config</w:t>
              </w:r>
              <w:r w:rsidRPr="004E396D">
                <w:rPr>
                  <w:szCs w:val="18"/>
                </w:rPr>
                <w:t xml:space="preserve"> </w:t>
              </w:r>
              <w:r>
                <w:rPr>
                  <w:szCs w:val="18"/>
                </w:rPr>
                <w:t>4,5,6</w:t>
              </w:r>
            </w:ins>
          </w:p>
        </w:tc>
        <w:tc>
          <w:tcPr>
            <w:tcW w:w="1134" w:type="dxa"/>
            <w:tcBorders>
              <w:top w:val="nil"/>
              <w:left w:val="single" w:sz="4" w:space="0" w:color="auto"/>
              <w:bottom w:val="nil"/>
              <w:right w:val="single" w:sz="4" w:space="0" w:color="auto"/>
            </w:tcBorders>
            <w:shd w:val="clear" w:color="auto" w:fill="auto"/>
          </w:tcPr>
          <w:p w14:paraId="1FC4A7D0" w14:textId="77777777" w:rsidR="00775084" w:rsidRPr="004E396D" w:rsidRDefault="00775084" w:rsidP="00435BD9">
            <w:pPr>
              <w:pStyle w:val="TAC"/>
              <w:rPr>
                <w:ins w:id="1182" w:author="jing zhao" w:date="2021-08-04T15:11: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666A84F" w14:textId="77777777" w:rsidR="00775084" w:rsidRPr="004E396D" w:rsidRDefault="00775084" w:rsidP="00435BD9">
            <w:pPr>
              <w:pStyle w:val="TAC"/>
              <w:rPr>
                <w:ins w:id="1183" w:author="jing zhao" w:date="2021-08-04T15:11:00Z"/>
                <w:szCs w:val="18"/>
                <w:lang w:val="en-US"/>
              </w:rPr>
            </w:pPr>
            <w:ins w:id="1184" w:author="jing zhao" w:date="2021-08-04T15:11:00Z">
              <w:r w:rsidRPr="004E396D">
                <w:rPr>
                  <w:szCs w:val="18"/>
                </w:rPr>
                <w:t>CR.1.1 TDD</w:t>
              </w:r>
            </w:ins>
          </w:p>
        </w:tc>
      </w:tr>
      <w:tr w:rsidR="00775084" w:rsidRPr="004E396D" w14:paraId="57EFE19F" w14:textId="77777777" w:rsidTr="00435BD9">
        <w:trPr>
          <w:jc w:val="center"/>
          <w:ins w:id="1185" w:author="jing zhao" w:date="2021-08-04T15:11:00Z"/>
        </w:trPr>
        <w:tc>
          <w:tcPr>
            <w:tcW w:w="2065" w:type="dxa"/>
            <w:gridSpan w:val="2"/>
            <w:tcBorders>
              <w:top w:val="nil"/>
              <w:left w:val="single" w:sz="4" w:space="0" w:color="auto"/>
              <w:bottom w:val="single" w:sz="4" w:space="0" w:color="auto"/>
              <w:right w:val="single" w:sz="4" w:space="0" w:color="auto"/>
            </w:tcBorders>
            <w:shd w:val="clear" w:color="auto" w:fill="auto"/>
          </w:tcPr>
          <w:p w14:paraId="16D56C8E" w14:textId="77777777" w:rsidR="00775084" w:rsidRPr="004E396D" w:rsidRDefault="00775084" w:rsidP="00435BD9">
            <w:pPr>
              <w:pStyle w:val="TAL"/>
              <w:rPr>
                <w:ins w:id="1186" w:author="jing zhao" w:date="2021-08-04T15:11:00Z"/>
                <w:rFonts w:cs="v5.0.0"/>
              </w:rPr>
            </w:pPr>
          </w:p>
        </w:tc>
        <w:tc>
          <w:tcPr>
            <w:tcW w:w="1740" w:type="dxa"/>
            <w:tcBorders>
              <w:left w:val="single" w:sz="4" w:space="0" w:color="auto"/>
              <w:bottom w:val="single" w:sz="4" w:space="0" w:color="auto"/>
              <w:right w:val="single" w:sz="4" w:space="0" w:color="auto"/>
            </w:tcBorders>
          </w:tcPr>
          <w:p w14:paraId="14B24FB7" w14:textId="77777777" w:rsidR="00775084" w:rsidRPr="004E396D" w:rsidRDefault="00775084" w:rsidP="00435BD9">
            <w:pPr>
              <w:pStyle w:val="TAL"/>
              <w:rPr>
                <w:ins w:id="1187" w:author="jing zhao" w:date="2021-08-04T15:11:00Z"/>
                <w:rFonts w:cs="v5.0.0"/>
              </w:rPr>
            </w:pPr>
            <w:ins w:id="1188" w:author="jing zhao" w:date="2021-08-04T15:11:00Z">
              <w:r w:rsidRPr="004E396D">
                <w:t>Config</w:t>
              </w:r>
              <w:r w:rsidRPr="004E396D">
                <w:rPr>
                  <w:szCs w:val="18"/>
                </w:rPr>
                <w:t xml:space="preserve"> </w:t>
              </w:r>
              <w:r>
                <w:rPr>
                  <w:szCs w:val="18"/>
                </w:rPr>
                <w:t>7,8,9</w:t>
              </w:r>
            </w:ins>
          </w:p>
        </w:tc>
        <w:tc>
          <w:tcPr>
            <w:tcW w:w="1134" w:type="dxa"/>
            <w:tcBorders>
              <w:top w:val="nil"/>
              <w:left w:val="single" w:sz="4" w:space="0" w:color="auto"/>
              <w:bottom w:val="single" w:sz="4" w:space="0" w:color="auto"/>
              <w:right w:val="single" w:sz="4" w:space="0" w:color="auto"/>
            </w:tcBorders>
            <w:shd w:val="clear" w:color="auto" w:fill="auto"/>
          </w:tcPr>
          <w:p w14:paraId="17A8E7F0" w14:textId="77777777" w:rsidR="00775084" w:rsidRPr="004E396D" w:rsidRDefault="00775084" w:rsidP="00435BD9">
            <w:pPr>
              <w:pStyle w:val="TAC"/>
              <w:rPr>
                <w:ins w:id="1189" w:author="jing zhao" w:date="2021-08-04T15:11: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5D6AE77" w14:textId="77777777" w:rsidR="00775084" w:rsidRPr="004E396D" w:rsidRDefault="00775084" w:rsidP="00435BD9">
            <w:pPr>
              <w:pStyle w:val="TAC"/>
              <w:rPr>
                <w:ins w:id="1190" w:author="jing zhao" w:date="2021-08-04T15:11:00Z"/>
                <w:szCs w:val="18"/>
                <w:lang w:val="en-US"/>
              </w:rPr>
            </w:pPr>
            <w:ins w:id="1191" w:author="jing zhao" w:date="2021-08-04T15:11:00Z">
              <w:r w:rsidRPr="004E396D">
                <w:rPr>
                  <w:szCs w:val="18"/>
                </w:rPr>
                <w:t>CR2.1 TDD</w:t>
              </w:r>
            </w:ins>
          </w:p>
        </w:tc>
      </w:tr>
      <w:tr w:rsidR="00775084" w:rsidRPr="004E396D" w14:paraId="1AB1DD92" w14:textId="77777777" w:rsidTr="00435BD9">
        <w:trPr>
          <w:jc w:val="center"/>
          <w:ins w:id="1192" w:author="jing zhao" w:date="2021-08-04T15:11:00Z"/>
        </w:trPr>
        <w:tc>
          <w:tcPr>
            <w:tcW w:w="3805" w:type="dxa"/>
            <w:gridSpan w:val="3"/>
            <w:tcBorders>
              <w:top w:val="single" w:sz="4" w:space="0" w:color="auto"/>
              <w:left w:val="single" w:sz="4" w:space="0" w:color="auto"/>
              <w:bottom w:val="single" w:sz="4" w:space="0" w:color="auto"/>
              <w:right w:val="single" w:sz="4" w:space="0" w:color="auto"/>
            </w:tcBorders>
            <w:hideMark/>
          </w:tcPr>
          <w:p w14:paraId="28AF7B29" w14:textId="77777777" w:rsidR="00775084" w:rsidRPr="004E396D" w:rsidRDefault="00775084" w:rsidP="00435BD9">
            <w:pPr>
              <w:pStyle w:val="TAL"/>
              <w:rPr>
                <w:ins w:id="1193" w:author="jing zhao" w:date="2021-08-04T15:11:00Z"/>
                <w:lang w:val="da-DK"/>
              </w:rPr>
            </w:pPr>
            <w:ins w:id="1194" w:author="jing zhao" w:date="2021-08-04T15:11:00Z">
              <w:r w:rsidRPr="004E396D">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6F14AB09" w14:textId="77777777" w:rsidR="00775084" w:rsidRPr="004E396D" w:rsidRDefault="00775084" w:rsidP="00435BD9">
            <w:pPr>
              <w:pStyle w:val="TAC"/>
              <w:rPr>
                <w:ins w:id="1195" w:author="jing zhao" w:date="2021-08-04T15:11:00Z"/>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06F25BA1" w14:textId="77777777" w:rsidR="00775084" w:rsidRPr="004E396D" w:rsidRDefault="00775084" w:rsidP="00435BD9">
            <w:pPr>
              <w:pStyle w:val="TAC"/>
              <w:rPr>
                <w:ins w:id="1196" w:author="jing zhao" w:date="2021-08-04T15:11:00Z"/>
                <w:lang w:val="en-US"/>
              </w:rPr>
            </w:pPr>
            <w:ins w:id="1197" w:author="jing zhao" w:date="2021-08-04T15:11:00Z">
              <w:r w:rsidRPr="004E396D">
                <w:rPr>
                  <w:snapToGrid w:val="0"/>
                </w:rPr>
                <w:t>OCNG pattern 1</w:t>
              </w:r>
            </w:ins>
          </w:p>
        </w:tc>
      </w:tr>
      <w:tr w:rsidR="00775084" w:rsidRPr="004E396D" w14:paraId="230368C9" w14:textId="77777777" w:rsidTr="00435BD9">
        <w:trPr>
          <w:jc w:val="center"/>
          <w:ins w:id="1198" w:author="jing zhao" w:date="2021-08-04T15:11:00Z"/>
        </w:trPr>
        <w:tc>
          <w:tcPr>
            <w:tcW w:w="3805" w:type="dxa"/>
            <w:gridSpan w:val="3"/>
            <w:tcBorders>
              <w:top w:val="single" w:sz="4" w:space="0" w:color="auto"/>
              <w:left w:val="single" w:sz="4" w:space="0" w:color="auto"/>
              <w:bottom w:val="single" w:sz="4" w:space="0" w:color="auto"/>
              <w:right w:val="single" w:sz="4" w:space="0" w:color="auto"/>
            </w:tcBorders>
          </w:tcPr>
          <w:p w14:paraId="348DF8B7" w14:textId="77777777" w:rsidR="00775084" w:rsidRPr="004E396D" w:rsidRDefault="00775084" w:rsidP="00435BD9">
            <w:pPr>
              <w:pStyle w:val="TAL"/>
              <w:rPr>
                <w:ins w:id="1199" w:author="jing zhao" w:date="2021-08-04T15:11:00Z"/>
                <w:lang w:val="da-DK"/>
              </w:rPr>
            </w:pPr>
            <w:ins w:id="1200" w:author="jing zhao" w:date="2021-08-04T15:11:00Z">
              <w:r w:rsidRPr="004E396D">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58B53AE" w14:textId="77777777" w:rsidR="00775084" w:rsidRPr="004E396D" w:rsidRDefault="00775084" w:rsidP="00435BD9">
            <w:pPr>
              <w:pStyle w:val="TAC"/>
              <w:rPr>
                <w:ins w:id="1201" w:author="jing zhao" w:date="2021-08-04T15:11: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0D1613D4" w14:textId="77777777" w:rsidR="00775084" w:rsidRPr="004E396D" w:rsidRDefault="00775084" w:rsidP="00435BD9">
            <w:pPr>
              <w:pStyle w:val="TAC"/>
              <w:rPr>
                <w:ins w:id="1202" w:author="jing zhao" w:date="2021-08-04T15:11:00Z"/>
                <w:snapToGrid w:val="0"/>
              </w:rPr>
            </w:pPr>
            <w:ins w:id="1203" w:author="jing zhao" w:date="2021-08-04T15:11:00Z">
              <w:r w:rsidRPr="004E396D">
                <w:rPr>
                  <w:rFonts w:hint="eastAsia"/>
                  <w:snapToGrid w:val="0"/>
                  <w:szCs w:val="18"/>
                  <w:lang w:eastAsia="zh-CN"/>
                </w:rPr>
                <w:t>SMTC pattern 1</w:t>
              </w:r>
            </w:ins>
          </w:p>
        </w:tc>
      </w:tr>
      <w:tr w:rsidR="00775084" w:rsidRPr="004E396D" w14:paraId="38C84D0D" w14:textId="77777777" w:rsidTr="00435BD9">
        <w:trPr>
          <w:jc w:val="center"/>
          <w:ins w:id="1204" w:author="jing zhao" w:date="2021-08-04T15:11:00Z"/>
        </w:trPr>
        <w:tc>
          <w:tcPr>
            <w:tcW w:w="2065" w:type="dxa"/>
            <w:gridSpan w:val="2"/>
            <w:vMerge w:val="restart"/>
            <w:tcBorders>
              <w:top w:val="single" w:sz="4" w:space="0" w:color="auto"/>
              <w:left w:val="single" w:sz="4" w:space="0" w:color="auto"/>
              <w:right w:val="single" w:sz="4" w:space="0" w:color="auto"/>
            </w:tcBorders>
          </w:tcPr>
          <w:p w14:paraId="54D7A668" w14:textId="77777777" w:rsidR="00775084" w:rsidRPr="004E396D" w:rsidRDefault="00775084" w:rsidP="00435BD9">
            <w:pPr>
              <w:pStyle w:val="TAL"/>
              <w:rPr>
                <w:ins w:id="1205" w:author="jing zhao" w:date="2021-08-04T15:11:00Z"/>
                <w:lang w:val="da-DK"/>
              </w:rPr>
            </w:pPr>
            <w:ins w:id="1206" w:author="jing zhao" w:date="2021-08-04T15:11:00Z">
              <w:r w:rsidRPr="004E396D">
                <w:rPr>
                  <w:lang w:val="da-DK"/>
                </w:rPr>
                <w:t>SSB Configuration</w:t>
              </w:r>
            </w:ins>
          </w:p>
        </w:tc>
        <w:tc>
          <w:tcPr>
            <w:tcW w:w="1740" w:type="dxa"/>
            <w:tcBorders>
              <w:top w:val="single" w:sz="4" w:space="0" w:color="auto"/>
              <w:left w:val="single" w:sz="4" w:space="0" w:color="auto"/>
              <w:right w:val="single" w:sz="4" w:space="0" w:color="auto"/>
            </w:tcBorders>
          </w:tcPr>
          <w:p w14:paraId="7017D73E" w14:textId="77777777" w:rsidR="00775084" w:rsidRPr="004E396D" w:rsidRDefault="00775084" w:rsidP="00435BD9">
            <w:pPr>
              <w:pStyle w:val="TAL"/>
              <w:rPr>
                <w:ins w:id="1207" w:author="jing zhao" w:date="2021-08-04T15:11:00Z"/>
                <w:lang w:val="da-DK"/>
              </w:rPr>
            </w:pPr>
            <w:ins w:id="1208" w:author="jing zhao" w:date="2021-08-04T15:11:00Z">
              <w:r w:rsidRPr="004E396D">
                <w:t>Config 1</w:t>
              </w:r>
              <w:r>
                <w:t>,2,3,4,5,6</w:t>
              </w:r>
            </w:ins>
          </w:p>
        </w:tc>
        <w:tc>
          <w:tcPr>
            <w:tcW w:w="1134" w:type="dxa"/>
            <w:vMerge w:val="restart"/>
            <w:tcBorders>
              <w:top w:val="single" w:sz="4" w:space="0" w:color="auto"/>
              <w:left w:val="single" w:sz="4" w:space="0" w:color="auto"/>
              <w:right w:val="single" w:sz="4" w:space="0" w:color="auto"/>
            </w:tcBorders>
          </w:tcPr>
          <w:p w14:paraId="5DA96234" w14:textId="77777777" w:rsidR="00775084" w:rsidRPr="004E396D" w:rsidRDefault="00775084" w:rsidP="00435BD9">
            <w:pPr>
              <w:pStyle w:val="TAC"/>
              <w:rPr>
                <w:ins w:id="1209" w:author="jing zhao" w:date="2021-08-04T15:11:00Z"/>
                <w:lang w:val="da-DK"/>
              </w:rPr>
            </w:pPr>
          </w:p>
        </w:tc>
        <w:tc>
          <w:tcPr>
            <w:tcW w:w="4655" w:type="dxa"/>
            <w:gridSpan w:val="5"/>
            <w:tcBorders>
              <w:top w:val="single" w:sz="4" w:space="0" w:color="auto"/>
              <w:left w:val="single" w:sz="4" w:space="0" w:color="auto"/>
              <w:right w:val="single" w:sz="4" w:space="0" w:color="auto"/>
            </w:tcBorders>
          </w:tcPr>
          <w:p w14:paraId="46294852" w14:textId="77777777" w:rsidR="00775084" w:rsidRPr="004E396D" w:rsidRDefault="00775084" w:rsidP="00435BD9">
            <w:pPr>
              <w:pStyle w:val="TAC"/>
              <w:rPr>
                <w:ins w:id="1210" w:author="jing zhao" w:date="2021-08-04T15:11:00Z"/>
                <w:lang w:val="en-US"/>
              </w:rPr>
            </w:pPr>
            <w:ins w:id="1211" w:author="jing zhao" w:date="2021-08-04T15:11:00Z">
              <w:r w:rsidRPr="004E396D">
                <w:rPr>
                  <w:rFonts w:cs="v4.2.0"/>
                </w:rPr>
                <w:t>SSB.1 FR1</w:t>
              </w:r>
            </w:ins>
          </w:p>
        </w:tc>
      </w:tr>
      <w:tr w:rsidR="00775084" w:rsidRPr="004E396D" w14:paraId="2E592C47" w14:textId="77777777" w:rsidTr="00435BD9">
        <w:trPr>
          <w:jc w:val="center"/>
          <w:ins w:id="1212" w:author="jing zhao" w:date="2021-08-04T15:11:00Z"/>
        </w:trPr>
        <w:tc>
          <w:tcPr>
            <w:tcW w:w="2065" w:type="dxa"/>
            <w:gridSpan w:val="2"/>
            <w:vMerge/>
            <w:tcBorders>
              <w:left w:val="single" w:sz="4" w:space="0" w:color="auto"/>
              <w:right w:val="single" w:sz="4" w:space="0" w:color="auto"/>
            </w:tcBorders>
          </w:tcPr>
          <w:p w14:paraId="7740CEB3" w14:textId="77777777" w:rsidR="00775084" w:rsidRPr="004E396D" w:rsidRDefault="00775084" w:rsidP="00435BD9">
            <w:pPr>
              <w:pStyle w:val="TAL"/>
              <w:rPr>
                <w:ins w:id="1213" w:author="jing zhao" w:date="2021-08-04T15:11:00Z"/>
                <w:lang w:val="da-DK"/>
              </w:rPr>
            </w:pPr>
          </w:p>
        </w:tc>
        <w:tc>
          <w:tcPr>
            <w:tcW w:w="1740" w:type="dxa"/>
            <w:tcBorders>
              <w:left w:val="single" w:sz="4" w:space="0" w:color="auto"/>
              <w:right w:val="single" w:sz="4" w:space="0" w:color="auto"/>
            </w:tcBorders>
          </w:tcPr>
          <w:p w14:paraId="0C46A736" w14:textId="77777777" w:rsidR="00775084" w:rsidRPr="004E396D" w:rsidRDefault="00775084" w:rsidP="00435BD9">
            <w:pPr>
              <w:pStyle w:val="TAL"/>
              <w:rPr>
                <w:ins w:id="1214" w:author="jing zhao" w:date="2021-08-04T15:11:00Z"/>
                <w:lang w:val="da-DK"/>
              </w:rPr>
            </w:pPr>
            <w:ins w:id="1215" w:author="jing zhao" w:date="2021-08-04T15:11:00Z">
              <w:r w:rsidRPr="004E396D">
                <w:t xml:space="preserve">Config </w:t>
              </w:r>
              <w:r>
                <w:t>7,8,9</w:t>
              </w:r>
            </w:ins>
          </w:p>
        </w:tc>
        <w:tc>
          <w:tcPr>
            <w:tcW w:w="1134" w:type="dxa"/>
            <w:vMerge/>
            <w:tcBorders>
              <w:left w:val="single" w:sz="4" w:space="0" w:color="auto"/>
              <w:right w:val="single" w:sz="4" w:space="0" w:color="auto"/>
            </w:tcBorders>
          </w:tcPr>
          <w:p w14:paraId="0D89719A" w14:textId="77777777" w:rsidR="00775084" w:rsidRPr="004E396D" w:rsidRDefault="00775084" w:rsidP="00435BD9">
            <w:pPr>
              <w:pStyle w:val="TAC"/>
              <w:rPr>
                <w:ins w:id="1216" w:author="jing zhao" w:date="2021-08-04T15:11:00Z"/>
                <w:lang w:val="da-DK"/>
              </w:rPr>
            </w:pPr>
          </w:p>
        </w:tc>
        <w:tc>
          <w:tcPr>
            <w:tcW w:w="4655" w:type="dxa"/>
            <w:gridSpan w:val="5"/>
            <w:tcBorders>
              <w:top w:val="single" w:sz="4" w:space="0" w:color="auto"/>
              <w:left w:val="single" w:sz="4" w:space="0" w:color="auto"/>
              <w:right w:val="single" w:sz="4" w:space="0" w:color="auto"/>
            </w:tcBorders>
          </w:tcPr>
          <w:p w14:paraId="6CD7D026" w14:textId="77777777" w:rsidR="00775084" w:rsidRPr="004E396D" w:rsidRDefault="00775084" w:rsidP="00435BD9">
            <w:pPr>
              <w:pStyle w:val="TAC"/>
              <w:rPr>
                <w:ins w:id="1217" w:author="jing zhao" w:date="2021-08-04T15:11:00Z"/>
              </w:rPr>
            </w:pPr>
            <w:ins w:id="1218" w:author="jing zhao" w:date="2021-08-04T15:11:00Z">
              <w:r w:rsidRPr="004E396D">
                <w:rPr>
                  <w:rFonts w:cs="v4.2.0"/>
                </w:rPr>
                <w:t>SSB.2 FR1</w:t>
              </w:r>
            </w:ins>
          </w:p>
        </w:tc>
      </w:tr>
      <w:tr w:rsidR="00775084" w:rsidRPr="004E396D" w14:paraId="349F753B" w14:textId="77777777" w:rsidTr="00435BD9">
        <w:trPr>
          <w:jc w:val="center"/>
          <w:ins w:id="1219" w:author="jing zhao" w:date="2021-08-04T15:11:00Z"/>
        </w:trPr>
        <w:tc>
          <w:tcPr>
            <w:tcW w:w="2065" w:type="dxa"/>
            <w:gridSpan w:val="2"/>
            <w:vMerge w:val="restart"/>
            <w:tcBorders>
              <w:top w:val="single" w:sz="4" w:space="0" w:color="auto"/>
              <w:left w:val="single" w:sz="4" w:space="0" w:color="auto"/>
              <w:right w:val="single" w:sz="4" w:space="0" w:color="auto"/>
            </w:tcBorders>
          </w:tcPr>
          <w:p w14:paraId="2E047DFB" w14:textId="77777777" w:rsidR="00775084" w:rsidRPr="004E396D" w:rsidRDefault="00775084" w:rsidP="00435BD9">
            <w:pPr>
              <w:pStyle w:val="TAL"/>
              <w:rPr>
                <w:ins w:id="1220" w:author="jing zhao" w:date="2021-08-04T15:11:00Z"/>
                <w:lang w:val="da-DK"/>
              </w:rPr>
            </w:pPr>
            <w:ins w:id="1221" w:author="jing zhao" w:date="2021-08-04T15:11:00Z">
              <w:r w:rsidRPr="004E396D">
                <w:rPr>
                  <w:lang w:val="da-DK"/>
                </w:rPr>
                <w:t>PDSCH/PDCCH subcarrier spacing</w:t>
              </w:r>
            </w:ins>
          </w:p>
        </w:tc>
        <w:tc>
          <w:tcPr>
            <w:tcW w:w="1740" w:type="dxa"/>
            <w:tcBorders>
              <w:top w:val="single" w:sz="4" w:space="0" w:color="auto"/>
              <w:left w:val="single" w:sz="4" w:space="0" w:color="auto"/>
              <w:right w:val="single" w:sz="4" w:space="0" w:color="auto"/>
            </w:tcBorders>
          </w:tcPr>
          <w:p w14:paraId="7D61C605" w14:textId="77777777" w:rsidR="00775084" w:rsidRPr="004E396D" w:rsidRDefault="00775084" w:rsidP="00435BD9">
            <w:pPr>
              <w:pStyle w:val="TAL"/>
              <w:rPr>
                <w:ins w:id="1222" w:author="jing zhao" w:date="2021-08-04T15:11:00Z"/>
                <w:lang w:val="da-DK"/>
              </w:rPr>
            </w:pPr>
            <w:ins w:id="1223" w:author="jing zhao" w:date="2021-08-04T15:11:00Z">
              <w:r w:rsidRPr="004E396D">
                <w:t>Config 1</w:t>
              </w:r>
              <w:r>
                <w:t>,2,3,4,5,6</w:t>
              </w:r>
            </w:ins>
          </w:p>
        </w:tc>
        <w:tc>
          <w:tcPr>
            <w:tcW w:w="1134" w:type="dxa"/>
            <w:vMerge w:val="restart"/>
            <w:tcBorders>
              <w:top w:val="single" w:sz="4" w:space="0" w:color="auto"/>
              <w:left w:val="single" w:sz="4" w:space="0" w:color="auto"/>
              <w:right w:val="single" w:sz="4" w:space="0" w:color="auto"/>
            </w:tcBorders>
          </w:tcPr>
          <w:p w14:paraId="2AF6A4BB" w14:textId="77777777" w:rsidR="00775084" w:rsidRPr="004E396D" w:rsidRDefault="00775084" w:rsidP="00435BD9">
            <w:pPr>
              <w:pStyle w:val="TAC"/>
              <w:rPr>
                <w:ins w:id="1224" w:author="jing zhao" w:date="2021-08-04T15:11:00Z"/>
                <w:lang w:val="da-DK"/>
              </w:rPr>
            </w:pPr>
            <w:ins w:id="1225" w:author="jing zhao" w:date="2021-08-04T15:11:00Z">
              <w:r w:rsidRPr="004E396D">
                <w:rPr>
                  <w:lang w:val="da-DK"/>
                </w:rPr>
                <w:t>kHz</w:t>
              </w:r>
            </w:ins>
          </w:p>
        </w:tc>
        <w:tc>
          <w:tcPr>
            <w:tcW w:w="4655" w:type="dxa"/>
            <w:gridSpan w:val="5"/>
            <w:tcBorders>
              <w:top w:val="single" w:sz="4" w:space="0" w:color="auto"/>
              <w:left w:val="single" w:sz="4" w:space="0" w:color="auto"/>
              <w:right w:val="single" w:sz="4" w:space="0" w:color="auto"/>
            </w:tcBorders>
          </w:tcPr>
          <w:p w14:paraId="531A5799" w14:textId="77777777" w:rsidR="00775084" w:rsidRPr="004E396D" w:rsidRDefault="00775084" w:rsidP="00435BD9">
            <w:pPr>
              <w:pStyle w:val="TAC"/>
              <w:rPr>
                <w:ins w:id="1226" w:author="jing zhao" w:date="2021-08-04T15:11:00Z"/>
                <w:lang w:val="en-US"/>
              </w:rPr>
            </w:pPr>
            <w:ins w:id="1227" w:author="jing zhao" w:date="2021-08-04T15:11:00Z">
              <w:r w:rsidRPr="004E396D">
                <w:rPr>
                  <w:lang w:val="en-US"/>
                </w:rPr>
                <w:t>15 kHz</w:t>
              </w:r>
            </w:ins>
          </w:p>
        </w:tc>
      </w:tr>
      <w:tr w:rsidR="00775084" w:rsidRPr="004E396D" w14:paraId="6EDFDC60" w14:textId="77777777" w:rsidTr="00435BD9">
        <w:trPr>
          <w:jc w:val="center"/>
          <w:ins w:id="1228" w:author="jing zhao" w:date="2021-08-04T15:11:00Z"/>
        </w:trPr>
        <w:tc>
          <w:tcPr>
            <w:tcW w:w="2065" w:type="dxa"/>
            <w:gridSpan w:val="2"/>
            <w:vMerge/>
            <w:tcBorders>
              <w:left w:val="single" w:sz="4" w:space="0" w:color="auto"/>
              <w:right w:val="single" w:sz="4" w:space="0" w:color="auto"/>
            </w:tcBorders>
          </w:tcPr>
          <w:p w14:paraId="64611A72" w14:textId="77777777" w:rsidR="00775084" w:rsidRPr="004E396D" w:rsidRDefault="00775084" w:rsidP="00435BD9">
            <w:pPr>
              <w:pStyle w:val="TAL"/>
              <w:rPr>
                <w:ins w:id="1229" w:author="jing zhao" w:date="2021-08-04T15:11:00Z"/>
                <w:lang w:val="da-DK"/>
              </w:rPr>
            </w:pPr>
          </w:p>
        </w:tc>
        <w:tc>
          <w:tcPr>
            <w:tcW w:w="1740" w:type="dxa"/>
            <w:tcBorders>
              <w:left w:val="single" w:sz="4" w:space="0" w:color="auto"/>
              <w:right w:val="single" w:sz="4" w:space="0" w:color="auto"/>
            </w:tcBorders>
          </w:tcPr>
          <w:p w14:paraId="7C406239" w14:textId="77777777" w:rsidR="00775084" w:rsidRPr="004E396D" w:rsidRDefault="00775084" w:rsidP="00435BD9">
            <w:pPr>
              <w:pStyle w:val="TAL"/>
              <w:rPr>
                <w:ins w:id="1230" w:author="jing zhao" w:date="2021-08-04T15:11:00Z"/>
                <w:lang w:val="da-DK"/>
              </w:rPr>
            </w:pPr>
            <w:ins w:id="1231" w:author="jing zhao" w:date="2021-08-04T15:11:00Z">
              <w:r w:rsidRPr="004E396D">
                <w:t xml:space="preserve">Config </w:t>
              </w:r>
              <w:r>
                <w:t>7,8,9</w:t>
              </w:r>
            </w:ins>
          </w:p>
        </w:tc>
        <w:tc>
          <w:tcPr>
            <w:tcW w:w="1134" w:type="dxa"/>
            <w:vMerge/>
            <w:tcBorders>
              <w:left w:val="single" w:sz="4" w:space="0" w:color="auto"/>
              <w:right w:val="single" w:sz="4" w:space="0" w:color="auto"/>
            </w:tcBorders>
          </w:tcPr>
          <w:p w14:paraId="4D052A9A" w14:textId="77777777" w:rsidR="00775084" w:rsidRPr="004E396D" w:rsidRDefault="00775084" w:rsidP="00435BD9">
            <w:pPr>
              <w:pStyle w:val="TAC"/>
              <w:rPr>
                <w:ins w:id="1232" w:author="jing zhao" w:date="2021-08-04T15:11:00Z"/>
                <w:lang w:val="da-DK"/>
              </w:rPr>
            </w:pPr>
          </w:p>
        </w:tc>
        <w:tc>
          <w:tcPr>
            <w:tcW w:w="4655" w:type="dxa"/>
            <w:gridSpan w:val="5"/>
            <w:tcBorders>
              <w:left w:val="single" w:sz="4" w:space="0" w:color="auto"/>
              <w:right w:val="single" w:sz="4" w:space="0" w:color="auto"/>
            </w:tcBorders>
          </w:tcPr>
          <w:p w14:paraId="5A404690" w14:textId="77777777" w:rsidR="00775084" w:rsidRPr="004E396D" w:rsidRDefault="00775084" w:rsidP="00435BD9">
            <w:pPr>
              <w:pStyle w:val="TAC"/>
              <w:rPr>
                <w:ins w:id="1233" w:author="jing zhao" w:date="2021-08-04T15:11:00Z"/>
                <w:lang w:val="en-US"/>
              </w:rPr>
            </w:pPr>
            <w:ins w:id="1234" w:author="jing zhao" w:date="2021-08-04T15:11:00Z">
              <w:r w:rsidRPr="004E396D">
                <w:rPr>
                  <w:lang w:val="en-US"/>
                </w:rPr>
                <w:t>30 kHz</w:t>
              </w:r>
            </w:ins>
          </w:p>
        </w:tc>
      </w:tr>
      <w:tr w:rsidR="00775084" w:rsidRPr="004E396D" w14:paraId="4E488208" w14:textId="77777777" w:rsidTr="00435BD9">
        <w:trPr>
          <w:jc w:val="center"/>
          <w:ins w:id="1235" w:author="jing zhao" w:date="2021-08-04T15:11:00Z"/>
        </w:trPr>
        <w:tc>
          <w:tcPr>
            <w:tcW w:w="2065" w:type="dxa"/>
            <w:gridSpan w:val="2"/>
            <w:vMerge w:val="restart"/>
            <w:tcBorders>
              <w:top w:val="single" w:sz="4" w:space="0" w:color="auto"/>
              <w:left w:val="single" w:sz="4" w:space="0" w:color="auto"/>
              <w:right w:val="single" w:sz="4" w:space="0" w:color="auto"/>
            </w:tcBorders>
          </w:tcPr>
          <w:p w14:paraId="1D163574" w14:textId="77777777" w:rsidR="00775084" w:rsidRPr="004E396D" w:rsidRDefault="00775084" w:rsidP="00435BD9">
            <w:pPr>
              <w:pStyle w:val="TAL"/>
              <w:rPr>
                <w:ins w:id="1236" w:author="jing zhao" w:date="2021-08-04T15:11:00Z"/>
                <w:lang w:val="da-DK"/>
              </w:rPr>
            </w:pPr>
            <w:ins w:id="1237" w:author="jing zhao" w:date="2021-08-04T15:11:00Z">
              <w:r w:rsidRPr="004E396D">
                <w:rPr>
                  <w:lang w:val="da-DK"/>
                </w:rPr>
                <w:t>PUCCH/PUSCH subcarrier spacing</w:t>
              </w:r>
            </w:ins>
          </w:p>
        </w:tc>
        <w:tc>
          <w:tcPr>
            <w:tcW w:w="1740" w:type="dxa"/>
            <w:tcBorders>
              <w:top w:val="single" w:sz="4" w:space="0" w:color="auto"/>
              <w:left w:val="single" w:sz="4" w:space="0" w:color="auto"/>
              <w:right w:val="single" w:sz="4" w:space="0" w:color="auto"/>
            </w:tcBorders>
          </w:tcPr>
          <w:p w14:paraId="780D703D" w14:textId="77777777" w:rsidR="00775084" w:rsidRPr="004E396D" w:rsidRDefault="00775084" w:rsidP="00435BD9">
            <w:pPr>
              <w:pStyle w:val="TAL"/>
              <w:rPr>
                <w:ins w:id="1238" w:author="jing zhao" w:date="2021-08-04T15:11:00Z"/>
                <w:lang w:val="da-DK"/>
              </w:rPr>
            </w:pPr>
            <w:ins w:id="1239" w:author="jing zhao" w:date="2021-08-04T15:11:00Z">
              <w:r w:rsidRPr="004E396D">
                <w:t>Config 1</w:t>
              </w:r>
              <w:r>
                <w:t>,2,3,4,5,6</w:t>
              </w:r>
            </w:ins>
          </w:p>
        </w:tc>
        <w:tc>
          <w:tcPr>
            <w:tcW w:w="1134" w:type="dxa"/>
            <w:vMerge w:val="restart"/>
            <w:tcBorders>
              <w:top w:val="single" w:sz="4" w:space="0" w:color="auto"/>
              <w:left w:val="single" w:sz="4" w:space="0" w:color="auto"/>
              <w:right w:val="single" w:sz="4" w:space="0" w:color="auto"/>
            </w:tcBorders>
          </w:tcPr>
          <w:p w14:paraId="3697D0D7" w14:textId="77777777" w:rsidR="00775084" w:rsidRPr="004E396D" w:rsidRDefault="00775084" w:rsidP="00435BD9">
            <w:pPr>
              <w:pStyle w:val="TAC"/>
              <w:rPr>
                <w:ins w:id="1240" w:author="jing zhao" w:date="2021-08-04T15:11:00Z"/>
                <w:lang w:val="da-DK"/>
              </w:rPr>
            </w:pPr>
            <w:ins w:id="1241" w:author="jing zhao" w:date="2021-08-04T15:11:00Z">
              <w:r w:rsidRPr="004E396D">
                <w:rPr>
                  <w:lang w:val="da-DK"/>
                </w:rPr>
                <w:t>kHz</w:t>
              </w:r>
            </w:ins>
          </w:p>
        </w:tc>
        <w:tc>
          <w:tcPr>
            <w:tcW w:w="4655" w:type="dxa"/>
            <w:gridSpan w:val="5"/>
            <w:tcBorders>
              <w:top w:val="single" w:sz="4" w:space="0" w:color="auto"/>
              <w:left w:val="single" w:sz="4" w:space="0" w:color="auto"/>
              <w:right w:val="single" w:sz="4" w:space="0" w:color="auto"/>
            </w:tcBorders>
          </w:tcPr>
          <w:p w14:paraId="7933AB88" w14:textId="77777777" w:rsidR="00775084" w:rsidRPr="004E396D" w:rsidRDefault="00775084" w:rsidP="00435BD9">
            <w:pPr>
              <w:pStyle w:val="TAC"/>
              <w:rPr>
                <w:ins w:id="1242" w:author="jing zhao" w:date="2021-08-04T15:11:00Z"/>
                <w:lang w:val="en-US"/>
              </w:rPr>
            </w:pPr>
            <w:ins w:id="1243" w:author="jing zhao" w:date="2021-08-04T15:11:00Z">
              <w:r w:rsidRPr="004E396D">
                <w:rPr>
                  <w:lang w:val="en-US"/>
                </w:rPr>
                <w:t>15 kHz</w:t>
              </w:r>
            </w:ins>
          </w:p>
        </w:tc>
      </w:tr>
      <w:tr w:rsidR="00775084" w:rsidRPr="004E396D" w14:paraId="07CE3B64" w14:textId="77777777" w:rsidTr="00435BD9">
        <w:trPr>
          <w:jc w:val="center"/>
          <w:ins w:id="1244" w:author="jing zhao" w:date="2021-08-04T15:11:00Z"/>
        </w:trPr>
        <w:tc>
          <w:tcPr>
            <w:tcW w:w="2065" w:type="dxa"/>
            <w:gridSpan w:val="2"/>
            <w:vMerge/>
            <w:tcBorders>
              <w:left w:val="single" w:sz="4" w:space="0" w:color="auto"/>
              <w:right w:val="single" w:sz="4" w:space="0" w:color="auto"/>
            </w:tcBorders>
          </w:tcPr>
          <w:p w14:paraId="4EB15009" w14:textId="77777777" w:rsidR="00775084" w:rsidRPr="004E396D" w:rsidRDefault="00775084" w:rsidP="00435BD9">
            <w:pPr>
              <w:pStyle w:val="TAL"/>
              <w:rPr>
                <w:ins w:id="1245" w:author="jing zhao" w:date="2021-08-04T15:11:00Z"/>
                <w:lang w:val="da-DK"/>
              </w:rPr>
            </w:pPr>
          </w:p>
        </w:tc>
        <w:tc>
          <w:tcPr>
            <w:tcW w:w="1740" w:type="dxa"/>
            <w:tcBorders>
              <w:left w:val="single" w:sz="4" w:space="0" w:color="auto"/>
              <w:right w:val="single" w:sz="4" w:space="0" w:color="auto"/>
            </w:tcBorders>
          </w:tcPr>
          <w:p w14:paraId="03584F07" w14:textId="77777777" w:rsidR="00775084" w:rsidRPr="004E396D" w:rsidRDefault="00775084" w:rsidP="00435BD9">
            <w:pPr>
              <w:pStyle w:val="TAL"/>
              <w:rPr>
                <w:ins w:id="1246" w:author="jing zhao" w:date="2021-08-04T15:11:00Z"/>
                <w:lang w:val="da-DK"/>
              </w:rPr>
            </w:pPr>
            <w:ins w:id="1247" w:author="jing zhao" w:date="2021-08-04T15:11:00Z">
              <w:r w:rsidRPr="004E396D">
                <w:t xml:space="preserve">Config </w:t>
              </w:r>
              <w:r>
                <w:t>7,8,9</w:t>
              </w:r>
            </w:ins>
          </w:p>
        </w:tc>
        <w:tc>
          <w:tcPr>
            <w:tcW w:w="1134" w:type="dxa"/>
            <w:vMerge/>
            <w:tcBorders>
              <w:left w:val="single" w:sz="4" w:space="0" w:color="auto"/>
              <w:right w:val="single" w:sz="4" w:space="0" w:color="auto"/>
            </w:tcBorders>
          </w:tcPr>
          <w:p w14:paraId="6DDC6647" w14:textId="77777777" w:rsidR="00775084" w:rsidRPr="004E396D" w:rsidRDefault="00775084" w:rsidP="00435BD9">
            <w:pPr>
              <w:pStyle w:val="TAC"/>
              <w:rPr>
                <w:ins w:id="1248" w:author="jing zhao" w:date="2021-08-04T15:11:00Z"/>
                <w:lang w:val="da-DK"/>
              </w:rPr>
            </w:pPr>
          </w:p>
        </w:tc>
        <w:tc>
          <w:tcPr>
            <w:tcW w:w="4655" w:type="dxa"/>
            <w:gridSpan w:val="5"/>
            <w:tcBorders>
              <w:left w:val="single" w:sz="4" w:space="0" w:color="auto"/>
              <w:right w:val="single" w:sz="4" w:space="0" w:color="auto"/>
            </w:tcBorders>
          </w:tcPr>
          <w:p w14:paraId="3B4CAE79" w14:textId="77777777" w:rsidR="00775084" w:rsidRPr="004E396D" w:rsidRDefault="00775084" w:rsidP="00435BD9">
            <w:pPr>
              <w:pStyle w:val="TAC"/>
              <w:rPr>
                <w:ins w:id="1249" w:author="jing zhao" w:date="2021-08-04T15:11:00Z"/>
                <w:lang w:val="en-US"/>
              </w:rPr>
            </w:pPr>
            <w:ins w:id="1250" w:author="jing zhao" w:date="2021-08-04T15:11:00Z">
              <w:r w:rsidRPr="004E396D">
                <w:rPr>
                  <w:lang w:val="en-US"/>
                </w:rPr>
                <w:t>30 kHz</w:t>
              </w:r>
            </w:ins>
          </w:p>
        </w:tc>
      </w:tr>
      <w:tr w:rsidR="00775084" w:rsidRPr="004E396D" w14:paraId="059FB97B" w14:textId="77777777" w:rsidTr="00435BD9">
        <w:trPr>
          <w:jc w:val="center"/>
          <w:ins w:id="1251" w:author="jing zhao" w:date="2021-08-04T15:11:00Z"/>
        </w:trPr>
        <w:tc>
          <w:tcPr>
            <w:tcW w:w="3805" w:type="dxa"/>
            <w:gridSpan w:val="3"/>
            <w:tcBorders>
              <w:left w:val="single" w:sz="4" w:space="0" w:color="auto"/>
              <w:right w:val="single" w:sz="4" w:space="0" w:color="auto"/>
            </w:tcBorders>
          </w:tcPr>
          <w:p w14:paraId="0DC9203B" w14:textId="77777777" w:rsidR="00775084" w:rsidRPr="004E396D" w:rsidRDefault="00775084" w:rsidP="00435BD9">
            <w:pPr>
              <w:pStyle w:val="TAL"/>
              <w:rPr>
                <w:ins w:id="1252" w:author="jing zhao" w:date="2021-08-04T15:11:00Z"/>
              </w:rPr>
            </w:pPr>
            <w:ins w:id="1253" w:author="jing zhao" w:date="2021-08-04T15:11:00Z">
              <w:r w:rsidRPr="004E396D">
                <w:t xml:space="preserve">PRACH configuration </w:t>
              </w:r>
            </w:ins>
          </w:p>
        </w:tc>
        <w:tc>
          <w:tcPr>
            <w:tcW w:w="1134" w:type="dxa"/>
            <w:tcBorders>
              <w:left w:val="single" w:sz="4" w:space="0" w:color="auto"/>
              <w:right w:val="single" w:sz="4" w:space="0" w:color="auto"/>
            </w:tcBorders>
          </w:tcPr>
          <w:p w14:paraId="77E6340C" w14:textId="77777777" w:rsidR="00775084" w:rsidRPr="004E396D" w:rsidRDefault="00775084" w:rsidP="00435BD9">
            <w:pPr>
              <w:pStyle w:val="TAC"/>
              <w:rPr>
                <w:ins w:id="1254" w:author="jing zhao" w:date="2021-08-04T15:11:00Z"/>
                <w:lang w:val="da-DK"/>
              </w:rPr>
            </w:pPr>
          </w:p>
        </w:tc>
        <w:tc>
          <w:tcPr>
            <w:tcW w:w="4655" w:type="dxa"/>
            <w:gridSpan w:val="5"/>
            <w:tcBorders>
              <w:left w:val="single" w:sz="4" w:space="0" w:color="auto"/>
              <w:right w:val="single" w:sz="4" w:space="0" w:color="auto"/>
            </w:tcBorders>
          </w:tcPr>
          <w:p w14:paraId="5567AE8A" w14:textId="77777777" w:rsidR="00775084" w:rsidRPr="004E396D" w:rsidRDefault="00775084" w:rsidP="00435BD9">
            <w:pPr>
              <w:pStyle w:val="TAC"/>
              <w:rPr>
                <w:ins w:id="1255" w:author="jing zhao" w:date="2021-08-04T15:11:00Z"/>
                <w:lang w:val="en-US"/>
              </w:rPr>
            </w:pPr>
            <w:ins w:id="1256" w:author="jing zhao" w:date="2021-08-04T15:11:00Z">
              <w:r w:rsidRPr="004E396D">
                <w:rPr>
                  <w:lang w:eastAsia="zh-CN"/>
                </w:rPr>
                <w:t xml:space="preserve">FR1 PRACH configuration </w:t>
              </w:r>
              <w:r>
                <w:rPr>
                  <w:lang w:eastAsia="zh-CN"/>
                </w:rPr>
                <w:t>2</w:t>
              </w:r>
            </w:ins>
          </w:p>
        </w:tc>
      </w:tr>
      <w:tr w:rsidR="00775084" w:rsidRPr="004E396D" w14:paraId="42080223" w14:textId="77777777" w:rsidTr="00435BD9">
        <w:trPr>
          <w:jc w:val="center"/>
          <w:ins w:id="1257" w:author="jing zhao" w:date="2021-08-04T15:11:00Z"/>
        </w:trPr>
        <w:tc>
          <w:tcPr>
            <w:tcW w:w="2065" w:type="dxa"/>
            <w:gridSpan w:val="2"/>
            <w:tcBorders>
              <w:left w:val="single" w:sz="4" w:space="0" w:color="auto"/>
              <w:bottom w:val="nil"/>
              <w:right w:val="single" w:sz="4" w:space="0" w:color="auto"/>
            </w:tcBorders>
            <w:shd w:val="clear" w:color="auto" w:fill="auto"/>
          </w:tcPr>
          <w:p w14:paraId="5B9B52E3" w14:textId="77777777" w:rsidR="00775084" w:rsidRPr="004E396D" w:rsidRDefault="00775084" w:rsidP="00435BD9">
            <w:pPr>
              <w:pStyle w:val="TAL"/>
              <w:rPr>
                <w:ins w:id="1258" w:author="jing zhao" w:date="2021-08-04T15:11:00Z"/>
                <w:lang w:val="da-DK"/>
              </w:rPr>
            </w:pPr>
            <w:ins w:id="1259" w:author="jing zhao" w:date="2021-08-04T15:11:00Z">
              <w:r w:rsidRPr="004E396D">
                <w:rPr>
                  <w:lang w:val="da-DK"/>
                </w:rPr>
                <w:t>BWP</w:t>
              </w:r>
            </w:ins>
          </w:p>
        </w:tc>
        <w:tc>
          <w:tcPr>
            <w:tcW w:w="1740" w:type="dxa"/>
            <w:tcBorders>
              <w:left w:val="single" w:sz="4" w:space="0" w:color="auto"/>
              <w:right w:val="single" w:sz="4" w:space="0" w:color="auto"/>
            </w:tcBorders>
          </w:tcPr>
          <w:p w14:paraId="70C7B8EF" w14:textId="77777777" w:rsidR="00775084" w:rsidRPr="004E396D" w:rsidRDefault="00775084" w:rsidP="00435BD9">
            <w:pPr>
              <w:pStyle w:val="TAL"/>
              <w:rPr>
                <w:ins w:id="1260" w:author="jing zhao" w:date="2021-08-04T15:11:00Z"/>
              </w:rPr>
            </w:pPr>
            <w:ins w:id="1261" w:author="jing zhao" w:date="2021-08-04T15:11:00Z">
              <w:r w:rsidRPr="004E396D">
                <w:t>Initial DL BWP</w:t>
              </w:r>
            </w:ins>
          </w:p>
        </w:tc>
        <w:tc>
          <w:tcPr>
            <w:tcW w:w="1134" w:type="dxa"/>
            <w:tcBorders>
              <w:left w:val="single" w:sz="4" w:space="0" w:color="auto"/>
              <w:right w:val="single" w:sz="4" w:space="0" w:color="auto"/>
            </w:tcBorders>
          </w:tcPr>
          <w:p w14:paraId="390EAD4C" w14:textId="77777777" w:rsidR="00775084" w:rsidRPr="004E396D" w:rsidRDefault="00775084" w:rsidP="00435BD9">
            <w:pPr>
              <w:pStyle w:val="TAC"/>
              <w:rPr>
                <w:ins w:id="1262" w:author="jing zhao" w:date="2021-08-04T15:11:00Z"/>
                <w:lang w:val="da-DK"/>
              </w:rPr>
            </w:pPr>
          </w:p>
        </w:tc>
        <w:tc>
          <w:tcPr>
            <w:tcW w:w="4655" w:type="dxa"/>
            <w:gridSpan w:val="5"/>
            <w:tcBorders>
              <w:left w:val="single" w:sz="4" w:space="0" w:color="auto"/>
              <w:right w:val="single" w:sz="4" w:space="0" w:color="auto"/>
            </w:tcBorders>
          </w:tcPr>
          <w:p w14:paraId="031B1BD9" w14:textId="77777777" w:rsidR="00775084" w:rsidRPr="004E396D" w:rsidRDefault="00775084" w:rsidP="00435BD9">
            <w:pPr>
              <w:pStyle w:val="TAC"/>
              <w:rPr>
                <w:ins w:id="1263" w:author="jing zhao" w:date="2021-08-04T15:11:00Z"/>
                <w:lang w:val="en-US"/>
              </w:rPr>
            </w:pPr>
            <w:ins w:id="1264" w:author="jing zhao" w:date="2021-08-04T15:11:00Z">
              <w:r w:rsidRPr="004E396D">
                <w:rPr>
                  <w:rFonts w:cs="v3.7.0"/>
                </w:rPr>
                <w:t>DLBWP.0.1</w:t>
              </w:r>
            </w:ins>
          </w:p>
        </w:tc>
      </w:tr>
      <w:tr w:rsidR="00775084" w:rsidRPr="004E396D" w14:paraId="5BCEE2D8" w14:textId="77777777" w:rsidTr="00435BD9">
        <w:trPr>
          <w:jc w:val="center"/>
          <w:ins w:id="1265" w:author="jing zhao" w:date="2021-08-04T15:11:00Z"/>
        </w:trPr>
        <w:tc>
          <w:tcPr>
            <w:tcW w:w="2065" w:type="dxa"/>
            <w:gridSpan w:val="2"/>
            <w:tcBorders>
              <w:top w:val="nil"/>
              <w:left w:val="single" w:sz="4" w:space="0" w:color="auto"/>
              <w:bottom w:val="nil"/>
              <w:right w:val="single" w:sz="4" w:space="0" w:color="auto"/>
            </w:tcBorders>
            <w:shd w:val="clear" w:color="auto" w:fill="auto"/>
          </w:tcPr>
          <w:p w14:paraId="4846DC4C" w14:textId="77777777" w:rsidR="00775084" w:rsidRPr="004E396D" w:rsidRDefault="00775084" w:rsidP="00435BD9">
            <w:pPr>
              <w:pStyle w:val="TAL"/>
              <w:rPr>
                <w:ins w:id="1266" w:author="jing zhao" w:date="2021-08-04T15:11:00Z"/>
                <w:lang w:val="da-DK"/>
              </w:rPr>
            </w:pPr>
          </w:p>
        </w:tc>
        <w:tc>
          <w:tcPr>
            <w:tcW w:w="1740" w:type="dxa"/>
            <w:tcBorders>
              <w:left w:val="single" w:sz="4" w:space="0" w:color="auto"/>
              <w:right w:val="single" w:sz="4" w:space="0" w:color="auto"/>
            </w:tcBorders>
          </w:tcPr>
          <w:p w14:paraId="617E2972" w14:textId="77777777" w:rsidR="00775084" w:rsidRPr="004E396D" w:rsidRDefault="00775084" w:rsidP="00435BD9">
            <w:pPr>
              <w:pStyle w:val="TAL"/>
              <w:rPr>
                <w:ins w:id="1267" w:author="jing zhao" w:date="2021-08-04T15:11:00Z"/>
              </w:rPr>
            </w:pPr>
            <w:ins w:id="1268" w:author="jing zhao" w:date="2021-08-04T15:11:00Z">
              <w:r w:rsidRPr="004E396D">
                <w:t>Dedicated DL BWP</w:t>
              </w:r>
            </w:ins>
          </w:p>
        </w:tc>
        <w:tc>
          <w:tcPr>
            <w:tcW w:w="1134" w:type="dxa"/>
            <w:tcBorders>
              <w:left w:val="single" w:sz="4" w:space="0" w:color="auto"/>
              <w:right w:val="single" w:sz="4" w:space="0" w:color="auto"/>
            </w:tcBorders>
          </w:tcPr>
          <w:p w14:paraId="4008F273" w14:textId="77777777" w:rsidR="00775084" w:rsidRPr="004E396D" w:rsidRDefault="00775084" w:rsidP="00435BD9">
            <w:pPr>
              <w:pStyle w:val="TAC"/>
              <w:rPr>
                <w:ins w:id="1269" w:author="jing zhao" w:date="2021-08-04T15:11:00Z"/>
                <w:lang w:val="da-DK"/>
              </w:rPr>
            </w:pPr>
          </w:p>
        </w:tc>
        <w:tc>
          <w:tcPr>
            <w:tcW w:w="4655" w:type="dxa"/>
            <w:gridSpan w:val="5"/>
            <w:tcBorders>
              <w:left w:val="single" w:sz="4" w:space="0" w:color="auto"/>
              <w:right w:val="single" w:sz="4" w:space="0" w:color="auto"/>
            </w:tcBorders>
          </w:tcPr>
          <w:p w14:paraId="3249FF2B" w14:textId="77777777" w:rsidR="00775084" w:rsidRPr="004E396D" w:rsidRDefault="00775084" w:rsidP="00435BD9">
            <w:pPr>
              <w:pStyle w:val="TAC"/>
              <w:rPr>
                <w:ins w:id="1270" w:author="jing zhao" w:date="2021-08-04T15:11:00Z"/>
                <w:lang w:val="en-US"/>
              </w:rPr>
            </w:pPr>
            <w:ins w:id="1271" w:author="jing zhao" w:date="2021-08-04T15:11:00Z">
              <w:r w:rsidRPr="004E396D">
                <w:rPr>
                  <w:rFonts w:cs="v3.7.0"/>
                </w:rPr>
                <w:t>DLBWP.1.</w:t>
              </w:r>
              <w:r>
                <w:rPr>
                  <w:rFonts w:cs="v3.7.0"/>
                </w:rPr>
                <w:t>3</w:t>
              </w:r>
            </w:ins>
          </w:p>
        </w:tc>
      </w:tr>
      <w:tr w:rsidR="00775084" w:rsidRPr="004E396D" w14:paraId="0756DDC1" w14:textId="77777777" w:rsidTr="00435BD9">
        <w:trPr>
          <w:jc w:val="center"/>
          <w:ins w:id="1272" w:author="jing zhao" w:date="2021-08-04T15:11:00Z"/>
        </w:trPr>
        <w:tc>
          <w:tcPr>
            <w:tcW w:w="2065" w:type="dxa"/>
            <w:gridSpan w:val="2"/>
            <w:tcBorders>
              <w:top w:val="nil"/>
              <w:left w:val="single" w:sz="4" w:space="0" w:color="auto"/>
              <w:bottom w:val="nil"/>
              <w:right w:val="single" w:sz="4" w:space="0" w:color="auto"/>
            </w:tcBorders>
            <w:shd w:val="clear" w:color="auto" w:fill="auto"/>
          </w:tcPr>
          <w:p w14:paraId="2AE16A96" w14:textId="77777777" w:rsidR="00775084" w:rsidRPr="004E396D" w:rsidRDefault="00775084" w:rsidP="00435BD9">
            <w:pPr>
              <w:pStyle w:val="TAL"/>
              <w:rPr>
                <w:ins w:id="1273" w:author="jing zhao" w:date="2021-08-04T15:11:00Z"/>
                <w:lang w:val="da-DK"/>
              </w:rPr>
            </w:pPr>
          </w:p>
        </w:tc>
        <w:tc>
          <w:tcPr>
            <w:tcW w:w="1740" w:type="dxa"/>
            <w:tcBorders>
              <w:left w:val="single" w:sz="4" w:space="0" w:color="auto"/>
              <w:right w:val="single" w:sz="4" w:space="0" w:color="auto"/>
            </w:tcBorders>
          </w:tcPr>
          <w:p w14:paraId="24C2C879" w14:textId="77777777" w:rsidR="00775084" w:rsidRPr="004E396D" w:rsidRDefault="00775084" w:rsidP="00435BD9">
            <w:pPr>
              <w:pStyle w:val="TAL"/>
              <w:rPr>
                <w:ins w:id="1274" w:author="jing zhao" w:date="2021-08-04T15:11:00Z"/>
              </w:rPr>
            </w:pPr>
            <w:ins w:id="1275" w:author="jing zhao" w:date="2021-08-04T15:11:00Z">
              <w:r w:rsidRPr="004E396D">
                <w:t>Initial UL BWP</w:t>
              </w:r>
            </w:ins>
          </w:p>
        </w:tc>
        <w:tc>
          <w:tcPr>
            <w:tcW w:w="1134" w:type="dxa"/>
            <w:tcBorders>
              <w:left w:val="single" w:sz="4" w:space="0" w:color="auto"/>
              <w:right w:val="single" w:sz="4" w:space="0" w:color="auto"/>
            </w:tcBorders>
          </w:tcPr>
          <w:p w14:paraId="5F918479" w14:textId="77777777" w:rsidR="00775084" w:rsidRPr="004E396D" w:rsidRDefault="00775084" w:rsidP="00435BD9">
            <w:pPr>
              <w:pStyle w:val="TAC"/>
              <w:rPr>
                <w:ins w:id="1276" w:author="jing zhao" w:date="2021-08-04T15:11:00Z"/>
                <w:lang w:val="da-DK"/>
              </w:rPr>
            </w:pPr>
          </w:p>
        </w:tc>
        <w:tc>
          <w:tcPr>
            <w:tcW w:w="4655" w:type="dxa"/>
            <w:gridSpan w:val="5"/>
            <w:tcBorders>
              <w:left w:val="single" w:sz="4" w:space="0" w:color="auto"/>
              <w:right w:val="single" w:sz="4" w:space="0" w:color="auto"/>
            </w:tcBorders>
          </w:tcPr>
          <w:p w14:paraId="6C9410D6" w14:textId="77777777" w:rsidR="00775084" w:rsidRPr="004E396D" w:rsidRDefault="00775084" w:rsidP="00435BD9">
            <w:pPr>
              <w:pStyle w:val="TAC"/>
              <w:rPr>
                <w:ins w:id="1277" w:author="jing zhao" w:date="2021-08-04T15:11:00Z"/>
                <w:lang w:val="en-US"/>
              </w:rPr>
            </w:pPr>
            <w:ins w:id="1278" w:author="jing zhao" w:date="2021-08-04T15:11:00Z">
              <w:r w:rsidRPr="004E396D">
                <w:rPr>
                  <w:rFonts w:cs="v3.7.0"/>
                </w:rPr>
                <w:t>ULBWP.0.1</w:t>
              </w:r>
            </w:ins>
          </w:p>
        </w:tc>
      </w:tr>
      <w:tr w:rsidR="00775084" w:rsidRPr="004E396D" w14:paraId="2B79EE86" w14:textId="77777777" w:rsidTr="00435BD9">
        <w:trPr>
          <w:jc w:val="center"/>
          <w:ins w:id="1279" w:author="jing zhao" w:date="2021-08-04T15:11:00Z"/>
        </w:trPr>
        <w:tc>
          <w:tcPr>
            <w:tcW w:w="2065" w:type="dxa"/>
            <w:gridSpan w:val="2"/>
            <w:tcBorders>
              <w:top w:val="nil"/>
              <w:left w:val="single" w:sz="4" w:space="0" w:color="auto"/>
              <w:right w:val="single" w:sz="4" w:space="0" w:color="auto"/>
            </w:tcBorders>
            <w:shd w:val="clear" w:color="auto" w:fill="auto"/>
          </w:tcPr>
          <w:p w14:paraId="2A85D9E8" w14:textId="77777777" w:rsidR="00775084" w:rsidRPr="004E396D" w:rsidRDefault="00775084" w:rsidP="00435BD9">
            <w:pPr>
              <w:pStyle w:val="TAL"/>
              <w:rPr>
                <w:ins w:id="1280" w:author="jing zhao" w:date="2021-08-04T15:11:00Z"/>
                <w:lang w:val="da-DK"/>
              </w:rPr>
            </w:pPr>
          </w:p>
        </w:tc>
        <w:tc>
          <w:tcPr>
            <w:tcW w:w="1740" w:type="dxa"/>
            <w:tcBorders>
              <w:left w:val="single" w:sz="4" w:space="0" w:color="auto"/>
              <w:right w:val="single" w:sz="4" w:space="0" w:color="auto"/>
            </w:tcBorders>
          </w:tcPr>
          <w:p w14:paraId="6C0553DF" w14:textId="77777777" w:rsidR="00775084" w:rsidRPr="004E396D" w:rsidRDefault="00775084" w:rsidP="00435BD9">
            <w:pPr>
              <w:pStyle w:val="TAL"/>
              <w:rPr>
                <w:ins w:id="1281" w:author="jing zhao" w:date="2021-08-04T15:11:00Z"/>
              </w:rPr>
            </w:pPr>
            <w:ins w:id="1282" w:author="jing zhao" w:date="2021-08-04T15:11:00Z">
              <w:r w:rsidRPr="004E396D">
                <w:t>Dedicated UL BWP</w:t>
              </w:r>
            </w:ins>
          </w:p>
        </w:tc>
        <w:tc>
          <w:tcPr>
            <w:tcW w:w="1134" w:type="dxa"/>
            <w:tcBorders>
              <w:left w:val="single" w:sz="4" w:space="0" w:color="auto"/>
              <w:bottom w:val="single" w:sz="4" w:space="0" w:color="auto"/>
              <w:right w:val="single" w:sz="4" w:space="0" w:color="auto"/>
            </w:tcBorders>
          </w:tcPr>
          <w:p w14:paraId="236F93DD" w14:textId="77777777" w:rsidR="00775084" w:rsidRPr="004E396D" w:rsidRDefault="00775084" w:rsidP="00435BD9">
            <w:pPr>
              <w:pStyle w:val="TAC"/>
              <w:rPr>
                <w:ins w:id="1283" w:author="jing zhao" w:date="2021-08-04T15:11:00Z"/>
                <w:lang w:val="da-DK"/>
              </w:rPr>
            </w:pPr>
          </w:p>
        </w:tc>
        <w:tc>
          <w:tcPr>
            <w:tcW w:w="4655" w:type="dxa"/>
            <w:gridSpan w:val="5"/>
            <w:tcBorders>
              <w:left w:val="single" w:sz="4" w:space="0" w:color="auto"/>
              <w:bottom w:val="single" w:sz="4" w:space="0" w:color="auto"/>
              <w:right w:val="single" w:sz="4" w:space="0" w:color="auto"/>
            </w:tcBorders>
          </w:tcPr>
          <w:p w14:paraId="0A8856E3" w14:textId="77777777" w:rsidR="00775084" w:rsidRPr="004E396D" w:rsidRDefault="00775084" w:rsidP="00435BD9">
            <w:pPr>
              <w:pStyle w:val="TAC"/>
              <w:rPr>
                <w:ins w:id="1284" w:author="jing zhao" w:date="2021-08-04T15:11:00Z"/>
                <w:lang w:val="en-US"/>
              </w:rPr>
            </w:pPr>
            <w:ins w:id="1285" w:author="jing zhao" w:date="2021-08-04T15:11:00Z">
              <w:r w:rsidRPr="004E396D">
                <w:rPr>
                  <w:rFonts w:cs="v3.7.0"/>
                </w:rPr>
                <w:t>ULBWP.1.</w:t>
              </w:r>
              <w:r>
                <w:rPr>
                  <w:rFonts w:cs="v3.7.0"/>
                </w:rPr>
                <w:t>3</w:t>
              </w:r>
            </w:ins>
          </w:p>
        </w:tc>
      </w:tr>
      <w:tr w:rsidR="00775084" w:rsidRPr="004E396D" w14:paraId="6F4C85A9" w14:textId="77777777" w:rsidTr="00435BD9">
        <w:trPr>
          <w:jc w:val="center"/>
          <w:ins w:id="1286" w:author="jing zhao" w:date="2021-08-04T15:11:00Z"/>
        </w:trPr>
        <w:tc>
          <w:tcPr>
            <w:tcW w:w="3805" w:type="dxa"/>
            <w:gridSpan w:val="3"/>
            <w:tcBorders>
              <w:top w:val="single" w:sz="4" w:space="0" w:color="auto"/>
              <w:left w:val="single" w:sz="4" w:space="0" w:color="auto"/>
              <w:bottom w:val="single" w:sz="4" w:space="0" w:color="auto"/>
              <w:right w:val="single" w:sz="4" w:space="0" w:color="auto"/>
            </w:tcBorders>
          </w:tcPr>
          <w:p w14:paraId="7FC05D06" w14:textId="77777777" w:rsidR="00775084" w:rsidRPr="004E396D" w:rsidRDefault="00775084" w:rsidP="00435BD9">
            <w:pPr>
              <w:pStyle w:val="TAL"/>
              <w:rPr>
                <w:ins w:id="1287" w:author="jing zhao" w:date="2021-08-04T15:11:00Z"/>
                <w:lang w:val="en-US"/>
              </w:rPr>
            </w:pPr>
            <w:ins w:id="1288" w:author="jing zhao" w:date="2021-08-04T15:11:00Z">
              <w:r w:rsidRPr="004E396D">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11BDA0ED" w14:textId="77777777" w:rsidR="00775084" w:rsidRPr="004E396D" w:rsidRDefault="00775084" w:rsidP="00435BD9">
            <w:pPr>
              <w:pStyle w:val="TAC"/>
              <w:rPr>
                <w:ins w:id="1289" w:author="jing zhao" w:date="2021-08-04T15:11:00Z"/>
                <w:szCs w:val="18"/>
                <w:lang w:val="en-US"/>
              </w:rPr>
            </w:pPr>
            <w:ins w:id="1290" w:author="jing zhao" w:date="2021-08-04T15:11:00Z">
              <w:r w:rsidRPr="004E396D">
                <w:rPr>
                  <w:szCs w:val="18"/>
                  <w:lang w:eastAsia="ja-JP"/>
                </w:rPr>
                <w:t>dB</w:t>
              </w:r>
            </w:ins>
          </w:p>
        </w:tc>
        <w:tc>
          <w:tcPr>
            <w:tcW w:w="4655" w:type="dxa"/>
            <w:gridSpan w:val="5"/>
            <w:tcBorders>
              <w:top w:val="single" w:sz="4" w:space="0" w:color="auto"/>
              <w:left w:val="single" w:sz="4" w:space="0" w:color="auto"/>
              <w:bottom w:val="nil"/>
              <w:right w:val="single" w:sz="4" w:space="0" w:color="auto"/>
            </w:tcBorders>
            <w:shd w:val="clear" w:color="auto" w:fill="auto"/>
          </w:tcPr>
          <w:p w14:paraId="32D34D62" w14:textId="77777777" w:rsidR="00775084" w:rsidRPr="004E396D" w:rsidRDefault="00775084" w:rsidP="00435BD9">
            <w:pPr>
              <w:pStyle w:val="TAC"/>
              <w:rPr>
                <w:ins w:id="1291" w:author="jing zhao" w:date="2021-08-04T15:11:00Z"/>
                <w:szCs w:val="18"/>
                <w:lang w:val="en-US"/>
              </w:rPr>
            </w:pPr>
            <w:ins w:id="1292" w:author="jing zhao" w:date="2021-08-04T15:11:00Z">
              <w:r w:rsidRPr="004E396D">
                <w:rPr>
                  <w:szCs w:val="18"/>
                  <w:lang w:eastAsia="ja-JP"/>
                </w:rPr>
                <w:t>0</w:t>
              </w:r>
            </w:ins>
          </w:p>
        </w:tc>
      </w:tr>
      <w:tr w:rsidR="00775084" w:rsidRPr="004E396D" w14:paraId="7030DAB5" w14:textId="77777777" w:rsidTr="00435BD9">
        <w:trPr>
          <w:jc w:val="center"/>
          <w:ins w:id="1293" w:author="jing zhao" w:date="2021-08-04T15:11:00Z"/>
        </w:trPr>
        <w:tc>
          <w:tcPr>
            <w:tcW w:w="3805" w:type="dxa"/>
            <w:gridSpan w:val="3"/>
            <w:tcBorders>
              <w:top w:val="single" w:sz="4" w:space="0" w:color="auto"/>
              <w:left w:val="single" w:sz="4" w:space="0" w:color="auto"/>
              <w:bottom w:val="single" w:sz="4" w:space="0" w:color="auto"/>
              <w:right w:val="single" w:sz="4" w:space="0" w:color="auto"/>
            </w:tcBorders>
          </w:tcPr>
          <w:p w14:paraId="65B09529" w14:textId="77777777" w:rsidR="00775084" w:rsidRPr="004E396D" w:rsidRDefault="00775084" w:rsidP="00435BD9">
            <w:pPr>
              <w:pStyle w:val="TAL"/>
              <w:rPr>
                <w:ins w:id="1294" w:author="jing zhao" w:date="2021-08-04T15:11:00Z"/>
                <w:lang w:val="en-US"/>
              </w:rPr>
            </w:pPr>
            <w:ins w:id="1295" w:author="jing zhao" w:date="2021-08-04T15:11:00Z">
              <w:r w:rsidRPr="004E396D">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42572DF8" w14:textId="77777777" w:rsidR="00775084" w:rsidRPr="004E396D" w:rsidRDefault="00775084" w:rsidP="00435BD9">
            <w:pPr>
              <w:pStyle w:val="TAC"/>
              <w:rPr>
                <w:ins w:id="1296" w:author="jing zhao" w:date="2021-08-04T15:11:00Z"/>
                <w:lang w:val="en-US"/>
              </w:rPr>
            </w:pPr>
          </w:p>
        </w:tc>
        <w:tc>
          <w:tcPr>
            <w:tcW w:w="4655" w:type="dxa"/>
            <w:gridSpan w:val="5"/>
            <w:tcBorders>
              <w:top w:val="nil"/>
              <w:left w:val="single" w:sz="4" w:space="0" w:color="auto"/>
              <w:bottom w:val="nil"/>
              <w:right w:val="single" w:sz="4" w:space="0" w:color="auto"/>
            </w:tcBorders>
            <w:shd w:val="clear" w:color="auto" w:fill="auto"/>
          </w:tcPr>
          <w:p w14:paraId="258B6866" w14:textId="77777777" w:rsidR="00775084" w:rsidRPr="004E396D" w:rsidRDefault="00775084" w:rsidP="00435BD9">
            <w:pPr>
              <w:pStyle w:val="TAC"/>
              <w:rPr>
                <w:ins w:id="1297" w:author="jing zhao" w:date="2021-08-04T15:11:00Z"/>
                <w:lang w:val="en-US"/>
              </w:rPr>
            </w:pPr>
          </w:p>
        </w:tc>
      </w:tr>
      <w:tr w:rsidR="00775084" w:rsidRPr="004E396D" w14:paraId="72BD52BB" w14:textId="77777777" w:rsidTr="00435BD9">
        <w:trPr>
          <w:jc w:val="center"/>
          <w:ins w:id="1298" w:author="jing zhao" w:date="2021-08-04T15:11:00Z"/>
        </w:trPr>
        <w:tc>
          <w:tcPr>
            <w:tcW w:w="3805" w:type="dxa"/>
            <w:gridSpan w:val="3"/>
            <w:tcBorders>
              <w:top w:val="single" w:sz="4" w:space="0" w:color="auto"/>
              <w:left w:val="single" w:sz="4" w:space="0" w:color="auto"/>
              <w:bottom w:val="single" w:sz="4" w:space="0" w:color="auto"/>
              <w:right w:val="single" w:sz="4" w:space="0" w:color="auto"/>
            </w:tcBorders>
          </w:tcPr>
          <w:p w14:paraId="1D4340CD" w14:textId="77777777" w:rsidR="00775084" w:rsidRPr="004E396D" w:rsidRDefault="00775084" w:rsidP="00435BD9">
            <w:pPr>
              <w:pStyle w:val="TAL"/>
              <w:rPr>
                <w:ins w:id="1299" w:author="jing zhao" w:date="2021-08-04T15:11:00Z"/>
                <w:lang w:val="en-US"/>
              </w:rPr>
            </w:pPr>
            <w:ins w:id="1300" w:author="jing zhao" w:date="2021-08-04T15:11:00Z">
              <w:r w:rsidRPr="004E396D">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3819B371" w14:textId="77777777" w:rsidR="00775084" w:rsidRPr="004E396D" w:rsidRDefault="00775084" w:rsidP="00435BD9">
            <w:pPr>
              <w:pStyle w:val="TAC"/>
              <w:rPr>
                <w:ins w:id="1301" w:author="jing zhao" w:date="2021-08-04T15:11:00Z"/>
                <w:lang w:val="en-US"/>
              </w:rPr>
            </w:pPr>
          </w:p>
        </w:tc>
        <w:tc>
          <w:tcPr>
            <w:tcW w:w="4655" w:type="dxa"/>
            <w:gridSpan w:val="5"/>
            <w:tcBorders>
              <w:top w:val="nil"/>
              <w:left w:val="single" w:sz="4" w:space="0" w:color="auto"/>
              <w:bottom w:val="nil"/>
              <w:right w:val="single" w:sz="4" w:space="0" w:color="auto"/>
            </w:tcBorders>
            <w:shd w:val="clear" w:color="auto" w:fill="auto"/>
          </w:tcPr>
          <w:p w14:paraId="4D05CE04" w14:textId="77777777" w:rsidR="00775084" w:rsidRPr="004E396D" w:rsidRDefault="00775084" w:rsidP="00435BD9">
            <w:pPr>
              <w:pStyle w:val="TAC"/>
              <w:rPr>
                <w:ins w:id="1302" w:author="jing zhao" w:date="2021-08-04T15:11:00Z"/>
                <w:lang w:val="en-US"/>
              </w:rPr>
            </w:pPr>
          </w:p>
        </w:tc>
      </w:tr>
      <w:tr w:rsidR="00775084" w:rsidRPr="004E396D" w14:paraId="0F64526D" w14:textId="77777777" w:rsidTr="00435BD9">
        <w:trPr>
          <w:jc w:val="center"/>
          <w:ins w:id="1303" w:author="jing zhao" w:date="2021-08-04T15:11:00Z"/>
        </w:trPr>
        <w:tc>
          <w:tcPr>
            <w:tcW w:w="3805" w:type="dxa"/>
            <w:gridSpan w:val="3"/>
            <w:tcBorders>
              <w:top w:val="single" w:sz="4" w:space="0" w:color="auto"/>
              <w:left w:val="single" w:sz="4" w:space="0" w:color="auto"/>
              <w:bottom w:val="single" w:sz="4" w:space="0" w:color="auto"/>
              <w:right w:val="single" w:sz="4" w:space="0" w:color="auto"/>
            </w:tcBorders>
          </w:tcPr>
          <w:p w14:paraId="641BC39F" w14:textId="77777777" w:rsidR="00775084" w:rsidRPr="004E396D" w:rsidRDefault="00775084" w:rsidP="00435BD9">
            <w:pPr>
              <w:pStyle w:val="TAL"/>
              <w:rPr>
                <w:ins w:id="1304" w:author="jing zhao" w:date="2021-08-04T15:11:00Z"/>
                <w:lang w:val="en-US"/>
              </w:rPr>
            </w:pPr>
            <w:ins w:id="1305" w:author="jing zhao" w:date="2021-08-04T15:11:00Z">
              <w:r w:rsidRPr="004E396D">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182C95FD" w14:textId="77777777" w:rsidR="00775084" w:rsidRPr="004E396D" w:rsidRDefault="00775084" w:rsidP="00435BD9">
            <w:pPr>
              <w:pStyle w:val="TAC"/>
              <w:rPr>
                <w:ins w:id="1306" w:author="jing zhao" w:date="2021-08-04T15:11:00Z"/>
                <w:lang w:val="en-US"/>
              </w:rPr>
            </w:pPr>
          </w:p>
        </w:tc>
        <w:tc>
          <w:tcPr>
            <w:tcW w:w="4655" w:type="dxa"/>
            <w:gridSpan w:val="5"/>
            <w:tcBorders>
              <w:top w:val="nil"/>
              <w:left w:val="single" w:sz="4" w:space="0" w:color="auto"/>
              <w:bottom w:val="nil"/>
              <w:right w:val="single" w:sz="4" w:space="0" w:color="auto"/>
            </w:tcBorders>
            <w:shd w:val="clear" w:color="auto" w:fill="auto"/>
          </w:tcPr>
          <w:p w14:paraId="0182BB9E" w14:textId="77777777" w:rsidR="00775084" w:rsidRPr="004E396D" w:rsidRDefault="00775084" w:rsidP="00435BD9">
            <w:pPr>
              <w:pStyle w:val="TAC"/>
              <w:rPr>
                <w:ins w:id="1307" w:author="jing zhao" w:date="2021-08-04T15:11:00Z"/>
                <w:lang w:val="en-US"/>
              </w:rPr>
            </w:pPr>
          </w:p>
        </w:tc>
      </w:tr>
      <w:tr w:rsidR="00775084" w:rsidRPr="004E396D" w14:paraId="79F1BD55" w14:textId="77777777" w:rsidTr="00435BD9">
        <w:trPr>
          <w:jc w:val="center"/>
          <w:ins w:id="1308" w:author="jing zhao" w:date="2021-08-04T15:11:00Z"/>
        </w:trPr>
        <w:tc>
          <w:tcPr>
            <w:tcW w:w="3805" w:type="dxa"/>
            <w:gridSpan w:val="3"/>
            <w:tcBorders>
              <w:top w:val="single" w:sz="4" w:space="0" w:color="auto"/>
              <w:left w:val="single" w:sz="4" w:space="0" w:color="auto"/>
              <w:bottom w:val="single" w:sz="4" w:space="0" w:color="auto"/>
              <w:right w:val="single" w:sz="4" w:space="0" w:color="auto"/>
            </w:tcBorders>
          </w:tcPr>
          <w:p w14:paraId="16BAD1A7" w14:textId="77777777" w:rsidR="00775084" w:rsidRPr="004E396D" w:rsidRDefault="00775084" w:rsidP="00435BD9">
            <w:pPr>
              <w:pStyle w:val="TAL"/>
              <w:rPr>
                <w:ins w:id="1309" w:author="jing zhao" w:date="2021-08-04T15:11:00Z"/>
                <w:lang w:val="en-US"/>
              </w:rPr>
            </w:pPr>
            <w:ins w:id="1310" w:author="jing zhao" w:date="2021-08-04T15:11:00Z">
              <w:r w:rsidRPr="004E396D">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809BF89" w14:textId="77777777" w:rsidR="00775084" w:rsidRPr="004E396D" w:rsidRDefault="00775084" w:rsidP="00435BD9">
            <w:pPr>
              <w:pStyle w:val="TAC"/>
              <w:rPr>
                <w:ins w:id="1311" w:author="jing zhao" w:date="2021-08-04T15:11:00Z"/>
                <w:lang w:val="en-US"/>
              </w:rPr>
            </w:pPr>
          </w:p>
        </w:tc>
        <w:tc>
          <w:tcPr>
            <w:tcW w:w="4655" w:type="dxa"/>
            <w:gridSpan w:val="5"/>
            <w:tcBorders>
              <w:top w:val="nil"/>
              <w:left w:val="single" w:sz="4" w:space="0" w:color="auto"/>
              <w:bottom w:val="nil"/>
              <w:right w:val="single" w:sz="4" w:space="0" w:color="auto"/>
            </w:tcBorders>
            <w:shd w:val="clear" w:color="auto" w:fill="auto"/>
          </w:tcPr>
          <w:p w14:paraId="4905AE04" w14:textId="77777777" w:rsidR="00775084" w:rsidRPr="004E396D" w:rsidRDefault="00775084" w:rsidP="00435BD9">
            <w:pPr>
              <w:pStyle w:val="TAC"/>
              <w:rPr>
                <w:ins w:id="1312" w:author="jing zhao" w:date="2021-08-04T15:11:00Z"/>
                <w:lang w:val="en-US"/>
              </w:rPr>
            </w:pPr>
          </w:p>
        </w:tc>
      </w:tr>
      <w:tr w:rsidR="00775084" w:rsidRPr="004E396D" w14:paraId="6F53E562" w14:textId="77777777" w:rsidTr="00435BD9">
        <w:trPr>
          <w:jc w:val="center"/>
          <w:ins w:id="1313" w:author="jing zhao" w:date="2021-08-04T15:11:00Z"/>
        </w:trPr>
        <w:tc>
          <w:tcPr>
            <w:tcW w:w="3805" w:type="dxa"/>
            <w:gridSpan w:val="3"/>
            <w:tcBorders>
              <w:top w:val="single" w:sz="4" w:space="0" w:color="auto"/>
              <w:left w:val="single" w:sz="4" w:space="0" w:color="auto"/>
              <w:bottom w:val="single" w:sz="4" w:space="0" w:color="auto"/>
              <w:right w:val="single" w:sz="4" w:space="0" w:color="auto"/>
            </w:tcBorders>
          </w:tcPr>
          <w:p w14:paraId="49F9615C" w14:textId="77777777" w:rsidR="00775084" w:rsidRPr="004E396D" w:rsidRDefault="00775084" w:rsidP="00435BD9">
            <w:pPr>
              <w:pStyle w:val="TAL"/>
              <w:rPr>
                <w:ins w:id="1314" w:author="jing zhao" w:date="2021-08-04T15:11:00Z"/>
                <w:lang w:val="en-US"/>
              </w:rPr>
            </w:pPr>
            <w:ins w:id="1315" w:author="jing zhao" w:date="2021-08-04T15:11:00Z">
              <w:r w:rsidRPr="004E396D">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7F18ED72" w14:textId="77777777" w:rsidR="00775084" w:rsidRPr="004E396D" w:rsidRDefault="00775084" w:rsidP="00435BD9">
            <w:pPr>
              <w:pStyle w:val="TAC"/>
              <w:rPr>
                <w:ins w:id="1316" w:author="jing zhao" w:date="2021-08-04T15:11:00Z"/>
                <w:lang w:val="en-US"/>
              </w:rPr>
            </w:pPr>
          </w:p>
        </w:tc>
        <w:tc>
          <w:tcPr>
            <w:tcW w:w="4655" w:type="dxa"/>
            <w:gridSpan w:val="5"/>
            <w:tcBorders>
              <w:top w:val="nil"/>
              <w:left w:val="single" w:sz="4" w:space="0" w:color="auto"/>
              <w:bottom w:val="nil"/>
              <w:right w:val="single" w:sz="4" w:space="0" w:color="auto"/>
            </w:tcBorders>
            <w:shd w:val="clear" w:color="auto" w:fill="auto"/>
          </w:tcPr>
          <w:p w14:paraId="7A5A253F" w14:textId="77777777" w:rsidR="00775084" w:rsidRPr="004E396D" w:rsidRDefault="00775084" w:rsidP="00435BD9">
            <w:pPr>
              <w:pStyle w:val="TAC"/>
              <w:rPr>
                <w:ins w:id="1317" w:author="jing zhao" w:date="2021-08-04T15:11:00Z"/>
                <w:lang w:val="en-US"/>
              </w:rPr>
            </w:pPr>
          </w:p>
        </w:tc>
      </w:tr>
      <w:tr w:rsidR="00775084" w:rsidRPr="004E396D" w14:paraId="4F5EEE45" w14:textId="77777777" w:rsidTr="00435BD9">
        <w:trPr>
          <w:jc w:val="center"/>
          <w:ins w:id="1318" w:author="jing zhao" w:date="2021-08-04T15:11:00Z"/>
        </w:trPr>
        <w:tc>
          <w:tcPr>
            <w:tcW w:w="3805" w:type="dxa"/>
            <w:gridSpan w:val="3"/>
            <w:tcBorders>
              <w:top w:val="single" w:sz="4" w:space="0" w:color="auto"/>
              <w:left w:val="single" w:sz="4" w:space="0" w:color="auto"/>
              <w:bottom w:val="single" w:sz="4" w:space="0" w:color="auto"/>
              <w:right w:val="single" w:sz="4" w:space="0" w:color="auto"/>
            </w:tcBorders>
          </w:tcPr>
          <w:p w14:paraId="0093D86B" w14:textId="77777777" w:rsidR="00775084" w:rsidRPr="004E396D" w:rsidRDefault="00775084" w:rsidP="00435BD9">
            <w:pPr>
              <w:pStyle w:val="TAL"/>
              <w:rPr>
                <w:ins w:id="1319" w:author="jing zhao" w:date="2021-08-04T15:11:00Z"/>
                <w:lang w:val="en-US"/>
              </w:rPr>
            </w:pPr>
            <w:ins w:id="1320" w:author="jing zhao" w:date="2021-08-04T15:11:00Z">
              <w:r w:rsidRPr="004E396D">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42E21F11" w14:textId="77777777" w:rsidR="00775084" w:rsidRPr="004E396D" w:rsidRDefault="00775084" w:rsidP="00435BD9">
            <w:pPr>
              <w:pStyle w:val="TAC"/>
              <w:rPr>
                <w:ins w:id="1321" w:author="jing zhao" w:date="2021-08-04T15:11:00Z"/>
                <w:lang w:val="en-US"/>
              </w:rPr>
            </w:pPr>
          </w:p>
        </w:tc>
        <w:tc>
          <w:tcPr>
            <w:tcW w:w="4655" w:type="dxa"/>
            <w:gridSpan w:val="5"/>
            <w:tcBorders>
              <w:top w:val="nil"/>
              <w:left w:val="single" w:sz="4" w:space="0" w:color="auto"/>
              <w:bottom w:val="nil"/>
              <w:right w:val="single" w:sz="4" w:space="0" w:color="auto"/>
            </w:tcBorders>
            <w:shd w:val="clear" w:color="auto" w:fill="auto"/>
          </w:tcPr>
          <w:p w14:paraId="77CEB0BB" w14:textId="77777777" w:rsidR="00775084" w:rsidRPr="004E396D" w:rsidRDefault="00775084" w:rsidP="00435BD9">
            <w:pPr>
              <w:pStyle w:val="TAC"/>
              <w:rPr>
                <w:ins w:id="1322" w:author="jing zhao" w:date="2021-08-04T15:11:00Z"/>
                <w:lang w:val="en-US"/>
              </w:rPr>
            </w:pPr>
          </w:p>
        </w:tc>
      </w:tr>
      <w:tr w:rsidR="00775084" w:rsidRPr="004E396D" w14:paraId="0E63A0F0" w14:textId="77777777" w:rsidTr="00435BD9">
        <w:trPr>
          <w:jc w:val="center"/>
          <w:ins w:id="1323" w:author="jing zhao" w:date="2021-08-04T15:11:00Z"/>
        </w:trPr>
        <w:tc>
          <w:tcPr>
            <w:tcW w:w="3805" w:type="dxa"/>
            <w:gridSpan w:val="3"/>
            <w:tcBorders>
              <w:top w:val="single" w:sz="4" w:space="0" w:color="auto"/>
              <w:left w:val="single" w:sz="4" w:space="0" w:color="auto"/>
              <w:bottom w:val="single" w:sz="4" w:space="0" w:color="auto"/>
              <w:right w:val="single" w:sz="4" w:space="0" w:color="auto"/>
            </w:tcBorders>
          </w:tcPr>
          <w:p w14:paraId="07E79C1F" w14:textId="77777777" w:rsidR="00775084" w:rsidRPr="004E396D" w:rsidRDefault="00775084" w:rsidP="00435BD9">
            <w:pPr>
              <w:pStyle w:val="TAL"/>
              <w:rPr>
                <w:ins w:id="1324" w:author="jing zhao" w:date="2021-08-04T15:11:00Z"/>
                <w:lang w:val="en-US"/>
              </w:rPr>
            </w:pPr>
            <w:ins w:id="1325" w:author="jing zhao" w:date="2021-08-04T15:11:00Z">
              <w:r w:rsidRPr="004E396D">
                <w:rPr>
                  <w:szCs w:val="16"/>
                  <w:lang w:eastAsia="ja-JP"/>
                </w:rPr>
                <w:t xml:space="preserve">EPRE ratio of OCNG DMRS to </w:t>
              </w:r>
              <w:proofErr w:type="gramStart"/>
              <w:r w:rsidRPr="004E396D">
                <w:rPr>
                  <w:szCs w:val="16"/>
                  <w:lang w:eastAsia="ja-JP"/>
                </w:rPr>
                <w:t>SSS(</w:t>
              </w:r>
              <w:proofErr w:type="gramEnd"/>
              <w:r w:rsidRPr="004E396D">
                <w:rPr>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5B5CF693" w14:textId="77777777" w:rsidR="00775084" w:rsidRPr="004E396D" w:rsidRDefault="00775084" w:rsidP="00435BD9">
            <w:pPr>
              <w:pStyle w:val="TAC"/>
              <w:rPr>
                <w:ins w:id="1326" w:author="jing zhao" w:date="2021-08-04T15:11:00Z"/>
                <w:lang w:val="en-US"/>
              </w:rPr>
            </w:pPr>
          </w:p>
        </w:tc>
        <w:tc>
          <w:tcPr>
            <w:tcW w:w="4655" w:type="dxa"/>
            <w:gridSpan w:val="5"/>
            <w:tcBorders>
              <w:top w:val="nil"/>
              <w:left w:val="single" w:sz="4" w:space="0" w:color="auto"/>
              <w:bottom w:val="nil"/>
              <w:right w:val="single" w:sz="4" w:space="0" w:color="auto"/>
            </w:tcBorders>
            <w:shd w:val="clear" w:color="auto" w:fill="auto"/>
          </w:tcPr>
          <w:p w14:paraId="186C50C7" w14:textId="77777777" w:rsidR="00775084" w:rsidRPr="004E396D" w:rsidRDefault="00775084" w:rsidP="00435BD9">
            <w:pPr>
              <w:pStyle w:val="TAC"/>
              <w:rPr>
                <w:ins w:id="1327" w:author="jing zhao" w:date="2021-08-04T15:11:00Z"/>
                <w:lang w:val="en-US"/>
              </w:rPr>
            </w:pPr>
          </w:p>
        </w:tc>
      </w:tr>
      <w:tr w:rsidR="00775084" w:rsidRPr="004E396D" w14:paraId="5FA13195" w14:textId="77777777" w:rsidTr="00435BD9">
        <w:trPr>
          <w:jc w:val="center"/>
          <w:ins w:id="1328" w:author="jing zhao" w:date="2021-08-04T15:11:00Z"/>
        </w:trPr>
        <w:tc>
          <w:tcPr>
            <w:tcW w:w="3805" w:type="dxa"/>
            <w:gridSpan w:val="3"/>
            <w:tcBorders>
              <w:top w:val="single" w:sz="4" w:space="0" w:color="auto"/>
              <w:left w:val="single" w:sz="4" w:space="0" w:color="auto"/>
              <w:bottom w:val="single" w:sz="4" w:space="0" w:color="auto"/>
              <w:right w:val="single" w:sz="4" w:space="0" w:color="auto"/>
            </w:tcBorders>
          </w:tcPr>
          <w:p w14:paraId="1F21C4F9" w14:textId="77777777" w:rsidR="00775084" w:rsidRPr="004E396D" w:rsidRDefault="00775084" w:rsidP="00435BD9">
            <w:pPr>
              <w:pStyle w:val="TAL"/>
              <w:rPr>
                <w:ins w:id="1329" w:author="jing zhao" w:date="2021-08-04T15:11:00Z"/>
                <w:lang w:val="en-US"/>
              </w:rPr>
            </w:pPr>
            <w:ins w:id="1330" w:author="jing zhao" w:date="2021-08-04T15:11:00Z">
              <w:r w:rsidRPr="004E396D">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6D8E3742" w14:textId="77777777" w:rsidR="00775084" w:rsidRPr="004E396D" w:rsidRDefault="00775084" w:rsidP="00435BD9">
            <w:pPr>
              <w:pStyle w:val="TAC"/>
              <w:rPr>
                <w:ins w:id="1331" w:author="jing zhao" w:date="2021-08-04T15:11: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03EABEAA" w14:textId="77777777" w:rsidR="00775084" w:rsidRPr="004E396D" w:rsidRDefault="00775084" w:rsidP="00435BD9">
            <w:pPr>
              <w:pStyle w:val="TAC"/>
              <w:rPr>
                <w:ins w:id="1332" w:author="jing zhao" w:date="2021-08-04T15:11:00Z"/>
                <w:lang w:val="en-US"/>
              </w:rPr>
            </w:pPr>
          </w:p>
        </w:tc>
      </w:tr>
      <w:tr w:rsidR="00775084" w:rsidRPr="004E396D" w14:paraId="1186DD9C" w14:textId="77777777" w:rsidTr="00435BD9">
        <w:trPr>
          <w:jc w:val="center"/>
          <w:ins w:id="1333" w:author="jing zhao" w:date="2021-08-04T15:11:00Z"/>
        </w:trPr>
        <w:tc>
          <w:tcPr>
            <w:tcW w:w="3805" w:type="dxa"/>
            <w:gridSpan w:val="3"/>
            <w:tcBorders>
              <w:top w:val="single" w:sz="4" w:space="0" w:color="auto"/>
              <w:left w:val="single" w:sz="4" w:space="0" w:color="auto"/>
              <w:right w:val="single" w:sz="4" w:space="0" w:color="auto"/>
            </w:tcBorders>
          </w:tcPr>
          <w:p w14:paraId="45F81950" w14:textId="77777777" w:rsidR="00775084" w:rsidRPr="004E396D" w:rsidRDefault="00775084" w:rsidP="00435BD9">
            <w:pPr>
              <w:pStyle w:val="TAL"/>
              <w:rPr>
                <w:ins w:id="1334" w:author="jing zhao" w:date="2021-08-04T15:11:00Z"/>
                <w:lang w:val="en-US"/>
              </w:rPr>
            </w:pPr>
            <w:ins w:id="1335" w:author="jing zhao" w:date="2021-08-04T15:11:00Z">
              <w:r w:rsidRPr="004E396D">
                <w:rPr>
                  <w:position w:val="-12"/>
                  <w:lang w:val="en-US"/>
                </w:rPr>
                <w:object w:dxaOrig="405" w:dyaOrig="345" w14:anchorId="232D4295">
                  <v:shape id="_x0000_i1035" type="#_x0000_t75" style="width:16.5pt;height:16.5pt" o:ole="" fillcolor="window">
                    <v:imagedata r:id="rId13" o:title=""/>
                  </v:shape>
                  <o:OLEObject Type="Embed" ProgID="Equation.3" ShapeID="_x0000_i1035" DrawAspect="Content" ObjectID="_1689599598" r:id="rId21"/>
                </w:object>
              </w:r>
              <w:r w:rsidRPr="004E396D">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hideMark/>
          </w:tcPr>
          <w:p w14:paraId="59EFF963" w14:textId="77777777" w:rsidR="00775084" w:rsidRPr="004E396D" w:rsidRDefault="00775084" w:rsidP="00435BD9">
            <w:pPr>
              <w:pStyle w:val="TAC"/>
              <w:rPr>
                <w:ins w:id="1336" w:author="jing zhao" w:date="2021-08-04T15:11:00Z"/>
                <w:lang w:val="en-US"/>
              </w:rPr>
            </w:pPr>
            <w:ins w:id="1337" w:author="jing zhao" w:date="2021-08-04T15:11:00Z">
              <w:r w:rsidRPr="004E396D">
                <w:rPr>
                  <w:lang w:val="en-US"/>
                </w:rPr>
                <w:t>dBm/15kHz</w:t>
              </w:r>
            </w:ins>
          </w:p>
        </w:tc>
        <w:tc>
          <w:tcPr>
            <w:tcW w:w="931" w:type="dxa"/>
            <w:tcBorders>
              <w:top w:val="single" w:sz="4" w:space="0" w:color="auto"/>
              <w:left w:val="single" w:sz="4" w:space="0" w:color="auto"/>
              <w:right w:val="single" w:sz="4" w:space="0" w:color="auto"/>
            </w:tcBorders>
          </w:tcPr>
          <w:p w14:paraId="663F374F" w14:textId="77777777" w:rsidR="00775084" w:rsidRPr="004E396D" w:rsidRDefault="00775084" w:rsidP="00435BD9">
            <w:pPr>
              <w:pStyle w:val="TAC"/>
              <w:rPr>
                <w:ins w:id="1338" w:author="jing zhao" w:date="2021-08-04T15:11:00Z"/>
                <w:lang w:val="en-US"/>
              </w:rPr>
            </w:pPr>
            <w:ins w:id="1339" w:author="jing zhao" w:date="2021-08-04T15:11:00Z">
              <w:r w:rsidRPr="004E396D">
                <w:rPr>
                  <w:lang w:val="en-US"/>
                </w:rPr>
                <w:t>-98</w:t>
              </w:r>
            </w:ins>
          </w:p>
        </w:tc>
        <w:tc>
          <w:tcPr>
            <w:tcW w:w="931" w:type="dxa"/>
            <w:tcBorders>
              <w:top w:val="single" w:sz="4" w:space="0" w:color="auto"/>
              <w:left w:val="single" w:sz="4" w:space="0" w:color="auto"/>
              <w:right w:val="single" w:sz="4" w:space="0" w:color="auto"/>
            </w:tcBorders>
          </w:tcPr>
          <w:p w14:paraId="2239C491" w14:textId="77777777" w:rsidR="00775084" w:rsidRPr="004E396D" w:rsidRDefault="00775084" w:rsidP="00435BD9">
            <w:pPr>
              <w:pStyle w:val="TAC"/>
              <w:rPr>
                <w:ins w:id="1340" w:author="jing zhao" w:date="2021-08-04T15:11:00Z"/>
                <w:lang w:val="en-US"/>
              </w:rPr>
            </w:pPr>
            <w:ins w:id="1341" w:author="jing zhao" w:date="2021-08-04T15:11:00Z">
              <w:r w:rsidRPr="006A3973">
                <w:rPr>
                  <w:lang w:val="en-US"/>
                </w:rPr>
                <w:t>-98</w:t>
              </w:r>
            </w:ins>
          </w:p>
        </w:tc>
        <w:tc>
          <w:tcPr>
            <w:tcW w:w="931" w:type="dxa"/>
            <w:tcBorders>
              <w:top w:val="single" w:sz="4" w:space="0" w:color="auto"/>
              <w:left w:val="single" w:sz="4" w:space="0" w:color="auto"/>
              <w:right w:val="single" w:sz="4" w:space="0" w:color="auto"/>
            </w:tcBorders>
          </w:tcPr>
          <w:p w14:paraId="1D36B39D" w14:textId="77777777" w:rsidR="00775084" w:rsidRPr="004E396D" w:rsidRDefault="00775084" w:rsidP="00435BD9">
            <w:pPr>
              <w:pStyle w:val="TAC"/>
              <w:rPr>
                <w:ins w:id="1342" w:author="jing zhao" w:date="2021-08-04T15:11:00Z"/>
                <w:lang w:val="en-US"/>
              </w:rPr>
            </w:pPr>
            <w:ins w:id="1343" w:author="jing zhao" w:date="2021-08-04T15:11:00Z">
              <w:r w:rsidRPr="006A3973">
                <w:rPr>
                  <w:lang w:val="en-US"/>
                </w:rPr>
                <w:t>-98</w:t>
              </w:r>
            </w:ins>
          </w:p>
        </w:tc>
        <w:tc>
          <w:tcPr>
            <w:tcW w:w="931" w:type="dxa"/>
            <w:tcBorders>
              <w:top w:val="single" w:sz="4" w:space="0" w:color="auto"/>
              <w:left w:val="single" w:sz="4" w:space="0" w:color="auto"/>
              <w:right w:val="single" w:sz="4" w:space="0" w:color="auto"/>
            </w:tcBorders>
          </w:tcPr>
          <w:p w14:paraId="569545B5" w14:textId="77777777" w:rsidR="00775084" w:rsidRPr="004E396D" w:rsidRDefault="00775084" w:rsidP="00435BD9">
            <w:pPr>
              <w:pStyle w:val="TAC"/>
              <w:rPr>
                <w:ins w:id="1344" w:author="jing zhao" w:date="2021-08-04T15:11:00Z"/>
                <w:lang w:val="en-US"/>
              </w:rPr>
            </w:pPr>
            <w:ins w:id="1345" w:author="jing zhao" w:date="2021-08-04T15:11:00Z">
              <w:r w:rsidRPr="006A3973">
                <w:rPr>
                  <w:lang w:val="en-US"/>
                </w:rPr>
                <w:t>-98</w:t>
              </w:r>
            </w:ins>
          </w:p>
        </w:tc>
        <w:tc>
          <w:tcPr>
            <w:tcW w:w="931" w:type="dxa"/>
            <w:tcBorders>
              <w:top w:val="single" w:sz="4" w:space="0" w:color="auto"/>
              <w:left w:val="single" w:sz="4" w:space="0" w:color="auto"/>
              <w:right w:val="single" w:sz="4" w:space="0" w:color="auto"/>
            </w:tcBorders>
          </w:tcPr>
          <w:p w14:paraId="37A00905" w14:textId="77777777" w:rsidR="00775084" w:rsidRPr="004E396D" w:rsidRDefault="00775084" w:rsidP="00435BD9">
            <w:pPr>
              <w:pStyle w:val="TAC"/>
              <w:rPr>
                <w:ins w:id="1346" w:author="jing zhao" w:date="2021-08-04T15:11:00Z"/>
                <w:lang w:val="en-US"/>
              </w:rPr>
            </w:pPr>
            <w:ins w:id="1347" w:author="jing zhao" w:date="2021-08-04T15:11:00Z">
              <w:r w:rsidRPr="006A3973">
                <w:rPr>
                  <w:lang w:val="en-US"/>
                </w:rPr>
                <w:t>-98</w:t>
              </w:r>
            </w:ins>
          </w:p>
        </w:tc>
      </w:tr>
      <w:tr w:rsidR="00775084" w:rsidRPr="004E396D" w14:paraId="4D745E35" w14:textId="77777777" w:rsidTr="00435BD9">
        <w:trPr>
          <w:jc w:val="center"/>
          <w:ins w:id="1348" w:author="jing zhao" w:date="2021-08-04T15:11:00Z"/>
        </w:trPr>
        <w:tc>
          <w:tcPr>
            <w:tcW w:w="970" w:type="dxa"/>
            <w:tcBorders>
              <w:top w:val="single" w:sz="4" w:space="0" w:color="auto"/>
              <w:left w:val="single" w:sz="4" w:space="0" w:color="auto"/>
              <w:bottom w:val="nil"/>
              <w:right w:val="single" w:sz="4" w:space="0" w:color="auto"/>
            </w:tcBorders>
            <w:shd w:val="clear" w:color="auto" w:fill="auto"/>
          </w:tcPr>
          <w:p w14:paraId="7DF06683" w14:textId="77777777" w:rsidR="00775084" w:rsidRPr="004E396D" w:rsidRDefault="00775084" w:rsidP="00435BD9">
            <w:pPr>
              <w:pStyle w:val="TAL"/>
              <w:rPr>
                <w:ins w:id="1349" w:author="jing zhao" w:date="2021-08-04T15:11:00Z"/>
                <w:vertAlign w:val="superscript"/>
                <w:lang w:val="en-US"/>
              </w:rPr>
            </w:pPr>
            <w:ins w:id="1350" w:author="jing zhao" w:date="2021-08-04T15:11:00Z">
              <w:r w:rsidRPr="004E396D">
                <w:rPr>
                  <w:position w:val="-12"/>
                  <w:lang w:val="en-US"/>
                </w:rPr>
                <w:object w:dxaOrig="405" w:dyaOrig="345" w14:anchorId="1A600F9E">
                  <v:shape id="_x0000_i1036" type="#_x0000_t75" style="width:16.5pt;height:16.5pt" o:ole="" fillcolor="window">
                    <v:imagedata r:id="rId13" o:title=""/>
                  </v:shape>
                  <o:OLEObject Type="Embed" ProgID="Equation.3" ShapeID="_x0000_i1036" DrawAspect="Content" ObjectID="_1689599599" r:id="rId22"/>
                </w:object>
              </w:r>
              <w:r w:rsidRPr="004E396D">
                <w:rPr>
                  <w:vertAlign w:val="superscript"/>
                  <w:lang w:val="en-US"/>
                </w:rPr>
                <w:t>Note2</w:t>
              </w:r>
            </w:ins>
          </w:p>
        </w:tc>
        <w:tc>
          <w:tcPr>
            <w:tcW w:w="2835" w:type="dxa"/>
            <w:gridSpan w:val="2"/>
            <w:tcBorders>
              <w:top w:val="single" w:sz="4" w:space="0" w:color="auto"/>
              <w:left w:val="single" w:sz="4" w:space="0" w:color="auto"/>
              <w:right w:val="single" w:sz="4" w:space="0" w:color="auto"/>
            </w:tcBorders>
          </w:tcPr>
          <w:p w14:paraId="0A999C50" w14:textId="77777777" w:rsidR="00775084" w:rsidRPr="004E396D" w:rsidRDefault="00775084" w:rsidP="00435BD9">
            <w:pPr>
              <w:pStyle w:val="TAL"/>
              <w:rPr>
                <w:ins w:id="1351" w:author="jing zhao" w:date="2021-08-04T15:11:00Z"/>
                <w:lang w:val="en-US"/>
              </w:rPr>
            </w:pPr>
            <w:ins w:id="1352" w:author="jing zhao" w:date="2021-08-04T15:11:00Z">
              <w:r w:rsidRPr="004E396D">
                <w:t>Config 1</w:t>
              </w:r>
              <w:r>
                <w:t>,2,3,4,5,6</w:t>
              </w:r>
            </w:ins>
          </w:p>
        </w:tc>
        <w:tc>
          <w:tcPr>
            <w:tcW w:w="1134" w:type="dxa"/>
            <w:tcBorders>
              <w:top w:val="single" w:sz="4" w:space="0" w:color="auto"/>
              <w:left w:val="single" w:sz="4" w:space="0" w:color="auto"/>
              <w:bottom w:val="nil"/>
              <w:right w:val="single" w:sz="4" w:space="0" w:color="auto"/>
            </w:tcBorders>
            <w:shd w:val="clear" w:color="auto" w:fill="auto"/>
          </w:tcPr>
          <w:p w14:paraId="420E721E" w14:textId="77777777" w:rsidR="00775084" w:rsidRPr="004E396D" w:rsidRDefault="00775084" w:rsidP="00435BD9">
            <w:pPr>
              <w:pStyle w:val="TAC"/>
              <w:rPr>
                <w:ins w:id="1353" w:author="jing zhao" w:date="2021-08-04T15:11:00Z"/>
                <w:lang w:val="en-US"/>
              </w:rPr>
            </w:pPr>
            <w:ins w:id="1354" w:author="jing zhao" w:date="2021-08-04T15:11:00Z">
              <w:r w:rsidRPr="004E396D">
                <w:rPr>
                  <w:lang w:val="en-US"/>
                </w:rPr>
                <w:t>dBm/SCS</w:t>
              </w:r>
            </w:ins>
          </w:p>
        </w:tc>
        <w:tc>
          <w:tcPr>
            <w:tcW w:w="931" w:type="dxa"/>
            <w:tcBorders>
              <w:top w:val="single" w:sz="4" w:space="0" w:color="auto"/>
              <w:left w:val="single" w:sz="4" w:space="0" w:color="auto"/>
              <w:right w:val="single" w:sz="4" w:space="0" w:color="auto"/>
            </w:tcBorders>
          </w:tcPr>
          <w:p w14:paraId="3F3CC68F" w14:textId="77777777" w:rsidR="00775084" w:rsidRPr="004E396D" w:rsidRDefault="00775084" w:rsidP="00435BD9">
            <w:pPr>
              <w:pStyle w:val="TAC"/>
              <w:rPr>
                <w:ins w:id="1355" w:author="jing zhao" w:date="2021-08-04T15:11:00Z"/>
                <w:lang w:val="en-US"/>
              </w:rPr>
            </w:pPr>
            <w:ins w:id="1356" w:author="jing zhao" w:date="2021-08-04T15:11:00Z">
              <w:r w:rsidRPr="004E396D">
                <w:rPr>
                  <w:lang w:val="en-US"/>
                </w:rPr>
                <w:t>-98</w:t>
              </w:r>
            </w:ins>
          </w:p>
        </w:tc>
        <w:tc>
          <w:tcPr>
            <w:tcW w:w="931" w:type="dxa"/>
            <w:tcBorders>
              <w:top w:val="single" w:sz="4" w:space="0" w:color="auto"/>
              <w:left w:val="single" w:sz="4" w:space="0" w:color="auto"/>
              <w:right w:val="single" w:sz="4" w:space="0" w:color="auto"/>
            </w:tcBorders>
          </w:tcPr>
          <w:p w14:paraId="199A37BD" w14:textId="77777777" w:rsidR="00775084" w:rsidRPr="004E396D" w:rsidRDefault="00775084" w:rsidP="00435BD9">
            <w:pPr>
              <w:pStyle w:val="TAC"/>
              <w:rPr>
                <w:ins w:id="1357" w:author="jing zhao" w:date="2021-08-04T15:11:00Z"/>
                <w:lang w:val="en-US"/>
              </w:rPr>
            </w:pPr>
            <w:ins w:id="1358" w:author="jing zhao" w:date="2021-08-04T15:11:00Z">
              <w:r w:rsidRPr="004E396D">
                <w:rPr>
                  <w:lang w:val="en-US"/>
                </w:rPr>
                <w:t>-98</w:t>
              </w:r>
            </w:ins>
          </w:p>
        </w:tc>
        <w:tc>
          <w:tcPr>
            <w:tcW w:w="931" w:type="dxa"/>
            <w:tcBorders>
              <w:top w:val="single" w:sz="4" w:space="0" w:color="auto"/>
              <w:left w:val="single" w:sz="4" w:space="0" w:color="auto"/>
              <w:right w:val="single" w:sz="4" w:space="0" w:color="auto"/>
            </w:tcBorders>
          </w:tcPr>
          <w:p w14:paraId="4C5914B1" w14:textId="77777777" w:rsidR="00775084" w:rsidRPr="004E396D" w:rsidRDefault="00775084" w:rsidP="00435BD9">
            <w:pPr>
              <w:pStyle w:val="TAC"/>
              <w:rPr>
                <w:ins w:id="1359" w:author="jing zhao" w:date="2021-08-04T15:11:00Z"/>
                <w:lang w:val="en-US"/>
              </w:rPr>
            </w:pPr>
            <w:ins w:id="1360" w:author="jing zhao" w:date="2021-08-04T15:11:00Z">
              <w:r w:rsidRPr="004E396D">
                <w:rPr>
                  <w:lang w:val="en-US"/>
                </w:rPr>
                <w:t>-98</w:t>
              </w:r>
            </w:ins>
          </w:p>
        </w:tc>
        <w:tc>
          <w:tcPr>
            <w:tcW w:w="931" w:type="dxa"/>
            <w:tcBorders>
              <w:top w:val="single" w:sz="4" w:space="0" w:color="auto"/>
              <w:left w:val="single" w:sz="4" w:space="0" w:color="auto"/>
              <w:right w:val="single" w:sz="4" w:space="0" w:color="auto"/>
            </w:tcBorders>
          </w:tcPr>
          <w:p w14:paraId="107BABA3" w14:textId="77777777" w:rsidR="00775084" w:rsidRPr="004E396D" w:rsidRDefault="00775084" w:rsidP="00435BD9">
            <w:pPr>
              <w:pStyle w:val="TAC"/>
              <w:rPr>
                <w:ins w:id="1361" w:author="jing zhao" w:date="2021-08-04T15:11:00Z"/>
                <w:lang w:val="en-US"/>
              </w:rPr>
            </w:pPr>
            <w:ins w:id="1362" w:author="jing zhao" w:date="2021-08-04T15:11:00Z">
              <w:r w:rsidRPr="006A3973">
                <w:rPr>
                  <w:lang w:val="en-US"/>
                </w:rPr>
                <w:t>-98</w:t>
              </w:r>
            </w:ins>
          </w:p>
        </w:tc>
        <w:tc>
          <w:tcPr>
            <w:tcW w:w="931" w:type="dxa"/>
            <w:tcBorders>
              <w:top w:val="single" w:sz="4" w:space="0" w:color="auto"/>
              <w:left w:val="single" w:sz="4" w:space="0" w:color="auto"/>
              <w:right w:val="single" w:sz="4" w:space="0" w:color="auto"/>
            </w:tcBorders>
          </w:tcPr>
          <w:p w14:paraId="73743DD1" w14:textId="77777777" w:rsidR="00775084" w:rsidRPr="004E396D" w:rsidRDefault="00775084" w:rsidP="00435BD9">
            <w:pPr>
              <w:pStyle w:val="TAC"/>
              <w:rPr>
                <w:ins w:id="1363" w:author="jing zhao" w:date="2021-08-04T15:11:00Z"/>
                <w:lang w:val="en-US"/>
              </w:rPr>
            </w:pPr>
            <w:ins w:id="1364" w:author="jing zhao" w:date="2021-08-04T15:11:00Z">
              <w:r w:rsidRPr="006A3973">
                <w:rPr>
                  <w:lang w:val="en-US"/>
                </w:rPr>
                <w:t>-98</w:t>
              </w:r>
            </w:ins>
          </w:p>
        </w:tc>
      </w:tr>
      <w:tr w:rsidR="00775084" w:rsidRPr="004E396D" w14:paraId="2C37A214" w14:textId="77777777" w:rsidTr="00435BD9">
        <w:trPr>
          <w:jc w:val="center"/>
          <w:ins w:id="1365" w:author="jing zhao" w:date="2021-08-04T15:11:00Z"/>
        </w:trPr>
        <w:tc>
          <w:tcPr>
            <w:tcW w:w="970" w:type="dxa"/>
            <w:tcBorders>
              <w:top w:val="nil"/>
              <w:left w:val="single" w:sz="4" w:space="0" w:color="auto"/>
              <w:right w:val="single" w:sz="4" w:space="0" w:color="auto"/>
            </w:tcBorders>
            <w:shd w:val="clear" w:color="auto" w:fill="auto"/>
          </w:tcPr>
          <w:p w14:paraId="044EE4A9" w14:textId="77777777" w:rsidR="00775084" w:rsidRPr="004E396D" w:rsidRDefault="00775084" w:rsidP="00435BD9">
            <w:pPr>
              <w:pStyle w:val="TAL"/>
              <w:rPr>
                <w:ins w:id="1366" w:author="jing zhao" w:date="2021-08-04T15:11:00Z"/>
                <w:lang w:val="en-US"/>
              </w:rPr>
            </w:pPr>
          </w:p>
        </w:tc>
        <w:tc>
          <w:tcPr>
            <w:tcW w:w="2835" w:type="dxa"/>
            <w:gridSpan w:val="2"/>
            <w:tcBorders>
              <w:left w:val="single" w:sz="4" w:space="0" w:color="auto"/>
              <w:right w:val="single" w:sz="4" w:space="0" w:color="auto"/>
            </w:tcBorders>
          </w:tcPr>
          <w:p w14:paraId="61A6CCDB" w14:textId="77777777" w:rsidR="00775084" w:rsidRPr="004E396D" w:rsidRDefault="00775084" w:rsidP="00435BD9">
            <w:pPr>
              <w:pStyle w:val="TAL"/>
              <w:rPr>
                <w:ins w:id="1367" w:author="jing zhao" w:date="2021-08-04T15:11:00Z"/>
                <w:lang w:val="en-US"/>
              </w:rPr>
            </w:pPr>
            <w:ins w:id="1368" w:author="jing zhao" w:date="2021-08-04T15:11:00Z">
              <w:r w:rsidRPr="004E396D">
                <w:t xml:space="preserve">Config </w:t>
              </w:r>
              <w:r>
                <w:t>7,8,9</w:t>
              </w:r>
            </w:ins>
          </w:p>
        </w:tc>
        <w:tc>
          <w:tcPr>
            <w:tcW w:w="1134" w:type="dxa"/>
            <w:tcBorders>
              <w:top w:val="nil"/>
              <w:left w:val="single" w:sz="4" w:space="0" w:color="auto"/>
              <w:right w:val="single" w:sz="4" w:space="0" w:color="auto"/>
            </w:tcBorders>
            <w:shd w:val="clear" w:color="auto" w:fill="auto"/>
          </w:tcPr>
          <w:p w14:paraId="570DE6DE" w14:textId="77777777" w:rsidR="00775084" w:rsidRPr="004E396D" w:rsidRDefault="00775084" w:rsidP="00435BD9">
            <w:pPr>
              <w:pStyle w:val="TAC"/>
              <w:rPr>
                <w:ins w:id="1369" w:author="jing zhao" w:date="2021-08-04T15:11:00Z"/>
                <w:lang w:val="en-US"/>
              </w:rPr>
            </w:pPr>
          </w:p>
        </w:tc>
        <w:tc>
          <w:tcPr>
            <w:tcW w:w="931" w:type="dxa"/>
            <w:tcBorders>
              <w:left w:val="single" w:sz="4" w:space="0" w:color="auto"/>
              <w:right w:val="single" w:sz="4" w:space="0" w:color="auto"/>
            </w:tcBorders>
          </w:tcPr>
          <w:p w14:paraId="4B5EAF69" w14:textId="77777777" w:rsidR="00775084" w:rsidRPr="004E396D" w:rsidRDefault="00775084" w:rsidP="00435BD9">
            <w:pPr>
              <w:pStyle w:val="TAC"/>
              <w:rPr>
                <w:ins w:id="1370" w:author="jing zhao" w:date="2021-08-04T15:11:00Z"/>
                <w:lang w:val="en-US"/>
              </w:rPr>
            </w:pPr>
            <w:ins w:id="1371" w:author="jing zhao" w:date="2021-08-04T15:11:00Z">
              <w:r w:rsidRPr="004E396D">
                <w:rPr>
                  <w:lang w:val="en-US"/>
                </w:rPr>
                <w:t>-95</w:t>
              </w:r>
            </w:ins>
          </w:p>
        </w:tc>
        <w:tc>
          <w:tcPr>
            <w:tcW w:w="931" w:type="dxa"/>
            <w:tcBorders>
              <w:left w:val="single" w:sz="4" w:space="0" w:color="auto"/>
              <w:right w:val="single" w:sz="4" w:space="0" w:color="auto"/>
            </w:tcBorders>
          </w:tcPr>
          <w:p w14:paraId="0A7C240B" w14:textId="77777777" w:rsidR="00775084" w:rsidRPr="004E396D" w:rsidRDefault="00775084" w:rsidP="00435BD9">
            <w:pPr>
              <w:pStyle w:val="TAC"/>
              <w:rPr>
                <w:ins w:id="1372" w:author="jing zhao" w:date="2021-08-04T15:11:00Z"/>
                <w:lang w:val="en-US"/>
              </w:rPr>
            </w:pPr>
            <w:ins w:id="1373" w:author="jing zhao" w:date="2021-08-04T15:11:00Z">
              <w:r w:rsidRPr="004E396D">
                <w:rPr>
                  <w:lang w:val="en-US"/>
                </w:rPr>
                <w:t>-95</w:t>
              </w:r>
            </w:ins>
          </w:p>
        </w:tc>
        <w:tc>
          <w:tcPr>
            <w:tcW w:w="931" w:type="dxa"/>
            <w:tcBorders>
              <w:left w:val="single" w:sz="4" w:space="0" w:color="auto"/>
              <w:right w:val="single" w:sz="4" w:space="0" w:color="auto"/>
            </w:tcBorders>
          </w:tcPr>
          <w:p w14:paraId="577F65C1" w14:textId="77777777" w:rsidR="00775084" w:rsidRPr="004E396D" w:rsidRDefault="00775084" w:rsidP="00435BD9">
            <w:pPr>
              <w:pStyle w:val="TAC"/>
              <w:rPr>
                <w:ins w:id="1374" w:author="jing zhao" w:date="2021-08-04T15:11:00Z"/>
                <w:lang w:val="en-US"/>
              </w:rPr>
            </w:pPr>
            <w:ins w:id="1375" w:author="jing zhao" w:date="2021-08-04T15:11:00Z">
              <w:r w:rsidRPr="004E396D">
                <w:rPr>
                  <w:lang w:val="en-US"/>
                </w:rPr>
                <w:t>-95</w:t>
              </w:r>
            </w:ins>
          </w:p>
        </w:tc>
        <w:tc>
          <w:tcPr>
            <w:tcW w:w="931" w:type="dxa"/>
            <w:tcBorders>
              <w:left w:val="single" w:sz="4" w:space="0" w:color="auto"/>
              <w:right w:val="single" w:sz="4" w:space="0" w:color="auto"/>
            </w:tcBorders>
          </w:tcPr>
          <w:p w14:paraId="4D6F79F3" w14:textId="77777777" w:rsidR="00775084" w:rsidRPr="004E396D" w:rsidRDefault="00775084" w:rsidP="00435BD9">
            <w:pPr>
              <w:pStyle w:val="TAC"/>
              <w:rPr>
                <w:ins w:id="1376" w:author="jing zhao" w:date="2021-08-04T15:11:00Z"/>
                <w:lang w:val="en-US"/>
              </w:rPr>
            </w:pPr>
            <w:ins w:id="1377" w:author="jing zhao" w:date="2021-08-04T15:11:00Z">
              <w:r w:rsidRPr="004E396D">
                <w:rPr>
                  <w:lang w:val="en-US"/>
                </w:rPr>
                <w:t>-95</w:t>
              </w:r>
            </w:ins>
          </w:p>
        </w:tc>
        <w:tc>
          <w:tcPr>
            <w:tcW w:w="931" w:type="dxa"/>
            <w:tcBorders>
              <w:left w:val="single" w:sz="4" w:space="0" w:color="auto"/>
              <w:right w:val="single" w:sz="4" w:space="0" w:color="auto"/>
            </w:tcBorders>
          </w:tcPr>
          <w:p w14:paraId="48A63B24" w14:textId="77777777" w:rsidR="00775084" w:rsidRPr="004E396D" w:rsidRDefault="00775084" w:rsidP="00435BD9">
            <w:pPr>
              <w:pStyle w:val="TAC"/>
              <w:rPr>
                <w:ins w:id="1378" w:author="jing zhao" w:date="2021-08-04T15:11:00Z"/>
                <w:lang w:val="en-US"/>
              </w:rPr>
            </w:pPr>
            <w:ins w:id="1379" w:author="jing zhao" w:date="2021-08-04T15:11:00Z">
              <w:r w:rsidRPr="004E396D">
                <w:rPr>
                  <w:lang w:val="en-US"/>
                </w:rPr>
                <w:t>-95</w:t>
              </w:r>
            </w:ins>
          </w:p>
        </w:tc>
      </w:tr>
      <w:tr w:rsidR="00775084" w:rsidRPr="004E396D" w14:paraId="6931B36F" w14:textId="77777777" w:rsidTr="00435BD9">
        <w:trPr>
          <w:jc w:val="center"/>
          <w:ins w:id="1380" w:author="jing zhao" w:date="2021-08-04T15:11:00Z"/>
        </w:trPr>
        <w:tc>
          <w:tcPr>
            <w:tcW w:w="3805" w:type="dxa"/>
            <w:gridSpan w:val="3"/>
            <w:tcBorders>
              <w:top w:val="single" w:sz="4" w:space="0" w:color="auto"/>
              <w:left w:val="single" w:sz="4" w:space="0" w:color="auto"/>
              <w:bottom w:val="single" w:sz="4" w:space="0" w:color="auto"/>
              <w:right w:val="single" w:sz="4" w:space="0" w:color="auto"/>
            </w:tcBorders>
            <w:hideMark/>
          </w:tcPr>
          <w:p w14:paraId="6D51B679" w14:textId="77777777" w:rsidR="00775084" w:rsidRPr="004E396D" w:rsidRDefault="00775084" w:rsidP="00435BD9">
            <w:pPr>
              <w:pStyle w:val="TAL"/>
              <w:rPr>
                <w:ins w:id="1381" w:author="jing zhao" w:date="2021-08-04T15:11:00Z"/>
                <w:i/>
                <w:lang w:val="en-US"/>
              </w:rPr>
            </w:pPr>
            <w:ins w:id="1382" w:author="jing zhao" w:date="2021-08-04T15:11:00Z">
              <w:r w:rsidRPr="004E396D">
                <w:rPr>
                  <w:i/>
                  <w:position w:val="-12"/>
                  <w:lang w:val="en-US"/>
                </w:rPr>
                <w:object w:dxaOrig="615" w:dyaOrig="390" w14:anchorId="7243F0CB">
                  <v:shape id="_x0000_i1037" type="#_x0000_t75" style="width:30pt;height:16.5pt" o:ole="" fillcolor="window">
                    <v:imagedata r:id="rId16" o:title=""/>
                  </v:shape>
                  <o:OLEObject Type="Embed" ProgID="Equation.3" ShapeID="_x0000_i1037" DrawAspect="Content" ObjectID="_1689599600"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72D23EA8" w14:textId="77777777" w:rsidR="00775084" w:rsidRPr="004E396D" w:rsidRDefault="00775084" w:rsidP="00435BD9">
            <w:pPr>
              <w:pStyle w:val="TAC"/>
              <w:rPr>
                <w:ins w:id="1383" w:author="jing zhao" w:date="2021-08-04T15:11:00Z"/>
                <w:lang w:val="en-US"/>
              </w:rPr>
            </w:pPr>
            <w:ins w:id="1384" w:author="jing zhao" w:date="2021-08-04T15:11:00Z">
              <w:r w:rsidRPr="004E396D">
                <w:rPr>
                  <w:lang w:val="en-US"/>
                </w:rPr>
                <w:t>dB</w:t>
              </w:r>
            </w:ins>
          </w:p>
        </w:tc>
        <w:tc>
          <w:tcPr>
            <w:tcW w:w="931" w:type="dxa"/>
            <w:tcBorders>
              <w:top w:val="single" w:sz="4" w:space="0" w:color="auto"/>
              <w:left w:val="single" w:sz="4" w:space="0" w:color="auto"/>
              <w:right w:val="single" w:sz="4" w:space="0" w:color="auto"/>
            </w:tcBorders>
          </w:tcPr>
          <w:p w14:paraId="06BAB93B" w14:textId="77777777" w:rsidR="00775084" w:rsidRPr="004E396D" w:rsidRDefault="00775084" w:rsidP="00435BD9">
            <w:pPr>
              <w:pStyle w:val="TAC"/>
              <w:rPr>
                <w:ins w:id="1385" w:author="jing zhao" w:date="2021-08-04T15:11:00Z"/>
                <w:lang w:val="en-US"/>
              </w:rPr>
            </w:pPr>
            <w:ins w:id="1386" w:author="jing zhao" w:date="2021-08-04T15:11:00Z">
              <w:r w:rsidRPr="006C5A35">
                <w:rPr>
                  <w:lang w:val="en-US"/>
                </w:rPr>
                <w:t>-Infinity</w:t>
              </w:r>
            </w:ins>
          </w:p>
        </w:tc>
        <w:tc>
          <w:tcPr>
            <w:tcW w:w="931" w:type="dxa"/>
            <w:tcBorders>
              <w:top w:val="single" w:sz="4" w:space="0" w:color="auto"/>
              <w:left w:val="single" w:sz="4" w:space="0" w:color="auto"/>
              <w:right w:val="single" w:sz="4" w:space="0" w:color="auto"/>
            </w:tcBorders>
          </w:tcPr>
          <w:p w14:paraId="4460CC33" w14:textId="77777777" w:rsidR="00775084" w:rsidRPr="004E396D" w:rsidRDefault="00775084" w:rsidP="00435BD9">
            <w:pPr>
              <w:pStyle w:val="TAC"/>
              <w:rPr>
                <w:ins w:id="1387" w:author="jing zhao" w:date="2021-08-04T15:11:00Z"/>
                <w:lang w:val="en-US"/>
              </w:rPr>
            </w:pPr>
            <w:ins w:id="1388" w:author="jing zhao" w:date="2021-08-04T15:11:00Z">
              <w:r w:rsidRPr="004E396D">
                <w:rPr>
                  <w:lang w:val="en-US"/>
                </w:rPr>
                <w:t>4</w:t>
              </w:r>
            </w:ins>
          </w:p>
        </w:tc>
        <w:tc>
          <w:tcPr>
            <w:tcW w:w="931" w:type="dxa"/>
            <w:tcBorders>
              <w:top w:val="single" w:sz="4" w:space="0" w:color="auto"/>
              <w:left w:val="single" w:sz="4" w:space="0" w:color="auto"/>
              <w:right w:val="single" w:sz="4" w:space="0" w:color="auto"/>
            </w:tcBorders>
          </w:tcPr>
          <w:p w14:paraId="50868A1B" w14:textId="77777777" w:rsidR="00775084" w:rsidRPr="004E396D" w:rsidRDefault="00775084" w:rsidP="00435BD9">
            <w:pPr>
              <w:pStyle w:val="TAC"/>
              <w:rPr>
                <w:ins w:id="1389" w:author="jing zhao" w:date="2021-08-04T15:11:00Z"/>
                <w:lang w:val="en-US"/>
              </w:rPr>
            </w:pPr>
            <w:ins w:id="1390" w:author="jing zhao" w:date="2021-08-04T15:11:00Z">
              <w:r w:rsidRPr="004E396D">
                <w:rPr>
                  <w:lang w:val="en-US"/>
                </w:rPr>
                <w:t>4</w:t>
              </w:r>
            </w:ins>
          </w:p>
        </w:tc>
        <w:tc>
          <w:tcPr>
            <w:tcW w:w="931" w:type="dxa"/>
            <w:tcBorders>
              <w:top w:val="single" w:sz="4" w:space="0" w:color="auto"/>
              <w:left w:val="single" w:sz="4" w:space="0" w:color="auto"/>
              <w:right w:val="single" w:sz="4" w:space="0" w:color="auto"/>
            </w:tcBorders>
          </w:tcPr>
          <w:p w14:paraId="546D15E2" w14:textId="77777777" w:rsidR="00775084" w:rsidRPr="004E396D" w:rsidRDefault="00775084" w:rsidP="00435BD9">
            <w:pPr>
              <w:pStyle w:val="TAC"/>
              <w:rPr>
                <w:ins w:id="1391" w:author="jing zhao" w:date="2021-08-04T15:11:00Z"/>
                <w:lang w:val="en-US"/>
              </w:rPr>
            </w:pPr>
            <w:ins w:id="1392" w:author="jing zhao" w:date="2021-08-04T15:11:00Z">
              <w:r w:rsidRPr="004E396D">
                <w:rPr>
                  <w:lang w:val="en-US"/>
                </w:rPr>
                <w:t>4</w:t>
              </w:r>
            </w:ins>
          </w:p>
        </w:tc>
        <w:tc>
          <w:tcPr>
            <w:tcW w:w="931" w:type="dxa"/>
            <w:tcBorders>
              <w:top w:val="single" w:sz="4" w:space="0" w:color="auto"/>
              <w:left w:val="single" w:sz="4" w:space="0" w:color="auto"/>
              <w:right w:val="single" w:sz="4" w:space="0" w:color="auto"/>
            </w:tcBorders>
          </w:tcPr>
          <w:p w14:paraId="77ED6467" w14:textId="77777777" w:rsidR="00775084" w:rsidRPr="004E396D" w:rsidRDefault="00775084" w:rsidP="00435BD9">
            <w:pPr>
              <w:pStyle w:val="TAC"/>
              <w:rPr>
                <w:ins w:id="1393" w:author="jing zhao" w:date="2021-08-04T15:11:00Z"/>
                <w:lang w:val="en-US"/>
              </w:rPr>
            </w:pPr>
            <w:ins w:id="1394" w:author="jing zhao" w:date="2021-08-04T15:11:00Z">
              <w:r w:rsidRPr="004E396D">
                <w:rPr>
                  <w:lang w:val="en-US"/>
                </w:rPr>
                <w:t>4</w:t>
              </w:r>
            </w:ins>
          </w:p>
        </w:tc>
      </w:tr>
      <w:tr w:rsidR="00775084" w:rsidRPr="004E396D" w14:paraId="1359BC04" w14:textId="77777777" w:rsidTr="00435BD9">
        <w:trPr>
          <w:jc w:val="center"/>
          <w:ins w:id="1395" w:author="jing zhao" w:date="2021-08-04T15:11:00Z"/>
        </w:trPr>
        <w:tc>
          <w:tcPr>
            <w:tcW w:w="3805" w:type="dxa"/>
            <w:gridSpan w:val="3"/>
            <w:tcBorders>
              <w:top w:val="single" w:sz="4" w:space="0" w:color="auto"/>
              <w:left w:val="single" w:sz="4" w:space="0" w:color="auto"/>
              <w:bottom w:val="single" w:sz="4" w:space="0" w:color="auto"/>
              <w:right w:val="single" w:sz="4" w:space="0" w:color="auto"/>
            </w:tcBorders>
            <w:hideMark/>
          </w:tcPr>
          <w:p w14:paraId="32BD9872" w14:textId="77777777" w:rsidR="00775084" w:rsidRPr="004E396D" w:rsidRDefault="00775084" w:rsidP="00435BD9">
            <w:pPr>
              <w:pStyle w:val="TAL"/>
              <w:rPr>
                <w:ins w:id="1396" w:author="jing zhao" w:date="2021-08-04T15:11:00Z"/>
                <w:lang w:val="en-US"/>
              </w:rPr>
            </w:pPr>
            <w:ins w:id="1397" w:author="jing zhao" w:date="2021-08-04T15:11:00Z">
              <w:r w:rsidRPr="004E396D">
                <w:rPr>
                  <w:position w:val="-12"/>
                  <w:lang w:val="en-US"/>
                </w:rPr>
                <w:object w:dxaOrig="810" w:dyaOrig="390" w14:anchorId="33799821">
                  <v:shape id="_x0000_i1038" type="#_x0000_t75" style="width:42pt;height:16.5pt" o:ole="" fillcolor="window">
                    <v:imagedata r:id="rId18" o:title=""/>
                  </v:shape>
                  <o:OLEObject Type="Embed" ProgID="Equation.3" ShapeID="_x0000_i1038" DrawAspect="Content" ObjectID="_1689599601"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2E8E0F34" w14:textId="77777777" w:rsidR="00775084" w:rsidRPr="004E396D" w:rsidRDefault="00775084" w:rsidP="00435BD9">
            <w:pPr>
              <w:pStyle w:val="TAC"/>
              <w:rPr>
                <w:ins w:id="1398" w:author="jing zhao" w:date="2021-08-04T15:11:00Z"/>
                <w:lang w:val="en-US"/>
              </w:rPr>
            </w:pPr>
            <w:ins w:id="1399" w:author="jing zhao" w:date="2021-08-04T15:11:00Z">
              <w:r w:rsidRPr="004E396D">
                <w:rPr>
                  <w:lang w:val="en-US"/>
                </w:rPr>
                <w:t>dB</w:t>
              </w:r>
            </w:ins>
          </w:p>
        </w:tc>
        <w:tc>
          <w:tcPr>
            <w:tcW w:w="931" w:type="dxa"/>
            <w:tcBorders>
              <w:left w:val="single" w:sz="4" w:space="0" w:color="auto"/>
              <w:bottom w:val="single" w:sz="4" w:space="0" w:color="auto"/>
              <w:right w:val="single" w:sz="4" w:space="0" w:color="auto"/>
            </w:tcBorders>
          </w:tcPr>
          <w:p w14:paraId="1AEA03CD" w14:textId="77777777" w:rsidR="00775084" w:rsidRPr="004E396D" w:rsidRDefault="00775084" w:rsidP="00435BD9">
            <w:pPr>
              <w:pStyle w:val="TAC"/>
              <w:rPr>
                <w:ins w:id="1400" w:author="jing zhao" w:date="2021-08-04T15:11:00Z"/>
                <w:lang w:val="en-US"/>
              </w:rPr>
            </w:pPr>
            <w:ins w:id="1401" w:author="jing zhao" w:date="2021-08-04T15:11:00Z">
              <w:r w:rsidRPr="006C5A35">
                <w:rPr>
                  <w:lang w:val="en-US"/>
                </w:rPr>
                <w:t>-Infinity</w:t>
              </w:r>
            </w:ins>
          </w:p>
        </w:tc>
        <w:tc>
          <w:tcPr>
            <w:tcW w:w="931" w:type="dxa"/>
            <w:tcBorders>
              <w:left w:val="single" w:sz="4" w:space="0" w:color="auto"/>
              <w:bottom w:val="single" w:sz="4" w:space="0" w:color="auto"/>
              <w:right w:val="single" w:sz="4" w:space="0" w:color="auto"/>
            </w:tcBorders>
          </w:tcPr>
          <w:p w14:paraId="1EA09502" w14:textId="77777777" w:rsidR="00775084" w:rsidRPr="004E396D" w:rsidRDefault="00775084" w:rsidP="00435BD9">
            <w:pPr>
              <w:pStyle w:val="TAC"/>
              <w:rPr>
                <w:ins w:id="1402" w:author="jing zhao" w:date="2021-08-04T15:11:00Z"/>
                <w:lang w:val="en-US"/>
              </w:rPr>
            </w:pPr>
            <w:ins w:id="1403" w:author="jing zhao" w:date="2021-08-04T15:11:00Z">
              <w:r w:rsidRPr="004E396D">
                <w:rPr>
                  <w:lang w:val="en-US"/>
                </w:rPr>
                <w:t>4</w:t>
              </w:r>
            </w:ins>
          </w:p>
        </w:tc>
        <w:tc>
          <w:tcPr>
            <w:tcW w:w="931" w:type="dxa"/>
            <w:tcBorders>
              <w:left w:val="single" w:sz="4" w:space="0" w:color="auto"/>
              <w:bottom w:val="single" w:sz="4" w:space="0" w:color="auto"/>
              <w:right w:val="single" w:sz="4" w:space="0" w:color="auto"/>
            </w:tcBorders>
          </w:tcPr>
          <w:p w14:paraId="118136C9" w14:textId="77777777" w:rsidR="00775084" w:rsidRPr="004E396D" w:rsidRDefault="00775084" w:rsidP="00435BD9">
            <w:pPr>
              <w:pStyle w:val="TAC"/>
              <w:rPr>
                <w:ins w:id="1404" w:author="jing zhao" w:date="2021-08-04T15:11:00Z"/>
                <w:lang w:val="en-US"/>
              </w:rPr>
            </w:pPr>
            <w:ins w:id="1405" w:author="jing zhao" w:date="2021-08-04T15:11:00Z">
              <w:r w:rsidRPr="004E396D">
                <w:rPr>
                  <w:lang w:val="en-US"/>
                </w:rPr>
                <w:t>4</w:t>
              </w:r>
            </w:ins>
          </w:p>
        </w:tc>
        <w:tc>
          <w:tcPr>
            <w:tcW w:w="931" w:type="dxa"/>
            <w:tcBorders>
              <w:left w:val="single" w:sz="4" w:space="0" w:color="auto"/>
              <w:bottom w:val="single" w:sz="4" w:space="0" w:color="auto"/>
              <w:right w:val="single" w:sz="4" w:space="0" w:color="auto"/>
            </w:tcBorders>
          </w:tcPr>
          <w:p w14:paraId="251F7452" w14:textId="77777777" w:rsidR="00775084" w:rsidRPr="004E396D" w:rsidRDefault="00775084" w:rsidP="00435BD9">
            <w:pPr>
              <w:pStyle w:val="TAC"/>
              <w:rPr>
                <w:ins w:id="1406" w:author="jing zhao" w:date="2021-08-04T15:11:00Z"/>
                <w:lang w:val="en-US"/>
              </w:rPr>
            </w:pPr>
            <w:ins w:id="1407" w:author="jing zhao" w:date="2021-08-04T15:11:00Z">
              <w:r w:rsidRPr="004E396D">
                <w:rPr>
                  <w:lang w:val="en-US"/>
                </w:rPr>
                <w:t>4</w:t>
              </w:r>
            </w:ins>
          </w:p>
        </w:tc>
        <w:tc>
          <w:tcPr>
            <w:tcW w:w="931" w:type="dxa"/>
            <w:tcBorders>
              <w:left w:val="single" w:sz="4" w:space="0" w:color="auto"/>
              <w:bottom w:val="single" w:sz="4" w:space="0" w:color="auto"/>
              <w:right w:val="single" w:sz="4" w:space="0" w:color="auto"/>
            </w:tcBorders>
          </w:tcPr>
          <w:p w14:paraId="42BE2337" w14:textId="77777777" w:rsidR="00775084" w:rsidRPr="004E396D" w:rsidRDefault="00775084" w:rsidP="00435BD9">
            <w:pPr>
              <w:pStyle w:val="TAC"/>
              <w:rPr>
                <w:ins w:id="1408" w:author="jing zhao" w:date="2021-08-04T15:11:00Z"/>
                <w:lang w:val="en-US"/>
              </w:rPr>
            </w:pPr>
            <w:ins w:id="1409" w:author="jing zhao" w:date="2021-08-04T15:11:00Z">
              <w:r w:rsidRPr="004E396D">
                <w:rPr>
                  <w:lang w:val="en-US"/>
                </w:rPr>
                <w:t>4</w:t>
              </w:r>
            </w:ins>
          </w:p>
        </w:tc>
      </w:tr>
      <w:tr w:rsidR="00775084" w:rsidRPr="004E396D" w14:paraId="47762FA5" w14:textId="77777777" w:rsidTr="00435BD9">
        <w:trPr>
          <w:jc w:val="center"/>
          <w:ins w:id="1410" w:author="jing zhao" w:date="2021-08-04T15:11:00Z"/>
        </w:trPr>
        <w:tc>
          <w:tcPr>
            <w:tcW w:w="970" w:type="dxa"/>
            <w:tcBorders>
              <w:top w:val="single" w:sz="4" w:space="0" w:color="auto"/>
              <w:left w:val="single" w:sz="4" w:space="0" w:color="auto"/>
              <w:bottom w:val="nil"/>
              <w:right w:val="single" w:sz="4" w:space="0" w:color="auto"/>
            </w:tcBorders>
            <w:shd w:val="clear" w:color="auto" w:fill="auto"/>
          </w:tcPr>
          <w:p w14:paraId="748EA06B" w14:textId="77777777" w:rsidR="00775084" w:rsidRPr="004E396D" w:rsidRDefault="00775084" w:rsidP="00435BD9">
            <w:pPr>
              <w:pStyle w:val="TAL"/>
              <w:rPr>
                <w:ins w:id="1411" w:author="jing zhao" w:date="2021-08-04T15:11:00Z"/>
                <w:lang w:val="en-US"/>
              </w:rPr>
            </w:pPr>
            <w:ins w:id="1412" w:author="jing zhao" w:date="2021-08-04T15:11:00Z">
              <w:r w:rsidRPr="004E396D">
                <w:rPr>
                  <w:lang w:val="en-US"/>
                </w:rPr>
                <w:t>SSB_RP</w:t>
              </w:r>
            </w:ins>
          </w:p>
        </w:tc>
        <w:tc>
          <w:tcPr>
            <w:tcW w:w="2835" w:type="dxa"/>
            <w:gridSpan w:val="2"/>
            <w:tcBorders>
              <w:top w:val="single" w:sz="4" w:space="0" w:color="auto"/>
              <w:left w:val="single" w:sz="4" w:space="0" w:color="auto"/>
              <w:right w:val="single" w:sz="4" w:space="0" w:color="auto"/>
            </w:tcBorders>
          </w:tcPr>
          <w:p w14:paraId="1EAD2734" w14:textId="77777777" w:rsidR="00775084" w:rsidRPr="004E396D" w:rsidRDefault="00775084" w:rsidP="00435BD9">
            <w:pPr>
              <w:pStyle w:val="TAL"/>
              <w:rPr>
                <w:ins w:id="1413" w:author="jing zhao" w:date="2021-08-04T15:11:00Z"/>
              </w:rPr>
            </w:pPr>
            <w:ins w:id="1414" w:author="jing zhao" w:date="2021-08-04T15:11:00Z">
              <w:r w:rsidRPr="004E396D">
                <w:t>Config 1</w:t>
              </w:r>
              <w:r>
                <w:t>,2,3,4,5,6</w:t>
              </w:r>
            </w:ins>
          </w:p>
        </w:tc>
        <w:tc>
          <w:tcPr>
            <w:tcW w:w="1134" w:type="dxa"/>
            <w:tcBorders>
              <w:top w:val="single" w:sz="4" w:space="0" w:color="auto"/>
              <w:left w:val="single" w:sz="4" w:space="0" w:color="auto"/>
              <w:right w:val="single" w:sz="4" w:space="0" w:color="auto"/>
            </w:tcBorders>
          </w:tcPr>
          <w:p w14:paraId="73C5B2F4" w14:textId="77777777" w:rsidR="00775084" w:rsidRPr="004E396D" w:rsidRDefault="00775084" w:rsidP="00435BD9">
            <w:pPr>
              <w:pStyle w:val="TAC"/>
              <w:rPr>
                <w:ins w:id="1415" w:author="jing zhao" w:date="2021-08-04T15:11:00Z"/>
                <w:lang w:val="en-US"/>
              </w:rPr>
            </w:pPr>
            <w:ins w:id="1416" w:author="jing zhao" w:date="2021-08-04T15:11:00Z">
              <w:r w:rsidRPr="004E396D">
                <w:rPr>
                  <w:lang w:val="en-US"/>
                </w:rPr>
                <w:t>dBm/SCS</w:t>
              </w:r>
            </w:ins>
          </w:p>
        </w:tc>
        <w:tc>
          <w:tcPr>
            <w:tcW w:w="931" w:type="dxa"/>
            <w:tcBorders>
              <w:top w:val="single" w:sz="4" w:space="0" w:color="auto"/>
              <w:left w:val="single" w:sz="4" w:space="0" w:color="auto"/>
              <w:right w:val="single" w:sz="4" w:space="0" w:color="auto"/>
            </w:tcBorders>
          </w:tcPr>
          <w:p w14:paraId="026F3C45" w14:textId="77777777" w:rsidR="00775084" w:rsidRPr="004E396D" w:rsidRDefault="00775084" w:rsidP="00435BD9">
            <w:pPr>
              <w:pStyle w:val="TAC"/>
              <w:rPr>
                <w:ins w:id="1417" w:author="jing zhao" w:date="2021-08-04T15:11:00Z"/>
                <w:lang w:val="en-US"/>
              </w:rPr>
            </w:pPr>
            <w:ins w:id="1418" w:author="jing zhao" w:date="2021-08-04T15:11:00Z">
              <w:r w:rsidRPr="0008483B">
                <w:rPr>
                  <w:lang w:val="en-US"/>
                </w:rPr>
                <w:t>-Infinity</w:t>
              </w:r>
            </w:ins>
          </w:p>
        </w:tc>
        <w:tc>
          <w:tcPr>
            <w:tcW w:w="931" w:type="dxa"/>
            <w:tcBorders>
              <w:top w:val="single" w:sz="4" w:space="0" w:color="auto"/>
              <w:left w:val="single" w:sz="4" w:space="0" w:color="auto"/>
              <w:right w:val="single" w:sz="4" w:space="0" w:color="auto"/>
            </w:tcBorders>
          </w:tcPr>
          <w:p w14:paraId="0067DFD6" w14:textId="77777777" w:rsidR="00775084" w:rsidRPr="004E396D" w:rsidRDefault="00775084" w:rsidP="00435BD9">
            <w:pPr>
              <w:pStyle w:val="TAC"/>
              <w:rPr>
                <w:ins w:id="1419" w:author="jing zhao" w:date="2021-08-04T15:11:00Z"/>
                <w:lang w:val="en-US"/>
              </w:rPr>
            </w:pPr>
            <w:ins w:id="1420" w:author="jing zhao" w:date="2021-08-04T15:11:00Z">
              <w:r w:rsidRPr="004E396D">
                <w:rPr>
                  <w:lang w:val="en-US"/>
                </w:rPr>
                <w:t>-94</w:t>
              </w:r>
            </w:ins>
          </w:p>
        </w:tc>
        <w:tc>
          <w:tcPr>
            <w:tcW w:w="931" w:type="dxa"/>
            <w:tcBorders>
              <w:top w:val="single" w:sz="4" w:space="0" w:color="auto"/>
              <w:left w:val="single" w:sz="4" w:space="0" w:color="auto"/>
              <w:right w:val="single" w:sz="4" w:space="0" w:color="auto"/>
            </w:tcBorders>
          </w:tcPr>
          <w:p w14:paraId="2C02D423" w14:textId="77777777" w:rsidR="00775084" w:rsidRPr="004E396D" w:rsidRDefault="00775084" w:rsidP="00435BD9">
            <w:pPr>
              <w:pStyle w:val="TAC"/>
              <w:rPr>
                <w:ins w:id="1421" w:author="jing zhao" w:date="2021-08-04T15:11:00Z"/>
                <w:lang w:val="en-US"/>
              </w:rPr>
            </w:pPr>
            <w:ins w:id="1422" w:author="jing zhao" w:date="2021-08-04T15:11:00Z">
              <w:r w:rsidRPr="004E396D">
                <w:rPr>
                  <w:lang w:val="en-US"/>
                </w:rPr>
                <w:t>-94</w:t>
              </w:r>
            </w:ins>
          </w:p>
        </w:tc>
        <w:tc>
          <w:tcPr>
            <w:tcW w:w="931" w:type="dxa"/>
            <w:tcBorders>
              <w:top w:val="single" w:sz="4" w:space="0" w:color="auto"/>
              <w:left w:val="single" w:sz="4" w:space="0" w:color="auto"/>
              <w:right w:val="single" w:sz="4" w:space="0" w:color="auto"/>
            </w:tcBorders>
          </w:tcPr>
          <w:p w14:paraId="03910074" w14:textId="77777777" w:rsidR="00775084" w:rsidRPr="004E396D" w:rsidRDefault="00775084" w:rsidP="00435BD9">
            <w:pPr>
              <w:pStyle w:val="TAC"/>
              <w:rPr>
                <w:ins w:id="1423" w:author="jing zhao" w:date="2021-08-04T15:11:00Z"/>
                <w:lang w:val="en-US"/>
              </w:rPr>
            </w:pPr>
            <w:ins w:id="1424" w:author="jing zhao" w:date="2021-08-04T15:11:00Z">
              <w:r w:rsidRPr="004E396D">
                <w:rPr>
                  <w:lang w:val="en-US"/>
                </w:rPr>
                <w:t>-94</w:t>
              </w:r>
            </w:ins>
          </w:p>
        </w:tc>
        <w:tc>
          <w:tcPr>
            <w:tcW w:w="931" w:type="dxa"/>
            <w:tcBorders>
              <w:top w:val="single" w:sz="4" w:space="0" w:color="auto"/>
              <w:left w:val="single" w:sz="4" w:space="0" w:color="auto"/>
              <w:right w:val="single" w:sz="4" w:space="0" w:color="auto"/>
            </w:tcBorders>
          </w:tcPr>
          <w:p w14:paraId="6CCB1F21" w14:textId="77777777" w:rsidR="00775084" w:rsidRPr="004E396D" w:rsidRDefault="00775084" w:rsidP="00435BD9">
            <w:pPr>
              <w:pStyle w:val="TAC"/>
              <w:rPr>
                <w:ins w:id="1425" w:author="jing zhao" w:date="2021-08-04T15:11:00Z"/>
                <w:lang w:val="en-US"/>
              </w:rPr>
            </w:pPr>
            <w:ins w:id="1426" w:author="jing zhao" w:date="2021-08-04T15:11:00Z">
              <w:r w:rsidRPr="004E396D">
                <w:rPr>
                  <w:lang w:val="en-US"/>
                </w:rPr>
                <w:t>-94</w:t>
              </w:r>
            </w:ins>
          </w:p>
        </w:tc>
      </w:tr>
      <w:tr w:rsidR="00775084" w:rsidRPr="004E396D" w14:paraId="63192A88" w14:textId="77777777" w:rsidTr="00435BD9">
        <w:trPr>
          <w:jc w:val="center"/>
          <w:ins w:id="1427" w:author="jing zhao" w:date="2021-08-04T15:11:00Z"/>
        </w:trPr>
        <w:tc>
          <w:tcPr>
            <w:tcW w:w="970" w:type="dxa"/>
            <w:tcBorders>
              <w:top w:val="nil"/>
              <w:left w:val="single" w:sz="4" w:space="0" w:color="auto"/>
              <w:bottom w:val="single" w:sz="4" w:space="0" w:color="auto"/>
              <w:right w:val="single" w:sz="4" w:space="0" w:color="auto"/>
            </w:tcBorders>
            <w:shd w:val="clear" w:color="auto" w:fill="auto"/>
          </w:tcPr>
          <w:p w14:paraId="1C0EB41F" w14:textId="77777777" w:rsidR="00775084" w:rsidRPr="004E396D" w:rsidRDefault="00775084" w:rsidP="00435BD9">
            <w:pPr>
              <w:pStyle w:val="TAL"/>
              <w:rPr>
                <w:ins w:id="1428" w:author="jing zhao" w:date="2021-08-04T15:11:00Z"/>
                <w:lang w:val="en-US"/>
              </w:rPr>
            </w:pPr>
          </w:p>
        </w:tc>
        <w:tc>
          <w:tcPr>
            <w:tcW w:w="2835" w:type="dxa"/>
            <w:gridSpan w:val="2"/>
            <w:tcBorders>
              <w:top w:val="single" w:sz="4" w:space="0" w:color="auto"/>
              <w:left w:val="single" w:sz="4" w:space="0" w:color="auto"/>
              <w:right w:val="single" w:sz="4" w:space="0" w:color="auto"/>
            </w:tcBorders>
          </w:tcPr>
          <w:p w14:paraId="7B20C14E" w14:textId="77777777" w:rsidR="00775084" w:rsidRPr="004E396D" w:rsidRDefault="00775084" w:rsidP="00435BD9">
            <w:pPr>
              <w:pStyle w:val="TAL"/>
              <w:rPr>
                <w:ins w:id="1429" w:author="jing zhao" w:date="2021-08-04T15:11:00Z"/>
              </w:rPr>
            </w:pPr>
            <w:ins w:id="1430" w:author="jing zhao" w:date="2021-08-04T15:11:00Z">
              <w:r w:rsidRPr="004E396D">
                <w:t xml:space="preserve">Config </w:t>
              </w:r>
              <w:r>
                <w:t>7,8,9</w:t>
              </w:r>
            </w:ins>
          </w:p>
        </w:tc>
        <w:tc>
          <w:tcPr>
            <w:tcW w:w="1134" w:type="dxa"/>
            <w:tcBorders>
              <w:top w:val="single" w:sz="4" w:space="0" w:color="auto"/>
              <w:left w:val="single" w:sz="4" w:space="0" w:color="auto"/>
              <w:right w:val="single" w:sz="4" w:space="0" w:color="auto"/>
            </w:tcBorders>
          </w:tcPr>
          <w:p w14:paraId="32A4C872" w14:textId="77777777" w:rsidR="00775084" w:rsidRPr="004E396D" w:rsidRDefault="00775084" w:rsidP="00435BD9">
            <w:pPr>
              <w:pStyle w:val="TAC"/>
              <w:rPr>
                <w:ins w:id="1431" w:author="jing zhao" w:date="2021-08-04T15:11:00Z"/>
                <w:lang w:val="en-US"/>
              </w:rPr>
            </w:pPr>
            <w:ins w:id="1432" w:author="jing zhao" w:date="2021-08-04T15:11:00Z">
              <w:r w:rsidRPr="004E396D">
                <w:rPr>
                  <w:lang w:val="en-US"/>
                </w:rPr>
                <w:t>dBm/SCS</w:t>
              </w:r>
            </w:ins>
          </w:p>
        </w:tc>
        <w:tc>
          <w:tcPr>
            <w:tcW w:w="931" w:type="dxa"/>
            <w:tcBorders>
              <w:top w:val="single" w:sz="4" w:space="0" w:color="auto"/>
              <w:left w:val="single" w:sz="4" w:space="0" w:color="auto"/>
              <w:right w:val="single" w:sz="4" w:space="0" w:color="auto"/>
            </w:tcBorders>
          </w:tcPr>
          <w:p w14:paraId="76AA81AC" w14:textId="77777777" w:rsidR="00775084" w:rsidRPr="004E396D" w:rsidRDefault="00775084" w:rsidP="00435BD9">
            <w:pPr>
              <w:pStyle w:val="TAC"/>
              <w:rPr>
                <w:ins w:id="1433" w:author="jing zhao" w:date="2021-08-04T15:11:00Z"/>
                <w:lang w:val="en-US"/>
              </w:rPr>
            </w:pPr>
            <w:ins w:id="1434" w:author="jing zhao" w:date="2021-08-04T15:11:00Z">
              <w:r w:rsidRPr="0008483B">
                <w:rPr>
                  <w:lang w:val="en-US"/>
                </w:rPr>
                <w:t>-Infinity</w:t>
              </w:r>
            </w:ins>
          </w:p>
        </w:tc>
        <w:tc>
          <w:tcPr>
            <w:tcW w:w="931" w:type="dxa"/>
            <w:tcBorders>
              <w:top w:val="single" w:sz="4" w:space="0" w:color="auto"/>
              <w:left w:val="single" w:sz="4" w:space="0" w:color="auto"/>
              <w:right w:val="single" w:sz="4" w:space="0" w:color="auto"/>
            </w:tcBorders>
          </w:tcPr>
          <w:p w14:paraId="063D8F89" w14:textId="77777777" w:rsidR="00775084" w:rsidRPr="004E396D" w:rsidRDefault="00775084" w:rsidP="00435BD9">
            <w:pPr>
              <w:pStyle w:val="TAC"/>
              <w:rPr>
                <w:ins w:id="1435" w:author="jing zhao" w:date="2021-08-04T15:11:00Z"/>
                <w:lang w:val="en-US"/>
              </w:rPr>
            </w:pPr>
            <w:ins w:id="1436" w:author="jing zhao" w:date="2021-08-04T15:11:00Z">
              <w:r w:rsidRPr="004E396D">
                <w:rPr>
                  <w:lang w:val="en-US"/>
                </w:rPr>
                <w:t>-91</w:t>
              </w:r>
            </w:ins>
          </w:p>
        </w:tc>
        <w:tc>
          <w:tcPr>
            <w:tcW w:w="931" w:type="dxa"/>
            <w:tcBorders>
              <w:top w:val="single" w:sz="4" w:space="0" w:color="auto"/>
              <w:left w:val="single" w:sz="4" w:space="0" w:color="auto"/>
              <w:right w:val="single" w:sz="4" w:space="0" w:color="auto"/>
            </w:tcBorders>
          </w:tcPr>
          <w:p w14:paraId="02B82B8D" w14:textId="77777777" w:rsidR="00775084" w:rsidRPr="004E396D" w:rsidRDefault="00775084" w:rsidP="00435BD9">
            <w:pPr>
              <w:pStyle w:val="TAC"/>
              <w:rPr>
                <w:ins w:id="1437" w:author="jing zhao" w:date="2021-08-04T15:11:00Z"/>
                <w:lang w:val="en-US"/>
              </w:rPr>
            </w:pPr>
            <w:ins w:id="1438" w:author="jing zhao" w:date="2021-08-04T15:11:00Z">
              <w:r w:rsidRPr="004E396D">
                <w:rPr>
                  <w:lang w:val="en-US"/>
                </w:rPr>
                <w:t>-91</w:t>
              </w:r>
            </w:ins>
          </w:p>
        </w:tc>
        <w:tc>
          <w:tcPr>
            <w:tcW w:w="931" w:type="dxa"/>
            <w:tcBorders>
              <w:top w:val="single" w:sz="4" w:space="0" w:color="auto"/>
              <w:left w:val="single" w:sz="4" w:space="0" w:color="auto"/>
              <w:right w:val="single" w:sz="4" w:space="0" w:color="auto"/>
            </w:tcBorders>
          </w:tcPr>
          <w:p w14:paraId="6E6B7D36" w14:textId="77777777" w:rsidR="00775084" w:rsidRPr="004E396D" w:rsidRDefault="00775084" w:rsidP="00435BD9">
            <w:pPr>
              <w:pStyle w:val="TAC"/>
              <w:rPr>
                <w:ins w:id="1439" w:author="jing zhao" w:date="2021-08-04T15:11:00Z"/>
                <w:lang w:val="en-US"/>
              </w:rPr>
            </w:pPr>
            <w:ins w:id="1440" w:author="jing zhao" w:date="2021-08-04T15:11:00Z">
              <w:r w:rsidRPr="004E396D">
                <w:rPr>
                  <w:lang w:val="en-US"/>
                </w:rPr>
                <w:t>-91</w:t>
              </w:r>
            </w:ins>
          </w:p>
        </w:tc>
        <w:tc>
          <w:tcPr>
            <w:tcW w:w="931" w:type="dxa"/>
            <w:tcBorders>
              <w:top w:val="single" w:sz="4" w:space="0" w:color="auto"/>
              <w:left w:val="single" w:sz="4" w:space="0" w:color="auto"/>
              <w:right w:val="single" w:sz="4" w:space="0" w:color="auto"/>
            </w:tcBorders>
          </w:tcPr>
          <w:p w14:paraId="2CAF7B47" w14:textId="77777777" w:rsidR="00775084" w:rsidRPr="004E396D" w:rsidRDefault="00775084" w:rsidP="00435BD9">
            <w:pPr>
              <w:pStyle w:val="TAC"/>
              <w:rPr>
                <w:ins w:id="1441" w:author="jing zhao" w:date="2021-08-04T15:11:00Z"/>
                <w:lang w:val="en-US"/>
              </w:rPr>
            </w:pPr>
            <w:ins w:id="1442" w:author="jing zhao" w:date="2021-08-04T15:11:00Z">
              <w:r w:rsidRPr="004E396D">
                <w:rPr>
                  <w:lang w:val="en-US"/>
                </w:rPr>
                <w:t>-91</w:t>
              </w:r>
            </w:ins>
          </w:p>
        </w:tc>
      </w:tr>
      <w:tr w:rsidR="00775084" w:rsidRPr="004E396D" w14:paraId="344CE618" w14:textId="77777777" w:rsidTr="00435BD9">
        <w:trPr>
          <w:jc w:val="center"/>
          <w:ins w:id="1443" w:author="jing zhao" w:date="2021-08-04T15:11:00Z"/>
        </w:trPr>
        <w:tc>
          <w:tcPr>
            <w:tcW w:w="970" w:type="dxa"/>
            <w:tcBorders>
              <w:top w:val="single" w:sz="4" w:space="0" w:color="auto"/>
              <w:left w:val="single" w:sz="4" w:space="0" w:color="auto"/>
              <w:bottom w:val="nil"/>
              <w:right w:val="single" w:sz="4" w:space="0" w:color="auto"/>
            </w:tcBorders>
            <w:shd w:val="clear" w:color="auto" w:fill="auto"/>
            <w:hideMark/>
          </w:tcPr>
          <w:p w14:paraId="57819825" w14:textId="77777777" w:rsidR="00775084" w:rsidRPr="004E396D" w:rsidRDefault="00775084" w:rsidP="00435BD9">
            <w:pPr>
              <w:pStyle w:val="TAL"/>
              <w:rPr>
                <w:ins w:id="1444" w:author="jing zhao" w:date="2021-08-04T15:11:00Z"/>
                <w:lang w:val="en-US"/>
              </w:rPr>
            </w:pPr>
            <w:ins w:id="1445" w:author="jing zhao" w:date="2021-08-04T15:11:00Z">
              <w:r w:rsidRPr="004E396D">
                <w:rPr>
                  <w:lang w:val="en-US"/>
                </w:rPr>
                <w:t>Io</w:t>
              </w:r>
              <w:r w:rsidRPr="004E396D">
                <w:rPr>
                  <w:vertAlign w:val="superscript"/>
                  <w:lang w:val="en-US"/>
                </w:rPr>
                <w:t>Note3</w:t>
              </w:r>
            </w:ins>
          </w:p>
        </w:tc>
        <w:tc>
          <w:tcPr>
            <w:tcW w:w="2835" w:type="dxa"/>
            <w:gridSpan w:val="2"/>
            <w:tcBorders>
              <w:top w:val="single" w:sz="4" w:space="0" w:color="auto"/>
              <w:left w:val="single" w:sz="4" w:space="0" w:color="auto"/>
              <w:right w:val="single" w:sz="4" w:space="0" w:color="auto"/>
            </w:tcBorders>
          </w:tcPr>
          <w:p w14:paraId="21B69D22" w14:textId="77777777" w:rsidR="00775084" w:rsidRPr="004E396D" w:rsidRDefault="00775084" w:rsidP="00435BD9">
            <w:pPr>
              <w:pStyle w:val="TAL"/>
              <w:rPr>
                <w:ins w:id="1446" w:author="jing zhao" w:date="2021-08-04T15:11:00Z"/>
                <w:lang w:val="en-US"/>
              </w:rPr>
            </w:pPr>
            <w:ins w:id="1447" w:author="jing zhao" w:date="2021-08-04T15:11:00Z">
              <w:r w:rsidRPr="004E396D">
                <w:t>Config 1</w:t>
              </w:r>
              <w:r>
                <w:t>,2,3,4,5,6</w:t>
              </w:r>
            </w:ins>
          </w:p>
        </w:tc>
        <w:tc>
          <w:tcPr>
            <w:tcW w:w="1134" w:type="dxa"/>
            <w:tcBorders>
              <w:top w:val="single" w:sz="4" w:space="0" w:color="auto"/>
              <w:left w:val="single" w:sz="4" w:space="0" w:color="auto"/>
              <w:right w:val="single" w:sz="4" w:space="0" w:color="auto"/>
            </w:tcBorders>
            <w:hideMark/>
          </w:tcPr>
          <w:p w14:paraId="75B6E515" w14:textId="77777777" w:rsidR="00775084" w:rsidRPr="004E396D" w:rsidRDefault="00775084" w:rsidP="00435BD9">
            <w:pPr>
              <w:pStyle w:val="TAC"/>
              <w:rPr>
                <w:ins w:id="1448" w:author="jing zhao" w:date="2021-08-04T15:11:00Z"/>
                <w:lang w:val="en-US"/>
              </w:rPr>
            </w:pPr>
            <w:ins w:id="1449" w:author="jing zhao" w:date="2021-08-04T15:11:00Z">
              <w:r w:rsidRPr="004E396D">
                <w:rPr>
                  <w:lang w:val="en-US"/>
                </w:rPr>
                <w:t>dBm/</w:t>
              </w:r>
            </w:ins>
          </w:p>
          <w:p w14:paraId="047F5EA1" w14:textId="77777777" w:rsidR="00775084" w:rsidRPr="004E396D" w:rsidRDefault="00775084" w:rsidP="00435BD9">
            <w:pPr>
              <w:pStyle w:val="TAC"/>
              <w:rPr>
                <w:ins w:id="1450" w:author="jing zhao" w:date="2021-08-04T15:11:00Z"/>
                <w:lang w:val="en-US"/>
              </w:rPr>
            </w:pPr>
            <w:ins w:id="1451" w:author="jing zhao" w:date="2021-08-04T15:11:00Z">
              <w:r w:rsidRPr="004E396D">
                <w:rPr>
                  <w:lang w:val="en-US"/>
                </w:rPr>
                <w:t>9.36MHz</w:t>
              </w:r>
            </w:ins>
          </w:p>
        </w:tc>
        <w:tc>
          <w:tcPr>
            <w:tcW w:w="931" w:type="dxa"/>
            <w:tcBorders>
              <w:top w:val="single" w:sz="4" w:space="0" w:color="auto"/>
              <w:left w:val="single" w:sz="4" w:space="0" w:color="auto"/>
              <w:right w:val="single" w:sz="4" w:space="0" w:color="auto"/>
            </w:tcBorders>
          </w:tcPr>
          <w:p w14:paraId="255DEDAE" w14:textId="77777777" w:rsidR="00775084" w:rsidRPr="004E396D" w:rsidRDefault="00775084" w:rsidP="00435BD9">
            <w:pPr>
              <w:pStyle w:val="TAC"/>
              <w:rPr>
                <w:ins w:id="1452" w:author="jing zhao" w:date="2021-08-04T15:11:00Z"/>
                <w:lang w:val="en-US"/>
              </w:rPr>
            </w:pPr>
            <w:ins w:id="1453" w:author="jing zhao" w:date="2021-08-04T15:11:00Z">
              <w:r w:rsidRPr="004E396D">
                <w:rPr>
                  <w:lang w:val="en-US"/>
                </w:rPr>
                <w:t>-70.05</w:t>
              </w:r>
            </w:ins>
          </w:p>
        </w:tc>
        <w:tc>
          <w:tcPr>
            <w:tcW w:w="931" w:type="dxa"/>
            <w:tcBorders>
              <w:top w:val="single" w:sz="4" w:space="0" w:color="auto"/>
              <w:left w:val="single" w:sz="4" w:space="0" w:color="auto"/>
              <w:right w:val="single" w:sz="4" w:space="0" w:color="auto"/>
            </w:tcBorders>
          </w:tcPr>
          <w:p w14:paraId="1F73DF9D" w14:textId="77777777" w:rsidR="00775084" w:rsidRPr="004E396D" w:rsidRDefault="00775084" w:rsidP="00435BD9">
            <w:pPr>
              <w:pStyle w:val="TAC"/>
              <w:rPr>
                <w:ins w:id="1454" w:author="jing zhao" w:date="2021-08-04T15:11:00Z"/>
                <w:lang w:val="en-US"/>
              </w:rPr>
            </w:pPr>
            <w:ins w:id="1455" w:author="jing zhao" w:date="2021-08-04T15:11:00Z">
              <w:r w:rsidRPr="004E396D">
                <w:rPr>
                  <w:lang w:val="en-US"/>
                </w:rPr>
                <w:t>-64.59</w:t>
              </w:r>
            </w:ins>
          </w:p>
        </w:tc>
        <w:tc>
          <w:tcPr>
            <w:tcW w:w="931" w:type="dxa"/>
            <w:tcBorders>
              <w:top w:val="single" w:sz="4" w:space="0" w:color="auto"/>
              <w:left w:val="single" w:sz="4" w:space="0" w:color="auto"/>
              <w:right w:val="single" w:sz="4" w:space="0" w:color="auto"/>
            </w:tcBorders>
          </w:tcPr>
          <w:p w14:paraId="3B5654BD" w14:textId="77777777" w:rsidR="00775084" w:rsidRPr="004E396D" w:rsidRDefault="00775084" w:rsidP="00435BD9">
            <w:pPr>
              <w:pStyle w:val="TAC"/>
              <w:rPr>
                <w:ins w:id="1456" w:author="jing zhao" w:date="2021-08-04T15:11:00Z"/>
                <w:lang w:val="en-US"/>
              </w:rPr>
            </w:pPr>
            <w:ins w:id="1457" w:author="jing zhao" w:date="2021-08-04T15:11:00Z">
              <w:r w:rsidRPr="004E396D">
                <w:rPr>
                  <w:lang w:val="en-US"/>
                </w:rPr>
                <w:t>-64.59</w:t>
              </w:r>
            </w:ins>
          </w:p>
        </w:tc>
        <w:tc>
          <w:tcPr>
            <w:tcW w:w="931" w:type="dxa"/>
            <w:tcBorders>
              <w:top w:val="single" w:sz="4" w:space="0" w:color="auto"/>
              <w:left w:val="single" w:sz="4" w:space="0" w:color="auto"/>
              <w:right w:val="single" w:sz="4" w:space="0" w:color="auto"/>
            </w:tcBorders>
          </w:tcPr>
          <w:p w14:paraId="79FDB42B" w14:textId="77777777" w:rsidR="00775084" w:rsidRPr="004E396D" w:rsidRDefault="00775084" w:rsidP="00435BD9">
            <w:pPr>
              <w:pStyle w:val="TAC"/>
              <w:rPr>
                <w:ins w:id="1458" w:author="jing zhao" w:date="2021-08-04T15:11:00Z"/>
                <w:lang w:val="en-US"/>
              </w:rPr>
            </w:pPr>
            <w:ins w:id="1459" w:author="jing zhao" w:date="2021-08-04T15:11:00Z">
              <w:r w:rsidRPr="004E396D">
                <w:rPr>
                  <w:lang w:val="en-US"/>
                </w:rPr>
                <w:t>-64.59</w:t>
              </w:r>
            </w:ins>
          </w:p>
        </w:tc>
        <w:tc>
          <w:tcPr>
            <w:tcW w:w="931" w:type="dxa"/>
            <w:tcBorders>
              <w:top w:val="single" w:sz="4" w:space="0" w:color="auto"/>
              <w:left w:val="single" w:sz="4" w:space="0" w:color="auto"/>
              <w:right w:val="single" w:sz="4" w:space="0" w:color="auto"/>
            </w:tcBorders>
          </w:tcPr>
          <w:p w14:paraId="14F5C9D6" w14:textId="77777777" w:rsidR="00775084" w:rsidRPr="004E396D" w:rsidRDefault="00775084" w:rsidP="00435BD9">
            <w:pPr>
              <w:pStyle w:val="TAC"/>
              <w:rPr>
                <w:ins w:id="1460" w:author="jing zhao" w:date="2021-08-04T15:11:00Z"/>
                <w:lang w:val="en-US"/>
              </w:rPr>
            </w:pPr>
            <w:ins w:id="1461" w:author="jing zhao" w:date="2021-08-04T15:11:00Z">
              <w:r w:rsidRPr="004E396D">
                <w:rPr>
                  <w:lang w:val="en-US"/>
                </w:rPr>
                <w:t>-64.59</w:t>
              </w:r>
            </w:ins>
          </w:p>
        </w:tc>
      </w:tr>
      <w:tr w:rsidR="00775084" w:rsidRPr="004E396D" w14:paraId="12FCB43D" w14:textId="77777777" w:rsidTr="00435BD9">
        <w:trPr>
          <w:jc w:val="center"/>
          <w:ins w:id="1462" w:author="jing zhao" w:date="2021-08-04T15:11:00Z"/>
        </w:trPr>
        <w:tc>
          <w:tcPr>
            <w:tcW w:w="970" w:type="dxa"/>
            <w:tcBorders>
              <w:top w:val="nil"/>
              <w:left w:val="single" w:sz="4" w:space="0" w:color="auto"/>
              <w:right w:val="single" w:sz="4" w:space="0" w:color="auto"/>
            </w:tcBorders>
            <w:shd w:val="clear" w:color="auto" w:fill="auto"/>
            <w:hideMark/>
          </w:tcPr>
          <w:p w14:paraId="0523E7E9" w14:textId="77777777" w:rsidR="00775084" w:rsidRPr="004E396D" w:rsidRDefault="00775084" w:rsidP="00435BD9">
            <w:pPr>
              <w:pStyle w:val="TAL"/>
              <w:rPr>
                <w:ins w:id="1463" w:author="jing zhao" w:date="2021-08-04T15:11:00Z"/>
                <w:lang w:val="en-US"/>
              </w:rPr>
            </w:pPr>
          </w:p>
        </w:tc>
        <w:tc>
          <w:tcPr>
            <w:tcW w:w="2835" w:type="dxa"/>
            <w:gridSpan w:val="2"/>
            <w:tcBorders>
              <w:left w:val="single" w:sz="4" w:space="0" w:color="auto"/>
              <w:right w:val="single" w:sz="4" w:space="0" w:color="auto"/>
            </w:tcBorders>
          </w:tcPr>
          <w:p w14:paraId="4D848A2B" w14:textId="77777777" w:rsidR="00775084" w:rsidRPr="004E396D" w:rsidRDefault="00775084" w:rsidP="00435BD9">
            <w:pPr>
              <w:pStyle w:val="TAL"/>
              <w:rPr>
                <w:ins w:id="1464" w:author="jing zhao" w:date="2021-08-04T15:11:00Z"/>
                <w:lang w:val="en-US"/>
              </w:rPr>
            </w:pPr>
            <w:ins w:id="1465" w:author="jing zhao" w:date="2021-08-04T15:11:00Z">
              <w:r w:rsidRPr="004E396D">
                <w:t xml:space="preserve">Config </w:t>
              </w:r>
              <w:r>
                <w:t>7,8,9</w:t>
              </w:r>
            </w:ins>
          </w:p>
        </w:tc>
        <w:tc>
          <w:tcPr>
            <w:tcW w:w="1134" w:type="dxa"/>
            <w:tcBorders>
              <w:left w:val="single" w:sz="4" w:space="0" w:color="auto"/>
              <w:right w:val="single" w:sz="4" w:space="0" w:color="auto"/>
            </w:tcBorders>
            <w:hideMark/>
          </w:tcPr>
          <w:p w14:paraId="70B57A1F" w14:textId="77777777" w:rsidR="00775084" w:rsidRPr="004E396D" w:rsidRDefault="00775084" w:rsidP="00435BD9">
            <w:pPr>
              <w:pStyle w:val="TAC"/>
              <w:rPr>
                <w:ins w:id="1466" w:author="jing zhao" w:date="2021-08-04T15:11:00Z"/>
                <w:lang w:val="en-US"/>
              </w:rPr>
            </w:pPr>
            <w:ins w:id="1467" w:author="jing zhao" w:date="2021-08-04T15:11:00Z">
              <w:r w:rsidRPr="004E396D">
                <w:rPr>
                  <w:lang w:val="en-US"/>
                </w:rPr>
                <w:t>dBm/</w:t>
              </w:r>
            </w:ins>
          </w:p>
          <w:p w14:paraId="7D1AE3AE" w14:textId="77777777" w:rsidR="00775084" w:rsidRPr="004E396D" w:rsidRDefault="00775084" w:rsidP="00435BD9">
            <w:pPr>
              <w:pStyle w:val="TAC"/>
              <w:rPr>
                <w:ins w:id="1468" w:author="jing zhao" w:date="2021-08-04T15:11:00Z"/>
                <w:lang w:val="en-US"/>
              </w:rPr>
            </w:pPr>
            <w:ins w:id="1469" w:author="jing zhao" w:date="2021-08-04T15:11:00Z">
              <w:r w:rsidRPr="004E396D">
                <w:rPr>
                  <w:lang w:val="en-US"/>
                </w:rPr>
                <w:t>38.16MHz</w:t>
              </w:r>
            </w:ins>
          </w:p>
        </w:tc>
        <w:tc>
          <w:tcPr>
            <w:tcW w:w="931" w:type="dxa"/>
            <w:tcBorders>
              <w:left w:val="single" w:sz="4" w:space="0" w:color="auto"/>
              <w:right w:val="single" w:sz="4" w:space="0" w:color="auto"/>
            </w:tcBorders>
          </w:tcPr>
          <w:p w14:paraId="0B9D841F" w14:textId="77777777" w:rsidR="00775084" w:rsidRPr="004E396D" w:rsidRDefault="00775084" w:rsidP="00435BD9">
            <w:pPr>
              <w:pStyle w:val="TAC"/>
              <w:rPr>
                <w:ins w:id="1470" w:author="jing zhao" w:date="2021-08-04T15:11:00Z"/>
                <w:lang w:val="en-US"/>
              </w:rPr>
            </w:pPr>
            <w:ins w:id="1471" w:author="jing zhao" w:date="2021-08-04T15:11:00Z">
              <w:r w:rsidRPr="004E396D">
                <w:rPr>
                  <w:lang w:val="en-US"/>
                </w:rPr>
                <w:t>-63.94</w:t>
              </w:r>
            </w:ins>
          </w:p>
        </w:tc>
        <w:tc>
          <w:tcPr>
            <w:tcW w:w="931" w:type="dxa"/>
            <w:tcBorders>
              <w:left w:val="single" w:sz="4" w:space="0" w:color="auto"/>
              <w:right w:val="single" w:sz="4" w:space="0" w:color="auto"/>
            </w:tcBorders>
          </w:tcPr>
          <w:p w14:paraId="34E2611E" w14:textId="77777777" w:rsidR="00775084" w:rsidRPr="004E396D" w:rsidRDefault="00775084" w:rsidP="00435BD9">
            <w:pPr>
              <w:pStyle w:val="TAC"/>
              <w:rPr>
                <w:ins w:id="1472" w:author="jing zhao" w:date="2021-08-04T15:11:00Z"/>
                <w:lang w:val="en-US"/>
              </w:rPr>
            </w:pPr>
            <w:ins w:id="1473" w:author="jing zhao" w:date="2021-08-04T15:11:00Z">
              <w:r w:rsidRPr="004E396D">
                <w:rPr>
                  <w:lang w:val="en-US"/>
                </w:rPr>
                <w:t>-58.49</w:t>
              </w:r>
            </w:ins>
          </w:p>
        </w:tc>
        <w:tc>
          <w:tcPr>
            <w:tcW w:w="931" w:type="dxa"/>
            <w:tcBorders>
              <w:left w:val="single" w:sz="4" w:space="0" w:color="auto"/>
              <w:right w:val="single" w:sz="4" w:space="0" w:color="auto"/>
            </w:tcBorders>
          </w:tcPr>
          <w:p w14:paraId="6BB49D27" w14:textId="77777777" w:rsidR="00775084" w:rsidRPr="004E396D" w:rsidRDefault="00775084" w:rsidP="00435BD9">
            <w:pPr>
              <w:pStyle w:val="TAC"/>
              <w:rPr>
                <w:ins w:id="1474" w:author="jing zhao" w:date="2021-08-04T15:11:00Z"/>
                <w:lang w:val="en-US"/>
              </w:rPr>
            </w:pPr>
            <w:ins w:id="1475" w:author="jing zhao" w:date="2021-08-04T15:11:00Z">
              <w:r w:rsidRPr="004E396D">
                <w:rPr>
                  <w:lang w:val="en-US"/>
                </w:rPr>
                <w:t>-58.49</w:t>
              </w:r>
            </w:ins>
          </w:p>
        </w:tc>
        <w:tc>
          <w:tcPr>
            <w:tcW w:w="931" w:type="dxa"/>
            <w:tcBorders>
              <w:left w:val="single" w:sz="4" w:space="0" w:color="auto"/>
              <w:right w:val="single" w:sz="4" w:space="0" w:color="auto"/>
            </w:tcBorders>
          </w:tcPr>
          <w:p w14:paraId="0AFDD888" w14:textId="77777777" w:rsidR="00775084" w:rsidRPr="004E396D" w:rsidRDefault="00775084" w:rsidP="00435BD9">
            <w:pPr>
              <w:pStyle w:val="TAC"/>
              <w:rPr>
                <w:ins w:id="1476" w:author="jing zhao" w:date="2021-08-04T15:11:00Z"/>
                <w:lang w:val="en-US"/>
              </w:rPr>
            </w:pPr>
            <w:ins w:id="1477" w:author="jing zhao" w:date="2021-08-04T15:11:00Z">
              <w:r w:rsidRPr="004E396D">
                <w:rPr>
                  <w:lang w:val="en-US"/>
                </w:rPr>
                <w:t>-58.49</w:t>
              </w:r>
            </w:ins>
          </w:p>
        </w:tc>
        <w:tc>
          <w:tcPr>
            <w:tcW w:w="931" w:type="dxa"/>
            <w:tcBorders>
              <w:left w:val="single" w:sz="4" w:space="0" w:color="auto"/>
              <w:right w:val="single" w:sz="4" w:space="0" w:color="auto"/>
            </w:tcBorders>
          </w:tcPr>
          <w:p w14:paraId="47689A85" w14:textId="77777777" w:rsidR="00775084" w:rsidRPr="004E396D" w:rsidRDefault="00775084" w:rsidP="00435BD9">
            <w:pPr>
              <w:pStyle w:val="TAC"/>
              <w:rPr>
                <w:ins w:id="1478" w:author="jing zhao" w:date="2021-08-04T15:11:00Z"/>
                <w:lang w:val="en-US"/>
              </w:rPr>
            </w:pPr>
            <w:ins w:id="1479" w:author="jing zhao" w:date="2021-08-04T15:11:00Z">
              <w:r w:rsidRPr="004E396D">
                <w:rPr>
                  <w:lang w:val="en-US"/>
                </w:rPr>
                <w:t>-58.49</w:t>
              </w:r>
            </w:ins>
          </w:p>
        </w:tc>
      </w:tr>
      <w:tr w:rsidR="00775084" w:rsidRPr="004E396D" w14:paraId="5CEBEB47" w14:textId="77777777" w:rsidTr="00435BD9">
        <w:trPr>
          <w:trHeight w:val="42"/>
          <w:jc w:val="center"/>
          <w:ins w:id="1480" w:author="jing zhao" w:date="2021-08-04T15:11:00Z"/>
        </w:trPr>
        <w:tc>
          <w:tcPr>
            <w:tcW w:w="3805" w:type="dxa"/>
            <w:gridSpan w:val="3"/>
            <w:tcBorders>
              <w:top w:val="single" w:sz="4" w:space="0" w:color="auto"/>
              <w:left w:val="single" w:sz="4" w:space="0" w:color="auto"/>
              <w:bottom w:val="single" w:sz="4" w:space="0" w:color="auto"/>
              <w:right w:val="single" w:sz="4" w:space="0" w:color="auto"/>
            </w:tcBorders>
            <w:hideMark/>
          </w:tcPr>
          <w:p w14:paraId="039B4C6D" w14:textId="77777777" w:rsidR="00775084" w:rsidRPr="004E396D" w:rsidRDefault="00775084" w:rsidP="00435BD9">
            <w:pPr>
              <w:pStyle w:val="TAL"/>
              <w:rPr>
                <w:ins w:id="1481" w:author="jing zhao" w:date="2021-08-04T15:11:00Z"/>
                <w:lang w:val="en-US"/>
              </w:rPr>
            </w:pPr>
            <w:ins w:id="1482" w:author="jing zhao" w:date="2021-08-04T15:11:00Z">
              <w:r w:rsidRPr="004E396D">
                <w:rPr>
                  <w:lang w:val="en-US"/>
                </w:rPr>
                <w:lastRenderedPageBreak/>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7CF90EA" w14:textId="77777777" w:rsidR="00775084" w:rsidRPr="004E396D" w:rsidRDefault="00775084" w:rsidP="00435BD9">
            <w:pPr>
              <w:pStyle w:val="TAC"/>
              <w:rPr>
                <w:ins w:id="1483" w:author="jing zhao" w:date="2021-08-04T15:11:00Z"/>
                <w:lang w:val="en-US"/>
              </w:rPr>
            </w:pPr>
            <w:ins w:id="1484" w:author="jing zhao" w:date="2021-08-04T15:11:00Z">
              <w:r w:rsidRPr="004E396D">
                <w:rPr>
                  <w:lang w:val="en-US"/>
                </w:rPr>
                <w:t>-</w:t>
              </w:r>
            </w:ins>
          </w:p>
        </w:tc>
        <w:tc>
          <w:tcPr>
            <w:tcW w:w="4655" w:type="dxa"/>
            <w:gridSpan w:val="5"/>
            <w:tcBorders>
              <w:top w:val="single" w:sz="4" w:space="0" w:color="auto"/>
              <w:left w:val="single" w:sz="4" w:space="0" w:color="auto"/>
              <w:bottom w:val="single" w:sz="4" w:space="0" w:color="auto"/>
              <w:right w:val="single" w:sz="4" w:space="0" w:color="auto"/>
            </w:tcBorders>
            <w:hideMark/>
          </w:tcPr>
          <w:p w14:paraId="70F75E5C" w14:textId="77777777" w:rsidR="00775084" w:rsidRPr="004E396D" w:rsidRDefault="00775084" w:rsidP="00435BD9">
            <w:pPr>
              <w:pStyle w:val="TAC"/>
              <w:rPr>
                <w:ins w:id="1485" w:author="jing zhao" w:date="2021-08-04T15:11:00Z"/>
                <w:lang w:val="en-US"/>
              </w:rPr>
            </w:pPr>
            <w:ins w:id="1486" w:author="jing zhao" w:date="2021-08-04T15:11:00Z">
              <w:r w:rsidRPr="004E396D">
                <w:rPr>
                  <w:lang w:val="en-US"/>
                </w:rPr>
                <w:t>AWGN</w:t>
              </w:r>
            </w:ins>
          </w:p>
        </w:tc>
      </w:tr>
      <w:tr w:rsidR="00775084" w:rsidRPr="004E396D" w14:paraId="3137D520" w14:textId="77777777" w:rsidTr="00435BD9">
        <w:trPr>
          <w:jc w:val="center"/>
          <w:ins w:id="1487" w:author="jing zhao" w:date="2021-08-04T15:11: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1ADE65F" w14:textId="77777777" w:rsidR="00775084" w:rsidRPr="004E396D" w:rsidRDefault="00775084" w:rsidP="00435BD9">
            <w:pPr>
              <w:pStyle w:val="TAN"/>
              <w:rPr>
                <w:ins w:id="1488" w:author="jing zhao" w:date="2021-08-04T15:11:00Z"/>
                <w:lang w:val="en-US"/>
              </w:rPr>
            </w:pPr>
            <w:ins w:id="1489" w:author="jing zhao" w:date="2021-08-04T15:11:00Z">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w:t>
              </w:r>
              <w:proofErr w:type="gramStart"/>
              <w:r w:rsidRPr="004E396D">
                <w:rPr>
                  <w:lang w:val="en-US"/>
                </w:rPr>
                <w:t>allocated</w:t>
              </w:r>
              <w:proofErr w:type="gramEnd"/>
              <w:r w:rsidRPr="004E396D">
                <w:rPr>
                  <w:lang w:val="en-US"/>
                </w:rPr>
                <w:t xml:space="preserve"> and a constant total transmitted power spectral density is achieved for all OFDM symbols.</w:t>
              </w:r>
            </w:ins>
          </w:p>
          <w:p w14:paraId="676BB3B5" w14:textId="77777777" w:rsidR="00775084" w:rsidRPr="004E396D" w:rsidRDefault="00775084" w:rsidP="00435BD9">
            <w:pPr>
              <w:pStyle w:val="TAN"/>
              <w:rPr>
                <w:ins w:id="1490" w:author="jing zhao" w:date="2021-08-04T15:11:00Z"/>
                <w:lang w:val="en-US"/>
              </w:rPr>
            </w:pPr>
            <w:ins w:id="1491" w:author="jing zhao" w:date="2021-08-04T15:11: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5ACDF18B">
                  <v:shape id="_x0000_i1039" type="#_x0000_t75" style="width:16.5pt;height:16.5pt" o:ole="" fillcolor="window">
                    <v:imagedata r:id="rId13" o:title=""/>
                  </v:shape>
                  <o:OLEObject Type="Embed" ProgID="Equation.3" ShapeID="_x0000_i1039" DrawAspect="Content" ObjectID="_1689599602" r:id="rId25"/>
                </w:object>
              </w:r>
              <w:r w:rsidRPr="004E396D">
                <w:rPr>
                  <w:lang w:val="en-US"/>
                </w:rPr>
                <w:t xml:space="preserve"> to be fulfilled.</w:t>
              </w:r>
            </w:ins>
          </w:p>
          <w:p w14:paraId="29DA27DB" w14:textId="77777777" w:rsidR="00775084" w:rsidRPr="004E396D" w:rsidRDefault="00775084" w:rsidP="00435BD9">
            <w:pPr>
              <w:pStyle w:val="TAN"/>
              <w:rPr>
                <w:ins w:id="1492" w:author="jing zhao" w:date="2021-08-04T15:11:00Z"/>
                <w:lang w:val="en-US"/>
              </w:rPr>
            </w:pPr>
            <w:ins w:id="1493" w:author="jing zhao" w:date="2021-08-04T15:11:00Z">
              <w:r w:rsidRPr="004E396D">
                <w:rPr>
                  <w:lang w:val="en-US"/>
                </w:rPr>
                <w:t>Note 3:</w:t>
              </w:r>
              <w:r w:rsidRPr="004E396D">
                <w:rPr>
                  <w:lang w:val="en-US"/>
                </w:rPr>
                <w:tab/>
                <w:t>Io levels have been derived from other parameters for information purposes. They are not settable parameters themselves.</w:t>
              </w:r>
            </w:ins>
          </w:p>
        </w:tc>
      </w:tr>
    </w:tbl>
    <w:p w14:paraId="3BFC0D83" w14:textId="77777777" w:rsidR="00775084" w:rsidRPr="00775084" w:rsidRDefault="00775084" w:rsidP="00C867E3">
      <w:pPr>
        <w:rPr>
          <w:ins w:id="1494" w:author="jing zhao" w:date="2021-07-30T15:00:00Z"/>
        </w:rPr>
      </w:pPr>
    </w:p>
    <w:p w14:paraId="7DC476B2" w14:textId="77777777" w:rsidR="00C867E3" w:rsidRDefault="00C867E3" w:rsidP="00C867E3">
      <w:pPr>
        <w:rPr>
          <w:ins w:id="1495" w:author="jing zhao" w:date="2021-07-30T15:00:00Z"/>
          <w:rFonts w:cs="v4.2.0"/>
        </w:rPr>
      </w:pPr>
      <w:ins w:id="1496" w:author="jing zhao" w:date="2021-07-30T15:00:00Z">
        <w:r w:rsidRPr="000857C0">
          <w:rPr>
            <w:rFonts w:cs="v4.2.0"/>
          </w:rPr>
          <w:t xml:space="preserve">The UE shall </w:t>
        </w:r>
        <w:r>
          <w:rPr>
            <w:rFonts w:cs="v4.2.0"/>
          </w:rPr>
          <w:t>start to transmit the PRACH to C</w:t>
        </w:r>
        <w:r w:rsidRPr="000857C0">
          <w:rPr>
            <w:rFonts w:cs="v4.2.0"/>
          </w:rPr>
          <w:t xml:space="preserve">ell 2 less than </w:t>
        </w:r>
        <w:r>
          <w:rPr>
            <w:bCs/>
          </w:rPr>
          <w:t>D</w:t>
        </w:r>
        <w:r>
          <w:rPr>
            <w:bCs/>
            <w:vertAlign w:val="subscript"/>
          </w:rPr>
          <w:t>handover1</w:t>
        </w:r>
        <w:r w:rsidRPr="000857C0">
          <w:rPr>
            <w:rFonts w:cs="v4.2.0"/>
          </w:rPr>
          <w:t xml:space="preserve"> from t</w:t>
        </w:r>
        <w:r>
          <w:rPr>
            <w:rFonts w:cs="v4.2.0"/>
          </w:rPr>
          <w:t>he beginning of time period T3.</w:t>
        </w:r>
        <w:r>
          <w:rPr>
            <w:rFonts w:cs="v4.2.0" w:hint="eastAsia"/>
            <w:lang w:eastAsia="zh-CN"/>
          </w:rPr>
          <w:t xml:space="preserve"> </w:t>
        </w:r>
        <w:r w:rsidRPr="000857C0">
          <w:rPr>
            <w:rFonts w:cs="v4.2.0"/>
          </w:rPr>
          <w:t>The rate of correct handovers observed during repea</w:t>
        </w:r>
        <w:r>
          <w:rPr>
            <w:rFonts w:cs="v4.2.0"/>
          </w:rPr>
          <w:t>ted tests shall be at least 90%, where:</w:t>
        </w:r>
      </w:ins>
    </w:p>
    <w:p w14:paraId="750A82B2" w14:textId="77777777" w:rsidR="00C867E3" w:rsidRDefault="00C867E3" w:rsidP="00C867E3">
      <w:pPr>
        <w:pStyle w:val="B1"/>
        <w:rPr>
          <w:ins w:id="1497" w:author="jing zhao" w:date="2021-07-30T15:00:00Z"/>
        </w:rPr>
      </w:pPr>
      <w:ins w:id="1498" w:author="jing zhao" w:date="2021-07-30T15:00:00Z">
        <w:r>
          <w:rPr>
            <w:bCs/>
          </w:rPr>
          <w:t>D</w:t>
        </w:r>
        <w:r>
          <w:rPr>
            <w:bCs/>
            <w:vertAlign w:val="subscript"/>
          </w:rPr>
          <w:t>handover1</w:t>
        </w:r>
        <w:r>
          <w:rPr>
            <w:bCs/>
          </w:rPr>
          <w:t>=</w:t>
        </w:r>
        <w:r w:rsidRPr="000857C0">
          <w:t xml:space="preserve"> </w:t>
        </w:r>
        <w:proofErr w:type="spellStart"/>
        <w:r>
          <w:t>T</w:t>
        </w:r>
        <w:r w:rsidRPr="00E401FC">
          <w:rPr>
            <w:vertAlign w:val="subscript"/>
          </w:rPr>
          <w:t>RRC</w:t>
        </w:r>
        <w:r>
          <w:rPr>
            <w:vertAlign w:val="subscript"/>
          </w:rPr>
          <w:t>_</w:t>
        </w:r>
        <w:r w:rsidRPr="00E401FC">
          <w:rPr>
            <w:vertAlign w:val="subscript"/>
          </w:rPr>
          <w:t>procedure</w:t>
        </w:r>
        <w:proofErr w:type="spellEnd"/>
        <w:r w:rsidRPr="0064483C">
          <w:t xml:space="preserve"> + </w:t>
        </w:r>
        <w:proofErr w:type="spellStart"/>
        <w:r w:rsidRPr="00256FCD">
          <w:t>T</w:t>
        </w:r>
        <w:r w:rsidRPr="00E401FC">
          <w:rPr>
            <w:vertAlign w:val="subscript"/>
          </w:rPr>
          <w:t>search</w:t>
        </w:r>
        <w:proofErr w:type="spellEnd"/>
        <w:r w:rsidRPr="00256FCD">
          <w:t xml:space="preserve"> + T</w:t>
        </w:r>
        <w:r w:rsidRPr="00E401FC">
          <w:rPr>
            <w:vertAlign w:val="subscript"/>
          </w:rPr>
          <w:t>IU</w:t>
        </w:r>
        <w:r w:rsidRPr="00256FCD">
          <w:t xml:space="preserve"> + </w:t>
        </w:r>
        <w:proofErr w:type="spellStart"/>
        <w:r w:rsidRPr="00256FCD">
          <w:t>T</w:t>
        </w:r>
        <w:r w:rsidRPr="00E401FC">
          <w:rPr>
            <w:vertAlign w:val="subscript"/>
          </w:rPr>
          <w:t>processing</w:t>
        </w:r>
        <w:proofErr w:type="spellEnd"/>
        <w:r w:rsidRPr="00256FCD">
          <w:t xml:space="preserve"> + T</w:t>
        </w:r>
        <w:r w:rsidRPr="00E401FC">
          <w:rPr>
            <w:vertAlign w:val="subscript"/>
          </w:rPr>
          <w:t>∆</w:t>
        </w:r>
        <w:r w:rsidRPr="00256FCD">
          <w:t xml:space="preserve"> + </w:t>
        </w:r>
        <w:proofErr w:type="spellStart"/>
        <w:r w:rsidRPr="00256FCD">
          <w:t>T</w:t>
        </w:r>
        <w:r w:rsidRPr="00E401FC">
          <w:rPr>
            <w:vertAlign w:val="subscript"/>
          </w:rPr>
          <w:t>margin</w:t>
        </w:r>
        <w:proofErr w:type="spellEnd"/>
      </w:ins>
    </w:p>
    <w:p w14:paraId="2F44E691" w14:textId="77777777" w:rsidR="00C867E3" w:rsidRDefault="00C867E3" w:rsidP="00C867E3">
      <w:pPr>
        <w:pStyle w:val="B2"/>
        <w:numPr>
          <w:ilvl w:val="0"/>
          <w:numId w:val="1"/>
        </w:numPr>
        <w:rPr>
          <w:ins w:id="1499" w:author="jing zhao" w:date="2021-07-30T15:00:00Z"/>
          <w:lang w:eastAsia="zh-CN"/>
        </w:rPr>
      </w:pPr>
      <w:proofErr w:type="spellStart"/>
      <w:ins w:id="1500" w:author="jing zhao" w:date="2021-07-30T15:00:00Z">
        <w:r>
          <w:t>T</w:t>
        </w:r>
        <w:r w:rsidRPr="00E401FC">
          <w:rPr>
            <w:vertAlign w:val="subscript"/>
          </w:rPr>
          <w:t>RRC</w:t>
        </w:r>
        <w:r>
          <w:rPr>
            <w:vertAlign w:val="subscript"/>
          </w:rPr>
          <w:t>_</w:t>
        </w:r>
        <w:r w:rsidRPr="00E401FC">
          <w:rPr>
            <w:vertAlign w:val="subscript"/>
          </w:rPr>
          <w:t>procedure</w:t>
        </w:r>
        <w:proofErr w:type="spellEnd"/>
        <w:r>
          <w:t xml:space="preserve">= 10 </w:t>
        </w:r>
        <w:proofErr w:type="spellStart"/>
        <w:r>
          <w:t>ms</w:t>
        </w:r>
        <w:proofErr w:type="spellEnd"/>
        <w:r>
          <w:t xml:space="preserve">, is the </w:t>
        </w:r>
        <w:r w:rsidRPr="000857C0">
          <w:t>RRC procedure delay</w:t>
        </w:r>
        <w:r>
          <w:t xml:space="preserve"> specified in 38.331 [13] clause </w:t>
        </w:r>
        <w:proofErr w:type="gramStart"/>
        <w:r>
          <w:t>12;</w:t>
        </w:r>
        <w:proofErr w:type="gramEnd"/>
      </w:ins>
    </w:p>
    <w:p w14:paraId="014E24EB" w14:textId="77777777" w:rsidR="00C867E3" w:rsidRDefault="00C867E3" w:rsidP="00C867E3">
      <w:pPr>
        <w:pStyle w:val="B2"/>
        <w:numPr>
          <w:ilvl w:val="0"/>
          <w:numId w:val="1"/>
        </w:numPr>
        <w:rPr>
          <w:ins w:id="1501" w:author="jing zhao" w:date="2021-07-30T15:00:00Z"/>
          <w:lang w:eastAsia="zh-CN"/>
        </w:rPr>
      </w:pPr>
      <w:proofErr w:type="spellStart"/>
      <w:ins w:id="1502" w:author="jing zhao" w:date="2021-07-30T15:00:00Z">
        <w:r w:rsidRPr="00256FCD">
          <w:t>T</w:t>
        </w:r>
        <w:r w:rsidRPr="00E401FC">
          <w:rPr>
            <w:vertAlign w:val="subscript"/>
          </w:rPr>
          <w:t>search</w:t>
        </w:r>
        <w:proofErr w:type="spellEnd"/>
        <w:r>
          <w:t xml:space="preserve"> = 0 </w:t>
        </w:r>
        <w:proofErr w:type="spellStart"/>
        <w:r>
          <w:t>ms</w:t>
        </w:r>
        <w:proofErr w:type="spellEnd"/>
        <w:r>
          <w:t xml:space="preserve"> for known target cell, is the </w:t>
        </w:r>
        <w:proofErr w:type="spellStart"/>
        <w:r w:rsidRPr="009C5807">
          <w:t>the</w:t>
        </w:r>
        <w:proofErr w:type="spellEnd"/>
        <w:r w:rsidRPr="009C5807">
          <w:t xml:space="preserve"> time required to search the target cell</w:t>
        </w:r>
        <w:r>
          <w:t xml:space="preserve"> specified in 38.133 [6] clause </w:t>
        </w:r>
        <w:proofErr w:type="gramStart"/>
        <w:r>
          <w:t>6.1.1.2.2;</w:t>
        </w:r>
        <w:proofErr w:type="gramEnd"/>
      </w:ins>
    </w:p>
    <w:p w14:paraId="2DEAEF7D" w14:textId="77777777" w:rsidR="00C867E3" w:rsidRDefault="00C867E3" w:rsidP="00C867E3">
      <w:pPr>
        <w:pStyle w:val="B2"/>
        <w:numPr>
          <w:ilvl w:val="0"/>
          <w:numId w:val="1"/>
        </w:numPr>
        <w:rPr>
          <w:ins w:id="1503" w:author="jing zhao" w:date="2021-07-30T15:00:00Z"/>
          <w:lang w:eastAsia="zh-CN"/>
        </w:rPr>
      </w:pPr>
      <w:ins w:id="1504" w:author="jing zhao" w:date="2021-07-30T15:00:00Z">
        <w:r w:rsidRPr="00256FCD">
          <w:t>T</w:t>
        </w:r>
        <w:r w:rsidRPr="00E401FC">
          <w:rPr>
            <w:vertAlign w:val="subscript"/>
          </w:rPr>
          <w:t>IU</w:t>
        </w:r>
        <w:r>
          <w:rPr>
            <w:vertAlign w:val="subscript"/>
          </w:rPr>
          <w:t xml:space="preserve"> </w:t>
        </w:r>
        <w:r>
          <w:t xml:space="preserve">= 20 </w:t>
        </w:r>
        <w:proofErr w:type="spellStart"/>
        <w:r>
          <w:t>ms</w:t>
        </w:r>
        <w:proofErr w:type="spellEnd"/>
        <w:r>
          <w:t xml:space="preserve">, </w:t>
        </w:r>
        <w:r w:rsidRPr="009C5807">
          <w:t xml:space="preserve">is the interruption uncertainty </w:t>
        </w:r>
        <w:r w:rsidRPr="009C5807">
          <w:rPr>
            <w:lang w:eastAsia="zh-CN"/>
          </w:rPr>
          <w:t>in acquiring the first available PRACH occasion in the new cell</w:t>
        </w:r>
        <w:r>
          <w:rPr>
            <w:lang w:eastAsia="zh-CN"/>
          </w:rPr>
          <w:t xml:space="preserve"> </w:t>
        </w:r>
        <w:r>
          <w:t>specified in 38.133 [6] clause 6.1.1.2.2</w:t>
        </w:r>
        <w:r>
          <w:rPr>
            <w:lang w:eastAsia="zh-CN"/>
          </w:rPr>
          <w:t>.</w:t>
        </w:r>
      </w:ins>
    </w:p>
    <w:p w14:paraId="28F25705" w14:textId="77777777" w:rsidR="00C867E3" w:rsidRDefault="00C867E3" w:rsidP="00C867E3">
      <w:pPr>
        <w:pStyle w:val="B2"/>
        <w:numPr>
          <w:ilvl w:val="0"/>
          <w:numId w:val="1"/>
        </w:numPr>
        <w:rPr>
          <w:ins w:id="1505" w:author="jing zhao" w:date="2021-07-30T15:00:00Z"/>
          <w:lang w:eastAsia="zh-CN"/>
        </w:rPr>
      </w:pPr>
      <w:proofErr w:type="spellStart"/>
      <w:ins w:id="1506" w:author="jing zhao" w:date="2021-07-30T15:00:00Z">
        <w:r w:rsidRPr="00256FCD">
          <w:t>T</w:t>
        </w:r>
        <w:r w:rsidRPr="00E401FC">
          <w:rPr>
            <w:vertAlign w:val="subscript"/>
          </w:rPr>
          <w:t>processing</w:t>
        </w:r>
        <w:proofErr w:type="spellEnd"/>
        <w:r>
          <w:t xml:space="preserve"> = 20 </w:t>
        </w:r>
        <w:proofErr w:type="spellStart"/>
        <w:r>
          <w:t>ms</w:t>
        </w:r>
        <w:proofErr w:type="spellEnd"/>
        <w:r>
          <w:t xml:space="preserve">, </w:t>
        </w:r>
        <w:r w:rsidRPr="009C5807">
          <w:t xml:space="preserve">is </w:t>
        </w:r>
        <w:r>
          <w:t xml:space="preserve">the </w:t>
        </w:r>
        <w:r w:rsidRPr="009C5807">
          <w:t>time for UE processing</w:t>
        </w:r>
        <w:r>
          <w:t xml:space="preserve"> specified in 38.133 [6] clause 6.1.1.2.2.</w:t>
        </w:r>
      </w:ins>
    </w:p>
    <w:p w14:paraId="74011A2A" w14:textId="77777777" w:rsidR="00C867E3" w:rsidRDefault="00C867E3" w:rsidP="00C867E3">
      <w:pPr>
        <w:pStyle w:val="B2"/>
        <w:numPr>
          <w:ilvl w:val="0"/>
          <w:numId w:val="1"/>
        </w:numPr>
        <w:rPr>
          <w:ins w:id="1507" w:author="jing zhao" w:date="2021-07-30T15:00:00Z"/>
          <w:lang w:eastAsia="zh-CN"/>
        </w:rPr>
      </w:pPr>
      <w:ins w:id="1508" w:author="jing zhao" w:date="2021-07-30T15:00:00Z">
        <w:r w:rsidRPr="00256FCD">
          <w:t>T</w:t>
        </w:r>
        <w:r w:rsidRPr="00E401FC">
          <w:rPr>
            <w:vertAlign w:val="subscript"/>
          </w:rPr>
          <w:t>∆</w:t>
        </w:r>
        <w:r>
          <w:t xml:space="preserve"> = 20 </w:t>
        </w:r>
        <w:proofErr w:type="spellStart"/>
        <w:r>
          <w:t>ms</w:t>
        </w:r>
        <w:proofErr w:type="spellEnd"/>
        <w:r>
          <w:t xml:space="preserve">, </w:t>
        </w:r>
        <w:r w:rsidRPr="009C5807">
          <w:t xml:space="preserve">is </w:t>
        </w:r>
        <w:r>
          <w:t xml:space="preserve">the </w:t>
        </w:r>
        <w:r w:rsidRPr="009C5807">
          <w:t>time for fine time tracking and acquiring full timing information of the target cell</w:t>
        </w:r>
        <w:r>
          <w:t xml:space="preserve"> specified in 38.133 [6] clause 6.1.1.2.2.</w:t>
        </w:r>
      </w:ins>
    </w:p>
    <w:p w14:paraId="6955C06B" w14:textId="77777777" w:rsidR="00C867E3" w:rsidRDefault="00C867E3" w:rsidP="00C867E3">
      <w:pPr>
        <w:pStyle w:val="B2"/>
        <w:numPr>
          <w:ilvl w:val="0"/>
          <w:numId w:val="1"/>
        </w:numPr>
        <w:rPr>
          <w:ins w:id="1509" w:author="jing zhao" w:date="2021-07-30T15:00:00Z"/>
          <w:lang w:eastAsia="zh-CN"/>
        </w:rPr>
      </w:pPr>
      <w:proofErr w:type="spellStart"/>
      <w:ins w:id="1510" w:author="jing zhao" w:date="2021-07-30T15:00:00Z">
        <w:r w:rsidRPr="00256FCD">
          <w:t>T</w:t>
        </w:r>
        <w:r w:rsidRPr="00E401FC">
          <w:rPr>
            <w:vertAlign w:val="subscript"/>
          </w:rPr>
          <w:t>margin</w:t>
        </w:r>
        <w:proofErr w:type="spellEnd"/>
        <w:r>
          <w:rPr>
            <w:rFonts w:hint="eastAsia"/>
            <w:lang w:eastAsia="zh-CN"/>
          </w:rPr>
          <w:t xml:space="preserve"> =</w:t>
        </w:r>
        <w:r>
          <w:rPr>
            <w:lang w:eastAsia="zh-CN"/>
          </w:rPr>
          <w:t xml:space="preserve"> 2 </w:t>
        </w:r>
        <w:proofErr w:type="spellStart"/>
        <w:r>
          <w:rPr>
            <w:lang w:eastAsia="zh-CN"/>
          </w:rPr>
          <w:t>ms</w:t>
        </w:r>
        <w:proofErr w:type="spellEnd"/>
        <w:r>
          <w:rPr>
            <w:lang w:eastAsia="zh-CN"/>
          </w:rPr>
          <w:t xml:space="preserve">, is the </w:t>
        </w:r>
        <w:r w:rsidRPr="009C5807">
          <w:rPr>
            <w:lang w:eastAsia="zh-CN"/>
          </w:rPr>
          <w:t>time for SSB post-processing</w:t>
        </w:r>
        <w:r>
          <w:rPr>
            <w:lang w:eastAsia="zh-CN"/>
          </w:rPr>
          <w:t xml:space="preserve"> </w:t>
        </w:r>
        <w:r>
          <w:t>specified in 38.133 [6] clause 6.1.1.2.2.</w:t>
        </w:r>
      </w:ins>
    </w:p>
    <w:p w14:paraId="19C3B48C" w14:textId="77777777" w:rsidR="00C867E3" w:rsidRDefault="00C867E3" w:rsidP="00C867E3">
      <w:pPr>
        <w:pStyle w:val="B1"/>
        <w:rPr>
          <w:ins w:id="1511" w:author="jing zhao" w:date="2021-07-30T15:00:00Z"/>
        </w:rPr>
      </w:pPr>
      <w:ins w:id="1512" w:author="jing zhao" w:date="2021-07-30T15:00:00Z">
        <w:r w:rsidRPr="0064483C">
          <w:t xml:space="preserve">This gives a total of </w:t>
        </w:r>
        <w:r>
          <w:t>72</w:t>
        </w:r>
        <w:r w:rsidRPr="0064483C">
          <w:t xml:space="preserve"> </w:t>
        </w:r>
        <w:proofErr w:type="spellStart"/>
        <w:r w:rsidRPr="0064483C">
          <w:t>ms</w:t>
        </w:r>
        <w:proofErr w:type="spellEnd"/>
        <w:r w:rsidRPr="0064483C">
          <w:t>.</w:t>
        </w:r>
      </w:ins>
    </w:p>
    <w:p w14:paraId="03217972" w14:textId="46C38F2B" w:rsidR="002264D7" w:rsidRDefault="002264D7" w:rsidP="002264D7">
      <w:pPr>
        <w:rPr>
          <w:ins w:id="1513" w:author="jing zhao" w:date="2021-08-04T15:22:00Z"/>
          <w:rFonts w:eastAsia="STXihei"/>
          <w:lang w:eastAsia="zh-CN"/>
        </w:rPr>
      </w:pPr>
      <w:ins w:id="1514" w:author="jing zhao" w:date="2021-08-04T15:21: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(10</w:t>
        </w:r>
        <w:r w:rsidRPr="004E396D">
          <w:rPr>
            <w:rFonts w:eastAsia="MS Mincho" w:cs="v4.2.0"/>
          </w:rPr>
          <w:t xml:space="preserve"> </w:t>
        </w:r>
        <w:proofErr w:type="spellStart"/>
        <w:r w:rsidRPr="004E396D">
          <w:rPr>
            <w:rFonts w:eastAsia="MS Mincho" w:cs="v4.2.0"/>
          </w:rPr>
          <w:t>ms</w:t>
        </w:r>
        <w:proofErr w:type="spellEnd"/>
        <w:r>
          <w:rPr>
            <w:rFonts w:eastAsia="MS Mincho" w:cs="v4.2.0"/>
          </w:rPr>
          <w:t xml:space="preserve"> </w:t>
        </w:r>
        <w:r>
          <w:t xml:space="preserve">+ </w:t>
        </w:r>
        <w:r w:rsidRPr="0020044F">
          <w:t>T</w:t>
        </w:r>
        <w:r w:rsidRPr="0020044F">
          <w:rPr>
            <w:vertAlign w:val="subscript"/>
          </w:rPr>
          <w:t>interrupt</w:t>
        </w:r>
        <w:r>
          <w:rPr>
            <w:vertAlign w:val="subscript"/>
          </w:rPr>
          <w:t>2</w:t>
        </w:r>
        <w: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STXihei"/>
            <w:lang w:eastAsia="zh-CN"/>
          </w:rPr>
          <w:t xml:space="preserve">on Cell </w:t>
        </w:r>
        <w:r>
          <w:rPr>
            <w:rFonts w:eastAsia="STXihei"/>
            <w:lang w:eastAsia="zh-CN"/>
          </w:rPr>
          <w:t xml:space="preserve">2 </w:t>
        </w:r>
        <w:r w:rsidRPr="006F4D85">
          <w:rPr>
            <w:rFonts w:eastAsia="STXihei"/>
          </w:rPr>
          <w:t xml:space="preserve">shall not exceed </w:t>
        </w:r>
        <w:r w:rsidRPr="0020044F">
          <w:t>T</w:t>
        </w:r>
        <w:r w:rsidRPr="0020044F">
          <w:rPr>
            <w:vertAlign w:val="subscript"/>
          </w:rPr>
          <w:t>interrupt</w:t>
        </w:r>
        <w:r>
          <w:rPr>
            <w:vertAlign w:val="subscript"/>
          </w:rPr>
          <w:t>2</w:t>
        </w:r>
        <w:r w:rsidRPr="006F4D85">
          <w:rPr>
            <w:rFonts w:eastAsia="STXihei"/>
            <w:lang w:eastAsia="zh-CN"/>
          </w:rPr>
          <w:t xml:space="preserve"> as defined in </w:t>
        </w:r>
        <w:r>
          <w:rPr>
            <w:rFonts w:eastAsia="STXihei"/>
            <w:lang w:eastAsia="zh-CN"/>
          </w:rPr>
          <w:t>TS 38.133</w:t>
        </w:r>
      </w:ins>
      <w:ins w:id="1515" w:author="jing zhao" w:date="2021-08-04T15:23:00Z">
        <w:r>
          <w:rPr>
            <w:rFonts w:eastAsia="STXihei"/>
            <w:lang w:eastAsia="zh-CN"/>
          </w:rPr>
          <w:t xml:space="preserve"> </w:t>
        </w:r>
      </w:ins>
      <w:ins w:id="1516" w:author="jing zhao" w:date="2021-08-04T15:21:00Z">
        <w:r>
          <w:rPr>
            <w:rFonts w:eastAsia="STXihei"/>
            <w:lang w:eastAsia="zh-CN"/>
          </w:rPr>
          <w:t xml:space="preserve">[6] </w:t>
        </w:r>
        <w:r w:rsidRPr="006F4D85">
          <w:rPr>
            <w:rFonts w:eastAsia="STXihei"/>
            <w:lang w:eastAsia="zh-CN"/>
          </w:rPr>
          <w:t xml:space="preserve">Table </w:t>
        </w:r>
        <w:r w:rsidRPr="009C5807">
          <w:t>6.1.3.2.2-6</w:t>
        </w:r>
        <w:r w:rsidRPr="00B07731">
          <w:rPr>
            <w:rFonts w:cs="v4.2.0"/>
          </w:rPr>
          <w:t xml:space="preserve"> </w:t>
        </w:r>
        <w:r>
          <w:rPr>
            <w:rFonts w:cs="v4.2.0"/>
          </w:rPr>
          <w:t xml:space="preserve">for </w:t>
        </w:r>
        <w:r w:rsidRPr="00734785">
          <w:t>synchronous DAPS HO</w:t>
        </w:r>
        <w:r w:rsidRPr="006F4D85">
          <w:rPr>
            <w:rFonts w:eastAsia="STXihei"/>
            <w:lang w:eastAsia="zh-CN"/>
          </w:rPr>
          <w:t>.</w:t>
        </w:r>
      </w:ins>
    </w:p>
    <w:p w14:paraId="33B24FE8" w14:textId="77777777" w:rsidR="002264D7" w:rsidRDefault="002264D7" w:rsidP="002264D7">
      <w:pPr>
        <w:rPr>
          <w:ins w:id="1517" w:author="jing zhao" w:date="2021-08-04T15:22:00Z"/>
        </w:rPr>
      </w:pPr>
      <w:ins w:id="1518" w:author="jing zhao" w:date="2021-08-04T15:21:00Z">
        <w:r w:rsidRPr="004E396D">
          <w:t>The handover delay</w:t>
        </w:r>
        <w:r w:rsidRPr="00472A43">
          <w:t xml:space="preserve"> </w:t>
        </w:r>
        <w:r w:rsidRPr="00DD3199">
          <w:t>D</w:t>
        </w:r>
        <w:r w:rsidRPr="00DD3199">
          <w:rPr>
            <w:vertAlign w:val="subscript"/>
          </w:rPr>
          <w:t>handover</w:t>
        </w:r>
        <w:r>
          <w:rPr>
            <w:vertAlign w:val="subscript"/>
          </w:rPr>
          <w:t>2</w:t>
        </w:r>
        <w:r w:rsidRPr="004E396D">
          <w:t xml:space="preserve"> can be expressed as: </w:t>
        </w:r>
        <w:proofErr w:type="spellStart"/>
        <w:r w:rsidRPr="003D52AF">
          <w:rPr>
            <w:iCs/>
          </w:rPr>
          <w:t>T</w:t>
        </w:r>
        <w:r w:rsidRPr="003D52AF">
          <w:rPr>
            <w:iCs/>
            <w:vertAlign w:val="subscript"/>
          </w:rPr>
          <w:t>RRC_procedure</w:t>
        </w:r>
        <w:proofErr w:type="spellEnd"/>
        <w:r>
          <w:t xml:space="preserve"> + </w:t>
        </w:r>
        <w:r w:rsidRPr="0020044F">
          <w:t>T</w:t>
        </w:r>
        <w:r w:rsidRPr="0020044F">
          <w:rPr>
            <w:vertAlign w:val="subscript"/>
          </w:rPr>
          <w:t>interrupt</w:t>
        </w:r>
        <w:r>
          <w:rPr>
            <w:vertAlign w:val="subscript"/>
          </w:rPr>
          <w:t>2</w:t>
        </w:r>
        <w:r w:rsidRPr="004E396D">
          <w:t>, where:</w:t>
        </w:r>
      </w:ins>
    </w:p>
    <w:p w14:paraId="4016FD44" w14:textId="0A8EFF7B" w:rsidR="002264D7" w:rsidRPr="004E396D" w:rsidRDefault="002264D7" w:rsidP="002264D7">
      <w:pPr>
        <w:rPr>
          <w:ins w:id="1519" w:author="jing zhao" w:date="2021-08-04T15:21:00Z"/>
        </w:rPr>
        <w:pPrChange w:id="1520" w:author="jing zhao" w:date="2021-08-04T15:22:00Z">
          <w:pPr>
            <w:pStyle w:val="NO"/>
          </w:pPr>
        </w:pPrChange>
      </w:pPr>
      <w:proofErr w:type="spellStart"/>
      <w:ins w:id="1521" w:author="jing zhao" w:date="2021-08-04T15:21:00Z">
        <w:r w:rsidRPr="003D52AF">
          <w:rPr>
            <w:iCs/>
          </w:rPr>
          <w:t>T</w:t>
        </w:r>
        <w:r w:rsidRPr="003D52AF">
          <w:rPr>
            <w:iCs/>
            <w:vertAlign w:val="subscript"/>
          </w:rPr>
          <w:t>RRC_procedure</w:t>
        </w:r>
        <w:proofErr w:type="spellEnd"/>
        <w:r w:rsidRPr="004E396D">
          <w:rPr>
            <w:bCs/>
          </w:rPr>
          <w:t xml:space="preserve"> = 10 </w:t>
        </w:r>
        <w:proofErr w:type="spellStart"/>
        <w:r w:rsidRPr="004E396D">
          <w:rPr>
            <w:bCs/>
          </w:rPr>
          <w:t>ms</w:t>
        </w:r>
        <w:proofErr w:type="spellEnd"/>
        <w:r w:rsidRPr="004E396D">
          <w:rPr>
            <w:bCs/>
          </w:rPr>
          <w:t xml:space="preserve"> and is specified in clause 12 in </w:t>
        </w:r>
        <w:r w:rsidRPr="004E396D">
          <w:t>TS 38.331 [</w:t>
        </w:r>
      </w:ins>
      <w:ins w:id="1522" w:author="jing zhao" w:date="2021-08-04T15:22:00Z">
        <w:r>
          <w:t>13</w:t>
        </w:r>
      </w:ins>
      <w:ins w:id="1523" w:author="jing zhao" w:date="2021-08-04T15:21:00Z">
        <w:r w:rsidRPr="004E396D">
          <w:t>]</w:t>
        </w:r>
        <w:r w:rsidRPr="004E396D">
          <w:rPr>
            <w:bCs/>
          </w:rPr>
          <w:t>.</w:t>
        </w:r>
      </w:ins>
    </w:p>
    <w:p w14:paraId="4ACB9941" w14:textId="77777777" w:rsidR="00C867E3" w:rsidRDefault="00C867E3" w:rsidP="00C867E3">
      <w:pPr>
        <w:pStyle w:val="H6"/>
        <w:rPr>
          <w:b/>
          <w:noProof/>
          <w:color w:val="00B0F0"/>
        </w:rPr>
      </w:pPr>
      <w:r>
        <w:rPr>
          <w:b/>
          <w:noProof/>
          <w:color w:val="00B0F0"/>
        </w:rPr>
        <w:t>&lt;End of modified section 1</w:t>
      </w:r>
      <w:r w:rsidRPr="00377F3E">
        <w:rPr>
          <w:b/>
          <w:noProof/>
          <w:color w:val="00B0F0"/>
        </w:rPr>
        <w: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4747B" w14:textId="77777777" w:rsidR="005F2418" w:rsidRDefault="005F2418">
      <w:r>
        <w:separator/>
      </w:r>
    </w:p>
  </w:endnote>
  <w:endnote w:type="continuationSeparator" w:id="0">
    <w:p w14:paraId="5CD07463" w14:textId="77777777" w:rsidR="005F2418" w:rsidRDefault="005F2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STXihei">
    <w:altName w:val="华文细黑"/>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6E207" w14:textId="77777777" w:rsidR="005F2418" w:rsidRDefault="005F2418">
      <w:r>
        <w:separator/>
      </w:r>
    </w:p>
  </w:footnote>
  <w:footnote w:type="continuationSeparator" w:id="0">
    <w:p w14:paraId="7D8F3CDF" w14:textId="77777777" w:rsidR="005F2418" w:rsidRDefault="005F2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BAF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2267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AA53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B5A"/>
    <w:rsid w:val="000A6394"/>
    <w:rsid w:val="000B7FED"/>
    <w:rsid w:val="000C038A"/>
    <w:rsid w:val="000C6598"/>
    <w:rsid w:val="000D44B3"/>
    <w:rsid w:val="00145D43"/>
    <w:rsid w:val="00192C46"/>
    <w:rsid w:val="001A08B3"/>
    <w:rsid w:val="001A7B60"/>
    <w:rsid w:val="001B52F0"/>
    <w:rsid w:val="001B7A65"/>
    <w:rsid w:val="001E41F3"/>
    <w:rsid w:val="002264D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6881"/>
    <w:rsid w:val="004B75B7"/>
    <w:rsid w:val="0051580D"/>
    <w:rsid w:val="00547111"/>
    <w:rsid w:val="00592D74"/>
    <w:rsid w:val="005E2C44"/>
    <w:rsid w:val="005F2418"/>
    <w:rsid w:val="00621188"/>
    <w:rsid w:val="006257ED"/>
    <w:rsid w:val="00657FDD"/>
    <w:rsid w:val="00665C47"/>
    <w:rsid w:val="00695808"/>
    <w:rsid w:val="006B46FB"/>
    <w:rsid w:val="006E21FB"/>
    <w:rsid w:val="006F0AC5"/>
    <w:rsid w:val="007176FF"/>
    <w:rsid w:val="00775084"/>
    <w:rsid w:val="00792342"/>
    <w:rsid w:val="007977A8"/>
    <w:rsid w:val="007B512A"/>
    <w:rsid w:val="007C2097"/>
    <w:rsid w:val="007D6A07"/>
    <w:rsid w:val="007F7259"/>
    <w:rsid w:val="008040A8"/>
    <w:rsid w:val="008279FA"/>
    <w:rsid w:val="00836033"/>
    <w:rsid w:val="008626E7"/>
    <w:rsid w:val="00870EE7"/>
    <w:rsid w:val="008863B9"/>
    <w:rsid w:val="008A45A6"/>
    <w:rsid w:val="008F3789"/>
    <w:rsid w:val="008F686C"/>
    <w:rsid w:val="00912D89"/>
    <w:rsid w:val="009148DE"/>
    <w:rsid w:val="00941E30"/>
    <w:rsid w:val="009777D9"/>
    <w:rsid w:val="00991B88"/>
    <w:rsid w:val="009A5753"/>
    <w:rsid w:val="009A579D"/>
    <w:rsid w:val="009A6CF7"/>
    <w:rsid w:val="009E3297"/>
    <w:rsid w:val="009F734F"/>
    <w:rsid w:val="00A246B6"/>
    <w:rsid w:val="00A444D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67E3"/>
    <w:rsid w:val="00C918A5"/>
    <w:rsid w:val="00C95985"/>
    <w:rsid w:val="00CC5026"/>
    <w:rsid w:val="00CC68D0"/>
    <w:rsid w:val="00D03F9A"/>
    <w:rsid w:val="00D06D51"/>
    <w:rsid w:val="00D24991"/>
    <w:rsid w:val="00D50255"/>
    <w:rsid w:val="00D66520"/>
    <w:rsid w:val="00DC37B7"/>
    <w:rsid w:val="00DE34CF"/>
    <w:rsid w:val="00E13745"/>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867E3"/>
    <w:rPr>
      <w:rFonts w:ascii="Arial" w:hAnsi="Arial"/>
      <w:lang w:val="en-GB" w:eastAsia="en-US"/>
    </w:rPr>
  </w:style>
  <w:style w:type="character" w:customStyle="1" w:styleId="TALChar">
    <w:name w:val="TAL Char"/>
    <w:link w:val="TAL"/>
    <w:qFormat/>
    <w:rsid w:val="00C867E3"/>
    <w:rPr>
      <w:rFonts w:ascii="Arial" w:hAnsi="Arial"/>
      <w:sz w:val="18"/>
      <w:lang w:val="en-GB" w:eastAsia="en-US"/>
    </w:rPr>
  </w:style>
  <w:style w:type="character" w:customStyle="1" w:styleId="TACCar">
    <w:name w:val="TAC Car"/>
    <w:link w:val="TAC"/>
    <w:qFormat/>
    <w:rsid w:val="00C867E3"/>
    <w:rPr>
      <w:rFonts w:ascii="Arial" w:hAnsi="Arial"/>
      <w:sz w:val="18"/>
      <w:lang w:val="en-GB" w:eastAsia="en-US"/>
    </w:rPr>
  </w:style>
  <w:style w:type="character" w:customStyle="1" w:styleId="TAHCar">
    <w:name w:val="TAH Car"/>
    <w:link w:val="TAH"/>
    <w:qFormat/>
    <w:rsid w:val="00C867E3"/>
    <w:rPr>
      <w:rFonts w:ascii="Arial" w:hAnsi="Arial"/>
      <w:b/>
      <w:sz w:val="18"/>
      <w:lang w:val="en-GB" w:eastAsia="en-US"/>
    </w:rPr>
  </w:style>
  <w:style w:type="character" w:customStyle="1" w:styleId="B1Char">
    <w:name w:val="B1 Char"/>
    <w:link w:val="B1"/>
    <w:qFormat/>
    <w:locked/>
    <w:rsid w:val="00C867E3"/>
    <w:rPr>
      <w:rFonts w:ascii="Times New Roman" w:hAnsi="Times New Roman"/>
      <w:lang w:val="en-GB" w:eastAsia="en-US"/>
    </w:rPr>
  </w:style>
  <w:style w:type="character" w:customStyle="1" w:styleId="EditorsNoteCarCar">
    <w:name w:val="Editor's Note Car Car"/>
    <w:link w:val="EditorsNote"/>
    <w:rsid w:val="00C867E3"/>
    <w:rPr>
      <w:rFonts w:ascii="Times New Roman" w:hAnsi="Times New Roman"/>
      <w:color w:val="FF0000"/>
      <w:lang w:val="en-GB" w:eastAsia="en-US"/>
    </w:rPr>
  </w:style>
  <w:style w:type="character" w:customStyle="1" w:styleId="THChar">
    <w:name w:val="TH Char"/>
    <w:link w:val="TH"/>
    <w:qFormat/>
    <w:rsid w:val="00C867E3"/>
    <w:rPr>
      <w:rFonts w:ascii="Arial" w:hAnsi="Arial"/>
      <w:b/>
      <w:lang w:val="en-GB" w:eastAsia="en-US"/>
    </w:rPr>
  </w:style>
  <w:style w:type="character" w:customStyle="1" w:styleId="TANChar">
    <w:name w:val="TAN Char"/>
    <w:link w:val="TAN"/>
    <w:qFormat/>
    <w:rsid w:val="00C867E3"/>
    <w:rPr>
      <w:rFonts w:ascii="Arial" w:hAnsi="Arial"/>
      <w:sz w:val="18"/>
      <w:lang w:val="en-GB" w:eastAsia="en-US"/>
    </w:rPr>
  </w:style>
  <w:style w:type="character" w:customStyle="1" w:styleId="B2Char">
    <w:name w:val="B2 Char"/>
    <w:link w:val="B2"/>
    <w:qFormat/>
    <w:rsid w:val="00C867E3"/>
    <w:rPr>
      <w:rFonts w:ascii="Times New Roman" w:hAnsi="Times New Roman"/>
      <w:lang w:val="en-GB" w:eastAsia="en-US"/>
    </w:rPr>
  </w:style>
  <w:style w:type="character" w:customStyle="1" w:styleId="TALCar">
    <w:name w:val="TAL Car"/>
    <w:qFormat/>
    <w:rsid w:val="006F0AC5"/>
    <w:rPr>
      <w:rFonts w:ascii="Arial" w:eastAsia="Times New Roman" w:hAnsi="Arial" w:cs="Times New Roman"/>
      <w:sz w:val="18"/>
      <w:szCs w:val="20"/>
      <w:lang w:val="en-GB" w:eastAsia="en-GB"/>
    </w:rPr>
  </w:style>
  <w:style w:type="character" w:customStyle="1" w:styleId="TACChar">
    <w:name w:val="TAC Char"/>
    <w:qFormat/>
    <w:rsid w:val="006F0AC5"/>
    <w:rPr>
      <w:rFonts w:ascii="Arial" w:eastAsia="Times New Roman" w:hAnsi="Arial" w:cs="Times New Roman"/>
      <w:sz w:val="18"/>
      <w:szCs w:val="20"/>
      <w:lang w:val="en-GB" w:eastAsia="en-GB"/>
    </w:rPr>
  </w:style>
  <w:style w:type="character" w:customStyle="1" w:styleId="NOChar">
    <w:name w:val="NO Char"/>
    <w:link w:val="NO"/>
    <w:qFormat/>
    <w:rsid w:val="00226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10</Pages>
  <Words>2920</Words>
  <Characters>16649</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8</cp:revision>
  <cp:lastPrinted>1899-12-31T23:00:00Z</cp:lastPrinted>
  <dcterms:created xsi:type="dcterms:W3CDTF">2021-08-03T08:20:00Z</dcterms:created>
  <dcterms:modified xsi:type="dcterms:W3CDTF">2021-08-04T07:58:00Z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R5-214520</vt:lpwstr>
  </property>
  <property fmtid="{D5CDD505-2E9C-101B-9397-08002B2CF9AE}" pid="10" name="Spec#">
    <vt:lpwstr>38.533</vt:lpwstr>
  </property>
  <property fmtid="{D5CDD505-2E9C-101B-9397-08002B2CF9AE}" pid="11" name="Cr#">
    <vt:lpwstr>1303</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FR1 mobility enhancement TC 6.3.1.11-Inter-band inter-frequency sync DAPS HO in SA for FR1</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