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C6D0E87" wp14:editId="0B3A4B3B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 w:rsidR="00CF2DCE">
              <w:rPr>
                <w:rFonts w:ascii="Verdana" w:hAnsi="Verdana"/>
                <w:sz w:val="20"/>
              </w:rPr>
              <w:t>(edited post WP 5D #47)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:rsidR="009050FD" w:rsidRDefault="009050FD" w:rsidP="00F81C80">
            <w:pPr>
              <w:pStyle w:val="DocData"/>
              <w:framePr w:hSpace="0" w:wrap="auto" w:hAnchor="text" w:yAlign="in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Revision 1</w:t>
            </w:r>
          </w:p>
          <w:p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A1208B" w:rsidP="00F81C80">
            <w:pPr>
              <w:pStyle w:val="DocData"/>
              <w:framePr w:hSpace="0" w:wrap="auto" w:hAnchor="text" w:yAlign="inline"/>
            </w:pPr>
            <w:r>
              <w:t>21 October</w:t>
            </w:r>
            <w:r w:rsidR="00A76E58" w:rsidRPr="00BA54E7">
              <w:t xml:space="preserve"> 202</w:t>
            </w:r>
            <w:r w:rsidR="00A97183">
              <w:t>4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015DA" w:rsidRDefault="00A76E58" w:rsidP="005015DA">
            <w:pPr>
              <w:pStyle w:val="Source"/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:rsidR="00D41FAE" w:rsidRPr="00817B02" w:rsidRDefault="00D41FAE" w:rsidP="00817B02">
      <w:pPr>
        <w:pStyle w:val="Headingb"/>
      </w:pPr>
      <w:r w:rsidRPr="00817B02">
        <w:t>Scope</w:t>
      </w:r>
    </w:p>
    <w:p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:rsidR="00D41FAE" w:rsidRPr="00817B02" w:rsidRDefault="00D41FAE" w:rsidP="00817B02">
      <w:pPr>
        <w:pStyle w:val="Headingb"/>
      </w:pPr>
      <w:r w:rsidRPr="00817B02">
        <w:t>References</w:t>
      </w:r>
    </w:p>
    <w:p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</w:t>
      </w:r>
      <w:r w:rsidR="00B07EC5">
        <w:rPr>
          <w:lang w:eastAsia="zh-CN"/>
        </w:rPr>
        <w:noBreakHyphen/>
      </w:r>
      <w:r w:rsidRPr="00817B02">
        <w:rPr>
          <w:lang w:eastAsia="zh-CN"/>
        </w:rPr>
        <w:t>R M</w:t>
      </w:r>
      <w:r w:rsidRPr="00817B02">
        <w:t>.2012”.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5015DA">
          <w:rPr>
            <w:bCs/>
            <w:color w:val="000000" w:themeColor="text1"/>
          </w:rPr>
          <w:t xml:space="preserve">Circular Letter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D41FAE" w:rsidRPr="00A23A23" w:rsidRDefault="00D41FAE" w:rsidP="00361A7A">
      <w:pPr>
        <w:pStyle w:val="Heading1"/>
      </w:pPr>
      <w:r w:rsidRPr="00A23A23">
        <w:t>I)</w:t>
      </w:r>
      <w:r w:rsidRPr="00A23A23">
        <w:tab/>
        <w:t>Procedure to be utilized in the development of the Revision</w:t>
      </w:r>
    </w:p>
    <w:p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:rsidR="00D41FAE" w:rsidRPr="00A23A23" w:rsidRDefault="00D41FAE" w:rsidP="00361A7A">
      <w:pPr>
        <w:pStyle w:val="Heading1"/>
      </w:pPr>
      <w:r w:rsidRPr="00A23A23">
        <w:t>II)</w:t>
      </w:r>
      <w:r w:rsidRPr="00A23A23">
        <w:tab/>
        <w:t xml:space="preserve">Baseline document to be used for the Revision </w:t>
      </w:r>
      <w:r>
        <w:t>7</w:t>
      </w:r>
    </w:p>
    <w:p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D41FAE" w:rsidRPr="00A23A23" w:rsidRDefault="00D41FAE" w:rsidP="00361A7A">
      <w:pPr>
        <w:pStyle w:val="Heading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>
        <w:t xml:space="preserve">5 </w:t>
      </w:r>
      <w:r w:rsidRPr="00A23A23">
        <w:t>time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:rsidR="00D41FAE" w:rsidRPr="00956A33" w:rsidRDefault="00D41FAE" w:rsidP="00361A7A">
      <w:pPr>
        <w:pStyle w:val="Heading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:rsidR="00D41FAE" w:rsidRPr="00A23A23" w:rsidRDefault="00D41FAE" w:rsidP="00361A7A">
      <w:pPr>
        <w:pStyle w:val="Heading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:rsidTr="005015DA">
        <w:trPr>
          <w:tblHeader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#44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  <w:lang w:eastAsia="ja-JP"/>
              </w:rPr>
              <w:t>12</w:t>
            </w:r>
            <w:r w:rsidRPr="00A1208B">
              <w:rPr>
                <w:bCs/>
                <w:sz w:val="20"/>
              </w:rPr>
              <w:t>-22 June 202</w:t>
            </w:r>
            <w:r w:rsidRPr="00A1208B">
              <w:rPr>
                <w:bCs/>
                <w:sz w:val="20"/>
                <w:lang w:eastAsia="ja-JP"/>
              </w:rPr>
              <w:t>3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 1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June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rFonts w:eastAsia="Malgun Gothic"/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1</w:t>
            </w:r>
            <w:r w:rsidRPr="00A1208B">
              <w:rPr>
                <w:b/>
                <w:sz w:val="20"/>
              </w:rPr>
              <w:t xml:space="preserve"> September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</w:t>
            </w:r>
            <w:r w:rsidR="005015DA">
              <w:rPr>
                <w:rFonts w:asciiTheme="majorBidi" w:hAnsiTheme="majorBidi" w:cstheme="majorBidi"/>
                <w:bCs/>
                <w:color w:val="000000"/>
                <w:sz w:val="20"/>
              </w:rPr>
              <w:t> 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January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 xml:space="preserve">Existing Transposing Organization </w:t>
            </w:r>
            <w:r w:rsidR="005015DA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 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1</w:t>
            </w:r>
            <w:r w:rsidR="009050FD" w:rsidRPr="00A1208B">
              <w:rPr>
                <w:b/>
                <w:sz w:val="20"/>
                <w:lang w:eastAsia="ko-KR"/>
              </w:rPr>
              <w:t>2</w:t>
            </w:r>
            <w:r w:rsidRPr="00A1208B">
              <w:rPr>
                <w:b/>
                <w:sz w:val="20"/>
              </w:rPr>
              <w:t xml:space="preserve"> June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Y+2A</w:t>
            </w:r>
            <w:r w:rsidRPr="009050FD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1208B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9050FD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Y+2B: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>
              <w:rPr>
                <w:rFonts w:hint="eastAsia"/>
                <w:b/>
                <w:bCs/>
                <w:color w:val="FF0000"/>
                <w:sz w:val="20"/>
                <w:u w:val="single"/>
                <w:lang w:eastAsia="ko-KR"/>
              </w:rPr>
              <w:t xml:space="preserve">3 </w:t>
            </w:r>
            <w:r w:rsidR="00D41FAE" w:rsidRPr="000544BE">
              <w:rPr>
                <w:b/>
                <w:bCs/>
                <w:color w:val="FF0000"/>
                <w:sz w:val="20"/>
                <w:u w:val="single"/>
              </w:rPr>
              <w:t>September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A1208B" w:rsidRDefault="00D41FAE" w:rsidP="00516195">
            <w:pPr>
              <w:pStyle w:val="Tabletext"/>
              <w:jc w:val="center"/>
            </w:pPr>
            <w:r w:rsidRPr="00A1208B">
              <w:rPr>
                <w:bCs/>
              </w:rPr>
              <w:t xml:space="preserve">for consideration at </w:t>
            </w:r>
            <w:r w:rsidRPr="00A1208B">
              <w:t>WP 5D Meeting #50</w:t>
            </w:r>
          </w:p>
          <w:p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sz w:val="20"/>
              </w:rPr>
              <w:t>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1208B">
              <w:rPr>
                <w:sz w:val="20"/>
              </w:rPr>
              <w:t xml:space="preserve">WP 5D Meting #50 </w:t>
            </w:r>
            <w:r w:rsidR="009050FD" w:rsidRPr="00A1208B">
              <w:rPr>
                <w:sz w:val="20"/>
                <w:lang w:eastAsia="ko-KR"/>
              </w:rPr>
              <w:t>7</w:t>
            </w:r>
            <w:r w:rsidRPr="00A1208B">
              <w:rPr>
                <w:sz w:val="20"/>
              </w:rPr>
              <w:t>-1</w:t>
            </w:r>
            <w:r w:rsidR="009050FD" w:rsidRPr="00A1208B">
              <w:rPr>
                <w:sz w:val="20"/>
                <w:lang w:eastAsia="ko-KR"/>
              </w:rPr>
              <w:t>6</w:t>
            </w:r>
            <w:r w:rsidRPr="00A1208B">
              <w:rPr>
                <w:sz w:val="20"/>
              </w:rPr>
              <w:t xml:space="preserve"> 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default" r:id="rId15"/>
          <w:footerReference w:type="default" r:id="rId16"/>
          <w:footerReference w:type="first" r:id="rId1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5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June -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2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July 2024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11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ko-KR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7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6</w:t>
            </w:r>
          </w:p>
          <w:p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1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January 2025</w:t>
            </w:r>
          </w:p>
        </w:tc>
        <w:tc>
          <w:tcPr>
            <w:tcW w:w="862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2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 2025</w:t>
            </w:r>
          </w:p>
        </w:tc>
        <w:tc>
          <w:tcPr>
            <w:tcW w:w="938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F81C80" w:rsidRDefault="00F81C80" w:rsidP="0032202E">
      <w:pPr>
        <w:pStyle w:val="Reasons"/>
      </w:pPr>
    </w:p>
    <w:p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18"/>
      <w:footerReference w:type="default" r:id="rId19"/>
      <w:footerReference w:type="first" r:id="rId20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7481" w:rsidRDefault="00967481">
      <w:r>
        <w:separator/>
      </w:r>
    </w:p>
  </w:endnote>
  <w:endnote w:type="continuationSeparator" w:id="0">
    <w:p w:rsidR="00967481" w:rsidRDefault="009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41FAE" w:rsidRPr="00511122" w:rsidRDefault="00000000" w:rsidP="00511122">
    <w:pPr>
      <w:pStyle w:val="Footer"/>
    </w:pPr>
    <w:fldSimple w:instr=" FILENAME \p \* MERGEFORMAT ">
      <w:r w:rsidR="005015DA">
        <w:t>M:\BRSGD\TEXT2023\SG05\IMT-ADV\000\033Rev1e.docx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41FAE" w:rsidRPr="00D41FAE" w:rsidRDefault="00000000" w:rsidP="00D41FAE">
    <w:pPr>
      <w:pStyle w:val="Footer"/>
      <w:rPr>
        <w:lang w:val="en-US"/>
      </w:rPr>
    </w:pPr>
    <w:fldSimple w:instr=" FILENAME \p \* MERGEFORMAT ">
      <w:r w:rsidR="005015DA" w:rsidRPr="005015DA">
        <w:rPr>
          <w:lang w:val="en-US"/>
        </w:rPr>
        <w:t>M</w:t>
      </w:r>
      <w:r w:rsidR="005015DA">
        <w:t>:\BRSGD\TEXT2023\SG05\IMT-ADV\000\033Rev1e.docx</w:t>
      </w:r>
    </w:fldSimple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541E61">
      <w:t>30.10.24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5015DA">
      <w:t>21.02.08</w:t>
    </w:r>
    <w:r w:rsidR="00D41FA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1A7A" w:rsidRPr="00511122" w:rsidRDefault="00000000" w:rsidP="00511122">
    <w:pPr>
      <w:pStyle w:val="Footer"/>
    </w:pPr>
    <w:fldSimple w:instr=" FILENAME \p \* MERGEFORMAT ">
      <w:r w:rsidR="005015DA">
        <w:t>M:\BRSGD\TEXT2023\SG05\IMT-ADV\000\033Rev1e.docx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A124A" w:rsidRPr="00D41FAE" w:rsidRDefault="00FA124A" w:rsidP="00D4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7481" w:rsidRDefault="00967481">
      <w:r>
        <w:t>____________________</w:t>
      </w:r>
    </w:p>
  </w:footnote>
  <w:footnote w:type="continuationSeparator" w:id="0">
    <w:p w:rsidR="00967481" w:rsidRDefault="00967481">
      <w:r>
        <w:continuationSeparator/>
      </w:r>
    </w:p>
  </w:footnote>
  <w:footnote w:id="1">
    <w:p w:rsidR="00D41FAE" w:rsidRPr="00B83ABB" w:rsidRDefault="00D41FAE" w:rsidP="00A23A23">
      <w:pPr>
        <w:pStyle w:val="FootnoteText"/>
        <w:rPr>
          <w:lang w:val="en-US"/>
        </w:rPr>
      </w:pPr>
      <w:r w:rsidRPr="00FC2DD5">
        <w:rPr>
          <w:rStyle w:val="FootnoteReference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:rsidR="00D41FAE" w:rsidRDefault="00D41FAE" w:rsidP="00A23A23">
      <w:pPr>
        <w:tabs>
          <w:tab w:val="clear" w:pos="1134"/>
          <w:tab w:val="left" w:pos="284"/>
        </w:tabs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D41FAE" w:rsidRDefault="00D41FAE" w:rsidP="00A23A23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41FAE" w:rsidRDefault="00D41FAE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D41FAE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A1208B">
      <w:rPr>
        <w:lang w:val="en-US"/>
      </w:rPr>
      <w:t>(Rev.1)</w:t>
    </w:r>
    <w:r w:rsidR="00D41FAE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1A7A" w:rsidRDefault="00361A7A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61A7A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A97183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1364162">
    <w:abstractNumId w:val="9"/>
  </w:num>
  <w:num w:numId="2" w16cid:durableId="738791425">
    <w:abstractNumId w:val="7"/>
  </w:num>
  <w:num w:numId="3" w16cid:durableId="1821577076">
    <w:abstractNumId w:val="6"/>
  </w:num>
  <w:num w:numId="4" w16cid:durableId="581063592">
    <w:abstractNumId w:val="5"/>
  </w:num>
  <w:num w:numId="5" w16cid:durableId="843862421">
    <w:abstractNumId w:val="4"/>
  </w:num>
  <w:num w:numId="6" w16cid:durableId="1607929101">
    <w:abstractNumId w:val="8"/>
  </w:num>
  <w:num w:numId="7" w16cid:durableId="1503929424">
    <w:abstractNumId w:val="3"/>
  </w:num>
  <w:num w:numId="8" w16cid:durableId="2060278124">
    <w:abstractNumId w:val="2"/>
  </w:num>
  <w:num w:numId="9" w16cid:durableId="924417678">
    <w:abstractNumId w:val="1"/>
  </w:num>
  <w:num w:numId="10" w16cid:durableId="4354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84836"/>
    <w:rsid w:val="000A7D55"/>
    <w:rsid w:val="000C12C8"/>
    <w:rsid w:val="000C2E8E"/>
    <w:rsid w:val="000E030B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454E"/>
    <w:rsid w:val="00196A19"/>
    <w:rsid w:val="001A09D6"/>
    <w:rsid w:val="001D0F67"/>
    <w:rsid w:val="001E0347"/>
    <w:rsid w:val="00202DC1"/>
    <w:rsid w:val="002116EE"/>
    <w:rsid w:val="002309D8"/>
    <w:rsid w:val="00245EE7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A07A0"/>
    <w:rsid w:val="004B1EF7"/>
    <w:rsid w:val="004B3FAD"/>
    <w:rsid w:val="004C5749"/>
    <w:rsid w:val="005015DA"/>
    <w:rsid w:val="00501DCA"/>
    <w:rsid w:val="00513A47"/>
    <w:rsid w:val="005408DF"/>
    <w:rsid w:val="00541E61"/>
    <w:rsid w:val="00562796"/>
    <w:rsid w:val="00564BD7"/>
    <w:rsid w:val="00573344"/>
    <w:rsid w:val="00583F9B"/>
    <w:rsid w:val="005B0D29"/>
    <w:rsid w:val="005B5C6D"/>
    <w:rsid w:val="005E5C10"/>
    <w:rsid w:val="005F2C78"/>
    <w:rsid w:val="005F487B"/>
    <w:rsid w:val="006144E4"/>
    <w:rsid w:val="00650299"/>
    <w:rsid w:val="00655FC5"/>
    <w:rsid w:val="0068070A"/>
    <w:rsid w:val="006B0C98"/>
    <w:rsid w:val="006E67F8"/>
    <w:rsid w:val="007F79E1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844"/>
    <w:rsid w:val="008F208F"/>
    <w:rsid w:val="009050FD"/>
    <w:rsid w:val="00922924"/>
    <w:rsid w:val="00967481"/>
    <w:rsid w:val="00973394"/>
    <w:rsid w:val="00982013"/>
    <w:rsid w:val="00982084"/>
    <w:rsid w:val="00995963"/>
    <w:rsid w:val="009B61EB"/>
    <w:rsid w:val="009C185B"/>
    <w:rsid w:val="009C2064"/>
    <w:rsid w:val="009C3966"/>
    <w:rsid w:val="009D1697"/>
    <w:rsid w:val="009F3A46"/>
    <w:rsid w:val="009F6520"/>
    <w:rsid w:val="00A014F8"/>
    <w:rsid w:val="00A1208B"/>
    <w:rsid w:val="00A5173C"/>
    <w:rsid w:val="00A61AEF"/>
    <w:rsid w:val="00A76E58"/>
    <w:rsid w:val="00A97183"/>
    <w:rsid w:val="00AD2345"/>
    <w:rsid w:val="00AF173A"/>
    <w:rsid w:val="00B066A4"/>
    <w:rsid w:val="00B07A13"/>
    <w:rsid w:val="00B07EC5"/>
    <w:rsid w:val="00B4279B"/>
    <w:rsid w:val="00B45FC9"/>
    <w:rsid w:val="00B76F35"/>
    <w:rsid w:val="00B81138"/>
    <w:rsid w:val="00BA54E7"/>
    <w:rsid w:val="00BC7CCF"/>
    <w:rsid w:val="00BE470B"/>
    <w:rsid w:val="00C57A91"/>
    <w:rsid w:val="00CC01C2"/>
    <w:rsid w:val="00CE43E2"/>
    <w:rsid w:val="00CF21F2"/>
    <w:rsid w:val="00CF2DCE"/>
    <w:rsid w:val="00D02712"/>
    <w:rsid w:val="00D046A7"/>
    <w:rsid w:val="00D214D0"/>
    <w:rsid w:val="00D23CA6"/>
    <w:rsid w:val="00D41FAE"/>
    <w:rsid w:val="00D65412"/>
    <w:rsid w:val="00D6546B"/>
    <w:rsid w:val="00D81468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42FD6"/>
    <w:rsid w:val="00E56D5C"/>
    <w:rsid w:val="00E6257C"/>
    <w:rsid w:val="00E63C59"/>
    <w:rsid w:val="00E919EE"/>
    <w:rsid w:val="00F25662"/>
    <w:rsid w:val="00F51F48"/>
    <w:rsid w:val="00F6350C"/>
    <w:rsid w:val="00F81C80"/>
    <w:rsid w:val="00FA124A"/>
    <w:rsid w:val="00FA4E1B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31EDEA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rsid w:val="00D41FAE"/>
    <w:rPr>
      <w:rFonts w:cs="Times New Roman"/>
      <w:color w:val="0000FF"/>
      <w:u w:val="single"/>
    </w:rPr>
  </w:style>
  <w:style w:type="paragraph" w:styleId="Revision">
    <w:name w:val="Revision"/>
    <w:hidden/>
    <w:uiPriority w:val="99"/>
    <w:semiHidden/>
    <w:rsid w:val="009050F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JK</cp:lastModifiedBy>
  <cp:revision>1</cp:revision>
  <cp:lastPrinted>2008-02-21T14:04:00Z</cp:lastPrinted>
  <dcterms:created xsi:type="dcterms:W3CDTF">2024-10-30T12:19:00Z</dcterms:created>
  <dcterms:modified xsi:type="dcterms:W3CDTF">2024-10-30T12:19:00Z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