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C64A37" w14:textId="75249AA6"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5E4957">
        <w:rPr>
          <w:rFonts w:ascii="Arial" w:hAnsi="Arial" w:cs="Arial"/>
          <w:b/>
          <w:sz w:val="28"/>
          <w:szCs w:val="28"/>
        </w:rPr>
        <w:t>6</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9D3D7F">
        <w:rPr>
          <w:rFonts w:ascii="Arial" w:hAnsi="Arial" w:cs="Arial"/>
          <w:b/>
          <w:sz w:val="28"/>
          <w:szCs w:val="28"/>
        </w:rPr>
        <w:t>4</w:t>
      </w:r>
      <w:r w:rsidR="005E4957">
        <w:rPr>
          <w:rFonts w:ascii="Arial" w:hAnsi="Arial" w:cs="Arial"/>
          <w:b/>
          <w:sz w:val="28"/>
          <w:szCs w:val="28"/>
        </w:rPr>
        <w:t>2417</w:t>
      </w:r>
    </w:p>
    <w:p w14:paraId="512DE6D6" w14:textId="70B01CB8" w:rsidR="001808EE" w:rsidRPr="00D849EE" w:rsidRDefault="00B04EB5" w:rsidP="001808EE">
      <w:pPr>
        <w:snapToGrid w:val="0"/>
        <w:spacing w:after="0"/>
        <w:rPr>
          <w:rFonts w:ascii="Arial" w:hAnsi="Arial" w:cs="Arial"/>
          <w:b/>
          <w:sz w:val="28"/>
          <w:szCs w:val="28"/>
        </w:rPr>
      </w:pPr>
      <w:r>
        <w:rPr>
          <w:rFonts w:ascii="Arial" w:hAnsi="Arial" w:cs="Arial"/>
          <w:b/>
          <w:sz w:val="28"/>
          <w:szCs w:val="28"/>
        </w:rPr>
        <w:t>M</w:t>
      </w:r>
      <w:r w:rsidR="005E4957">
        <w:rPr>
          <w:rFonts w:ascii="Arial" w:hAnsi="Arial" w:cs="Arial"/>
          <w:b/>
          <w:sz w:val="28"/>
          <w:szCs w:val="28"/>
        </w:rPr>
        <w:t>adrid, Spain</w:t>
      </w:r>
      <w:r w:rsidR="004B00D6">
        <w:rPr>
          <w:rFonts w:ascii="Arial" w:hAnsi="Arial" w:cs="Arial"/>
          <w:b/>
          <w:sz w:val="28"/>
          <w:szCs w:val="28"/>
        </w:rPr>
        <w:t xml:space="preserve">, </w:t>
      </w:r>
      <w:r w:rsidR="005E4957">
        <w:rPr>
          <w:rFonts w:ascii="Arial" w:hAnsi="Arial" w:cs="Arial"/>
          <w:b/>
          <w:sz w:val="28"/>
          <w:szCs w:val="28"/>
        </w:rPr>
        <w:t>Dec</w:t>
      </w:r>
      <w:r>
        <w:rPr>
          <w:rFonts w:ascii="Arial" w:hAnsi="Arial" w:cs="Arial"/>
          <w:b/>
          <w:sz w:val="28"/>
          <w:szCs w:val="28"/>
        </w:rPr>
        <w:t>ember</w:t>
      </w:r>
      <w:r w:rsidR="00FF5F18">
        <w:rPr>
          <w:rFonts w:ascii="Arial" w:hAnsi="Arial" w:cs="Arial"/>
          <w:b/>
          <w:sz w:val="28"/>
          <w:szCs w:val="28"/>
        </w:rPr>
        <w:t xml:space="preserve"> </w:t>
      </w:r>
      <w:r>
        <w:rPr>
          <w:rFonts w:ascii="Arial" w:hAnsi="Arial" w:cs="Arial"/>
          <w:b/>
          <w:sz w:val="28"/>
          <w:szCs w:val="28"/>
        </w:rPr>
        <w:t>9</w:t>
      </w:r>
      <w:r w:rsidR="00E15C88">
        <w:rPr>
          <w:rFonts w:ascii="Arial" w:hAnsi="Arial" w:cs="Arial"/>
          <w:b/>
          <w:sz w:val="28"/>
          <w:szCs w:val="28"/>
        </w:rPr>
        <w:t>-</w:t>
      </w:r>
      <w:r>
        <w:rPr>
          <w:rFonts w:ascii="Arial" w:hAnsi="Arial" w:cs="Arial"/>
          <w:b/>
          <w:sz w:val="28"/>
          <w:szCs w:val="28"/>
        </w:rPr>
        <w:t>12</w:t>
      </w:r>
      <w:r w:rsidR="004B00D6">
        <w:rPr>
          <w:rFonts w:ascii="Arial" w:hAnsi="Arial" w:cs="Arial"/>
          <w:b/>
          <w:sz w:val="28"/>
          <w:szCs w:val="28"/>
        </w:rPr>
        <w:t>, 202</w:t>
      </w:r>
      <w:r w:rsidR="009D3D7F">
        <w:rPr>
          <w:rFonts w:ascii="Arial" w:hAnsi="Arial" w:cs="Arial"/>
          <w:b/>
          <w:sz w:val="28"/>
          <w:szCs w:val="28"/>
        </w:rPr>
        <w:t>4</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20286EB4"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B04EB5" w:rsidRPr="00B04EB5">
        <w:rPr>
          <w:rFonts w:ascii="Arial" w:hAnsi="Arial" w:cs="Arial"/>
          <w:b/>
          <w:sz w:val="32"/>
          <w:highlight w:val="yellow"/>
        </w:rPr>
        <w:t>DRAFT</w:t>
      </w:r>
      <w:r w:rsidR="00B04EB5">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5E4957">
        <w:rPr>
          <w:rFonts w:ascii="Arial" w:hAnsi="Arial" w:cs="Arial"/>
          <w:b/>
          <w:sz w:val="32"/>
        </w:rPr>
        <w:t>5</w:t>
      </w:r>
    </w:p>
    <w:p w14:paraId="08317381" w14:textId="0C0820DE" w:rsidR="00F07CA1" w:rsidRDefault="005E4957" w:rsidP="00F07CA1">
      <w:pPr>
        <w:jc w:val="center"/>
        <w:rPr>
          <w:rFonts w:ascii="Arial" w:hAnsi="Arial" w:cs="Arial"/>
          <w:b/>
          <w:sz w:val="32"/>
        </w:rPr>
      </w:pPr>
      <w:r>
        <w:rPr>
          <w:rFonts w:ascii="Arial" w:hAnsi="Arial" w:cs="Arial"/>
          <w:b/>
          <w:sz w:val="28"/>
          <w:szCs w:val="28"/>
        </w:rPr>
        <w:t>Melbourne, Australia</w:t>
      </w:r>
      <w:r w:rsidR="00FF5F18">
        <w:rPr>
          <w:rFonts w:ascii="Arial" w:hAnsi="Arial" w:cs="Arial"/>
          <w:b/>
          <w:sz w:val="32"/>
        </w:rPr>
        <w:t xml:space="preserve">, </w:t>
      </w:r>
      <w:r>
        <w:rPr>
          <w:rFonts w:ascii="Arial" w:hAnsi="Arial" w:cs="Arial"/>
          <w:b/>
          <w:sz w:val="32"/>
        </w:rPr>
        <w:t>09</w:t>
      </w:r>
      <w:r w:rsidR="002F5240">
        <w:rPr>
          <w:rFonts w:ascii="Arial" w:hAnsi="Arial" w:cs="Arial"/>
          <w:b/>
          <w:sz w:val="32"/>
        </w:rPr>
        <w:t>/</w:t>
      </w:r>
      <w:r w:rsidR="00866DD8">
        <w:rPr>
          <w:rFonts w:ascii="Arial" w:hAnsi="Arial" w:cs="Arial"/>
          <w:b/>
          <w:sz w:val="32"/>
        </w:rPr>
        <w:t>0</w:t>
      </w:r>
      <w:r>
        <w:rPr>
          <w:rFonts w:ascii="Arial" w:hAnsi="Arial" w:cs="Arial"/>
          <w:b/>
          <w:sz w:val="32"/>
        </w:rPr>
        <w:t>9</w:t>
      </w:r>
      <w:r w:rsidR="002F5240">
        <w:rPr>
          <w:rFonts w:ascii="Arial" w:hAnsi="Arial" w:cs="Arial"/>
          <w:b/>
          <w:sz w:val="32"/>
        </w:rPr>
        <w:t>/202</w:t>
      </w:r>
      <w:r w:rsidR="00866DD8">
        <w:rPr>
          <w:rFonts w:ascii="Arial" w:hAnsi="Arial" w:cs="Arial"/>
          <w:b/>
          <w:sz w:val="32"/>
        </w:rPr>
        <w:t>4</w:t>
      </w:r>
      <w:r w:rsidR="002F5240">
        <w:rPr>
          <w:rFonts w:ascii="Arial" w:hAnsi="Arial" w:cs="Arial"/>
          <w:b/>
          <w:sz w:val="32"/>
        </w:rPr>
        <w:t xml:space="preserve"> to </w:t>
      </w:r>
      <w:r>
        <w:rPr>
          <w:rFonts w:ascii="Arial" w:hAnsi="Arial" w:cs="Arial"/>
          <w:b/>
          <w:sz w:val="32"/>
        </w:rPr>
        <w:t>12</w:t>
      </w:r>
      <w:r w:rsidR="002F5240">
        <w:rPr>
          <w:rFonts w:ascii="Arial" w:hAnsi="Arial" w:cs="Arial"/>
          <w:b/>
          <w:sz w:val="32"/>
        </w:rPr>
        <w:t>/</w:t>
      </w:r>
      <w:r w:rsidR="00866DD8">
        <w:rPr>
          <w:rFonts w:ascii="Arial" w:hAnsi="Arial" w:cs="Arial"/>
          <w:b/>
          <w:sz w:val="32"/>
        </w:rPr>
        <w:t>0</w:t>
      </w:r>
      <w:r>
        <w:rPr>
          <w:rFonts w:ascii="Arial" w:hAnsi="Arial" w:cs="Arial"/>
          <w:b/>
          <w:sz w:val="32"/>
        </w:rPr>
        <w:t>9</w:t>
      </w:r>
      <w:r w:rsidR="002F5240">
        <w:rPr>
          <w:rFonts w:ascii="Arial" w:hAnsi="Arial" w:cs="Arial"/>
          <w:b/>
          <w:sz w:val="32"/>
        </w:rPr>
        <w:t>/202</w:t>
      </w:r>
      <w:r w:rsidR="00866DD8">
        <w:rPr>
          <w:rFonts w:ascii="Arial" w:hAnsi="Arial" w:cs="Arial"/>
          <w:b/>
          <w:sz w:val="32"/>
        </w:rPr>
        <w:t>4</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42006BDA" w14:textId="7A85D458" w:rsidR="003F6FEC" w:rsidRDefault="00AB0912">
      <w:pPr>
        <w:pStyle w:val="TOC1"/>
        <w:rPr>
          <w:rFonts w:ascii="Calibri" w:hAnsi="Calibri"/>
          <w:kern w:val="2"/>
          <w:sz w:val="24"/>
          <w:szCs w:val="24"/>
        </w:rPr>
      </w:pPr>
      <w:r>
        <w:fldChar w:fldCharType="begin" w:fldLock="1"/>
      </w:r>
      <w:r>
        <w:instrText xml:space="preserve"> TOC \o "1-9" </w:instrText>
      </w:r>
      <w:r>
        <w:fldChar w:fldCharType="separate"/>
      </w:r>
      <w:r w:rsidR="003F6FEC">
        <w:t>Meeting Organisation</w:t>
      </w:r>
      <w:r w:rsidR="003F6FEC">
        <w:tab/>
      </w:r>
      <w:r w:rsidR="003F6FEC">
        <w:fldChar w:fldCharType="begin" w:fldLock="1"/>
      </w:r>
      <w:r w:rsidR="003F6FEC">
        <w:instrText xml:space="preserve"> PAGEREF _Toc184591739 \h </w:instrText>
      </w:r>
      <w:r w:rsidR="003F6FEC">
        <w:fldChar w:fldCharType="separate"/>
      </w:r>
      <w:r w:rsidR="003F6FEC">
        <w:t>7</w:t>
      </w:r>
      <w:r w:rsidR="003F6FEC">
        <w:fldChar w:fldCharType="end"/>
      </w:r>
    </w:p>
    <w:p w14:paraId="253652CE" w14:textId="642BF398" w:rsidR="003F6FEC" w:rsidRDefault="003F6FEC">
      <w:pPr>
        <w:pStyle w:val="TOC1"/>
        <w:rPr>
          <w:rFonts w:ascii="Calibri" w:hAnsi="Calibri"/>
          <w:kern w:val="2"/>
          <w:sz w:val="24"/>
          <w:szCs w:val="24"/>
        </w:rPr>
      </w:pPr>
      <w:r>
        <w:t>Executive Summary</w:t>
      </w:r>
      <w:r>
        <w:tab/>
      </w:r>
      <w:r>
        <w:fldChar w:fldCharType="begin" w:fldLock="1"/>
      </w:r>
      <w:r>
        <w:instrText xml:space="preserve"> PAGEREF _Toc184591740 \h </w:instrText>
      </w:r>
      <w:r>
        <w:fldChar w:fldCharType="separate"/>
      </w:r>
      <w:r>
        <w:t>7</w:t>
      </w:r>
      <w:r>
        <w:fldChar w:fldCharType="end"/>
      </w:r>
    </w:p>
    <w:p w14:paraId="30135CB0" w14:textId="3FC07C47" w:rsidR="003F6FEC" w:rsidRDefault="003F6FEC">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_Toc184591741 \h </w:instrText>
      </w:r>
      <w:r>
        <w:fldChar w:fldCharType="separate"/>
      </w:r>
      <w:r>
        <w:t>12</w:t>
      </w:r>
      <w:r>
        <w:fldChar w:fldCharType="end"/>
      </w:r>
    </w:p>
    <w:p w14:paraId="71D79A16" w14:textId="09524511" w:rsidR="003F6FEC" w:rsidRDefault="003F6FEC">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_Toc184591742 \h </w:instrText>
      </w:r>
      <w:r>
        <w:fldChar w:fldCharType="separate"/>
      </w:r>
      <w:r>
        <w:t>12</w:t>
      </w:r>
      <w:r>
        <w:fldChar w:fldCharType="end"/>
      </w:r>
    </w:p>
    <w:p w14:paraId="773F2923" w14:textId="0FE4E3F6" w:rsidR="003F6FEC" w:rsidRDefault="003F6FEC">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_Toc184591743 \h </w:instrText>
      </w:r>
      <w:r>
        <w:fldChar w:fldCharType="separate"/>
      </w:r>
      <w:r>
        <w:t>13</w:t>
      </w:r>
      <w:r>
        <w:fldChar w:fldCharType="end"/>
      </w:r>
    </w:p>
    <w:p w14:paraId="4D1A1A53" w14:textId="254D1D30" w:rsidR="003F6FEC" w:rsidRDefault="003F6FEC">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_Toc184591744 \h </w:instrText>
      </w:r>
      <w:r>
        <w:fldChar w:fldCharType="separate"/>
      </w:r>
      <w:r>
        <w:t>13</w:t>
      </w:r>
      <w:r>
        <w:fldChar w:fldCharType="end"/>
      </w:r>
    </w:p>
    <w:p w14:paraId="7D70D0AB" w14:textId="12A2F528" w:rsidR="003F6FEC" w:rsidRDefault="003F6FEC">
      <w:pPr>
        <w:pStyle w:val="TOC2"/>
        <w:rPr>
          <w:rFonts w:ascii="Calibri" w:hAnsi="Calibri"/>
          <w:kern w:val="2"/>
          <w:sz w:val="24"/>
          <w:szCs w:val="24"/>
        </w:rPr>
      </w:pPr>
      <w:r>
        <w:t>4</w:t>
      </w:r>
      <w:r>
        <w:rPr>
          <w:rFonts w:ascii="Calibri" w:hAnsi="Calibri"/>
          <w:kern w:val="2"/>
          <w:sz w:val="24"/>
          <w:szCs w:val="24"/>
        </w:rPr>
        <w:tab/>
      </w:r>
      <w:r>
        <w:t>Approval of the meeting report of TSG RAN #104</w:t>
      </w:r>
      <w:r>
        <w:tab/>
      </w:r>
      <w:r>
        <w:fldChar w:fldCharType="begin" w:fldLock="1"/>
      </w:r>
      <w:r>
        <w:instrText xml:space="preserve"> PAGEREF _Toc184591745 \h </w:instrText>
      </w:r>
      <w:r>
        <w:fldChar w:fldCharType="separate"/>
      </w:r>
      <w:r>
        <w:t>13</w:t>
      </w:r>
      <w:r>
        <w:fldChar w:fldCharType="end"/>
      </w:r>
    </w:p>
    <w:p w14:paraId="6C022D40" w14:textId="4BB96E24" w:rsidR="003F6FEC" w:rsidRDefault="003F6FEC">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_Toc184591746 \h </w:instrText>
      </w:r>
      <w:r>
        <w:fldChar w:fldCharType="separate"/>
      </w:r>
      <w:r>
        <w:t>14</w:t>
      </w:r>
      <w:r>
        <w:fldChar w:fldCharType="end"/>
      </w:r>
    </w:p>
    <w:p w14:paraId="2A8ED747" w14:textId="630E9AAC" w:rsidR="003F6FEC" w:rsidRDefault="003F6FEC">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_Toc184591747 \h </w:instrText>
      </w:r>
      <w:r>
        <w:fldChar w:fldCharType="separate"/>
      </w:r>
      <w:r>
        <w:t>14</w:t>
      </w:r>
      <w:r>
        <w:fldChar w:fldCharType="end"/>
      </w:r>
    </w:p>
    <w:p w14:paraId="44E58F57" w14:textId="4760DD68" w:rsidR="003F6FEC" w:rsidRDefault="003F6FEC">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_Toc184591748 \h </w:instrText>
      </w:r>
      <w:r>
        <w:fldChar w:fldCharType="separate"/>
      </w:r>
      <w:r>
        <w:t>14</w:t>
      </w:r>
      <w:r>
        <w:fldChar w:fldCharType="end"/>
      </w:r>
    </w:p>
    <w:p w14:paraId="35B8E090" w14:textId="65F1BF77" w:rsidR="003F6FEC" w:rsidRDefault="003F6FEC">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_Toc184591749 \h </w:instrText>
      </w:r>
      <w:r>
        <w:fldChar w:fldCharType="separate"/>
      </w:r>
      <w:r>
        <w:t>14</w:t>
      </w:r>
      <w:r>
        <w:fldChar w:fldCharType="end"/>
      </w:r>
    </w:p>
    <w:p w14:paraId="108BB3A1" w14:textId="25EC2FB7" w:rsidR="003F6FEC" w:rsidRDefault="003F6FEC">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_Toc184591750 \h </w:instrText>
      </w:r>
      <w:r>
        <w:fldChar w:fldCharType="separate"/>
      </w:r>
      <w:r>
        <w:t>15</w:t>
      </w:r>
      <w:r>
        <w:fldChar w:fldCharType="end"/>
      </w:r>
    </w:p>
    <w:p w14:paraId="5A76ED9F" w14:textId="36511EB8" w:rsidR="003F6FEC" w:rsidRDefault="003F6FEC">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_Toc184591751 \h </w:instrText>
      </w:r>
      <w:r>
        <w:fldChar w:fldCharType="separate"/>
      </w:r>
      <w:r>
        <w:t>15</w:t>
      </w:r>
      <w:r>
        <w:fldChar w:fldCharType="end"/>
      </w:r>
    </w:p>
    <w:p w14:paraId="1F86C734" w14:textId="479A9E8F" w:rsidR="003F6FEC" w:rsidRDefault="003F6FEC">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_Toc184591752 \h </w:instrText>
      </w:r>
      <w:r>
        <w:fldChar w:fldCharType="separate"/>
      </w:r>
      <w:r>
        <w:t>16</w:t>
      </w:r>
      <w:r>
        <w:fldChar w:fldCharType="end"/>
      </w:r>
    </w:p>
    <w:p w14:paraId="1094D296" w14:textId="5B9FE5EB" w:rsidR="003F6FEC" w:rsidRDefault="003F6FEC">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_Toc184591753 \h </w:instrText>
      </w:r>
      <w:r>
        <w:fldChar w:fldCharType="separate"/>
      </w:r>
      <w:r>
        <w:t>16</w:t>
      </w:r>
      <w:r>
        <w:fldChar w:fldCharType="end"/>
      </w:r>
    </w:p>
    <w:p w14:paraId="385F7CEA" w14:textId="1DAF536D" w:rsidR="003F6FEC" w:rsidRDefault="003F6FEC">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_Toc184591754 \h </w:instrText>
      </w:r>
      <w:r>
        <w:fldChar w:fldCharType="separate"/>
      </w:r>
      <w:r>
        <w:t>16</w:t>
      </w:r>
      <w:r>
        <w:fldChar w:fldCharType="end"/>
      </w:r>
    </w:p>
    <w:p w14:paraId="4247EE3B" w14:textId="257B163D" w:rsidR="003F6FEC" w:rsidRDefault="003F6FEC">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_Toc184591755 \h </w:instrText>
      </w:r>
      <w:r>
        <w:fldChar w:fldCharType="separate"/>
      </w:r>
      <w:r>
        <w:t>17</w:t>
      </w:r>
      <w:r>
        <w:fldChar w:fldCharType="end"/>
      </w:r>
    </w:p>
    <w:p w14:paraId="5C8B2360" w14:textId="59BFF6E5" w:rsidR="003F6FEC" w:rsidRDefault="003F6FEC">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_Toc184591756 \h </w:instrText>
      </w:r>
      <w:r>
        <w:fldChar w:fldCharType="separate"/>
      </w:r>
      <w:r>
        <w:t>17</w:t>
      </w:r>
      <w:r>
        <w:fldChar w:fldCharType="end"/>
      </w:r>
    </w:p>
    <w:p w14:paraId="60D900D3" w14:textId="05130D47" w:rsidR="003F6FEC" w:rsidRDefault="003F6FEC">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_Toc184591757 \h </w:instrText>
      </w:r>
      <w:r>
        <w:fldChar w:fldCharType="separate"/>
      </w:r>
      <w:r>
        <w:t>19</w:t>
      </w:r>
      <w:r>
        <w:fldChar w:fldCharType="end"/>
      </w:r>
    </w:p>
    <w:p w14:paraId="00018E86" w14:textId="00FB9C8C" w:rsidR="003F6FEC" w:rsidRDefault="003F6FEC">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_Toc184591758 \h </w:instrText>
      </w:r>
      <w:r>
        <w:fldChar w:fldCharType="separate"/>
      </w:r>
      <w:r>
        <w:t>19</w:t>
      </w:r>
      <w:r>
        <w:fldChar w:fldCharType="end"/>
      </w:r>
    </w:p>
    <w:p w14:paraId="56C5656C" w14:textId="4CE6314E" w:rsidR="003F6FEC" w:rsidRDefault="003F6FEC">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_Toc184591759 \h </w:instrText>
      </w:r>
      <w:r>
        <w:fldChar w:fldCharType="separate"/>
      </w:r>
      <w:r>
        <w:t>20</w:t>
      </w:r>
      <w:r>
        <w:fldChar w:fldCharType="end"/>
      </w:r>
    </w:p>
    <w:p w14:paraId="6DD0C9A8" w14:textId="1BB01422" w:rsidR="003F6FEC" w:rsidRDefault="003F6FEC">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_Toc184591760 \h </w:instrText>
      </w:r>
      <w:r>
        <w:fldChar w:fldCharType="separate"/>
      </w:r>
      <w:r>
        <w:t>20</w:t>
      </w:r>
      <w:r>
        <w:fldChar w:fldCharType="end"/>
      </w:r>
    </w:p>
    <w:p w14:paraId="7DD52F88" w14:textId="2F04ACE3" w:rsidR="003F6FEC" w:rsidRDefault="003F6FEC">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_Toc184591761 \h </w:instrText>
      </w:r>
      <w:r>
        <w:fldChar w:fldCharType="separate"/>
      </w:r>
      <w:r>
        <w:t>20</w:t>
      </w:r>
      <w:r>
        <w:fldChar w:fldCharType="end"/>
      </w:r>
    </w:p>
    <w:p w14:paraId="768D7E32" w14:textId="0D179DE3" w:rsidR="003F6FEC" w:rsidRDefault="003F6FEC">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_Toc184591762 \h </w:instrText>
      </w:r>
      <w:r>
        <w:fldChar w:fldCharType="separate"/>
      </w:r>
      <w:r>
        <w:t>20</w:t>
      </w:r>
      <w:r>
        <w:fldChar w:fldCharType="end"/>
      </w:r>
    </w:p>
    <w:p w14:paraId="2D2F45DE" w14:textId="37FEBCE2" w:rsidR="003F6FEC" w:rsidRDefault="003F6FEC">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_Toc184591763 \h </w:instrText>
      </w:r>
      <w:r>
        <w:fldChar w:fldCharType="separate"/>
      </w:r>
      <w:r>
        <w:t>21</w:t>
      </w:r>
      <w:r>
        <w:fldChar w:fldCharType="end"/>
      </w:r>
    </w:p>
    <w:p w14:paraId="09981950" w14:textId="594B89F4" w:rsidR="003F6FEC" w:rsidRDefault="003F6FEC">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_Toc184591764 \h </w:instrText>
      </w:r>
      <w:r>
        <w:fldChar w:fldCharType="separate"/>
      </w:r>
      <w:r>
        <w:t>21</w:t>
      </w:r>
      <w:r>
        <w:fldChar w:fldCharType="end"/>
      </w:r>
    </w:p>
    <w:p w14:paraId="2B0FC65D" w14:textId="5B5525B5" w:rsidR="003F6FEC" w:rsidRDefault="003F6FEC">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_Toc184591765 \h </w:instrText>
      </w:r>
      <w:r>
        <w:fldChar w:fldCharType="separate"/>
      </w:r>
      <w:r>
        <w:t>23</w:t>
      </w:r>
      <w:r>
        <w:fldChar w:fldCharType="end"/>
      </w:r>
    </w:p>
    <w:p w14:paraId="1739AF63" w14:textId="0E85BE52" w:rsidR="003F6FEC" w:rsidRDefault="003F6FEC">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_Toc184591766 \h </w:instrText>
      </w:r>
      <w:r>
        <w:fldChar w:fldCharType="separate"/>
      </w:r>
      <w:r>
        <w:t>24</w:t>
      </w:r>
      <w:r>
        <w:fldChar w:fldCharType="end"/>
      </w:r>
    </w:p>
    <w:p w14:paraId="1B0A1506" w14:textId="650DD4B2" w:rsidR="003F6FEC" w:rsidRDefault="003F6FEC">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_Toc184591767 \h </w:instrText>
      </w:r>
      <w:r>
        <w:fldChar w:fldCharType="separate"/>
      </w:r>
      <w:r>
        <w:t>27</w:t>
      </w:r>
      <w:r>
        <w:fldChar w:fldCharType="end"/>
      </w:r>
    </w:p>
    <w:p w14:paraId="6CD55986" w14:textId="3A356D39" w:rsidR="003F6FEC" w:rsidRDefault="003F6FEC">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_Toc184591768 \h </w:instrText>
      </w:r>
      <w:r>
        <w:fldChar w:fldCharType="separate"/>
      </w:r>
      <w:r>
        <w:t>30</w:t>
      </w:r>
      <w:r>
        <w:fldChar w:fldCharType="end"/>
      </w:r>
    </w:p>
    <w:p w14:paraId="4FD85B6C" w14:textId="21635311" w:rsidR="003F6FEC" w:rsidRDefault="003F6FEC">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_Toc184591769 \h </w:instrText>
      </w:r>
      <w:r>
        <w:fldChar w:fldCharType="separate"/>
      </w:r>
      <w:r>
        <w:t>31</w:t>
      </w:r>
      <w:r>
        <w:fldChar w:fldCharType="end"/>
      </w:r>
    </w:p>
    <w:p w14:paraId="3A380DE2" w14:textId="53ED0846" w:rsidR="003F6FEC" w:rsidRDefault="003F6FEC">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_Toc184591770 \h </w:instrText>
      </w:r>
      <w:r>
        <w:fldChar w:fldCharType="separate"/>
      </w:r>
      <w:r>
        <w:t>33</w:t>
      </w:r>
      <w:r>
        <w:fldChar w:fldCharType="end"/>
      </w:r>
    </w:p>
    <w:p w14:paraId="1379742A" w14:textId="60E1CA6A" w:rsidR="003F6FEC" w:rsidRDefault="003F6FEC">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_Toc184591771 \h </w:instrText>
      </w:r>
      <w:r>
        <w:fldChar w:fldCharType="separate"/>
      </w:r>
      <w:r>
        <w:t>34</w:t>
      </w:r>
      <w:r>
        <w:fldChar w:fldCharType="end"/>
      </w:r>
    </w:p>
    <w:p w14:paraId="356A39AA" w14:textId="674A4D84" w:rsidR="003F6FEC" w:rsidRDefault="003F6FEC">
      <w:pPr>
        <w:pStyle w:val="TOC4"/>
        <w:rPr>
          <w:rFonts w:ascii="Calibri" w:hAnsi="Calibri"/>
          <w:kern w:val="2"/>
          <w:sz w:val="24"/>
          <w:szCs w:val="24"/>
        </w:rPr>
      </w:pPr>
      <w:r>
        <w:t>9.2.2</w:t>
      </w:r>
      <w:r>
        <w:rPr>
          <w:rFonts w:ascii="Calibri" w:hAnsi="Calibri"/>
          <w:kern w:val="2"/>
          <w:sz w:val="24"/>
          <w:szCs w:val="24"/>
        </w:rPr>
        <w:tab/>
      </w:r>
      <w:r>
        <w:t>Study on solutions for Ambient IoT in NR [RAN1 SI: FS_Ambient_IoT_solutions]</w:t>
      </w:r>
      <w:r>
        <w:tab/>
      </w:r>
      <w:r>
        <w:fldChar w:fldCharType="begin" w:fldLock="1"/>
      </w:r>
      <w:r>
        <w:instrText xml:space="preserve"> PAGEREF _Toc184591772 \h </w:instrText>
      </w:r>
      <w:r>
        <w:fldChar w:fldCharType="separate"/>
      </w:r>
      <w:r>
        <w:t>34</w:t>
      </w:r>
      <w:r>
        <w:fldChar w:fldCharType="end"/>
      </w:r>
    </w:p>
    <w:p w14:paraId="4732F065" w14:textId="1DF296F9" w:rsidR="003F6FEC" w:rsidRDefault="003F6FEC">
      <w:pPr>
        <w:pStyle w:val="TOC4"/>
        <w:rPr>
          <w:rFonts w:ascii="Calibri" w:hAnsi="Calibri"/>
          <w:kern w:val="2"/>
          <w:sz w:val="24"/>
          <w:szCs w:val="24"/>
        </w:rPr>
      </w:pPr>
      <w:r>
        <w:t>9.2.3</w:t>
      </w:r>
      <w:r>
        <w:rPr>
          <w:rFonts w:ascii="Calibri" w:hAnsi="Calibri"/>
          <w:kern w:val="2"/>
          <w:sz w:val="24"/>
          <w:szCs w:val="24"/>
        </w:rPr>
        <w:tab/>
      </w:r>
      <w:r>
        <w:t>Study on channel modelling for ISAC for NR [RAN1 SI: FS_Sensing_NR]</w:t>
      </w:r>
      <w:r>
        <w:tab/>
      </w:r>
      <w:r>
        <w:fldChar w:fldCharType="begin" w:fldLock="1"/>
      </w:r>
      <w:r>
        <w:instrText xml:space="preserve"> PAGEREF _Toc184591773 \h </w:instrText>
      </w:r>
      <w:r>
        <w:fldChar w:fldCharType="separate"/>
      </w:r>
      <w:r>
        <w:t>36</w:t>
      </w:r>
      <w:r>
        <w:fldChar w:fldCharType="end"/>
      </w:r>
    </w:p>
    <w:p w14:paraId="083D3108" w14:textId="0DB34800" w:rsidR="003F6FEC" w:rsidRDefault="003F6FEC">
      <w:pPr>
        <w:pStyle w:val="TOC4"/>
        <w:rPr>
          <w:rFonts w:ascii="Calibri" w:hAnsi="Calibri"/>
          <w:kern w:val="2"/>
          <w:sz w:val="24"/>
          <w:szCs w:val="24"/>
        </w:rPr>
      </w:pPr>
      <w:r>
        <w:t>9.2.4</w:t>
      </w:r>
      <w:r>
        <w:rPr>
          <w:rFonts w:ascii="Calibri" w:hAnsi="Calibri"/>
          <w:kern w:val="2"/>
          <w:sz w:val="24"/>
          <w:szCs w:val="24"/>
        </w:rPr>
        <w:tab/>
      </w:r>
      <w:r>
        <w:t>Study on spatial channel model for demodulation performance requirements for NR [New RAN4 SI: FS_NR_demod_SCM]</w:t>
      </w:r>
      <w:r>
        <w:tab/>
      </w:r>
      <w:r>
        <w:fldChar w:fldCharType="begin" w:fldLock="1"/>
      </w:r>
      <w:r>
        <w:instrText xml:space="preserve"> PAGEREF _Toc184591774 \h </w:instrText>
      </w:r>
      <w:r>
        <w:fldChar w:fldCharType="separate"/>
      </w:r>
      <w:r>
        <w:t>39</w:t>
      </w:r>
      <w:r>
        <w:fldChar w:fldCharType="end"/>
      </w:r>
    </w:p>
    <w:p w14:paraId="2E8EA752" w14:textId="12FE8FDD" w:rsidR="003F6FEC" w:rsidRDefault="003F6FEC">
      <w:pPr>
        <w:pStyle w:val="TOC4"/>
        <w:rPr>
          <w:rFonts w:ascii="Calibri" w:hAnsi="Calibri"/>
          <w:kern w:val="2"/>
          <w:sz w:val="24"/>
          <w:szCs w:val="24"/>
        </w:rPr>
      </w:pPr>
      <w:r>
        <w:t>9.2.5</w:t>
      </w:r>
      <w:r>
        <w:rPr>
          <w:rFonts w:ascii="Calibri" w:hAnsi="Calibri"/>
          <w:kern w:val="2"/>
          <w:sz w:val="24"/>
          <w:szCs w:val="24"/>
        </w:rPr>
        <w:tab/>
      </w:r>
      <w:r>
        <w:t>Study on AI/ML for mobility in NR [RAN2 SI: FS_NR_AIML_Mob]</w:t>
      </w:r>
      <w:r>
        <w:tab/>
      </w:r>
      <w:r>
        <w:fldChar w:fldCharType="begin" w:fldLock="1"/>
      </w:r>
      <w:r>
        <w:instrText xml:space="preserve"> PAGEREF _Toc184591775 \h </w:instrText>
      </w:r>
      <w:r>
        <w:fldChar w:fldCharType="separate"/>
      </w:r>
      <w:r>
        <w:t>40</w:t>
      </w:r>
      <w:r>
        <w:fldChar w:fldCharType="end"/>
      </w:r>
    </w:p>
    <w:p w14:paraId="31B5BD19" w14:textId="5A1F6ADE" w:rsidR="003F6FEC" w:rsidRDefault="003F6FEC">
      <w:pPr>
        <w:pStyle w:val="TOC4"/>
        <w:rPr>
          <w:rFonts w:ascii="Calibri" w:hAnsi="Calibri"/>
          <w:kern w:val="2"/>
          <w:sz w:val="24"/>
          <w:szCs w:val="24"/>
        </w:rPr>
      </w:pPr>
      <w:r>
        <w:t>9.2.6</w:t>
      </w:r>
      <w:r>
        <w:rPr>
          <w:rFonts w:ascii="Calibri" w:hAnsi="Calibri"/>
          <w:kern w:val="2"/>
          <w:sz w:val="24"/>
          <w:szCs w:val="24"/>
        </w:rPr>
        <w:tab/>
      </w:r>
      <w:r>
        <w:t>Study on enhancements for AI/ML for NG-RAN [RAN3 SI: FS_NR_AIML_NGRAN_enh]</w:t>
      </w:r>
      <w:r>
        <w:tab/>
      </w:r>
      <w:r>
        <w:fldChar w:fldCharType="begin" w:fldLock="1"/>
      </w:r>
      <w:r>
        <w:instrText xml:space="preserve"> PAGEREF _Toc184591776 \h </w:instrText>
      </w:r>
      <w:r>
        <w:fldChar w:fldCharType="separate"/>
      </w:r>
      <w:r>
        <w:t>41</w:t>
      </w:r>
      <w:r>
        <w:fldChar w:fldCharType="end"/>
      </w:r>
    </w:p>
    <w:p w14:paraId="2424266D" w14:textId="04CE9472" w:rsidR="003F6FEC" w:rsidRDefault="003F6FEC">
      <w:pPr>
        <w:pStyle w:val="TOC4"/>
        <w:rPr>
          <w:rFonts w:ascii="Calibri" w:hAnsi="Calibri"/>
          <w:kern w:val="2"/>
          <w:sz w:val="24"/>
          <w:szCs w:val="24"/>
        </w:rPr>
      </w:pPr>
      <w:r>
        <w:t>9.2.7</w:t>
      </w:r>
      <w:r>
        <w:rPr>
          <w:rFonts w:ascii="Calibri" w:hAnsi="Calibri"/>
          <w:kern w:val="2"/>
          <w:sz w:val="24"/>
          <w:szCs w:val="24"/>
        </w:rPr>
        <w:tab/>
      </w:r>
      <w:r>
        <w:t>Study on additional topological enhancements for NR [RAN3 SI: FS_NR_WAB_5GFemto]</w:t>
      </w:r>
      <w:r>
        <w:tab/>
      </w:r>
      <w:r>
        <w:fldChar w:fldCharType="begin" w:fldLock="1"/>
      </w:r>
      <w:r>
        <w:instrText xml:space="preserve"> PAGEREF _Toc184591777 \h </w:instrText>
      </w:r>
      <w:r>
        <w:fldChar w:fldCharType="separate"/>
      </w:r>
      <w:r>
        <w:t>41</w:t>
      </w:r>
      <w:r>
        <w:fldChar w:fldCharType="end"/>
      </w:r>
    </w:p>
    <w:p w14:paraId="19E2DBDF" w14:textId="5FA4ED4A" w:rsidR="003F6FEC" w:rsidRDefault="003F6FEC">
      <w:pPr>
        <w:pStyle w:val="TOC4"/>
        <w:rPr>
          <w:rFonts w:ascii="Calibri" w:hAnsi="Calibri"/>
          <w:kern w:val="2"/>
          <w:sz w:val="24"/>
          <w:szCs w:val="24"/>
        </w:rPr>
      </w:pPr>
      <w:r>
        <w:t>9.2.8</w:t>
      </w:r>
      <w:r>
        <w:rPr>
          <w:rFonts w:ascii="Calibri" w:hAnsi="Calibri"/>
          <w:kern w:val="2"/>
          <w:sz w:val="24"/>
          <w:szCs w:val="24"/>
        </w:rPr>
        <w:tab/>
      </w:r>
      <w:r>
        <w:t>Study on NR FR2 OTA testing Phase 3 [RAN4 SI: FS_NR_FR2_OTA_Ph3]</w:t>
      </w:r>
      <w:r>
        <w:tab/>
      </w:r>
      <w:r>
        <w:fldChar w:fldCharType="begin" w:fldLock="1"/>
      </w:r>
      <w:r>
        <w:instrText xml:space="preserve"> PAGEREF _Toc184591778 \h </w:instrText>
      </w:r>
      <w:r>
        <w:fldChar w:fldCharType="separate"/>
      </w:r>
      <w:r>
        <w:t>43</w:t>
      </w:r>
      <w:r>
        <w:fldChar w:fldCharType="end"/>
      </w:r>
    </w:p>
    <w:p w14:paraId="2F19BD4C" w14:textId="28805A21" w:rsidR="003F6FEC" w:rsidRDefault="003F6FEC">
      <w:pPr>
        <w:pStyle w:val="TOC4"/>
        <w:rPr>
          <w:rFonts w:ascii="Calibri" w:hAnsi="Calibri"/>
          <w:kern w:val="2"/>
          <w:sz w:val="24"/>
          <w:szCs w:val="24"/>
        </w:rPr>
      </w:pPr>
      <w:r>
        <w:t>9.2.9</w:t>
      </w:r>
      <w:r>
        <w:rPr>
          <w:rFonts w:ascii="Calibri" w:hAnsi="Calibri"/>
          <w:kern w:val="2"/>
          <w:sz w:val="24"/>
          <w:szCs w:val="24"/>
        </w:rPr>
        <w:tab/>
      </w:r>
      <w:r>
        <w:t>Study on IMT parameters for NR for 4400 to 4800 MHz, 7125 to 8400 MHz and 14800 to 15350 MHz [RAN4 SI: FS_NR_IMT_4400_7125_14800MHz]</w:t>
      </w:r>
      <w:r>
        <w:tab/>
      </w:r>
      <w:r>
        <w:fldChar w:fldCharType="begin" w:fldLock="1"/>
      </w:r>
      <w:r>
        <w:instrText xml:space="preserve"> PAGEREF _Toc184591779 \h </w:instrText>
      </w:r>
      <w:r>
        <w:fldChar w:fldCharType="separate"/>
      </w:r>
      <w:r>
        <w:t>44</w:t>
      </w:r>
      <w:r>
        <w:fldChar w:fldCharType="end"/>
      </w:r>
    </w:p>
    <w:p w14:paraId="097FEACC" w14:textId="3E138D34" w:rsidR="003F6FEC" w:rsidRDefault="003F6FEC">
      <w:pPr>
        <w:pStyle w:val="TOC4"/>
        <w:rPr>
          <w:rFonts w:ascii="Calibri" w:hAnsi="Calibri"/>
          <w:kern w:val="2"/>
          <w:sz w:val="24"/>
          <w:szCs w:val="24"/>
        </w:rPr>
      </w:pPr>
      <w:r>
        <w:t>9.2.10</w:t>
      </w:r>
      <w:r>
        <w:rPr>
          <w:rFonts w:ascii="Calibri" w:hAnsi="Calibri"/>
          <w:kern w:val="2"/>
          <w:sz w:val="24"/>
          <w:szCs w:val="24"/>
        </w:rPr>
        <w:tab/>
      </w:r>
      <w:r>
        <w:t>Study on NR FR1 DL fragmented carriers [New RAN4 SI: FS_NR_FR1_DL_Frag_Carrier]</w:t>
      </w:r>
      <w:r>
        <w:tab/>
      </w:r>
      <w:r>
        <w:fldChar w:fldCharType="begin" w:fldLock="1"/>
      </w:r>
      <w:r>
        <w:instrText xml:space="preserve"> PAGEREF _Toc184591780 \h </w:instrText>
      </w:r>
      <w:r>
        <w:fldChar w:fldCharType="separate"/>
      </w:r>
      <w:r>
        <w:t>44</w:t>
      </w:r>
      <w:r>
        <w:fldChar w:fldCharType="end"/>
      </w:r>
    </w:p>
    <w:p w14:paraId="0B5F53F4" w14:textId="19140B05" w:rsidR="003F6FEC" w:rsidRDefault="003F6FEC">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_Toc184591781 \h </w:instrText>
      </w:r>
      <w:r>
        <w:fldChar w:fldCharType="separate"/>
      </w:r>
      <w:r>
        <w:t>45</w:t>
      </w:r>
      <w:r>
        <w:fldChar w:fldCharType="end"/>
      </w:r>
    </w:p>
    <w:p w14:paraId="632461D3" w14:textId="181F985F" w:rsidR="003F6FEC" w:rsidRDefault="003F6FEC">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_Toc184591782 \h </w:instrText>
      </w:r>
      <w:r>
        <w:fldChar w:fldCharType="separate"/>
      </w:r>
      <w:r>
        <w:t>45</w:t>
      </w:r>
      <w:r>
        <w:fldChar w:fldCharType="end"/>
      </w:r>
    </w:p>
    <w:p w14:paraId="05C9BF9C" w14:textId="7687F473" w:rsidR="003F6FEC" w:rsidRDefault="003F6FEC">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_Toc184591783 \h </w:instrText>
      </w:r>
      <w:r>
        <w:fldChar w:fldCharType="separate"/>
      </w:r>
      <w:r>
        <w:t>45</w:t>
      </w:r>
      <w:r>
        <w:fldChar w:fldCharType="end"/>
      </w:r>
    </w:p>
    <w:p w14:paraId="27C882FD" w14:textId="76833F61" w:rsidR="003F6FEC" w:rsidRDefault="003F6FEC">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_Toc184591784 \h </w:instrText>
      </w:r>
      <w:r>
        <w:fldChar w:fldCharType="separate"/>
      </w:r>
      <w:r>
        <w:t>50</w:t>
      </w:r>
      <w:r>
        <w:fldChar w:fldCharType="end"/>
      </w:r>
    </w:p>
    <w:p w14:paraId="5255EA0B" w14:textId="7E503B05" w:rsidR="003F6FEC" w:rsidRDefault="003F6FEC">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_Toc184591785 \h </w:instrText>
      </w:r>
      <w:r>
        <w:fldChar w:fldCharType="separate"/>
      </w:r>
      <w:r>
        <w:t>50</w:t>
      </w:r>
      <w:r>
        <w:fldChar w:fldCharType="end"/>
      </w:r>
    </w:p>
    <w:p w14:paraId="4500826F" w14:textId="73AFBE3A" w:rsidR="003F6FEC" w:rsidRDefault="003F6FEC">
      <w:pPr>
        <w:pStyle w:val="TOC5"/>
        <w:rPr>
          <w:rFonts w:ascii="Calibri" w:hAnsi="Calibri"/>
          <w:kern w:val="2"/>
          <w:sz w:val="24"/>
          <w:szCs w:val="24"/>
        </w:rPr>
      </w:pPr>
      <w:r>
        <w:t>9.3.1.4</w:t>
      </w:r>
      <w:r>
        <w:rPr>
          <w:rFonts w:ascii="Calibri" w:hAnsi="Calibri"/>
          <w:kern w:val="2"/>
          <w:sz w:val="24"/>
          <w:szCs w:val="24"/>
        </w:rPr>
        <w:tab/>
      </w:r>
      <w:r>
        <w:t>LP-WUS/WUR for NR [RAN1 WI: NR_LPWUS]</w:t>
      </w:r>
      <w:r>
        <w:tab/>
      </w:r>
      <w:r>
        <w:fldChar w:fldCharType="begin" w:fldLock="1"/>
      </w:r>
      <w:r>
        <w:instrText xml:space="preserve"> PAGEREF _Toc184591786 \h </w:instrText>
      </w:r>
      <w:r>
        <w:fldChar w:fldCharType="separate"/>
      </w:r>
      <w:r>
        <w:t>58</w:t>
      </w:r>
      <w:r>
        <w:fldChar w:fldCharType="end"/>
      </w:r>
    </w:p>
    <w:p w14:paraId="3F98BF61" w14:textId="6C617779" w:rsidR="003F6FEC" w:rsidRDefault="003F6FEC">
      <w:pPr>
        <w:pStyle w:val="TOC5"/>
        <w:rPr>
          <w:rFonts w:ascii="Calibri" w:hAnsi="Calibri"/>
          <w:kern w:val="2"/>
          <w:sz w:val="24"/>
          <w:szCs w:val="24"/>
        </w:rPr>
      </w:pPr>
      <w:r>
        <w:t>9.3.1.5</w:t>
      </w:r>
      <w:r>
        <w:rPr>
          <w:rFonts w:ascii="Calibri" w:hAnsi="Calibri"/>
          <w:kern w:val="2"/>
          <w:sz w:val="24"/>
          <w:szCs w:val="24"/>
        </w:rPr>
        <w:tab/>
      </w:r>
      <w:r>
        <w:t>Enh. of Network energy savings for NR [RAN1 WI: Netw_Energy_NR_enh]</w:t>
      </w:r>
      <w:r>
        <w:tab/>
      </w:r>
      <w:r>
        <w:fldChar w:fldCharType="begin" w:fldLock="1"/>
      </w:r>
      <w:r>
        <w:instrText xml:space="preserve"> PAGEREF _Toc184591787 \h </w:instrText>
      </w:r>
      <w:r>
        <w:fldChar w:fldCharType="separate"/>
      </w:r>
      <w:r>
        <w:t>60</w:t>
      </w:r>
      <w:r>
        <w:fldChar w:fldCharType="end"/>
      </w:r>
    </w:p>
    <w:p w14:paraId="61F2CB05" w14:textId="065AA3E1" w:rsidR="003F6FEC" w:rsidRDefault="003F6FEC">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_Toc184591788 \h </w:instrText>
      </w:r>
      <w:r>
        <w:fldChar w:fldCharType="separate"/>
      </w:r>
      <w:r>
        <w:t>64</w:t>
      </w:r>
      <w:r>
        <w:fldChar w:fldCharType="end"/>
      </w:r>
    </w:p>
    <w:p w14:paraId="3A637667" w14:textId="70CF783B" w:rsidR="003F6FEC" w:rsidRDefault="003F6FEC">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_Toc184591789 \h </w:instrText>
      </w:r>
      <w:r>
        <w:fldChar w:fldCharType="separate"/>
      </w:r>
      <w:r>
        <w:t>64</w:t>
      </w:r>
      <w:r>
        <w:fldChar w:fldCharType="end"/>
      </w:r>
    </w:p>
    <w:p w14:paraId="14C2235D" w14:textId="664C4587" w:rsidR="003F6FEC" w:rsidRDefault="003F6FEC">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_Toc184591790 \h </w:instrText>
      </w:r>
      <w:r>
        <w:fldChar w:fldCharType="separate"/>
      </w:r>
      <w:r>
        <w:t>69</w:t>
      </w:r>
      <w:r>
        <w:fldChar w:fldCharType="end"/>
      </w:r>
    </w:p>
    <w:p w14:paraId="76D3675F" w14:textId="1AF5BA27" w:rsidR="003F6FEC" w:rsidRDefault="003F6FEC">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_Toc184591791 \h </w:instrText>
      </w:r>
      <w:r>
        <w:fldChar w:fldCharType="separate"/>
      </w:r>
      <w:r>
        <w:t>70</w:t>
      </w:r>
      <w:r>
        <w:fldChar w:fldCharType="end"/>
      </w:r>
    </w:p>
    <w:p w14:paraId="27319762" w14:textId="058B369E" w:rsidR="003F6FEC" w:rsidRDefault="003F6FEC">
      <w:pPr>
        <w:pStyle w:val="TOC5"/>
        <w:rPr>
          <w:rFonts w:ascii="Calibri" w:hAnsi="Calibri"/>
          <w:kern w:val="2"/>
          <w:sz w:val="24"/>
          <w:szCs w:val="24"/>
        </w:rPr>
      </w:pPr>
      <w:r>
        <w:t>9.3.2.4</w:t>
      </w:r>
      <w:r>
        <w:rPr>
          <w:rFonts w:ascii="Calibri" w:hAnsi="Calibri"/>
          <w:kern w:val="2"/>
          <w:sz w:val="24"/>
          <w:szCs w:val="24"/>
        </w:rPr>
        <w:tab/>
      </w:r>
      <w:r>
        <w:t>Core part: NR sidelink multi-hop relay [New RAN2 WI: NR_SL_relay_multihop-Core]</w:t>
      </w:r>
      <w:r>
        <w:tab/>
      </w:r>
      <w:r>
        <w:fldChar w:fldCharType="begin" w:fldLock="1"/>
      </w:r>
      <w:r>
        <w:instrText xml:space="preserve"> PAGEREF _Toc184591792 \h </w:instrText>
      </w:r>
      <w:r>
        <w:fldChar w:fldCharType="separate"/>
      </w:r>
      <w:r>
        <w:t>74</w:t>
      </w:r>
      <w:r>
        <w:fldChar w:fldCharType="end"/>
      </w:r>
    </w:p>
    <w:p w14:paraId="3489456C" w14:textId="7DB4E7C9" w:rsidR="003F6FEC" w:rsidRDefault="003F6FEC">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_Toc184591793 \h </w:instrText>
      </w:r>
      <w:r>
        <w:fldChar w:fldCharType="separate"/>
      </w:r>
      <w:r>
        <w:t>75</w:t>
      </w:r>
      <w:r>
        <w:fldChar w:fldCharType="end"/>
      </w:r>
    </w:p>
    <w:p w14:paraId="11390A44" w14:textId="05CF0C7A" w:rsidR="003F6FEC" w:rsidRDefault="003F6FEC">
      <w:pPr>
        <w:pStyle w:val="TOC5"/>
        <w:rPr>
          <w:rFonts w:ascii="Calibri" w:hAnsi="Calibri"/>
          <w:kern w:val="2"/>
          <w:sz w:val="24"/>
          <w:szCs w:val="24"/>
        </w:rPr>
      </w:pPr>
      <w:r>
        <w:lastRenderedPageBreak/>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_Toc184591794 \h </w:instrText>
      </w:r>
      <w:r>
        <w:fldChar w:fldCharType="separate"/>
      </w:r>
      <w:r>
        <w:t>75</w:t>
      </w:r>
      <w:r>
        <w:fldChar w:fldCharType="end"/>
      </w:r>
    </w:p>
    <w:p w14:paraId="544B97DC" w14:textId="14951384" w:rsidR="003F6FEC" w:rsidRDefault="003F6FEC">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_Toc184591795 \h </w:instrText>
      </w:r>
      <w:r>
        <w:fldChar w:fldCharType="separate"/>
      </w:r>
      <w:r>
        <w:t>75</w:t>
      </w:r>
      <w:r>
        <w:fldChar w:fldCharType="end"/>
      </w:r>
    </w:p>
    <w:p w14:paraId="730DC5DC" w14:textId="74CA684E" w:rsidR="003F6FEC" w:rsidRDefault="003F6FEC">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_Toc184591796 \h </w:instrText>
      </w:r>
      <w:r>
        <w:fldChar w:fldCharType="separate"/>
      </w:r>
      <w:r>
        <w:t>75</w:t>
      </w:r>
      <w:r>
        <w:fldChar w:fldCharType="end"/>
      </w:r>
    </w:p>
    <w:p w14:paraId="726C7B2F" w14:textId="70C7FF7B" w:rsidR="003F6FEC" w:rsidRDefault="003F6FEC">
      <w:pPr>
        <w:pStyle w:val="TOC5"/>
        <w:rPr>
          <w:rFonts w:ascii="Calibri" w:hAnsi="Calibri"/>
          <w:kern w:val="2"/>
          <w:sz w:val="24"/>
          <w:szCs w:val="24"/>
        </w:rPr>
      </w:pPr>
      <w:r>
        <w:t>9.3.4.2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_Toc184591797 \h </w:instrText>
      </w:r>
      <w:r>
        <w:fldChar w:fldCharType="separate"/>
      </w:r>
      <w:r>
        <w:t>75</w:t>
      </w:r>
      <w:r>
        <w:fldChar w:fldCharType="end"/>
      </w:r>
    </w:p>
    <w:p w14:paraId="46BEBA6D" w14:textId="463A1F42" w:rsidR="003F6FEC" w:rsidRDefault="003F6FEC">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_Toc184591798 \h </w:instrText>
      </w:r>
      <w:r>
        <w:fldChar w:fldCharType="separate"/>
      </w:r>
      <w:r>
        <w:t>76</w:t>
      </w:r>
      <w:r>
        <w:fldChar w:fldCharType="end"/>
      </w:r>
    </w:p>
    <w:p w14:paraId="1E02C749" w14:textId="321BF259" w:rsidR="003F6FEC" w:rsidRDefault="003F6FEC">
      <w:pPr>
        <w:pStyle w:val="TOC5"/>
        <w:rPr>
          <w:rFonts w:ascii="Calibri" w:hAnsi="Calibri"/>
          <w:kern w:val="2"/>
          <w:sz w:val="24"/>
          <w:szCs w:val="24"/>
        </w:rPr>
      </w:pPr>
      <w:r>
        <w:t>9.3.4.4</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_Toc184591799 \h </w:instrText>
      </w:r>
      <w:r>
        <w:fldChar w:fldCharType="separate"/>
      </w:r>
      <w:r>
        <w:t>77</w:t>
      </w:r>
      <w:r>
        <w:fldChar w:fldCharType="end"/>
      </w:r>
    </w:p>
    <w:p w14:paraId="6BA3ED45" w14:textId="08062821" w:rsidR="003F6FEC" w:rsidRDefault="003F6FEC">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_Toc184591800 \h </w:instrText>
      </w:r>
      <w:r>
        <w:fldChar w:fldCharType="separate"/>
      </w:r>
      <w:r>
        <w:t>77</w:t>
      </w:r>
      <w:r>
        <w:fldChar w:fldCharType="end"/>
      </w:r>
    </w:p>
    <w:p w14:paraId="0AD26149" w14:textId="4FD4FAEF" w:rsidR="003F6FEC" w:rsidRDefault="003F6FEC">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_Toc184591801 \h </w:instrText>
      </w:r>
      <w:r>
        <w:fldChar w:fldCharType="separate"/>
      </w:r>
      <w:r>
        <w:t>78</w:t>
      </w:r>
      <w:r>
        <w:fldChar w:fldCharType="end"/>
      </w:r>
    </w:p>
    <w:p w14:paraId="43EAF2AE" w14:textId="6D9FE5DD" w:rsidR="003F6FEC" w:rsidRDefault="003F6FEC">
      <w:pPr>
        <w:pStyle w:val="TOC5"/>
        <w:rPr>
          <w:rFonts w:ascii="Calibri" w:hAnsi="Calibri"/>
          <w:kern w:val="2"/>
          <w:sz w:val="24"/>
          <w:szCs w:val="24"/>
        </w:rPr>
      </w:pPr>
      <w:r>
        <w:t>9.3.4.7</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_Toc184591802 \h </w:instrText>
      </w:r>
      <w:r>
        <w:fldChar w:fldCharType="separate"/>
      </w:r>
      <w:r>
        <w:t>78</w:t>
      </w:r>
      <w:r>
        <w:fldChar w:fldCharType="end"/>
      </w:r>
    </w:p>
    <w:p w14:paraId="276CC9CA" w14:textId="419ACD6C" w:rsidR="003F6FEC" w:rsidRDefault="003F6FEC">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_Toc184591803 \h </w:instrText>
      </w:r>
      <w:r>
        <w:fldChar w:fldCharType="separate"/>
      </w:r>
      <w:r>
        <w:t>78</w:t>
      </w:r>
      <w:r>
        <w:fldChar w:fldCharType="end"/>
      </w:r>
    </w:p>
    <w:p w14:paraId="1386164A" w14:textId="1DAF4092" w:rsidR="003F6FEC" w:rsidRDefault="003F6FEC">
      <w:pPr>
        <w:pStyle w:val="TOC5"/>
        <w:rPr>
          <w:rFonts w:ascii="Calibri" w:hAnsi="Calibri"/>
          <w:kern w:val="2"/>
          <w:sz w:val="24"/>
          <w:szCs w:val="24"/>
        </w:rPr>
      </w:pPr>
      <w:r>
        <w:t>9.3.4.9</w:t>
      </w:r>
      <w:r>
        <w:rPr>
          <w:rFonts w:ascii="Calibri" w:hAnsi="Calibri"/>
          <w:kern w:val="2"/>
          <w:sz w:val="24"/>
          <w:szCs w:val="24"/>
        </w:rPr>
        <w:tab/>
      </w:r>
      <w:r>
        <w:t>Enhanced requirements and conductive test methodology for NR NTN and IoT NTN [RAN4 WI: NR_IoT_NTN_req_test_enh]</w:t>
      </w:r>
      <w:r>
        <w:tab/>
      </w:r>
      <w:r>
        <w:fldChar w:fldCharType="begin" w:fldLock="1"/>
      </w:r>
      <w:r>
        <w:instrText xml:space="preserve"> PAGEREF _Toc184591804 \h </w:instrText>
      </w:r>
      <w:r>
        <w:fldChar w:fldCharType="separate"/>
      </w:r>
      <w:r>
        <w:t>79</w:t>
      </w:r>
      <w:r>
        <w:fldChar w:fldCharType="end"/>
      </w:r>
    </w:p>
    <w:p w14:paraId="1A11C870" w14:textId="5184E18E" w:rsidR="003F6FEC" w:rsidRDefault="003F6FEC">
      <w:pPr>
        <w:pStyle w:val="TOC5"/>
        <w:rPr>
          <w:rFonts w:ascii="Calibri" w:hAnsi="Calibri"/>
          <w:kern w:val="2"/>
          <w:sz w:val="24"/>
          <w:szCs w:val="24"/>
        </w:rPr>
      </w:pPr>
      <w:r>
        <w:t>9.3.4.10</w:t>
      </w:r>
      <w:r>
        <w:rPr>
          <w:rFonts w:ascii="Calibri" w:hAnsi="Calibri"/>
          <w:kern w:val="2"/>
          <w:sz w:val="24"/>
          <w:szCs w:val="24"/>
        </w:rPr>
        <w:tab/>
      </w:r>
      <w:r>
        <w:t>Perf. part: NR demodulation performance Phase 5 [RAN4 WI: NR_demod_Ph5-Perf]</w:t>
      </w:r>
      <w:r>
        <w:tab/>
      </w:r>
      <w:r>
        <w:fldChar w:fldCharType="begin" w:fldLock="1"/>
      </w:r>
      <w:r>
        <w:instrText xml:space="preserve"> PAGEREF _Toc184591805 \h </w:instrText>
      </w:r>
      <w:r>
        <w:fldChar w:fldCharType="separate"/>
      </w:r>
      <w:r>
        <w:t>79</w:t>
      </w:r>
      <w:r>
        <w:fldChar w:fldCharType="end"/>
      </w:r>
    </w:p>
    <w:p w14:paraId="374322F7" w14:textId="286E48F4" w:rsidR="003F6FEC" w:rsidRDefault="003F6FEC">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_Toc184591806 \h </w:instrText>
      </w:r>
      <w:r>
        <w:fldChar w:fldCharType="separate"/>
      </w:r>
      <w:r>
        <w:t>79</w:t>
      </w:r>
      <w:r>
        <w:fldChar w:fldCharType="end"/>
      </w:r>
    </w:p>
    <w:p w14:paraId="25A13300" w14:textId="1CEE4EA2" w:rsidR="003F6FEC" w:rsidRDefault="003F6FEC">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_Toc184591807 \h </w:instrText>
      </w:r>
      <w:r>
        <w:fldChar w:fldCharType="separate"/>
      </w:r>
      <w:r>
        <w:t>79</w:t>
      </w:r>
      <w:r>
        <w:fldChar w:fldCharType="end"/>
      </w:r>
    </w:p>
    <w:p w14:paraId="342E559A" w14:textId="6C53FA1D" w:rsidR="003F6FEC" w:rsidRDefault="003F6FEC">
      <w:pPr>
        <w:pStyle w:val="TOC5"/>
        <w:rPr>
          <w:rFonts w:ascii="Calibri" w:hAnsi="Calibri"/>
          <w:kern w:val="2"/>
          <w:sz w:val="24"/>
          <w:szCs w:val="24"/>
        </w:rPr>
      </w:pPr>
      <w:r>
        <w:t>9.4.1.1</w:t>
      </w:r>
      <w:r>
        <w:rPr>
          <w:rFonts w:ascii="Calibri" w:hAnsi="Calibri"/>
          <w:kern w:val="2"/>
          <w:sz w:val="24"/>
          <w:szCs w:val="24"/>
        </w:rPr>
        <w:tab/>
      </w:r>
      <w:r>
        <w:t>Introduction of the NR FDD 1.4 GHz band [New RAN4 WI: NR_FDD_1400MHz]</w:t>
      </w:r>
      <w:r>
        <w:tab/>
      </w:r>
      <w:r>
        <w:fldChar w:fldCharType="begin" w:fldLock="1"/>
      </w:r>
      <w:r>
        <w:instrText xml:space="preserve"> PAGEREF _Toc184591808 \h </w:instrText>
      </w:r>
      <w:r>
        <w:fldChar w:fldCharType="separate"/>
      </w:r>
      <w:r>
        <w:t>79</w:t>
      </w:r>
      <w:r>
        <w:fldChar w:fldCharType="end"/>
      </w:r>
    </w:p>
    <w:p w14:paraId="7096BD2C" w14:textId="655B1ADE" w:rsidR="003F6FEC" w:rsidRDefault="003F6FEC">
      <w:pPr>
        <w:pStyle w:val="TOC5"/>
        <w:rPr>
          <w:rFonts w:ascii="Calibri" w:hAnsi="Calibri"/>
          <w:kern w:val="2"/>
          <w:sz w:val="24"/>
          <w:szCs w:val="24"/>
        </w:rPr>
      </w:pPr>
      <w:r>
        <w:t>9.4.1.2</w:t>
      </w:r>
      <w:r>
        <w:rPr>
          <w:rFonts w:ascii="Calibri" w:hAnsi="Calibri"/>
          <w:kern w:val="2"/>
          <w:sz w:val="24"/>
          <w:szCs w:val="24"/>
        </w:rPr>
        <w:tab/>
      </w:r>
      <w:r>
        <w:t>Introduction of NR bands n87 and n88 [New RAN4 WI: NR_bands_n87_n88]</w:t>
      </w:r>
      <w:r>
        <w:tab/>
      </w:r>
      <w:r>
        <w:fldChar w:fldCharType="begin" w:fldLock="1"/>
      </w:r>
      <w:r>
        <w:instrText xml:space="preserve"> PAGEREF _Toc184591809 \h </w:instrText>
      </w:r>
      <w:r>
        <w:fldChar w:fldCharType="separate"/>
      </w:r>
      <w:r>
        <w:t>80</w:t>
      </w:r>
      <w:r>
        <w:fldChar w:fldCharType="end"/>
      </w:r>
    </w:p>
    <w:p w14:paraId="61E44515" w14:textId="3BEDD4E4" w:rsidR="003F6FEC" w:rsidRDefault="003F6FEC">
      <w:pPr>
        <w:pStyle w:val="TOC5"/>
        <w:rPr>
          <w:rFonts w:ascii="Calibri" w:hAnsi="Calibri"/>
          <w:kern w:val="2"/>
          <w:sz w:val="24"/>
          <w:szCs w:val="24"/>
        </w:rPr>
      </w:pPr>
      <w:r>
        <w:t>9.4.1.3</w:t>
      </w:r>
      <w:r>
        <w:rPr>
          <w:rFonts w:ascii="Calibri" w:hAnsi="Calibri"/>
          <w:kern w:val="2"/>
          <w:sz w:val="24"/>
          <w:szCs w:val="24"/>
        </w:rPr>
        <w:tab/>
      </w:r>
      <w:r>
        <w:t>Introduction of NR band n68 [New RAN4 WI: NR_band_n68]</w:t>
      </w:r>
      <w:r>
        <w:tab/>
      </w:r>
      <w:r>
        <w:fldChar w:fldCharType="begin" w:fldLock="1"/>
      </w:r>
      <w:r>
        <w:instrText xml:space="preserve"> PAGEREF _Toc184591810 \h </w:instrText>
      </w:r>
      <w:r>
        <w:fldChar w:fldCharType="separate"/>
      </w:r>
      <w:r>
        <w:t>81</w:t>
      </w:r>
      <w:r>
        <w:fldChar w:fldCharType="end"/>
      </w:r>
    </w:p>
    <w:p w14:paraId="0D3B1976" w14:textId="681EB4E6" w:rsidR="003F6FEC" w:rsidRDefault="003F6FEC">
      <w:pPr>
        <w:pStyle w:val="TOC5"/>
        <w:rPr>
          <w:rFonts w:ascii="Calibri" w:hAnsi="Calibri"/>
          <w:kern w:val="2"/>
          <w:sz w:val="24"/>
          <w:szCs w:val="24"/>
        </w:rPr>
      </w:pPr>
      <w:r>
        <w:t>9.4.1.4</w:t>
      </w:r>
      <w:r>
        <w:rPr>
          <w:rFonts w:ascii="Calibri" w:hAnsi="Calibri"/>
          <w:kern w:val="2"/>
          <w:sz w:val="24"/>
          <w:szCs w:val="24"/>
        </w:rPr>
        <w:tab/>
      </w:r>
      <w:r>
        <w:t>Introduction of another NR NTN S-band (MSS band 2000-2020 MHz UL and 2180-2200 MHz DL) [New RAN4 WI: NR_NTN_Sband]</w:t>
      </w:r>
      <w:r>
        <w:tab/>
      </w:r>
      <w:r>
        <w:fldChar w:fldCharType="begin" w:fldLock="1"/>
      </w:r>
      <w:r>
        <w:instrText xml:space="preserve"> PAGEREF _Toc184591811 \h </w:instrText>
      </w:r>
      <w:r>
        <w:fldChar w:fldCharType="separate"/>
      </w:r>
      <w:r>
        <w:t>81</w:t>
      </w:r>
      <w:r>
        <w:fldChar w:fldCharType="end"/>
      </w:r>
    </w:p>
    <w:p w14:paraId="2F4C8DBF" w14:textId="6638BAF7" w:rsidR="003F6FEC" w:rsidRDefault="003F6FEC">
      <w:pPr>
        <w:pStyle w:val="TOC5"/>
        <w:rPr>
          <w:rFonts w:ascii="Calibri" w:hAnsi="Calibri"/>
          <w:kern w:val="2"/>
          <w:sz w:val="24"/>
          <w:szCs w:val="24"/>
        </w:rPr>
      </w:pPr>
      <w:r>
        <w:t>9.4.1.5</w:t>
      </w:r>
      <w:r>
        <w:rPr>
          <w:rFonts w:ascii="Calibri" w:hAnsi="Calibri"/>
          <w:kern w:val="2"/>
          <w:sz w:val="24"/>
          <w:szCs w:val="24"/>
        </w:rPr>
        <w:tab/>
      </w:r>
      <w:r>
        <w:t>Introduction of new NR NTN bands to support the extL-band and the combined MSS L-band and extL-band ranges [New RAN4 WI: NR_NTN_combinedLband]</w:t>
      </w:r>
      <w:r>
        <w:tab/>
      </w:r>
      <w:r>
        <w:fldChar w:fldCharType="begin" w:fldLock="1"/>
      </w:r>
      <w:r>
        <w:instrText xml:space="preserve"> PAGEREF _Toc184591812 \h </w:instrText>
      </w:r>
      <w:r>
        <w:fldChar w:fldCharType="separate"/>
      </w:r>
      <w:r>
        <w:t>82</w:t>
      </w:r>
      <w:r>
        <w:fldChar w:fldCharType="end"/>
      </w:r>
    </w:p>
    <w:p w14:paraId="26E6B5F9" w14:textId="71763761" w:rsidR="003F6FEC" w:rsidRDefault="003F6FEC">
      <w:pPr>
        <w:pStyle w:val="TOC5"/>
        <w:rPr>
          <w:rFonts w:ascii="Calibri" w:hAnsi="Calibri"/>
          <w:kern w:val="2"/>
          <w:sz w:val="24"/>
          <w:szCs w:val="24"/>
        </w:rPr>
      </w:pPr>
      <w:r>
        <w:t>9.4.1.6</w:t>
      </w:r>
      <w:r>
        <w:rPr>
          <w:rFonts w:ascii="Calibri" w:hAnsi="Calibri"/>
          <w:kern w:val="2"/>
          <w:sz w:val="24"/>
          <w:szCs w:val="24"/>
        </w:rPr>
        <w:tab/>
      </w:r>
      <w:r>
        <w:t>Introduction of Ku bands for NR NTN [New RAN4 WI: NR_NTN_Ku_bands]</w:t>
      </w:r>
      <w:r>
        <w:tab/>
      </w:r>
      <w:r>
        <w:fldChar w:fldCharType="begin" w:fldLock="1"/>
      </w:r>
      <w:r>
        <w:instrText xml:space="preserve"> PAGEREF _Toc184591813 \h </w:instrText>
      </w:r>
      <w:r>
        <w:fldChar w:fldCharType="separate"/>
      </w:r>
      <w:r>
        <w:t>83</w:t>
      </w:r>
      <w:r>
        <w:fldChar w:fldCharType="end"/>
      </w:r>
    </w:p>
    <w:p w14:paraId="7BDFE646" w14:textId="6D50FBB7" w:rsidR="003F6FEC" w:rsidRDefault="003F6FEC">
      <w:pPr>
        <w:pStyle w:val="TOC5"/>
        <w:rPr>
          <w:rFonts w:ascii="Calibri" w:hAnsi="Calibri"/>
          <w:kern w:val="2"/>
          <w:sz w:val="24"/>
          <w:szCs w:val="24"/>
        </w:rPr>
      </w:pPr>
      <w:r>
        <w:t>9.4.1.7</w:t>
      </w:r>
      <w:r>
        <w:rPr>
          <w:rFonts w:ascii="Calibri" w:hAnsi="Calibri"/>
          <w:kern w:val="2"/>
          <w:sz w:val="24"/>
          <w:szCs w:val="24"/>
        </w:rPr>
        <w:tab/>
      </w:r>
      <w:r>
        <w:t>Core part: Additional NR bands for NR features in Rel-19 [New RAN4 WI: NR_bands_xFeature_R19-Core]</w:t>
      </w:r>
      <w:r>
        <w:tab/>
      </w:r>
      <w:r>
        <w:fldChar w:fldCharType="begin" w:fldLock="1"/>
      </w:r>
      <w:r>
        <w:instrText xml:space="preserve"> PAGEREF _Toc184591814 \h </w:instrText>
      </w:r>
      <w:r>
        <w:fldChar w:fldCharType="separate"/>
      </w:r>
      <w:r>
        <w:t>83</w:t>
      </w:r>
      <w:r>
        <w:fldChar w:fldCharType="end"/>
      </w:r>
    </w:p>
    <w:p w14:paraId="5791FCF2" w14:textId="4ED68D21" w:rsidR="003F6FEC" w:rsidRDefault="003F6FEC">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_Toc184591815 \h </w:instrText>
      </w:r>
      <w:r>
        <w:fldChar w:fldCharType="separate"/>
      </w:r>
      <w:r>
        <w:t>84</w:t>
      </w:r>
      <w:r>
        <w:fldChar w:fldCharType="end"/>
      </w:r>
    </w:p>
    <w:p w14:paraId="16A1B0F3" w14:textId="330F5B4D" w:rsidR="003F6FEC" w:rsidRDefault="003F6FEC">
      <w:pPr>
        <w:pStyle w:val="TOC5"/>
        <w:rPr>
          <w:rFonts w:ascii="Calibri" w:hAnsi="Calibri"/>
          <w:kern w:val="2"/>
          <w:sz w:val="24"/>
          <w:szCs w:val="24"/>
        </w:rPr>
      </w:pPr>
      <w:r>
        <w:t>9.4.2.1</w:t>
      </w:r>
      <w:r>
        <w:rPr>
          <w:rFonts w:ascii="Calibri" w:hAnsi="Calibri"/>
          <w:kern w:val="2"/>
          <w:sz w:val="24"/>
          <w:szCs w:val="24"/>
        </w:rPr>
        <w:tab/>
      </w:r>
      <w:r>
        <w:t>Core part: Rel-19 DC of x LTE band(s), y NR band(s) (x&lt;=6) and single or two NR SUL bands [New RAN4 WI: DC_R19_xBLTE_yBNR-Core]</w:t>
      </w:r>
      <w:r>
        <w:tab/>
      </w:r>
      <w:r>
        <w:fldChar w:fldCharType="begin" w:fldLock="1"/>
      </w:r>
      <w:r>
        <w:instrText xml:space="preserve"> PAGEREF _Toc184591816 \h </w:instrText>
      </w:r>
      <w:r>
        <w:fldChar w:fldCharType="separate"/>
      </w:r>
      <w:r>
        <w:t>84</w:t>
      </w:r>
      <w:r>
        <w:fldChar w:fldCharType="end"/>
      </w:r>
    </w:p>
    <w:p w14:paraId="540E165E" w14:textId="3F11DD0E" w:rsidR="003F6FEC" w:rsidRDefault="003F6FEC">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 band combinations/CA band combinations with a single SUL or two SUL cells [New RAN4 WI: NR_CADC_SUL_R19-Core]</w:t>
      </w:r>
      <w:r>
        <w:tab/>
      </w:r>
      <w:r>
        <w:fldChar w:fldCharType="begin" w:fldLock="1"/>
      </w:r>
      <w:r>
        <w:instrText xml:space="preserve"> PAGEREF _Toc184591817 \h </w:instrText>
      </w:r>
      <w:r>
        <w:fldChar w:fldCharType="separate"/>
      </w:r>
      <w:r>
        <w:t>84</w:t>
      </w:r>
      <w:r>
        <w:fldChar w:fldCharType="end"/>
      </w:r>
    </w:p>
    <w:p w14:paraId="3B7D07EA" w14:textId="2D9CBBB8" w:rsidR="003F6FEC" w:rsidRDefault="003F6FEC">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[New RAN4 WI: LTE_NR_R19_Simult_RxTx-Core]</w:t>
      </w:r>
      <w:r>
        <w:tab/>
      </w:r>
      <w:r>
        <w:fldChar w:fldCharType="begin" w:fldLock="1"/>
      </w:r>
      <w:r>
        <w:instrText xml:space="preserve"> PAGEREF _Toc184591818 \h </w:instrText>
      </w:r>
      <w:r>
        <w:fldChar w:fldCharType="separate"/>
      </w:r>
      <w:r>
        <w:t>85</w:t>
      </w:r>
      <w:r>
        <w:fldChar w:fldCharType="end"/>
      </w:r>
    </w:p>
    <w:p w14:paraId="46A567D6" w14:textId="7E10330B" w:rsidR="003F6FEC" w:rsidRDefault="003F6FEC">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[New RAN4 WI: DL_intrpt_combos_TxSW_R19-Core]</w:t>
      </w:r>
      <w:r>
        <w:tab/>
      </w:r>
      <w:r>
        <w:fldChar w:fldCharType="begin" w:fldLock="1"/>
      </w:r>
      <w:r>
        <w:instrText xml:space="preserve"> PAGEREF _Toc184591819 \h </w:instrText>
      </w:r>
      <w:r>
        <w:fldChar w:fldCharType="separate"/>
      </w:r>
      <w:r>
        <w:t>85</w:t>
      </w:r>
      <w:r>
        <w:fldChar w:fldCharType="end"/>
      </w:r>
    </w:p>
    <w:p w14:paraId="528D4FB0" w14:textId="05EA24F1" w:rsidR="003F6FEC" w:rsidRDefault="003F6FEC">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_Toc184591820 \h </w:instrText>
      </w:r>
      <w:r>
        <w:fldChar w:fldCharType="separate"/>
      </w:r>
      <w:r>
        <w:t>85</w:t>
      </w:r>
      <w:r>
        <w:fldChar w:fldCharType="end"/>
      </w:r>
    </w:p>
    <w:p w14:paraId="1236EFB4" w14:textId="6ACD289F" w:rsidR="003F6FEC" w:rsidRDefault="003F6FEC">
      <w:pPr>
        <w:pStyle w:val="TOC5"/>
        <w:rPr>
          <w:rFonts w:ascii="Calibri" w:hAnsi="Calibri"/>
          <w:kern w:val="2"/>
          <w:sz w:val="24"/>
          <w:szCs w:val="24"/>
        </w:rPr>
      </w:pPr>
      <w:r>
        <w:t>9.4.3.1</w:t>
      </w:r>
      <w:r>
        <w:rPr>
          <w:rFonts w:ascii="Calibri" w:hAnsi="Calibri"/>
          <w:kern w:val="2"/>
          <w:sz w:val="24"/>
          <w:szCs w:val="24"/>
        </w:rPr>
        <w:tab/>
      </w:r>
      <w:r>
        <w:t>Core part: Rel-19 HPUE (PC1.5 or PC2) for DC combinations of LTE band(s) and NR band(s) [New RAN4 WI: HPUE_DC_LTE_NR_R19-Core]</w:t>
      </w:r>
      <w:r>
        <w:tab/>
      </w:r>
      <w:r>
        <w:fldChar w:fldCharType="begin" w:fldLock="1"/>
      </w:r>
      <w:r>
        <w:instrText xml:space="preserve"> PAGEREF _Toc184591821 \h </w:instrText>
      </w:r>
      <w:r>
        <w:fldChar w:fldCharType="separate"/>
      </w:r>
      <w:r>
        <w:t>85</w:t>
      </w:r>
      <w:r>
        <w:fldChar w:fldCharType="end"/>
      </w:r>
    </w:p>
    <w:p w14:paraId="60967AEB" w14:textId="06C62B4C" w:rsidR="003F6FEC" w:rsidRDefault="003F6FEC">
      <w:pPr>
        <w:pStyle w:val="TOC5"/>
        <w:rPr>
          <w:rFonts w:ascii="Calibri" w:hAnsi="Calibri"/>
          <w:kern w:val="2"/>
          <w:sz w:val="24"/>
          <w:szCs w:val="24"/>
        </w:rPr>
      </w:pPr>
      <w:r>
        <w:t>9.4.3.2</w:t>
      </w:r>
      <w:r>
        <w:rPr>
          <w:rFonts w:ascii="Calibri" w:hAnsi="Calibri"/>
          <w:kern w:val="2"/>
          <w:sz w:val="24"/>
          <w:szCs w:val="24"/>
        </w:rPr>
        <w:tab/>
      </w:r>
      <w:r>
        <w:t>Core part: Rel-19 HPUE (PC1.5 or PC2) for NR intra-band CA or NR inter-band CA/DC band combinations with/without NR SUL [New RAN4 WI: HPUE_NR_CADC_SUL_R19-Core]</w:t>
      </w:r>
      <w:r>
        <w:tab/>
      </w:r>
      <w:r>
        <w:fldChar w:fldCharType="begin" w:fldLock="1"/>
      </w:r>
      <w:r>
        <w:instrText xml:space="preserve"> PAGEREF _Toc184591822 \h </w:instrText>
      </w:r>
      <w:r>
        <w:fldChar w:fldCharType="separate"/>
      </w:r>
      <w:r>
        <w:t>86</w:t>
      </w:r>
      <w:r>
        <w:fldChar w:fldCharType="end"/>
      </w:r>
    </w:p>
    <w:p w14:paraId="07F681DC" w14:textId="1050263E" w:rsidR="003F6FEC" w:rsidRDefault="003F6FEC">
      <w:pPr>
        <w:pStyle w:val="TOC5"/>
        <w:rPr>
          <w:rFonts w:ascii="Calibri" w:hAnsi="Calibri"/>
          <w:kern w:val="2"/>
          <w:sz w:val="24"/>
          <w:szCs w:val="24"/>
        </w:rPr>
      </w:pPr>
      <w:r>
        <w:t>9.4.3.3</w:t>
      </w:r>
      <w:r>
        <w:rPr>
          <w:rFonts w:ascii="Calibri" w:hAnsi="Calibri"/>
          <w:kern w:val="2"/>
          <w:sz w:val="24"/>
          <w:szCs w:val="24"/>
        </w:rPr>
        <w:tab/>
      </w:r>
      <w:r>
        <w:t>Core part: NR PC2 RedCap UE in FR1 [New RAN4 WI: NR_PC2_RedCap_UE-Core]</w:t>
      </w:r>
      <w:r>
        <w:tab/>
      </w:r>
      <w:r>
        <w:fldChar w:fldCharType="begin" w:fldLock="1"/>
      </w:r>
      <w:r>
        <w:instrText xml:space="preserve"> PAGEREF _Toc184591823 \h </w:instrText>
      </w:r>
      <w:r>
        <w:fldChar w:fldCharType="separate"/>
      </w:r>
      <w:r>
        <w:t>87</w:t>
      </w:r>
      <w:r>
        <w:fldChar w:fldCharType="end"/>
      </w:r>
    </w:p>
    <w:p w14:paraId="16E08B66" w14:textId="004C5860" w:rsidR="003F6FEC" w:rsidRDefault="003F6FEC">
      <w:pPr>
        <w:pStyle w:val="TOC5"/>
        <w:rPr>
          <w:rFonts w:ascii="Calibri" w:hAnsi="Calibri"/>
          <w:kern w:val="2"/>
          <w:sz w:val="24"/>
          <w:szCs w:val="24"/>
        </w:rPr>
      </w:pPr>
      <w:r>
        <w:t>9.4.3.4</w:t>
      </w:r>
      <w:r>
        <w:rPr>
          <w:rFonts w:ascii="Calibri" w:hAnsi="Calibri"/>
          <w:kern w:val="2"/>
          <w:sz w:val="24"/>
          <w:szCs w:val="24"/>
        </w:rPr>
        <w:tab/>
      </w:r>
      <w:r>
        <w:t>Core part: Rel-19 HPUE (PC1.5 and PC2) for NR FR1 TDD/FDD single band, and HPUE operation (PC1) for fixed-wireless/vehicle-mounted use cases in a single NR band [New RAN4 WI: HPUE_NR_FR1_bands_R19-Core]</w:t>
      </w:r>
      <w:r>
        <w:tab/>
      </w:r>
      <w:r>
        <w:fldChar w:fldCharType="begin" w:fldLock="1"/>
      </w:r>
      <w:r>
        <w:instrText xml:space="preserve"> PAGEREF _Toc184591824 \h </w:instrText>
      </w:r>
      <w:r>
        <w:fldChar w:fldCharType="separate"/>
      </w:r>
      <w:r>
        <w:t>87</w:t>
      </w:r>
      <w:r>
        <w:fldChar w:fldCharType="end"/>
      </w:r>
    </w:p>
    <w:p w14:paraId="3F507D8E" w14:textId="060EC9CE" w:rsidR="003F6FEC" w:rsidRDefault="003F6FEC">
      <w:pPr>
        <w:pStyle w:val="TOC5"/>
        <w:rPr>
          <w:rFonts w:ascii="Calibri" w:hAnsi="Calibri"/>
          <w:kern w:val="2"/>
          <w:sz w:val="24"/>
          <w:szCs w:val="24"/>
        </w:rPr>
      </w:pPr>
      <w:r>
        <w:t>9.4.3.5</w:t>
      </w:r>
      <w:r>
        <w:rPr>
          <w:rFonts w:ascii="Calibri" w:hAnsi="Calibri"/>
          <w:kern w:val="2"/>
          <w:sz w:val="24"/>
          <w:szCs w:val="24"/>
        </w:rPr>
        <w:tab/>
      </w:r>
      <w:r>
        <w:t>Core part: Introduction of PC2 and UE 40MHz CBW in NR band n28 [New RAN4 WI: NR_n28_PC2_40MHz_CBW-Core]</w:t>
      </w:r>
      <w:r>
        <w:tab/>
      </w:r>
      <w:r>
        <w:fldChar w:fldCharType="begin" w:fldLock="1"/>
      </w:r>
      <w:r>
        <w:instrText xml:space="preserve"> PAGEREF _Toc184591825 \h </w:instrText>
      </w:r>
      <w:r>
        <w:fldChar w:fldCharType="separate"/>
      </w:r>
      <w:r>
        <w:t>87</w:t>
      </w:r>
      <w:r>
        <w:fldChar w:fldCharType="end"/>
      </w:r>
    </w:p>
    <w:p w14:paraId="0DED7E97" w14:textId="40B75A68" w:rsidR="003F6FEC" w:rsidRDefault="003F6FEC">
      <w:pPr>
        <w:pStyle w:val="TOC4"/>
        <w:rPr>
          <w:rFonts w:ascii="Calibri" w:hAnsi="Calibri"/>
          <w:kern w:val="2"/>
          <w:sz w:val="24"/>
          <w:szCs w:val="24"/>
        </w:rPr>
      </w:pPr>
      <w:r>
        <w:t>9.4.4</w:t>
      </w:r>
      <w:r>
        <w:rPr>
          <w:rFonts w:ascii="Calibri" w:hAnsi="Calibri"/>
          <w:kern w:val="2"/>
          <w:sz w:val="24"/>
          <w:szCs w:val="24"/>
        </w:rPr>
        <w:tab/>
      </w:r>
      <w:r>
        <w:t>Other spectrum related REL-18 WIs</w:t>
      </w:r>
      <w:r>
        <w:tab/>
      </w:r>
      <w:r>
        <w:fldChar w:fldCharType="begin" w:fldLock="1"/>
      </w:r>
      <w:r>
        <w:instrText xml:space="preserve"> PAGEREF _Toc184591826 \h </w:instrText>
      </w:r>
      <w:r>
        <w:fldChar w:fldCharType="separate"/>
      </w:r>
      <w:r>
        <w:t>88</w:t>
      </w:r>
      <w:r>
        <w:fldChar w:fldCharType="end"/>
      </w:r>
    </w:p>
    <w:p w14:paraId="6B1E1DB3" w14:textId="49F06FC0" w:rsidR="003F6FEC" w:rsidRDefault="003F6FEC">
      <w:pPr>
        <w:pStyle w:val="TOC5"/>
        <w:rPr>
          <w:rFonts w:ascii="Calibri" w:hAnsi="Calibri"/>
          <w:kern w:val="2"/>
          <w:sz w:val="24"/>
          <w:szCs w:val="24"/>
        </w:rPr>
      </w:pPr>
      <w:r>
        <w:t>9.4.4.1</w:t>
      </w:r>
      <w:r>
        <w:rPr>
          <w:rFonts w:ascii="Calibri" w:hAnsi="Calibri"/>
          <w:kern w:val="2"/>
          <w:sz w:val="24"/>
          <w:szCs w:val="24"/>
        </w:rPr>
        <w:tab/>
      </w:r>
      <w:r>
        <w:t>Core part: Adding CBW(s) support to existing NR bands and CA/ENDC combinations in REL-19 [New RAN4 WI: NR_bands_CA_ENDC_R19_BWs-Core]</w:t>
      </w:r>
      <w:r>
        <w:tab/>
      </w:r>
      <w:r>
        <w:fldChar w:fldCharType="begin" w:fldLock="1"/>
      </w:r>
      <w:r>
        <w:instrText xml:space="preserve"> PAGEREF _Toc184591827 \h </w:instrText>
      </w:r>
      <w:r>
        <w:fldChar w:fldCharType="separate"/>
      </w:r>
      <w:r>
        <w:t>88</w:t>
      </w:r>
      <w:r>
        <w:fldChar w:fldCharType="end"/>
      </w:r>
    </w:p>
    <w:p w14:paraId="7D665ABA" w14:textId="637625A7" w:rsidR="003F6FEC" w:rsidRDefault="003F6FEC">
      <w:pPr>
        <w:pStyle w:val="TOC3"/>
        <w:rPr>
          <w:rFonts w:ascii="Calibri" w:hAnsi="Calibri"/>
          <w:kern w:val="2"/>
          <w:sz w:val="24"/>
          <w:szCs w:val="24"/>
        </w:rPr>
      </w:pPr>
      <w:r>
        <w:t>9.5</w:t>
      </w:r>
      <w:r>
        <w:rPr>
          <w:rFonts w:ascii="Calibri" w:hAnsi="Calibri"/>
          <w:kern w:val="2"/>
          <w:sz w:val="24"/>
          <w:szCs w:val="24"/>
        </w:rPr>
        <w:tab/>
      </w:r>
      <w:r>
        <w:t>Open REL-18 NR or NR+LTE WIs (not spectrum related)</w:t>
      </w:r>
      <w:r>
        <w:tab/>
      </w:r>
      <w:r>
        <w:fldChar w:fldCharType="begin" w:fldLock="1"/>
      </w:r>
      <w:r>
        <w:instrText xml:space="preserve"> PAGEREF _Toc184591828 \h </w:instrText>
      </w:r>
      <w:r>
        <w:fldChar w:fldCharType="separate"/>
      </w:r>
      <w:r>
        <w:t>88</w:t>
      </w:r>
      <w:r>
        <w:fldChar w:fldCharType="end"/>
      </w:r>
    </w:p>
    <w:p w14:paraId="5AB397C4" w14:textId="2A28A300" w:rsidR="003F6FEC" w:rsidRDefault="003F6FEC">
      <w:pPr>
        <w:pStyle w:val="TOC4"/>
        <w:rPr>
          <w:rFonts w:ascii="Calibri" w:hAnsi="Calibri"/>
          <w:kern w:val="2"/>
          <w:sz w:val="24"/>
          <w:szCs w:val="24"/>
        </w:rPr>
      </w:pPr>
      <w:r>
        <w:t>9.5.1</w:t>
      </w:r>
      <w:r>
        <w:rPr>
          <w:rFonts w:ascii="Calibri" w:hAnsi="Calibri"/>
          <w:kern w:val="2"/>
          <w:sz w:val="24"/>
          <w:szCs w:val="24"/>
        </w:rPr>
        <w:tab/>
      </w:r>
      <w:r>
        <w:t>Perf. part: Expanded and improved NR positioning [Perf. part of RAN1 WI: NR_pos_enh2-Perf]</w:t>
      </w:r>
      <w:r>
        <w:tab/>
      </w:r>
      <w:r>
        <w:fldChar w:fldCharType="begin" w:fldLock="1"/>
      </w:r>
      <w:r>
        <w:instrText xml:space="preserve"> PAGEREF _Toc184591829 \h </w:instrText>
      </w:r>
      <w:r>
        <w:fldChar w:fldCharType="separate"/>
      </w:r>
      <w:r>
        <w:t>88</w:t>
      </w:r>
      <w:r>
        <w:fldChar w:fldCharType="end"/>
      </w:r>
    </w:p>
    <w:p w14:paraId="36D22055" w14:textId="2E2C6501" w:rsidR="003F6FEC" w:rsidRDefault="003F6FEC">
      <w:pPr>
        <w:pStyle w:val="TOC4"/>
        <w:rPr>
          <w:rFonts w:ascii="Calibri" w:hAnsi="Calibri"/>
          <w:kern w:val="2"/>
          <w:sz w:val="24"/>
          <w:szCs w:val="24"/>
        </w:rPr>
      </w:pPr>
      <w:r>
        <w:t>9.5.2</w:t>
      </w:r>
      <w:r>
        <w:rPr>
          <w:rFonts w:ascii="Calibri" w:hAnsi="Calibri"/>
          <w:kern w:val="2"/>
          <w:sz w:val="24"/>
          <w:szCs w:val="24"/>
        </w:rPr>
        <w:tab/>
      </w:r>
      <w:r>
        <w:t>Perf. part: Enh. of UE TRP and TRS requirements and test methodologies for FR1 (NR SA and EN-DC) [Perf. part of RAN4 WI: NR_FR1_TRP_TRS_enh-Perf]</w:t>
      </w:r>
      <w:r>
        <w:tab/>
      </w:r>
      <w:r>
        <w:fldChar w:fldCharType="begin" w:fldLock="1"/>
      </w:r>
      <w:r>
        <w:instrText xml:space="preserve"> PAGEREF _Toc184591830 \h </w:instrText>
      </w:r>
      <w:r>
        <w:fldChar w:fldCharType="separate"/>
      </w:r>
      <w:r>
        <w:t>90</w:t>
      </w:r>
      <w:r>
        <w:fldChar w:fldCharType="end"/>
      </w:r>
    </w:p>
    <w:p w14:paraId="362F2676" w14:textId="15FC7A54" w:rsidR="003F6FEC" w:rsidRDefault="003F6FEC">
      <w:pPr>
        <w:pStyle w:val="TOC3"/>
        <w:rPr>
          <w:rFonts w:ascii="Calibri" w:hAnsi="Calibri"/>
          <w:kern w:val="2"/>
          <w:sz w:val="24"/>
          <w:szCs w:val="24"/>
        </w:rPr>
      </w:pPr>
      <w:r>
        <w:t>9.6</w:t>
      </w:r>
      <w:r>
        <w:rPr>
          <w:rFonts w:ascii="Calibri" w:hAnsi="Calibri"/>
          <w:kern w:val="2"/>
          <w:sz w:val="24"/>
          <w:szCs w:val="24"/>
        </w:rPr>
        <w:tab/>
      </w:r>
      <w:r>
        <w:t>Small Technical Enhancements and Improvements for REL-19 [TEI19]</w:t>
      </w:r>
      <w:r>
        <w:tab/>
      </w:r>
      <w:r>
        <w:fldChar w:fldCharType="begin" w:fldLock="1"/>
      </w:r>
      <w:r>
        <w:instrText xml:space="preserve"> PAGEREF _Toc184591831 \h </w:instrText>
      </w:r>
      <w:r>
        <w:fldChar w:fldCharType="separate"/>
      </w:r>
      <w:r>
        <w:t>91</w:t>
      </w:r>
      <w:r>
        <w:fldChar w:fldCharType="end"/>
      </w:r>
    </w:p>
    <w:p w14:paraId="49E33E94" w14:textId="0C26EDD5" w:rsidR="003F6FEC" w:rsidRDefault="003F6FEC">
      <w:pPr>
        <w:pStyle w:val="TOC3"/>
        <w:rPr>
          <w:rFonts w:ascii="Calibri" w:hAnsi="Calibri"/>
          <w:kern w:val="2"/>
          <w:sz w:val="24"/>
          <w:szCs w:val="24"/>
        </w:rPr>
      </w:pPr>
      <w:r>
        <w:lastRenderedPageBreak/>
        <w:t>9.7</w:t>
      </w:r>
      <w:r>
        <w:rPr>
          <w:rFonts w:ascii="Calibri" w:hAnsi="Calibri"/>
          <w:kern w:val="2"/>
          <w:sz w:val="24"/>
          <w:szCs w:val="24"/>
        </w:rPr>
        <w:tab/>
      </w:r>
      <w:r>
        <w:t>Closed REL-19 NR or NR+LTE SIs</w:t>
      </w:r>
      <w:r>
        <w:tab/>
      </w:r>
      <w:r>
        <w:fldChar w:fldCharType="begin" w:fldLock="1"/>
      </w:r>
      <w:r>
        <w:instrText xml:space="preserve"> PAGEREF _Toc184591832 \h </w:instrText>
      </w:r>
      <w:r>
        <w:fldChar w:fldCharType="separate"/>
      </w:r>
      <w:r>
        <w:t>91</w:t>
      </w:r>
      <w:r>
        <w:fldChar w:fldCharType="end"/>
      </w:r>
    </w:p>
    <w:p w14:paraId="2DE49912" w14:textId="5E9ACC5A" w:rsidR="003F6FEC" w:rsidRDefault="003F6FEC">
      <w:pPr>
        <w:pStyle w:val="TOC3"/>
        <w:rPr>
          <w:rFonts w:ascii="Calibri" w:hAnsi="Calibri"/>
          <w:kern w:val="2"/>
          <w:sz w:val="24"/>
          <w:szCs w:val="24"/>
        </w:rPr>
      </w:pPr>
      <w:r>
        <w:t>9.8</w:t>
      </w:r>
      <w:r>
        <w:rPr>
          <w:rFonts w:ascii="Calibri" w:hAnsi="Calibri"/>
          <w:kern w:val="2"/>
          <w:sz w:val="24"/>
          <w:szCs w:val="24"/>
        </w:rPr>
        <w:tab/>
      </w:r>
      <w:r>
        <w:t>Closed REL-19 NR or NR+LTE WIs</w:t>
      </w:r>
      <w:r>
        <w:tab/>
      </w:r>
      <w:r>
        <w:fldChar w:fldCharType="begin" w:fldLock="1"/>
      </w:r>
      <w:r>
        <w:instrText xml:space="preserve"> PAGEREF _Toc184591833 \h </w:instrText>
      </w:r>
      <w:r>
        <w:fldChar w:fldCharType="separate"/>
      </w:r>
      <w:r>
        <w:t>91</w:t>
      </w:r>
      <w:r>
        <w:fldChar w:fldCharType="end"/>
      </w:r>
    </w:p>
    <w:p w14:paraId="35D11132" w14:textId="59F35622" w:rsidR="003F6FEC" w:rsidRDefault="003F6FEC">
      <w:pPr>
        <w:pStyle w:val="TOC3"/>
        <w:rPr>
          <w:rFonts w:ascii="Calibri" w:hAnsi="Calibri"/>
          <w:kern w:val="2"/>
          <w:sz w:val="24"/>
          <w:szCs w:val="24"/>
        </w:rPr>
      </w:pPr>
      <w:r>
        <w:t>9.9</w:t>
      </w:r>
      <w:r>
        <w:rPr>
          <w:rFonts w:ascii="Calibri" w:hAnsi="Calibri"/>
          <w:kern w:val="2"/>
          <w:sz w:val="24"/>
          <w:szCs w:val="24"/>
        </w:rPr>
        <w:tab/>
      </w:r>
      <w:r>
        <w:t>NR UE capabilities</w:t>
      </w:r>
      <w:r>
        <w:tab/>
      </w:r>
      <w:r>
        <w:fldChar w:fldCharType="begin" w:fldLock="1"/>
      </w:r>
      <w:r>
        <w:instrText xml:space="preserve"> PAGEREF _Toc184591834 \h </w:instrText>
      </w:r>
      <w:r>
        <w:fldChar w:fldCharType="separate"/>
      </w:r>
      <w:r>
        <w:t>91</w:t>
      </w:r>
      <w:r>
        <w:fldChar w:fldCharType="end"/>
      </w:r>
    </w:p>
    <w:p w14:paraId="308D73D9" w14:textId="1337EC31" w:rsidR="003F6FEC" w:rsidRDefault="003F6FEC">
      <w:pPr>
        <w:pStyle w:val="TOC3"/>
        <w:rPr>
          <w:rFonts w:ascii="Calibri" w:hAnsi="Calibri"/>
          <w:kern w:val="2"/>
          <w:sz w:val="24"/>
          <w:szCs w:val="24"/>
        </w:rPr>
      </w:pPr>
      <w:r>
        <w:t>9.10</w:t>
      </w:r>
      <w:r>
        <w:rPr>
          <w:rFonts w:ascii="Calibri" w:hAnsi="Calibri"/>
          <w:kern w:val="2"/>
          <w:sz w:val="24"/>
          <w:szCs w:val="24"/>
        </w:rPr>
        <w:tab/>
      </w:r>
      <w:r>
        <w:t>Other NR documents</w:t>
      </w:r>
      <w:r>
        <w:tab/>
      </w:r>
      <w:r>
        <w:fldChar w:fldCharType="begin" w:fldLock="1"/>
      </w:r>
      <w:r>
        <w:instrText xml:space="preserve"> PAGEREF _Toc184591835 \h </w:instrText>
      </w:r>
      <w:r>
        <w:fldChar w:fldCharType="separate"/>
      </w:r>
      <w:r>
        <w:t>92</w:t>
      </w:r>
      <w:r>
        <w:fldChar w:fldCharType="end"/>
      </w:r>
    </w:p>
    <w:p w14:paraId="3DA206A7" w14:textId="092FC4B8" w:rsidR="003F6FEC" w:rsidRDefault="003F6FEC">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_Toc184591836 \h </w:instrText>
      </w:r>
      <w:r>
        <w:fldChar w:fldCharType="separate"/>
      </w:r>
      <w:r>
        <w:t>92</w:t>
      </w:r>
      <w:r>
        <w:fldChar w:fldCharType="end"/>
      </w:r>
    </w:p>
    <w:p w14:paraId="0BE5FEB3" w14:textId="0A3CB2B0" w:rsidR="003F6FEC" w:rsidRDefault="003F6FEC">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_Toc184591837 \h </w:instrText>
      </w:r>
      <w:r>
        <w:fldChar w:fldCharType="separate"/>
      </w:r>
      <w:r>
        <w:t>92</w:t>
      </w:r>
      <w:r>
        <w:fldChar w:fldCharType="end"/>
      </w:r>
    </w:p>
    <w:p w14:paraId="1168DE30" w14:textId="41DF7929" w:rsidR="003F6FEC" w:rsidRDefault="003F6FEC">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_Toc184591838 \h </w:instrText>
      </w:r>
      <w:r>
        <w:fldChar w:fldCharType="separate"/>
      </w:r>
      <w:r>
        <w:t>93</w:t>
      </w:r>
      <w:r>
        <w:fldChar w:fldCharType="end"/>
      </w:r>
    </w:p>
    <w:p w14:paraId="7F20A403" w14:textId="02EA86A4" w:rsidR="003F6FEC" w:rsidRDefault="003F6FEC">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_Toc184591839 \h </w:instrText>
      </w:r>
      <w:r>
        <w:fldChar w:fldCharType="separate"/>
      </w:r>
      <w:r>
        <w:t>94</w:t>
      </w:r>
      <w:r>
        <w:fldChar w:fldCharType="end"/>
      </w:r>
    </w:p>
    <w:p w14:paraId="2240F95C" w14:textId="46301899" w:rsidR="003F6FEC" w:rsidRDefault="003F6FEC">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_Toc184591840 \h </w:instrText>
      </w:r>
      <w:r>
        <w:fldChar w:fldCharType="separate"/>
      </w:r>
      <w:r>
        <w:t>97</w:t>
      </w:r>
      <w:r>
        <w:fldChar w:fldCharType="end"/>
      </w:r>
    </w:p>
    <w:p w14:paraId="31AAF20C" w14:textId="5BBE4C87" w:rsidR="003F6FEC" w:rsidRDefault="003F6FEC">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_Toc184591841 \h </w:instrText>
      </w:r>
      <w:r>
        <w:fldChar w:fldCharType="separate"/>
      </w:r>
      <w:r>
        <w:t>97</w:t>
      </w:r>
      <w:r>
        <w:fldChar w:fldCharType="end"/>
      </w:r>
    </w:p>
    <w:p w14:paraId="061495F9" w14:textId="52BECA94" w:rsidR="003F6FEC" w:rsidRDefault="003F6FEC">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_Toc184591842 \h </w:instrText>
      </w:r>
      <w:r>
        <w:fldChar w:fldCharType="separate"/>
      </w:r>
      <w:r>
        <w:t>97</w:t>
      </w:r>
      <w:r>
        <w:fldChar w:fldCharType="end"/>
      </w:r>
    </w:p>
    <w:p w14:paraId="5ECA1C3D" w14:textId="55EAC4DB" w:rsidR="003F6FEC" w:rsidRDefault="003F6FEC">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_Toc184591843 \h </w:instrText>
      </w:r>
      <w:r>
        <w:fldChar w:fldCharType="separate"/>
      </w:r>
      <w:r>
        <w:t>97</w:t>
      </w:r>
      <w:r>
        <w:fldChar w:fldCharType="end"/>
      </w:r>
    </w:p>
    <w:p w14:paraId="0AAA4580" w14:textId="7B152BC4" w:rsidR="003F6FEC" w:rsidRDefault="003F6FEC">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_Toc184591844 \h </w:instrText>
      </w:r>
      <w:r>
        <w:fldChar w:fldCharType="separate"/>
      </w:r>
      <w:r>
        <w:t>97</w:t>
      </w:r>
      <w:r>
        <w:fldChar w:fldCharType="end"/>
      </w:r>
    </w:p>
    <w:p w14:paraId="41390436" w14:textId="093F106A" w:rsidR="003F6FEC" w:rsidRDefault="003F6FEC">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_Toc184591845 \h </w:instrText>
      </w:r>
      <w:r>
        <w:fldChar w:fldCharType="separate"/>
      </w:r>
      <w:r>
        <w:t>97</w:t>
      </w:r>
      <w:r>
        <w:fldChar w:fldCharType="end"/>
      </w:r>
    </w:p>
    <w:p w14:paraId="436354BF" w14:textId="4CE39A3A" w:rsidR="003F6FEC" w:rsidRDefault="003F6FEC">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_Toc184591846 \h </w:instrText>
      </w:r>
      <w:r>
        <w:fldChar w:fldCharType="separate"/>
      </w:r>
      <w:r>
        <w:t>99</w:t>
      </w:r>
      <w:r>
        <w:fldChar w:fldCharType="end"/>
      </w:r>
    </w:p>
    <w:p w14:paraId="54B70804" w14:textId="244AA030" w:rsidR="003F6FEC" w:rsidRDefault="003F6FEC">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_Toc184591847 \h </w:instrText>
      </w:r>
      <w:r>
        <w:fldChar w:fldCharType="separate"/>
      </w:r>
      <w:r>
        <w:t>100</w:t>
      </w:r>
      <w:r>
        <w:fldChar w:fldCharType="end"/>
      </w:r>
    </w:p>
    <w:p w14:paraId="0CBB591F" w14:textId="4BC3F055" w:rsidR="003F6FEC" w:rsidRDefault="003F6FEC">
      <w:pPr>
        <w:pStyle w:val="TOC4"/>
        <w:rPr>
          <w:rFonts w:ascii="Calibri" w:hAnsi="Calibri"/>
          <w:kern w:val="2"/>
          <w:sz w:val="24"/>
          <w:szCs w:val="24"/>
        </w:rPr>
      </w:pPr>
      <w:r>
        <w:t>10.4.1</w:t>
      </w:r>
      <w:r>
        <w:rPr>
          <w:rFonts w:ascii="Calibri" w:hAnsi="Calibri"/>
          <w:kern w:val="2"/>
          <w:sz w:val="24"/>
          <w:szCs w:val="24"/>
        </w:rPr>
        <w:tab/>
      </w:r>
      <w:r>
        <w:t>Introduction of LTE FDD band in 1800–1830 MHz for Canada [New RAN4 WI: LTE_FDD_1800_1830MHz_CAN]</w:t>
      </w:r>
      <w:r>
        <w:tab/>
      </w:r>
      <w:r>
        <w:fldChar w:fldCharType="begin" w:fldLock="1"/>
      </w:r>
      <w:r>
        <w:instrText xml:space="preserve"> PAGEREF _Toc184591848 \h </w:instrText>
      </w:r>
      <w:r>
        <w:fldChar w:fldCharType="separate"/>
      </w:r>
      <w:r>
        <w:t>100</w:t>
      </w:r>
      <w:r>
        <w:fldChar w:fldCharType="end"/>
      </w:r>
    </w:p>
    <w:p w14:paraId="0A56C1AC" w14:textId="5507D2E4" w:rsidR="003F6FEC" w:rsidRDefault="003F6FEC">
      <w:pPr>
        <w:pStyle w:val="TOC4"/>
        <w:rPr>
          <w:rFonts w:ascii="Calibri" w:hAnsi="Calibri"/>
          <w:kern w:val="2"/>
          <w:sz w:val="24"/>
          <w:szCs w:val="24"/>
        </w:rPr>
      </w:pPr>
      <w:r>
        <w:t>10.4.2</w:t>
      </w:r>
      <w:r>
        <w:rPr>
          <w:rFonts w:ascii="Calibri" w:hAnsi="Calibri"/>
          <w:kern w:val="2"/>
          <w:sz w:val="24"/>
          <w:szCs w:val="24"/>
        </w:rPr>
        <w:tab/>
      </w:r>
      <w:r>
        <w:t>Introduction of another IoT-NTN S-band (MSS band 2000-2020 MHz UL and 2180-2200 MHz DL) [New RAN4 WI: IoT_NTN_FDD_S_band]</w:t>
      </w:r>
      <w:r>
        <w:tab/>
      </w:r>
      <w:r>
        <w:fldChar w:fldCharType="begin" w:fldLock="1"/>
      </w:r>
      <w:r>
        <w:instrText xml:space="preserve"> PAGEREF _Toc184591849 \h </w:instrText>
      </w:r>
      <w:r>
        <w:fldChar w:fldCharType="separate"/>
      </w:r>
      <w:r>
        <w:t>100</w:t>
      </w:r>
      <w:r>
        <w:fldChar w:fldCharType="end"/>
      </w:r>
    </w:p>
    <w:p w14:paraId="3D509AEF" w14:textId="607F78D4" w:rsidR="003F6FEC" w:rsidRDefault="003F6FEC">
      <w:pPr>
        <w:pStyle w:val="TOC4"/>
        <w:rPr>
          <w:rFonts w:ascii="Calibri" w:hAnsi="Calibri"/>
          <w:kern w:val="2"/>
          <w:sz w:val="24"/>
          <w:szCs w:val="24"/>
        </w:rPr>
      </w:pPr>
      <w:r>
        <w:t>10.4.3</w:t>
      </w:r>
      <w:r>
        <w:rPr>
          <w:rFonts w:ascii="Calibri" w:hAnsi="Calibri"/>
          <w:kern w:val="2"/>
          <w:sz w:val="24"/>
          <w:szCs w:val="24"/>
        </w:rPr>
        <w:tab/>
      </w:r>
      <w:r>
        <w:t>Core part: Rel-19 HPUE (PC2) and high power operation (PC1) for fixed-wireless/vehicle-mounted use cases in a single LTE band [New RAN4 WI: HPUE_LTE_bands_R19-Core]</w:t>
      </w:r>
      <w:r>
        <w:tab/>
      </w:r>
      <w:r>
        <w:fldChar w:fldCharType="begin" w:fldLock="1"/>
      </w:r>
      <w:r>
        <w:instrText xml:space="preserve"> PAGEREF _Toc184591850 \h </w:instrText>
      </w:r>
      <w:r>
        <w:fldChar w:fldCharType="separate"/>
      </w:r>
      <w:r>
        <w:t>101</w:t>
      </w:r>
      <w:r>
        <w:fldChar w:fldCharType="end"/>
      </w:r>
    </w:p>
    <w:p w14:paraId="5854862F" w14:textId="00DAF438" w:rsidR="003F6FEC" w:rsidRDefault="003F6FEC">
      <w:pPr>
        <w:pStyle w:val="TOC4"/>
        <w:rPr>
          <w:rFonts w:ascii="Calibri" w:hAnsi="Calibri"/>
          <w:kern w:val="2"/>
          <w:sz w:val="24"/>
          <w:szCs w:val="24"/>
        </w:rPr>
      </w:pPr>
      <w:r>
        <w:t>10.4.4</w:t>
      </w:r>
      <w:r>
        <w:rPr>
          <w:rFonts w:ascii="Calibri" w:hAnsi="Calibri"/>
          <w:kern w:val="2"/>
          <w:sz w:val="24"/>
          <w:szCs w:val="24"/>
        </w:rPr>
        <w:tab/>
      </w:r>
      <w:r>
        <w:t>Core part: Rel-19 LTE-Adv CA for x bands (1&lt;=x&lt;= 6) DL with y bands (y=1, 2) UL [New RAN4 WI: LTE_CA_R19_xBDL_yBUL-Core]</w:t>
      </w:r>
      <w:r>
        <w:tab/>
      </w:r>
      <w:r>
        <w:fldChar w:fldCharType="begin" w:fldLock="1"/>
      </w:r>
      <w:r>
        <w:instrText xml:space="preserve"> PAGEREF _Toc184591851 \h </w:instrText>
      </w:r>
      <w:r>
        <w:fldChar w:fldCharType="separate"/>
      </w:r>
      <w:r>
        <w:t>101</w:t>
      </w:r>
      <w:r>
        <w:fldChar w:fldCharType="end"/>
      </w:r>
    </w:p>
    <w:p w14:paraId="3DAC9E3A" w14:textId="0CC1707E" w:rsidR="003F6FEC" w:rsidRDefault="003F6FEC">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_Toc184591852 \h </w:instrText>
      </w:r>
      <w:r>
        <w:fldChar w:fldCharType="separate"/>
      </w:r>
      <w:r>
        <w:t>102</w:t>
      </w:r>
      <w:r>
        <w:fldChar w:fldCharType="end"/>
      </w:r>
    </w:p>
    <w:p w14:paraId="223EF927" w14:textId="0342104A" w:rsidR="003F6FEC" w:rsidRDefault="003F6FEC">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_Toc184591853 \h </w:instrText>
      </w:r>
      <w:r>
        <w:fldChar w:fldCharType="separate"/>
      </w:r>
      <w:r>
        <w:t>102</w:t>
      </w:r>
      <w:r>
        <w:fldChar w:fldCharType="end"/>
      </w:r>
    </w:p>
    <w:p w14:paraId="64E91E17" w14:textId="6373B0B6" w:rsidR="003F6FEC" w:rsidRDefault="003F6FEC">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_Toc184591854 \h </w:instrText>
      </w:r>
      <w:r>
        <w:fldChar w:fldCharType="separate"/>
      </w:r>
      <w:r>
        <w:t>102</w:t>
      </w:r>
      <w:r>
        <w:fldChar w:fldCharType="end"/>
      </w:r>
    </w:p>
    <w:p w14:paraId="5E3438C9" w14:textId="729CCC79" w:rsidR="003F6FEC" w:rsidRDefault="003F6FEC">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_Toc184591855 \h </w:instrText>
      </w:r>
      <w:r>
        <w:fldChar w:fldCharType="separate"/>
      </w:r>
      <w:r>
        <w:t>102</w:t>
      </w:r>
      <w:r>
        <w:fldChar w:fldCharType="end"/>
      </w:r>
    </w:p>
    <w:p w14:paraId="14736E75" w14:textId="39BBCF10" w:rsidR="003F6FEC" w:rsidRDefault="003F6FEC">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_Toc184591856 \h </w:instrText>
      </w:r>
      <w:r>
        <w:fldChar w:fldCharType="separate"/>
      </w:r>
      <w:r>
        <w:t>102</w:t>
      </w:r>
      <w:r>
        <w:fldChar w:fldCharType="end"/>
      </w:r>
    </w:p>
    <w:p w14:paraId="2B614683" w14:textId="54058B95" w:rsidR="003F6FEC" w:rsidRDefault="003F6FEC">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_Toc184591857 \h </w:instrText>
      </w:r>
      <w:r>
        <w:fldChar w:fldCharType="separate"/>
      </w:r>
      <w:r>
        <w:t>102</w:t>
      </w:r>
      <w:r>
        <w:fldChar w:fldCharType="end"/>
      </w:r>
    </w:p>
    <w:p w14:paraId="4DDAD86B" w14:textId="7A594F96" w:rsidR="003F6FEC" w:rsidRDefault="003F6FEC">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_Toc184591858 \h </w:instrText>
      </w:r>
      <w:r>
        <w:fldChar w:fldCharType="separate"/>
      </w:r>
      <w:r>
        <w:t>102</w:t>
      </w:r>
      <w:r>
        <w:fldChar w:fldCharType="end"/>
      </w:r>
    </w:p>
    <w:p w14:paraId="5FAD6FFD" w14:textId="46E6C7C9" w:rsidR="003F6FEC" w:rsidRDefault="003F6FEC">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_Toc184591859 \h </w:instrText>
      </w:r>
      <w:r>
        <w:fldChar w:fldCharType="separate"/>
      </w:r>
      <w:r>
        <w:t>102</w:t>
      </w:r>
      <w:r>
        <w:fldChar w:fldCharType="end"/>
      </w:r>
    </w:p>
    <w:p w14:paraId="1BAE2510" w14:textId="5469B4FB" w:rsidR="003F6FEC" w:rsidRDefault="003F6FEC">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_Toc184591860 \h </w:instrText>
      </w:r>
      <w:r>
        <w:fldChar w:fldCharType="separate"/>
      </w:r>
      <w:r>
        <w:t>105</w:t>
      </w:r>
      <w:r>
        <w:fldChar w:fldCharType="end"/>
      </w:r>
    </w:p>
    <w:p w14:paraId="02D09CBA" w14:textId="15ACE37F" w:rsidR="003F6FEC" w:rsidRDefault="003F6FEC">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_Toc184591861 \h </w:instrText>
      </w:r>
      <w:r>
        <w:fldChar w:fldCharType="separate"/>
      </w:r>
      <w:r>
        <w:t>105</w:t>
      </w:r>
      <w:r>
        <w:fldChar w:fldCharType="end"/>
      </w:r>
    </w:p>
    <w:p w14:paraId="18192ABE" w14:textId="15267A14" w:rsidR="003F6FEC" w:rsidRDefault="003F6FEC">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_Toc184591862 \h </w:instrText>
      </w:r>
      <w:r>
        <w:fldChar w:fldCharType="separate"/>
      </w:r>
      <w:r>
        <w:t>105</w:t>
      </w:r>
      <w:r>
        <w:fldChar w:fldCharType="end"/>
      </w:r>
    </w:p>
    <w:p w14:paraId="18898415" w14:textId="5AD5419D" w:rsidR="003F6FEC" w:rsidRDefault="003F6FEC">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_Toc184591863 \h </w:instrText>
      </w:r>
      <w:r>
        <w:fldChar w:fldCharType="separate"/>
      </w:r>
      <w:r>
        <w:t>106</w:t>
      </w:r>
      <w:r>
        <w:fldChar w:fldCharType="end"/>
      </w:r>
    </w:p>
    <w:p w14:paraId="6E9CE7ED" w14:textId="0674E384" w:rsidR="003F6FEC" w:rsidRDefault="003F6FEC">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_Toc184591864 \h </w:instrText>
      </w:r>
      <w:r>
        <w:fldChar w:fldCharType="separate"/>
      </w:r>
      <w:r>
        <w:t>106</w:t>
      </w:r>
      <w:r>
        <w:fldChar w:fldCharType="end"/>
      </w:r>
    </w:p>
    <w:p w14:paraId="147A682F" w14:textId="41B4EF06" w:rsidR="003F6FEC" w:rsidRDefault="003F6FEC">
      <w:pPr>
        <w:pStyle w:val="TOC4"/>
        <w:rPr>
          <w:rFonts w:ascii="Calibri" w:hAnsi="Calibri"/>
          <w:kern w:val="2"/>
          <w:sz w:val="24"/>
          <w:szCs w:val="24"/>
        </w:rPr>
      </w:pPr>
      <w:r>
        <w:t>13.2.5</w:t>
      </w:r>
      <w:r>
        <w:rPr>
          <w:rFonts w:ascii="Calibri" w:hAnsi="Calibri"/>
          <w:kern w:val="2"/>
          <w:sz w:val="24"/>
          <w:szCs w:val="24"/>
        </w:rPr>
        <w:tab/>
      </w:r>
      <w:r>
        <w:t>Conf. Test Aspects - Protocol enh. for MC Services for Rel-16 (MCPTT, MCVideo, MCData) [RAN5 WI: MCProtoc16_enh2MCPTT_eMCData2-ConTest]</w:t>
      </w:r>
      <w:r>
        <w:tab/>
      </w:r>
      <w:r>
        <w:fldChar w:fldCharType="begin" w:fldLock="1"/>
      </w:r>
      <w:r>
        <w:instrText xml:space="preserve"> PAGEREF _Toc184591865 \h </w:instrText>
      </w:r>
      <w:r>
        <w:fldChar w:fldCharType="separate"/>
      </w:r>
      <w:r>
        <w:t>107</w:t>
      </w:r>
      <w:r>
        <w:fldChar w:fldCharType="end"/>
      </w:r>
    </w:p>
    <w:p w14:paraId="36FB9AEE" w14:textId="44F02AF3" w:rsidR="003F6FEC" w:rsidRDefault="003F6FEC">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_Toc184591866 \h </w:instrText>
      </w:r>
      <w:r>
        <w:fldChar w:fldCharType="separate"/>
      </w:r>
      <w:r>
        <w:t>108</w:t>
      </w:r>
      <w:r>
        <w:fldChar w:fldCharType="end"/>
      </w:r>
    </w:p>
    <w:p w14:paraId="6D737DB7" w14:textId="4198875F" w:rsidR="003F6FEC" w:rsidRDefault="003F6FEC">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_Toc184591867 \h </w:instrText>
      </w:r>
      <w:r>
        <w:fldChar w:fldCharType="separate"/>
      </w:r>
      <w:r>
        <w:t>108</w:t>
      </w:r>
      <w:r>
        <w:fldChar w:fldCharType="end"/>
      </w:r>
    </w:p>
    <w:p w14:paraId="02AACCD8" w14:textId="7046EC2E" w:rsidR="003F6FEC" w:rsidRDefault="003F6FEC">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_Toc184591868 \h </w:instrText>
      </w:r>
      <w:r>
        <w:fldChar w:fldCharType="separate"/>
      </w:r>
      <w:r>
        <w:t>109</w:t>
      </w:r>
      <w:r>
        <w:fldChar w:fldCharType="end"/>
      </w:r>
    </w:p>
    <w:p w14:paraId="6D813B94" w14:textId="52C155B3" w:rsidR="003F6FEC" w:rsidRDefault="003F6FEC">
      <w:pPr>
        <w:pStyle w:val="TOC4"/>
        <w:rPr>
          <w:rFonts w:ascii="Calibri" w:hAnsi="Calibri"/>
          <w:kern w:val="2"/>
          <w:sz w:val="24"/>
          <w:szCs w:val="24"/>
        </w:rPr>
      </w:pPr>
      <w:r>
        <w:t>13.3.3</w:t>
      </w:r>
      <w:r>
        <w:rPr>
          <w:rFonts w:ascii="Calibri" w:hAnsi="Calibri"/>
          <w:kern w:val="2"/>
          <w:sz w:val="24"/>
          <w:szCs w:val="24"/>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_Toc184591869 \h </w:instrText>
      </w:r>
      <w:r>
        <w:fldChar w:fldCharType="separate"/>
      </w:r>
      <w:r>
        <w:t>109</w:t>
      </w:r>
      <w:r>
        <w:fldChar w:fldCharType="end"/>
      </w:r>
    </w:p>
    <w:p w14:paraId="11D7970E" w14:textId="5E10AEA4" w:rsidR="003F6FEC" w:rsidRDefault="003F6FEC">
      <w:pPr>
        <w:pStyle w:val="TOC4"/>
        <w:rPr>
          <w:rFonts w:ascii="Calibri" w:hAnsi="Calibri"/>
          <w:kern w:val="2"/>
          <w:sz w:val="24"/>
          <w:szCs w:val="24"/>
        </w:rPr>
      </w:pPr>
      <w:r>
        <w:t>13.3.4</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_Toc184591870 \h </w:instrText>
      </w:r>
      <w:r>
        <w:fldChar w:fldCharType="separate"/>
      </w:r>
      <w:r>
        <w:t>109</w:t>
      </w:r>
      <w:r>
        <w:fldChar w:fldCharType="end"/>
      </w:r>
    </w:p>
    <w:p w14:paraId="16CAA910" w14:textId="049BF217" w:rsidR="003F6FEC" w:rsidRDefault="003F6FEC">
      <w:pPr>
        <w:pStyle w:val="TOC4"/>
        <w:rPr>
          <w:rFonts w:ascii="Calibri" w:hAnsi="Calibri"/>
          <w:kern w:val="2"/>
          <w:sz w:val="24"/>
          <w:szCs w:val="24"/>
        </w:rPr>
      </w:pPr>
      <w:r>
        <w:t>13.3.5</w:t>
      </w:r>
      <w:r>
        <w:rPr>
          <w:rFonts w:ascii="Calibri" w:hAnsi="Calibri"/>
          <w:kern w:val="2"/>
          <w:sz w:val="24"/>
          <w:szCs w:val="24"/>
        </w:rPr>
        <w:tab/>
      </w:r>
      <w:r>
        <w:t>UE Conf. - Further enh. on MIMO for NR [RAN5 WI: NR_feMIMO-UEConTest]</w:t>
      </w:r>
      <w:r>
        <w:tab/>
      </w:r>
      <w:r>
        <w:fldChar w:fldCharType="begin" w:fldLock="1"/>
      </w:r>
      <w:r>
        <w:instrText xml:space="preserve"> PAGEREF _Toc184591871 \h </w:instrText>
      </w:r>
      <w:r>
        <w:fldChar w:fldCharType="separate"/>
      </w:r>
      <w:r>
        <w:t>110</w:t>
      </w:r>
      <w:r>
        <w:fldChar w:fldCharType="end"/>
      </w:r>
    </w:p>
    <w:p w14:paraId="77C48E65" w14:textId="7FEE3B11" w:rsidR="003F6FEC" w:rsidRDefault="003F6FEC">
      <w:pPr>
        <w:pStyle w:val="TOC4"/>
        <w:rPr>
          <w:rFonts w:ascii="Calibri" w:hAnsi="Calibri"/>
          <w:kern w:val="2"/>
          <w:sz w:val="24"/>
          <w:szCs w:val="24"/>
        </w:rPr>
      </w:pPr>
      <w:r>
        <w:t>13.3.6</w:t>
      </w:r>
      <w:r>
        <w:rPr>
          <w:rFonts w:ascii="Calibri" w:hAnsi="Calibri"/>
          <w:kern w:val="2"/>
          <w:sz w:val="24"/>
          <w:szCs w:val="24"/>
        </w:rPr>
        <w:tab/>
      </w:r>
      <w:r>
        <w:t>UE Conf. - Further enh. on NR demodulation performance [RAN5 WI: NR_demod_enh2-UEConTest]</w:t>
      </w:r>
      <w:r>
        <w:tab/>
      </w:r>
      <w:r>
        <w:fldChar w:fldCharType="begin" w:fldLock="1"/>
      </w:r>
      <w:r>
        <w:instrText xml:space="preserve"> PAGEREF _Toc184591872 \h </w:instrText>
      </w:r>
      <w:r>
        <w:fldChar w:fldCharType="separate"/>
      </w:r>
      <w:r>
        <w:t>110</w:t>
      </w:r>
      <w:r>
        <w:fldChar w:fldCharType="end"/>
      </w:r>
    </w:p>
    <w:p w14:paraId="4A97B2C0" w14:textId="73BE2E15" w:rsidR="003F6FEC" w:rsidRDefault="003F6FEC">
      <w:pPr>
        <w:pStyle w:val="TOC4"/>
        <w:rPr>
          <w:rFonts w:ascii="Calibri" w:hAnsi="Calibri"/>
          <w:kern w:val="2"/>
          <w:sz w:val="24"/>
          <w:szCs w:val="24"/>
        </w:rPr>
      </w:pPr>
      <w:r>
        <w:t>13.3.7</w:t>
      </w:r>
      <w:r>
        <w:rPr>
          <w:rFonts w:ascii="Calibri" w:hAnsi="Calibri"/>
          <w:kern w:val="2"/>
          <w:sz w:val="24"/>
          <w:szCs w:val="24"/>
        </w:rPr>
        <w:tab/>
      </w:r>
      <w:r>
        <w:t>UE Conf. - NR small data transmissions in INACTIVE state [RAN5 WI: NR_SmallData_INACTIVE-UEConTest]</w:t>
      </w:r>
      <w:r>
        <w:tab/>
      </w:r>
      <w:r>
        <w:fldChar w:fldCharType="begin" w:fldLock="1"/>
      </w:r>
      <w:r>
        <w:instrText xml:space="preserve"> PAGEREF _Toc184591873 \h </w:instrText>
      </w:r>
      <w:r>
        <w:fldChar w:fldCharType="separate"/>
      </w:r>
      <w:r>
        <w:t>111</w:t>
      </w:r>
      <w:r>
        <w:fldChar w:fldCharType="end"/>
      </w:r>
    </w:p>
    <w:p w14:paraId="38B1458B" w14:textId="21597CD6" w:rsidR="003F6FEC" w:rsidRDefault="003F6FEC">
      <w:pPr>
        <w:pStyle w:val="TOC4"/>
        <w:rPr>
          <w:rFonts w:ascii="Calibri" w:hAnsi="Calibri"/>
          <w:kern w:val="2"/>
          <w:sz w:val="24"/>
          <w:szCs w:val="24"/>
        </w:rPr>
      </w:pPr>
      <w:r>
        <w:t>13.3.8</w:t>
      </w:r>
      <w:r>
        <w:rPr>
          <w:rFonts w:ascii="Calibri" w:hAnsi="Calibri"/>
          <w:kern w:val="2"/>
          <w:sz w:val="24"/>
          <w:szCs w:val="24"/>
        </w:rPr>
        <w:tab/>
      </w:r>
      <w:r>
        <w:t>UE Conf. - Enh. of Private Network support for NG-RAN including CT aspects [RAN5 WI: NG_RAN_PRN_enh_plus_CT-UEConTest]</w:t>
      </w:r>
      <w:r>
        <w:tab/>
      </w:r>
      <w:r>
        <w:fldChar w:fldCharType="begin" w:fldLock="1"/>
      </w:r>
      <w:r>
        <w:instrText xml:space="preserve"> PAGEREF _Toc184591874 \h </w:instrText>
      </w:r>
      <w:r>
        <w:fldChar w:fldCharType="separate"/>
      </w:r>
      <w:r>
        <w:t>111</w:t>
      </w:r>
      <w:r>
        <w:fldChar w:fldCharType="end"/>
      </w:r>
    </w:p>
    <w:p w14:paraId="03C5BE84" w14:textId="76E49988" w:rsidR="003F6FEC" w:rsidRDefault="003F6FEC">
      <w:pPr>
        <w:pStyle w:val="TOC4"/>
        <w:rPr>
          <w:rFonts w:ascii="Calibri" w:hAnsi="Calibri"/>
          <w:kern w:val="2"/>
          <w:sz w:val="24"/>
          <w:szCs w:val="24"/>
        </w:rPr>
      </w:pPr>
      <w:r>
        <w:lastRenderedPageBreak/>
        <w:t>13.3.9</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_Toc184591875 \h </w:instrText>
      </w:r>
      <w:r>
        <w:fldChar w:fldCharType="separate"/>
      </w:r>
      <w:r>
        <w:t>112</w:t>
      </w:r>
      <w:r>
        <w:fldChar w:fldCharType="end"/>
      </w:r>
    </w:p>
    <w:p w14:paraId="542A7956" w14:textId="73A4CBE1" w:rsidR="003F6FEC" w:rsidRDefault="003F6FEC">
      <w:pPr>
        <w:pStyle w:val="TOC4"/>
        <w:rPr>
          <w:rFonts w:ascii="Calibri" w:hAnsi="Calibri"/>
          <w:kern w:val="2"/>
          <w:sz w:val="24"/>
          <w:szCs w:val="24"/>
        </w:rPr>
      </w:pPr>
      <w:r>
        <w:t>13.3.10</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_Toc184591876 \h </w:instrText>
      </w:r>
      <w:r>
        <w:fldChar w:fldCharType="separate"/>
      </w:r>
      <w:r>
        <w:t>113</w:t>
      </w:r>
      <w:r>
        <w:fldChar w:fldCharType="end"/>
      </w:r>
    </w:p>
    <w:p w14:paraId="7C7DB899" w14:textId="69B98533" w:rsidR="003F6FEC" w:rsidRDefault="003F6FEC">
      <w:pPr>
        <w:pStyle w:val="TOC4"/>
        <w:rPr>
          <w:rFonts w:ascii="Calibri" w:hAnsi="Calibri"/>
          <w:kern w:val="2"/>
          <w:sz w:val="24"/>
          <w:szCs w:val="24"/>
        </w:rPr>
      </w:pPr>
      <w:r>
        <w:t>13.3.11</w:t>
      </w:r>
      <w:r>
        <w:rPr>
          <w:rFonts w:ascii="Calibri" w:hAnsi="Calibri"/>
          <w:kern w:val="2"/>
          <w:sz w:val="24"/>
          <w:szCs w:val="24"/>
        </w:rPr>
        <w:tab/>
      </w:r>
      <w:r>
        <w:t>UE Conf. - NR Sidelink enhancement [RAN5 WI: NR_SL_enh-UEConTest]</w:t>
      </w:r>
      <w:r>
        <w:tab/>
      </w:r>
      <w:r>
        <w:fldChar w:fldCharType="begin" w:fldLock="1"/>
      </w:r>
      <w:r>
        <w:instrText xml:space="preserve"> PAGEREF _Toc184591877 \h </w:instrText>
      </w:r>
      <w:r>
        <w:fldChar w:fldCharType="separate"/>
      </w:r>
      <w:r>
        <w:t>113</w:t>
      </w:r>
      <w:r>
        <w:fldChar w:fldCharType="end"/>
      </w:r>
    </w:p>
    <w:p w14:paraId="7E1FB60C" w14:textId="2827B7EB" w:rsidR="003F6FEC" w:rsidRDefault="003F6FEC">
      <w:pPr>
        <w:pStyle w:val="TOC4"/>
        <w:rPr>
          <w:rFonts w:ascii="Calibri" w:hAnsi="Calibri"/>
          <w:kern w:val="2"/>
          <w:sz w:val="24"/>
          <w:szCs w:val="24"/>
        </w:rPr>
      </w:pPr>
      <w:r>
        <w:t>13.3.12</w:t>
      </w:r>
      <w:r>
        <w:rPr>
          <w:rFonts w:ascii="Calibri" w:hAnsi="Calibri"/>
          <w:kern w:val="2"/>
          <w:sz w:val="24"/>
          <w:szCs w:val="24"/>
        </w:rPr>
        <w:tab/>
      </w:r>
      <w:r>
        <w:t>UE Conf. - NR Sidelink Relay [RAN5 WI: NR_SL_relay-UEConTest]</w:t>
      </w:r>
      <w:r>
        <w:tab/>
      </w:r>
      <w:r>
        <w:fldChar w:fldCharType="begin" w:fldLock="1"/>
      </w:r>
      <w:r>
        <w:instrText xml:space="preserve"> PAGEREF _Toc184591878 \h </w:instrText>
      </w:r>
      <w:r>
        <w:fldChar w:fldCharType="separate"/>
      </w:r>
      <w:r>
        <w:t>113</w:t>
      </w:r>
      <w:r>
        <w:fldChar w:fldCharType="end"/>
      </w:r>
    </w:p>
    <w:p w14:paraId="2197DCED" w14:textId="21ED4151" w:rsidR="003F6FEC" w:rsidRDefault="003F6FEC">
      <w:pPr>
        <w:pStyle w:val="TOC4"/>
        <w:rPr>
          <w:rFonts w:ascii="Calibri" w:hAnsi="Calibri"/>
          <w:kern w:val="2"/>
          <w:sz w:val="24"/>
          <w:szCs w:val="24"/>
        </w:rPr>
      </w:pPr>
      <w:r>
        <w:t>13.3.13</w:t>
      </w:r>
      <w:r>
        <w:rPr>
          <w:rFonts w:ascii="Calibri" w:hAnsi="Calibri"/>
          <w:kern w:val="2"/>
          <w:sz w:val="24"/>
          <w:szCs w:val="24"/>
        </w:rPr>
        <w:tab/>
      </w:r>
      <w:r>
        <w:t>UE Conf. - NR QoE management and optimizations for diverse services [RAN5 WI: NR_QoE-UEConTest]</w:t>
      </w:r>
      <w:r>
        <w:tab/>
      </w:r>
      <w:r>
        <w:fldChar w:fldCharType="begin" w:fldLock="1"/>
      </w:r>
      <w:r>
        <w:instrText xml:space="preserve"> PAGEREF _Toc184591879 \h </w:instrText>
      </w:r>
      <w:r>
        <w:fldChar w:fldCharType="separate"/>
      </w:r>
      <w:r>
        <w:t>114</w:t>
      </w:r>
      <w:r>
        <w:fldChar w:fldCharType="end"/>
      </w:r>
    </w:p>
    <w:p w14:paraId="5A033F98" w14:textId="57DB4B6F" w:rsidR="003F6FEC" w:rsidRDefault="003F6FEC">
      <w:pPr>
        <w:pStyle w:val="TOC4"/>
        <w:rPr>
          <w:rFonts w:ascii="Calibri" w:hAnsi="Calibri"/>
          <w:kern w:val="2"/>
          <w:sz w:val="24"/>
          <w:szCs w:val="24"/>
        </w:rPr>
      </w:pPr>
      <w:r>
        <w:t>13.3.14</w:t>
      </w:r>
      <w:r>
        <w:rPr>
          <w:rFonts w:ascii="Calibri" w:hAnsi="Calibri"/>
          <w:kern w:val="2"/>
          <w:sz w:val="24"/>
          <w:szCs w:val="24"/>
        </w:rPr>
        <w:tab/>
      </w:r>
      <w:r>
        <w:t>UE Conf. - NR Positioning Enhancements [RAN5 WI: NR_pos_enh-UEConTest]</w:t>
      </w:r>
      <w:r>
        <w:tab/>
      </w:r>
      <w:r>
        <w:fldChar w:fldCharType="begin" w:fldLock="1"/>
      </w:r>
      <w:r>
        <w:instrText xml:space="preserve"> PAGEREF _Toc184591880 \h </w:instrText>
      </w:r>
      <w:r>
        <w:fldChar w:fldCharType="separate"/>
      </w:r>
      <w:r>
        <w:t>114</w:t>
      </w:r>
      <w:r>
        <w:fldChar w:fldCharType="end"/>
      </w:r>
    </w:p>
    <w:p w14:paraId="49AB9FB5" w14:textId="2303CFA3" w:rsidR="003F6FEC" w:rsidRDefault="003F6FEC">
      <w:pPr>
        <w:pStyle w:val="TOC4"/>
        <w:rPr>
          <w:rFonts w:ascii="Calibri" w:hAnsi="Calibri"/>
          <w:kern w:val="2"/>
          <w:sz w:val="24"/>
          <w:szCs w:val="24"/>
        </w:rPr>
      </w:pPr>
      <w:r>
        <w:t>13.3.15</w:t>
      </w:r>
      <w:r>
        <w:rPr>
          <w:rFonts w:ascii="Calibri" w:hAnsi="Calibri"/>
          <w:kern w:val="2"/>
          <w:sz w:val="24"/>
          <w:szCs w:val="24"/>
        </w:rPr>
        <w:tab/>
      </w:r>
      <w:r>
        <w:t>UE Conf. - Rel-17 LTE CA Configurations [RAN5 WI: LTE_CA_R17-UEConTest]</w:t>
      </w:r>
      <w:r>
        <w:tab/>
      </w:r>
      <w:r>
        <w:fldChar w:fldCharType="begin" w:fldLock="1"/>
      </w:r>
      <w:r>
        <w:instrText xml:space="preserve"> PAGEREF _Toc184591881 \h </w:instrText>
      </w:r>
      <w:r>
        <w:fldChar w:fldCharType="separate"/>
      </w:r>
      <w:r>
        <w:t>115</w:t>
      </w:r>
      <w:r>
        <w:fldChar w:fldCharType="end"/>
      </w:r>
    </w:p>
    <w:p w14:paraId="581AB566" w14:textId="101A52B7" w:rsidR="003F6FEC" w:rsidRDefault="003F6FEC">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_Toc184591882 \h </w:instrText>
      </w:r>
      <w:r>
        <w:fldChar w:fldCharType="separate"/>
      </w:r>
      <w:r>
        <w:t>115</w:t>
      </w:r>
      <w:r>
        <w:fldChar w:fldCharType="end"/>
      </w:r>
    </w:p>
    <w:p w14:paraId="13ADF14F" w14:textId="7882287E" w:rsidR="003F6FEC" w:rsidRDefault="003F6FEC">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_Toc184591883 \h </w:instrText>
      </w:r>
      <w:r>
        <w:fldChar w:fldCharType="separate"/>
      </w:r>
      <w:r>
        <w:t>115</w:t>
      </w:r>
      <w:r>
        <w:fldChar w:fldCharType="end"/>
      </w:r>
    </w:p>
    <w:p w14:paraId="130F22B8" w14:textId="48C7D55C" w:rsidR="003F6FEC" w:rsidRDefault="003F6FEC">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_Toc184591884 \h </w:instrText>
      </w:r>
      <w:r>
        <w:fldChar w:fldCharType="separate"/>
      </w:r>
      <w:r>
        <w:t>116</w:t>
      </w:r>
      <w:r>
        <w:fldChar w:fldCharType="end"/>
      </w:r>
    </w:p>
    <w:p w14:paraId="46B3971A" w14:textId="736F5574" w:rsidR="003F6FEC" w:rsidRDefault="003F6FEC">
      <w:pPr>
        <w:pStyle w:val="TOC4"/>
        <w:rPr>
          <w:rFonts w:ascii="Calibri" w:hAnsi="Calibri"/>
          <w:kern w:val="2"/>
          <w:sz w:val="24"/>
          <w:szCs w:val="24"/>
        </w:rPr>
      </w:pPr>
      <w:r>
        <w:t>13.4.3</w:t>
      </w:r>
      <w:r>
        <w:rPr>
          <w:rFonts w:ascii="Calibri" w:hAnsi="Calibri"/>
          <w:kern w:val="2"/>
          <w:sz w:val="24"/>
          <w:szCs w:val="24"/>
        </w:rPr>
        <w:tab/>
      </w:r>
      <w:r>
        <w:t>UE Conf. - New Rel-18 NR licensed bands and extension of existing NR bands [RAN5 WI: NR_lic_bands_BW_R18-UEConTest]</w:t>
      </w:r>
      <w:r>
        <w:tab/>
      </w:r>
      <w:r>
        <w:fldChar w:fldCharType="begin" w:fldLock="1"/>
      </w:r>
      <w:r>
        <w:instrText xml:space="preserve"> PAGEREF _Toc184591885 \h </w:instrText>
      </w:r>
      <w:r>
        <w:fldChar w:fldCharType="separate"/>
      </w:r>
      <w:r>
        <w:t>116</w:t>
      </w:r>
      <w:r>
        <w:fldChar w:fldCharType="end"/>
      </w:r>
    </w:p>
    <w:p w14:paraId="72B8AB5D" w14:textId="59FEECEB" w:rsidR="003F6FEC" w:rsidRDefault="003F6FEC">
      <w:pPr>
        <w:pStyle w:val="TOC4"/>
        <w:rPr>
          <w:rFonts w:ascii="Calibri" w:hAnsi="Calibri"/>
          <w:kern w:val="2"/>
          <w:sz w:val="24"/>
          <w:szCs w:val="24"/>
        </w:rPr>
      </w:pPr>
      <w:r>
        <w:t>13.4.4</w:t>
      </w:r>
      <w:r>
        <w:rPr>
          <w:rFonts w:ascii="Calibri" w:hAnsi="Calibri"/>
          <w:kern w:val="2"/>
          <w:sz w:val="24"/>
          <w:szCs w:val="24"/>
        </w:rPr>
        <w:tab/>
      </w:r>
      <w:r>
        <w:t>UE Conf. - HPUE (PC2) for NR FR1 FDD single band [RAN5 WI: HPUE_NR_FR1_FDD_R18-UEConTest]</w:t>
      </w:r>
      <w:r>
        <w:tab/>
      </w:r>
      <w:r>
        <w:fldChar w:fldCharType="begin" w:fldLock="1"/>
      </w:r>
      <w:r>
        <w:instrText xml:space="preserve"> PAGEREF _Toc184591886 \h </w:instrText>
      </w:r>
      <w:r>
        <w:fldChar w:fldCharType="separate"/>
      </w:r>
      <w:r>
        <w:t>117</w:t>
      </w:r>
      <w:r>
        <w:fldChar w:fldCharType="end"/>
      </w:r>
    </w:p>
    <w:p w14:paraId="319316B5" w14:textId="72894908" w:rsidR="003F6FEC" w:rsidRDefault="003F6FEC">
      <w:pPr>
        <w:pStyle w:val="TOC4"/>
        <w:rPr>
          <w:rFonts w:ascii="Calibri" w:hAnsi="Calibri"/>
          <w:kern w:val="2"/>
          <w:sz w:val="24"/>
          <w:szCs w:val="24"/>
        </w:rPr>
      </w:pPr>
      <w:r>
        <w:t>13.4.5</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_Toc184591887 \h </w:instrText>
      </w:r>
      <w:r>
        <w:fldChar w:fldCharType="separate"/>
      </w:r>
      <w:r>
        <w:t>117</w:t>
      </w:r>
      <w:r>
        <w:fldChar w:fldCharType="end"/>
      </w:r>
    </w:p>
    <w:p w14:paraId="72DAE469" w14:textId="3D480B8E" w:rsidR="003F6FEC" w:rsidRDefault="003F6FEC">
      <w:pPr>
        <w:pStyle w:val="TOC4"/>
        <w:rPr>
          <w:rFonts w:ascii="Calibri" w:hAnsi="Calibri"/>
          <w:kern w:val="2"/>
          <w:sz w:val="24"/>
          <w:szCs w:val="24"/>
        </w:rPr>
      </w:pPr>
      <w:r>
        <w:t>13.4.6</w:t>
      </w:r>
      <w:r>
        <w:rPr>
          <w:rFonts w:ascii="Calibri" w:hAnsi="Calibri"/>
          <w:kern w:val="2"/>
          <w:sz w:val="24"/>
          <w:szCs w:val="24"/>
        </w:rPr>
        <w:tab/>
      </w:r>
      <w:r>
        <w:t>UE Conf. - HPUE operation for fixed-wireless/vehicle-mounted use cases in LTE bands and NR bands in Rel-18 [RAN5 WI: LTE_NR_HPUE_FWVM_R18-UEConTest]</w:t>
      </w:r>
      <w:r>
        <w:tab/>
      </w:r>
      <w:r>
        <w:fldChar w:fldCharType="begin" w:fldLock="1"/>
      </w:r>
      <w:r>
        <w:instrText xml:space="preserve"> PAGEREF _Toc184591888 \h </w:instrText>
      </w:r>
      <w:r>
        <w:fldChar w:fldCharType="separate"/>
      </w:r>
      <w:r>
        <w:t>117</w:t>
      </w:r>
      <w:r>
        <w:fldChar w:fldCharType="end"/>
      </w:r>
    </w:p>
    <w:p w14:paraId="527974FF" w14:textId="7B7B45EC" w:rsidR="003F6FEC" w:rsidRDefault="003F6FEC">
      <w:pPr>
        <w:pStyle w:val="TOC4"/>
        <w:rPr>
          <w:rFonts w:ascii="Calibri" w:hAnsi="Calibri"/>
          <w:kern w:val="2"/>
          <w:sz w:val="24"/>
          <w:szCs w:val="24"/>
        </w:rPr>
      </w:pPr>
      <w:r>
        <w:t>13.4.7</w:t>
      </w:r>
      <w:r>
        <w:rPr>
          <w:rFonts w:ascii="Calibri" w:hAnsi="Calibri"/>
          <w:kern w:val="2"/>
          <w:sz w:val="24"/>
          <w:szCs w:val="24"/>
        </w:rPr>
        <w:tab/>
      </w:r>
      <w:r>
        <w:t>UE Conf. - Air-to-ground network for NR [RAN5 WI: NR_ATG-UEConTest]</w:t>
      </w:r>
      <w:r>
        <w:tab/>
      </w:r>
      <w:r>
        <w:fldChar w:fldCharType="begin" w:fldLock="1"/>
      </w:r>
      <w:r>
        <w:instrText xml:space="preserve"> PAGEREF _Toc184591889 \h </w:instrText>
      </w:r>
      <w:r>
        <w:fldChar w:fldCharType="separate"/>
      </w:r>
      <w:r>
        <w:t>118</w:t>
      </w:r>
      <w:r>
        <w:fldChar w:fldCharType="end"/>
      </w:r>
    </w:p>
    <w:p w14:paraId="188A475C" w14:textId="232D6E59" w:rsidR="003F6FEC" w:rsidRDefault="003F6FEC">
      <w:pPr>
        <w:pStyle w:val="TOC4"/>
        <w:rPr>
          <w:rFonts w:ascii="Calibri" w:hAnsi="Calibri"/>
          <w:kern w:val="2"/>
          <w:sz w:val="24"/>
          <w:szCs w:val="24"/>
        </w:rPr>
      </w:pPr>
      <w:r>
        <w:t>13.4.8</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_Toc184591890 \h </w:instrText>
      </w:r>
      <w:r>
        <w:fldChar w:fldCharType="separate"/>
      </w:r>
      <w:r>
        <w:t>119</w:t>
      </w:r>
      <w:r>
        <w:fldChar w:fldCharType="end"/>
      </w:r>
    </w:p>
    <w:p w14:paraId="0BE05D68" w14:textId="6AA660E1" w:rsidR="003F6FEC" w:rsidRDefault="003F6FEC">
      <w:pPr>
        <w:pStyle w:val="TOC4"/>
        <w:rPr>
          <w:rFonts w:ascii="Calibri" w:hAnsi="Calibri"/>
          <w:kern w:val="2"/>
          <w:sz w:val="24"/>
          <w:szCs w:val="24"/>
        </w:rPr>
      </w:pPr>
      <w:r>
        <w:t>13.4.9</w:t>
      </w:r>
      <w:r>
        <w:rPr>
          <w:rFonts w:ascii="Calibri" w:hAnsi="Calibri"/>
          <w:kern w:val="2"/>
          <w:sz w:val="24"/>
          <w:szCs w:val="24"/>
        </w:rPr>
        <w:tab/>
      </w:r>
      <w:r>
        <w:t>UE Conf. - 4Rx for NR bands for FWA UEs (&lt;2.6GHz) and handheld UEs (1GHz to 2.6GHz) [New RAN5 WI: 4Rx_NR_bands_R18-UEConTest]</w:t>
      </w:r>
      <w:r>
        <w:tab/>
      </w:r>
      <w:r>
        <w:fldChar w:fldCharType="begin" w:fldLock="1"/>
      </w:r>
      <w:r>
        <w:instrText xml:space="preserve"> PAGEREF _Toc184591891 \h </w:instrText>
      </w:r>
      <w:r>
        <w:fldChar w:fldCharType="separate"/>
      </w:r>
      <w:r>
        <w:t>119</w:t>
      </w:r>
      <w:r>
        <w:fldChar w:fldCharType="end"/>
      </w:r>
    </w:p>
    <w:p w14:paraId="396C0F1C" w14:textId="41981665" w:rsidR="003F6FEC" w:rsidRDefault="003F6FEC">
      <w:pPr>
        <w:pStyle w:val="TOC4"/>
        <w:rPr>
          <w:rFonts w:ascii="Calibri" w:hAnsi="Calibri"/>
          <w:kern w:val="2"/>
          <w:sz w:val="24"/>
          <w:szCs w:val="24"/>
        </w:rPr>
      </w:pPr>
      <w:r>
        <w:t>13.4.10</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_Toc184591892 \h </w:instrText>
      </w:r>
      <w:r>
        <w:fldChar w:fldCharType="separate"/>
      </w:r>
      <w:r>
        <w:t>120</w:t>
      </w:r>
      <w:r>
        <w:fldChar w:fldCharType="end"/>
      </w:r>
    </w:p>
    <w:p w14:paraId="018C8516" w14:textId="155B1E17" w:rsidR="003F6FEC" w:rsidRDefault="003F6FEC">
      <w:pPr>
        <w:pStyle w:val="TOC4"/>
        <w:rPr>
          <w:rFonts w:ascii="Calibri" w:hAnsi="Calibri"/>
          <w:kern w:val="2"/>
          <w:sz w:val="24"/>
          <w:szCs w:val="24"/>
        </w:rPr>
      </w:pPr>
      <w:r>
        <w:t>13.4.11</w:t>
      </w:r>
      <w:r>
        <w:rPr>
          <w:rFonts w:ascii="Calibri" w:hAnsi="Calibri"/>
          <w:kern w:val="2"/>
          <w:sz w:val="24"/>
          <w:szCs w:val="24"/>
        </w:rPr>
        <w:tab/>
      </w:r>
      <w:r>
        <w:t>UE Conf. - Dual Tx/Rx Multi-SIM for NR [RAN5 WI: NR_DualTxRx_MUSIM-UEConTest]</w:t>
      </w:r>
      <w:r>
        <w:tab/>
      </w:r>
      <w:r>
        <w:fldChar w:fldCharType="begin" w:fldLock="1"/>
      </w:r>
      <w:r>
        <w:instrText xml:space="preserve"> PAGEREF _Toc184591893 \h </w:instrText>
      </w:r>
      <w:r>
        <w:fldChar w:fldCharType="separate"/>
      </w:r>
      <w:r>
        <w:t>120</w:t>
      </w:r>
      <w:r>
        <w:fldChar w:fldCharType="end"/>
      </w:r>
    </w:p>
    <w:p w14:paraId="06DA3D4A" w14:textId="4E77CDAB" w:rsidR="003F6FEC" w:rsidRDefault="003F6FEC">
      <w:pPr>
        <w:pStyle w:val="TOC4"/>
        <w:rPr>
          <w:rFonts w:ascii="Calibri" w:hAnsi="Calibri"/>
          <w:kern w:val="2"/>
          <w:sz w:val="24"/>
          <w:szCs w:val="24"/>
        </w:rPr>
      </w:pPr>
      <w:r>
        <w:t>13.4.12</w:t>
      </w:r>
      <w:r>
        <w:rPr>
          <w:rFonts w:ascii="Calibri" w:hAnsi="Calibri"/>
          <w:kern w:val="2"/>
          <w:sz w:val="24"/>
          <w:szCs w:val="24"/>
        </w:rPr>
        <w:tab/>
      </w:r>
      <w:r>
        <w:t>UE Conf. - Enh. support of reduced capability NR devices plus CT1 aspects [RAN5 WI: NR_redcap_enh_plus_CT1-UEConTest]</w:t>
      </w:r>
      <w:r>
        <w:tab/>
      </w:r>
      <w:r>
        <w:fldChar w:fldCharType="begin" w:fldLock="1"/>
      </w:r>
      <w:r>
        <w:instrText xml:space="preserve"> PAGEREF _Toc184591894 \h </w:instrText>
      </w:r>
      <w:r>
        <w:fldChar w:fldCharType="separate"/>
      </w:r>
      <w:r>
        <w:t>120</w:t>
      </w:r>
      <w:r>
        <w:fldChar w:fldCharType="end"/>
      </w:r>
    </w:p>
    <w:p w14:paraId="7D6DFE5F" w14:textId="359AECCC" w:rsidR="003F6FEC" w:rsidRDefault="003F6FEC">
      <w:pPr>
        <w:pStyle w:val="TOC4"/>
        <w:rPr>
          <w:rFonts w:ascii="Calibri" w:hAnsi="Calibri"/>
          <w:kern w:val="2"/>
          <w:sz w:val="24"/>
          <w:szCs w:val="24"/>
        </w:rPr>
      </w:pPr>
      <w:r>
        <w:t>13.4.13</w:t>
      </w:r>
      <w:r>
        <w:rPr>
          <w:rFonts w:ascii="Calibri" w:hAnsi="Calibri"/>
          <w:kern w:val="2"/>
          <w:sz w:val="24"/>
          <w:szCs w:val="24"/>
        </w:rPr>
        <w:tab/>
      </w:r>
      <w:r>
        <w:t>UE Conf. - XR enh. for NR plus CT1 aspects [RAN5 WI: NR_XR_enh_plus_CT1-UEConTest]</w:t>
      </w:r>
      <w:r>
        <w:tab/>
      </w:r>
      <w:r>
        <w:fldChar w:fldCharType="begin" w:fldLock="1"/>
      </w:r>
      <w:r>
        <w:instrText xml:space="preserve"> PAGEREF _Toc184591895 \h </w:instrText>
      </w:r>
      <w:r>
        <w:fldChar w:fldCharType="separate"/>
      </w:r>
      <w:r>
        <w:t>121</w:t>
      </w:r>
      <w:r>
        <w:fldChar w:fldCharType="end"/>
      </w:r>
    </w:p>
    <w:p w14:paraId="7FC47A95" w14:textId="09799E74" w:rsidR="003F6FEC" w:rsidRDefault="003F6FEC">
      <w:pPr>
        <w:pStyle w:val="TOC4"/>
        <w:rPr>
          <w:rFonts w:ascii="Calibri" w:hAnsi="Calibri"/>
          <w:kern w:val="2"/>
          <w:sz w:val="24"/>
          <w:szCs w:val="24"/>
        </w:rPr>
      </w:pPr>
      <w:r>
        <w:t>13.4.14</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_Toc184591896 \h </w:instrText>
      </w:r>
      <w:r>
        <w:fldChar w:fldCharType="separate"/>
      </w:r>
      <w:r>
        <w:t>121</w:t>
      </w:r>
      <w:r>
        <w:fldChar w:fldCharType="end"/>
      </w:r>
    </w:p>
    <w:p w14:paraId="2F9F964C" w14:textId="4A840EAF" w:rsidR="003F6FEC" w:rsidRDefault="003F6FEC">
      <w:pPr>
        <w:pStyle w:val="TOC4"/>
        <w:rPr>
          <w:rFonts w:ascii="Calibri" w:hAnsi="Calibri"/>
          <w:kern w:val="2"/>
          <w:sz w:val="24"/>
          <w:szCs w:val="24"/>
        </w:rPr>
      </w:pPr>
      <w:r>
        <w:t>13.4.15</w:t>
      </w:r>
      <w:r>
        <w:rPr>
          <w:rFonts w:ascii="Calibri" w:hAnsi="Calibri"/>
          <w:kern w:val="2"/>
          <w:sz w:val="24"/>
          <w:szCs w:val="24"/>
        </w:rPr>
        <w:tab/>
      </w:r>
      <w:r>
        <w:t>UE Conf. - NR RF requirements enh. for FR2, Phase 3 [RAN5 WI: NR_RF_FR2_req_Ph3-UEConTest]</w:t>
      </w:r>
      <w:r>
        <w:tab/>
      </w:r>
      <w:r>
        <w:fldChar w:fldCharType="begin" w:fldLock="1"/>
      </w:r>
      <w:r>
        <w:instrText xml:space="preserve"> PAGEREF _Toc184591897 \h </w:instrText>
      </w:r>
      <w:r>
        <w:fldChar w:fldCharType="separate"/>
      </w:r>
      <w:r>
        <w:t>121</w:t>
      </w:r>
      <w:r>
        <w:fldChar w:fldCharType="end"/>
      </w:r>
    </w:p>
    <w:p w14:paraId="1855B84E" w14:textId="79086DCF" w:rsidR="003F6FEC" w:rsidRDefault="003F6FEC">
      <w:pPr>
        <w:pStyle w:val="TOC4"/>
        <w:rPr>
          <w:rFonts w:ascii="Calibri" w:hAnsi="Calibri"/>
          <w:kern w:val="2"/>
          <w:sz w:val="24"/>
          <w:szCs w:val="24"/>
        </w:rPr>
      </w:pPr>
      <w:r>
        <w:t>13.4.16</w:t>
      </w:r>
      <w:r>
        <w:rPr>
          <w:rFonts w:ascii="Calibri" w:hAnsi="Calibri"/>
          <w:kern w:val="2"/>
          <w:sz w:val="24"/>
          <w:szCs w:val="24"/>
        </w:rPr>
        <w:tab/>
      </w:r>
      <w:r>
        <w:t>UE Conf. - Further RF requirements enh. for NR and EN-DC in FR1 [RAN5 WI: NR_ENDC_RF_FR1_enh2-UEConTest]</w:t>
      </w:r>
      <w:r>
        <w:tab/>
      </w:r>
      <w:r>
        <w:fldChar w:fldCharType="begin" w:fldLock="1"/>
      </w:r>
      <w:r>
        <w:instrText xml:space="preserve"> PAGEREF _Toc184591898 \h </w:instrText>
      </w:r>
      <w:r>
        <w:fldChar w:fldCharType="separate"/>
      </w:r>
      <w:r>
        <w:t>122</w:t>
      </w:r>
      <w:r>
        <w:fldChar w:fldCharType="end"/>
      </w:r>
    </w:p>
    <w:p w14:paraId="2B8C41E2" w14:textId="6434AF14" w:rsidR="003F6FEC" w:rsidRDefault="003F6FEC">
      <w:pPr>
        <w:pStyle w:val="TOC4"/>
        <w:rPr>
          <w:rFonts w:ascii="Calibri" w:hAnsi="Calibri"/>
          <w:kern w:val="2"/>
          <w:sz w:val="24"/>
          <w:szCs w:val="24"/>
        </w:rPr>
      </w:pPr>
      <w:r>
        <w:t>13.4.17</w:t>
      </w:r>
      <w:r>
        <w:rPr>
          <w:rFonts w:ascii="Calibri" w:hAnsi="Calibri"/>
          <w:kern w:val="2"/>
          <w:sz w:val="24"/>
          <w:szCs w:val="24"/>
        </w:rPr>
        <w:tab/>
      </w:r>
      <w:r>
        <w:t>UE Conf. - Network energy savings for NR [RAN5 WI: Netw_Energy_NR-UEConTest]</w:t>
      </w:r>
      <w:r>
        <w:tab/>
      </w:r>
      <w:r>
        <w:fldChar w:fldCharType="begin" w:fldLock="1"/>
      </w:r>
      <w:r>
        <w:instrText xml:space="preserve"> PAGEREF _Toc184591899 \h </w:instrText>
      </w:r>
      <w:r>
        <w:fldChar w:fldCharType="separate"/>
      </w:r>
      <w:r>
        <w:t>122</w:t>
      </w:r>
      <w:r>
        <w:fldChar w:fldCharType="end"/>
      </w:r>
    </w:p>
    <w:p w14:paraId="3EC841C2" w14:textId="40904A65" w:rsidR="003F6FEC" w:rsidRDefault="003F6FEC">
      <w:pPr>
        <w:pStyle w:val="TOC4"/>
        <w:rPr>
          <w:rFonts w:ascii="Calibri" w:hAnsi="Calibri"/>
          <w:kern w:val="2"/>
          <w:sz w:val="24"/>
          <w:szCs w:val="24"/>
        </w:rPr>
      </w:pPr>
      <w:r>
        <w:t>13.4.18</w:t>
      </w:r>
      <w:r>
        <w:rPr>
          <w:rFonts w:ascii="Calibri" w:hAnsi="Calibri"/>
          <w:kern w:val="2"/>
          <w:sz w:val="24"/>
          <w:szCs w:val="24"/>
        </w:rPr>
        <w:tab/>
      </w:r>
      <w:r>
        <w:t>UE Conf. - Simultaneous Rx/Tx band combinations for NR CA/DC, NR SUL and LTE/NR DC in Rel-18 [RAN5 WI: LTE_NR_Simult_RxTx_R18-UEConTest]</w:t>
      </w:r>
      <w:r>
        <w:tab/>
      </w:r>
      <w:r>
        <w:fldChar w:fldCharType="begin" w:fldLock="1"/>
      </w:r>
      <w:r>
        <w:instrText xml:space="preserve"> PAGEREF _Toc184591900 \h </w:instrText>
      </w:r>
      <w:r>
        <w:fldChar w:fldCharType="separate"/>
      </w:r>
      <w:r>
        <w:t>123</w:t>
      </w:r>
      <w:r>
        <w:fldChar w:fldCharType="end"/>
      </w:r>
    </w:p>
    <w:p w14:paraId="238F9455" w14:textId="6BE50D10" w:rsidR="003F6FEC" w:rsidRDefault="003F6FEC">
      <w:pPr>
        <w:pStyle w:val="TOC4"/>
        <w:rPr>
          <w:rFonts w:ascii="Calibri" w:hAnsi="Calibri"/>
          <w:kern w:val="2"/>
          <w:sz w:val="24"/>
          <w:szCs w:val="24"/>
        </w:rPr>
      </w:pPr>
      <w:r>
        <w:t>13.4.19</w:t>
      </w:r>
      <w:r>
        <w:rPr>
          <w:rFonts w:ascii="Calibri" w:hAnsi="Calibri"/>
          <w:kern w:val="2"/>
          <w:sz w:val="24"/>
          <w:szCs w:val="24"/>
        </w:rPr>
        <w:tab/>
      </w:r>
      <w:r>
        <w:t>UE Conf. - Further NR coverage enhancements [RAN5 WI: NR_cov_enh2-UEConTest]</w:t>
      </w:r>
      <w:r>
        <w:tab/>
      </w:r>
      <w:r>
        <w:fldChar w:fldCharType="begin" w:fldLock="1"/>
      </w:r>
      <w:r>
        <w:instrText xml:space="preserve"> PAGEREF _Toc184591901 \h </w:instrText>
      </w:r>
      <w:r>
        <w:fldChar w:fldCharType="separate"/>
      </w:r>
      <w:r>
        <w:t>123</w:t>
      </w:r>
      <w:r>
        <w:fldChar w:fldCharType="end"/>
      </w:r>
    </w:p>
    <w:p w14:paraId="563A4716" w14:textId="0D2C92BA" w:rsidR="003F6FEC" w:rsidRDefault="003F6FEC">
      <w:pPr>
        <w:pStyle w:val="TOC4"/>
        <w:rPr>
          <w:rFonts w:ascii="Calibri" w:hAnsi="Calibri"/>
          <w:kern w:val="2"/>
          <w:sz w:val="24"/>
          <w:szCs w:val="24"/>
        </w:rPr>
      </w:pPr>
      <w:r>
        <w:t>13.4.20</w:t>
      </w:r>
      <w:r>
        <w:rPr>
          <w:rFonts w:ascii="Calibri" w:hAnsi="Calibri"/>
          <w:kern w:val="2"/>
          <w:sz w:val="24"/>
          <w:szCs w:val="24"/>
        </w:rPr>
        <w:tab/>
      </w:r>
      <w:r>
        <w:t>UE Conf. - Multi-carrier enhancements for NR [RAN5 WI: NR_MC_enh-UEConTest]</w:t>
      </w:r>
      <w:r>
        <w:tab/>
      </w:r>
      <w:r>
        <w:fldChar w:fldCharType="begin" w:fldLock="1"/>
      </w:r>
      <w:r>
        <w:instrText xml:space="preserve"> PAGEREF _Toc184591902 \h </w:instrText>
      </w:r>
      <w:r>
        <w:fldChar w:fldCharType="separate"/>
      </w:r>
      <w:r>
        <w:t>124</w:t>
      </w:r>
      <w:r>
        <w:fldChar w:fldCharType="end"/>
      </w:r>
    </w:p>
    <w:p w14:paraId="14C5F867" w14:textId="47E2DA34" w:rsidR="003F6FEC" w:rsidRDefault="003F6FEC">
      <w:pPr>
        <w:pStyle w:val="TOC4"/>
        <w:rPr>
          <w:rFonts w:ascii="Calibri" w:hAnsi="Calibri"/>
          <w:kern w:val="2"/>
          <w:sz w:val="24"/>
          <w:szCs w:val="24"/>
        </w:rPr>
      </w:pPr>
      <w:r>
        <w:t>13.4.21</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_Toc184591903 \h </w:instrText>
      </w:r>
      <w:r>
        <w:fldChar w:fldCharType="separate"/>
      </w:r>
      <w:r>
        <w:t>124</w:t>
      </w:r>
      <w:r>
        <w:fldChar w:fldCharType="end"/>
      </w:r>
    </w:p>
    <w:p w14:paraId="09D73FFE" w14:textId="387AC29D" w:rsidR="003F6FEC" w:rsidRDefault="003F6FEC">
      <w:pPr>
        <w:pStyle w:val="TOC4"/>
        <w:rPr>
          <w:rFonts w:ascii="Calibri" w:hAnsi="Calibri"/>
          <w:kern w:val="2"/>
          <w:sz w:val="24"/>
          <w:szCs w:val="24"/>
        </w:rPr>
      </w:pPr>
      <w:r>
        <w:t>13.4.22</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_Toc184591904 \h </w:instrText>
      </w:r>
      <w:r>
        <w:fldChar w:fldCharType="separate"/>
      </w:r>
      <w:r>
        <w:t>125</w:t>
      </w:r>
      <w:r>
        <w:fldChar w:fldCharType="end"/>
      </w:r>
    </w:p>
    <w:p w14:paraId="21BEAC12" w14:textId="4383DF3A" w:rsidR="003F6FEC" w:rsidRDefault="003F6FEC">
      <w:pPr>
        <w:pStyle w:val="TOC4"/>
        <w:rPr>
          <w:rFonts w:ascii="Calibri" w:hAnsi="Calibri"/>
          <w:kern w:val="2"/>
          <w:sz w:val="24"/>
          <w:szCs w:val="24"/>
        </w:rPr>
      </w:pPr>
      <w:r>
        <w:t>13.4.23</w:t>
      </w:r>
      <w:r>
        <w:rPr>
          <w:rFonts w:ascii="Calibri" w:hAnsi="Calibri"/>
          <w:kern w:val="2"/>
          <w:sz w:val="24"/>
          <w:szCs w:val="24"/>
        </w:rPr>
        <w:tab/>
      </w:r>
      <w:r>
        <w:t>UE Conf. - Enhancement of MIMO OTA test methodology and requirements for NR UEs [New RAN5 WI: NR_MIMO_OTA_enh-UEConTest]</w:t>
      </w:r>
      <w:r>
        <w:tab/>
      </w:r>
      <w:r>
        <w:fldChar w:fldCharType="begin" w:fldLock="1"/>
      </w:r>
      <w:r>
        <w:instrText xml:space="preserve"> PAGEREF _Toc184591905 \h </w:instrText>
      </w:r>
      <w:r>
        <w:fldChar w:fldCharType="separate"/>
      </w:r>
      <w:r>
        <w:t>125</w:t>
      </w:r>
      <w:r>
        <w:fldChar w:fldCharType="end"/>
      </w:r>
    </w:p>
    <w:p w14:paraId="2ADBFC3E" w14:textId="2D88EB31" w:rsidR="003F6FEC" w:rsidRDefault="003F6FEC">
      <w:pPr>
        <w:pStyle w:val="TOC4"/>
        <w:rPr>
          <w:rFonts w:ascii="Calibri" w:hAnsi="Calibri"/>
          <w:kern w:val="2"/>
          <w:sz w:val="24"/>
          <w:szCs w:val="24"/>
        </w:rPr>
      </w:pPr>
      <w:r>
        <w:t>13.4.24</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_Toc184591906 \h </w:instrText>
      </w:r>
      <w:r>
        <w:fldChar w:fldCharType="separate"/>
      </w:r>
      <w:r>
        <w:t>125</w:t>
      </w:r>
      <w:r>
        <w:fldChar w:fldCharType="end"/>
      </w:r>
    </w:p>
    <w:p w14:paraId="546897DC" w14:textId="3755B78B" w:rsidR="003F6FEC" w:rsidRDefault="003F6FEC">
      <w:pPr>
        <w:pStyle w:val="TOC4"/>
        <w:rPr>
          <w:rFonts w:ascii="Calibri" w:hAnsi="Calibri"/>
          <w:kern w:val="2"/>
          <w:sz w:val="24"/>
          <w:szCs w:val="24"/>
        </w:rPr>
      </w:pPr>
      <w:r>
        <w:t>13.4.25</w:t>
      </w:r>
      <w:r>
        <w:rPr>
          <w:rFonts w:ascii="Calibri" w:hAnsi="Calibri"/>
          <w:kern w:val="2"/>
          <w:sz w:val="24"/>
          <w:szCs w:val="24"/>
        </w:rPr>
        <w:tab/>
      </w:r>
      <w:r>
        <w:t>UE Conf. - MT-SDT for NR [New RAN5 WI: NR_MT_SDT-UEConTest]</w:t>
      </w:r>
      <w:r>
        <w:tab/>
      </w:r>
      <w:r>
        <w:fldChar w:fldCharType="begin" w:fldLock="1"/>
      </w:r>
      <w:r>
        <w:instrText xml:space="preserve"> PAGEREF _Toc184591907 \h </w:instrText>
      </w:r>
      <w:r>
        <w:fldChar w:fldCharType="separate"/>
      </w:r>
      <w:r>
        <w:t>126</w:t>
      </w:r>
      <w:r>
        <w:fldChar w:fldCharType="end"/>
      </w:r>
    </w:p>
    <w:p w14:paraId="4B96BBBF" w14:textId="0A9A7763" w:rsidR="003F6FEC" w:rsidRDefault="003F6FEC">
      <w:pPr>
        <w:pStyle w:val="TOC4"/>
        <w:rPr>
          <w:rFonts w:ascii="Calibri" w:hAnsi="Calibri"/>
          <w:kern w:val="2"/>
          <w:sz w:val="24"/>
          <w:szCs w:val="24"/>
        </w:rPr>
      </w:pPr>
      <w:r>
        <w:t>13.4.26</w:t>
      </w:r>
      <w:r>
        <w:rPr>
          <w:rFonts w:ascii="Calibri" w:hAnsi="Calibri"/>
          <w:kern w:val="2"/>
          <w:sz w:val="24"/>
          <w:szCs w:val="24"/>
        </w:rPr>
        <w:tab/>
      </w:r>
      <w:r>
        <w:t>UE Conf. - IDC enh. for NR and MR-DC [New RAN5 WI: NR_IDC_enh-UEConTest]</w:t>
      </w:r>
      <w:r>
        <w:tab/>
      </w:r>
      <w:r>
        <w:fldChar w:fldCharType="begin" w:fldLock="1"/>
      </w:r>
      <w:r>
        <w:instrText xml:space="preserve"> PAGEREF _Toc184591908 \h </w:instrText>
      </w:r>
      <w:r>
        <w:fldChar w:fldCharType="separate"/>
      </w:r>
      <w:r>
        <w:t>126</w:t>
      </w:r>
      <w:r>
        <w:fldChar w:fldCharType="end"/>
      </w:r>
    </w:p>
    <w:p w14:paraId="70AD6CA5" w14:textId="27B4C100" w:rsidR="003F6FEC" w:rsidRDefault="003F6FEC">
      <w:pPr>
        <w:pStyle w:val="TOC4"/>
        <w:rPr>
          <w:rFonts w:ascii="Calibri" w:hAnsi="Calibri"/>
          <w:kern w:val="2"/>
          <w:sz w:val="24"/>
          <w:szCs w:val="24"/>
        </w:rPr>
      </w:pPr>
      <w:r>
        <w:t>13.4.27</w:t>
      </w:r>
      <w:r>
        <w:rPr>
          <w:rFonts w:ascii="Calibri" w:hAnsi="Calibri"/>
          <w:kern w:val="2"/>
          <w:sz w:val="24"/>
          <w:szCs w:val="24"/>
        </w:rPr>
        <w:tab/>
      </w:r>
      <w:r>
        <w:t>UE Conf. - NR demodulation performance evolution [New RAN5 WI: NR_demod_enh3-UEConTest]</w:t>
      </w:r>
      <w:r>
        <w:tab/>
      </w:r>
      <w:r>
        <w:fldChar w:fldCharType="begin" w:fldLock="1"/>
      </w:r>
      <w:r>
        <w:instrText xml:space="preserve"> PAGEREF _Toc184591909 \h </w:instrText>
      </w:r>
      <w:r>
        <w:fldChar w:fldCharType="separate"/>
      </w:r>
      <w:r>
        <w:t>126</w:t>
      </w:r>
      <w:r>
        <w:fldChar w:fldCharType="end"/>
      </w:r>
    </w:p>
    <w:p w14:paraId="482DE31D" w14:textId="62CE5594" w:rsidR="003F6FEC" w:rsidRDefault="003F6FEC">
      <w:pPr>
        <w:pStyle w:val="TOC4"/>
        <w:rPr>
          <w:rFonts w:ascii="Calibri" w:hAnsi="Calibri"/>
          <w:kern w:val="2"/>
          <w:sz w:val="24"/>
          <w:szCs w:val="24"/>
        </w:rPr>
      </w:pPr>
      <w:r>
        <w:t>13.4.28</w:t>
      </w:r>
      <w:r>
        <w:rPr>
          <w:rFonts w:ascii="Calibri" w:hAnsi="Calibri"/>
          <w:kern w:val="2"/>
          <w:sz w:val="24"/>
          <w:szCs w:val="24"/>
        </w:rPr>
        <w:tab/>
      </w:r>
      <w:r>
        <w:t>UE Conf. - Non-Public Networks Phase 2: NG-RAN aspects plus CT1 aspects [New RAN5 WI: eNPN_Ph2-NGRAN_plus_CT1-UEConTest]</w:t>
      </w:r>
      <w:r>
        <w:tab/>
      </w:r>
      <w:r>
        <w:fldChar w:fldCharType="begin" w:fldLock="1"/>
      </w:r>
      <w:r>
        <w:instrText xml:space="preserve"> PAGEREF _Toc184591910 \h </w:instrText>
      </w:r>
      <w:r>
        <w:fldChar w:fldCharType="separate"/>
      </w:r>
      <w:r>
        <w:t>127</w:t>
      </w:r>
      <w:r>
        <w:fldChar w:fldCharType="end"/>
      </w:r>
    </w:p>
    <w:p w14:paraId="236E9C0A" w14:textId="5DD67CF4" w:rsidR="003F6FEC" w:rsidRDefault="003F6FEC">
      <w:pPr>
        <w:pStyle w:val="TOC4"/>
        <w:rPr>
          <w:rFonts w:ascii="Calibri" w:hAnsi="Calibri"/>
          <w:kern w:val="2"/>
          <w:sz w:val="24"/>
          <w:szCs w:val="24"/>
        </w:rPr>
      </w:pPr>
      <w:r>
        <w:t>13.4.29</w:t>
      </w:r>
      <w:r>
        <w:rPr>
          <w:rFonts w:ascii="Calibri" w:hAnsi="Calibri"/>
          <w:kern w:val="2"/>
          <w:sz w:val="24"/>
          <w:szCs w:val="24"/>
        </w:rPr>
        <w:tab/>
      </w:r>
      <w:r>
        <w:t>UE Conf. - Expanded and improved NR positioning [New RAN5 WI: NR_pos_enh2-UEConTest]</w:t>
      </w:r>
      <w:r>
        <w:tab/>
      </w:r>
      <w:r>
        <w:fldChar w:fldCharType="begin" w:fldLock="1"/>
      </w:r>
      <w:r>
        <w:instrText xml:space="preserve"> PAGEREF _Toc184591911 \h </w:instrText>
      </w:r>
      <w:r>
        <w:fldChar w:fldCharType="separate"/>
      </w:r>
      <w:r>
        <w:t>127</w:t>
      </w:r>
      <w:r>
        <w:fldChar w:fldCharType="end"/>
      </w:r>
    </w:p>
    <w:p w14:paraId="6564F091" w14:textId="1BEE442C" w:rsidR="003F6FEC" w:rsidRDefault="003F6FEC">
      <w:pPr>
        <w:pStyle w:val="TOC4"/>
        <w:rPr>
          <w:rFonts w:ascii="Calibri" w:hAnsi="Calibri"/>
          <w:kern w:val="2"/>
          <w:sz w:val="24"/>
          <w:szCs w:val="24"/>
        </w:rPr>
      </w:pPr>
      <w:r>
        <w:t>13.4.30</w:t>
      </w:r>
      <w:r>
        <w:rPr>
          <w:rFonts w:ascii="Calibri" w:hAnsi="Calibri"/>
          <w:kern w:val="2"/>
          <w:sz w:val="24"/>
          <w:szCs w:val="24"/>
        </w:rPr>
        <w:tab/>
      </w:r>
      <w:r>
        <w:t>UE Conf. - Further NR mobility enhancements [New RAN5 WI: NR_Mob_enh2-UEConTest]</w:t>
      </w:r>
      <w:r>
        <w:tab/>
      </w:r>
      <w:r>
        <w:fldChar w:fldCharType="begin" w:fldLock="1"/>
      </w:r>
      <w:r>
        <w:instrText xml:space="preserve"> PAGEREF _Toc184591912 \h </w:instrText>
      </w:r>
      <w:r>
        <w:fldChar w:fldCharType="separate"/>
      </w:r>
      <w:r>
        <w:t>128</w:t>
      </w:r>
      <w:r>
        <w:fldChar w:fldCharType="end"/>
      </w:r>
    </w:p>
    <w:p w14:paraId="6C6DC8B5" w14:textId="5F268A14" w:rsidR="003F6FEC" w:rsidRDefault="003F6FEC">
      <w:pPr>
        <w:pStyle w:val="TOC4"/>
        <w:rPr>
          <w:rFonts w:ascii="Calibri" w:hAnsi="Calibri"/>
          <w:kern w:val="2"/>
          <w:sz w:val="24"/>
          <w:szCs w:val="24"/>
        </w:rPr>
      </w:pPr>
      <w:r>
        <w:lastRenderedPageBreak/>
        <w:t>13.4.31</w:t>
      </w:r>
      <w:r>
        <w:rPr>
          <w:rFonts w:ascii="Calibri" w:hAnsi="Calibri"/>
          <w:kern w:val="2"/>
          <w:sz w:val="24"/>
          <w:szCs w:val="24"/>
        </w:rPr>
        <w:tab/>
      </w:r>
      <w:r>
        <w:t>UE Conf. - Introduction of FDD LTE band (L+S band) for IoT NTN operation [New RAN5 WI: IoT_NTN_FDD_LS_band-UEConTest]</w:t>
      </w:r>
      <w:r>
        <w:tab/>
      </w:r>
      <w:r>
        <w:fldChar w:fldCharType="begin" w:fldLock="1"/>
      </w:r>
      <w:r>
        <w:instrText xml:space="preserve"> PAGEREF _Toc184591913 \h </w:instrText>
      </w:r>
      <w:r>
        <w:fldChar w:fldCharType="separate"/>
      </w:r>
      <w:r>
        <w:t>128</w:t>
      </w:r>
      <w:r>
        <w:fldChar w:fldCharType="end"/>
      </w:r>
    </w:p>
    <w:p w14:paraId="4AB9C662" w14:textId="153070C7" w:rsidR="003F6FEC" w:rsidRDefault="003F6FEC">
      <w:pPr>
        <w:pStyle w:val="TOC4"/>
        <w:rPr>
          <w:rFonts w:ascii="Calibri" w:hAnsi="Calibri"/>
          <w:kern w:val="2"/>
          <w:sz w:val="24"/>
          <w:szCs w:val="24"/>
        </w:rPr>
      </w:pPr>
      <w:r>
        <w:t>13.4.32</w:t>
      </w:r>
      <w:r>
        <w:rPr>
          <w:rFonts w:ascii="Calibri" w:hAnsi="Calibri"/>
          <w:kern w:val="2"/>
          <w:sz w:val="24"/>
          <w:szCs w:val="24"/>
        </w:rPr>
        <w:tab/>
      </w:r>
      <w:r>
        <w:t>UE Conf. - Introduction of the extL-band (UL 1668-1675MHz, DL 1518-1525MHz) for IoT NTN [New RAN5 WI: IoT_NTN_extLband-UEConTest]</w:t>
      </w:r>
      <w:r>
        <w:tab/>
      </w:r>
      <w:r>
        <w:fldChar w:fldCharType="begin" w:fldLock="1"/>
      </w:r>
      <w:r>
        <w:instrText xml:space="preserve"> PAGEREF _Toc184591914 \h </w:instrText>
      </w:r>
      <w:r>
        <w:fldChar w:fldCharType="separate"/>
      </w:r>
      <w:r>
        <w:t>129</w:t>
      </w:r>
      <w:r>
        <w:fldChar w:fldCharType="end"/>
      </w:r>
    </w:p>
    <w:p w14:paraId="53FC768A" w14:textId="332B29D8" w:rsidR="003F6FEC" w:rsidRDefault="003F6FEC">
      <w:pPr>
        <w:pStyle w:val="TOC4"/>
        <w:rPr>
          <w:rFonts w:ascii="Calibri" w:hAnsi="Calibri"/>
          <w:kern w:val="2"/>
          <w:sz w:val="24"/>
          <w:szCs w:val="24"/>
        </w:rPr>
      </w:pPr>
      <w:r>
        <w:t>13.4.33</w:t>
      </w:r>
      <w:r>
        <w:rPr>
          <w:rFonts w:ascii="Calibri" w:hAnsi="Calibri"/>
          <w:kern w:val="2"/>
          <w:sz w:val="24"/>
          <w:szCs w:val="24"/>
        </w:rPr>
        <w:tab/>
      </w:r>
      <w:r>
        <w:t>UE Conf. - Enh. of UE TRP and TRS requirements and test methodologies for FR1 (NR SA and EN-DC) [New RAN5 WI: NR_FR1_TRP_TRS_enh-UEConTest]</w:t>
      </w:r>
      <w:r>
        <w:tab/>
      </w:r>
      <w:r>
        <w:fldChar w:fldCharType="begin" w:fldLock="1"/>
      </w:r>
      <w:r>
        <w:instrText xml:space="preserve"> PAGEREF _Toc184591915 \h </w:instrText>
      </w:r>
      <w:r>
        <w:fldChar w:fldCharType="separate"/>
      </w:r>
      <w:r>
        <w:t>129</w:t>
      </w:r>
      <w:r>
        <w:fldChar w:fldCharType="end"/>
      </w:r>
    </w:p>
    <w:p w14:paraId="175C7D47" w14:textId="4F6F3340" w:rsidR="003F6FEC" w:rsidRDefault="003F6FEC">
      <w:pPr>
        <w:pStyle w:val="TOC4"/>
        <w:rPr>
          <w:rFonts w:ascii="Calibri" w:hAnsi="Calibri"/>
          <w:kern w:val="2"/>
          <w:sz w:val="24"/>
          <w:szCs w:val="24"/>
        </w:rPr>
      </w:pPr>
      <w:r>
        <w:t>13.4.34</w:t>
      </w:r>
      <w:r>
        <w:rPr>
          <w:rFonts w:ascii="Calibri" w:hAnsi="Calibri"/>
          <w:kern w:val="2"/>
          <w:sz w:val="24"/>
          <w:szCs w:val="24"/>
        </w:rPr>
        <w:tab/>
      </w:r>
      <w:r>
        <w:t>UE Conf. - Requirement for NR FR2 multi-Rx chain DL reception [New RAN5 WI: NR_FR2_multiRX_DL-UEConTest]</w:t>
      </w:r>
      <w:r>
        <w:tab/>
      </w:r>
      <w:r>
        <w:fldChar w:fldCharType="begin" w:fldLock="1"/>
      </w:r>
      <w:r>
        <w:instrText xml:space="preserve"> PAGEREF _Toc184591916 \h </w:instrText>
      </w:r>
      <w:r>
        <w:fldChar w:fldCharType="separate"/>
      </w:r>
      <w:r>
        <w:t>129</w:t>
      </w:r>
      <w:r>
        <w:fldChar w:fldCharType="end"/>
      </w:r>
    </w:p>
    <w:p w14:paraId="523ECAE8" w14:textId="45871ED7" w:rsidR="003F6FEC" w:rsidRDefault="003F6FEC">
      <w:pPr>
        <w:pStyle w:val="TOC3"/>
        <w:rPr>
          <w:rFonts w:ascii="Calibri" w:hAnsi="Calibri"/>
          <w:kern w:val="2"/>
          <w:sz w:val="24"/>
          <w:szCs w:val="24"/>
        </w:rPr>
      </w:pPr>
      <w:r>
        <w:t>13.5</w:t>
      </w:r>
      <w:r>
        <w:rPr>
          <w:rFonts w:ascii="Calibri" w:hAnsi="Calibri"/>
          <w:kern w:val="2"/>
          <w:sz w:val="24"/>
          <w:szCs w:val="24"/>
        </w:rPr>
        <w:tab/>
      </w:r>
      <w:r>
        <w:t>Test - (Small) Technical Enhancements and Improvements for Rel-19 [TEI19_Test]</w:t>
      </w:r>
      <w:r>
        <w:tab/>
      </w:r>
      <w:r>
        <w:fldChar w:fldCharType="begin" w:fldLock="1"/>
      </w:r>
      <w:r>
        <w:instrText xml:space="preserve"> PAGEREF _Toc184591917 \h </w:instrText>
      </w:r>
      <w:r>
        <w:fldChar w:fldCharType="separate"/>
      </w:r>
      <w:r>
        <w:t>129</w:t>
      </w:r>
      <w:r>
        <w:fldChar w:fldCharType="end"/>
      </w:r>
    </w:p>
    <w:p w14:paraId="4DFB1660" w14:textId="08042651" w:rsidR="003F6FEC" w:rsidRDefault="003F6FEC">
      <w:pPr>
        <w:pStyle w:val="TOC3"/>
        <w:rPr>
          <w:rFonts w:ascii="Calibri" w:hAnsi="Calibri"/>
          <w:kern w:val="2"/>
          <w:sz w:val="24"/>
          <w:szCs w:val="24"/>
        </w:rPr>
      </w:pPr>
      <w:r>
        <w:t>13.6</w:t>
      </w:r>
      <w:r>
        <w:rPr>
          <w:rFonts w:ascii="Calibri" w:hAnsi="Calibri"/>
          <w:kern w:val="2"/>
          <w:sz w:val="24"/>
          <w:szCs w:val="24"/>
        </w:rPr>
        <w:tab/>
      </w:r>
      <w:r>
        <w:t>R5s CRs from RAN5 electronic meeting ‘#2024-TTCN email’</w:t>
      </w:r>
      <w:r>
        <w:tab/>
      </w:r>
      <w:r>
        <w:fldChar w:fldCharType="begin" w:fldLock="1"/>
      </w:r>
      <w:r>
        <w:instrText xml:space="preserve"> PAGEREF _Toc184591918 \h </w:instrText>
      </w:r>
      <w:r>
        <w:fldChar w:fldCharType="separate"/>
      </w:r>
      <w:r>
        <w:t>129</w:t>
      </w:r>
      <w:r>
        <w:fldChar w:fldCharType="end"/>
      </w:r>
    </w:p>
    <w:p w14:paraId="34963086" w14:textId="7A79FFD1" w:rsidR="003F6FEC" w:rsidRDefault="003F6FEC">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_Toc184591919 \h </w:instrText>
      </w:r>
      <w:r>
        <w:fldChar w:fldCharType="separate"/>
      </w:r>
      <w:r>
        <w:t>130</w:t>
      </w:r>
      <w:r>
        <w:fldChar w:fldCharType="end"/>
      </w:r>
    </w:p>
    <w:p w14:paraId="00D061BF" w14:textId="4889147D" w:rsidR="003F6FEC" w:rsidRDefault="003F6FEC">
      <w:pPr>
        <w:pStyle w:val="TOC2"/>
        <w:rPr>
          <w:rFonts w:ascii="Calibri" w:hAnsi="Calibri"/>
          <w:kern w:val="2"/>
          <w:sz w:val="24"/>
          <w:szCs w:val="24"/>
        </w:rPr>
      </w:pPr>
      <w:r>
        <w:t>15</w:t>
      </w:r>
      <w:r>
        <w:rPr>
          <w:rFonts w:ascii="Calibri" w:hAnsi="Calibri"/>
          <w:kern w:val="2"/>
          <w:sz w:val="24"/>
          <w:szCs w:val="24"/>
        </w:rPr>
        <w:tab/>
      </w:r>
      <w:r>
        <w:t>6G aspects</w:t>
      </w:r>
      <w:r>
        <w:tab/>
      </w:r>
      <w:r>
        <w:fldChar w:fldCharType="begin" w:fldLock="1"/>
      </w:r>
      <w:r>
        <w:instrText xml:space="preserve"> PAGEREF _Toc184591920 \h </w:instrText>
      </w:r>
      <w:r>
        <w:fldChar w:fldCharType="separate"/>
      </w:r>
      <w:r>
        <w:t>147</w:t>
      </w:r>
      <w:r>
        <w:fldChar w:fldCharType="end"/>
      </w:r>
    </w:p>
    <w:p w14:paraId="5542806D" w14:textId="34C7FE52" w:rsidR="003F6FEC" w:rsidRDefault="003F6FEC">
      <w:pPr>
        <w:pStyle w:val="TOC2"/>
        <w:rPr>
          <w:rFonts w:ascii="Calibri" w:hAnsi="Calibri"/>
          <w:kern w:val="2"/>
          <w:sz w:val="24"/>
          <w:szCs w:val="24"/>
        </w:rPr>
      </w:pPr>
      <w:r>
        <w:t>16</w:t>
      </w:r>
      <w:r>
        <w:rPr>
          <w:rFonts w:ascii="Calibri" w:hAnsi="Calibri"/>
          <w:kern w:val="2"/>
          <w:sz w:val="24"/>
          <w:szCs w:val="24"/>
        </w:rPr>
        <w:tab/>
      </w:r>
      <w:r>
        <w:t>Any other business</w:t>
      </w:r>
      <w:r>
        <w:tab/>
      </w:r>
      <w:r>
        <w:fldChar w:fldCharType="begin" w:fldLock="1"/>
      </w:r>
      <w:r>
        <w:instrText xml:space="preserve"> PAGEREF _Toc184591921 \h </w:instrText>
      </w:r>
      <w:r>
        <w:fldChar w:fldCharType="separate"/>
      </w:r>
      <w:r>
        <w:t>149</w:t>
      </w:r>
      <w:r>
        <w:fldChar w:fldCharType="end"/>
      </w:r>
    </w:p>
    <w:p w14:paraId="7345BD99" w14:textId="749CC33F" w:rsidR="003F6FEC" w:rsidRDefault="003F6FEC">
      <w:pPr>
        <w:pStyle w:val="TOC2"/>
        <w:rPr>
          <w:rFonts w:ascii="Calibri" w:hAnsi="Calibri"/>
          <w:kern w:val="2"/>
          <w:sz w:val="24"/>
          <w:szCs w:val="24"/>
        </w:rPr>
      </w:pPr>
      <w:r>
        <w:t>17</w:t>
      </w:r>
      <w:r>
        <w:rPr>
          <w:rFonts w:ascii="Calibri" w:hAnsi="Calibri"/>
          <w:kern w:val="2"/>
          <w:sz w:val="24"/>
          <w:szCs w:val="24"/>
        </w:rPr>
        <w:tab/>
      </w:r>
      <w:r>
        <w:t>Closing of the meeting</w:t>
      </w:r>
      <w:r>
        <w:tab/>
      </w:r>
      <w:r>
        <w:fldChar w:fldCharType="begin" w:fldLock="1"/>
      </w:r>
      <w:r>
        <w:instrText xml:space="preserve"> PAGEREF _Toc184591922 \h </w:instrText>
      </w:r>
      <w:r>
        <w:fldChar w:fldCharType="separate"/>
      </w:r>
      <w:r>
        <w:t>149</w:t>
      </w:r>
      <w:r>
        <w:fldChar w:fldCharType="end"/>
      </w:r>
    </w:p>
    <w:p w14:paraId="55878061" w14:textId="69DA4DE7" w:rsidR="003F6FEC" w:rsidRDefault="003F6FEC">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_Toc184591923 \h </w:instrText>
      </w:r>
      <w:r>
        <w:fldChar w:fldCharType="separate"/>
      </w:r>
      <w:r>
        <w:t>150</w:t>
      </w:r>
      <w:r>
        <w:fldChar w:fldCharType="end"/>
      </w:r>
    </w:p>
    <w:p w14:paraId="4A54F55C" w14:textId="200D5F5F" w:rsidR="003F6FEC" w:rsidRDefault="003F6FEC">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_Toc184591924 \h </w:instrText>
      </w:r>
      <w:r>
        <w:fldChar w:fldCharType="separate"/>
      </w:r>
      <w:r>
        <w:t>151</w:t>
      </w:r>
      <w:r>
        <w:fldChar w:fldCharType="end"/>
      </w:r>
    </w:p>
    <w:p w14:paraId="3855A862" w14:textId="4F55B242" w:rsidR="003F6FEC" w:rsidRDefault="003F6FEC">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_Toc184591925 \h </w:instrText>
      </w:r>
      <w:r>
        <w:fldChar w:fldCharType="separate"/>
      </w:r>
      <w:r>
        <w:t>152</w:t>
      </w:r>
      <w:r>
        <w:fldChar w:fldCharType="end"/>
      </w:r>
    </w:p>
    <w:p w14:paraId="492988E6" w14:textId="2CB3DA9B" w:rsidR="003F6FEC" w:rsidRDefault="003F6FEC">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_Toc184591926 \h </w:instrText>
      </w:r>
      <w:r>
        <w:fldChar w:fldCharType="separate"/>
      </w:r>
      <w:r>
        <w:t>153</w:t>
      </w:r>
      <w:r>
        <w:fldChar w:fldCharType="end"/>
      </w:r>
    </w:p>
    <w:p w14:paraId="5975BC77" w14:textId="16F775C7" w:rsidR="003F6FEC" w:rsidRDefault="003F6FEC">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_Toc184591927 \h </w:instrText>
      </w:r>
      <w:r>
        <w:fldChar w:fldCharType="separate"/>
      </w:r>
      <w:r>
        <w:t>153</w:t>
      </w:r>
      <w:r>
        <w:fldChar w:fldCharType="end"/>
      </w:r>
    </w:p>
    <w:p w14:paraId="14CC0410" w14:textId="35A834E7" w:rsidR="003F6FEC" w:rsidRDefault="003F6FEC">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_Toc184591928 \h </w:instrText>
      </w:r>
      <w:r>
        <w:fldChar w:fldCharType="separate"/>
      </w:r>
      <w:r>
        <w:t>154</w:t>
      </w:r>
      <w:r>
        <w:fldChar w:fldCharType="end"/>
      </w:r>
    </w:p>
    <w:p w14:paraId="71C4A3B0" w14:textId="442EA4DC" w:rsidR="003F6FEC" w:rsidRDefault="003F6FEC">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_Toc184591929 \h </w:instrText>
      </w:r>
      <w:r>
        <w:fldChar w:fldCharType="separate"/>
      </w:r>
      <w:r>
        <w:t>160</w:t>
      </w:r>
      <w:r>
        <w:fldChar w:fldCharType="end"/>
      </w:r>
    </w:p>
    <w:p w14:paraId="1FC89AE3" w14:textId="0449FA4B" w:rsidR="003F6FEC" w:rsidRDefault="003F6FEC">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_Toc184591930 \h </w:instrText>
      </w:r>
      <w:r>
        <w:fldChar w:fldCharType="separate"/>
      </w:r>
      <w:r>
        <w:t>161</w:t>
      </w:r>
      <w:r>
        <w:fldChar w:fldCharType="end"/>
      </w:r>
    </w:p>
    <w:p w14:paraId="6DEACB5B" w14:textId="05CE81A5" w:rsidR="003F6FEC" w:rsidRDefault="003F6FEC">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_Toc184591931 \h </w:instrText>
      </w:r>
      <w:r>
        <w:fldChar w:fldCharType="separate"/>
      </w:r>
      <w:r>
        <w:t>166</w:t>
      </w:r>
      <w:r>
        <w:fldChar w:fldCharType="end"/>
      </w:r>
    </w:p>
    <w:p w14:paraId="63885A8B" w14:textId="08A72FB7" w:rsidR="003F6FEC" w:rsidRDefault="003F6FEC">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_Toc184591932 \h </w:instrText>
      </w:r>
      <w:r>
        <w:fldChar w:fldCharType="separate"/>
      </w:r>
      <w:r>
        <w:t>168</w:t>
      </w:r>
      <w:r>
        <w:fldChar w:fldCharType="end"/>
      </w:r>
    </w:p>
    <w:p w14:paraId="01066356" w14:textId="758E3AB4" w:rsidR="003F6FEC" w:rsidRDefault="003F6FEC">
      <w:pPr>
        <w:pStyle w:val="TOC2"/>
        <w:rPr>
          <w:rFonts w:ascii="Calibri" w:hAnsi="Calibri"/>
          <w:kern w:val="2"/>
          <w:sz w:val="24"/>
          <w:szCs w:val="24"/>
        </w:rPr>
      </w:pPr>
      <w:r>
        <w:t>Annex I:</w:t>
      </w:r>
      <w:r>
        <w:rPr>
          <w:rFonts w:ascii="Calibri" w:hAnsi="Calibri"/>
          <w:kern w:val="2"/>
          <w:sz w:val="24"/>
          <w:szCs w:val="24"/>
        </w:rPr>
        <w:tab/>
      </w:r>
      <w:r>
        <w:t>List of email discussions after RAN #105</w:t>
      </w:r>
      <w:r>
        <w:tab/>
      </w:r>
      <w:r>
        <w:fldChar w:fldCharType="begin" w:fldLock="1"/>
      </w:r>
      <w:r>
        <w:instrText xml:space="preserve"> PAGEREF _Toc184591933 \h </w:instrText>
      </w:r>
      <w:r>
        <w:fldChar w:fldCharType="separate"/>
      </w:r>
      <w:r>
        <w:t>169</w:t>
      </w:r>
      <w:r>
        <w:fldChar w:fldCharType="end"/>
      </w:r>
    </w:p>
    <w:p w14:paraId="6D1D8FBD" w14:textId="75A07653" w:rsidR="003F6FEC" w:rsidRDefault="003F6FEC">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_Toc184591934 \h </w:instrText>
      </w:r>
      <w:r>
        <w:fldChar w:fldCharType="separate"/>
      </w:r>
      <w:r>
        <w:t>169</w:t>
      </w:r>
      <w:r>
        <w:fldChar w:fldCharType="end"/>
      </w:r>
    </w:p>
    <w:p w14:paraId="22203A07" w14:textId="3AE06261" w:rsidR="003F6FEC" w:rsidRDefault="003F6FEC">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_Toc184591935 \h </w:instrText>
      </w:r>
      <w:r>
        <w:fldChar w:fldCharType="separate"/>
      </w:r>
      <w:r>
        <w:t>170</w:t>
      </w:r>
      <w:r>
        <w:fldChar w:fldCharType="end"/>
      </w:r>
    </w:p>
    <w:p w14:paraId="3A7FA5B4" w14:textId="495EE101"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84591739"/>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75C6CF3C" w:rsidR="00FE7C9A" w:rsidRDefault="00FE7C9A" w:rsidP="00FE7C9A">
      <w:pPr>
        <w:snapToGrid w:val="0"/>
      </w:pPr>
      <w:r>
        <w:t>Meeting:</w:t>
      </w:r>
      <w:r>
        <w:tab/>
      </w:r>
      <w:r>
        <w:tab/>
      </w:r>
      <w:r>
        <w:tab/>
      </w:r>
      <w:r>
        <w:tab/>
      </w:r>
      <w:r>
        <w:tab/>
      </w:r>
      <w:r>
        <w:tab/>
        <w:t>3GPP TSG RAN #</w:t>
      </w:r>
      <w:r w:rsidR="00B256C6">
        <w:t>10</w:t>
      </w:r>
      <w:r w:rsidR="005E4957">
        <w:t>5</w:t>
      </w:r>
    </w:p>
    <w:p w14:paraId="4ACB4783" w14:textId="60285F49" w:rsidR="00AC5636" w:rsidRDefault="00FE7C9A" w:rsidP="00FE7C9A">
      <w:pPr>
        <w:snapToGrid w:val="0"/>
      </w:pPr>
      <w:r>
        <w:t>Meeting location:</w:t>
      </w:r>
      <w:r>
        <w:tab/>
      </w:r>
      <w:r>
        <w:tab/>
      </w:r>
      <w:r>
        <w:tab/>
      </w:r>
      <w:r>
        <w:tab/>
      </w:r>
      <w:r w:rsidR="005E4957">
        <w:t>Melbourne, Australia</w:t>
      </w:r>
      <w:r w:rsidR="00AC5636">
        <w:t>,</w:t>
      </w:r>
      <w:r w:rsidR="00AC5636">
        <w:br/>
      </w:r>
      <w:r w:rsidR="00AC5636">
        <w:tab/>
      </w:r>
      <w:r w:rsidR="00AC5636">
        <w:tab/>
      </w:r>
      <w:r w:rsidR="00AC5636">
        <w:tab/>
      </w:r>
      <w:r w:rsidR="00AC5636">
        <w:tab/>
      </w:r>
      <w:r w:rsidR="00AC5636">
        <w:tab/>
      </w:r>
      <w:r w:rsidR="00AC5636">
        <w:tab/>
      </w:r>
      <w:r w:rsidR="00AC5636">
        <w:tab/>
      </w:r>
      <w:r w:rsidR="00AC5636">
        <w:tab/>
      </w:r>
      <w:r w:rsidR="005E4957">
        <w:t>Crown Promenade hotel, Conference Hall (CCH1-CCH3), level 2</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5E4957">
        <w:t>M15+M16, level 1</w:t>
      </w:r>
      <w:r w:rsidR="00971037">
        <w:t>)</w:t>
      </w:r>
    </w:p>
    <w:p w14:paraId="2F817339" w14:textId="1A6905A2" w:rsidR="00FE7C9A" w:rsidRDefault="00FE7C9A" w:rsidP="00FE7C9A">
      <w:pPr>
        <w:snapToGrid w:val="0"/>
      </w:pPr>
      <w:r>
        <w:t>Scheduled:</w:t>
      </w:r>
      <w:r>
        <w:tab/>
      </w:r>
      <w:r>
        <w:tab/>
      </w:r>
      <w:r>
        <w:tab/>
      </w:r>
      <w:r>
        <w:tab/>
      </w:r>
      <w:r>
        <w:tab/>
      </w:r>
      <w:r w:rsidR="002F5240">
        <w:t xml:space="preserve">Monday </w:t>
      </w:r>
      <w:r w:rsidR="005E4957">
        <w:t>09</w:t>
      </w:r>
      <w:r>
        <w:t>.</w:t>
      </w:r>
      <w:r w:rsidR="0090266F">
        <w:t>0</w:t>
      </w:r>
      <w:r w:rsidR="005E4957">
        <w:t>9</w:t>
      </w:r>
      <w:r>
        <w:t>.202</w:t>
      </w:r>
      <w:r w:rsidR="0090266F">
        <w:t>4</w:t>
      </w:r>
      <w:r>
        <w:t xml:space="preserve"> </w:t>
      </w:r>
      <w:r w:rsidR="005E4957">
        <w:t xml:space="preserve">9am </w:t>
      </w:r>
      <w:r>
        <w:t>(</w:t>
      </w:r>
      <w:r w:rsidR="005E4957">
        <w:t>16.09. 11pm</w:t>
      </w:r>
      <w:r w:rsidR="002F5240">
        <w:t xml:space="preserve"> UTC</w:t>
      </w:r>
      <w:r>
        <w:t xml:space="preserve">) - </w:t>
      </w:r>
      <w:r w:rsidR="0090266F">
        <w:t>Thursday</w:t>
      </w:r>
      <w:r w:rsidR="00680AC2">
        <w:t xml:space="preserve"> </w:t>
      </w:r>
      <w:r w:rsidR="005E4957">
        <w:t>12</w:t>
      </w:r>
      <w:r w:rsidR="00F3435E">
        <w:t>.</w:t>
      </w:r>
      <w:r w:rsidR="0090266F">
        <w:t>0</w:t>
      </w:r>
      <w:r w:rsidR="005E4957">
        <w:t>9</w:t>
      </w:r>
      <w:r>
        <w:t>.202</w:t>
      </w:r>
      <w:r w:rsidR="0090266F">
        <w:t>4</w:t>
      </w:r>
      <w:r>
        <w:t xml:space="preserve"> </w:t>
      </w:r>
      <w:r w:rsidR="005E4957">
        <w:t xml:space="preserve">5pm </w:t>
      </w:r>
      <w:r>
        <w:t>(</w:t>
      </w:r>
      <w:r w:rsidR="005E4957">
        <w:t>7</w:t>
      </w:r>
      <w:r w:rsidR="00B04EB5">
        <w:t>am</w:t>
      </w:r>
      <w:r w:rsidR="003015BA">
        <w:t xml:space="preserve"> </w:t>
      </w:r>
      <w:r w:rsidR="004572A6">
        <w:t>UTC</w:t>
      </w:r>
      <w:r>
        <w:t>)</w:t>
      </w:r>
    </w:p>
    <w:p w14:paraId="142E2674" w14:textId="52EF80A9" w:rsidR="00FE7C9A" w:rsidRPr="006B5BDB" w:rsidRDefault="00FE7C9A" w:rsidP="00FE7C9A">
      <w:pPr>
        <w:snapToGrid w:val="0"/>
      </w:pPr>
      <w:r>
        <w:t>Host:</w:t>
      </w:r>
      <w:r>
        <w:tab/>
      </w:r>
      <w:r>
        <w:tab/>
      </w:r>
      <w:r>
        <w:tab/>
      </w:r>
      <w:r>
        <w:tab/>
      </w:r>
      <w:r>
        <w:tab/>
      </w:r>
      <w:r>
        <w:tab/>
      </w:r>
      <w:r>
        <w:tab/>
      </w:r>
      <w:r w:rsidR="005E4957">
        <w:t>Telstra</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162FDA4D"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5E4957">
        <w:t>5</w:t>
      </w:r>
      <w:r w:rsidR="00E15C88">
        <w:t>)</w:t>
      </w:r>
    </w:p>
    <w:p w14:paraId="03000520" w14:textId="0021A721" w:rsidR="00FE7C9A" w:rsidRDefault="00FE7C9A" w:rsidP="00FE7C9A">
      <w:pPr>
        <w:snapToGrid w:val="0"/>
      </w:pPr>
      <w:r>
        <w:t>Technical documents:</w:t>
      </w:r>
      <w:r>
        <w:tab/>
      </w:r>
      <w:r>
        <w:tab/>
      </w:r>
      <w:hyperlink r:id="rId19" w:history="1">
        <w:r w:rsidR="005E4957" w:rsidRPr="00844FD7">
          <w:rPr>
            <w:rStyle w:val="Hyperlink"/>
          </w:rPr>
          <w:t>ftp://ftp.3gpp.org/tsg_ran/TSGR_105/Docs</w:t>
        </w:r>
      </w:hyperlink>
    </w:p>
    <w:p w14:paraId="31E9F94F" w14:textId="7C786E12" w:rsidR="0090266F" w:rsidRDefault="00FE7C9A" w:rsidP="0050368A">
      <w:pPr>
        <w:snapToGrid w:val="0"/>
        <w:spacing w:after="0"/>
      </w:pPr>
      <w:r>
        <w:t>next meetings:</w:t>
      </w:r>
      <w:r w:rsidR="000F44D3">
        <w:tab/>
      </w:r>
      <w:r w:rsidR="000F44D3">
        <w:tab/>
      </w:r>
      <w:r w:rsidR="00820501">
        <w:tab/>
      </w:r>
      <w:r w:rsidR="00820501">
        <w:tab/>
      </w:r>
      <w:r w:rsidR="0090266F">
        <w:t>TSG RAN #10</w:t>
      </w:r>
      <w:r w:rsidR="005E4957">
        <w:t>6</w:t>
      </w:r>
      <w:r w:rsidR="0090266F">
        <w:tab/>
      </w:r>
      <w:r w:rsidR="0090266F">
        <w:tab/>
      </w:r>
      <w:r w:rsidR="005E4957">
        <w:t>09.12. - 12.12.2024</w:t>
      </w:r>
      <w:r w:rsidR="005E4957">
        <w:tab/>
        <w:t>Madrid, Spain</w:t>
      </w:r>
      <w:r w:rsidR="005E4957">
        <w:tab/>
      </w:r>
      <w:r w:rsidR="005E4957">
        <w:tab/>
        <w:t>host: ETSI/E3MAG</w:t>
      </w:r>
    </w:p>
    <w:p w14:paraId="1C7109F3" w14:textId="55D8C56C" w:rsidR="00E42D62" w:rsidRDefault="00E42D62" w:rsidP="0050368A">
      <w:pPr>
        <w:snapToGrid w:val="0"/>
        <w:spacing w:after="0"/>
      </w:pPr>
      <w:r>
        <w:tab/>
      </w:r>
      <w:r>
        <w:tab/>
      </w:r>
      <w:r>
        <w:tab/>
      </w:r>
      <w:r>
        <w:tab/>
      </w:r>
      <w:r>
        <w:tab/>
      </w:r>
      <w:r>
        <w:tab/>
      </w:r>
      <w:r>
        <w:tab/>
      </w:r>
      <w:r>
        <w:tab/>
        <w:t>6G workshop</w:t>
      </w:r>
      <w:r>
        <w:tab/>
      </w:r>
      <w:r>
        <w:tab/>
      </w:r>
      <w:r>
        <w:tab/>
        <w:t>10.03. - 11.03.2024</w:t>
      </w:r>
      <w:r>
        <w:tab/>
        <w:t>Incheon, Korea</w:t>
      </w:r>
      <w:r>
        <w:tab/>
      </w:r>
      <w:r>
        <w:tab/>
        <w:t>host: TTA</w:t>
      </w:r>
    </w:p>
    <w:p w14:paraId="6B462787" w14:textId="7D42480B" w:rsidR="00B04EB5" w:rsidRDefault="00B04EB5" w:rsidP="0050368A">
      <w:pPr>
        <w:snapToGrid w:val="0"/>
        <w:spacing w:after="0"/>
      </w:pPr>
      <w:r>
        <w:tab/>
      </w:r>
      <w:r>
        <w:tab/>
      </w:r>
      <w:r>
        <w:tab/>
      </w:r>
      <w:r>
        <w:tab/>
      </w:r>
      <w:r>
        <w:tab/>
      </w:r>
      <w:r>
        <w:tab/>
      </w:r>
      <w:r>
        <w:tab/>
      </w:r>
      <w:r>
        <w:tab/>
        <w:t>TSG RAN #10</w:t>
      </w:r>
      <w:r w:rsidR="005E4957">
        <w:t>7</w:t>
      </w:r>
      <w:r>
        <w:tab/>
      </w:r>
      <w:r>
        <w:tab/>
      </w:r>
      <w:r w:rsidR="00E42D62">
        <w:t>12</w:t>
      </w:r>
      <w:r>
        <w:t>.</w:t>
      </w:r>
      <w:r w:rsidR="005E4957">
        <w:t>03</w:t>
      </w:r>
      <w:r>
        <w:t xml:space="preserve">. - </w:t>
      </w:r>
      <w:r w:rsidR="00E42D62">
        <w:t>14</w:t>
      </w:r>
      <w:r>
        <w:t>.</w:t>
      </w:r>
      <w:r w:rsidR="005E4957">
        <w:t>03</w:t>
      </w:r>
      <w:r>
        <w:t>.202</w:t>
      </w:r>
      <w:r w:rsidR="005E4957">
        <w:t>5</w:t>
      </w:r>
      <w:r>
        <w:tab/>
      </w:r>
      <w:r w:rsidR="005E4957">
        <w:t>Incheon, Korea</w:t>
      </w:r>
      <w:r>
        <w:tab/>
      </w:r>
      <w:r>
        <w:tab/>
        <w:t xml:space="preserve">host: </w:t>
      </w:r>
      <w:r w:rsidR="005E4957">
        <w:t>TTA</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84591740"/>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7A36F032" w:rsidR="005E4BD5" w:rsidRDefault="005E4BD5" w:rsidP="005E4BD5">
      <w:pPr>
        <w:snapToGrid w:val="0"/>
      </w:pPr>
      <w:r w:rsidRPr="007E7786">
        <w:t>3GPP TSG RAN meeting #</w:t>
      </w:r>
      <w:r w:rsidR="00D71A01">
        <w:t>10</w:t>
      </w:r>
      <w:r w:rsidR="00246C53">
        <w:t>5</w:t>
      </w:r>
      <w:r>
        <w:t xml:space="preserve"> </w:t>
      </w:r>
      <w:r w:rsidRPr="007E7786">
        <w:t xml:space="preserve">was held </w:t>
      </w:r>
      <w:r w:rsidR="00246C53">
        <w:t>September</w:t>
      </w:r>
      <w:r w:rsidR="003B4987">
        <w:t xml:space="preserve"> </w:t>
      </w:r>
      <w:r w:rsidR="00246C53">
        <w:t>9</w:t>
      </w:r>
      <w:r w:rsidR="00007B49">
        <w:t>-</w:t>
      </w:r>
      <w:r w:rsidR="00246C53">
        <w:t>12</w:t>
      </w:r>
      <w:r>
        <w:t>, 202</w:t>
      </w:r>
      <w:r w:rsidR="00007B49">
        <w:t>4</w:t>
      </w:r>
      <w:r>
        <w:t xml:space="preserve"> as </w:t>
      </w:r>
      <w:r w:rsidR="00FC7371">
        <w:t>face-to-face</w:t>
      </w:r>
      <w:r>
        <w:t xml:space="preserve"> meeting </w:t>
      </w:r>
      <w:r w:rsidR="00FC7371">
        <w:t xml:space="preserve">in </w:t>
      </w:r>
      <w:r w:rsidR="00246C53">
        <w:t>Melbourne, Australia</w:t>
      </w:r>
      <w:r w:rsidR="002D3137">
        <w:t xml:space="preserve"> </w:t>
      </w:r>
      <w:r w:rsidR="00FC7371">
        <w:t>hosted by</w:t>
      </w:r>
      <w:r w:rsidR="00D71A01">
        <w:t xml:space="preserve"> </w:t>
      </w:r>
      <w:r w:rsidR="00246C53">
        <w:t>Telstra</w:t>
      </w:r>
      <w:r w:rsidR="002D3137">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724880">
        <w:t>366</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724880">
        <w:t>721</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6AB41922"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 xml:space="preserve">Documents which were not flagged for further discussion before the flagging deadline (Mon </w:t>
      </w:r>
      <w:r w:rsidR="006B0B24">
        <w:t>09</w:t>
      </w:r>
      <w:r w:rsidR="00007B49" w:rsidRPr="00007B49">
        <w:t>.0</w:t>
      </w:r>
      <w:r w:rsidR="006B0B24">
        <w:t>9</w:t>
      </w:r>
      <w:r w:rsidR="00007B49" w:rsidRPr="00007B49">
        <w:t>.2024</w:t>
      </w:r>
      <w:r w:rsidR="008554F9" w:rsidRPr="00FD1163">
        <w:t xml:space="preserve"> 21:00 UTC) got their expected status in order to focus afterwards on the inputs that may require more discussion.</w:t>
      </w:r>
    </w:p>
    <w:p w14:paraId="3B4A8C08" w14:textId="1FC6C8AA"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6B0B24">
        <w:t>5</w:t>
      </w:r>
      <w:r w:rsidR="001A2787" w:rsidRPr="00FD1163">
        <w:t xml:space="preserve"> assessed the modified time budget requests in WI/SI status reports for already approved WIs/SIs relative to the time budget status endorsed by RAN #</w:t>
      </w:r>
      <w:r w:rsidR="00FD1163">
        <w:t>10</w:t>
      </w:r>
      <w:r w:rsidR="006B0B24">
        <w:t>4</w:t>
      </w:r>
      <w:r w:rsidR="001A2787" w:rsidRPr="00FD1163">
        <w:t xml:space="preserve"> in </w:t>
      </w:r>
      <w:r w:rsidR="006B0B24" w:rsidRPr="00FD1163">
        <w:t>RP-2</w:t>
      </w:r>
      <w:r w:rsidR="006B0B24">
        <w:t>40901</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6B0B24">
        <w:t>5</w:t>
      </w:r>
      <w:r w:rsidR="001A2787" w:rsidRPr="00FD1163">
        <w:t xml:space="preserve"> were endorsed by email in </w:t>
      </w:r>
      <w:r w:rsidR="00FC3CC5" w:rsidRPr="00FD1163">
        <w:t>RP-2</w:t>
      </w:r>
      <w:r w:rsidR="00007B49">
        <w:t>4</w:t>
      </w:r>
      <w:r w:rsidR="006B0B24">
        <w:t>1729</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5EF5B6A2" w:rsidR="007C06AE" w:rsidRDefault="007C06AE" w:rsidP="007C06AE">
      <w:pPr>
        <w:pStyle w:val="B2"/>
        <w:spacing w:after="0"/>
      </w:pPr>
      <w:r>
        <w:t>-</w:t>
      </w:r>
      <w:r>
        <w:tab/>
        <w:t>RAN1:</w:t>
      </w:r>
      <w:r w:rsidR="002649EE">
        <w:t xml:space="preserve"> </w:t>
      </w:r>
      <w:r w:rsidR="002649EE" w:rsidRPr="002649EE">
        <w:t>RP-24</w:t>
      </w:r>
      <w:r w:rsidR="006B0B24">
        <w:t>1697</w:t>
      </w:r>
    </w:p>
    <w:p w14:paraId="144161C3" w14:textId="6239DC00" w:rsidR="007C06AE" w:rsidRDefault="007C06AE" w:rsidP="007C06AE">
      <w:pPr>
        <w:pStyle w:val="B2"/>
        <w:spacing w:after="0"/>
      </w:pPr>
      <w:r>
        <w:t>-</w:t>
      </w:r>
      <w:r>
        <w:tab/>
        <w:t>RAN2:</w:t>
      </w:r>
      <w:r w:rsidR="002649EE">
        <w:t xml:space="preserve"> </w:t>
      </w:r>
      <w:r w:rsidR="002649EE" w:rsidRPr="002649EE">
        <w:t>RP-24</w:t>
      </w:r>
      <w:r w:rsidR="006B0B24">
        <w:t>2375</w:t>
      </w:r>
    </w:p>
    <w:p w14:paraId="4F97EAAF" w14:textId="0F8D7B4E" w:rsidR="007C06AE" w:rsidRDefault="007C06AE" w:rsidP="002649EE">
      <w:pPr>
        <w:pStyle w:val="B2"/>
        <w:spacing w:after="0"/>
      </w:pPr>
      <w:r>
        <w:t>-</w:t>
      </w:r>
      <w:r>
        <w:tab/>
        <w:t>RAN3:</w:t>
      </w:r>
      <w:r w:rsidR="002649EE">
        <w:t xml:space="preserve"> RP-24</w:t>
      </w:r>
      <w:r w:rsidR="006B0B24">
        <w:t>1701</w:t>
      </w:r>
    </w:p>
    <w:p w14:paraId="6DD8414C" w14:textId="0AFA1930" w:rsidR="007C06AE" w:rsidRDefault="007C06AE" w:rsidP="007C06AE">
      <w:pPr>
        <w:pStyle w:val="B2"/>
        <w:spacing w:after="0"/>
      </w:pPr>
      <w:r>
        <w:t>-</w:t>
      </w:r>
      <w:r>
        <w:tab/>
        <w:t>RAN4:</w:t>
      </w:r>
      <w:r w:rsidR="002649EE">
        <w:t xml:space="preserve"> </w:t>
      </w:r>
      <w:r w:rsidR="002649EE" w:rsidRPr="002649EE">
        <w:t>RP-24</w:t>
      </w:r>
      <w:r w:rsidR="006B0B24">
        <w:t>1703</w:t>
      </w:r>
    </w:p>
    <w:p w14:paraId="7CDA8D63" w14:textId="50D46A56" w:rsidR="007C06AE" w:rsidRDefault="007C06AE" w:rsidP="007C06AE">
      <w:pPr>
        <w:pStyle w:val="B2"/>
        <w:spacing w:after="0"/>
      </w:pPr>
      <w:r>
        <w:t>-</w:t>
      </w:r>
      <w:r>
        <w:tab/>
        <w:t>RAN5:</w:t>
      </w:r>
      <w:r w:rsidR="002649EE">
        <w:t xml:space="preserve"> </w:t>
      </w:r>
      <w:r w:rsidR="002649EE" w:rsidRPr="002649EE">
        <w:t>RP-24</w:t>
      </w:r>
      <w:r w:rsidR="006B0B24">
        <w:t>1705</w:t>
      </w:r>
    </w:p>
    <w:p w14:paraId="1D64305F" w14:textId="5FA6A475" w:rsidR="007C06AE" w:rsidRDefault="007C06AE" w:rsidP="007C06AE">
      <w:pPr>
        <w:pStyle w:val="B2"/>
        <w:spacing w:after="0"/>
      </w:pPr>
      <w:r>
        <w:t>-</w:t>
      </w:r>
      <w:r>
        <w:tab/>
        <w:t>TF160:</w:t>
      </w:r>
      <w:r w:rsidR="002649EE">
        <w:t xml:space="preserve"> </w:t>
      </w:r>
      <w:r w:rsidR="002649EE" w:rsidRPr="002649EE">
        <w:t>RP-24</w:t>
      </w:r>
      <w:r w:rsidR="006B0B24">
        <w:t>1707</w:t>
      </w:r>
      <w:r>
        <w:t xml:space="preserve">, MCC: </w:t>
      </w:r>
      <w:r w:rsidR="002649EE" w:rsidRPr="002649EE">
        <w:t>RP-24</w:t>
      </w:r>
      <w:r w:rsidR="00D636D9">
        <w:t>1709</w:t>
      </w:r>
    </w:p>
    <w:p w14:paraId="52A7EA06" w14:textId="0F3BB3E8" w:rsidR="007C06AE" w:rsidRPr="00FD1163" w:rsidRDefault="007C06AE" w:rsidP="003428E9">
      <w:pPr>
        <w:pStyle w:val="B2"/>
        <w:spacing w:after="120"/>
      </w:pPr>
      <w:r>
        <w:t>-</w:t>
      </w:r>
      <w:r>
        <w:tab/>
        <w:t>3GPP ITU-R AH:</w:t>
      </w:r>
      <w:r w:rsidR="002649EE">
        <w:t xml:space="preserve"> </w:t>
      </w:r>
      <w:r w:rsidR="002649EE" w:rsidRPr="002649EE">
        <w:t>RP-24</w:t>
      </w:r>
      <w:r w:rsidR="00D636D9">
        <w:t>1710</w:t>
      </w:r>
    </w:p>
    <w:p w14:paraId="0FC88A32" w14:textId="390FE3BB" w:rsidR="009C1C01" w:rsidRPr="000F4814" w:rsidRDefault="00EC5D70" w:rsidP="00911A46">
      <w:pPr>
        <w:pStyle w:val="B1"/>
        <w:snapToGrid w:val="0"/>
      </w:pPr>
      <w:r w:rsidRPr="00C55BEE">
        <w:t>-</w:t>
      </w:r>
      <w:r w:rsidRPr="00C55BEE">
        <w:tab/>
      </w:r>
      <w:r w:rsidR="00FE7C9A" w:rsidRPr="000F4814">
        <w:rPr>
          <w:b/>
        </w:rPr>
        <w:t>REL-16</w:t>
      </w:r>
      <w:r w:rsidR="006318D7" w:rsidRPr="000F4814">
        <w:t xml:space="preserve"> (stage 3 and ASN.1 were frozen </w:t>
      </w:r>
      <w:r w:rsidR="008079E6">
        <w:t xml:space="preserve">at RAN #88e </w:t>
      </w:r>
      <w:r w:rsidR="006318D7" w:rsidRPr="000F4814">
        <w:t>in June 20):</w:t>
      </w:r>
      <w:r w:rsidR="00E82B21" w:rsidRPr="000F4814">
        <w:br/>
        <w:t xml:space="preserve">No more open </w:t>
      </w:r>
      <w:r w:rsidR="00604955" w:rsidRPr="000F4814">
        <w:t>REL-16 Core/Perf. part work items/study items</w:t>
      </w:r>
      <w:r w:rsidR="00D177B0" w:rsidRPr="000F4814">
        <w:t xml:space="preserve"> but after RAN #</w:t>
      </w:r>
      <w:r w:rsidR="00AB2ED6" w:rsidRPr="000F4814">
        <w:t>10</w:t>
      </w:r>
      <w:r w:rsidR="000F4814" w:rsidRPr="000F4814">
        <w:t>5</w:t>
      </w:r>
      <w:r w:rsidR="00D177B0" w:rsidRPr="000F4814">
        <w:t xml:space="preserve"> </w:t>
      </w:r>
      <w:r w:rsidR="001B70E3">
        <w:t>4</w:t>
      </w:r>
      <w:r w:rsidR="00D177B0" w:rsidRPr="000F4814">
        <w:t xml:space="preserve"> REL-16 RAN5 testing </w:t>
      </w:r>
      <w:r w:rsidR="00604955" w:rsidRPr="000F4814">
        <w:lastRenderedPageBreak/>
        <w:t>work items</w:t>
      </w:r>
      <w:r w:rsidR="00D177B0" w:rsidRPr="000F4814">
        <w:t xml:space="preserve"> are </w:t>
      </w:r>
      <w:r w:rsidR="00911A46" w:rsidRPr="000F4814">
        <w:t xml:space="preserve">still </w:t>
      </w:r>
      <w:r w:rsidR="00D177B0" w:rsidRPr="000F4814">
        <w:t>ongoing</w:t>
      </w:r>
      <w:r w:rsidR="008406C9" w:rsidRPr="000F4814">
        <w:t>/open</w:t>
      </w:r>
      <w:r w:rsidR="00911A46" w:rsidRPr="000F4814">
        <w:t xml:space="preserve"> (NR_CADC_NR_LTE_DC_R16-UEConTest, 5G_V2X_NRSL_eV2XARC-UEConTest, NR_unlic-UEConTest, NR_RRM_enh-UEConTest).</w:t>
      </w:r>
      <w:r w:rsidR="001B70E3">
        <w:t xml:space="preserve"> </w:t>
      </w:r>
      <w:r w:rsidR="00227029">
        <w:t xml:space="preserve">1 WI </w:t>
      </w:r>
      <w:r w:rsidR="001B70E3" w:rsidRPr="000F4814">
        <w:t>MCProtoc16_enh2MCPTT_eMCData2-ConTest</w:t>
      </w:r>
      <w:r w:rsidR="001B70E3">
        <w:t xml:space="preserve"> was completed</w:t>
      </w:r>
      <w:r w:rsidR="0096452E">
        <w:t xml:space="preserve"> at RAN #105</w:t>
      </w:r>
      <w:r w:rsidR="001B70E3">
        <w:t>.</w:t>
      </w:r>
    </w:p>
    <w:p w14:paraId="4C24D46A" w14:textId="588C6E07" w:rsidR="004A3D00" w:rsidRPr="00C31FB8" w:rsidRDefault="004A3D00" w:rsidP="004A3D00">
      <w:pPr>
        <w:pStyle w:val="B2"/>
      </w:pPr>
      <w:r w:rsidRPr="00C31FB8">
        <w:t>-</w:t>
      </w:r>
      <w:r w:rsidRPr="00C31FB8">
        <w:tab/>
      </w:r>
      <w:r w:rsidRPr="00C31FB8">
        <w:rPr>
          <w:b/>
          <w:bCs/>
        </w:rPr>
        <w:t>non-backward compatible (NBC) REL-16 CRs</w:t>
      </w:r>
      <w:r w:rsidRPr="00C31FB8">
        <w:t>:</w:t>
      </w:r>
      <w:r w:rsidRPr="00C31FB8">
        <w:br/>
        <w:t xml:space="preserve">RAN3 reported </w:t>
      </w:r>
      <w:r w:rsidR="00565B90" w:rsidRPr="00C31FB8">
        <w:t xml:space="preserve">in </w:t>
      </w:r>
      <w:r w:rsidR="00C31FB8" w:rsidRPr="00C31FB8">
        <w:t>RP-241701</w:t>
      </w:r>
      <w:r w:rsidR="00C360F1" w:rsidRPr="00C31FB8">
        <w:t xml:space="preserve"> slide </w:t>
      </w:r>
      <w:r w:rsidR="00C31FB8" w:rsidRPr="00C31FB8">
        <w:t>6</w:t>
      </w:r>
      <w:r w:rsidR="00565B90" w:rsidRPr="00C31FB8">
        <w:t xml:space="preserve"> </w:t>
      </w:r>
      <w:r w:rsidRPr="00C31FB8">
        <w:t xml:space="preserve">1 CR in </w:t>
      </w:r>
      <w:r w:rsidR="00C31FB8" w:rsidRPr="00C31FB8">
        <w:t>R3-244765</w:t>
      </w:r>
      <w:r w:rsidRPr="00C31FB8">
        <w:t xml:space="preserve"> (</w:t>
      </w:r>
      <w:r w:rsidR="00C31FB8" w:rsidRPr="00C31FB8">
        <w:t>NR_pos-Core</w:t>
      </w:r>
      <w:r w:rsidRPr="00C31FB8">
        <w:t>)</w:t>
      </w:r>
      <w:r w:rsidR="00D1363E" w:rsidRPr="00C31FB8">
        <w:t>.</w:t>
      </w:r>
      <w:r w:rsidR="008079E6">
        <w:t xml:space="preserve"> No cat.A CRs.</w:t>
      </w:r>
    </w:p>
    <w:p w14:paraId="5B918936" w14:textId="06F2363F" w:rsidR="00653BF2" w:rsidRPr="00227029" w:rsidRDefault="00FE7C9A" w:rsidP="0096452E">
      <w:pPr>
        <w:pStyle w:val="B1"/>
        <w:spacing w:after="120"/>
      </w:pPr>
      <w:r w:rsidRPr="008079E6">
        <w:t>-</w:t>
      </w:r>
      <w:r w:rsidRPr="008079E6">
        <w:tab/>
      </w:r>
      <w:r w:rsidRPr="008079E6">
        <w:rPr>
          <w:b/>
        </w:rPr>
        <w:t>REL-17</w:t>
      </w:r>
      <w:r w:rsidR="00E70EA9" w:rsidRPr="008079E6">
        <w:rPr>
          <w:b/>
        </w:rPr>
        <w:t xml:space="preserve"> </w:t>
      </w:r>
      <w:r w:rsidR="00E70EA9" w:rsidRPr="008079E6">
        <w:rPr>
          <w:bCs/>
        </w:rPr>
        <w:t xml:space="preserve">(stage 3 </w:t>
      </w:r>
      <w:r w:rsidR="002A5ED2" w:rsidRPr="008079E6">
        <w:rPr>
          <w:bCs/>
        </w:rPr>
        <w:t xml:space="preserve">was frozen in March 22 at RAN #95; </w:t>
      </w:r>
      <w:r w:rsidR="00E70EA9" w:rsidRPr="008079E6">
        <w:rPr>
          <w:bCs/>
        </w:rPr>
        <w:t xml:space="preserve">ASN.1 </w:t>
      </w:r>
      <w:r w:rsidR="002A5ED2" w:rsidRPr="008079E6">
        <w:rPr>
          <w:bCs/>
        </w:rPr>
        <w:t xml:space="preserve">was </w:t>
      </w:r>
      <w:r w:rsidR="00E70EA9" w:rsidRPr="008079E6">
        <w:rPr>
          <w:bCs/>
        </w:rPr>
        <w:t>fr</w:t>
      </w:r>
      <w:r w:rsidR="002A5ED2" w:rsidRPr="008079E6">
        <w:rPr>
          <w:bCs/>
        </w:rPr>
        <w:t>ozen at RAN #96 in June 22</w:t>
      </w:r>
      <w:r w:rsidR="00E70EA9" w:rsidRPr="008079E6">
        <w:rPr>
          <w:bCs/>
        </w:rPr>
        <w:t>)</w:t>
      </w:r>
      <w:r w:rsidRPr="008079E6">
        <w:t>:</w:t>
      </w:r>
      <w:r w:rsidR="003D6CC6" w:rsidRPr="008079E6">
        <w:br/>
      </w:r>
      <w:r w:rsidR="00E1132A" w:rsidRPr="0096452E">
        <w:t>N</w:t>
      </w:r>
      <w:r w:rsidR="00792DF0" w:rsidRPr="0096452E">
        <w:t>o</w:t>
      </w:r>
      <w:r w:rsidR="003D6CC6" w:rsidRPr="0096452E">
        <w:t xml:space="preserve"> </w:t>
      </w:r>
      <w:r w:rsidR="00604955" w:rsidRPr="0096452E">
        <w:t xml:space="preserve">more </w:t>
      </w:r>
      <w:r w:rsidR="00E1132A" w:rsidRPr="0096452E">
        <w:t xml:space="preserve">open </w:t>
      </w:r>
      <w:r w:rsidR="00604955" w:rsidRPr="0096452E">
        <w:t xml:space="preserve">REL-17 </w:t>
      </w:r>
      <w:r w:rsidR="003D6CC6" w:rsidRPr="0096452E">
        <w:t>Core</w:t>
      </w:r>
      <w:r w:rsidR="00517B94" w:rsidRPr="0096452E">
        <w:t>/Perf.</w:t>
      </w:r>
      <w:r w:rsidR="003D6CC6" w:rsidRPr="0096452E">
        <w:t xml:space="preserve"> part work items</w:t>
      </w:r>
      <w:r w:rsidR="00517B94" w:rsidRPr="0096452E">
        <w:t>/study items</w:t>
      </w:r>
      <w:r w:rsidR="0096452E" w:rsidRPr="0096452E">
        <w:t>.</w:t>
      </w:r>
      <w:r w:rsidR="00227029">
        <w:br/>
      </w:r>
      <w:r w:rsidR="0096452E" w:rsidRPr="0096452E">
        <w:t>B</w:t>
      </w:r>
      <w:r w:rsidR="00FB1902" w:rsidRPr="0096452E">
        <w:t>ut</w:t>
      </w:r>
      <w:r w:rsidR="00E1132A" w:rsidRPr="0096452E">
        <w:t xml:space="preserve"> </w:t>
      </w:r>
      <w:r w:rsidR="00604955" w:rsidRPr="0096452E">
        <w:t>after RAN #10</w:t>
      </w:r>
      <w:r w:rsidR="0096452E" w:rsidRPr="0096452E">
        <w:t>5</w:t>
      </w:r>
      <w:r w:rsidR="00604955" w:rsidRPr="0096452E">
        <w:t xml:space="preserve"> </w:t>
      </w:r>
      <w:r w:rsidR="0096452E" w:rsidRPr="0096452E">
        <w:t>11</w:t>
      </w:r>
      <w:r w:rsidR="003D6CC6" w:rsidRPr="0096452E">
        <w:t xml:space="preserve"> </w:t>
      </w:r>
      <w:r w:rsidR="00604955" w:rsidRPr="0096452E">
        <w:t>REL-17 RAN5 t</w:t>
      </w:r>
      <w:r w:rsidR="003D6CC6" w:rsidRPr="0096452E">
        <w:t xml:space="preserve">esting </w:t>
      </w:r>
      <w:r w:rsidR="00604955" w:rsidRPr="0096452E">
        <w:t>wo</w:t>
      </w:r>
      <w:r w:rsidR="003D6CC6" w:rsidRPr="0096452E">
        <w:t xml:space="preserve">rk items are </w:t>
      </w:r>
      <w:r w:rsidR="00604955" w:rsidRPr="0096452E">
        <w:t xml:space="preserve">still </w:t>
      </w:r>
      <w:r w:rsidR="003D6CC6" w:rsidRPr="0096452E">
        <w:t>ongoing</w:t>
      </w:r>
      <w:r w:rsidR="00C36F29" w:rsidRPr="0096452E">
        <w:t>/open</w:t>
      </w:r>
      <w:r w:rsidR="0096452E">
        <w:t xml:space="preserve"> (NR_CADC_NR_LTE_DC_R17-UEConTest, NR_UE_PC2_R17_CADC_SUL_xBDL_yBUL-UEConTest, NR_FR2_FWA_Bn257_Bn258-UEConTest, NR_SmallData_INACTIVE-UEConTest, NR_NTN_solutions_plus_CT-UEConTest, NR_HST_FR2-UEConTest, NR_SL_enh-UEConTest, NR_SL_relay-UEConTest, NR_pos_enh-UEConTest, LTE_CA_R17-UEConTest)</w:t>
      </w:r>
      <w:r w:rsidR="00227029">
        <w:br/>
      </w:r>
      <w:r w:rsidR="0096452E">
        <w:t xml:space="preserve">including the new approved REL-17 WID </w:t>
      </w:r>
      <w:r w:rsidR="0096452E" w:rsidRPr="0096452E">
        <w:t>MCProtoc17_enh3MCPTT_eMCData3_ MCOver5GS-UEConTest</w:t>
      </w:r>
      <w:r w:rsidR="0096452E">
        <w:t xml:space="preserve"> (RP-241755)</w:t>
      </w:r>
      <w:r w:rsidR="00172E50" w:rsidRPr="0096452E">
        <w:t>.</w:t>
      </w:r>
      <w:r w:rsidR="00227029">
        <w:br/>
        <w:t xml:space="preserve">5 WIs </w:t>
      </w:r>
      <w:r w:rsidR="00803E59">
        <w:t xml:space="preserve">were completed at RAN #105 </w:t>
      </w:r>
      <w:r w:rsidR="00227029">
        <w:t>(ENDC_PC2_R17_xLTE_yNR-UEConTest, NR_feMIMO-UEConTest, NR_demod_enh2-UEConTest, NG_RAN_PRN_enh_plus_CT-UEConTest, NR_QoE-UEConTest).</w:t>
      </w:r>
    </w:p>
    <w:p w14:paraId="76CBD575" w14:textId="12D6C598" w:rsidR="004407F0" w:rsidRPr="00B00AAC" w:rsidRDefault="007E11D8" w:rsidP="005B46AC">
      <w:pPr>
        <w:pStyle w:val="B2"/>
      </w:pPr>
      <w:r w:rsidRPr="00B00AAC">
        <w:t>-</w:t>
      </w:r>
      <w:r w:rsidRPr="00B00AAC">
        <w:tab/>
      </w:r>
      <w:r w:rsidRPr="00B00AAC">
        <w:rPr>
          <w:b/>
          <w:bCs/>
        </w:rPr>
        <w:t xml:space="preserve">non-backward compatible </w:t>
      </w:r>
      <w:r w:rsidR="0062029E" w:rsidRPr="00B00AAC">
        <w:rPr>
          <w:b/>
          <w:bCs/>
        </w:rPr>
        <w:t xml:space="preserve">(NBC) </w:t>
      </w:r>
      <w:r w:rsidRPr="00B00AAC">
        <w:rPr>
          <w:b/>
          <w:bCs/>
        </w:rPr>
        <w:t>REL-17 CRs:</w:t>
      </w:r>
      <w:r w:rsidR="004017E5" w:rsidRPr="00B00AAC">
        <w:rPr>
          <w:b/>
          <w:bCs/>
        </w:rPr>
        <w:br/>
      </w:r>
      <w:r w:rsidR="00565B90" w:rsidRPr="00B00AAC">
        <w:t xml:space="preserve">RAN3 reported in </w:t>
      </w:r>
      <w:r w:rsidR="00B00AAC" w:rsidRPr="00C31FB8">
        <w:t>RP-241701</w:t>
      </w:r>
      <w:r w:rsidR="002513F8" w:rsidRPr="00B00AAC">
        <w:t xml:space="preserve"> slide </w:t>
      </w:r>
      <w:r w:rsidR="0060133E">
        <w:t>6</w:t>
      </w:r>
      <w:r w:rsidR="002513F8" w:rsidRPr="00B00AAC">
        <w:t xml:space="preserve"> 1 CR</w:t>
      </w:r>
      <w:r w:rsidR="00565B90" w:rsidRPr="00B00AAC">
        <w:t xml:space="preserve">: </w:t>
      </w:r>
      <w:r w:rsidR="00B00AAC" w:rsidRPr="00B00AAC">
        <w:t>R3-244668</w:t>
      </w:r>
      <w:r w:rsidR="00565B90" w:rsidRPr="00B00AAC">
        <w:t xml:space="preserve"> (</w:t>
      </w:r>
      <w:r w:rsidR="00B00AAC" w:rsidRPr="00B00AAC">
        <w:t>NR_MBS-Core</w:t>
      </w:r>
      <w:r w:rsidR="00565B90" w:rsidRPr="00B00AAC">
        <w:t>)</w:t>
      </w:r>
      <w:r w:rsidR="001B29BE">
        <w:t xml:space="preserve"> with </w:t>
      </w:r>
      <w:r w:rsidR="00B6629C">
        <w:t xml:space="preserve">REL-18 cat.A CR </w:t>
      </w:r>
      <w:r w:rsidR="001B29BE" w:rsidRPr="001B29BE">
        <w:t>R3-244669</w:t>
      </w:r>
      <w:r w:rsidR="00565B90" w:rsidRPr="00B00AAC">
        <w:t>.</w:t>
      </w:r>
      <w:r w:rsidR="0060133E">
        <w:br/>
      </w:r>
      <w:r w:rsidR="0060133E" w:rsidRPr="00B00AAC">
        <w:t>RAN</w:t>
      </w:r>
      <w:r w:rsidR="0060133E">
        <w:t>2</w:t>
      </w:r>
      <w:r w:rsidR="0060133E" w:rsidRPr="00B00AAC">
        <w:t xml:space="preserve"> reported in </w:t>
      </w:r>
      <w:r w:rsidR="0060133E" w:rsidRPr="0060133E">
        <w:t>RP-242375</w:t>
      </w:r>
      <w:r w:rsidR="0060133E" w:rsidRPr="00B00AAC">
        <w:t xml:space="preserve"> slide </w:t>
      </w:r>
      <w:r w:rsidR="0060133E">
        <w:t>8</w:t>
      </w:r>
      <w:r w:rsidR="0060133E" w:rsidRPr="00B00AAC">
        <w:t xml:space="preserve"> </w:t>
      </w:r>
      <w:r w:rsidR="0060133E">
        <w:t>2</w:t>
      </w:r>
      <w:r w:rsidR="0060133E" w:rsidRPr="00B00AAC">
        <w:t xml:space="preserve"> CR</w:t>
      </w:r>
      <w:r w:rsidR="0060133E">
        <w:t>s</w:t>
      </w:r>
      <w:r w:rsidR="0060133E" w:rsidRPr="00B00AAC">
        <w:t xml:space="preserve">: </w:t>
      </w:r>
      <w:r w:rsidR="0060133E" w:rsidRPr="0060133E">
        <w:t>R2-2407665</w:t>
      </w:r>
      <w:r w:rsidR="0060133E" w:rsidRPr="00B00AAC">
        <w:t xml:space="preserve"> (</w:t>
      </w:r>
      <w:r w:rsidR="0060133E" w:rsidRPr="0060133E">
        <w:t>NR_ext_to_71GHz-Core</w:t>
      </w:r>
      <w:r w:rsidR="0060133E" w:rsidRPr="00B00AAC">
        <w:t>)</w:t>
      </w:r>
      <w:r w:rsidR="0060133E">
        <w:t xml:space="preserve"> </w:t>
      </w:r>
      <w:r w:rsidR="001B29BE">
        <w:t xml:space="preserve">with REL-18 cat.F </w:t>
      </w:r>
      <w:r w:rsidR="001B29BE" w:rsidRPr="001B29BE">
        <w:t>R2-2407666</w:t>
      </w:r>
      <w:r w:rsidR="001B29BE">
        <w:t xml:space="preserve"> </w:t>
      </w:r>
      <w:r w:rsidR="0060133E">
        <w:t xml:space="preserve">and </w:t>
      </w:r>
      <w:r w:rsidR="0060133E" w:rsidRPr="0060133E">
        <w:t>R2-2407660</w:t>
      </w:r>
      <w:r w:rsidR="0060133E">
        <w:t xml:space="preserve"> (</w:t>
      </w:r>
      <w:r w:rsidR="0060133E" w:rsidRPr="0060133E">
        <w:t>NR_feMIMO-Core</w:t>
      </w:r>
      <w:r w:rsidR="0060133E">
        <w:t>)</w:t>
      </w:r>
      <w:r w:rsidR="001B29BE">
        <w:t xml:space="preserve"> with REL-18 cat.A </w:t>
      </w:r>
      <w:r w:rsidR="001B29BE" w:rsidRPr="001B29BE">
        <w:t>R2-2407659</w:t>
      </w:r>
      <w:r w:rsidR="0060133E" w:rsidRPr="00B00AAC">
        <w:t>.</w:t>
      </w:r>
    </w:p>
    <w:p w14:paraId="7CB38111" w14:textId="718445F2" w:rsidR="004342AE" w:rsidRPr="00CE6299" w:rsidRDefault="00AE3B16" w:rsidP="004342AE">
      <w:pPr>
        <w:pStyle w:val="B1"/>
      </w:pPr>
      <w:r w:rsidRPr="008079E6">
        <w:rPr>
          <w:b/>
          <w:bCs/>
        </w:rPr>
        <w:t>-</w:t>
      </w:r>
      <w:r w:rsidRPr="008079E6">
        <w:rPr>
          <w:b/>
          <w:bCs/>
        </w:rPr>
        <w:tab/>
        <w:t>REL-18</w:t>
      </w:r>
      <w:r w:rsidR="00F4601D" w:rsidRPr="008079E6">
        <w:rPr>
          <w:b/>
          <w:bCs/>
        </w:rPr>
        <w:t xml:space="preserve"> </w:t>
      </w:r>
      <w:r w:rsidR="00F4601D" w:rsidRPr="008079E6">
        <w:t xml:space="preserve">(stage3 </w:t>
      </w:r>
      <w:r w:rsidR="008079E6" w:rsidRPr="008079E6">
        <w:t xml:space="preserve">was frozen </w:t>
      </w:r>
      <w:r w:rsidR="007D74AC" w:rsidRPr="008079E6">
        <w:t>in</w:t>
      </w:r>
      <w:r w:rsidR="00F4601D" w:rsidRPr="008079E6">
        <w:t xml:space="preserve"> Dec.23</w:t>
      </w:r>
      <w:r w:rsidR="008079E6" w:rsidRPr="008079E6">
        <w:t xml:space="preserve">; </w:t>
      </w:r>
      <w:r w:rsidR="00F4601D" w:rsidRPr="008079E6">
        <w:t xml:space="preserve">ASN.1 </w:t>
      </w:r>
      <w:r w:rsidR="008079E6" w:rsidRPr="008079E6">
        <w:t xml:space="preserve">was frozen at RAN #104 in </w:t>
      </w:r>
      <w:r w:rsidR="009447A5" w:rsidRPr="008079E6">
        <w:t>June 24</w:t>
      </w:r>
      <w:r w:rsidR="00F4601D" w:rsidRPr="008079E6">
        <w:t>)</w:t>
      </w:r>
      <w:r w:rsidRPr="008079E6">
        <w:t>:</w:t>
      </w:r>
      <w:r w:rsidR="00323AF9" w:rsidRPr="008079E6">
        <w:br/>
      </w:r>
      <w:r w:rsidR="00323AF9" w:rsidRPr="00CE6299">
        <w:t>After RAN #</w:t>
      </w:r>
      <w:r w:rsidR="00B71B1C" w:rsidRPr="00CE6299">
        <w:t>10</w:t>
      </w:r>
      <w:r w:rsidR="00227029" w:rsidRPr="00CE6299">
        <w:t>5</w:t>
      </w:r>
      <w:r w:rsidR="00323AF9" w:rsidRPr="00CE6299">
        <w:t xml:space="preserve">, </w:t>
      </w:r>
      <w:r w:rsidR="00643FB0" w:rsidRPr="00CE6299">
        <w:t>no REL-18 SIs</w:t>
      </w:r>
      <w:r w:rsidR="00172E50" w:rsidRPr="00CE6299">
        <w:t>, no</w:t>
      </w:r>
      <w:r w:rsidR="00323AF9" w:rsidRPr="00CE6299">
        <w:t xml:space="preserve"> Core part WIs, </w:t>
      </w:r>
      <w:r w:rsidR="00227029" w:rsidRPr="00CE6299">
        <w:t>1</w:t>
      </w:r>
      <w:r w:rsidR="00323AF9" w:rsidRPr="00CE6299">
        <w:t xml:space="preserve"> Perf. part WI</w:t>
      </w:r>
      <w:r w:rsidR="00227029" w:rsidRPr="00CE6299">
        <w:t xml:space="preserve"> (</w:t>
      </w:r>
      <w:r w:rsidR="00CE6299" w:rsidRPr="00CE6299">
        <w:t>NR_pos_enh2-Perf</w:t>
      </w:r>
      <w:r w:rsidR="00227029" w:rsidRPr="00CE6299">
        <w:t>)</w:t>
      </w:r>
      <w:r w:rsidR="00643FB0" w:rsidRPr="00CE6299">
        <w:t xml:space="preserve"> </w:t>
      </w:r>
      <w:r w:rsidR="00CF7A69" w:rsidRPr="00CE6299">
        <w:t xml:space="preserve">and </w:t>
      </w:r>
      <w:r w:rsidR="00172E50" w:rsidRPr="00CE6299">
        <w:t>3</w:t>
      </w:r>
      <w:r w:rsidR="00CE6299">
        <w:t>8</w:t>
      </w:r>
      <w:r w:rsidR="00CF7A69" w:rsidRPr="00CE6299">
        <w:t xml:space="preserve"> Testing WI</w:t>
      </w:r>
      <w:r w:rsidR="00A4333E" w:rsidRPr="00CE6299">
        <w:t>s</w:t>
      </w:r>
      <w:r w:rsidR="00CF7A69" w:rsidRPr="00CE6299">
        <w:t xml:space="preserve"> </w:t>
      </w:r>
      <w:r w:rsidR="00323AF9" w:rsidRPr="00CE6299">
        <w:t>are open/ongoing</w:t>
      </w:r>
      <w:r w:rsidR="00CE6299">
        <w:t xml:space="preserve"> (incl. 5 new WIs)</w:t>
      </w:r>
      <w:r w:rsidR="00323AF9" w:rsidRPr="00CE6299">
        <w:t>.</w:t>
      </w:r>
      <w:r w:rsidR="00227029" w:rsidRPr="00CE6299">
        <w:br/>
        <w:t>1 Perf. part WI (NR_FR1_TRP_TRS_enh-Perf) was completed at RAN #105.</w:t>
      </w:r>
    </w:p>
    <w:p w14:paraId="6A55D53B" w14:textId="598A4CE2" w:rsidR="0060133E" w:rsidRPr="00724880" w:rsidRDefault="0060133E" w:rsidP="00C96D8B">
      <w:pPr>
        <w:pStyle w:val="B2"/>
        <w:rPr>
          <w:highlight w:val="yellow"/>
        </w:rPr>
      </w:pPr>
      <w:r w:rsidRPr="00B00AAC">
        <w:t>-</w:t>
      </w:r>
      <w:r w:rsidRPr="00B00AAC">
        <w:tab/>
      </w:r>
      <w:r w:rsidRPr="00B00AAC">
        <w:rPr>
          <w:b/>
          <w:bCs/>
        </w:rPr>
        <w:t>non-backward compatible (NBC) REL-1</w:t>
      </w:r>
      <w:r>
        <w:rPr>
          <w:b/>
          <w:bCs/>
        </w:rPr>
        <w:t>8</w:t>
      </w:r>
      <w:r w:rsidRPr="00B00AAC">
        <w:rPr>
          <w:b/>
          <w:bCs/>
        </w:rPr>
        <w:t xml:space="preserve"> CRs:</w:t>
      </w:r>
      <w:r w:rsidRPr="00B00AAC">
        <w:rPr>
          <w:b/>
          <w:bCs/>
        </w:rPr>
        <w:br/>
      </w:r>
      <w:r w:rsidRPr="00B00AAC">
        <w:t xml:space="preserve">RAN3 reported in </w:t>
      </w:r>
      <w:r w:rsidRPr="00C31FB8">
        <w:t>RP-241701</w:t>
      </w:r>
      <w:r w:rsidRPr="00B00AAC">
        <w:t xml:space="preserve"> slide </w:t>
      </w:r>
      <w:r>
        <w:t>6</w:t>
      </w:r>
      <w:r w:rsidRPr="00B00AAC">
        <w:t xml:space="preserve"> </w:t>
      </w:r>
      <w:r>
        <w:t>7</w:t>
      </w:r>
      <w:r w:rsidRPr="00B00AAC">
        <w:t xml:space="preserve"> CR</w:t>
      </w:r>
      <w:r>
        <w:t>s</w:t>
      </w:r>
      <w:r w:rsidRPr="00B00AAC">
        <w:t>:</w:t>
      </w:r>
      <w:r>
        <w:t xml:space="preserve"> </w:t>
      </w:r>
      <w:r w:rsidRPr="0060133E">
        <w:t>R3-244336</w:t>
      </w:r>
      <w:r>
        <w:t xml:space="preserve"> (</w:t>
      </w:r>
      <w:r w:rsidRPr="0060133E">
        <w:t>NR_QoE_enh-Core</w:t>
      </w:r>
      <w:r>
        <w:t>)</w:t>
      </w:r>
      <w:r w:rsidRPr="0060133E">
        <w:t>, R3-244386</w:t>
      </w:r>
      <w:r>
        <w:t xml:space="preserve"> (</w:t>
      </w:r>
      <w:r w:rsidRPr="0060133E">
        <w:t>NR_QoE_enh-Core</w:t>
      </w:r>
      <w:r>
        <w:t>)</w:t>
      </w:r>
      <w:r w:rsidRPr="0060133E">
        <w:t>, R3-244667</w:t>
      </w:r>
      <w:r>
        <w:t xml:space="preserve"> (</w:t>
      </w:r>
      <w:r w:rsidRPr="0060133E">
        <w:t>NR_QoE_enh-Core</w:t>
      </w:r>
      <w:r>
        <w:t>)</w:t>
      </w:r>
      <w:r w:rsidRPr="0060133E">
        <w:t>, R3-244677</w:t>
      </w:r>
      <w:r>
        <w:t xml:space="preserve"> (</w:t>
      </w:r>
      <w:r w:rsidRPr="0060133E">
        <w:t>NR_newRAT-Core, TEI18</w:t>
      </w:r>
      <w:r>
        <w:t>)</w:t>
      </w:r>
      <w:r w:rsidRPr="0060133E">
        <w:t>, R3-244779</w:t>
      </w:r>
      <w:r w:rsidR="004D0B0D">
        <w:t xml:space="preserve"> (</w:t>
      </w:r>
      <w:r w:rsidR="004D0B0D" w:rsidRPr="004D0B0D">
        <w:t>NR_pos_enh2-Core</w:t>
      </w:r>
      <w:r w:rsidR="004D0B0D">
        <w:t>)</w:t>
      </w:r>
      <w:r w:rsidRPr="0060133E">
        <w:t>, R3-244783</w:t>
      </w:r>
      <w:r w:rsidR="004D0B0D">
        <w:t xml:space="preserve"> (</w:t>
      </w:r>
      <w:r w:rsidR="004D0B0D" w:rsidRPr="004D0B0D">
        <w:t>NR_pos_enh2-Core</w:t>
      </w:r>
      <w:r w:rsidR="004D0B0D">
        <w:t>)</w:t>
      </w:r>
      <w:r w:rsidRPr="0060133E">
        <w:t>, R3-244794</w:t>
      </w:r>
      <w:r w:rsidR="004D0B0D">
        <w:t xml:space="preserve"> (</w:t>
      </w:r>
      <w:r w:rsidR="004D0B0D" w:rsidRPr="004D0B0D">
        <w:t>NR_Mob_enh2-Core</w:t>
      </w:r>
      <w:r w:rsidR="004D0B0D">
        <w:t>)</w:t>
      </w:r>
      <w:r w:rsidR="00D34D20">
        <w:t>.</w:t>
      </w:r>
      <w:r w:rsidR="00D34D20">
        <w:br/>
      </w:r>
      <w:r w:rsidR="00D34D20" w:rsidRPr="00B00AAC">
        <w:t>RAN</w:t>
      </w:r>
      <w:r w:rsidR="00D34D20">
        <w:t>2</w:t>
      </w:r>
      <w:r w:rsidR="00D34D20" w:rsidRPr="00B00AAC">
        <w:t xml:space="preserve"> reported in </w:t>
      </w:r>
      <w:r w:rsidR="00D34D20" w:rsidRPr="0060133E">
        <w:t>RP-242375</w:t>
      </w:r>
      <w:r w:rsidR="00D34D20" w:rsidRPr="00B00AAC">
        <w:t xml:space="preserve"> slide </w:t>
      </w:r>
      <w:r w:rsidR="00D34D20">
        <w:t>10</w:t>
      </w:r>
      <w:r w:rsidR="00D34D20" w:rsidRPr="00B00AAC">
        <w:t xml:space="preserve"> </w:t>
      </w:r>
      <w:r w:rsidR="00D34D20">
        <w:t>1</w:t>
      </w:r>
      <w:r w:rsidR="00D34D20" w:rsidRPr="00B00AAC">
        <w:t xml:space="preserve"> CR:</w:t>
      </w:r>
      <w:r w:rsidR="00D34D20">
        <w:t xml:space="preserve"> </w:t>
      </w:r>
      <w:r w:rsidR="00D34D20" w:rsidRPr="00D34D20">
        <w:t>R2-2407</w:t>
      </w:r>
      <w:r w:rsidR="00862CC5">
        <w:t>872 (</w:t>
      </w:r>
      <w:r w:rsidR="00862CC5" w:rsidRPr="00862CC5">
        <w:t>NR_pos_enh2-Core</w:t>
      </w:r>
      <w:r w:rsidR="00862CC5">
        <w:t>).</w:t>
      </w:r>
    </w:p>
    <w:p w14:paraId="42F4B382" w14:textId="79AF482C" w:rsidR="00FE4D09" w:rsidRPr="00250FE9" w:rsidRDefault="00FE4D09" w:rsidP="003428E9">
      <w:pPr>
        <w:pStyle w:val="B1"/>
        <w:spacing w:after="120"/>
      </w:pPr>
      <w:r w:rsidRPr="00250FE9">
        <w:rPr>
          <w:b/>
          <w:bCs/>
        </w:rPr>
        <w:t>-</w:t>
      </w:r>
      <w:r w:rsidRPr="00250FE9">
        <w:rPr>
          <w:b/>
          <w:bCs/>
        </w:rPr>
        <w:tab/>
        <w:t xml:space="preserve">REL-19 </w:t>
      </w:r>
      <w:r w:rsidRPr="00250FE9">
        <w:t>(REL-19 stage3 freeze is planned for Sep.25 and REL-19 ASN.1 freeze is planned for Dec.25):</w:t>
      </w:r>
      <w:r w:rsidR="00642B0A" w:rsidRPr="00250FE9">
        <w:br/>
        <w:t>After RAN #10</w:t>
      </w:r>
      <w:r w:rsidR="00250FE9">
        <w:t>5</w:t>
      </w:r>
      <w:r w:rsidR="00642B0A" w:rsidRPr="00250FE9">
        <w:t xml:space="preserve">, </w:t>
      </w:r>
      <w:r w:rsidR="007C11A6">
        <w:t>8</w:t>
      </w:r>
      <w:r w:rsidR="00642B0A" w:rsidRPr="00250FE9">
        <w:t xml:space="preserve"> REL-19 SIs</w:t>
      </w:r>
      <w:r w:rsidR="00913396" w:rsidRPr="00250FE9">
        <w:t xml:space="preserve"> (3xRAN1 led, 1xRAN2 led, 4xRAN4 led)</w:t>
      </w:r>
      <w:r w:rsidR="00642B0A" w:rsidRPr="00250FE9">
        <w:t xml:space="preserve">, </w:t>
      </w:r>
      <w:r w:rsidR="00B47358">
        <w:br/>
        <w:t>50</w:t>
      </w:r>
      <w:r w:rsidR="00642B0A" w:rsidRPr="00250FE9">
        <w:t xml:space="preserve"> REL-19 Core part WIs</w:t>
      </w:r>
      <w:r w:rsidR="00913396" w:rsidRPr="00250FE9">
        <w:t xml:space="preserve"> (</w:t>
      </w:r>
      <w:r w:rsidR="00B47358">
        <w:t>7</w:t>
      </w:r>
      <w:r w:rsidR="00913396" w:rsidRPr="00250FE9">
        <w:t xml:space="preserve">xRAN1 led, </w:t>
      </w:r>
      <w:r w:rsidR="00B47358">
        <w:t>8</w:t>
      </w:r>
      <w:r w:rsidR="00913396" w:rsidRPr="00250FE9">
        <w:t xml:space="preserve">xRAN2 led, </w:t>
      </w:r>
      <w:r w:rsidR="00B47358">
        <w:t>3</w:t>
      </w:r>
      <w:r w:rsidR="00913396" w:rsidRPr="00250FE9">
        <w:t xml:space="preserve">xRAN3 led, </w:t>
      </w:r>
      <w:r w:rsidR="00B47358">
        <w:t>32</w:t>
      </w:r>
      <w:r w:rsidR="00913396" w:rsidRPr="00250FE9">
        <w:t>xRAN4 led)</w:t>
      </w:r>
      <w:r w:rsidR="00642B0A" w:rsidRPr="00250FE9">
        <w:t>,</w:t>
      </w:r>
      <w:r w:rsidR="00B47358">
        <w:br/>
      </w:r>
      <w:r w:rsidR="007C11A6">
        <w:t>31</w:t>
      </w:r>
      <w:r w:rsidR="00642B0A" w:rsidRPr="00250FE9">
        <w:t xml:space="preserve"> </w:t>
      </w:r>
      <w:r w:rsidR="007C11A6">
        <w:t xml:space="preserve">RAN4 </w:t>
      </w:r>
      <w:r w:rsidR="00642B0A" w:rsidRPr="00250FE9">
        <w:t>Perf. part WIs are open/ongoing.</w:t>
      </w:r>
      <w:r w:rsidR="007C11A6">
        <w:t xml:space="preserve"> </w:t>
      </w:r>
      <w:r w:rsidR="00642B0A" w:rsidRPr="00250FE9">
        <w:t>RAN5 is not yet working on REL-19 testing WIs/SIs.</w:t>
      </w:r>
    </w:p>
    <w:p w14:paraId="77855F5A" w14:textId="149C0514" w:rsidR="006A5E8B" w:rsidRDefault="000741B4" w:rsidP="00A3252B">
      <w:pPr>
        <w:pStyle w:val="B2"/>
        <w:spacing w:after="0"/>
      </w:pPr>
      <w:r w:rsidRPr="00047488">
        <w:t>-</w:t>
      </w:r>
      <w:r w:rsidRPr="00047488">
        <w:tab/>
      </w:r>
      <w:r w:rsidRPr="00047488">
        <w:rPr>
          <w:b/>
          <w:bCs/>
        </w:rPr>
        <w:t xml:space="preserve">new </w:t>
      </w:r>
      <w:r w:rsidR="00664108">
        <w:rPr>
          <w:b/>
          <w:bCs/>
        </w:rPr>
        <w:t xml:space="preserve">RAN1/RAN2 </w:t>
      </w:r>
      <w:r w:rsidRPr="00047488">
        <w:rPr>
          <w:b/>
          <w:bCs/>
        </w:rPr>
        <w:t>REL-19 WIs</w:t>
      </w:r>
      <w:r w:rsidRPr="00047488">
        <w:t xml:space="preserve">: </w:t>
      </w:r>
      <w:r w:rsidR="006A5E8B" w:rsidRPr="00047488">
        <w:t>As endorsed in RP-232745, based on commercial needs, and Rel-19 progress, additional</w:t>
      </w:r>
      <w:r w:rsidR="006A5E8B" w:rsidRPr="006A5E8B">
        <w:t xml:space="preserve"> new but smaller RAN1/2/3-led projects </w:t>
      </w:r>
      <w:r w:rsidR="006A5E8B">
        <w:t>were discussed during RAN #105.</w:t>
      </w:r>
      <w:r w:rsidR="00047488">
        <w:t xml:space="preserve"> A way forward was endorsed in </w:t>
      </w:r>
      <w:r w:rsidR="00047488" w:rsidRPr="00047488">
        <w:t>RP-242379</w:t>
      </w:r>
      <w:r w:rsidR="003807E7">
        <w:t xml:space="preserve"> and 2 RAN1 led WIs (RP-242408, RP-242415) and 2 RAN2 led WIs (RP-242413, RP-242414) were approved.</w:t>
      </w:r>
      <w:r w:rsidR="001D1590">
        <w:t xml:space="preserve"> In relation to new WI RP-242415 (</w:t>
      </w:r>
      <w:r w:rsidR="001D1590" w:rsidRPr="001D1590">
        <w:t>IoT-NTN TDD mode</w:t>
      </w:r>
      <w:r w:rsidR="001D1590">
        <w:t>) also a way forward was endorsed in RP-242411.</w:t>
      </w:r>
    </w:p>
    <w:p w14:paraId="027829B6" w14:textId="495EF88F" w:rsidR="00041AE2" w:rsidRDefault="00041AE2" w:rsidP="00A3252B">
      <w:pPr>
        <w:pStyle w:val="B2"/>
        <w:spacing w:after="0"/>
      </w:pPr>
      <w:r>
        <w:t>-</w:t>
      </w:r>
      <w:r>
        <w:tab/>
      </w:r>
      <w:r w:rsidRPr="00041AE2">
        <w:rPr>
          <w:b/>
          <w:bCs/>
        </w:rPr>
        <w:t>new RAN4 spectrum related WIs</w:t>
      </w:r>
      <w:r w:rsidRPr="002C7F3B">
        <w:t>:</w:t>
      </w:r>
      <w:r w:rsidR="00C67F88">
        <w:t xml:space="preserve"> 2 new WIs were approved: RP-242371 (</w:t>
      </w:r>
      <w:r w:rsidR="00C67F88" w:rsidRPr="00C67F88">
        <w:t>mmWave in NR: UE spurious emissions and EESS (Earth Exploration Satellite Service) protection</w:t>
      </w:r>
      <w:r w:rsidR="00C67F88">
        <w:t>) and RP-242373 (</w:t>
      </w:r>
      <w:r w:rsidR="00C67F88" w:rsidRPr="00C67F88">
        <w:t>Introduction of additional operating NR bands for HAPS (High Altitude Platform Station)</w:t>
      </w:r>
      <w:r w:rsidR="00C67F88">
        <w:t>).</w:t>
      </w:r>
    </w:p>
    <w:p w14:paraId="3D286D41" w14:textId="18C50DE3" w:rsidR="003807E7" w:rsidRDefault="003807E7" w:rsidP="00A3252B">
      <w:pPr>
        <w:pStyle w:val="B2"/>
        <w:spacing w:after="0"/>
      </w:pPr>
      <w:r>
        <w:t>-</w:t>
      </w:r>
      <w:r>
        <w:tab/>
      </w:r>
      <w:r w:rsidR="006C7214" w:rsidRPr="006C7214">
        <w:rPr>
          <w:b/>
          <w:bCs/>
        </w:rPr>
        <w:t>Enhancements for Artificial Intelligence (AI)/Machine Learning (ML) for NG-RAN</w:t>
      </w:r>
      <w:r w:rsidR="006C7214">
        <w:t xml:space="preserve">: </w:t>
      </w:r>
      <w:r w:rsidR="006C7214" w:rsidRPr="006C7214">
        <w:t>REL-19 SI FS_NR_AIML_NGRAN_enh</w:t>
      </w:r>
      <w:r w:rsidR="006C7214">
        <w:t xml:space="preserve"> was completed at RAN #105 and a follow-up </w:t>
      </w:r>
      <w:r w:rsidR="00DD1D54">
        <w:t xml:space="preserve">RAN3 </w:t>
      </w:r>
      <w:r w:rsidR="006C7214">
        <w:t xml:space="preserve">WI was started in </w:t>
      </w:r>
      <w:r w:rsidR="006C7214" w:rsidRPr="006C7214">
        <w:t>RP-242385</w:t>
      </w:r>
      <w:r w:rsidR="006C7214">
        <w:t>.</w:t>
      </w:r>
    </w:p>
    <w:p w14:paraId="61D9D9C4" w14:textId="15935A8B" w:rsidR="006C7214" w:rsidRDefault="006C7214" w:rsidP="00A3252B">
      <w:pPr>
        <w:pStyle w:val="B2"/>
        <w:spacing w:after="0"/>
      </w:pPr>
      <w:r>
        <w:t>-</w:t>
      </w:r>
      <w:r>
        <w:tab/>
      </w:r>
      <w:r w:rsidRPr="006C7214">
        <w:rPr>
          <w:b/>
          <w:bCs/>
        </w:rPr>
        <w:t>Additional topological enhancements for NR</w:t>
      </w:r>
      <w:r>
        <w:t xml:space="preserve">: </w:t>
      </w:r>
      <w:r w:rsidRPr="006C7214">
        <w:t>REL-19 SI FS_NR_WAB_5GFemto</w:t>
      </w:r>
      <w:r>
        <w:t xml:space="preserve"> was completed at RAN #105 and a follow-up </w:t>
      </w:r>
      <w:r w:rsidR="00DD1D54">
        <w:t xml:space="preserve">RAN3 </w:t>
      </w:r>
      <w:r>
        <w:t xml:space="preserve">WI was started in </w:t>
      </w:r>
      <w:r w:rsidRPr="006C7214">
        <w:t>RP-24</w:t>
      </w:r>
      <w:r>
        <w:t xml:space="preserve">2395 covering </w:t>
      </w:r>
      <w:r w:rsidRPr="006C7214">
        <w:t>Wireless Access Backhaul (WAB)</w:t>
      </w:r>
      <w:r>
        <w:t xml:space="preserve"> and </w:t>
      </w:r>
      <w:r w:rsidRPr="006C7214">
        <w:t>5G Femto</w:t>
      </w:r>
      <w:r>
        <w:t>.</w:t>
      </w:r>
    </w:p>
    <w:p w14:paraId="69951A2D" w14:textId="057F8D03" w:rsidR="0047372C" w:rsidRDefault="0047372C" w:rsidP="00A3252B">
      <w:pPr>
        <w:pStyle w:val="B2"/>
        <w:spacing w:after="0"/>
      </w:pPr>
      <w:r>
        <w:t>-</w:t>
      </w:r>
      <w:r>
        <w:tab/>
      </w:r>
      <w:r w:rsidRPr="0047372C">
        <w:rPr>
          <w:b/>
          <w:bCs/>
        </w:rPr>
        <w:t>REL-19 SI FS_Ambient_IoT_solutions</w:t>
      </w:r>
      <w:r>
        <w:t xml:space="preserve"> (AI 9.2.2): The scope of the SI was rediscussed and the conclusions of RP-242360 were endorsed together with a TU increase in RAN2 for Q4/24. However, the SID was not revised (last approved SID: </w:t>
      </w:r>
      <w:r w:rsidRPr="0047372C">
        <w:t>RP-240826</w:t>
      </w:r>
      <w:r>
        <w:t>).</w:t>
      </w:r>
    </w:p>
    <w:p w14:paraId="7533179E" w14:textId="54C01FE9" w:rsidR="00EA614C" w:rsidRDefault="00EA614C" w:rsidP="00A3252B">
      <w:pPr>
        <w:pStyle w:val="B2"/>
        <w:spacing w:after="0"/>
      </w:pPr>
      <w:r>
        <w:t>-</w:t>
      </w:r>
      <w:r>
        <w:tab/>
      </w:r>
      <w:r w:rsidRPr="00C719C5">
        <w:rPr>
          <w:b/>
          <w:bCs/>
        </w:rPr>
        <w:t>REL-19 SI FS_Sensing_NR</w:t>
      </w:r>
      <w:r>
        <w:t xml:space="preserve"> (see AI 9.2.3): It was confirmed that the scope of the SI will be limited to only </w:t>
      </w:r>
      <w:r w:rsidRPr="00EA614C">
        <w:t>ISAC channel modelling</w:t>
      </w:r>
      <w:r>
        <w:t>. The revised SID was approved in RP-2</w:t>
      </w:r>
      <w:r w:rsidR="00C719C5">
        <w:t>42348.</w:t>
      </w:r>
      <w:r>
        <w:t xml:space="preserve"> </w:t>
      </w:r>
    </w:p>
    <w:p w14:paraId="04AE5BE1" w14:textId="1B439B4D" w:rsidR="004A1E92" w:rsidRDefault="004A1E92" w:rsidP="00A3252B">
      <w:pPr>
        <w:pStyle w:val="B2"/>
        <w:spacing w:after="0"/>
      </w:pPr>
      <w:r>
        <w:t>-</w:t>
      </w:r>
      <w:r>
        <w:tab/>
      </w:r>
      <w:r w:rsidRPr="004A1E92">
        <w:rPr>
          <w:b/>
          <w:bCs/>
        </w:rPr>
        <w:t>REL-19 SI FS_NR_AIML_Mob</w:t>
      </w:r>
      <w:r>
        <w:t xml:space="preserve"> (see AI 9.2.5): A way forward clarifying the RAN4 scope for this SI was endorsed in RP-242362</w:t>
      </w:r>
      <w:r w:rsidR="00041AE2">
        <w:t xml:space="preserve"> and the revised SID was approved in RP-242393.</w:t>
      </w:r>
    </w:p>
    <w:p w14:paraId="55D295A0" w14:textId="0372FCFD" w:rsidR="005863DB" w:rsidRDefault="005863DB" w:rsidP="00A3252B">
      <w:pPr>
        <w:pStyle w:val="B2"/>
        <w:spacing w:after="0"/>
      </w:pPr>
      <w:r>
        <w:t>-</w:t>
      </w:r>
      <w:r>
        <w:tab/>
      </w:r>
      <w:r w:rsidRPr="005863DB">
        <w:rPr>
          <w:b/>
          <w:bCs/>
        </w:rPr>
        <w:t>REL-19 WI NR_MIMO_Ph5</w:t>
      </w:r>
      <w:r>
        <w:t xml:space="preserve"> (see AI 9.3.1.1): The proposal at the end of RP-242367 was endorsed and the revised WID was approved in RP-242394.</w:t>
      </w:r>
    </w:p>
    <w:p w14:paraId="152573A5" w14:textId="64EB2040" w:rsidR="000842B0" w:rsidRDefault="000842B0" w:rsidP="00A3252B">
      <w:pPr>
        <w:pStyle w:val="B2"/>
        <w:spacing w:after="0"/>
      </w:pPr>
      <w:r>
        <w:lastRenderedPageBreak/>
        <w:t>-</w:t>
      </w:r>
      <w:r>
        <w:tab/>
      </w:r>
      <w:r w:rsidRPr="000842B0">
        <w:rPr>
          <w:b/>
          <w:bCs/>
        </w:rPr>
        <w:t>REL-19 WI NR_AIML_air</w:t>
      </w:r>
      <w:r>
        <w:t xml:space="preserve"> (see AI </w:t>
      </w:r>
      <w:r w:rsidRPr="000842B0">
        <w:t>9.3.1.3</w:t>
      </w:r>
      <w:r>
        <w:t>):</w:t>
      </w:r>
    </w:p>
    <w:p w14:paraId="7F49688F" w14:textId="10593CD6" w:rsidR="000842B0" w:rsidRDefault="000842B0" w:rsidP="004A1E92">
      <w:pPr>
        <w:pStyle w:val="B3"/>
        <w:spacing w:after="0"/>
      </w:pPr>
      <w:r>
        <w:t>-</w:t>
      </w:r>
      <w:r>
        <w:tab/>
      </w:r>
      <w:r w:rsidRPr="00B237CC">
        <w:rPr>
          <w:b/>
          <w:bCs/>
        </w:rPr>
        <w:t>RAN4 data sharing for AI/ML</w:t>
      </w:r>
      <w:r>
        <w:t>: A way forward was endorsed in RP-242350.</w:t>
      </w:r>
    </w:p>
    <w:p w14:paraId="194B37E7" w14:textId="593369B5" w:rsidR="000842B0" w:rsidRDefault="000842B0" w:rsidP="004A1E92">
      <w:pPr>
        <w:pStyle w:val="B3"/>
        <w:spacing w:after="0"/>
      </w:pPr>
      <w:r>
        <w:t>-</w:t>
      </w:r>
      <w:r>
        <w:tab/>
      </w:r>
      <w:r w:rsidRPr="00634632">
        <w:rPr>
          <w:b/>
          <w:bCs/>
        </w:rPr>
        <w:t>Data collection for AI/ML</w:t>
      </w:r>
      <w:r>
        <w:t>:</w:t>
      </w:r>
      <w:r w:rsidR="00937D78">
        <w:t xml:space="preserve"> Acc. to </w:t>
      </w:r>
      <w:r w:rsidR="00937D78" w:rsidRPr="00937D78">
        <w:t>RP-242351</w:t>
      </w:r>
      <w:r w:rsidR="00937D78">
        <w:t xml:space="preserve"> </w:t>
      </w:r>
      <w:r w:rsidR="00937D78" w:rsidRPr="00937D78">
        <w:t>RAN extends the study on data collection by one quarter</w:t>
      </w:r>
      <w:r w:rsidR="00937D78">
        <w:t xml:space="preserve"> (with a c</w:t>
      </w:r>
      <w:r w:rsidR="00937D78" w:rsidRPr="00937D78">
        <w:t>heckpoint in RAN#106 on how to proceed</w:t>
      </w:r>
      <w:r w:rsidR="00937D78">
        <w:t xml:space="preserve">) and </w:t>
      </w:r>
      <w:r>
        <w:t xml:space="preserve">LSout RP-242389 was approved discussing </w:t>
      </w:r>
      <w:r w:rsidRPr="000842B0">
        <w:t>different data collection options for UE-side model training</w:t>
      </w:r>
      <w:r>
        <w:t xml:space="preserve"> </w:t>
      </w:r>
      <w:r w:rsidR="001A3830">
        <w:t xml:space="preserve">(developed in RAN2) </w:t>
      </w:r>
      <w:r>
        <w:t xml:space="preserve">and asking </w:t>
      </w:r>
      <w:r w:rsidRPr="000842B0">
        <w:t xml:space="preserve">TSG SA, </w:t>
      </w:r>
      <w:r>
        <w:t>SA2, SA3, SA5 for feedback.</w:t>
      </w:r>
    </w:p>
    <w:p w14:paraId="61863C10" w14:textId="000F9675" w:rsidR="001A3830" w:rsidRDefault="001A3830" w:rsidP="004A1E92">
      <w:pPr>
        <w:pStyle w:val="B3"/>
        <w:spacing w:after="0"/>
      </w:pPr>
      <w:r>
        <w:t>-</w:t>
      </w:r>
      <w:r>
        <w:tab/>
      </w:r>
      <w:r w:rsidRPr="001A3830">
        <w:rPr>
          <w:b/>
          <w:bCs/>
        </w:rPr>
        <w:t>Non-RAN2 aspects</w:t>
      </w:r>
      <w:r w:rsidR="00CB04E2">
        <w:t xml:space="preserve"> (</w:t>
      </w:r>
      <w:r w:rsidR="00CB04E2" w:rsidRPr="00CB04E2">
        <w:t>CSI compression</w:t>
      </w:r>
      <w:r w:rsidR="00CB04E2">
        <w:t xml:space="preserve">, </w:t>
      </w:r>
      <w:r w:rsidR="00CB04E2" w:rsidRPr="00CB04E2">
        <w:t>CSI prediction</w:t>
      </w:r>
      <w:r w:rsidR="00CB04E2">
        <w:t xml:space="preserve">, </w:t>
      </w:r>
      <w:r w:rsidR="00CB04E2" w:rsidRPr="00CB04E2">
        <w:t>Testability and interoperability</w:t>
      </w:r>
      <w:r w:rsidR="00CB04E2">
        <w:t xml:space="preserve"> (RAN4), </w:t>
      </w:r>
      <w:r w:rsidR="00CB04E2" w:rsidRPr="00CB04E2">
        <w:t>Model identification, transfer/delivery</w:t>
      </w:r>
      <w:r w:rsidR="00CB04E2">
        <w:t xml:space="preserve"> (RAN2/RAN1), 2nd</w:t>
      </w:r>
      <w:r w:rsidR="00CB04E2" w:rsidRPr="00CB04E2">
        <w:t xml:space="preserve"> priority issues of positioning</w:t>
      </w:r>
      <w:r w:rsidR="00CB04E2">
        <w:t>):</w:t>
      </w:r>
      <w:r>
        <w:t xml:space="preserve"> </w:t>
      </w:r>
      <w:r w:rsidR="00CB04E2">
        <w:t>All proposals of section 2 of RP-242387 were endorsed.</w:t>
      </w:r>
    </w:p>
    <w:p w14:paraId="2B35D4B9" w14:textId="588A73E1" w:rsidR="00634632" w:rsidRDefault="00634632" w:rsidP="004A1E92">
      <w:pPr>
        <w:pStyle w:val="B3"/>
        <w:spacing w:after="0"/>
      </w:pPr>
      <w:r>
        <w:t>-</w:t>
      </w:r>
      <w:r>
        <w:tab/>
      </w:r>
      <w:r w:rsidRPr="00634632">
        <w:rPr>
          <w:b/>
          <w:bCs/>
        </w:rPr>
        <w:t>revised WID</w:t>
      </w:r>
      <w:r>
        <w:t>: RP-242399 was approved with the understanding that in Dec.24 this WI (which includes a lot of SI objectives and is modifying the REL-18 SI TR 38.843 via CRs) will be split into a new REL-19 SI and a revised REL-19 WID without study objectives.</w:t>
      </w:r>
    </w:p>
    <w:p w14:paraId="64841812" w14:textId="18678EF5" w:rsidR="004A1E92" w:rsidRDefault="004A1E92" w:rsidP="004A1E92">
      <w:pPr>
        <w:pStyle w:val="B2"/>
        <w:spacing w:after="0"/>
      </w:pPr>
      <w:r>
        <w:t>-</w:t>
      </w:r>
      <w:r>
        <w:tab/>
      </w:r>
      <w:r w:rsidRPr="000842B0">
        <w:rPr>
          <w:b/>
          <w:bCs/>
        </w:rPr>
        <w:t xml:space="preserve">REL-19 WI </w:t>
      </w:r>
      <w:r w:rsidRPr="004A1E92">
        <w:rPr>
          <w:b/>
          <w:bCs/>
        </w:rPr>
        <w:t>NR_LPWUS</w:t>
      </w:r>
      <w:r>
        <w:t xml:space="preserve"> (see AI </w:t>
      </w:r>
      <w:r w:rsidRPr="000842B0">
        <w:t>9.3.1.</w:t>
      </w:r>
      <w:r>
        <w:t xml:space="preserve">4): A way forward on </w:t>
      </w:r>
      <w:r w:rsidRPr="004A1E92">
        <w:t xml:space="preserve">LP-WUS </w:t>
      </w:r>
      <w:r>
        <w:t xml:space="preserve">(low power </w:t>
      </w:r>
      <w:r w:rsidRPr="004A1E92">
        <w:t>wake-up signal</w:t>
      </w:r>
      <w:r>
        <w:t xml:space="preserve">) </w:t>
      </w:r>
      <w:r w:rsidRPr="004A1E92">
        <w:t>for</w:t>
      </w:r>
      <w:r>
        <w:t xml:space="preserve"> frequency range</w:t>
      </w:r>
      <w:r w:rsidRPr="004A1E92">
        <w:t xml:space="preserve"> FR2</w:t>
      </w:r>
      <w:r>
        <w:t xml:space="preserve"> was endorsed in RP-242361</w:t>
      </w:r>
    </w:p>
    <w:p w14:paraId="35E3BAE0" w14:textId="6CA36DAE" w:rsidR="002D4A2B" w:rsidRDefault="002D4A2B" w:rsidP="004A1E92">
      <w:pPr>
        <w:pStyle w:val="B2"/>
        <w:spacing w:after="0"/>
      </w:pPr>
      <w:r>
        <w:t>-</w:t>
      </w:r>
      <w:r>
        <w:tab/>
      </w:r>
      <w:r w:rsidRPr="002D4A2B">
        <w:rPr>
          <w:b/>
          <w:bCs/>
        </w:rPr>
        <w:t>REL-19 WI Netw_Energy_NR_enh</w:t>
      </w:r>
      <w:r>
        <w:t xml:space="preserve"> (see AI </w:t>
      </w:r>
      <w:r w:rsidRPr="002D4A2B">
        <w:t>9.3.1.5</w:t>
      </w:r>
      <w:r>
        <w:t>): The proposal in section 4 of RP-242384 was endorsed and a revised WID was approved in RP-242354.</w:t>
      </w:r>
    </w:p>
    <w:p w14:paraId="5DC3C87C" w14:textId="360B6786" w:rsidR="00EE42DD" w:rsidRDefault="00EE42DD" w:rsidP="004A1E92">
      <w:pPr>
        <w:pStyle w:val="B2"/>
        <w:spacing w:after="0"/>
      </w:pPr>
      <w:r>
        <w:t>-</w:t>
      </w:r>
      <w:r>
        <w:tab/>
      </w:r>
      <w:r w:rsidRPr="00EE42DD">
        <w:rPr>
          <w:b/>
          <w:bCs/>
        </w:rPr>
        <w:t>REL-19 WI NR_Mob_Ph4</w:t>
      </w:r>
      <w:r>
        <w:t xml:space="preserve"> (see SI 9.3.2.1): </w:t>
      </w:r>
      <w:r w:rsidRPr="00EE42DD">
        <w:t>Only intra-CU conditional LTM will be considered</w:t>
      </w:r>
      <w:r>
        <w:t xml:space="preserve"> (see </w:t>
      </w:r>
      <w:r w:rsidRPr="00EE42DD">
        <w:t>RP-241917</w:t>
      </w:r>
      <w:r>
        <w:t xml:space="preserve">) and </w:t>
      </w:r>
      <w:r w:rsidRPr="00EE42DD">
        <w:t>(early) CSI acquisition and  reporting for candidate cell(s)</w:t>
      </w:r>
      <w:r>
        <w:t xml:space="preserve"> will be specified (see </w:t>
      </w:r>
      <w:r w:rsidR="00844365" w:rsidRPr="00844365">
        <w:t>RP-242221</w:t>
      </w:r>
      <w:r>
        <w:t>)</w:t>
      </w:r>
      <w:r w:rsidR="00844365">
        <w:t>. Revised WID was approved in RP-242356.</w:t>
      </w:r>
    </w:p>
    <w:p w14:paraId="0CC610DA" w14:textId="0583B4EE" w:rsidR="00844365" w:rsidRDefault="00844365" w:rsidP="004A1E92">
      <w:pPr>
        <w:pStyle w:val="B2"/>
        <w:spacing w:after="0"/>
      </w:pPr>
      <w:r>
        <w:t>-</w:t>
      </w:r>
      <w:r>
        <w:tab/>
      </w:r>
      <w:r w:rsidRPr="00844365">
        <w:rPr>
          <w:b/>
          <w:bCs/>
        </w:rPr>
        <w:t>REL-19 WI NR_XR_Ph3</w:t>
      </w:r>
      <w:r>
        <w:t xml:space="preserve"> (see AI 9.3.2.3): All proposals of RP-242390 were endorsed and a revised WID was approved in RP-241771.</w:t>
      </w:r>
    </w:p>
    <w:p w14:paraId="1117DCB6" w14:textId="35A4DE3C" w:rsidR="000741B4" w:rsidRPr="002C7F3B" w:rsidRDefault="005B3CDC" w:rsidP="00F04357">
      <w:pPr>
        <w:pStyle w:val="B2"/>
        <w:spacing w:after="120"/>
      </w:pPr>
      <w:r>
        <w:t>-</w:t>
      </w:r>
      <w:r>
        <w:tab/>
      </w:r>
      <w:r w:rsidRPr="00E0184E">
        <w:rPr>
          <w:b/>
          <w:bCs/>
        </w:rPr>
        <w:t>REL-19 WI IoT_NTN_Ph3</w:t>
      </w:r>
      <w:r>
        <w:t xml:space="preserve"> (see LTE AI 10.3.1): A way forward on </w:t>
      </w:r>
      <w:r w:rsidRPr="005B3CDC">
        <w:t>NTN IoT Multicast</w:t>
      </w:r>
      <w:r>
        <w:t xml:space="preserve"> was endorsed in RP-242368 and the </w:t>
      </w:r>
      <w:r w:rsidR="00E0184E">
        <w:t xml:space="preserve">revised WID was approved in </w:t>
      </w:r>
      <w:r w:rsidR="00E0184E" w:rsidRPr="00E0184E">
        <w:t>RP-242397</w:t>
      </w:r>
      <w:r w:rsidR="00E0184E">
        <w:t>.</w:t>
      </w:r>
    </w:p>
    <w:p w14:paraId="00D37A39" w14:textId="68612799" w:rsidR="006F6326" w:rsidRDefault="006F6326" w:rsidP="00FB5E55">
      <w:pPr>
        <w:pStyle w:val="B1"/>
        <w:spacing w:after="120"/>
      </w:pPr>
      <w:r w:rsidRPr="006F2B75">
        <w:t>-</w:t>
      </w:r>
      <w:r w:rsidRPr="006F2B75">
        <w:tab/>
      </w:r>
      <w:r w:rsidRPr="006F2B75">
        <w:rPr>
          <w:b/>
          <w:bCs/>
        </w:rPr>
        <w:t>T</w:t>
      </w:r>
      <w:r w:rsidR="00AA7C13" w:rsidRPr="006F2B75">
        <w:rPr>
          <w:b/>
          <w:bCs/>
        </w:rPr>
        <w:t>TCN</w:t>
      </w:r>
      <w:r w:rsidRPr="006F2B75">
        <w:t xml:space="preserve">: </w:t>
      </w:r>
      <w:r w:rsidR="00EB1DC6" w:rsidRPr="006F2B75">
        <w:t xml:space="preserve">RAN approved the Status Report MCC TF160 in </w:t>
      </w:r>
      <w:r w:rsidR="006F2B75" w:rsidRPr="006F2B75">
        <w:t>RP-241707</w:t>
      </w:r>
      <w:r w:rsidR="00EB1DC6" w:rsidRPr="006F2B75">
        <w:t>.</w:t>
      </w:r>
    </w:p>
    <w:p w14:paraId="12BDD11A" w14:textId="1E097C58" w:rsidR="006F2B75" w:rsidRDefault="006F2B75" w:rsidP="00FB5E55">
      <w:pPr>
        <w:pStyle w:val="B1"/>
        <w:spacing w:after="120"/>
      </w:pPr>
      <w:r>
        <w:t>-</w:t>
      </w:r>
      <w:r>
        <w:tab/>
      </w:r>
      <w:r w:rsidRPr="006F2B75">
        <w:rPr>
          <w:b/>
          <w:bCs/>
        </w:rPr>
        <w:t>RAN5 ToR</w:t>
      </w:r>
      <w:r>
        <w:t xml:space="preserve">: New Terms of Reference were approved in </w:t>
      </w:r>
      <w:r w:rsidRPr="006F2B75">
        <w:t>RP-241708</w:t>
      </w:r>
      <w:r w:rsidR="003848D8">
        <w:t xml:space="preserve"> including "</w:t>
      </w:r>
      <w:r w:rsidR="003848D8" w:rsidRPr="003848D8">
        <w:t>Mission Critical Services client (UE) and server (UE or network) protocol tests</w:t>
      </w:r>
      <w:r w:rsidR="003848D8">
        <w:t>"</w:t>
      </w:r>
      <w:r w:rsidR="00E16277">
        <w:t>.</w:t>
      </w:r>
    </w:p>
    <w:p w14:paraId="67E79B0C" w14:textId="375FBB8E" w:rsidR="00E16277" w:rsidRDefault="00E16277" w:rsidP="00FB5E55">
      <w:pPr>
        <w:pStyle w:val="B1"/>
        <w:spacing w:after="120"/>
      </w:pPr>
      <w:r>
        <w:t>-</w:t>
      </w:r>
      <w:r>
        <w:tab/>
      </w:r>
      <w:r w:rsidRPr="00E16277">
        <w:rPr>
          <w:b/>
          <w:bCs/>
        </w:rPr>
        <w:t>IMT-2030</w:t>
      </w:r>
      <w:r w:rsidR="00F04357" w:rsidRPr="00F04357">
        <w:t xml:space="preserve"> (see AI 15)</w:t>
      </w:r>
      <w:r>
        <w:t>: An initial discussion took place and a s</w:t>
      </w:r>
      <w:r w:rsidRPr="00E16277">
        <w:t xml:space="preserve">tatus of </w:t>
      </w:r>
      <w:r>
        <w:t xml:space="preserve">the </w:t>
      </w:r>
      <w:r w:rsidRPr="00E16277">
        <w:t xml:space="preserve">work on IMT-2030 </w:t>
      </w:r>
      <w:r w:rsidR="00F04357">
        <w:t xml:space="preserve">(see also </w:t>
      </w:r>
      <w:r w:rsidR="00F04357" w:rsidRPr="00F04357">
        <w:t>LSin RP-231518</w:t>
      </w:r>
      <w:r w:rsidR="00F04357">
        <w:t xml:space="preserve">) </w:t>
      </w:r>
      <w:r w:rsidRPr="00E16277">
        <w:t>in ITU-R WP5D</w:t>
      </w:r>
      <w:r>
        <w:t xml:space="preserve"> was presented in RP-242022.</w:t>
      </w:r>
      <w:r w:rsidR="00B62EE8">
        <w:t xml:space="preserve"> Note: </w:t>
      </w:r>
      <w:r w:rsidR="00B62EE8" w:rsidRPr="00B62EE8">
        <w:t xml:space="preserve">A RAN led SI is planned to be approved </w:t>
      </w:r>
      <w:r w:rsidR="00F04357">
        <w:t xml:space="preserve">at RAN #106 </w:t>
      </w:r>
      <w:r w:rsidR="00B62EE8" w:rsidRPr="00B62EE8">
        <w:t xml:space="preserve">on IMT-2030 </w:t>
      </w:r>
      <w:r w:rsidR="00F04357">
        <w:t>(see</w:t>
      </w:r>
      <w:r w:rsidR="00B62EE8" w:rsidRPr="00B62EE8">
        <w:t xml:space="preserve"> endorsed</w:t>
      </w:r>
      <w:r w:rsidR="00F04357">
        <w:t xml:space="preserve"> </w:t>
      </w:r>
      <w:r w:rsidR="00B62EE8" w:rsidRPr="00B62EE8">
        <w:t>RP-240823</w:t>
      </w:r>
      <w:r w:rsidR="00F04357">
        <w:t>)</w:t>
      </w:r>
      <w:r w:rsidR="00B62EE8">
        <w:t>.</w:t>
      </w:r>
      <w:r w:rsidR="00F04357">
        <w:t xml:space="preserve"> And a 2 days 3GPP 6G workshop is planned directly before RAN #107 in March 25 (see </w:t>
      </w:r>
      <w:r w:rsidR="00F04357" w:rsidRPr="00F04357">
        <w:t>endorsed RP-233985</w:t>
      </w:r>
      <w:r w:rsidR="00F04357">
        <w:t xml:space="preserve"> and </w:t>
      </w:r>
      <w:r w:rsidR="00F04357" w:rsidRPr="00F04357">
        <w:t>RP-241647</w:t>
      </w:r>
      <w:r w:rsidR="00F04357">
        <w:t>).</w:t>
      </w:r>
    </w:p>
    <w:p w14:paraId="15096EAF" w14:textId="48CD410B" w:rsidR="00B237CC" w:rsidRPr="006F2B75" w:rsidRDefault="00B237CC" w:rsidP="00FB5E55">
      <w:pPr>
        <w:pStyle w:val="B1"/>
        <w:spacing w:after="120"/>
      </w:pPr>
      <w:r>
        <w:t>-</w:t>
      </w:r>
      <w:r>
        <w:tab/>
      </w:r>
      <w:r w:rsidRPr="00B237CC">
        <w:rPr>
          <w:b/>
          <w:bCs/>
        </w:rPr>
        <w:t>New Carrier Aggregation framework</w:t>
      </w:r>
      <w:r>
        <w:t>: An update of the plans was provided in RP-241888.</w:t>
      </w:r>
    </w:p>
    <w:p w14:paraId="2541FECA" w14:textId="6ACF2D05" w:rsidR="00FE7C9A" w:rsidRPr="007C11A6" w:rsidRDefault="00FE7C9A" w:rsidP="000869F2">
      <w:pPr>
        <w:pStyle w:val="B1"/>
        <w:rPr>
          <w:b/>
        </w:rPr>
      </w:pPr>
      <w:r w:rsidRPr="007C11A6">
        <w:t>-</w:t>
      </w:r>
      <w:r w:rsidRPr="007C11A6">
        <w:rPr>
          <w:b/>
        </w:rPr>
        <w:tab/>
        <w:t>ITU-R/ITU-T</w:t>
      </w:r>
      <w:r w:rsidRPr="007C11A6">
        <w:t xml:space="preserve"> (see AI 8)</w:t>
      </w:r>
      <w:r w:rsidRPr="007C11A6">
        <w:rPr>
          <w:b/>
        </w:rPr>
        <w:t>:</w:t>
      </w:r>
    </w:p>
    <w:p w14:paraId="3FDAF947" w14:textId="66484AE0" w:rsidR="00211849" w:rsidRDefault="00041451" w:rsidP="00010CAE">
      <w:pPr>
        <w:pStyle w:val="B2"/>
        <w:spacing w:after="0"/>
        <w:rPr>
          <w:rFonts w:eastAsia="SimSun"/>
          <w:lang w:eastAsia="ja-JP"/>
        </w:rPr>
      </w:pPr>
      <w:r w:rsidRPr="00211849">
        <w:rPr>
          <w:rFonts w:eastAsia="SimSun"/>
          <w:lang w:eastAsia="ja-JP"/>
        </w:rPr>
        <w:t>-</w:t>
      </w:r>
      <w:r w:rsidRPr="00211849">
        <w:rPr>
          <w:rFonts w:eastAsia="SimSun"/>
          <w:lang w:eastAsia="ja-JP"/>
        </w:rPr>
        <w:tab/>
      </w:r>
      <w:r w:rsidRPr="00211849">
        <w:rPr>
          <w:rFonts w:eastAsia="SimSun"/>
          <w:b/>
          <w:bCs/>
          <w:lang w:eastAsia="ja-JP"/>
        </w:rPr>
        <w:t>ITU-R M.2012 to revision 7 (IMT-Advanced)</w:t>
      </w:r>
      <w:r w:rsidRPr="00211849">
        <w:rPr>
          <w:rFonts w:eastAsia="SimSun"/>
          <w:lang w:eastAsia="ja-JP"/>
        </w:rPr>
        <w:t xml:space="preserve">: </w:t>
      </w:r>
      <w:r w:rsidR="00211849">
        <w:rPr>
          <w:rFonts w:eastAsia="SimSun"/>
          <w:lang w:eastAsia="ja-JP"/>
        </w:rPr>
        <w:t xml:space="preserve">Based on June 24 specifications RP-241864 provided an </w:t>
      </w:r>
      <w:r w:rsidR="00211849" w:rsidRPr="00211849">
        <w:rPr>
          <w:rFonts w:eastAsia="SimSun"/>
          <w:lang w:eastAsia="ja-JP"/>
        </w:rPr>
        <w:t>update</w:t>
      </w:r>
      <w:r w:rsidR="00211849">
        <w:rPr>
          <w:rFonts w:eastAsia="SimSun"/>
          <w:lang w:eastAsia="ja-JP"/>
        </w:rPr>
        <w:t>d</w:t>
      </w:r>
      <w:r w:rsidR="00211849" w:rsidRPr="00211849">
        <w:rPr>
          <w:rFonts w:eastAsia="SimSun"/>
          <w:lang w:eastAsia="ja-JP"/>
        </w:rPr>
        <w:t xml:space="preserve"> description and the compliance template for Rel-18 LTE towards an updated ITU M.2012 submission</w:t>
      </w:r>
      <w:r w:rsidR="00211849">
        <w:rPr>
          <w:rFonts w:eastAsia="SimSun"/>
          <w:lang w:eastAsia="ja-JP"/>
        </w:rPr>
        <w:t>.</w:t>
      </w:r>
    </w:p>
    <w:p w14:paraId="47BE4906" w14:textId="3AB33CD2" w:rsidR="00211849" w:rsidRDefault="00041451" w:rsidP="00010CAE">
      <w:pPr>
        <w:pStyle w:val="B2"/>
        <w:spacing w:after="0"/>
        <w:rPr>
          <w:rFonts w:eastAsia="SimSun"/>
          <w:lang w:eastAsia="ja-JP"/>
        </w:rPr>
      </w:pPr>
      <w:r w:rsidRPr="00211849">
        <w:rPr>
          <w:rFonts w:eastAsia="SimSun"/>
          <w:lang w:eastAsia="ja-JP"/>
        </w:rPr>
        <w:t>-</w:t>
      </w:r>
      <w:r w:rsidRPr="00211849">
        <w:rPr>
          <w:rFonts w:eastAsia="SimSun"/>
          <w:lang w:eastAsia="ja-JP"/>
        </w:rPr>
        <w:tab/>
      </w:r>
      <w:r w:rsidRPr="00211849">
        <w:rPr>
          <w:rFonts w:eastAsia="SimSun"/>
          <w:b/>
          <w:bCs/>
          <w:lang w:eastAsia="ja-JP"/>
        </w:rPr>
        <w:t>ITU-R M.2150 to revision 3</w:t>
      </w:r>
      <w:r w:rsidR="002F194A" w:rsidRPr="00211849">
        <w:rPr>
          <w:rFonts w:eastAsia="SimSun"/>
          <w:b/>
          <w:bCs/>
          <w:lang w:eastAsia="ja-JP"/>
        </w:rPr>
        <w:t xml:space="preserve"> (</w:t>
      </w:r>
      <w:r w:rsidR="00A0698A" w:rsidRPr="00211849">
        <w:rPr>
          <w:rFonts w:eastAsia="SimSun"/>
          <w:b/>
          <w:bCs/>
          <w:lang w:eastAsia="ja-JP"/>
        </w:rPr>
        <w:t>IMT-2020</w:t>
      </w:r>
      <w:r w:rsidR="002F194A" w:rsidRPr="00211849">
        <w:rPr>
          <w:rFonts w:eastAsia="SimSun"/>
          <w:b/>
          <w:bCs/>
          <w:lang w:eastAsia="ja-JP"/>
        </w:rPr>
        <w:t>)</w:t>
      </w:r>
      <w:r w:rsidRPr="00211849">
        <w:rPr>
          <w:rFonts w:eastAsia="SimSun"/>
          <w:lang w:eastAsia="ja-JP"/>
        </w:rPr>
        <w:t xml:space="preserve">: </w:t>
      </w:r>
      <w:r w:rsidR="00211849">
        <w:rPr>
          <w:rFonts w:eastAsia="SimSun"/>
          <w:lang w:eastAsia="ja-JP"/>
        </w:rPr>
        <w:t xml:space="preserve">Based on June 24 specifications RP-241865 provided </w:t>
      </w:r>
      <w:r w:rsidR="007F43D3" w:rsidRPr="007F43D3">
        <w:rPr>
          <w:rFonts w:eastAsia="SimSun"/>
          <w:lang w:eastAsia="ja-JP"/>
        </w:rPr>
        <w:t>an update</w:t>
      </w:r>
      <w:r w:rsidR="007F43D3">
        <w:rPr>
          <w:rFonts w:eastAsia="SimSun"/>
          <w:lang w:eastAsia="ja-JP"/>
        </w:rPr>
        <w:t>d</w:t>
      </w:r>
      <w:r w:rsidR="007F43D3" w:rsidRPr="007F43D3">
        <w:rPr>
          <w:rFonts w:eastAsia="SimSun"/>
          <w:lang w:eastAsia="ja-JP"/>
        </w:rPr>
        <w:t xml:space="preserve"> description and the characteristics templates for Rel-18 5G NR RIT and 5G SRIT</w:t>
      </w:r>
    </w:p>
    <w:p w14:paraId="41A7992D" w14:textId="0B8C9222" w:rsidR="00211849" w:rsidRDefault="007F43D3" w:rsidP="00010CAE">
      <w:pPr>
        <w:pStyle w:val="B2"/>
        <w:spacing w:after="0"/>
        <w:rPr>
          <w:rFonts w:eastAsia="SimSun"/>
          <w:lang w:eastAsia="ja-JP"/>
        </w:rPr>
      </w:pPr>
      <w:r>
        <w:rPr>
          <w:rFonts w:eastAsia="SimSun"/>
          <w:lang w:eastAsia="ja-JP"/>
        </w:rPr>
        <w:t>-</w:t>
      </w:r>
      <w:r>
        <w:rPr>
          <w:rFonts w:eastAsia="SimSun"/>
          <w:lang w:eastAsia="ja-JP"/>
        </w:rPr>
        <w:tab/>
      </w:r>
      <w:r w:rsidRPr="007F43D3">
        <w:rPr>
          <w:rFonts w:eastAsia="SimSun"/>
          <w:b/>
          <w:bCs/>
          <w:lang w:eastAsia="ja-JP"/>
        </w:rPr>
        <w:t>Timeplans</w:t>
      </w:r>
      <w:r>
        <w:rPr>
          <w:rFonts w:eastAsia="SimSun"/>
          <w:lang w:eastAsia="ja-JP"/>
        </w:rPr>
        <w:t>: The ITU-R Ad Hoc convenor provided an e</w:t>
      </w:r>
      <w:r w:rsidRPr="007F43D3">
        <w:rPr>
          <w:rFonts w:eastAsia="SimSun"/>
          <w:lang w:eastAsia="ja-JP"/>
        </w:rPr>
        <w:t>stimated timeplan for submissions to ITU of IMT-Advanced</w:t>
      </w:r>
      <w:r>
        <w:rPr>
          <w:rFonts w:eastAsia="SimSun"/>
          <w:lang w:eastAsia="ja-JP"/>
        </w:rPr>
        <w:t>*</w:t>
      </w:r>
      <w:r w:rsidRPr="007F43D3">
        <w:rPr>
          <w:rFonts w:eastAsia="SimSun"/>
          <w:lang w:eastAsia="ja-JP"/>
        </w:rPr>
        <w:t>, IMT-2020</w:t>
      </w:r>
      <w:r>
        <w:rPr>
          <w:rFonts w:eastAsia="SimSun"/>
          <w:lang w:eastAsia="ja-JP"/>
        </w:rPr>
        <w:t>*</w:t>
      </w:r>
      <w:r w:rsidRPr="007F43D3">
        <w:rPr>
          <w:rFonts w:eastAsia="SimSun"/>
          <w:lang w:eastAsia="ja-JP"/>
        </w:rPr>
        <w:t xml:space="preserve"> and IMT-2020 satellite</w:t>
      </w:r>
      <w:r>
        <w:rPr>
          <w:rFonts w:eastAsia="SimSun"/>
          <w:lang w:eastAsia="ja-JP"/>
        </w:rPr>
        <w:t>** in RP-242355.</w:t>
      </w:r>
      <w:r>
        <w:rPr>
          <w:rFonts w:eastAsia="SimSun"/>
          <w:lang w:eastAsia="ja-JP"/>
        </w:rPr>
        <w:br/>
        <w:t xml:space="preserve">*: </w:t>
      </w:r>
      <w:r w:rsidRPr="007F43D3">
        <w:rPr>
          <w:rFonts w:eastAsia="SimSun"/>
          <w:lang w:eastAsia="ja-JP"/>
        </w:rPr>
        <w:t>Sep.24 REL-18 versions will be transposed</w:t>
      </w:r>
      <w:r>
        <w:rPr>
          <w:rFonts w:eastAsia="SimSun"/>
          <w:lang w:eastAsia="ja-JP"/>
        </w:rPr>
        <w:t>.</w:t>
      </w:r>
      <w:r>
        <w:rPr>
          <w:rFonts w:eastAsia="SimSun"/>
          <w:lang w:eastAsia="ja-JP"/>
        </w:rPr>
        <w:br/>
        <w:t xml:space="preserve">**: transposition of Sep.24 REL-17 of </w:t>
      </w:r>
      <w:r w:rsidRPr="007F43D3">
        <w:rPr>
          <w:rFonts w:eastAsia="SimSun"/>
          <w:lang w:eastAsia="ja-JP"/>
        </w:rPr>
        <w:t>TS 38.101-5 and TS 38.108</w:t>
      </w:r>
      <w:r>
        <w:rPr>
          <w:rFonts w:eastAsia="SimSun"/>
          <w:lang w:eastAsia="ja-JP"/>
        </w:rPr>
        <w:t xml:space="preserve"> and REL-18 of TS </w:t>
      </w:r>
      <w:r w:rsidRPr="007F43D3">
        <w:rPr>
          <w:rFonts w:eastAsia="SimSun"/>
          <w:lang w:eastAsia="ja-JP"/>
        </w:rPr>
        <w:t xml:space="preserve">36.102 and </w:t>
      </w:r>
      <w:r>
        <w:rPr>
          <w:rFonts w:eastAsia="SimSun"/>
          <w:lang w:eastAsia="ja-JP"/>
        </w:rPr>
        <w:t xml:space="preserve">TS </w:t>
      </w:r>
      <w:r w:rsidRPr="007F43D3">
        <w:rPr>
          <w:rFonts w:eastAsia="SimSun"/>
          <w:lang w:eastAsia="ja-JP"/>
        </w:rPr>
        <w:t>36.108</w:t>
      </w:r>
    </w:p>
    <w:p w14:paraId="5E077F81" w14:textId="7300132C" w:rsidR="00CC238B" w:rsidRDefault="00CC238B" w:rsidP="00010CAE">
      <w:pPr>
        <w:pStyle w:val="B2"/>
        <w:spacing w:after="0"/>
        <w:rPr>
          <w:rFonts w:eastAsia="SimSun"/>
          <w:lang w:eastAsia="ja-JP"/>
        </w:rPr>
      </w:pPr>
      <w:r>
        <w:rPr>
          <w:rFonts w:eastAsia="SimSun"/>
          <w:lang w:eastAsia="ja-JP"/>
        </w:rPr>
        <w:t>-</w:t>
      </w:r>
      <w:r>
        <w:rPr>
          <w:rFonts w:eastAsia="SimSun"/>
          <w:lang w:eastAsia="ja-JP"/>
        </w:rPr>
        <w:tab/>
      </w:r>
      <w:r w:rsidRPr="00CC238B">
        <w:rPr>
          <w:rFonts w:eastAsia="SimSun"/>
          <w:b/>
          <w:bCs/>
          <w:lang w:eastAsia="ja-JP"/>
        </w:rPr>
        <w:t>7125 to 8400 MHz</w:t>
      </w:r>
      <w:r>
        <w:rPr>
          <w:rFonts w:eastAsia="SimSun"/>
          <w:lang w:eastAsia="ja-JP"/>
        </w:rPr>
        <w:t>: RAN4 LS RP-241716 summari</w:t>
      </w:r>
      <w:r w:rsidR="00C64BCE">
        <w:rPr>
          <w:rFonts w:eastAsia="SimSun"/>
          <w:lang w:eastAsia="ja-JP"/>
        </w:rPr>
        <w:t>zed the status of p</w:t>
      </w:r>
      <w:r w:rsidR="00C64BCE" w:rsidRPr="00C64BCE">
        <w:rPr>
          <w:rFonts w:eastAsia="SimSun"/>
          <w:lang w:eastAsia="ja-JP"/>
        </w:rPr>
        <w:t>arameters for 7125 to 8400 MHz of terrestrial component of IMT for sharing and compatibility studies in preparation for WRC-27</w:t>
      </w:r>
      <w:r w:rsidR="00C64BCE">
        <w:rPr>
          <w:rFonts w:eastAsia="SimSun"/>
          <w:lang w:eastAsia="ja-JP"/>
        </w:rPr>
        <w:t>.</w:t>
      </w:r>
    </w:p>
    <w:p w14:paraId="40DAB949" w14:textId="7C03338A" w:rsidR="00273BE2" w:rsidRPr="00CC238B" w:rsidRDefault="00273BE2" w:rsidP="00273BE2">
      <w:pPr>
        <w:pStyle w:val="B2"/>
        <w:spacing w:after="0"/>
      </w:pPr>
      <w:r w:rsidRPr="00CC238B">
        <w:t>-</w:t>
      </w:r>
      <w:r w:rsidRPr="00CC238B">
        <w:tab/>
      </w:r>
      <w:r w:rsidRPr="00CC238B">
        <w:rPr>
          <w:b/>
          <w:bCs/>
        </w:rPr>
        <w:t>ITU-T LSs</w:t>
      </w:r>
      <w:r w:rsidRPr="00CC238B">
        <w:t>: Various LSin from ITU-T groups were noted without replies:</w:t>
      </w:r>
    </w:p>
    <w:p w14:paraId="59BA08D7" w14:textId="0515DF2C" w:rsidR="00CC238B" w:rsidRDefault="00CC238B" w:rsidP="00273BE2">
      <w:pPr>
        <w:pStyle w:val="B3"/>
        <w:spacing w:after="0"/>
      </w:pPr>
      <w:r w:rsidRPr="00CC238B">
        <w:t>-</w:t>
      </w:r>
      <w:r w:rsidRPr="00CC238B">
        <w:tab/>
        <w:t>RP-241713 from ITU-T SG20: LS on initiation of new work item draft Recommendation ITU-T Y.IoT-CMP-VR "Functional framework and capabilities of coordination management platform for IoT based vehicle-road".</w:t>
      </w:r>
    </w:p>
    <w:p w14:paraId="523FFFFB" w14:textId="2EA8F743" w:rsidR="00CC238B" w:rsidRDefault="00CC238B" w:rsidP="00CC238B">
      <w:pPr>
        <w:pStyle w:val="B3"/>
        <w:spacing w:after="120"/>
      </w:pPr>
      <w:r>
        <w:t>-</w:t>
      </w:r>
      <w:r>
        <w:tab/>
        <w:t xml:space="preserve">RP-241718 from ITU-T SG13: </w:t>
      </w:r>
      <w:r w:rsidRPr="00CC238B">
        <w:t>LS on Establishment of new Focus Group on Artificial Intelligence Native for Telecommunication Networks (FG-AINN)</w:t>
      </w:r>
    </w:p>
    <w:p w14:paraId="374472F4" w14:textId="34CB6B03" w:rsidR="00FE7C9A" w:rsidRPr="00BE52FD" w:rsidRDefault="00FE7C9A" w:rsidP="00FE7C9A">
      <w:pPr>
        <w:pStyle w:val="B1"/>
        <w:snapToGrid w:val="0"/>
      </w:pPr>
      <w:r w:rsidRPr="00BE52FD">
        <w:t>-</w:t>
      </w:r>
      <w:r w:rsidRPr="00BE52FD">
        <w:tab/>
      </w:r>
      <w:r w:rsidRPr="00BE52FD">
        <w:rPr>
          <w:b/>
        </w:rPr>
        <w:t>Liaison statements</w:t>
      </w:r>
      <w:r w:rsidRPr="00BE52FD">
        <w:t xml:space="preserve">/Letters to ITU: incoming: </w:t>
      </w:r>
      <w:r w:rsidR="00BE52FD">
        <w:t>1</w:t>
      </w:r>
      <w:r w:rsidR="00986899" w:rsidRPr="00BE52FD">
        <w:t>0</w:t>
      </w:r>
      <w:r w:rsidRPr="00BE52FD">
        <w:t>, outgoing</w:t>
      </w:r>
      <w:r w:rsidR="00BD57A3" w:rsidRPr="00BE52FD">
        <w:t xml:space="preserve"> </w:t>
      </w:r>
      <w:r w:rsidR="00BE52FD">
        <w:t>1</w:t>
      </w:r>
      <w:r w:rsidRPr="00BE52FD">
        <w:t xml:space="preserve"> (see Annex C)</w:t>
      </w:r>
    </w:p>
    <w:p w14:paraId="0F67CCF1" w14:textId="019446A6" w:rsidR="00BD57A3" w:rsidRPr="00BE52FD" w:rsidRDefault="00FE7C9A" w:rsidP="00AF2CB0">
      <w:pPr>
        <w:pStyle w:val="B1"/>
        <w:spacing w:after="0"/>
      </w:pPr>
      <w:r w:rsidRPr="00BE52FD">
        <w:t>-</w:t>
      </w:r>
      <w:r w:rsidRPr="00BE52FD">
        <w:tab/>
      </w:r>
      <w:r w:rsidRPr="00BE52FD">
        <w:rPr>
          <w:b/>
        </w:rPr>
        <w:t>WI summar</w:t>
      </w:r>
      <w:r w:rsidR="00BD57A3" w:rsidRPr="00BE52FD">
        <w:rPr>
          <w:b/>
        </w:rPr>
        <w:t>ies</w:t>
      </w:r>
      <w:r w:rsidRPr="00BE52FD">
        <w:t>:</w:t>
      </w:r>
      <w:r w:rsidR="002C1353" w:rsidRPr="00BE52FD">
        <w:t xml:space="preserve"> </w:t>
      </w:r>
      <w:r w:rsidR="00BE52FD" w:rsidRPr="00BE52FD">
        <w:t>No</w:t>
      </w:r>
      <w:r w:rsidR="0071166C" w:rsidRPr="00BE52FD">
        <w:t xml:space="preserve"> </w:t>
      </w:r>
      <w:r w:rsidR="002C1353" w:rsidRPr="00BE52FD">
        <w:t>REL-1</w:t>
      </w:r>
      <w:r w:rsidR="00346788" w:rsidRPr="00BE52FD">
        <w:t>8</w:t>
      </w:r>
      <w:r w:rsidR="002C1353" w:rsidRPr="00BE52FD">
        <w:t xml:space="preserve"> </w:t>
      </w:r>
      <w:r w:rsidR="0071166C" w:rsidRPr="00BE52FD">
        <w:t>WI summar</w:t>
      </w:r>
      <w:r w:rsidR="00AB64A4" w:rsidRPr="00BE52FD">
        <w:t>y</w:t>
      </w:r>
      <w:r w:rsidR="0071166C" w:rsidRPr="00BE52FD">
        <w:t xml:space="preserve"> w</w:t>
      </w:r>
      <w:r w:rsidR="00172E50" w:rsidRPr="00BE52FD">
        <w:t>as</w:t>
      </w:r>
      <w:r w:rsidR="0071166C" w:rsidRPr="00BE52FD">
        <w:t xml:space="preserve"> approved</w:t>
      </w:r>
      <w:r w:rsidR="00AB64A4" w:rsidRPr="00BE52FD">
        <w:t>:</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4E38C8CE" w:rsidR="00701611" w:rsidRPr="00CC5CDC" w:rsidRDefault="00FE7C9A" w:rsidP="00ED2130">
      <w:pPr>
        <w:pStyle w:val="B1"/>
        <w:snapToGrid w:val="0"/>
        <w:spacing w:before="120" w:after="120"/>
      </w:pPr>
      <w:r w:rsidRPr="00CC5CDC">
        <w:t>-</w:t>
      </w:r>
      <w:r w:rsidRPr="00CC5CDC">
        <w:tab/>
      </w:r>
      <w:r w:rsidR="00774D71">
        <w:t>8</w:t>
      </w:r>
      <w:r w:rsidR="00077F96" w:rsidRPr="00CC5CDC">
        <w:t xml:space="preserve"> </w:t>
      </w:r>
      <w:r w:rsidRPr="00CC5CDC">
        <w:rPr>
          <w:b/>
          <w:bCs/>
          <w:u w:val="single"/>
        </w:rPr>
        <w:t>closed work items</w:t>
      </w:r>
      <w:r w:rsidRPr="00CC5CDC">
        <w:t xml:space="preserve"> (WI) (</w:t>
      </w:r>
      <w:r w:rsidR="00CC5CDC" w:rsidRPr="00CC5CDC">
        <w:t>0</w:t>
      </w:r>
      <w:r w:rsidRPr="00CC5CDC">
        <w:t xml:space="preserve"> Core, </w:t>
      </w:r>
      <w:r w:rsidR="00AB4A71" w:rsidRPr="00CC5CDC">
        <w:t>1</w:t>
      </w:r>
      <w:r w:rsidRPr="00CC5CDC">
        <w:t xml:space="preserve"> Perf., </w:t>
      </w:r>
      <w:r w:rsidR="00774D71">
        <w:t>7</w:t>
      </w:r>
      <w:r w:rsidRPr="00CC5CDC">
        <w:t xml:space="preserve"> Testing):</w:t>
      </w:r>
    </w:p>
    <w:p w14:paraId="3680632E" w14:textId="186263B9" w:rsidR="005B6FDE" w:rsidRPr="00CC5CDC" w:rsidRDefault="005B6FDE" w:rsidP="005B6FDE">
      <w:pPr>
        <w:pStyle w:val="B2"/>
        <w:spacing w:after="0"/>
      </w:pPr>
      <w:r w:rsidRPr="00CC5CDC">
        <w:lastRenderedPageBreak/>
        <w:t>-</w:t>
      </w:r>
      <w:r w:rsidRPr="00CC5CDC">
        <w:tab/>
      </w:r>
      <w:r w:rsidR="00CC5CDC">
        <w:t>1</w:t>
      </w:r>
      <w:r w:rsidRPr="00CC5CDC">
        <w:t xml:space="preserve"> RAN4 led REL-18 Perf. part WIs for:</w:t>
      </w:r>
    </w:p>
    <w:p w14:paraId="63143A4B" w14:textId="42891A8D" w:rsidR="00CC5CDC" w:rsidRDefault="00CC5CDC" w:rsidP="00750D24">
      <w:pPr>
        <w:pStyle w:val="B3"/>
        <w:spacing w:after="0"/>
        <w:rPr>
          <w:highlight w:val="yellow"/>
        </w:rPr>
      </w:pPr>
      <w:r w:rsidRPr="00CC5CDC">
        <w:t>-</w:t>
      </w:r>
      <w:r w:rsidRPr="00CC5CDC">
        <w:tab/>
      </w:r>
      <w:r w:rsidRPr="00CC5CDC">
        <w:tab/>
        <w:t>Enhancement of UE TRP (Total Radiated Power) and TRS (Total Radiated Sensitivity) requirements and test methodologies for FR1 (NR SA and EN-DC)</w:t>
      </w:r>
      <w:r>
        <w:t xml:space="preserve"> (9</w:t>
      </w:r>
      <w:r w:rsidRPr="00CC5CDC">
        <w:t>70282</w:t>
      </w:r>
      <w:r>
        <w:t xml:space="preserve">, </w:t>
      </w:r>
      <w:r w:rsidRPr="00CC5CDC">
        <w:t>NR_FR1_TRP_TRS_enh-Perf</w:t>
      </w:r>
      <w:r>
        <w:t>)</w:t>
      </w:r>
    </w:p>
    <w:p w14:paraId="2BE27300" w14:textId="2E5CC8B5" w:rsidR="00FE7C9A" w:rsidRPr="003D5CB1" w:rsidRDefault="00FE7C9A" w:rsidP="00FE7C9A">
      <w:pPr>
        <w:pStyle w:val="B1"/>
        <w:snapToGrid w:val="0"/>
        <w:spacing w:after="0"/>
        <w:ind w:left="851"/>
      </w:pPr>
      <w:r w:rsidRPr="003D5CB1">
        <w:t>-</w:t>
      </w:r>
      <w:r w:rsidRPr="003D5CB1">
        <w:tab/>
      </w:r>
      <w:r w:rsidR="00774D71">
        <w:t>7</w:t>
      </w:r>
      <w:r w:rsidRPr="003D5CB1">
        <w:t xml:space="preserve"> RAN5 led WI</w:t>
      </w:r>
      <w:r w:rsidR="009E3128" w:rsidRPr="003D5CB1">
        <w:t>s</w:t>
      </w:r>
      <w:r w:rsidRPr="003D5CB1">
        <w:t>:</w:t>
      </w:r>
    </w:p>
    <w:p w14:paraId="3AB12335" w14:textId="42C50633" w:rsidR="00E43B99" w:rsidRDefault="003D5CB1" w:rsidP="00E43B99">
      <w:pPr>
        <w:pStyle w:val="B3"/>
        <w:spacing w:after="0"/>
      </w:pPr>
      <w:r w:rsidRPr="003D5CB1">
        <w:t>-</w:t>
      </w:r>
      <w:r w:rsidRPr="003D5CB1">
        <w:tab/>
      </w:r>
      <w:r w:rsidR="00E43B99">
        <w:t>REL-16, Conformance Test Aspects - Protocol enhancements for Mission Critical Services for Rel-16 (MCPTT, MCVideo, MCData) (970077, MCProtoc16_enh2MCPTT_eMCData2-ConTest)</w:t>
      </w:r>
    </w:p>
    <w:p w14:paraId="38A077E7" w14:textId="7747B413" w:rsidR="00E43B99" w:rsidRDefault="00E43B99" w:rsidP="00E43B99">
      <w:pPr>
        <w:pStyle w:val="B3"/>
        <w:spacing w:after="0"/>
      </w:pPr>
      <w:r>
        <w:t>-</w:t>
      </w:r>
      <w:r>
        <w:tab/>
        <w:t>REL-17, UE Conformance - Power Class 2 for EN-DC with x LTE bands + y NR band(s) in DL and with 1 LTE band +1 TDD NR band in UL (either x= 2, 3, y=1 or x=1, 2, y=2)</w:t>
      </w:r>
      <w:r>
        <w:br/>
        <w:t>(930051, ENDC_PC2_R17_xLTE_yNR-UEConTest)</w:t>
      </w:r>
    </w:p>
    <w:p w14:paraId="7F24B5FA" w14:textId="134758EF" w:rsidR="00E43B99" w:rsidRDefault="00E43B99" w:rsidP="00E43B99">
      <w:pPr>
        <w:pStyle w:val="B3"/>
        <w:spacing w:after="0"/>
      </w:pPr>
      <w:r>
        <w:t>-</w:t>
      </w:r>
      <w:r>
        <w:tab/>
        <w:t>REL-17, UE Conformance - Further enhancements on MIMO for NR</w:t>
      </w:r>
      <w:r>
        <w:br/>
        <w:t>(960079, NR_feMIMO-UEConTest)</w:t>
      </w:r>
    </w:p>
    <w:p w14:paraId="3E662896" w14:textId="71586D88" w:rsidR="00E43B99" w:rsidRDefault="00E43B99" w:rsidP="00E43B99">
      <w:pPr>
        <w:pStyle w:val="B3"/>
        <w:spacing w:after="0"/>
      </w:pPr>
      <w:r>
        <w:t>-</w:t>
      </w:r>
      <w:r>
        <w:tab/>
        <w:t>REL-17, UE Conformance - Further enhancement on NR demodulation performance</w:t>
      </w:r>
      <w:r>
        <w:br/>
        <w:t>(960075, NR_demod_enh2-UEConTest)</w:t>
      </w:r>
    </w:p>
    <w:p w14:paraId="702FEA91" w14:textId="217D7933" w:rsidR="00E43B99" w:rsidRDefault="00E43B99" w:rsidP="00E43B99">
      <w:pPr>
        <w:pStyle w:val="B3"/>
        <w:spacing w:after="0"/>
      </w:pPr>
      <w:r>
        <w:t>-</w:t>
      </w:r>
      <w:r>
        <w:tab/>
        <w:t>REL-17, UE Conformance - Enhancement of Private Network support for NG-RAN including CT aspects</w:t>
      </w:r>
      <w:r>
        <w:br/>
        <w:t>(960076, NG_RAN_PRN_enh_plus_CT-UEConTest)</w:t>
      </w:r>
    </w:p>
    <w:p w14:paraId="07774F6E" w14:textId="7C91F837" w:rsidR="003D5CB1" w:rsidRDefault="00E43B99" w:rsidP="007A1454">
      <w:pPr>
        <w:pStyle w:val="B3"/>
        <w:spacing w:after="0"/>
      </w:pPr>
      <w:r>
        <w:t>-</w:t>
      </w:r>
      <w:r>
        <w:tab/>
        <w:t>REL-17, UE Conformance - NR QoE management and optimizations for diverse services</w:t>
      </w:r>
      <w:r>
        <w:br/>
        <w:t>(970072, NR_QoE-UEConTest)</w:t>
      </w:r>
    </w:p>
    <w:p w14:paraId="01CA87D1" w14:textId="29FF1F6A" w:rsidR="00774D71" w:rsidRPr="003D5CB1" w:rsidRDefault="00774D71" w:rsidP="003035E1">
      <w:pPr>
        <w:pStyle w:val="B3"/>
        <w:spacing w:after="120"/>
      </w:pPr>
      <w:r>
        <w:t>-</w:t>
      </w:r>
      <w:r>
        <w:tab/>
      </w:r>
      <w:r w:rsidR="007A1454">
        <w:t xml:space="preserve">REL-18, </w:t>
      </w:r>
      <w:r w:rsidR="007A1454" w:rsidRPr="007A1454">
        <w:t>UE Conformance - Simultaneous Rx/Tx band combinations for NR CA/DC, NR SUL and LTE/NR DC in Rel-18</w:t>
      </w:r>
      <w:r w:rsidR="007A1454">
        <w:t xml:space="preserve"> (</w:t>
      </w:r>
      <w:r w:rsidR="007A1454" w:rsidRPr="007A1454">
        <w:t>1030068</w:t>
      </w:r>
      <w:r w:rsidR="007A1454">
        <w:t xml:space="preserve">, </w:t>
      </w:r>
      <w:r w:rsidR="007A1454" w:rsidRPr="007A1454">
        <w:t>LTE_NR_Simult_RxTx_R18-UEConTest</w:t>
      </w:r>
      <w:r w:rsidR="007A1454">
        <w:t>)</w:t>
      </w:r>
    </w:p>
    <w:p w14:paraId="180CF422" w14:textId="064B6663" w:rsidR="00FE7C9A" w:rsidRPr="003D5CB1" w:rsidRDefault="00FE7C9A" w:rsidP="00A07CEB">
      <w:pPr>
        <w:pStyle w:val="B1"/>
        <w:snapToGrid w:val="0"/>
        <w:spacing w:after="120"/>
      </w:pPr>
      <w:r w:rsidRPr="003D5CB1">
        <w:t>-</w:t>
      </w:r>
      <w:r w:rsidRPr="003D5CB1">
        <w:tab/>
      </w:r>
      <w:r w:rsidR="003D5CB1" w:rsidRPr="003D5CB1">
        <w:t>2</w:t>
      </w:r>
      <w:r w:rsidRPr="003D5CB1">
        <w:t xml:space="preserve"> </w:t>
      </w:r>
      <w:r w:rsidRPr="003D5CB1">
        <w:rPr>
          <w:b/>
          <w:bCs/>
          <w:u w:val="single"/>
        </w:rPr>
        <w:t xml:space="preserve">closed </w:t>
      </w:r>
      <w:r w:rsidR="0006343F" w:rsidRPr="003D5CB1">
        <w:rPr>
          <w:b/>
          <w:bCs/>
          <w:u w:val="single"/>
        </w:rPr>
        <w:t>REL-1</w:t>
      </w:r>
      <w:r w:rsidR="003D5CB1" w:rsidRPr="003D5CB1">
        <w:rPr>
          <w:b/>
          <w:bCs/>
          <w:u w:val="single"/>
        </w:rPr>
        <w:t>9</w:t>
      </w:r>
      <w:r w:rsidR="0006343F" w:rsidRPr="003D5CB1">
        <w:rPr>
          <w:b/>
          <w:bCs/>
          <w:u w:val="single"/>
        </w:rPr>
        <w:t xml:space="preserve"> </w:t>
      </w:r>
      <w:r w:rsidRPr="003D5CB1">
        <w:rPr>
          <w:b/>
          <w:bCs/>
          <w:u w:val="single"/>
        </w:rPr>
        <w:t>study item</w:t>
      </w:r>
      <w:r w:rsidR="00B47308" w:rsidRPr="003D5CB1">
        <w:rPr>
          <w:u w:val="single"/>
        </w:rPr>
        <w:t>s</w:t>
      </w:r>
      <w:r w:rsidRPr="003D5CB1">
        <w:t xml:space="preserve"> (SI)</w:t>
      </w:r>
      <w:r w:rsidR="003D5CB1" w:rsidRPr="003D5CB1">
        <w:t>:</w:t>
      </w:r>
    </w:p>
    <w:p w14:paraId="1CC7AA33" w14:textId="46995A7F" w:rsidR="003D5CB1" w:rsidRPr="003D5CB1" w:rsidRDefault="003D5CB1" w:rsidP="003D5CB1">
      <w:pPr>
        <w:pStyle w:val="B3"/>
        <w:spacing w:after="0"/>
      </w:pPr>
      <w:r w:rsidRPr="003D5CB1">
        <w:t>-</w:t>
      </w:r>
      <w:r w:rsidRPr="003D5CB1">
        <w:tab/>
      </w:r>
      <w:r>
        <w:t xml:space="preserve">RAN3, </w:t>
      </w:r>
      <w:r w:rsidRPr="003D5CB1">
        <w:t>Study on enhancements for Artificial Intelligence (AI)/Machine Learning (ML) for NG-RAN</w:t>
      </w:r>
      <w:r w:rsidRPr="003D5CB1">
        <w:br/>
        <w:t>(1020083, FS_NR_AIML_NGRAN_enh)</w:t>
      </w:r>
    </w:p>
    <w:p w14:paraId="4AB2E1DE" w14:textId="11C63295" w:rsidR="003D5CB1" w:rsidRPr="003D5CB1" w:rsidRDefault="003D5CB1" w:rsidP="00090A8D">
      <w:pPr>
        <w:pStyle w:val="B3"/>
        <w:spacing w:after="120"/>
      </w:pPr>
      <w:r w:rsidRPr="003D5CB1">
        <w:t>-</w:t>
      </w:r>
      <w:r w:rsidRPr="003D5CB1">
        <w:tab/>
      </w:r>
      <w:r>
        <w:t xml:space="preserve">RAN3, </w:t>
      </w:r>
      <w:r w:rsidRPr="003D5CB1">
        <w:t>Study on additional topological enhancements for NR</w:t>
      </w:r>
      <w:r>
        <w:t xml:space="preserve"> (</w:t>
      </w:r>
      <w:r w:rsidRPr="003D5CB1">
        <w:t>1020082</w:t>
      </w:r>
      <w:r>
        <w:t xml:space="preserve">, </w:t>
      </w:r>
      <w:r w:rsidRPr="003D5CB1">
        <w:t>FS_NR_WAB_5GFemto</w:t>
      </w:r>
      <w:r>
        <w:t>)</w:t>
      </w:r>
    </w:p>
    <w:p w14:paraId="24570622" w14:textId="5C613E77" w:rsidR="002313C6" w:rsidRPr="00090A8D" w:rsidRDefault="002313C6" w:rsidP="002313C6">
      <w:pPr>
        <w:pStyle w:val="B1"/>
        <w:snapToGrid w:val="0"/>
        <w:spacing w:after="120"/>
      </w:pPr>
      <w:r w:rsidRPr="00090A8D">
        <w:t>-</w:t>
      </w:r>
      <w:r w:rsidRPr="00090A8D">
        <w:tab/>
      </w:r>
      <w:r w:rsidR="00090A8D">
        <w:t>19</w:t>
      </w:r>
      <w:r w:rsidRPr="00090A8D">
        <w:t xml:space="preserve"> </w:t>
      </w:r>
      <w:r w:rsidRPr="00090A8D">
        <w:rPr>
          <w:b/>
          <w:bCs/>
          <w:u w:val="single"/>
        </w:rPr>
        <w:t>new approved work items</w:t>
      </w:r>
      <w:r w:rsidRPr="00090A8D">
        <w:t xml:space="preserve"> (WI) (</w:t>
      </w:r>
      <w:r w:rsidR="00090A8D" w:rsidRPr="00090A8D">
        <w:t>8</w:t>
      </w:r>
      <w:r w:rsidRPr="00090A8D">
        <w:t xml:space="preserve"> Core, </w:t>
      </w:r>
      <w:r w:rsidR="00090A8D" w:rsidRPr="00090A8D">
        <w:t>5</w:t>
      </w:r>
      <w:r w:rsidRPr="00090A8D">
        <w:t xml:space="preserve"> Perf., </w:t>
      </w:r>
      <w:r w:rsidR="00090A8D" w:rsidRPr="00090A8D">
        <w:t>6</w:t>
      </w:r>
      <w:r w:rsidRPr="00090A8D">
        <w:t xml:space="preserve"> Testing):</w:t>
      </w:r>
    </w:p>
    <w:p w14:paraId="19E57A20" w14:textId="4D4AA248" w:rsidR="001E6884" w:rsidRPr="004A6D3D" w:rsidRDefault="001E6884" w:rsidP="001E6884">
      <w:pPr>
        <w:pStyle w:val="B2"/>
        <w:spacing w:after="0"/>
      </w:pPr>
      <w:r w:rsidRPr="004A6D3D">
        <w:t>-</w:t>
      </w:r>
      <w:r w:rsidRPr="004A6D3D">
        <w:tab/>
      </w:r>
      <w:r w:rsidR="004A6D3D" w:rsidRPr="004A6D3D">
        <w:t>1</w:t>
      </w:r>
      <w:r w:rsidRPr="004A6D3D">
        <w:t xml:space="preserve"> RAN</w:t>
      </w:r>
      <w:r w:rsidR="00F92C94" w:rsidRPr="004A6D3D">
        <w:t>1</w:t>
      </w:r>
      <w:r w:rsidRPr="004A6D3D">
        <w:t xml:space="preserve"> led REL-19 Core part WI</w:t>
      </w:r>
      <w:r w:rsidR="004A6D3D" w:rsidRPr="004A6D3D">
        <w:t xml:space="preserve"> (without Perf. part)</w:t>
      </w:r>
      <w:r w:rsidRPr="004A6D3D">
        <w:t>:</w:t>
      </w:r>
    </w:p>
    <w:p w14:paraId="4CB6AB04" w14:textId="1DD3EDD9" w:rsidR="00F92C94" w:rsidRDefault="00F92C94" w:rsidP="00F92C94">
      <w:pPr>
        <w:pStyle w:val="B3"/>
        <w:spacing w:after="0"/>
      </w:pPr>
      <w:r w:rsidRPr="004A6D3D">
        <w:t>-</w:t>
      </w:r>
      <w:r w:rsidRPr="004A6D3D">
        <w:tab/>
        <w:t>Multi-carrier enhancements for NR Phase 2 (1051120, NR_MC_enh2-Core)</w:t>
      </w:r>
      <w:r w:rsidRPr="004A6D3D">
        <w:tab/>
      </w:r>
      <w:r w:rsidRPr="004A6D3D">
        <w:tab/>
      </w:r>
      <w:r w:rsidR="004A6D3D">
        <w:tab/>
      </w:r>
      <w:r w:rsidRPr="004A6D3D">
        <w:tab/>
      </w:r>
      <w:r w:rsidRPr="004A6D3D">
        <w:tab/>
        <w:t>RP-242408</w:t>
      </w:r>
    </w:p>
    <w:p w14:paraId="3ADDF763" w14:textId="3EA899AD" w:rsidR="004A6D3D" w:rsidRPr="004A6D3D" w:rsidRDefault="004A6D3D" w:rsidP="004A6D3D">
      <w:pPr>
        <w:pStyle w:val="B2"/>
        <w:spacing w:after="0"/>
      </w:pPr>
      <w:r w:rsidRPr="004A6D3D">
        <w:t>-</w:t>
      </w:r>
      <w:r w:rsidRPr="004A6D3D">
        <w:tab/>
        <w:t xml:space="preserve">1 RAN1 </w:t>
      </w:r>
      <w:r w:rsidRPr="00D52DF4">
        <w:t>led REL-19 WID with Core part (X=1) and Perf. part (X=2) WI</w:t>
      </w:r>
      <w:r w:rsidRPr="004A6D3D">
        <w:t>:</w:t>
      </w:r>
    </w:p>
    <w:p w14:paraId="6E84CEA0" w14:textId="6658514E" w:rsidR="00F92C94" w:rsidRDefault="00F92C94" w:rsidP="00A31A96">
      <w:pPr>
        <w:pStyle w:val="B3"/>
        <w:spacing w:after="120"/>
        <w:rPr>
          <w:highlight w:val="yellow"/>
        </w:rPr>
      </w:pPr>
      <w:r>
        <w:t>-</w:t>
      </w:r>
      <w:r>
        <w:tab/>
        <w:t>Introduction of IoT-NTN TDD mode (105</w:t>
      </w:r>
      <w:r w:rsidR="004A6D3D">
        <w:t>X</w:t>
      </w:r>
      <w:r>
        <w:t>123, IoT_NTN_TDD-Core</w:t>
      </w:r>
      <w:r w:rsidR="004A6D3D">
        <w:t>/Perf</w:t>
      </w:r>
      <w:r>
        <w:t>)</w:t>
      </w:r>
      <w:r>
        <w:tab/>
      </w:r>
      <w:r>
        <w:tab/>
      </w:r>
      <w:r>
        <w:tab/>
      </w:r>
      <w:r w:rsidR="004A6D3D">
        <w:tab/>
      </w:r>
      <w:r>
        <w:tab/>
        <w:t>RP-242415</w:t>
      </w:r>
    </w:p>
    <w:p w14:paraId="1486D574" w14:textId="6D7656B2" w:rsidR="00A41B08" w:rsidRPr="004A6D3D" w:rsidRDefault="00A41B08" w:rsidP="00A41B08">
      <w:pPr>
        <w:pStyle w:val="B2"/>
        <w:spacing w:after="0"/>
      </w:pPr>
      <w:r w:rsidRPr="004A6D3D">
        <w:t>-</w:t>
      </w:r>
      <w:r w:rsidRPr="004A6D3D">
        <w:tab/>
      </w:r>
      <w:r>
        <w:t>2</w:t>
      </w:r>
      <w:r w:rsidRPr="004A6D3D">
        <w:t xml:space="preserve"> RAN</w:t>
      </w:r>
      <w:r>
        <w:t>2</w:t>
      </w:r>
      <w:r w:rsidRPr="004A6D3D">
        <w:t xml:space="preserve"> </w:t>
      </w:r>
      <w:r w:rsidRPr="00D52DF4">
        <w:t>led REL-19 WID with Core part (X=1) and Perf. part (X=2) WI</w:t>
      </w:r>
      <w:r w:rsidRPr="004A6D3D">
        <w:t>:</w:t>
      </w:r>
    </w:p>
    <w:p w14:paraId="73D11707" w14:textId="4A6AB9D7" w:rsidR="00A41B08" w:rsidRDefault="00A41B08" w:rsidP="00A41B08">
      <w:pPr>
        <w:pStyle w:val="B3"/>
        <w:spacing w:after="0"/>
      </w:pPr>
      <w:r w:rsidRPr="00A41B08">
        <w:t>-</w:t>
      </w:r>
      <w:r w:rsidRPr="00A41B08">
        <w:tab/>
        <w:t>Introduction of BDS (BeiDou Navigation Satellite System) B2b Signal in A-GNSS</w:t>
      </w:r>
      <w:r>
        <w:br/>
        <w:t>for LTE and NR (105X121, LCS_BDS_B2b_LTE_NR-Core/Perf)</w:t>
      </w:r>
      <w:r>
        <w:tab/>
      </w:r>
      <w:r>
        <w:tab/>
      </w:r>
      <w:r>
        <w:tab/>
      </w:r>
      <w:r>
        <w:tab/>
      </w:r>
      <w:r>
        <w:tab/>
      </w:r>
      <w:r>
        <w:tab/>
      </w:r>
      <w:r>
        <w:tab/>
      </w:r>
      <w:r>
        <w:tab/>
        <w:t>RP-242413</w:t>
      </w:r>
    </w:p>
    <w:p w14:paraId="50823221" w14:textId="40A676E5" w:rsidR="00A41B08" w:rsidRDefault="00A41B08" w:rsidP="00A31A96">
      <w:pPr>
        <w:pStyle w:val="B3"/>
        <w:spacing w:after="120"/>
        <w:rPr>
          <w:highlight w:val="yellow"/>
        </w:rPr>
      </w:pPr>
      <w:r>
        <w:t>-</w:t>
      </w:r>
      <w:r>
        <w:tab/>
        <w:t>Introduction of A-GNSS support for NavIC (Navigation with Indian Constellation)</w:t>
      </w:r>
      <w:r>
        <w:br/>
        <w:t>L1 SPS (Standard Positioning Service) in NR &amp; LTE</w:t>
      </w:r>
      <w:r>
        <w:br/>
        <w:t>(105X122, LCS_NAVIC_L1_SPS_NR_LTE-Core/Perf)</w:t>
      </w:r>
      <w:r>
        <w:tab/>
      </w:r>
      <w:r>
        <w:tab/>
      </w:r>
      <w:r>
        <w:tab/>
      </w:r>
      <w:r>
        <w:tab/>
      </w:r>
      <w:r>
        <w:tab/>
      </w:r>
      <w:r>
        <w:tab/>
      </w:r>
      <w:r>
        <w:tab/>
      </w:r>
      <w:r>
        <w:tab/>
      </w:r>
      <w:r>
        <w:tab/>
      </w:r>
      <w:r>
        <w:tab/>
      </w:r>
      <w:r>
        <w:tab/>
        <w:t>RP-242414</w:t>
      </w:r>
    </w:p>
    <w:p w14:paraId="2B186CBE" w14:textId="5407F906" w:rsidR="00A41B08" w:rsidRPr="004A6D3D" w:rsidRDefault="00A41B08" w:rsidP="00A41B08">
      <w:pPr>
        <w:pStyle w:val="B2"/>
        <w:spacing w:after="0"/>
      </w:pPr>
      <w:r w:rsidRPr="004A6D3D">
        <w:t>-</w:t>
      </w:r>
      <w:r w:rsidRPr="004A6D3D">
        <w:tab/>
      </w:r>
      <w:r>
        <w:t>2</w:t>
      </w:r>
      <w:r w:rsidRPr="004A6D3D">
        <w:t xml:space="preserve"> RAN</w:t>
      </w:r>
      <w:r>
        <w:t>3</w:t>
      </w:r>
      <w:r w:rsidRPr="004A6D3D">
        <w:t xml:space="preserve"> led REL-19 Core part WI (without Perf. part):</w:t>
      </w:r>
    </w:p>
    <w:p w14:paraId="32E6AE57" w14:textId="248B7DAA" w:rsidR="00A41B08" w:rsidRDefault="00A41B08" w:rsidP="00A41B08">
      <w:pPr>
        <w:pStyle w:val="B3"/>
        <w:spacing w:after="0"/>
      </w:pPr>
      <w:r w:rsidRPr="00286827">
        <w:t>-</w:t>
      </w:r>
      <w:r w:rsidRPr="00286827">
        <w:tab/>
        <w:t>Enhancements for Artificial Intelligence (AI)/Machine Learning (ML) for NG-RAN</w:t>
      </w:r>
      <w:r>
        <w:br/>
        <w:t>(1051124, NR_AIML_NGRAN_enh-Core)</w:t>
      </w:r>
      <w:r>
        <w:tab/>
      </w:r>
      <w:r>
        <w:tab/>
      </w:r>
      <w:r>
        <w:tab/>
      </w:r>
      <w:r>
        <w:tab/>
      </w:r>
      <w:r>
        <w:tab/>
      </w:r>
      <w:r>
        <w:tab/>
      </w:r>
      <w:r>
        <w:tab/>
      </w:r>
      <w:r>
        <w:tab/>
      </w:r>
      <w:r>
        <w:tab/>
      </w:r>
      <w:r>
        <w:tab/>
      </w:r>
      <w:r>
        <w:tab/>
      </w:r>
      <w:r>
        <w:tab/>
      </w:r>
      <w:r>
        <w:tab/>
      </w:r>
      <w:r>
        <w:tab/>
        <w:t>RP-242385</w:t>
      </w:r>
    </w:p>
    <w:p w14:paraId="71C0671D" w14:textId="088ACFDA" w:rsidR="00A41B08" w:rsidRDefault="00A41B08" w:rsidP="00A31A96">
      <w:pPr>
        <w:pStyle w:val="B3"/>
        <w:spacing w:after="120"/>
        <w:rPr>
          <w:highlight w:val="yellow"/>
        </w:rPr>
      </w:pPr>
      <w:r>
        <w:t>-</w:t>
      </w:r>
      <w:r>
        <w:tab/>
        <w:t>Additional topological enhancements for NR</w:t>
      </w:r>
      <w:r>
        <w:br/>
        <w:t>(1051125, NR_WAB_5GFemto-Core)</w:t>
      </w:r>
      <w:r>
        <w:tab/>
      </w:r>
      <w:r>
        <w:tab/>
      </w:r>
      <w:r>
        <w:tab/>
      </w:r>
      <w:r>
        <w:tab/>
      </w:r>
      <w:r>
        <w:tab/>
      </w:r>
      <w:r>
        <w:tab/>
      </w:r>
      <w:r>
        <w:tab/>
      </w:r>
      <w:r>
        <w:tab/>
      </w:r>
      <w:r>
        <w:tab/>
      </w:r>
      <w:r>
        <w:tab/>
      </w:r>
      <w:r>
        <w:tab/>
      </w:r>
      <w:r>
        <w:tab/>
      </w:r>
      <w:r>
        <w:tab/>
      </w:r>
      <w:r>
        <w:tab/>
      </w:r>
      <w:r>
        <w:tab/>
      </w:r>
      <w:r>
        <w:tab/>
        <w:t>RP-242395</w:t>
      </w:r>
    </w:p>
    <w:p w14:paraId="0843FCD6" w14:textId="334971CC" w:rsidR="00423C31" w:rsidRPr="0077396A" w:rsidRDefault="00141891" w:rsidP="00D52DF4">
      <w:pPr>
        <w:pStyle w:val="B2"/>
        <w:spacing w:after="0"/>
      </w:pPr>
      <w:r w:rsidRPr="0077396A">
        <w:t>-</w:t>
      </w:r>
      <w:r w:rsidRPr="0077396A">
        <w:tab/>
      </w:r>
      <w:r w:rsidR="0077396A" w:rsidRPr="0077396A">
        <w:t>2</w:t>
      </w:r>
      <w:r w:rsidR="00D52DF4" w:rsidRPr="0077396A">
        <w:t xml:space="preserve"> RAN</w:t>
      </w:r>
      <w:r w:rsidR="000F0E50" w:rsidRPr="0077396A">
        <w:t>4</w:t>
      </w:r>
      <w:r w:rsidR="00D52DF4" w:rsidRPr="0077396A">
        <w:t xml:space="preserve"> led REL-19 WIDs with Core part (X=1) and Perf. part (X=2) WI:</w:t>
      </w:r>
    </w:p>
    <w:p w14:paraId="0656113A" w14:textId="1C89BD94" w:rsidR="00423C31" w:rsidRDefault="00141891" w:rsidP="00141891">
      <w:pPr>
        <w:pStyle w:val="B3"/>
        <w:spacing w:after="0"/>
      </w:pPr>
      <w:r w:rsidRPr="0077396A">
        <w:t>-</w:t>
      </w:r>
      <w:r w:rsidRPr="0077396A">
        <w:tab/>
      </w:r>
      <w:r w:rsidR="00423C31" w:rsidRPr="0077396A">
        <w:t>mmWave in NR: UE spurious emissions and EESS (Earth Exploration Satellite Service)</w:t>
      </w:r>
      <w:r w:rsidR="0077396A">
        <w:br/>
      </w:r>
      <w:r w:rsidR="00423C31" w:rsidRPr="00423C31">
        <w:t>protection</w:t>
      </w:r>
      <w:r w:rsidR="0077396A">
        <w:t xml:space="preserve"> (</w:t>
      </w:r>
      <w:r w:rsidR="00423C31" w:rsidRPr="00423C31">
        <w:t>1051126</w:t>
      </w:r>
      <w:r w:rsidR="0077396A">
        <w:t xml:space="preserve">, </w:t>
      </w:r>
      <w:r w:rsidR="00423C31" w:rsidRPr="00423C31">
        <w:t>NR_mmWave_protect-Core</w:t>
      </w:r>
      <w:r w:rsidR="0077396A">
        <w:t>/Perf)</w:t>
      </w:r>
      <w:r w:rsidR="0077396A">
        <w:tab/>
      </w:r>
      <w:r w:rsidR="0077396A">
        <w:tab/>
      </w:r>
      <w:r w:rsidR="0077396A">
        <w:tab/>
      </w:r>
      <w:r w:rsidR="0077396A">
        <w:tab/>
      </w:r>
      <w:r w:rsidR="0077396A">
        <w:tab/>
      </w:r>
      <w:r w:rsidR="0077396A">
        <w:tab/>
      </w:r>
      <w:r w:rsidR="0077396A">
        <w:tab/>
      </w:r>
      <w:r w:rsidR="0077396A">
        <w:tab/>
      </w:r>
      <w:r w:rsidR="0077396A">
        <w:tab/>
      </w:r>
      <w:r w:rsidR="0077396A">
        <w:tab/>
      </w:r>
      <w:r w:rsidR="00423C31" w:rsidRPr="00423C31">
        <w:tab/>
        <w:t>RP-242371</w:t>
      </w:r>
    </w:p>
    <w:p w14:paraId="58A248A0" w14:textId="0A5E65FE" w:rsidR="00423C31" w:rsidRDefault="0077396A" w:rsidP="0077396A">
      <w:pPr>
        <w:pStyle w:val="B3"/>
        <w:spacing w:after="120"/>
        <w:rPr>
          <w:highlight w:val="yellow"/>
        </w:rPr>
      </w:pPr>
      <w:r>
        <w:t>-</w:t>
      </w:r>
      <w:r>
        <w:tab/>
      </w:r>
      <w:r w:rsidR="00423C31" w:rsidRPr="00423C31">
        <w:t>Introduction of additional operating NR bands for HAPS (High Altitude Platform Station)</w:t>
      </w:r>
      <w:r>
        <w:br/>
        <w:t>(</w:t>
      </w:r>
      <w:r w:rsidR="00423C31" w:rsidRPr="00423C31">
        <w:t>1051127</w:t>
      </w:r>
      <w:r>
        <w:t xml:space="preserve">, </w:t>
      </w:r>
      <w:r w:rsidR="00423C31" w:rsidRPr="00423C31">
        <w:t>NR_HAPS_bands-Core</w:t>
      </w:r>
      <w:r>
        <w:t>/Perf)</w:t>
      </w:r>
      <w:r>
        <w:tab/>
      </w:r>
      <w:r>
        <w:tab/>
      </w:r>
      <w:r>
        <w:tab/>
      </w:r>
      <w:r>
        <w:tab/>
      </w:r>
      <w:r>
        <w:tab/>
      </w:r>
      <w:r>
        <w:tab/>
      </w:r>
      <w:r>
        <w:tab/>
      </w:r>
      <w:r>
        <w:tab/>
      </w:r>
      <w:r>
        <w:tab/>
      </w:r>
      <w:r>
        <w:tab/>
      </w:r>
      <w:r>
        <w:tab/>
      </w:r>
      <w:r>
        <w:tab/>
      </w:r>
      <w:r>
        <w:tab/>
      </w:r>
      <w:r>
        <w:tab/>
      </w:r>
      <w:r w:rsidR="00423C31" w:rsidRPr="00423C31">
        <w:tab/>
        <w:t>RP-242373</w:t>
      </w:r>
    </w:p>
    <w:p w14:paraId="61624AB9" w14:textId="15356956" w:rsidR="002313C6" w:rsidRPr="00721B7E" w:rsidRDefault="002313C6" w:rsidP="002313C6">
      <w:pPr>
        <w:pStyle w:val="B2"/>
        <w:spacing w:after="0"/>
      </w:pPr>
      <w:r w:rsidRPr="00721B7E">
        <w:t>-</w:t>
      </w:r>
      <w:r w:rsidR="00EA70F5" w:rsidRPr="00721B7E">
        <w:tab/>
      </w:r>
      <w:r w:rsidR="00721B7E" w:rsidRPr="00721B7E">
        <w:t>6</w:t>
      </w:r>
      <w:r w:rsidRPr="00721B7E">
        <w:t xml:space="preserve"> RAN5 led</w:t>
      </w:r>
      <w:r w:rsidR="002A2068" w:rsidRPr="00721B7E">
        <w:t xml:space="preserve"> </w:t>
      </w:r>
      <w:r w:rsidRPr="00721B7E">
        <w:t>WIs:</w:t>
      </w:r>
    </w:p>
    <w:p w14:paraId="3681B2F1" w14:textId="7FC0CD4D" w:rsidR="00721B7E" w:rsidRDefault="00721B7E" w:rsidP="00721B7E">
      <w:pPr>
        <w:pStyle w:val="B3"/>
        <w:spacing w:after="0"/>
      </w:pPr>
      <w:r>
        <w:t>-</w:t>
      </w:r>
      <w:r>
        <w:tab/>
        <w:t>REL-17, UE Conformance - Protocol enhancements for Mission Critical Services</w:t>
      </w:r>
      <w:r>
        <w:br/>
        <w:t>(MCPTT, MCVideo, MCData) for Rel-17</w:t>
      </w:r>
      <w:r>
        <w:br/>
        <w:t>(1050128, MCProtoc17_enh3MCPTT_eMCData3_ MCOver5GS-UEConTest)</w:t>
      </w:r>
      <w:r>
        <w:tab/>
      </w:r>
      <w:r>
        <w:tab/>
      </w:r>
      <w:r>
        <w:tab/>
      </w:r>
      <w:r>
        <w:tab/>
        <w:t>RP-241755</w:t>
      </w:r>
    </w:p>
    <w:p w14:paraId="28BAA404" w14:textId="3104BE86" w:rsidR="00721B7E" w:rsidRDefault="00721B7E" w:rsidP="00721B7E">
      <w:pPr>
        <w:pStyle w:val="B3"/>
        <w:spacing w:after="0"/>
      </w:pPr>
      <w:r>
        <w:t>-</w:t>
      </w:r>
      <w:r>
        <w:tab/>
        <w:t>REL-18, UE Conformance - Rel-18 downlink interruption for NR and EN-DC band</w:t>
      </w:r>
      <w:r>
        <w:br/>
        <w:t>combinations at dynamic Tx Switching in Uplink</w:t>
      </w:r>
      <w:r>
        <w:br/>
        <w:t>(1050129, DL_intrpt_combos_TxSW_R18-UEConTest)</w:t>
      </w:r>
      <w:r>
        <w:tab/>
      </w:r>
      <w:r>
        <w:tab/>
      </w:r>
      <w:r>
        <w:tab/>
      </w:r>
      <w:r>
        <w:tab/>
      </w:r>
      <w:r>
        <w:tab/>
      </w:r>
      <w:r>
        <w:tab/>
      </w:r>
      <w:r>
        <w:tab/>
      </w:r>
      <w:r>
        <w:tab/>
      </w:r>
      <w:r>
        <w:tab/>
      </w:r>
      <w:r>
        <w:tab/>
      </w:r>
      <w:r>
        <w:tab/>
        <w:t>RP-242001</w:t>
      </w:r>
    </w:p>
    <w:p w14:paraId="1B32E67A" w14:textId="6162BF30" w:rsidR="00721B7E" w:rsidRDefault="00721B7E" w:rsidP="00721B7E">
      <w:pPr>
        <w:pStyle w:val="B3"/>
        <w:spacing w:after="0"/>
      </w:pPr>
      <w:r>
        <w:t>-</w:t>
      </w:r>
      <w:r>
        <w:tab/>
        <w:t>REL-18, UE Conformance - NR NTN (non-Terrestrial Networks) enhancements</w:t>
      </w:r>
      <w:r>
        <w:br/>
        <w:t>plus CT aspects (1050130, NR_NTN_enh_plus_CT-UEConTest)</w:t>
      </w:r>
      <w:r>
        <w:tab/>
      </w:r>
      <w:r>
        <w:tab/>
      </w:r>
      <w:r>
        <w:tab/>
      </w:r>
      <w:r>
        <w:tab/>
      </w:r>
      <w:r>
        <w:tab/>
      </w:r>
      <w:r>
        <w:tab/>
      </w:r>
      <w:r>
        <w:tab/>
      </w:r>
      <w:r>
        <w:tab/>
        <w:t>RP-242024</w:t>
      </w:r>
    </w:p>
    <w:p w14:paraId="0AC09291" w14:textId="30A032CF" w:rsidR="00721B7E" w:rsidRDefault="00721B7E" w:rsidP="00721B7E">
      <w:pPr>
        <w:pStyle w:val="B3"/>
        <w:spacing w:after="0"/>
      </w:pPr>
      <w:r>
        <w:t>-</w:t>
      </w:r>
      <w:r>
        <w:tab/>
        <w:t>REL-18, UE Conformance - New bands and bandwidth allocation for LTE based</w:t>
      </w:r>
      <w:r>
        <w:br/>
        <w:t>5G terrestrial broadcast (1050131, LTE_terr_bcast_bands_part2-UEConTest)</w:t>
      </w:r>
      <w:r>
        <w:tab/>
      </w:r>
      <w:r>
        <w:tab/>
      </w:r>
      <w:r>
        <w:tab/>
      </w:r>
      <w:r>
        <w:tab/>
      </w:r>
      <w:r>
        <w:tab/>
        <w:t>RP-242026</w:t>
      </w:r>
    </w:p>
    <w:p w14:paraId="18C379A7" w14:textId="50E022D7" w:rsidR="00721B7E" w:rsidRDefault="00721B7E" w:rsidP="00721B7E">
      <w:pPr>
        <w:pStyle w:val="B3"/>
        <w:spacing w:after="0"/>
      </w:pPr>
      <w:r>
        <w:t>-</w:t>
      </w:r>
      <w:r>
        <w:tab/>
        <w:t>REL-18, UE Conformance - Further enhancements on NR and MR-DC measurement gaps</w:t>
      </w:r>
      <w:r>
        <w:br/>
        <w:t>and measurements without gaps (1050132, NR_MG_enh2-UEConTest)</w:t>
      </w:r>
      <w:r>
        <w:tab/>
      </w:r>
      <w:r>
        <w:tab/>
      </w:r>
      <w:r>
        <w:tab/>
      </w:r>
      <w:r>
        <w:tab/>
      </w:r>
      <w:r>
        <w:tab/>
      </w:r>
      <w:r>
        <w:tab/>
        <w:t>RP-242046</w:t>
      </w:r>
    </w:p>
    <w:p w14:paraId="2183E641" w14:textId="2032B376" w:rsidR="00721B7E" w:rsidRDefault="00721B7E" w:rsidP="00721B7E">
      <w:pPr>
        <w:pStyle w:val="B3"/>
        <w:spacing w:after="120"/>
        <w:rPr>
          <w:highlight w:val="yellow"/>
        </w:rPr>
      </w:pPr>
      <w:r>
        <w:lastRenderedPageBreak/>
        <w:t>-</w:t>
      </w:r>
      <w:r>
        <w:tab/>
        <w:t>REL-18, UE Conformance - IMS Data Channel for NG RTC (Real Time Communication)</w:t>
      </w:r>
      <w:r>
        <w:br/>
        <w:t>(1050133, NG_RTC_IMS_dataCH-UEConTest)</w:t>
      </w:r>
      <w:r>
        <w:tab/>
      </w:r>
      <w:r>
        <w:tab/>
      </w:r>
      <w:r>
        <w:tab/>
      </w:r>
      <w:r>
        <w:tab/>
      </w:r>
      <w:r>
        <w:tab/>
      </w:r>
      <w:r>
        <w:tab/>
      </w:r>
      <w:r>
        <w:tab/>
      </w:r>
      <w:r>
        <w:tab/>
      </w:r>
      <w:r>
        <w:tab/>
      </w:r>
      <w:r>
        <w:tab/>
      </w:r>
      <w:r>
        <w:tab/>
      </w:r>
      <w:r>
        <w:tab/>
      </w:r>
      <w:r>
        <w:tab/>
        <w:t>RP-242078</w:t>
      </w:r>
    </w:p>
    <w:p w14:paraId="4BCC0781" w14:textId="07FA930E" w:rsidR="00FE7C9A" w:rsidRPr="003145F0" w:rsidRDefault="00FE7C9A" w:rsidP="00F038B8">
      <w:pPr>
        <w:pStyle w:val="B1"/>
        <w:snapToGrid w:val="0"/>
        <w:spacing w:after="120"/>
      </w:pPr>
      <w:r w:rsidRPr="003145F0">
        <w:t>-</w:t>
      </w:r>
      <w:r w:rsidRPr="003145F0">
        <w:tab/>
      </w:r>
      <w:r w:rsidR="003145F0" w:rsidRPr="003145F0">
        <w:t>0</w:t>
      </w:r>
      <w:r w:rsidRPr="003145F0">
        <w:t xml:space="preserve"> </w:t>
      </w:r>
      <w:r w:rsidRPr="003145F0">
        <w:rPr>
          <w:b/>
          <w:bCs/>
          <w:u w:val="single"/>
        </w:rPr>
        <w:t>new approved REL-1</w:t>
      </w:r>
      <w:r w:rsidR="00715546" w:rsidRPr="003145F0">
        <w:rPr>
          <w:b/>
          <w:bCs/>
          <w:u w:val="single"/>
        </w:rPr>
        <w:t>9</w:t>
      </w:r>
      <w:r w:rsidRPr="003145F0">
        <w:rPr>
          <w:b/>
          <w:bCs/>
          <w:u w:val="single"/>
        </w:rPr>
        <w:t xml:space="preserve"> study item</w:t>
      </w:r>
      <w:r w:rsidR="003B2CEA" w:rsidRPr="003145F0">
        <w:rPr>
          <w:b/>
          <w:bCs/>
          <w:u w:val="single"/>
        </w:rPr>
        <w:t>s</w:t>
      </w:r>
      <w:r w:rsidRPr="003145F0">
        <w:t xml:space="preserve"> (SI)</w:t>
      </w:r>
    </w:p>
    <w:p w14:paraId="183D14C2" w14:textId="0BC1A294" w:rsidR="00FE7C9A" w:rsidRPr="00E2300E" w:rsidRDefault="00FE7C9A" w:rsidP="00FE7C9A">
      <w:pPr>
        <w:pStyle w:val="B1"/>
        <w:snapToGrid w:val="0"/>
        <w:spacing w:after="120"/>
        <w:rPr>
          <w:lang w:val="fr-FR"/>
        </w:rPr>
      </w:pPr>
      <w:r w:rsidRPr="00E2300E">
        <w:rPr>
          <w:lang w:val="fr-FR"/>
        </w:rPr>
        <w:t>-</w:t>
      </w:r>
      <w:r w:rsidRPr="00E2300E">
        <w:rPr>
          <w:lang w:val="fr-FR"/>
        </w:rPr>
        <w:tab/>
      </w:r>
      <w:r w:rsidR="00C1702E" w:rsidRPr="00E2300E">
        <w:rPr>
          <w:lang w:val="fr-FR"/>
        </w:rPr>
        <w:t>2</w:t>
      </w:r>
      <w:r w:rsidR="00E2300E" w:rsidRPr="00E2300E">
        <w:rPr>
          <w:lang w:val="fr-FR"/>
        </w:rPr>
        <w:t>005</w:t>
      </w:r>
      <w:r w:rsidRPr="00E2300E">
        <w:rPr>
          <w:lang w:val="fr-FR"/>
        </w:rPr>
        <w:t xml:space="preserve"> </w:t>
      </w:r>
      <w:r w:rsidRPr="00E2300E">
        <w:rPr>
          <w:b/>
          <w:u w:val="single"/>
          <w:lang w:val="fr-FR"/>
        </w:rPr>
        <w:t>CRs</w:t>
      </w:r>
      <w:r w:rsidRPr="00E2300E">
        <w:rPr>
          <w:lang w:val="fr-FR"/>
        </w:rPr>
        <w:t xml:space="preserve"> (incl. cat.A CRs and </w:t>
      </w:r>
      <w:r w:rsidR="00E2300E" w:rsidRPr="00E2300E">
        <w:rPr>
          <w:lang w:val="fr-FR"/>
        </w:rPr>
        <w:t>8</w:t>
      </w:r>
      <w:r w:rsidRPr="00E2300E">
        <w:rPr>
          <w:lang w:val="fr-FR"/>
        </w:rPr>
        <w:t xml:space="preserve"> company CR</w:t>
      </w:r>
      <w:r w:rsidR="00AA68A7" w:rsidRPr="00E2300E">
        <w:rPr>
          <w:lang w:val="fr-FR"/>
        </w:rPr>
        <w:t>s</w:t>
      </w:r>
      <w:r w:rsidRPr="00E2300E">
        <w:rPr>
          <w:lang w:val="fr-FR"/>
        </w:rPr>
        <w:t xml:space="preserve">) were handled and </w:t>
      </w:r>
      <w:r w:rsidR="00E2300E" w:rsidRPr="00E2300E">
        <w:rPr>
          <w:lang w:val="fr-FR"/>
        </w:rPr>
        <w:t>1994</w:t>
      </w:r>
      <w:r w:rsidRPr="00E2300E">
        <w:rPr>
          <w:lang w:val="fr-FR"/>
        </w:rPr>
        <w:t xml:space="preserve"> CRs were approved</w:t>
      </w:r>
      <w:r w:rsidRPr="00E2300E">
        <w:rPr>
          <w:lang w:val="fr-FR"/>
        </w:rPr>
        <w:br/>
        <w:t>(see Annex D and attached Tdoc list).</w:t>
      </w:r>
    </w:p>
    <w:p w14:paraId="7A5210D8" w14:textId="77777777" w:rsidR="00FE7C9A" w:rsidRPr="00FB1494" w:rsidRDefault="00FE7C9A" w:rsidP="0056263A">
      <w:pPr>
        <w:pStyle w:val="B1"/>
        <w:snapToGrid w:val="0"/>
        <w:spacing w:after="0"/>
        <w:rPr>
          <w:lang w:val="fr-FR"/>
        </w:rPr>
      </w:pPr>
      <w:r w:rsidRPr="00FB1494">
        <w:rPr>
          <w:lang w:val="fr-FR"/>
        </w:rPr>
        <w:t>-</w:t>
      </w:r>
      <w:r w:rsidRPr="00FB1494">
        <w:rPr>
          <w:lang w:val="fr-FR"/>
        </w:rPr>
        <w:tab/>
        <w:t xml:space="preserve">approved/noted/agreed </w:t>
      </w:r>
      <w:r w:rsidRPr="00FB1494">
        <w:rPr>
          <w:b/>
          <w:u w:val="single"/>
          <w:lang w:val="fr-FR"/>
        </w:rPr>
        <w:t>TRs/TSs</w:t>
      </w:r>
      <w:r w:rsidRPr="00FB1494">
        <w:rPr>
          <w:lang w:val="fr-FR"/>
        </w:rPr>
        <w:t xml:space="preserve"> (see Annex E):</w:t>
      </w:r>
    </w:p>
    <w:p w14:paraId="66684F64" w14:textId="4B747B1A" w:rsidR="002732A5" w:rsidRPr="00FB1494" w:rsidRDefault="00FE7C9A" w:rsidP="005325C2">
      <w:pPr>
        <w:pStyle w:val="B2"/>
        <w:spacing w:after="0"/>
      </w:pPr>
      <w:r w:rsidRPr="00FB1494">
        <w:t>-</w:t>
      </w:r>
      <w:r w:rsidRPr="00FB1494">
        <w:tab/>
      </w:r>
      <w:r w:rsidR="00D83CF0" w:rsidRPr="00FB1494">
        <w:t>2</w:t>
      </w:r>
      <w:r w:rsidRPr="00FB1494">
        <w:t xml:space="preserve"> noted specification</w:t>
      </w:r>
      <w:r w:rsidR="00D7738C" w:rsidRPr="00FB1494">
        <w:t>s</w:t>
      </w:r>
      <w:r w:rsidRPr="00FB1494">
        <w:t xml:space="preserve"> </w:t>
      </w:r>
      <w:r w:rsidR="00257DED" w:rsidRPr="00FB1494">
        <w:t>(</w:t>
      </w:r>
      <w:r w:rsidRPr="00FB1494">
        <w:t>for information</w:t>
      </w:r>
      <w:r w:rsidR="00257DED" w:rsidRPr="00FB1494">
        <w:t>)</w:t>
      </w:r>
      <w:r w:rsidR="00D83CF0" w:rsidRPr="00FB1494">
        <w:t>:</w:t>
      </w:r>
    </w:p>
    <w:p w14:paraId="509685BF" w14:textId="4C84BC60" w:rsidR="00FB1494" w:rsidRPr="00FB1494" w:rsidRDefault="00FB1494" w:rsidP="00FB1494">
      <w:pPr>
        <w:pStyle w:val="B3"/>
        <w:spacing w:after="0"/>
      </w:pPr>
      <w:r w:rsidRPr="00FB1494">
        <w:t>-</w:t>
      </w:r>
      <w:r w:rsidRPr="00FB1494">
        <w:tab/>
        <w:t>Rel-19 RAN1 TR 38.769 (FS_Ambient_IoT_solutions)</w:t>
      </w:r>
      <w:r w:rsidRPr="00FB1494">
        <w:tab/>
      </w:r>
      <w:r w:rsidRPr="00FB1494">
        <w:tab/>
      </w:r>
      <w:r w:rsidRPr="00FB1494">
        <w:tab/>
      </w:r>
      <w:r w:rsidRPr="00FB1494">
        <w:tab/>
      </w:r>
      <w:r w:rsidRPr="00FB1494">
        <w:tab/>
      </w:r>
      <w:r w:rsidRPr="00FB1494">
        <w:tab/>
      </w:r>
      <w:r w:rsidRPr="00FB1494">
        <w:tab/>
      </w:r>
      <w:r w:rsidRPr="00FB1494">
        <w:tab/>
      </w:r>
      <w:r w:rsidRPr="00FB1494">
        <w:tab/>
      </w:r>
      <w:r w:rsidRPr="00FB1494">
        <w:tab/>
      </w:r>
      <w:r w:rsidRPr="00FB1494">
        <w:tab/>
        <w:t>RP-241784</w:t>
      </w:r>
    </w:p>
    <w:p w14:paraId="45E5BD6D" w14:textId="77777777" w:rsidR="00FB1494" w:rsidRPr="00FB1494" w:rsidRDefault="00FB1494" w:rsidP="00FB1494">
      <w:pPr>
        <w:pStyle w:val="B3"/>
        <w:spacing w:after="0"/>
      </w:pPr>
      <w:r w:rsidRPr="00FB1494">
        <w:t>-</w:t>
      </w:r>
      <w:r w:rsidRPr="00FB1494">
        <w:tab/>
        <w:t>Rel-19 RAN4 TR 38.908 (NR_BS_RF_req_evo-Core)</w:t>
      </w:r>
      <w:r w:rsidRPr="00FB1494">
        <w:tab/>
      </w:r>
      <w:r w:rsidRPr="00FB1494">
        <w:tab/>
      </w:r>
      <w:r w:rsidRPr="00FB1494">
        <w:tab/>
      </w:r>
      <w:r w:rsidRPr="00FB1494">
        <w:tab/>
      </w:r>
      <w:r w:rsidRPr="00FB1494">
        <w:tab/>
      </w:r>
      <w:r w:rsidRPr="00FB1494">
        <w:tab/>
      </w:r>
      <w:r w:rsidRPr="00FB1494">
        <w:tab/>
      </w:r>
      <w:r w:rsidRPr="00FB1494">
        <w:tab/>
      </w:r>
      <w:r w:rsidRPr="00FB1494">
        <w:tab/>
      </w:r>
      <w:r w:rsidRPr="00FB1494">
        <w:tab/>
      </w:r>
      <w:r w:rsidRPr="00FB1494">
        <w:tab/>
        <w:t>RP-242012</w:t>
      </w:r>
    </w:p>
    <w:p w14:paraId="54663842" w14:textId="63FC5FFF" w:rsidR="00FB1494" w:rsidRPr="00FB1494" w:rsidRDefault="00FB1494" w:rsidP="00FB1494">
      <w:pPr>
        <w:pStyle w:val="B2"/>
        <w:spacing w:after="0"/>
      </w:pPr>
      <w:r w:rsidRPr="00FB1494">
        <w:rPr>
          <w:lang w:val="fr-FR"/>
        </w:rPr>
        <w:t>-</w:t>
      </w:r>
      <w:r w:rsidRPr="00FB1494">
        <w:tab/>
        <w:t>2 approved specifications which are now under CR control:</w:t>
      </w:r>
    </w:p>
    <w:p w14:paraId="16BDBE38" w14:textId="6B7B5687" w:rsidR="00C56569" w:rsidRDefault="00C56569" w:rsidP="00C56569">
      <w:pPr>
        <w:pStyle w:val="B3"/>
        <w:spacing w:after="0"/>
      </w:pPr>
      <w:r w:rsidRPr="00FB1494">
        <w:t>-</w:t>
      </w:r>
      <w:r w:rsidRPr="00FB1494">
        <w:tab/>
        <w:t>Rel-19 RAN3 TR 38.743 (FS_NR_AIML_NGRAN_enh</w:t>
      </w:r>
      <w:r w:rsidR="005E44B0" w:rsidRPr="00FB1494">
        <w:t>)</w:t>
      </w:r>
      <w:r w:rsidRPr="00FB1494">
        <w:tab/>
      </w:r>
      <w:r w:rsidR="005E44B0" w:rsidRPr="00FB1494">
        <w:tab/>
      </w:r>
      <w:r w:rsidR="005E44B0" w:rsidRPr="00FB1494">
        <w:tab/>
      </w:r>
      <w:r w:rsidR="005E44B0" w:rsidRPr="00FB1494">
        <w:tab/>
      </w:r>
      <w:r w:rsidR="005E44B0" w:rsidRPr="00FB1494">
        <w:tab/>
      </w:r>
      <w:r w:rsidR="005E44B0" w:rsidRPr="00FB1494">
        <w:tab/>
      </w:r>
      <w:r w:rsidR="005E44B0" w:rsidRPr="00FB1494">
        <w:tab/>
      </w:r>
      <w:r w:rsidR="005E44B0" w:rsidRPr="00FB1494">
        <w:tab/>
      </w:r>
      <w:r w:rsidR="005E44B0" w:rsidRPr="00FB1494">
        <w:tab/>
      </w:r>
      <w:r w:rsidR="005E44B0" w:rsidRPr="00FB1494">
        <w:tab/>
      </w:r>
      <w:r w:rsidRPr="00FB1494">
        <w:t>RP-241768</w:t>
      </w:r>
    </w:p>
    <w:p w14:paraId="4454E069" w14:textId="11069991" w:rsidR="00C56569" w:rsidRDefault="00C56569" w:rsidP="00C56569">
      <w:pPr>
        <w:pStyle w:val="B3"/>
        <w:spacing w:after="0"/>
      </w:pPr>
      <w:r>
        <w:t>-</w:t>
      </w:r>
      <w:r>
        <w:tab/>
        <w:t>Rel-19 RAN3 TR 38.799 (FS_NR_WAB_5GFemto</w:t>
      </w:r>
      <w:r w:rsidR="005E44B0">
        <w:t>)</w:t>
      </w:r>
      <w:r>
        <w:tab/>
      </w:r>
      <w:r w:rsidR="005E44B0">
        <w:tab/>
      </w:r>
      <w:r w:rsidR="005E44B0">
        <w:tab/>
      </w:r>
      <w:r w:rsidR="005E44B0">
        <w:tab/>
      </w:r>
      <w:r w:rsidR="005E44B0">
        <w:tab/>
      </w:r>
      <w:r w:rsidR="005E44B0">
        <w:tab/>
      </w:r>
      <w:r w:rsidR="005E44B0">
        <w:tab/>
      </w:r>
      <w:r w:rsidR="005E44B0">
        <w:tab/>
      </w:r>
      <w:r w:rsidR="005E44B0">
        <w:tab/>
      </w:r>
      <w:r w:rsidR="005E44B0">
        <w:tab/>
      </w:r>
      <w:r w:rsidR="005E44B0">
        <w:tab/>
      </w:r>
      <w:r w:rsidR="005E44B0">
        <w:tab/>
      </w:r>
      <w:r>
        <w:t>RP-241925</w:t>
      </w:r>
    </w:p>
    <w:p w14:paraId="24C96094" w14:textId="48EA7322" w:rsidR="002732A5" w:rsidRPr="00BF6945" w:rsidRDefault="00FE7C9A" w:rsidP="004F571C">
      <w:pPr>
        <w:pStyle w:val="B2"/>
        <w:spacing w:after="0"/>
      </w:pPr>
      <w:r w:rsidRPr="00FB1494">
        <w:t>-</w:t>
      </w:r>
      <w:r w:rsidRPr="00FB1494">
        <w:tab/>
      </w:r>
      <w:r w:rsidR="00BF6945" w:rsidRPr="00FB1494">
        <w:t>0</w:t>
      </w:r>
      <w:r w:rsidRPr="00FB1494">
        <w:t xml:space="preserve"> agreed specification version under RAN leadership</w:t>
      </w:r>
    </w:p>
    <w:p w14:paraId="5629D4A1" w14:textId="77777777" w:rsidR="009073AD" w:rsidRDefault="009073AD" w:rsidP="00FE7C9A">
      <w:pPr>
        <w:pStyle w:val="B2"/>
        <w:spacing w:after="0"/>
      </w:pPr>
    </w:p>
    <w:p w14:paraId="3B05782F" w14:textId="77777777" w:rsidR="0082766F" w:rsidRDefault="0082766F"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5" w:name="_Toc178621063"/>
      <w:bookmarkStart w:id="56" w:name="_Toc61976831"/>
      <w:bookmarkStart w:id="57" w:name="_Toc62413402"/>
      <w:bookmarkStart w:id="58" w:name="_Toc67153080"/>
      <w:bookmarkStart w:id="59" w:name="_Toc184591741"/>
      <w:r>
        <w:lastRenderedPageBreak/>
        <w:t>1</w:t>
      </w:r>
      <w:r>
        <w:tab/>
        <w:t>Opening of the meeting</w:t>
      </w:r>
      <w:bookmarkEnd w:id="55"/>
      <w:bookmarkEnd w:id="59"/>
    </w:p>
    <w:p w14:paraId="2EB6C939" w14:textId="070AADFF" w:rsidR="009F16EF" w:rsidRDefault="009F16EF" w:rsidP="009F16EF">
      <w:r>
        <w:t>3GPP TSG RAN chairman Dr. Wanshi Chen (Qualcomm) opened the f2f meeting RAN #105 in Melbourne</w:t>
      </w:r>
      <w:r w:rsidR="000955D9">
        <w:t>,</w:t>
      </w:r>
      <w:r>
        <w:t xml:space="preserve"> Australia on Monday September 9th, 2024 at 9am.</w:t>
      </w:r>
    </w:p>
    <w:p w14:paraId="35526F04" w14:textId="77777777" w:rsidR="009F16EF" w:rsidRDefault="009F16EF" w:rsidP="009F16EF">
      <w:r>
        <w:t>On behalf of the host, Mr. Alex Bladenis (Telstra) welcomed the participants to Melbourne and explained organisational aspects of the meeting.</w:t>
      </w:r>
    </w:p>
    <w:p w14:paraId="3679C817" w14:textId="77777777" w:rsidR="009F16EF" w:rsidRDefault="009F16EF" w:rsidP="009F16EF">
      <w:r>
        <w:t>A welcome message from Mr. Sri Amirthalingam (Telstra, Head of Wireless Engineering) was presented.</w:t>
      </w:r>
    </w:p>
    <w:p w14:paraId="78FDF9D0" w14:textId="77777777" w:rsidR="009F16EF" w:rsidRDefault="009F16EF" w:rsidP="009F16EF">
      <w:r>
        <w:t>NOTE:</w:t>
      </w:r>
      <w:r>
        <w:tab/>
        <w:t xml:space="preserve">The TSG meetings #105 is carried out in a 1 week TSG set up (see RP-131328, RAN/CT at the beginning </w:t>
      </w:r>
      <w:r>
        <w:tab/>
      </w:r>
      <w:r>
        <w:tab/>
      </w:r>
      <w:r>
        <w:tab/>
        <w:t>and SA at the end of the week).</w:t>
      </w:r>
    </w:p>
    <w:p w14:paraId="42658A23" w14:textId="77777777" w:rsidR="009F16EF" w:rsidRDefault="009F16EF" w:rsidP="009F16EF">
      <w:pPr>
        <w:pStyle w:val="Heading2"/>
      </w:pPr>
      <w:bookmarkStart w:id="60" w:name="_Toc178621064"/>
      <w:bookmarkStart w:id="61" w:name="_Toc184591742"/>
      <w:r>
        <w:t>2</w:t>
      </w:r>
      <w:r>
        <w:tab/>
        <w:t>Reminders for usage of IT resources, IPR declaration and antitrust compliance</w:t>
      </w:r>
      <w:bookmarkEnd w:id="60"/>
      <w:bookmarkEnd w:id="61"/>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lastRenderedPageBreak/>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77777777" w:rsidR="0022490B" w:rsidRDefault="0022490B" w:rsidP="0022490B">
      <w:r>
        <w:tab/>
        <w:t xml:space="preserve">Based on </w:t>
      </w:r>
      <w:hyperlink r:id="rId23" w:history="1">
        <w:r w:rsidRPr="00A64C3C">
          <w:rPr>
            <w:rStyle w:val="Hyperlink"/>
          </w:rPr>
          <w:t>https://www.3gpp.org/about-us/legal-matters/statement-regarding-competition-law</w:t>
        </w:r>
      </w:hyperlink>
    </w:p>
    <w:p w14:paraId="1B4F2275" w14:textId="77777777" w:rsidR="009F16EF" w:rsidRDefault="009F16EF" w:rsidP="009F16EF">
      <w:pPr>
        <w:pStyle w:val="Heading2"/>
      </w:pPr>
      <w:bookmarkStart w:id="62" w:name="_Toc178621065"/>
      <w:bookmarkStart w:id="63" w:name="_Toc184591743"/>
      <w:r>
        <w:t>3</w:t>
      </w:r>
      <w:r>
        <w:tab/>
        <w:t>Approval of the agenda</w:t>
      </w:r>
      <w:bookmarkEnd w:id="62"/>
      <w:bookmarkEnd w:id="63"/>
    </w:p>
    <w:p w14:paraId="5353C1E3" w14:textId="18BC3952" w:rsidR="00794503" w:rsidRPr="00794503" w:rsidRDefault="00794503" w:rsidP="00794503">
      <w:r>
        <w:t xml:space="preserve">RAN chair: </w:t>
      </w:r>
      <w:r w:rsidRPr="00794503">
        <w:t>As communicated earlier, there is no plan in RAN#105 to treat contributions related to new RAN4 R19 non-spectrum items, or expanded scope of the existing RAN4 R19 non-spectrum items.</w:t>
      </w:r>
    </w:p>
    <w:p w14:paraId="45E9A57D" w14:textId="77777777" w:rsidR="009F16EF" w:rsidRDefault="009F16EF" w:rsidP="009F16EF">
      <w:pPr>
        <w:rPr>
          <w:rFonts w:ascii="Arial" w:hAnsi="Arial" w:cs="Arial"/>
          <w:b/>
          <w:sz w:val="24"/>
        </w:rPr>
      </w:pPr>
      <w:r>
        <w:rPr>
          <w:rFonts w:ascii="Arial" w:hAnsi="Arial" w:cs="Arial"/>
          <w:b/>
          <w:color w:val="0000FF"/>
          <w:sz w:val="24"/>
        </w:rPr>
        <w:t>RP-241695</w:t>
      </w:r>
      <w:r>
        <w:rPr>
          <w:rFonts w:ascii="Arial" w:hAnsi="Arial" w:cs="Arial"/>
          <w:b/>
          <w:color w:val="0000FF"/>
          <w:sz w:val="24"/>
        </w:rPr>
        <w:tab/>
      </w:r>
      <w:r>
        <w:rPr>
          <w:rFonts w:ascii="Arial" w:hAnsi="Arial" w:cs="Arial"/>
          <w:b/>
          <w:sz w:val="24"/>
        </w:rPr>
        <w:t>Agenda for meeting RAN #105 held 09.09.-12.09.2024 in Melbourne, Australia</w:t>
      </w:r>
    </w:p>
    <w:p w14:paraId="2F7E9516" w14:textId="77777777" w:rsidR="009F16EF" w:rsidRDefault="009F16EF" w:rsidP="009F16E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262A3D5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RP-241730</w:t>
      </w:r>
      <w:r>
        <w:rPr>
          <w:color w:val="993300"/>
          <w:u w:val="single"/>
        </w:rPr>
        <w:t>.</w:t>
      </w:r>
    </w:p>
    <w:p w14:paraId="3D7F1B7A" w14:textId="77777777" w:rsidR="009F16EF" w:rsidRDefault="009F16EF" w:rsidP="009F16EF">
      <w:pPr>
        <w:rPr>
          <w:rFonts w:ascii="Arial" w:hAnsi="Arial" w:cs="Arial"/>
          <w:b/>
          <w:sz w:val="24"/>
        </w:rPr>
      </w:pPr>
      <w:r>
        <w:rPr>
          <w:rFonts w:ascii="Arial" w:hAnsi="Arial" w:cs="Arial"/>
          <w:b/>
          <w:color w:val="0000FF"/>
          <w:sz w:val="24"/>
        </w:rPr>
        <w:t>RP-241730</w:t>
      </w:r>
      <w:r>
        <w:rPr>
          <w:rFonts w:ascii="Arial" w:hAnsi="Arial" w:cs="Arial"/>
          <w:b/>
          <w:color w:val="0000FF"/>
          <w:sz w:val="24"/>
        </w:rPr>
        <w:tab/>
      </w:r>
      <w:r>
        <w:rPr>
          <w:rFonts w:ascii="Arial" w:hAnsi="Arial" w:cs="Arial"/>
          <w:b/>
          <w:sz w:val="24"/>
        </w:rPr>
        <w:t>Revised agenda for meeting RAN #105 held 09.09.-12.09.2024 in Melbourne, Australia</w:t>
      </w:r>
    </w:p>
    <w:p w14:paraId="504DE2FF" w14:textId="77777777" w:rsidR="009F16EF" w:rsidRDefault="009F16EF" w:rsidP="009F16E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70A3C02" w14:textId="77777777" w:rsidR="009F16EF" w:rsidRDefault="009F16EF" w:rsidP="009F16EF">
      <w:pPr>
        <w:rPr>
          <w:color w:val="808080"/>
        </w:rPr>
      </w:pPr>
      <w:r>
        <w:rPr>
          <w:color w:val="808080"/>
        </w:rPr>
        <w:t>(Replaces RP-241695)</w:t>
      </w:r>
    </w:p>
    <w:p w14:paraId="3EACFDB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EC315" w14:textId="77777777" w:rsidR="009F16EF" w:rsidRDefault="009F16EF" w:rsidP="009F16EF">
      <w:pPr>
        <w:pStyle w:val="Heading3"/>
      </w:pPr>
      <w:bookmarkStart w:id="64" w:name="_Toc178621066"/>
      <w:bookmarkStart w:id="65" w:name="_Toc184591744"/>
      <w:r>
        <w:t>3.1</w:t>
      </w:r>
      <w:r>
        <w:tab/>
        <w:t>Elections and technical votings (if any)</w:t>
      </w:r>
      <w:bookmarkEnd w:id="64"/>
      <w:bookmarkEnd w:id="65"/>
    </w:p>
    <w:p w14:paraId="38DEAF6E" w14:textId="77777777" w:rsidR="009F16EF" w:rsidRDefault="009F16EF" w:rsidP="009F16EF">
      <w:pPr>
        <w:pStyle w:val="Heading2"/>
      </w:pPr>
      <w:bookmarkStart w:id="66" w:name="_Toc178621067"/>
      <w:bookmarkStart w:id="67" w:name="_Toc184591745"/>
      <w:r>
        <w:t>4</w:t>
      </w:r>
      <w:r>
        <w:tab/>
        <w:t>Approval of the meeting report of TSG RAN #104</w:t>
      </w:r>
      <w:bookmarkEnd w:id="66"/>
      <w:bookmarkEnd w:id="67"/>
    </w:p>
    <w:p w14:paraId="51FCEEA5" w14:textId="77777777" w:rsidR="009F16EF" w:rsidRDefault="009F16EF" w:rsidP="009F16EF">
      <w:pPr>
        <w:rPr>
          <w:rFonts w:ascii="Arial" w:hAnsi="Arial" w:cs="Arial"/>
          <w:b/>
          <w:sz w:val="24"/>
        </w:rPr>
      </w:pPr>
      <w:r>
        <w:rPr>
          <w:rFonts w:ascii="Arial" w:hAnsi="Arial" w:cs="Arial"/>
          <w:b/>
          <w:color w:val="0000FF"/>
          <w:sz w:val="24"/>
        </w:rPr>
        <w:t>RP-241696</w:t>
      </w:r>
      <w:r>
        <w:rPr>
          <w:rFonts w:ascii="Arial" w:hAnsi="Arial" w:cs="Arial"/>
          <w:b/>
          <w:color w:val="0000FF"/>
          <w:sz w:val="24"/>
        </w:rPr>
        <w:tab/>
      </w:r>
      <w:r>
        <w:rPr>
          <w:rFonts w:ascii="Arial" w:hAnsi="Arial" w:cs="Arial"/>
          <w:b/>
          <w:sz w:val="24"/>
        </w:rPr>
        <w:t>Draft report of meeting RAN #104 held 17.06.-20.06.2024 in Shanghai, China</w:t>
      </w:r>
    </w:p>
    <w:p w14:paraId="6F5C080E"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38ADF2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RP-242347</w:t>
      </w:r>
      <w:r>
        <w:rPr>
          <w:color w:val="993300"/>
          <w:u w:val="single"/>
        </w:rPr>
        <w:t>.</w:t>
      </w:r>
    </w:p>
    <w:p w14:paraId="04355F80" w14:textId="77777777" w:rsidR="009F16EF" w:rsidRDefault="009F16EF" w:rsidP="009F16EF">
      <w:pPr>
        <w:rPr>
          <w:rFonts w:ascii="Arial" w:hAnsi="Arial" w:cs="Arial"/>
          <w:b/>
          <w:sz w:val="24"/>
        </w:rPr>
      </w:pPr>
      <w:r>
        <w:rPr>
          <w:rFonts w:ascii="Arial" w:hAnsi="Arial" w:cs="Arial"/>
          <w:b/>
          <w:color w:val="0000FF"/>
          <w:sz w:val="24"/>
        </w:rPr>
        <w:t>RP-242347</w:t>
      </w:r>
      <w:r>
        <w:rPr>
          <w:rFonts w:ascii="Arial" w:hAnsi="Arial" w:cs="Arial"/>
          <w:b/>
          <w:color w:val="0000FF"/>
          <w:sz w:val="24"/>
        </w:rPr>
        <w:tab/>
      </w:r>
      <w:r>
        <w:rPr>
          <w:rFonts w:ascii="Arial" w:hAnsi="Arial" w:cs="Arial"/>
          <w:b/>
          <w:sz w:val="24"/>
        </w:rPr>
        <w:t>Report of meeting RAN #104 held 17.06.-20.06.2024 in Shanghai, China</w:t>
      </w:r>
    </w:p>
    <w:p w14:paraId="0E9D57B7"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53AD362" w14:textId="77777777" w:rsidR="009F16EF" w:rsidRDefault="009F16EF" w:rsidP="009F16EF">
      <w:pPr>
        <w:rPr>
          <w:color w:val="808080"/>
        </w:rPr>
      </w:pPr>
      <w:r>
        <w:rPr>
          <w:color w:val="808080"/>
        </w:rPr>
        <w:t>(Replaces RP-241696)</w:t>
      </w:r>
    </w:p>
    <w:p w14:paraId="7CCC308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E1098" w14:textId="77777777" w:rsidR="009F16EF" w:rsidRDefault="009F16EF" w:rsidP="009F16EF">
      <w:pPr>
        <w:pStyle w:val="Heading2"/>
      </w:pPr>
      <w:bookmarkStart w:id="68" w:name="_Toc178621068"/>
      <w:bookmarkStart w:id="69" w:name="_Toc184591746"/>
      <w:r>
        <w:lastRenderedPageBreak/>
        <w:t>5</w:t>
      </w:r>
      <w:r>
        <w:tab/>
        <w:t>RAN WG reports/coordination</w:t>
      </w:r>
      <w:bookmarkEnd w:id="68"/>
      <w:bookmarkEnd w:id="69"/>
    </w:p>
    <w:p w14:paraId="597F6C90" w14:textId="77777777" w:rsidR="009F16EF" w:rsidRDefault="009F16EF" w:rsidP="009F16EF">
      <w:pPr>
        <w:pStyle w:val="Heading3"/>
      </w:pPr>
      <w:bookmarkStart w:id="70" w:name="_Toc178621069"/>
      <w:bookmarkStart w:id="71" w:name="_Toc184591747"/>
      <w:r>
        <w:t>5.1</w:t>
      </w:r>
      <w:r>
        <w:tab/>
        <w:t>TSG RAN WG1</w:t>
      </w:r>
      <w:bookmarkEnd w:id="70"/>
      <w:bookmarkEnd w:id="71"/>
    </w:p>
    <w:p w14:paraId="0874A5E2" w14:textId="77777777" w:rsidR="009F16EF" w:rsidRDefault="009F16EF" w:rsidP="009F16EF">
      <w:pPr>
        <w:rPr>
          <w:rFonts w:ascii="Arial" w:hAnsi="Arial" w:cs="Arial"/>
          <w:b/>
          <w:sz w:val="24"/>
        </w:rPr>
      </w:pPr>
      <w:r>
        <w:rPr>
          <w:rFonts w:ascii="Arial" w:hAnsi="Arial" w:cs="Arial"/>
          <w:b/>
          <w:color w:val="0000FF"/>
          <w:sz w:val="24"/>
        </w:rPr>
        <w:t>RP-241697</w:t>
      </w:r>
      <w:r>
        <w:rPr>
          <w:rFonts w:ascii="Arial" w:hAnsi="Arial" w:cs="Arial"/>
          <w:b/>
          <w:color w:val="0000FF"/>
          <w:sz w:val="24"/>
        </w:rPr>
        <w:tab/>
      </w:r>
      <w:r>
        <w:rPr>
          <w:rFonts w:ascii="Arial" w:hAnsi="Arial" w:cs="Arial"/>
          <w:b/>
          <w:sz w:val="24"/>
        </w:rPr>
        <w:t>Status Report RAN WG1</w:t>
      </w:r>
    </w:p>
    <w:p w14:paraId="7E0C9335"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43785CB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A2ACD" w14:textId="77777777" w:rsidR="009F16EF" w:rsidRDefault="009F16EF" w:rsidP="009F16EF">
      <w:pPr>
        <w:rPr>
          <w:rFonts w:ascii="Arial" w:hAnsi="Arial" w:cs="Arial"/>
          <w:b/>
          <w:sz w:val="24"/>
        </w:rPr>
      </w:pPr>
      <w:r>
        <w:rPr>
          <w:rFonts w:ascii="Arial" w:hAnsi="Arial" w:cs="Arial"/>
          <w:b/>
          <w:color w:val="0000FF"/>
          <w:sz w:val="24"/>
        </w:rPr>
        <w:t>RP-241698</w:t>
      </w:r>
      <w:r>
        <w:rPr>
          <w:rFonts w:ascii="Arial" w:hAnsi="Arial" w:cs="Arial"/>
          <w:b/>
          <w:color w:val="0000FF"/>
          <w:sz w:val="24"/>
        </w:rPr>
        <w:tab/>
      </w:r>
      <w:r>
        <w:rPr>
          <w:rFonts w:ascii="Arial" w:hAnsi="Arial" w:cs="Arial"/>
          <w:b/>
          <w:sz w:val="24"/>
        </w:rPr>
        <w:t>List of CRs from RAN WG1</w:t>
      </w:r>
    </w:p>
    <w:p w14:paraId="7E98F58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D0F399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14D11" w14:textId="77777777" w:rsidR="009F16EF" w:rsidRDefault="009F16EF" w:rsidP="009F16EF">
      <w:pPr>
        <w:pStyle w:val="Heading3"/>
      </w:pPr>
      <w:bookmarkStart w:id="72" w:name="_Toc178621070"/>
      <w:bookmarkStart w:id="73" w:name="_Toc184591748"/>
      <w:r>
        <w:t>5.2</w:t>
      </w:r>
      <w:r>
        <w:tab/>
        <w:t>TSG RAN WG2</w:t>
      </w:r>
      <w:bookmarkEnd w:id="72"/>
      <w:bookmarkEnd w:id="73"/>
    </w:p>
    <w:p w14:paraId="04965EA5" w14:textId="77777777" w:rsidR="009F16EF" w:rsidRDefault="009F16EF" w:rsidP="009F16EF">
      <w:pPr>
        <w:rPr>
          <w:rFonts w:ascii="Arial" w:hAnsi="Arial" w:cs="Arial"/>
          <w:b/>
          <w:sz w:val="24"/>
        </w:rPr>
      </w:pPr>
      <w:r>
        <w:rPr>
          <w:rFonts w:ascii="Arial" w:hAnsi="Arial" w:cs="Arial"/>
          <w:b/>
          <w:color w:val="0000FF"/>
          <w:sz w:val="24"/>
        </w:rPr>
        <w:t>RP-241699</w:t>
      </w:r>
      <w:r>
        <w:rPr>
          <w:rFonts w:ascii="Arial" w:hAnsi="Arial" w:cs="Arial"/>
          <w:b/>
          <w:color w:val="0000FF"/>
          <w:sz w:val="24"/>
        </w:rPr>
        <w:tab/>
      </w:r>
      <w:r>
        <w:rPr>
          <w:rFonts w:ascii="Arial" w:hAnsi="Arial" w:cs="Arial"/>
          <w:b/>
          <w:sz w:val="24"/>
        </w:rPr>
        <w:t>Status Report RAN WG2</w:t>
      </w:r>
    </w:p>
    <w:p w14:paraId="17B98EC6"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44A7099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RP-242375</w:t>
      </w:r>
      <w:r>
        <w:rPr>
          <w:color w:val="993300"/>
          <w:u w:val="single"/>
        </w:rPr>
        <w:t>.</w:t>
      </w:r>
    </w:p>
    <w:p w14:paraId="5726A5AA" w14:textId="77777777" w:rsidR="009F16EF" w:rsidRDefault="009F16EF" w:rsidP="009F16EF">
      <w:pPr>
        <w:rPr>
          <w:rFonts w:ascii="Arial" w:hAnsi="Arial" w:cs="Arial"/>
          <w:b/>
          <w:sz w:val="24"/>
        </w:rPr>
      </w:pPr>
      <w:r>
        <w:rPr>
          <w:rFonts w:ascii="Arial" w:hAnsi="Arial" w:cs="Arial"/>
          <w:b/>
          <w:color w:val="0000FF"/>
          <w:sz w:val="24"/>
        </w:rPr>
        <w:t>RP-242375</w:t>
      </w:r>
      <w:r>
        <w:rPr>
          <w:rFonts w:ascii="Arial" w:hAnsi="Arial" w:cs="Arial"/>
          <w:b/>
          <w:color w:val="0000FF"/>
          <w:sz w:val="24"/>
        </w:rPr>
        <w:tab/>
      </w:r>
      <w:r>
        <w:rPr>
          <w:rFonts w:ascii="Arial" w:hAnsi="Arial" w:cs="Arial"/>
          <w:b/>
          <w:sz w:val="24"/>
        </w:rPr>
        <w:t>Status Report RAN WG2</w:t>
      </w:r>
    </w:p>
    <w:p w14:paraId="00AE481F"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(Interdigital)</w:t>
      </w:r>
    </w:p>
    <w:p w14:paraId="39118D2D" w14:textId="77777777" w:rsidR="009F16EF" w:rsidRDefault="009F16EF" w:rsidP="009F16EF">
      <w:pPr>
        <w:rPr>
          <w:color w:val="808080"/>
        </w:rPr>
      </w:pPr>
      <w:r>
        <w:rPr>
          <w:color w:val="808080"/>
        </w:rPr>
        <w:t>(Replaces RP-241699)</w:t>
      </w:r>
    </w:p>
    <w:p w14:paraId="7161CEDD" w14:textId="77777777" w:rsidR="009F16EF" w:rsidRDefault="009F16EF" w:rsidP="009F16EF">
      <w:pPr>
        <w:rPr>
          <w:rFonts w:ascii="Arial" w:hAnsi="Arial" w:cs="Arial"/>
          <w:b/>
        </w:rPr>
      </w:pPr>
      <w:r>
        <w:rPr>
          <w:rFonts w:ascii="Arial" w:hAnsi="Arial" w:cs="Arial"/>
          <w:b/>
        </w:rPr>
        <w:t xml:space="preserve">Discussion: </w:t>
      </w:r>
    </w:p>
    <w:p w14:paraId="5049DF95" w14:textId="77777777" w:rsidR="009F16EF" w:rsidRDefault="009F16EF" w:rsidP="009F16EF">
      <w:r>
        <w:t>Note: R2-2407882 of RP-242240 with [meas_report_enh] is missing among the TEI CRs.</w:t>
      </w:r>
    </w:p>
    <w:p w14:paraId="463762A2" w14:textId="3B2A943B" w:rsidR="00484D3E" w:rsidRDefault="00484D3E" w:rsidP="009F16EF">
      <w:r w:rsidRPr="00484D3E">
        <w:t>Error on slide 10: NBC REL-18 CR is in R2-2407872 in RP-242239) and not in RP-2407753</w:t>
      </w:r>
      <w:r w:rsidR="0004568F">
        <w:t xml:space="preserve"> (</w:t>
      </w:r>
      <w:r w:rsidR="0004568F" w:rsidRPr="0004568F">
        <w:t>which is a previous version, only CR cover was updated</w:t>
      </w:r>
      <w:r w:rsidR="0004568F">
        <w:t>)</w:t>
      </w:r>
      <w:r w:rsidRPr="00484D3E">
        <w:t>.</w:t>
      </w:r>
    </w:p>
    <w:p w14:paraId="3D1335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B6486" w14:textId="77777777" w:rsidR="009F16EF" w:rsidRDefault="009F16EF" w:rsidP="009F16EF">
      <w:pPr>
        <w:rPr>
          <w:rFonts w:ascii="Arial" w:hAnsi="Arial" w:cs="Arial"/>
          <w:b/>
          <w:sz w:val="24"/>
        </w:rPr>
      </w:pPr>
      <w:r>
        <w:rPr>
          <w:rFonts w:ascii="Arial" w:hAnsi="Arial" w:cs="Arial"/>
          <w:b/>
          <w:color w:val="0000FF"/>
          <w:sz w:val="24"/>
        </w:rPr>
        <w:t>RP-241700</w:t>
      </w:r>
      <w:r>
        <w:rPr>
          <w:rFonts w:ascii="Arial" w:hAnsi="Arial" w:cs="Arial"/>
          <w:b/>
          <w:color w:val="0000FF"/>
          <w:sz w:val="24"/>
        </w:rPr>
        <w:tab/>
      </w:r>
      <w:r>
        <w:rPr>
          <w:rFonts w:ascii="Arial" w:hAnsi="Arial" w:cs="Arial"/>
          <w:b/>
          <w:sz w:val="24"/>
        </w:rPr>
        <w:t>List of CRs from RAN WG2</w:t>
      </w:r>
    </w:p>
    <w:p w14:paraId="757C417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AE87BC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2DD6" w14:textId="77777777" w:rsidR="009F16EF" w:rsidRDefault="009F16EF" w:rsidP="009F16EF">
      <w:pPr>
        <w:pStyle w:val="Heading3"/>
      </w:pPr>
      <w:bookmarkStart w:id="74" w:name="_Toc178621071"/>
      <w:bookmarkStart w:id="75" w:name="_Toc184591749"/>
      <w:r>
        <w:t>5.3</w:t>
      </w:r>
      <w:r>
        <w:tab/>
        <w:t>TSG RAN WG3</w:t>
      </w:r>
      <w:bookmarkEnd w:id="74"/>
      <w:bookmarkEnd w:id="75"/>
    </w:p>
    <w:p w14:paraId="17050D5D" w14:textId="77777777" w:rsidR="009F16EF" w:rsidRDefault="009F16EF" w:rsidP="009F16EF">
      <w:pPr>
        <w:rPr>
          <w:rFonts w:ascii="Arial" w:hAnsi="Arial" w:cs="Arial"/>
          <w:b/>
          <w:sz w:val="24"/>
        </w:rPr>
      </w:pPr>
      <w:r>
        <w:rPr>
          <w:rFonts w:ascii="Arial" w:hAnsi="Arial" w:cs="Arial"/>
          <w:b/>
          <w:color w:val="0000FF"/>
          <w:sz w:val="24"/>
        </w:rPr>
        <w:t>RP-241701</w:t>
      </w:r>
      <w:r>
        <w:rPr>
          <w:rFonts w:ascii="Arial" w:hAnsi="Arial" w:cs="Arial"/>
          <w:b/>
          <w:color w:val="0000FF"/>
          <w:sz w:val="24"/>
        </w:rPr>
        <w:tab/>
      </w:r>
      <w:r>
        <w:rPr>
          <w:rFonts w:ascii="Arial" w:hAnsi="Arial" w:cs="Arial"/>
          <w:b/>
          <w:sz w:val="24"/>
        </w:rPr>
        <w:t>Status Report RAN WG3</w:t>
      </w:r>
    </w:p>
    <w:p w14:paraId="37DE591D"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80D8D7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81512" w14:textId="77777777" w:rsidR="009F16EF" w:rsidRDefault="009F16EF" w:rsidP="009F16EF">
      <w:pPr>
        <w:rPr>
          <w:rFonts w:ascii="Arial" w:hAnsi="Arial" w:cs="Arial"/>
          <w:b/>
          <w:sz w:val="24"/>
        </w:rPr>
      </w:pPr>
      <w:r>
        <w:rPr>
          <w:rFonts w:ascii="Arial" w:hAnsi="Arial" w:cs="Arial"/>
          <w:b/>
          <w:color w:val="0000FF"/>
          <w:sz w:val="24"/>
        </w:rPr>
        <w:t>RP-241702</w:t>
      </w:r>
      <w:r>
        <w:rPr>
          <w:rFonts w:ascii="Arial" w:hAnsi="Arial" w:cs="Arial"/>
          <w:b/>
          <w:color w:val="0000FF"/>
          <w:sz w:val="24"/>
        </w:rPr>
        <w:tab/>
      </w:r>
      <w:r>
        <w:rPr>
          <w:rFonts w:ascii="Arial" w:hAnsi="Arial" w:cs="Arial"/>
          <w:b/>
          <w:sz w:val="24"/>
        </w:rPr>
        <w:t>List of CRs from RAN WG3</w:t>
      </w:r>
    </w:p>
    <w:p w14:paraId="4A4D386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F79410D"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158B4" w14:textId="77777777" w:rsidR="009F16EF" w:rsidRDefault="009F16EF" w:rsidP="009F16EF">
      <w:pPr>
        <w:rPr>
          <w:rFonts w:ascii="Arial" w:hAnsi="Arial" w:cs="Arial"/>
          <w:b/>
          <w:sz w:val="24"/>
        </w:rPr>
      </w:pPr>
      <w:r>
        <w:rPr>
          <w:rFonts w:ascii="Arial" w:hAnsi="Arial" w:cs="Arial"/>
          <w:b/>
          <w:color w:val="0000FF"/>
          <w:sz w:val="24"/>
        </w:rPr>
        <w:t>RP-241797</w:t>
      </w:r>
      <w:r>
        <w:rPr>
          <w:rFonts w:ascii="Arial" w:hAnsi="Arial" w:cs="Arial"/>
          <w:b/>
          <w:color w:val="0000FF"/>
          <w:sz w:val="24"/>
        </w:rPr>
        <w:tab/>
      </w:r>
      <w:r>
        <w:rPr>
          <w:rFonts w:ascii="Arial" w:hAnsi="Arial" w:cs="Arial"/>
          <w:b/>
          <w:sz w:val="24"/>
        </w:rPr>
        <w:t>RAN3 TU plan in R19</w:t>
      </w:r>
    </w:p>
    <w:p w14:paraId="4974C81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(ZTE  Corporation)</w:t>
      </w:r>
    </w:p>
    <w:p w14:paraId="202CAD8A" w14:textId="77777777" w:rsidR="009F16EF" w:rsidRDefault="009F16EF" w:rsidP="009F16EF">
      <w:pPr>
        <w:rPr>
          <w:rFonts w:ascii="Arial" w:hAnsi="Arial" w:cs="Arial"/>
          <w:b/>
        </w:rPr>
      </w:pPr>
      <w:r>
        <w:rPr>
          <w:rFonts w:ascii="Arial" w:hAnsi="Arial" w:cs="Arial"/>
          <w:b/>
        </w:rPr>
        <w:t xml:space="preserve">Discussion: </w:t>
      </w:r>
    </w:p>
    <w:p w14:paraId="6D0A4DCA" w14:textId="77777777" w:rsidR="009F16EF" w:rsidRDefault="009F16EF" w:rsidP="009F16EF">
      <w:r>
        <w:t>moved from AI 9.1.3 to AI 5.3</w:t>
      </w:r>
    </w:p>
    <w:p w14:paraId="3F57233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FA185" w14:textId="77777777" w:rsidR="009F16EF" w:rsidRDefault="009F16EF" w:rsidP="009F16EF">
      <w:pPr>
        <w:pStyle w:val="Heading3"/>
      </w:pPr>
      <w:bookmarkStart w:id="76" w:name="_Toc178621072"/>
      <w:bookmarkStart w:id="77" w:name="_Toc184591750"/>
      <w:r>
        <w:t>5.4</w:t>
      </w:r>
      <w:r>
        <w:tab/>
        <w:t>TSG RAN WG4</w:t>
      </w:r>
      <w:bookmarkEnd w:id="76"/>
      <w:bookmarkEnd w:id="77"/>
    </w:p>
    <w:p w14:paraId="6014344C" w14:textId="77777777" w:rsidR="009F16EF" w:rsidRDefault="009F16EF" w:rsidP="009F16EF">
      <w:pPr>
        <w:rPr>
          <w:rFonts w:ascii="Arial" w:hAnsi="Arial" w:cs="Arial"/>
          <w:b/>
          <w:sz w:val="24"/>
        </w:rPr>
      </w:pPr>
      <w:r>
        <w:rPr>
          <w:rFonts w:ascii="Arial" w:hAnsi="Arial" w:cs="Arial"/>
          <w:b/>
          <w:color w:val="0000FF"/>
          <w:sz w:val="24"/>
        </w:rPr>
        <w:t>RP-241703</w:t>
      </w:r>
      <w:r>
        <w:rPr>
          <w:rFonts w:ascii="Arial" w:hAnsi="Arial" w:cs="Arial"/>
          <w:b/>
          <w:color w:val="0000FF"/>
          <w:sz w:val="24"/>
        </w:rPr>
        <w:tab/>
      </w:r>
      <w:r>
        <w:rPr>
          <w:rFonts w:ascii="Arial" w:hAnsi="Arial" w:cs="Arial"/>
          <w:b/>
          <w:sz w:val="24"/>
        </w:rPr>
        <w:t>Status Report RAN WG4</w:t>
      </w:r>
    </w:p>
    <w:p w14:paraId="02271E4E"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31C24FE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F57C4" w14:textId="77777777" w:rsidR="009F16EF" w:rsidRDefault="009F16EF" w:rsidP="009F16EF">
      <w:pPr>
        <w:rPr>
          <w:rFonts w:ascii="Arial" w:hAnsi="Arial" w:cs="Arial"/>
          <w:b/>
          <w:sz w:val="24"/>
        </w:rPr>
      </w:pPr>
      <w:r>
        <w:rPr>
          <w:rFonts w:ascii="Arial" w:hAnsi="Arial" w:cs="Arial"/>
          <w:b/>
          <w:color w:val="0000FF"/>
          <w:sz w:val="24"/>
        </w:rPr>
        <w:t>RP-241704</w:t>
      </w:r>
      <w:r>
        <w:rPr>
          <w:rFonts w:ascii="Arial" w:hAnsi="Arial" w:cs="Arial"/>
          <w:b/>
          <w:color w:val="0000FF"/>
          <w:sz w:val="24"/>
        </w:rPr>
        <w:tab/>
      </w:r>
      <w:r>
        <w:rPr>
          <w:rFonts w:ascii="Arial" w:hAnsi="Arial" w:cs="Arial"/>
          <w:b/>
          <w:sz w:val="24"/>
        </w:rPr>
        <w:t>List of CRs from RAN WG4</w:t>
      </w:r>
    </w:p>
    <w:p w14:paraId="5E56A95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DAB05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A62D5" w14:textId="77777777" w:rsidR="009F16EF" w:rsidRDefault="009F16EF" w:rsidP="009F16EF">
      <w:pPr>
        <w:rPr>
          <w:rFonts w:ascii="Arial" w:hAnsi="Arial" w:cs="Arial"/>
          <w:b/>
          <w:sz w:val="24"/>
        </w:rPr>
      </w:pPr>
      <w:r>
        <w:rPr>
          <w:rFonts w:ascii="Arial" w:hAnsi="Arial" w:cs="Arial"/>
          <w:b/>
          <w:color w:val="0000FF"/>
          <w:sz w:val="24"/>
        </w:rPr>
        <w:t>RP-241888</w:t>
      </w:r>
      <w:r>
        <w:rPr>
          <w:rFonts w:ascii="Arial" w:hAnsi="Arial" w:cs="Arial"/>
          <w:b/>
          <w:color w:val="0000FF"/>
          <w:sz w:val="24"/>
        </w:rPr>
        <w:tab/>
      </w:r>
      <w:r>
        <w:rPr>
          <w:rFonts w:ascii="Arial" w:hAnsi="Arial" w:cs="Arial"/>
          <w:b/>
          <w:sz w:val="24"/>
        </w:rPr>
        <w:t>Progress update on CA framework overhaul</w:t>
      </w:r>
    </w:p>
    <w:p w14:paraId="74AE643C"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w:t>
      </w:r>
    </w:p>
    <w:p w14:paraId="61485059" w14:textId="77777777" w:rsidR="009F16EF" w:rsidRDefault="009F16EF" w:rsidP="009F16EF">
      <w:pPr>
        <w:rPr>
          <w:rFonts w:ascii="Arial" w:hAnsi="Arial" w:cs="Arial"/>
          <w:b/>
        </w:rPr>
      </w:pPr>
      <w:r>
        <w:rPr>
          <w:rFonts w:ascii="Arial" w:hAnsi="Arial" w:cs="Arial"/>
          <w:b/>
        </w:rPr>
        <w:t xml:space="preserve">Discussion: </w:t>
      </w:r>
    </w:p>
    <w:p w14:paraId="2E3F5E98" w14:textId="77777777" w:rsidR="009F16EF" w:rsidRDefault="009F16EF" w:rsidP="009F16EF">
      <w:r>
        <w:t>MCC: how will the database interwork with the CR mechanism?</w:t>
      </w:r>
    </w:p>
    <w:p w14:paraId="501CB526" w14:textId="77777777" w:rsidR="009F16EF" w:rsidRDefault="009F16EF" w:rsidP="009F16EF">
      <w:r>
        <w:t>Nokia: change tracking based on text in the database instead of text in WORD documents</w:t>
      </w:r>
    </w:p>
    <w:p w14:paraId="785E5B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70EC8" w14:textId="77777777" w:rsidR="009F16EF" w:rsidRDefault="009F16EF" w:rsidP="009F16EF">
      <w:pPr>
        <w:pStyle w:val="Heading3"/>
      </w:pPr>
      <w:bookmarkStart w:id="78" w:name="_Toc178621073"/>
      <w:bookmarkStart w:id="79" w:name="_Toc184591751"/>
      <w:r>
        <w:t>5.5</w:t>
      </w:r>
      <w:r>
        <w:tab/>
        <w:t>TSG RAN WG5</w:t>
      </w:r>
      <w:bookmarkEnd w:id="78"/>
      <w:bookmarkEnd w:id="79"/>
    </w:p>
    <w:p w14:paraId="135EF696" w14:textId="77777777" w:rsidR="009F16EF" w:rsidRDefault="009F16EF" w:rsidP="009F16EF">
      <w:pPr>
        <w:rPr>
          <w:rFonts w:ascii="Arial" w:hAnsi="Arial" w:cs="Arial"/>
          <w:b/>
          <w:sz w:val="24"/>
        </w:rPr>
      </w:pPr>
      <w:r>
        <w:rPr>
          <w:rFonts w:ascii="Arial" w:hAnsi="Arial" w:cs="Arial"/>
          <w:b/>
          <w:color w:val="0000FF"/>
          <w:sz w:val="24"/>
        </w:rPr>
        <w:t>RP-241705</w:t>
      </w:r>
      <w:r>
        <w:rPr>
          <w:rFonts w:ascii="Arial" w:hAnsi="Arial" w:cs="Arial"/>
          <w:b/>
          <w:color w:val="0000FF"/>
          <w:sz w:val="24"/>
        </w:rPr>
        <w:tab/>
      </w:r>
      <w:r>
        <w:rPr>
          <w:rFonts w:ascii="Arial" w:hAnsi="Arial" w:cs="Arial"/>
          <w:b/>
          <w:sz w:val="24"/>
        </w:rPr>
        <w:t>Status Report RAN WG5</w:t>
      </w:r>
    </w:p>
    <w:p w14:paraId="3D26897F"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0A759F0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E433" w14:textId="77777777" w:rsidR="009F16EF" w:rsidRDefault="009F16EF" w:rsidP="009F16EF">
      <w:pPr>
        <w:rPr>
          <w:rFonts w:ascii="Arial" w:hAnsi="Arial" w:cs="Arial"/>
          <w:b/>
          <w:sz w:val="24"/>
        </w:rPr>
      </w:pPr>
      <w:r>
        <w:rPr>
          <w:rFonts w:ascii="Arial" w:hAnsi="Arial" w:cs="Arial"/>
          <w:b/>
          <w:color w:val="0000FF"/>
          <w:sz w:val="24"/>
        </w:rPr>
        <w:t>RP-241707</w:t>
      </w:r>
      <w:r>
        <w:rPr>
          <w:rFonts w:ascii="Arial" w:hAnsi="Arial" w:cs="Arial"/>
          <w:b/>
          <w:color w:val="0000FF"/>
          <w:sz w:val="24"/>
        </w:rPr>
        <w:tab/>
      </w:r>
      <w:r>
        <w:rPr>
          <w:rFonts w:ascii="Arial" w:hAnsi="Arial" w:cs="Arial"/>
          <w:b/>
          <w:sz w:val="24"/>
        </w:rPr>
        <w:t>Status Report MCC TF160 (for approval)</w:t>
      </w:r>
    </w:p>
    <w:p w14:paraId="35D960C1"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6F6198FD" w14:textId="77777777" w:rsidR="009F16EF" w:rsidRDefault="009F16EF" w:rsidP="009F16EF">
      <w:pPr>
        <w:rPr>
          <w:rFonts w:ascii="Arial" w:hAnsi="Arial" w:cs="Arial"/>
          <w:b/>
        </w:rPr>
      </w:pPr>
      <w:r>
        <w:rPr>
          <w:rFonts w:ascii="Arial" w:hAnsi="Arial" w:cs="Arial"/>
          <w:b/>
        </w:rPr>
        <w:t xml:space="preserve">Discussion: </w:t>
      </w:r>
    </w:p>
    <w:p w14:paraId="0E3709B0" w14:textId="77777777" w:rsidR="009F16EF" w:rsidRDefault="009F16EF" w:rsidP="009F16EF">
      <w:r>
        <w:t>conclusion: TSG RAN endorsed the 2025 TTCN Tasks List in slides 14 &amp; 15, and to request for the 3GPP TTCN funding of 58 person-months at PCG#53 / OP#52.</w:t>
      </w:r>
    </w:p>
    <w:p w14:paraId="707B6E7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8C628" w14:textId="77777777" w:rsidR="009F16EF" w:rsidRDefault="009F16EF" w:rsidP="009F16EF">
      <w:pPr>
        <w:rPr>
          <w:rFonts w:ascii="Arial" w:hAnsi="Arial" w:cs="Arial"/>
          <w:b/>
          <w:sz w:val="24"/>
        </w:rPr>
      </w:pPr>
      <w:r>
        <w:rPr>
          <w:rFonts w:ascii="Arial" w:hAnsi="Arial" w:cs="Arial"/>
          <w:b/>
          <w:color w:val="0000FF"/>
          <w:sz w:val="24"/>
        </w:rPr>
        <w:t>RP-241706</w:t>
      </w:r>
      <w:r>
        <w:rPr>
          <w:rFonts w:ascii="Arial" w:hAnsi="Arial" w:cs="Arial"/>
          <w:b/>
          <w:color w:val="0000FF"/>
          <w:sz w:val="24"/>
        </w:rPr>
        <w:tab/>
      </w:r>
      <w:r>
        <w:rPr>
          <w:rFonts w:ascii="Arial" w:hAnsi="Arial" w:cs="Arial"/>
          <w:b/>
          <w:sz w:val="24"/>
        </w:rPr>
        <w:t>List of CRs from RAN WG5</w:t>
      </w:r>
    </w:p>
    <w:p w14:paraId="64E6D5F4"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6AAE14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179B8" w14:textId="77777777" w:rsidR="009F16EF" w:rsidRDefault="009F16EF" w:rsidP="009F16EF">
      <w:pPr>
        <w:rPr>
          <w:rFonts w:ascii="Arial" w:hAnsi="Arial" w:cs="Arial"/>
          <w:b/>
          <w:sz w:val="24"/>
        </w:rPr>
      </w:pPr>
      <w:r>
        <w:rPr>
          <w:rFonts w:ascii="Arial" w:hAnsi="Arial" w:cs="Arial"/>
          <w:b/>
          <w:color w:val="0000FF"/>
          <w:sz w:val="24"/>
        </w:rPr>
        <w:t>RP-241708</w:t>
      </w:r>
      <w:r>
        <w:rPr>
          <w:rFonts w:ascii="Arial" w:hAnsi="Arial" w:cs="Arial"/>
          <w:b/>
          <w:color w:val="0000FF"/>
          <w:sz w:val="24"/>
        </w:rPr>
        <w:tab/>
      </w:r>
      <w:r>
        <w:rPr>
          <w:rFonts w:ascii="Arial" w:hAnsi="Arial" w:cs="Arial"/>
          <w:b/>
          <w:sz w:val="24"/>
        </w:rPr>
        <w:t>Revised Terms of Reference (ToR) of 3GPP TSG RAN WG5</w:t>
      </w:r>
    </w:p>
    <w:p w14:paraId="3BF77DA2" w14:textId="77777777" w:rsidR="009F16EF" w:rsidRDefault="009F16EF" w:rsidP="009F16EF">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RAN5 chair (Motorola Mobility)</w:t>
      </w:r>
    </w:p>
    <w:p w14:paraId="209B7802" w14:textId="77777777" w:rsidR="009F16EF" w:rsidRDefault="009F16EF" w:rsidP="009F16EF">
      <w:pPr>
        <w:rPr>
          <w:rFonts w:ascii="Arial" w:hAnsi="Arial" w:cs="Arial"/>
          <w:b/>
        </w:rPr>
      </w:pPr>
      <w:r>
        <w:rPr>
          <w:rFonts w:ascii="Arial" w:hAnsi="Arial" w:cs="Arial"/>
          <w:b/>
        </w:rPr>
        <w:t xml:space="preserve">Abstract: </w:t>
      </w:r>
    </w:p>
    <w:p w14:paraId="0757BB7F" w14:textId="77777777" w:rsidR="009F16EF" w:rsidRDefault="009F16EF" w:rsidP="009F16EF">
      <w:r>
        <w:t>revision of ToR RP-210790 approved by RAN #91e</w:t>
      </w:r>
    </w:p>
    <w:p w14:paraId="4BC0B7A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24434" w14:textId="77777777" w:rsidR="009F16EF" w:rsidRDefault="009F16EF" w:rsidP="009F16EF">
      <w:pPr>
        <w:pStyle w:val="Heading2"/>
      </w:pPr>
      <w:bookmarkStart w:id="80" w:name="_Toc178621074"/>
      <w:bookmarkStart w:id="81" w:name="_Toc184591752"/>
      <w:r>
        <w:t>6</w:t>
      </w:r>
      <w:r>
        <w:tab/>
        <w:t>Other coordination matters</w:t>
      </w:r>
      <w:bookmarkEnd w:id="80"/>
      <w:bookmarkEnd w:id="81"/>
    </w:p>
    <w:p w14:paraId="5E0F641E" w14:textId="77777777" w:rsidR="009F16EF" w:rsidRDefault="009F16EF" w:rsidP="009F16EF">
      <w:pPr>
        <w:pStyle w:val="Heading3"/>
      </w:pPr>
      <w:bookmarkStart w:id="82" w:name="_Toc178621075"/>
      <w:bookmarkStart w:id="83" w:name="_Toc184591753"/>
      <w:r>
        <w:t>6.1</w:t>
      </w:r>
      <w:r>
        <w:tab/>
        <w:t>TSG SA/CT</w:t>
      </w:r>
      <w:bookmarkEnd w:id="82"/>
      <w:bookmarkEnd w:id="83"/>
    </w:p>
    <w:p w14:paraId="0F80BBF4" w14:textId="77777777" w:rsidR="009F16EF" w:rsidRDefault="009F16EF" w:rsidP="009F16EF">
      <w:pPr>
        <w:pStyle w:val="Heading3"/>
      </w:pPr>
      <w:bookmarkStart w:id="84" w:name="_Toc178621076"/>
      <w:bookmarkStart w:id="85" w:name="_Toc184591754"/>
      <w:r>
        <w:t>6.2</w:t>
      </w:r>
      <w:r>
        <w:tab/>
        <w:t>MCC</w:t>
      </w:r>
      <w:bookmarkEnd w:id="84"/>
      <w:bookmarkEnd w:id="85"/>
    </w:p>
    <w:p w14:paraId="58B72614" w14:textId="77777777" w:rsidR="009F16EF" w:rsidRDefault="009F16EF" w:rsidP="009F16EF">
      <w:pPr>
        <w:rPr>
          <w:rFonts w:ascii="Arial" w:hAnsi="Arial" w:cs="Arial"/>
          <w:b/>
          <w:sz w:val="24"/>
        </w:rPr>
      </w:pPr>
      <w:r>
        <w:rPr>
          <w:rFonts w:ascii="Arial" w:hAnsi="Arial" w:cs="Arial"/>
          <w:b/>
          <w:color w:val="0000FF"/>
          <w:sz w:val="24"/>
        </w:rPr>
        <w:t>RP-241709</w:t>
      </w:r>
      <w:r>
        <w:rPr>
          <w:rFonts w:ascii="Arial" w:hAnsi="Arial" w:cs="Arial"/>
          <w:b/>
          <w:color w:val="0000FF"/>
          <w:sz w:val="24"/>
        </w:rPr>
        <w:tab/>
      </w:r>
      <w:r>
        <w:rPr>
          <w:rFonts w:ascii="Arial" w:hAnsi="Arial" w:cs="Arial"/>
          <w:b/>
          <w:sz w:val="24"/>
        </w:rPr>
        <w:t>3GPP Support Team Report</w:t>
      </w:r>
    </w:p>
    <w:p w14:paraId="053CAE14"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03EEDC7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C27E7" w14:textId="77777777" w:rsidR="009F16EF" w:rsidRDefault="009F16EF" w:rsidP="009F16EF">
      <w:pPr>
        <w:rPr>
          <w:rFonts w:ascii="Arial" w:hAnsi="Arial" w:cs="Arial"/>
          <w:b/>
          <w:sz w:val="24"/>
        </w:rPr>
      </w:pPr>
      <w:r>
        <w:rPr>
          <w:rFonts w:ascii="Arial" w:hAnsi="Arial" w:cs="Arial"/>
          <w:b/>
          <w:color w:val="0000FF"/>
          <w:sz w:val="24"/>
        </w:rPr>
        <w:t>RP-241711</w:t>
      </w:r>
      <w:r>
        <w:rPr>
          <w:rFonts w:ascii="Arial" w:hAnsi="Arial" w:cs="Arial"/>
          <w:b/>
          <w:color w:val="0000FF"/>
          <w:sz w:val="24"/>
        </w:rPr>
        <w:tab/>
      </w:r>
      <w:r>
        <w:rPr>
          <w:rFonts w:ascii="Arial" w:hAnsi="Arial" w:cs="Arial"/>
          <w:b/>
          <w:sz w:val="24"/>
        </w:rPr>
        <w:t>3GPP Work Plan review at Plenary #105</w:t>
      </w:r>
    </w:p>
    <w:p w14:paraId="04E3B9FD" w14:textId="77777777" w:rsidR="009F16EF" w:rsidRDefault="009F16EF" w:rsidP="009F16E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F62D62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RP-242377</w:t>
      </w:r>
      <w:r>
        <w:rPr>
          <w:color w:val="993300"/>
          <w:u w:val="single"/>
        </w:rPr>
        <w:t>.</w:t>
      </w:r>
    </w:p>
    <w:p w14:paraId="7DBDAB2B" w14:textId="77777777" w:rsidR="009F16EF" w:rsidRDefault="009F16EF" w:rsidP="009F16EF">
      <w:pPr>
        <w:rPr>
          <w:rFonts w:ascii="Arial" w:hAnsi="Arial" w:cs="Arial"/>
          <w:b/>
          <w:sz w:val="24"/>
        </w:rPr>
      </w:pPr>
      <w:r>
        <w:rPr>
          <w:rFonts w:ascii="Arial" w:hAnsi="Arial" w:cs="Arial"/>
          <w:b/>
          <w:color w:val="0000FF"/>
          <w:sz w:val="24"/>
        </w:rPr>
        <w:t>RP-242377</w:t>
      </w:r>
      <w:r>
        <w:rPr>
          <w:rFonts w:ascii="Arial" w:hAnsi="Arial" w:cs="Arial"/>
          <w:b/>
          <w:color w:val="0000FF"/>
          <w:sz w:val="24"/>
        </w:rPr>
        <w:tab/>
      </w:r>
      <w:r>
        <w:rPr>
          <w:rFonts w:ascii="Arial" w:hAnsi="Arial" w:cs="Arial"/>
          <w:b/>
          <w:sz w:val="24"/>
        </w:rPr>
        <w:t>3GPP Work Plan review at Plenary #105</w:t>
      </w:r>
    </w:p>
    <w:p w14:paraId="705C8223" w14:textId="77777777" w:rsidR="009F16EF" w:rsidRDefault="009F16EF" w:rsidP="009F16E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7F959C0" w14:textId="77777777" w:rsidR="009F16EF" w:rsidRDefault="009F16EF" w:rsidP="009F16EF">
      <w:pPr>
        <w:rPr>
          <w:color w:val="808080"/>
        </w:rPr>
      </w:pPr>
      <w:r>
        <w:rPr>
          <w:color w:val="808080"/>
        </w:rPr>
        <w:t>(Replaces RP-241711)</w:t>
      </w:r>
    </w:p>
    <w:p w14:paraId="23F4D6E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5C9BF" w14:textId="77777777" w:rsidR="009F16EF" w:rsidRDefault="009F16EF" w:rsidP="009F16EF">
      <w:pPr>
        <w:rPr>
          <w:rFonts w:ascii="Arial" w:hAnsi="Arial" w:cs="Arial"/>
          <w:b/>
          <w:sz w:val="24"/>
        </w:rPr>
      </w:pPr>
      <w:r>
        <w:rPr>
          <w:rFonts w:ascii="Arial" w:hAnsi="Arial" w:cs="Arial"/>
          <w:b/>
          <w:color w:val="0000FF"/>
          <w:sz w:val="24"/>
        </w:rPr>
        <w:t>RP-242331</w:t>
      </w:r>
      <w:r>
        <w:rPr>
          <w:rFonts w:ascii="Arial" w:hAnsi="Arial" w:cs="Arial"/>
          <w:b/>
          <w:color w:val="0000FF"/>
          <w:sz w:val="24"/>
        </w:rPr>
        <w:tab/>
      </w:r>
      <w:r>
        <w:rPr>
          <w:rFonts w:ascii="Arial" w:hAnsi="Arial" w:cs="Arial"/>
          <w:b/>
          <w:sz w:val="24"/>
        </w:rPr>
        <w:t>Presentation of TR 21.918 v.1.2.0 on Release 18 Description; Summary of Rel-18 Work Items</w:t>
      </w:r>
    </w:p>
    <w:p w14:paraId="447945BB"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v1.2.0</w:t>
      </w:r>
      <w:r>
        <w:rPr>
          <w:i/>
        </w:rPr>
        <w:br/>
      </w:r>
      <w:r>
        <w:rPr>
          <w:i/>
        </w:rPr>
        <w:tab/>
      </w:r>
      <w:r>
        <w:rPr>
          <w:i/>
        </w:rPr>
        <w:tab/>
      </w:r>
      <w:r>
        <w:rPr>
          <w:i/>
        </w:rPr>
        <w:tab/>
      </w:r>
      <w:r>
        <w:rPr>
          <w:i/>
        </w:rPr>
        <w:tab/>
      </w:r>
      <w:r>
        <w:rPr>
          <w:i/>
        </w:rPr>
        <w:tab/>
        <w:t>Source: ETSI MCC</w:t>
      </w:r>
    </w:p>
    <w:p w14:paraId="7B74EA41" w14:textId="77777777" w:rsidR="009F16EF" w:rsidRDefault="009F16EF" w:rsidP="009F16EF">
      <w:pPr>
        <w:rPr>
          <w:rFonts w:ascii="Arial" w:hAnsi="Arial" w:cs="Arial"/>
          <w:b/>
        </w:rPr>
      </w:pPr>
      <w:r>
        <w:rPr>
          <w:rFonts w:ascii="Arial" w:hAnsi="Arial" w:cs="Arial"/>
          <w:b/>
        </w:rPr>
        <w:t xml:space="preserve">Discussion: </w:t>
      </w:r>
    </w:p>
    <w:p w14:paraId="4F4BAFDB" w14:textId="77777777" w:rsidR="009F16EF" w:rsidRDefault="009F16EF" w:rsidP="009F16EF">
      <w:r>
        <w:t>multiple versions of RP-242331 exist</w:t>
      </w:r>
    </w:p>
    <w:p w14:paraId="25A642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RP-242382</w:t>
      </w:r>
      <w:r>
        <w:rPr>
          <w:color w:val="993300"/>
          <w:u w:val="single"/>
        </w:rPr>
        <w:t>.</w:t>
      </w:r>
    </w:p>
    <w:p w14:paraId="764A1A00" w14:textId="77777777" w:rsidR="009F16EF" w:rsidRDefault="009F16EF" w:rsidP="009F16EF">
      <w:pPr>
        <w:rPr>
          <w:rFonts w:ascii="Arial" w:hAnsi="Arial" w:cs="Arial"/>
          <w:b/>
          <w:sz w:val="24"/>
        </w:rPr>
      </w:pPr>
      <w:r>
        <w:rPr>
          <w:rFonts w:ascii="Arial" w:hAnsi="Arial" w:cs="Arial"/>
          <w:b/>
          <w:color w:val="0000FF"/>
          <w:sz w:val="24"/>
        </w:rPr>
        <w:t>RP-242382</w:t>
      </w:r>
      <w:r>
        <w:rPr>
          <w:rFonts w:ascii="Arial" w:hAnsi="Arial" w:cs="Arial"/>
          <w:b/>
          <w:color w:val="0000FF"/>
          <w:sz w:val="24"/>
        </w:rPr>
        <w:tab/>
      </w:r>
      <w:r>
        <w:rPr>
          <w:rFonts w:ascii="Arial" w:hAnsi="Arial" w:cs="Arial"/>
          <w:b/>
          <w:sz w:val="24"/>
        </w:rPr>
        <w:t>Presentation of TR 21.918 v.1.2.1 on Release 18 Description; Summary of Rel-18 Work Items</w:t>
      </w:r>
    </w:p>
    <w:p w14:paraId="13D45B47" w14:textId="77777777" w:rsidR="009F16EF" w:rsidRDefault="009F16EF" w:rsidP="009F16EF">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v1.2.1</w:t>
      </w:r>
      <w:r>
        <w:rPr>
          <w:i/>
        </w:rPr>
        <w:br/>
      </w:r>
      <w:r>
        <w:rPr>
          <w:i/>
        </w:rPr>
        <w:tab/>
      </w:r>
      <w:r>
        <w:rPr>
          <w:i/>
        </w:rPr>
        <w:tab/>
      </w:r>
      <w:r>
        <w:rPr>
          <w:i/>
        </w:rPr>
        <w:tab/>
      </w:r>
      <w:r>
        <w:rPr>
          <w:i/>
        </w:rPr>
        <w:tab/>
      </w:r>
      <w:r>
        <w:rPr>
          <w:i/>
        </w:rPr>
        <w:tab/>
        <w:t>Source: ETSI MCC</w:t>
      </w:r>
    </w:p>
    <w:p w14:paraId="54BE6E36" w14:textId="77777777" w:rsidR="009F16EF" w:rsidRDefault="009F16EF" w:rsidP="009F16EF">
      <w:pPr>
        <w:rPr>
          <w:color w:val="808080"/>
        </w:rPr>
      </w:pPr>
      <w:r>
        <w:rPr>
          <w:color w:val="808080"/>
        </w:rPr>
        <w:t>(Replaces RP-242331)</w:t>
      </w:r>
    </w:p>
    <w:p w14:paraId="2896E90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6A276" w14:textId="77777777" w:rsidR="009F16EF" w:rsidRDefault="009F16EF" w:rsidP="009F16EF">
      <w:pPr>
        <w:pStyle w:val="Heading3"/>
      </w:pPr>
      <w:bookmarkStart w:id="86" w:name="_Toc178621077"/>
      <w:bookmarkStart w:id="87" w:name="_Toc184591755"/>
      <w:r>
        <w:t>6.3</w:t>
      </w:r>
      <w:r>
        <w:tab/>
        <w:t>Other groups/activities</w:t>
      </w:r>
      <w:bookmarkEnd w:id="86"/>
      <w:bookmarkEnd w:id="87"/>
    </w:p>
    <w:p w14:paraId="22435871" w14:textId="77777777" w:rsidR="009F16EF" w:rsidRDefault="009F16EF" w:rsidP="009F16EF">
      <w:pPr>
        <w:pStyle w:val="Heading2"/>
      </w:pPr>
      <w:bookmarkStart w:id="88" w:name="_Toc178621078"/>
      <w:bookmarkStart w:id="89" w:name="_Toc184591756"/>
      <w:r>
        <w:t>7</w:t>
      </w:r>
      <w:r>
        <w:tab/>
        <w:t>Liaison activities of TSG RAN</w:t>
      </w:r>
      <w:bookmarkEnd w:id="88"/>
      <w:bookmarkEnd w:id="89"/>
    </w:p>
    <w:p w14:paraId="0CA4BD26" w14:textId="77777777" w:rsidR="009F16EF" w:rsidRDefault="009F16EF" w:rsidP="009F16EF">
      <w:r>
        <w:t>NOTE:</w:t>
      </w:r>
      <w:r>
        <w:tab/>
        <w:t>This agenda item will only handle LSs not handled elsewhere.</w:t>
      </w:r>
    </w:p>
    <w:p w14:paraId="26F902F8" w14:textId="77777777" w:rsidR="009F16EF" w:rsidRDefault="009F16EF" w:rsidP="009F16EF">
      <w:pPr>
        <w:rPr>
          <w:rFonts w:ascii="Arial" w:hAnsi="Arial" w:cs="Arial"/>
          <w:b/>
          <w:sz w:val="24"/>
        </w:rPr>
      </w:pPr>
      <w:r>
        <w:rPr>
          <w:rFonts w:ascii="Arial" w:hAnsi="Arial" w:cs="Arial"/>
          <w:b/>
          <w:color w:val="0000FF"/>
          <w:sz w:val="24"/>
        </w:rPr>
        <w:t>RP-241712</w:t>
      </w:r>
      <w:r>
        <w:rPr>
          <w:rFonts w:ascii="Arial" w:hAnsi="Arial" w:cs="Arial"/>
          <w:b/>
          <w:color w:val="0000FF"/>
          <w:sz w:val="24"/>
        </w:rPr>
        <w:tab/>
      </w:r>
      <w:r>
        <w:rPr>
          <w:rFonts w:ascii="Arial" w:hAnsi="Arial" w:cs="Arial"/>
          <w:b/>
          <w:sz w:val="24"/>
        </w:rPr>
        <w:t>LS on the Update of IALA Task for Marine AtoN over IMT-2030 (IALA_LS240628; to: SA, RAN, SA1; cc: CT; contact: Technical Operations Manager IALA)</w:t>
      </w:r>
    </w:p>
    <w:p w14:paraId="39F3A55B"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IALA_LS240628, to SA, RAN, SA1, cc CT</w:t>
      </w:r>
      <w:r>
        <w:rPr>
          <w:i/>
        </w:rPr>
        <w:br/>
      </w:r>
      <w:r>
        <w:rPr>
          <w:i/>
        </w:rPr>
        <w:tab/>
      </w:r>
      <w:r>
        <w:rPr>
          <w:i/>
        </w:rPr>
        <w:tab/>
      </w:r>
      <w:r>
        <w:rPr>
          <w:i/>
        </w:rPr>
        <w:tab/>
      </w:r>
      <w:r>
        <w:rPr>
          <w:i/>
        </w:rPr>
        <w:tab/>
      </w:r>
      <w:r>
        <w:rPr>
          <w:i/>
        </w:rPr>
        <w:tab/>
        <w:t>Source: IALA</w:t>
      </w:r>
    </w:p>
    <w:p w14:paraId="531B75EA" w14:textId="77777777" w:rsidR="009F16EF" w:rsidRDefault="009F16EF" w:rsidP="009F16EF">
      <w:pPr>
        <w:rPr>
          <w:rFonts w:ascii="Arial" w:hAnsi="Arial" w:cs="Arial"/>
          <w:b/>
        </w:rPr>
      </w:pPr>
      <w:r>
        <w:rPr>
          <w:rFonts w:ascii="Arial" w:hAnsi="Arial" w:cs="Arial"/>
          <w:b/>
        </w:rPr>
        <w:t xml:space="preserve">Abstract: </w:t>
      </w:r>
    </w:p>
    <w:p w14:paraId="5F877463" w14:textId="77777777" w:rsidR="009F16EF" w:rsidRDefault="009F16EF" w:rsidP="009F16EF">
      <w:r>
        <w:t>IALA = International Association of Marine Aids to Navigation and Lighthouse Authorities; AtoN = Aids to Navigation; RAN action requested</w:t>
      </w:r>
    </w:p>
    <w:p w14:paraId="6A88E6C2" w14:textId="77777777" w:rsidR="009F16EF" w:rsidRDefault="009F16EF" w:rsidP="009F16EF">
      <w:pPr>
        <w:rPr>
          <w:rFonts w:ascii="Arial" w:hAnsi="Arial" w:cs="Arial"/>
          <w:b/>
        </w:rPr>
      </w:pPr>
      <w:r>
        <w:rPr>
          <w:rFonts w:ascii="Arial" w:hAnsi="Arial" w:cs="Arial"/>
          <w:b/>
        </w:rPr>
        <w:t xml:space="preserve">Discussion: </w:t>
      </w:r>
    </w:p>
    <w:p w14:paraId="210996CA" w14:textId="77777777" w:rsidR="009F16EF" w:rsidRDefault="009F16EF" w:rsidP="009F16EF">
      <w:r>
        <w:t>Note: SA1 sent LSout S1-242529 to SA in SP-241044 (this LS was not sent to/cc RAN) assuming that SA would send a reply to IALA. See also S1-233157; SA1 seems to propose to SA #105 to start a 6G stage 1 SI on this topic.</w:t>
      </w:r>
    </w:p>
    <w:p w14:paraId="07EA95F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8791EC" w14:textId="77777777" w:rsidR="009F16EF" w:rsidRDefault="009F16EF" w:rsidP="009F16EF">
      <w:pPr>
        <w:rPr>
          <w:rFonts w:ascii="Arial" w:hAnsi="Arial" w:cs="Arial"/>
          <w:b/>
          <w:sz w:val="24"/>
        </w:rPr>
      </w:pPr>
      <w:r>
        <w:rPr>
          <w:rFonts w:ascii="Arial" w:hAnsi="Arial" w:cs="Arial"/>
          <w:b/>
          <w:color w:val="0000FF"/>
          <w:sz w:val="24"/>
        </w:rPr>
        <w:t>RP-241714</w:t>
      </w:r>
      <w:r>
        <w:rPr>
          <w:rFonts w:ascii="Arial" w:hAnsi="Arial" w:cs="Arial"/>
          <w:b/>
          <w:color w:val="0000FF"/>
          <w:sz w:val="24"/>
        </w:rPr>
        <w:tab/>
      </w:r>
      <w:r>
        <w:rPr>
          <w:rFonts w:ascii="Arial" w:hAnsi="Arial" w:cs="Arial"/>
          <w:b/>
          <w:sz w:val="24"/>
        </w:rPr>
        <w:t>Reply LS to GCF_CAG-24-217r3 = RP-240877 on 3GPP NR TRP TRS OTA requirements (R4-2413537; to: GCF CAG; cc: RAN, RAN5, ETSI MSG TFES, GCF PAG, CTIA OTA WG, GSMA TSG-AP, NGMN Alliance, PTCRB, CCSA TC9 WG1; contact: vivo)</w:t>
      </w:r>
    </w:p>
    <w:p w14:paraId="64F5F43B"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R4-2413537, to GCF CAG, cc RAN, RAN5, ETSI MSG TFES, GCF PAG, CTIA OTA WG, GSMA TSG-AP, NGMN Alliance, PTCRB, CCSA TC9 WG1</w:t>
      </w:r>
      <w:r>
        <w:rPr>
          <w:i/>
        </w:rPr>
        <w:br/>
      </w:r>
      <w:r>
        <w:rPr>
          <w:i/>
        </w:rPr>
        <w:tab/>
      </w:r>
      <w:r>
        <w:rPr>
          <w:i/>
        </w:rPr>
        <w:tab/>
      </w:r>
      <w:r>
        <w:rPr>
          <w:i/>
        </w:rPr>
        <w:tab/>
      </w:r>
      <w:r>
        <w:rPr>
          <w:i/>
        </w:rPr>
        <w:tab/>
      </w:r>
      <w:r>
        <w:rPr>
          <w:i/>
        </w:rPr>
        <w:tab/>
        <w:t>Source: RAN4</w:t>
      </w:r>
    </w:p>
    <w:p w14:paraId="4AA7720B" w14:textId="77777777" w:rsidR="009F16EF" w:rsidRDefault="009F16EF" w:rsidP="009F16EF">
      <w:pPr>
        <w:rPr>
          <w:rFonts w:ascii="Arial" w:hAnsi="Arial" w:cs="Arial"/>
          <w:b/>
        </w:rPr>
      </w:pPr>
      <w:r>
        <w:rPr>
          <w:rFonts w:ascii="Arial" w:hAnsi="Arial" w:cs="Arial"/>
          <w:b/>
        </w:rPr>
        <w:t xml:space="preserve">Abstract: </w:t>
      </w:r>
    </w:p>
    <w:p w14:paraId="14CEFE71" w14:textId="77777777" w:rsidR="009F16EF" w:rsidRDefault="009F16EF" w:rsidP="009F16EF">
      <w:r>
        <w:t>no RAN action requested; see 9.5.2 for REL-18 and 9.3.4.8 for REL-19</w:t>
      </w:r>
    </w:p>
    <w:p w14:paraId="640404D9" w14:textId="77777777" w:rsidR="009F16EF" w:rsidRDefault="009F16EF" w:rsidP="009F16EF">
      <w:pPr>
        <w:rPr>
          <w:rFonts w:ascii="Arial" w:hAnsi="Arial" w:cs="Arial"/>
          <w:b/>
        </w:rPr>
      </w:pPr>
      <w:r>
        <w:rPr>
          <w:rFonts w:ascii="Arial" w:hAnsi="Arial" w:cs="Arial"/>
          <w:b/>
        </w:rPr>
        <w:t xml:space="preserve">Discussion: </w:t>
      </w:r>
    </w:p>
    <w:p w14:paraId="093AE3D5" w14:textId="77777777" w:rsidR="009F16EF" w:rsidRDefault="009F16EF" w:rsidP="009F16EF">
      <w:r>
        <w:t>RAN chair: no RAN action requested and we are only on cc</w:t>
      </w:r>
    </w:p>
    <w:p w14:paraId="334324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DAAE2" w14:textId="77777777" w:rsidR="009F16EF" w:rsidRDefault="009F16EF" w:rsidP="009F16EF">
      <w:pPr>
        <w:rPr>
          <w:rFonts w:ascii="Arial" w:hAnsi="Arial" w:cs="Arial"/>
          <w:b/>
          <w:sz w:val="24"/>
        </w:rPr>
      </w:pPr>
      <w:r>
        <w:rPr>
          <w:rFonts w:ascii="Arial" w:hAnsi="Arial" w:cs="Arial"/>
          <w:b/>
          <w:color w:val="0000FF"/>
          <w:sz w:val="24"/>
        </w:rPr>
        <w:t>RP-241715</w:t>
      </w:r>
      <w:r>
        <w:rPr>
          <w:rFonts w:ascii="Arial" w:hAnsi="Arial" w:cs="Arial"/>
          <w:b/>
          <w:color w:val="0000FF"/>
          <w:sz w:val="24"/>
        </w:rPr>
        <w:tab/>
      </w:r>
      <w:r>
        <w:rPr>
          <w:rFonts w:ascii="Arial" w:hAnsi="Arial" w:cs="Arial"/>
          <w:b/>
          <w:sz w:val="24"/>
        </w:rPr>
        <w:t>LS on Rx requirements for n100/n101 PC1 HPUE cab-radio (R4-2414419; to: ETSI TC RT; cc: RAN; contact: Huawei)</w:t>
      </w:r>
    </w:p>
    <w:p w14:paraId="1FF17765"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R4-2414419, to ETSI TC RT, cc RAN</w:t>
      </w:r>
      <w:r>
        <w:rPr>
          <w:i/>
        </w:rPr>
        <w:br/>
      </w:r>
      <w:r>
        <w:rPr>
          <w:i/>
        </w:rPr>
        <w:tab/>
      </w:r>
      <w:r>
        <w:rPr>
          <w:i/>
        </w:rPr>
        <w:tab/>
      </w:r>
      <w:r>
        <w:rPr>
          <w:i/>
        </w:rPr>
        <w:tab/>
      </w:r>
      <w:r>
        <w:rPr>
          <w:i/>
        </w:rPr>
        <w:tab/>
      </w:r>
      <w:r>
        <w:rPr>
          <w:i/>
        </w:rPr>
        <w:tab/>
        <w:t>Source: RAN4</w:t>
      </w:r>
    </w:p>
    <w:p w14:paraId="0D7E28A0" w14:textId="77777777" w:rsidR="009F16EF" w:rsidRDefault="009F16EF" w:rsidP="009F16EF">
      <w:pPr>
        <w:rPr>
          <w:rFonts w:ascii="Arial" w:hAnsi="Arial" w:cs="Arial"/>
          <w:b/>
        </w:rPr>
      </w:pPr>
      <w:r>
        <w:rPr>
          <w:rFonts w:ascii="Arial" w:hAnsi="Arial" w:cs="Arial"/>
          <w:b/>
        </w:rPr>
        <w:t xml:space="preserve">Abstract: </w:t>
      </w:r>
    </w:p>
    <w:p w14:paraId="3BE927D1" w14:textId="77777777" w:rsidR="009F16EF" w:rsidRDefault="009F16EF" w:rsidP="009F16EF">
      <w:r>
        <w:lastRenderedPageBreak/>
        <w:t>no RAN action requested</w:t>
      </w:r>
    </w:p>
    <w:p w14:paraId="7AA93E69" w14:textId="77777777" w:rsidR="009F16EF" w:rsidRDefault="009F16EF" w:rsidP="009F16EF">
      <w:pPr>
        <w:rPr>
          <w:rFonts w:ascii="Arial" w:hAnsi="Arial" w:cs="Arial"/>
          <w:b/>
        </w:rPr>
      </w:pPr>
      <w:r>
        <w:rPr>
          <w:rFonts w:ascii="Arial" w:hAnsi="Arial" w:cs="Arial"/>
          <w:b/>
        </w:rPr>
        <w:t xml:space="preserve">Discussion: </w:t>
      </w:r>
    </w:p>
    <w:p w14:paraId="49CC38E8" w14:textId="77777777" w:rsidR="009F16EF" w:rsidRDefault="009F16EF" w:rsidP="009F16EF">
      <w:r>
        <w:t>RAN chair: no RAN action requested and we are only on cc</w:t>
      </w:r>
    </w:p>
    <w:p w14:paraId="3AAFF26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21B67" w14:textId="77777777" w:rsidR="009F16EF" w:rsidRDefault="009F16EF" w:rsidP="009F16EF">
      <w:pPr>
        <w:rPr>
          <w:rFonts w:ascii="Arial" w:hAnsi="Arial" w:cs="Arial"/>
          <w:b/>
          <w:sz w:val="24"/>
        </w:rPr>
      </w:pPr>
      <w:r>
        <w:rPr>
          <w:rFonts w:ascii="Arial" w:hAnsi="Arial" w:cs="Arial"/>
          <w:b/>
          <w:color w:val="0000FF"/>
          <w:sz w:val="24"/>
        </w:rPr>
        <w:t>RP-241717</w:t>
      </w:r>
      <w:r>
        <w:rPr>
          <w:rFonts w:ascii="Arial" w:hAnsi="Arial" w:cs="Arial"/>
          <w:b/>
          <w:color w:val="0000FF"/>
          <w:sz w:val="24"/>
        </w:rPr>
        <w:tab/>
      </w:r>
      <w:r>
        <w:rPr>
          <w:rFonts w:ascii="Arial" w:hAnsi="Arial" w:cs="Arial"/>
          <w:b/>
          <w:sz w:val="24"/>
        </w:rPr>
        <w:t>Reply LS to R3-243969 = RP-240887 on terminology definitions for AI-ML in NG-RAN (S5-244660; to: RAN3, RAN2; cc: RAN, RAN1, SA, SA2, SA6; contact: NEC)</w:t>
      </w:r>
    </w:p>
    <w:p w14:paraId="0511FFAF"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S5-244660, to RAN3, RAN2, cc RAN, RAN1, SA, SA2, SA6</w:t>
      </w:r>
      <w:r>
        <w:rPr>
          <w:i/>
        </w:rPr>
        <w:br/>
      </w:r>
      <w:r>
        <w:rPr>
          <w:i/>
        </w:rPr>
        <w:tab/>
      </w:r>
      <w:r>
        <w:rPr>
          <w:i/>
        </w:rPr>
        <w:tab/>
      </w:r>
      <w:r>
        <w:rPr>
          <w:i/>
        </w:rPr>
        <w:tab/>
      </w:r>
      <w:r>
        <w:rPr>
          <w:i/>
        </w:rPr>
        <w:tab/>
      </w:r>
      <w:r>
        <w:rPr>
          <w:i/>
        </w:rPr>
        <w:tab/>
        <w:t>Source: SA5</w:t>
      </w:r>
    </w:p>
    <w:p w14:paraId="1E8A9812" w14:textId="77777777" w:rsidR="009F16EF" w:rsidRDefault="009F16EF" w:rsidP="009F16EF">
      <w:pPr>
        <w:rPr>
          <w:rFonts w:ascii="Arial" w:hAnsi="Arial" w:cs="Arial"/>
          <w:b/>
        </w:rPr>
      </w:pPr>
      <w:r>
        <w:rPr>
          <w:rFonts w:ascii="Arial" w:hAnsi="Arial" w:cs="Arial"/>
          <w:b/>
        </w:rPr>
        <w:t xml:space="preserve">Abstract: </w:t>
      </w:r>
    </w:p>
    <w:p w14:paraId="45F8A68E" w14:textId="77777777" w:rsidR="009F16EF" w:rsidRDefault="009F16EF" w:rsidP="009F16EF">
      <w:r>
        <w:t>no RAN action requested</w:t>
      </w:r>
    </w:p>
    <w:p w14:paraId="6F1A8261" w14:textId="77777777" w:rsidR="009F16EF" w:rsidRDefault="009F16EF" w:rsidP="009F16EF">
      <w:pPr>
        <w:rPr>
          <w:rFonts w:ascii="Arial" w:hAnsi="Arial" w:cs="Arial"/>
          <w:b/>
        </w:rPr>
      </w:pPr>
      <w:r>
        <w:rPr>
          <w:rFonts w:ascii="Arial" w:hAnsi="Arial" w:cs="Arial"/>
          <w:b/>
        </w:rPr>
        <w:t xml:space="preserve">Discussion: </w:t>
      </w:r>
    </w:p>
    <w:p w14:paraId="6708B98C" w14:textId="77777777" w:rsidR="009F16EF" w:rsidRDefault="009F16EF" w:rsidP="009F16EF">
      <w:r>
        <w:t>RAN chair: no RAN action requested and we are only on cc</w:t>
      </w:r>
    </w:p>
    <w:p w14:paraId="54C328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3B3E6" w14:textId="77777777" w:rsidR="009F16EF" w:rsidRDefault="009F16EF" w:rsidP="009F16EF">
      <w:pPr>
        <w:rPr>
          <w:rFonts w:ascii="Arial" w:hAnsi="Arial" w:cs="Arial"/>
          <w:b/>
          <w:sz w:val="24"/>
        </w:rPr>
      </w:pPr>
      <w:r>
        <w:rPr>
          <w:rFonts w:ascii="Arial" w:hAnsi="Arial" w:cs="Arial"/>
          <w:b/>
          <w:color w:val="0000FF"/>
          <w:sz w:val="24"/>
        </w:rPr>
        <w:t>RP-241722</w:t>
      </w:r>
      <w:r>
        <w:rPr>
          <w:rFonts w:ascii="Arial" w:hAnsi="Arial" w:cs="Arial"/>
          <w:b/>
          <w:color w:val="0000FF"/>
          <w:sz w:val="24"/>
        </w:rPr>
        <w:tab/>
      </w:r>
      <w:r>
        <w:rPr>
          <w:rFonts w:ascii="Arial" w:hAnsi="Arial" w:cs="Arial"/>
          <w:b/>
          <w:sz w:val="24"/>
        </w:rPr>
        <w:t>Void</w:t>
      </w:r>
    </w:p>
    <w:p w14:paraId="4F1963EF"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C1B98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B43856" w14:textId="77777777" w:rsidR="009F16EF" w:rsidRDefault="009F16EF" w:rsidP="009F16EF">
      <w:pPr>
        <w:rPr>
          <w:rFonts w:ascii="Arial" w:hAnsi="Arial" w:cs="Arial"/>
          <w:b/>
          <w:sz w:val="24"/>
        </w:rPr>
      </w:pPr>
      <w:r>
        <w:rPr>
          <w:rFonts w:ascii="Arial" w:hAnsi="Arial" w:cs="Arial"/>
          <w:b/>
          <w:color w:val="0000FF"/>
          <w:sz w:val="24"/>
        </w:rPr>
        <w:t>RP-241723</w:t>
      </w:r>
      <w:r>
        <w:rPr>
          <w:rFonts w:ascii="Arial" w:hAnsi="Arial" w:cs="Arial"/>
          <w:b/>
          <w:color w:val="0000FF"/>
          <w:sz w:val="24"/>
        </w:rPr>
        <w:tab/>
      </w:r>
      <w:r>
        <w:rPr>
          <w:rFonts w:ascii="Arial" w:hAnsi="Arial" w:cs="Arial"/>
          <w:b/>
          <w:sz w:val="24"/>
        </w:rPr>
        <w:t>Void</w:t>
      </w:r>
    </w:p>
    <w:p w14:paraId="41E21CCD"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A77AAF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73619" w14:textId="77777777" w:rsidR="009F16EF" w:rsidRDefault="009F16EF" w:rsidP="009F16EF">
      <w:pPr>
        <w:rPr>
          <w:rFonts w:ascii="Arial" w:hAnsi="Arial" w:cs="Arial"/>
          <w:b/>
          <w:sz w:val="24"/>
        </w:rPr>
      </w:pPr>
      <w:r>
        <w:rPr>
          <w:rFonts w:ascii="Arial" w:hAnsi="Arial" w:cs="Arial"/>
          <w:b/>
          <w:color w:val="0000FF"/>
          <w:sz w:val="24"/>
        </w:rPr>
        <w:t>RP-241724</w:t>
      </w:r>
      <w:r>
        <w:rPr>
          <w:rFonts w:ascii="Arial" w:hAnsi="Arial" w:cs="Arial"/>
          <w:b/>
          <w:color w:val="0000FF"/>
          <w:sz w:val="24"/>
        </w:rPr>
        <w:tab/>
      </w:r>
      <w:r>
        <w:rPr>
          <w:rFonts w:ascii="Arial" w:hAnsi="Arial" w:cs="Arial"/>
          <w:b/>
          <w:sz w:val="24"/>
        </w:rPr>
        <w:t>Void</w:t>
      </w:r>
    </w:p>
    <w:p w14:paraId="701351E5"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0399EE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2B0C2" w14:textId="77777777" w:rsidR="009F16EF" w:rsidRDefault="009F16EF" w:rsidP="009F16EF">
      <w:pPr>
        <w:rPr>
          <w:rFonts w:ascii="Arial" w:hAnsi="Arial" w:cs="Arial"/>
          <w:b/>
          <w:sz w:val="24"/>
        </w:rPr>
      </w:pPr>
      <w:r>
        <w:rPr>
          <w:rFonts w:ascii="Arial" w:hAnsi="Arial" w:cs="Arial"/>
          <w:b/>
          <w:color w:val="0000FF"/>
          <w:sz w:val="24"/>
        </w:rPr>
        <w:t>RP-241725</w:t>
      </w:r>
      <w:r>
        <w:rPr>
          <w:rFonts w:ascii="Arial" w:hAnsi="Arial" w:cs="Arial"/>
          <w:b/>
          <w:color w:val="0000FF"/>
          <w:sz w:val="24"/>
        </w:rPr>
        <w:tab/>
      </w:r>
      <w:r>
        <w:rPr>
          <w:rFonts w:ascii="Arial" w:hAnsi="Arial" w:cs="Arial"/>
          <w:b/>
          <w:sz w:val="24"/>
        </w:rPr>
        <w:t>Void</w:t>
      </w:r>
    </w:p>
    <w:p w14:paraId="6F93C0F7"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25EB0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9E5B74" w14:textId="77777777" w:rsidR="009F16EF" w:rsidRDefault="009F16EF" w:rsidP="009F16EF">
      <w:pPr>
        <w:rPr>
          <w:rFonts w:ascii="Arial" w:hAnsi="Arial" w:cs="Arial"/>
          <w:b/>
          <w:sz w:val="24"/>
        </w:rPr>
      </w:pPr>
      <w:r>
        <w:rPr>
          <w:rFonts w:ascii="Arial" w:hAnsi="Arial" w:cs="Arial"/>
          <w:b/>
          <w:color w:val="0000FF"/>
          <w:sz w:val="24"/>
        </w:rPr>
        <w:t>RP-241726</w:t>
      </w:r>
      <w:r>
        <w:rPr>
          <w:rFonts w:ascii="Arial" w:hAnsi="Arial" w:cs="Arial"/>
          <w:b/>
          <w:color w:val="0000FF"/>
          <w:sz w:val="24"/>
        </w:rPr>
        <w:tab/>
      </w:r>
      <w:r>
        <w:rPr>
          <w:rFonts w:ascii="Arial" w:hAnsi="Arial" w:cs="Arial"/>
          <w:b/>
          <w:sz w:val="24"/>
        </w:rPr>
        <w:t>Void</w:t>
      </w:r>
    </w:p>
    <w:p w14:paraId="3727570B"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B431C0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75358" w14:textId="77777777" w:rsidR="009F16EF" w:rsidRDefault="009F16EF" w:rsidP="009F16EF">
      <w:pPr>
        <w:rPr>
          <w:rFonts w:ascii="Arial" w:hAnsi="Arial" w:cs="Arial"/>
          <w:b/>
          <w:sz w:val="24"/>
        </w:rPr>
      </w:pPr>
      <w:r>
        <w:rPr>
          <w:rFonts w:ascii="Arial" w:hAnsi="Arial" w:cs="Arial"/>
          <w:b/>
          <w:color w:val="0000FF"/>
          <w:sz w:val="24"/>
        </w:rPr>
        <w:t>RP-241727</w:t>
      </w:r>
      <w:r>
        <w:rPr>
          <w:rFonts w:ascii="Arial" w:hAnsi="Arial" w:cs="Arial"/>
          <w:b/>
          <w:color w:val="0000FF"/>
          <w:sz w:val="24"/>
        </w:rPr>
        <w:tab/>
      </w:r>
      <w:r>
        <w:rPr>
          <w:rFonts w:ascii="Arial" w:hAnsi="Arial" w:cs="Arial"/>
          <w:b/>
          <w:sz w:val="24"/>
        </w:rPr>
        <w:t>Void</w:t>
      </w:r>
    </w:p>
    <w:p w14:paraId="40653B4C"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6A0B4C5"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39B18" w14:textId="77777777" w:rsidR="009F16EF" w:rsidRDefault="009F16EF" w:rsidP="009F16EF">
      <w:pPr>
        <w:rPr>
          <w:rFonts w:ascii="Arial" w:hAnsi="Arial" w:cs="Arial"/>
          <w:b/>
          <w:sz w:val="24"/>
        </w:rPr>
      </w:pPr>
      <w:r>
        <w:rPr>
          <w:rFonts w:ascii="Arial" w:hAnsi="Arial" w:cs="Arial"/>
          <w:b/>
          <w:color w:val="0000FF"/>
          <w:sz w:val="24"/>
        </w:rPr>
        <w:t>RP-241728</w:t>
      </w:r>
      <w:r>
        <w:rPr>
          <w:rFonts w:ascii="Arial" w:hAnsi="Arial" w:cs="Arial"/>
          <w:b/>
          <w:color w:val="0000FF"/>
          <w:sz w:val="24"/>
        </w:rPr>
        <w:tab/>
      </w:r>
      <w:r>
        <w:rPr>
          <w:rFonts w:ascii="Arial" w:hAnsi="Arial" w:cs="Arial"/>
          <w:b/>
          <w:sz w:val="24"/>
        </w:rPr>
        <w:t>Void</w:t>
      </w:r>
    </w:p>
    <w:p w14:paraId="62A1C407" w14:textId="77777777" w:rsidR="009F16EF" w:rsidRDefault="009F16EF" w:rsidP="009F16E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2EA385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80BF8C" w14:textId="77777777" w:rsidR="009F16EF" w:rsidRDefault="009F16EF" w:rsidP="009F16EF">
      <w:pPr>
        <w:pStyle w:val="Heading2"/>
      </w:pPr>
      <w:bookmarkStart w:id="90" w:name="_Toc178621079"/>
      <w:bookmarkStart w:id="91" w:name="_Toc184591757"/>
      <w:r>
        <w:t>8</w:t>
      </w:r>
      <w:r>
        <w:tab/>
        <w:t>ITU-R ad hoc</w:t>
      </w:r>
      <w:bookmarkEnd w:id="90"/>
      <w:bookmarkEnd w:id="91"/>
    </w:p>
    <w:p w14:paraId="4C41123C" w14:textId="77777777" w:rsidR="009F16EF" w:rsidRDefault="009F16EF" w:rsidP="009F16EF">
      <w:r>
        <w:t>Agenda item 8 was chaired on Tue by ITU-R AH convenor Mr. Giovanni Romano (Novamint)</w:t>
      </w:r>
    </w:p>
    <w:p w14:paraId="7765605C" w14:textId="77777777" w:rsidR="009F16EF" w:rsidRDefault="009F16EF" w:rsidP="009F16EF">
      <w:pPr>
        <w:pStyle w:val="Heading3"/>
      </w:pPr>
      <w:bookmarkStart w:id="92" w:name="_Toc178621080"/>
      <w:bookmarkStart w:id="93" w:name="_Toc184591758"/>
      <w:r>
        <w:t>8.1</w:t>
      </w:r>
      <w:r>
        <w:tab/>
        <w:t>Status report</w:t>
      </w:r>
      <w:bookmarkEnd w:id="92"/>
      <w:bookmarkEnd w:id="93"/>
    </w:p>
    <w:p w14:paraId="072E9E17" w14:textId="77777777" w:rsidR="009F16EF" w:rsidRDefault="009F16EF" w:rsidP="009F16EF">
      <w:pPr>
        <w:rPr>
          <w:rFonts w:ascii="Arial" w:hAnsi="Arial" w:cs="Arial"/>
          <w:b/>
          <w:sz w:val="24"/>
        </w:rPr>
      </w:pPr>
      <w:r>
        <w:rPr>
          <w:rFonts w:ascii="Arial" w:hAnsi="Arial" w:cs="Arial"/>
          <w:b/>
          <w:color w:val="0000FF"/>
          <w:sz w:val="24"/>
        </w:rPr>
        <w:t>RP-241710</w:t>
      </w:r>
      <w:r>
        <w:rPr>
          <w:rFonts w:ascii="Arial" w:hAnsi="Arial" w:cs="Arial"/>
          <w:b/>
          <w:color w:val="0000FF"/>
          <w:sz w:val="24"/>
        </w:rPr>
        <w:tab/>
      </w:r>
      <w:r>
        <w:rPr>
          <w:rFonts w:ascii="Arial" w:hAnsi="Arial" w:cs="Arial"/>
          <w:b/>
          <w:sz w:val="24"/>
        </w:rPr>
        <w:t>Status Report ITU-R Ad hoc</w:t>
      </w:r>
    </w:p>
    <w:p w14:paraId="227384CA"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w:t>
      </w:r>
    </w:p>
    <w:p w14:paraId="44BA083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9B664" w14:textId="77777777" w:rsidR="009F16EF" w:rsidRDefault="009F16EF" w:rsidP="009F16EF">
      <w:pPr>
        <w:rPr>
          <w:rFonts w:ascii="Arial" w:hAnsi="Arial" w:cs="Arial"/>
          <w:b/>
          <w:sz w:val="24"/>
        </w:rPr>
      </w:pPr>
      <w:r>
        <w:rPr>
          <w:rFonts w:ascii="Arial" w:hAnsi="Arial" w:cs="Arial"/>
          <w:b/>
          <w:color w:val="0000FF"/>
          <w:sz w:val="24"/>
        </w:rPr>
        <w:t>RP-242355</w:t>
      </w:r>
      <w:r>
        <w:rPr>
          <w:rFonts w:ascii="Arial" w:hAnsi="Arial" w:cs="Arial"/>
          <w:b/>
          <w:color w:val="0000FF"/>
          <w:sz w:val="24"/>
        </w:rPr>
        <w:tab/>
      </w:r>
      <w:r>
        <w:rPr>
          <w:rFonts w:ascii="Arial" w:hAnsi="Arial" w:cs="Arial"/>
          <w:b/>
          <w:sz w:val="24"/>
        </w:rPr>
        <w:t>Estimated timeplan for submissions to ITU of IMT-Advanced, IMT-2020 and IMT-2020 satellite</w:t>
      </w:r>
    </w:p>
    <w:p w14:paraId="4E36EBB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w:t>
      </w:r>
    </w:p>
    <w:p w14:paraId="2BFD15E9" w14:textId="77777777" w:rsidR="009F16EF" w:rsidRDefault="009F16EF" w:rsidP="009F16EF">
      <w:pPr>
        <w:rPr>
          <w:rFonts w:ascii="Arial" w:hAnsi="Arial" w:cs="Arial"/>
          <w:b/>
        </w:rPr>
      </w:pPr>
      <w:r>
        <w:rPr>
          <w:rFonts w:ascii="Arial" w:hAnsi="Arial" w:cs="Arial"/>
          <w:b/>
        </w:rPr>
        <w:t xml:space="preserve">Discussion: </w:t>
      </w:r>
    </w:p>
    <w:p w14:paraId="273E43FE" w14:textId="77777777" w:rsidR="009F16EF" w:rsidRDefault="009F16EF" w:rsidP="009F16EF">
      <w:r>
        <w:t>Mitre: same process for terrestrial and for satellite?</w:t>
      </w:r>
    </w:p>
    <w:p w14:paraId="1AC33188" w14:textId="77777777" w:rsidR="009F16EF" w:rsidRDefault="009F16EF" w:rsidP="009F16EF">
      <w:r>
        <w:t>ITU-R AH convenor: probably yes (ITU-R WP4B for satellite may follow process of ITU-R WP5D for terrestrial)</w:t>
      </w:r>
    </w:p>
    <w:p w14:paraId="4D4FE21B" w14:textId="77777777" w:rsidR="009F16EF" w:rsidRDefault="009F16EF" w:rsidP="009F16EF">
      <w:r>
        <w:t>ITU-R AH convenor: satellite plan is just an educated guess so far, we have to see the details coming from ITU-R WP4B when we will get them); for ITU-R we usually only provide RAN specs (not SA specs)</w:t>
      </w:r>
    </w:p>
    <w:p w14:paraId="0CA20C64" w14:textId="77777777" w:rsidR="009F16EF" w:rsidRDefault="009F16EF" w:rsidP="009F16EF">
      <w:r>
        <w:t>CATT: why different REL are planned to be submitted for the satellite input?</w:t>
      </w:r>
    </w:p>
    <w:p w14:paraId="3FC1FEFE" w14:textId="77777777" w:rsidR="009F16EF" w:rsidRDefault="009F16EF" w:rsidP="009F16EF">
      <w:r>
        <w:t>MCC: for NTN IoT via LTE we had the unfortunate approach that we did RAN1/2/3 in REL-17 and RAN4 aspects in REL-18 (an approach we shall not use in the future again as it also creates problem for RAN5)</w:t>
      </w:r>
    </w:p>
    <w:p w14:paraId="106025A0" w14:textId="77777777" w:rsidR="009F16EF" w:rsidRDefault="009F16EF" w:rsidP="009F16EF">
      <w:r>
        <w:t>Ericsson: we could use REL-18 versions only</w:t>
      </w:r>
    </w:p>
    <w:p w14:paraId="53902C50" w14:textId="77777777" w:rsidR="009F16EF" w:rsidRDefault="009F16EF" w:rsidP="009F16EF">
      <w:r>
        <w:t>ITU-R AH convenor: the problem is that our intial input was based on REL-17 (as REL-18 did not yet exist)</w:t>
      </w:r>
    </w:p>
    <w:p w14:paraId="5D00D3F3" w14:textId="77777777" w:rsidR="009F16EF" w:rsidRDefault="009F16EF" w:rsidP="009F16EF">
      <w:r>
        <w:t>conclusion:</w:t>
      </w:r>
    </w:p>
    <w:p w14:paraId="03CFF7C9" w14:textId="77777777" w:rsidR="009F16EF" w:rsidRDefault="009F16EF" w:rsidP="009F16EF">
      <w:r>
        <w:t>terrestrial: Sep.24 REL-18 specs to be submitted to IMT-Adv and IMT-2020;</w:t>
      </w:r>
    </w:p>
    <w:p w14:paraId="5C6179B6" w14:textId="77777777" w:rsidR="009F16EF" w:rsidRDefault="009F16EF" w:rsidP="009F16EF">
      <w:r>
        <w:t xml:space="preserve">satellite: </w:t>
      </w:r>
    </w:p>
    <w:p w14:paraId="228734F4" w14:textId="77777777" w:rsidR="009F16EF" w:rsidRDefault="009F16EF" w:rsidP="009F16EF">
      <w:r>
        <w:t>- synopsis planned to be based on WI summaries and it is planned</w:t>
      </w:r>
    </w:p>
    <w:p w14:paraId="38073574" w14:textId="77777777" w:rsidR="009F16EF" w:rsidRDefault="009F16EF" w:rsidP="009F16EF">
      <w:r>
        <w:t xml:space="preserve">  - to transpose TS 38.101-5 and TS 38.108, Release 17 September 2024 version</w:t>
      </w:r>
    </w:p>
    <w:p w14:paraId="079A818E" w14:textId="77777777" w:rsidR="009F16EF" w:rsidRDefault="009F16EF" w:rsidP="009F16EF">
      <w:r>
        <w:t xml:space="preserve">  - </w:t>
      </w:r>
      <w:r>
        <w:tab/>
        <w:t>to transpose 36.102 and 36.108, Release 18 September 2024 version</w:t>
      </w:r>
    </w:p>
    <w:p w14:paraId="4D68D2F7" w14:textId="77777777" w:rsidR="009F16EF" w:rsidRDefault="009F16EF" w:rsidP="009F16EF">
      <w:r>
        <w:t xml:space="preserve">  - to add the list of specifications impacted by NTN without transposition</w:t>
      </w:r>
    </w:p>
    <w:p w14:paraId="49723847" w14:textId="77777777" w:rsidR="009F16EF" w:rsidRDefault="009F16EF" w:rsidP="009F16EF">
      <w:r>
        <w:t xml:space="preserve">  -</w:t>
      </w:r>
      <w:r>
        <w:tab/>
        <w:t xml:space="preserve"> to add a reference to IMT.2150 for all the remaining specifications (December 2022 version of Release 17)</w:t>
      </w:r>
    </w:p>
    <w:p w14:paraId="3DE5E0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0A620" w14:textId="77777777" w:rsidR="009F16EF" w:rsidRDefault="009F16EF" w:rsidP="009F16EF">
      <w:pPr>
        <w:pStyle w:val="Heading3"/>
      </w:pPr>
      <w:bookmarkStart w:id="94" w:name="_Toc178621081"/>
      <w:bookmarkStart w:id="95" w:name="_Toc184591759"/>
      <w:r>
        <w:lastRenderedPageBreak/>
        <w:t>8.2</w:t>
      </w:r>
      <w:r>
        <w:tab/>
        <w:t>Documents from/to ITU-R WP5D</w:t>
      </w:r>
      <w:bookmarkEnd w:id="94"/>
      <w:bookmarkEnd w:id="95"/>
    </w:p>
    <w:p w14:paraId="4921EEAB" w14:textId="77777777" w:rsidR="009F16EF" w:rsidRDefault="009F16EF" w:rsidP="009F16EF">
      <w:pPr>
        <w:rPr>
          <w:rFonts w:ascii="Arial" w:hAnsi="Arial" w:cs="Arial"/>
          <w:b/>
          <w:sz w:val="24"/>
        </w:rPr>
      </w:pPr>
      <w:r>
        <w:rPr>
          <w:rFonts w:ascii="Arial" w:hAnsi="Arial" w:cs="Arial"/>
          <w:b/>
          <w:color w:val="0000FF"/>
          <w:sz w:val="24"/>
        </w:rPr>
        <w:t>RP-241864</w:t>
      </w:r>
      <w:r>
        <w:rPr>
          <w:rFonts w:ascii="Arial" w:hAnsi="Arial" w:cs="Arial"/>
          <w:b/>
          <w:color w:val="0000FF"/>
          <w:sz w:val="24"/>
        </w:rPr>
        <w:tab/>
      </w:r>
      <w:r>
        <w:rPr>
          <w:rFonts w:ascii="Arial" w:hAnsi="Arial" w:cs="Arial"/>
          <w:b/>
          <w:sz w:val="24"/>
        </w:rPr>
        <w:t>On inclusion of Rel-18 in M.2012</w:t>
      </w:r>
    </w:p>
    <w:p w14:paraId="35CDF62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96A174E" w14:textId="77777777" w:rsidR="009F16EF" w:rsidRDefault="009F16EF" w:rsidP="009F16EF">
      <w:pPr>
        <w:rPr>
          <w:rFonts w:ascii="Arial" w:hAnsi="Arial" w:cs="Arial"/>
          <w:b/>
        </w:rPr>
      </w:pPr>
      <w:r>
        <w:rPr>
          <w:rFonts w:ascii="Arial" w:hAnsi="Arial" w:cs="Arial"/>
          <w:b/>
        </w:rPr>
        <w:t xml:space="preserve">Discussion: </w:t>
      </w:r>
    </w:p>
    <w:p w14:paraId="360CE7F3" w14:textId="77777777" w:rsidR="009F16EF" w:rsidRDefault="009F16EF" w:rsidP="009F16EF">
      <w:r>
        <w:t>proposal: Initiate an email discussion between RAN#105 and RAN#106 to finalize the updated submission of M.2012 including Rel-18. Starting point for the email discussion can be the document attached to this contribution</w:t>
      </w:r>
    </w:p>
    <w:p w14:paraId="282B1C3C" w14:textId="77777777" w:rsidR="009F16EF" w:rsidRDefault="009F16EF" w:rsidP="009F16EF">
      <w:r>
        <w:t>ITU-R AH convenor: suggests that Ericsson submits the document to ITU-R AH email reflector in order to do the preparations for RAN #106</w:t>
      </w:r>
    </w:p>
    <w:p w14:paraId="18E704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774FB" w14:textId="77777777" w:rsidR="009F16EF" w:rsidRDefault="009F16EF" w:rsidP="009F16EF">
      <w:pPr>
        <w:rPr>
          <w:rFonts w:ascii="Arial" w:hAnsi="Arial" w:cs="Arial"/>
          <w:b/>
          <w:sz w:val="24"/>
        </w:rPr>
      </w:pPr>
      <w:r>
        <w:rPr>
          <w:rFonts w:ascii="Arial" w:hAnsi="Arial" w:cs="Arial"/>
          <w:b/>
          <w:color w:val="0000FF"/>
          <w:sz w:val="24"/>
        </w:rPr>
        <w:t>RP-241865</w:t>
      </w:r>
      <w:r>
        <w:rPr>
          <w:rFonts w:ascii="Arial" w:hAnsi="Arial" w:cs="Arial"/>
          <w:b/>
          <w:color w:val="0000FF"/>
          <w:sz w:val="24"/>
        </w:rPr>
        <w:tab/>
      </w:r>
      <w:r>
        <w:rPr>
          <w:rFonts w:ascii="Arial" w:hAnsi="Arial" w:cs="Arial"/>
          <w:b/>
          <w:sz w:val="24"/>
        </w:rPr>
        <w:t>On inclusion of Rel-18 in M.2150</w:t>
      </w:r>
    </w:p>
    <w:p w14:paraId="5A6FA41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7F6D735" w14:textId="77777777" w:rsidR="009F16EF" w:rsidRDefault="009F16EF" w:rsidP="009F16EF">
      <w:pPr>
        <w:rPr>
          <w:rFonts w:ascii="Arial" w:hAnsi="Arial" w:cs="Arial"/>
          <w:b/>
        </w:rPr>
      </w:pPr>
      <w:r>
        <w:rPr>
          <w:rFonts w:ascii="Arial" w:hAnsi="Arial" w:cs="Arial"/>
          <w:b/>
        </w:rPr>
        <w:t xml:space="preserve">Discussion: </w:t>
      </w:r>
    </w:p>
    <w:p w14:paraId="23AABF5B" w14:textId="77777777" w:rsidR="009F16EF" w:rsidRDefault="009F16EF" w:rsidP="009F16EF">
      <w:r>
        <w:t>proposal: •Initiate an email discussion between RAN#105 and RAN#106 to finalize the updated submission of M.2150 including Rel-18. Starting point for the email discussion can be the document attached to this contribution</w:t>
      </w:r>
    </w:p>
    <w:p w14:paraId="687BDB40" w14:textId="77777777" w:rsidR="009F16EF" w:rsidRDefault="009F16EF" w:rsidP="009F16EF">
      <w:r>
        <w:t>ITU-R AH convenor: suggests that Ericsson submits the document to ITU-R AH email reflector in order to do the preparations for RAN #106</w:t>
      </w:r>
    </w:p>
    <w:p w14:paraId="7297143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0813E" w14:textId="77777777" w:rsidR="009F16EF" w:rsidRDefault="009F16EF" w:rsidP="009F16EF">
      <w:pPr>
        <w:pStyle w:val="Heading3"/>
      </w:pPr>
      <w:bookmarkStart w:id="96" w:name="_Toc178621082"/>
      <w:bookmarkStart w:id="97" w:name="_Toc184591760"/>
      <w:r>
        <w:t>8.3</w:t>
      </w:r>
      <w:r>
        <w:tab/>
        <w:t>Documents from/to ITU-R WP5A</w:t>
      </w:r>
      <w:bookmarkEnd w:id="96"/>
      <w:bookmarkEnd w:id="97"/>
    </w:p>
    <w:p w14:paraId="2D9ADE99" w14:textId="77777777" w:rsidR="009F16EF" w:rsidRDefault="009F16EF" w:rsidP="009F16EF">
      <w:pPr>
        <w:pStyle w:val="Heading3"/>
      </w:pPr>
      <w:bookmarkStart w:id="98" w:name="_Toc178621083"/>
      <w:bookmarkStart w:id="99" w:name="_Toc184591761"/>
      <w:r>
        <w:t>8.4</w:t>
      </w:r>
      <w:r>
        <w:tab/>
        <w:t>Documents from/to ITU-R WP4B</w:t>
      </w:r>
      <w:bookmarkEnd w:id="98"/>
      <w:bookmarkEnd w:id="99"/>
    </w:p>
    <w:p w14:paraId="295A5A77" w14:textId="77777777" w:rsidR="009F16EF" w:rsidRDefault="009F16EF" w:rsidP="009F16EF">
      <w:pPr>
        <w:pStyle w:val="Heading3"/>
      </w:pPr>
      <w:bookmarkStart w:id="100" w:name="_Toc178621084"/>
      <w:bookmarkStart w:id="101" w:name="_Toc184591762"/>
      <w:r>
        <w:t>8.5</w:t>
      </w:r>
      <w:r>
        <w:tab/>
        <w:t>Documents from/to other ITU groups</w:t>
      </w:r>
      <w:bookmarkEnd w:id="100"/>
      <w:bookmarkEnd w:id="101"/>
    </w:p>
    <w:p w14:paraId="0A4D5AA1" w14:textId="77777777" w:rsidR="009F16EF" w:rsidRDefault="009F16EF" w:rsidP="009F16EF">
      <w:pPr>
        <w:rPr>
          <w:rFonts w:ascii="Arial" w:hAnsi="Arial" w:cs="Arial"/>
          <w:b/>
          <w:sz w:val="24"/>
        </w:rPr>
      </w:pPr>
      <w:r>
        <w:rPr>
          <w:rFonts w:ascii="Arial" w:hAnsi="Arial" w:cs="Arial"/>
          <w:b/>
          <w:color w:val="0000FF"/>
          <w:sz w:val="24"/>
        </w:rPr>
        <w:t>RP-241713</w:t>
      </w:r>
      <w:r>
        <w:rPr>
          <w:rFonts w:ascii="Arial" w:hAnsi="Arial" w:cs="Arial"/>
          <w:b/>
          <w:color w:val="0000FF"/>
          <w:sz w:val="24"/>
        </w:rPr>
        <w:tab/>
      </w:r>
      <w:r>
        <w:rPr>
          <w:rFonts w:ascii="Arial" w:hAnsi="Arial" w:cs="Arial"/>
          <w:b/>
          <w:sz w:val="24"/>
        </w:rPr>
        <w:t>LS on initiation of new work item draft Recommendation ITU-T Y.IoT-CMP-VR "Functional framework and capabilities of coordination management platform for IoT based vehicle-road" (ITU_T_SG20-LS160; to: RAN, SA, ITU-T SG17/Q13, ITU-T SG16, IEEE, ISO, ETSI; cc: - ; contact: ETRI)</w:t>
      </w:r>
    </w:p>
    <w:p w14:paraId="549A8C55"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ITU_T_SG20-LS160, to RAN, SA, ITU-T SG17/Q13, ITU-T SG16, IEEE, ISO, ETSI, cc -</w:t>
      </w:r>
      <w:r>
        <w:rPr>
          <w:i/>
        </w:rPr>
        <w:br/>
      </w:r>
      <w:r>
        <w:rPr>
          <w:i/>
        </w:rPr>
        <w:tab/>
      </w:r>
      <w:r>
        <w:rPr>
          <w:i/>
        </w:rPr>
        <w:tab/>
      </w:r>
      <w:r>
        <w:rPr>
          <w:i/>
        </w:rPr>
        <w:tab/>
      </w:r>
      <w:r>
        <w:rPr>
          <w:i/>
        </w:rPr>
        <w:tab/>
      </w:r>
      <w:r>
        <w:rPr>
          <w:i/>
        </w:rPr>
        <w:tab/>
        <w:t>Source: ITU-T SG20</w:t>
      </w:r>
    </w:p>
    <w:p w14:paraId="48067B69" w14:textId="77777777" w:rsidR="009F16EF" w:rsidRDefault="009F16EF" w:rsidP="009F16EF">
      <w:pPr>
        <w:rPr>
          <w:rFonts w:ascii="Arial" w:hAnsi="Arial" w:cs="Arial"/>
          <w:b/>
        </w:rPr>
      </w:pPr>
      <w:r>
        <w:rPr>
          <w:rFonts w:ascii="Arial" w:hAnsi="Arial" w:cs="Arial"/>
          <w:b/>
        </w:rPr>
        <w:t xml:space="preserve">Abstract: </w:t>
      </w:r>
    </w:p>
    <w:p w14:paraId="3BB93F84" w14:textId="77777777" w:rsidR="009F16EF" w:rsidRDefault="009F16EF" w:rsidP="009F16EF">
      <w:r>
        <w:t>no RAN action requested</w:t>
      </w:r>
    </w:p>
    <w:p w14:paraId="4CC672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2990B6" w14:textId="77777777" w:rsidR="009F16EF" w:rsidRDefault="009F16EF" w:rsidP="009F16EF">
      <w:pPr>
        <w:rPr>
          <w:rFonts w:ascii="Arial" w:hAnsi="Arial" w:cs="Arial"/>
          <w:b/>
          <w:sz w:val="24"/>
        </w:rPr>
      </w:pPr>
      <w:r>
        <w:rPr>
          <w:rFonts w:ascii="Arial" w:hAnsi="Arial" w:cs="Arial"/>
          <w:b/>
          <w:color w:val="0000FF"/>
          <w:sz w:val="24"/>
        </w:rPr>
        <w:t>RP-241718</w:t>
      </w:r>
      <w:r>
        <w:rPr>
          <w:rFonts w:ascii="Arial" w:hAnsi="Arial" w:cs="Arial"/>
          <w:b/>
          <w:color w:val="0000FF"/>
          <w:sz w:val="24"/>
        </w:rPr>
        <w:tab/>
      </w:r>
      <w:r>
        <w:rPr>
          <w:rFonts w:ascii="Arial" w:hAnsi="Arial" w:cs="Arial"/>
          <w:b/>
          <w:sz w:val="24"/>
        </w:rPr>
        <w:t>LS on Establishment of new Focus Group on Artificial Intelligence Native for Telecommunication Networks (FG-AINN) (ITU_T_SG13-LS191; to: RAN, TSAG, ITU-T SG2, SG3, SG5, SG9, SG11, SG12, SG15, SG16, SG17, SG20, ETSI; cc: -; contact: NICT)</w:t>
      </w:r>
    </w:p>
    <w:p w14:paraId="79A195B8"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ITU_T_SG13-LS191, to RAN, TSAG, ITU-T SG2, SG3, SG5, SG9, SG11, SG12, </w:t>
      </w:r>
      <w:r>
        <w:rPr>
          <w:i/>
        </w:rPr>
        <w:lastRenderedPageBreak/>
        <w:t>SG15, SG16, SG17, SG20, ETSI, cc -</w:t>
      </w:r>
      <w:r>
        <w:rPr>
          <w:i/>
        </w:rPr>
        <w:br/>
      </w:r>
      <w:r>
        <w:rPr>
          <w:i/>
        </w:rPr>
        <w:tab/>
      </w:r>
      <w:r>
        <w:rPr>
          <w:i/>
        </w:rPr>
        <w:tab/>
      </w:r>
      <w:r>
        <w:rPr>
          <w:i/>
        </w:rPr>
        <w:tab/>
      </w:r>
      <w:r>
        <w:rPr>
          <w:i/>
        </w:rPr>
        <w:tab/>
      </w:r>
      <w:r>
        <w:rPr>
          <w:i/>
        </w:rPr>
        <w:tab/>
        <w:t>Source: ITU-T SG13</w:t>
      </w:r>
    </w:p>
    <w:p w14:paraId="46F99A92" w14:textId="77777777" w:rsidR="009F16EF" w:rsidRDefault="009F16EF" w:rsidP="009F16EF">
      <w:pPr>
        <w:rPr>
          <w:rFonts w:ascii="Arial" w:hAnsi="Arial" w:cs="Arial"/>
          <w:b/>
        </w:rPr>
      </w:pPr>
      <w:r>
        <w:rPr>
          <w:rFonts w:ascii="Arial" w:hAnsi="Arial" w:cs="Arial"/>
          <w:b/>
        </w:rPr>
        <w:t xml:space="preserve">Abstract: </w:t>
      </w:r>
    </w:p>
    <w:p w14:paraId="70ABAE13" w14:textId="77777777" w:rsidR="009F16EF" w:rsidRDefault="009F16EF" w:rsidP="009F16EF">
      <w:r>
        <w:t>no RAN action requested</w:t>
      </w:r>
    </w:p>
    <w:p w14:paraId="05420358" w14:textId="77777777" w:rsidR="009F16EF" w:rsidRDefault="009F16EF" w:rsidP="009F16EF">
      <w:pPr>
        <w:rPr>
          <w:rFonts w:ascii="Arial" w:hAnsi="Arial" w:cs="Arial"/>
          <w:b/>
        </w:rPr>
      </w:pPr>
      <w:r>
        <w:rPr>
          <w:rFonts w:ascii="Arial" w:hAnsi="Arial" w:cs="Arial"/>
          <w:b/>
        </w:rPr>
        <w:t xml:space="preserve">Discussion: </w:t>
      </w:r>
    </w:p>
    <w:p w14:paraId="508704EF" w14:textId="77777777" w:rsidR="009F16EF" w:rsidRDefault="009F16EF" w:rsidP="009F16EF">
      <w:r>
        <w:t>moved from AI 7 to AI 8.5</w:t>
      </w:r>
    </w:p>
    <w:p w14:paraId="66D526F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54314" w14:textId="77777777" w:rsidR="009F16EF" w:rsidRDefault="009F16EF" w:rsidP="009F16EF">
      <w:pPr>
        <w:pStyle w:val="Heading2"/>
      </w:pPr>
      <w:bookmarkStart w:id="102" w:name="_Toc178621085"/>
      <w:bookmarkStart w:id="103" w:name="_Toc184591763"/>
      <w:r>
        <w:t>9</w:t>
      </w:r>
      <w:r>
        <w:tab/>
        <w:t>NR</w:t>
      </w:r>
      <w:bookmarkEnd w:id="102"/>
      <w:bookmarkEnd w:id="103"/>
    </w:p>
    <w:p w14:paraId="6E2B0C36" w14:textId="77777777" w:rsidR="009F16EF" w:rsidRDefault="009F16EF" w:rsidP="009F16EF">
      <w:r>
        <w:t>NOTE: This agenda item covers open REL-18 WIs, open/closed REL-19 NR WIs/SIs and new REL-19 NR WIs/SIs. NR UE conformance aspects are covered under AI 13 and maintenance of closed REL-14/15/16/17/18 WIs/SIs is covered under AI 14.</w:t>
      </w:r>
    </w:p>
    <w:p w14:paraId="04806B6E" w14:textId="77777777" w:rsidR="009F16EF" w:rsidRDefault="009F16EF" w:rsidP="009F16EF">
      <w:pPr>
        <w:pStyle w:val="Heading3"/>
      </w:pPr>
      <w:bookmarkStart w:id="104" w:name="_Toc178621086"/>
      <w:bookmarkStart w:id="105" w:name="_Toc184591764"/>
      <w:r>
        <w:t>9.1</w:t>
      </w:r>
      <w:r>
        <w:tab/>
        <w:t>New WI/SI proposals for NR</w:t>
      </w:r>
      <w:bookmarkEnd w:id="104"/>
      <w:bookmarkEnd w:id="105"/>
    </w:p>
    <w:p w14:paraId="4DA61F85" w14:textId="77777777" w:rsidR="009F16EF" w:rsidRDefault="009F16EF" w:rsidP="009F16EF">
      <w:r>
        <w:t>NOTE: RAN #102 in Dec.23 has frozen REL-18 freeze, i.e. no new REL-18 WIs/SIs anymore please.</w:t>
      </w:r>
    </w:p>
    <w:p w14:paraId="791412DF" w14:textId="77777777" w:rsidR="009F16EF" w:rsidRDefault="009F16EF" w:rsidP="009F16EF">
      <w:r>
        <w:t>RAN #102 has approved the REL-19 package of RAN1/2/3 led SIs and WIs.</w:t>
      </w:r>
    </w:p>
    <w:p w14:paraId="1224E1E3" w14:textId="77777777" w:rsidR="009F16EF" w:rsidRDefault="009F16EF" w:rsidP="009F16EF">
      <w:r>
        <w:t>RAN #103 has approved non-spectrum related REL-19 WIs/SIs led by RAN4.</w:t>
      </w:r>
    </w:p>
    <w:p w14:paraId="2BFA7218" w14:textId="77777777" w:rsidR="009F16EF" w:rsidRDefault="009F16EF" w:rsidP="009F16EF">
      <w:r>
        <w:t>RAN #104 has approved spectrum related REL-19 WIs/SIs led by RAN4.</w:t>
      </w:r>
    </w:p>
    <w:p w14:paraId="41F7D823" w14:textId="77777777" w:rsidR="009F16EF" w:rsidRDefault="009F16EF" w:rsidP="009F16EF">
      <w:r>
        <w:t>As endorsed in RP-232745, based on commercial needs, and Rel-19 progress, additional new but smaller RAN1/2/3-led projects may be further discussed and approved at a later stage of Rel-19, where the earliest time of such opportunity is RAN#105. However, it should be noted that the space, if any, for new WI/SI proposals is very limited. But no new RAN4-led non-spectrum proposals, please.</w:t>
      </w:r>
    </w:p>
    <w:p w14:paraId="5C2B9340" w14:textId="77777777" w:rsidR="009F16EF" w:rsidRDefault="009F16EF" w:rsidP="009F16EF">
      <w:r>
        <w:t>RAN chair: Iridium (RP-242366), Broadcast (RP-241863) and A-GNSS (RP-241736, RP-242045) are four topics more on the "vertical side" – let’s put them aside for now, and try to see how to handle the rest of the topics first.</w:t>
      </w:r>
    </w:p>
    <w:p w14:paraId="0EBCE49B" w14:textId="77777777" w:rsidR="009F16EF" w:rsidRDefault="009F16EF" w:rsidP="009F16EF">
      <w:r>
        <w:t>DT: 2nd priority for us would be coverage enhancement</w:t>
      </w:r>
    </w:p>
    <w:p w14:paraId="7F9AC66D" w14:textId="77777777" w:rsidR="009F16EF" w:rsidRDefault="009F16EF" w:rsidP="009F16EF">
      <w:r>
        <w:t>NTT DOCOMO: MC scheduling</w:t>
      </w:r>
    </w:p>
    <w:p w14:paraId="6FBB45AC" w14:textId="77777777" w:rsidR="009F16EF" w:rsidRDefault="009F16EF" w:rsidP="009F16EF">
      <w:r>
        <w:t>Vodafone: Coverage enh. message 3</w:t>
      </w:r>
    </w:p>
    <w:p w14:paraId="7E6CBDE8" w14:textId="77777777" w:rsidR="009F16EF" w:rsidRDefault="009F16EF" w:rsidP="009F16EF">
      <w:r>
        <w:t>RAN chair: there is only PRACH and message 5</w:t>
      </w:r>
    </w:p>
    <w:p w14:paraId="2CBE792D" w14:textId="77777777" w:rsidR="009F16EF" w:rsidRDefault="009F16EF" w:rsidP="009F16EF">
      <w:r>
        <w:t>ZTE: message 5</w:t>
      </w:r>
    </w:p>
    <w:p w14:paraId="223B6B9F" w14:textId="77777777" w:rsidR="009F16EF" w:rsidRDefault="009F16EF" w:rsidP="009F16EF">
      <w:r>
        <w:t>China Unicom: MC</w:t>
      </w:r>
    </w:p>
    <w:p w14:paraId="5C9C760C" w14:textId="77777777" w:rsidR="009F16EF" w:rsidRDefault="009F16EF" w:rsidP="009F16EF">
      <w:r>
        <w:t>CMCC: if we have to pick one, we would go for UAV</w:t>
      </w:r>
    </w:p>
    <w:p w14:paraId="7969888B" w14:textId="77777777" w:rsidR="009F16EF" w:rsidRDefault="009F16EF" w:rsidP="009F16EF">
      <w:r>
        <w:t>T-Mobile: question for broadcast: we do the existing broadcast solutions are not suffient?</w:t>
      </w:r>
    </w:p>
    <w:p w14:paraId="60A822B2" w14:textId="77777777" w:rsidR="009F16EF" w:rsidRDefault="009F16EF" w:rsidP="009F16EF">
      <w:r>
        <w:t>EBU: feature of REL-12 did not fulfill the requirements of the broadcast industry (former MBMS was for broadcast solutions of mobile operators); there is wide support on the first part so if we have to select only one we would go for this</w:t>
      </w:r>
    </w:p>
    <w:p w14:paraId="2D47FD94" w14:textId="77777777" w:rsidR="009F16EF" w:rsidRDefault="009F16EF" w:rsidP="009F16EF">
      <w:r>
        <w:t>T-Mobile: if we need to decide between coverage enh and broadcast, operators will go for broadcast</w:t>
      </w:r>
    </w:p>
    <w:p w14:paraId="3DD7D45B" w14:textId="77777777" w:rsidR="009F16EF" w:rsidRDefault="009F16EF" w:rsidP="009F16EF">
      <w:r>
        <w:t>Irridium: energy efficiency at satellites is important, it will grow the NTN market</w:t>
      </w:r>
    </w:p>
    <w:p w14:paraId="1BFA8CBD" w14:textId="77777777" w:rsidR="009F16EF" w:rsidRDefault="009F16EF" w:rsidP="009F16EF">
      <w:r>
        <w:t>RAN chair: why do we need a study phase</w:t>
      </w:r>
    </w:p>
    <w:p w14:paraId="75F5F4CA" w14:textId="77777777" w:rsidR="009F16EF" w:rsidRDefault="009F16EF" w:rsidP="009F16EF">
      <w:r>
        <w:t>Irridium: we are convinced that it is not needed, it was added on request from some delegates</w:t>
      </w:r>
    </w:p>
    <w:p w14:paraId="77BCEA2E" w14:textId="77777777" w:rsidR="009F16EF" w:rsidRDefault="009F16EF" w:rsidP="009F16EF">
      <w:r>
        <w:lastRenderedPageBreak/>
        <w:t>RAN1 chair: would be ok to start directly with normative phase (could consume 0,5TUs in RAN1)</w:t>
      </w:r>
    </w:p>
    <w:p w14:paraId="2570F035" w14:textId="77777777" w:rsidR="009F16EF" w:rsidRDefault="009F16EF" w:rsidP="009F16EF">
      <w:r>
        <w:t>Huawei: half duplex on the network side would be confusing, it should be FDD; if TDD is selected, then frame structure needs to decided; so no study phase sounds strange here</w:t>
      </w:r>
    </w:p>
    <w:p w14:paraId="78BBE0B7" w14:textId="77777777" w:rsidR="009F16EF" w:rsidRDefault="009F16EF" w:rsidP="009F16EF">
      <w:pPr>
        <w:rPr>
          <w:rFonts w:ascii="Arial" w:hAnsi="Arial" w:cs="Arial"/>
          <w:b/>
          <w:sz w:val="24"/>
        </w:rPr>
      </w:pPr>
      <w:r>
        <w:rPr>
          <w:rFonts w:ascii="Arial" w:hAnsi="Arial" w:cs="Arial"/>
          <w:b/>
          <w:color w:val="0000FF"/>
          <w:sz w:val="24"/>
        </w:rPr>
        <w:t>RP-241731</w:t>
      </w:r>
      <w:r>
        <w:rPr>
          <w:rFonts w:ascii="Arial" w:hAnsi="Arial" w:cs="Arial"/>
          <w:b/>
          <w:color w:val="0000FF"/>
          <w:sz w:val="24"/>
        </w:rPr>
        <w:tab/>
      </w:r>
      <w:r>
        <w:rPr>
          <w:rFonts w:ascii="Arial" w:hAnsi="Arial" w:cs="Arial"/>
          <w:b/>
          <w:sz w:val="24"/>
        </w:rPr>
        <w:t>Motivation Paper for New WI of Release 18 5G NR Terrestrial Broadcast service</w:t>
      </w:r>
    </w:p>
    <w:p w14:paraId="5AA8C6E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Shanghai Jiao Tong University</w:t>
      </w:r>
    </w:p>
    <w:p w14:paraId="17E3D15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E35B70" w14:textId="77777777" w:rsidR="009F16EF" w:rsidRDefault="009F16EF" w:rsidP="009F16EF">
      <w:pPr>
        <w:rPr>
          <w:rFonts w:ascii="Arial" w:hAnsi="Arial" w:cs="Arial"/>
          <w:b/>
          <w:sz w:val="24"/>
        </w:rPr>
      </w:pPr>
      <w:r>
        <w:rPr>
          <w:rFonts w:ascii="Arial" w:hAnsi="Arial" w:cs="Arial"/>
          <w:b/>
          <w:color w:val="0000FF"/>
          <w:sz w:val="24"/>
        </w:rPr>
        <w:t>RP-242035</w:t>
      </w:r>
      <w:r>
        <w:rPr>
          <w:rFonts w:ascii="Arial" w:hAnsi="Arial" w:cs="Arial"/>
          <w:b/>
          <w:color w:val="0000FF"/>
          <w:sz w:val="24"/>
        </w:rPr>
        <w:tab/>
      </w:r>
      <w:r>
        <w:rPr>
          <w:rFonts w:ascii="Arial" w:hAnsi="Arial" w:cs="Arial"/>
          <w:b/>
          <w:sz w:val="24"/>
        </w:rPr>
        <w:t>Views on additional projects for Rel-19</w:t>
      </w:r>
    </w:p>
    <w:p w14:paraId="4237A73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15AB8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385F6" w14:textId="77777777" w:rsidR="009F16EF" w:rsidRDefault="009F16EF" w:rsidP="009F16EF">
      <w:pPr>
        <w:rPr>
          <w:rFonts w:ascii="Arial" w:hAnsi="Arial" w:cs="Arial"/>
          <w:b/>
          <w:sz w:val="24"/>
        </w:rPr>
      </w:pPr>
      <w:r>
        <w:rPr>
          <w:rFonts w:ascii="Arial" w:hAnsi="Arial" w:cs="Arial"/>
          <w:b/>
          <w:color w:val="0000FF"/>
          <w:sz w:val="24"/>
        </w:rPr>
        <w:t>RP-242051</w:t>
      </w:r>
      <w:r>
        <w:rPr>
          <w:rFonts w:ascii="Arial" w:hAnsi="Arial" w:cs="Arial"/>
          <w:b/>
          <w:color w:val="0000FF"/>
          <w:sz w:val="24"/>
        </w:rPr>
        <w:tab/>
      </w:r>
      <w:r>
        <w:rPr>
          <w:rFonts w:ascii="Arial" w:hAnsi="Arial" w:cs="Arial"/>
          <w:b/>
          <w:sz w:val="24"/>
        </w:rPr>
        <w:t>Handling of Additional items / scope for Rel-19</w:t>
      </w:r>
    </w:p>
    <w:p w14:paraId="0316EF5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1E855DD" w14:textId="77777777" w:rsidR="009F16EF" w:rsidRDefault="009F16EF" w:rsidP="009F16EF">
      <w:pPr>
        <w:rPr>
          <w:rFonts w:ascii="Arial" w:hAnsi="Arial" w:cs="Arial"/>
          <w:b/>
        </w:rPr>
      </w:pPr>
      <w:r>
        <w:rPr>
          <w:rFonts w:ascii="Arial" w:hAnsi="Arial" w:cs="Arial"/>
          <w:b/>
        </w:rPr>
        <w:t xml:space="preserve">Abstract: </w:t>
      </w:r>
    </w:p>
    <w:p w14:paraId="6932CBC9" w14:textId="77777777" w:rsidR="009F16EF" w:rsidRDefault="009F16EF" w:rsidP="009F16EF">
      <w:r>
        <w:t>RAN4 impact must be carefully considered</w:t>
      </w:r>
    </w:p>
    <w:p w14:paraId="5CC0E05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A7EC1" w14:textId="77777777" w:rsidR="009F16EF" w:rsidRDefault="009F16EF" w:rsidP="009F16EF">
      <w:pPr>
        <w:rPr>
          <w:rFonts w:ascii="Arial" w:hAnsi="Arial" w:cs="Arial"/>
          <w:b/>
          <w:sz w:val="24"/>
        </w:rPr>
      </w:pPr>
      <w:r>
        <w:rPr>
          <w:rFonts w:ascii="Arial" w:hAnsi="Arial" w:cs="Arial"/>
          <w:b/>
          <w:color w:val="0000FF"/>
          <w:sz w:val="24"/>
        </w:rPr>
        <w:t>RP-242378</w:t>
      </w:r>
      <w:r>
        <w:rPr>
          <w:rFonts w:ascii="Arial" w:hAnsi="Arial" w:cs="Arial"/>
          <w:b/>
          <w:color w:val="0000FF"/>
          <w:sz w:val="24"/>
        </w:rPr>
        <w:tab/>
      </w:r>
      <w:r>
        <w:rPr>
          <w:rFonts w:ascii="Arial" w:hAnsi="Arial" w:cs="Arial"/>
          <w:b/>
          <w:sz w:val="24"/>
        </w:rPr>
        <w:t>Way forward on new RAN1/RAN2/RAN3 led REL-19 proposals</w:t>
      </w:r>
    </w:p>
    <w:p w14:paraId="068DB19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 (Qualcomm)</w:t>
      </w:r>
    </w:p>
    <w:p w14:paraId="04E1E078" w14:textId="77777777" w:rsidR="009F16EF" w:rsidRDefault="009F16EF" w:rsidP="009F16EF">
      <w:pPr>
        <w:rPr>
          <w:rFonts w:ascii="Arial" w:hAnsi="Arial" w:cs="Arial"/>
          <w:b/>
        </w:rPr>
      </w:pPr>
      <w:r>
        <w:rPr>
          <w:rFonts w:ascii="Arial" w:hAnsi="Arial" w:cs="Arial"/>
          <w:b/>
        </w:rPr>
        <w:t xml:space="preserve">Discussion: </w:t>
      </w:r>
    </w:p>
    <w:p w14:paraId="686D186F" w14:textId="77777777" w:rsidR="009F16EF" w:rsidRDefault="009F16EF" w:rsidP="009F16EF">
      <w:r>
        <w:t>Mediatek: fine with the proposal if work in RAN1 starts in Q1/25 and not in Q4/24 to not impact existing REL-19 WIs since we have 0 TUs left</w:t>
      </w:r>
    </w:p>
    <w:p w14:paraId="3C4F470C" w14:textId="77777777" w:rsidR="009F16EF" w:rsidRDefault="009F16EF" w:rsidP="009F16EF">
      <w:r>
        <w:t>EBU: not happy to see broadcast removed, we did not get real technical concerns and we should be able to do at least part 1 of the broadcast objective</w:t>
      </w:r>
    </w:p>
    <w:p w14:paraId="48656057" w14:textId="77777777" w:rsidR="009F16EF" w:rsidRDefault="009F16EF" w:rsidP="009F16EF">
      <w:r>
        <w:t>Qualcomm: agrees with EBU that there were no substantial concerns against the broadcast proposal</w:t>
      </w:r>
    </w:p>
    <w:p w14:paraId="742DC04B" w14:textId="77777777" w:rsidR="009F16EF" w:rsidRDefault="009F16EF" w:rsidP="009F16EF">
      <w:r>
        <w:t>EBU: does not think the proposal is fair, it is rather arbitrary and not in line with the discussion we had</w:t>
      </w:r>
    </w:p>
    <w:p w14:paraId="1A370385" w14:textId="77777777" w:rsidR="009F16EF" w:rsidRDefault="009F16EF" w:rsidP="009F16EF">
      <w:r>
        <w:t>Qualcomm: concerns against broadcast solution (from T-Mobile, Samsung, Huawei) were rather anticompetitive and should have not been considered</w:t>
      </w:r>
    </w:p>
    <w:p w14:paraId="4B8ECBF9" w14:textId="77777777" w:rsidR="009F16EF" w:rsidRDefault="009F16EF" w:rsidP="009F16EF">
      <w:r>
        <w:t>conclusion: revised to only indicate RP-242336 as starting point</w:t>
      </w:r>
    </w:p>
    <w:p w14:paraId="4033F45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RP-242379</w:t>
      </w:r>
      <w:r>
        <w:rPr>
          <w:color w:val="993300"/>
          <w:u w:val="single"/>
        </w:rPr>
        <w:t>.</w:t>
      </w:r>
    </w:p>
    <w:p w14:paraId="24306746" w14:textId="77777777" w:rsidR="009F16EF" w:rsidRDefault="009F16EF" w:rsidP="009F16EF">
      <w:pPr>
        <w:rPr>
          <w:rFonts w:ascii="Arial" w:hAnsi="Arial" w:cs="Arial"/>
          <w:b/>
          <w:sz w:val="24"/>
        </w:rPr>
      </w:pPr>
      <w:r>
        <w:rPr>
          <w:rFonts w:ascii="Arial" w:hAnsi="Arial" w:cs="Arial"/>
          <w:b/>
          <w:color w:val="0000FF"/>
          <w:sz w:val="24"/>
        </w:rPr>
        <w:t>RP-242379</w:t>
      </w:r>
      <w:r>
        <w:rPr>
          <w:rFonts w:ascii="Arial" w:hAnsi="Arial" w:cs="Arial"/>
          <w:b/>
          <w:color w:val="0000FF"/>
          <w:sz w:val="24"/>
        </w:rPr>
        <w:tab/>
      </w:r>
      <w:r>
        <w:rPr>
          <w:rFonts w:ascii="Arial" w:hAnsi="Arial" w:cs="Arial"/>
          <w:b/>
          <w:sz w:val="24"/>
        </w:rPr>
        <w:t>Way forward on new RAN1/RAN2/RAN3 led REL-19 proposals</w:t>
      </w:r>
    </w:p>
    <w:p w14:paraId="6FF6A37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 chair (Qualcomm)</w:t>
      </w:r>
    </w:p>
    <w:p w14:paraId="63EA37E4" w14:textId="77777777" w:rsidR="009F16EF" w:rsidRDefault="009F16EF" w:rsidP="009F16EF">
      <w:pPr>
        <w:rPr>
          <w:color w:val="808080"/>
        </w:rPr>
      </w:pPr>
      <w:r>
        <w:rPr>
          <w:color w:val="808080"/>
        </w:rPr>
        <w:t>(Replaces RP-242378)</w:t>
      </w:r>
    </w:p>
    <w:p w14:paraId="2B6F051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220B7B" w14:textId="77777777" w:rsidR="009F16EF" w:rsidRDefault="009F16EF" w:rsidP="009F16EF">
      <w:pPr>
        <w:pStyle w:val="Heading4"/>
      </w:pPr>
      <w:bookmarkStart w:id="106" w:name="_Toc178621087"/>
      <w:bookmarkStart w:id="107" w:name="_Toc184591765"/>
      <w:r>
        <w:lastRenderedPageBreak/>
        <w:t>9.1.1</w:t>
      </w:r>
      <w:r>
        <w:tab/>
        <w:t>Proposals led by RAN1</w:t>
      </w:r>
      <w:bookmarkEnd w:id="106"/>
      <w:bookmarkEnd w:id="107"/>
    </w:p>
    <w:p w14:paraId="7E1F5143" w14:textId="77777777" w:rsidR="009F16EF" w:rsidRDefault="009F16EF" w:rsidP="009F16EF">
      <w:pPr>
        <w:rPr>
          <w:rFonts w:ascii="Arial" w:hAnsi="Arial" w:cs="Arial"/>
          <w:b/>
          <w:sz w:val="24"/>
        </w:rPr>
      </w:pPr>
      <w:r>
        <w:rPr>
          <w:rFonts w:ascii="Arial" w:hAnsi="Arial" w:cs="Arial"/>
          <w:b/>
          <w:color w:val="0000FF"/>
          <w:sz w:val="24"/>
        </w:rPr>
        <w:t>RP-241962</w:t>
      </w:r>
      <w:r>
        <w:rPr>
          <w:rFonts w:ascii="Arial" w:hAnsi="Arial" w:cs="Arial"/>
          <w:b/>
          <w:color w:val="0000FF"/>
          <w:sz w:val="24"/>
        </w:rPr>
        <w:tab/>
      </w:r>
      <w:r>
        <w:rPr>
          <w:rFonts w:ascii="Arial" w:hAnsi="Arial" w:cs="Arial"/>
          <w:b/>
          <w:sz w:val="24"/>
        </w:rPr>
        <w:t>Views on Multi-carrier enhancements for NR in Rel-19</w:t>
      </w:r>
    </w:p>
    <w:p w14:paraId="127D608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EED68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D0B94" w14:textId="77777777" w:rsidR="009F16EF" w:rsidRDefault="009F16EF" w:rsidP="009F16EF">
      <w:pPr>
        <w:rPr>
          <w:rFonts w:ascii="Arial" w:hAnsi="Arial" w:cs="Arial"/>
          <w:b/>
          <w:sz w:val="24"/>
        </w:rPr>
      </w:pPr>
      <w:r>
        <w:rPr>
          <w:rFonts w:ascii="Arial" w:hAnsi="Arial" w:cs="Arial"/>
          <w:b/>
          <w:color w:val="0000FF"/>
          <w:sz w:val="24"/>
        </w:rPr>
        <w:t>RP-242107</w:t>
      </w:r>
      <w:r>
        <w:rPr>
          <w:rFonts w:ascii="Arial" w:hAnsi="Arial" w:cs="Arial"/>
          <w:b/>
          <w:color w:val="0000FF"/>
          <w:sz w:val="24"/>
        </w:rPr>
        <w:tab/>
      </w:r>
      <w:r>
        <w:rPr>
          <w:rFonts w:ascii="Arial" w:hAnsi="Arial" w:cs="Arial"/>
          <w:b/>
          <w:sz w:val="24"/>
        </w:rPr>
        <w:t>Views on Multi-carrier Enhancements in Rel-19</w:t>
      </w:r>
    </w:p>
    <w:p w14:paraId="4F11FB3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China Unicom</w:t>
      </w:r>
    </w:p>
    <w:p w14:paraId="7FDF4DA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24C31" w14:textId="77777777" w:rsidR="009F16EF" w:rsidRDefault="009F16EF" w:rsidP="009F16EF">
      <w:pPr>
        <w:rPr>
          <w:rFonts w:ascii="Arial" w:hAnsi="Arial" w:cs="Arial"/>
          <w:b/>
          <w:sz w:val="24"/>
        </w:rPr>
      </w:pPr>
      <w:r>
        <w:rPr>
          <w:rFonts w:ascii="Arial" w:hAnsi="Arial" w:cs="Arial"/>
          <w:b/>
          <w:color w:val="0000FF"/>
          <w:sz w:val="24"/>
        </w:rPr>
        <w:t>RP-242122</w:t>
      </w:r>
      <w:r>
        <w:rPr>
          <w:rFonts w:ascii="Arial" w:hAnsi="Arial" w:cs="Arial"/>
          <w:b/>
          <w:color w:val="0000FF"/>
          <w:sz w:val="24"/>
        </w:rPr>
        <w:tab/>
      </w:r>
      <w:r>
        <w:rPr>
          <w:rFonts w:ascii="Arial" w:hAnsi="Arial" w:cs="Arial"/>
          <w:b/>
          <w:sz w:val="24"/>
        </w:rPr>
        <w:t>On Rel-19 Multi-carrier enhancements</w:t>
      </w:r>
    </w:p>
    <w:p w14:paraId="3721D5E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CMCC, China Telecom, China Unicom, NTT DOCOMO, Verizon, Huawei, HiSilicon, Nokia, Nokia Shanghai Bell, ZTE, Sanechips, CATT, Apple, OPPO, vivo, Spreadtrum, xiaomi, Motorola Mobility, NEC, HONOR, Cybercore, TCL, Transsion, New H3C, ASR, Baicells, Tencent</w:t>
      </w:r>
    </w:p>
    <w:p w14:paraId="28171007" w14:textId="77777777" w:rsidR="009F16EF" w:rsidRDefault="009F16EF" w:rsidP="009F16EF">
      <w:pPr>
        <w:rPr>
          <w:rFonts w:ascii="Arial" w:hAnsi="Arial" w:cs="Arial"/>
          <w:b/>
        </w:rPr>
      </w:pPr>
      <w:r>
        <w:rPr>
          <w:rFonts w:ascii="Arial" w:hAnsi="Arial" w:cs="Arial"/>
          <w:b/>
        </w:rPr>
        <w:t xml:space="preserve">Discussion: </w:t>
      </w:r>
    </w:p>
    <w:p w14:paraId="17CE969D" w14:textId="77777777" w:rsidR="009F16EF" w:rsidRDefault="009F16EF" w:rsidP="009F16EF">
      <w:r>
        <w:t>conclusion: 1 company added</w:t>
      </w:r>
    </w:p>
    <w:p w14:paraId="6B74D61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RP-242336</w:t>
      </w:r>
      <w:r>
        <w:rPr>
          <w:color w:val="993300"/>
          <w:u w:val="single"/>
        </w:rPr>
        <w:t>.</w:t>
      </w:r>
    </w:p>
    <w:p w14:paraId="7C46B82D" w14:textId="77777777" w:rsidR="009F16EF" w:rsidRDefault="009F16EF" w:rsidP="009F16EF">
      <w:pPr>
        <w:rPr>
          <w:rFonts w:ascii="Arial" w:hAnsi="Arial" w:cs="Arial"/>
          <w:b/>
          <w:sz w:val="24"/>
        </w:rPr>
      </w:pPr>
      <w:r>
        <w:rPr>
          <w:rFonts w:ascii="Arial" w:hAnsi="Arial" w:cs="Arial"/>
          <w:b/>
          <w:color w:val="0000FF"/>
          <w:sz w:val="24"/>
        </w:rPr>
        <w:t>RP-242336</w:t>
      </w:r>
      <w:r>
        <w:rPr>
          <w:rFonts w:ascii="Arial" w:hAnsi="Arial" w:cs="Arial"/>
          <w:b/>
          <w:color w:val="0000FF"/>
          <w:sz w:val="24"/>
        </w:rPr>
        <w:tab/>
      </w:r>
      <w:r>
        <w:rPr>
          <w:rFonts w:ascii="Arial" w:hAnsi="Arial" w:cs="Arial"/>
          <w:b/>
          <w:sz w:val="24"/>
        </w:rPr>
        <w:t>On Rel-19 Multi-carrier enhancements</w:t>
      </w:r>
    </w:p>
    <w:p w14:paraId="4014859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CMCC, China Telecom, China Unicom, NTT DOCOMO, Verizon, Huawei, HiSilicon, Nokia, Nokia Shanghai Bell, ZTE, Sanechips, CATT, Apple, OPPO, vivo, Spreadtrum, xiaomi, Motorola Mobility, NEC, HONOR, Cybercore, TCL, Transsion, New H3C, ASR, Baicells, Tencent, Telstra, Qualcomm</w:t>
      </w:r>
    </w:p>
    <w:p w14:paraId="6E56CE32" w14:textId="77777777" w:rsidR="009F16EF" w:rsidRDefault="009F16EF" w:rsidP="009F16EF">
      <w:pPr>
        <w:rPr>
          <w:color w:val="808080"/>
        </w:rPr>
      </w:pPr>
      <w:r>
        <w:rPr>
          <w:color w:val="808080"/>
        </w:rPr>
        <w:t>(Replaces RP-242122)</w:t>
      </w:r>
    </w:p>
    <w:p w14:paraId="13313F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0F06B" w14:textId="77777777" w:rsidR="009F16EF" w:rsidRDefault="009F16EF" w:rsidP="009F16EF">
      <w:pPr>
        <w:rPr>
          <w:rFonts w:ascii="Arial" w:hAnsi="Arial" w:cs="Arial"/>
          <w:b/>
          <w:sz w:val="24"/>
        </w:rPr>
      </w:pPr>
      <w:r>
        <w:rPr>
          <w:rFonts w:ascii="Arial" w:hAnsi="Arial" w:cs="Arial"/>
          <w:b/>
          <w:color w:val="0000FF"/>
          <w:sz w:val="24"/>
        </w:rPr>
        <w:t>RP-242401</w:t>
      </w:r>
      <w:r>
        <w:rPr>
          <w:rFonts w:ascii="Arial" w:hAnsi="Arial" w:cs="Arial"/>
          <w:b/>
          <w:color w:val="0000FF"/>
          <w:sz w:val="24"/>
        </w:rPr>
        <w:tab/>
      </w:r>
      <w:r>
        <w:rPr>
          <w:rFonts w:ascii="Arial" w:hAnsi="Arial" w:cs="Arial"/>
          <w:b/>
          <w:sz w:val="24"/>
        </w:rPr>
        <w:t>New WID: Multi-carrier enhancements Phase 2</w:t>
      </w:r>
    </w:p>
    <w:p w14:paraId="3324219F"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Lenovo</w:t>
      </w:r>
    </w:p>
    <w:p w14:paraId="0C2AA80F" w14:textId="77777777" w:rsidR="009F16EF" w:rsidRDefault="009F16EF" w:rsidP="009F16EF">
      <w:pPr>
        <w:rPr>
          <w:rFonts w:ascii="Arial" w:hAnsi="Arial" w:cs="Arial"/>
          <w:b/>
        </w:rPr>
      </w:pPr>
      <w:r>
        <w:rPr>
          <w:rFonts w:ascii="Arial" w:hAnsi="Arial" w:cs="Arial"/>
          <w:b/>
        </w:rPr>
        <w:t xml:space="preserve">Abstract: </w:t>
      </w:r>
    </w:p>
    <w:p w14:paraId="5B7DEC03" w14:textId="77777777" w:rsidR="009F16EF" w:rsidRDefault="009F16EF" w:rsidP="009F16EF">
      <w:r>
        <w:t>based on RP-242336 and the agreement in RP-242379</w:t>
      </w:r>
    </w:p>
    <w:p w14:paraId="08D42182" w14:textId="77777777" w:rsidR="009F16EF" w:rsidRDefault="009F16EF" w:rsidP="009F16EF">
      <w:pPr>
        <w:rPr>
          <w:rFonts w:ascii="Arial" w:hAnsi="Arial" w:cs="Arial"/>
          <w:b/>
        </w:rPr>
      </w:pPr>
      <w:r>
        <w:rPr>
          <w:rFonts w:ascii="Arial" w:hAnsi="Arial" w:cs="Arial"/>
          <w:b/>
        </w:rPr>
        <w:t xml:space="preserve">Discussion: </w:t>
      </w:r>
    </w:p>
    <w:p w14:paraId="4D1639B7" w14:textId="77777777" w:rsidR="009F16EF" w:rsidRDefault="009F16EF" w:rsidP="009F16EF">
      <w:r>
        <w:t>Futurewei: [4 or 8] will be decided in RAN1 and not come back to RAN for this?</w:t>
      </w:r>
    </w:p>
    <w:p w14:paraId="68B0F1E0" w14:textId="77777777" w:rsidR="009F16EF" w:rsidRDefault="009F16EF" w:rsidP="009F16EF">
      <w:r>
        <w:t>Lenovo: yes</w:t>
      </w:r>
    </w:p>
    <w:p w14:paraId="673C1AC1" w14:textId="77777777" w:rsidR="009F16EF" w:rsidRDefault="009F16EF" w:rsidP="009F16EF">
      <w:r>
        <w:t>Futurewei: remove "s" in "followings"</w:t>
      </w:r>
    </w:p>
    <w:p w14:paraId="07DB4C09" w14:textId="77777777" w:rsidR="009F16EF" w:rsidRDefault="009F16EF" w:rsidP="009F16EF">
      <w:r>
        <w:t>RAN1 chair: is ok with the indicated TUs</w:t>
      </w:r>
    </w:p>
    <w:p w14:paraId="0300BAA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RP-242408</w:t>
      </w:r>
      <w:r>
        <w:rPr>
          <w:color w:val="993300"/>
          <w:u w:val="single"/>
        </w:rPr>
        <w:t>.</w:t>
      </w:r>
    </w:p>
    <w:p w14:paraId="4E057A26" w14:textId="77777777" w:rsidR="009F16EF" w:rsidRDefault="009F16EF" w:rsidP="009F16EF">
      <w:pPr>
        <w:rPr>
          <w:rFonts w:ascii="Arial" w:hAnsi="Arial" w:cs="Arial"/>
          <w:b/>
          <w:sz w:val="24"/>
        </w:rPr>
      </w:pPr>
      <w:r>
        <w:rPr>
          <w:rFonts w:ascii="Arial" w:hAnsi="Arial" w:cs="Arial"/>
          <w:b/>
          <w:color w:val="0000FF"/>
          <w:sz w:val="24"/>
        </w:rPr>
        <w:t>RP-242408</w:t>
      </w:r>
      <w:r>
        <w:rPr>
          <w:rFonts w:ascii="Arial" w:hAnsi="Arial" w:cs="Arial"/>
          <w:b/>
          <w:color w:val="0000FF"/>
          <w:sz w:val="24"/>
        </w:rPr>
        <w:tab/>
      </w:r>
      <w:r>
        <w:rPr>
          <w:rFonts w:ascii="Arial" w:hAnsi="Arial" w:cs="Arial"/>
          <w:b/>
          <w:sz w:val="24"/>
        </w:rPr>
        <w:t>New WID: Multi-carrier enhancements Phase 2</w:t>
      </w:r>
    </w:p>
    <w:p w14:paraId="432BE9B6"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Lenovo</w:t>
      </w:r>
    </w:p>
    <w:p w14:paraId="06B1B6CC" w14:textId="77777777" w:rsidR="009F16EF" w:rsidRDefault="009F16EF" w:rsidP="009F16EF">
      <w:pPr>
        <w:rPr>
          <w:color w:val="808080"/>
        </w:rPr>
      </w:pPr>
      <w:r>
        <w:rPr>
          <w:color w:val="808080"/>
        </w:rPr>
        <w:lastRenderedPageBreak/>
        <w:t>(Replaces RP-242401)</w:t>
      </w:r>
    </w:p>
    <w:p w14:paraId="6ABE751E" w14:textId="77777777" w:rsidR="009F16EF" w:rsidRDefault="009F16EF" w:rsidP="009F16EF">
      <w:pPr>
        <w:rPr>
          <w:rFonts w:ascii="Arial" w:hAnsi="Arial" w:cs="Arial"/>
          <w:b/>
        </w:rPr>
      </w:pPr>
      <w:r>
        <w:rPr>
          <w:rFonts w:ascii="Arial" w:hAnsi="Arial" w:cs="Arial"/>
          <w:b/>
        </w:rPr>
        <w:t xml:space="preserve">Discussion: </w:t>
      </w:r>
    </w:p>
    <w:p w14:paraId="279FE4E7" w14:textId="77777777" w:rsidR="009F16EF" w:rsidRDefault="009F16EF" w:rsidP="009F16EF">
      <w:r>
        <w:t>conclusion: approved unseen</w:t>
      </w:r>
    </w:p>
    <w:p w14:paraId="3C1D461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5ACFA" w14:textId="77777777" w:rsidR="009F16EF" w:rsidRDefault="009F16EF" w:rsidP="009F16EF">
      <w:pPr>
        <w:rPr>
          <w:rFonts w:ascii="Arial" w:hAnsi="Arial" w:cs="Arial"/>
          <w:b/>
          <w:sz w:val="24"/>
        </w:rPr>
      </w:pPr>
      <w:r>
        <w:rPr>
          <w:rFonts w:ascii="Arial" w:hAnsi="Arial" w:cs="Arial"/>
          <w:b/>
          <w:color w:val="0000FF"/>
          <w:sz w:val="24"/>
        </w:rPr>
        <w:t>RP-242032</w:t>
      </w:r>
      <w:r>
        <w:rPr>
          <w:rFonts w:ascii="Arial" w:hAnsi="Arial" w:cs="Arial"/>
          <w:b/>
          <w:color w:val="0000FF"/>
          <w:sz w:val="24"/>
        </w:rPr>
        <w:tab/>
      </w:r>
      <w:r>
        <w:rPr>
          <w:rFonts w:ascii="Arial" w:hAnsi="Arial" w:cs="Arial"/>
          <w:b/>
          <w:sz w:val="24"/>
        </w:rPr>
        <w:t>NR coverage enhancements for Rel-19</w:t>
      </w:r>
    </w:p>
    <w:p w14:paraId="3C99D28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China Unicom, CMCC, Verizon, NTT DOCOMO, Orange, Vodafone, Telecom Italia, KT Corp., CHTTL, Nokia, Nokia Shanghai Bell, ZTE, Ericsson, CATT, vivo, Spreadtrum, Apple, Panasonic, TCL, OPPO, Xiaomi, Lenovo, Huawei, HiSilicon, CAICT, New H3C, H</w:t>
      </w:r>
    </w:p>
    <w:p w14:paraId="742D76F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A460A" w14:textId="77777777" w:rsidR="009F16EF" w:rsidRDefault="009F16EF" w:rsidP="009F16EF">
      <w:pPr>
        <w:rPr>
          <w:rFonts w:ascii="Arial" w:hAnsi="Arial" w:cs="Arial"/>
          <w:b/>
          <w:sz w:val="24"/>
        </w:rPr>
      </w:pPr>
      <w:r>
        <w:rPr>
          <w:rFonts w:ascii="Arial" w:hAnsi="Arial" w:cs="Arial"/>
          <w:b/>
          <w:color w:val="0000FF"/>
          <w:sz w:val="24"/>
        </w:rPr>
        <w:t>RP-242033</w:t>
      </w:r>
      <w:r>
        <w:rPr>
          <w:rFonts w:ascii="Arial" w:hAnsi="Arial" w:cs="Arial"/>
          <w:b/>
          <w:color w:val="0000FF"/>
          <w:sz w:val="24"/>
        </w:rPr>
        <w:tab/>
      </w:r>
      <w:r>
        <w:rPr>
          <w:rFonts w:ascii="Arial" w:hAnsi="Arial" w:cs="Arial"/>
          <w:b/>
          <w:sz w:val="24"/>
        </w:rPr>
        <w:t>New WID: Coverage enhancements for NR Phase 3</w:t>
      </w:r>
    </w:p>
    <w:p w14:paraId="499DB2CB"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41E0E25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57560D" w14:textId="77777777" w:rsidR="009F16EF" w:rsidRDefault="009F16EF" w:rsidP="009F16EF">
      <w:pPr>
        <w:rPr>
          <w:rFonts w:ascii="Arial" w:hAnsi="Arial" w:cs="Arial"/>
          <w:b/>
          <w:sz w:val="24"/>
        </w:rPr>
      </w:pPr>
      <w:r>
        <w:rPr>
          <w:rFonts w:ascii="Arial" w:hAnsi="Arial" w:cs="Arial"/>
          <w:b/>
          <w:color w:val="0000FF"/>
          <w:sz w:val="24"/>
        </w:rPr>
        <w:t>RP-242052</w:t>
      </w:r>
      <w:r>
        <w:rPr>
          <w:rFonts w:ascii="Arial" w:hAnsi="Arial" w:cs="Arial"/>
          <w:b/>
          <w:color w:val="0000FF"/>
          <w:sz w:val="24"/>
        </w:rPr>
        <w:tab/>
      </w:r>
      <w:r>
        <w:rPr>
          <w:rFonts w:ascii="Arial" w:hAnsi="Arial" w:cs="Arial"/>
          <w:b/>
          <w:sz w:val="24"/>
        </w:rPr>
        <w:t>UL Tx Switching for 3Tx UEs</w:t>
      </w:r>
    </w:p>
    <w:p w14:paraId="108D310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et al.</w:t>
      </w:r>
    </w:p>
    <w:p w14:paraId="139DA5A5" w14:textId="77777777" w:rsidR="009F16EF" w:rsidRDefault="009F16EF" w:rsidP="009F16EF">
      <w:pPr>
        <w:rPr>
          <w:rFonts w:ascii="Arial" w:hAnsi="Arial" w:cs="Arial"/>
          <w:b/>
        </w:rPr>
      </w:pPr>
      <w:r>
        <w:rPr>
          <w:rFonts w:ascii="Arial" w:hAnsi="Arial" w:cs="Arial"/>
          <w:b/>
        </w:rPr>
        <w:t xml:space="preserve">Abstract: </w:t>
      </w:r>
    </w:p>
    <w:p w14:paraId="21E859D9" w14:textId="77777777" w:rsidR="009F16EF" w:rsidRDefault="009F16EF" w:rsidP="009F16EF">
      <w:r>
        <w:t>Revision of RP-241362 incl. RAN1 and RAN4 objectives</w:t>
      </w:r>
    </w:p>
    <w:p w14:paraId="69CBA86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728E" w14:textId="77777777" w:rsidR="009F16EF" w:rsidRDefault="009F16EF" w:rsidP="009F16EF">
      <w:pPr>
        <w:rPr>
          <w:rFonts w:ascii="Arial" w:hAnsi="Arial" w:cs="Arial"/>
          <w:b/>
          <w:sz w:val="24"/>
        </w:rPr>
      </w:pPr>
      <w:r>
        <w:rPr>
          <w:rFonts w:ascii="Arial" w:hAnsi="Arial" w:cs="Arial"/>
          <w:b/>
          <w:color w:val="0000FF"/>
          <w:sz w:val="24"/>
        </w:rPr>
        <w:t>RP-242108</w:t>
      </w:r>
      <w:r>
        <w:rPr>
          <w:rFonts w:ascii="Arial" w:hAnsi="Arial" w:cs="Arial"/>
          <w:b/>
          <w:color w:val="0000FF"/>
          <w:sz w:val="24"/>
        </w:rPr>
        <w:tab/>
      </w:r>
      <w:r>
        <w:rPr>
          <w:rFonts w:ascii="Arial" w:hAnsi="Arial" w:cs="Arial"/>
          <w:b/>
          <w:sz w:val="24"/>
        </w:rPr>
        <w:t>Support multi-UE PUSCH scheduling with a single DCI in Rel-19</w:t>
      </w:r>
    </w:p>
    <w:p w14:paraId="167C8F5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CMCC, Spreadtrum</w:t>
      </w:r>
    </w:p>
    <w:p w14:paraId="43931F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E00C4" w14:textId="77777777" w:rsidR="009F16EF" w:rsidRDefault="009F16EF" w:rsidP="009F16EF">
      <w:pPr>
        <w:rPr>
          <w:rFonts w:ascii="Arial" w:hAnsi="Arial" w:cs="Arial"/>
          <w:b/>
          <w:sz w:val="24"/>
        </w:rPr>
      </w:pPr>
      <w:r>
        <w:rPr>
          <w:rFonts w:ascii="Arial" w:hAnsi="Arial" w:cs="Arial"/>
          <w:b/>
          <w:color w:val="0000FF"/>
          <w:sz w:val="24"/>
        </w:rPr>
        <w:t>RP-242201</w:t>
      </w:r>
      <w:r>
        <w:rPr>
          <w:rFonts w:ascii="Arial" w:hAnsi="Arial" w:cs="Arial"/>
          <w:b/>
          <w:color w:val="0000FF"/>
          <w:sz w:val="24"/>
        </w:rPr>
        <w:tab/>
      </w:r>
      <w:r>
        <w:rPr>
          <w:rFonts w:ascii="Arial" w:hAnsi="Arial" w:cs="Arial"/>
          <w:b/>
          <w:sz w:val="24"/>
        </w:rPr>
        <w:t>Motivation for WI on NR-V2X Sidelink co-channel coexistence in Rel-19</w:t>
      </w:r>
    </w:p>
    <w:p w14:paraId="45E0674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Volkswagen AG</w:t>
      </w:r>
    </w:p>
    <w:p w14:paraId="4CE6BCE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8AC0D" w14:textId="77777777" w:rsidR="009F16EF" w:rsidRDefault="009F16EF" w:rsidP="009F16EF">
      <w:pPr>
        <w:pStyle w:val="Heading4"/>
      </w:pPr>
      <w:bookmarkStart w:id="108" w:name="_Toc178621088"/>
      <w:bookmarkStart w:id="109" w:name="_Toc184591766"/>
      <w:r>
        <w:t>9.1.2</w:t>
      </w:r>
      <w:r>
        <w:tab/>
        <w:t>Proposals led by RAN2</w:t>
      </w:r>
      <w:bookmarkEnd w:id="108"/>
      <w:bookmarkEnd w:id="109"/>
    </w:p>
    <w:p w14:paraId="5B1D3DEC" w14:textId="77777777" w:rsidR="009F16EF" w:rsidRDefault="009F16EF" w:rsidP="009F16EF">
      <w:pPr>
        <w:rPr>
          <w:rFonts w:ascii="Arial" w:hAnsi="Arial" w:cs="Arial"/>
          <w:b/>
          <w:sz w:val="24"/>
        </w:rPr>
      </w:pPr>
      <w:r>
        <w:rPr>
          <w:rFonts w:ascii="Arial" w:hAnsi="Arial" w:cs="Arial"/>
          <w:b/>
          <w:color w:val="0000FF"/>
          <w:sz w:val="24"/>
        </w:rPr>
        <w:t>RP-241806</w:t>
      </w:r>
      <w:r>
        <w:rPr>
          <w:rFonts w:ascii="Arial" w:hAnsi="Arial" w:cs="Arial"/>
          <w:b/>
          <w:color w:val="0000FF"/>
          <w:sz w:val="24"/>
        </w:rPr>
        <w:tab/>
      </w:r>
      <w:r>
        <w:rPr>
          <w:rFonts w:ascii="Arial" w:hAnsi="Arial" w:cs="Arial"/>
          <w:b/>
          <w:sz w:val="24"/>
        </w:rPr>
        <w:t>Motivation for NavIC L1 SPS AGNSS support in Rel19</w:t>
      </w:r>
    </w:p>
    <w:p w14:paraId="0BDD605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 ISRO, CEWiT, MediaTek, Qualcomm, Ericsson, HiSilicon, Huawei, Nokia, Samsung, Swift Nav, Bharti Airtel, Tejas Networks, CDoT, CDAC, Lekha wireless, HFCL, IIT Kanpur, IIT Bombay, IIT Jodhpur, IIT Madras</w:t>
      </w:r>
    </w:p>
    <w:p w14:paraId="46C6197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BA99F" w14:textId="77777777" w:rsidR="009F16EF" w:rsidRDefault="009F16EF" w:rsidP="009F16EF">
      <w:pPr>
        <w:rPr>
          <w:rFonts w:ascii="Arial" w:hAnsi="Arial" w:cs="Arial"/>
          <w:b/>
          <w:sz w:val="24"/>
        </w:rPr>
      </w:pPr>
      <w:r>
        <w:rPr>
          <w:rFonts w:ascii="Arial" w:hAnsi="Arial" w:cs="Arial"/>
          <w:b/>
          <w:color w:val="0000FF"/>
          <w:sz w:val="24"/>
        </w:rPr>
        <w:t>RP-241736</w:t>
      </w:r>
      <w:r>
        <w:rPr>
          <w:rFonts w:ascii="Arial" w:hAnsi="Arial" w:cs="Arial"/>
          <w:b/>
          <w:color w:val="0000FF"/>
          <w:sz w:val="24"/>
        </w:rPr>
        <w:tab/>
      </w:r>
      <w:r>
        <w:rPr>
          <w:rFonts w:ascii="Arial" w:hAnsi="Arial" w:cs="Arial"/>
          <w:b/>
          <w:sz w:val="24"/>
        </w:rPr>
        <w:t>New WID on Introduction of A-GNSS support for NavIC L1 SPS in NR and LTE</w:t>
      </w:r>
    </w:p>
    <w:p w14:paraId="783705DC"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14:paraId="71E8C59A" w14:textId="77777777" w:rsidR="009F16EF" w:rsidRDefault="009F16EF" w:rsidP="009F16EF">
      <w:pPr>
        <w:rPr>
          <w:rFonts w:ascii="Arial" w:hAnsi="Arial" w:cs="Arial"/>
          <w:b/>
        </w:rPr>
      </w:pPr>
      <w:r>
        <w:rPr>
          <w:rFonts w:ascii="Arial" w:hAnsi="Arial" w:cs="Arial"/>
          <w:b/>
        </w:rPr>
        <w:lastRenderedPageBreak/>
        <w:t xml:space="preserve">Abstract: </w:t>
      </w:r>
    </w:p>
    <w:p w14:paraId="09F18861" w14:textId="77777777" w:rsidR="009F16EF" w:rsidRDefault="009F16EF" w:rsidP="009F16EF">
      <w:r>
        <w:t>New WID to specify signaling support for NavIC L1 band SPS in NR &amp; LTE specifications by introducing necessary assistance data information based on the existing GNSS framework</w:t>
      </w:r>
    </w:p>
    <w:p w14:paraId="1209A6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RP-242412</w:t>
      </w:r>
      <w:r>
        <w:rPr>
          <w:color w:val="993300"/>
          <w:u w:val="single"/>
        </w:rPr>
        <w:t>.</w:t>
      </w:r>
    </w:p>
    <w:p w14:paraId="173A4F92" w14:textId="77777777" w:rsidR="009F16EF" w:rsidRDefault="009F16EF" w:rsidP="009F16EF">
      <w:pPr>
        <w:rPr>
          <w:rFonts w:ascii="Arial" w:hAnsi="Arial" w:cs="Arial"/>
          <w:b/>
          <w:sz w:val="24"/>
        </w:rPr>
      </w:pPr>
      <w:r>
        <w:rPr>
          <w:rFonts w:ascii="Arial" w:hAnsi="Arial" w:cs="Arial"/>
          <w:b/>
          <w:color w:val="0000FF"/>
          <w:sz w:val="24"/>
        </w:rPr>
        <w:t>RP-242412</w:t>
      </w:r>
      <w:r>
        <w:rPr>
          <w:rFonts w:ascii="Arial" w:hAnsi="Arial" w:cs="Arial"/>
          <w:b/>
          <w:color w:val="0000FF"/>
          <w:sz w:val="24"/>
        </w:rPr>
        <w:tab/>
      </w:r>
      <w:r>
        <w:rPr>
          <w:rFonts w:ascii="Arial" w:hAnsi="Arial" w:cs="Arial"/>
          <w:b/>
          <w:sz w:val="24"/>
        </w:rPr>
        <w:t>New WID on Introduction of A-GNSS support for NavIC L1 SPS in NR and LTE</w:t>
      </w:r>
    </w:p>
    <w:p w14:paraId="330B415F"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14:paraId="51D7AF3B" w14:textId="77777777" w:rsidR="009F16EF" w:rsidRDefault="009F16EF" w:rsidP="009F16EF">
      <w:pPr>
        <w:rPr>
          <w:color w:val="808080"/>
        </w:rPr>
      </w:pPr>
      <w:r>
        <w:rPr>
          <w:color w:val="808080"/>
        </w:rPr>
        <w:t>(Replaces RP-241736)</w:t>
      </w:r>
    </w:p>
    <w:p w14:paraId="5A6A3C7B" w14:textId="77777777" w:rsidR="009F16EF" w:rsidRDefault="009F16EF" w:rsidP="009F16EF">
      <w:pPr>
        <w:rPr>
          <w:rFonts w:ascii="Arial" w:hAnsi="Arial" w:cs="Arial"/>
          <w:b/>
        </w:rPr>
      </w:pPr>
      <w:r>
        <w:rPr>
          <w:rFonts w:ascii="Arial" w:hAnsi="Arial" w:cs="Arial"/>
          <w:b/>
        </w:rPr>
        <w:t xml:space="preserve">Discussion: </w:t>
      </w:r>
    </w:p>
    <w:p w14:paraId="389F108D" w14:textId="77777777" w:rsidR="009F16EF" w:rsidRDefault="009F16EF" w:rsidP="009F16EF">
      <w:r>
        <w:t>rapporteur to be added</w:t>
      </w:r>
    </w:p>
    <w:p w14:paraId="494AD135" w14:textId="77777777" w:rsidR="009F16EF" w:rsidRDefault="009F16EF" w:rsidP="009F16EF">
      <w:r>
        <w:t>Huawei: CN impacted?</w:t>
      </w:r>
    </w:p>
    <w:p w14:paraId="5648ABE1" w14:textId="77777777" w:rsidR="009F16EF" w:rsidRDefault="009F16EF" w:rsidP="009F16EF">
      <w:r>
        <w:t>Reliance Jio: no</w:t>
      </w:r>
    </w:p>
    <w:p w14:paraId="3CF6B779" w14:textId="77777777" w:rsidR="009F16EF" w:rsidRDefault="009F16EF" w:rsidP="009F16EF">
      <w:r>
        <w:t>RAN4 chair: RAN4 has no Core part work?</w:t>
      </w:r>
    </w:p>
    <w:p w14:paraId="5FE9638A" w14:textId="77777777" w:rsidR="009F16EF" w:rsidRDefault="009F16EF" w:rsidP="009F16EF">
      <w:r>
        <w:t>Reliance Jio: correct</w:t>
      </w:r>
    </w:p>
    <w:p w14:paraId="179C8305" w14:textId="77777777" w:rsidR="009F16EF" w:rsidRDefault="009F16EF" w:rsidP="009F16EF">
      <w:r>
        <w:t>MCC: please indicate Core part for 36.305 and Perf. part for 36.171</w:t>
      </w:r>
    </w:p>
    <w:p w14:paraId="6A5B2125" w14:textId="77777777" w:rsidR="009F16EF" w:rsidRDefault="009F16EF" w:rsidP="009F16EF">
      <w:r>
        <w:t>conclusion: rapporteur will be added and CN impact will be changed to don't know, Core/Perf. part to be added for affected specs</w:t>
      </w:r>
    </w:p>
    <w:p w14:paraId="4513697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RP-242414</w:t>
      </w:r>
      <w:r>
        <w:rPr>
          <w:color w:val="993300"/>
          <w:u w:val="single"/>
        </w:rPr>
        <w:t>.</w:t>
      </w:r>
    </w:p>
    <w:p w14:paraId="14C2296A" w14:textId="77777777" w:rsidR="009F16EF" w:rsidRDefault="009F16EF" w:rsidP="009F16EF">
      <w:pPr>
        <w:rPr>
          <w:rFonts w:ascii="Arial" w:hAnsi="Arial" w:cs="Arial"/>
          <w:b/>
          <w:sz w:val="24"/>
        </w:rPr>
      </w:pPr>
      <w:r>
        <w:rPr>
          <w:rFonts w:ascii="Arial" w:hAnsi="Arial" w:cs="Arial"/>
          <w:b/>
          <w:color w:val="0000FF"/>
          <w:sz w:val="24"/>
        </w:rPr>
        <w:t>RP-242414</w:t>
      </w:r>
      <w:r>
        <w:rPr>
          <w:rFonts w:ascii="Arial" w:hAnsi="Arial" w:cs="Arial"/>
          <w:b/>
          <w:color w:val="0000FF"/>
          <w:sz w:val="24"/>
        </w:rPr>
        <w:tab/>
      </w:r>
      <w:r>
        <w:rPr>
          <w:rFonts w:ascii="Arial" w:hAnsi="Arial" w:cs="Arial"/>
          <w:b/>
          <w:sz w:val="24"/>
        </w:rPr>
        <w:t>New WID on Introduction of A-GNSS support for NavIC L1 SPS in NR and LTE</w:t>
      </w:r>
    </w:p>
    <w:p w14:paraId="77BB94E8"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Reliance Jio</w:t>
      </w:r>
    </w:p>
    <w:p w14:paraId="724C7A78" w14:textId="77777777" w:rsidR="009F16EF" w:rsidRDefault="009F16EF" w:rsidP="009F16EF">
      <w:pPr>
        <w:rPr>
          <w:color w:val="808080"/>
        </w:rPr>
      </w:pPr>
      <w:r>
        <w:rPr>
          <w:color w:val="808080"/>
        </w:rPr>
        <w:t>(Replaces RP-242412)</w:t>
      </w:r>
    </w:p>
    <w:p w14:paraId="7B0346E6" w14:textId="77777777" w:rsidR="009F16EF" w:rsidRDefault="009F16EF" w:rsidP="009F16EF">
      <w:pPr>
        <w:rPr>
          <w:rFonts w:ascii="Arial" w:hAnsi="Arial" w:cs="Arial"/>
          <w:b/>
        </w:rPr>
      </w:pPr>
      <w:r>
        <w:rPr>
          <w:rFonts w:ascii="Arial" w:hAnsi="Arial" w:cs="Arial"/>
          <w:b/>
        </w:rPr>
        <w:t xml:space="preserve">Discussion: </w:t>
      </w:r>
    </w:p>
    <w:p w14:paraId="47C3E8C1" w14:textId="77777777" w:rsidR="009F16EF" w:rsidRDefault="009F16EF" w:rsidP="009F16EF">
      <w:r>
        <w:t>conclusion: approved unseen</w:t>
      </w:r>
    </w:p>
    <w:p w14:paraId="41C5100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597B1" w14:textId="77777777" w:rsidR="009F16EF" w:rsidRDefault="009F16EF" w:rsidP="009F16EF">
      <w:pPr>
        <w:rPr>
          <w:rFonts w:ascii="Arial" w:hAnsi="Arial" w:cs="Arial"/>
          <w:b/>
          <w:sz w:val="24"/>
        </w:rPr>
      </w:pPr>
      <w:r>
        <w:rPr>
          <w:rFonts w:ascii="Arial" w:hAnsi="Arial" w:cs="Arial"/>
          <w:b/>
          <w:color w:val="0000FF"/>
          <w:sz w:val="24"/>
        </w:rPr>
        <w:t>RP-242044</w:t>
      </w:r>
      <w:r>
        <w:rPr>
          <w:rFonts w:ascii="Arial" w:hAnsi="Arial" w:cs="Arial"/>
          <w:b/>
          <w:color w:val="0000FF"/>
          <w:sz w:val="24"/>
        </w:rPr>
        <w:tab/>
      </w:r>
      <w:r>
        <w:rPr>
          <w:rFonts w:ascii="Arial" w:hAnsi="Arial" w:cs="Arial"/>
          <w:b/>
          <w:sz w:val="24"/>
        </w:rPr>
        <w:t>Introduction of BDS B2b in A-GNSS in Rel-19</w:t>
      </w:r>
    </w:p>
    <w:p w14:paraId="31993A6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 CATT, CMCC, China Telecom, China Unicom, CBN, Huawei, Honor, OPPO, Xiaomi, Spreadtrum, ZTE, ASR, H3C, Intel, MediaTek Inc., Qualcomm, China broadnet, Hisilicon, vivo, Ericsson, Swifts, Apple, Nokia, Nokia Shanghai Bell, Reliance Jio, Lenovo, Samsun</w:t>
      </w:r>
    </w:p>
    <w:p w14:paraId="5E61E7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96D3B" w14:textId="77777777" w:rsidR="009F16EF" w:rsidRDefault="009F16EF" w:rsidP="009F16EF">
      <w:pPr>
        <w:rPr>
          <w:rFonts w:ascii="Arial" w:hAnsi="Arial" w:cs="Arial"/>
          <w:b/>
          <w:sz w:val="24"/>
        </w:rPr>
      </w:pPr>
      <w:r>
        <w:rPr>
          <w:rFonts w:ascii="Arial" w:hAnsi="Arial" w:cs="Arial"/>
          <w:b/>
          <w:color w:val="0000FF"/>
          <w:sz w:val="24"/>
        </w:rPr>
        <w:t>RP-242045</w:t>
      </w:r>
      <w:r>
        <w:rPr>
          <w:rFonts w:ascii="Arial" w:hAnsi="Arial" w:cs="Arial"/>
          <w:b/>
          <w:color w:val="0000FF"/>
          <w:sz w:val="24"/>
        </w:rPr>
        <w:tab/>
      </w:r>
      <w:r>
        <w:rPr>
          <w:rFonts w:ascii="Arial" w:hAnsi="Arial" w:cs="Arial"/>
          <w:b/>
          <w:sz w:val="24"/>
        </w:rPr>
        <w:t>New WID on Introduction of BDS B2b Signal in A-GNSS</w:t>
      </w:r>
    </w:p>
    <w:p w14:paraId="52106146"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CAICT,CATT</w:t>
      </w:r>
    </w:p>
    <w:p w14:paraId="5970A98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RP-242406</w:t>
      </w:r>
      <w:r>
        <w:rPr>
          <w:color w:val="993300"/>
          <w:u w:val="single"/>
        </w:rPr>
        <w:t>.</w:t>
      </w:r>
    </w:p>
    <w:p w14:paraId="52254802" w14:textId="77777777" w:rsidR="009F16EF" w:rsidRDefault="009F16EF" w:rsidP="009F16EF">
      <w:pPr>
        <w:rPr>
          <w:rFonts w:ascii="Arial" w:hAnsi="Arial" w:cs="Arial"/>
          <w:b/>
          <w:sz w:val="24"/>
        </w:rPr>
      </w:pPr>
      <w:r>
        <w:rPr>
          <w:rFonts w:ascii="Arial" w:hAnsi="Arial" w:cs="Arial"/>
          <w:b/>
          <w:color w:val="0000FF"/>
          <w:sz w:val="24"/>
        </w:rPr>
        <w:t>RP-242406</w:t>
      </w:r>
      <w:r>
        <w:rPr>
          <w:rFonts w:ascii="Arial" w:hAnsi="Arial" w:cs="Arial"/>
          <w:b/>
          <w:color w:val="0000FF"/>
          <w:sz w:val="24"/>
        </w:rPr>
        <w:tab/>
      </w:r>
      <w:r>
        <w:rPr>
          <w:rFonts w:ascii="Arial" w:hAnsi="Arial" w:cs="Arial"/>
          <w:b/>
          <w:sz w:val="24"/>
        </w:rPr>
        <w:t>New WID on Introduction of BDS B2b Signal in A-GNSS</w:t>
      </w:r>
    </w:p>
    <w:p w14:paraId="7B4860FF" w14:textId="77777777" w:rsidR="009F16EF" w:rsidRDefault="009F16EF" w:rsidP="009F16E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CAICT,CATT</w:t>
      </w:r>
    </w:p>
    <w:p w14:paraId="22BE0289" w14:textId="77777777" w:rsidR="009F16EF" w:rsidRDefault="009F16EF" w:rsidP="009F16EF">
      <w:pPr>
        <w:rPr>
          <w:color w:val="808080"/>
        </w:rPr>
      </w:pPr>
      <w:r>
        <w:rPr>
          <w:color w:val="808080"/>
        </w:rPr>
        <w:t>(Replaces RP-242045)</w:t>
      </w:r>
    </w:p>
    <w:p w14:paraId="6E740AD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RP-242410</w:t>
      </w:r>
      <w:r>
        <w:rPr>
          <w:color w:val="993300"/>
          <w:u w:val="single"/>
        </w:rPr>
        <w:t>.</w:t>
      </w:r>
    </w:p>
    <w:p w14:paraId="74D01E4F" w14:textId="77777777" w:rsidR="009F16EF" w:rsidRDefault="009F16EF" w:rsidP="009F16EF">
      <w:pPr>
        <w:rPr>
          <w:rFonts w:ascii="Arial" w:hAnsi="Arial" w:cs="Arial"/>
          <w:b/>
          <w:sz w:val="24"/>
        </w:rPr>
      </w:pPr>
      <w:r>
        <w:rPr>
          <w:rFonts w:ascii="Arial" w:hAnsi="Arial" w:cs="Arial"/>
          <w:b/>
          <w:color w:val="0000FF"/>
          <w:sz w:val="24"/>
        </w:rPr>
        <w:t>RP-242410</w:t>
      </w:r>
      <w:r>
        <w:rPr>
          <w:rFonts w:ascii="Arial" w:hAnsi="Arial" w:cs="Arial"/>
          <w:b/>
          <w:color w:val="0000FF"/>
          <w:sz w:val="24"/>
        </w:rPr>
        <w:tab/>
      </w:r>
      <w:r>
        <w:rPr>
          <w:rFonts w:ascii="Arial" w:hAnsi="Arial" w:cs="Arial"/>
          <w:b/>
          <w:sz w:val="24"/>
        </w:rPr>
        <w:t>New WID on Introduction of BDS B2b Signal in A-GNSS</w:t>
      </w:r>
    </w:p>
    <w:p w14:paraId="6F27BEFF"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CAICT,CATT</w:t>
      </w:r>
    </w:p>
    <w:p w14:paraId="62D7380B" w14:textId="77777777" w:rsidR="009F16EF" w:rsidRDefault="009F16EF" w:rsidP="009F16EF">
      <w:pPr>
        <w:rPr>
          <w:color w:val="808080"/>
        </w:rPr>
      </w:pPr>
      <w:r>
        <w:rPr>
          <w:color w:val="808080"/>
        </w:rPr>
        <w:t>(Replaces RP-242406)</w:t>
      </w:r>
    </w:p>
    <w:p w14:paraId="758DDE20" w14:textId="77777777" w:rsidR="009F16EF" w:rsidRDefault="009F16EF" w:rsidP="009F16EF">
      <w:pPr>
        <w:rPr>
          <w:rFonts w:ascii="Arial" w:hAnsi="Arial" w:cs="Arial"/>
          <w:b/>
        </w:rPr>
      </w:pPr>
      <w:r>
        <w:rPr>
          <w:rFonts w:ascii="Arial" w:hAnsi="Arial" w:cs="Arial"/>
          <w:b/>
        </w:rPr>
        <w:t xml:space="preserve">Discussion: </w:t>
      </w:r>
    </w:p>
    <w:p w14:paraId="5E8F738D" w14:textId="77777777" w:rsidR="009F16EF" w:rsidRDefault="009F16EF" w:rsidP="009F16EF">
      <w:r>
        <w:t>rapporteur will be added</w:t>
      </w:r>
    </w:p>
    <w:p w14:paraId="4050C0D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RP-242413</w:t>
      </w:r>
      <w:r>
        <w:rPr>
          <w:color w:val="993300"/>
          <w:u w:val="single"/>
        </w:rPr>
        <w:t>.</w:t>
      </w:r>
    </w:p>
    <w:p w14:paraId="7503B38D" w14:textId="77777777" w:rsidR="009F16EF" w:rsidRDefault="009F16EF" w:rsidP="009F16EF">
      <w:pPr>
        <w:rPr>
          <w:rFonts w:ascii="Arial" w:hAnsi="Arial" w:cs="Arial"/>
          <w:b/>
          <w:sz w:val="24"/>
        </w:rPr>
      </w:pPr>
      <w:r>
        <w:rPr>
          <w:rFonts w:ascii="Arial" w:hAnsi="Arial" w:cs="Arial"/>
          <w:b/>
          <w:color w:val="0000FF"/>
          <w:sz w:val="24"/>
        </w:rPr>
        <w:t>RP-242413</w:t>
      </w:r>
      <w:r>
        <w:rPr>
          <w:rFonts w:ascii="Arial" w:hAnsi="Arial" w:cs="Arial"/>
          <w:b/>
          <w:color w:val="0000FF"/>
          <w:sz w:val="24"/>
        </w:rPr>
        <w:tab/>
      </w:r>
      <w:r>
        <w:rPr>
          <w:rFonts w:ascii="Arial" w:hAnsi="Arial" w:cs="Arial"/>
          <w:b/>
          <w:sz w:val="24"/>
        </w:rPr>
        <w:t>New WID on Introduction of BDS B2b Signal in A-GNSS</w:t>
      </w:r>
    </w:p>
    <w:p w14:paraId="2A0C1D30"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CAICT,CATT</w:t>
      </w:r>
    </w:p>
    <w:p w14:paraId="2DC882BF" w14:textId="77777777" w:rsidR="009F16EF" w:rsidRDefault="009F16EF" w:rsidP="009F16EF">
      <w:pPr>
        <w:rPr>
          <w:color w:val="808080"/>
        </w:rPr>
      </w:pPr>
      <w:r>
        <w:rPr>
          <w:color w:val="808080"/>
        </w:rPr>
        <w:t>(Replaces RP-242410)</w:t>
      </w:r>
    </w:p>
    <w:p w14:paraId="004C97BB" w14:textId="77777777" w:rsidR="009F16EF" w:rsidRDefault="009F16EF" w:rsidP="009F16EF">
      <w:pPr>
        <w:rPr>
          <w:rFonts w:ascii="Arial" w:hAnsi="Arial" w:cs="Arial"/>
          <w:b/>
        </w:rPr>
      </w:pPr>
      <w:r>
        <w:rPr>
          <w:rFonts w:ascii="Arial" w:hAnsi="Arial" w:cs="Arial"/>
          <w:b/>
        </w:rPr>
        <w:t xml:space="preserve">Discussion: </w:t>
      </w:r>
    </w:p>
    <w:p w14:paraId="15659935" w14:textId="77777777" w:rsidR="009F16EF" w:rsidRDefault="009F16EF" w:rsidP="009F16EF">
      <w:r>
        <w:t>conclusion: approved unseen</w:t>
      </w:r>
    </w:p>
    <w:p w14:paraId="75B3498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191FAF" w14:textId="77777777" w:rsidR="009F16EF" w:rsidRDefault="009F16EF" w:rsidP="009F16EF">
      <w:pPr>
        <w:rPr>
          <w:rFonts w:ascii="Arial" w:hAnsi="Arial" w:cs="Arial"/>
          <w:b/>
          <w:sz w:val="24"/>
        </w:rPr>
      </w:pPr>
      <w:r>
        <w:rPr>
          <w:rFonts w:ascii="Arial" w:hAnsi="Arial" w:cs="Arial"/>
          <w:b/>
          <w:color w:val="0000FF"/>
          <w:sz w:val="24"/>
        </w:rPr>
        <w:t>RP-242200</w:t>
      </w:r>
      <w:r>
        <w:rPr>
          <w:rFonts w:ascii="Arial" w:hAnsi="Arial" w:cs="Arial"/>
          <w:b/>
          <w:color w:val="0000FF"/>
          <w:sz w:val="24"/>
        </w:rPr>
        <w:tab/>
      </w:r>
      <w:r>
        <w:rPr>
          <w:rFonts w:ascii="Arial" w:hAnsi="Arial" w:cs="Arial"/>
          <w:b/>
          <w:sz w:val="24"/>
        </w:rPr>
        <w:t xml:space="preserve">Introduction of regional coordinate reference systems and some GNSS SSR enhancements </w:t>
      </w:r>
    </w:p>
    <w:p w14:paraId="30E165D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520D179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FBD72" w14:textId="77777777" w:rsidR="009F16EF" w:rsidRDefault="009F16EF" w:rsidP="009F16EF">
      <w:pPr>
        <w:rPr>
          <w:rFonts w:ascii="Arial" w:hAnsi="Arial" w:cs="Arial"/>
          <w:b/>
          <w:sz w:val="24"/>
        </w:rPr>
      </w:pPr>
      <w:r>
        <w:rPr>
          <w:rFonts w:ascii="Arial" w:hAnsi="Arial" w:cs="Arial"/>
          <w:b/>
          <w:color w:val="0000FF"/>
          <w:sz w:val="24"/>
        </w:rPr>
        <w:t>RP-241807</w:t>
      </w:r>
      <w:r>
        <w:rPr>
          <w:rFonts w:ascii="Arial" w:hAnsi="Arial" w:cs="Arial"/>
          <w:b/>
          <w:color w:val="0000FF"/>
          <w:sz w:val="24"/>
        </w:rPr>
        <w:tab/>
      </w:r>
      <w:r>
        <w:rPr>
          <w:rFonts w:ascii="Arial" w:hAnsi="Arial" w:cs="Arial"/>
          <w:b/>
          <w:sz w:val="24"/>
        </w:rPr>
        <w:t xml:space="preserve">Views on Rel-19 UAV </w:t>
      </w:r>
    </w:p>
    <w:p w14:paraId="1D23AF5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D0A1F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57B3D" w14:textId="77777777" w:rsidR="009F16EF" w:rsidRDefault="009F16EF" w:rsidP="009F16EF">
      <w:pPr>
        <w:rPr>
          <w:rFonts w:ascii="Arial" w:hAnsi="Arial" w:cs="Arial"/>
          <w:b/>
          <w:sz w:val="24"/>
        </w:rPr>
      </w:pPr>
      <w:r>
        <w:rPr>
          <w:rFonts w:ascii="Arial" w:hAnsi="Arial" w:cs="Arial"/>
          <w:b/>
          <w:color w:val="0000FF"/>
          <w:sz w:val="24"/>
        </w:rPr>
        <w:t>RP-241945</w:t>
      </w:r>
      <w:r>
        <w:rPr>
          <w:rFonts w:ascii="Arial" w:hAnsi="Arial" w:cs="Arial"/>
          <w:b/>
          <w:color w:val="0000FF"/>
          <w:sz w:val="24"/>
        </w:rPr>
        <w:tab/>
      </w:r>
      <w:r>
        <w:rPr>
          <w:rFonts w:ascii="Arial" w:hAnsi="Arial" w:cs="Arial"/>
          <w:b/>
          <w:sz w:val="24"/>
        </w:rPr>
        <w:t>Considerations on R19 UAV</w:t>
      </w:r>
    </w:p>
    <w:p w14:paraId="38357B6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6CBC0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C8E42" w14:textId="77777777" w:rsidR="009F16EF" w:rsidRDefault="009F16EF" w:rsidP="009F16EF">
      <w:pPr>
        <w:rPr>
          <w:rFonts w:ascii="Arial" w:hAnsi="Arial" w:cs="Arial"/>
          <w:b/>
          <w:sz w:val="24"/>
        </w:rPr>
      </w:pPr>
      <w:r>
        <w:rPr>
          <w:rFonts w:ascii="Arial" w:hAnsi="Arial" w:cs="Arial"/>
          <w:b/>
          <w:color w:val="0000FF"/>
          <w:sz w:val="24"/>
        </w:rPr>
        <w:t>RP-242134</w:t>
      </w:r>
      <w:r>
        <w:rPr>
          <w:rFonts w:ascii="Arial" w:hAnsi="Arial" w:cs="Arial"/>
          <w:b/>
          <w:color w:val="0000FF"/>
          <w:sz w:val="24"/>
        </w:rPr>
        <w:tab/>
      </w:r>
      <w:r>
        <w:rPr>
          <w:rFonts w:ascii="Arial" w:hAnsi="Arial" w:cs="Arial"/>
          <w:b/>
          <w:sz w:val="24"/>
        </w:rPr>
        <w:t>Motivation on R19 UAV WI in RAN</w:t>
      </w:r>
    </w:p>
    <w:p w14:paraId="6E0A367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China Telecom, China Unicom, Kyocera, Lenovo, vivo, LG Electronics Inc., CMCC, NTT DOCOMO INC., Qualcomm Incorporated, Turkcell, Spreadtrum, LG Uplus, SK Telecom, CBN, China Broadnet, Reliance Jio</w:t>
      </w:r>
    </w:p>
    <w:p w14:paraId="18D77D4C" w14:textId="77777777" w:rsidR="009F16EF" w:rsidRDefault="009F16EF" w:rsidP="009F16EF">
      <w:pPr>
        <w:rPr>
          <w:rFonts w:ascii="Arial" w:hAnsi="Arial" w:cs="Arial"/>
          <w:b/>
        </w:rPr>
      </w:pPr>
      <w:r>
        <w:rPr>
          <w:rFonts w:ascii="Arial" w:hAnsi="Arial" w:cs="Arial"/>
          <w:b/>
        </w:rPr>
        <w:t xml:space="preserve">Abstract: </w:t>
      </w:r>
    </w:p>
    <w:p w14:paraId="1DEE8F5F" w14:textId="77777777" w:rsidR="009F16EF" w:rsidRDefault="009F16EF" w:rsidP="009F16EF">
      <w:r>
        <w:t>motivation and potential objectives for a new Rel-19 WI on UAV</w:t>
      </w:r>
    </w:p>
    <w:p w14:paraId="63FF0348"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DBDD8" w14:textId="77777777" w:rsidR="009F16EF" w:rsidRDefault="009F16EF" w:rsidP="009F16EF">
      <w:pPr>
        <w:rPr>
          <w:rFonts w:ascii="Arial" w:hAnsi="Arial" w:cs="Arial"/>
          <w:b/>
          <w:sz w:val="24"/>
        </w:rPr>
      </w:pPr>
      <w:r>
        <w:rPr>
          <w:rFonts w:ascii="Arial" w:hAnsi="Arial" w:cs="Arial"/>
          <w:b/>
          <w:color w:val="0000FF"/>
          <w:sz w:val="24"/>
        </w:rPr>
        <w:t>RP-242135</w:t>
      </w:r>
      <w:r>
        <w:rPr>
          <w:rFonts w:ascii="Arial" w:hAnsi="Arial" w:cs="Arial"/>
          <w:b/>
          <w:color w:val="0000FF"/>
          <w:sz w:val="24"/>
        </w:rPr>
        <w:tab/>
      </w:r>
      <w:r>
        <w:rPr>
          <w:rFonts w:ascii="Arial" w:hAnsi="Arial" w:cs="Arial"/>
          <w:b/>
          <w:sz w:val="24"/>
        </w:rPr>
        <w:t>New WID: Enhanced NR support for UAV (Uncrewed Aerial Vehicles)</w:t>
      </w:r>
    </w:p>
    <w:p w14:paraId="7AD8D564"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CATT</w:t>
      </w:r>
    </w:p>
    <w:p w14:paraId="6B7F59EE" w14:textId="77777777" w:rsidR="009F16EF" w:rsidRDefault="009F16EF" w:rsidP="009F16EF">
      <w:pPr>
        <w:rPr>
          <w:rFonts w:ascii="Arial" w:hAnsi="Arial" w:cs="Arial"/>
          <w:b/>
        </w:rPr>
      </w:pPr>
      <w:r>
        <w:rPr>
          <w:rFonts w:ascii="Arial" w:hAnsi="Arial" w:cs="Arial"/>
          <w:b/>
        </w:rPr>
        <w:t xml:space="preserve">Abstract: </w:t>
      </w:r>
    </w:p>
    <w:p w14:paraId="0FAA025D" w14:textId="77777777" w:rsidR="009F16EF" w:rsidRDefault="009F16EF" w:rsidP="009F16EF">
      <w:r>
        <w:t>draft Rel-19 UAV WID for info</w:t>
      </w:r>
    </w:p>
    <w:p w14:paraId="082969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CE8F49" w14:textId="77777777" w:rsidR="009F16EF" w:rsidRDefault="009F16EF" w:rsidP="009F16EF">
      <w:pPr>
        <w:rPr>
          <w:rFonts w:ascii="Arial" w:hAnsi="Arial" w:cs="Arial"/>
          <w:b/>
          <w:sz w:val="24"/>
        </w:rPr>
      </w:pPr>
      <w:r>
        <w:rPr>
          <w:rFonts w:ascii="Arial" w:hAnsi="Arial" w:cs="Arial"/>
          <w:b/>
          <w:color w:val="0000FF"/>
          <w:sz w:val="24"/>
        </w:rPr>
        <w:t>RP-242114</w:t>
      </w:r>
      <w:r>
        <w:rPr>
          <w:rFonts w:ascii="Arial" w:hAnsi="Arial" w:cs="Arial"/>
          <w:b/>
          <w:color w:val="0000FF"/>
          <w:sz w:val="24"/>
        </w:rPr>
        <w:tab/>
      </w:r>
      <w:r>
        <w:rPr>
          <w:rFonts w:ascii="Arial" w:hAnsi="Arial" w:cs="Arial"/>
          <w:b/>
          <w:sz w:val="24"/>
        </w:rPr>
        <w:t>Discussion on Rel-19 enhanced NR support for UAV</w:t>
      </w:r>
    </w:p>
    <w:p w14:paraId="0A5BBB1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C2607F8" w14:textId="77777777" w:rsidR="009F16EF" w:rsidRDefault="009F16EF" w:rsidP="009F16EF">
      <w:pPr>
        <w:rPr>
          <w:rFonts w:ascii="Arial" w:hAnsi="Arial" w:cs="Arial"/>
          <w:b/>
        </w:rPr>
      </w:pPr>
      <w:r>
        <w:rPr>
          <w:rFonts w:ascii="Arial" w:hAnsi="Arial" w:cs="Arial"/>
          <w:b/>
        </w:rPr>
        <w:t xml:space="preserve">Discussion: </w:t>
      </w:r>
    </w:p>
    <w:p w14:paraId="5A0CBD63" w14:textId="77777777" w:rsidR="009F16EF" w:rsidRDefault="009F16EF" w:rsidP="009F16EF">
      <w:r>
        <w:t>moved from AI 9.1.3 to AI 9.1.2</w:t>
      </w:r>
    </w:p>
    <w:p w14:paraId="35CA68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38D9C" w14:textId="77777777" w:rsidR="009F16EF" w:rsidRDefault="009F16EF" w:rsidP="009F16EF">
      <w:pPr>
        <w:rPr>
          <w:rFonts w:ascii="Arial" w:hAnsi="Arial" w:cs="Arial"/>
          <w:b/>
          <w:sz w:val="24"/>
        </w:rPr>
      </w:pPr>
      <w:r>
        <w:rPr>
          <w:rFonts w:ascii="Arial" w:hAnsi="Arial" w:cs="Arial"/>
          <w:b/>
          <w:color w:val="0000FF"/>
          <w:sz w:val="24"/>
        </w:rPr>
        <w:t>RP-242143</w:t>
      </w:r>
      <w:r>
        <w:rPr>
          <w:rFonts w:ascii="Arial" w:hAnsi="Arial" w:cs="Arial"/>
          <w:b/>
          <w:color w:val="0000FF"/>
          <w:sz w:val="24"/>
        </w:rPr>
        <w:tab/>
      </w:r>
      <w:r>
        <w:rPr>
          <w:rFonts w:ascii="Arial" w:hAnsi="Arial" w:cs="Arial"/>
          <w:b/>
          <w:sz w:val="24"/>
        </w:rPr>
        <w:t>Motivation for new Building Block WID on “Per UE radio resource usage reporting to Core Network”</w:t>
      </w:r>
    </w:p>
    <w:p w14:paraId="562C65D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w:t>
      </w:r>
    </w:p>
    <w:p w14:paraId="004D11C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0ADA1" w14:textId="77777777" w:rsidR="009F16EF" w:rsidRDefault="009F16EF" w:rsidP="009F16EF">
      <w:pPr>
        <w:rPr>
          <w:rFonts w:ascii="Arial" w:hAnsi="Arial" w:cs="Arial"/>
          <w:b/>
          <w:sz w:val="24"/>
        </w:rPr>
      </w:pPr>
      <w:r>
        <w:rPr>
          <w:rFonts w:ascii="Arial" w:hAnsi="Arial" w:cs="Arial"/>
          <w:b/>
          <w:color w:val="0000FF"/>
          <w:sz w:val="24"/>
        </w:rPr>
        <w:t>RP-242144</w:t>
      </w:r>
      <w:r>
        <w:rPr>
          <w:rFonts w:ascii="Arial" w:hAnsi="Arial" w:cs="Arial"/>
          <w:b/>
          <w:color w:val="0000FF"/>
          <w:sz w:val="24"/>
        </w:rPr>
        <w:tab/>
      </w:r>
      <w:r>
        <w:rPr>
          <w:rFonts w:ascii="Arial" w:hAnsi="Arial" w:cs="Arial"/>
          <w:b/>
          <w:sz w:val="24"/>
        </w:rPr>
        <w:t>New WID on Per UE radio resource usage reporting to Core Network</w:t>
      </w:r>
    </w:p>
    <w:p w14:paraId="4001D042"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09F42E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D56F7B" w14:textId="77777777" w:rsidR="009F16EF" w:rsidRDefault="009F16EF" w:rsidP="009F16EF">
      <w:pPr>
        <w:rPr>
          <w:rFonts w:ascii="Arial" w:hAnsi="Arial" w:cs="Arial"/>
          <w:b/>
          <w:sz w:val="24"/>
        </w:rPr>
      </w:pPr>
      <w:r>
        <w:rPr>
          <w:rFonts w:ascii="Arial" w:hAnsi="Arial" w:cs="Arial"/>
          <w:b/>
          <w:color w:val="0000FF"/>
          <w:sz w:val="24"/>
        </w:rPr>
        <w:t>RP-241817</w:t>
      </w:r>
      <w:r>
        <w:rPr>
          <w:rFonts w:ascii="Arial" w:hAnsi="Arial" w:cs="Arial"/>
          <w:b/>
          <w:color w:val="0000FF"/>
          <w:sz w:val="24"/>
        </w:rPr>
        <w:tab/>
      </w:r>
      <w:r>
        <w:rPr>
          <w:rFonts w:ascii="Arial" w:hAnsi="Arial" w:cs="Arial"/>
          <w:b/>
          <w:sz w:val="24"/>
        </w:rPr>
        <w:t>Rel-19 MUSIM enhancements work item</w:t>
      </w:r>
    </w:p>
    <w:p w14:paraId="4F228EE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China Broadnet, NTT DOCOMO, INC., China Telecom, China Unicom, CMCC, Vodafone, Charter, TCL, Spreadtrum, Lenovo, CATT, NEC, Motorola Mobility, CableLabs, Qualcomm Incorporated</w:t>
      </w:r>
    </w:p>
    <w:p w14:paraId="7BD24B1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71974" w14:textId="77777777" w:rsidR="009F16EF" w:rsidRDefault="009F16EF" w:rsidP="009F16EF">
      <w:pPr>
        <w:rPr>
          <w:rFonts w:ascii="Arial" w:hAnsi="Arial" w:cs="Arial"/>
          <w:b/>
          <w:sz w:val="24"/>
        </w:rPr>
      </w:pPr>
      <w:r>
        <w:rPr>
          <w:rFonts w:ascii="Arial" w:hAnsi="Arial" w:cs="Arial"/>
          <w:b/>
          <w:color w:val="0000FF"/>
          <w:sz w:val="24"/>
        </w:rPr>
        <w:t>RP-241958</w:t>
      </w:r>
      <w:r>
        <w:rPr>
          <w:rFonts w:ascii="Arial" w:hAnsi="Arial" w:cs="Arial"/>
          <w:b/>
          <w:color w:val="0000FF"/>
          <w:sz w:val="24"/>
        </w:rPr>
        <w:tab/>
      </w:r>
      <w:r>
        <w:rPr>
          <w:rFonts w:ascii="Arial" w:hAnsi="Arial" w:cs="Arial"/>
          <w:b/>
          <w:sz w:val="24"/>
        </w:rPr>
        <w:t>New WID on enhancements for Dual Transmission/Reception (Tx/Rx) Multi-SIM</w:t>
      </w:r>
    </w:p>
    <w:p w14:paraId="38B8533A"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Telecom,vivo</w:t>
      </w:r>
    </w:p>
    <w:p w14:paraId="125DBAF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DAD9AB" w14:textId="77777777" w:rsidR="009F16EF" w:rsidRDefault="009F16EF" w:rsidP="009F16EF">
      <w:pPr>
        <w:pStyle w:val="Heading4"/>
      </w:pPr>
      <w:bookmarkStart w:id="110" w:name="_Toc178621089"/>
      <w:bookmarkStart w:id="111" w:name="_Toc184591767"/>
      <w:r>
        <w:t>9.1.3</w:t>
      </w:r>
      <w:r>
        <w:tab/>
        <w:t>Proposals led by RAN3</w:t>
      </w:r>
      <w:bookmarkEnd w:id="110"/>
      <w:bookmarkEnd w:id="111"/>
    </w:p>
    <w:p w14:paraId="56DD4E96" w14:textId="77777777" w:rsidR="009F16EF" w:rsidRDefault="009F16EF" w:rsidP="009F16EF">
      <w:pPr>
        <w:rPr>
          <w:rFonts w:ascii="Arial" w:hAnsi="Arial" w:cs="Arial"/>
          <w:b/>
          <w:sz w:val="24"/>
        </w:rPr>
      </w:pPr>
      <w:r>
        <w:rPr>
          <w:rFonts w:ascii="Arial" w:hAnsi="Arial" w:cs="Arial"/>
          <w:b/>
          <w:color w:val="0000FF"/>
          <w:sz w:val="24"/>
        </w:rPr>
        <w:t>RP-242017</w:t>
      </w:r>
      <w:r>
        <w:rPr>
          <w:rFonts w:ascii="Arial" w:hAnsi="Arial" w:cs="Arial"/>
          <w:b/>
          <w:color w:val="0000FF"/>
          <w:sz w:val="24"/>
        </w:rPr>
        <w:tab/>
      </w:r>
      <w:r>
        <w:rPr>
          <w:rFonts w:ascii="Arial" w:hAnsi="Arial" w:cs="Arial"/>
          <w:b/>
          <w:sz w:val="24"/>
        </w:rPr>
        <w:t>Additional consideration for the Topological Enhancements in Rel-19: further enhancements on IAB</w:t>
      </w:r>
    </w:p>
    <w:p w14:paraId="031CA5B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D0D1891" w14:textId="77777777" w:rsidR="009F16EF" w:rsidRDefault="009F16EF" w:rsidP="009F16EF">
      <w:pPr>
        <w:rPr>
          <w:rFonts w:ascii="Arial" w:hAnsi="Arial" w:cs="Arial"/>
          <w:b/>
        </w:rPr>
      </w:pPr>
      <w:r>
        <w:rPr>
          <w:rFonts w:ascii="Arial" w:hAnsi="Arial" w:cs="Arial"/>
          <w:b/>
        </w:rPr>
        <w:t xml:space="preserve">Discussion: </w:t>
      </w:r>
    </w:p>
    <w:p w14:paraId="7A746564" w14:textId="77777777" w:rsidR="009F16EF" w:rsidRDefault="009F16EF" w:rsidP="009F16EF">
      <w:r>
        <w:lastRenderedPageBreak/>
        <w:t>Huwaei: cleanup of the WID needed</w:t>
      </w:r>
    </w:p>
    <w:p w14:paraId="5E62A1B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1E097" w14:textId="77777777" w:rsidR="009F16EF" w:rsidRDefault="009F16EF" w:rsidP="009F16EF">
      <w:pPr>
        <w:rPr>
          <w:rFonts w:ascii="Arial" w:hAnsi="Arial" w:cs="Arial"/>
          <w:b/>
          <w:sz w:val="24"/>
        </w:rPr>
      </w:pPr>
      <w:r>
        <w:rPr>
          <w:rFonts w:ascii="Arial" w:hAnsi="Arial" w:cs="Arial"/>
          <w:b/>
          <w:color w:val="0000FF"/>
          <w:sz w:val="24"/>
        </w:rPr>
        <w:t>RP-242109</w:t>
      </w:r>
      <w:r>
        <w:rPr>
          <w:rFonts w:ascii="Arial" w:hAnsi="Arial" w:cs="Arial"/>
          <w:b/>
          <w:color w:val="0000FF"/>
          <w:sz w:val="24"/>
        </w:rPr>
        <w:tab/>
      </w:r>
      <w:r>
        <w:rPr>
          <w:rFonts w:ascii="Arial" w:hAnsi="Arial" w:cs="Arial"/>
          <w:b/>
          <w:sz w:val="24"/>
        </w:rPr>
        <w:t>Discussion on scope of additional topological enhancements for NR</w:t>
      </w:r>
    </w:p>
    <w:p w14:paraId="5C71B9C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1F1C91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D16A2" w14:textId="77777777" w:rsidR="009F16EF" w:rsidRDefault="009F16EF" w:rsidP="009F16EF">
      <w:pPr>
        <w:rPr>
          <w:rFonts w:ascii="Arial" w:hAnsi="Arial" w:cs="Arial"/>
          <w:b/>
          <w:sz w:val="24"/>
        </w:rPr>
      </w:pPr>
      <w:r>
        <w:rPr>
          <w:rFonts w:ascii="Arial" w:hAnsi="Arial" w:cs="Arial"/>
          <w:b/>
          <w:color w:val="0000FF"/>
          <w:sz w:val="24"/>
        </w:rPr>
        <w:t>RP-242147</w:t>
      </w:r>
      <w:r>
        <w:rPr>
          <w:rFonts w:ascii="Arial" w:hAnsi="Arial" w:cs="Arial"/>
          <w:b/>
          <w:color w:val="0000FF"/>
          <w:sz w:val="24"/>
        </w:rPr>
        <w:tab/>
      </w:r>
      <w:r>
        <w:rPr>
          <w:rFonts w:ascii="Arial" w:hAnsi="Arial" w:cs="Arial"/>
          <w:b/>
          <w:sz w:val="24"/>
        </w:rPr>
        <w:t>Additional topological enhancements in Rel-19</w:t>
      </w:r>
    </w:p>
    <w:p w14:paraId="081A081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9B425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D67DE" w14:textId="77777777" w:rsidR="009F16EF" w:rsidRDefault="009F16EF" w:rsidP="009F16EF">
      <w:pPr>
        <w:rPr>
          <w:rFonts w:ascii="Arial" w:hAnsi="Arial" w:cs="Arial"/>
          <w:b/>
          <w:sz w:val="24"/>
        </w:rPr>
      </w:pPr>
      <w:r>
        <w:rPr>
          <w:rFonts w:ascii="Arial" w:hAnsi="Arial" w:cs="Arial"/>
          <w:b/>
          <w:color w:val="0000FF"/>
          <w:sz w:val="24"/>
        </w:rPr>
        <w:t>RP-241964</w:t>
      </w:r>
      <w:r>
        <w:rPr>
          <w:rFonts w:ascii="Arial" w:hAnsi="Arial" w:cs="Arial"/>
          <w:b/>
          <w:color w:val="0000FF"/>
          <w:sz w:val="24"/>
        </w:rPr>
        <w:tab/>
      </w:r>
      <w:r>
        <w:rPr>
          <w:rFonts w:ascii="Arial" w:hAnsi="Arial" w:cs="Arial"/>
          <w:b/>
          <w:sz w:val="24"/>
        </w:rPr>
        <w:t>New WID on additional topological enhancements for NR</w:t>
      </w:r>
    </w:p>
    <w:p w14:paraId="1A867FD3"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AT&amp;T</w:t>
      </w:r>
    </w:p>
    <w:p w14:paraId="34E282C4" w14:textId="77777777" w:rsidR="009F16EF" w:rsidRDefault="009F16EF" w:rsidP="009F16EF">
      <w:pPr>
        <w:rPr>
          <w:rFonts w:ascii="Arial" w:hAnsi="Arial" w:cs="Arial"/>
          <w:b/>
        </w:rPr>
      </w:pPr>
      <w:r>
        <w:rPr>
          <w:rFonts w:ascii="Arial" w:hAnsi="Arial" w:cs="Arial"/>
          <w:b/>
        </w:rPr>
        <w:t xml:space="preserve">Abstract: </w:t>
      </w:r>
    </w:p>
    <w:p w14:paraId="70BF6D1F" w14:textId="77777777" w:rsidR="009F16EF" w:rsidRDefault="009F16EF" w:rsidP="009F16EF">
      <w:r>
        <w:t>moved from AI 9.2.7 to AI 9.1.3</w:t>
      </w:r>
    </w:p>
    <w:p w14:paraId="7ACA28E2" w14:textId="77777777" w:rsidR="009F16EF" w:rsidRDefault="009F16EF" w:rsidP="009F16EF">
      <w:pPr>
        <w:rPr>
          <w:rFonts w:ascii="Arial" w:hAnsi="Arial" w:cs="Arial"/>
          <w:b/>
        </w:rPr>
      </w:pPr>
      <w:r>
        <w:rPr>
          <w:rFonts w:ascii="Arial" w:hAnsi="Arial" w:cs="Arial"/>
          <w:b/>
        </w:rPr>
        <w:t xml:space="preserve">Discussion: </w:t>
      </w:r>
    </w:p>
    <w:p w14:paraId="388F5239" w14:textId="77777777" w:rsidR="009F16EF" w:rsidRDefault="009F16EF" w:rsidP="009F16EF">
      <w:r>
        <w:t>Note: REL-19 SI FS_NR_WAB_5GFemto (AI 9.2.7) is supposed to complete in Sep.24</w:t>
      </w:r>
    </w:p>
    <w:p w14:paraId="6D5232BD" w14:textId="77777777" w:rsidR="009F16EF" w:rsidRDefault="009F16EF" w:rsidP="009F16EF">
      <w:r>
        <w:t>MCC: affected specs and target dates missing and SI TR to be removed</w:t>
      </w:r>
    </w:p>
    <w:p w14:paraId="05717B4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RP-242359</w:t>
      </w:r>
      <w:r>
        <w:rPr>
          <w:color w:val="993300"/>
          <w:u w:val="single"/>
        </w:rPr>
        <w:t>.</w:t>
      </w:r>
    </w:p>
    <w:p w14:paraId="6D939ED2" w14:textId="77777777" w:rsidR="009F16EF" w:rsidRDefault="009F16EF" w:rsidP="009F16EF">
      <w:pPr>
        <w:rPr>
          <w:rFonts w:ascii="Arial" w:hAnsi="Arial" w:cs="Arial"/>
          <w:b/>
          <w:sz w:val="24"/>
        </w:rPr>
      </w:pPr>
      <w:r>
        <w:rPr>
          <w:rFonts w:ascii="Arial" w:hAnsi="Arial" w:cs="Arial"/>
          <w:b/>
          <w:color w:val="0000FF"/>
          <w:sz w:val="24"/>
        </w:rPr>
        <w:t>RP-242359</w:t>
      </w:r>
      <w:r>
        <w:rPr>
          <w:rFonts w:ascii="Arial" w:hAnsi="Arial" w:cs="Arial"/>
          <w:b/>
          <w:color w:val="0000FF"/>
          <w:sz w:val="24"/>
        </w:rPr>
        <w:tab/>
      </w:r>
      <w:r>
        <w:rPr>
          <w:rFonts w:ascii="Arial" w:hAnsi="Arial" w:cs="Arial"/>
          <w:b/>
          <w:sz w:val="24"/>
        </w:rPr>
        <w:t>New WID on additional topological enhancements for NR</w:t>
      </w:r>
    </w:p>
    <w:p w14:paraId="5340CF6E"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AT&amp;T</w:t>
      </w:r>
    </w:p>
    <w:p w14:paraId="78629396" w14:textId="77777777" w:rsidR="009F16EF" w:rsidRDefault="009F16EF" w:rsidP="009F16EF">
      <w:pPr>
        <w:rPr>
          <w:color w:val="808080"/>
        </w:rPr>
      </w:pPr>
      <w:r>
        <w:rPr>
          <w:color w:val="808080"/>
        </w:rPr>
        <w:t>(Replaces RP-241964)</w:t>
      </w:r>
    </w:p>
    <w:p w14:paraId="78C4DF85" w14:textId="77777777" w:rsidR="009F16EF" w:rsidRDefault="009F16EF" w:rsidP="009F16EF">
      <w:pPr>
        <w:rPr>
          <w:rFonts w:ascii="Arial" w:hAnsi="Arial" w:cs="Arial"/>
          <w:b/>
        </w:rPr>
      </w:pPr>
      <w:r>
        <w:rPr>
          <w:rFonts w:ascii="Arial" w:hAnsi="Arial" w:cs="Arial"/>
          <w:b/>
        </w:rPr>
        <w:t xml:space="preserve">Discussion: </w:t>
      </w:r>
    </w:p>
    <w:p w14:paraId="33BFDF3D" w14:textId="77777777" w:rsidR="009F16EF" w:rsidRDefault="009F16EF" w:rsidP="009F16EF">
      <w:r>
        <w:t>Huawei: "Support for onboard/on-site MEC and local services" should be removed as this is core network related</w:t>
      </w:r>
    </w:p>
    <w:p w14:paraId="62E3EC9E" w14:textId="77777777" w:rsidR="009F16EF" w:rsidRDefault="009F16EF" w:rsidP="009F16EF">
      <w:r>
        <w:t>CATT: same view as Huawei</w:t>
      </w:r>
    </w:p>
    <w:p w14:paraId="5CF951D9" w14:textId="77777777" w:rsidR="009F16EF" w:rsidRDefault="009F16EF" w:rsidP="009F16EF">
      <w:r>
        <w:t>conclusion: 2 sentence will be removed:</w:t>
      </w:r>
    </w:p>
    <w:p w14:paraId="63C5D39D" w14:textId="77777777" w:rsidR="009F16EF" w:rsidRDefault="009F16EF" w:rsidP="009F16EF">
      <w:r>
        <w:t>"Support for onboard/on-site MEC and local services"</w:t>
      </w:r>
    </w:p>
    <w:p w14:paraId="37540973" w14:textId="77777777" w:rsidR="009F16EF" w:rsidRDefault="009F16EF" w:rsidP="009F16EF">
      <w:r>
        <w:t>"Addition of further details during normative phase is not precluded."</w:t>
      </w:r>
    </w:p>
    <w:p w14:paraId="2DFB4B5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RP-242395</w:t>
      </w:r>
      <w:r>
        <w:rPr>
          <w:color w:val="993300"/>
          <w:u w:val="single"/>
        </w:rPr>
        <w:t>.</w:t>
      </w:r>
    </w:p>
    <w:p w14:paraId="1C85CB75" w14:textId="77777777" w:rsidR="009F16EF" w:rsidRDefault="009F16EF" w:rsidP="009F16EF">
      <w:pPr>
        <w:rPr>
          <w:rFonts w:ascii="Arial" w:hAnsi="Arial" w:cs="Arial"/>
          <w:b/>
          <w:sz w:val="24"/>
        </w:rPr>
      </w:pPr>
      <w:r>
        <w:rPr>
          <w:rFonts w:ascii="Arial" w:hAnsi="Arial" w:cs="Arial"/>
          <w:b/>
          <w:color w:val="0000FF"/>
          <w:sz w:val="24"/>
        </w:rPr>
        <w:t>RP-242395</w:t>
      </w:r>
      <w:r>
        <w:rPr>
          <w:rFonts w:ascii="Arial" w:hAnsi="Arial" w:cs="Arial"/>
          <w:b/>
          <w:color w:val="0000FF"/>
          <w:sz w:val="24"/>
        </w:rPr>
        <w:tab/>
      </w:r>
      <w:r>
        <w:rPr>
          <w:rFonts w:ascii="Arial" w:hAnsi="Arial" w:cs="Arial"/>
          <w:b/>
          <w:sz w:val="24"/>
        </w:rPr>
        <w:t>New WID on additional topological enhancements for NR</w:t>
      </w:r>
    </w:p>
    <w:p w14:paraId="53DAF73B"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AT&amp;T</w:t>
      </w:r>
    </w:p>
    <w:p w14:paraId="124B8753" w14:textId="77777777" w:rsidR="009F16EF" w:rsidRDefault="009F16EF" w:rsidP="009F16EF">
      <w:pPr>
        <w:rPr>
          <w:color w:val="808080"/>
        </w:rPr>
      </w:pPr>
      <w:r>
        <w:rPr>
          <w:color w:val="808080"/>
        </w:rPr>
        <w:t>(Replaces RP-242359)</w:t>
      </w:r>
    </w:p>
    <w:p w14:paraId="76933C6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1905E" w14:textId="77777777" w:rsidR="009F16EF" w:rsidRDefault="009F16EF" w:rsidP="009F16EF">
      <w:pPr>
        <w:rPr>
          <w:rFonts w:ascii="Arial" w:hAnsi="Arial" w:cs="Arial"/>
          <w:b/>
          <w:sz w:val="24"/>
        </w:rPr>
      </w:pPr>
      <w:r>
        <w:rPr>
          <w:rFonts w:ascii="Arial" w:hAnsi="Arial" w:cs="Arial"/>
          <w:b/>
          <w:color w:val="0000FF"/>
          <w:sz w:val="24"/>
        </w:rPr>
        <w:t>RP-241769</w:t>
      </w:r>
      <w:r>
        <w:rPr>
          <w:rFonts w:ascii="Arial" w:hAnsi="Arial" w:cs="Arial"/>
          <w:b/>
          <w:color w:val="0000FF"/>
          <w:sz w:val="24"/>
        </w:rPr>
        <w:tab/>
      </w:r>
      <w:r>
        <w:rPr>
          <w:rFonts w:ascii="Arial" w:hAnsi="Arial" w:cs="Arial"/>
          <w:b/>
          <w:sz w:val="24"/>
        </w:rPr>
        <w:t>New WID on enhancements for Artificial Intelligence (AI)/Machine Learning (ML) for NG-RAN</w:t>
      </w:r>
    </w:p>
    <w:p w14:paraId="4A8C2251" w14:textId="77777777" w:rsidR="009F16EF" w:rsidRDefault="009F16EF" w:rsidP="009F16E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7D0D51CB" w14:textId="77777777" w:rsidR="009F16EF" w:rsidRDefault="009F16EF" w:rsidP="009F16EF">
      <w:pPr>
        <w:rPr>
          <w:rFonts w:ascii="Arial" w:hAnsi="Arial" w:cs="Arial"/>
          <w:b/>
        </w:rPr>
      </w:pPr>
      <w:r>
        <w:rPr>
          <w:rFonts w:ascii="Arial" w:hAnsi="Arial" w:cs="Arial"/>
          <w:b/>
        </w:rPr>
        <w:t xml:space="preserve">Discussion: </w:t>
      </w:r>
    </w:p>
    <w:p w14:paraId="0307C6D2" w14:textId="77777777" w:rsidR="009F16EF" w:rsidRDefault="009F16EF" w:rsidP="009F16EF">
      <w:r>
        <w:t>Note: REL-19 SI FS_NR_AIML_NGRAN_enh (AI 9.2.6) is supposed to complete in Sep.24</w:t>
      </w:r>
    </w:p>
    <w:p w14:paraId="5C631352" w14:textId="77777777" w:rsidR="009F16EF" w:rsidRDefault="009F16EF" w:rsidP="009F16EF">
      <w:r>
        <w:t>Huawei: wants to remove RAN2 from the note</w:t>
      </w:r>
    </w:p>
    <w:p w14:paraId="5FE910F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RP-242358</w:t>
      </w:r>
      <w:r>
        <w:rPr>
          <w:color w:val="993300"/>
          <w:u w:val="single"/>
        </w:rPr>
        <w:t>.</w:t>
      </w:r>
    </w:p>
    <w:p w14:paraId="0B3E002D" w14:textId="77777777" w:rsidR="009F16EF" w:rsidRDefault="009F16EF" w:rsidP="009F16EF">
      <w:pPr>
        <w:rPr>
          <w:rFonts w:ascii="Arial" w:hAnsi="Arial" w:cs="Arial"/>
          <w:b/>
          <w:sz w:val="24"/>
        </w:rPr>
      </w:pPr>
      <w:r>
        <w:rPr>
          <w:rFonts w:ascii="Arial" w:hAnsi="Arial" w:cs="Arial"/>
          <w:b/>
          <w:color w:val="0000FF"/>
          <w:sz w:val="24"/>
        </w:rPr>
        <w:t>RP-242358</w:t>
      </w:r>
      <w:r>
        <w:rPr>
          <w:rFonts w:ascii="Arial" w:hAnsi="Arial" w:cs="Arial"/>
          <w:b/>
          <w:color w:val="0000FF"/>
          <w:sz w:val="24"/>
        </w:rPr>
        <w:tab/>
      </w:r>
      <w:r>
        <w:rPr>
          <w:rFonts w:ascii="Arial" w:hAnsi="Arial" w:cs="Arial"/>
          <w:b/>
          <w:sz w:val="24"/>
        </w:rPr>
        <w:t>New WID on enhancements for Artificial Intelligence (AI)/Machine Learning (ML) for NG-RAN</w:t>
      </w:r>
    </w:p>
    <w:p w14:paraId="64996349"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6B82D669" w14:textId="77777777" w:rsidR="009F16EF" w:rsidRDefault="009F16EF" w:rsidP="009F16EF">
      <w:pPr>
        <w:rPr>
          <w:color w:val="808080"/>
        </w:rPr>
      </w:pPr>
      <w:r>
        <w:rPr>
          <w:color w:val="808080"/>
        </w:rPr>
        <w:t>(Replaces RP-241769)</w:t>
      </w:r>
    </w:p>
    <w:p w14:paraId="156873C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RP-242369</w:t>
      </w:r>
      <w:r>
        <w:rPr>
          <w:color w:val="993300"/>
          <w:u w:val="single"/>
        </w:rPr>
        <w:t>.</w:t>
      </w:r>
    </w:p>
    <w:p w14:paraId="632D8575" w14:textId="77777777" w:rsidR="009F16EF" w:rsidRDefault="009F16EF" w:rsidP="009F16EF">
      <w:pPr>
        <w:rPr>
          <w:rFonts w:ascii="Arial" w:hAnsi="Arial" w:cs="Arial"/>
          <w:b/>
          <w:sz w:val="24"/>
        </w:rPr>
      </w:pPr>
      <w:r>
        <w:rPr>
          <w:rFonts w:ascii="Arial" w:hAnsi="Arial" w:cs="Arial"/>
          <w:b/>
          <w:color w:val="0000FF"/>
          <w:sz w:val="24"/>
        </w:rPr>
        <w:t>RP-242369</w:t>
      </w:r>
      <w:r>
        <w:rPr>
          <w:rFonts w:ascii="Arial" w:hAnsi="Arial" w:cs="Arial"/>
          <w:b/>
          <w:color w:val="0000FF"/>
          <w:sz w:val="24"/>
        </w:rPr>
        <w:tab/>
      </w:r>
      <w:r>
        <w:rPr>
          <w:rFonts w:ascii="Arial" w:hAnsi="Arial" w:cs="Arial"/>
          <w:b/>
          <w:sz w:val="24"/>
        </w:rPr>
        <w:t>New WID on enhancements for Artificial Intelligence (AI)/Machine Learning (ML) for NG-RAN</w:t>
      </w:r>
    </w:p>
    <w:p w14:paraId="6465CB3E"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3032FF63" w14:textId="77777777" w:rsidR="009F16EF" w:rsidRDefault="009F16EF" w:rsidP="009F16EF">
      <w:pPr>
        <w:rPr>
          <w:color w:val="808080"/>
        </w:rPr>
      </w:pPr>
      <w:r>
        <w:rPr>
          <w:color w:val="808080"/>
        </w:rPr>
        <w:t>(Replaces RP-242358)</w:t>
      </w:r>
    </w:p>
    <w:p w14:paraId="2F7C481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RP-242385</w:t>
      </w:r>
      <w:r>
        <w:rPr>
          <w:color w:val="993300"/>
          <w:u w:val="single"/>
        </w:rPr>
        <w:t>.</w:t>
      </w:r>
    </w:p>
    <w:p w14:paraId="4DE66D00" w14:textId="77777777" w:rsidR="009F16EF" w:rsidRDefault="009F16EF" w:rsidP="009F16EF">
      <w:pPr>
        <w:rPr>
          <w:rFonts w:ascii="Arial" w:hAnsi="Arial" w:cs="Arial"/>
          <w:b/>
          <w:sz w:val="24"/>
        </w:rPr>
      </w:pPr>
      <w:r>
        <w:rPr>
          <w:rFonts w:ascii="Arial" w:hAnsi="Arial" w:cs="Arial"/>
          <w:b/>
          <w:color w:val="0000FF"/>
          <w:sz w:val="24"/>
        </w:rPr>
        <w:t>RP-242385</w:t>
      </w:r>
      <w:r>
        <w:rPr>
          <w:rFonts w:ascii="Arial" w:hAnsi="Arial" w:cs="Arial"/>
          <w:b/>
          <w:color w:val="0000FF"/>
          <w:sz w:val="24"/>
        </w:rPr>
        <w:tab/>
      </w:r>
      <w:r>
        <w:rPr>
          <w:rFonts w:ascii="Arial" w:hAnsi="Arial" w:cs="Arial"/>
          <w:b/>
          <w:sz w:val="24"/>
        </w:rPr>
        <w:t>New WID on enhancements for Artificial Intelligence (AI)/Machine Learning (ML) for NG-RAN</w:t>
      </w:r>
    </w:p>
    <w:p w14:paraId="1BF08041"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NEC</w:t>
      </w:r>
    </w:p>
    <w:p w14:paraId="7474FCA0" w14:textId="77777777" w:rsidR="009F16EF" w:rsidRDefault="009F16EF" w:rsidP="009F16EF">
      <w:pPr>
        <w:rPr>
          <w:color w:val="808080"/>
        </w:rPr>
      </w:pPr>
      <w:r>
        <w:rPr>
          <w:color w:val="808080"/>
        </w:rPr>
        <w:t>(Replaces RP-242369)</w:t>
      </w:r>
    </w:p>
    <w:p w14:paraId="470C7D1C" w14:textId="77777777" w:rsidR="009F16EF" w:rsidRDefault="009F16EF" w:rsidP="009F16EF">
      <w:pPr>
        <w:rPr>
          <w:rFonts w:ascii="Arial" w:hAnsi="Arial" w:cs="Arial"/>
          <w:b/>
        </w:rPr>
      </w:pPr>
      <w:r>
        <w:rPr>
          <w:rFonts w:ascii="Arial" w:hAnsi="Arial" w:cs="Arial"/>
          <w:b/>
        </w:rPr>
        <w:t xml:space="preserve">Discussion: </w:t>
      </w:r>
    </w:p>
    <w:p w14:paraId="45288618" w14:textId="77777777" w:rsidR="009F16EF" w:rsidRDefault="009F16EF" w:rsidP="009F16EF">
      <w:r>
        <w:t>conclusion: approved unseen</w:t>
      </w:r>
    </w:p>
    <w:p w14:paraId="3EAD284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EF24E" w14:textId="77777777" w:rsidR="009F16EF" w:rsidRDefault="009F16EF" w:rsidP="009F16EF">
      <w:pPr>
        <w:rPr>
          <w:rFonts w:ascii="Arial" w:hAnsi="Arial" w:cs="Arial"/>
          <w:b/>
          <w:sz w:val="24"/>
        </w:rPr>
      </w:pPr>
      <w:r>
        <w:rPr>
          <w:rFonts w:ascii="Arial" w:hAnsi="Arial" w:cs="Arial"/>
          <w:b/>
          <w:color w:val="0000FF"/>
          <w:sz w:val="24"/>
        </w:rPr>
        <w:t>RP-242111</w:t>
      </w:r>
      <w:r>
        <w:rPr>
          <w:rFonts w:ascii="Arial" w:hAnsi="Arial" w:cs="Arial"/>
          <w:b/>
          <w:color w:val="0000FF"/>
          <w:sz w:val="24"/>
        </w:rPr>
        <w:tab/>
      </w:r>
      <w:r>
        <w:rPr>
          <w:rFonts w:ascii="Arial" w:hAnsi="Arial" w:cs="Arial"/>
          <w:b/>
          <w:sz w:val="24"/>
        </w:rPr>
        <w:t>Views on enhancements for Artificial Intelligence (AI)/Machine Learning (ML) for NG-RAN</w:t>
      </w:r>
    </w:p>
    <w:p w14:paraId="50D24AE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E8FDB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C1373" w14:textId="77777777" w:rsidR="009F16EF" w:rsidRDefault="009F16EF" w:rsidP="009F16EF">
      <w:pPr>
        <w:rPr>
          <w:rFonts w:ascii="Arial" w:hAnsi="Arial" w:cs="Arial"/>
          <w:b/>
          <w:sz w:val="24"/>
        </w:rPr>
      </w:pPr>
      <w:r>
        <w:rPr>
          <w:rFonts w:ascii="Arial" w:hAnsi="Arial" w:cs="Arial"/>
          <w:b/>
          <w:color w:val="0000FF"/>
          <w:sz w:val="24"/>
        </w:rPr>
        <w:t>RP-241977</w:t>
      </w:r>
      <w:r>
        <w:rPr>
          <w:rFonts w:ascii="Arial" w:hAnsi="Arial" w:cs="Arial"/>
          <w:b/>
          <w:color w:val="0000FF"/>
          <w:sz w:val="24"/>
        </w:rPr>
        <w:tab/>
      </w:r>
      <w:r>
        <w:rPr>
          <w:rFonts w:ascii="Arial" w:hAnsi="Arial" w:cs="Arial"/>
          <w:b/>
          <w:sz w:val="24"/>
        </w:rPr>
        <w:t xml:space="preserve">Proposals for further QoE enhancements in Rel-19 </w:t>
      </w:r>
    </w:p>
    <w:p w14:paraId="18E308C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China Unicom, Ericsson</w:t>
      </w:r>
    </w:p>
    <w:p w14:paraId="58D3B61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E8D37" w14:textId="77777777" w:rsidR="009F16EF" w:rsidRDefault="009F16EF" w:rsidP="009F16EF">
      <w:pPr>
        <w:rPr>
          <w:rFonts w:ascii="Arial" w:hAnsi="Arial" w:cs="Arial"/>
          <w:b/>
          <w:sz w:val="24"/>
        </w:rPr>
      </w:pPr>
      <w:r>
        <w:rPr>
          <w:rFonts w:ascii="Arial" w:hAnsi="Arial" w:cs="Arial"/>
          <w:b/>
          <w:color w:val="0000FF"/>
          <w:sz w:val="24"/>
        </w:rPr>
        <w:t>RP-242020</w:t>
      </w:r>
      <w:r>
        <w:rPr>
          <w:rFonts w:ascii="Arial" w:hAnsi="Arial" w:cs="Arial"/>
          <w:b/>
          <w:color w:val="0000FF"/>
          <w:sz w:val="24"/>
        </w:rPr>
        <w:tab/>
      </w:r>
      <w:r>
        <w:rPr>
          <w:rFonts w:ascii="Arial" w:hAnsi="Arial" w:cs="Arial"/>
          <w:b/>
          <w:sz w:val="24"/>
        </w:rPr>
        <w:t>Discussion on the scope of New WID of Further Enhancement for NR QoE</w:t>
      </w:r>
    </w:p>
    <w:p w14:paraId="5C7C5B8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 China Telecom, CATT, Lenovo</w:t>
      </w:r>
    </w:p>
    <w:p w14:paraId="29D06778"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E321F" w14:textId="77777777" w:rsidR="009F16EF" w:rsidRDefault="009F16EF" w:rsidP="009F16EF">
      <w:pPr>
        <w:rPr>
          <w:rFonts w:ascii="Arial" w:hAnsi="Arial" w:cs="Arial"/>
          <w:b/>
          <w:sz w:val="24"/>
        </w:rPr>
      </w:pPr>
      <w:r>
        <w:rPr>
          <w:rFonts w:ascii="Arial" w:hAnsi="Arial" w:cs="Arial"/>
          <w:b/>
          <w:color w:val="0000FF"/>
          <w:sz w:val="24"/>
        </w:rPr>
        <w:t>RP-242021</w:t>
      </w:r>
      <w:r>
        <w:rPr>
          <w:rFonts w:ascii="Arial" w:hAnsi="Arial" w:cs="Arial"/>
          <w:b/>
          <w:color w:val="0000FF"/>
          <w:sz w:val="24"/>
        </w:rPr>
        <w:tab/>
      </w:r>
      <w:r>
        <w:rPr>
          <w:rFonts w:ascii="Arial" w:hAnsi="Arial" w:cs="Arial"/>
          <w:b/>
          <w:sz w:val="24"/>
        </w:rPr>
        <w:t>New WID on Further Enhancements for NR QoE</w:t>
      </w:r>
    </w:p>
    <w:p w14:paraId="1075ACB3"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Lenovo</w:t>
      </w:r>
    </w:p>
    <w:p w14:paraId="0D6F15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A85F09" w14:textId="77777777" w:rsidR="009F16EF" w:rsidRDefault="009F16EF" w:rsidP="009F16EF">
      <w:pPr>
        <w:rPr>
          <w:rFonts w:ascii="Arial" w:hAnsi="Arial" w:cs="Arial"/>
          <w:b/>
          <w:sz w:val="24"/>
        </w:rPr>
      </w:pPr>
      <w:r>
        <w:rPr>
          <w:rFonts w:ascii="Arial" w:hAnsi="Arial" w:cs="Arial"/>
          <w:b/>
          <w:color w:val="0000FF"/>
          <w:sz w:val="24"/>
        </w:rPr>
        <w:t>RP-242002</w:t>
      </w:r>
      <w:r>
        <w:rPr>
          <w:rFonts w:ascii="Arial" w:hAnsi="Arial" w:cs="Arial"/>
          <w:b/>
          <w:color w:val="0000FF"/>
          <w:sz w:val="24"/>
        </w:rPr>
        <w:tab/>
      </w:r>
      <w:r>
        <w:rPr>
          <w:rFonts w:ascii="Arial" w:hAnsi="Arial" w:cs="Arial"/>
          <w:b/>
          <w:sz w:val="24"/>
        </w:rPr>
        <w:t>Study on BS-based Integrated Sensing and Communication for Rel-19</w:t>
      </w:r>
    </w:p>
    <w:p w14:paraId="4B52E2D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 CATT, H3C, BUPT</w:t>
      </w:r>
    </w:p>
    <w:p w14:paraId="45D534A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12596" w14:textId="77777777" w:rsidR="009F16EF" w:rsidRDefault="009F16EF" w:rsidP="009F16EF">
      <w:pPr>
        <w:pStyle w:val="Heading4"/>
      </w:pPr>
      <w:bookmarkStart w:id="112" w:name="_Toc178621090"/>
      <w:bookmarkStart w:id="113" w:name="_Toc184591768"/>
      <w:r>
        <w:t>9.1.4</w:t>
      </w:r>
      <w:r>
        <w:tab/>
        <w:t>Proposals led by RAN4 (not spectrum related)</w:t>
      </w:r>
      <w:bookmarkEnd w:id="112"/>
      <w:bookmarkEnd w:id="113"/>
    </w:p>
    <w:p w14:paraId="071BB334" w14:textId="77777777" w:rsidR="009F16EF" w:rsidRDefault="009F16EF" w:rsidP="009F16EF">
      <w:pPr>
        <w:rPr>
          <w:rFonts w:ascii="Arial" w:hAnsi="Arial" w:cs="Arial"/>
          <w:b/>
          <w:sz w:val="24"/>
        </w:rPr>
      </w:pPr>
      <w:r>
        <w:rPr>
          <w:rFonts w:ascii="Arial" w:hAnsi="Arial" w:cs="Arial"/>
          <w:b/>
          <w:color w:val="0000FF"/>
          <w:sz w:val="24"/>
        </w:rPr>
        <w:t>RP-241841</w:t>
      </w:r>
      <w:r>
        <w:rPr>
          <w:rFonts w:ascii="Arial" w:hAnsi="Arial" w:cs="Arial"/>
          <w:b/>
          <w:color w:val="0000FF"/>
          <w:sz w:val="24"/>
        </w:rPr>
        <w:tab/>
      </w:r>
      <w:r>
        <w:rPr>
          <w:rFonts w:ascii="Arial" w:hAnsi="Arial" w:cs="Arial"/>
          <w:b/>
          <w:sz w:val="24"/>
        </w:rPr>
        <w:t>Background on Intra-SAN Carrier Aggregation (CA) for NR NTN</w:t>
      </w:r>
    </w:p>
    <w:p w14:paraId="4CB67ED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Terrestar Corporation, Thuraya, Omnispace, Mediatek, Eutelsat Group, AccelerComm, ESA, JSAT, Novamint, SES, Lockheed Martin</w:t>
      </w:r>
    </w:p>
    <w:p w14:paraId="102D2413" w14:textId="77777777" w:rsidR="009F16EF" w:rsidRDefault="009F16EF" w:rsidP="009F16EF">
      <w:pPr>
        <w:rPr>
          <w:rFonts w:ascii="Arial" w:hAnsi="Arial" w:cs="Arial"/>
          <w:b/>
        </w:rPr>
      </w:pPr>
      <w:r>
        <w:rPr>
          <w:rFonts w:ascii="Arial" w:hAnsi="Arial" w:cs="Arial"/>
          <w:b/>
        </w:rPr>
        <w:t xml:space="preserve">Discussion: </w:t>
      </w:r>
    </w:p>
    <w:p w14:paraId="2ECDAD31" w14:textId="77777777" w:rsidR="009F16EF" w:rsidRDefault="009F16EF" w:rsidP="009F16EF">
      <w:r>
        <w:t>conclusion: revised to remove 1 company from the source field</w:t>
      </w:r>
    </w:p>
    <w:p w14:paraId="237A04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RP-242334</w:t>
      </w:r>
      <w:r>
        <w:rPr>
          <w:color w:val="993300"/>
          <w:u w:val="single"/>
        </w:rPr>
        <w:t>.</w:t>
      </w:r>
    </w:p>
    <w:p w14:paraId="1B16D157" w14:textId="77777777" w:rsidR="009F16EF" w:rsidRDefault="009F16EF" w:rsidP="009F16EF">
      <w:pPr>
        <w:rPr>
          <w:rFonts w:ascii="Arial" w:hAnsi="Arial" w:cs="Arial"/>
          <w:b/>
          <w:sz w:val="24"/>
        </w:rPr>
      </w:pPr>
      <w:r>
        <w:rPr>
          <w:rFonts w:ascii="Arial" w:hAnsi="Arial" w:cs="Arial"/>
          <w:b/>
          <w:color w:val="0000FF"/>
          <w:sz w:val="24"/>
        </w:rPr>
        <w:t>RP-242334</w:t>
      </w:r>
      <w:r>
        <w:rPr>
          <w:rFonts w:ascii="Arial" w:hAnsi="Arial" w:cs="Arial"/>
          <w:b/>
          <w:color w:val="0000FF"/>
          <w:sz w:val="24"/>
        </w:rPr>
        <w:tab/>
      </w:r>
      <w:r>
        <w:rPr>
          <w:rFonts w:ascii="Arial" w:hAnsi="Arial" w:cs="Arial"/>
          <w:b/>
          <w:sz w:val="24"/>
        </w:rPr>
        <w:t>Background on Intra-SAN Carrier Aggregation (CA) for NR NTN</w:t>
      </w:r>
    </w:p>
    <w:p w14:paraId="5569B82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Terrestar Corporation, Thuraya, Omnispace, Eutelsat Group, AccelerComm, ESA, JSAT, Novamint, SES, Lockheed Martin</w:t>
      </w:r>
    </w:p>
    <w:p w14:paraId="53CB20FD" w14:textId="77777777" w:rsidR="009F16EF" w:rsidRDefault="009F16EF" w:rsidP="009F16EF">
      <w:pPr>
        <w:rPr>
          <w:color w:val="808080"/>
        </w:rPr>
      </w:pPr>
      <w:r>
        <w:rPr>
          <w:color w:val="808080"/>
        </w:rPr>
        <w:t>(Replaces RP-241841)</w:t>
      </w:r>
    </w:p>
    <w:p w14:paraId="32BD5BCF" w14:textId="77777777" w:rsidR="009F16EF" w:rsidRDefault="009F16EF" w:rsidP="009F16EF">
      <w:pPr>
        <w:rPr>
          <w:rFonts w:ascii="Arial" w:hAnsi="Arial" w:cs="Arial"/>
          <w:b/>
        </w:rPr>
      </w:pPr>
      <w:r>
        <w:rPr>
          <w:rFonts w:ascii="Arial" w:hAnsi="Arial" w:cs="Arial"/>
          <w:b/>
        </w:rPr>
        <w:t xml:space="preserve">Discussion: </w:t>
      </w:r>
    </w:p>
    <w:p w14:paraId="2577DC22"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0244C63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4F8DC" w14:textId="77777777" w:rsidR="009F16EF" w:rsidRDefault="009F16EF" w:rsidP="009F16EF">
      <w:pPr>
        <w:rPr>
          <w:rFonts w:ascii="Arial" w:hAnsi="Arial" w:cs="Arial"/>
          <w:b/>
          <w:sz w:val="24"/>
        </w:rPr>
      </w:pPr>
      <w:r>
        <w:rPr>
          <w:rFonts w:ascii="Arial" w:hAnsi="Arial" w:cs="Arial"/>
          <w:b/>
          <w:color w:val="0000FF"/>
          <w:sz w:val="24"/>
        </w:rPr>
        <w:t>RP-241751</w:t>
      </w:r>
      <w:r>
        <w:rPr>
          <w:rFonts w:ascii="Arial" w:hAnsi="Arial" w:cs="Arial"/>
          <w:b/>
          <w:color w:val="0000FF"/>
          <w:sz w:val="24"/>
        </w:rPr>
        <w:tab/>
      </w:r>
      <w:r>
        <w:rPr>
          <w:rFonts w:ascii="Arial" w:hAnsi="Arial" w:cs="Arial"/>
          <w:b/>
          <w:sz w:val="24"/>
        </w:rPr>
        <w:t>New WID proposal: Intra-SAN Carrier Aggregation (CA) for NR-NTN</w:t>
      </w:r>
    </w:p>
    <w:p w14:paraId="597BD156"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Terrestar Corporation, Thuraya, Omnispace, Mediatek, Eutelsat Group, AccelerComm, ESA, JSAT, Novamint, SES, Lockheed Martin</w:t>
      </w:r>
    </w:p>
    <w:p w14:paraId="7E1AB0AC" w14:textId="77777777" w:rsidR="009F16EF" w:rsidRDefault="009F16EF" w:rsidP="009F16EF">
      <w:pPr>
        <w:rPr>
          <w:rFonts w:ascii="Arial" w:hAnsi="Arial" w:cs="Arial"/>
          <w:b/>
        </w:rPr>
      </w:pPr>
      <w:r>
        <w:rPr>
          <w:rFonts w:ascii="Arial" w:hAnsi="Arial" w:cs="Arial"/>
          <w:b/>
        </w:rPr>
        <w:t xml:space="preserve">Discussion: </w:t>
      </w:r>
    </w:p>
    <w:p w14:paraId="60F8ADEB" w14:textId="77777777" w:rsidR="009F16EF" w:rsidRDefault="009F16EF" w:rsidP="009F16EF">
      <w:r>
        <w:t>conclusion: revised to remove 1 company from the source field</w:t>
      </w:r>
    </w:p>
    <w:p w14:paraId="3F34FEE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RP-242335</w:t>
      </w:r>
      <w:r>
        <w:rPr>
          <w:color w:val="993300"/>
          <w:u w:val="single"/>
        </w:rPr>
        <w:t>.</w:t>
      </w:r>
    </w:p>
    <w:p w14:paraId="6F234798" w14:textId="77777777" w:rsidR="009F16EF" w:rsidRDefault="009F16EF" w:rsidP="009F16EF">
      <w:pPr>
        <w:rPr>
          <w:rFonts w:ascii="Arial" w:hAnsi="Arial" w:cs="Arial"/>
          <w:b/>
          <w:sz w:val="24"/>
        </w:rPr>
      </w:pPr>
      <w:r>
        <w:rPr>
          <w:rFonts w:ascii="Arial" w:hAnsi="Arial" w:cs="Arial"/>
          <w:b/>
          <w:color w:val="0000FF"/>
          <w:sz w:val="24"/>
        </w:rPr>
        <w:t>RP-242335</w:t>
      </w:r>
      <w:r>
        <w:rPr>
          <w:rFonts w:ascii="Arial" w:hAnsi="Arial" w:cs="Arial"/>
          <w:b/>
          <w:color w:val="0000FF"/>
          <w:sz w:val="24"/>
        </w:rPr>
        <w:tab/>
      </w:r>
      <w:r>
        <w:rPr>
          <w:rFonts w:ascii="Arial" w:hAnsi="Arial" w:cs="Arial"/>
          <w:b/>
          <w:sz w:val="24"/>
        </w:rPr>
        <w:t>New WID proposal: Intra-SAN Carrier Aggregation (CA) for NR-NTN</w:t>
      </w:r>
    </w:p>
    <w:p w14:paraId="377E7919"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 Viasat, Terrestar Corporation, Thuraya, Omnispace, Eutelsat Group, AccelerComm, ESA, JSAT, Novamint, SES, Lockheed Martin</w:t>
      </w:r>
    </w:p>
    <w:p w14:paraId="09F876B2" w14:textId="77777777" w:rsidR="009F16EF" w:rsidRDefault="009F16EF" w:rsidP="009F16EF">
      <w:pPr>
        <w:rPr>
          <w:color w:val="808080"/>
        </w:rPr>
      </w:pPr>
      <w:r>
        <w:rPr>
          <w:color w:val="808080"/>
        </w:rPr>
        <w:t>(Replaces RP-241751)</w:t>
      </w:r>
    </w:p>
    <w:p w14:paraId="1BEE5080" w14:textId="77777777" w:rsidR="009F16EF" w:rsidRDefault="009F16EF" w:rsidP="009F16EF">
      <w:pPr>
        <w:rPr>
          <w:rFonts w:ascii="Arial" w:hAnsi="Arial" w:cs="Arial"/>
          <w:b/>
        </w:rPr>
      </w:pPr>
      <w:r>
        <w:rPr>
          <w:rFonts w:ascii="Arial" w:hAnsi="Arial" w:cs="Arial"/>
          <w:b/>
        </w:rPr>
        <w:t xml:space="preserve">Discussion: </w:t>
      </w:r>
    </w:p>
    <w:p w14:paraId="2092FD11" w14:textId="77777777" w:rsidR="009F16EF" w:rsidRDefault="009F16EF" w:rsidP="009F16EF">
      <w:r>
        <w:lastRenderedPageBreak/>
        <w:t>RAN chair: As communicated earlier, there is no plan in RAN#105 to treat contributions related to new RAN4 R19 non-spectrum items, or expanded scope of the existing RAN4 R19 non-spectrum items.</w:t>
      </w:r>
    </w:p>
    <w:p w14:paraId="4203425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553FC" w14:textId="77777777" w:rsidR="009F16EF" w:rsidRDefault="009F16EF" w:rsidP="009F16EF">
      <w:pPr>
        <w:rPr>
          <w:rFonts w:ascii="Arial" w:hAnsi="Arial" w:cs="Arial"/>
          <w:b/>
          <w:sz w:val="24"/>
        </w:rPr>
      </w:pPr>
      <w:r>
        <w:rPr>
          <w:rFonts w:ascii="Arial" w:hAnsi="Arial" w:cs="Arial"/>
          <w:b/>
          <w:color w:val="0000FF"/>
          <w:sz w:val="24"/>
        </w:rPr>
        <w:t>RP-242113</w:t>
      </w:r>
      <w:r>
        <w:rPr>
          <w:rFonts w:ascii="Arial" w:hAnsi="Arial" w:cs="Arial"/>
          <w:b/>
          <w:color w:val="0000FF"/>
          <w:sz w:val="24"/>
        </w:rPr>
        <w:tab/>
      </w:r>
      <w:r>
        <w:rPr>
          <w:rFonts w:ascii="Arial" w:hAnsi="Arial" w:cs="Arial"/>
          <w:b/>
          <w:sz w:val="24"/>
        </w:rPr>
        <w:t>Motivation for new SID on VSATTest Methods</w:t>
      </w:r>
    </w:p>
    <w:p w14:paraId="5743A37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58E3F469" w14:textId="77777777" w:rsidR="009F16EF" w:rsidRDefault="009F16EF" w:rsidP="009F16EF">
      <w:pPr>
        <w:rPr>
          <w:rFonts w:ascii="Arial" w:hAnsi="Arial" w:cs="Arial"/>
          <w:b/>
        </w:rPr>
      </w:pPr>
      <w:r>
        <w:rPr>
          <w:rFonts w:ascii="Arial" w:hAnsi="Arial" w:cs="Arial"/>
          <w:b/>
        </w:rPr>
        <w:t xml:space="preserve">Discussion: </w:t>
      </w:r>
    </w:p>
    <w:p w14:paraId="3C243F9B"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55A8E08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A2588" w14:textId="77777777" w:rsidR="009F16EF" w:rsidRDefault="009F16EF" w:rsidP="009F16EF">
      <w:pPr>
        <w:rPr>
          <w:rFonts w:ascii="Arial" w:hAnsi="Arial" w:cs="Arial"/>
          <w:b/>
          <w:sz w:val="24"/>
        </w:rPr>
      </w:pPr>
      <w:r>
        <w:rPr>
          <w:rFonts w:ascii="Arial" w:hAnsi="Arial" w:cs="Arial"/>
          <w:b/>
          <w:color w:val="0000FF"/>
          <w:sz w:val="24"/>
        </w:rPr>
        <w:t>RP-242112</w:t>
      </w:r>
      <w:r>
        <w:rPr>
          <w:rFonts w:ascii="Arial" w:hAnsi="Arial" w:cs="Arial"/>
          <w:b/>
          <w:color w:val="0000FF"/>
          <w:sz w:val="24"/>
        </w:rPr>
        <w:tab/>
      </w:r>
      <w:r>
        <w:rPr>
          <w:rFonts w:ascii="Arial" w:hAnsi="Arial" w:cs="Arial"/>
          <w:b/>
          <w:sz w:val="24"/>
        </w:rPr>
        <w:t>New SID on VSAT Test Methods</w:t>
      </w:r>
    </w:p>
    <w:p w14:paraId="623EBCBA" w14:textId="77777777" w:rsidR="009F16EF" w:rsidRDefault="009F16EF" w:rsidP="009F16E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Eutelsat Group</w:t>
      </w:r>
    </w:p>
    <w:p w14:paraId="1BDB221C" w14:textId="77777777" w:rsidR="009F16EF" w:rsidRDefault="009F16EF" w:rsidP="009F16EF">
      <w:pPr>
        <w:rPr>
          <w:rFonts w:ascii="Arial" w:hAnsi="Arial" w:cs="Arial"/>
          <w:b/>
        </w:rPr>
      </w:pPr>
      <w:r>
        <w:rPr>
          <w:rFonts w:ascii="Arial" w:hAnsi="Arial" w:cs="Arial"/>
          <w:b/>
        </w:rPr>
        <w:t xml:space="preserve">Discussion: </w:t>
      </w:r>
    </w:p>
    <w:p w14:paraId="40B84D49"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7979BD7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55C4F" w14:textId="77777777" w:rsidR="009F16EF" w:rsidRDefault="009F16EF" w:rsidP="009F16EF">
      <w:pPr>
        <w:rPr>
          <w:rFonts w:ascii="Arial" w:hAnsi="Arial" w:cs="Arial"/>
          <w:b/>
          <w:sz w:val="24"/>
        </w:rPr>
      </w:pPr>
      <w:r>
        <w:rPr>
          <w:rFonts w:ascii="Arial" w:hAnsi="Arial" w:cs="Arial"/>
          <w:b/>
          <w:color w:val="0000FF"/>
          <w:sz w:val="24"/>
        </w:rPr>
        <w:t>RP-242110</w:t>
      </w:r>
      <w:r>
        <w:rPr>
          <w:rFonts w:ascii="Arial" w:hAnsi="Arial" w:cs="Arial"/>
          <w:b/>
          <w:color w:val="0000FF"/>
          <w:sz w:val="24"/>
        </w:rPr>
        <w:tab/>
      </w:r>
      <w:r>
        <w:rPr>
          <w:rFonts w:ascii="Arial" w:hAnsi="Arial" w:cs="Arial"/>
          <w:b/>
          <w:sz w:val="24"/>
        </w:rPr>
        <w:t>Further complexity reduction for eRedcap devices  enabling single SKU design (SAW-less)</w:t>
      </w:r>
    </w:p>
    <w:p w14:paraId="21932ED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Sony, Nordic Semiconductor ASA, Semtech, Sequans Communications, vivo, OPPO</w:t>
      </w:r>
    </w:p>
    <w:p w14:paraId="26780C40" w14:textId="77777777" w:rsidR="009F16EF" w:rsidRDefault="009F16EF" w:rsidP="009F16EF">
      <w:pPr>
        <w:rPr>
          <w:rFonts w:ascii="Arial" w:hAnsi="Arial" w:cs="Arial"/>
          <w:b/>
        </w:rPr>
      </w:pPr>
      <w:r>
        <w:rPr>
          <w:rFonts w:ascii="Arial" w:hAnsi="Arial" w:cs="Arial"/>
          <w:b/>
        </w:rPr>
        <w:t xml:space="preserve">Discussion: </w:t>
      </w:r>
    </w:p>
    <w:p w14:paraId="667AC48C"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0ED30BC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76765" w14:textId="77777777" w:rsidR="009F16EF" w:rsidRDefault="009F16EF" w:rsidP="009F16EF">
      <w:pPr>
        <w:pStyle w:val="Heading4"/>
      </w:pPr>
      <w:bookmarkStart w:id="114" w:name="_Toc178621091"/>
      <w:bookmarkStart w:id="115" w:name="_Toc184591769"/>
      <w:r>
        <w:t>9.1.5</w:t>
      </w:r>
      <w:r>
        <w:tab/>
        <w:t>Proposals led by RAN4 (spectrum related)</w:t>
      </w:r>
      <w:bookmarkEnd w:id="114"/>
      <w:bookmarkEnd w:id="115"/>
    </w:p>
    <w:p w14:paraId="6CC67DEE" w14:textId="77777777" w:rsidR="009F16EF" w:rsidRDefault="009F16EF" w:rsidP="009F16EF">
      <w:r>
        <w:t>NOTE:</w:t>
      </w:r>
      <w:r>
        <w:tab/>
        <w:t>The space for new RAN4 led spectrum related proposals is limited.</w:t>
      </w:r>
    </w:p>
    <w:p w14:paraId="15DA176A" w14:textId="77777777" w:rsidR="009F16EF" w:rsidRDefault="009F16EF" w:rsidP="009F16EF">
      <w:pPr>
        <w:rPr>
          <w:rFonts w:ascii="Arial" w:hAnsi="Arial" w:cs="Arial"/>
          <w:b/>
          <w:sz w:val="24"/>
        </w:rPr>
      </w:pPr>
      <w:r>
        <w:rPr>
          <w:rFonts w:ascii="Arial" w:hAnsi="Arial" w:cs="Arial"/>
          <w:b/>
          <w:color w:val="0000FF"/>
          <w:sz w:val="24"/>
        </w:rPr>
        <w:t>RP-241839</w:t>
      </w:r>
      <w:r>
        <w:rPr>
          <w:rFonts w:ascii="Arial" w:hAnsi="Arial" w:cs="Arial"/>
          <w:b/>
          <w:color w:val="0000FF"/>
          <w:sz w:val="24"/>
        </w:rPr>
        <w:tab/>
      </w:r>
      <w:r>
        <w:rPr>
          <w:rFonts w:ascii="Arial" w:hAnsi="Arial" w:cs="Arial"/>
          <w:b/>
          <w:sz w:val="24"/>
        </w:rPr>
        <w:t>Considerations on new bands for NTN</w:t>
      </w:r>
    </w:p>
    <w:p w14:paraId="6AC0EC0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62C0DC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881F3" w14:textId="77777777" w:rsidR="009F16EF" w:rsidRDefault="009F16EF" w:rsidP="009F16EF">
      <w:pPr>
        <w:rPr>
          <w:rFonts w:ascii="Arial" w:hAnsi="Arial" w:cs="Arial"/>
          <w:b/>
          <w:sz w:val="24"/>
        </w:rPr>
      </w:pPr>
      <w:r>
        <w:rPr>
          <w:rFonts w:ascii="Arial" w:hAnsi="Arial" w:cs="Arial"/>
          <w:b/>
          <w:color w:val="0000FF"/>
          <w:sz w:val="24"/>
        </w:rPr>
        <w:t>RP-241900</w:t>
      </w:r>
      <w:r>
        <w:rPr>
          <w:rFonts w:ascii="Arial" w:hAnsi="Arial" w:cs="Arial"/>
          <w:b/>
          <w:color w:val="0000FF"/>
          <w:sz w:val="24"/>
        </w:rPr>
        <w:tab/>
      </w:r>
      <w:r>
        <w:rPr>
          <w:rFonts w:ascii="Arial" w:hAnsi="Arial" w:cs="Arial"/>
          <w:b/>
          <w:sz w:val="24"/>
        </w:rPr>
        <w:t>Motivation paper for band plan for satellite communication in terrestrial bands</w:t>
      </w:r>
    </w:p>
    <w:p w14:paraId="3E3E232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0D6EA1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EDE79" w14:textId="77777777" w:rsidR="009F16EF" w:rsidRDefault="009F16EF" w:rsidP="009F16EF">
      <w:pPr>
        <w:rPr>
          <w:rFonts w:ascii="Arial" w:hAnsi="Arial" w:cs="Arial"/>
          <w:b/>
          <w:sz w:val="24"/>
        </w:rPr>
      </w:pPr>
      <w:r>
        <w:rPr>
          <w:rFonts w:ascii="Arial" w:hAnsi="Arial" w:cs="Arial"/>
          <w:b/>
          <w:color w:val="0000FF"/>
          <w:sz w:val="24"/>
        </w:rPr>
        <w:t>RP-241901</w:t>
      </w:r>
      <w:r>
        <w:rPr>
          <w:rFonts w:ascii="Arial" w:hAnsi="Arial" w:cs="Arial"/>
          <w:b/>
          <w:color w:val="0000FF"/>
          <w:sz w:val="24"/>
        </w:rPr>
        <w:tab/>
      </w:r>
      <w:r>
        <w:rPr>
          <w:rFonts w:ascii="Arial" w:hAnsi="Arial" w:cs="Arial"/>
          <w:b/>
          <w:sz w:val="24"/>
        </w:rPr>
        <w:t>New SID on band plan for satellite communication in terrestrial bands</w:t>
      </w:r>
    </w:p>
    <w:p w14:paraId="2409C6AA" w14:textId="77777777" w:rsidR="009F16EF" w:rsidRDefault="009F16EF" w:rsidP="009F16EF">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Apple</w:t>
      </w:r>
    </w:p>
    <w:p w14:paraId="2617213B" w14:textId="77777777" w:rsidR="009F16EF" w:rsidRDefault="009F16EF" w:rsidP="009F16EF">
      <w:pPr>
        <w:rPr>
          <w:rFonts w:ascii="Arial" w:hAnsi="Arial" w:cs="Arial"/>
          <w:b/>
        </w:rPr>
      </w:pPr>
      <w:r>
        <w:rPr>
          <w:rFonts w:ascii="Arial" w:hAnsi="Arial" w:cs="Arial"/>
          <w:b/>
        </w:rPr>
        <w:lastRenderedPageBreak/>
        <w:t xml:space="preserve">Discussion: </w:t>
      </w:r>
    </w:p>
    <w:p w14:paraId="6062941F" w14:textId="77777777" w:rsidR="009F16EF" w:rsidRDefault="009F16EF" w:rsidP="009F16EF">
      <w:r>
        <w:t>Telecom Italia: strong concerns about this proposal, is not just a spectrum issue</w:t>
      </w:r>
    </w:p>
    <w:p w14:paraId="40D9523D" w14:textId="77777777" w:rsidR="009F16EF" w:rsidRDefault="009F16EF" w:rsidP="009F16EF">
      <w:r>
        <w:t>AT&amp;T: this study is not needed, it is for secondary use</w:t>
      </w:r>
    </w:p>
    <w:p w14:paraId="6C34B3FE" w14:textId="77777777" w:rsidR="009F16EF" w:rsidRDefault="009F16EF" w:rsidP="009F16EF">
      <w:r>
        <w:t>RAN chair: how many companies have strong concerns to do this SI: 16 companies, companies who want to do this: 3 companies</w:t>
      </w:r>
    </w:p>
    <w:p w14:paraId="3CE9FC3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7D2423" w14:textId="77777777" w:rsidR="009F16EF" w:rsidRDefault="009F16EF" w:rsidP="009F16EF">
      <w:pPr>
        <w:rPr>
          <w:rFonts w:ascii="Arial" w:hAnsi="Arial" w:cs="Arial"/>
          <w:b/>
          <w:sz w:val="24"/>
        </w:rPr>
      </w:pPr>
      <w:r>
        <w:rPr>
          <w:rFonts w:ascii="Arial" w:hAnsi="Arial" w:cs="Arial"/>
          <w:b/>
          <w:color w:val="0000FF"/>
          <w:sz w:val="24"/>
        </w:rPr>
        <w:t>RP-242064</w:t>
      </w:r>
      <w:r>
        <w:rPr>
          <w:rFonts w:ascii="Arial" w:hAnsi="Arial" w:cs="Arial"/>
          <w:b/>
          <w:color w:val="0000FF"/>
          <w:sz w:val="24"/>
        </w:rPr>
        <w:tab/>
      </w:r>
      <w:r>
        <w:rPr>
          <w:rFonts w:ascii="Arial" w:hAnsi="Arial" w:cs="Arial"/>
          <w:b/>
          <w:sz w:val="24"/>
        </w:rPr>
        <w:t xml:space="preserve">Motivation of new WI proposal on  HAPS additional operating Bands </w:t>
      </w:r>
    </w:p>
    <w:p w14:paraId="16E05D5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SoftBank Corp.</w:t>
      </w:r>
    </w:p>
    <w:p w14:paraId="3869613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364EE" w14:textId="77777777" w:rsidR="009F16EF" w:rsidRDefault="009F16EF" w:rsidP="009F16EF">
      <w:pPr>
        <w:rPr>
          <w:rFonts w:ascii="Arial" w:hAnsi="Arial" w:cs="Arial"/>
          <w:b/>
          <w:sz w:val="24"/>
        </w:rPr>
      </w:pPr>
      <w:r>
        <w:rPr>
          <w:rFonts w:ascii="Arial" w:hAnsi="Arial" w:cs="Arial"/>
          <w:b/>
          <w:color w:val="0000FF"/>
          <w:sz w:val="24"/>
        </w:rPr>
        <w:t>RP-242065</w:t>
      </w:r>
      <w:r>
        <w:rPr>
          <w:rFonts w:ascii="Arial" w:hAnsi="Arial" w:cs="Arial"/>
          <w:b/>
          <w:color w:val="0000FF"/>
          <w:sz w:val="24"/>
        </w:rPr>
        <w:tab/>
      </w:r>
      <w:r>
        <w:rPr>
          <w:rFonts w:ascii="Arial" w:hAnsi="Arial" w:cs="Arial"/>
          <w:b/>
          <w:sz w:val="24"/>
        </w:rPr>
        <w:t>New WID Proposal: Introduction of HAPS additional operating bands</w:t>
      </w:r>
    </w:p>
    <w:p w14:paraId="0C03D229"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 Deutsche Telekom, NTT DOCOMO, KDDI</w:t>
      </w:r>
    </w:p>
    <w:p w14:paraId="09A21E41" w14:textId="77777777" w:rsidR="009F16EF" w:rsidRDefault="009F16EF" w:rsidP="009F16EF">
      <w:pPr>
        <w:rPr>
          <w:rFonts w:ascii="Arial" w:hAnsi="Arial" w:cs="Arial"/>
          <w:b/>
        </w:rPr>
      </w:pPr>
      <w:r>
        <w:rPr>
          <w:rFonts w:ascii="Arial" w:hAnsi="Arial" w:cs="Arial"/>
          <w:b/>
        </w:rPr>
        <w:t xml:space="preserve">Abstract: </w:t>
      </w:r>
    </w:p>
    <w:p w14:paraId="2B6F4F4C" w14:textId="77777777" w:rsidR="009F16EF" w:rsidRDefault="009F16EF" w:rsidP="009F16EF">
      <w:r>
        <w:t>The objective of this WI is to identify additional bands for HAPS use in the 3GPP specification based on the results of WRC-23, with the same approach as in previous studies in Release-17.</w:t>
      </w:r>
    </w:p>
    <w:p w14:paraId="6841EC7A" w14:textId="77777777" w:rsidR="009F16EF" w:rsidRDefault="009F16EF" w:rsidP="009F16EF">
      <w:pPr>
        <w:rPr>
          <w:rFonts w:ascii="Arial" w:hAnsi="Arial" w:cs="Arial"/>
          <w:b/>
        </w:rPr>
      </w:pPr>
      <w:r>
        <w:rPr>
          <w:rFonts w:ascii="Arial" w:hAnsi="Arial" w:cs="Arial"/>
          <w:b/>
        </w:rPr>
        <w:t xml:space="preserve">Discussion: </w:t>
      </w:r>
    </w:p>
    <w:p w14:paraId="4419E44E" w14:textId="77777777" w:rsidR="009F16EF" w:rsidRDefault="009F16EF" w:rsidP="009F16EF">
      <w:r>
        <w:t>Ericsson: maybe it could be said that coexistence studies may be reused</w:t>
      </w:r>
    </w:p>
    <w:p w14:paraId="305851F7" w14:textId="77777777" w:rsidR="009F16EF" w:rsidRDefault="009F16EF" w:rsidP="009F16EF">
      <w:r>
        <w:t>Samsung: supports the WI, text should be updated a bit</w:t>
      </w:r>
    </w:p>
    <w:p w14:paraId="474D2B19" w14:textId="77777777" w:rsidR="009F16EF" w:rsidRDefault="009F16EF" w:rsidP="009F16EF">
      <w:r>
        <w:t>RAN chair: it seems some modification need to be done but no concerns were made</w:t>
      </w:r>
    </w:p>
    <w:p w14:paraId="767B4B0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RP-242373</w:t>
      </w:r>
      <w:r>
        <w:rPr>
          <w:color w:val="993300"/>
          <w:u w:val="single"/>
        </w:rPr>
        <w:t>.</w:t>
      </w:r>
    </w:p>
    <w:p w14:paraId="72FA296D" w14:textId="77777777" w:rsidR="009F16EF" w:rsidRDefault="009F16EF" w:rsidP="009F16EF">
      <w:pPr>
        <w:rPr>
          <w:rFonts w:ascii="Arial" w:hAnsi="Arial" w:cs="Arial"/>
          <w:b/>
          <w:sz w:val="24"/>
        </w:rPr>
      </w:pPr>
      <w:r>
        <w:rPr>
          <w:rFonts w:ascii="Arial" w:hAnsi="Arial" w:cs="Arial"/>
          <w:b/>
          <w:color w:val="0000FF"/>
          <w:sz w:val="24"/>
        </w:rPr>
        <w:t>RP-242373</w:t>
      </w:r>
      <w:r>
        <w:rPr>
          <w:rFonts w:ascii="Arial" w:hAnsi="Arial" w:cs="Arial"/>
          <w:b/>
          <w:color w:val="0000FF"/>
          <w:sz w:val="24"/>
        </w:rPr>
        <w:tab/>
      </w:r>
      <w:r>
        <w:rPr>
          <w:rFonts w:ascii="Arial" w:hAnsi="Arial" w:cs="Arial"/>
          <w:b/>
          <w:sz w:val="24"/>
        </w:rPr>
        <w:t>New WID Proposal: Introduction of HAPS additional operating bands</w:t>
      </w:r>
    </w:p>
    <w:p w14:paraId="02142B5E"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 Deutsche Telekom, NTT DOCOMO, KDDI</w:t>
      </w:r>
    </w:p>
    <w:p w14:paraId="5AD076DC" w14:textId="77777777" w:rsidR="009F16EF" w:rsidRDefault="009F16EF" w:rsidP="009F16EF">
      <w:pPr>
        <w:rPr>
          <w:color w:val="808080"/>
        </w:rPr>
      </w:pPr>
      <w:r>
        <w:rPr>
          <w:color w:val="808080"/>
        </w:rPr>
        <w:t>(Replaces RP-242065)</w:t>
      </w:r>
    </w:p>
    <w:p w14:paraId="0A6CBB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780BB" w14:textId="77777777" w:rsidR="009F16EF" w:rsidRDefault="009F16EF" w:rsidP="009F16EF">
      <w:pPr>
        <w:rPr>
          <w:rFonts w:ascii="Arial" w:hAnsi="Arial" w:cs="Arial"/>
          <w:b/>
          <w:sz w:val="24"/>
        </w:rPr>
      </w:pPr>
      <w:r>
        <w:rPr>
          <w:rFonts w:ascii="Arial" w:hAnsi="Arial" w:cs="Arial"/>
          <w:b/>
          <w:color w:val="0000FF"/>
          <w:sz w:val="24"/>
        </w:rPr>
        <w:t>RP-242089</w:t>
      </w:r>
      <w:r>
        <w:rPr>
          <w:rFonts w:ascii="Arial" w:hAnsi="Arial" w:cs="Arial"/>
          <w:b/>
          <w:color w:val="0000FF"/>
          <w:sz w:val="24"/>
        </w:rPr>
        <w:tab/>
      </w:r>
      <w:r>
        <w:rPr>
          <w:rFonts w:ascii="Arial" w:hAnsi="Arial" w:cs="Arial"/>
          <w:b/>
          <w:sz w:val="24"/>
        </w:rPr>
        <w:t>Discussion on SUL for 2.6 GHz TDD band (n41) and 4.9 GHz TDD band (n79)</w:t>
      </w:r>
    </w:p>
    <w:p w14:paraId="1FF2458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C62ED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C279A" w14:textId="77777777" w:rsidR="009F16EF" w:rsidRDefault="009F16EF" w:rsidP="009F16EF">
      <w:pPr>
        <w:rPr>
          <w:rFonts w:ascii="Arial" w:hAnsi="Arial" w:cs="Arial"/>
          <w:b/>
          <w:sz w:val="24"/>
        </w:rPr>
      </w:pPr>
      <w:r>
        <w:rPr>
          <w:rFonts w:ascii="Arial" w:hAnsi="Arial" w:cs="Arial"/>
          <w:b/>
          <w:color w:val="0000FF"/>
          <w:sz w:val="24"/>
        </w:rPr>
        <w:t>RP-242090</w:t>
      </w:r>
      <w:r>
        <w:rPr>
          <w:rFonts w:ascii="Arial" w:hAnsi="Arial" w:cs="Arial"/>
          <w:b/>
          <w:color w:val="0000FF"/>
          <w:sz w:val="24"/>
        </w:rPr>
        <w:tab/>
      </w:r>
      <w:r>
        <w:rPr>
          <w:rFonts w:ascii="Arial" w:hAnsi="Arial" w:cs="Arial"/>
          <w:b/>
          <w:sz w:val="24"/>
        </w:rPr>
        <w:t>New WID on SUL for 2.6 GHz TDD band (n41) and 4.9 GHz TDD band (n79)</w:t>
      </w:r>
    </w:p>
    <w:p w14:paraId="06982381"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596B633" w14:textId="77777777" w:rsidR="009F16EF" w:rsidRDefault="009F16EF" w:rsidP="009F16EF">
      <w:pPr>
        <w:rPr>
          <w:rFonts w:ascii="Arial" w:hAnsi="Arial" w:cs="Arial"/>
          <w:b/>
        </w:rPr>
      </w:pPr>
      <w:r>
        <w:rPr>
          <w:rFonts w:ascii="Arial" w:hAnsi="Arial" w:cs="Arial"/>
          <w:b/>
        </w:rPr>
        <w:t xml:space="preserve">Discussion: </w:t>
      </w:r>
    </w:p>
    <w:p w14:paraId="51D88E0E" w14:textId="77777777" w:rsidR="009F16EF" w:rsidRDefault="009F16EF" w:rsidP="009F16EF">
      <w:r>
        <w:t>Qualcomm: has a problem with the note under 4.1</w:t>
      </w:r>
    </w:p>
    <w:p w14:paraId="7BCE8C85" w14:textId="77777777" w:rsidR="009F16EF" w:rsidRDefault="009F16EF" w:rsidP="009F16EF">
      <w:r>
        <w:lastRenderedPageBreak/>
        <w:t>Apple: new feature for UE side and benefit for network side unclear as this could be already handled; unclear how the proposal can work</w:t>
      </w:r>
    </w:p>
    <w:p w14:paraId="3DF1B790" w14:textId="77777777" w:rsidR="009F16EF" w:rsidRDefault="009F16EF" w:rsidP="009F16EF">
      <w:r>
        <w:t>Nokia: same view as Qualcomm and Apple and WID has only 2 supporting companies</w:t>
      </w:r>
    </w:p>
    <w:p w14:paraId="7D1BE2DB" w14:textId="77777777" w:rsidR="009F16EF" w:rsidRDefault="009F16EF" w:rsidP="009F16EF">
      <w:r>
        <w:t>CMCC: the WID is introducing 2 bands</w:t>
      </w:r>
    </w:p>
    <w:p w14:paraId="31DAD9B4" w14:textId="77777777" w:rsidR="009F16EF" w:rsidRDefault="009F16EF" w:rsidP="009F16EF">
      <w:r>
        <w:t>RAN chair: so it seems we cannot approve this WI</w:t>
      </w:r>
    </w:p>
    <w:p w14:paraId="33DEA8D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FFB011" w14:textId="77777777" w:rsidR="009F16EF" w:rsidRDefault="009F16EF" w:rsidP="009F16EF">
      <w:pPr>
        <w:rPr>
          <w:rFonts w:ascii="Arial" w:hAnsi="Arial" w:cs="Arial"/>
          <w:b/>
          <w:sz w:val="24"/>
        </w:rPr>
      </w:pPr>
      <w:r>
        <w:rPr>
          <w:rFonts w:ascii="Arial" w:hAnsi="Arial" w:cs="Arial"/>
          <w:b/>
          <w:color w:val="0000FF"/>
          <w:sz w:val="24"/>
        </w:rPr>
        <w:t>RP-242023</w:t>
      </w:r>
      <w:r>
        <w:rPr>
          <w:rFonts w:ascii="Arial" w:hAnsi="Arial" w:cs="Arial"/>
          <w:b/>
          <w:color w:val="0000FF"/>
          <w:sz w:val="24"/>
        </w:rPr>
        <w:tab/>
      </w:r>
      <w:r>
        <w:rPr>
          <w:rFonts w:ascii="Arial" w:hAnsi="Arial" w:cs="Arial"/>
          <w:b/>
          <w:sz w:val="24"/>
        </w:rPr>
        <w:t>New WID on mmWave UE spurious emission</w:t>
      </w:r>
    </w:p>
    <w:p w14:paraId="0F128154"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Deutsche Telekom, Vodafone, CATT, Huawei, HiSilicon, OPPO, Qualcomm, Xiaomi, ZTE</w:t>
      </w:r>
    </w:p>
    <w:p w14:paraId="53F81E73" w14:textId="77777777" w:rsidR="009F16EF" w:rsidRDefault="009F16EF" w:rsidP="009F16EF">
      <w:pPr>
        <w:rPr>
          <w:rFonts w:ascii="Arial" w:hAnsi="Arial" w:cs="Arial"/>
          <w:b/>
        </w:rPr>
      </w:pPr>
      <w:r>
        <w:rPr>
          <w:rFonts w:ascii="Arial" w:hAnsi="Arial" w:cs="Arial"/>
          <w:b/>
        </w:rPr>
        <w:t xml:space="preserve">Discussion: </w:t>
      </w:r>
    </w:p>
    <w:p w14:paraId="70B4FEB0" w14:textId="77777777" w:rsidR="009F16EF" w:rsidRDefault="009F16EF" w:rsidP="009F16EF">
      <w:r>
        <w:t>Huawei: we support this WI but some modifications are needed</w:t>
      </w:r>
    </w:p>
    <w:p w14:paraId="6A9B88C4" w14:textId="77777777" w:rsidR="009F16EF" w:rsidRDefault="009F16EF" w:rsidP="009F16EF">
      <w:r>
        <w:t>Samsung: also think it is useful and can handle some modifications offline</w:t>
      </w:r>
    </w:p>
    <w:p w14:paraId="6BDAB785" w14:textId="77777777" w:rsidR="009F16EF" w:rsidRDefault="009F16EF" w:rsidP="009F16EF">
      <w:r>
        <w:t>Qualcomm: also thinks some rewording is required</w:t>
      </w:r>
    </w:p>
    <w:p w14:paraId="40BF4DDF" w14:textId="77777777" w:rsidR="009F16EF" w:rsidRDefault="009F16EF" w:rsidP="009F16EF">
      <w:r>
        <w:t>RAN chair: please revise offline and we will come back to the revision</w:t>
      </w:r>
    </w:p>
    <w:p w14:paraId="061B34D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RP-242371</w:t>
      </w:r>
      <w:r>
        <w:rPr>
          <w:color w:val="993300"/>
          <w:u w:val="single"/>
        </w:rPr>
        <w:t>.</w:t>
      </w:r>
    </w:p>
    <w:p w14:paraId="5CC7B563" w14:textId="77777777" w:rsidR="009F16EF" w:rsidRDefault="009F16EF" w:rsidP="009F16EF">
      <w:pPr>
        <w:rPr>
          <w:rFonts w:ascii="Arial" w:hAnsi="Arial" w:cs="Arial"/>
          <w:b/>
          <w:sz w:val="24"/>
        </w:rPr>
      </w:pPr>
      <w:r>
        <w:rPr>
          <w:rFonts w:ascii="Arial" w:hAnsi="Arial" w:cs="Arial"/>
          <w:b/>
          <w:color w:val="0000FF"/>
          <w:sz w:val="24"/>
        </w:rPr>
        <w:t>RP-242371</w:t>
      </w:r>
      <w:r>
        <w:rPr>
          <w:rFonts w:ascii="Arial" w:hAnsi="Arial" w:cs="Arial"/>
          <w:b/>
          <w:color w:val="0000FF"/>
          <w:sz w:val="24"/>
        </w:rPr>
        <w:tab/>
      </w:r>
      <w:r>
        <w:rPr>
          <w:rFonts w:ascii="Arial" w:hAnsi="Arial" w:cs="Arial"/>
          <w:b/>
          <w:sz w:val="24"/>
        </w:rPr>
        <w:t>New WID on mmWave UE spurious emission</w:t>
      </w:r>
    </w:p>
    <w:p w14:paraId="74866C28"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 Deutsche Telekom, Vodafone, CATT, Huawei, HiSilicon, OPPO, Qualcomm, Xiaomi, ZTE</w:t>
      </w:r>
    </w:p>
    <w:p w14:paraId="63F02886" w14:textId="77777777" w:rsidR="009F16EF" w:rsidRDefault="009F16EF" w:rsidP="009F16EF">
      <w:pPr>
        <w:rPr>
          <w:color w:val="808080"/>
        </w:rPr>
      </w:pPr>
      <w:r>
        <w:rPr>
          <w:color w:val="808080"/>
        </w:rPr>
        <w:t>(Replaces RP-242023)</w:t>
      </w:r>
    </w:p>
    <w:p w14:paraId="0F4F8F66" w14:textId="77777777" w:rsidR="009F16EF" w:rsidRDefault="009F16EF" w:rsidP="009F16EF">
      <w:pPr>
        <w:rPr>
          <w:rFonts w:ascii="Arial" w:hAnsi="Arial" w:cs="Arial"/>
          <w:b/>
        </w:rPr>
      </w:pPr>
      <w:r>
        <w:rPr>
          <w:rFonts w:ascii="Arial" w:hAnsi="Arial" w:cs="Arial"/>
          <w:b/>
        </w:rPr>
        <w:t xml:space="preserve">Discussion: </w:t>
      </w:r>
    </w:p>
    <w:p w14:paraId="7A3CF30D" w14:textId="77777777" w:rsidR="009F16EF" w:rsidRDefault="009F16EF" w:rsidP="009F16EF">
      <w:r>
        <w:t>MCC: WI title for UE but WI contents including BS aspects, also include NR</w:t>
      </w:r>
    </w:p>
    <w:p w14:paraId="0F452001" w14:textId="77777777" w:rsidR="009F16EF" w:rsidRDefault="009F16EF" w:rsidP="009F16EF">
      <w:r>
        <w:t>Nokia: prefers to remove the BS specs as we have no justification for this (esp. as previous version of the WID and WID title did not have BS impact)</w:t>
      </w:r>
    </w:p>
    <w:p w14:paraId="69E97797" w14:textId="77777777" w:rsidR="009F16EF" w:rsidRDefault="009F16EF" w:rsidP="009F16EF">
      <w:r>
        <w:t>ZTE: is for some regulatory reasons</w:t>
      </w:r>
    </w:p>
    <w:p w14:paraId="3C9DC2A8" w14:textId="77777777" w:rsidR="009F16EF" w:rsidRDefault="009F16EF" w:rsidP="009F16EF">
      <w:r>
        <w:t>Nokia: prefers to remove at least affected BS specs</w:t>
      </w:r>
    </w:p>
    <w:p w14:paraId="0B4188F7" w14:textId="77777777" w:rsidR="009F16EF" w:rsidRDefault="009F16EF" w:rsidP="009F16EF">
      <w:r>
        <w:t>Ericsson: has similar concerns as Nokia, will cause discussion in RAN4</w:t>
      </w:r>
    </w:p>
    <w:p w14:paraId="6C302EB7" w14:textId="77777777" w:rsidR="009F16EF" w:rsidRDefault="009F16EF" w:rsidP="009F16EF">
      <w:r>
        <w:t>Nokia: we should minute "RAN4 will not discuss BS aspects"</w:t>
      </w:r>
    </w:p>
    <w:p w14:paraId="0F7D0B29" w14:textId="77777777" w:rsidR="009F16EF" w:rsidRDefault="009F16EF" w:rsidP="009F16EF">
      <w:r>
        <w:t>RAN chair: majority wants to keeps the BS aspect under 4.1 so suggests to leave the WID so far as it is and we can revisit this next time</w:t>
      </w:r>
    </w:p>
    <w:p w14:paraId="4B21CDE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E5F97A" w14:textId="77777777" w:rsidR="009F16EF" w:rsidRDefault="009F16EF" w:rsidP="009F16EF">
      <w:pPr>
        <w:pStyle w:val="Heading3"/>
      </w:pPr>
      <w:bookmarkStart w:id="116" w:name="_Toc178621092"/>
      <w:bookmarkStart w:id="117" w:name="_Toc184591770"/>
      <w:r>
        <w:t>9.2</w:t>
      </w:r>
      <w:r>
        <w:tab/>
        <w:t>Open REL-19 NR or NR+LTE SIs</w:t>
      </w:r>
      <w:bookmarkEnd w:id="116"/>
      <w:bookmarkEnd w:id="117"/>
    </w:p>
    <w:p w14:paraId="13A0AB3E" w14:textId="77777777" w:rsidR="009F16EF" w:rsidRDefault="009F16EF" w:rsidP="009F16EF">
      <w:r>
        <w:t>NOTE: As endorsed in RP-232745, based on commercial needs, and Rel-19 progress, scope expansion of the RAN#102 approved RAN1/2/3-led projects may be further discussed and approved at a later stage of Rel-19, where the earliest time of such opportunity is RAN#105. However, it should be noted that the space, if any, for scope expansion is very limited. But no scope expansion related proposals to the existing RAN4 led non-spectrum items, please.</w:t>
      </w:r>
    </w:p>
    <w:p w14:paraId="15D62EFC" w14:textId="77777777" w:rsidR="009F16EF" w:rsidRDefault="009F16EF" w:rsidP="009F16EF">
      <w:pPr>
        <w:pStyle w:val="Heading4"/>
      </w:pPr>
      <w:bookmarkStart w:id="118" w:name="_Toc178621093"/>
      <w:bookmarkStart w:id="119" w:name="_Toc184591771"/>
      <w:r>
        <w:lastRenderedPageBreak/>
        <w:t>9.2.1</w:t>
      </w:r>
      <w:r>
        <w:tab/>
        <w:t>Study on channel modelling enhancements for 7-24GHz for NR [RAN1 SI: FS_NR_7_24GHz_CHmod]</w:t>
      </w:r>
      <w:bookmarkEnd w:id="118"/>
      <w:bookmarkEnd w:id="119"/>
    </w:p>
    <w:p w14:paraId="54D53BA2" w14:textId="77777777" w:rsidR="009F16EF" w:rsidRDefault="009F16EF" w:rsidP="009F16EF">
      <w:pPr>
        <w:rPr>
          <w:rFonts w:ascii="Arial" w:hAnsi="Arial" w:cs="Arial"/>
          <w:b/>
          <w:sz w:val="24"/>
        </w:rPr>
      </w:pPr>
      <w:r>
        <w:rPr>
          <w:rFonts w:ascii="Arial" w:hAnsi="Arial" w:cs="Arial"/>
          <w:b/>
          <w:color w:val="0000FF"/>
          <w:sz w:val="24"/>
        </w:rPr>
        <w:t>RP-241743</w:t>
      </w:r>
      <w:r>
        <w:rPr>
          <w:rFonts w:ascii="Arial" w:hAnsi="Arial" w:cs="Arial"/>
          <w:b/>
          <w:color w:val="0000FF"/>
          <w:sz w:val="24"/>
        </w:rPr>
        <w:tab/>
      </w:r>
      <w:r>
        <w:rPr>
          <w:rFonts w:ascii="Arial" w:hAnsi="Arial" w:cs="Arial"/>
          <w:b/>
          <w:sz w:val="24"/>
        </w:rPr>
        <w:t>Status report for SI Study on channel modelling enhancements for 7-24GHz for NR</w:t>
      </w:r>
    </w:p>
    <w:p w14:paraId="135D97A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Intel Corporation, ZTE</w:t>
      </w:r>
    </w:p>
    <w:p w14:paraId="088EFD4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6E441" w14:textId="77777777" w:rsidR="009F16EF" w:rsidRDefault="009F16EF" w:rsidP="009F16EF">
      <w:pPr>
        <w:pStyle w:val="Heading4"/>
      </w:pPr>
      <w:bookmarkStart w:id="120" w:name="_Toc178621094"/>
      <w:bookmarkStart w:id="121" w:name="_Toc184591772"/>
      <w:r>
        <w:t>9.2.2</w:t>
      </w:r>
      <w:r>
        <w:tab/>
        <w:t>Study on solutions for Ambient IoT in NR [RAN1 SI: FS_Ambient_IoT_solutions]</w:t>
      </w:r>
      <w:bookmarkEnd w:id="120"/>
      <w:bookmarkEnd w:id="121"/>
    </w:p>
    <w:p w14:paraId="67BF878C" w14:textId="77777777" w:rsidR="009F16EF" w:rsidRDefault="009F16EF" w:rsidP="009F16EF">
      <w:pPr>
        <w:rPr>
          <w:rFonts w:ascii="Arial" w:hAnsi="Arial" w:cs="Arial"/>
          <w:b/>
          <w:sz w:val="24"/>
        </w:rPr>
      </w:pPr>
      <w:r>
        <w:rPr>
          <w:rFonts w:ascii="Arial" w:hAnsi="Arial" w:cs="Arial"/>
          <w:b/>
          <w:color w:val="0000FF"/>
          <w:sz w:val="24"/>
        </w:rPr>
        <w:t>RP-241943</w:t>
      </w:r>
      <w:r>
        <w:rPr>
          <w:rFonts w:ascii="Arial" w:hAnsi="Arial" w:cs="Arial"/>
          <w:b/>
          <w:color w:val="0000FF"/>
          <w:sz w:val="24"/>
        </w:rPr>
        <w:tab/>
      </w:r>
      <w:r>
        <w:rPr>
          <w:rFonts w:ascii="Arial" w:hAnsi="Arial" w:cs="Arial"/>
          <w:b/>
          <w:sz w:val="24"/>
        </w:rPr>
        <w:t>Status report for SI Study on solutions for Ambient IoT (Internet of Things) in NR</w:t>
      </w:r>
    </w:p>
    <w:p w14:paraId="39C0027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62B6BB2" w14:textId="77777777" w:rsidR="009F16EF" w:rsidRDefault="009F16EF" w:rsidP="009F16EF">
      <w:pPr>
        <w:rPr>
          <w:rFonts w:ascii="Arial" w:hAnsi="Arial" w:cs="Arial"/>
          <w:b/>
        </w:rPr>
      </w:pPr>
      <w:r>
        <w:rPr>
          <w:rFonts w:ascii="Arial" w:hAnsi="Arial" w:cs="Arial"/>
          <w:b/>
        </w:rPr>
        <w:t xml:space="preserve">Discussion: </w:t>
      </w:r>
    </w:p>
    <w:p w14:paraId="1ACF44B0" w14:textId="77777777" w:rsidR="009F16EF" w:rsidRDefault="009F16EF" w:rsidP="009F16EF">
      <w:r>
        <w:t>revised to update TU request</w:t>
      </w:r>
    </w:p>
    <w:p w14:paraId="1C8AD02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RP-242392</w:t>
      </w:r>
      <w:r>
        <w:rPr>
          <w:color w:val="993300"/>
          <w:u w:val="single"/>
        </w:rPr>
        <w:t>.</w:t>
      </w:r>
    </w:p>
    <w:p w14:paraId="1461500D" w14:textId="77777777" w:rsidR="009F16EF" w:rsidRDefault="009F16EF" w:rsidP="009F16EF">
      <w:pPr>
        <w:rPr>
          <w:rFonts w:ascii="Arial" w:hAnsi="Arial" w:cs="Arial"/>
          <w:b/>
          <w:sz w:val="24"/>
        </w:rPr>
      </w:pPr>
      <w:r>
        <w:rPr>
          <w:rFonts w:ascii="Arial" w:hAnsi="Arial" w:cs="Arial"/>
          <w:b/>
          <w:color w:val="0000FF"/>
          <w:sz w:val="24"/>
        </w:rPr>
        <w:t>RP-242392</w:t>
      </w:r>
      <w:r>
        <w:rPr>
          <w:rFonts w:ascii="Arial" w:hAnsi="Arial" w:cs="Arial"/>
          <w:b/>
          <w:color w:val="0000FF"/>
          <w:sz w:val="24"/>
        </w:rPr>
        <w:tab/>
      </w:r>
      <w:r>
        <w:rPr>
          <w:rFonts w:ascii="Arial" w:hAnsi="Arial" w:cs="Arial"/>
          <w:b/>
          <w:sz w:val="24"/>
        </w:rPr>
        <w:t>Status report for SI Study on solutions for Ambient IoT (Internet of Things) in NR</w:t>
      </w:r>
    </w:p>
    <w:p w14:paraId="7448C64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26EC9865" w14:textId="77777777" w:rsidR="009F16EF" w:rsidRDefault="009F16EF" w:rsidP="009F16EF">
      <w:pPr>
        <w:rPr>
          <w:color w:val="808080"/>
        </w:rPr>
      </w:pPr>
      <w:r>
        <w:rPr>
          <w:color w:val="808080"/>
        </w:rPr>
        <w:t>(Replaces RP-241943)</w:t>
      </w:r>
    </w:p>
    <w:p w14:paraId="5D9F307C" w14:textId="77777777" w:rsidR="009F16EF" w:rsidRDefault="009F16EF" w:rsidP="009F16EF">
      <w:pPr>
        <w:rPr>
          <w:rFonts w:ascii="Arial" w:hAnsi="Arial" w:cs="Arial"/>
          <w:b/>
        </w:rPr>
      </w:pPr>
      <w:r>
        <w:rPr>
          <w:rFonts w:ascii="Arial" w:hAnsi="Arial" w:cs="Arial"/>
          <w:b/>
        </w:rPr>
        <w:t xml:space="preserve">Discussion: </w:t>
      </w:r>
    </w:p>
    <w:p w14:paraId="3F13DE10" w14:textId="77777777" w:rsidR="009F16EF" w:rsidRDefault="009F16EF" w:rsidP="009F16EF">
      <w:r>
        <w:t>MCC: section 1 says "no TU change" but TUs were changed</w:t>
      </w:r>
    </w:p>
    <w:p w14:paraId="783ADD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RP-242405</w:t>
      </w:r>
      <w:r>
        <w:rPr>
          <w:color w:val="993300"/>
          <w:u w:val="single"/>
        </w:rPr>
        <w:t>.</w:t>
      </w:r>
    </w:p>
    <w:p w14:paraId="05529750" w14:textId="77777777" w:rsidR="009F16EF" w:rsidRDefault="009F16EF" w:rsidP="009F16EF">
      <w:pPr>
        <w:rPr>
          <w:rFonts w:ascii="Arial" w:hAnsi="Arial" w:cs="Arial"/>
          <w:b/>
          <w:sz w:val="24"/>
        </w:rPr>
      </w:pPr>
      <w:r>
        <w:rPr>
          <w:rFonts w:ascii="Arial" w:hAnsi="Arial" w:cs="Arial"/>
          <w:b/>
          <w:color w:val="0000FF"/>
          <w:sz w:val="24"/>
        </w:rPr>
        <w:t>RP-242405</w:t>
      </w:r>
      <w:r>
        <w:rPr>
          <w:rFonts w:ascii="Arial" w:hAnsi="Arial" w:cs="Arial"/>
          <w:b/>
          <w:color w:val="0000FF"/>
          <w:sz w:val="24"/>
        </w:rPr>
        <w:tab/>
      </w:r>
      <w:r>
        <w:rPr>
          <w:rFonts w:ascii="Arial" w:hAnsi="Arial" w:cs="Arial"/>
          <w:b/>
          <w:sz w:val="24"/>
        </w:rPr>
        <w:t>Status report for SI Study on solutions for Ambient IoT (Internet of Things) in NR</w:t>
      </w:r>
    </w:p>
    <w:p w14:paraId="4C837BF4"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B3719B4" w14:textId="77777777" w:rsidR="009F16EF" w:rsidRDefault="009F16EF" w:rsidP="009F16EF">
      <w:pPr>
        <w:rPr>
          <w:color w:val="808080"/>
        </w:rPr>
      </w:pPr>
      <w:r>
        <w:rPr>
          <w:color w:val="808080"/>
        </w:rPr>
        <w:t>(Replaces RP-242392)</w:t>
      </w:r>
    </w:p>
    <w:p w14:paraId="3BE1F4F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F9B31" w14:textId="77777777" w:rsidR="009F16EF" w:rsidRDefault="009F16EF" w:rsidP="009F16EF">
      <w:pPr>
        <w:rPr>
          <w:rFonts w:ascii="Arial" w:hAnsi="Arial" w:cs="Arial"/>
          <w:b/>
          <w:sz w:val="24"/>
        </w:rPr>
      </w:pPr>
      <w:r>
        <w:rPr>
          <w:rFonts w:ascii="Arial" w:hAnsi="Arial" w:cs="Arial"/>
          <w:b/>
          <w:color w:val="0000FF"/>
          <w:sz w:val="24"/>
        </w:rPr>
        <w:t>RP-241763</w:t>
      </w:r>
      <w:r>
        <w:rPr>
          <w:rFonts w:ascii="Arial" w:hAnsi="Arial" w:cs="Arial"/>
          <w:b/>
          <w:color w:val="0000FF"/>
          <w:sz w:val="24"/>
        </w:rPr>
        <w:tab/>
      </w:r>
      <w:r>
        <w:rPr>
          <w:rFonts w:ascii="Arial" w:hAnsi="Arial" w:cs="Arial"/>
          <w:b/>
          <w:sz w:val="24"/>
        </w:rPr>
        <w:t>Views on the scope of Rel-19 Ambient IoT SI</w:t>
      </w:r>
    </w:p>
    <w:p w14:paraId="4871A37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A99891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DF8CB" w14:textId="77777777" w:rsidR="009F16EF" w:rsidRDefault="009F16EF" w:rsidP="009F16EF">
      <w:pPr>
        <w:rPr>
          <w:rFonts w:ascii="Arial" w:hAnsi="Arial" w:cs="Arial"/>
          <w:b/>
          <w:sz w:val="24"/>
        </w:rPr>
      </w:pPr>
      <w:r>
        <w:rPr>
          <w:rFonts w:ascii="Arial" w:hAnsi="Arial" w:cs="Arial"/>
          <w:b/>
          <w:color w:val="0000FF"/>
          <w:sz w:val="24"/>
        </w:rPr>
        <w:t>RP-241837</w:t>
      </w:r>
      <w:r>
        <w:rPr>
          <w:rFonts w:ascii="Arial" w:hAnsi="Arial" w:cs="Arial"/>
          <w:b/>
          <w:color w:val="0000FF"/>
          <w:sz w:val="24"/>
        </w:rPr>
        <w:tab/>
      </w:r>
      <w:r>
        <w:rPr>
          <w:rFonts w:ascii="Arial" w:hAnsi="Arial" w:cs="Arial"/>
          <w:b/>
          <w:sz w:val="24"/>
        </w:rPr>
        <w:t>Discussion on A-IoT study progress in RAN1</w:t>
      </w:r>
    </w:p>
    <w:p w14:paraId="21AE8D1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06783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E432" w14:textId="77777777" w:rsidR="009F16EF" w:rsidRDefault="009F16EF" w:rsidP="009F16EF">
      <w:pPr>
        <w:rPr>
          <w:rFonts w:ascii="Arial" w:hAnsi="Arial" w:cs="Arial"/>
          <w:b/>
          <w:sz w:val="24"/>
        </w:rPr>
      </w:pPr>
      <w:r>
        <w:rPr>
          <w:rFonts w:ascii="Arial" w:hAnsi="Arial" w:cs="Arial"/>
          <w:b/>
          <w:color w:val="0000FF"/>
          <w:sz w:val="24"/>
        </w:rPr>
        <w:lastRenderedPageBreak/>
        <w:t>RP-241773</w:t>
      </w:r>
      <w:r>
        <w:rPr>
          <w:rFonts w:ascii="Arial" w:hAnsi="Arial" w:cs="Arial"/>
          <w:b/>
          <w:color w:val="0000FF"/>
          <w:sz w:val="24"/>
        </w:rPr>
        <w:tab/>
      </w:r>
      <w:r>
        <w:rPr>
          <w:rFonts w:ascii="Arial" w:hAnsi="Arial" w:cs="Arial"/>
          <w:b/>
          <w:sz w:val="24"/>
        </w:rPr>
        <w:t>Rel-19 study on Ambient IoT</w:t>
      </w:r>
    </w:p>
    <w:p w14:paraId="7B9949F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2B7C0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94B14" w14:textId="77777777" w:rsidR="009F16EF" w:rsidRDefault="009F16EF" w:rsidP="009F16EF">
      <w:pPr>
        <w:rPr>
          <w:rFonts w:ascii="Arial" w:hAnsi="Arial" w:cs="Arial"/>
          <w:b/>
          <w:sz w:val="24"/>
        </w:rPr>
      </w:pPr>
      <w:r>
        <w:rPr>
          <w:rFonts w:ascii="Arial" w:hAnsi="Arial" w:cs="Arial"/>
          <w:b/>
          <w:color w:val="0000FF"/>
          <w:sz w:val="24"/>
        </w:rPr>
        <w:t>RP-241778</w:t>
      </w:r>
      <w:r>
        <w:rPr>
          <w:rFonts w:ascii="Arial" w:hAnsi="Arial" w:cs="Arial"/>
          <w:b/>
          <w:color w:val="0000FF"/>
          <w:sz w:val="24"/>
        </w:rPr>
        <w:tab/>
      </w:r>
      <w:r>
        <w:rPr>
          <w:rFonts w:ascii="Arial" w:hAnsi="Arial" w:cs="Arial"/>
          <w:b/>
          <w:sz w:val="24"/>
        </w:rPr>
        <w:t>Discussion on progress in ambient IoT study</w:t>
      </w:r>
    </w:p>
    <w:p w14:paraId="62A1F07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992F9E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998EA" w14:textId="77777777" w:rsidR="009F16EF" w:rsidRDefault="009F16EF" w:rsidP="009F16EF">
      <w:pPr>
        <w:rPr>
          <w:rFonts w:ascii="Arial" w:hAnsi="Arial" w:cs="Arial"/>
          <w:b/>
          <w:sz w:val="24"/>
        </w:rPr>
      </w:pPr>
      <w:r>
        <w:rPr>
          <w:rFonts w:ascii="Arial" w:hAnsi="Arial" w:cs="Arial"/>
          <w:b/>
          <w:color w:val="0000FF"/>
          <w:sz w:val="24"/>
        </w:rPr>
        <w:t>RP-241801</w:t>
      </w:r>
      <w:r>
        <w:rPr>
          <w:rFonts w:ascii="Arial" w:hAnsi="Arial" w:cs="Arial"/>
          <w:b/>
          <w:color w:val="0000FF"/>
          <w:sz w:val="24"/>
        </w:rPr>
        <w:tab/>
      </w:r>
      <w:r>
        <w:rPr>
          <w:rFonts w:ascii="Arial" w:hAnsi="Arial" w:cs="Arial"/>
          <w:b/>
          <w:sz w:val="24"/>
        </w:rPr>
        <w:t>Views on R19 Ambient IoT Study Item</w:t>
      </w:r>
    </w:p>
    <w:p w14:paraId="37BC10D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4DFCF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9D87E" w14:textId="77777777" w:rsidR="009F16EF" w:rsidRDefault="009F16EF" w:rsidP="009F16EF">
      <w:pPr>
        <w:rPr>
          <w:rFonts w:ascii="Arial" w:hAnsi="Arial" w:cs="Arial"/>
          <w:b/>
          <w:sz w:val="24"/>
        </w:rPr>
      </w:pPr>
      <w:r>
        <w:rPr>
          <w:rFonts w:ascii="Arial" w:hAnsi="Arial" w:cs="Arial"/>
          <w:b/>
          <w:color w:val="0000FF"/>
          <w:sz w:val="24"/>
        </w:rPr>
        <w:t>RP-241857</w:t>
      </w:r>
      <w:r>
        <w:rPr>
          <w:rFonts w:ascii="Arial" w:hAnsi="Arial" w:cs="Arial"/>
          <w:b/>
          <w:color w:val="0000FF"/>
          <w:sz w:val="24"/>
        </w:rPr>
        <w:tab/>
      </w:r>
      <w:r>
        <w:rPr>
          <w:rFonts w:ascii="Arial" w:hAnsi="Arial" w:cs="Arial"/>
          <w:b/>
          <w:sz w:val="24"/>
        </w:rPr>
        <w:t>Views on Rel-19 Ambient IoT</w:t>
      </w:r>
    </w:p>
    <w:p w14:paraId="3563412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3BC8284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EDA5B" w14:textId="77777777" w:rsidR="009F16EF" w:rsidRDefault="009F16EF" w:rsidP="009F16EF">
      <w:pPr>
        <w:rPr>
          <w:rFonts w:ascii="Arial" w:hAnsi="Arial" w:cs="Arial"/>
          <w:b/>
          <w:sz w:val="24"/>
        </w:rPr>
      </w:pPr>
      <w:r>
        <w:rPr>
          <w:rFonts w:ascii="Arial" w:hAnsi="Arial" w:cs="Arial"/>
          <w:b/>
          <w:color w:val="0000FF"/>
          <w:sz w:val="24"/>
        </w:rPr>
        <w:t>RP-241944</w:t>
      </w:r>
      <w:r>
        <w:rPr>
          <w:rFonts w:ascii="Arial" w:hAnsi="Arial" w:cs="Arial"/>
          <w:b/>
          <w:color w:val="0000FF"/>
          <w:sz w:val="24"/>
        </w:rPr>
        <w:tab/>
      </w:r>
      <w:r>
        <w:rPr>
          <w:rFonts w:ascii="Arial" w:hAnsi="Arial" w:cs="Arial"/>
          <w:b/>
          <w:sz w:val="24"/>
        </w:rPr>
        <w:t>Views on the scenarios for Ambient IoT in NR</w:t>
      </w:r>
    </w:p>
    <w:p w14:paraId="1CCB9A5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Huawei, ZTE, China Telecom, China Unicom, xiaomi, CATT</w:t>
      </w:r>
    </w:p>
    <w:p w14:paraId="49EDE2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D576B" w14:textId="77777777" w:rsidR="009F16EF" w:rsidRDefault="009F16EF" w:rsidP="009F16EF">
      <w:pPr>
        <w:rPr>
          <w:rFonts w:ascii="Arial" w:hAnsi="Arial" w:cs="Arial"/>
          <w:b/>
          <w:sz w:val="24"/>
        </w:rPr>
      </w:pPr>
      <w:r>
        <w:rPr>
          <w:rFonts w:ascii="Arial" w:hAnsi="Arial" w:cs="Arial"/>
          <w:b/>
          <w:color w:val="0000FF"/>
          <w:sz w:val="24"/>
        </w:rPr>
        <w:t>RP-242098</w:t>
      </w:r>
      <w:r>
        <w:rPr>
          <w:rFonts w:ascii="Arial" w:hAnsi="Arial" w:cs="Arial"/>
          <w:b/>
          <w:color w:val="0000FF"/>
          <w:sz w:val="24"/>
        </w:rPr>
        <w:tab/>
      </w:r>
      <w:r>
        <w:rPr>
          <w:rFonts w:ascii="Arial" w:hAnsi="Arial" w:cs="Arial"/>
          <w:b/>
          <w:sz w:val="24"/>
        </w:rPr>
        <w:t>Clarification on the scope of Rel-19 Ambient IoT SI</w:t>
      </w:r>
    </w:p>
    <w:p w14:paraId="6EAF7E8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D961F5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E2BA5" w14:textId="77777777" w:rsidR="009F16EF" w:rsidRDefault="009F16EF" w:rsidP="009F16EF">
      <w:pPr>
        <w:rPr>
          <w:rFonts w:ascii="Arial" w:hAnsi="Arial" w:cs="Arial"/>
          <w:b/>
          <w:sz w:val="24"/>
        </w:rPr>
      </w:pPr>
      <w:r>
        <w:rPr>
          <w:rFonts w:ascii="Arial" w:hAnsi="Arial" w:cs="Arial"/>
          <w:b/>
          <w:color w:val="0000FF"/>
          <w:sz w:val="24"/>
        </w:rPr>
        <w:t>RP-242053</w:t>
      </w:r>
      <w:r>
        <w:rPr>
          <w:rFonts w:ascii="Arial" w:hAnsi="Arial" w:cs="Arial"/>
          <w:b/>
          <w:color w:val="0000FF"/>
          <w:sz w:val="24"/>
        </w:rPr>
        <w:tab/>
      </w:r>
      <w:r>
        <w:rPr>
          <w:rFonts w:ascii="Arial" w:hAnsi="Arial" w:cs="Arial"/>
          <w:b/>
          <w:sz w:val="24"/>
        </w:rPr>
        <w:t>Rel-19 Ambient-IoT: Control of CW emission</w:t>
      </w:r>
    </w:p>
    <w:p w14:paraId="631D324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21DD53B" w14:textId="77777777" w:rsidR="009F16EF" w:rsidRDefault="009F16EF" w:rsidP="009F16EF">
      <w:pPr>
        <w:rPr>
          <w:rFonts w:ascii="Arial" w:hAnsi="Arial" w:cs="Arial"/>
          <w:b/>
        </w:rPr>
      </w:pPr>
      <w:r>
        <w:rPr>
          <w:rFonts w:ascii="Arial" w:hAnsi="Arial" w:cs="Arial"/>
          <w:b/>
        </w:rPr>
        <w:t xml:space="preserve">Abstract: </w:t>
      </w:r>
    </w:p>
    <w:p w14:paraId="7D8A2EAB" w14:textId="77777777" w:rsidR="009F16EF" w:rsidRDefault="009F16EF" w:rsidP="009F16EF">
      <w:r>
        <w:t>Identify the scenario(s) that the control is necessary, and study how to control the CW waveform characteristics, e.g., when CW is transmitted or not transmitted, transmission power, frequency resources.</w:t>
      </w:r>
    </w:p>
    <w:p w14:paraId="392D483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91837" w14:textId="77777777" w:rsidR="009F16EF" w:rsidRDefault="009F16EF" w:rsidP="009F16EF">
      <w:pPr>
        <w:rPr>
          <w:rFonts w:ascii="Arial" w:hAnsi="Arial" w:cs="Arial"/>
          <w:b/>
          <w:sz w:val="24"/>
        </w:rPr>
      </w:pPr>
      <w:r>
        <w:rPr>
          <w:rFonts w:ascii="Arial" w:hAnsi="Arial" w:cs="Arial"/>
          <w:b/>
          <w:color w:val="0000FF"/>
          <w:sz w:val="24"/>
        </w:rPr>
        <w:t>RP-242146</w:t>
      </w:r>
      <w:r>
        <w:rPr>
          <w:rFonts w:ascii="Arial" w:hAnsi="Arial" w:cs="Arial"/>
          <w:b/>
          <w:color w:val="0000FF"/>
          <w:sz w:val="24"/>
        </w:rPr>
        <w:tab/>
      </w:r>
      <w:r>
        <w:rPr>
          <w:rFonts w:ascii="Arial" w:hAnsi="Arial" w:cs="Arial"/>
          <w:b/>
          <w:sz w:val="24"/>
        </w:rPr>
        <w:t>Views on Release 19 Ambient IoT Study</w:t>
      </w:r>
    </w:p>
    <w:p w14:paraId="3E62B77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 CEWiT, Indian Institute of Tech (M)</w:t>
      </w:r>
    </w:p>
    <w:p w14:paraId="6C2546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544A" w14:textId="77777777" w:rsidR="009F16EF" w:rsidRDefault="009F16EF" w:rsidP="009F16EF">
      <w:pPr>
        <w:rPr>
          <w:rFonts w:ascii="Arial" w:hAnsi="Arial" w:cs="Arial"/>
          <w:b/>
          <w:sz w:val="24"/>
        </w:rPr>
      </w:pPr>
      <w:r>
        <w:rPr>
          <w:rFonts w:ascii="Arial" w:hAnsi="Arial" w:cs="Arial"/>
          <w:b/>
          <w:color w:val="0000FF"/>
          <w:sz w:val="24"/>
        </w:rPr>
        <w:t>RP-242199</w:t>
      </w:r>
      <w:r>
        <w:rPr>
          <w:rFonts w:ascii="Arial" w:hAnsi="Arial" w:cs="Arial"/>
          <w:b/>
          <w:color w:val="0000FF"/>
          <w:sz w:val="24"/>
        </w:rPr>
        <w:tab/>
      </w:r>
      <w:r>
        <w:rPr>
          <w:rFonts w:ascii="Arial" w:hAnsi="Arial" w:cs="Arial"/>
          <w:b/>
          <w:sz w:val="24"/>
        </w:rPr>
        <w:t>Rel-19 Ambient IoT clarifications</w:t>
      </w:r>
    </w:p>
    <w:p w14:paraId="32AB88C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AC0C4B" w14:textId="77777777" w:rsidR="009F16EF" w:rsidRDefault="009F16EF" w:rsidP="009F16EF">
      <w:pPr>
        <w:rPr>
          <w:rFonts w:ascii="Arial" w:hAnsi="Arial" w:cs="Arial"/>
          <w:b/>
        </w:rPr>
      </w:pPr>
      <w:r>
        <w:rPr>
          <w:rFonts w:ascii="Arial" w:hAnsi="Arial" w:cs="Arial"/>
          <w:b/>
        </w:rPr>
        <w:lastRenderedPageBreak/>
        <w:t xml:space="preserve">Discussion: </w:t>
      </w:r>
    </w:p>
    <w:p w14:paraId="586081B2" w14:textId="77777777" w:rsidR="009F16EF" w:rsidRDefault="009F16EF" w:rsidP="009F16EF">
      <w:r>
        <w:t>RAN2 chair:</w:t>
      </w:r>
    </w:p>
    <w:p w14:paraId="095C6B9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88F92" w14:textId="77777777" w:rsidR="009F16EF" w:rsidRDefault="009F16EF" w:rsidP="009F16EF">
      <w:pPr>
        <w:rPr>
          <w:rFonts w:ascii="Arial" w:hAnsi="Arial" w:cs="Arial"/>
          <w:b/>
          <w:sz w:val="24"/>
        </w:rPr>
      </w:pPr>
      <w:r>
        <w:rPr>
          <w:rFonts w:ascii="Arial" w:hAnsi="Arial" w:cs="Arial"/>
          <w:b/>
          <w:color w:val="0000FF"/>
          <w:sz w:val="24"/>
        </w:rPr>
        <w:t>RP-241858</w:t>
      </w:r>
      <w:r>
        <w:rPr>
          <w:rFonts w:ascii="Arial" w:hAnsi="Arial" w:cs="Arial"/>
          <w:b/>
          <w:color w:val="0000FF"/>
          <w:sz w:val="24"/>
        </w:rPr>
        <w:tab/>
      </w:r>
      <w:r>
        <w:rPr>
          <w:rFonts w:ascii="Arial" w:hAnsi="Arial" w:cs="Arial"/>
          <w:b/>
          <w:sz w:val="24"/>
        </w:rPr>
        <w:t>Views on Rel-19 Ambient IoT</w:t>
      </w:r>
    </w:p>
    <w:p w14:paraId="2CC8965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263CCB0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454DDF" w14:textId="77777777" w:rsidR="009F16EF" w:rsidRDefault="009F16EF" w:rsidP="009F16EF">
      <w:pPr>
        <w:rPr>
          <w:rFonts w:ascii="Arial" w:hAnsi="Arial" w:cs="Arial"/>
          <w:b/>
          <w:sz w:val="24"/>
        </w:rPr>
      </w:pPr>
      <w:r>
        <w:rPr>
          <w:rFonts w:ascii="Arial" w:hAnsi="Arial" w:cs="Arial"/>
          <w:b/>
          <w:color w:val="0000FF"/>
          <w:sz w:val="24"/>
        </w:rPr>
        <w:t>RP-242116</w:t>
      </w:r>
      <w:r>
        <w:rPr>
          <w:rFonts w:ascii="Arial" w:hAnsi="Arial" w:cs="Arial"/>
          <w:b/>
          <w:color w:val="0000FF"/>
          <w:sz w:val="24"/>
        </w:rPr>
        <w:tab/>
      </w:r>
      <w:r>
        <w:rPr>
          <w:rFonts w:ascii="Arial" w:hAnsi="Arial" w:cs="Arial"/>
          <w:b/>
          <w:sz w:val="24"/>
        </w:rPr>
        <w:t>Views on Release 19 Study on Ambient IoT</w:t>
      </w:r>
    </w:p>
    <w:p w14:paraId="4EC9095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(M), IIT Kanpur</w:t>
      </w:r>
    </w:p>
    <w:p w14:paraId="1177A08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619AF" w14:textId="77777777" w:rsidR="009F16EF" w:rsidRDefault="009F16EF" w:rsidP="009F16EF">
      <w:pPr>
        <w:rPr>
          <w:rFonts w:ascii="Arial" w:hAnsi="Arial" w:cs="Arial"/>
          <w:b/>
          <w:sz w:val="24"/>
        </w:rPr>
      </w:pPr>
      <w:r>
        <w:rPr>
          <w:rFonts w:ascii="Arial" w:hAnsi="Arial" w:cs="Arial"/>
          <w:b/>
          <w:color w:val="0000FF"/>
          <w:sz w:val="24"/>
        </w:rPr>
        <w:t>RP-242360</w:t>
      </w:r>
      <w:r>
        <w:rPr>
          <w:rFonts w:ascii="Arial" w:hAnsi="Arial" w:cs="Arial"/>
          <w:b/>
          <w:color w:val="0000FF"/>
          <w:sz w:val="24"/>
        </w:rPr>
        <w:tab/>
      </w:r>
      <w:r>
        <w:rPr>
          <w:rFonts w:ascii="Arial" w:hAnsi="Arial" w:cs="Arial"/>
          <w:b/>
          <w:sz w:val="24"/>
        </w:rPr>
        <w:t>Moderator's summary for offline discussion on Ambient IoT</w:t>
      </w:r>
    </w:p>
    <w:p w14:paraId="432422B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vice-chair (Huawei)</w:t>
      </w:r>
    </w:p>
    <w:p w14:paraId="5C54C602" w14:textId="77777777" w:rsidR="009F16EF" w:rsidRDefault="009F16EF" w:rsidP="009F16EF">
      <w:pPr>
        <w:rPr>
          <w:rFonts w:ascii="Arial" w:hAnsi="Arial" w:cs="Arial"/>
          <w:b/>
        </w:rPr>
      </w:pPr>
      <w:r>
        <w:rPr>
          <w:rFonts w:ascii="Arial" w:hAnsi="Arial" w:cs="Arial"/>
          <w:b/>
        </w:rPr>
        <w:t xml:space="preserve">Discussion: </w:t>
      </w:r>
    </w:p>
    <w:p w14:paraId="3B3D1A69" w14:textId="77777777" w:rsidR="009F16EF" w:rsidRDefault="009F16EF" w:rsidP="009F16EF">
      <w:r>
        <w:t>RAN chair: 2 companies for sending RAN guidance to RAN1, 10 companies against</w:t>
      </w:r>
    </w:p>
    <w:p w14:paraId="322B0643" w14:textId="77777777" w:rsidR="009F16EF" w:rsidRDefault="009F16EF" w:rsidP="009F16EF">
      <w:r>
        <w:t>conclusion: conclusion section and TU request is endorsed</w:t>
      </w:r>
    </w:p>
    <w:p w14:paraId="379C0332" w14:textId="77777777" w:rsidR="009F16EF" w:rsidRDefault="009F16EF" w:rsidP="009F16EF">
      <w:r>
        <w:t>Huawei: no need to revise WID but SR to be revised</w:t>
      </w:r>
    </w:p>
    <w:p w14:paraId="77335A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A0EDD" w14:textId="77777777" w:rsidR="009F16EF" w:rsidRDefault="009F16EF" w:rsidP="009F16EF">
      <w:pPr>
        <w:rPr>
          <w:rFonts w:ascii="Arial" w:hAnsi="Arial" w:cs="Arial"/>
          <w:b/>
          <w:sz w:val="24"/>
        </w:rPr>
      </w:pPr>
      <w:r>
        <w:rPr>
          <w:rFonts w:ascii="Arial" w:hAnsi="Arial" w:cs="Arial"/>
          <w:b/>
          <w:color w:val="0000FF"/>
          <w:sz w:val="24"/>
        </w:rPr>
        <w:t>RP-241784</w:t>
      </w:r>
      <w:r>
        <w:rPr>
          <w:rFonts w:ascii="Arial" w:hAnsi="Arial" w:cs="Arial"/>
          <w:b/>
          <w:color w:val="0000FF"/>
          <w:sz w:val="24"/>
        </w:rPr>
        <w:tab/>
      </w:r>
      <w:r>
        <w:rPr>
          <w:rFonts w:ascii="Arial" w:hAnsi="Arial" w:cs="Arial"/>
          <w:b/>
          <w:sz w:val="24"/>
        </w:rPr>
        <w:t>TR 38.769 v1.0.0 Study on solutions for Ambient IoT (Internet of Things) in NR; for information</w:t>
      </w:r>
    </w:p>
    <w:p w14:paraId="6AB8DE05"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38.769 v1.0.0</w:t>
      </w:r>
      <w:r>
        <w:rPr>
          <w:i/>
        </w:rPr>
        <w:br/>
      </w:r>
      <w:r>
        <w:rPr>
          <w:i/>
        </w:rPr>
        <w:tab/>
      </w:r>
      <w:r>
        <w:rPr>
          <w:i/>
        </w:rPr>
        <w:tab/>
      </w:r>
      <w:r>
        <w:rPr>
          <w:i/>
        </w:rPr>
        <w:tab/>
      </w:r>
      <w:r>
        <w:rPr>
          <w:i/>
        </w:rPr>
        <w:tab/>
      </w:r>
      <w:r>
        <w:rPr>
          <w:i/>
        </w:rPr>
        <w:tab/>
        <w:t>Source: Huawei</w:t>
      </w:r>
    </w:p>
    <w:p w14:paraId="512A465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8B631" w14:textId="77777777" w:rsidR="009F16EF" w:rsidRDefault="009F16EF" w:rsidP="009F16EF">
      <w:pPr>
        <w:pStyle w:val="Heading4"/>
      </w:pPr>
      <w:bookmarkStart w:id="122" w:name="_Toc178621095"/>
      <w:bookmarkStart w:id="123" w:name="_Toc184591773"/>
      <w:r>
        <w:t>9.2.3</w:t>
      </w:r>
      <w:r>
        <w:tab/>
        <w:t>Study on channel modelling for ISAC for NR [RAN1 SI: FS_Sensing_NR]</w:t>
      </w:r>
      <w:bookmarkEnd w:id="122"/>
      <w:bookmarkEnd w:id="123"/>
    </w:p>
    <w:p w14:paraId="5DD2600C" w14:textId="77777777" w:rsidR="009F16EF" w:rsidRDefault="009F16EF" w:rsidP="009F16EF">
      <w:pPr>
        <w:rPr>
          <w:rFonts w:ascii="Arial" w:hAnsi="Arial" w:cs="Arial"/>
          <w:b/>
          <w:sz w:val="24"/>
        </w:rPr>
      </w:pPr>
      <w:r>
        <w:rPr>
          <w:rFonts w:ascii="Arial" w:hAnsi="Arial" w:cs="Arial"/>
          <w:b/>
          <w:color w:val="0000FF"/>
          <w:sz w:val="24"/>
        </w:rPr>
        <w:t>RP-241960</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6ABB9BE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3A59BEB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58636" w14:textId="77777777" w:rsidR="009F16EF" w:rsidRDefault="009F16EF" w:rsidP="009F16EF">
      <w:pPr>
        <w:rPr>
          <w:rFonts w:ascii="Arial" w:hAnsi="Arial" w:cs="Arial"/>
          <w:b/>
          <w:sz w:val="24"/>
        </w:rPr>
      </w:pPr>
      <w:r>
        <w:rPr>
          <w:rFonts w:ascii="Arial" w:hAnsi="Arial" w:cs="Arial"/>
          <w:b/>
          <w:color w:val="0000FF"/>
          <w:sz w:val="24"/>
        </w:rPr>
        <w:t>RP-241764</w:t>
      </w:r>
      <w:r>
        <w:rPr>
          <w:rFonts w:ascii="Arial" w:hAnsi="Arial" w:cs="Arial"/>
          <w:b/>
          <w:color w:val="0000FF"/>
          <w:sz w:val="24"/>
        </w:rPr>
        <w:tab/>
      </w:r>
      <w:r>
        <w:rPr>
          <w:rFonts w:ascii="Arial" w:hAnsi="Arial" w:cs="Arial"/>
          <w:b/>
          <w:sz w:val="24"/>
        </w:rPr>
        <w:t>Views on the scope of ISAC for Rel-19</w:t>
      </w:r>
    </w:p>
    <w:p w14:paraId="292A8D6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07F5C57" w14:textId="77777777" w:rsidR="009F16EF" w:rsidRDefault="009F16EF" w:rsidP="009F16EF">
      <w:pPr>
        <w:rPr>
          <w:rFonts w:ascii="Arial" w:hAnsi="Arial" w:cs="Arial"/>
          <w:b/>
        </w:rPr>
      </w:pPr>
      <w:r>
        <w:rPr>
          <w:rFonts w:ascii="Arial" w:hAnsi="Arial" w:cs="Arial"/>
          <w:b/>
        </w:rPr>
        <w:t xml:space="preserve">Discussion: </w:t>
      </w:r>
    </w:p>
    <w:p w14:paraId="11067117" w14:textId="77777777" w:rsidR="009F16EF" w:rsidRDefault="009F16EF" w:rsidP="009F16EF">
      <w:r>
        <w:t>RAN chair: there is a checkpoint on whether we should.need to do more on ISAC</w:t>
      </w:r>
    </w:p>
    <w:p w14:paraId="3F2D400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DD04A" w14:textId="77777777" w:rsidR="009F16EF" w:rsidRDefault="009F16EF" w:rsidP="009F16EF">
      <w:pPr>
        <w:rPr>
          <w:rFonts w:ascii="Arial" w:hAnsi="Arial" w:cs="Arial"/>
          <w:b/>
          <w:sz w:val="24"/>
        </w:rPr>
      </w:pPr>
      <w:r>
        <w:rPr>
          <w:rFonts w:ascii="Arial" w:hAnsi="Arial" w:cs="Arial"/>
          <w:b/>
          <w:color w:val="0000FF"/>
          <w:sz w:val="24"/>
        </w:rPr>
        <w:lastRenderedPageBreak/>
        <w:t>RP-241835</w:t>
      </w:r>
      <w:r>
        <w:rPr>
          <w:rFonts w:ascii="Arial" w:hAnsi="Arial" w:cs="Arial"/>
          <w:b/>
          <w:color w:val="0000FF"/>
          <w:sz w:val="24"/>
        </w:rPr>
        <w:tab/>
      </w:r>
      <w:r>
        <w:rPr>
          <w:rFonts w:ascii="Arial" w:hAnsi="Arial" w:cs="Arial"/>
          <w:b/>
          <w:sz w:val="24"/>
        </w:rPr>
        <w:t xml:space="preserve">Discussion on Rel-19 ISAC channel model </w:t>
      </w:r>
    </w:p>
    <w:p w14:paraId="352C83D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7CBC5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29289" w14:textId="77777777" w:rsidR="009F16EF" w:rsidRDefault="009F16EF" w:rsidP="009F16EF">
      <w:pPr>
        <w:rPr>
          <w:rFonts w:ascii="Arial" w:hAnsi="Arial" w:cs="Arial"/>
          <w:b/>
          <w:sz w:val="24"/>
        </w:rPr>
      </w:pPr>
      <w:r>
        <w:rPr>
          <w:rFonts w:ascii="Arial" w:hAnsi="Arial" w:cs="Arial"/>
          <w:b/>
          <w:color w:val="0000FF"/>
          <w:sz w:val="24"/>
        </w:rPr>
        <w:t>RP-241942</w:t>
      </w:r>
      <w:r>
        <w:rPr>
          <w:rFonts w:ascii="Arial" w:hAnsi="Arial" w:cs="Arial"/>
          <w:b/>
          <w:color w:val="0000FF"/>
          <w:sz w:val="24"/>
        </w:rPr>
        <w:tab/>
      </w:r>
      <w:r>
        <w:rPr>
          <w:rFonts w:ascii="Arial" w:hAnsi="Arial" w:cs="Arial"/>
          <w:b/>
          <w:sz w:val="24"/>
        </w:rPr>
        <w:t>Views on scope of Rel-19 ISAC</w:t>
      </w:r>
    </w:p>
    <w:p w14:paraId="739C6FB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3772A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BF66C" w14:textId="77777777" w:rsidR="009F16EF" w:rsidRDefault="009F16EF" w:rsidP="009F16EF">
      <w:pPr>
        <w:rPr>
          <w:rFonts w:ascii="Arial" w:hAnsi="Arial" w:cs="Arial"/>
          <w:b/>
          <w:sz w:val="24"/>
        </w:rPr>
      </w:pPr>
      <w:r>
        <w:rPr>
          <w:rFonts w:ascii="Arial" w:hAnsi="Arial" w:cs="Arial"/>
          <w:b/>
          <w:color w:val="0000FF"/>
          <w:sz w:val="24"/>
        </w:rPr>
        <w:t>RP-242037</w:t>
      </w:r>
      <w:r>
        <w:rPr>
          <w:rFonts w:ascii="Arial" w:hAnsi="Arial" w:cs="Arial"/>
          <w:b/>
          <w:color w:val="0000FF"/>
          <w:sz w:val="24"/>
        </w:rPr>
        <w:tab/>
      </w:r>
      <w:r>
        <w:rPr>
          <w:rFonts w:ascii="Arial" w:hAnsi="Arial" w:cs="Arial"/>
          <w:b/>
          <w:sz w:val="24"/>
        </w:rPr>
        <w:t>Checkpoint on ISAC study</w:t>
      </w:r>
    </w:p>
    <w:p w14:paraId="034950A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 Reliance Jio, China Unicom, CAICT, Turkcell, China Broadnet</w:t>
      </w:r>
    </w:p>
    <w:p w14:paraId="2EA89C3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ED47D" w14:textId="77777777" w:rsidR="009F16EF" w:rsidRDefault="009F16EF" w:rsidP="009F16EF">
      <w:pPr>
        <w:rPr>
          <w:rFonts w:ascii="Arial" w:hAnsi="Arial" w:cs="Arial"/>
          <w:b/>
          <w:sz w:val="24"/>
        </w:rPr>
      </w:pPr>
      <w:r>
        <w:rPr>
          <w:rFonts w:ascii="Arial" w:hAnsi="Arial" w:cs="Arial"/>
          <w:b/>
          <w:color w:val="0000FF"/>
          <w:sz w:val="24"/>
        </w:rPr>
        <w:t>RP-242100</w:t>
      </w:r>
      <w:r>
        <w:rPr>
          <w:rFonts w:ascii="Arial" w:hAnsi="Arial" w:cs="Arial"/>
          <w:b/>
          <w:color w:val="0000FF"/>
          <w:sz w:val="24"/>
        </w:rPr>
        <w:tab/>
      </w:r>
      <w:r>
        <w:rPr>
          <w:rFonts w:ascii="Arial" w:hAnsi="Arial" w:cs="Arial"/>
          <w:b/>
          <w:sz w:val="24"/>
        </w:rPr>
        <w:t>Discussion on Rel-19 ISAC</w:t>
      </w:r>
    </w:p>
    <w:p w14:paraId="3DAA815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131072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D2D00" w14:textId="77777777" w:rsidR="009F16EF" w:rsidRDefault="009F16EF" w:rsidP="009F16EF">
      <w:pPr>
        <w:rPr>
          <w:rFonts w:ascii="Arial" w:hAnsi="Arial" w:cs="Arial"/>
          <w:b/>
          <w:sz w:val="24"/>
        </w:rPr>
      </w:pPr>
      <w:r>
        <w:rPr>
          <w:rFonts w:ascii="Arial" w:hAnsi="Arial" w:cs="Arial"/>
          <w:b/>
          <w:color w:val="0000FF"/>
          <w:sz w:val="24"/>
        </w:rPr>
        <w:t>RP-242227</w:t>
      </w:r>
      <w:r>
        <w:rPr>
          <w:rFonts w:ascii="Arial" w:hAnsi="Arial" w:cs="Arial"/>
          <w:b/>
          <w:color w:val="0000FF"/>
          <w:sz w:val="24"/>
        </w:rPr>
        <w:tab/>
      </w:r>
      <w:r>
        <w:rPr>
          <w:rFonts w:ascii="Arial" w:hAnsi="Arial" w:cs="Arial"/>
          <w:b/>
          <w:sz w:val="24"/>
        </w:rPr>
        <w:t>Views on Rel-19 ISAC SI Scope Checkpoint</w:t>
      </w:r>
    </w:p>
    <w:p w14:paraId="05E4492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21D7CD3E" w14:textId="77777777" w:rsidR="009F16EF" w:rsidRDefault="009F16EF" w:rsidP="009F16EF">
      <w:pPr>
        <w:rPr>
          <w:rFonts w:ascii="Arial" w:hAnsi="Arial" w:cs="Arial"/>
          <w:b/>
        </w:rPr>
      </w:pPr>
      <w:r>
        <w:rPr>
          <w:rFonts w:ascii="Arial" w:hAnsi="Arial" w:cs="Arial"/>
          <w:b/>
        </w:rPr>
        <w:t xml:space="preserve">Discussion: </w:t>
      </w:r>
    </w:p>
    <w:p w14:paraId="6EE97619" w14:textId="77777777" w:rsidR="009F16EF" w:rsidRDefault="009F16EF" w:rsidP="009F16EF">
      <w:r>
        <w:t>conclusion: proposal 1 is endorsed</w:t>
      </w:r>
    </w:p>
    <w:p w14:paraId="0D648E3A" w14:textId="77777777" w:rsidR="009F16EF" w:rsidRDefault="009F16EF" w:rsidP="009F16EF">
      <w:r>
        <w:t>See revised SID RP-242348</w:t>
      </w:r>
    </w:p>
    <w:p w14:paraId="65B1055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68BE8" w14:textId="77777777" w:rsidR="009F16EF" w:rsidRDefault="009F16EF" w:rsidP="009F16EF">
      <w:pPr>
        <w:rPr>
          <w:rFonts w:ascii="Arial" w:hAnsi="Arial" w:cs="Arial"/>
          <w:b/>
          <w:sz w:val="24"/>
        </w:rPr>
      </w:pPr>
      <w:r>
        <w:rPr>
          <w:rFonts w:ascii="Arial" w:hAnsi="Arial" w:cs="Arial"/>
          <w:b/>
          <w:color w:val="0000FF"/>
          <w:sz w:val="24"/>
        </w:rPr>
        <w:t>RP-241961</w:t>
      </w:r>
      <w:r>
        <w:rPr>
          <w:rFonts w:ascii="Arial" w:hAnsi="Arial" w:cs="Arial"/>
          <w:b/>
          <w:color w:val="0000FF"/>
          <w:sz w:val="24"/>
        </w:rPr>
        <w:tab/>
      </w:r>
      <w:r>
        <w:rPr>
          <w:rFonts w:ascii="Arial" w:hAnsi="Arial" w:cs="Arial"/>
          <w:b/>
          <w:sz w:val="24"/>
        </w:rPr>
        <w:t>Views on ISAC in Rel-19</w:t>
      </w:r>
    </w:p>
    <w:p w14:paraId="08D2310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2B09D89" w14:textId="77777777" w:rsidR="009F16EF" w:rsidRDefault="009F16EF" w:rsidP="009F16EF">
      <w:pPr>
        <w:rPr>
          <w:rFonts w:ascii="Arial" w:hAnsi="Arial" w:cs="Arial"/>
          <w:b/>
        </w:rPr>
      </w:pPr>
      <w:r>
        <w:rPr>
          <w:rFonts w:ascii="Arial" w:hAnsi="Arial" w:cs="Arial"/>
          <w:b/>
        </w:rPr>
        <w:t xml:space="preserve">Discussion: </w:t>
      </w:r>
    </w:p>
    <w:p w14:paraId="4C985421" w14:textId="77777777" w:rsidR="009F16EF" w:rsidRDefault="009F16EF" w:rsidP="009F16EF">
      <w:r>
        <w:t>Samsung: we should focus on channel model</w:t>
      </w:r>
    </w:p>
    <w:p w14:paraId="0AE05B26" w14:textId="77777777" w:rsidR="009F16EF" w:rsidRDefault="009F16EF" w:rsidP="009F16EF">
      <w:r>
        <w:t>Apple: we need to look at all use cases</w:t>
      </w:r>
    </w:p>
    <w:p w14:paraId="5C156D29" w14:textId="77777777" w:rsidR="009F16EF" w:rsidRDefault="009F16EF" w:rsidP="009F16EF">
      <w:r>
        <w:t>Ericsson: we need to calibrate the channel model before we start evaluations</w:t>
      </w:r>
    </w:p>
    <w:p w14:paraId="3D09AC1D" w14:textId="77777777" w:rsidR="009F16EF" w:rsidRDefault="009F16EF" w:rsidP="009F16EF">
      <w:r>
        <w:t>Lenovo: would like to progress on channel model</w:t>
      </w:r>
    </w:p>
    <w:p w14:paraId="371CB5CB" w14:textId="77777777" w:rsidR="009F16EF" w:rsidRDefault="009F16EF" w:rsidP="009F16EF">
      <w:r>
        <w:t>Vodafone: we need to study the architecture impacts</w:t>
      </w:r>
    </w:p>
    <w:p w14:paraId="6376FDBE" w14:textId="77777777" w:rsidR="009F16EF" w:rsidRDefault="009F16EF" w:rsidP="009F16EF">
      <w:r>
        <w:t>vivo: there are more use cases to be studied</w:t>
      </w:r>
    </w:p>
    <w:p w14:paraId="66F1496C" w14:textId="77777777" w:rsidR="009F16EF" w:rsidRDefault="009F16EF" w:rsidP="009F16EF">
      <w:r>
        <w:t>CATT: we need to take a decision at this meeting; if perf. evaluation is included, then the scope should be limited</w:t>
      </w:r>
    </w:p>
    <w:p w14:paraId="519AA78C" w14:textId="77777777" w:rsidR="009F16EF" w:rsidRDefault="009F16EF" w:rsidP="009F16EF">
      <w:r>
        <w:t>RAN chair: should we go with proposal 1 from RP-242227 and focus on channel modelling and remove the checkpoint?</w:t>
      </w:r>
    </w:p>
    <w:p w14:paraId="351A949B" w14:textId="77777777" w:rsidR="009F16EF" w:rsidRDefault="009F16EF" w:rsidP="009F16EF">
      <w:r>
        <w:t>Intel: doing also calibration?</w:t>
      </w:r>
    </w:p>
    <w:p w14:paraId="57C3C39E" w14:textId="77777777" w:rsidR="009F16EF" w:rsidRDefault="009F16EF" w:rsidP="009F16EF">
      <w:r>
        <w:lastRenderedPageBreak/>
        <w:t>RAN chair: should not be the focus (can see later whether there is time for this); Dec.24 will be very busy so if we postpone it would not be to Dec.24</w:t>
      </w:r>
    </w:p>
    <w:p w14:paraId="0C345EEA" w14:textId="77777777" w:rsidR="009F16EF" w:rsidRDefault="009F16EF" w:rsidP="009F16EF">
      <w:r>
        <w:t>conclusion: proposal 1 of RP-242227 is endorsed</w:t>
      </w:r>
    </w:p>
    <w:p w14:paraId="5029FAA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24CC8" w14:textId="77777777" w:rsidR="009F16EF" w:rsidRDefault="009F16EF" w:rsidP="009F16EF">
      <w:pPr>
        <w:rPr>
          <w:rFonts w:ascii="Arial" w:hAnsi="Arial" w:cs="Arial"/>
          <w:b/>
          <w:sz w:val="24"/>
        </w:rPr>
      </w:pPr>
      <w:r>
        <w:rPr>
          <w:rFonts w:ascii="Arial" w:hAnsi="Arial" w:cs="Arial"/>
          <w:b/>
          <w:color w:val="0000FF"/>
          <w:sz w:val="24"/>
        </w:rPr>
        <w:t>RP-241854</w:t>
      </w:r>
      <w:r>
        <w:rPr>
          <w:rFonts w:ascii="Arial" w:hAnsi="Arial" w:cs="Arial"/>
          <w:b/>
          <w:color w:val="0000FF"/>
          <w:sz w:val="24"/>
        </w:rPr>
        <w:tab/>
      </w:r>
      <w:r>
        <w:rPr>
          <w:rFonts w:ascii="Arial" w:hAnsi="Arial" w:cs="Arial"/>
          <w:b/>
          <w:sz w:val="24"/>
        </w:rPr>
        <w:t>On Rel-19 study on channel model for ISAC</w:t>
      </w:r>
    </w:p>
    <w:p w14:paraId="22C88C9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2C75BE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D3982" w14:textId="77777777" w:rsidR="009F16EF" w:rsidRDefault="009F16EF" w:rsidP="009F16EF">
      <w:pPr>
        <w:rPr>
          <w:rFonts w:ascii="Arial" w:hAnsi="Arial" w:cs="Arial"/>
          <w:b/>
          <w:sz w:val="24"/>
        </w:rPr>
      </w:pPr>
      <w:r>
        <w:rPr>
          <w:rFonts w:ascii="Arial" w:hAnsi="Arial" w:cs="Arial"/>
          <w:b/>
          <w:color w:val="0000FF"/>
          <w:sz w:val="24"/>
        </w:rPr>
        <w:t>RP-241967</w:t>
      </w:r>
      <w:r>
        <w:rPr>
          <w:rFonts w:ascii="Arial" w:hAnsi="Arial" w:cs="Arial"/>
          <w:b/>
          <w:color w:val="0000FF"/>
          <w:sz w:val="24"/>
        </w:rPr>
        <w:tab/>
      </w:r>
      <w:r>
        <w:rPr>
          <w:rFonts w:ascii="Arial" w:hAnsi="Arial" w:cs="Arial"/>
          <w:b/>
          <w:sz w:val="24"/>
        </w:rPr>
        <w:t>Discussion On Rel-19 Channel Modelling for ISAC</w:t>
      </w:r>
    </w:p>
    <w:p w14:paraId="3D33F77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DAA36E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9E4A2" w14:textId="77777777" w:rsidR="009F16EF" w:rsidRDefault="009F16EF" w:rsidP="009F16EF">
      <w:pPr>
        <w:rPr>
          <w:rFonts w:ascii="Arial" w:hAnsi="Arial" w:cs="Arial"/>
          <w:b/>
          <w:sz w:val="24"/>
        </w:rPr>
      </w:pPr>
      <w:r>
        <w:rPr>
          <w:rFonts w:ascii="Arial" w:hAnsi="Arial" w:cs="Arial"/>
          <w:b/>
          <w:color w:val="0000FF"/>
          <w:sz w:val="24"/>
        </w:rPr>
        <w:t>RP-242132</w:t>
      </w:r>
      <w:r>
        <w:rPr>
          <w:rFonts w:ascii="Arial" w:hAnsi="Arial" w:cs="Arial"/>
          <w:b/>
          <w:color w:val="0000FF"/>
          <w:sz w:val="24"/>
        </w:rPr>
        <w:tab/>
      </w:r>
      <w:r>
        <w:rPr>
          <w:rFonts w:ascii="Arial" w:hAnsi="Arial" w:cs="Arial"/>
          <w:b/>
          <w:sz w:val="24"/>
        </w:rPr>
        <w:t>Views on additional study for ISAC</w:t>
      </w:r>
    </w:p>
    <w:p w14:paraId="5495001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330E850" w14:textId="77777777" w:rsidR="009F16EF" w:rsidRDefault="009F16EF" w:rsidP="009F16EF">
      <w:pPr>
        <w:rPr>
          <w:rFonts w:ascii="Arial" w:hAnsi="Arial" w:cs="Arial"/>
          <w:b/>
        </w:rPr>
      </w:pPr>
      <w:r>
        <w:rPr>
          <w:rFonts w:ascii="Arial" w:hAnsi="Arial" w:cs="Arial"/>
          <w:b/>
        </w:rPr>
        <w:t xml:space="preserve">Abstract: </w:t>
      </w:r>
    </w:p>
    <w:p w14:paraId="364D383A" w14:textId="77777777" w:rsidR="009F16EF" w:rsidRDefault="009F16EF" w:rsidP="009F16EF">
      <w:r>
        <w:t>on whether to include additional study</w:t>
      </w:r>
    </w:p>
    <w:p w14:paraId="4B72E9F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60A2A" w14:textId="77777777" w:rsidR="009F16EF" w:rsidRDefault="009F16EF" w:rsidP="009F16EF">
      <w:pPr>
        <w:rPr>
          <w:rFonts w:ascii="Arial" w:hAnsi="Arial" w:cs="Arial"/>
          <w:b/>
          <w:sz w:val="24"/>
        </w:rPr>
      </w:pPr>
      <w:r>
        <w:rPr>
          <w:rFonts w:ascii="Arial" w:hAnsi="Arial" w:cs="Arial"/>
          <w:b/>
          <w:color w:val="0000FF"/>
          <w:sz w:val="24"/>
        </w:rPr>
        <w:t>RP-241779</w:t>
      </w:r>
      <w:r>
        <w:rPr>
          <w:rFonts w:ascii="Arial" w:hAnsi="Arial" w:cs="Arial"/>
          <w:b/>
          <w:color w:val="0000FF"/>
          <w:sz w:val="24"/>
        </w:rPr>
        <w:tab/>
      </w:r>
      <w:r>
        <w:rPr>
          <w:rFonts w:ascii="Arial" w:hAnsi="Arial" w:cs="Arial"/>
          <w:b/>
          <w:sz w:val="24"/>
        </w:rPr>
        <w:t>Discussion on checkpoint of ISAC channel model study</w:t>
      </w:r>
    </w:p>
    <w:p w14:paraId="3B409C8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8C2253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A629C" w14:textId="77777777" w:rsidR="009F16EF" w:rsidRDefault="009F16EF" w:rsidP="009F16EF">
      <w:pPr>
        <w:rPr>
          <w:rFonts w:ascii="Arial" w:hAnsi="Arial" w:cs="Arial"/>
          <w:b/>
          <w:sz w:val="24"/>
        </w:rPr>
      </w:pPr>
      <w:r>
        <w:rPr>
          <w:rFonts w:ascii="Arial" w:hAnsi="Arial" w:cs="Arial"/>
          <w:b/>
          <w:color w:val="0000FF"/>
          <w:sz w:val="24"/>
        </w:rPr>
        <w:t>RP-242027</w:t>
      </w:r>
      <w:r>
        <w:rPr>
          <w:rFonts w:ascii="Arial" w:hAnsi="Arial" w:cs="Arial"/>
          <w:b/>
          <w:color w:val="0000FF"/>
          <w:sz w:val="24"/>
        </w:rPr>
        <w:tab/>
      </w:r>
      <w:r>
        <w:rPr>
          <w:rFonts w:ascii="Arial" w:hAnsi="Arial" w:cs="Arial"/>
          <w:b/>
          <w:sz w:val="24"/>
        </w:rPr>
        <w:t>Checkpoint for ISAC</w:t>
      </w:r>
    </w:p>
    <w:p w14:paraId="0E45B3E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p>
    <w:p w14:paraId="23140F8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A4304A" w14:textId="77777777" w:rsidR="009F16EF" w:rsidRDefault="009F16EF" w:rsidP="009F16EF">
      <w:pPr>
        <w:rPr>
          <w:rFonts w:ascii="Arial" w:hAnsi="Arial" w:cs="Arial"/>
          <w:b/>
          <w:sz w:val="24"/>
        </w:rPr>
      </w:pPr>
      <w:r>
        <w:rPr>
          <w:rFonts w:ascii="Arial" w:hAnsi="Arial" w:cs="Arial"/>
          <w:b/>
          <w:color w:val="0000FF"/>
          <w:sz w:val="24"/>
        </w:rPr>
        <w:t>RP-241810</w:t>
      </w:r>
      <w:r>
        <w:rPr>
          <w:rFonts w:ascii="Arial" w:hAnsi="Arial" w:cs="Arial"/>
          <w:b/>
          <w:color w:val="0000FF"/>
          <w:sz w:val="24"/>
        </w:rPr>
        <w:tab/>
      </w:r>
      <w:r>
        <w:rPr>
          <w:rFonts w:ascii="Arial" w:hAnsi="Arial" w:cs="Arial"/>
          <w:b/>
          <w:sz w:val="24"/>
        </w:rPr>
        <w:t>Discussion on ISAC channel modeling SI scope in Rel-19</w:t>
      </w:r>
    </w:p>
    <w:p w14:paraId="5CDD71F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6698D2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835FC" w14:textId="77777777" w:rsidR="009F16EF" w:rsidRDefault="009F16EF" w:rsidP="009F16EF">
      <w:pPr>
        <w:rPr>
          <w:rFonts w:ascii="Arial" w:hAnsi="Arial" w:cs="Arial"/>
          <w:b/>
          <w:sz w:val="24"/>
        </w:rPr>
      </w:pPr>
      <w:r>
        <w:rPr>
          <w:rFonts w:ascii="Arial" w:hAnsi="Arial" w:cs="Arial"/>
          <w:b/>
          <w:color w:val="0000FF"/>
          <w:sz w:val="24"/>
        </w:rPr>
        <w:t>RP-241894</w:t>
      </w:r>
      <w:r>
        <w:rPr>
          <w:rFonts w:ascii="Arial" w:hAnsi="Arial" w:cs="Arial"/>
          <w:b/>
          <w:color w:val="0000FF"/>
          <w:sz w:val="24"/>
        </w:rPr>
        <w:tab/>
      </w:r>
      <w:r>
        <w:rPr>
          <w:rFonts w:ascii="Arial" w:hAnsi="Arial" w:cs="Arial"/>
          <w:b/>
          <w:sz w:val="24"/>
        </w:rPr>
        <w:t>Views on Scope for Rel-19 ISAC Channel Modeling</w:t>
      </w:r>
    </w:p>
    <w:p w14:paraId="751BB5D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31C339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478D5" w14:textId="77777777" w:rsidR="009F16EF" w:rsidRDefault="009F16EF" w:rsidP="009F16EF">
      <w:pPr>
        <w:rPr>
          <w:rFonts w:ascii="Arial" w:hAnsi="Arial" w:cs="Arial"/>
          <w:b/>
          <w:sz w:val="24"/>
        </w:rPr>
      </w:pPr>
      <w:r>
        <w:rPr>
          <w:rFonts w:ascii="Arial" w:hAnsi="Arial" w:cs="Arial"/>
          <w:b/>
          <w:color w:val="0000FF"/>
          <w:sz w:val="24"/>
        </w:rPr>
        <w:t>RP-241904</w:t>
      </w:r>
      <w:r>
        <w:rPr>
          <w:rFonts w:ascii="Arial" w:hAnsi="Arial" w:cs="Arial"/>
          <w:b/>
          <w:color w:val="0000FF"/>
          <w:sz w:val="24"/>
        </w:rPr>
        <w:tab/>
      </w:r>
      <w:r>
        <w:rPr>
          <w:rFonts w:ascii="Arial" w:hAnsi="Arial" w:cs="Arial"/>
          <w:b/>
          <w:sz w:val="24"/>
        </w:rPr>
        <w:t>Discussion on the scope of channel modeling for ISAC</w:t>
      </w:r>
    </w:p>
    <w:p w14:paraId="5CCC4DB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4CDF9C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4767B" w14:textId="77777777" w:rsidR="009F16EF" w:rsidRDefault="009F16EF" w:rsidP="009F16EF">
      <w:pPr>
        <w:rPr>
          <w:rFonts w:ascii="Arial" w:hAnsi="Arial" w:cs="Arial"/>
          <w:b/>
          <w:sz w:val="24"/>
        </w:rPr>
      </w:pPr>
      <w:r>
        <w:rPr>
          <w:rFonts w:ascii="Arial" w:hAnsi="Arial" w:cs="Arial"/>
          <w:b/>
          <w:color w:val="0000FF"/>
          <w:sz w:val="24"/>
        </w:rPr>
        <w:lastRenderedPageBreak/>
        <w:t>RP-242097</w:t>
      </w:r>
      <w:r>
        <w:rPr>
          <w:rFonts w:ascii="Arial" w:hAnsi="Arial" w:cs="Arial"/>
          <w:b/>
          <w:color w:val="0000FF"/>
          <w:sz w:val="24"/>
        </w:rPr>
        <w:tab/>
      </w:r>
      <w:r>
        <w:rPr>
          <w:rFonts w:ascii="Arial" w:hAnsi="Arial" w:cs="Arial"/>
          <w:b/>
          <w:sz w:val="24"/>
        </w:rPr>
        <w:t>On the scope for study of ISAC in Rel-19</w:t>
      </w:r>
    </w:p>
    <w:p w14:paraId="1971F3B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39FCC0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34837" w14:textId="77777777" w:rsidR="009F16EF" w:rsidRDefault="009F16EF" w:rsidP="009F16EF">
      <w:pPr>
        <w:rPr>
          <w:rFonts w:ascii="Arial" w:hAnsi="Arial" w:cs="Arial"/>
          <w:b/>
          <w:sz w:val="24"/>
        </w:rPr>
      </w:pPr>
      <w:r>
        <w:rPr>
          <w:rFonts w:ascii="Arial" w:hAnsi="Arial" w:cs="Arial"/>
          <w:b/>
          <w:color w:val="0000FF"/>
          <w:sz w:val="24"/>
        </w:rPr>
        <w:t>RP-241959</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4FD642BE"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69CB47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RP-242348</w:t>
      </w:r>
      <w:r>
        <w:rPr>
          <w:color w:val="993300"/>
          <w:u w:val="single"/>
        </w:rPr>
        <w:t>.</w:t>
      </w:r>
    </w:p>
    <w:p w14:paraId="3692D47E" w14:textId="77777777" w:rsidR="009F16EF" w:rsidRDefault="009F16EF" w:rsidP="009F16EF">
      <w:pPr>
        <w:rPr>
          <w:rFonts w:ascii="Arial" w:hAnsi="Arial" w:cs="Arial"/>
          <w:b/>
          <w:sz w:val="24"/>
        </w:rPr>
      </w:pPr>
      <w:r>
        <w:rPr>
          <w:rFonts w:ascii="Arial" w:hAnsi="Arial" w:cs="Arial"/>
          <w:b/>
          <w:color w:val="0000FF"/>
          <w:sz w:val="24"/>
        </w:rPr>
        <w:t>RP-242348</w:t>
      </w:r>
      <w:r>
        <w:rPr>
          <w:rFonts w:ascii="Arial" w:hAnsi="Arial" w:cs="Arial"/>
          <w:b/>
          <w:color w:val="0000FF"/>
          <w:sz w:val="24"/>
        </w:rPr>
        <w:tab/>
      </w:r>
      <w:r>
        <w:rPr>
          <w:rFonts w:ascii="Arial" w:hAnsi="Arial" w:cs="Arial"/>
          <w:b/>
          <w:sz w:val="24"/>
        </w:rPr>
        <w:t>Revised SID: Study on channel modelling for Integrated Sensing And Communication (ISAC) for NR</w:t>
      </w:r>
    </w:p>
    <w:p w14:paraId="39EEC29C"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AT&amp;T</w:t>
      </w:r>
    </w:p>
    <w:p w14:paraId="17ACB689" w14:textId="77777777" w:rsidR="009F16EF" w:rsidRDefault="009F16EF" w:rsidP="009F16EF">
      <w:pPr>
        <w:rPr>
          <w:color w:val="808080"/>
        </w:rPr>
      </w:pPr>
      <w:r>
        <w:rPr>
          <w:color w:val="808080"/>
        </w:rPr>
        <w:t>(Replaces RP-241959)</w:t>
      </w:r>
    </w:p>
    <w:p w14:paraId="57E373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DD29C7" w14:textId="77777777" w:rsidR="009F16EF" w:rsidRDefault="009F16EF" w:rsidP="009F16EF">
      <w:pPr>
        <w:pStyle w:val="Heading4"/>
      </w:pPr>
      <w:bookmarkStart w:id="124" w:name="_Toc178621096"/>
      <w:bookmarkStart w:id="125" w:name="_Toc184591774"/>
      <w:r>
        <w:t>9.2.4</w:t>
      </w:r>
      <w:r>
        <w:tab/>
        <w:t>Study on spatial channel model for demodulation performance requirements for NR [New RAN4 SI: FS_NR_demod_SCM]</w:t>
      </w:r>
      <w:bookmarkEnd w:id="124"/>
      <w:bookmarkEnd w:id="125"/>
    </w:p>
    <w:p w14:paraId="7E988FA1" w14:textId="77777777" w:rsidR="009F16EF" w:rsidRDefault="009F16EF" w:rsidP="009F16EF">
      <w:pPr>
        <w:rPr>
          <w:rFonts w:ascii="Arial" w:hAnsi="Arial" w:cs="Arial"/>
          <w:b/>
          <w:sz w:val="24"/>
        </w:rPr>
      </w:pPr>
      <w:r>
        <w:rPr>
          <w:rFonts w:ascii="Arial" w:hAnsi="Arial" w:cs="Arial"/>
          <w:b/>
          <w:color w:val="0000FF"/>
          <w:sz w:val="24"/>
        </w:rPr>
        <w:t>RP-241844</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3DCB199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33A254E8" w14:textId="77777777" w:rsidR="009F16EF" w:rsidRDefault="009F16EF" w:rsidP="009F16EF">
      <w:pPr>
        <w:rPr>
          <w:rFonts w:ascii="Arial" w:hAnsi="Arial" w:cs="Arial"/>
          <w:b/>
        </w:rPr>
      </w:pPr>
      <w:r>
        <w:rPr>
          <w:rFonts w:ascii="Arial" w:hAnsi="Arial" w:cs="Arial"/>
          <w:b/>
        </w:rPr>
        <w:t xml:space="preserve">Discussion: </w:t>
      </w:r>
    </w:p>
    <w:p w14:paraId="75A01CF3" w14:textId="77777777" w:rsidR="009F16EF" w:rsidRDefault="009F16EF" w:rsidP="009F16EF">
      <w:r>
        <w:t>Huawei: Two options for Tap Delay Line Parameters agreed in WF R4-2413606 are missing, such as “FFS TDLC 300-100 medium B” and ”FFS TDLB 100”.</w:t>
      </w:r>
    </w:p>
    <w:p w14:paraId="1A8379DC" w14:textId="77777777" w:rsidR="009F16EF" w:rsidRDefault="009F16EF" w:rsidP="009F16EF">
      <w:r>
        <w:t>conclusion: revised to include some forgotten agreements from the Way Forward from RAN4 and that were not picked up in the RAN4 reflector review</w:t>
      </w:r>
    </w:p>
    <w:p w14:paraId="40E6AFD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RP-242364</w:t>
      </w:r>
      <w:r>
        <w:rPr>
          <w:color w:val="993300"/>
          <w:u w:val="single"/>
        </w:rPr>
        <w:t>.</w:t>
      </w:r>
    </w:p>
    <w:p w14:paraId="6CF46015" w14:textId="77777777" w:rsidR="009F16EF" w:rsidRDefault="009F16EF" w:rsidP="009F16EF">
      <w:pPr>
        <w:rPr>
          <w:rFonts w:ascii="Arial" w:hAnsi="Arial" w:cs="Arial"/>
          <w:b/>
          <w:sz w:val="24"/>
        </w:rPr>
      </w:pPr>
      <w:r>
        <w:rPr>
          <w:rFonts w:ascii="Arial" w:hAnsi="Arial" w:cs="Arial"/>
          <w:b/>
          <w:color w:val="0000FF"/>
          <w:sz w:val="24"/>
        </w:rPr>
        <w:t>RP-242364</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7617006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6B78976F" w14:textId="77777777" w:rsidR="009F16EF" w:rsidRDefault="009F16EF" w:rsidP="009F16EF">
      <w:pPr>
        <w:rPr>
          <w:color w:val="808080"/>
        </w:rPr>
      </w:pPr>
      <w:r>
        <w:rPr>
          <w:color w:val="808080"/>
        </w:rPr>
        <w:t>(Replaces RP-241844)</w:t>
      </w:r>
    </w:p>
    <w:p w14:paraId="0C5679E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07BFF" w14:textId="77777777" w:rsidR="009F16EF" w:rsidRDefault="009F16EF" w:rsidP="009F16EF">
      <w:pPr>
        <w:rPr>
          <w:rFonts w:ascii="Arial" w:hAnsi="Arial" w:cs="Arial"/>
          <w:b/>
          <w:sz w:val="24"/>
        </w:rPr>
      </w:pPr>
      <w:r>
        <w:rPr>
          <w:rFonts w:ascii="Arial" w:hAnsi="Arial" w:cs="Arial"/>
          <w:b/>
          <w:color w:val="0000FF"/>
          <w:sz w:val="24"/>
        </w:rPr>
        <w:t>RP-241848</w:t>
      </w:r>
      <w:r>
        <w:rPr>
          <w:rFonts w:ascii="Arial" w:hAnsi="Arial" w:cs="Arial"/>
          <w:b/>
          <w:color w:val="0000FF"/>
          <w:sz w:val="24"/>
        </w:rPr>
        <w:tab/>
      </w:r>
      <w:r>
        <w:rPr>
          <w:rFonts w:ascii="Arial" w:hAnsi="Arial" w:cs="Arial"/>
          <w:b/>
          <w:sz w:val="24"/>
        </w:rPr>
        <w:t>Revised SID: Study on spatial channel model for demodulation performance requirements for NR</w:t>
      </w:r>
    </w:p>
    <w:p w14:paraId="7DF1CBFC"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402B87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BC938" w14:textId="77777777" w:rsidR="009F16EF" w:rsidRDefault="009F16EF" w:rsidP="009F16EF">
      <w:pPr>
        <w:pStyle w:val="Heading4"/>
      </w:pPr>
      <w:bookmarkStart w:id="126" w:name="_Toc178621097"/>
      <w:bookmarkStart w:id="127" w:name="_Toc184591775"/>
      <w:r>
        <w:lastRenderedPageBreak/>
        <w:t>9.2.5</w:t>
      </w:r>
      <w:r>
        <w:tab/>
        <w:t>Study on AI/ML for mobility in NR [RAN2 SI: FS_NR_AIML_Mob]</w:t>
      </w:r>
      <w:bookmarkEnd w:id="126"/>
      <w:bookmarkEnd w:id="127"/>
    </w:p>
    <w:p w14:paraId="36634E7F" w14:textId="77777777" w:rsidR="009F16EF" w:rsidRDefault="009F16EF" w:rsidP="009F16EF">
      <w:pPr>
        <w:rPr>
          <w:rFonts w:ascii="Arial" w:hAnsi="Arial" w:cs="Arial"/>
          <w:b/>
          <w:sz w:val="24"/>
        </w:rPr>
      </w:pPr>
      <w:r>
        <w:rPr>
          <w:rFonts w:ascii="Arial" w:hAnsi="Arial" w:cs="Arial"/>
          <w:b/>
          <w:color w:val="0000FF"/>
          <w:sz w:val="24"/>
        </w:rPr>
        <w:t>RP-241744</w:t>
      </w:r>
      <w:r>
        <w:rPr>
          <w:rFonts w:ascii="Arial" w:hAnsi="Arial" w:cs="Arial"/>
          <w:b/>
          <w:color w:val="0000FF"/>
          <w:sz w:val="24"/>
        </w:rPr>
        <w:tab/>
      </w:r>
      <w:r>
        <w:rPr>
          <w:rFonts w:ascii="Arial" w:hAnsi="Arial" w:cs="Arial"/>
          <w:b/>
          <w:sz w:val="24"/>
        </w:rPr>
        <w:t>Status report for SI Study on Artificial Intelligence (AI)/Machine Learning (ML) for mobility in NR</w:t>
      </w:r>
    </w:p>
    <w:p w14:paraId="1AC7403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68F7754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A9222" w14:textId="77777777" w:rsidR="009F16EF" w:rsidRDefault="009F16EF" w:rsidP="009F16EF">
      <w:pPr>
        <w:rPr>
          <w:rFonts w:ascii="Arial" w:hAnsi="Arial" w:cs="Arial"/>
          <w:b/>
          <w:sz w:val="24"/>
        </w:rPr>
      </w:pPr>
      <w:r>
        <w:rPr>
          <w:rFonts w:ascii="Arial" w:hAnsi="Arial" w:cs="Arial"/>
          <w:b/>
          <w:color w:val="0000FF"/>
          <w:sz w:val="24"/>
        </w:rPr>
        <w:t>RP-241804</w:t>
      </w:r>
      <w:r>
        <w:rPr>
          <w:rFonts w:ascii="Arial" w:hAnsi="Arial" w:cs="Arial"/>
          <w:b/>
          <w:color w:val="0000FF"/>
          <w:sz w:val="24"/>
        </w:rPr>
        <w:tab/>
      </w:r>
      <w:r>
        <w:rPr>
          <w:rFonts w:ascii="Arial" w:hAnsi="Arial" w:cs="Arial"/>
          <w:b/>
          <w:sz w:val="24"/>
        </w:rPr>
        <w:t>Views on AI mobility scope</w:t>
      </w:r>
    </w:p>
    <w:p w14:paraId="45A519C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69DB228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8DEE7" w14:textId="77777777" w:rsidR="009F16EF" w:rsidRDefault="009F16EF" w:rsidP="009F16EF">
      <w:pPr>
        <w:rPr>
          <w:rFonts w:ascii="Arial" w:hAnsi="Arial" w:cs="Arial"/>
          <w:b/>
          <w:sz w:val="24"/>
        </w:rPr>
      </w:pPr>
      <w:r>
        <w:rPr>
          <w:rFonts w:ascii="Arial" w:hAnsi="Arial" w:cs="Arial"/>
          <w:b/>
          <w:color w:val="0000FF"/>
          <w:sz w:val="24"/>
        </w:rPr>
        <w:t>RP-241987</w:t>
      </w:r>
      <w:r>
        <w:rPr>
          <w:rFonts w:ascii="Arial" w:hAnsi="Arial" w:cs="Arial"/>
          <w:b/>
          <w:color w:val="0000FF"/>
          <w:sz w:val="24"/>
        </w:rPr>
        <w:tab/>
      </w:r>
      <w:r>
        <w:rPr>
          <w:rFonts w:ascii="Arial" w:hAnsi="Arial" w:cs="Arial"/>
          <w:b/>
          <w:sz w:val="24"/>
        </w:rPr>
        <w:t>Check point for RAN4 objective</w:t>
      </w:r>
    </w:p>
    <w:p w14:paraId="331C046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4E2D8D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65527" w14:textId="77777777" w:rsidR="009F16EF" w:rsidRDefault="009F16EF" w:rsidP="009F16EF">
      <w:pPr>
        <w:rPr>
          <w:rFonts w:ascii="Arial" w:hAnsi="Arial" w:cs="Arial"/>
          <w:b/>
          <w:sz w:val="24"/>
        </w:rPr>
      </w:pPr>
      <w:r>
        <w:rPr>
          <w:rFonts w:ascii="Arial" w:hAnsi="Arial" w:cs="Arial"/>
          <w:b/>
          <w:color w:val="0000FF"/>
          <w:sz w:val="24"/>
        </w:rPr>
        <w:t>RP-241990</w:t>
      </w:r>
      <w:r>
        <w:rPr>
          <w:rFonts w:ascii="Arial" w:hAnsi="Arial" w:cs="Arial"/>
          <w:b/>
          <w:color w:val="0000FF"/>
          <w:sz w:val="24"/>
        </w:rPr>
        <w:tab/>
      </w:r>
      <w:r>
        <w:rPr>
          <w:rFonts w:ascii="Arial" w:hAnsi="Arial" w:cs="Arial"/>
          <w:b/>
          <w:sz w:val="24"/>
        </w:rPr>
        <w:t>Confirmation of RAN4 Scope for the Study on AI/ML for Mobility</w:t>
      </w:r>
    </w:p>
    <w:p w14:paraId="111D7BD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Germany</w:t>
      </w:r>
    </w:p>
    <w:p w14:paraId="33254D5C" w14:textId="77777777" w:rsidR="009F16EF" w:rsidRDefault="009F16EF" w:rsidP="009F16EF">
      <w:pPr>
        <w:rPr>
          <w:rFonts w:ascii="Arial" w:hAnsi="Arial" w:cs="Arial"/>
          <w:b/>
        </w:rPr>
      </w:pPr>
      <w:r>
        <w:rPr>
          <w:rFonts w:ascii="Arial" w:hAnsi="Arial" w:cs="Arial"/>
          <w:b/>
        </w:rPr>
        <w:t xml:space="preserve">Abstract: </w:t>
      </w:r>
    </w:p>
    <w:p w14:paraId="3915A33B" w14:textId="77777777" w:rsidR="009F16EF" w:rsidRDefault="009F16EF" w:rsidP="009F16EF">
      <w:r>
        <w:t>Since it is noted in the SID that RAN4 scope/work can be defined and confirmed by RAN#105, in this paper consider the RAN2 objectives and status of the study and discuss whether there is a need to clarify further RAN4 objective.</w:t>
      </w:r>
    </w:p>
    <w:p w14:paraId="0E23DB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B2C50" w14:textId="77777777" w:rsidR="009F16EF" w:rsidRDefault="009F16EF" w:rsidP="009F16EF">
      <w:pPr>
        <w:rPr>
          <w:rFonts w:ascii="Arial" w:hAnsi="Arial" w:cs="Arial"/>
          <w:b/>
          <w:sz w:val="24"/>
        </w:rPr>
      </w:pPr>
      <w:r>
        <w:rPr>
          <w:rFonts w:ascii="Arial" w:hAnsi="Arial" w:cs="Arial"/>
          <w:b/>
          <w:color w:val="0000FF"/>
          <w:sz w:val="24"/>
        </w:rPr>
        <w:t>RP-242362</w:t>
      </w:r>
      <w:r>
        <w:rPr>
          <w:rFonts w:ascii="Arial" w:hAnsi="Arial" w:cs="Arial"/>
          <w:b/>
          <w:color w:val="0000FF"/>
          <w:sz w:val="24"/>
        </w:rPr>
        <w:tab/>
      </w:r>
      <w:r>
        <w:rPr>
          <w:rFonts w:ascii="Arial" w:hAnsi="Arial" w:cs="Arial"/>
          <w:b/>
          <w:sz w:val="24"/>
        </w:rPr>
        <w:t>Way forward of RAN4 scope for AIML mobility</w:t>
      </w:r>
    </w:p>
    <w:p w14:paraId="779FC3C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 (Huawei)</w:t>
      </w:r>
    </w:p>
    <w:p w14:paraId="472613B7" w14:textId="77777777" w:rsidR="009F16EF" w:rsidRDefault="009F16EF" w:rsidP="009F16EF">
      <w:pPr>
        <w:rPr>
          <w:rFonts w:ascii="Arial" w:hAnsi="Arial" w:cs="Arial"/>
          <w:b/>
        </w:rPr>
      </w:pPr>
      <w:r>
        <w:rPr>
          <w:rFonts w:ascii="Arial" w:hAnsi="Arial" w:cs="Arial"/>
          <w:b/>
        </w:rPr>
        <w:t xml:space="preserve">Discussion: </w:t>
      </w:r>
    </w:p>
    <w:p w14:paraId="1ACF2155" w14:textId="77777777" w:rsidR="009F16EF" w:rsidRDefault="009F16EF" w:rsidP="009F16EF">
      <w:r>
        <w:t>conclusion: way forward is endorsed</w:t>
      </w:r>
    </w:p>
    <w:p w14:paraId="173E89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207DC0" w14:textId="77777777" w:rsidR="009F16EF" w:rsidRDefault="009F16EF" w:rsidP="009F16EF">
      <w:pPr>
        <w:rPr>
          <w:rFonts w:ascii="Arial" w:hAnsi="Arial" w:cs="Arial"/>
          <w:b/>
          <w:sz w:val="24"/>
        </w:rPr>
      </w:pPr>
      <w:r>
        <w:rPr>
          <w:rFonts w:ascii="Arial" w:hAnsi="Arial" w:cs="Arial"/>
          <w:b/>
          <w:color w:val="0000FF"/>
          <w:sz w:val="24"/>
        </w:rPr>
        <w:t>RP-242119</w:t>
      </w:r>
      <w:r>
        <w:rPr>
          <w:rFonts w:ascii="Arial" w:hAnsi="Arial" w:cs="Arial"/>
          <w:b/>
          <w:color w:val="0000FF"/>
          <w:sz w:val="24"/>
        </w:rPr>
        <w:tab/>
      </w:r>
      <w:r>
        <w:rPr>
          <w:rFonts w:ascii="Arial" w:hAnsi="Arial" w:cs="Arial"/>
          <w:b/>
          <w:sz w:val="24"/>
        </w:rPr>
        <w:t>Views on Release 19 Study on AI/ML for Mobility</w:t>
      </w:r>
    </w:p>
    <w:p w14:paraId="5A850DC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(M), IIT Kanpur</w:t>
      </w:r>
    </w:p>
    <w:p w14:paraId="3D6DB19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350E4" w14:textId="77777777" w:rsidR="009F16EF" w:rsidRDefault="009F16EF" w:rsidP="009F16EF">
      <w:pPr>
        <w:rPr>
          <w:rFonts w:ascii="Arial" w:hAnsi="Arial" w:cs="Arial"/>
          <w:b/>
          <w:sz w:val="24"/>
        </w:rPr>
      </w:pPr>
      <w:r>
        <w:rPr>
          <w:rFonts w:ascii="Arial" w:hAnsi="Arial" w:cs="Arial"/>
          <w:b/>
          <w:color w:val="0000FF"/>
          <w:sz w:val="24"/>
        </w:rPr>
        <w:t>RP-241818</w:t>
      </w:r>
      <w:r>
        <w:rPr>
          <w:rFonts w:ascii="Arial" w:hAnsi="Arial" w:cs="Arial"/>
          <w:b/>
          <w:color w:val="0000FF"/>
          <w:sz w:val="24"/>
        </w:rPr>
        <w:tab/>
      </w:r>
      <w:r>
        <w:rPr>
          <w:rFonts w:ascii="Arial" w:hAnsi="Arial" w:cs="Arial"/>
          <w:b/>
          <w:sz w:val="24"/>
        </w:rPr>
        <w:t>Discussion on RAN4 scope for Rel-19 AI/ML for mobility</w:t>
      </w:r>
    </w:p>
    <w:p w14:paraId="1582FC8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1F1F6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5D558" w14:textId="77777777" w:rsidR="009F16EF" w:rsidRDefault="009F16EF" w:rsidP="009F16EF">
      <w:pPr>
        <w:rPr>
          <w:rFonts w:ascii="Arial" w:hAnsi="Arial" w:cs="Arial"/>
          <w:b/>
          <w:sz w:val="24"/>
        </w:rPr>
      </w:pPr>
      <w:r>
        <w:rPr>
          <w:rFonts w:ascii="Arial" w:hAnsi="Arial" w:cs="Arial"/>
          <w:b/>
          <w:color w:val="0000FF"/>
          <w:sz w:val="24"/>
        </w:rPr>
        <w:t>RP-242095</w:t>
      </w:r>
      <w:r>
        <w:rPr>
          <w:rFonts w:ascii="Arial" w:hAnsi="Arial" w:cs="Arial"/>
          <w:b/>
          <w:color w:val="0000FF"/>
          <w:sz w:val="24"/>
        </w:rPr>
        <w:tab/>
      </w:r>
      <w:r>
        <w:rPr>
          <w:rFonts w:ascii="Arial" w:hAnsi="Arial" w:cs="Arial"/>
          <w:b/>
          <w:sz w:val="24"/>
        </w:rPr>
        <w:t>Discussion on RAN4 scope for AI mobility</w:t>
      </w:r>
    </w:p>
    <w:p w14:paraId="10D659A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3A167E"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D8370" w14:textId="77777777" w:rsidR="009F16EF" w:rsidRDefault="009F16EF" w:rsidP="009F16EF">
      <w:pPr>
        <w:rPr>
          <w:rFonts w:ascii="Arial" w:hAnsi="Arial" w:cs="Arial"/>
          <w:b/>
          <w:sz w:val="24"/>
        </w:rPr>
      </w:pPr>
      <w:r>
        <w:rPr>
          <w:rFonts w:ascii="Arial" w:hAnsi="Arial" w:cs="Arial"/>
          <w:b/>
          <w:color w:val="0000FF"/>
          <w:sz w:val="24"/>
        </w:rPr>
        <w:t>RP-242136</w:t>
      </w:r>
      <w:r>
        <w:rPr>
          <w:rFonts w:ascii="Arial" w:hAnsi="Arial" w:cs="Arial"/>
          <w:b/>
          <w:color w:val="0000FF"/>
          <w:sz w:val="24"/>
        </w:rPr>
        <w:tab/>
      </w:r>
      <w:r>
        <w:rPr>
          <w:rFonts w:ascii="Arial" w:hAnsi="Arial" w:cs="Arial"/>
          <w:b/>
          <w:sz w:val="24"/>
        </w:rPr>
        <w:t>Views on RAN4 scope of Rel-19 AI/ML for mobility in NR</w:t>
      </w:r>
    </w:p>
    <w:p w14:paraId="77284B3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DA2344" w14:textId="77777777" w:rsidR="009F16EF" w:rsidRDefault="009F16EF" w:rsidP="009F16EF">
      <w:pPr>
        <w:rPr>
          <w:rFonts w:ascii="Arial" w:hAnsi="Arial" w:cs="Arial"/>
          <w:b/>
        </w:rPr>
      </w:pPr>
      <w:r>
        <w:rPr>
          <w:rFonts w:ascii="Arial" w:hAnsi="Arial" w:cs="Arial"/>
          <w:b/>
        </w:rPr>
        <w:t xml:space="preserve">Abstract: </w:t>
      </w:r>
    </w:p>
    <w:p w14:paraId="4E87E103" w14:textId="77777777" w:rsidR="009F16EF" w:rsidRDefault="009F16EF" w:rsidP="009F16EF">
      <w:r>
        <w:t>on RAN4 related objectives in FS_NR_AIML_Mob</w:t>
      </w:r>
    </w:p>
    <w:p w14:paraId="4DD00C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9DC17" w14:textId="77777777" w:rsidR="009F16EF" w:rsidRDefault="009F16EF" w:rsidP="009F16EF">
      <w:pPr>
        <w:rPr>
          <w:rFonts w:ascii="Arial" w:hAnsi="Arial" w:cs="Arial"/>
          <w:b/>
          <w:sz w:val="24"/>
        </w:rPr>
      </w:pPr>
      <w:r>
        <w:rPr>
          <w:rFonts w:ascii="Arial" w:hAnsi="Arial" w:cs="Arial"/>
          <w:b/>
          <w:color w:val="0000FF"/>
          <w:sz w:val="24"/>
        </w:rPr>
        <w:t>RP-242393</w:t>
      </w:r>
      <w:r>
        <w:rPr>
          <w:rFonts w:ascii="Arial" w:hAnsi="Arial" w:cs="Arial"/>
          <w:b/>
          <w:color w:val="0000FF"/>
          <w:sz w:val="24"/>
        </w:rPr>
        <w:tab/>
      </w:r>
      <w:r>
        <w:rPr>
          <w:rFonts w:ascii="Arial" w:hAnsi="Arial" w:cs="Arial"/>
          <w:b/>
          <w:sz w:val="24"/>
        </w:rPr>
        <w:t>Revised SID: Study on Artificial Intelligence (AI)/Machine Learning (ML) for mobility in NR</w:t>
      </w:r>
    </w:p>
    <w:p w14:paraId="60CD307A"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OPPO</w:t>
      </w:r>
    </w:p>
    <w:p w14:paraId="3AC995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6BFB64" w14:textId="77777777" w:rsidR="009F16EF" w:rsidRDefault="009F16EF" w:rsidP="009F16EF">
      <w:pPr>
        <w:pStyle w:val="Heading4"/>
      </w:pPr>
      <w:bookmarkStart w:id="128" w:name="_Toc178621098"/>
      <w:bookmarkStart w:id="129" w:name="_Toc184591776"/>
      <w:r>
        <w:t>9.2.6</w:t>
      </w:r>
      <w:r>
        <w:tab/>
        <w:t>Study on enhancements for AI/ML for NG-RAN [RAN3 SI: FS_NR_AIML_NGRAN_enh]</w:t>
      </w:r>
      <w:bookmarkEnd w:id="128"/>
      <w:bookmarkEnd w:id="129"/>
    </w:p>
    <w:p w14:paraId="63981FB1" w14:textId="77777777" w:rsidR="009F16EF" w:rsidRDefault="009F16EF" w:rsidP="009F16EF">
      <w:pPr>
        <w:rPr>
          <w:rFonts w:ascii="Arial" w:hAnsi="Arial" w:cs="Arial"/>
          <w:b/>
          <w:sz w:val="24"/>
        </w:rPr>
      </w:pPr>
      <w:r>
        <w:rPr>
          <w:rFonts w:ascii="Arial" w:hAnsi="Arial" w:cs="Arial"/>
          <w:b/>
          <w:color w:val="0000FF"/>
          <w:sz w:val="24"/>
        </w:rPr>
        <w:t>RP-241791</w:t>
      </w:r>
      <w:r>
        <w:rPr>
          <w:rFonts w:ascii="Arial" w:hAnsi="Arial" w:cs="Arial"/>
          <w:b/>
          <w:color w:val="0000FF"/>
          <w:sz w:val="24"/>
        </w:rPr>
        <w:tab/>
      </w:r>
      <w:r>
        <w:rPr>
          <w:rFonts w:ascii="Arial" w:hAnsi="Arial" w:cs="Arial"/>
          <w:b/>
          <w:sz w:val="24"/>
        </w:rPr>
        <w:t>Status report for SI Study on enhancements for Artificial Intelligence (AI)/Machine Learning (ML) for NG-RAN</w:t>
      </w:r>
    </w:p>
    <w:p w14:paraId="5E04A68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NEC, ZTE</w:t>
      </w:r>
    </w:p>
    <w:p w14:paraId="7374C7ED" w14:textId="77777777" w:rsidR="009F16EF" w:rsidRDefault="009F16EF" w:rsidP="009F16EF">
      <w:pPr>
        <w:rPr>
          <w:rFonts w:ascii="Arial" w:hAnsi="Arial" w:cs="Arial"/>
          <w:b/>
        </w:rPr>
      </w:pPr>
      <w:r>
        <w:rPr>
          <w:rFonts w:ascii="Arial" w:hAnsi="Arial" w:cs="Arial"/>
          <w:b/>
        </w:rPr>
        <w:t xml:space="preserve">Discussion: </w:t>
      </w:r>
    </w:p>
    <w:p w14:paraId="6226D538" w14:textId="77777777" w:rsidR="009F16EF" w:rsidRDefault="009F16EF" w:rsidP="009F16EF">
      <w:r>
        <w:t>conclusion: SI is completed</w:t>
      </w:r>
    </w:p>
    <w:p w14:paraId="06CEA49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C966F" w14:textId="77777777" w:rsidR="009F16EF" w:rsidRDefault="009F16EF" w:rsidP="009F16EF">
      <w:pPr>
        <w:rPr>
          <w:rFonts w:ascii="Arial" w:hAnsi="Arial" w:cs="Arial"/>
          <w:b/>
          <w:sz w:val="24"/>
        </w:rPr>
      </w:pPr>
      <w:r>
        <w:rPr>
          <w:rFonts w:ascii="Arial" w:hAnsi="Arial" w:cs="Arial"/>
          <w:b/>
          <w:color w:val="0000FF"/>
          <w:sz w:val="24"/>
        </w:rPr>
        <w:t>RP-241768</w:t>
      </w:r>
      <w:r>
        <w:rPr>
          <w:rFonts w:ascii="Arial" w:hAnsi="Arial" w:cs="Arial"/>
          <w:b/>
          <w:color w:val="0000FF"/>
          <w:sz w:val="24"/>
        </w:rPr>
        <w:tab/>
      </w:r>
      <w:r>
        <w:rPr>
          <w:rFonts w:ascii="Arial" w:hAnsi="Arial" w:cs="Arial"/>
          <w:b/>
          <w:sz w:val="24"/>
        </w:rPr>
        <w:t>TR 38.743 v2.0.0 Study on enhancements for Artificial Intelligence (AI)/Machine Learning (ML) for NG-RAN; for approval</w:t>
      </w:r>
    </w:p>
    <w:p w14:paraId="6C7403E7"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38.743 v2.0.0</w:t>
      </w:r>
      <w:r>
        <w:rPr>
          <w:i/>
        </w:rPr>
        <w:br/>
      </w:r>
      <w:r>
        <w:rPr>
          <w:i/>
        </w:rPr>
        <w:tab/>
      </w:r>
      <w:r>
        <w:rPr>
          <w:i/>
        </w:rPr>
        <w:tab/>
      </w:r>
      <w:r>
        <w:rPr>
          <w:i/>
        </w:rPr>
        <w:tab/>
      </w:r>
      <w:r>
        <w:rPr>
          <w:i/>
        </w:rPr>
        <w:tab/>
      </w:r>
      <w:r>
        <w:rPr>
          <w:i/>
        </w:rPr>
        <w:tab/>
        <w:t>Source: ZTE Corporation, NEC</w:t>
      </w:r>
    </w:p>
    <w:p w14:paraId="39C69E1E" w14:textId="77777777" w:rsidR="009F16EF" w:rsidRDefault="009F16EF" w:rsidP="009F16EF">
      <w:pPr>
        <w:rPr>
          <w:rFonts w:ascii="Arial" w:hAnsi="Arial" w:cs="Arial"/>
          <w:b/>
        </w:rPr>
      </w:pPr>
      <w:r>
        <w:rPr>
          <w:rFonts w:ascii="Arial" w:hAnsi="Arial" w:cs="Arial"/>
          <w:b/>
        </w:rPr>
        <w:t xml:space="preserve">Discussion: </w:t>
      </w:r>
    </w:p>
    <w:p w14:paraId="13ACBFA4" w14:textId="77777777" w:rsidR="009F16EF" w:rsidRDefault="009F16EF" w:rsidP="009F16EF">
      <w:r>
        <w:t>Note: TR 38.743 v1.0.0 was noted in RP-241148 at RAN #104.</w:t>
      </w:r>
    </w:p>
    <w:p w14:paraId="6540A8C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7CEF4" w14:textId="77777777" w:rsidR="009F16EF" w:rsidRDefault="009F16EF" w:rsidP="009F16EF">
      <w:pPr>
        <w:pStyle w:val="Heading4"/>
      </w:pPr>
      <w:bookmarkStart w:id="130" w:name="_Toc178621099"/>
      <w:bookmarkStart w:id="131" w:name="_Toc184591777"/>
      <w:r>
        <w:t>9.2.7</w:t>
      </w:r>
      <w:r>
        <w:tab/>
        <w:t>Study on additional topological enhancements for NR [RAN3 SI: FS_NR_WAB_5GFemto]</w:t>
      </w:r>
      <w:bookmarkEnd w:id="130"/>
      <w:bookmarkEnd w:id="131"/>
    </w:p>
    <w:p w14:paraId="66EB5FB9" w14:textId="77777777" w:rsidR="009F16EF" w:rsidRDefault="009F16EF" w:rsidP="009F16EF">
      <w:pPr>
        <w:rPr>
          <w:rFonts w:ascii="Arial" w:hAnsi="Arial" w:cs="Arial"/>
          <w:b/>
          <w:sz w:val="24"/>
        </w:rPr>
      </w:pPr>
      <w:r>
        <w:rPr>
          <w:rFonts w:ascii="Arial" w:hAnsi="Arial" w:cs="Arial"/>
          <w:b/>
          <w:color w:val="0000FF"/>
          <w:sz w:val="24"/>
        </w:rPr>
        <w:t>RP-241963</w:t>
      </w:r>
      <w:r>
        <w:rPr>
          <w:rFonts w:ascii="Arial" w:hAnsi="Arial" w:cs="Arial"/>
          <w:b/>
          <w:color w:val="0000FF"/>
          <w:sz w:val="24"/>
        </w:rPr>
        <w:tab/>
      </w:r>
      <w:r>
        <w:rPr>
          <w:rFonts w:ascii="Arial" w:hAnsi="Arial" w:cs="Arial"/>
          <w:b/>
          <w:sz w:val="24"/>
        </w:rPr>
        <w:t>Status report for SI Study on additional topological enhancements for NR</w:t>
      </w:r>
    </w:p>
    <w:p w14:paraId="6EC42A6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NTT DOCOMO, INC., AT&amp;T</w:t>
      </w:r>
    </w:p>
    <w:p w14:paraId="769C78DA" w14:textId="77777777" w:rsidR="009F16EF" w:rsidRDefault="009F16EF" w:rsidP="009F16EF">
      <w:pPr>
        <w:rPr>
          <w:rFonts w:ascii="Arial" w:hAnsi="Arial" w:cs="Arial"/>
          <w:b/>
        </w:rPr>
      </w:pPr>
      <w:r>
        <w:rPr>
          <w:rFonts w:ascii="Arial" w:hAnsi="Arial" w:cs="Arial"/>
          <w:b/>
        </w:rPr>
        <w:t xml:space="preserve">Discussion: </w:t>
      </w:r>
    </w:p>
    <w:p w14:paraId="6BD53AB4" w14:textId="77777777" w:rsidR="009F16EF" w:rsidRDefault="009F16EF" w:rsidP="009F16EF">
      <w:r>
        <w:t>conclusion: SI is completed</w:t>
      </w:r>
    </w:p>
    <w:p w14:paraId="6E3A00C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DAA97" w14:textId="77777777" w:rsidR="009F16EF" w:rsidRDefault="009F16EF" w:rsidP="009F16EF">
      <w:pPr>
        <w:rPr>
          <w:rFonts w:ascii="Arial" w:hAnsi="Arial" w:cs="Arial"/>
          <w:b/>
          <w:sz w:val="24"/>
        </w:rPr>
      </w:pPr>
      <w:r>
        <w:rPr>
          <w:rFonts w:ascii="Arial" w:hAnsi="Arial" w:cs="Arial"/>
          <w:b/>
          <w:color w:val="0000FF"/>
          <w:sz w:val="24"/>
        </w:rPr>
        <w:lastRenderedPageBreak/>
        <w:t>RP-242043</w:t>
      </w:r>
      <w:r>
        <w:rPr>
          <w:rFonts w:ascii="Arial" w:hAnsi="Arial" w:cs="Arial"/>
          <w:b/>
          <w:color w:val="0000FF"/>
          <w:sz w:val="24"/>
        </w:rPr>
        <w:tab/>
      </w:r>
      <w:r>
        <w:rPr>
          <w:rFonts w:ascii="Arial" w:hAnsi="Arial" w:cs="Arial"/>
          <w:b/>
          <w:sz w:val="24"/>
        </w:rPr>
        <w:t>Views on 5G Femto</w:t>
      </w:r>
    </w:p>
    <w:p w14:paraId="52C62EE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Baicells</w:t>
      </w:r>
    </w:p>
    <w:p w14:paraId="1802622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7B82C0" w14:textId="77777777" w:rsidR="009F16EF" w:rsidRDefault="009F16EF" w:rsidP="009F16EF">
      <w:pPr>
        <w:rPr>
          <w:rFonts w:ascii="Arial" w:hAnsi="Arial" w:cs="Arial"/>
          <w:b/>
          <w:sz w:val="24"/>
        </w:rPr>
      </w:pPr>
      <w:r>
        <w:rPr>
          <w:rFonts w:ascii="Arial" w:hAnsi="Arial" w:cs="Arial"/>
          <w:b/>
          <w:color w:val="0000FF"/>
          <w:sz w:val="24"/>
        </w:rPr>
        <w:t>RP-241988</w:t>
      </w:r>
      <w:r>
        <w:rPr>
          <w:rFonts w:ascii="Arial" w:hAnsi="Arial" w:cs="Arial"/>
          <w:b/>
          <w:color w:val="0000FF"/>
          <w:sz w:val="24"/>
        </w:rPr>
        <w:tab/>
      </w:r>
      <w:r>
        <w:rPr>
          <w:rFonts w:ascii="Arial" w:hAnsi="Arial" w:cs="Arial"/>
          <w:b/>
          <w:sz w:val="24"/>
        </w:rPr>
        <w:t>Scope of Additional Topological Enhancements in Rel-19</w:t>
      </w:r>
    </w:p>
    <w:p w14:paraId="5353D5C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23CAE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0C701" w14:textId="77777777" w:rsidR="009F16EF" w:rsidRDefault="009F16EF" w:rsidP="009F16EF">
      <w:pPr>
        <w:rPr>
          <w:rFonts w:ascii="Arial" w:hAnsi="Arial" w:cs="Arial"/>
          <w:b/>
          <w:sz w:val="24"/>
        </w:rPr>
      </w:pPr>
      <w:r>
        <w:rPr>
          <w:rFonts w:ascii="Arial" w:hAnsi="Arial" w:cs="Arial"/>
          <w:b/>
          <w:color w:val="0000FF"/>
          <w:sz w:val="24"/>
        </w:rPr>
        <w:t>RP-242139</w:t>
      </w:r>
      <w:r>
        <w:rPr>
          <w:rFonts w:ascii="Arial" w:hAnsi="Arial" w:cs="Arial"/>
          <w:b/>
          <w:color w:val="0000FF"/>
          <w:sz w:val="24"/>
        </w:rPr>
        <w:tab/>
      </w:r>
      <w:r>
        <w:rPr>
          <w:rFonts w:ascii="Arial" w:hAnsi="Arial" w:cs="Arial"/>
          <w:b/>
          <w:sz w:val="24"/>
        </w:rPr>
        <w:t>Views on scope of additional topology enhancement for NR</w:t>
      </w:r>
    </w:p>
    <w:p w14:paraId="3C0F793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8A9CC3B" w14:textId="77777777" w:rsidR="009F16EF" w:rsidRDefault="009F16EF" w:rsidP="009F16EF">
      <w:pPr>
        <w:rPr>
          <w:rFonts w:ascii="Arial" w:hAnsi="Arial" w:cs="Arial"/>
          <w:b/>
        </w:rPr>
      </w:pPr>
      <w:r>
        <w:rPr>
          <w:rFonts w:ascii="Arial" w:hAnsi="Arial" w:cs="Arial"/>
          <w:b/>
        </w:rPr>
        <w:t xml:space="preserve">Abstract: </w:t>
      </w:r>
    </w:p>
    <w:p w14:paraId="650CD570" w14:textId="77777777" w:rsidR="009F16EF" w:rsidRDefault="009F16EF" w:rsidP="009F16EF">
      <w:r>
        <w:t>on the scope of additional topology enhancement for NR WID</w:t>
      </w:r>
    </w:p>
    <w:p w14:paraId="38651A0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37CEB" w14:textId="77777777" w:rsidR="009F16EF" w:rsidRDefault="009F16EF" w:rsidP="009F16EF">
      <w:pPr>
        <w:rPr>
          <w:rFonts w:ascii="Arial" w:hAnsi="Arial" w:cs="Arial"/>
          <w:b/>
          <w:sz w:val="24"/>
        </w:rPr>
      </w:pPr>
      <w:r>
        <w:rPr>
          <w:rFonts w:ascii="Arial" w:hAnsi="Arial" w:cs="Arial"/>
          <w:b/>
          <w:color w:val="0000FF"/>
          <w:sz w:val="24"/>
        </w:rPr>
        <w:t>RP-241891</w:t>
      </w:r>
      <w:r>
        <w:rPr>
          <w:rFonts w:ascii="Arial" w:hAnsi="Arial" w:cs="Arial"/>
          <w:b/>
          <w:color w:val="0000FF"/>
          <w:sz w:val="24"/>
        </w:rPr>
        <w:tab/>
      </w:r>
      <w:r>
        <w:rPr>
          <w:rFonts w:ascii="Arial" w:hAnsi="Arial" w:cs="Arial"/>
          <w:b/>
          <w:sz w:val="24"/>
        </w:rPr>
        <w:t>Objectives for the normative phase of WAB</w:t>
      </w:r>
    </w:p>
    <w:p w14:paraId="2FFC141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49AC21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3E39C" w14:textId="77777777" w:rsidR="009F16EF" w:rsidRDefault="009F16EF" w:rsidP="009F16EF">
      <w:pPr>
        <w:rPr>
          <w:rFonts w:ascii="Arial" w:hAnsi="Arial" w:cs="Arial"/>
          <w:b/>
          <w:sz w:val="24"/>
        </w:rPr>
      </w:pPr>
      <w:r>
        <w:rPr>
          <w:rFonts w:ascii="Arial" w:hAnsi="Arial" w:cs="Arial"/>
          <w:b/>
          <w:color w:val="0000FF"/>
          <w:sz w:val="24"/>
        </w:rPr>
        <w:t>RP-241921</w:t>
      </w:r>
      <w:r>
        <w:rPr>
          <w:rFonts w:ascii="Arial" w:hAnsi="Arial" w:cs="Arial"/>
          <w:b/>
          <w:color w:val="0000FF"/>
          <w:sz w:val="24"/>
        </w:rPr>
        <w:tab/>
      </w:r>
      <w:r>
        <w:rPr>
          <w:rFonts w:ascii="Arial" w:hAnsi="Arial" w:cs="Arial"/>
          <w:b/>
          <w:sz w:val="24"/>
        </w:rPr>
        <w:t>TR 38.799 v2.0.0 NR; Study on additional topological enhancements for NR</w:t>
      </w:r>
    </w:p>
    <w:p w14:paraId="460FC4FE"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v2.0.0</w:t>
      </w:r>
      <w:r>
        <w:rPr>
          <w:i/>
        </w:rPr>
        <w:br/>
      </w:r>
      <w:r>
        <w:rPr>
          <w:i/>
        </w:rPr>
        <w:tab/>
      </w:r>
      <w:r>
        <w:rPr>
          <w:i/>
        </w:rPr>
        <w:tab/>
      </w:r>
      <w:r>
        <w:rPr>
          <w:i/>
        </w:rPr>
        <w:tab/>
      </w:r>
      <w:r>
        <w:rPr>
          <w:i/>
        </w:rPr>
        <w:tab/>
      </w:r>
      <w:r>
        <w:rPr>
          <w:i/>
        </w:rPr>
        <w:tab/>
        <w:t>Source: NTT DOCOMO INC., AT&amp;T</w:t>
      </w:r>
    </w:p>
    <w:p w14:paraId="66051EB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RP-241925</w:t>
      </w:r>
      <w:r>
        <w:rPr>
          <w:color w:val="993300"/>
          <w:u w:val="single"/>
        </w:rPr>
        <w:t>.</w:t>
      </w:r>
    </w:p>
    <w:p w14:paraId="6D780F2C" w14:textId="77777777" w:rsidR="009F16EF" w:rsidRDefault="009F16EF" w:rsidP="009F16EF">
      <w:pPr>
        <w:rPr>
          <w:rFonts w:ascii="Arial" w:hAnsi="Arial" w:cs="Arial"/>
          <w:b/>
          <w:sz w:val="24"/>
        </w:rPr>
      </w:pPr>
      <w:r>
        <w:rPr>
          <w:rFonts w:ascii="Arial" w:hAnsi="Arial" w:cs="Arial"/>
          <w:b/>
          <w:color w:val="0000FF"/>
          <w:sz w:val="24"/>
        </w:rPr>
        <w:t>RP-241924</w:t>
      </w:r>
      <w:r>
        <w:rPr>
          <w:rFonts w:ascii="Arial" w:hAnsi="Arial" w:cs="Arial"/>
          <w:b/>
          <w:color w:val="0000FF"/>
          <w:sz w:val="24"/>
        </w:rPr>
        <w:tab/>
      </w:r>
      <w:r>
        <w:rPr>
          <w:rFonts w:ascii="Arial" w:hAnsi="Arial" w:cs="Arial"/>
          <w:b/>
          <w:sz w:val="24"/>
        </w:rPr>
        <w:t>TR 38.799 v2.0.1 NR; Study on additional topological enhancements for NR</w:t>
      </w:r>
    </w:p>
    <w:p w14:paraId="31EAE9C5"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v2.0.1</w:t>
      </w:r>
      <w:r>
        <w:rPr>
          <w:i/>
        </w:rPr>
        <w:br/>
      </w:r>
      <w:r>
        <w:rPr>
          <w:i/>
        </w:rPr>
        <w:tab/>
      </w:r>
      <w:r>
        <w:rPr>
          <w:i/>
        </w:rPr>
        <w:tab/>
      </w:r>
      <w:r>
        <w:rPr>
          <w:i/>
        </w:rPr>
        <w:tab/>
      </w:r>
      <w:r>
        <w:rPr>
          <w:i/>
        </w:rPr>
        <w:tab/>
      </w:r>
      <w:r>
        <w:rPr>
          <w:i/>
        </w:rPr>
        <w:tab/>
        <w:t>Source: NTT DOCOMO INC., AT&amp;T</w:t>
      </w:r>
    </w:p>
    <w:p w14:paraId="1C16FBDE" w14:textId="77777777" w:rsidR="009F16EF" w:rsidRDefault="009F16EF" w:rsidP="009F16EF">
      <w:pPr>
        <w:rPr>
          <w:rFonts w:ascii="Arial" w:hAnsi="Arial" w:cs="Arial"/>
          <w:b/>
        </w:rPr>
      </w:pPr>
      <w:r>
        <w:rPr>
          <w:rFonts w:ascii="Arial" w:hAnsi="Arial" w:cs="Arial"/>
          <w:b/>
        </w:rPr>
        <w:t xml:space="preserve">Discussion: </w:t>
      </w:r>
    </w:p>
    <w:p w14:paraId="38C92A32" w14:textId="77777777" w:rsidR="009F16EF" w:rsidRDefault="009F16EF" w:rsidP="009F16EF">
      <w:r>
        <w:t>allocated by mistake</w:t>
      </w:r>
    </w:p>
    <w:p w14:paraId="1864A2F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DDA84" w14:textId="77777777" w:rsidR="009F16EF" w:rsidRDefault="009F16EF" w:rsidP="009F16EF">
      <w:pPr>
        <w:rPr>
          <w:rFonts w:ascii="Arial" w:hAnsi="Arial" w:cs="Arial"/>
          <w:b/>
          <w:sz w:val="24"/>
        </w:rPr>
      </w:pPr>
      <w:r>
        <w:rPr>
          <w:rFonts w:ascii="Arial" w:hAnsi="Arial" w:cs="Arial"/>
          <w:b/>
          <w:color w:val="0000FF"/>
          <w:sz w:val="24"/>
        </w:rPr>
        <w:t>RP-241925</w:t>
      </w:r>
      <w:r>
        <w:rPr>
          <w:rFonts w:ascii="Arial" w:hAnsi="Arial" w:cs="Arial"/>
          <w:b/>
          <w:color w:val="0000FF"/>
          <w:sz w:val="24"/>
        </w:rPr>
        <w:tab/>
      </w:r>
      <w:r>
        <w:rPr>
          <w:rFonts w:ascii="Arial" w:hAnsi="Arial" w:cs="Arial"/>
          <w:b/>
          <w:sz w:val="24"/>
        </w:rPr>
        <w:t>TR 38.799 v2.1.0 NR; Study on additional topological enhancements for NR</w:t>
      </w:r>
    </w:p>
    <w:p w14:paraId="5F44D789"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38.799 v2.1.0</w:t>
      </w:r>
      <w:r>
        <w:rPr>
          <w:i/>
        </w:rPr>
        <w:br/>
      </w:r>
      <w:r>
        <w:rPr>
          <w:i/>
        </w:rPr>
        <w:tab/>
      </w:r>
      <w:r>
        <w:rPr>
          <w:i/>
        </w:rPr>
        <w:tab/>
      </w:r>
      <w:r>
        <w:rPr>
          <w:i/>
        </w:rPr>
        <w:tab/>
      </w:r>
      <w:r>
        <w:rPr>
          <w:i/>
        </w:rPr>
        <w:tab/>
      </w:r>
      <w:r>
        <w:rPr>
          <w:i/>
        </w:rPr>
        <w:tab/>
        <w:t>Source: NTT DOCOMO INC., AT&amp;T</w:t>
      </w:r>
    </w:p>
    <w:p w14:paraId="6F0D9DF3" w14:textId="77777777" w:rsidR="009F16EF" w:rsidRDefault="009F16EF" w:rsidP="009F16EF">
      <w:pPr>
        <w:rPr>
          <w:color w:val="808080"/>
        </w:rPr>
      </w:pPr>
      <w:r>
        <w:rPr>
          <w:color w:val="808080"/>
        </w:rPr>
        <w:t>(Replaces RP-241921)</w:t>
      </w:r>
    </w:p>
    <w:p w14:paraId="787164CA" w14:textId="77777777" w:rsidR="009F16EF" w:rsidRDefault="009F16EF" w:rsidP="009F16EF">
      <w:pPr>
        <w:rPr>
          <w:rFonts w:ascii="Arial" w:hAnsi="Arial" w:cs="Arial"/>
          <w:b/>
        </w:rPr>
      </w:pPr>
      <w:r>
        <w:rPr>
          <w:rFonts w:ascii="Arial" w:hAnsi="Arial" w:cs="Arial"/>
          <w:b/>
        </w:rPr>
        <w:t xml:space="preserve">Discussion: </w:t>
      </w:r>
    </w:p>
    <w:p w14:paraId="3134A0C8" w14:textId="77777777" w:rsidR="009F16EF" w:rsidRDefault="009F16EF" w:rsidP="009F16EF">
      <w:r>
        <w:lastRenderedPageBreak/>
        <w:t>Note: TR 38.799 v1.0.0 was noted in RP-241262 at RAN #104.</w:t>
      </w:r>
    </w:p>
    <w:p w14:paraId="4B08D4D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97706" w14:textId="77777777" w:rsidR="009F16EF" w:rsidRDefault="009F16EF" w:rsidP="009F16EF">
      <w:pPr>
        <w:pStyle w:val="Heading4"/>
      </w:pPr>
      <w:bookmarkStart w:id="132" w:name="_Toc178621100"/>
      <w:bookmarkStart w:id="133" w:name="_Toc184591778"/>
      <w:r>
        <w:t>9.2.8</w:t>
      </w:r>
      <w:r>
        <w:tab/>
        <w:t>Study on NR FR2 OTA testing Phase 3 [RAN4 SI: FS_NR_FR2_OTA_Ph3]</w:t>
      </w:r>
      <w:bookmarkEnd w:id="132"/>
      <w:bookmarkEnd w:id="133"/>
    </w:p>
    <w:p w14:paraId="2DB7E8E3" w14:textId="77777777" w:rsidR="009F16EF" w:rsidRDefault="009F16EF" w:rsidP="009F16EF">
      <w:pPr>
        <w:rPr>
          <w:rFonts w:ascii="Arial" w:hAnsi="Arial" w:cs="Arial"/>
          <w:b/>
          <w:sz w:val="24"/>
        </w:rPr>
      </w:pPr>
      <w:r>
        <w:rPr>
          <w:rFonts w:ascii="Arial" w:hAnsi="Arial" w:cs="Arial"/>
          <w:b/>
          <w:color w:val="0000FF"/>
          <w:sz w:val="24"/>
        </w:rPr>
        <w:t>RP-241845</w:t>
      </w:r>
      <w:r>
        <w:rPr>
          <w:rFonts w:ascii="Arial" w:hAnsi="Arial" w:cs="Arial"/>
          <w:b/>
          <w:color w:val="0000FF"/>
          <w:sz w:val="24"/>
        </w:rPr>
        <w:tab/>
      </w:r>
      <w:r>
        <w:rPr>
          <w:rFonts w:ascii="Arial" w:hAnsi="Arial" w:cs="Arial"/>
          <w:b/>
          <w:sz w:val="24"/>
        </w:rPr>
        <w:t>Status report for SI Study on NR frequency range 2 (FR2) OTA (Over the Air) testing Phase 3</w:t>
      </w:r>
    </w:p>
    <w:p w14:paraId="036E1FC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2C63B4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C39A0" w14:textId="77777777" w:rsidR="009F16EF" w:rsidRDefault="009F16EF" w:rsidP="009F16EF">
      <w:pPr>
        <w:rPr>
          <w:rFonts w:ascii="Arial" w:hAnsi="Arial" w:cs="Arial"/>
          <w:b/>
          <w:sz w:val="24"/>
        </w:rPr>
      </w:pPr>
      <w:r>
        <w:rPr>
          <w:rFonts w:ascii="Arial" w:hAnsi="Arial" w:cs="Arial"/>
          <w:b/>
          <w:color w:val="0000FF"/>
          <w:sz w:val="24"/>
        </w:rPr>
        <w:t>RP-241986</w:t>
      </w:r>
      <w:r>
        <w:rPr>
          <w:rFonts w:ascii="Arial" w:hAnsi="Arial" w:cs="Arial"/>
          <w:b/>
          <w:color w:val="0000FF"/>
          <w:sz w:val="24"/>
        </w:rPr>
        <w:tab/>
      </w:r>
      <w:r>
        <w:rPr>
          <w:rFonts w:ascii="Arial" w:hAnsi="Arial" w:cs="Arial"/>
          <w:b/>
          <w:sz w:val="24"/>
        </w:rPr>
        <w:t>Check point for OTA testability related to AI/ML</w:t>
      </w:r>
    </w:p>
    <w:p w14:paraId="109BA97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EC1C55A" w14:textId="77777777" w:rsidR="009F16EF" w:rsidRDefault="009F16EF" w:rsidP="009F16EF">
      <w:pPr>
        <w:rPr>
          <w:rFonts w:ascii="Arial" w:hAnsi="Arial" w:cs="Arial"/>
          <w:b/>
        </w:rPr>
      </w:pPr>
      <w:r>
        <w:rPr>
          <w:rFonts w:ascii="Arial" w:hAnsi="Arial" w:cs="Arial"/>
          <w:b/>
        </w:rPr>
        <w:t xml:space="preserve">Discussion: </w:t>
      </w:r>
    </w:p>
    <w:p w14:paraId="2ABCD63A" w14:textId="77777777" w:rsidR="009F16EF" w:rsidRDefault="009F16EF" w:rsidP="009F16EF">
      <w:r>
        <w:t>Proposal</w:t>
      </w:r>
      <w:r>
        <w:rPr>
          <w:rFonts w:ascii="MS Mincho" w:eastAsia="MS Mincho" w:hAnsi="MS Mincho" w:cs="MS Mincho" w:hint="eastAsia"/>
        </w:rPr>
        <w:t>：</w:t>
      </w:r>
      <w:r>
        <w:t>postpone the check point of including AI/ML testability into FR2 OTA SI from RAN#105 to RAN#106</w:t>
      </w:r>
    </w:p>
    <w:p w14:paraId="29734251" w14:textId="77777777" w:rsidR="009F16EF" w:rsidRDefault="009F16EF" w:rsidP="009F16EF">
      <w:r>
        <w:t>RAN chair: we better solve this now as Dec.24 will be shortened/busy</w:t>
      </w:r>
    </w:p>
    <w:p w14:paraId="45C3EFB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CF6A71" w14:textId="77777777" w:rsidR="009F16EF" w:rsidRDefault="009F16EF" w:rsidP="009F16EF">
      <w:pPr>
        <w:rPr>
          <w:rFonts w:ascii="Arial" w:hAnsi="Arial" w:cs="Arial"/>
          <w:b/>
          <w:sz w:val="24"/>
        </w:rPr>
      </w:pPr>
      <w:r>
        <w:rPr>
          <w:rFonts w:ascii="Arial" w:hAnsi="Arial" w:cs="Arial"/>
          <w:b/>
          <w:color w:val="0000FF"/>
          <w:sz w:val="24"/>
        </w:rPr>
        <w:t>RP-242363</w:t>
      </w:r>
      <w:r>
        <w:rPr>
          <w:rFonts w:ascii="Arial" w:hAnsi="Arial" w:cs="Arial"/>
          <w:b/>
          <w:color w:val="0000FF"/>
          <w:sz w:val="24"/>
        </w:rPr>
        <w:tab/>
      </w:r>
      <w:r>
        <w:rPr>
          <w:rFonts w:ascii="Arial" w:hAnsi="Arial" w:cs="Arial"/>
          <w:b/>
          <w:sz w:val="24"/>
        </w:rPr>
        <w:t>Way forward on FR2 OTA testability related to AI/ML</w:t>
      </w:r>
    </w:p>
    <w:p w14:paraId="18331E4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w:t>
      </w:r>
    </w:p>
    <w:p w14:paraId="7C1E8B7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D890F2" w14:textId="77777777" w:rsidR="009F16EF" w:rsidRDefault="009F16EF" w:rsidP="009F16EF">
      <w:pPr>
        <w:rPr>
          <w:rFonts w:ascii="Arial" w:hAnsi="Arial" w:cs="Arial"/>
          <w:b/>
          <w:sz w:val="24"/>
        </w:rPr>
      </w:pPr>
      <w:r>
        <w:rPr>
          <w:rFonts w:ascii="Arial" w:hAnsi="Arial" w:cs="Arial"/>
          <w:b/>
          <w:color w:val="0000FF"/>
          <w:sz w:val="24"/>
        </w:rPr>
        <w:t>RP-241846</w:t>
      </w:r>
      <w:r>
        <w:rPr>
          <w:rFonts w:ascii="Arial" w:hAnsi="Arial" w:cs="Arial"/>
          <w:b/>
          <w:color w:val="0000FF"/>
          <w:sz w:val="24"/>
        </w:rPr>
        <w:tab/>
      </w:r>
      <w:r>
        <w:rPr>
          <w:rFonts w:ascii="Arial" w:hAnsi="Arial" w:cs="Arial"/>
          <w:b/>
          <w:sz w:val="24"/>
        </w:rPr>
        <w:t>Revised SID: Study on NR frequency range 2 (FR2) OTA (Over the Air) testing enhancement Phase 3</w:t>
      </w:r>
    </w:p>
    <w:p w14:paraId="213D698F"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4C075E07" w14:textId="77777777" w:rsidR="009F16EF" w:rsidRDefault="009F16EF" w:rsidP="009F16EF">
      <w:pPr>
        <w:rPr>
          <w:rFonts w:ascii="Arial" w:hAnsi="Arial" w:cs="Arial"/>
          <w:b/>
        </w:rPr>
      </w:pPr>
      <w:r>
        <w:rPr>
          <w:rFonts w:ascii="Arial" w:hAnsi="Arial" w:cs="Arial"/>
          <w:b/>
        </w:rPr>
        <w:t xml:space="preserve">Discussion: </w:t>
      </w:r>
    </w:p>
    <w:p w14:paraId="51AF0C88" w14:textId="77777777" w:rsidR="009F16EF" w:rsidRDefault="009F16EF" w:rsidP="009F16EF">
      <w:r>
        <w:t>MCC: SI TR has no number yet? REL-19 SI with target date Sep.25 is made dependent on REL-19 WI NR_AIML_air with target date Sep.25, how does this work?</w:t>
      </w:r>
    </w:p>
    <w:p w14:paraId="43809D0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14739A" w14:textId="77777777" w:rsidR="009F16EF" w:rsidRDefault="009F16EF" w:rsidP="009F16EF">
      <w:pPr>
        <w:rPr>
          <w:rFonts w:ascii="Arial" w:hAnsi="Arial" w:cs="Arial"/>
          <w:b/>
          <w:sz w:val="24"/>
        </w:rPr>
      </w:pPr>
      <w:r>
        <w:rPr>
          <w:rFonts w:ascii="Arial" w:hAnsi="Arial" w:cs="Arial"/>
          <w:b/>
          <w:color w:val="0000FF"/>
          <w:sz w:val="24"/>
        </w:rPr>
        <w:t>RP-242400</w:t>
      </w:r>
      <w:r>
        <w:rPr>
          <w:rFonts w:ascii="Arial" w:hAnsi="Arial" w:cs="Arial"/>
          <w:b/>
          <w:color w:val="0000FF"/>
          <w:sz w:val="24"/>
        </w:rPr>
        <w:tab/>
      </w:r>
      <w:r>
        <w:rPr>
          <w:rFonts w:ascii="Arial" w:hAnsi="Arial" w:cs="Arial"/>
          <w:b/>
          <w:sz w:val="24"/>
        </w:rPr>
        <w:t>Revised SID: Study on NR frequency range 2 (FR2) OTA (Over the Air) testing Phase 3</w:t>
      </w:r>
    </w:p>
    <w:p w14:paraId="03A3A9EC"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w:t>
      </w:r>
    </w:p>
    <w:p w14:paraId="38BA8772" w14:textId="77777777" w:rsidR="009F16EF" w:rsidRDefault="009F16EF" w:rsidP="009F16EF">
      <w:pPr>
        <w:rPr>
          <w:rFonts w:ascii="Arial" w:hAnsi="Arial" w:cs="Arial"/>
          <w:b/>
        </w:rPr>
      </w:pPr>
      <w:r>
        <w:rPr>
          <w:rFonts w:ascii="Arial" w:hAnsi="Arial" w:cs="Arial"/>
          <w:b/>
        </w:rPr>
        <w:t xml:space="preserve">Discussion: </w:t>
      </w:r>
    </w:p>
    <w:p w14:paraId="66EAE98B" w14:textId="77777777" w:rsidR="009F16EF" w:rsidRDefault="009F16EF" w:rsidP="009F16EF">
      <w:r>
        <w:t>Qualcomm: TR number is not yet allocated</w:t>
      </w:r>
    </w:p>
    <w:p w14:paraId="5D0E5E2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3DC94B" w14:textId="77777777" w:rsidR="009F16EF" w:rsidRDefault="009F16EF" w:rsidP="009F16EF">
      <w:pPr>
        <w:pStyle w:val="Heading4"/>
      </w:pPr>
      <w:bookmarkStart w:id="134" w:name="_Toc178621101"/>
      <w:bookmarkStart w:id="135" w:name="_Toc184591779"/>
      <w:r>
        <w:lastRenderedPageBreak/>
        <w:t>9.2.9</w:t>
      </w:r>
      <w:r>
        <w:tab/>
        <w:t>Study on IMT parameters for NR for 4400 to 4800 MHz, 7125 to 8400 MHz and 14800 to 15350 MHz [RAN4 SI: FS_NR_IMT_4400_7125_14800MHz]</w:t>
      </w:r>
      <w:bookmarkEnd w:id="134"/>
      <w:bookmarkEnd w:id="135"/>
    </w:p>
    <w:p w14:paraId="5C6009A7" w14:textId="77777777" w:rsidR="009F16EF" w:rsidRDefault="009F16EF" w:rsidP="009F16EF">
      <w:pPr>
        <w:rPr>
          <w:rFonts w:ascii="Arial" w:hAnsi="Arial" w:cs="Arial"/>
          <w:b/>
          <w:sz w:val="24"/>
        </w:rPr>
      </w:pPr>
      <w:r>
        <w:rPr>
          <w:rFonts w:ascii="Arial" w:hAnsi="Arial" w:cs="Arial"/>
          <w:b/>
          <w:color w:val="0000FF"/>
          <w:sz w:val="24"/>
        </w:rPr>
        <w:t>RP-241716</w:t>
      </w:r>
      <w:r>
        <w:rPr>
          <w:rFonts w:ascii="Arial" w:hAnsi="Arial" w:cs="Arial"/>
          <w:b/>
          <w:color w:val="0000FF"/>
          <w:sz w:val="24"/>
        </w:rPr>
        <w:tab/>
      </w:r>
      <w:r>
        <w:rPr>
          <w:rFonts w:ascii="Arial" w:hAnsi="Arial" w:cs="Arial"/>
          <w:b/>
          <w:sz w:val="24"/>
        </w:rPr>
        <w:t>Reply LS to ITU-R WP5D/TEMP/28(Rev.1) = RP-240024 on Parameters for 7125 to 8400 MHz of terrestrial component of IMT for sharing and compatibility studies in preparation for WRC-27 (R4-2414449; to: ITU-R WP 5D; cc: RAN; contact: Ericsson)</w:t>
      </w:r>
    </w:p>
    <w:p w14:paraId="6B5F297A"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R4-2414449, to ITU-R WP 5D, cc RAN</w:t>
      </w:r>
      <w:r>
        <w:rPr>
          <w:i/>
        </w:rPr>
        <w:br/>
      </w:r>
      <w:r>
        <w:rPr>
          <w:i/>
        </w:rPr>
        <w:tab/>
      </w:r>
      <w:r>
        <w:rPr>
          <w:i/>
        </w:rPr>
        <w:tab/>
      </w:r>
      <w:r>
        <w:rPr>
          <w:i/>
        </w:rPr>
        <w:tab/>
      </w:r>
      <w:r>
        <w:rPr>
          <w:i/>
        </w:rPr>
        <w:tab/>
      </w:r>
      <w:r>
        <w:rPr>
          <w:i/>
        </w:rPr>
        <w:tab/>
        <w:t>Source: RAN4</w:t>
      </w:r>
    </w:p>
    <w:p w14:paraId="3CC7170B" w14:textId="77777777" w:rsidR="009F16EF" w:rsidRDefault="009F16EF" w:rsidP="009F16EF">
      <w:pPr>
        <w:rPr>
          <w:rFonts w:ascii="Arial" w:hAnsi="Arial" w:cs="Arial"/>
          <w:b/>
        </w:rPr>
      </w:pPr>
      <w:r>
        <w:rPr>
          <w:rFonts w:ascii="Arial" w:hAnsi="Arial" w:cs="Arial"/>
          <w:b/>
        </w:rPr>
        <w:t xml:space="preserve">Abstract: </w:t>
      </w:r>
    </w:p>
    <w:p w14:paraId="3CCBE63A" w14:textId="77777777" w:rsidR="009F16EF" w:rsidRDefault="009F16EF" w:rsidP="009F16EF">
      <w:r>
        <w:t>no RAN action requested</w:t>
      </w:r>
    </w:p>
    <w:p w14:paraId="754C01C1" w14:textId="77777777" w:rsidR="009F16EF" w:rsidRDefault="009F16EF" w:rsidP="009F16EF">
      <w:pPr>
        <w:rPr>
          <w:rFonts w:ascii="Arial" w:hAnsi="Arial" w:cs="Arial"/>
          <w:b/>
        </w:rPr>
      </w:pPr>
      <w:r>
        <w:rPr>
          <w:rFonts w:ascii="Arial" w:hAnsi="Arial" w:cs="Arial"/>
          <w:b/>
        </w:rPr>
        <w:t xml:space="preserve">Discussion: </w:t>
      </w:r>
    </w:p>
    <w:p w14:paraId="7FEC3C46" w14:textId="77777777" w:rsidR="009F16EF" w:rsidRDefault="009F16EF" w:rsidP="009F16EF">
      <w:r>
        <w:t>RAN chair: no RAN action requested and we are only on cc</w:t>
      </w:r>
    </w:p>
    <w:p w14:paraId="24D150A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0D172" w14:textId="77777777" w:rsidR="009F16EF" w:rsidRDefault="009F16EF" w:rsidP="009F16EF">
      <w:pPr>
        <w:rPr>
          <w:rFonts w:ascii="Arial" w:hAnsi="Arial" w:cs="Arial"/>
          <w:b/>
          <w:sz w:val="24"/>
        </w:rPr>
      </w:pPr>
      <w:r>
        <w:rPr>
          <w:rFonts w:ascii="Arial" w:hAnsi="Arial" w:cs="Arial"/>
          <w:b/>
          <w:color w:val="0000FF"/>
          <w:sz w:val="24"/>
        </w:rPr>
        <w:t>RP-241840</w:t>
      </w:r>
      <w:r>
        <w:rPr>
          <w:rFonts w:ascii="Arial" w:hAnsi="Arial" w:cs="Arial"/>
          <w:b/>
          <w:color w:val="0000FF"/>
          <w:sz w:val="24"/>
        </w:rPr>
        <w:tab/>
      </w:r>
      <w:r>
        <w:rPr>
          <w:rFonts w:ascii="Arial" w:hAnsi="Arial" w:cs="Arial"/>
          <w:b/>
          <w:sz w:val="24"/>
        </w:rPr>
        <w:t>Status report for SI Study on IMT parameters for NR for 4400 to 4800 MHz, 7125 to 8400 MHz and 14800 to 15350 MHz</w:t>
      </w:r>
    </w:p>
    <w:p w14:paraId="593FB8A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C9C18B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CFED9" w14:textId="77777777" w:rsidR="009F16EF" w:rsidRDefault="009F16EF" w:rsidP="009F16EF">
      <w:pPr>
        <w:rPr>
          <w:rFonts w:ascii="Arial" w:hAnsi="Arial" w:cs="Arial"/>
          <w:b/>
          <w:sz w:val="24"/>
        </w:rPr>
      </w:pPr>
      <w:r>
        <w:rPr>
          <w:rFonts w:ascii="Arial" w:hAnsi="Arial" w:cs="Arial"/>
          <w:b/>
          <w:color w:val="0000FF"/>
          <w:sz w:val="24"/>
        </w:rPr>
        <w:t>RP-242137</w:t>
      </w:r>
      <w:r>
        <w:rPr>
          <w:rFonts w:ascii="Arial" w:hAnsi="Arial" w:cs="Arial"/>
          <w:b/>
          <w:color w:val="0000FF"/>
          <w:sz w:val="24"/>
        </w:rPr>
        <w:tab/>
      </w:r>
      <w:r>
        <w:rPr>
          <w:rFonts w:ascii="Arial" w:hAnsi="Arial" w:cs="Arial"/>
          <w:b/>
          <w:sz w:val="24"/>
        </w:rPr>
        <w:t>Views on handling of additional information request from WP5D</w:t>
      </w:r>
    </w:p>
    <w:p w14:paraId="6F7980B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34B6A3C" w14:textId="77777777" w:rsidR="009F16EF" w:rsidRDefault="009F16EF" w:rsidP="009F16EF">
      <w:pPr>
        <w:rPr>
          <w:rFonts w:ascii="Arial" w:hAnsi="Arial" w:cs="Arial"/>
          <w:b/>
        </w:rPr>
      </w:pPr>
      <w:r>
        <w:rPr>
          <w:rFonts w:ascii="Arial" w:hAnsi="Arial" w:cs="Arial"/>
          <w:b/>
        </w:rPr>
        <w:t xml:space="preserve">Abstract: </w:t>
      </w:r>
    </w:p>
    <w:p w14:paraId="1F37488E" w14:textId="77777777" w:rsidR="009F16EF" w:rsidRDefault="009F16EF" w:rsidP="009F16EF">
      <w:r>
        <w:t>on adjacent bands, multi-user spatial beam-forming techniques, etc.</w:t>
      </w:r>
    </w:p>
    <w:p w14:paraId="26E73160" w14:textId="77777777" w:rsidR="009F16EF" w:rsidRDefault="009F16EF" w:rsidP="009F16EF">
      <w:pPr>
        <w:rPr>
          <w:rFonts w:ascii="Arial" w:hAnsi="Arial" w:cs="Arial"/>
          <w:b/>
        </w:rPr>
      </w:pPr>
      <w:r>
        <w:rPr>
          <w:rFonts w:ascii="Arial" w:hAnsi="Arial" w:cs="Arial"/>
          <w:b/>
        </w:rPr>
        <w:t xml:space="preserve">Discussion: </w:t>
      </w:r>
    </w:p>
    <w:p w14:paraId="0E5DF5C9" w14:textId="77777777" w:rsidR="009F16EF" w:rsidRDefault="009F16EF" w:rsidP="009F16EF">
      <w:r>
        <w:t>Proposal: RAN plenary to provide guidance for the SID, directing RAN4 to focus on the third reply LS for the frequency range 14.8 GHz – 15.35 GHz in Q4. Discussions on additional information requests should be deferred until the third reply LS is completed, with the intention of extending the SID by one quarter to accommodate a fourth reply LS dedicated to these additional requests.</w:t>
      </w:r>
    </w:p>
    <w:p w14:paraId="45AAE58E" w14:textId="77777777" w:rsidR="009F16EF" w:rsidRDefault="009F16EF" w:rsidP="009F16EF">
      <w:r>
        <w:t>RAN4 chair: intention is good</w:t>
      </w:r>
    </w:p>
    <w:p w14:paraId="483541A4" w14:textId="77777777" w:rsidR="009F16EF" w:rsidRDefault="009F16EF" w:rsidP="009F16EF">
      <w:r>
        <w:t>RAN chair: any additional guidance needed from RAN to RAN4 needed?</w:t>
      </w:r>
    </w:p>
    <w:p w14:paraId="3E240E3D" w14:textId="77777777" w:rsidR="009F16EF" w:rsidRDefault="009F16EF" w:rsidP="009F16EF">
      <w:r>
        <w:t>RAN4 chair: no</w:t>
      </w:r>
    </w:p>
    <w:p w14:paraId="084315F3" w14:textId="77777777" w:rsidR="009F16EF" w:rsidRDefault="009F16EF" w:rsidP="009F16EF">
      <w:r>
        <w:t>CATT: additional information shall not jeopardize the original plan</w:t>
      </w:r>
    </w:p>
    <w:p w14:paraId="10ADD250" w14:textId="77777777" w:rsidR="009F16EF" w:rsidRDefault="009F16EF" w:rsidP="009F16EF">
      <w:r>
        <w:t>RAN chair: yes, this is clear</w:t>
      </w:r>
    </w:p>
    <w:p w14:paraId="776A02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CC4DF" w14:textId="77777777" w:rsidR="009F16EF" w:rsidRDefault="009F16EF" w:rsidP="009F16EF">
      <w:pPr>
        <w:pStyle w:val="Heading4"/>
      </w:pPr>
      <w:bookmarkStart w:id="136" w:name="_Toc178621102"/>
      <w:bookmarkStart w:id="137" w:name="_Toc184591780"/>
      <w:r>
        <w:t>9.2.10</w:t>
      </w:r>
      <w:r>
        <w:tab/>
        <w:t>Study on NR FR1 DL fragmented carriers [New RAN4 SI: FS_NR_FR1_DL_Frag_Carrier]</w:t>
      </w:r>
      <w:bookmarkEnd w:id="136"/>
      <w:bookmarkEnd w:id="137"/>
    </w:p>
    <w:p w14:paraId="08798272" w14:textId="77777777" w:rsidR="009F16EF" w:rsidRDefault="009F16EF" w:rsidP="009F16EF">
      <w:pPr>
        <w:rPr>
          <w:rFonts w:ascii="Arial" w:hAnsi="Arial" w:cs="Arial"/>
          <w:b/>
          <w:sz w:val="24"/>
        </w:rPr>
      </w:pPr>
      <w:r>
        <w:rPr>
          <w:rFonts w:ascii="Arial" w:hAnsi="Arial" w:cs="Arial"/>
          <w:b/>
          <w:color w:val="0000FF"/>
          <w:sz w:val="24"/>
        </w:rPr>
        <w:t>RP-242054</w:t>
      </w:r>
      <w:r>
        <w:rPr>
          <w:rFonts w:ascii="Arial" w:hAnsi="Arial" w:cs="Arial"/>
          <w:b/>
          <w:color w:val="0000FF"/>
          <w:sz w:val="24"/>
        </w:rPr>
        <w:tab/>
      </w:r>
      <w:r>
        <w:rPr>
          <w:rFonts w:ascii="Arial" w:hAnsi="Arial" w:cs="Arial"/>
          <w:b/>
          <w:sz w:val="24"/>
        </w:rPr>
        <w:t>Status report for SI Study on NR FR1 DL fragmented carriers</w:t>
      </w:r>
    </w:p>
    <w:p w14:paraId="388E0450" w14:textId="77777777" w:rsidR="009F16EF" w:rsidRDefault="009F16EF" w:rsidP="009F16EF">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3B4854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D01CF" w14:textId="77777777" w:rsidR="009F16EF" w:rsidRDefault="009F16EF" w:rsidP="009F16EF">
      <w:pPr>
        <w:rPr>
          <w:rFonts w:ascii="Arial" w:hAnsi="Arial" w:cs="Arial"/>
          <w:b/>
          <w:sz w:val="24"/>
        </w:rPr>
      </w:pPr>
      <w:r>
        <w:rPr>
          <w:rFonts w:ascii="Arial" w:hAnsi="Arial" w:cs="Arial"/>
          <w:b/>
          <w:color w:val="0000FF"/>
          <w:sz w:val="24"/>
        </w:rPr>
        <w:t>RP-242222</w:t>
      </w:r>
      <w:r>
        <w:rPr>
          <w:rFonts w:ascii="Arial" w:hAnsi="Arial" w:cs="Arial"/>
          <w:b/>
          <w:color w:val="0000FF"/>
          <w:sz w:val="24"/>
        </w:rPr>
        <w:tab/>
      </w:r>
      <w:r>
        <w:rPr>
          <w:rFonts w:ascii="Arial" w:hAnsi="Arial" w:cs="Arial"/>
          <w:b/>
          <w:sz w:val="24"/>
        </w:rPr>
        <w:t>Revised SID on NR FR1 DL fragmented carriers</w:t>
      </w:r>
    </w:p>
    <w:p w14:paraId="33CB5DE8"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Inmarsat, Viasat</w:t>
      </w:r>
    </w:p>
    <w:p w14:paraId="1BDE62DA" w14:textId="77777777" w:rsidR="009F16EF" w:rsidRDefault="009F16EF" w:rsidP="009F16EF">
      <w:pPr>
        <w:rPr>
          <w:color w:val="808080"/>
        </w:rPr>
      </w:pPr>
      <w:r>
        <w:rPr>
          <w:color w:val="808080"/>
        </w:rPr>
        <w:t>(Replaces RP-241669)</w:t>
      </w:r>
    </w:p>
    <w:p w14:paraId="3D83094E" w14:textId="77777777" w:rsidR="009F16EF" w:rsidRDefault="009F16EF" w:rsidP="009F16EF">
      <w:pPr>
        <w:rPr>
          <w:rFonts w:ascii="Arial" w:hAnsi="Arial" w:cs="Arial"/>
          <w:b/>
        </w:rPr>
      </w:pPr>
      <w:r>
        <w:rPr>
          <w:rFonts w:ascii="Arial" w:hAnsi="Arial" w:cs="Arial"/>
          <w:b/>
        </w:rPr>
        <w:t xml:space="preserve">Abstract: </w:t>
      </w:r>
    </w:p>
    <w:p w14:paraId="6708D372" w14:textId="77777777" w:rsidR="009F16EF" w:rsidRDefault="009F16EF" w:rsidP="009F16EF">
      <w:r>
        <w:t>Addition of a minimum NR NTN applicability objective to support DL fragmented spectrum in single CC</w:t>
      </w:r>
    </w:p>
    <w:p w14:paraId="58A49BA6" w14:textId="77777777" w:rsidR="009F16EF" w:rsidRDefault="009F16EF" w:rsidP="009F16EF">
      <w:pPr>
        <w:rPr>
          <w:rFonts w:ascii="Arial" w:hAnsi="Arial" w:cs="Arial"/>
          <w:b/>
        </w:rPr>
      </w:pPr>
      <w:r>
        <w:rPr>
          <w:rFonts w:ascii="Arial" w:hAnsi="Arial" w:cs="Arial"/>
          <w:b/>
        </w:rPr>
        <w:t xml:space="preserve">Discussion: </w:t>
      </w:r>
    </w:p>
    <w:p w14:paraId="3DF403F9" w14:textId="77777777" w:rsidR="009F16EF" w:rsidRDefault="009F16EF" w:rsidP="009F16EF">
      <w:r>
        <w:t>Note: compare RP-242055; rapporteur of FS_NR_FR1_DL_Frag_Carrier is Mediatek</w:t>
      </w:r>
    </w:p>
    <w:p w14:paraId="55494B09"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77D0817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3B356" w14:textId="77777777" w:rsidR="009F16EF" w:rsidRDefault="009F16EF" w:rsidP="009F16EF">
      <w:pPr>
        <w:rPr>
          <w:rFonts w:ascii="Arial" w:hAnsi="Arial" w:cs="Arial"/>
          <w:b/>
          <w:sz w:val="24"/>
        </w:rPr>
      </w:pPr>
      <w:r>
        <w:rPr>
          <w:rFonts w:ascii="Arial" w:hAnsi="Arial" w:cs="Arial"/>
          <w:b/>
          <w:color w:val="0000FF"/>
          <w:sz w:val="24"/>
        </w:rPr>
        <w:t>RP-242055</w:t>
      </w:r>
      <w:r>
        <w:rPr>
          <w:rFonts w:ascii="Arial" w:hAnsi="Arial" w:cs="Arial"/>
          <w:b/>
          <w:color w:val="0000FF"/>
          <w:sz w:val="24"/>
        </w:rPr>
        <w:tab/>
      </w:r>
      <w:r>
        <w:rPr>
          <w:rFonts w:ascii="Arial" w:hAnsi="Arial" w:cs="Arial"/>
          <w:b/>
          <w:sz w:val="24"/>
        </w:rPr>
        <w:t>Revised SID: Study on NR FR1 DL fragmented carriers</w:t>
      </w:r>
    </w:p>
    <w:p w14:paraId="4A039C85"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w:t>
      </w:r>
    </w:p>
    <w:p w14:paraId="07986F97" w14:textId="77777777" w:rsidR="009F16EF" w:rsidRDefault="009F16EF" w:rsidP="009F16EF">
      <w:pPr>
        <w:rPr>
          <w:rFonts w:ascii="Arial" w:hAnsi="Arial" w:cs="Arial"/>
          <w:b/>
        </w:rPr>
      </w:pPr>
      <w:r>
        <w:rPr>
          <w:rFonts w:ascii="Arial" w:hAnsi="Arial" w:cs="Arial"/>
          <w:b/>
        </w:rPr>
        <w:t xml:space="preserve">Abstract: </w:t>
      </w:r>
    </w:p>
    <w:p w14:paraId="7DFD9C17" w14:textId="77777777" w:rsidR="009F16EF" w:rsidRDefault="009F16EF" w:rsidP="009F16EF">
      <w:r>
        <w:t>Editorial updates</w:t>
      </w:r>
    </w:p>
    <w:p w14:paraId="055A0CF4" w14:textId="77777777" w:rsidR="009F16EF" w:rsidRDefault="009F16EF" w:rsidP="009F16EF">
      <w:pPr>
        <w:rPr>
          <w:rFonts w:ascii="Arial" w:hAnsi="Arial" w:cs="Arial"/>
          <w:b/>
        </w:rPr>
      </w:pPr>
      <w:r>
        <w:rPr>
          <w:rFonts w:ascii="Arial" w:hAnsi="Arial" w:cs="Arial"/>
          <w:b/>
        </w:rPr>
        <w:t xml:space="preserve">Discussion: </w:t>
      </w:r>
    </w:p>
    <w:p w14:paraId="6AAFA403" w14:textId="77777777" w:rsidR="009F16EF" w:rsidRDefault="009F16EF" w:rsidP="009F16EF">
      <w:r>
        <w:t>MCC: TR 38.755 was allocated already</w:t>
      </w:r>
    </w:p>
    <w:p w14:paraId="6F33E9D8" w14:textId="77777777" w:rsidR="009F16EF" w:rsidRDefault="009F16EF" w:rsidP="009F16EF">
      <w:r>
        <w:t>conclusion: revised to add the TR number</w:t>
      </w:r>
    </w:p>
    <w:p w14:paraId="359EECB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RP-242404</w:t>
      </w:r>
      <w:r>
        <w:rPr>
          <w:color w:val="993300"/>
          <w:u w:val="single"/>
        </w:rPr>
        <w:t>.</w:t>
      </w:r>
    </w:p>
    <w:p w14:paraId="2CED16CE" w14:textId="77777777" w:rsidR="009F16EF" w:rsidRDefault="009F16EF" w:rsidP="009F16EF">
      <w:pPr>
        <w:rPr>
          <w:rFonts w:ascii="Arial" w:hAnsi="Arial" w:cs="Arial"/>
          <w:b/>
          <w:sz w:val="24"/>
        </w:rPr>
      </w:pPr>
      <w:r>
        <w:rPr>
          <w:rFonts w:ascii="Arial" w:hAnsi="Arial" w:cs="Arial"/>
          <w:b/>
          <w:color w:val="0000FF"/>
          <w:sz w:val="24"/>
        </w:rPr>
        <w:t>RP-242404</w:t>
      </w:r>
      <w:r>
        <w:rPr>
          <w:rFonts w:ascii="Arial" w:hAnsi="Arial" w:cs="Arial"/>
          <w:b/>
          <w:color w:val="0000FF"/>
          <w:sz w:val="24"/>
        </w:rPr>
        <w:tab/>
      </w:r>
      <w:r>
        <w:rPr>
          <w:rFonts w:ascii="Arial" w:hAnsi="Arial" w:cs="Arial"/>
          <w:b/>
          <w:sz w:val="24"/>
        </w:rPr>
        <w:t>Revised SID: Study on NR FR1 DL fragmented carriers</w:t>
      </w:r>
    </w:p>
    <w:p w14:paraId="1E90B840" w14:textId="77777777" w:rsidR="009F16EF" w:rsidRDefault="009F16EF" w:rsidP="009F16EF">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MediaTek Inc.</w:t>
      </w:r>
    </w:p>
    <w:p w14:paraId="30F939CE" w14:textId="77777777" w:rsidR="009F16EF" w:rsidRDefault="009F16EF" w:rsidP="009F16EF">
      <w:pPr>
        <w:rPr>
          <w:color w:val="808080"/>
        </w:rPr>
      </w:pPr>
      <w:r>
        <w:rPr>
          <w:color w:val="808080"/>
        </w:rPr>
        <w:t>(Replaces RP-242055)</w:t>
      </w:r>
    </w:p>
    <w:p w14:paraId="642B636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1893C" w14:textId="77777777" w:rsidR="009F16EF" w:rsidRDefault="009F16EF" w:rsidP="009F16EF">
      <w:pPr>
        <w:pStyle w:val="Heading3"/>
      </w:pPr>
      <w:bookmarkStart w:id="138" w:name="_Toc178621103"/>
      <w:bookmarkStart w:id="139" w:name="_Toc184591781"/>
      <w:r>
        <w:t>9.3</w:t>
      </w:r>
      <w:r>
        <w:tab/>
        <w:t>Open REL-19 NR or NR+LTE WIs (not spectrum related)</w:t>
      </w:r>
      <w:bookmarkEnd w:id="138"/>
      <w:bookmarkEnd w:id="139"/>
    </w:p>
    <w:p w14:paraId="3D4AB7AF" w14:textId="77777777" w:rsidR="009F16EF" w:rsidRDefault="009F16EF" w:rsidP="009F16EF">
      <w:r>
        <w:t>NOTE: As endorsed in RP-232745, based on commercial needs, and Rel-19 progress, scope expansion of the RAN#102 approved RAN1/2/3-led projects (AI 9.3.1, 9.3.2, 9.3.3) may be further discussed and approved at a later stage of Rel-19, where the earliest time of such opportunity is RAN#105. However, it should be noted that the space, if any, for scope expansion is very limited. But no scope expansion related proposals to the existing RAN4 led non-spectrum items (AI 9.3.4), please.</w:t>
      </w:r>
    </w:p>
    <w:p w14:paraId="76759C32" w14:textId="77777777" w:rsidR="009F16EF" w:rsidRDefault="009F16EF" w:rsidP="009F16EF">
      <w:pPr>
        <w:pStyle w:val="Heading4"/>
      </w:pPr>
      <w:bookmarkStart w:id="140" w:name="_Toc178621104"/>
      <w:bookmarkStart w:id="141" w:name="_Toc184591782"/>
      <w:r>
        <w:t>9.3.1</w:t>
      </w:r>
      <w:r>
        <w:tab/>
        <w:t>Related to RAN1 led WIs</w:t>
      </w:r>
      <w:bookmarkEnd w:id="140"/>
      <w:bookmarkEnd w:id="141"/>
    </w:p>
    <w:p w14:paraId="18F63263" w14:textId="77777777" w:rsidR="009F16EF" w:rsidRDefault="009F16EF" w:rsidP="009F16EF">
      <w:pPr>
        <w:pStyle w:val="Heading5"/>
      </w:pPr>
      <w:bookmarkStart w:id="142" w:name="_Toc178621105"/>
      <w:bookmarkStart w:id="143" w:name="_Toc184591783"/>
      <w:r>
        <w:t>9.3.1.1</w:t>
      </w:r>
      <w:r>
        <w:tab/>
        <w:t>NR MIMO Phase 5 [RAN1 WI: NR_MIMO_Ph5]</w:t>
      </w:r>
      <w:bookmarkEnd w:id="142"/>
      <w:bookmarkEnd w:id="143"/>
    </w:p>
    <w:p w14:paraId="37F7BC22" w14:textId="77777777" w:rsidR="009F16EF" w:rsidRDefault="009F16EF" w:rsidP="009F16EF">
      <w:pPr>
        <w:rPr>
          <w:rFonts w:ascii="Arial" w:hAnsi="Arial" w:cs="Arial"/>
          <w:b/>
          <w:sz w:val="24"/>
        </w:rPr>
      </w:pPr>
      <w:r>
        <w:rPr>
          <w:rFonts w:ascii="Arial" w:hAnsi="Arial" w:cs="Arial"/>
          <w:b/>
          <w:color w:val="0000FF"/>
          <w:sz w:val="24"/>
        </w:rPr>
        <w:t>RP-241775</w:t>
      </w:r>
      <w:r>
        <w:rPr>
          <w:rFonts w:ascii="Arial" w:hAnsi="Arial" w:cs="Arial"/>
          <w:b/>
          <w:color w:val="0000FF"/>
          <w:sz w:val="24"/>
        </w:rPr>
        <w:tab/>
      </w:r>
      <w:r>
        <w:rPr>
          <w:rFonts w:ascii="Arial" w:hAnsi="Arial" w:cs="Arial"/>
          <w:b/>
          <w:sz w:val="24"/>
        </w:rPr>
        <w:t>Status report for WI NR MIMO Phase 5</w:t>
      </w:r>
    </w:p>
    <w:p w14:paraId="35F938B9" w14:textId="77777777" w:rsidR="009F16EF" w:rsidRDefault="009F16EF" w:rsidP="009F16EF">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3501D8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B5C55" w14:textId="77777777" w:rsidR="009F16EF" w:rsidRDefault="009F16EF" w:rsidP="009F16EF">
      <w:pPr>
        <w:rPr>
          <w:rFonts w:ascii="Arial" w:hAnsi="Arial" w:cs="Arial"/>
          <w:b/>
          <w:sz w:val="24"/>
        </w:rPr>
      </w:pPr>
      <w:r>
        <w:rPr>
          <w:rFonts w:ascii="Arial" w:hAnsi="Arial" w:cs="Arial"/>
          <w:b/>
          <w:color w:val="0000FF"/>
          <w:sz w:val="24"/>
        </w:rPr>
        <w:t>RP-241774</w:t>
      </w:r>
      <w:r>
        <w:rPr>
          <w:rFonts w:ascii="Arial" w:hAnsi="Arial" w:cs="Arial"/>
          <w:b/>
          <w:color w:val="0000FF"/>
          <w:sz w:val="24"/>
        </w:rPr>
        <w:tab/>
      </w:r>
      <w:r>
        <w:rPr>
          <w:rFonts w:ascii="Arial" w:hAnsi="Arial" w:cs="Arial"/>
          <w:b/>
          <w:sz w:val="24"/>
        </w:rPr>
        <w:t>On the scope for Rel-19 NR MIMO Ph5</w:t>
      </w:r>
    </w:p>
    <w:p w14:paraId="3A41DBC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CMCC, MediaTek, Ericsson, Huawei, HiSilicon, NTT DOCOMO, NTT CORPORATION, ZTE, OPPO, vivo, CableLabs, CATT, China Telecom, China Unicom, Deutsche Telekom, DISH Network, ETRI, Fraunhofer IIS, Fraunhofer HHI, Futurewei, Google, HONOR, Interdigital, KDDI, KT Corporation, Kyocera, LG Electronics, LG Uplus, NEC, New H3C, NICT, Sharp, SK Telecom, Sony, Tejas Networks, Verizon, Vodafone, Xiaomi</w:t>
      </w:r>
    </w:p>
    <w:p w14:paraId="0B9861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7032" w14:textId="77777777" w:rsidR="009F16EF" w:rsidRDefault="009F16EF" w:rsidP="009F16EF">
      <w:pPr>
        <w:rPr>
          <w:rFonts w:ascii="Arial" w:hAnsi="Arial" w:cs="Arial"/>
          <w:b/>
          <w:sz w:val="24"/>
        </w:rPr>
      </w:pPr>
      <w:r>
        <w:rPr>
          <w:rFonts w:ascii="Arial" w:hAnsi="Arial" w:cs="Arial"/>
          <w:b/>
          <w:color w:val="0000FF"/>
          <w:sz w:val="24"/>
        </w:rPr>
        <w:t>RP-241765</w:t>
      </w:r>
      <w:r>
        <w:rPr>
          <w:rFonts w:ascii="Arial" w:hAnsi="Arial" w:cs="Arial"/>
          <w:b/>
          <w:color w:val="0000FF"/>
          <w:sz w:val="24"/>
        </w:rPr>
        <w:tab/>
      </w:r>
      <w:r>
        <w:rPr>
          <w:rFonts w:ascii="Arial" w:hAnsi="Arial" w:cs="Arial"/>
          <w:b/>
          <w:sz w:val="24"/>
        </w:rPr>
        <w:t>Views on the scope of Rel-19 MIMO WI</w:t>
      </w:r>
    </w:p>
    <w:p w14:paraId="363C1FC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B9B170A" w14:textId="77777777" w:rsidR="009F16EF" w:rsidRDefault="009F16EF" w:rsidP="009F16EF">
      <w:pPr>
        <w:rPr>
          <w:rFonts w:ascii="Arial" w:hAnsi="Arial" w:cs="Arial"/>
          <w:b/>
        </w:rPr>
      </w:pPr>
      <w:r>
        <w:rPr>
          <w:rFonts w:ascii="Arial" w:hAnsi="Arial" w:cs="Arial"/>
          <w:b/>
        </w:rPr>
        <w:t xml:space="preserve">Discussion: </w:t>
      </w:r>
    </w:p>
    <w:p w14:paraId="47CFB200" w14:textId="77777777" w:rsidR="009F16EF" w:rsidRDefault="009F16EF" w:rsidP="009F16EF">
      <w:r>
        <w:t>proposals:</w:t>
      </w:r>
    </w:p>
    <w:p w14:paraId="05EC7BE7" w14:textId="77777777" w:rsidR="009F16EF" w:rsidRDefault="009F16EF" w:rsidP="009F16EF">
      <w:r>
        <w:t xml:space="preserve">Proposal 1: support to specify at least 3T6R and 3T3R SRS antenna switching in Rel-19. </w:t>
      </w:r>
    </w:p>
    <w:p w14:paraId="5C59EE7C" w14:textId="77777777" w:rsidR="009F16EF" w:rsidRDefault="009F16EF" w:rsidP="009F16EF">
      <w:r>
        <w:t>Proposal 2: Supporting of two TAs as part of enhancement for asymmetric DL sTRP/UL mTRP deployment scenarios can be considered in an updated Rel-19 MIMO WID.</w:t>
      </w:r>
    </w:p>
    <w:p w14:paraId="011EF347" w14:textId="77777777" w:rsidR="009F16EF" w:rsidRDefault="009F16EF" w:rsidP="009F16EF">
      <w:r>
        <w:t>Proposal 3: In an updated Rel-19 MIMO WID, support 3-Tx partial-coherent codebook for rank 1, 2, and 3.</w:t>
      </w:r>
    </w:p>
    <w:p w14:paraId="1B67914F" w14:textId="77777777" w:rsidR="009F16EF" w:rsidRDefault="009F16EF" w:rsidP="009F16EF">
      <w:r>
        <w:t>Proposal 4: Don’t support SRS port grouping scheme for simplified 6Rx/8Rx MIMO receiver without a study phase being added in an updated Rel-19 MIMO WID to studying the following aspects.</w:t>
      </w:r>
    </w:p>
    <w:p w14:paraId="6F3E451C" w14:textId="77777777" w:rsidR="009F16EF" w:rsidRDefault="009F16EF" w:rsidP="009F16EF">
      <w:r>
        <w:t>Proposal 5: A study phase is needed for UL precoding cycling scheme if it is added in an updated Rel-19 MIMO WID.</w:t>
      </w:r>
    </w:p>
    <w:p w14:paraId="42EE3E77" w14:textId="77777777" w:rsidR="009F16EF" w:rsidRDefault="009F16EF" w:rsidP="009F16EF">
      <w:r>
        <w:t>Huawei: Fig.2 red line: we can confirm this observation</w:t>
      </w:r>
    </w:p>
    <w:p w14:paraId="48DF440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2AB59" w14:textId="77777777" w:rsidR="009F16EF" w:rsidRDefault="009F16EF" w:rsidP="009F16EF">
      <w:pPr>
        <w:rPr>
          <w:rFonts w:ascii="Arial" w:hAnsi="Arial" w:cs="Arial"/>
          <w:b/>
          <w:sz w:val="24"/>
        </w:rPr>
      </w:pPr>
      <w:r>
        <w:rPr>
          <w:rFonts w:ascii="Arial" w:hAnsi="Arial" w:cs="Arial"/>
          <w:b/>
          <w:color w:val="0000FF"/>
          <w:sz w:val="24"/>
        </w:rPr>
        <w:t>RP-242039</w:t>
      </w:r>
      <w:r>
        <w:rPr>
          <w:rFonts w:ascii="Arial" w:hAnsi="Arial" w:cs="Arial"/>
          <w:b/>
          <w:color w:val="0000FF"/>
          <w:sz w:val="24"/>
        </w:rPr>
        <w:tab/>
      </w:r>
      <w:r>
        <w:rPr>
          <w:rFonts w:ascii="Arial" w:hAnsi="Arial" w:cs="Arial"/>
          <w:b/>
          <w:sz w:val="24"/>
        </w:rPr>
        <w:t>Discussion on SRS port grouping in Rel-19 MIMO</w:t>
      </w:r>
    </w:p>
    <w:p w14:paraId="70B43C2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Samsung, NTT Docomo</w:t>
      </w:r>
    </w:p>
    <w:p w14:paraId="4D73FD81" w14:textId="77777777" w:rsidR="009F16EF" w:rsidRDefault="009F16EF" w:rsidP="009F16EF">
      <w:pPr>
        <w:rPr>
          <w:rFonts w:ascii="Arial" w:hAnsi="Arial" w:cs="Arial"/>
          <w:b/>
        </w:rPr>
      </w:pPr>
      <w:r>
        <w:rPr>
          <w:rFonts w:ascii="Arial" w:hAnsi="Arial" w:cs="Arial"/>
          <w:b/>
        </w:rPr>
        <w:t xml:space="preserve">Discussion: </w:t>
      </w:r>
    </w:p>
    <w:p w14:paraId="75D12230" w14:textId="77777777" w:rsidR="009F16EF" w:rsidRDefault="009F16EF" w:rsidP="009F16EF">
      <w:r>
        <w:t>proposals:</w:t>
      </w:r>
    </w:p>
    <w:p w14:paraId="731993F4" w14:textId="77777777" w:rsidR="009F16EF" w:rsidRDefault="009F16EF" w:rsidP="009F16EF">
      <w:r>
        <w:t xml:space="preserve">Proposal 1: Support SRS port grouping and CW association to receive antenna groups to enable high rank transmission for 6/8Rx with low complexity. </w:t>
      </w:r>
    </w:p>
    <w:p w14:paraId="374DF60C" w14:textId="77777777" w:rsidR="009F16EF" w:rsidRDefault="009F16EF" w:rsidP="009F16EF">
      <w:r>
        <w:t>Proposal 2: There is very limited standard work for SRS ports grouping, no additional TU required for RAN1 and RAN4.</w:t>
      </w:r>
    </w:p>
    <w:p w14:paraId="44E4EE5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78FF7" w14:textId="77777777" w:rsidR="009F16EF" w:rsidRDefault="009F16EF" w:rsidP="009F16EF">
      <w:pPr>
        <w:rPr>
          <w:rFonts w:ascii="Arial" w:hAnsi="Arial" w:cs="Arial"/>
          <w:b/>
          <w:sz w:val="24"/>
        </w:rPr>
      </w:pPr>
      <w:r>
        <w:rPr>
          <w:rFonts w:ascii="Arial" w:hAnsi="Arial" w:cs="Arial"/>
          <w:b/>
          <w:color w:val="0000FF"/>
          <w:sz w:val="24"/>
        </w:rPr>
        <w:t>RP-241819</w:t>
      </w:r>
      <w:r>
        <w:rPr>
          <w:rFonts w:ascii="Arial" w:hAnsi="Arial" w:cs="Arial"/>
          <w:b/>
          <w:color w:val="0000FF"/>
          <w:sz w:val="24"/>
        </w:rPr>
        <w:tab/>
      </w:r>
      <w:r>
        <w:rPr>
          <w:rFonts w:ascii="Arial" w:hAnsi="Arial" w:cs="Arial"/>
          <w:b/>
          <w:sz w:val="24"/>
        </w:rPr>
        <w:t>WF on UL PRG for Rel-19 NR MIMO</w:t>
      </w:r>
    </w:p>
    <w:p w14:paraId="5A7AB7D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Samsung, Spreadtrum , Verizon, Deutsche Telekom, China Unicom, NTT DOCOMO, InterDigital, CHTTL</w:t>
      </w:r>
    </w:p>
    <w:p w14:paraId="30EBAD64" w14:textId="77777777" w:rsidR="009F16EF" w:rsidRDefault="009F16EF" w:rsidP="009F16EF">
      <w:pPr>
        <w:rPr>
          <w:rFonts w:ascii="Arial" w:hAnsi="Arial" w:cs="Arial"/>
          <w:b/>
        </w:rPr>
      </w:pPr>
      <w:r>
        <w:rPr>
          <w:rFonts w:ascii="Arial" w:hAnsi="Arial" w:cs="Arial"/>
          <w:b/>
        </w:rPr>
        <w:t xml:space="preserve">Discussion: </w:t>
      </w:r>
    </w:p>
    <w:p w14:paraId="5C679996" w14:textId="77777777" w:rsidR="009F16EF" w:rsidRDefault="009F16EF" w:rsidP="009F16EF">
      <w:r>
        <w:lastRenderedPageBreak/>
        <w:t>proposal: Define PRG (precoder granularity) for PUSCH transmission, applicable of CP</w:t>
      </w:r>
    </w:p>
    <w:p w14:paraId="0D7BFB8B" w14:textId="77777777" w:rsidR="009F16EF" w:rsidRDefault="009F16EF" w:rsidP="009F16EF">
      <w:r>
        <w:t>OFDM waveform only</w:t>
      </w:r>
    </w:p>
    <w:p w14:paraId="686DB41F" w14:textId="77777777" w:rsidR="009F16EF" w:rsidRDefault="009F16EF" w:rsidP="009F16EF">
      <w:r>
        <w:t>- Size of the PRG can be configured by RRC, supported PRG sizes are {2, 4, x, wideband} PRBs</w:t>
      </w:r>
    </w:p>
    <w:p w14:paraId="53A4050B" w14:textId="77777777" w:rsidR="009F16EF" w:rsidRDefault="009F16EF" w:rsidP="009F16EF">
      <w:r>
        <w:t>Note: PRG size configured as ‘wideband’ for PUSCH is same as legacy PUSCH</w:t>
      </w:r>
    </w:p>
    <w:p w14:paraId="56625388" w14:textId="77777777" w:rsidR="009F16EF" w:rsidRDefault="009F16EF" w:rsidP="009F16EF">
      <w:r>
        <w:t>Note: Strive to reuse the design principle of “PRB bundling indicator field” in DL DCI.</w:t>
      </w:r>
    </w:p>
    <w:p w14:paraId="152B6EC3" w14:textId="77777777" w:rsidR="009F16EF" w:rsidRDefault="009F16EF" w:rsidP="009F16EF">
      <w:r>
        <w:t>- Applicable when the higher layer parameter txConfig in pusch Config is set to 'codebook'</w:t>
      </w:r>
    </w:p>
    <w:p w14:paraId="3E44E6F6" w14:textId="77777777" w:rsidR="009F16EF" w:rsidRDefault="009F16EF" w:rsidP="009F16EF">
      <w:r>
        <w:t>- Targeting non coherent and non ULFullPowerMode capable UE</w:t>
      </w:r>
    </w:p>
    <w:p w14:paraId="745D4714" w14:textId="77777777" w:rsidR="009F16EF" w:rsidRDefault="009F16EF" w:rsidP="009F16EF">
      <w:r>
        <w:t>- No enhancement on SRS, DMRS and PTRS</w:t>
      </w:r>
    </w:p>
    <w:p w14:paraId="397CB0B1" w14:textId="77777777" w:rsidR="009F16EF" w:rsidRDefault="009F16EF" w:rsidP="009F16EF">
      <w:r>
        <w:t>Note: The actual number of PTRS ports is same across all PRGs</w:t>
      </w:r>
    </w:p>
    <w:p w14:paraId="7F935BD3" w14:textId="77777777" w:rsidR="009F16EF" w:rsidRDefault="009F16EF" w:rsidP="009F16EF">
      <w:r>
        <w:t>Note: it is not proposed to increase current TU allocation.</w:t>
      </w:r>
    </w:p>
    <w:p w14:paraId="5336B293" w14:textId="77777777" w:rsidR="009F16EF" w:rsidRDefault="009F16EF" w:rsidP="009F16EF">
      <w:r>
        <w:t>vivo: also Bouygues supports our Tdoc RP-241819</w:t>
      </w:r>
    </w:p>
    <w:p w14:paraId="746D94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C8BAE" w14:textId="77777777" w:rsidR="009F16EF" w:rsidRDefault="009F16EF" w:rsidP="009F16EF">
      <w:pPr>
        <w:rPr>
          <w:rFonts w:ascii="Arial" w:hAnsi="Arial" w:cs="Arial"/>
          <w:b/>
          <w:sz w:val="24"/>
        </w:rPr>
      </w:pPr>
      <w:r>
        <w:rPr>
          <w:rFonts w:ascii="Arial" w:hAnsi="Arial" w:cs="Arial"/>
          <w:b/>
          <w:color w:val="0000FF"/>
          <w:sz w:val="24"/>
        </w:rPr>
        <w:t>RP-241965</w:t>
      </w:r>
      <w:r>
        <w:rPr>
          <w:rFonts w:ascii="Arial" w:hAnsi="Arial" w:cs="Arial"/>
          <w:b/>
          <w:color w:val="0000FF"/>
          <w:sz w:val="24"/>
        </w:rPr>
        <w:tab/>
      </w:r>
      <w:r>
        <w:rPr>
          <w:rFonts w:ascii="Arial" w:hAnsi="Arial" w:cs="Arial"/>
          <w:b/>
          <w:sz w:val="24"/>
        </w:rPr>
        <w:t>On the scope for Rel-19 NR MIMO Ph5</w:t>
      </w:r>
    </w:p>
    <w:p w14:paraId="69E7499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NTT CORPORATION, Samsung, ZTE corporation, Sanechips, Huawei, HiSilicon, vivo</w:t>
      </w:r>
    </w:p>
    <w:p w14:paraId="68FEBBE2" w14:textId="77777777" w:rsidR="009F16EF" w:rsidRDefault="009F16EF" w:rsidP="009F16EF">
      <w:pPr>
        <w:rPr>
          <w:rFonts w:ascii="Arial" w:hAnsi="Arial" w:cs="Arial"/>
          <w:b/>
        </w:rPr>
      </w:pPr>
      <w:r>
        <w:rPr>
          <w:rFonts w:ascii="Arial" w:hAnsi="Arial" w:cs="Arial"/>
          <w:b/>
        </w:rPr>
        <w:t xml:space="preserve">Discussion: </w:t>
      </w:r>
    </w:p>
    <w:p w14:paraId="0F7AB661" w14:textId="77777777" w:rsidR="009F16EF" w:rsidRDefault="009F16EF" w:rsidP="009F16EF">
      <w:r>
        <w:t>proposal: For Rel-19 NR MIMO Ph5 WI, specify at least the following feature without any TU modification in RAN1, RAN2, and RAN4:</w:t>
      </w:r>
    </w:p>
    <w:p w14:paraId="71B36294" w14:textId="77777777" w:rsidR="009F16EF" w:rsidRDefault="009F16EF" w:rsidP="009F16EF">
      <w:r>
        <w:t>- Two TA without coresetPoolIndex association for asymmetric DL sTRP/UL mTRP</w:t>
      </w:r>
    </w:p>
    <w:p w14:paraId="09D9C2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A5028" w14:textId="77777777" w:rsidR="009F16EF" w:rsidRDefault="009F16EF" w:rsidP="009F16EF">
      <w:pPr>
        <w:rPr>
          <w:rFonts w:ascii="Arial" w:hAnsi="Arial" w:cs="Arial"/>
          <w:b/>
          <w:sz w:val="24"/>
        </w:rPr>
      </w:pPr>
      <w:r>
        <w:rPr>
          <w:rFonts w:ascii="Arial" w:hAnsi="Arial" w:cs="Arial"/>
          <w:b/>
          <w:color w:val="0000FF"/>
          <w:sz w:val="24"/>
        </w:rPr>
        <w:t>RP-242029</w:t>
      </w:r>
      <w:r>
        <w:rPr>
          <w:rFonts w:ascii="Arial" w:hAnsi="Arial" w:cs="Arial"/>
          <w:b/>
          <w:color w:val="0000FF"/>
          <w:sz w:val="24"/>
        </w:rPr>
        <w:tab/>
      </w:r>
      <w:r>
        <w:rPr>
          <w:rFonts w:ascii="Arial" w:hAnsi="Arial" w:cs="Arial"/>
          <w:b/>
          <w:sz w:val="24"/>
        </w:rPr>
        <w:t xml:space="preserve">Way forward on 3Tx </w:t>
      </w:r>
    </w:p>
    <w:p w14:paraId="60B1BE5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DDFBEBD" w14:textId="77777777" w:rsidR="009F16EF" w:rsidRDefault="009F16EF" w:rsidP="009F16EF">
      <w:pPr>
        <w:rPr>
          <w:rFonts w:ascii="Arial" w:hAnsi="Arial" w:cs="Arial"/>
          <w:b/>
        </w:rPr>
      </w:pPr>
      <w:r>
        <w:rPr>
          <w:rFonts w:ascii="Arial" w:hAnsi="Arial" w:cs="Arial"/>
          <w:b/>
        </w:rPr>
        <w:t xml:space="preserve">Discussion: </w:t>
      </w:r>
    </w:p>
    <w:p w14:paraId="2BA52CCE" w14:textId="77777777" w:rsidR="009F16EF" w:rsidRDefault="009F16EF" w:rsidP="009F16EF">
      <w:r>
        <w:t>RAN chair: was surprised to see "no further TUs needed" in many Tdocs of this agenda item, if additional work needs to be done then you need to spend time for this</w:t>
      </w:r>
    </w:p>
    <w:p w14:paraId="7AB4B3FF" w14:textId="77777777" w:rsidR="009F16EF" w:rsidRDefault="009F16EF" w:rsidP="009F16EF">
      <w:r>
        <w:t>RAN1 chair: maybe not 0,5TUs but yes some time will be needed (for some only 10min but for others more) but we will not have time for studies</w:t>
      </w:r>
    </w:p>
    <w:p w14:paraId="016A43B0" w14:textId="77777777" w:rsidR="009F16EF" w:rsidRDefault="009F16EF" w:rsidP="009F16EF">
      <w:r>
        <w:t>RAN chair: strong interest from operators in at least one of the MIMO proposals? 11 operators</w:t>
      </w:r>
    </w:p>
    <w:p w14:paraId="64B368C3" w14:textId="77777777" w:rsidR="009F16EF" w:rsidRDefault="009F16EF" w:rsidP="009F16EF">
      <w:r>
        <w:t>Spreadtrum: RAN4 is already on SRS antenna switching so this should be considered, all others should compete with other WIs;</w:t>
      </w:r>
    </w:p>
    <w:p w14:paraId="51C6F906" w14:textId="77777777" w:rsidR="009F16EF" w:rsidRDefault="009F16EF" w:rsidP="009F16EF">
      <w:r>
        <w:t>RAN chair: no TU needed may apply for some topics in RAN1 but for RAN2/RAN4 this is a joke</w:t>
      </w:r>
    </w:p>
    <w:p w14:paraId="594C4DF8" w14:textId="77777777" w:rsidR="009F16EF" w:rsidRDefault="009F16EF" w:rsidP="009F16EF">
      <w:r>
        <w:t>RAN4 chair: there may be some room for Perf. part TUs</w:t>
      </w:r>
    </w:p>
    <w:p w14:paraId="5F58076C" w14:textId="77777777" w:rsidR="009F16EF" w:rsidRDefault="009F16EF" w:rsidP="009F16EF">
      <w:r>
        <w:t>RAN2 chair: would have to use reserved TUs but there are always some surprises and that's what reserved TUs were for</w:t>
      </w:r>
    </w:p>
    <w:p w14:paraId="4F219C64" w14:textId="77777777" w:rsidR="009F16EF" w:rsidRDefault="009F16EF" w:rsidP="009F16EF">
      <w:r>
        <w:t>conclusion: RAN1 chair will provide a way forward in RP-242367</w:t>
      </w:r>
    </w:p>
    <w:p w14:paraId="5779803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8C0A7" w14:textId="77777777" w:rsidR="009F16EF" w:rsidRDefault="009F16EF" w:rsidP="009F16EF">
      <w:pPr>
        <w:rPr>
          <w:rFonts w:ascii="Arial" w:hAnsi="Arial" w:cs="Arial"/>
          <w:b/>
          <w:sz w:val="24"/>
        </w:rPr>
      </w:pPr>
      <w:r>
        <w:rPr>
          <w:rFonts w:ascii="Arial" w:hAnsi="Arial" w:cs="Arial"/>
          <w:b/>
          <w:color w:val="0000FF"/>
          <w:sz w:val="24"/>
        </w:rPr>
        <w:t>RP-242367</w:t>
      </w:r>
      <w:r>
        <w:rPr>
          <w:rFonts w:ascii="Arial" w:hAnsi="Arial" w:cs="Arial"/>
          <w:b/>
          <w:color w:val="0000FF"/>
          <w:sz w:val="24"/>
        </w:rPr>
        <w:tab/>
      </w:r>
      <w:r>
        <w:rPr>
          <w:rFonts w:ascii="Arial" w:hAnsi="Arial" w:cs="Arial"/>
          <w:b/>
          <w:sz w:val="24"/>
        </w:rPr>
        <w:t>Way forward on REL-19 MIMO scope extension</w:t>
      </w:r>
    </w:p>
    <w:p w14:paraId="7B43BE7A"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70EF393E" w14:textId="77777777" w:rsidR="009F16EF" w:rsidRDefault="009F16EF" w:rsidP="009F16EF">
      <w:pPr>
        <w:rPr>
          <w:rFonts w:ascii="Arial" w:hAnsi="Arial" w:cs="Arial"/>
          <w:b/>
        </w:rPr>
      </w:pPr>
      <w:r>
        <w:rPr>
          <w:rFonts w:ascii="Arial" w:hAnsi="Arial" w:cs="Arial"/>
          <w:b/>
        </w:rPr>
        <w:t xml:space="preserve">Discussion: </w:t>
      </w:r>
    </w:p>
    <w:p w14:paraId="2473E128" w14:textId="77777777" w:rsidR="009F16EF" w:rsidRDefault="009F16EF" w:rsidP="009F16EF">
      <w:r>
        <w:t>Proposal:</w:t>
      </w:r>
    </w:p>
    <w:p w14:paraId="0C918916" w14:textId="77777777" w:rsidR="009F16EF" w:rsidRDefault="009F16EF" w:rsidP="009F16EF">
      <w:r>
        <w:t>Specify the following as part of the normative work on Rel-19 MIMO:</w:t>
      </w:r>
    </w:p>
    <w:p w14:paraId="4644C465" w14:textId="77777777" w:rsidR="009F16EF" w:rsidRDefault="009F16EF" w:rsidP="009F16EF">
      <w:r>
        <w:t>- Item A: SRS port grouping for TDD low-complexity 6/8RX receiver</w:t>
      </w:r>
    </w:p>
    <w:p w14:paraId="572F2165" w14:textId="77777777" w:rsidR="009F16EF" w:rsidRDefault="009F16EF" w:rsidP="009F16EF">
      <w:r>
        <w:t>- Item B: 2TA without CoresetPoolIdx association for asymmetric DL sTRP/UL mTRP</w:t>
      </w:r>
    </w:p>
    <w:p w14:paraId="4620FD34" w14:textId="77777777" w:rsidR="009F16EF" w:rsidRDefault="009F16EF" w:rsidP="009F16EF">
      <w:r>
        <w:t>- Item C: 3T6R SRS antenna switching</w:t>
      </w:r>
    </w:p>
    <w:p w14:paraId="7A9E81BD" w14:textId="77777777" w:rsidR="009F16EF" w:rsidRDefault="009F16EF" w:rsidP="009F16EF">
      <w:r>
        <w:t>- Item D: UE capability for 3T3R SRS antenna switching</w:t>
      </w:r>
    </w:p>
    <w:p w14:paraId="2DE4254D" w14:textId="77777777" w:rsidR="009F16EF" w:rsidRDefault="009F16EF" w:rsidP="009F16EF">
      <w:r>
        <w:t xml:space="preserve">- </w:t>
      </w:r>
      <w:r>
        <w:tab/>
        <w:t>Item G: UE capability for non-codebook-based UL transmission</w:t>
      </w:r>
    </w:p>
    <w:p w14:paraId="2477B558" w14:textId="77777777" w:rsidR="009F16EF" w:rsidRDefault="009F16EF" w:rsidP="009F16EF">
      <w:r>
        <w:t>Update the Rel-19 MIMO WID accordingly.</w:t>
      </w:r>
    </w:p>
    <w:p w14:paraId="1F74B78E" w14:textId="77777777" w:rsidR="009F16EF" w:rsidRDefault="009F16EF" w:rsidP="009F16EF">
      <w:r>
        <w:t>Qualcomm: is still a large upscoping</w:t>
      </w:r>
    </w:p>
    <w:p w14:paraId="5BB27A1B" w14:textId="77777777" w:rsidR="009F16EF" w:rsidRDefault="009F16EF" w:rsidP="009F16EF">
      <w:r>
        <w:t>BT, DT, Vodafone, T-Mobile: item E is more important than item A and should be included</w:t>
      </w:r>
    </w:p>
    <w:p w14:paraId="69034E80" w14:textId="77777777" w:rsidR="009F16EF" w:rsidRDefault="009F16EF" w:rsidP="009F16EF">
      <w:r>
        <w:t>CMCC: we support C</w:t>
      </w:r>
    </w:p>
    <w:p w14:paraId="3EE76588" w14:textId="77777777" w:rsidR="009F16EF" w:rsidRDefault="009F16EF" w:rsidP="009F16EF">
      <w:r>
        <w:t>Telecom Italia: we support B</w:t>
      </w:r>
    </w:p>
    <w:p w14:paraId="4E2EF4DD" w14:textId="77777777" w:rsidR="009F16EF" w:rsidRDefault="009F16EF" w:rsidP="009F16EF">
      <w:r>
        <w:t>AT&amp;T: A, B and C are very small</w:t>
      </w:r>
    </w:p>
    <w:p w14:paraId="7A748FAF" w14:textId="77777777" w:rsidR="009F16EF" w:rsidRDefault="009F16EF" w:rsidP="009F16EF">
      <w:r>
        <w:t>RAN chair: counted support: A: 2, B: 2, C: 3, D: 2, E: 5; 6 companies concerns about E</w:t>
      </w:r>
    </w:p>
    <w:p w14:paraId="64B91EC3" w14:textId="77777777" w:rsidR="009F16EF" w:rsidRDefault="009F16EF" w:rsidP="009F16EF">
      <w:r>
        <w:t>Ericsson: concerned: E will need a new channel estimate, has larger UE impact</w:t>
      </w:r>
    </w:p>
    <w:p w14:paraId="2CDE1826" w14:textId="77777777" w:rsidR="009F16EF" w:rsidRDefault="009F16EF" w:rsidP="009F16EF">
      <w:r>
        <w:t>RAN chair: it seems item E can not be part of REL-19</w:t>
      </w:r>
    </w:p>
    <w:p w14:paraId="5F514690" w14:textId="77777777" w:rsidR="009F16EF" w:rsidRDefault="009F16EF" w:rsidP="009F16EF">
      <w:r>
        <w:t>conclusion: proposal was endorsed</w:t>
      </w:r>
    </w:p>
    <w:p w14:paraId="4C0CFD9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89C2A" w14:textId="77777777" w:rsidR="009F16EF" w:rsidRDefault="009F16EF" w:rsidP="009F16EF">
      <w:pPr>
        <w:rPr>
          <w:rFonts w:ascii="Arial" w:hAnsi="Arial" w:cs="Arial"/>
          <w:b/>
          <w:sz w:val="24"/>
        </w:rPr>
      </w:pPr>
      <w:r>
        <w:rPr>
          <w:rFonts w:ascii="Arial" w:hAnsi="Arial" w:cs="Arial"/>
          <w:b/>
          <w:color w:val="0000FF"/>
          <w:sz w:val="24"/>
        </w:rPr>
        <w:t>RP-242101</w:t>
      </w:r>
      <w:r>
        <w:rPr>
          <w:rFonts w:ascii="Arial" w:hAnsi="Arial" w:cs="Arial"/>
          <w:b/>
          <w:color w:val="0000FF"/>
          <w:sz w:val="24"/>
        </w:rPr>
        <w:tab/>
      </w:r>
      <w:r>
        <w:rPr>
          <w:rFonts w:ascii="Arial" w:hAnsi="Arial" w:cs="Arial"/>
          <w:b/>
          <w:sz w:val="24"/>
        </w:rPr>
        <w:t>Discussion on Rel-19 NR MIMO Phase 5</w:t>
      </w:r>
    </w:p>
    <w:p w14:paraId="2D3BADB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584BAC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EF21C" w14:textId="77777777" w:rsidR="009F16EF" w:rsidRDefault="009F16EF" w:rsidP="009F16EF">
      <w:pPr>
        <w:rPr>
          <w:rFonts w:ascii="Arial" w:hAnsi="Arial" w:cs="Arial"/>
          <w:b/>
          <w:sz w:val="24"/>
        </w:rPr>
      </w:pPr>
      <w:r>
        <w:rPr>
          <w:rFonts w:ascii="Arial" w:hAnsi="Arial" w:cs="Arial"/>
          <w:b/>
          <w:color w:val="0000FF"/>
          <w:sz w:val="24"/>
        </w:rPr>
        <w:t>RP-241762</w:t>
      </w:r>
      <w:r>
        <w:rPr>
          <w:rFonts w:ascii="Arial" w:hAnsi="Arial" w:cs="Arial"/>
          <w:b/>
          <w:color w:val="0000FF"/>
          <w:sz w:val="24"/>
        </w:rPr>
        <w:tab/>
      </w:r>
      <w:r>
        <w:rPr>
          <w:rFonts w:ascii="Arial" w:hAnsi="Arial" w:cs="Arial"/>
          <w:b/>
          <w:sz w:val="24"/>
        </w:rPr>
        <w:t>R19 MIMO WI scope adjustment</w:t>
      </w:r>
    </w:p>
    <w:p w14:paraId="629AF96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E5DFCF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D8950" w14:textId="77777777" w:rsidR="009F16EF" w:rsidRDefault="009F16EF" w:rsidP="009F16EF">
      <w:pPr>
        <w:rPr>
          <w:rFonts w:ascii="Arial" w:hAnsi="Arial" w:cs="Arial"/>
          <w:b/>
          <w:sz w:val="24"/>
        </w:rPr>
      </w:pPr>
      <w:r>
        <w:rPr>
          <w:rFonts w:ascii="Arial" w:hAnsi="Arial" w:cs="Arial"/>
          <w:b/>
          <w:color w:val="0000FF"/>
          <w:sz w:val="24"/>
        </w:rPr>
        <w:t>RP-241849</w:t>
      </w:r>
      <w:r>
        <w:rPr>
          <w:rFonts w:ascii="Arial" w:hAnsi="Arial" w:cs="Arial"/>
          <w:b/>
          <w:color w:val="0000FF"/>
          <w:sz w:val="24"/>
        </w:rPr>
        <w:tab/>
      </w:r>
      <w:r>
        <w:rPr>
          <w:rFonts w:ascii="Arial" w:hAnsi="Arial" w:cs="Arial"/>
          <w:b/>
          <w:sz w:val="24"/>
        </w:rPr>
        <w:t>Views on the scope of Rel-19 NR MIMO Phase 5</w:t>
      </w:r>
    </w:p>
    <w:p w14:paraId="50497AE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2DFDF77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C805B" w14:textId="77777777" w:rsidR="009F16EF" w:rsidRDefault="009F16EF" w:rsidP="009F16EF">
      <w:pPr>
        <w:rPr>
          <w:rFonts w:ascii="Arial" w:hAnsi="Arial" w:cs="Arial"/>
          <w:b/>
          <w:sz w:val="24"/>
        </w:rPr>
      </w:pPr>
      <w:r>
        <w:rPr>
          <w:rFonts w:ascii="Arial" w:hAnsi="Arial" w:cs="Arial"/>
          <w:b/>
          <w:color w:val="0000FF"/>
          <w:sz w:val="24"/>
        </w:rPr>
        <w:t>RP-241850</w:t>
      </w:r>
      <w:r>
        <w:rPr>
          <w:rFonts w:ascii="Arial" w:hAnsi="Arial" w:cs="Arial"/>
          <w:b/>
          <w:color w:val="0000FF"/>
          <w:sz w:val="24"/>
        </w:rPr>
        <w:tab/>
      </w:r>
      <w:r>
        <w:rPr>
          <w:rFonts w:ascii="Arial" w:hAnsi="Arial" w:cs="Arial"/>
          <w:b/>
          <w:sz w:val="24"/>
        </w:rPr>
        <w:t>Views on the scope of Rel-19 NR MIMO Phase 5</w:t>
      </w:r>
    </w:p>
    <w:p w14:paraId="11A4E5E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7E145CE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3E0607" w14:textId="77777777" w:rsidR="009F16EF" w:rsidRDefault="009F16EF" w:rsidP="009F16EF">
      <w:pPr>
        <w:rPr>
          <w:rFonts w:ascii="Arial" w:hAnsi="Arial" w:cs="Arial"/>
          <w:b/>
          <w:sz w:val="24"/>
        </w:rPr>
      </w:pPr>
      <w:r>
        <w:rPr>
          <w:rFonts w:ascii="Arial" w:hAnsi="Arial" w:cs="Arial"/>
          <w:b/>
          <w:color w:val="0000FF"/>
          <w:sz w:val="24"/>
        </w:rPr>
        <w:lastRenderedPageBreak/>
        <w:t>RP-241851</w:t>
      </w:r>
      <w:r>
        <w:rPr>
          <w:rFonts w:ascii="Arial" w:hAnsi="Arial" w:cs="Arial"/>
          <w:b/>
          <w:color w:val="0000FF"/>
          <w:sz w:val="24"/>
        </w:rPr>
        <w:tab/>
      </w:r>
      <w:r>
        <w:rPr>
          <w:rFonts w:ascii="Arial" w:hAnsi="Arial" w:cs="Arial"/>
          <w:b/>
          <w:sz w:val="24"/>
        </w:rPr>
        <w:t>Views on the scope of Rel-19 NR MIMO Phase 5</w:t>
      </w:r>
    </w:p>
    <w:p w14:paraId="5C7A263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5518E6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239AB" w14:textId="77777777" w:rsidR="009F16EF" w:rsidRDefault="009F16EF" w:rsidP="009F16EF">
      <w:pPr>
        <w:rPr>
          <w:rFonts w:ascii="Arial" w:hAnsi="Arial" w:cs="Arial"/>
          <w:b/>
          <w:sz w:val="24"/>
        </w:rPr>
      </w:pPr>
      <w:r>
        <w:rPr>
          <w:rFonts w:ascii="Arial" w:hAnsi="Arial" w:cs="Arial"/>
          <w:b/>
          <w:color w:val="0000FF"/>
          <w:sz w:val="24"/>
        </w:rPr>
        <w:t>RP-241895</w:t>
      </w:r>
      <w:r>
        <w:rPr>
          <w:rFonts w:ascii="Arial" w:hAnsi="Arial" w:cs="Arial"/>
          <w:b/>
          <w:color w:val="0000FF"/>
          <w:sz w:val="24"/>
        </w:rPr>
        <w:tab/>
      </w:r>
      <w:r>
        <w:rPr>
          <w:rFonts w:ascii="Arial" w:hAnsi="Arial" w:cs="Arial"/>
          <w:b/>
          <w:sz w:val="24"/>
        </w:rPr>
        <w:t>Views on Scope for Rel-19 NR MIMO Phase 5</w:t>
      </w:r>
    </w:p>
    <w:p w14:paraId="687B2BA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846EAB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7D6D6" w14:textId="77777777" w:rsidR="009F16EF" w:rsidRDefault="009F16EF" w:rsidP="009F16EF">
      <w:pPr>
        <w:rPr>
          <w:rFonts w:ascii="Arial" w:hAnsi="Arial" w:cs="Arial"/>
          <w:b/>
          <w:sz w:val="24"/>
        </w:rPr>
      </w:pPr>
      <w:r>
        <w:rPr>
          <w:rFonts w:ascii="Arial" w:hAnsi="Arial" w:cs="Arial"/>
          <w:b/>
          <w:color w:val="0000FF"/>
          <w:sz w:val="24"/>
        </w:rPr>
        <w:t>RP-241903</w:t>
      </w:r>
      <w:r>
        <w:rPr>
          <w:rFonts w:ascii="Arial" w:hAnsi="Arial" w:cs="Arial"/>
          <w:b/>
          <w:color w:val="0000FF"/>
          <w:sz w:val="24"/>
        </w:rPr>
        <w:tab/>
      </w:r>
      <w:r>
        <w:rPr>
          <w:rFonts w:ascii="Arial" w:hAnsi="Arial" w:cs="Arial"/>
          <w:b/>
          <w:sz w:val="24"/>
        </w:rPr>
        <w:t>On the Scope of Rel-19 NR MIMO Ph5</w:t>
      </w:r>
    </w:p>
    <w:p w14:paraId="48E98D7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2E59B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396DC" w14:textId="77777777" w:rsidR="009F16EF" w:rsidRDefault="009F16EF" w:rsidP="009F16EF">
      <w:pPr>
        <w:rPr>
          <w:rFonts w:ascii="Arial" w:hAnsi="Arial" w:cs="Arial"/>
          <w:b/>
          <w:sz w:val="24"/>
        </w:rPr>
      </w:pPr>
      <w:r>
        <w:rPr>
          <w:rFonts w:ascii="Arial" w:hAnsi="Arial" w:cs="Arial"/>
          <w:b/>
          <w:color w:val="0000FF"/>
          <w:sz w:val="24"/>
        </w:rPr>
        <w:t>RP-241941</w:t>
      </w:r>
      <w:r>
        <w:rPr>
          <w:rFonts w:ascii="Arial" w:hAnsi="Arial" w:cs="Arial"/>
          <w:b/>
          <w:color w:val="0000FF"/>
          <w:sz w:val="24"/>
        </w:rPr>
        <w:tab/>
      </w:r>
      <w:r>
        <w:rPr>
          <w:rFonts w:ascii="Arial" w:hAnsi="Arial" w:cs="Arial"/>
          <w:b/>
          <w:sz w:val="24"/>
        </w:rPr>
        <w:t>Views on scope of Rel-19 NR MIMO Phase 5</w:t>
      </w:r>
    </w:p>
    <w:p w14:paraId="3C3F777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9D739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43DE8" w14:textId="77777777" w:rsidR="009F16EF" w:rsidRDefault="009F16EF" w:rsidP="009F16EF">
      <w:pPr>
        <w:rPr>
          <w:rFonts w:ascii="Arial" w:hAnsi="Arial" w:cs="Arial"/>
          <w:b/>
          <w:sz w:val="24"/>
        </w:rPr>
      </w:pPr>
      <w:r>
        <w:rPr>
          <w:rFonts w:ascii="Arial" w:hAnsi="Arial" w:cs="Arial"/>
          <w:b/>
          <w:color w:val="0000FF"/>
          <w:sz w:val="24"/>
        </w:rPr>
        <w:t>RP-241968</w:t>
      </w:r>
      <w:r>
        <w:rPr>
          <w:rFonts w:ascii="Arial" w:hAnsi="Arial" w:cs="Arial"/>
          <w:b/>
          <w:color w:val="0000FF"/>
          <w:sz w:val="24"/>
        </w:rPr>
        <w:tab/>
      </w:r>
      <w:r>
        <w:rPr>
          <w:rFonts w:ascii="Arial" w:hAnsi="Arial" w:cs="Arial"/>
          <w:b/>
          <w:sz w:val="24"/>
        </w:rPr>
        <w:t>on Rel-19 MIMO scope</w:t>
      </w:r>
    </w:p>
    <w:p w14:paraId="1DB797C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74613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D67D1" w14:textId="77777777" w:rsidR="009F16EF" w:rsidRDefault="009F16EF" w:rsidP="009F16EF">
      <w:pPr>
        <w:rPr>
          <w:rFonts w:ascii="Arial" w:hAnsi="Arial" w:cs="Arial"/>
          <w:b/>
          <w:sz w:val="24"/>
        </w:rPr>
      </w:pPr>
      <w:r>
        <w:rPr>
          <w:rFonts w:ascii="Arial" w:hAnsi="Arial" w:cs="Arial"/>
          <w:b/>
          <w:color w:val="0000FF"/>
          <w:sz w:val="24"/>
        </w:rPr>
        <w:t>RP-242028</w:t>
      </w:r>
      <w:r>
        <w:rPr>
          <w:rFonts w:ascii="Arial" w:hAnsi="Arial" w:cs="Arial"/>
          <w:b/>
          <w:color w:val="0000FF"/>
          <w:sz w:val="24"/>
        </w:rPr>
        <w:tab/>
      </w:r>
      <w:r>
        <w:rPr>
          <w:rFonts w:ascii="Arial" w:hAnsi="Arial" w:cs="Arial"/>
          <w:b/>
          <w:sz w:val="24"/>
        </w:rPr>
        <w:t>On extending Rel.19 MIMO scope</w:t>
      </w:r>
    </w:p>
    <w:p w14:paraId="6E34933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20024F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78B07" w14:textId="77777777" w:rsidR="009F16EF" w:rsidRDefault="009F16EF" w:rsidP="009F16EF">
      <w:pPr>
        <w:rPr>
          <w:rFonts w:ascii="Arial" w:hAnsi="Arial" w:cs="Arial"/>
          <w:b/>
          <w:sz w:val="24"/>
        </w:rPr>
      </w:pPr>
      <w:r>
        <w:rPr>
          <w:rFonts w:ascii="Arial" w:hAnsi="Arial" w:cs="Arial"/>
          <w:b/>
          <w:color w:val="0000FF"/>
          <w:sz w:val="24"/>
        </w:rPr>
        <w:t>RP-242056</w:t>
      </w:r>
      <w:r>
        <w:rPr>
          <w:rFonts w:ascii="Arial" w:hAnsi="Arial" w:cs="Arial"/>
          <w:b/>
          <w:color w:val="0000FF"/>
          <w:sz w:val="24"/>
        </w:rPr>
        <w:tab/>
      </w:r>
      <w:r>
        <w:rPr>
          <w:rFonts w:ascii="Arial" w:hAnsi="Arial" w:cs="Arial"/>
          <w:b/>
          <w:sz w:val="24"/>
        </w:rPr>
        <w:t>Rel-19 MIMO: Scope Expansion</w:t>
      </w:r>
    </w:p>
    <w:p w14:paraId="72BD36E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FF10274" w14:textId="77777777" w:rsidR="009F16EF" w:rsidRDefault="009F16EF" w:rsidP="009F16EF">
      <w:pPr>
        <w:rPr>
          <w:rFonts w:ascii="Arial" w:hAnsi="Arial" w:cs="Arial"/>
          <w:b/>
        </w:rPr>
      </w:pPr>
      <w:r>
        <w:rPr>
          <w:rFonts w:ascii="Arial" w:hAnsi="Arial" w:cs="Arial"/>
          <w:b/>
        </w:rPr>
        <w:t xml:space="preserve">Abstract: </w:t>
      </w:r>
    </w:p>
    <w:p w14:paraId="3BF80CC2" w14:textId="77777777" w:rsidR="009F16EF" w:rsidRDefault="009F16EF" w:rsidP="009F16EF">
      <w:r>
        <w:t>SRS Antenna Switching for 3T6R</w:t>
      </w:r>
    </w:p>
    <w:p w14:paraId="360E488B" w14:textId="77777777" w:rsidR="009F16EF" w:rsidRDefault="009F16EF" w:rsidP="009F16EF">
      <w:r>
        <w:t>2TA</w:t>
      </w:r>
    </w:p>
    <w:p w14:paraId="5D01BCB5" w14:textId="77777777" w:rsidR="009F16EF" w:rsidRDefault="009F16EF" w:rsidP="009F16EF">
      <w:r>
        <w:t>SRS port grouping</w:t>
      </w:r>
    </w:p>
    <w:p w14:paraId="26B15F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BDDC9" w14:textId="77777777" w:rsidR="009F16EF" w:rsidRDefault="009F16EF" w:rsidP="009F16EF">
      <w:pPr>
        <w:rPr>
          <w:rFonts w:ascii="Arial" w:hAnsi="Arial" w:cs="Arial"/>
          <w:b/>
          <w:sz w:val="24"/>
        </w:rPr>
      </w:pPr>
      <w:r>
        <w:rPr>
          <w:rFonts w:ascii="Arial" w:hAnsi="Arial" w:cs="Arial"/>
          <w:b/>
          <w:color w:val="0000FF"/>
          <w:sz w:val="24"/>
        </w:rPr>
        <w:t>RP-241820</w:t>
      </w:r>
      <w:r>
        <w:rPr>
          <w:rFonts w:ascii="Arial" w:hAnsi="Arial" w:cs="Arial"/>
          <w:b/>
          <w:color w:val="0000FF"/>
          <w:sz w:val="24"/>
        </w:rPr>
        <w:tab/>
      </w:r>
      <w:r>
        <w:rPr>
          <w:rFonts w:ascii="Arial" w:hAnsi="Arial" w:cs="Arial"/>
          <w:b/>
          <w:sz w:val="24"/>
        </w:rPr>
        <w:t>On UL robust tranmission: defining PRG for PUSCH</w:t>
      </w:r>
    </w:p>
    <w:p w14:paraId="5F9875E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vivio</w:t>
      </w:r>
    </w:p>
    <w:p w14:paraId="76F12CD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2E85D" w14:textId="77777777" w:rsidR="009F16EF" w:rsidRDefault="009F16EF" w:rsidP="009F16EF">
      <w:pPr>
        <w:rPr>
          <w:rFonts w:ascii="Arial" w:hAnsi="Arial" w:cs="Arial"/>
          <w:b/>
          <w:sz w:val="24"/>
        </w:rPr>
      </w:pPr>
      <w:r>
        <w:rPr>
          <w:rFonts w:ascii="Arial" w:hAnsi="Arial" w:cs="Arial"/>
          <w:b/>
          <w:color w:val="0000FF"/>
          <w:sz w:val="24"/>
        </w:rPr>
        <w:t>RP-242394</w:t>
      </w:r>
      <w:r>
        <w:rPr>
          <w:rFonts w:ascii="Arial" w:hAnsi="Arial" w:cs="Arial"/>
          <w:b/>
          <w:color w:val="0000FF"/>
          <w:sz w:val="24"/>
        </w:rPr>
        <w:tab/>
      </w:r>
      <w:r>
        <w:rPr>
          <w:rFonts w:ascii="Arial" w:hAnsi="Arial" w:cs="Arial"/>
          <w:b/>
          <w:sz w:val="24"/>
        </w:rPr>
        <w:t>Revised WID: NR MIMO Phase 5</w:t>
      </w:r>
    </w:p>
    <w:p w14:paraId="10A8F5C1" w14:textId="77777777" w:rsidR="009F16EF" w:rsidRDefault="009F16EF" w:rsidP="009F16EF">
      <w:pPr>
        <w:rPr>
          <w:i/>
        </w:rPr>
      </w:pPr>
      <w:r>
        <w:rPr>
          <w:i/>
        </w:rPr>
        <w:lastRenderedPageBreak/>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Samsung</w:t>
      </w:r>
    </w:p>
    <w:p w14:paraId="3CE8A8E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4A42C" w14:textId="77777777" w:rsidR="009F16EF" w:rsidRDefault="009F16EF" w:rsidP="009F16EF">
      <w:pPr>
        <w:pStyle w:val="Heading5"/>
      </w:pPr>
      <w:bookmarkStart w:id="144" w:name="_Toc178621106"/>
      <w:bookmarkStart w:id="145" w:name="_Toc184591784"/>
      <w:r>
        <w:t>9.3.1.2</w:t>
      </w:r>
      <w:r>
        <w:tab/>
        <w:t>Evolution of NR duplex operation: SBFD [RAN1 WI: NR_duplex_evo]</w:t>
      </w:r>
      <w:bookmarkEnd w:id="144"/>
      <w:bookmarkEnd w:id="145"/>
    </w:p>
    <w:p w14:paraId="7B3B084B" w14:textId="77777777" w:rsidR="009F16EF" w:rsidRDefault="009F16EF" w:rsidP="009F16EF">
      <w:pPr>
        <w:rPr>
          <w:rFonts w:ascii="Arial" w:hAnsi="Arial" w:cs="Arial"/>
          <w:b/>
          <w:sz w:val="24"/>
        </w:rPr>
      </w:pPr>
      <w:r>
        <w:rPr>
          <w:rFonts w:ascii="Arial" w:hAnsi="Arial" w:cs="Arial"/>
          <w:b/>
          <w:color w:val="0000FF"/>
          <w:sz w:val="24"/>
        </w:rPr>
        <w:t>RP-242034</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22BA1D0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14:paraId="58F98D0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36748" w14:textId="77777777" w:rsidR="009F16EF" w:rsidRDefault="009F16EF" w:rsidP="009F16EF">
      <w:pPr>
        <w:pStyle w:val="Heading5"/>
      </w:pPr>
      <w:bookmarkStart w:id="146" w:name="_Toc178621107"/>
      <w:bookmarkStart w:id="147" w:name="_Toc184591785"/>
      <w:r>
        <w:t>9.3.1.3</w:t>
      </w:r>
      <w:r>
        <w:tab/>
        <w:t>AI/ML for NR air interface [RAN1 WI: NR_AIML_air]</w:t>
      </w:r>
      <w:bookmarkEnd w:id="146"/>
      <w:bookmarkEnd w:id="147"/>
    </w:p>
    <w:p w14:paraId="2FBE2207" w14:textId="77777777" w:rsidR="009F16EF" w:rsidRDefault="009F16EF" w:rsidP="009F16EF">
      <w:pPr>
        <w:rPr>
          <w:rFonts w:ascii="Arial" w:hAnsi="Arial" w:cs="Arial"/>
          <w:b/>
          <w:sz w:val="24"/>
        </w:rPr>
      </w:pPr>
      <w:r>
        <w:rPr>
          <w:rFonts w:ascii="Arial" w:hAnsi="Arial" w:cs="Arial"/>
          <w:b/>
          <w:color w:val="0000FF"/>
          <w:sz w:val="24"/>
        </w:rPr>
        <w:t>RP-241910</w:t>
      </w:r>
      <w:r>
        <w:rPr>
          <w:rFonts w:ascii="Arial" w:hAnsi="Arial" w:cs="Arial"/>
          <w:b/>
          <w:color w:val="0000FF"/>
          <w:sz w:val="24"/>
        </w:rPr>
        <w:tab/>
      </w:r>
      <w:r>
        <w:rPr>
          <w:rFonts w:ascii="Arial" w:hAnsi="Arial" w:cs="Arial"/>
          <w:b/>
          <w:sz w:val="24"/>
        </w:rPr>
        <w:t>Status report for WI AI/ML for NR air interface</w:t>
      </w:r>
    </w:p>
    <w:p w14:paraId="2C2C3D8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3841863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RP-242398</w:t>
      </w:r>
      <w:r>
        <w:rPr>
          <w:color w:val="993300"/>
          <w:u w:val="single"/>
        </w:rPr>
        <w:t>.</w:t>
      </w:r>
    </w:p>
    <w:p w14:paraId="44C5BBF9" w14:textId="77777777" w:rsidR="009F16EF" w:rsidRDefault="009F16EF" w:rsidP="009F16EF">
      <w:pPr>
        <w:rPr>
          <w:rFonts w:ascii="Arial" w:hAnsi="Arial" w:cs="Arial"/>
          <w:b/>
          <w:sz w:val="24"/>
        </w:rPr>
      </w:pPr>
      <w:r>
        <w:rPr>
          <w:rFonts w:ascii="Arial" w:hAnsi="Arial" w:cs="Arial"/>
          <w:b/>
          <w:color w:val="0000FF"/>
          <w:sz w:val="24"/>
        </w:rPr>
        <w:t>RP-242398</w:t>
      </w:r>
      <w:r>
        <w:rPr>
          <w:rFonts w:ascii="Arial" w:hAnsi="Arial" w:cs="Arial"/>
          <w:b/>
          <w:color w:val="0000FF"/>
          <w:sz w:val="24"/>
        </w:rPr>
        <w:tab/>
      </w:r>
      <w:r>
        <w:rPr>
          <w:rFonts w:ascii="Arial" w:hAnsi="Arial" w:cs="Arial"/>
          <w:b/>
          <w:sz w:val="24"/>
        </w:rPr>
        <w:t>Status report for WI AI/ML for NR air interface</w:t>
      </w:r>
    </w:p>
    <w:p w14:paraId="70C925C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Qualcomm Innovation Center Inc</w:t>
      </w:r>
    </w:p>
    <w:p w14:paraId="6FBC54AE" w14:textId="77777777" w:rsidR="009F16EF" w:rsidRDefault="009F16EF" w:rsidP="009F16EF">
      <w:pPr>
        <w:rPr>
          <w:color w:val="808080"/>
        </w:rPr>
      </w:pPr>
      <w:r>
        <w:rPr>
          <w:color w:val="808080"/>
        </w:rPr>
        <w:t>(Replaces RP-241910)</w:t>
      </w:r>
    </w:p>
    <w:p w14:paraId="2709995D" w14:textId="77777777" w:rsidR="009F16EF" w:rsidRDefault="009F16EF" w:rsidP="009F16EF">
      <w:pPr>
        <w:rPr>
          <w:rFonts w:ascii="Arial" w:hAnsi="Arial" w:cs="Arial"/>
          <w:b/>
        </w:rPr>
      </w:pPr>
      <w:r>
        <w:rPr>
          <w:rFonts w:ascii="Arial" w:hAnsi="Arial" w:cs="Arial"/>
          <w:b/>
        </w:rPr>
        <w:t xml:space="preserve">Discussion: </w:t>
      </w:r>
    </w:p>
    <w:p w14:paraId="364D4BE5" w14:textId="77777777" w:rsidR="009F16EF" w:rsidRDefault="009F16EF" w:rsidP="009F16EF">
      <w:r>
        <w:t>TU sheet added</w:t>
      </w:r>
    </w:p>
    <w:p w14:paraId="4E6552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C8FD6" w14:textId="77777777" w:rsidR="009F16EF" w:rsidRDefault="009F16EF" w:rsidP="009F16EF">
      <w:pPr>
        <w:rPr>
          <w:rFonts w:ascii="Arial" w:hAnsi="Arial" w:cs="Arial"/>
          <w:b/>
          <w:sz w:val="24"/>
        </w:rPr>
      </w:pPr>
      <w:r>
        <w:rPr>
          <w:rFonts w:ascii="Arial" w:hAnsi="Arial" w:cs="Arial"/>
          <w:b/>
          <w:color w:val="0000FF"/>
          <w:sz w:val="24"/>
        </w:rPr>
        <w:t>RP-242226</w:t>
      </w:r>
      <w:r>
        <w:rPr>
          <w:rFonts w:ascii="Arial" w:hAnsi="Arial" w:cs="Arial"/>
          <w:b/>
          <w:color w:val="0000FF"/>
          <w:sz w:val="24"/>
        </w:rPr>
        <w:tab/>
      </w:r>
      <w:r>
        <w:rPr>
          <w:rFonts w:ascii="Arial" w:hAnsi="Arial" w:cs="Arial"/>
          <w:b/>
          <w:sz w:val="24"/>
        </w:rPr>
        <w:t>NR_AIML_Air Rapporteurs' inputs for Discussion</w:t>
      </w:r>
    </w:p>
    <w:p w14:paraId="1CF6C20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417E9D13" w14:textId="77777777" w:rsidR="009F16EF" w:rsidRDefault="009F16EF" w:rsidP="009F16EF">
      <w:pPr>
        <w:rPr>
          <w:rFonts w:ascii="Arial" w:hAnsi="Arial" w:cs="Arial"/>
          <w:b/>
        </w:rPr>
      </w:pPr>
      <w:r>
        <w:rPr>
          <w:rFonts w:ascii="Arial" w:hAnsi="Arial" w:cs="Arial"/>
          <w:b/>
        </w:rPr>
        <w:t xml:space="preserve">Discussion: </w:t>
      </w:r>
    </w:p>
    <w:p w14:paraId="315CB885" w14:textId="77777777" w:rsidR="009F16EF" w:rsidRDefault="009F16EF" w:rsidP="009F16EF">
      <w:r>
        <w:t>Proposal 1: Move CSI prediction to normative phase with well-defined scope (to be discussed in RAN#105).</w:t>
      </w:r>
    </w:p>
    <w:p w14:paraId="4D1F9F41" w14:textId="77777777" w:rsidR="009F16EF" w:rsidRDefault="009F16EF" w:rsidP="009F16EF">
      <w:r>
        <w:t>Proposal 2: Extend the CSI compression study objective one additional quarter as recommended by RAN1.</w:t>
      </w:r>
    </w:p>
    <w:p w14:paraId="512D71C1" w14:textId="77777777" w:rsidR="009F16EF" w:rsidRDefault="009F16EF" w:rsidP="009F16EF">
      <w:r>
        <w:t>Proposal 3: Extend the Model identification, and Model transfer/Model delivery one additional quarter as recommended by RAN1.</w:t>
      </w:r>
    </w:p>
    <w:p w14:paraId="5771DD97" w14:textId="77777777" w:rsidR="009F16EF" w:rsidRDefault="009F16EF" w:rsidP="009F16EF">
      <w:r>
        <w:t xml:space="preserve">Proposal 4: Inform SA &amp; SA WGs of RAN2 analysis on UE-side data collection for them to take it into consideration in their work. </w:t>
      </w:r>
    </w:p>
    <w:p w14:paraId="464ED9F3" w14:textId="77777777" w:rsidR="009F16EF" w:rsidRDefault="009F16EF" w:rsidP="009F16EF">
      <w:r>
        <w:t>Proposal 5: Extend the testability and interoperability study objective one more quarter. Discuss how to proceed with Beam management OTA test setup. Discuss whether and how to involve RAN5 in this project.</w:t>
      </w:r>
    </w:p>
    <w:p w14:paraId="5A0C0EED" w14:textId="77777777" w:rsidR="009F16EF" w:rsidRDefault="009F16EF" w:rsidP="009F16EF">
      <w:r>
        <w:t>Interdigital: some aspects have no consensus in RAN1; worried that we can not complete REL-19 in time if we add additional work</w:t>
      </w:r>
    </w:p>
    <w:p w14:paraId="1BA57729" w14:textId="77777777" w:rsidR="009F16EF" w:rsidRDefault="009F16EF" w:rsidP="009F16EF">
      <w:r>
        <w:t>Huawei: too early to involve SA WGs</w:t>
      </w:r>
    </w:p>
    <w:p w14:paraId="35D92A4D" w14:textId="77777777" w:rsidR="009F16EF" w:rsidRDefault="009F16EF" w:rsidP="009F16EF">
      <w:r>
        <w:t>Mediatek: no normative work in REL-19 for CSI compression should be clarified</w:t>
      </w:r>
    </w:p>
    <w:p w14:paraId="67388D9C" w14:textId="77777777" w:rsidR="009F16EF" w:rsidRDefault="009F16EF" w:rsidP="009F16EF">
      <w:r>
        <w:t>BT: table from RAN2 was very helpful, not everyone has unlimited data so using user plane will be problematic</w:t>
      </w:r>
    </w:p>
    <w:p w14:paraId="7F9D7801" w14:textId="77777777" w:rsidR="009F16EF" w:rsidRDefault="009F16EF" w:rsidP="009F16EF">
      <w:r>
        <w:lastRenderedPageBreak/>
        <w:t>CATT: supports Ericsson's proposal to remove secondary use cases</w:t>
      </w:r>
    </w:p>
    <w:p w14:paraId="5711B280" w14:textId="77777777" w:rsidR="009F16EF" w:rsidRDefault="009F16EF" w:rsidP="009F16EF">
      <w:r>
        <w:t>DT: we raised our concerns about the lack of coordination about AIML inside 3GPP in the past; 1a and 1b can not be accepted by operators and have to be removed, this WI should have been a SI</w:t>
      </w:r>
    </w:p>
    <w:p w14:paraId="5CF9C751" w14:textId="77777777" w:rsidR="009F16EF" w:rsidRDefault="009F16EF" w:rsidP="009F16EF">
      <w:r>
        <w:t>Telecom Italia: similar views as other operators, sceptic about CSI prediction and compression</w:t>
      </w:r>
    </w:p>
    <w:p w14:paraId="75606110" w14:textId="77777777" w:rsidR="009F16EF" w:rsidRDefault="009F16EF" w:rsidP="009F16EF">
      <w:r>
        <w:t>RAN2 chair: requirements for the solutions are needed, for option 1b we would need to get clarifications from SA; in general SA2 needs to be involved for all solutions, RAN2 has spent a lot of time on beam management</w:t>
      </w:r>
    </w:p>
    <w:p w14:paraId="0D789F92" w14:textId="77777777" w:rsidR="009F16EF" w:rsidRDefault="009F16EF" w:rsidP="009F16EF">
      <w:r>
        <w:t>Panasonic: which option should be supported is missing in the RAN2 table</w:t>
      </w:r>
    </w:p>
    <w:p w14:paraId="678E6826" w14:textId="77777777" w:rsidR="009F16EF" w:rsidRDefault="009F16EF" w:rsidP="009F16EF">
      <w:r>
        <w:t>Mediatek: there is work in SA2 ongoing</w:t>
      </w:r>
    </w:p>
    <w:p w14:paraId="5D3E57EA" w14:textId="77777777" w:rsidR="009F16EF" w:rsidRDefault="009F16EF" w:rsidP="009F16EF">
      <w:r>
        <w:t>Qualcomm: SA2 has a SI and needs input from RAN</w:t>
      </w:r>
    </w:p>
    <w:p w14:paraId="3BBF8B3E" w14:textId="77777777" w:rsidR="009F16EF" w:rsidRDefault="009F16EF" w:rsidP="009F16EF">
      <w:r>
        <w:t>Apple: RAN2 should send an LS to SA2</w:t>
      </w:r>
    </w:p>
    <w:p w14:paraId="3E4D9E31" w14:textId="77777777" w:rsidR="009F16EF" w:rsidRDefault="009F16EF" w:rsidP="009F16EF">
      <w:r>
        <w:t>Ericsson: 1b is easier</w:t>
      </w:r>
    </w:p>
    <w:p w14:paraId="42BAA161" w14:textId="77777777" w:rsidR="009F16EF" w:rsidRDefault="009F16EF" w:rsidP="009F16EF">
      <w:r>
        <w:t>Samsung: we should task RAN2 to send an LS to SA2</w:t>
      </w:r>
    </w:p>
    <w:p w14:paraId="0CCDEF71" w14:textId="77777777" w:rsidR="009F16EF" w:rsidRDefault="009F16EF" w:rsidP="009F16EF">
      <w:r>
        <w:t>RAN chair: will have a RAN2 offline session on Monday lunch time and a non-RAN2 offline session on Monday evening</w:t>
      </w:r>
    </w:p>
    <w:p w14:paraId="536776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70C2A" w14:textId="77777777" w:rsidR="009F16EF" w:rsidRDefault="009F16EF" w:rsidP="009F16EF">
      <w:pPr>
        <w:rPr>
          <w:rFonts w:ascii="Arial" w:hAnsi="Arial" w:cs="Arial"/>
          <w:b/>
          <w:sz w:val="24"/>
        </w:rPr>
      </w:pPr>
      <w:r>
        <w:rPr>
          <w:rFonts w:ascii="Arial" w:hAnsi="Arial" w:cs="Arial"/>
          <w:b/>
          <w:color w:val="0000FF"/>
          <w:sz w:val="24"/>
        </w:rPr>
        <w:t>RP-241908</w:t>
      </w:r>
      <w:r>
        <w:rPr>
          <w:rFonts w:ascii="Arial" w:hAnsi="Arial" w:cs="Arial"/>
          <w:b/>
          <w:color w:val="0000FF"/>
          <w:sz w:val="24"/>
        </w:rPr>
        <w:tab/>
      </w:r>
      <w:r>
        <w:rPr>
          <w:rFonts w:ascii="Arial" w:hAnsi="Arial" w:cs="Arial"/>
          <w:b/>
          <w:sz w:val="24"/>
        </w:rPr>
        <w:t xml:space="preserve">AI/ML UE Sided data collection – September 2024 checkpoint </w:t>
      </w:r>
    </w:p>
    <w:p w14:paraId="31DA758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14:paraId="24DCC1AC" w14:textId="77777777" w:rsidR="009F16EF" w:rsidRDefault="009F16EF" w:rsidP="009F16EF">
      <w:pPr>
        <w:rPr>
          <w:rFonts w:ascii="Arial" w:hAnsi="Arial" w:cs="Arial"/>
          <w:b/>
        </w:rPr>
      </w:pPr>
      <w:r>
        <w:rPr>
          <w:rFonts w:ascii="Arial" w:hAnsi="Arial" w:cs="Arial"/>
          <w:b/>
        </w:rPr>
        <w:t xml:space="preserve">Abstract: </w:t>
      </w:r>
    </w:p>
    <w:p w14:paraId="43FEAB57" w14:textId="77777777" w:rsidR="009F16EF" w:rsidRDefault="009F16EF" w:rsidP="009F16EF">
      <w:r>
        <w:t>This contribution proposes to add an objective to AI/ML for MNR WID to begin normative work on a limited set of options found in TR 38.843</w:t>
      </w:r>
    </w:p>
    <w:p w14:paraId="1C0009DD" w14:textId="77777777" w:rsidR="009F16EF" w:rsidRDefault="009F16EF" w:rsidP="009F16EF">
      <w:pPr>
        <w:rPr>
          <w:rFonts w:ascii="Arial" w:hAnsi="Arial" w:cs="Arial"/>
          <w:b/>
        </w:rPr>
      </w:pPr>
      <w:r>
        <w:rPr>
          <w:rFonts w:ascii="Arial" w:hAnsi="Arial" w:cs="Arial"/>
          <w:b/>
        </w:rPr>
        <w:t xml:space="preserve">Discussion: </w:t>
      </w:r>
    </w:p>
    <w:p w14:paraId="48873448" w14:textId="77777777" w:rsidR="009F16EF" w:rsidRDefault="009F16EF" w:rsidP="009F16EF">
      <w:r>
        <w:t>Proposal 1: The following data collection requirements are used as the foundation for data collection development and evaluating options:</w:t>
      </w:r>
    </w:p>
    <w:p w14:paraId="05ED9590" w14:textId="77777777" w:rsidR="009F16EF" w:rsidRDefault="009F16EF" w:rsidP="009F16EF">
      <w:r>
        <w:t>1.</w:t>
      </w:r>
      <w:r>
        <w:tab/>
        <w:t>Data collected is secured.</w:t>
      </w:r>
    </w:p>
    <w:p w14:paraId="068F5BE8" w14:textId="77777777" w:rsidR="009F16EF" w:rsidRDefault="009F16EF" w:rsidP="009F16EF">
      <w:r>
        <w:t>2.</w:t>
      </w:r>
      <w:r>
        <w:tab/>
        <w:t>Safeguards user data confidentiality.</w:t>
      </w:r>
    </w:p>
    <w:p w14:paraId="44C5754C" w14:textId="77777777" w:rsidR="009F16EF" w:rsidRDefault="009F16EF" w:rsidP="009F16EF">
      <w:r>
        <w:t>3.</w:t>
      </w:r>
      <w:r>
        <w:tab/>
        <w:t>Ensures data integrity.</w:t>
      </w:r>
    </w:p>
    <w:p w14:paraId="6631D048" w14:textId="77777777" w:rsidR="009F16EF" w:rsidRDefault="009F16EF" w:rsidP="009F16EF">
      <w:r>
        <w:t>4.</w:t>
      </w:r>
      <w:r>
        <w:tab/>
        <w:t>Minimizes air interface overhead and impact to NW operation especially during high traffic periods.</w:t>
      </w:r>
    </w:p>
    <w:p w14:paraId="201034AC" w14:textId="77777777" w:rsidR="009F16EF" w:rsidRDefault="009F16EF" w:rsidP="009F16EF">
      <w:r>
        <w:t>5.</w:t>
      </w:r>
      <w:r>
        <w:tab/>
        <w:t xml:space="preserve">The MNO network has full control of the data collection process for the training of a UE-sided model, including   the initiation, termination and management of the data collection and data transfer. </w:t>
      </w:r>
    </w:p>
    <w:p w14:paraId="28C16E25" w14:textId="77777777" w:rsidR="009F16EF" w:rsidRDefault="009F16EF" w:rsidP="009F16EF">
      <w:r>
        <w:t>6.</w:t>
      </w:r>
      <w:r>
        <w:tab/>
        <w:t>MNO has full visibility as defined in TR38.843</w:t>
      </w:r>
    </w:p>
    <w:p w14:paraId="1FAB5C1B" w14:textId="77777777" w:rsidR="009F16EF" w:rsidRDefault="009F16EF" w:rsidP="009F16EF">
      <w:r>
        <w:t>7.</w:t>
      </w:r>
      <w:r>
        <w:tab/>
        <w:t>Futureproof and extendable design</w:t>
      </w:r>
    </w:p>
    <w:p w14:paraId="0BF94969" w14:textId="77777777" w:rsidR="009F16EF" w:rsidRDefault="009F16EF" w:rsidP="009F16EF">
      <w:r>
        <w:t>Proposal 2: Remove option 1a from consideration for AI/ML data collection</w:t>
      </w:r>
    </w:p>
    <w:p w14:paraId="7581ED33" w14:textId="77777777" w:rsidR="009F16EF" w:rsidRDefault="009F16EF" w:rsidP="009F16EF">
      <w:r>
        <w:t>Proposal 3: Remove option 1b from consideration for AI/ML data collection</w:t>
      </w:r>
    </w:p>
    <w:p w14:paraId="1475B63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D0D9E" w14:textId="77777777" w:rsidR="009F16EF" w:rsidRDefault="009F16EF" w:rsidP="009F16EF">
      <w:pPr>
        <w:rPr>
          <w:rFonts w:ascii="Arial" w:hAnsi="Arial" w:cs="Arial"/>
          <w:b/>
          <w:sz w:val="24"/>
        </w:rPr>
      </w:pPr>
      <w:r>
        <w:rPr>
          <w:rFonts w:ascii="Arial" w:hAnsi="Arial" w:cs="Arial"/>
          <w:b/>
          <w:color w:val="0000FF"/>
          <w:sz w:val="24"/>
        </w:rPr>
        <w:t>RP-241918</w:t>
      </w:r>
      <w:r>
        <w:rPr>
          <w:rFonts w:ascii="Arial" w:hAnsi="Arial" w:cs="Arial"/>
          <w:b/>
          <w:color w:val="0000FF"/>
          <w:sz w:val="24"/>
        </w:rPr>
        <w:tab/>
      </w:r>
      <w:r>
        <w:rPr>
          <w:rFonts w:ascii="Arial" w:hAnsi="Arial" w:cs="Arial"/>
          <w:b/>
          <w:sz w:val="24"/>
        </w:rPr>
        <w:t>View on Rel-19 UE-sided data collection</w:t>
      </w:r>
    </w:p>
    <w:p w14:paraId="7560168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024C1DDF" w14:textId="77777777" w:rsidR="009F16EF" w:rsidRDefault="009F16EF" w:rsidP="009F16EF">
      <w:pPr>
        <w:rPr>
          <w:rFonts w:ascii="Arial" w:hAnsi="Arial" w:cs="Arial"/>
          <w:b/>
        </w:rPr>
      </w:pPr>
      <w:r>
        <w:rPr>
          <w:rFonts w:ascii="Arial" w:hAnsi="Arial" w:cs="Arial"/>
          <w:b/>
        </w:rPr>
        <w:lastRenderedPageBreak/>
        <w:t xml:space="preserve">Discussion: </w:t>
      </w:r>
    </w:p>
    <w:p w14:paraId="3D22B7AC" w14:textId="77777777" w:rsidR="009F16EF" w:rsidRDefault="009F16EF" w:rsidP="009F16EF">
      <w:r>
        <w:t>Proposal 1: Not consider options of “partial visibility” and “no visibility” for option 2/3. Instead, the UE can send the non-standardized data with proprietary implementation and UE privacy information over the top.</w:t>
      </w:r>
    </w:p>
    <w:p w14:paraId="77ED1C26" w14:textId="77777777" w:rsidR="009F16EF" w:rsidRDefault="009F16EF" w:rsidP="009F16EF">
      <w:r>
        <w:t>Proposal 2: Considering Rel-19 is the first release of AI/ML in wireless communication at very late stage of 5G, it is important to make the least 3GPP specification changes for its easy to deployment. Thus, option 1a is sufficient for Rel-19 and no normative work of option 1b/2/3.</w:t>
      </w:r>
    </w:p>
    <w:p w14:paraId="5E5DC66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14D23" w14:textId="77777777" w:rsidR="009F16EF" w:rsidRDefault="009F16EF" w:rsidP="009F16EF">
      <w:pPr>
        <w:rPr>
          <w:rFonts w:ascii="Arial" w:hAnsi="Arial" w:cs="Arial"/>
          <w:b/>
          <w:sz w:val="24"/>
        </w:rPr>
      </w:pPr>
      <w:r>
        <w:rPr>
          <w:rFonts w:ascii="Arial" w:hAnsi="Arial" w:cs="Arial"/>
          <w:b/>
          <w:color w:val="0000FF"/>
          <w:sz w:val="24"/>
        </w:rPr>
        <w:t>RP-242030</w:t>
      </w:r>
      <w:r>
        <w:rPr>
          <w:rFonts w:ascii="Arial" w:hAnsi="Arial" w:cs="Arial"/>
          <w:b/>
          <w:color w:val="0000FF"/>
          <w:sz w:val="24"/>
        </w:rPr>
        <w:tab/>
      </w:r>
      <w:r>
        <w:rPr>
          <w:rFonts w:ascii="Arial" w:hAnsi="Arial" w:cs="Arial"/>
          <w:b/>
          <w:sz w:val="24"/>
        </w:rPr>
        <w:t>Checkpoint for AIML PHY</w:t>
      </w:r>
    </w:p>
    <w:p w14:paraId="37490AE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083371C6" w14:textId="77777777" w:rsidR="009F16EF" w:rsidRDefault="009F16EF" w:rsidP="009F16EF">
      <w:pPr>
        <w:rPr>
          <w:rFonts w:ascii="Arial" w:hAnsi="Arial" w:cs="Arial"/>
          <w:b/>
        </w:rPr>
      </w:pPr>
      <w:r>
        <w:rPr>
          <w:rFonts w:ascii="Arial" w:hAnsi="Arial" w:cs="Arial"/>
          <w:b/>
        </w:rPr>
        <w:t xml:space="preserve">Discussion: </w:t>
      </w:r>
    </w:p>
    <w:p w14:paraId="38A05B19" w14:textId="77777777" w:rsidR="009F16EF" w:rsidRDefault="009F16EF" w:rsidP="009F16EF">
      <w:r>
        <w:t>Proposal 1</w:t>
      </w:r>
      <w:r>
        <w:tab/>
        <w:t>: Continue study CSI compression for the remainder of Rel.19</w:t>
      </w:r>
    </w:p>
    <w:p w14:paraId="7AD3A153" w14:textId="77777777" w:rsidR="009F16EF" w:rsidRDefault="009F16EF" w:rsidP="009F16EF">
      <w:r>
        <w:t>Proposal 2</w:t>
      </w:r>
      <w:r>
        <w:tab/>
        <w:t>: Discuss whether the WID should be updated to capture the essential aspects (a)-(f) listed above, that needs to be addressed in the study to be able to recommend normative work.</w:t>
      </w:r>
    </w:p>
    <w:p w14:paraId="23E0E5CA" w14:textId="77777777" w:rsidR="009F16EF" w:rsidRDefault="009F16EF" w:rsidP="009F16EF">
      <w:r>
        <w:t xml:space="preserve">Proposal 3: </w:t>
      </w:r>
      <w:r>
        <w:tab/>
        <w:t>Start normative work for CSI prediction in the remainder of Rel.19</w:t>
      </w:r>
    </w:p>
    <w:p w14:paraId="05DC3AF2" w14:textId="77777777" w:rsidR="009F16EF" w:rsidRDefault="009F16EF" w:rsidP="009F16EF">
      <w:r>
        <w:t>Proposal 4</w:t>
      </w:r>
      <w:r>
        <w:tab/>
        <w:t>: Update the WID text to define the objectives of normative work for CSI prediction use case as in (a) – (c) listed above.</w:t>
      </w:r>
    </w:p>
    <w:p w14:paraId="6CCE111B" w14:textId="77777777" w:rsidR="009F16EF" w:rsidRDefault="009F16EF" w:rsidP="009F16EF">
      <w:r>
        <w:t>Proposal 5</w:t>
      </w:r>
      <w:r>
        <w:tab/>
        <w:t>: For CSI prediction, add a further 0.5 TU for RAN4.</w:t>
      </w:r>
    </w:p>
    <w:p w14:paraId="387325AE" w14:textId="77777777" w:rsidR="009F16EF" w:rsidRDefault="009F16EF" w:rsidP="009F16EF">
      <w:r>
        <w:t>Proposal 6</w:t>
      </w:r>
      <w:r>
        <w:tab/>
        <w:t>: Consider further model identification and model transfer study within the scope of two-sided CSI compression use case only. There is therefore no strong need for a continuation of “other aspects” agenda item in Rel-19, we suggest to RAN1 leadership to remove that agenda point to give more efficient time to other AI/ML agenda points</w:t>
      </w:r>
    </w:p>
    <w:p w14:paraId="34795B34" w14:textId="77777777" w:rsidR="009F16EF" w:rsidRDefault="009F16EF" w:rsidP="009F16EF">
      <w:r>
        <w:t>Proposal 7</w:t>
      </w:r>
      <w:r>
        <w:tab/>
        <w:t>: RAN to liaise SA for the study of solutions in Rel.20 for data collection for the purpose of UE-sided model training, taking into account the endorsed TP for TR 38.843 [6].</w:t>
      </w:r>
    </w:p>
    <w:p w14:paraId="2EACAF4F" w14:textId="77777777" w:rsidR="009F16EF" w:rsidRDefault="009F16EF" w:rsidP="009F16EF">
      <w:r>
        <w:t>Proposal 8</w:t>
      </w:r>
      <w:r>
        <w:tab/>
        <w:t>: For the use case of AI/ML based positioning accuracy enhancements, update the WID to remove the 2nd priority cases.</w:t>
      </w:r>
    </w:p>
    <w:p w14:paraId="31CE463D" w14:textId="77777777" w:rsidR="009F16EF" w:rsidRDefault="009F16EF" w:rsidP="009F16EF">
      <w:r>
        <w:t>Proposal 9</w:t>
      </w:r>
      <w:r>
        <w:tab/>
        <w:t>: If the above proposal is agreed, RAN to send an LS to SA and SA2 to inform them about the decision</w:t>
      </w:r>
    </w:p>
    <w:p w14:paraId="5169522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15A4A" w14:textId="77777777" w:rsidR="009F16EF" w:rsidRDefault="009F16EF" w:rsidP="009F16EF">
      <w:pPr>
        <w:rPr>
          <w:rFonts w:ascii="Arial" w:hAnsi="Arial" w:cs="Arial"/>
          <w:b/>
          <w:sz w:val="24"/>
        </w:rPr>
      </w:pPr>
      <w:r>
        <w:rPr>
          <w:rFonts w:ascii="Arial" w:hAnsi="Arial" w:cs="Arial"/>
          <w:b/>
          <w:color w:val="0000FF"/>
          <w:sz w:val="24"/>
        </w:rPr>
        <w:t>RP-242351</w:t>
      </w:r>
      <w:r>
        <w:rPr>
          <w:rFonts w:ascii="Arial" w:hAnsi="Arial" w:cs="Arial"/>
          <w:b/>
          <w:color w:val="0000FF"/>
          <w:sz w:val="24"/>
        </w:rPr>
        <w:tab/>
      </w:r>
      <w:r>
        <w:rPr>
          <w:rFonts w:ascii="Arial" w:hAnsi="Arial" w:cs="Arial"/>
          <w:b/>
          <w:sz w:val="24"/>
        </w:rPr>
        <w:t>Moderator's summary on offline discussion about RAN2 aspects on REL-19 WI NR_AIML_air</w:t>
      </w:r>
    </w:p>
    <w:p w14:paraId="0D71A499"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5BC441A5" w14:textId="77777777" w:rsidR="009F16EF" w:rsidRDefault="009F16EF" w:rsidP="009F16EF">
      <w:pPr>
        <w:rPr>
          <w:rFonts w:ascii="Arial" w:hAnsi="Arial" w:cs="Arial"/>
          <w:b/>
        </w:rPr>
      </w:pPr>
      <w:r>
        <w:rPr>
          <w:rFonts w:ascii="Arial" w:hAnsi="Arial" w:cs="Arial"/>
          <w:b/>
        </w:rPr>
        <w:t xml:space="preserve">Discussion: </w:t>
      </w:r>
    </w:p>
    <w:p w14:paraId="13173C66" w14:textId="77777777" w:rsidR="009F16EF" w:rsidRDefault="009F16EF" w:rsidP="009F16EF">
      <w:r>
        <w:t>proposal:</w:t>
      </w:r>
    </w:p>
    <w:p w14:paraId="7D74C647" w14:textId="77777777" w:rsidR="009F16EF" w:rsidRDefault="009F16EF" w:rsidP="009F16EF">
      <w:r>
        <w:t>-</w:t>
      </w:r>
      <w:r>
        <w:tab/>
        <w:t xml:space="preserve"> SA input is required for further decision on which solutions to proceed with.  RAN will consider SA input in making a final decision in RAN#106. </w:t>
      </w:r>
    </w:p>
    <w:p w14:paraId="03E79EF6" w14:textId="77777777" w:rsidR="009F16EF" w:rsidRDefault="009F16EF" w:rsidP="009F16EF">
      <w:r>
        <w:t>-</w:t>
      </w:r>
      <w:r>
        <w:tab/>
        <w:t xml:space="preserve"> RAN extends the study item on data collection by one quarter.  Checkpoint in RAN#106 on how to proceed </w:t>
      </w:r>
    </w:p>
    <w:p w14:paraId="67C9FEEF" w14:textId="77777777" w:rsidR="009F16EF" w:rsidRDefault="009F16EF" w:rsidP="009F16EF">
      <w:r>
        <w:t>-</w:t>
      </w:r>
      <w:r>
        <w:tab/>
        <w:t xml:space="preserve"> Send an LS to SA</w:t>
      </w:r>
    </w:p>
    <w:p w14:paraId="4B46002C" w14:textId="77777777" w:rsidR="009F16EF" w:rsidRDefault="009F16EF" w:rsidP="009F16EF">
      <w:r>
        <w:t>-</w:t>
      </w:r>
      <w:r>
        <w:tab/>
        <w:t xml:space="preserve"> Provide the table and reference to TR 38.843</w:t>
      </w:r>
    </w:p>
    <w:p w14:paraId="578180A8" w14:textId="77777777" w:rsidR="009F16EF" w:rsidRDefault="009F16EF" w:rsidP="009F16EF">
      <w:r>
        <w:t>-</w:t>
      </w:r>
      <w:r>
        <w:tab/>
        <w:t xml:space="preserve"> Provide requirements agreed in RAN for a standardized solution (if standardized).  </w:t>
      </w:r>
    </w:p>
    <w:p w14:paraId="1E31A3B8" w14:textId="77777777" w:rsidR="009F16EF" w:rsidRDefault="009F16EF" w:rsidP="009F16EF">
      <w:r>
        <w:t>-</w:t>
      </w:r>
      <w:r>
        <w:tab/>
        <w:t xml:space="preserve"> Provide facts in terms of what RAN2 couldn’t reach consensus on.   </w:t>
      </w:r>
    </w:p>
    <w:p w14:paraId="716298E4" w14:textId="77777777" w:rsidR="009F16EF" w:rsidRDefault="009F16EF" w:rsidP="009F16EF">
      <w:r>
        <w:lastRenderedPageBreak/>
        <w:t>-</w:t>
      </w:r>
      <w:r>
        <w:tab/>
        <w:t xml:space="preserve"> Reference to LS for message size R1-2310681 (RAN1 is still discussing)</w:t>
      </w:r>
    </w:p>
    <w:p w14:paraId="6E9054DE" w14:textId="77777777" w:rsidR="009F16EF" w:rsidRDefault="009F16EF" w:rsidP="009F16EF">
      <w:r>
        <w:t>-</w:t>
      </w:r>
      <w:r>
        <w:tab/>
        <w:t xml:space="preserve"> The solutions developed need to meet the requirements.  Ask SA to provide input on the solutions 1b, 2, and 3. at the beginning of LS that all solutions in the table are under consideration in RAN.</w:t>
      </w:r>
    </w:p>
    <w:p w14:paraId="3214B42C" w14:textId="77777777" w:rsidR="009F16EF" w:rsidRDefault="009F16EF" w:rsidP="009F16EF">
      <w:r>
        <w:t>-</w:t>
      </w:r>
      <w:r>
        <w:tab/>
        <w:t xml:space="preserve"> Input from SA will be used by RAN in RAN#106 to use in order to make a decision on how to proceed</w:t>
      </w:r>
    </w:p>
    <w:p w14:paraId="5F50C8A2" w14:textId="77777777" w:rsidR="009F16EF" w:rsidRDefault="009F16EF" w:rsidP="009F16EF">
      <w:r>
        <w:t>conclusion: proposed way forward is endorsed</w:t>
      </w:r>
    </w:p>
    <w:p w14:paraId="392DE81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2D69C9" w14:textId="77777777" w:rsidR="009F16EF" w:rsidRDefault="009F16EF" w:rsidP="009F16EF">
      <w:pPr>
        <w:rPr>
          <w:rFonts w:ascii="Arial" w:hAnsi="Arial" w:cs="Arial"/>
          <w:b/>
          <w:sz w:val="24"/>
        </w:rPr>
      </w:pPr>
      <w:r>
        <w:rPr>
          <w:rFonts w:ascii="Arial" w:hAnsi="Arial" w:cs="Arial"/>
          <w:b/>
          <w:color w:val="0000FF"/>
          <w:sz w:val="24"/>
        </w:rPr>
        <w:t>RP-242386</w:t>
      </w:r>
      <w:r>
        <w:rPr>
          <w:rFonts w:ascii="Arial" w:hAnsi="Arial" w:cs="Arial"/>
          <w:b/>
          <w:color w:val="0000FF"/>
          <w:sz w:val="24"/>
        </w:rPr>
        <w:tab/>
      </w:r>
      <w:r>
        <w:rPr>
          <w:rFonts w:ascii="Arial" w:hAnsi="Arial" w:cs="Arial"/>
          <w:b/>
          <w:sz w:val="24"/>
        </w:rPr>
        <w:t>Draft LS on AIML for data collection (to: SA, SA2, SA3, SA5; cc: RAN2, RAN3)</w:t>
      </w:r>
    </w:p>
    <w:p w14:paraId="36401D09" w14:textId="77777777" w:rsidR="009F16EF" w:rsidRDefault="009F16EF" w:rsidP="009F16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SA3, SA5, cc RAN2, RAN3</w:t>
      </w:r>
      <w:r>
        <w:rPr>
          <w:i/>
        </w:rPr>
        <w:br/>
      </w:r>
      <w:r>
        <w:rPr>
          <w:i/>
        </w:rPr>
        <w:tab/>
      </w:r>
      <w:r>
        <w:rPr>
          <w:i/>
        </w:rPr>
        <w:tab/>
      </w:r>
      <w:r>
        <w:rPr>
          <w:i/>
        </w:rPr>
        <w:tab/>
      </w:r>
      <w:r>
        <w:rPr>
          <w:i/>
        </w:rPr>
        <w:tab/>
      </w:r>
      <w:r>
        <w:rPr>
          <w:i/>
        </w:rPr>
        <w:tab/>
        <w:t>Source: RAN2 chair (Interdigital)</w:t>
      </w:r>
    </w:p>
    <w:p w14:paraId="54A6B40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RP-242388</w:t>
      </w:r>
      <w:r>
        <w:rPr>
          <w:color w:val="993300"/>
          <w:u w:val="single"/>
        </w:rPr>
        <w:t>.</w:t>
      </w:r>
    </w:p>
    <w:p w14:paraId="1A54DDD0" w14:textId="77777777" w:rsidR="009F16EF" w:rsidRDefault="009F16EF" w:rsidP="009F16EF">
      <w:pPr>
        <w:rPr>
          <w:rFonts w:ascii="Arial" w:hAnsi="Arial" w:cs="Arial"/>
          <w:b/>
          <w:sz w:val="24"/>
        </w:rPr>
      </w:pPr>
      <w:r>
        <w:rPr>
          <w:rFonts w:ascii="Arial" w:hAnsi="Arial" w:cs="Arial"/>
          <w:b/>
          <w:color w:val="0000FF"/>
          <w:sz w:val="24"/>
        </w:rPr>
        <w:t>RP-242388</w:t>
      </w:r>
      <w:r>
        <w:rPr>
          <w:rFonts w:ascii="Arial" w:hAnsi="Arial" w:cs="Arial"/>
          <w:b/>
          <w:color w:val="0000FF"/>
          <w:sz w:val="24"/>
        </w:rPr>
        <w:tab/>
      </w:r>
      <w:r>
        <w:rPr>
          <w:rFonts w:ascii="Arial" w:hAnsi="Arial" w:cs="Arial"/>
          <w:b/>
          <w:sz w:val="24"/>
        </w:rPr>
        <w:t>Draft LS on AIML for data collection (to: SA, SA2, SA3, SA5; cc: RAN1, RAN2, RAN3)</w:t>
      </w:r>
    </w:p>
    <w:p w14:paraId="44CE3EAB" w14:textId="77777777" w:rsidR="009F16EF" w:rsidRDefault="009F16EF" w:rsidP="009F16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SA3, SA5, cc RAN1, RAN2, RAN3</w:t>
      </w:r>
      <w:r>
        <w:rPr>
          <w:i/>
        </w:rPr>
        <w:br/>
      </w:r>
      <w:r>
        <w:rPr>
          <w:i/>
        </w:rPr>
        <w:tab/>
      </w:r>
      <w:r>
        <w:rPr>
          <w:i/>
        </w:rPr>
        <w:tab/>
      </w:r>
      <w:r>
        <w:rPr>
          <w:i/>
        </w:rPr>
        <w:tab/>
      </w:r>
      <w:r>
        <w:rPr>
          <w:i/>
        </w:rPr>
        <w:tab/>
      </w:r>
      <w:r>
        <w:rPr>
          <w:i/>
        </w:rPr>
        <w:tab/>
        <w:t>Source: RAN2 chair (Interdigital)</w:t>
      </w:r>
    </w:p>
    <w:p w14:paraId="3746F240" w14:textId="77777777" w:rsidR="009F16EF" w:rsidRDefault="009F16EF" w:rsidP="009F16EF">
      <w:pPr>
        <w:rPr>
          <w:color w:val="808080"/>
        </w:rPr>
      </w:pPr>
      <w:r>
        <w:rPr>
          <w:color w:val="808080"/>
        </w:rPr>
        <w:t>(Replaces RP-242386)</w:t>
      </w:r>
    </w:p>
    <w:p w14:paraId="37C849B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RP-242389</w:t>
      </w:r>
      <w:r>
        <w:rPr>
          <w:color w:val="993300"/>
          <w:u w:val="single"/>
        </w:rPr>
        <w:t>.</w:t>
      </w:r>
    </w:p>
    <w:p w14:paraId="19C07109" w14:textId="77777777" w:rsidR="009F16EF" w:rsidRDefault="009F16EF" w:rsidP="009F16EF">
      <w:pPr>
        <w:rPr>
          <w:rFonts w:ascii="Arial" w:hAnsi="Arial" w:cs="Arial"/>
          <w:b/>
          <w:sz w:val="24"/>
        </w:rPr>
      </w:pPr>
      <w:r>
        <w:rPr>
          <w:rFonts w:ascii="Arial" w:hAnsi="Arial" w:cs="Arial"/>
          <w:b/>
          <w:color w:val="0000FF"/>
          <w:sz w:val="24"/>
        </w:rPr>
        <w:t>RP-242389</w:t>
      </w:r>
      <w:r>
        <w:rPr>
          <w:rFonts w:ascii="Arial" w:hAnsi="Arial" w:cs="Arial"/>
          <w:b/>
          <w:color w:val="0000FF"/>
          <w:sz w:val="24"/>
        </w:rPr>
        <w:tab/>
      </w:r>
      <w:r>
        <w:rPr>
          <w:rFonts w:ascii="Arial" w:hAnsi="Arial" w:cs="Arial"/>
          <w:b/>
          <w:sz w:val="24"/>
        </w:rPr>
        <w:t>LS on AIML for data collection (to: SA, SA2, SA3, SA5; cc: RAN1, RAN2, RAN3; contact: Interdigital)</w:t>
      </w:r>
    </w:p>
    <w:p w14:paraId="06BD164D" w14:textId="77777777" w:rsidR="009F16EF" w:rsidRDefault="009F16EF" w:rsidP="009F16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SA3, SA5, cc RAN1, RAN2, RAN3</w:t>
      </w:r>
      <w:r>
        <w:rPr>
          <w:i/>
        </w:rPr>
        <w:br/>
      </w:r>
      <w:r>
        <w:rPr>
          <w:i/>
        </w:rPr>
        <w:tab/>
      </w:r>
      <w:r>
        <w:rPr>
          <w:i/>
        </w:rPr>
        <w:tab/>
      </w:r>
      <w:r>
        <w:rPr>
          <w:i/>
        </w:rPr>
        <w:tab/>
      </w:r>
      <w:r>
        <w:rPr>
          <w:i/>
        </w:rPr>
        <w:tab/>
      </w:r>
      <w:r>
        <w:rPr>
          <w:i/>
        </w:rPr>
        <w:tab/>
        <w:t>Source: RAN</w:t>
      </w:r>
    </w:p>
    <w:p w14:paraId="1F0D4C03" w14:textId="77777777" w:rsidR="009F16EF" w:rsidRDefault="009F16EF" w:rsidP="009F16EF">
      <w:pPr>
        <w:rPr>
          <w:color w:val="808080"/>
        </w:rPr>
      </w:pPr>
      <w:r>
        <w:rPr>
          <w:color w:val="808080"/>
        </w:rPr>
        <w:t>(Replaces RP-242388)</w:t>
      </w:r>
    </w:p>
    <w:p w14:paraId="5C29BFDE" w14:textId="77777777" w:rsidR="009F16EF" w:rsidRDefault="009F16EF" w:rsidP="009F16EF">
      <w:pPr>
        <w:rPr>
          <w:rFonts w:ascii="Arial" w:hAnsi="Arial" w:cs="Arial"/>
          <w:b/>
        </w:rPr>
      </w:pPr>
      <w:r>
        <w:rPr>
          <w:rFonts w:ascii="Arial" w:hAnsi="Arial" w:cs="Arial"/>
          <w:b/>
        </w:rPr>
        <w:t xml:space="preserve">Discussion: </w:t>
      </w:r>
    </w:p>
    <w:p w14:paraId="48B28B01" w14:textId="77777777" w:rsidR="009F16EF" w:rsidRDefault="009F16EF" w:rsidP="009F16EF">
      <w:r>
        <w:t>LS was sent to SA on Wed of RAN #105</w:t>
      </w:r>
    </w:p>
    <w:p w14:paraId="048B79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70921" w14:textId="77777777" w:rsidR="009F16EF" w:rsidRDefault="009F16EF" w:rsidP="009F16EF">
      <w:pPr>
        <w:rPr>
          <w:rFonts w:ascii="Arial" w:hAnsi="Arial" w:cs="Arial"/>
          <w:b/>
          <w:sz w:val="24"/>
        </w:rPr>
      </w:pPr>
      <w:r>
        <w:rPr>
          <w:rFonts w:ascii="Arial" w:hAnsi="Arial" w:cs="Arial"/>
          <w:b/>
          <w:color w:val="0000FF"/>
          <w:sz w:val="24"/>
        </w:rPr>
        <w:t>RP-242352</w:t>
      </w:r>
      <w:r>
        <w:rPr>
          <w:rFonts w:ascii="Arial" w:hAnsi="Arial" w:cs="Arial"/>
          <w:b/>
          <w:color w:val="0000FF"/>
          <w:sz w:val="24"/>
        </w:rPr>
        <w:tab/>
      </w:r>
      <w:r>
        <w:rPr>
          <w:rFonts w:ascii="Arial" w:hAnsi="Arial" w:cs="Arial"/>
          <w:b/>
          <w:sz w:val="24"/>
        </w:rPr>
        <w:t>Moderator's summary on offline discussion about non-RAN2 aspects on REL-19 WI NR_AIML_Air</w:t>
      </w:r>
    </w:p>
    <w:p w14:paraId="6FB634CA"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3C1428B0" w14:textId="77777777" w:rsidR="009F16EF" w:rsidRDefault="009F16EF" w:rsidP="009F16EF">
      <w:pPr>
        <w:rPr>
          <w:rFonts w:ascii="Arial" w:hAnsi="Arial" w:cs="Arial"/>
          <w:b/>
        </w:rPr>
      </w:pPr>
      <w:r>
        <w:rPr>
          <w:rFonts w:ascii="Arial" w:hAnsi="Arial" w:cs="Arial"/>
          <w:b/>
        </w:rPr>
        <w:t xml:space="preserve">Discussion: </w:t>
      </w:r>
    </w:p>
    <w:p w14:paraId="6C69B2CA" w14:textId="77777777" w:rsidR="009F16EF" w:rsidRDefault="009F16EF" w:rsidP="009F16EF">
      <w:r>
        <w:t>RAN4 chair: proposal 2: "RAN4 requirements (additional TU is expected)." should be postponed to Dec.24</w:t>
      </w:r>
    </w:p>
    <w:p w14:paraId="2DFCDAD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RP-242387</w:t>
      </w:r>
      <w:r>
        <w:rPr>
          <w:color w:val="993300"/>
          <w:u w:val="single"/>
        </w:rPr>
        <w:t>.</w:t>
      </w:r>
    </w:p>
    <w:p w14:paraId="5863E323" w14:textId="77777777" w:rsidR="009F16EF" w:rsidRDefault="009F16EF" w:rsidP="009F16EF">
      <w:pPr>
        <w:rPr>
          <w:rFonts w:ascii="Arial" w:hAnsi="Arial" w:cs="Arial"/>
          <w:b/>
          <w:sz w:val="24"/>
        </w:rPr>
      </w:pPr>
      <w:r>
        <w:rPr>
          <w:rFonts w:ascii="Arial" w:hAnsi="Arial" w:cs="Arial"/>
          <w:b/>
          <w:color w:val="0000FF"/>
          <w:sz w:val="24"/>
        </w:rPr>
        <w:t>RP-242387</w:t>
      </w:r>
      <w:r>
        <w:rPr>
          <w:rFonts w:ascii="Arial" w:hAnsi="Arial" w:cs="Arial"/>
          <w:b/>
          <w:color w:val="0000FF"/>
          <w:sz w:val="24"/>
        </w:rPr>
        <w:tab/>
      </w:r>
      <w:r>
        <w:rPr>
          <w:rFonts w:ascii="Arial" w:hAnsi="Arial" w:cs="Arial"/>
          <w:b/>
          <w:sz w:val="24"/>
        </w:rPr>
        <w:t>Moderator's summary on offline discussion about non-RAN2 aspects on REL-19 WI NR_AIML_Air</w:t>
      </w:r>
    </w:p>
    <w:p w14:paraId="0B0D93AE"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(CMCC)</w:t>
      </w:r>
    </w:p>
    <w:p w14:paraId="22E72526" w14:textId="77777777" w:rsidR="009F16EF" w:rsidRDefault="009F16EF" w:rsidP="009F16EF">
      <w:pPr>
        <w:rPr>
          <w:color w:val="808080"/>
        </w:rPr>
      </w:pPr>
      <w:r>
        <w:rPr>
          <w:color w:val="808080"/>
        </w:rPr>
        <w:t>(Replaces RP-242352)</w:t>
      </w:r>
    </w:p>
    <w:p w14:paraId="1888D95B" w14:textId="77777777" w:rsidR="009F16EF" w:rsidRDefault="009F16EF" w:rsidP="009F16EF">
      <w:pPr>
        <w:rPr>
          <w:rFonts w:ascii="Arial" w:hAnsi="Arial" w:cs="Arial"/>
          <w:b/>
        </w:rPr>
      </w:pPr>
      <w:r>
        <w:rPr>
          <w:rFonts w:ascii="Arial" w:hAnsi="Arial" w:cs="Arial"/>
          <w:b/>
        </w:rPr>
        <w:lastRenderedPageBreak/>
        <w:t xml:space="preserve">Discussion: </w:t>
      </w:r>
    </w:p>
    <w:p w14:paraId="55073486" w14:textId="77777777" w:rsidR="009F16EF" w:rsidRDefault="009F16EF" w:rsidP="009F16EF">
      <w:r>
        <w:t>conclusion: all proposals of section 2 are endorsed</w:t>
      </w:r>
    </w:p>
    <w:p w14:paraId="1076E8E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28352" w14:textId="77777777" w:rsidR="009F16EF" w:rsidRDefault="009F16EF" w:rsidP="009F16EF">
      <w:pPr>
        <w:rPr>
          <w:rFonts w:ascii="Arial" w:hAnsi="Arial" w:cs="Arial"/>
          <w:b/>
          <w:sz w:val="24"/>
        </w:rPr>
      </w:pPr>
      <w:r>
        <w:rPr>
          <w:rFonts w:ascii="Arial" w:hAnsi="Arial" w:cs="Arial"/>
          <w:b/>
          <w:color w:val="0000FF"/>
          <w:sz w:val="24"/>
        </w:rPr>
        <w:t>RP-241776</w:t>
      </w:r>
      <w:r>
        <w:rPr>
          <w:rFonts w:ascii="Arial" w:hAnsi="Arial" w:cs="Arial"/>
          <w:b/>
          <w:color w:val="0000FF"/>
          <w:sz w:val="24"/>
        </w:rPr>
        <w:tab/>
      </w:r>
      <w:r>
        <w:rPr>
          <w:rFonts w:ascii="Arial" w:hAnsi="Arial" w:cs="Arial"/>
          <w:b/>
          <w:sz w:val="24"/>
        </w:rPr>
        <w:t>Views on study objectives of AI/ML for air interface</w:t>
      </w:r>
    </w:p>
    <w:p w14:paraId="7304B59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6B7EC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53BB0" w14:textId="77777777" w:rsidR="009F16EF" w:rsidRDefault="009F16EF" w:rsidP="009F16EF">
      <w:pPr>
        <w:rPr>
          <w:rFonts w:ascii="Arial" w:hAnsi="Arial" w:cs="Arial"/>
          <w:b/>
          <w:sz w:val="24"/>
        </w:rPr>
      </w:pPr>
      <w:r>
        <w:rPr>
          <w:rFonts w:ascii="Arial" w:hAnsi="Arial" w:cs="Arial"/>
          <w:b/>
          <w:color w:val="0000FF"/>
          <w:sz w:val="24"/>
        </w:rPr>
        <w:t>RP-241792</w:t>
      </w:r>
      <w:r>
        <w:rPr>
          <w:rFonts w:ascii="Arial" w:hAnsi="Arial" w:cs="Arial"/>
          <w:b/>
          <w:color w:val="0000FF"/>
          <w:sz w:val="24"/>
        </w:rPr>
        <w:tab/>
      </w:r>
      <w:r>
        <w:rPr>
          <w:rFonts w:ascii="Arial" w:hAnsi="Arial" w:cs="Arial"/>
          <w:b/>
          <w:sz w:val="24"/>
        </w:rPr>
        <w:t>Views on Rel-19 AI/ML for NR air interface</w:t>
      </w:r>
    </w:p>
    <w:p w14:paraId="48CF8B0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5D157F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1C587" w14:textId="77777777" w:rsidR="009F16EF" w:rsidRDefault="009F16EF" w:rsidP="009F16EF">
      <w:pPr>
        <w:rPr>
          <w:rFonts w:ascii="Arial" w:hAnsi="Arial" w:cs="Arial"/>
          <w:b/>
          <w:sz w:val="24"/>
        </w:rPr>
      </w:pPr>
      <w:r>
        <w:rPr>
          <w:rFonts w:ascii="Arial" w:hAnsi="Arial" w:cs="Arial"/>
          <w:b/>
          <w:color w:val="0000FF"/>
          <w:sz w:val="24"/>
        </w:rPr>
        <w:t>RP-241798</w:t>
      </w:r>
      <w:r>
        <w:rPr>
          <w:rFonts w:ascii="Arial" w:hAnsi="Arial" w:cs="Arial"/>
          <w:b/>
          <w:color w:val="0000FF"/>
          <w:sz w:val="24"/>
        </w:rPr>
        <w:tab/>
      </w:r>
      <w:r>
        <w:rPr>
          <w:rFonts w:ascii="Arial" w:hAnsi="Arial" w:cs="Arial"/>
          <w:b/>
          <w:sz w:val="24"/>
        </w:rPr>
        <w:t>Discussion on AI/ML for air interface WI</w:t>
      </w:r>
    </w:p>
    <w:p w14:paraId="50C39EF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BB72CA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99761" w14:textId="77777777" w:rsidR="009F16EF" w:rsidRDefault="009F16EF" w:rsidP="009F16EF">
      <w:pPr>
        <w:rPr>
          <w:rFonts w:ascii="Arial" w:hAnsi="Arial" w:cs="Arial"/>
          <w:b/>
          <w:sz w:val="24"/>
        </w:rPr>
      </w:pPr>
      <w:r>
        <w:rPr>
          <w:rFonts w:ascii="Arial" w:hAnsi="Arial" w:cs="Arial"/>
          <w:b/>
          <w:color w:val="0000FF"/>
          <w:sz w:val="24"/>
        </w:rPr>
        <w:t>RP-241802</w:t>
      </w:r>
      <w:r>
        <w:rPr>
          <w:rFonts w:ascii="Arial" w:hAnsi="Arial" w:cs="Arial"/>
          <w:b/>
          <w:color w:val="0000FF"/>
          <w:sz w:val="24"/>
        </w:rPr>
        <w:tab/>
      </w:r>
      <w:r>
        <w:rPr>
          <w:rFonts w:ascii="Arial" w:hAnsi="Arial" w:cs="Arial"/>
          <w:b/>
          <w:sz w:val="24"/>
        </w:rPr>
        <w:t>Views on AI for NR air interface</w:t>
      </w:r>
    </w:p>
    <w:p w14:paraId="6571366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34224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0DDBA" w14:textId="77777777" w:rsidR="009F16EF" w:rsidRDefault="009F16EF" w:rsidP="009F16EF">
      <w:pPr>
        <w:rPr>
          <w:rFonts w:ascii="Arial" w:hAnsi="Arial" w:cs="Arial"/>
          <w:b/>
          <w:sz w:val="24"/>
        </w:rPr>
      </w:pPr>
      <w:r>
        <w:rPr>
          <w:rFonts w:ascii="Arial" w:hAnsi="Arial" w:cs="Arial"/>
          <w:b/>
          <w:color w:val="0000FF"/>
          <w:sz w:val="24"/>
        </w:rPr>
        <w:t>RP-241838</w:t>
      </w:r>
      <w:r>
        <w:rPr>
          <w:rFonts w:ascii="Arial" w:hAnsi="Arial" w:cs="Arial"/>
          <w:b/>
          <w:color w:val="0000FF"/>
          <w:sz w:val="24"/>
        </w:rPr>
        <w:tab/>
      </w:r>
      <w:r>
        <w:rPr>
          <w:rFonts w:ascii="Arial" w:hAnsi="Arial" w:cs="Arial"/>
          <w:b/>
          <w:sz w:val="24"/>
        </w:rPr>
        <w:t>Discussion on Rel-19 AI/ML for air interface</w:t>
      </w:r>
    </w:p>
    <w:p w14:paraId="13F71D5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A2C39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27510" w14:textId="77777777" w:rsidR="009F16EF" w:rsidRDefault="009F16EF" w:rsidP="009F16EF">
      <w:pPr>
        <w:rPr>
          <w:rFonts w:ascii="Arial" w:hAnsi="Arial" w:cs="Arial"/>
          <w:b/>
          <w:sz w:val="24"/>
        </w:rPr>
      </w:pPr>
      <w:r>
        <w:rPr>
          <w:rFonts w:ascii="Arial" w:hAnsi="Arial" w:cs="Arial"/>
          <w:b/>
          <w:color w:val="0000FF"/>
          <w:sz w:val="24"/>
        </w:rPr>
        <w:t>RP-241859</w:t>
      </w:r>
      <w:r>
        <w:rPr>
          <w:rFonts w:ascii="Arial" w:hAnsi="Arial" w:cs="Arial"/>
          <w:b/>
          <w:color w:val="0000FF"/>
          <w:sz w:val="24"/>
        </w:rPr>
        <w:tab/>
      </w:r>
      <w:r>
        <w:rPr>
          <w:rFonts w:ascii="Arial" w:hAnsi="Arial" w:cs="Arial"/>
          <w:b/>
          <w:sz w:val="24"/>
        </w:rPr>
        <w:t>Views on Rel-19 AI/ML for NR Air Interface</w:t>
      </w:r>
    </w:p>
    <w:p w14:paraId="3C71C87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74238A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1FA1" w14:textId="77777777" w:rsidR="009F16EF" w:rsidRDefault="009F16EF" w:rsidP="009F16EF">
      <w:pPr>
        <w:rPr>
          <w:rFonts w:ascii="Arial" w:hAnsi="Arial" w:cs="Arial"/>
          <w:b/>
          <w:sz w:val="24"/>
        </w:rPr>
      </w:pPr>
      <w:r>
        <w:rPr>
          <w:rFonts w:ascii="Arial" w:hAnsi="Arial" w:cs="Arial"/>
          <w:b/>
          <w:color w:val="0000FF"/>
          <w:sz w:val="24"/>
        </w:rPr>
        <w:t>RP-241952</w:t>
      </w:r>
      <w:r>
        <w:rPr>
          <w:rFonts w:ascii="Arial" w:hAnsi="Arial" w:cs="Arial"/>
          <w:b/>
          <w:color w:val="0000FF"/>
          <w:sz w:val="24"/>
        </w:rPr>
        <w:tab/>
      </w:r>
      <w:r>
        <w:rPr>
          <w:rFonts w:ascii="Arial" w:hAnsi="Arial" w:cs="Arial"/>
          <w:b/>
          <w:sz w:val="24"/>
        </w:rPr>
        <w:t>Views on AI/ML for air interface in Rel-19</w:t>
      </w:r>
    </w:p>
    <w:p w14:paraId="578E0C0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7F7026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98BC6" w14:textId="77777777" w:rsidR="009F16EF" w:rsidRDefault="009F16EF" w:rsidP="009F16EF">
      <w:pPr>
        <w:rPr>
          <w:rFonts w:ascii="Arial" w:hAnsi="Arial" w:cs="Arial"/>
          <w:b/>
          <w:sz w:val="24"/>
        </w:rPr>
      </w:pPr>
      <w:r>
        <w:rPr>
          <w:rFonts w:ascii="Arial" w:hAnsi="Arial" w:cs="Arial"/>
          <w:b/>
          <w:color w:val="0000FF"/>
          <w:sz w:val="24"/>
        </w:rPr>
        <w:t>RP-241966</w:t>
      </w:r>
      <w:r>
        <w:rPr>
          <w:rFonts w:ascii="Arial" w:hAnsi="Arial" w:cs="Arial"/>
          <w:b/>
          <w:color w:val="0000FF"/>
          <w:sz w:val="24"/>
        </w:rPr>
        <w:tab/>
      </w:r>
      <w:r>
        <w:rPr>
          <w:rFonts w:ascii="Arial" w:hAnsi="Arial" w:cs="Arial"/>
          <w:b/>
          <w:sz w:val="24"/>
        </w:rPr>
        <w:t>Views on AI/ML for NR air interface in Rel-19</w:t>
      </w:r>
    </w:p>
    <w:p w14:paraId="2DF3E8E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13A7B5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ADD39" w14:textId="77777777" w:rsidR="009F16EF" w:rsidRDefault="009F16EF" w:rsidP="009F16EF">
      <w:pPr>
        <w:rPr>
          <w:rFonts w:ascii="Arial" w:hAnsi="Arial" w:cs="Arial"/>
          <w:b/>
          <w:sz w:val="24"/>
        </w:rPr>
      </w:pPr>
      <w:r>
        <w:rPr>
          <w:rFonts w:ascii="Arial" w:hAnsi="Arial" w:cs="Arial"/>
          <w:b/>
          <w:color w:val="0000FF"/>
          <w:sz w:val="24"/>
        </w:rPr>
        <w:t>RP-241969</w:t>
      </w:r>
      <w:r>
        <w:rPr>
          <w:rFonts w:ascii="Arial" w:hAnsi="Arial" w:cs="Arial"/>
          <w:b/>
          <w:color w:val="0000FF"/>
          <w:sz w:val="24"/>
        </w:rPr>
        <w:tab/>
      </w:r>
      <w:r>
        <w:rPr>
          <w:rFonts w:ascii="Arial" w:hAnsi="Arial" w:cs="Arial"/>
          <w:b/>
          <w:sz w:val="24"/>
        </w:rPr>
        <w:t>Discussion on AI/ML for air interface for R19</w:t>
      </w:r>
    </w:p>
    <w:p w14:paraId="3F25B00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3DE8CBB"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99E67" w14:textId="77777777" w:rsidR="009F16EF" w:rsidRDefault="009F16EF" w:rsidP="009F16EF">
      <w:pPr>
        <w:rPr>
          <w:rFonts w:ascii="Arial" w:hAnsi="Arial" w:cs="Arial"/>
          <w:b/>
          <w:sz w:val="24"/>
        </w:rPr>
      </w:pPr>
      <w:r>
        <w:rPr>
          <w:rFonts w:ascii="Arial" w:hAnsi="Arial" w:cs="Arial"/>
          <w:b/>
          <w:color w:val="0000FF"/>
          <w:sz w:val="24"/>
        </w:rPr>
        <w:t>RP-242099</w:t>
      </w:r>
      <w:r>
        <w:rPr>
          <w:rFonts w:ascii="Arial" w:hAnsi="Arial" w:cs="Arial"/>
          <w:b/>
          <w:color w:val="0000FF"/>
          <w:sz w:val="24"/>
        </w:rPr>
        <w:tab/>
      </w:r>
      <w:r>
        <w:rPr>
          <w:rFonts w:ascii="Arial" w:hAnsi="Arial" w:cs="Arial"/>
          <w:b/>
          <w:sz w:val="24"/>
        </w:rPr>
        <w:t>Discussion on Rel-19 AI/ML for Air Interface</w:t>
      </w:r>
    </w:p>
    <w:p w14:paraId="70CE9F4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1C2043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27C70F" w14:textId="77777777" w:rsidR="009F16EF" w:rsidRDefault="009F16EF" w:rsidP="009F16EF">
      <w:pPr>
        <w:rPr>
          <w:rFonts w:ascii="Arial" w:hAnsi="Arial" w:cs="Arial"/>
          <w:b/>
          <w:sz w:val="24"/>
        </w:rPr>
      </w:pPr>
      <w:r>
        <w:rPr>
          <w:rFonts w:ascii="Arial" w:hAnsi="Arial" w:cs="Arial"/>
          <w:b/>
          <w:color w:val="0000FF"/>
          <w:sz w:val="24"/>
        </w:rPr>
        <w:t>RP-242115</w:t>
      </w:r>
      <w:r>
        <w:rPr>
          <w:rFonts w:ascii="Arial" w:hAnsi="Arial" w:cs="Arial"/>
          <w:b/>
          <w:color w:val="0000FF"/>
          <w:sz w:val="24"/>
        </w:rPr>
        <w:tab/>
      </w:r>
      <w:r>
        <w:rPr>
          <w:rFonts w:ascii="Arial" w:hAnsi="Arial" w:cs="Arial"/>
          <w:b/>
          <w:sz w:val="24"/>
        </w:rPr>
        <w:t>Views on AI/ML for Air Interface</w:t>
      </w:r>
    </w:p>
    <w:p w14:paraId="500C5C9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(M), IIT Kanpur</w:t>
      </w:r>
    </w:p>
    <w:p w14:paraId="054829E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B523D" w14:textId="77777777" w:rsidR="009F16EF" w:rsidRDefault="009F16EF" w:rsidP="009F16EF">
      <w:pPr>
        <w:rPr>
          <w:rFonts w:ascii="Arial" w:hAnsi="Arial" w:cs="Arial"/>
          <w:b/>
          <w:sz w:val="24"/>
        </w:rPr>
      </w:pPr>
      <w:r>
        <w:rPr>
          <w:rFonts w:ascii="Arial" w:hAnsi="Arial" w:cs="Arial"/>
          <w:b/>
          <w:color w:val="0000FF"/>
          <w:sz w:val="24"/>
        </w:rPr>
        <w:t>RP-242131</w:t>
      </w:r>
      <w:r>
        <w:rPr>
          <w:rFonts w:ascii="Arial" w:hAnsi="Arial" w:cs="Arial"/>
          <w:b/>
          <w:color w:val="0000FF"/>
          <w:sz w:val="24"/>
        </w:rPr>
        <w:tab/>
      </w:r>
      <w:r>
        <w:rPr>
          <w:rFonts w:ascii="Arial" w:hAnsi="Arial" w:cs="Arial"/>
          <w:b/>
          <w:sz w:val="24"/>
        </w:rPr>
        <w:t>Views on the study part of AI/ML for NR air interface</w:t>
      </w:r>
    </w:p>
    <w:p w14:paraId="620EBC2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A554E1A" w14:textId="77777777" w:rsidR="009F16EF" w:rsidRDefault="009F16EF" w:rsidP="009F16EF">
      <w:pPr>
        <w:rPr>
          <w:rFonts w:ascii="Arial" w:hAnsi="Arial" w:cs="Arial"/>
          <w:b/>
        </w:rPr>
      </w:pPr>
      <w:r>
        <w:rPr>
          <w:rFonts w:ascii="Arial" w:hAnsi="Arial" w:cs="Arial"/>
          <w:b/>
        </w:rPr>
        <w:t xml:space="preserve">Abstract: </w:t>
      </w:r>
    </w:p>
    <w:p w14:paraId="65A23A26" w14:textId="77777777" w:rsidR="009F16EF" w:rsidRDefault="009F16EF" w:rsidP="009F16EF">
      <w:r>
        <w:t>views on the study part</w:t>
      </w:r>
    </w:p>
    <w:p w14:paraId="1B9DA3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8AA66" w14:textId="77777777" w:rsidR="009F16EF" w:rsidRDefault="009F16EF" w:rsidP="009F16EF">
      <w:pPr>
        <w:rPr>
          <w:rFonts w:ascii="Arial" w:hAnsi="Arial" w:cs="Arial"/>
          <w:b/>
          <w:sz w:val="24"/>
        </w:rPr>
      </w:pPr>
      <w:r>
        <w:rPr>
          <w:rFonts w:ascii="Arial" w:hAnsi="Arial" w:cs="Arial"/>
          <w:b/>
          <w:color w:val="0000FF"/>
          <w:sz w:val="24"/>
        </w:rPr>
        <w:t>RP-241759</w:t>
      </w:r>
      <w:r>
        <w:rPr>
          <w:rFonts w:ascii="Arial" w:hAnsi="Arial" w:cs="Arial"/>
          <w:b/>
          <w:color w:val="0000FF"/>
          <w:sz w:val="24"/>
        </w:rPr>
        <w:tab/>
      </w:r>
      <w:r>
        <w:rPr>
          <w:rFonts w:ascii="Arial" w:hAnsi="Arial" w:cs="Arial"/>
          <w:b/>
          <w:sz w:val="24"/>
        </w:rPr>
        <w:t>R19 AI/ML for NR air interface study objective checkpoint discussion</w:t>
      </w:r>
    </w:p>
    <w:p w14:paraId="40CDD1C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2F5F7D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1DB8F" w14:textId="77777777" w:rsidR="009F16EF" w:rsidRDefault="009F16EF" w:rsidP="009F16EF">
      <w:pPr>
        <w:rPr>
          <w:rFonts w:ascii="Arial" w:hAnsi="Arial" w:cs="Arial"/>
          <w:b/>
          <w:sz w:val="24"/>
        </w:rPr>
      </w:pPr>
      <w:r>
        <w:rPr>
          <w:rFonts w:ascii="Arial" w:hAnsi="Arial" w:cs="Arial"/>
          <w:b/>
          <w:color w:val="0000FF"/>
          <w:sz w:val="24"/>
        </w:rPr>
        <w:t>RP-241902</w:t>
      </w:r>
      <w:r>
        <w:rPr>
          <w:rFonts w:ascii="Arial" w:hAnsi="Arial" w:cs="Arial"/>
          <w:b/>
          <w:color w:val="0000FF"/>
          <w:sz w:val="24"/>
        </w:rPr>
        <w:tab/>
      </w:r>
      <w:r>
        <w:rPr>
          <w:rFonts w:ascii="Arial" w:hAnsi="Arial" w:cs="Arial"/>
          <w:b/>
          <w:sz w:val="24"/>
        </w:rPr>
        <w:t>On the checkpoints for Rel-19 AI/ML for NR Air Interface</w:t>
      </w:r>
    </w:p>
    <w:p w14:paraId="10C0B85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C6DC98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A63DE" w14:textId="77777777" w:rsidR="009F16EF" w:rsidRDefault="009F16EF" w:rsidP="009F16EF">
      <w:pPr>
        <w:rPr>
          <w:rFonts w:ascii="Arial" w:hAnsi="Arial" w:cs="Arial"/>
          <w:b/>
          <w:sz w:val="24"/>
        </w:rPr>
      </w:pPr>
      <w:r>
        <w:rPr>
          <w:rFonts w:ascii="Arial" w:hAnsi="Arial" w:cs="Arial"/>
          <w:b/>
          <w:color w:val="0000FF"/>
          <w:sz w:val="24"/>
        </w:rPr>
        <w:t>RP-241975</w:t>
      </w:r>
      <w:r>
        <w:rPr>
          <w:rFonts w:ascii="Arial" w:hAnsi="Arial" w:cs="Arial"/>
          <w:b/>
          <w:color w:val="0000FF"/>
          <w:sz w:val="24"/>
        </w:rPr>
        <w:tab/>
      </w:r>
      <w:r>
        <w:rPr>
          <w:rFonts w:ascii="Arial" w:hAnsi="Arial" w:cs="Arial"/>
          <w:b/>
          <w:sz w:val="24"/>
        </w:rPr>
        <w:t>On the checkpoint of Rel-19 AI/ML based CSI prediction</w:t>
      </w:r>
    </w:p>
    <w:p w14:paraId="17360B3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0F595FC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09FF" w14:textId="77777777" w:rsidR="009F16EF" w:rsidRDefault="009F16EF" w:rsidP="009F16EF">
      <w:pPr>
        <w:rPr>
          <w:rFonts w:ascii="Arial" w:hAnsi="Arial" w:cs="Arial"/>
          <w:b/>
          <w:sz w:val="24"/>
        </w:rPr>
      </w:pPr>
      <w:r>
        <w:rPr>
          <w:rFonts w:ascii="Arial" w:hAnsi="Arial" w:cs="Arial"/>
          <w:b/>
          <w:color w:val="0000FF"/>
          <w:sz w:val="24"/>
        </w:rPr>
        <w:t>RP-242036</w:t>
      </w:r>
      <w:r>
        <w:rPr>
          <w:rFonts w:ascii="Arial" w:hAnsi="Arial" w:cs="Arial"/>
          <w:b/>
          <w:color w:val="0000FF"/>
          <w:sz w:val="24"/>
        </w:rPr>
        <w:tab/>
      </w:r>
      <w:r>
        <w:rPr>
          <w:rFonts w:ascii="Arial" w:hAnsi="Arial" w:cs="Arial"/>
          <w:b/>
          <w:sz w:val="24"/>
        </w:rPr>
        <w:t>Checkpoint on study objectives of AI/ML for air interface</w:t>
      </w:r>
    </w:p>
    <w:p w14:paraId="5935634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02DE34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74B76B" w14:textId="77777777" w:rsidR="009F16EF" w:rsidRDefault="009F16EF" w:rsidP="009F16EF">
      <w:pPr>
        <w:rPr>
          <w:rFonts w:ascii="Arial" w:hAnsi="Arial" w:cs="Arial"/>
          <w:b/>
          <w:sz w:val="24"/>
        </w:rPr>
      </w:pPr>
      <w:r>
        <w:rPr>
          <w:rFonts w:ascii="Arial" w:hAnsi="Arial" w:cs="Arial"/>
          <w:b/>
          <w:color w:val="0000FF"/>
          <w:sz w:val="24"/>
        </w:rPr>
        <w:t>RP-242118</w:t>
      </w:r>
      <w:r>
        <w:rPr>
          <w:rFonts w:ascii="Arial" w:hAnsi="Arial" w:cs="Arial"/>
          <w:b/>
          <w:color w:val="0000FF"/>
          <w:sz w:val="24"/>
        </w:rPr>
        <w:tab/>
      </w:r>
      <w:r>
        <w:rPr>
          <w:rFonts w:ascii="Arial" w:hAnsi="Arial" w:cs="Arial"/>
          <w:b/>
          <w:sz w:val="24"/>
        </w:rPr>
        <w:t>On Checkpoint for Study of Data Collection for UE-side AI/ML Models</w:t>
      </w:r>
    </w:p>
    <w:p w14:paraId="37AD465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D700924" w14:textId="77777777" w:rsidR="009F16EF" w:rsidRDefault="009F16EF" w:rsidP="009F16EF">
      <w:pPr>
        <w:rPr>
          <w:rFonts w:ascii="Arial" w:hAnsi="Arial" w:cs="Arial"/>
          <w:b/>
        </w:rPr>
      </w:pPr>
      <w:r>
        <w:rPr>
          <w:rFonts w:ascii="Arial" w:hAnsi="Arial" w:cs="Arial"/>
          <w:b/>
        </w:rPr>
        <w:t xml:space="preserve">Abstract: </w:t>
      </w:r>
    </w:p>
    <w:p w14:paraId="1E1B70E3" w14:textId="77777777" w:rsidR="009F16EF" w:rsidRDefault="009F16EF" w:rsidP="009F16EF">
      <w:r>
        <w:t>On Checkpoint for Study of Data Collection for UE-side AI/ML Models</w:t>
      </w:r>
    </w:p>
    <w:p w14:paraId="1DC680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8F28" w14:textId="77777777" w:rsidR="009F16EF" w:rsidRDefault="009F16EF" w:rsidP="009F16EF">
      <w:pPr>
        <w:rPr>
          <w:rFonts w:ascii="Arial" w:hAnsi="Arial" w:cs="Arial"/>
          <w:b/>
          <w:sz w:val="24"/>
        </w:rPr>
      </w:pPr>
      <w:r>
        <w:rPr>
          <w:rFonts w:ascii="Arial" w:hAnsi="Arial" w:cs="Arial"/>
          <w:b/>
          <w:color w:val="0000FF"/>
          <w:sz w:val="24"/>
        </w:rPr>
        <w:lastRenderedPageBreak/>
        <w:t>RP-242121</w:t>
      </w:r>
      <w:r>
        <w:rPr>
          <w:rFonts w:ascii="Arial" w:hAnsi="Arial" w:cs="Arial"/>
          <w:b/>
          <w:color w:val="0000FF"/>
          <w:sz w:val="24"/>
        </w:rPr>
        <w:tab/>
      </w:r>
      <w:r>
        <w:rPr>
          <w:rFonts w:ascii="Arial" w:hAnsi="Arial" w:cs="Arial"/>
          <w:b/>
          <w:sz w:val="24"/>
        </w:rPr>
        <w:t>On Checkpoint for Study of CSI feedback enhancements</w:t>
      </w:r>
    </w:p>
    <w:p w14:paraId="64BFD3A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E28DE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94753" w14:textId="77777777" w:rsidR="009F16EF" w:rsidRDefault="009F16EF" w:rsidP="009F16EF">
      <w:pPr>
        <w:rPr>
          <w:rFonts w:ascii="Arial" w:hAnsi="Arial" w:cs="Arial"/>
          <w:b/>
          <w:sz w:val="24"/>
        </w:rPr>
      </w:pPr>
      <w:r>
        <w:rPr>
          <w:rFonts w:ascii="Arial" w:hAnsi="Arial" w:cs="Arial"/>
          <w:b/>
          <w:color w:val="0000FF"/>
          <w:sz w:val="24"/>
        </w:rPr>
        <w:t>RP-241896</w:t>
      </w:r>
      <w:r>
        <w:rPr>
          <w:rFonts w:ascii="Arial" w:hAnsi="Arial" w:cs="Arial"/>
          <w:b/>
          <w:color w:val="0000FF"/>
          <w:sz w:val="24"/>
        </w:rPr>
        <w:tab/>
      </w:r>
      <w:r>
        <w:rPr>
          <w:rFonts w:ascii="Arial" w:hAnsi="Arial" w:cs="Arial"/>
          <w:b/>
          <w:sz w:val="24"/>
        </w:rPr>
        <w:t>Views on Scope for Rel-19 AI/ML for NR Air-Interface</w:t>
      </w:r>
    </w:p>
    <w:p w14:paraId="263232F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ED9F24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0E271" w14:textId="77777777" w:rsidR="009F16EF" w:rsidRDefault="009F16EF" w:rsidP="009F16EF">
      <w:pPr>
        <w:rPr>
          <w:rFonts w:ascii="Arial" w:hAnsi="Arial" w:cs="Arial"/>
          <w:b/>
          <w:sz w:val="24"/>
        </w:rPr>
      </w:pPr>
      <w:r>
        <w:rPr>
          <w:rFonts w:ascii="Arial" w:hAnsi="Arial" w:cs="Arial"/>
          <w:b/>
          <w:color w:val="0000FF"/>
          <w:sz w:val="24"/>
        </w:rPr>
        <w:t>RP-241940</w:t>
      </w:r>
      <w:r>
        <w:rPr>
          <w:rFonts w:ascii="Arial" w:hAnsi="Arial" w:cs="Arial"/>
          <w:b/>
          <w:color w:val="0000FF"/>
          <w:sz w:val="24"/>
        </w:rPr>
        <w:tab/>
      </w:r>
      <w:r>
        <w:rPr>
          <w:rFonts w:ascii="Arial" w:hAnsi="Arial" w:cs="Arial"/>
          <w:b/>
          <w:sz w:val="24"/>
        </w:rPr>
        <w:t>Views on scope of AI/ML for Air-Interface in Rel-19</w:t>
      </w:r>
    </w:p>
    <w:p w14:paraId="006BCFB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30C379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E21E1" w14:textId="77777777" w:rsidR="009F16EF" w:rsidRDefault="009F16EF" w:rsidP="009F16EF">
      <w:pPr>
        <w:rPr>
          <w:rFonts w:ascii="Arial" w:hAnsi="Arial" w:cs="Arial"/>
          <w:b/>
          <w:sz w:val="24"/>
        </w:rPr>
      </w:pPr>
      <w:r>
        <w:rPr>
          <w:rFonts w:ascii="Arial" w:hAnsi="Arial" w:cs="Arial"/>
          <w:b/>
          <w:color w:val="0000FF"/>
          <w:sz w:val="24"/>
        </w:rPr>
        <w:t>RP-241740</w:t>
      </w:r>
      <w:r>
        <w:rPr>
          <w:rFonts w:ascii="Arial" w:hAnsi="Arial" w:cs="Arial"/>
          <w:b/>
          <w:color w:val="0000FF"/>
          <w:sz w:val="24"/>
        </w:rPr>
        <w:tab/>
      </w:r>
      <w:r>
        <w:rPr>
          <w:rFonts w:ascii="Arial" w:hAnsi="Arial" w:cs="Arial"/>
          <w:b/>
          <w:sz w:val="24"/>
        </w:rPr>
        <w:t>WID Revision on AIML for NR Air Interface</w:t>
      </w:r>
    </w:p>
    <w:p w14:paraId="0726A19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New H3C Technologies Co., Ltd.</w:t>
      </w:r>
    </w:p>
    <w:p w14:paraId="7012B49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6D34F" w14:textId="77777777" w:rsidR="009F16EF" w:rsidRDefault="009F16EF" w:rsidP="009F16EF">
      <w:pPr>
        <w:rPr>
          <w:rFonts w:ascii="Arial" w:hAnsi="Arial" w:cs="Arial"/>
          <w:b/>
          <w:sz w:val="24"/>
        </w:rPr>
      </w:pPr>
      <w:r>
        <w:rPr>
          <w:rFonts w:ascii="Arial" w:hAnsi="Arial" w:cs="Arial"/>
          <w:b/>
          <w:color w:val="0000FF"/>
          <w:sz w:val="24"/>
        </w:rPr>
        <w:t>RP-241821</w:t>
      </w:r>
      <w:r>
        <w:rPr>
          <w:rFonts w:ascii="Arial" w:hAnsi="Arial" w:cs="Arial"/>
          <w:b/>
          <w:color w:val="0000FF"/>
          <w:sz w:val="24"/>
        </w:rPr>
        <w:tab/>
      </w:r>
      <w:r>
        <w:rPr>
          <w:rFonts w:ascii="Arial" w:hAnsi="Arial" w:cs="Arial"/>
          <w:b/>
          <w:sz w:val="24"/>
        </w:rPr>
        <w:t>Discussion on study objectives for Rel-19 AI/ML over Air interface</w:t>
      </w:r>
    </w:p>
    <w:p w14:paraId="5305381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A44D12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77026" w14:textId="77777777" w:rsidR="009F16EF" w:rsidRDefault="009F16EF" w:rsidP="009F16EF">
      <w:pPr>
        <w:rPr>
          <w:rFonts w:ascii="Arial" w:hAnsi="Arial" w:cs="Arial"/>
          <w:b/>
          <w:sz w:val="24"/>
        </w:rPr>
      </w:pPr>
      <w:r>
        <w:rPr>
          <w:rFonts w:ascii="Arial" w:hAnsi="Arial" w:cs="Arial"/>
          <w:b/>
          <w:color w:val="0000FF"/>
          <w:sz w:val="24"/>
        </w:rPr>
        <w:t>RP-241991</w:t>
      </w:r>
      <w:r>
        <w:rPr>
          <w:rFonts w:ascii="Arial" w:hAnsi="Arial" w:cs="Arial"/>
          <w:b/>
          <w:color w:val="0000FF"/>
          <w:sz w:val="24"/>
        </w:rPr>
        <w:tab/>
      </w:r>
      <w:r>
        <w:rPr>
          <w:rFonts w:ascii="Arial" w:hAnsi="Arial" w:cs="Arial"/>
          <w:b/>
          <w:sz w:val="24"/>
        </w:rPr>
        <w:t>Discussions on the study objectives of AIML for NR Air Interface</w:t>
      </w:r>
    </w:p>
    <w:p w14:paraId="57362C2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5447F5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D930E" w14:textId="77777777" w:rsidR="009F16EF" w:rsidRDefault="009F16EF" w:rsidP="009F16EF">
      <w:pPr>
        <w:rPr>
          <w:rFonts w:ascii="Arial" w:hAnsi="Arial" w:cs="Arial"/>
          <w:b/>
          <w:sz w:val="24"/>
        </w:rPr>
      </w:pPr>
      <w:r>
        <w:rPr>
          <w:rFonts w:ascii="Arial" w:hAnsi="Arial" w:cs="Arial"/>
          <w:b/>
          <w:color w:val="0000FF"/>
          <w:sz w:val="24"/>
        </w:rPr>
        <w:t>RP-242228</w:t>
      </w:r>
      <w:r>
        <w:rPr>
          <w:rFonts w:ascii="Arial" w:hAnsi="Arial" w:cs="Arial"/>
          <w:b/>
          <w:color w:val="0000FF"/>
          <w:sz w:val="24"/>
        </w:rPr>
        <w:tab/>
      </w:r>
      <w:r>
        <w:rPr>
          <w:rFonts w:ascii="Arial" w:hAnsi="Arial" w:cs="Arial"/>
          <w:b/>
          <w:sz w:val="24"/>
        </w:rPr>
        <w:t>Way Forward on Additional Study for AI/ML for Air Interface</w:t>
      </w:r>
    </w:p>
    <w:p w14:paraId="231F73D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AT&amp;T </w:t>
      </w:r>
    </w:p>
    <w:p w14:paraId="08AC3E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43F20" w14:textId="77777777" w:rsidR="009F16EF" w:rsidRDefault="009F16EF" w:rsidP="009F16EF">
      <w:pPr>
        <w:rPr>
          <w:rFonts w:ascii="Arial" w:hAnsi="Arial" w:cs="Arial"/>
          <w:b/>
          <w:sz w:val="24"/>
        </w:rPr>
      </w:pPr>
      <w:r>
        <w:rPr>
          <w:rFonts w:ascii="Arial" w:hAnsi="Arial" w:cs="Arial"/>
          <w:b/>
          <w:color w:val="0000FF"/>
          <w:sz w:val="24"/>
        </w:rPr>
        <w:t>RP-241912</w:t>
      </w:r>
      <w:r>
        <w:rPr>
          <w:rFonts w:ascii="Arial" w:hAnsi="Arial" w:cs="Arial"/>
          <w:b/>
          <w:color w:val="0000FF"/>
          <w:sz w:val="24"/>
        </w:rPr>
        <w:tab/>
      </w:r>
      <w:r>
        <w:rPr>
          <w:rFonts w:ascii="Arial" w:hAnsi="Arial" w:cs="Arial"/>
          <w:b/>
          <w:sz w:val="24"/>
        </w:rPr>
        <w:t>Data collection for the training of a UE-sided model</w:t>
      </w:r>
    </w:p>
    <w:p w14:paraId="33868B6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B9E29D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8AF0C" w14:textId="77777777" w:rsidR="009F16EF" w:rsidRDefault="009F16EF" w:rsidP="009F16EF">
      <w:pPr>
        <w:rPr>
          <w:rFonts w:ascii="Arial" w:hAnsi="Arial" w:cs="Arial"/>
          <w:b/>
          <w:sz w:val="24"/>
        </w:rPr>
      </w:pPr>
      <w:r>
        <w:rPr>
          <w:rFonts w:ascii="Arial" w:hAnsi="Arial" w:cs="Arial"/>
          <w:b/>
          <w:color w:val="0000FF"/>
          <w:sz w:val="24"/>
        </w:rPr>
        <w:t>RP-242057</w:t>
      </w:r>
      <w:r>
        <w:rPr>
          <w:rFonts w:ascii="Arial" w:hAnsi="Arial" w:cs="Arial"/>
          <w:b/>
          <w:color w:val="0000FF"/>
          <w:sz w:val="24"/>
        </w:rPr>
        <w:tab/>
      </w:r>
      <w:r>
        <w:rPr>
          <w:rFonts w:ascii="Arial" w:hAnsi="Arial" w:cs="Arial"/>
          <w:b/>
          <w:sz w:val="24"/>
        </w:rPr>
        <w:t>Rel-19 AI/ML Radio: Way Forward on Data Collection for UE-side model training</w:t>
      </w:r>
    </w:p>
    <w:p w14:paraId="012015D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6F2683E" w14:textId="77777777" w:rsidR="009F16EF" w:rsidRDefault="009F16EF" w:rsidP="009F16EF">
      <w:pPr>
        <w:rPr>
          <w:rFonts w:ascii="Arial" w:hAnsi="Arial" w:cs="Arial"/>
          <w:b/>
        </w:rPr>
      </w:pPr>
      <w:r>
        <w:rPr>
          <w:rFonts w:ascii="Arial" w:hAnsi="Arial" w:cs="Arial"/>
          <w:b/>
        </w:rPr>
        <w:t xml:space="preserve">Abstract: </w:t>
      </w:r>
    </w:p>
    <w:p w14:paraId="5C95E086" w14:textId="77777777" w:rsidR="009F16EF" w:rsidRDefault="009F16EF" w:rsidP="009F16EF">
      <w:r>
        <w:t>Way Forward in view of RAN2 discussions</w:t>
      </w:r>
    </w:p>
    <w:p w14:paraId="7CD35D5A"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13C61" w14:textId="77777777" w:rsidR="009F16EF" w:rsidRDefault="009F16EF" w:rsidP="009F16EF">
      <w:pPr>
        <w:rPr>
          <w:rFonts w:ascii="Arial" w:hAnsi="Arial" w:cs="Arial"/>
          <w:b/>
          <w:sz w:val="24"/>
        </w:rPr>
      </w:pPr>
      <w:r>
        <w:rPr>
          <w:rFonts w:ascii="Arial" w:hAnsi="Arial" w:cs="Arial"/>
          <w:b/>
          <w:color w:val="0000FF"/>
          <w:sz w:val="24"/>
        </w:rPr>
        <w:t>RP-242093</w:t>
      </w:r>
      <w:r>
        <w:rPr>
          <w:rFonts w:ascii="Arial" w:hAnsi="Arial" w:cs="Arial"/>
          <w:b/>
          <w:color w:val="0000FF"/>
          <w:sz w:val="24"/>
        </w:rPr>
        <w:tab/>
      </w:r>
      <w:r>
        <w:rPr>
          <w:rFonts w:ascii="Arial" w:hAnsi="Arial" w:cs="Arial"/>
          <w:b/>
          <w:sz w:val="24"/>
        </w:rPr>
        <w:t>Views on Data Collection for UE Side Model Training</w:t>
      </w:r>
    </w:p>
    <w:p w14:paraId="51664AA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C4AB45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57F57" w14:textId="77777777" w:rsidR="009F16EF" w:rsidRDefault="009F16EF" w:rsidP="009F16EF">
      <w:pPr>
        <w:rPr>
          <w:rFonts w:ascii="Arial" w:hAnsi="Arial" w:cs="Arial"/>
          <w:b/>
          <w:sz w:val="24"/>
        </w:rPr>
      </w:pPr>
      <w:r>
        <w:rPr>
          <w:rFonts w:ascii="Arial" w:hAnsi="Arial" w:cs="Arial"/>
          <w:b/>
          <w:color w:val="0000FF"/>
          <w:sz w:val="24"/>
        </w:rPr>
        <w:t>RP-241862</w:t>
      </w:r>
      <w:r>
        <w:rPr>
          <w:rFonts w:ascii="Arial" w:hAnsi="Arial" w:cs="Arial"/>
          <w:b/>
          <w:color w:val="0000FF"/>
          <w:sz w:val="24"/>
        </w:rPr>
        <w:tab/>
      </w:r>
      <w:r>
        <w:rPr>
          <w:rFonts w:ascii="Arial" w:hAnsi="Arial" w:cs="Arial"/>
          <w:b/>
          <w:sz w:val="24"/>
        </w:rPr>
        <w:t>Views on AI/ML based CSI compression in Rel-19</w:t>
      </w:r>
    </w:p>
    <w:p w14:paraId="3D23119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BJTU</w:t>
      </w:r>
    </w:p>
    <w:p w14:paraId="056761D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06817" w14:textId="77777777" w:rsidR="009F16EF" w:rsidRDefault="009F16EF" w:rsidP="009F16EF">
      <w:pPr>
        <w:rPr>
          <w:rFonts w:ascii="Arial" w:hAnsi="Arial" w:cs="Arial"/>
          <w:b/>
          <w:sz w:val="24"/>
        </w:rPr>
      </w:pPr>
      <w:r>
        <w:rPr>
          <w:rFonts w:ascii="Arial" w:hAnsi="Arial" w:cs="Arial"/>
          <w:b/>
          <w:color w:val="0000FF"/>
          <w:sz w:val="24"/>
        </w:rPr>
        <w:t>RP-241956</w:t>
      </w:r>
      <w:r>
        <w:rPr>
          <w:rFonts w:ascii="Arial" w:hAnsi="Arial" w:cs="Arial"/>
          <w:b/>
          <w:color w:val="0000FF"/>
          <w:sz w:val="24"/>
        </w:rPr>
        <w:tab/>
      </w:r>
      <w:r>
        <w:rPr>
          <w:rFonts w:ascii="Arial" w:hAnsi="Arial" w:cs="Arial"/>
          <w:b/>
          <w:sz w:val="24"/>
        </w:rPr>
        <w:t xml:space="preserve">AI/ML Beam Management Test Setup Study </w:t>
      </w:r>
    </w:p>
    <w:p w14:paraId="78461A0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461C9C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5959B" w14:textId="77777777" w:rsidR="009F16EF" w:rsidRDefault="009F16EF" w:rsidP="009F16EF">
      <w:pPr>
        <w:rPr>
          <w:rFonts w:ascii="Arial" w:hAnsi="Arial" w:cs="Arial"/>
          <w:b/>
          <w:sz w:val="24"/>
        </w:rPr>
      </w:pPr>
      <w:r>
        <w:rPr>
          <w:rFonts w:ascii="Arial" w:hAnsi="Arial" w:cs="Arial"/>
          <w:b/>
          <w:color w:val="0000FF"/>
          <w:sz w:val="24"/>
        </w:rPr>
        <w:t>RP-241955</w:t>
      </w:r>
      <w:r>
        <w:rPr>
          <w:rFonts w:ascii="Arial" w:hAnsi="Arial" w:cs="Arial"/>
          <w:b/>
          <w:color w:val="0000FF"/>
          <w:sz w:val="24"/>
        </w:rPr>
        <w:tab/>
      </w:r>
      <w:r>
        <w:rPr>
          <w:rFonts w:ascii="Arial" w:hAnsi="Arial" w:cs="Arial"/>
          <w:b/>
          <w:sz w:val="24"/>
        </w:rPr>
        <w:t>AI/ML Logistical Issues</w:t>
      </w:r>
    </w:p>
    <w:p w14:paraId="6DC9206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7EC884C" w14:textId="77777777" w:rsidR="009F16EF" w:rsidRDefault="009F16EF" w:rsidP="009F16EF">
      <w:pPr>
        <w:rPr>
          <w:rFonts w:ascii="Arial" w:hAnsi="Arial" w:cs="Arial"/>
          <w:b/>
        </w:rPr>
      </w:pPr>
      <w:r>
        <w:rPr>
          <w:rFonts w:ascii="Arial" w:hAnsi="Arial" w:cs="Arial"/>
          <w:b/>
        </w:rPr>
        <w:t xml:space="preserve">Discussion: </w:t>
      </w:r>
    </w:p>
    <w:p w14:paraId="2835C213" w14:textId="77777777" w:rsidR="009F16EF" w:rsidRDefault="009F16EF" w:rsidP="009F16EF">
      <w:r>
        <w:t>Qualcomm: MCC may need some more information about format, amount of data etc. and an agreement from RAN</w:t>
      </w:r>
    </w:p>
    <w:p w14:paraId="31630D0C" w14:textId="77777777" w:rsidR="009F16EF" w:rsidRDefault="009F16EF" w:rsidP="009F16EF">
      <w:r>
        <w:t>MCC: some discussion is happening already, some high level information about size and bandwidth is needed; also for how long this data is needed</w:t>
      </w:r>
    </w:p>
    <w:p w14:paraId="3FF85D67" w14:textId="77777777" w:rsidR="009F16EF" w:rsidRDefault="009F16EF" w:rsidP="009F16EF">
      <w:r>
        <w:t>RAN chair: let's update the way forward in order to agree something at RAN #105</w:t>
      </w:r>
    </w:p>
    <w:p w14:paraId="3623FC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RP-242350</w:t>
      </w:r>
      <w:r>
        <w:rPr>
          <w:color w:val="993300"/>
          <w:u w:val="single"/>
        </w:rPr>
        <w:t>.</w:t>
      </w:r>
    </w:p>
    <w:p w14:paraId="1D93058B" w14:textId="77777777" w:rsidR="009F16EF" w:rsidRDefault="009F16EF" w:rsidP="009F16EF">
      <w:pPr>
        <w:rPr>
          <w:rFonts w:ascii="Arial" w:hAnsi="Arial" w:cs="Arial"/>
          <w:b/>
          <w:sz w:val="24"/>
        </w:rPr>
      </w:pPr>
      <w:r>
        <w:rPr>
          <w:rFonts w:ascii="Arial" w:hAnsi="Arial" w:cs="Arial"/>
          <w:b/>
          <w:color w:val="0000FF"/>
          <w:sz w:val="24"/>
        </w:rPr>
        <w:t>RP-242350</w:t>
      </w:r>
      <w:r>
        <w:rPr>
          <w:rFonts w:ascii="Arial" w:hAnsi="Arial" w:cs="Arial"/>
          <w:b/>
          <w:color w:val="0000FF"/>
          <w:sz w:val="24"/>
        </w:rPr>
        <w:tab/>
      </w:r>
      <w:r>
        <w:rPr>
          <w:rFonts w:ascii="Arial" w:hAnsi="Arial" w:cs="Arial"/>
          <w:b/>
          <w:sz w:val="24"/>
        </w:rPr>
        <w:t>AI/ML Logistical Issues</w:t>
      </w:r>
    </w:p>
    <w:p w14:paraId="2C486AB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1335B7A" w14:textId="77777777" w:rsidR="009F16EF" w:rsidRDefault="009F16EF" w:rsidP="009F16EF">
      <w:pPr>
        <w:rPr>
          <w:color w:val="808080"/>
        </w:rPr>
      </w:pPr>
      <w:r>
        <w:rPr>
          <w:color w:val="808080"/>
        </w:rPr>
        <w:t>(Replaces RP-241955)</w:t>
      </w:r>
    </w:p>
    <w:p w14:paraId="5A49457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FAC0AB" w14:textId="77777777" w:rsidR="009F16EF" w:rsidRDefault="009F16EF" w:rsidP="009F16EF">
      <w:pPr>
        <w:rPr>
          <w:rFonts w:ascii="Arial" w:hAnsi="Arial" w:cs="Arial"/>
          <w:b/>
          <w:sz w:val="24"/>
        </w:rPr>
      </w:pPr>
      <w:r>
        <w:rPr>
          <w:rFonts w:ascii="Arial" w:hAnsi="Arial" w:cs="Arial"/>
          <w:b/>
          <w:color w:val="0000FF"/>
          <w:sz w:val="24"/>
        </w:rPr>
        <w:t>RP-242094</w:t>
      </w:r>
      <w:r>
        <w:rPr>
          <w:rFonts w:ascii="Arial" w:hAnsi="Arial" w:cs="Arial"/>
          <w:b/>
          <w:color w:val="0000FF"/>
          <w:sz w:val="24"/>
        </w:rPr>
        <w:tab/>
      </w:r>
      <w:r>
        <w:rPr>
          <w:rFonts w:ascii="Arial" w:hAnsi="Arial" w:cs="Arial"/>
          <w:b/>
          <w:sz w:val="24"/>
        </w:rPr>
        <w:t>Draft LS on RAN study on AI/ML for NR air interface (to: SA; cc: -; contact: Qualcomm)</w:t>
      </w:r>
    </w:p>
    <w:p w14:paraId="79BE432C" w14:textId="77777777" w:rsidR="009F16EF" w:rsidRDefault="009F16EF" w:rsidP="009F16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Qualcomm Incorporated</w:t>
      </w:r>
    </w:p>
    <w:p w14:paraId="1323F42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598DA6" w14:textId="77777777" w:rsidR="009F16EF" w:rsidRDefault="009F16EF" w:rsidP="009F16EF">
      <w:pPr>
        <w:rPr>
          <w:rFonts w:ascii="Arial" w:hAnsi="Arial" w:cs="Arial"/>
          <w:b/>
          <w:sz w:val="24"/>
        </w:rPr>
      </w:pPr>
      <w:r>
        <w:rPr>
          <w:rFonts w:ascii="Arial" w:hAnsi="Arial" w:cs="Arial"/>
          <w:b/>
          <w:color w:val="0000FF"/>
          <w:sz w:val="24"/>
        </w:rPr>
        <w:t>RP-241911</w:t>
      </w:r>
      <w:r>
        <w:rPr>
          <w:rFonts w:ascii="Arial" w:hAnsi="Arial" w:cs="Arial"/>
          <w:b/>
          <w:color w:val="0000FF"/>
          <w:sz w:val="24"/>
        </w:rPr>
        <w:tab/>
      </w:r>
      <w:r>
        <w:rPr>
          <w:rFonts w:ascii="Arial" w:hAnsi="Arial" w:cs="Arial"/>
          <w:b/>
          <w:sz w:val="24"/>
        </w:rPr>
        <w:t>CR for TR 38.843 capturing agreements from study objectives</w:t>
      </w:r>
    </w:p>
    <w:p w14:paraId="379BF637"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38.843 v18.0.0</w:t>
      </w:r>
      <w:r>
        <w:rPr>
          <w:i/>
        </w:rPr>
        <w:tab/>
        <w:t xml:space="preserve">  CR-0001  Cat: F (Rel-19)</w:t>
      </w:r>
      <w:r>
        <w:rPr>
          <w:i/>
        </w:rPr>
        <w:br/>
      </w:r>
      <w:r>
        <w:rPr>
          <w:i/>
        </w:rPr>
        <w:br/>
      </w:r>
      <w:r>
        <w:rPr>
          <w:i/>
        </w:rPr>
        <w:tab/>
      </w:r>
      <w:r>
        <w:rPr>
          <w:i/>
        </w:rPr>
        <w:tab/>
      </w:r>
      <w:r>
        <w:rPr>
          <w:i/>
        </w:rPr>
        <w:tab/>
      </w:r>
      <w:r>
        <w:rPr>
          <w:i/>
        </w:rPr>
        <w:tab/>
      </w:r>
      <w:r>
        <w:rPr>
          <w:i/>
        </w:rPr>
        <w:tab/>
        <w:t>Source: Qualcomm Innovation Center Inc</w:t>
      </w:r>
    </w:p>
    <w:p w14:paraId="75417ECF" w14:textId="77777777" w:rsidR="009F16EF" w:rsidRDefault="009F16EF" w:rsidP="009F16EF">
      <w:pPr>
        <w:rPr>
          <w:rFonts w:ascii="Arial" w:hAnsi="Arial" w:cs="Arial"/>
          <w:b/>
        </w:rPr>
      </w:pPr>
      <w:r>
        <w:rPr>
          <w:rFonts w:ascii="Arial" w:hAnsi="Arial" w:cs="Arial"/>
          <w:b/>
        </w:rPr>
        <w:t xml:space="preserve">Abstract: </w:t>
      </w:r>
    </w:p>
    <w:p w14:paraId="6CAABB70" w14:textId="77777777" w:rsidR="009F16EF" w:rsidRDefault="009F16EF" w:rsidP="009F16EF">
      <w:r>
        <w:lastRenderedPageBreak/>
        <w:t>company CR; why was this brought to RAN #105? why is it not coming from RAN1 (if the intention was to just inform RAN about the checkpoint)</w:t>
      </w:r>
    </w:p>
    <w:p w14:paraId="6CE5BBC9" w14:textId="77777777" w:rsidR="009F16EF" w:rsidRDefault="009F16EF" w:rsidP="009F16EF">
      <w:pPr>
        <w:rPr>
          <w:rFonts w:ascii="Arial" w:hAnsi="Arial" w:cs="Arial"/>
          <w:b/>
        </w:rPr>
      </w:pPr>
      <w:r>
        <w:rPr>
          <w:rFonts w:ascii="Arial" w:hAnsi="Arial" w:cs="Arial"/>
          <w:b/>
        </w:rPr>
        <w:t xml:space="preserve">Discussion: </w:t>
      </w:r>
    </w:p>
    <w:p w14:paraId="4461F0DA" w14:textId="77777777" w:rsidR="009F16EF" w:rsidRDefault="009F16EF" w:rsidP="009F16EF">
      <w:r>
        <w:t xml:space="preserve">MCC: FS_NR_AIML_air was a REL-18 WI that was declared to be 100% complete and it cannot create a REL-19 CR; </w:t>
      </w:r>
    </w:p>
    <w:p w14:paraId="7C61A525" w14:textId="77777777" w:rsidR="009F16EF" w:rsidRDefault="009F16EF" w:rsidP="009F16EF">
      <w:r>
        <w:t>AI 9.3.1.3 is the agenda item of the REL-19 WI NR_AIML_air and can therefore not continue a REL-18 SI within a REL-19 WI with the definition of a "TSG checkpoint" (this is an error in RP-240774);</w:t>
      </w:r>
    </w:p>
    <w:p w14:paraId="4909875C" w14:textId="77777777" w:rsidR="009F16EF" w:rsidRDefault="009F16EF" w:rsidP="009F16EF">
      <w:r>
        <w:t>the cat.F implies that essential correction of errors of the REL-18 SI are done but the CR is based on discussions of the REL-19 WI and cat.B would therefore be more appropriate;</w:t>
      </w:r>
    </w:p>
    <w:p w14:paraId="0D9AA546" w14:textId="77777777" w:rsidR="009F16EF" w:rsidRDefault="009F16EF" w:rsidP="009F16EF">
      <w:r>
        <w:t>the WID planned to bring a CR to TR 38.843 at RAN #109 (which is in Sep.25), bringing a CR now to RAN #105 is a clear sign that the REL-18 SI was obviously not completed;</w:t>
      </w:r>
    </w:p>
    <w:p w14:paraId="00C32189" w14:textId="77777777" w:rsidR="009F16EF" w:rsidRDefault="009F16EF" w:rsidP="009F16EF">
      <w:r>
        <w:t>conclusion: the company CR cannot be approved; WID RP-240774 needs to be revised to create a REL-19 SI to include corresponding studies there (mixing of WI and SI in the same WID is a serious violation of 3GPP processes; also note: revWID RP-241846 for REL-19 SI FS_NR_FR2_OTA_Ph3 is trying to make this REL-19 SI FS_NR_FR2_OTA_Ph3 dependent on REL-19 WI NR_AIML_air which has this embedded SI within a WI)</w:t>
      </w:r>
    </w:p>
    <w:p w14:paraId="58EA3399" w14:textId="77777777" w:rsidR="009F16EF" w:rsidRDefault="009F16EF" w:rsidP="009F16EF">
      <w:r>
        <w:t>Huawei: 3GPP activities need to comply with the relevant antitrust/competition laws, as stated by the 3GPP Working Procedure. Therefore, as a convention, 3GPP does not touch upon marketing and commercial aspects. Some texts in the annex of this CR could be interpreted as  touching upon those aspects, therefore in our view is inappropriate to be captured in 3GPP technical reports.</w:t>
      </w:r>
    </w:p>
    <w:p w14:paraId="2BCA6294" w14:textId="77777777" w:rsidR="009F16EF" w:rsidRDefault="009F16EF" w:rsidP="009F16EF">
      <w:r>
        <w:t>Some other texts in the annex is relevant on privacy, but written in a broad sense. 3GPP specifications treat privacy with great care, outlining the relevant functions in the relevant network nodes. Having vague/broad texts on privacy is inappropriate as it could lead to confusion and misunderstanding within and outside of 3GPP.</w:t>
      </w:r>
    </w:p>
    <w:p w14:paraId="0E349F9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DAEC7A" w14:textId="77777777" w:rsidR="009F16EF" w:rsidRDefault="009F16EF" w:rsidP="009F16EF">
      <w:pPr>
        <w:rPr>
          <w:rFonts w:ascii="Arial" w:hAnsi="Arial" w:cs="Arial"/>
          <w:b/>
          <w:sz w:val="24"/>
        </w:rPr>
      </w:pPr>
      <w:r>
        <w:rPr>
          <w:rFonts w:ascii="Arial" w:hAnsi="Arial" w:cs="Arial"/>
          <w:b/>
          <w:color w:val="0000FF"/>
          <w:sz w:val="24"/>
        </w:rPr>
        <w:t>RP-242399</w:t>
      </w:r>
      <w:r>
        <w:rPr>
          <w:rFonts w:ascii="Arial" w:hAnsi="Arial" w:cs="Arial"/>
          <w:b/>
          <w:color w:val="0000FF"/>
          <w:sz w:val="24"/>
        </w:rPr>
        <w:tab/>
      </w:r>
      <w:r>
        <w:rPr>
          <w:rFonts w:ascii="Arial" w:hAnsi="Arial" w:cs="Arial"/>
          <w:b/>
          <w:sz w:val="24"/>
        </w:rPr>
        <w:t>Revised WID: AI/ML for NR air interface</w:t>
      </w:r>
    </w:p>
    <w:p w14:paraId="50AEB386"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592A0627" w14:textId="77777777" w:rsidR="009F16EF" w:rsidRDefault="009F16EF" w:rsidP="009F16EF">
      <w:pPr>
        <w:rPr>
          <w:rFonts w:ascii="Arial" w:hAnsi="Arial" w:cs="Arial"/>
          <w:b/>
        </w:rPr>
      </w:pPr>
      <w:r>
        <w:rPr>
          <w:rFonts w:ascii="Arial" w:hAnsi="Arial" w:cs="Arial"/>
          <w:b/>
        </w:rPr>
        <w:t xml:space="preserve">Abstract: </w:t>
      </w:r>
    </w:p>
    <w:p w14:paraId="3C3AE447" w14:textId="77777777" w:rsidR="009F16EF" w:rsidRDefault="009F16EF" w:rsidP="009F16EF">
      <w:r>
        <w:t>last approved WID: RP-240774</w:t>
      </w:r>
    </w:p>
    <w:p w14:paraId="3A545707" w14:textId="77777777" w:rsidR="009F16EF" w:rsidRDefault="009F16EF" w:rsidP="009F16EF">
      <w:pPr>
        <w:rPr>
          <w:rFonts w:ascii="Arial" w:hAnsi="Arial" w:cs="Arial"/>
          <w:b/>
        </w:rPr>
      </w:pPr>
      <w:r>
        <w:rPr>
          <w:rFonts w:ascii="Arial" w:hAnsi="Arial" w:cs="Arial"/>
          <w:b/>
        </w:rPr>
        <w:t xml:space="preserve">Discussion: </w:t>
      </w:r>
    </w:p>
    <w:p w14:paraId="509B7C36" w14:textId="77777777" w:rsidR="009F16EF" w:rsidRDefault="009F16EF" w:rsidP="009F16EF">
      <w:r>
        <w:t>MCC: need to split into WI and SI</w:t>
      </w:r>
    </w:p>
    <w:p w14:paraId="77F90732" w14:textId="77777777" w:rsidR="009F16EF" w:rsidRDefault="009F16EF" w:rsidP="009F16EF">
      <w:r>
        <w:t>RAN chair: will do this in Dec.24</w:t>
      </w:r>
    </w:p>
    <w:p w14:paraId="2795F25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FB486" w14:textId="77777777" w:rsidR="009F16EF" w:rsidRDefault="009F16EF" w:rsidP="009F16EF">
      <w:pPr>
        <w:pStyle w:val="Heading5"/>
      </w:pPr>
      <w:bookmarkStart w:id="148" w:name="_Toc178621108"/>
      <w:bookmarkStart w:id="149" w:name="_Toc184591786"/>
      <w:r>
        <w:t>9.3.1.4</w:t>
      </w:r>
      <w:r>
        <w:tab/>
        <w:t>LP-WUS/WUR for NR [RAN1 WI: NR_LPWUS]</w:t>
      </w:r>
      <w:bookmarkEnd w:id="148"/>
      <w:bookmarkEnd w:id="149"/>
    </w:p>
    <w:p w14:paraId="443D513F" w14:textId="77777777" w:rsidR="009F16EF" w:rsidRDefault="009F16EF" w:rsidP="009F16EF">
      <w:pPr>
        <w:rPr>
          <w:rFonts w:ascii="Arial" w:hAnsi="Arial" w:cs="Arial"/>
          <w:b/>
          <w:sz w:val="24"/>
        </w:rPr>
      </w:pPr>
      <w:r>
        <w:rPr>
          <w:rFonts w:ascii="Arial" w:hAnsi="Arial" w:cs="Arial"/>
          <w:b/>
          <w:color w:val="0000FF"/>
          <w:sz w:val="24"/>
        </w:rPr>
        <w:t>RP-241822</w:t>
      </w:r>
      <w:r>
        <w:rPr>
          <w:rFonts w:ascii="Arial" w:hAnsi="Arial" w:cs="Arial"/>
          <w:b/>
          <w:color w:val="0000FF"/>
          <w:sz w:val="24"/>
        </w:rPr>
        <w:tab/>
      </w:r>
      <w:r>
        <w:rPr>
          <w:rFonts w:ascii="Arial" w:hAnsi="Arial" w:cs="Arial"/>
          <w:b/>
          <w:sz w:val="24"/>
        </w:rPr>
        <w:t>Status report for WI Low-power wake-up signal and receiver for NR (LP-WUS/WUR); rapporteurs: vivo, DOCOMO</w:t>
      </w:r>
    </w:p>
    <w:p w14:paraId="7F62AC2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DOCOMO</w:t>
      </w:r>
    </w:p>
    <w:p w14:paraId="077480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56CC1" w14:textId="77777777" w:rsidR="009F16EF" w:rsidRDefault="009F16EF" w:rsidP="009F16EF">
      <w:pPr>
        <w:rPr>
          <w:rFonts w:ascii="Arial" w:hAnsi="Arial" w:cs="Arial"/>
          <w:b/>
          <w:sz w:val="24"/>
        </w:rPr>
      </w:pPr>
      <w:r>
        <w:rPr>
          <w:rFonts w:ascii="Arial" w:hAnsi="Arial" w:cs="Arial"/>
          <w:b/>
          <w:color w:val="0000FF"/>
          <w:sz w:val="24"/>
        </w:rPr>
        <w:t>RP-241823</w:t>
      </w:r>
      <w:r>
        <w:rPr>
          <w:rFonts w:ascii="Arial" w:hAnsi="Arial" w:cs="Arial"/>
          <w:b/>
          <w:color w:val="0000FF"/>
          <w:sz w:val="24"/>
        </w:rPr>
        <w:tab/>
      </w:r>
      <w:r>
        <w:rPr>
          <w:rFonts w:ascii="Arial" w:hAnsi="Arial" w:cs="Arial"/>
          <w:b/>
          <w:sz w:val="24"/>
        </w:rPr>
        <w:t>On LP-WUS/WUR WID revision</w:t>
      </w:r>
    </w:p>
    <w:p w14:paraId="1D09E30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DOCOMO</w:t>
      </w:r>
    </w:p>
    <w:p w14:paraId="1F5694BA" w14:textId="77777777" w:rsidR="009F16EF" w:rsidRDefault="009F16EF" w:rsidP="009F16EF">
      <w:pPr>
        <w:rPr>
          <w:rFonts w:ascii="Arial" w:hAnsi="Arial" w:cs="Arial"/>
          <w:b/>
        </w:rPr>
      </w:pPr>
      <w:r>
        <w:rPr>
          <w:rFonts w:ascii="Arial" w:hAnsi="Arial" w:cs="Arial"/>
          <w:b/>
        </w:rPr>
        <w:t xml:space="preserve">Discussion: </w:t>
      </w:r>
    </w:p>
    <w:p w14:paraId="5794649B" w14:textId="77777777" w:rsidR="009F16EF" w:rsidRDefault="009F16EF" w:rsidP="009F16EF">
      <w:r>
        <w:lastRenderedPageBreak/>
        <w:t>Proposal 1: Suggest to keep the current RAN2 TU allocation unchanged, WID to be revised accordingly.</w:t>
      </w:r>
    </w:p>
    <w:p w14:paraId="72E4819F" w14:textId="77777777" w:rsidR="009F16EF" w:rsidRDefault="009F16EF" w:rsidP="009F16EF">
      <w:r>
        <w:t>Proposal 2: To create an 3GPP internal TR to record RF aspects for LP WUS/WUR</w:t>
      </w:r>
    </w:p>
    <w:p w14:paraId="434D9F82" w14:textId="77777777" w:rsidR="009F16EF" w:rsidRDefault="009F16EF" w:rsidP="009F16EF">
      <w:r>
        <w:t>Proposal 3: To include NGAP and F1 specification to the impacted existing specification list</w:t>
      </w:r>
    </w:p>
    <w:p w14:paraId="13ED03B0" w14:textId="77777777" w:rsidR="009F16EF" w:rsidRDefault="009F16EF" w:rsidP="009F16EF">
      <w:r>
        <w:t>Huawei: we are fine with vivo proposals</w:t>
      </w:r>
    </w:p>
    <w:p w14:paraId="06B33907" w14:textId="77777777" w:rsidR="009F16EF" w:rsidRDefault="009F16EF" w:rsidP="009F16EF">
      <w:r>
        <w:t>conclusion: all 3 proposals are endorsed</w:t>
      </w:r>
    </w:p>
    <w:p w14:paraId="249F7C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9C4C8" w14:textId="77777777" w:rsidR="009F16EF" w:rsidRDefault="009F16EF" w:rsidP="009F16EF">
      <w:pPr>
        <w:rPr>
          <w:rFonts w:ascii="Arial" w:hAnsi="Arial" w:cs="Arial"/>
          <w:b/>
          <w:sz w:val="24"/>
        </w:rPr>
      </w:pPr>
      <w:r>
        <w:rPr>
          <w:rFonts w:ascii="Arial" w:hAnsi="Arial" w:cs="Arial"/>
          <w:b/>
          <w:color w:val="0000FF"/>
          <w:sz w:val="24"/>
        </w:rPr>
        <w:t>RP-241766</w:t>
      </w:r>
      <w:r>
        <w:rPr>
          <w:rFonts w:ascii="Arial" w:hAnsi="Arial" w:cs="Arial"/>
          <w:b/>
          <w:color w:val="0000FF"/>
          <w:sz w:val="24"/>
        </w:rPr>
        <w:tab/>
      </w:r>
      <w:r>
        <w:rPr>
          <w:rFonts w:ascii="Arial" w:hAnsi="Arial" w:cs="Arial"/>
          <w:b/>
          <w:sz w:val="24"/>
        </w:rPr>
        <w:t>Views on the scope of Rel-19 LP-WUS/WUR WI</w:t>
      </w:r>
    </w:p>
    <w:p w14:paraId="614EF73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D6EA231" w14:textId="77777777" w:rsidR="009F16EF" w:rsidRDefault="009F16EF" w:rsidP="009F16EF">
      <w:pPr>
        <w:rPr>
          <w:rFonts w:ascii="Arial" w:hAnsi="Arial" w:cs="Arial"/>
          <w:b/>
        </w:rPr>
      </w:pPr>
      <w:r>
        <w:rPr>
          <w:rFonts w:ascii="Arial" w:hAnsi="Arial" w:cs="Arial"/>
          <w:b/>
        </w:rPr>
        <w:t xml:space="preserve">Discussion: </w:t>
      </w:r>
    </w:p>
    <w:p w14:paraId="085107E6" w14:textId="77777777" w:rsidR="009F16EF" w:rsidRDefault="009F16EF" w:rsidP="009F16EF">
      <w:r>
        <w:t>Proposal 1:</w:t>
      </w:r>
    </w:p>
    <w:p w14:paraId="27A8AAB8" w14:textId="77777777" w:rsidR="009F16EF" w:rsidRDefault="009F16EF" w:rsidP="009F16EF">
      <w:r>
        <w:t>-</w:t>
      </w:r>
      <w:r>
        <w:tab/>
        <w:t>RAN2 TU is kept unchanged.</w:t>
      </w:r>
    </w:p>
    <w:p w14:paraId="0CAA161C" w14:textId="77777777" w:rsidR="009F16EF" w:rsidRDefault="009F16EF" w:rsidP="009F16EF">
      <w:r>
        <w:t>-</w:t>
      </w:r>
      <w:r>
        <w:tab/>
        <w:t>For LP-WUS procedure in connected mode, following are clarified for RAN2:</w:t>
      </w:r>
    </w:p>
    <w:p w14:paraId="741EEBA9" w14:textId="77777777" w:rsidR="009F16EF" w:rsidRDefault="009F16EF" w:rsidP="009F16EF">
      <w:r>
        <w:t xml:space="preserve">   - </w:t>
      </w:r>
      <w:r>
        <w:tab/>
        <w:t>Option 1-1 should be supported based on legacy DCP mechanism.</w:t>
      </w:r>
    </w:p>
    <w:p w14:paraId="6143BB23" w14:textId="77777777" w:rsidR="009F16EF" w:rsidRDefault="009F16EF" w:rsidP="009F16EF">
      <w:r>
        <w:t xml:space="preserve">   - Option 1-2 can be supported by leveraging the RAN1#118 agreement, if it fits within the RAN2 TU budget.</w:t>
      </w:r>
    </w:p>
    <w:p w14:paraId="7E6F1A95" w14:textId="77777777" w:rsidR="009F16EF" w:rsidRDefault="009F16EF" w:rsidP="009F16EF">
      <w:r>
        <w:t>Proposal 2:</w:t>
      </w:r>
    </w:p>
    <w:p w14:paraId="075BC36A" w14:textId="77777777" w:rsidR="009F16EF" w:rsidRDefault="009F16EF" w:rsidP="009F16EF">
      <w:r>
        <w:t>-</w:t>
      </w:r>
      <w:r>
        <w:tab/>
        <w:t>Confirm in RAN#105 that Rel-19 LP-WUS work item scopes both FR1 and FR2.</w:t>
      </w:r>
    </w:p>
    <w:p w14:paraId="66646198" w14:textId="77777777" w:rsidR="009F16EF" w:rsidRDefault="009F16EF" w:rsidP="009F16EF">
      <w:r>
        <w:t>-</w:t>
      </w:r>
      <w:r>
        <w:tab/>
        <w:t>Request RAN1 to make a progress on the FFS “Whether the above is applicable to FR2” in RAN1#118bis.</w:t>
      </w:r>
    </w:p>
    <w:p w14:paraId="3400E4E1" w14:textId="77777777" w:rsidR="009F16EF" w:rsidRDefault="009F16EF" w:rsidP="009F16EF">
      <w:r>
        <w:t>Huawei: we have no FR2 information, not keen that RAN pushes RAN4 information to RAN1</w:t>
      </w:r>
    </w:p>
    <w:p w14:paraId="21594B5B" w14:textId="77777777" w:rsidR="009F16EF" w:rsidRDefault="009F16EF" w:rsidP="009F16EF">
      <w:r>
        <w:t>RAN chair: can we drop proposal 1 and endorse proposal 2?</w:t>
      </w:r>
    </w:p>
    <w:p w14:paraId="79AC9DB3" w14:textId="77777777" w:rsidR="009F16EF" w:rsidRDefault="009F16EF" w:rsidP="009F16EF">
      <w:r>
        <w:t>conclusion: proposal 1 rejected, proposal 2 endorsed</w:t>
      </w:r>
    </w:p>
    <w:p w14:paraId="6E2ACC58" w14:textId="77777777" w:rsidR="009F16EF" w:rsidRDefault="009F16EF" w:rsidP="009F16EF">
      <w:r>
        <w:t>Mediatek: RAN1 did not work on FR2 so far</w:t>
      </w:r>
    </w:p>
    <w:p w14:paraId="7AEE3098" w14:textId="77777777" w:rsidR="009F16EF" w:rsidRDefault="009F16EF" w:rsidP="009F16EF">
      <w:r>
        <w:t>RAN chair: is just confirming that it is still in the scope of the WID</w:t>
      </w:r>
    </w:p>
    <w:p w14:paraId="1ECB355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97F99" w14:textId="77777777" w:rsidR="009F16EF" w:rsidRDefault="009F16EF" w:rsidP="009F16EF">
      <w:pPr>
        <w:rPr>
          <w:rFonts w:ascii="Arial" w:hAnsi="Arial" w:cs="Arial"/>
          <w:b/>
          <w:sz w:val="24"/>
        </w:rPr>
      </w:pPr>
      <w:r>
        <w:rPr>
          <w:rFonts w:ascii="Arial" w:hAnsi="Arial" w:cs="Arial"/>
          <w:b/>
          <w:color w:val="0000FF"/>
          <w:sz w:val="24"/>
        </w:rPr>
        <w:t>RP-242361</w:t>
      </w:r>
      <w:r>
        <w:rPr>
          <w:rFonts w:ascii="Arial" w:hAnsi="Arial" w:cs="Arial"/>
          <w:b/>
          <w:color w:val="0000FF"/>
          <w:sz w:val="24"/>
        </w:rPr>
        <w:tab/>
      </w:r>
      <w:r>
        <w:rPr>
          <w:rFonts w:ascii="Arial" w:hAnsi="Arial" w:cs="Arial"/>
          <w:b/>
          <w:sz w:val="24"/>
        </w:rPr>
        <w:t>Way forward on LPWUS for FR2</w:t>
      </w:r>
    </w:p>
    <w:p w14:paraId="7131179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635514" w14:textId="77777777" w:rsidR="009F16EF" w:rsidRDefault="009F16EF" w:rsidP="009F16EF">
      <w:pPr>
        <w:rPr>
          <w:rFonts w:ascii="Arial" w:hAnsi="Arial" w:cs="Arial"/>
          <w:b/>
        </w:rPr>
      </w:pPr>
      <w:r>
        <w:rPr>
          <w:rFonts w:ascii="Arial" w:hAnsi="Arial" w:cs="Arial"/>
          <w:b/>
        </w:rPr>
        <w:t xml:space="preserve">Discussion: </w:t>
      </w:r>
    </w:p>
    <w:p w14:paraId="14C3838F" w14:textId="77777777" w:rsidR="009F16EF" w:rsidRDefault="009F16EF" w:rsidP="009F16EF">
      <w:r>
        <w:t>proposal regarding FR2 support:</w:t>
      </w:r>
    </w:p>
    <w:p w14:paraId="2B9ACDA2" w14:textId="77777777" w:rsidR="009F16EF" w:rsidRDefault="009F16EF" w:rsidP="009F16EF">
      <w:r>
        <w:t>-</w:t>
      </w:r>
      <w:r>
        <w:tab/>
        <w:t xml:space="preserve"> Confirm in RAN#105 that Rel-19 LP-WUS work item scope includes both FR1 and FR2.</w:t>
      </w:r>
    </w:p>
    <w:p w14:paraId="6CCF7AAB" w14:textId="77777777" w:rsidR="009F16EF" w:rsidRDefault="009F16EF" w:rsidP="009F16EF">
      <w:r>
        <w:t>-</w:t>
      </w:r>
      <w:r>
        <w:tab/>
        <w:t xml:space="preserve"> Request RAN1 to make a progress on the FFS “Whether the above is applicable to FR2” (under RAN1#117 agreement on LP-WUS and LP-SS bandwidth) in RAN1#118bis. (</w:t>
      </w:r>
      <w:r>
        <w:tab/>
        <w:t>Reuse the FR1 design when possible)</w:t>
      </w:r>
    </w:p>
    <w:p w14:paraId="6EA1E283" w14:textId="77777777" w:rsidR="009F16EF" w:rsidRDefault="009F16EF" w:rsidP="009F16EF">
      <w:r>
        <w:t>-</w:t>
      </w:r>
      <w:r>
        <w:tab/>
        <w:t xml:space="preserve"> No additional guidance in RAN#105 for RAN4 work and TU allocation</w:t>
      </w:r>
    </w:p>
    <w:p w14:paraId="537BA71C" w14:textId="77777777" w:rsidR="009F16EF" w:rsidRDefault="009F16EF" w:rsidP="009F16EF">
      <w:r>
        <w:t>Mediatek: 2nd bullet is up to RAN1</w:t>
      </w:r>
    </w:p>
    <w:p w14:paraId="49C6D030" w14:textId="77777777" w:rsidR="009F16EF" w:rsidRDefault="009F16EF" w:rsidP="009F16EF">
      <w:r>
        <w:t>Samsung: "Reuse the FR1 design when possible": what if not possible?</w:t>
      </w:r>
    </w:p>
    <w:p w14:paraId="6B2D94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9F707E" w14:textId="77777777" w:rsidR="009F16EF" w:rsidRDefault="009F16EF" w:rsidP="009F16EF">
      <w:pPr>
        <w:rPr>
          <w:rFonts w:ascii="Arial" w:hAnsi="Arial" w:cs="Arial"/>
          <w:b/>
          <w:sz w:val="24"/>
        </w:rPr>
      </w:pPr>
      <w:r>
        <w:rPr>
          <w:rFonts w:ascii="Arial" w:hAnsi="Arial" w:cs="Arial"/>
          <w:b/>
          <w:color w:val="0000FF"/>
          <w:sz w:val="24"/>
        </w:rPr>
        <w:lastRenderedPageBreak/>
        <w:t>RP-241853</w:t>
      </w:r>
      <w:r>
        <w:rPr>
          <w:rFonts w:ascii="Arial" w:hAnsi="Arial" w:cs="Arial"/>
          <w:b/>
          <w:color w:val="0000FF"/>
          <w:sz w:val="24"/>
        </w:rPr>
        <w:tab/>
      </w:r>
      <w:r>
        <w:rPr>
          <w:rFonts w:ascii="Arial" w:hAnsi="Arial" w:cs="Arial"/>
          <w:b/>
          <w:sz w:val="24"/>
        </w:rPr>
        <w:t>On Rel-19 work on Low-Power Wake-up Signal (LP-WUS)</w:t>
      </w:r>
    </w:p>
    <w:p w14:paraId="55AB6AD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C2F790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D13D" w14:textId="77777777" w:rsidR="009F16EF" w:rsidRDefault="009F16EF" w:rsidP="009F16EF">
      <w:pPr>
        <w:rPr>
          <w:rFonts w:ascii="Arial" w:hAnsi="Arial" w:cs="Arial"/>
          <w:b/>
          <w:sz w:val="24"/>
        </w:rPr>
      </w:pPr>
      <w:r>
        <w:rPr>
          <w:rFonts w:ascii="Arial" w:hAnsi="Arial" w:cs="Arial"/>
          <w:b/>
          <w:color w:val="0000FF"/>
          <w:sz w:val="24"/>
        </w:rPr>
        <w:t>RP-241953</w:t>
      </w:r>
      <w:r>
        <w:rPr>
          <w:rFonts w:ascii="Arial" w:hAnsi="Arial" w:cs="Arial"/>
          <w:b/>
          <w:color w:val="0000FF"/>
          <w:sz w:val="24"/>
        </w:rPr>
        <w:tab/>
      </w:r>
      <w:r>
        <w:rPr>
          <w:rFonts w:ascii="Arial" w:hAnsi="Arial" w:cs="Arial"/>
          <w:b/>
          <w:sz w:val="24"/>
        </w:rPr>
        <w:t>Views on LP-WUS for Rel-19</w:t>
      </w:r>
    </w:p>
    <w:p w14:paraId="5C04DBA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416AEB2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D444A" w14:textId="77777777" w:rsidR="009F16EF" w:rsidRDefault="009F16EF" w:rsidP="009F16EF">
      <w:pPr>
        <w:rPr>
          <w:rFonts w:ascii="Arial" w:hAnsi="Arial" w:cs="Arial"/>
          <w:b/>
          <w:sz w:val="24"/>
        </w:rPr>
      </w:pPr>
      <w:r>
        <w:rPr>
          <w:rFonts w:ascii="Arial" w:hAnsi="Arial" w:cs="Arial"/>
          <w:b/>
          <w:color w:val="0000FF"/>
          <w:sz w:val="24"/>
        </w:rPr>
        <w:t>RP-242105</w:t>
      </w:r>
      <w:r>
        <w:rPr>
          <w:rFonts w:ascii="Arial" w:hAnsi="Arial" w:cs="Arial"/>
          <w:b/>
          <w:color w:val="0000FF"/>
          <w:sz w:val="24"/>
        </w:rPr>
        <w:tab/>
      </w:r>
      <w:r>
        <w:rPr>
          <w:rFonts w:ascii="Arial" w:hAnsi="Arial" w:cs="Arial"/>
          <w:b/>
          <w:sz w:val="24"/>
        </w:rPr>
        <w:t>Discussion on Rel-19 LP WUS</w:t>
      </w:r>
    </w:p>
    <w:p w14:paraId="06C1990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C18B30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9F02F" w14:textId="77777777" w:rsidR="009F16EF" w:rsidRDefault="009F16EF" w:rsidP="009F16EF">
      <w:pPr>
        <w:rPr>
          <w:rFonts w:ascii="Arial" w:hAnsi="Arial" w:cs="Arial"/>
          <w:b/>
          <w:sz w:val="24"/>
        </w:rPr>
      </w:pPr>
      <w:r>
        <w:rPr>
          <w:rFonts w:ascii="Arial" w:hAnsi="Arial" w:cs="Arial"/>
          <w:b/>
          <w:color w:val="0000FF"/>
          <w:sz w:val="24"/>
        </w:rPr>
        <w:t>RP-241780</w:t>
      </w:r>
      <w:r>
        <w:rPr>
          <w:rFonts w:ascii="Arial" w:hAnsi="Arial" w:cs="Arial"/>
          <w:b/>
          <w:color w:val="0000FF"/>
          <w:sz w:val="24"/>
        </w:rPr>
        <w:tab/>
      </w:r>
      <w:r>
        <w:rPr>
          <w:rFonts w:ascii="Arial" w:hAnsi="Arial" w:cs="Arial"/>
          <w:b/>
          <w:sz w:val="24"/>
        </w:rPr>
        <w:t>Discussion on checkpoint of Rel-19 LP-WUS</w:t>
      </w:r>
    </w:p>
    <w:p w14:paraId="2EA01B9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F4EFB2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68ADF" w14:textId="77777777" w:rsidR="009F16EF" w:rsidRDefault="009F16EF" w:rsidP="009F16EF">
      <w:pPr>
        <w:rPr>
          <w:rFonts w:ascii="Arial" w:hAnsi="Arial" w:cs="Arial"/>
          <w:b/>
          <w:sz w:val="24"/>
        </w:rPr>
      </w:pPr>
      <w:r>
        <w:rPr>
          <w:rFonts w:ascii="Arial" w:hAnsi="Arial" w:cs="Arial"/>
          <w:b/>
          <w:color w:val="0000FF"/>
          <w:sz w:val="24"/>
        </w:rPr>
        <w:t>RP-241836</w:t>
      </w:r>
      <w:r>
        <w:rPr>
          <w:rFonts w:ascii="Arial" w:hAnsi="Arial" w:cs="Arial"/>
          <w:b/>
          <w:color w:val="0000FF"/>
          <w:sz w:val="24"/>
        </w:rPr>
        <w:tab/>
      </w:r>
      <w:r>
        <w:rPr>
          <w:rFonts w:ascii="Arial" w:hAnsi="Arial" w:cs="Arial"/>
          <w:b/>
          <w:sz w:val="24"/>
        </w:rPr>
        <w:t>Discussion on check point of R19 LP-WUS WI</w:t>
      </w:r>
    </w:p>
    <w:p w14:paraId="2A0A563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99A679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46C4F" w14:textId="77777777" w:rsidR="009F16EF" w:rsidRDefault="009F16EF" w:rsidP="009F16EF">
      <w:pPr>
        <w:rPr>
          <w:rFonts w:ascii="Arial" w:hAnsi="Arial" w:cs="Arial"/>
          <w:b/>
          <w:sz w:val="24"/>
        </w:rPr>
      </w:pPr>
      <w:r>
        <w:rPr>
          <w:rFonts w:ascii="Arial" w:hAnsi="Arial" w:cs="Arial"/>
          <w:b/>
          <w:color w:val="0000FF"/>
          <w:sz w:val="24"/>
        </w:rPr>
        <w:t>RP-241824</w:t>
      </w:r>
      <w:r>
        <w:rPr>
          <w:rFonts w:ascii="Arial" w:hAnsi="Arial" w:cs="Arial"/>
          <w:b/>
          <w:color w:val="0000FF"/>
          <w:sz w:val="24"/>
        </w:rPr>
        <w:tab/>
      </w:r>
      <w:r>
        <w:rPr>
          <w:rFonts w:ascii="Arial" w:hAnsi="Arial" w:cs="Arial"/>
          <w:b/>
          <w:sz w:val="24"/>
        </w:rPr>
        <w:t>Revised WID: Low-power wake-up signal and receiver for NR (LP-WUS/WUR)</w:t>
      </w:r>
    </w:p>
    <w:p w14:paraId="6A3C00D7"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DOCOMO</w:t>
      </w:r>
    </w:p>
    <w:p w14:paraId="1AF938C3" w14:textId="77777777" w:rsidR="009F16EF" w:rsidRDefault="009F16EF" w:rsidP="009F16EF">
      <w:pPr>
        <w:rPr>
          <w:rFonts w:ascii="Arial" w:hAnsi="Arial" w:cs="Arial"/>
          <w:b/>
        </w:rPr>
      </w:pPr>
      <w:r>
        <w:rPr>
          <w:rFonts w:ascii="Arial" w:hAnsi="Arial" w:cs="Arial"/>
          <w:b/>
        </w:rPr>
        <w:t xml:space="preserve">Discussion: </w:t>
      </w:r>
    </w:p>
    <w:p w14:paraId="66033F98" w14:textId="77777777" w:rsidR="009F16EF" w:rsidRDefault="009F16EF" w:rsidP="009F16EF">
      <w:r>
        <w:t>MCC: new TR added</w:t>
      </w:r>
    </w:p>
    <w:p w14:paraId="25AB91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FEE5C" w14:textId="77777777" w:rsidR="009F16EF" w:rsidRDefault="009F16EF" w:rsidP="009F16EF">
      <w:pPr>
        <w:pStyle w:val="Heading5"/>
      </w:pPr>
      <w:bookmarkStart w:id="150" w:name="_Toc178621109"/>
      <w:bookmarkStart w:id="151" w:name="_Toc184591787"/>
      <w:r>
        <w:t>9.3.1.5</w:t>
      </w:r>
      <w:r>
        <w:tab/>
        <w:t>Enh. of Network energy savings for NR [RAN1 WI: Netw_Energy_NR_enh]</w:t>
      </w:r>
      <w:bookmarkEnd w:id="150"/>
      <w:bookmarkEnd w:id="151"/>
    </w:p>
    <w:p w14:paraId="2C981C69" w14:textId="77777777" w:rsidR="009F16EF" w:rsidRDefault="009F16EF" w:rsidP="009F16EF">
      <w:pPr>
        <w:rPr>
          <w:rFonts w:ascii="Arial" w:hAnsi="Arial" w:cs="Arial"/>
          <w:b/>
          <w:sz w:val="24"/>
        </w:rPr>
      </w:pPr>
      <w:r>
        <w:rPr>
          <w:rFonts w:ascii="Arial" w:hAnsi="Arial" w:cs="Arial"/>
          <w:b/>
          <w:color w:val="0000FF"/>
          <w:sz w:val="24"/>
        </w:rPr>
        <w:t>RP-241866</w:t>
      </w:r>
      <w:r>
        <w:rPr>
          <w:rFonts w:ascii="Arial" w:hAnsi="Arial" w:cs="Arial"/>
          <w:b/>
          <w:color w:val="0000FF"/>
          <w:sz w:val="24"/>
        </w:rPr>
        <w:tab/>
      </w:r>
      <w:r>
        <w:rPr>
          <w:rFonts w:ascii="Arial" w:hAnsi="Arial" w:cs="Arial"/>
          <w:b/>
          <w:sz w:val="24"/>
        </w:rPr>
        <w:t>Status report for WI Enhancements of network energy savings for NR</w:t>
      </w:r>
    </w:p>
    <w:p w14:paraId="6286AB94"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Apple</w:t>
      </w:r>
    </w:p>
    <w:p w14:paraId="637138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03A6E" w14:textId="77777777" w:rsidR="009F16EF" w:rsidRDefault="009F16EF" w:rsidP="009F16EF">
      <w:pPr>
        <w:rPr>
          <w:rFonts w:ascii="Arial" w:hAnsi="Arial" w:cs="Arial"/>
          <w:b/>
          <w:sz w:val="24"/>
        </w:rPr>
      </w:pPr>
      <w:r>
        <w:rPr>
          <w:rFonts w:ascii="Arial" w:hAnsi="Arial" w:cs="Arial"/>
          <w:b/>
          <w:color w:val="0000FF"/>
          <w:sz w:val="24"/>
        </w:rPr>
        <w:t>RP-241867</w:t>
      </w:r>
      <w:r>
        <w:rPr>
          <w:rFonts w:ascii="Arial" w:hAnsi="Arial" w:cs="Arial"/>
          <w:b/>
          <w:color w:val="0000FF"/>
          <w:sz w:val="24"/>
        </w:rPr>
        <w:tab/>
      </w:r>
      <w:r>
        <w:rPr>
          <w:rFonts w:ascii="Arial" w:hAnsi="Arial" w:cs="Arial"/>
          <w:b/>
          <w:sz w:val="24"/>
        </w:rPr>
        <w:t>On checkpoint for normative work on on-demand SIB1</w:t>
      </w:r>
    </w:p>
    <w:p w14:paraId="62EE38E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09861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A7646" w14:textId="77777777" w:rsidR="009F16EF" w:rsidRDefault="009F16EF" w:rsidP="009F16EF">
      <w:pPr>
        <w:rPr>
          <w:rFonts w:ascii="Arial" w:hAnsi="Arial" w:cs="Arial"/>
          <w:b/>
          <w:sz w:val="24"/>
        </w:rPr>
      </w:pPr>
      <w:r>
        <w:rPr>
          <w:rFonts w:ascii="Arial" w:hAnsi="Arial" w:cs="Arial"/>
          <w:b/>
          <w:color w:val="0000FF"/>
          <w:sz w:val="24"/>
        </w:rPr>
        <w:t>RP-241897</w:t>
      </w:r>
      <w:r>
        <w:rPr>
          <w:rFonts w:ascii="Arial" w:hAnsi="Arial" w:cs="Arial"/>
          <w:b/>
          <w:color w:val="0000FF"/>
          <w:sz w:val="24"/>
        </w:rPr>
        <w:tab/>
      </w:r>
      <w:r>
        <w:rPr>
          <w:rFonts w:ascii="Arial" w:hAnsi="Arial" w:cs="Arial"/>
          <w:b/>
          <w:sz w:val="24"/>
        </w:rPr>
        <w:t>Views on Scope for Rel-19 Enhancements of NES</w:t>
      </w:r>
    </w:p>
    <w:p w14:paraId="1F484BAD"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38BE312" w14:textId="77777777" w:rsidR="009F16EF" w:rsidRDefault="009F16EF" w:rsidP="009F16EF">
      <w:pPr>
        <w:rPr>
          <w:rFonts w:ascii="Arial" w:hAnsi="Arial" w:cs="Arial"/>
          <w:b/>
        </w:rPr>
      </w:pPr>
      <w:r>
        <w:rPr>
          <w:rFonts w:ascii="Arial" w:hAnsi="Arial" w:cs="Arial"/>
          <w:b/>
        </w:rPr>
        <w:t xml:space="preserve">Discussion: </w:t>
      </w:r>
    </w:p>
    <w:p w14:paraId="1892FE5C" w14:textId="77777777" w:rsidR="009F16EF" w:rsidRDefault="009F16EF" w:rsidP="009F16EF">
      <w:r>
        <w:t>proposal: Approving normative work for on-demand SIB1 should be considered only if there are</w:t>
      </w:r>
    </w:p>
    <w:p w14:paraId="5A34DA93" w14:textId="77777777" w:rsidR="009F16EF" w:rsidRDefault="009F16EF" w:rsidP="009F16EF">
      <w:r>
        <w:t>sufficient TU in RAN1 and RAN2</w:t>
      </w:r>
    </w:p>
    <w:p w14:paraId="38B21A5C" w14:textId="77777777" w:rsidR="009F16EF" w:rsidRDefault="009F16EF" w:rsidP="009F16EF">
      <w:r>
        <w:t>AT&amp;T: supports conclusion from Intel</w:t>
      </w:r>
    </w:p>
    <w:p w14:paraId="23AA16E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DBA2A" w14:textId="77777777" w:rsidR="009F16EF" w:rsidRDefault="009F16EF" w:rsidP="009F16EF">
      <w:pPr>
        <w:rPr>
          <w:rFonts w:ascii="Arial" w:hAnsi="Arial" w:cs="Arial"/>
          <w:b/>
          <w:sz w:val="24"/>
        </w:rPr>
      </w:pPr>
      <w:r>
        <w:rPr>
          <w:rFonts w:ascii="Arial" w:hAnsi="Arial" w:cs="Arial"/>
          <w:b/>
          <w:color w:val="0000FF"/>
          <w:sz w:val="24"/>
        </w:rPr>
        <w:t>RP-242038</w:t>
      </w:r>
      <w:r>
        <w:rPr>
          <w:rFonts w:ascii="Arial" w:hAnsi="Arial" w:cs="Arial"/>
          <w:b/>
          <w:color w:val="0000FF"/>
          <w:sz w:val="24"/>
        </w:rPr>
        <w:tab/>
      </w:r>
      <w:r>
        <w:rPr>
          <w:rFonts w:ascii="Arial" w:hAnsi="Arial" w:cs="Arial"/>
          <w:b/>
          <w:sz w:val="24"/>
        </w:rPr>
        <w:t>Checkpoint on NES on-demand SIB1</w:t>
      </w:r>
    </w:p>
    <w:p w14:paraId="0E1BCF1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E3E25E" w14:textId="77777777" w:rsidR="009F16EF" w:rsidRDefault="009F16EF" w:rsidP="009F16EF">
      <w:pPr>
        <w:rPr>
          <w:rFonts w:ascii="Arial" w:hAnsi="Arial" w:cs="Arial"/>
          <w:b/>
        </w:rPr>
      </w:pPr>
      <w:r>
        <w:rPr>
          <w:rFonts w:ascii="Arial" w:hAnsi="Arial" w:cs="Arial"/>
          <w:b/>
        </w:rPr>
        <w:t xml:space="preserve">Discussion: </w:t>
      </w:r>
    </w:p>
    <w:p w14:paraId="50702184" w14:textId="77777777" w:rsidR="009F16EF" w:rsidRDefault="009F16EF" w:rsidP="009F16EF">
      <w:r>
        <w:t xml:space="preserve">Proposal: Support normative work for on-demand SIB1 for UEs in idle/inactive mode based on Case 2 in Rel-19. </w:t>
      </w:r>
    </w:p>
    <w:p w14:paraId="78C297F8" w14:textId="77777777" w:rsidR="009F16EF" w:rsidRDefault="009F16EF" w:rsidP="009F16EF">
      <w:r>
        <w:t>Case 3 can also be included, striving for minimized additional specification impact.</w:t>
      </w:r>
    </w:p>
    <w:p w14:paraId="5C4D0F2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C754A" w14:textId="77777777" w:rsidR="009F16EF" w:rsidRDefault="009F16EF" w:rsidP="009F16EF">
      <w:pPr>
        <w:rPr>
          <w:rFonts w:ascii="Arial" w:hAnsi="Arial" w:cs="Arial"/>
          <w:b/>
          <w:sz w:val="24"/>
        </w:rPr>
      </w:pPr>
      <w:r>
        <w:rPr>
          <w:rFonts w:ascii="Arial" w:hAnsi="Arial" w:cs="Arial"/>
          <w:b/>
          <w:color w:val="0000FF"/>
          <w:sz w:val="24"/>
        </w:rPr>
        <w:t>RP-242141</w:t>
      </w:r>
      <w:r>
        <w:rPr>
          <w:rFonts w:ascii="Arial" w:hAnsi="Arial" w:cs="Arial"/>
          <w:b/>
          <w:color w:val="0000FF"/>
          <w:sz w:val="24"/>
        </w:rPr>
        <w:tab/>
      </w:r>
      <w:r>
        <w:rPr>
          <w:rFonts w:ascii="Arial" w:hAnsi="Arial" w:cs="Arial"/>
          <w:b/>
          <w:sz w:val="24"/>
        </w:rPr>
        <w:t>On demand SIB 1 and the need for case 1 for multi-vendor RAN</w:t>
      </w:r>
    </w:p>
    <w:p w14:paraId="773C4AF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Deutsche Telekom, Orange, Lenovo, Google, Fraunhofer IIS and Fraunhofer HHI, ETRI, CEWiT</w:t>
      </w:r>
    </w:p>
    <w:p w14:paraId="5F157ABD" w14:textId="77777777" w:rsidR="009F16EF" w:rsidRDefault="009F16EF" w:rsidP="009F16EF">
      <w:pPr>
        <w:rPr>
          <w:rFonts w:ascii="Arial" w:hAnsi="Arial" w:cs="Arial"/>
          <w:b/>
        </w:rPr>
      </w:pPr>
      <w:r>
        <w:rPr>
          <w:rFonts w:ascii="Arial" w:hAnsi="Arial" w:cs="Arial"/>
          <w:b/>
        </w:rPr>
        <w:t xml:space="preserve">Discussion: </w:t>
      </w:r>
    </w:p>
    <w:p w14:paraId="561292BB" w14:textId="77777777" w:rsidR="009F16EF" w:rsidRDefault="009F16EF" w:rsidP="009F16EF">
      <w:r>
        <w:t>RAN WG1 and RAN WG2 discussed 3 scenarios for the support of on demand SIB1:</w:t>
      </w:r>
    </w:p>
    <w:p w14:paraId="2193E342" w14:textId="77777777" w:rsidR="009F16EF" w:rsidRDefault="009F16EF" w:rsidP="009F16EF">
      <w:r>
        <w:t>- Case 1: Standalone, where configuration to request SIB1, SIB1 request and SIB1 are delivered within the SIB1-less NES cell</w:t>
      </w:r>
    </w:p>
    <w:p w14:paraId="41820DDA" w14:textId="77777777" w:rsidR="009F16EF" w:rsidRDefault="009F16EF" w:rsidP="009F16EF">
      <w:r>
        <w:t>- Case 2: Anchor: configuration to request SIB1 is delivered by an Anchor cell, but SIB1 request and SIB1 are delivered within the SIB1-less NES cell</w:t>
      </w:r>
    </w:p>
    <w:p w14:paraId="355A4AD9" w14:textId="77777777" w:rsidR="009F16EF" w:rsidRDefault="009F16EF" w:rsidP="009F16EF">
      <w:r>
        <w:t>- Case 3: Anchor: configuration to request SIB1, SIB1 request and SIB1 (for the SIB1-less NES cell) are delivered by the Anchor cell</w:t>
      </w:r>
    </w:p>
    <w:p w14:paraId="63F63AD3" w14:textId="77777777" w:rsidR="009F16EF" w:rsidRDefault="009F16EF" w:rsidP="009F16EF">
      <w:r>
        <w:t>Proposal 1: The co-signing companies recommend supporting Case 1 in Rel 19 in addition to case 2.</w:t>
      </w:r>
    </w:p>
    <w:p w14:paraId="783BA23E" w14:textId="77777777" w:rsidR="009F16EF" w:rsidRDefault="009F16EF" w:rsidP="009F16EF">
      <w:r>
        <w:t>DT: some clarification is needed before we could go forward with case 1, anchor cell can be same as NES cell?</w:t>
      </w:r>
    </w:p>
    <w:p w14:paraId="22CC0C73" w14:textId="77777777" w:rsidR="009F16EF" w:rsidRDefault="009F16EF" w:rsidP="009F16EF">
      <w:r>
        <w:t>a cell could work as normal cell during the day and as NES cell in the night, if these are 2 different cells, then we cannot agree to case 1</w:t>
      </w:r>
    </w:p>
    <w:p w14:paraId="09066F39" w14:textId="77777777" w:rsidR="009F16EF" w:rsidRDefault="009F16EF" w:rsidP="009F16EF">
      <w:r>
        <w:t>RAN chair: focussing on case 2 is acceptable?</w:t>
      </w:r>
    </w:p>
    <w:p w14:paraId="56E59035" w14:textId="77777777" w:rsidR="009F16EF" w:rsidRDefault="009F16EF" w:rsidP="009F16EF">
      <w:r>
        <w:t>Qualcomm: if WUS configuration for neighbours is still possible, then we would be ok</w:t>
      </w:r>
    </w:p>
    <w:p w14:paraId="3FDA2B6D" w14:textId="77777777" w:rsidR="009F16EF" w:rsidRDefault="009F16EF" w:rsidP="009F16EF">
      <w:r>
        <w:t>RAN chair: asks RAN1 chair to draft a way forward in RP-242353</w:t>
      </w:r>
    </w:p>
    <w:p w14:paraId="2FC0DD3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2B6E3" w14:textId="77777777" w:rsidR="009F16EF" w:rsidRDefault="009F16EF" w:rsidP="009F16EF">
      <w:pPr>
        <w:rPr>
          <w:rFonts w:ascii="Arial" w:hAnsi="Arial" w:cs="Arial"/>
          <w:b/>
          <w:sz w:val="24"/>
        </w:rPr>
      </w:pPr>
      <w:r>
        <w:rPr>
          <w:rFonts w:ascii="Arial" w:hAnsi="Arial" w:cs="Arial"/>
          <w:b/>
          <w:color w:val="0000FF"/>
          <w:sz w:val="24"/>
        </w:rPr>
        <w:t>RP-242353</w:t>
      </w:r>
      <w:r>
        <w:rPr>
          <w:rFonts w:ascii="Arial" w:hAnsi="Arial" w:cs="Arial"/>
          <w:b/>
          <w:color w:val="0000FF"/>
          <w:sz w:val="24"/>
        </w:rPr>
        <w:tab/>
      </w:r>
      <w:r>
        <w:rPr>
          <w:rFonts w:ascii="Arial" w:hAnsi="Arial" w:cs="Arial"/>
          <w:b/>
          <w:sz w:val="24"/>
        </w:rPr>
        <w:t>Way forward on NES checkpoint</w:t>
      </w:r>
    </w:p>
    <w:p w14:paraId="3E5ECF4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56427BB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RP-242384</w:t>
      </w:r>
      <w:r>
        <w:rPr>
          <w:color w:val="993300"/>
          <w:u w:val="single"/>
        </w:rPr>
        <w:t>.</w:t>
      </w:r>
    </w:p>
    <w:p w14:paraId="4F91A3D4" w14:textId="77777777" w:rsidR="009F16EF" w:rsidRDefault="009F16EF" w:rsidP="009F16EF">
      <w:pPr>
        <w:rPr>
          <w:rFonts w:ascii="Arial" w:hAnsi="Arial" w:cs="Arial"/>
          <w:b/>
          <w:sz w:val="24"/>
        </w:rPr>
      </w:pPr>
      <w:r>
        <w:rPr>
          <w:rFonts w:ascii="Arial" w:hAnsi="Arial" w:cs="Arial"/>
          <w:b/>
          <w:color w:val="0000FF"/>
          <w:sz w:val="24"/>
        </w:rPr>
        <w:lastRenderedPageBreak/>
        <w:t>RP-242384</w:t>
      </w:r>
      <w:r>
        <w:rPr>
          <w:rFonts w:ascii="Arial" w:hAnsi="Arial" w:cs="Arial"/>
          <w:b/>
          <w:color w:val="0000FF"/>
          <w:sz w:val="24"/>
        </w:rPr>
        <w:tab/>
      </w:r>
      <w:r>
        <w:rPr>
          <w:rFonts w:ascii="Arial" w:hAnsi="Arial" w:cs="Arial"/>
          <w:b/>
          <w:sz w:val="24"/>
        </w:rPr>
        <w:t>Way forward on NES checkpoint</w:t>
      </w:r>
    </w:p>
    <w:p w14:paraId="2146CF4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RAN1 chair (Samsung)</w:t>
      </w:r>
    </w:p>
    <w:p w14:paraId="348A0F9D" w14:textId="77777777" w:rsidR="009F16EF" w:rsidRDefault="009F16EF" w:rsidP="009F16EF">
      <w:pPr>
        <w:rPr>
          <w:color w:val="808080"/>
        </w:rPr>
      </w:pPr>
      <w:r>
        <w:rPr>
          <w:color w:val="808080"/>
        </w:rPr>
        <w:t>(Replaces RP-242353)</w:t>
      </w:r>
    </w:p>
    <w:p w14:paraId="2F85BE72" w14:textId="77777777" w:rsidR="009F16EF" w:rsidRDefault="009F16EF" w:rsidP="009F16EF">
      <w:pPr>
        <w:rPr>
          <w:rFonts w:ascii="Arial" w:hAnsi="Arial" w:cs="Arial"/>
          <w:b/>
        </w:rPr>
      </w:pPr>
      <w:r>
        <w:rPr>
          <w:rFonts w:ascii="Arial" w:hAnsi="Arial" w:cs="Arial"/>
          <w:b/>
        </w:rPr>
        <w:t xml:space="preserve">Discussion: </w:t>
      </w:r>
    </w:p>
    <w:p w14:paraId="38E7EF09" w14:textId="77777777" w:rsidR="009F16EF" w:rsidRDefault="009F16EF" w:rsidP="009F16EF">
      <w:r>
        <w:t>DT: would like to remove restriction that Cell A and NES cell must be different (at different times)</w:t>
      </w:r>
    </w:p>
    <w:p w14:paraId="34C9FB05" w14:textId="77777777" w:rsidR="009F16EF" w:rsidRDefault="009F16EF" w:rsidP="009F16EF">
      <w:r>
        <w:t>Panasonic: things that this is possible</w:t>
      </w:r>
    </w:p>
    <w:p w14:paraId="43AFC4FC" w14:textId="77777777" w:rsidR="009F16EF" w:rsidRDefault="009F16EF" w:rsidP="009F16EF">
      <w:r>
        <w:t>RAN chair: as you talk about different times, this is possible</w:t>
      </w:r>
    </w:p>
    <w:p w14:paraId="4924CD0A" w14:textId="77777777" w:rsidR="009F16EF" w:rsidRDefault="009F16EF" w:rsidP="009F16EF">
      <w:r>
        <w:t>conclusion: proposal is endorsed</w:t>
      </w:r>
    </w:p>
    <w:p w14:paraId="23DADC2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C0CF3" w14:textId="77777777" w:rsidR="009F16EF" w:rsidRDefault="009F16EF" w:rsidP="009F16EF">
      <w:pPr>
        <w:rPr>
          <w:rFonts w:ascii="Arial" w:hAnsi="Arial" w:cs="Arial"/>
          <w:b/>
          <w:sz w:val="24"/>
        </w:rPr>
      </w:pPr>
      <w:r>
        <w:rPr>
          <w:rFonts w:ascii="Arial" w:hAnsi="Arial" w:cs="Arial"/>
          <w:b/>
          <w:color w:val="0000FF"/>
          <w:sz w:val="24"/>
        </w:rPr>
        <w:t>RP-241805</w:t>
      </w:r>
      <w:r>
        <w:rPr>
          <w:rFonts w:ascii="Arial" w:hAnsi="Arial" w:cs="Arial"/>
          <w:b/>
          <w:color w:val="0000FF"/>
          <w:sz w:val="24"/>
        </w:rPr>
        <w:tab/>
      </w:r>
      <w:r>
        <w:rPr>
          <w:rFonts w:ascii="Arial" w:hAnsi="Arial" w:cs="Arial"/>
          <w:b/>
          <w:sz w:val="24"/>
        </w:rPr>
        <w:t>Discussion on R19 network energy savings</w:t>
      </w:r>
    </w:p>
    <w:p w14:paraId="00C97EC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D114A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55916" w14:textId="77777777" w:rsidR="009F16EF" w:rsidRDefault="009F16EF" w:rsidP="009F16EF">
      <w:pPr>
        <w:rPr>
          <w:rFonts w:ascii="Arial" w:hAnsi="Arial" w:cs="Arial"/>
          <w:b/>
          <w:sz w:val="24"/>
        </w:rPr>
      </w:pPr>
      <w:r>
        <w:rPr>
          <w:rFonts w:ascii="Arial" w:hAnsi="Arial" w:cs="Arial"/>
          <w:b/>
          <w:color w:val="0000FF"/>
          <w:sz w:val="24"/>
        </w:rPr>
        <w:t>RP-241825</w:t>
      </w:r>
      <w:r>
        <w:rPr>
          <w:rFonts w:ascii="Arial" w:hAnsi="Arial" w:cs="Arial"/>
          <w:b/>
          <w:color w:val="0000FF"/>
          <w:sz w:val="24"/>
        </w:rPr>
        <w:tab/>
      </w:r>
      <w:r>
        <w:rPr>
          <w:rFonts w:ascii="Arial" w:hAnsi="Arial" w:cs="Arial"/>
          <w:b/>
          <w:sz w:val="24"/>
        </w:rPr>
        <w:t>Discussion on Rel-19 enhanced network energy saving</w:t>
      </w:r>
    </w:p>
    <w:p w14:paraId="04476D6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33D863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234AF" w14:textId="77777777" w:rsidR="009F16EF" w:rsidRDefault="009F16EF" w:rsidP="009F16EF">
      <w:pPr>
        <w:rPr>
          <w:rFonts w:ascii="Arial" w:hAnsi="Arial" w:cs="Arial"/>
          <w:b/>
          <w:sz w:val="24"/>
        </w:rPr>
      </w:pPr>
      <w:r>
        <w:rPr>
          <w:rFonts w:ascii="Arial" w:hAnsi="Arial" w:cs="Arial"/>
          <w:b/>
          <w:color w:val="0000FF"/>
          <w:sz w:val="24"/>
        </w:rPr>
        <w:t>RP-241847</w:t>
      </w:r>
      <w:r>
        <w:rPr>
          <w:rFonts w:ascii="Arial" w:hAnsi="Arial" w:cs="Arial"/>
          <w:b/>
          <w:color w:val="0000FF"/>
          <w:sz w:val="24"/>
        </w:rPr>
        <w:tab/>
      </w:r>
      <w:r>
        <w:rPr>
          <w:rFonts w:ascii="Arial" w:hAnsi="Arial" w:cs="Arial"/>
          <w:b/>
          <w:sz w:val="24"/>
        </w:rPr>
        <w:t>Views on Rel-19 Network Energy Saving</w:t>
      </w:r>
    </w:p>
    <w:p w14:paraId="2EBBF57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7BC4B28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24FF1" w14:textId="77777777" w:rsidR="009F16EF" w:rsidRDefault="009F16EF" w:rsidP="009F16EF">
      <w:pPr>
        <w:rPr>
          <w:rFonts w:ascii="Arial" w:hAnsi="Arial" w:cs="Arial"/>
          <w:b/>
          <w:sz w:val="24"/>
        </w:rPr>
      </w:pPr>
      <w:r>
        <w:rPr>
          <w:rFonts w:ascii="Arial" w:hAnsi="Arial" w:cs="Arial"/>
          <w:b/>
          <w:color w:val="0000FF"/>
          <w:sz w:val="24"/>
        </w:rPr>
        <w:t>RP-241852</w:t>
      </w:r>
      <w:r>
        <w:rPr>
          <w:rFonts w:ascii="Arial" w:hAnsi="Arial" w:cs="Arial"/>
          <w:b/>
          <w:color w:val="0000FF"/>
          <w:sz w:val="24"/>
        </w:rPr>
        <w:tab/>
      </w:r>
      <w:r>
        <w:rPr>
          <w:rFonts w:ascii="Arial" w:hAnsi="Arial" w:cs="Arial"/>
          <w:b/>
          <w:sz w:val="24"/>
        </w:rPr>
        <w:t>On Network Energy Saving Enhancements in Rel-19</w:t>
      </w:r>
    </w:p>
    <w:p w14:paraId="27C1BB7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4E41F28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17876" w14:textId="77777777" w:rsidR="009F16EF" w:rsidRDefault="009F16EF" w:rsidP="009F16EF">
      <w:pPr>
        <w:rPr>
          <w:rFonts w:ascii="Arial" w:hAnsi="Arial" w:cs="Arial"/>
          <w:b/>
          <w:sz w:val="24"/>
        </w:rPr>
      </w:pPr>
      <w:r>
        <w:rPr>
          <w:rFonts w:ascii="Arial" w:hAnsi="Arial" w:cs="Arial"/>
          <w:b/>
          <w:color w:val="0000FF"/>
          <w:sz w:val="24"/>
        </w:rPr>
        <w:t>RP-242102</w:t>
      </w:r>
      <w:r>
        <w:rPr>
          <w:rFonts w:ascii="Arial" w:hAnsi="Arial" w:cs="Arial"/>
          <w:b/>
          <w:color w:val="0000FF"/>
          <w:sz w:val="24"/>
        </w:rPr>
        <w:tab/>
      </w:r>
      <w:r>
        <w:rPr>
          <w:rFonts w:ascii="Arial" w:hAnsi="Arial" w:cs="Arial"/>
          <w:b/>
          <w:sz w:val="24"/>
        </w:rPr>
        <w:t>Discussion on Rel-19 Network energy saving</w:t>
      </w:r>
    </w:p>
    <w:p w14:paraId="7A771DC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6BE767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3BA54" w14:textId="77777777" w:rsidR="009F16EF" w:rsidRDefault="009F16EF" w:rsidP="009F16EF">
      <w:pPr>
        <w:rPr>
          <w:rFonts w:ascii="Arial" w:hAnsi="Arial" w:cs="Arial"/>
          <w:b/>
          <w:sz w:val="24"/>
        </w:rPr>
      </w:pPr>
      <w:r>
        <w:rPr>
          <w:rFonts w:ascii="Arial" w:hAnsi="Arial" w:cs="Arial"/>
          <w:b/>
          <w:color w:val="0000FF"/>
          <w:sz w:val="24"/>
        </w:rPr>
        <w:t>RP-242133</w:t>
      </w:r>
      <w:r>
        <w:rPr>
          <w:rFonts w:ascii="Arial" w:hAnsi="Arial" w:cs="Arial"/>
          <w:b/>
          <w:color w:val="0000FF"/>
          <w:sz w:val="24"/>
        </w:rPr>
        <w:tab/>
      </w:r>
      <w:r>
        <w:rPr>
          <w:rFonts w:ascii="Arial" w:hAnsi="Arial" w:cs="Arial"/>
          <w:b/>
          <w:sz w:val="24"/>
        </w:rPr>
        <w:t>Views on Network energy savings for Rel-19</w:t>
      </w:r>
    </w:p>
    <w:p w14:paraId="3C9FEF1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A46FF7" w14:textId="77777777" w:rsidR="009F16EF" w:rsidRDefault="009F16EF" w:rsidP="009F16EF">
      <w:pPr>
        <w:rPr>
          <w:rFonts w:ascii="Arial" w:hAnsi="Arial" w:cs="Arial"/>
          <w:b/>
        </w:rPr>
      </w:pPr>
      <w:r>
        <w:rPr>
          <w:rFonts w:ascii="Arial" w:hAnsi="Arial" w:cs="Arial"/>
          <w:b/>
        </w:rPr>
        <w:t xml:space="preserve">Abstract: </w:t>
      </w:r>
    </w:p>
    <w:p w14:paraId="6568476C" w14:textId="77777777" w:rsidR="009F16EF" w:rsidRDefault="009F16EF" w:rsidP="009F16EF">
      <w:r>
        <w:t>considerations on normative work of on-demand SIB1</w:t>
      </w:r>
    </w:p>
    <w:p w14:paraId="6C88DB4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0A228" w14:textId="77777777" w:rsidR="009F16EF" w:rsidRDefault="009F16EF" w:rsidP="009F16EF">
      <w:pPr>
        <w:rPr>
          <w:rFonts w:ascii="Arial" w:hAnsi="Arial" w:cs="Arial"/>
          <w:b/>
          <w:sz w:val="24"/>
        </w:rPr>
      </w:pPr>
      <w:r>
        <w:rPr>
          <w:rFonts w:ascii="Arial" w:hAnsi="Arial" w:cs="Arial"/>
          <w:b/>
          <w:color w:val="0000FF"/>
          <w:sz w:val="24"/>
        </w:rPr>
        <w:t>RP-241777</w:t>
      </w:r>
      <w:r>
        <w:rPr>
          <w:rFonts w:ascii="Arial" w:hAnsi="Arial" w:cs="Arial"/>
          <w:b/>
          <w:color w:val="0000FF"/>
          <w:sz w:val="24"/>
        </w:rPr>
        <w:tab/>
      </w:r>
      <w:r>
        <w:rPr>
          <w:rFonts w:ascii="Arial" w:hAnsi="Arial" w:cs="Arial"/>
          <w:b/>
          <w:sz w:val="24"/>
        </w:rPr>
        <w:t>Discussion on checkpoint of NES</w:t>
      </w:r>
    </w:p>
    <w:p w14:paraId="0569CC73"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6D50B2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AAE69" w14:textId="77777777" w:rsidR="009F16EF" w:rsidRDefault="009F16EF" w:rsidP="009F16EF">
      <w:pPr>
        <w:rPr>
          <w:rFonts w:ascii="Arial" w:hAnsi="Arial" w:cs="Arial"/>
          <w:b/>
          <w:sz w:val="24"/>
        </w:rPr>
      </w:pPr>
      <w:r>
        <w:rPr>
          <w:rFonts w:ascii="Arial" w:hAnsi="Arial" w:cs="Arial"/>
          <w:b/>
          <w:color w:val="0000FF"/>
          <w:sz w:val="24"/>
        </w:rPr>
        <w:t>RP-241767</w:t>
      </w:r>
      <w:r>
        <w:rPr>
          <w:rFonts w:ascii="Arial" w:hAnsi="Arial" w:cs="Arial"/>
          <w:b/>
          <w:color w:val="0000FF"/>
          <w:sz w:val="24"/>
        </w:rPr>
        <w:tab/>
      </w:r>
      <w:r>
        <w:rPr>
          <w:rFonts w:ascii="Arial" w:hAnsi="Arial" w:cs="Arial"/>
          <w:b/>
          <w:sz w:val="24"/>
        </w:rPr>
        <w:t>Views on the scope of Rel-19 NES WI</w:t>
      </w:r>
    </w:p>
    <w:p w14:paraId="78A1F60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867EB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8CE78" w14:textId="77777777" w:rsidR="009F16EF" w:rsidRDefault="009F16EF" w:rsidP="009F16EF">
      <w:pPr>
        <w:rPr>
          <w:rFonts w:ascii="Arial" w:hAnsi="Arial" w:cs="Arial"/>
          <w:b/>
          <w:sz w:val="24"/>
        </w:rPr>
      </w:pPr>
      <w:r>
        <w:rPr>
          <w:rFonts w:ascii="Arial" w:hAnsi="Arial" w:cs="Arial"/>
          <w:b/>
          <w:color w:val="0000FF"/>
          <w:sz w:val="24"/>
        </w:rPr>
        <w:t>RP-241834</w:t>
      </w:r>
      <w:r>
        <w:rPr>
          <w:rFonts w:ascii="Arial" w:hAnsi="Arial" w:cs="Arial"/>
          <w:b/>
          <w:color w:val="0000FF"/>
          <w:sz w:val="24"/>
        </w:rPr>
        <w:tab/>
      </w:r>
      <w:r>
        <w:rPr>
          <w:rFonts w:ascii="Arial" w:hAnsi="Arial" w:cs="Arial"/>
          <w:b/>
          <w:sz w:val="24"/>
        </w:rPr>
        <w:t>Discussion on WID scope for R19 network energy saving enhancement</w:t>
      </w:r>
    </w:p>
    <w:p w14:paraId="43A5B93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7BF7B3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635E9" w14:textId="77777777" w:rsidR="009F16EF" w:rsidRDefault="009F16EF" w:rsidP="009F16EF">
      <w:pPr>
        <w:rPr>
          <w:rFonts w:ascii="Arial" w:hAnsi="Arial" w:cs="Arial"/>
          <w:b/>
          <w:sz w:val="24"/>
        </w:rPr>
      </w:pPr>
      <w:r>
        <w:rPr>
          <w:rFonts w:ascii="Arial" w:hAnsi="Arial" w:cs="Arial"/>
          <w:b/>
          <w:color w:val="0000FF"/>
          <w:sz w:val="24"/>
        </w:rPr>
        <w:t>RP-241939</w:t>
      </w:r>
      <w:r>
        <w:rPr>
          <w:rFonts w:ascii="Arial" w:hAnsi="Arial" w:cs="Arial"/>
          <w:b/>
          <w:color w:val="0000FF"/>
          <w:sz w:val="24"/>
        </w:rPr>
        <w:tab/>
      </w:r>
      <w:r>
        <w:rPr>
          <w:rFonts w:ascii="Arial" w:hAnsi="Arial" w:cs="Arial"/>
          <w:b/>
          <w:sz w:val="24"/>
        </w:rPr>
        <w:t>Views on scope of Rel-19 NES enhancement</w:t>
      </w:r>
    </w:p>
    <w:p w14:paraId="75AEF21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389B9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345A0" w14:textId="77777777" w:rsidR="009F16EF" w:rsidRDefault="009F16EF" w:rsidP="009F16EF">
      <w:pPr>
        <w:rPr>
          <w:rFonts w:ascii="Arial" w:hAnsi="Arial" w:cs="Arial"/>
          <w:b/>
          <w:sz w:val="24"/>
        </w:rPr>
      </w:pPr>
      <w:r>
        <w:rPr>
          <w:rFonts w:ascii="Arial" w:hAnsi="Arial" w:cs="Arial"/>
          <w:b/>
          <w:color w:val="0000FF"/>
          <w:sz w:val="24"/>
        </w:rPr>
        <w:t>RP-241760</w:t>
      </w:r>
      <w:r>
        <w:rPr>
          <w:rFonts w:ascii="Arial" w:hAnsi="Arial" w:cs="Arial"/>
          <w:b/>
          <w:color w:val="0000FF"/>
          <w:sz w:val="24"/>
        </w:rPr>
        <w:tab/>
      </w:r>
      <w:r>
        <w:rPr>
          <w:rFonts w:ascii="Arial" w:hAnsi="Arial" w:cs="Arial"/>
          <w:b/>
          <w:sz w:val="24"/>
        </w:rPr>
        <w:t>R19 NES normative work for on-demand SIB1 for idle inactive mode UEs</w:t>
      </w:r>
    </w:p>
    <w:p w14:paraId="5DE2F26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679324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9B83C" w14:textId="77777777" w:rsidR="009F16EF" w:rsidRDefault="009F16EF" w:rsidP="009F16EF">
      <w:pPr>
        <w:rPr>
          <w:rFonts w:ascii="Arial" w:hAnsi="Arial" w:cs="Arial"/>
          <w:b/>
          <w:sz w:val="24"/>
        </w:rPr>
      </w:pPr>
      <w:r>
        <w:rPr>
          <w:rFonts w:ascii="Arial" w:hAnsi="Arial" w:cs="Arial"/>
          <w:b/>
          <w:color w:val="0000FF"/>
          <w:sz w:val="24"/>
        </w:rPr>
        <w:t>RP-241793</w:t>
      </w:r>
      <w:r>
        <w:rPr>
          <w:rFonts w:ascii="Arial" w:hAnsi="Arial" w:cs="Arial"/>
          <w:b/>
          <w:color w:val="0000FF"/>
          <w:sz w:val="24"/>
        </w:rPr>
        <w:tab/>
      </w:r>
      <w:r>
        <w:rPr>
          <w:rFonts w:ascii="Arial" w:hAnsi="Arial" w:cs="Arial"/>
          <w:b/>
          <w:sz w:val="24"/>
        </w:rPr>
        <w:t>Views on normative work for on-demand SIB1</w:t>
      </w:r>
    </w:p>
    <w:p w14:paraId="086DC0B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587346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219ED" w14:textId="77777777" w:rsidR="009F16EF" w:rsidRDefault="009F16EF" w:rsidP="009F16EF">
      <w:pPr>
        <w:rPr>
          <w:rFonts w:ascii="Arial" w:hAnsi="Arial" w:cs="Arial"/>
          <w:b/>
          <w:sz w:val="24"/>
        </w:rPr>
      </w:pPr>
      <w:r>
        <w:rPr>
          <w:rFonts w:ascii="Arial" w:hAnsi="Arial" w:cs="Arial"/>
          <w:b/>
          <w:color w:val="0000FF"/>
          <w:sz w:val="24"/>
        </w:rPr>
        <w:t>RP-241905</w:t>
      </w:r>
      <w:r>
        <w:rPr>
          <w:rFonts w:ascii="Arial" w:hAnsi="Arial" w:cs="Arial"/>
          <w:b/>
          <w:color w:val="0000FF"/>
          <w:sz w:val="24"/>
        </w:rPr>
        <w:tab/>
      </w:r>
      <w:r>
        <w:rPr>
          <w:rFonts w:ascii="Arial" w:hAnsi="Arial" w:cs="Arial"/>
          <w:b/>
          <w:sz w:val="24"/>
        </w:rPr>
        <w:t>Discussion on on-demand SIB1 for UEs in idle/inactive mode</w:t>
      </w:r>
    </w:p>
    <w:p w14:paraId="08D9701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18ADF7C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74377" w14:textId="77777777" w:rsidR="009F16EF" w:rsidRDefault="009F16EF" w:rsidP="009F16EF">
      <w:pPr>
        <w:rPr>
          <w:rFonts w:ascii="Arial" w:hAnsi="Arial" w:cs="Arial"/>
          <w:b/>
          <w:sz w:val="24"/>
        </w:rPr>
      </w:pPr>
      <w:r>
        <w:rPr>
          <w:rFonts w:ascii="Arial" w:hAnsi="Arial" w:cs="Arial"/>
          <w:b/>
          <w:color w:val="0000FF"/>
          <w:sz w:val="24"/>
        </w:rPr>
        <w:t>RP-241970</w:t>
      </w:r>
      <w:r>
        <w:rPr>
          <w:rFonts w:ascii="Arial" w:hAnsi="Arial" w:cs="Arial"/>
          <w:b/>
          <w:color w:val="0000FF"/>
          <w:sz w:val="24"/>
        </w:rPr>
        <w:tab/>
      </w:r>
      <w:r>
        <w:rPr>
          <w:rFonts w:ascii="Arial" w:hAnsi="Arial" w:cs="Arial"/>
          <w:b/>
          <w:sz w:val="24"/>
        </w:rPr>
        <w:t>On on-demand SIB1 for R19 NES enhancements</w:t>
      </w:r>
    </w:p>
    <w:p w14:paraId="62B4129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139BC9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5AEC0" w14:textId="77777777" w:rsidR="009F16EF" w:rsidRDefault="009F16EF" w:rsidP="009F16EF">
      <w:pPr>
        <w:rPr>
          <w:rFonts w:ascii="Arial" w:hAnsi="Arial" w:cs="Arial"/>
          <w:b/>
          <w:sz w:val="24"/>
        </w:rPr>
      </w:pPr>
      <w:r>
        <w:rPr>
          <w:rFonts w:ascii="Arial" w:hAnsi="Arial" w:cs="Arial"/>
          <w:b/>
          <w:color w:val="0000FF"/>
          <w:sz w:val="24"/>
        </w:rPr>
        <w:t>RP-242058</w:t>
      </w:r>
      <w:r>
        <w:rPr>
          <w:rFonts w:ascii="Arial" w:hAnsi="Arial" w:cs="Arial"/>
          <w:b/>
          <w:color w:val="0000FF"/>
          <w:sz w:val="24"/>
        </w:rPr>
        <w:tab/>
      </w:r>
      <w:r>
        <w:rPr>
          <w:rFonts w:ascii="Arial" w:hAnsi="Arial" w:cs="Arial"/>
          <w:b/>
          <w:sz w:val="24"/>
        </w:rPr>
        <w:t>Rel-19 NES: On-demand SIB1</w:t>
      </w:r>
    </w:p>
    <w:p w14:paraId="680DBBD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1EB0003" w14:textId="77777777" w:rsidR="009F16EF" w:rsidRDefault="009F16EF" w:rsidP="009F16EF">
      <w:pPr>
        <w:rPr>
          <w:rFonts w:ascii="Arial" w:hAnsi="Arial" w:cs="Arial"/>
          <w:b/>
        </w:rPr>
      </w:pPr>
      <w:r>
        <w:rPr>
          <w:rFonts w:ascii="Arial" w:hAnsi="Arial" w:cs="Arial"/>
          <w:b/>
        </w:rPr>
        <w:t xml:space="preserve">Abstract: </w:t>
      </w:r>
    </w:p>
    <w:p w14:paraId="5F6C710B" w14:textId="77777777" w:rsidR="009F16EF" w:rsidRDefault="009F16EF" w:rsidP="009F16EF">
      <w:r>
        <w:t>On-demand SIB1 to be specified in line with RAN1 and RAN2 conclusions for Case 2 i.e. "OD-SIB1 on NES cell with UL WUS configuration provided by another non-NES cell"</w:t>
      </w:r>
    </w:p>
    <w:p w14:paraId="5E3999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0E8E9" w14:textId="77777777" w:rsidR="009F16EF" w:rsidRDefault="009F16EF" w:rsidP="009F16EF">
      <w:pPr>
        <w:rPr>
          <w:rFonts w:ascii="Arial" w:hAnsi="Arial" w:cs="Arial"/>
          <w:b/>
          <w:sz w:val="24"/>
        </w:rPr>
      </w:pPr>
      <w:r>
        <w:rPr>
          <w:rFonts w:ascii="Arial" w:hAnsi="Arial" w:cs="Arial"/>
          <w:b/>
          <w:color w:val="0000FF"/>
          <w:sz w:val="24"/>
        </w:rPr>
        <w:lastRenderedPageBreak/>
        <w:t>RP-241868</w:t>
      </w:r>
      <w:r>
        <w:rPr>
          <w:rFonts w:ascii="Arial" w:hAnsi="Arial" w:cs="Arial"/>
          <w:b/>
          <w:color w:val="0000FF"/>
          <w:sz w:val="24"/>
        </w:rPr>
        <w:tab/>
      </w:r>
      <w:r>
        <w:rPr>
          <w:rFonts w:ascii="Arial" w:hAnsi="Arial" w:cs="Arial"/>
          <w:b/>
          <w:sz w:val="24"/>
        </w:rPr>
        <w:t>Revised WID: Enhancements of network energy savings for NR</w:t>
      </w:r>
    </w:p>
    <w:p w14:paraId="038417E0"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D94AF0F" w14:textId="77777777" w:rsidR="009F16EF" w:rsidRDefault="009F16EF" w:rsidP="009F16EF">
      <w:pPr>
        <w:rPr>
          <w:rFonts w:ascii="Arial" w:hAnsi="Arial" w:cs="Arial"/>
          <w:b/>
        </w:rPr>
      </w:pPr>
      <w:r>
        <w:rPr>
          <w:rFonts w:ascii="Arial" w:hAnsi="Arial" w:cs="Arial"/>
          <w:b/>
        </w:rPr>
        <w:t xml:space="preserve">Abstract: </w:t>
      </w:r>
    </w:p>
    <w:p w14:paraId="4C0CC59D" w14:textId="77777777" w:rsidR="009F16EF" w:rsidRDefault="009F16EF" w:rsidP="009F16EF">
      <w:r>
        <w:t>last approved WID: RP-241650, update to reflect normative work for on-demand SIB1</w:t>
      </w:r>
    </w:p>
    <w:p w14:paraId="2105F8E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RP-242354</w:t>
      </w:r>
      <w:r>
        <w:rPr>
          <w:color w:val="993300"/>
          <w:u w:val="single"/>
        </w:rPr>
        <w:t>.</w:t>
      </w:r>
    </w:p>
    <w:p w14:paraId="7D2B23E3" w14:textId="77777777" w:rsidR="009F16EF" w:rsidRDefault="009F16EF" w:rsidP="009F16EF">
      <w:pPr>
        <w:rPr>
          <w:rFonts w:ascii="Arial" w:hAnsi="Arial" w:cs="Arial"/>
          <w:b/>
          <w:sz w:val="24"/>
        </w:rPr>
      </w:pPr>
      <w:r>
        <w:rPr>
          <w:rFonts w:ascii="Arial" w:hAnsi="Arial" w:cs="Arial"/>
          <w:b/>
          <w:color w:val="0000FF"/>
          <w:sz w:val="24"/>
        </w:rPr>
        <w:t>RP-242354</w:t>
      </w:r>
      <w:r>
        <w:rPr>
          <w:rFonts w:ascii="Arial" w:hAnsi="Arial" w:cs="Arial"/>
          <w:b/>
          <w:color w:val="0000FF"/>
          <w:sz w:val="24"/>
        </w:rPr>
        <w:tab/>
      </w:r>
      <w:r>
        <w:rPr>
          <w:rFonts w:ascii="Arial" w:hAnsi="Arial" w:cs="Arial"/>
          <w:b/>
          <w:sz w:val="24"/>
        </w:rPr>
        <w:t>Revised WID: Enhancements of network energy savings for NR</w:t>
      </w:r>
    </w:p>
    <w:p w14:paraId="7B0CB778"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1E7681C" w14:textId="77777777" w:rsidR="009F16EF" w:rsidRDefault="009F16EF" w:rsidP="009F16EF">
      <w:pPr>
        <w:rPr>
          <w:color w:val="808080"/>
        </w:rPr>
      </w:pPr>
      <w:r>
        <w:rPr>
          <w:color w:val="808080"/>
        </w:rPr>
        <w:t>(Replaces RP-241868)</w:t>
      </w:r>
    </w:p>
    <w:p w14:paraId="1591DB35" w14:textId="77777777" w:rsidR="009F16EF" w:rsidRDefault="009F16EF" w:rsidP="009F16EF">
      <w:pPr>
        <w:rPr>
          <w:rFonts w:ascii="Arial" w:hAnsi="Arial" w:cs="Arial"/>
          <w:b/>
        </w:rPr>
      </w:pPr>
      <w:r>
        <w:rPr>
          <w:rFonts w:ascii="Arial" w:hAnsi="Arial" w:cs="Arial"/>
          <w:b/>
        </w:rPr>
        <w:t xml:space="preserve">Discussion: </w:t>
      </w:r>
    </w:p>
    <w:p w14:paraId="17933C59" w14:textId="77777777" w:rsidR="009F16EF" w:rsidRDefault="009F16EF" w:rsidP="009F16EF">
      <w:r>
        <w:t>DT: NES cell and cell A could be the same cell at different times?</w:t>
      </w:r>
    </w:p>
    <w:p w14:paraId="067EEFBD" w14:textId="77777777" w:rsidR="009F16EF" w:rsidRDefault="009F16EF" w:rsidP="009F16EF">
      <w:r>
        <w:t>RAN chair: yes</w:t>
      </w:r>
    </w:p>
    <w:p w14:paraId="4EBFCB20" w14:textId="77777777" w:rsidR="009F16EF" w:rsidRDefault="009F16EF" w:rsidP="009F16EF">
      <w:r>
        <w:t>Panasonic: needs more clarification of this</w:t>
      </w:r>
    </w:p>
    <w:p w14:paraId="2EE05D92" w14:textId="77777777" w:rsidR="009F16EF" w:rsidRDefault="009F16EF" w:rsidP="009F16EF">
      <w:r>
        <w:t>RAN chair: can be discussed offline</w:t>
      </w:r>
    </w:p>
    <w:p w14:paraId="707286CC" w14:textId="77777777" w:rsidR="009F16EF" w:rsidRDefault="009F16EF" w:rsidP="009F16EF">
      <w:r>
        <w:t>AT&amp;T: RAN1/2/3 objectives: do we have corresponding TUs?</w:t>
      </w:r>
    </w:p>
    <w:p w14:paraId="74AA3B5D" w14:textId="77777777" w:rsidR="009F16EF" w:rsidRDefault="009F16EF" w:rsidP="009F16EF">
      <w:r>
        <w:t>RAN3 chair (ZTE): have TUs for this WI already</w:t>
      </w:r>
    </w:p>
    <w:p w14:paraId="41B45758" w14:textId="77777777" w:rsidR="009F16EF" w:rsidRDefault="009F16EF" w:rsidP="009F16EF">
      <w:r>
        <w:t>vivo, Qualcomm: still need to discuss some wording</w:t>
      </w:r>
    </w:p>
    <w:p w14:paraId="3E87AED9" w14:textId="77777777" w:rsidR="009F16EF" w:rsidRDefault="009F16EF" w:rsidP="009F16EF">
      <w:r>
        <w:t>RAN chair: ok, we will come back</w:t>
      </w:r>
    </w:p>
    <w:p w14:paraId="764B998A" w14:textId="77777777" w:rsidR="009F16EF" w:rsidRDefault="009F16EF" w:rsidP="009F16EF">
      <w:r>
        <w:t>Finally, WID could be approved</w:t>
      </w:r>
    </w:p>
    <w:p w14:paraId="4D4E33C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426E3" w14:textId="77777777" w:rsidR="009F16EF" w:rsidRDefault="009F16EF" w:rsidP="009F16EF">
      <w:pPr>
        <w:pStyle w:val="Heading4"/>
      </w:pPr>
      <w:bookmarkStart w:id="152" w:name="_Toc178621110"/>
      <w:bookmarkStart w:id="153" w:name="_Toc184591788"/>
      <w:r>
        <w:t>9.3.2</w:t>
      </w:r>
      <w:r>
        <w:tab/>
        <w:t>Related to RAN2 led WIs</w:t>
      </w:r>
      <w:bookmarkEnd w:id="152"/>
      <w:bookmarkEnd w:id="153"/>
    </w:p>
    <w:p w14:paraId="21F4C003" w14:textId="77777777" w:rsidR="009F16EF" w:rsidRDefault="009F16EF" w:rsidP="009F16EF">
      <w:pPr>
        <w:pStyle w:val="Heading5"/>
      </w:pPr>
      <w:bookmarkStart w:id="154" w:name="_Toc178621111"/>
      <w:bookmarkStart w:id="155" w:name="_Toc184591789"/>
      <w:r>
        <w:t>9.3.2.1</w:t>
      </w:r>
      <w:r>
        <w:tab/>
        <w:t>NR mobility enhancements Phase 4 [RAN2 WI: NR_Mob_Ph4]</w:t>
      </w:r>
      <w:bookmarkEnd w:id="154"/>
      <w:bookmarkEnd w:id="155"/>
    </w:p>
    <w:p w14:paraId="4576FBFF" w14:textId="77777777" w:rsidR="009F16EF" w:rsidRDefault="009F16EF" w:rsidP="009F16EF">
      <w:pPr>
        <w:rPr>
          <w:rFonts w:ascii="Arial" w:hAnsi="Arial" w:cs="Arial"/>
          <w:b/>
          <w:sz w:val="24"/>
        </w:rPr>
      </w:pPr>
      <w:r>
        <w:rPr>
          <w:rFonts w:ascii="Arial" w:hAnsi="Arial" w:cs="Arial"/>
          <w:b/>
          <w:color w:val="0000FF"/>
          <w:sz w:val="24"/>
        </w:rPr>
        <w:t>RP-241915</w:t>
      </w:r>
      <w:r>
        <w:rPr>
          <w:rFonts w:ascii="Arial" w:hAnsi="Arial" w:cs="Arial"/>
          <w:b/>
          <w:color w:val="0000FF"/>
          <w:sz w:val="24"/>
        </w:rPr>
        <w:tab/>
      </w:r>
      <w:r>
        <w:rPr>
          <w:rFonts w:ascii="Arial" w:hAnsi="Arial" w:cs="Arial"/>
          <w:b/>
          <w:sz w:val="24"/>
        </w:rPr>
        <w:t>Status report for WI NR mobility enhancements Phase 4 (rapporteur: Apple)</w:t>
      </w:r>
    </w:p>
    <w:p w14:paraId="00AE355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3641EE74" w14:textId="77777777" w:rsidR="009F16EF" w:rsidRDefault="009F16EF" w:rsidP="009F16EF">
      <w:pPr>
        <w:rPr>
          <w:rFonts w:ascii="Arial" w:hAnsi="Arial" w:cs="Arial"/>
          <w:b/>
        </w:rPr>
      </w:pPr>
      <w:r>
        <w:rPr>
          <w:rFonts w:ascii="Arial" w:hAnsi="Arial" w:cs="Arial"/>
          <w:b/>
        </w:rPr>
        <w:t xml:space="preserve">Abstract: </w:t>
      </w:r>
    </w:p>
    <w:p w14:paraId="1A659E6D" w14:textId="77777777" w:rsidR="009F16EF" w:rsidRDefault="009F16EF" w:rsidP="009F16EF">
      <w:r>
        <w:t>Core 20%; Perf 0%</w:t>
      </w:r>
    </w:p>
    <w:p w14:paraId="477B891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670B2" w14:textId="77777777" w:rsidR="009F16EF" w:rsidRDefault="009F16EF" w:rsidP="009F16EF">
      <w:pPr>
        <w:rPr>
          <w:rFonts w:ascii="Arial" w:hAnsi="Arial" w:cs="Arial"/>
          <w:b/>
          <w:sz w:val="24"/>
        </w:rPr>
      </w:pPr>
      <w:r>
        <w:rPr>
          <w:rFonts w:ascii="Arial" w:hAnsi="Arial" w:cs="Arial"/>
          <w:b/>
          <w:color w:val="0000FF"/>
          <w:sz w:val="24"/>
        </w:rPr>
        <w:t>RP-241796</w:t>
      </w:r>
      <w:r>
        <w:rPr>
          <w:rFonts w:ascii="Arial" w:hAnsi="Arial" w:cs="Arial"/>
          <w:b/>
          <w:color w:val="0000FF"/>
          <w:sz w:val="24"/>
        </w:rPr>
        <w:tab/>
      </w:r>
      <w:r>
        <w:rPr>
          <w:rFonts w:ascii="Arial" w:hAnsi="Arial" w:cs="Arial"/>
          <w:b/>
          <w:sz w:val="24"/>
        </w:rPr>
        <w:t xml:space="preserve">Way forward for inter-gNB LTM </w:t>
      </w:r>
    </w:p>
    <w:p w14:paraId="4E5E51D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NTT DOCOMO, Vodafone, Sony</w:t>
      </w:r>
    </w:p>
    <w:p w14:paraId="1376F556" w14:textId="77777777" w:rsidR="009F16EF" w:rsidRDefault="009F16EF" w:rsidP="009F16EF">
      <w:pPr>
        <w:rPr>
          <w:rFonts w:ascii="Arial" w:hAnsi="Arial" w:cs="Arial"/>
          <w:b/>
        </w:rPr>
      </w:pPr>
      <w:r>
        <w:rPr>
          <w:rFonts w:ascii="Arial" w:hAnsi="Arial" w:cs="Arial"/>
          <w:b/>
        </w:rPr>
        <w:t xml:space="preserve">Abstract: </w:t>
      </w:r>
    </w:p>
    <w:p w14:paraId="55AE8F40" w14:textId="77777777" w:rsidR="009F16EF" w:rsidRDefault="009F16EF" w:rsidP="009F16EF">
      <w:r>
        <w:t>LTM = L1/L2 triggered mobility</w:t>
      </w:r>
    </w:p>
    <w:p w14:paraId="24BA6E22" w14:textId="77777777" w:rsidR="009F16EF" w:rsidRDefault="009F16EF" w:rsidP="009F16EF">
      <w:pPr>
        <w:rPr>
          <w:rFonts w:ascii="Arial" w:hAnsi="Arial" w:cs="Arial"/>
          <w:b/>
        </w:rPr>
      </w:pPr>
      <w:r>
        <w:rPr>
          <w:rFonts w:ascii="Arial" w:hAnsi="Arial" w:cs="Arial"/>
          <w:b/>
        </w:rPr>
        <w:t xml:space="preserve">Discussion: </w:t>
      </w:r>
    </w:p>
    <w:p w14:paraId="1F1FC6B3" w14:textId="77777777" w:rsidR="009F16EF" w:rsidRDefault="009F16EF" w:rsidP="009F16EF">
      <w:r>
        <w:lastRenderedPageBreak/>
        <w:t>proposal: Solution discussions in RAN3 and then in RAN2 should continue to address the remaining inter-gNB LTM issues</w:t>
      </w:r>
    </w:p>
    <w:p w14:paraId="21168B4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A2338" w14:textId="77777777" w:rsidR="009F16EF" w:rsidRDefault="009F16EF" w:rsidP="009F16EF">
      <w:pPr>
        <w:rPr>
          <w:rFonts w:ascii="Arial" w:hAnsi="Arial" w:cs="Arial"/>
          <w:b/>
          <w:sz w:val="24"/>
        </w:rPr>
      </w:pPr>
      <w:r>
        <w:rPr>
          <w:rFonts w:ascii="Arial" w:hAnsi="Arial" w:cs="Arial"/>
          <w:b/>
          <w:color w:val="0000FF"/>
          <w:sz w:val="24"/>
        </w:rPr>
        <w:t>RP-241826</w:t>
      </w:r>
      <w:r>
        <w:rPr>
          <w:rFonts w:ascii="Arial" w:hAnsi="Arial" w:cs="Arial"/>
          <w:b/>
          <w:color w:val="0000FF"/>
          <w:sz w:val="24"/>
        </w:rPr>
        <w:tab/>
      </w:r>
      <w:r>
        <w:rPr>
          <w:rFonts w:ascii="Arial" w:hAnsi="Arial" w:cs="Arial"/>
          <w:b/>
          <w:sz w:val="24"/>
        </w:rPr>
        <w:t>Discussion on Rel-19 mobility enh. WID</w:t>
      </w:r>
    </w:p>
    <w:p w14:paraId="495601E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9487D7" w14:textId="77777777" w:rsidR="009F16EF" w:rsidRDefault="009F16EF" w:rsidP="009F16EF">
      <w:pPr>
        <w:rPr>
          <w:rFonts w:ascii="Arial" w:hAnsi="Arial" w:cs="Arial"/>
          <w:b/>
        </w:rPr>
      </w:pPr>
      <w:r>
        <w:rPr>
          <w:rFonts w:ascii="Arial" w:hAnsi="Arial" w:cs="Arial"/>
          <w:b/>
        </w:rPr>
        <w:t xml:space="preserve">Discussion: </w:t>
      </w:r>
    </w:p>
    <w:p w14:paraId="742BF30F" w14:textId="77777777" w:rsidR="009F16EF" w:rsidRDefault="009F16EF" w:rsidP="009F16EF">
      <w:r>
        <w:t>Proposal 1: RAN WGs to initiate the discussion on conditional LTM from Oct. WG meeting, and remove the check point for CLTM in Rel 19 Mobility WID.</w:t>
      </w:r>
    </w:p>
    <w:p w14:paraId="551869E1" w14:textId="77777777" w:rsidR="009F16EF" w:rsidRDefault="009F16EF" w:rsidP="009F16EF">
      <w:r>
        <w:t>Proposal 2: RAN1 and RAN2 continue the corresponding work on event triggered L1 measurement report independently based on its own progress by now, and remove the check point for event triggered L1 measurement report in Rel 19 Mobility WID.</w:t>
      </w:r>
    </w:p>
    <w:p w14:paraId="24A2B814" w14:textId="77777777" w:rsidR="009F16EF" w:rsidRDefault="009F16EF" w:rsidP="009F16EF">
      <w:r>
        <w:t>Proposal 3: Include at least item 1 and item 3 above as the other necessary physical layer operations on candidate cells before LTM.</w:t>
      </w:r>
    </w:p>
    <w:p w14:paraId="117C9ADB" w14:textId="77777777" w:rsidR="009F16EF" w:rsidRDefault="009F16EF" w:rsidP="009F16EF">
      <w:r>
        <w:t>Proposal 4: Include the below R18 LTM RRM requirement leftovers for identified important scenarios (e.g. n28+n41 or n1+n78) in Rel-19 Mobility WID:</w:t>
      </w:r>
    </w:p>
    <w:p w14:paraId="744D70E3" w14:textId="77777777" w:rsidR="009F16EF" w:rsidRDefault="009F16EF" w:rsidP="009F16EF">
      <w:r>
        <w:t>- RRM requirements for SpCell switch with direct SCell activation.</w:t>
      </w:r>
    </w:p>
    <w:p w14:paraId="59F0B08B" w14:textId="77777777" w:rsidR="009F16EF" w:rsidRDefault="009F16EF" w:rsidP="009F16EF">
      <w:r>
        <w:t>- RRM requirements for LTM L1 measurement on de-activated SCell and intra-f neighbor cells of de-activated SCell.</w:t>
      </w:r>
    </w:p>
    <w:p w14:paraId="01B1BCE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8E627" w14:textId="77777777" w:rsidR="009F16EF" w:rsidRDefault="009F16EF" w:rsidP="009F16EF">
      <w:pPr>
        <w:rPr>
          <w:rFonts w:ascii="Arial" w:hAnsi="Arial" w:cs="Arial"/>
          <w:b/>
          <w:sz w:val="24"/>
        </w:rPr>
      </w:pPr>
      <w:r>
        <w:rPr>
          <w:rFonts w:ascii="Arial" w:hAnsi="Arial" w:cs="Arial"/>
          <w:b/>
          <w:color w:val="0000FF"/>
          <w:sz w:val="24"/>
        </w:rPr>
        <w:t>RP-241917</w:t>
      </w:r>
      <w:r>
        <w:rPr>
          <w:rFonts w:ascii="Arial" w:hAnsi="Arial" w:cs="Arial"/>
          <w:b/>
          <w:color w:val="0000FF"/>
          <w:sz w:val="24"/>
        </w:rPr>
        <w:tab/>
      </w:r>
      <w:r>
        <w:rPr>
          <w:rFonts w:ascii="Arial" w:hAnsi="Arial" w:cs="Arial"/>
          <w:b/>
          <w:sz w:val="24"/>
        </w:rPr>
        <w:t>Discussion on rel-19 mobility enhancements WID revision</w:t>
      </w:r>
    </w:p>
    <w:p w14:paraId="5C921FC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China Telecom</w:t>
      </w:r>
    </w:p>
    <w:p w14:paraId="6CDA6D02" w14:textId="77777777" w:rsidR="009F16EF" w:rsidRDefault="009F16EF" w:rsidP="009F16EF">
      <w:pPr>
        <w:rPr>
          <w:rFonts w:ascii="Arial" w:hAnsi="Arial" w:cs="Arial"/>
          <w:b/>
        </w:rPr>
      </w:pPr>
      <w:r>
        <w:rPr>
          <w:rFonts w:ascii="Arial" w:hAnsi="Arial" w:cs="Arial"/>
          <w:b/>
        </w:rPr>
        <w:t xml:space="preserve">Discussion: </w:t>
      </w:r>
    </w:p>
    <w:p w14:paraId="1294E3C2" w14:textId="77777777" w:rsidR="009F16EF" w:rsidRDefault="009F16EF" w:rsidP="009F16EF">
      <w:r>
        <w:t>Proposal 1: Remove the checkpoint from the L1 event triggered measurement objective with no additional follow-up</w:t>
      </w:r>
    </w:p>
    <w:p w14:paraId="74F25108" w14:textId="77777777" w:rsidR="009F16EF" w:rsidRDefault="009F16EF" w:rsidP="009F16EF">
      <w:r>
        <w:t>RAN chair: 20 companies see a need to standardize additional LTM; so only intra-CU conditional LTM will be considered</w:t>
      </w:r>
    </w:p>
    <w:p w14:paraId="0F1B8BA8" w14:textId="77777777" w:rsidR="009F16EF" w:rsidRDefault="009F16EF" w:rsidP="009F16EF">
      <w:r>
        <w:t>conclusion: proposal 1 is endorsed; only intra-CU conditional LTM will be considered</w:t>
      </w:r>
    </w:p>
    <w:p w14:paraId="2EC9674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CC272" w14:textId="77777777" w:rsidR="009F16EF" w:rsidRDefault="009F16EF" w:rsidP="009F16EF">
      <w:pPr>
        <w:rPr>
          <w:rFonts w:ascii="Arial" w:hAnsi="Arial" w:cs="Arial"/>
          <w:b/>
          <w:sz w:val="24"/>
        </w:rPr>
      </w:pPr>
      <w:r>
        <w:rPr>
          <w:rFonts w:ascii="Arial" w:hAnsi="Arial" w:cs="Arial"/>
          <w:b/>
          <w:color w:val="0000FF"/>
          <w:sz w:val="24"/>
        </w:rPr>
        <w:t>RP-241926</w:t>
      </w:r>
      <w:r>
        <w:rPr>
          <w:rFonts w:ascii="Arial" w:hAnsi="Arial" w:cs="Arial"/>
          <w:b/>
          <w:color w:val="0000FF"/>
          <w:sz w:val="24"/>
        </w:rPr>
        <w:tab/>
      </w:r>
      <w:r>
        <w:rPr>
          <w:rFonts w:ascii="Arial" w:hAnsi="Arial" w:cs="Arial"/>
          <w:b/>
          <w:sz w:val="24"/>
        </w:rPr>
        <w:t>Scope clarification of L1 enhancements for Rel-19 mobility enhancements</w:t>
      </w:r>
    </w:p>
    <w:p w14:paraId="560C889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 NTT DOCOMO, ZTE</w:t>
      </w:r>
    </w:p>
    <w:p w14:paraId="39E03E4D" w14:textId="77777777" w:rsidR="009F16EF" w:rsidRDefault="009F16EF" w:rsidP="009F16EF">
      <w:pPr>
        <w:rPr>
          <w:rFonts w:ascii="Arial" w:hAnsi="Arial" w:cs="Arial"/>
          <w:b/>
        </w:rPr>
      </w:pPr>
      <w:r>
        <w:rPr>
          <w:rFonts w:ascii="Arial" w:hAnsi="Arial" w:cs="Arial"/>
          <w:b/>
        </w:rPr>
        <w:t xml:space="preserve">Discussion: </w:t>
      </w:r>
    </w:p>
    <w:p w14:paraId="6AC2F413" w14:textId="77777777" w:rsidR="009F16EF" w:rsidRDefault="009F16EF" w:rsidP="009F16EF">
      <w:r>
        <w:t>Proposals</w:t>
      </w:r>
    </w:p>
    <w:p w14:paraId="541A7084" w14:textId="77777777" w:rsidR="009F16EF" w:rsidRDefault="009F16EF" w:rsidP="009F16EF">
      <w:r>
        <w:t>- Delete “other necessary physical layer operations” in the current WID</w:t>
      </w:r>
    </w:p>
    <w:p w14:paraId="155B5C36" w14:textId="77777777" w:rsidR="009F16EF" w:rsidRDefault="009F16EF" w:rsidP="009F16EF">
      <w:r>
        <w:t>- The following item can be specified as an additional objective without additional TUs in RAN1, and should be captured in the WID</w:t>
      </w:r>
    </w:p>
    <w:p w14:paraId="6CED3870" w14:textId="77777777" w:rsidR="009F16EF" w:rsidRDefault="009F16EF" w:rsidP="009F16EF">
      <w:r>
        <w:t>Item 1: CSI acquisition for candidate cell be before cell switch</w:t>
      </w:r>
    </w:p>
    <w:p w14:paraId="639B2310" w14:textId="77777777" w:rsidR="009F16EF" w:rsidRDefault="009F16EF" w:rsidP="009F16EF">
      <w:r>
        <w:t>- The following items can be discussed within the current scope (i.e. no clarification in WID is necessary) and specified if RAN1 see the necessity</w:t>
      </w:r>
    </w:p>
    <w:p w14:paraId="519CF8C0" w14:textId="77777777" w:rsidR="009F16EF" w:rsidRDefault="009F16EF" w:rsidP="009F16EF">
      <w:r>
        <w:lastRenderedPageBreak/>
        <w:t>Item 2: Dynamic update of measurement RS or candidate cells to perform L1-measurement (under CSI-RS beam management)</w:t>
      </w:r>
    </w:p>
    <w:p w14:paraId="0DFFB2B9" w14:textId="77777777" w:rsidR="009F16EF" w:rsidRDefault="009F16EF" w:rsidP="009F16EF">
      <w:r>
        <w:t>Item 7: TA acquisition based on CSI-RS (under CSI-RS beam management)</w:t>
      </w:r>
    </w:p>
    <w:p w14:paraId="257815EF" w14:textId="77777777" w:rsidR="009F16EF" w:rsidRDefault="009F16EF" w:rsidP="009F16EF">
      <w:r>
        <w:t>Item 8: Autonomous TCI state activation by event triggered report (under event triggered reporting)</w:t>
      </w:r>
    </w:p>
    <w:p w14:paraId="0AEE4A8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E6C5E" w14:textId="77777777" w:rsidR="009F16EF" w:rsidRDefault="009F16EF" w:rsidP="009F16EF">
      <w:pPr>
        <w:rPr>
          <w:rFonts w:ascii="Arial" w:hAnsi="Arial" w:cs="Arial"/>
          <w:b/>
          <w:sz w:val="24"/>
        </w:rPr>
      </w:pPr>
      <w:r>
        <w:rPr>
          <w:rFonts w:ascii="Arial" w:hAnsi="Arial" w:cs="Arial"/>
          <w:b/>
          <w:color w:val="0000FF"/>
          <w:sz w:val="24"/>
        </w:rPr>
        <w:t>RP-241938</w:t>
      </w:r>
      <w:r>
        <w:rPr>
          <w:rFonts w:ascii="Arial" w:hAnsi="Arial" w:cs="Arial"/>
          <w:b/>
          <w:color w:val="0000FF"/>
          <w:sz w:val="24"/>
        </w:rPr>
        <w:tab/>
      </w:r>
      <w:r>
        <w:rPr>
          <w:rFonts w:ascii="Arial" w:hAnsi="Arial" w:cs="Arial"/>
          <w:b/>
          <w:sz w:val="24"/>
        </w:rPr>
        <w:t>Views on scope of Rel-19 mobility enhancements</w:t>
      </w:r>
    </w:p>
    <w:p w14:paraId="288042F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B96D3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A9BB2" w14:textId="77777777" w:rsidR="009F16EF" w:rsidRDefault="009F16EF" w:rsidP="009F16EF">
      <w:pPr>
        <w:rPr>
          <w:rFonts w:ascii="Arial" w:hAnsi="Arial" w:cs="Arial"/>
          <w:b/>
          <w:sz w:val="24"/>
        </w:rPr>
      </w:pPr>
      <w:r>
        <w:rPr>
          <w:rFonts w:ascii="Arial" w:hAnsi="Arial" w:cs="Arial"/>
          <w:b/>
          <w:color w:val="0000FF"/>
          <w:sz w:val="24"/>
        </w:rPr>
        <w:t>RP-242059</w:t>
      </w:r>
      <w:r>
        <w:rPr>
          <w:rFonts w:ascii="Arial" w:hAnsi="Arial" w:cs="Arial"/>
          <w:b/>
          <w:color w:val="0000FF"/>
          <w:sz w:val="24"/>
        </w:rPr>
        <w:tab/>
      </w:r>
      <w:r>
        <w:rPr>
          <w:rFonts w:ascii="Arial" w:hAnsi="Arial" w:cs="Arial"/>
          <w:b/>
          <w:sz w:val="24"/>
        </w:rPr>
        <w:t>Rel-19 MIMO BM &amp; Mobility LTM alignment</w:t>
      </w:r>
    </w:p>
    <w:p w14:paraId="31A3C19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245E9EF" w14:textId="77777777" w:rsidR="009F16EF" w:rsidRDefault="009F16EF" w:rsidP="009F16EF">
      <w:pPr>
        <w:rPr>
          <w:rFonts w:ascii="Arial" w:hAnsi="Arial" w:cs="Arial"/>
          <w:b/>
        </w:rPr>
      </w:pPr>
      <w:r>
        <w:rPr>
          <w:rFonts w:ascii="Arial" w:hAnsi="Arial" w:cs="Arial"/>
          <w:b/>
        </w:rPr>
        <w:t xml:space="preserve">Abstract: </w:t>
      </w:r>
    </w:p>
    <w:p w14:paraId="7F2C653D" w14:textId="77777777" w:rsidR="009F16EF" w:rsidRDefault="009F16EF" w:rsidP="009F16EF">
      <w:r>
        <w:t>Addressing the agreed checkpoint in both WI i.e. "RAN1 and RAN2 to progress independently on the event triggered measurements objectives of their respective MIMO and Mobility enhancement WIs. Review progress at RAN#105 to see if any modification of object</w:t>
      </w:r>
    </w:p>
    <w:p w14:paraId="6534D94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F9BCF" w14:textId="77777777" w:rsidR="009F16EF" w:rsidRDefault="009F16EF" w:rsidP="009F16EF">
      <w:pPr>
        <w:rPr>
          <w:rFonts w:ascii="Arial" w:hAnsi="Arial" w:cs="Arial"/>
          <w:b/>
          <w:sz w:val="24"/>
        </w:rPr>
      </w:pPr>
      <w:r>
        <w:rPr>
          <w:rFonts w:ascii="Arial" w:hAnsi="Arial" w:cs="Arial"/>
          <w:b/>
          <w:color w:val="0000FF"/>
          <w:sz w:val="24"/>
        </w:rPr>
        <w:t>RP-242080</w:t>
      </w:r>
      <w:r>
        <w:rPr>
          <w:rFonts w:ascii="Arial" w:hAnsi="Arial" w:cs="Arial"/>
          <w:b/>
          <w:color w:val="0000FF"/>
          <w:sz w:val="24"/>
        </w:rPr>
        <w:tab/>
      </w:r>
      <w:r>
        <w:rPr>
          <w:rFonts w:ascii="Arial" w:hAnsi="Arial" w:cs="Arial"/>
          <w:b/>
          <w:sz w:val="24"/>
        </w:rPr>
        <w:t>Discussion on Rel-19 mobility enhancements WID</w:t>
      </w:r>
    </w:p>
    <w:p w14:paraId="35891E1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6853C2D9" w14:textId="77777777" w:rsidR="009F16EF" w:rsidRDefault="009F16EF" w:rsidP="009F16EF">
      <w:pPr>
        <w:rPr>
          <w:rFonts w:ascii="Arial" w:hAnsi="Arial" w:cs="Arial"/>
          <w:b/>
        </w:rPr>
      </w:pPr>
      <w:r>
        <w:rPr>
          <w:rFonts w:ascii="Arial" w:hAnsi="Arial" w:cs="Arial"/>
          <w:b/>
        </w:rPr>
        <w:t xml:space="preserve">Abstract: </w:t>
      </w:r>
    </w:p>
    <w:p w14:paraId="7066FA03" w14:textId="77777777" w:rsidR="009F16EF" w:rsidRDefault="009F16EF" w:rsidP="009F16EF">
      <w:r>
        <w:t>former title "Checkpoint on Conditional LTM objective of mobility WI"</w:t>
      </w:r>
    </w:p>
    <w:p w14:paraId="3992369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5B957" w14:textId="77777777" w:rsidR="009F16EF" w:rsidRDefault="009F16EF" w:rsidP="009F16EF">
      <w:pPr>
        <w:rPr>
          <w:rFonts w:ascii="Arial" w:hAnsi="Arial" w:cs="Arial"/>
          <w:b/>
          <w:sz w:val="24"/>
        </w:rPr>
      </w:pPr>
      <w:r>
        <w:rPr>
          <w:rFonts w:ascii="Arial" w:hAnsi="Arial" w:cs="Arial"/>
          <w:b/>
          <w:color w:val="0000FF"/>
          <w:sz w:val="24"/>
        </w:rPr>
        <w:t>RP-242103</w:t>
      </w:r>
      <w:r>
        <w:rPr>
          <w:rFonts w:ascii="Arial" w:hAnsi="Arial" w:cs="Arial"/>
          <w:b/>
          <w:color w:val="0000FF"/>
          <w:sz w:val="24"/>
        </w:rPr>
        <w:tab/>
      </w:r>
      <w:r>
        <w:rPr>
          <w:rFonts w:ascii="Arial" w:hAnsi="Arial" w:cs="Arial"/>
          <w:b/>
          <w:sz w:val="24"/>
        </w:rPr>
        <w:t>Discussion on Rel-19 Mobility</w:t>
      </w:r>
    </w:p>
    <w:p w14:paraId="42E4211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4D530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779CF" w14:textId="77777777" w:rsidR="009F16EF" w:rsidRDefault="009F16EF" w:rsidP="009F16EF">
      <w:pPr>
        <w:rPr>
          <w:rFonts w:ascii="Arial" w:hAnsi="Arial" w:cs="Arial"/>
          <w:b/>
          <w:sz w:val="24"/>
        </w:rPr>
      </w:pPr>
      <w:r>
        <w:rPr>
          <w:rFonts w:ascii="Arial" w:hAnsi="Arial" w:cs="Arial"/>
          <w:b/>
          <w:color w:val="0000FF"/>
          <w:sz w:val="24"/>
        </w:rPr>
        <w:t>RP-242221</w:t>
      </w:r>
      <w:r>
        <w:rPr>
          <w:rFonts w:ascii="Arial" w:hAnsi="Arial" w:cs="Arial"/>
          <w:b/>
          <w:color w:val="0000FF"/>
          <w:sz w:val="24"/>
        </w:rPr>
        <w:tab/>
      </w:r>
      <w:r>
        <w:rPr>
          <w:rFonts w:ascii="Arial" w:hAnsi="Arial" w:cs="Arial"/>
          <w:b/>
          <w:sz w:val="24"/>
        </w:rPr>
        <w:t>Discussion on scope of Rel-19 NR mobility enhancements Phase 4 WI</w:t>
      </w:r>
    </w:p>
    <w:p w14:paraId="50F8CD2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3E2E133" w14:textId="77777777" w:rsidR="009F16EF" w:rsidRDefault="009F16EF" w:rsidP="009F16EF">
      <w:pPr>
        <w:rPr>
          <w:rFonts w:ascii="Arial" w:hAnsi="Arial" w:cs="Arial"/>
          <w:b/>
        </w:rPr>
      </w:pPr>
      <w:r>
        <w:rPr>
          <w:rFonts w:ascii="Arial" w:hAnsi="Arial" w:cs="Arial"/>
          <w:b/>
        </w:rPr>
        <w:t xml:space="preserve">Discussion: </w:t>
      </w:r>
    </w:p>
    <w:p w14:paraId="61E65CC8" w14:textId="77777777" w:rsidR="009F16EF" w:rsidRDefault="009F16EF" w:rsidP="009F16EF">
      <w:r>
        <w:t>Proposal 1</w:t>
      </w:r>
      <w:r>
        <w:tab/>
        <w:t>Due to the high workload, postpone the introduction of conditional LTM to Rel-20.</w:t>
      </w:r>
    </w:p>
    <w:p w14:paraId="5D825D37" w14:textId="77777777" w:rsidR="009F16EF" w:rsidRDefault="009F16EF" w:rsidP="009F16EF">
      <w:r>
        <w:t>Proposal 2</w:t>
      </w:r>
      <w:r>
        <w:tab/>
        <w:t>No modification of the objectives are required to avoid/manage overlap in the MIMO WI and the Mobility WI.</w:t>
      </w:r>
    </w:p>
    <w:p w14:paraId="6D3EEAC8" w14:textId="77777777" w:rsidR="009F16EF" w:rsidRDefault="009F16EF" w:rsidP="009F16EF">
      <w:r>
        <w:t>Proposal 3</w:t>
      </w:r>
      <w:r>
        <w:tab/>
        <w:t>In the second bullet of the second WID objective, remove “other necessary physical  layer operations on candidate cells”.</w:t>
      </w:r>
    </w:p>
    <w:p w14:paraId="21C1F8C3" w14:textId="77777777" w:rsidR="009F16EF" w:rsidRDefault="009F16EF" w:rsidP="009F16EF">
      <w:r>
        <w:t>Proposal 4</w:t>
      </w:r>
      <w:r>
        <w:tab/>
        <w:t>Add a third bullet for the second WID objective: Specify (early) CSI acquisition and  reporting for candidate cell(s).</w:t>
      </w:r>
    </w:p>
    <w:p w14:paraId="29711F4B" w14:textId="77777777" w:rsidR="009F16EF" w:rsidRDefault="009F16EF" w:rsidP="009F16EF">
      <w:r>
        <w:t>RAN chair: can proposal 4 be agreed?</w:t>
      </w:r>
    </w:p>
    <w:p w14:paraId="73CA3A8A" w14:textId="77777777" w:rsidR="009F16EF" w:rsidRDefault="009F16EF" w:rsidP="009F16EF">
      <w:r>
        <w:lastRenderedPageBreak/>
        <w:t>Apple: we have only 0,5 TU</w:t>
      </w:r>
    </w:p>
    <w:p w14:paraId="3034A61D" w14:textId="77777777" w:rsidR="009F16EF" w:rsidRDefault="009F16EF" w:rsidP="009F16EF">
      <w:r>
        <w:t>RAN chair: how many companies see a strong need to specify CSI acquisition? 13 companies; strong concerns against this: 3 companies; so let's consider it</w:t>
      </w:r>
    </w:p>
    <w:p w14:paraId="6ED56240" w14:textId="77777777" w:rsidR="009F16EF" w:rsidRDefault="009F16EF" w:rsidP="009F16EF">
      <w:r>
        <w:t>RAN chair: how many operators see a strong need for this: 3; so the need is not so strong</w:t>
      </w:r>
    </w:p>
    <w:p w14:paraId="0B27288A" w14:textId="77777777" w:rsidR="009F16EF" w:rsidRDefault="009F16EF" w:rsidP="009F16EF">
      <w:r>
        <w:t>RAN1 chair: suggests to concentrate on something else in RAN1</w:t>
      </w:r>
    </w:p>
    <w:p w14:paraId="784AF033" w14:textId="77777777" w:rsidR="009F16EF" w:rsidRDefault="009F16EF" w:rsidP="009F16EF">
      <w:r>
        <w:t>Samsung: it is not supported and benefit is zero but bigger effort on RAN1</w:t>
      </w:r>
    </w:p>
    <w:p w14:paraId="6DEDCBF6" w14:textId="77777777" w:rsidR="009F16EF" w:rsidRDefault="009F16EF" w:rsidP="009F16EF">
      <w:r>
        <w:t>RAN chair: we do CSI acquisition without increasing TUs and we will not consider any other additions, acceptable?</w:t>
      </w:r>
    </w:p>
    <w:p w14:paraId="56B68AE3" w14:textId="77777777" w:rsidR="009F16EF" w:rsidRDefault="009F16EF" w:rsidP="009F16EF">
      <w:r>
        <w:t>Samsung: we have strong concerns</w:t>
      </w:r>
    </w:p>
    <w:p w14:paraId="33FAFD4F" w14:textId="77777777" w:rsidR="009F16EF" w:rsidRDefault="009F16EF" w:rsidP="009F16EF">
      <w:r>
        <w:t>conclusion: proposal 4 was agreed, i.e. will add CSI acquisition without increasing TUs</w:t>
      </w:r>
    </w:p>
    <w:p w14:paraId="3ED4872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2D47C" w14:textId="77777777" w:rsidR="009F16EF" w:rsidRDefault="009F16EF" w:rsidP="009F16EF">
      <w:pPr>
        <w:rPr>
          <w:rFonts w:ascii="Arial" w:hAnsi="Arial" w:cs="Arial"/>
          <w:b/>
          <w:sz w:val="24"/>
        </w:rPr>
      </w:pPr>
      <w:r>
        <w:rPr>
          <w:rFonts w:ascii="Arial" w:hAnsi="Arial" w:cs="Arial"/>
          <w:b/>
          <w:color w:val="0000FF"/>
          <w:sz w:val="24"/>
        </w:rPr>
        <w:t>RP-241748</w:t>
      </w:r>
      <w:r>
        <w:rPr>
          <w:rFonts w:ascii="Arial" w:hAnsi="Arial" w:cs="Arial"/>
          <w:b/>
          <w:color w:val="0000FF"/>
          <w:sz w:val="24"/>
        </w:rPr>
        <w:tab/>
      </w:r>
      <w:r>
        <w:rPr>
          <w:rFonts w:ascii="Arial" w:hAnsi="Arial" w:cs="Arial"/>
          <w:b/>
          <w:sz w:val="24"/>
        </w:rPr>
        <w:t>Discussion on Rel-19 NR mobility enhancements</w:t>
      </w:r>
    </w:p>
    <w:p w14:paraId="56AEA50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4FD499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10F6" w14:textId="77777777" w:rsidR="009F16EF" w:rsidRDefault="009F16EF" w:rsidP="009F16EF">
      <w:pPr>
        <w:rPr>
          <w:rFonts w:ascii="Arial" w:hAnsi="Arial" w:cs="Arial"/>
          <w:b/>
          <w:sz w:val="24"/>
        </w:rPr>
      </w:pPr>
      <w:r>
        <w:rPr>
          <w:rFonts w:ascii="Arial" w:hAnsi="Arial" w:cs="Arial"/>
          <w:b/>
          <w:color w:val="0000FF"/>
          <w:sz w:val="24"/>
        </w:rPr>
        <w:t>RP-241800</w:t>
      </w:r>
      <w:r>
        <w:rPr>
          <w:rFonts w:ascii="Arial" w:hAnsi="Arial" w:cs="Arial"/>
          <w:b/>
          <w:color w:val="0000FF"/>
          <w:sz w:val="24"/>
        </w:rPr>
        <w:tab/>
      </w:r>
      <w:r>
        <w:rPr>
          <w:rFonts w:ascii="Arial" w:hAnsi="Arial" w:cs="Arial"/>
          <w:b/>
          <w:sz w:val="24"/>
        </w:rPr>
        <w:t>Discussion on NR mobility enhancements Phase 4</w:t>
      </w:r>
    </w:p>
    <w:p w14:paraId="44DD69A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7D2C40E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1DD91" w14:textId="77777777" w:rsidR="009F16EF" w:rsidRDefault="009F16EF" w:rsidP="009F16EF">
      <w:pPr>
        <w:rPr>
          <w:rFonts w:ascii="Arial" w:hAnsi="Arial" w:cs="Arial"/>
          <w:b/>
          <w:sz w:val="24"/>
        </w:rPr>
      </w:pPr>
      <w:r>
        <w:rPr>
          <w:rFonts w:ascii="Arial" w:hAnsi="Arial" w:cs="Arial"/>
          <w:b/>
          <w:color w:val="0000FF"/>
          <w:sz w:val="24"/>
        </w:rPr>
        <w:t>RP-242129</w:t>
      </w:r>
      <w:r>
        <w:rPr>
          <w:rFonts w:ascii="Arial" w:hAnsi="Arial" w:cs="Arial"/>
          <w:b/>
          <w:color w:val="0000FF"/>
          <w:sz w:val="24"/>
        </w:rPr>
        <w:tab/>
      </w:r>
      <w:r>
        <w:rPr>
          <w:rFonts w:ascii="Arial" w:hAnsi="Arial" w:cs="Arial"/>
          <w:b/>
          <w:sz w:val="24"/>
        </w:rPr>
        <w:t>Discussion on NR mobility enhancements Phase 4</w:t>
      </w:r>
    </w:p>
    <w:p w14:paraId="195DD7D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02D6C74" w14:textId="77777777" w:rsidR="009F16EF" w:rsidRDefault="009F16EF" w:rsidP="009F16EF">
      <w:pPr>
        <w:rPr>
          <w:rFonts w:ascii="Arial" w:hAnsi="Arial" w:cs="Arial"/>
          <w:b/>
        </w:rPr>
      </w:pPr>
      <w:r>
        <w:rPr>
          <w:rFonts w:ascii="Arial" w:hAnsi="Arial" w:cs="Arial"/>
          <w:b/>
        </w:rPr>
        <w:t xml:space="preserve">Abstract: </w:t>
      </w:r>
    </w:p>
    <w:p w14:paraId="29A67DD3" w14:textId="77777777" w:rsidR="009F16EF" w:rsidRDefault="009F16EF" w:rsidP="009F16EF">
      <w:r>
        <w:t>on checkpoints and a controversial issue in NR_Mob_Ph4</w:t>
      </w:r>
    </w:p>
    <w:p w14:paraId="7335DF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6536B" w14:textId="77777777" w:rsidR="009F16EF" w:rsidRDefault="009F16EF" w:rsidP="009F16EF">
      <w:pPr>
        <w:rPr>
          <w:rFonts w:ascii="Arial" w:hAnsi="Arial" w:cs="Arial"/>
          <w:b/>
          <w:sz w:val="24"/>
        </w:rPr>
      </w:pPr>
      <w:r>
        <w:rPr>
          <w:rFonts w:ascii="Arial" w:hAnsi="Arial" w:cs="Arial"/>
          <w:b/>
          <w:color w:val="0000FF"/>
          <w:sz w:val="24"/>
        </w:rPr>
        <w:t>RP-241978</w:t>
      </w:r>
      <w:r>
        <w:rPr>
          <w:rFonts w:ascii="Arial" w:hAnsi="Arial" w:cs="Arial"/>
          <w:b/>
          <w:color w:val="0000FF"/>
          <w:sz w:val="24"/>
        </w:rPr>
        <w:tab/>
      </w:r>
      <w:r>
        <w:rPr>
          <w:rFonts w:ascii="Arial" w:hAnsi="Arial" w:cs="Arial"/>
          <w:b/>
          <w:sz w:val="24"/>
        </w:rPr>
        <w:t>Discussion on checkpoint of Rel-19 Mobility</w:t>
      </w:r>
    </w:p>
    <w:p w14:paraId="5D4B1B6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566BE5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108D6" w14:textId="77777777" w:rsidR="009F16EF" w:rsidRDefault="009F16EF" w:rsidP="009F16EF">
      <w:pPr>
        <w:rPr>
          <w:rFonts w:ascii="Arial" w:hAnsi="Arial" w:cs="Arial"/>
          <w:b/>
          <w:sz w:val="24"/>
        </w:rPr>
      </w:pPr>
      <w:r>
        <w:rPr>
          <w:rFonts w:ascii="Arial" w:hAnsi="Arial" w:cs="Arial"/>
          <w:b/>
          <w:color w:val="0000FF"/>
          <w:sz w:val="24"/>
        </w:rPr>
        <w:t>RP-242337</w:t>
      </w:r>
      <w:r>
        <w:rPr>
          <w:rFonts w:ascii="Arial" w:hAnsi="Arial" w:cs="Arial"/>
          <w:b/>
          <w:color w:val="0000FF"/>
          <w:sz w:val="24"/>
        </w:rPr>
        <w:tab/>
      </w:r>
      <w:r>
        <w:rPr>
          <w:rFonts w:ascii="Arial" w:hAnsi="Arial" w:cs="Arial"/>
          <w:b/>
          <w:sz w:val="24"/>
        </w:rPr>
        <w:t>Discussion on checkpoint for Rel-19 Mobility WI</w:t>
      </w:r>
    </w:p>
    <w:p w14:paraId="49DCF5E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CD251A5" w14:textId="77777777" w:rsidR="009F16EF" w:rsidRDefault="009F16EF" w:rsidP="009F16EF">
      <w:pPr>
        <w:rPr>
          <w:rFonts w:ascii="Arial" w:hAnsi="Arial" w:cs="Arial"/>
          <w:b/>
        </w:rPr>
      </w:pPr>
      <w:r>
        <w:rPr>
          <w:rFonts w:ascii="Arial" w:hAnsi="Arial" w:cs="Arial"/>
          <w:b/>
        </w:rPr>
        <w:t xml:space="preserve">Abstract: </w:t>
      </w:r>
    </w:p>
    <w:p w14:paraId="6B92FFA7" w14:textId="77777777" w:rsidR="009F16EF" w:rsidRDefault="009F16EF" w:rsidP="009F16EF">
      <w:r>
        <w:t>MCC: late request &amp; submission</w:t>
      </w:r>
    </w:p>
    <w:p w14:paraId="0166AC4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B9D9E" w14:textId="77777777" w:rsidR="009F16EF" w:rsidRDefault="009F16EF" w:rsidP="009F16EF">
      <w:pPr>
        <w:rPr>
          <w:rFonts w:ascii="Arial" w:hAnsi="Arial" w:cs="Arial"/>
          <w:b/>
          <w:sz w:val="24"/>
        </w:rPr>
      </w:pPr>
      <w:r>
        <w:rPr>
          <w:rFonts w:ascii="Arial" w:hAnsi="Arial" w:cs="Arial"/>
          <w:b/>
          <w:color w:val="0000FF"/>
          <w:sz w:val="24"/>
        </w:rPr>
        <w:t>RP-241906</w:t>
      </w:r>
      <w:r>
        <w:rPr>
          <w:rFonts w:ascii="Arial" w:hAnsi="Arial" w:cs="Arial"/>
          <w:b/>
          <w:color w:val="0000FF"/>
          <w:sz w:val="24"/>
        </w:rPr>
        <w:tab/>
      </w:r>
      <w:r>
        <w:rPr>
          <w:rFonts w:ascii="Arial" w:hAnsi="Arial" w:cs="Arial"/>
          <w:b/>
          <w:sz w:val="24"/>
        </w:rPr>
        <w:t>On the scope of Mobility Enhancements Ph4</w:t>
      </w:r>
    </w:p>
    <w:p w14:paraId="1C0AAC5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608240CC"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CBEFA" w14:textId="77777777" w:rsidR="009F16EF" w:rsidRDefault="009F16EF" w:rsidP="009F16EF">
      <w:pPr>
        <w:rPr>
          <w:rFonts w:ascii="Arial" w:hAnsi="Arial" w:cs="Arial"/>
          <w:b/>
          <w:sz w:val="24"/>
        </w:rPr>
      </w:pPr>
      <w:r>
        <w:rPr>
          <w:rFonts w:ascii="Arial" w:hAnsi="Arial" w:cs="Arial"/>
          <w:b/>
          <w:color w:val="0000FF"/>
          <w:sz w:val="24"/>
        </w:rPr>
        <w:t>RP-241927</w:t>
      </w:r>
      <w:r>
        <w:rPr>
          <w:rFonts w:ascii="Arial" w:hAnsi="Arial" w:cs="Arial"/>
          <w:b/>
          <w:color w:val="0000FF"/>
          <w:sz w:val="24"/>
        </w:rPr>
        <w:tab/>
      </w:r>
      <w:r>
        <w:rPr>
          <w:rFonts w:ascii="Arial" w:hAnsi="Arial" w:cs="Arial"/>
          <w:b/>
          <w:sz w:val="24"/>
        </w:rPr>
        <w:t>Views on the scope of conditional LTM in Rel-19 mobility enhancements</w:t>
      </w:r>
    </w:p>
    <w:p w14:paraId="1E377A1A"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515405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302DA" w14:textId="77777777" w:rsidR="009F16EF" w:rsidRDefault="009F16EF" w:rsidP="009F16EF">
      <w:pPr>
        <w:rPr>
          <w:rFonts w:ascii="Arial" w:hAnsi="Arial" w:cs="Arial"/>
          <w:b/>
          <w:sz w:val="24"/>
        </w:rPr>
      </w:pPr>
      <w:r>
        <w:rPr>
          <w:rFonts w:ascii="Arial" w:hAnsi="Arial" w:cs="Arial"/>
          <w:b/>
          <w:color w:val="0000FF"/>
          <w:sz w:val="24"/>
        </w:rPr>
        <w:t>RP-241855</w:t>
      </w:r>
      <w:r>
        <w:rPr>
          <w:rFonts w:ascii="Arial" w:hAnsi="Arial" w:cs="Arial"/>
          <w:b/>
          <w:color w:val="0000FF"/>
          <w:sz w:val="24"/>
        </w:rPr>
        <w:tab/>
      </w:r>
      <w:r>
        <w:rPr>
          <w:rFonts w:ascii="Arial" w:hAnsi="Arial" w:cs="Arial"/>
          <w:b/>
          <w:sz w:val="24"/>
        </w:rPr>
        <w:t>On the Revisions to NR Mobility Enhancements Phase 4 Work Item</w:t>
      </w:r>
    </w:p>
    <w:p w14:paraId="1A4124D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w:t>
      </w:r>
    </w:p>
    <w:p w14:paraId="502DFB3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AEA36" w14:textId="77777777" w:rsidR="009F16EF" w:rsidRDefault="009F16EF" w:rsidP="009F16EF">
      <w:pPr>
        <w:rPr>
          <w:rFonts w:ascii="Arial" w:hAnsi="Arial" w:cs="Arial"/>
          <w:b/>
          <w:sz w:val="24"/>
        </w:rPr>
      </w:pPr>
      <w:r>
        <w:rPr>
          <w:rFonts w:ascii="Arial" w:hAnsi="Arial" w:cs="Arial"/>
          <w:b/>
          <w:color w:val="0000FF"/>
          <w:sz w:val="24"/>
        </w:rPr>
        <w:t>RP-241974</w:t>
      </w:r>
      <w:r>
        <w:rPr>
          <w:rFonts w:ascii="Arial" w:hAnsi="Arial" w:cs="Arial"/>
          <w:b/>
          <w:color w:val="0000FF"/>
          <w:sz w:val="24"/>
        </w:rPr>
        <w:tab/>
      </w:r>
      <w:r>
        <w:rPr>
          <w:rFonts w:ascii="Arial" w:hAnsi="Arial" w:cs="Arial"/>
          <w:b/>
          <w:sz w:val="24"/>
        </w:rPr>
        <w:t>Discussion on Conditional LTM</w:t>
      </w:r>
    </w:p>
    <w:p w14:paraId="30C7D7C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7DAEF0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5C7315" w14:textId="77777777" w:rsidR="009F16EF" w:rsidRDefault="009F16EF" w:rsidP="009F16EF">
      <w:pPr>
        <w:rPr>
          <w:rFonts w:ascii="Arial" w:hAnsi="Arial" w:cs="Arial"/>
          <w:b/>
          <w:sz w:val="24"/>
        </w:rPr>
      </w:pPr>
      <w:r>
        <w:rPr>
          <w:rFonts w:ascii="Arial" w:hAnsi="Arial" w:cs="Arial"/>
          <w:b/>
          <w:color w:val="0000FF"/>
          <w:sz w:val="24"/>
        </w:rPr>
        <w:t>RP-241976</w:t>
      </w:r>
      <w:r>
        <w:rPr>
          <w:rFonts w:ascii="Arial" w:hAnsi="Arial" w:cs="Arial"/>
          <w:b/>
          <w:color w:val="0000FF"/>
          <w:sz w:val="24"/>
        </w:rPr>
        <w:tab/>
      </w:r>
      <w:r>
        <w:rPr>
          <w:rFonts w:ascii="Arial" w:hAnsi="Arial" w:cs="Arial"/>
          <w:b/>
          <w:sz w:val="24"/>
        </w:rPr>
        <w:t>Discussion on Conditional LTM in Rel-19</w:t>
      </w:r>
    </w:p>
    <w:p w14:paraId="64B7CA1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79CFB50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1D3D8" w14:textId="77777777" w:rsidR="009F16EF" w:rsidRDefault="009F16EF" w:rsidP="009F16EF">
      <w:pPr>
        <w:rPr>
          <w:rFonts w:ascii="Arial" w:hAnsi="Arial" w:cs="Arial"/>
          <w:b/>
          <w:sz w:val="24"/>
        </w:rPr>
      </w:pPr>
      <w:r>
        <w:rPr>
          <w:rFonts w:ascii="Arial" w:hAnsi="Arial" w:cs="Arial"/>
          <w:b/>
          <w:color w:val="0000FF"/>
          <w:sz w:val="24"/>
        </w:rPr>
        <w:t>RP-242060</w:t>
      </w:r>
      <w:r>
        <w:rPr>
          <w:rFonts w:ascii="Arial" w:hAnsi="Arial" w:cs="Arial"/>
          <w:b/>
          <w:color w:val="0000FF"/>
          <w:sz w:val="24"/>
        </w:rPr>
        <w:tab/>
      </w:r>
      <w:r>
        <w:rPr>
          <w:rFonts w:ascii="Arial" w:hAnsi="Arial" w:cs="Arial"/>
          <w:b/>
          <w:sz w:val="24"/>
        </w:rPr>
        <w:t>Rel-19 Mobility: Conditional LTM</w:t>
      </w:r>
    </w:p>
    <w:p w14:paraId="3408E5C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5462E040" w14:textId="77777777" w:rsidR="009F16EF" w:rsidRDefault="009F16EF" w:rsidP="009F16EF">
      <w:pPr>
        <w:rPr>
          <w:rFonts w:ascii="Arial" w:hAnsi="Arial" w:cs="Arial"/>
          <w:b/>
        </w:rPr>
      </w:pPr>
      <w:r>
        <w:rPr>
          <w:rFonts w:ascii="Arial" w:hAnsi="Arial" w:cs="Arial"/>
          <w:b/>
        </w:rPr>
        <w:t xml:space="preserve">Abstract: </w:t>
      </w:r>
    </w:p>
    <w:p w14:paraId="7041C77F" w14:textId="77777777" w:rsidR="009F16EF" w:rsidRDefault="009F16EF" w:rsidP="009F16EF">
      <w:r>
        <w:t>Review of Checkpoint on conditional LTM</w:t>
      </w:r>
    </w:p>
    <w:p w14:paraId="268F419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3C113" w14:textId="77777777" w:rsidR="009F16EF" w:rsidRDefault="009F16EF" w:rsidP="009F16EF">
      <w:pPr>
        <w:rPr>
          <w:rFonts w:ascii="Arial" w:hAnsi="Arial" w:cs="Arial"/>
          <w:b/>
          <w:sz w:val="24"/>
        </w:rPr>
      </w:pPr>
      <w:r>
        <w:rPr>
          <w:rFonts w:ascii="Arial" w:hAnsi="Arial" w:cs="Arial"/>
          <w:b/>
          <w:color w:val="0000FF"/>
          <w:sz w:val="24"/>
        </w:rPr>
        <w:t>RP-241916</w:t>
      </w:r>
      <w:r>
        <w:rPr>
          <w:rFonts w:ascii="Arial" w:hAnsi="Arial" w:cs="Arial"/>
          <w:b/>
          <w:color w:val="0000FF"/>
          <w:sz w:val="24"/>
        </w:rPr>
        <w:tab/>
      </w:r>
      <w:r>
        <w:rPr>
          <w:rFonts w:ascii="Arial" w:hAnsi="Arial" w:cs="Arial"/>
          <w:b/>
          <w:sz w:val="24"/>
        </w:rPr>
        <w:t>Revised Work Item:  NR mobility enhancements Phase 4</w:t>
      </w:r>
    </w:p>
    <w:p w14:paraId="36A2EED6"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23B16807" w14:textId="77777777" w:rsidR="009F16EF" w:rsidRDefault="009F16EF" w:rsidP="009F16EF">
      <w:pPr>
        <w:rPr>
          <w:rFonts w:ascii="Arial" w:hAnsi="Arial" w:cs="Arial"/>
          <w:b/>
        </w:rPr>
      </w:pPr>
      <w:r>
        <w:rPr>
          <w:rFonts w:ascii="Arial" w:hAnsi="Arial" w:cs="Arial"/>
          <w:b/>
        </w:rPr>
        <w:t xml:space="preserve">Abstract: </w:t>
      </w:r>
    </w:p>
    <w:p w14:paraId="67F097AD" w14:textId="77777777" w:rsidR="009F16EF" w:rsidRDefault="009F16EF" w:rsidP="009F16EF">
      <w:r>
        <w:t>Revisions to WID objectives based on the planned checkpoint at RAN-105.</w:t>
      </w:r>
    </w:p>
    <w:p w14:paraId="13F7BE7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RP-242356</w:t>
      </w:r>
      <w:r>
        <w:rPr>
          <w:color w:val="993300"/>
          <w:u w:val="single"/>
        </w:rPr>
        <w:t>.</w:t>
      </w:r>
    </w:p>
    <w:p w14:paraId="22527CF3" w14:textId="77777777" w:rsidR="009F16EF" w:rsidRDefault="009F16EF" w:rsidP="009F16EF">
      <w:pPr>
        <w:rPr>
          <w:rFonts w:ascii="Arial" w:hAnsi="Arial" w:cs="Arial"/>
          <w:b/>
          <w:sz w:val="24"/>
        </w:rPr>
      </w:pPr>
      <w:r>
        <w:rPr>
          <w:rFonts w:ascii="Arial" w:hAnsi="Arial" w:cs="Arial"/>
          <w:b/>
          <w:color w:val="0000FF"/>
          <w:sz w:val="24"/>
        </w:rPr>
        <w:t>RP-242356</w:t>
      </w:r>
      <w:r>
        <w:rPr>
          <w:rFonts w:ascii="Arial" w:hAnsi="Arial" w:cs="Arial"/>
          <w:b/>
          <w:color w:val="0000FF"/>
          <w:sz w:val="24"/>
        </w:rPr>
        <w:tab/>
      </w:r>
      <w:r>
        <w:rPr>
          <w:rFonts w:ascii="Arial" w:hAnsi="Arial" w:cs="Arial"/>
          <w:b/>
          <w:sz w:val="24"/>
        </w:rPr>
        <w:t>Revised Work Item:  NR mobility enhancements Phase 4</w:t>
      </w:r>
    </w:p>
    <w:p w14:paraId="5190461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26DD31E7" w14:textId="77777777" w:rsidR="009F16EF" w:rsidRDefault="009F16EF" w:rsidP="009F16EF">
      <w:pPr>
        <w:rPr>
          <w:color w:val="808080"/>
        </w:rPr>
      </w:pPr>
      <w:r>
        <w:rPr>
          <w:color w:val="808080"/>
        </w:rPr>
        <w:t>(Replaces RP-241916)</w:t>
      </w:r>
    </w:p>
    <w:p w14:paraId="0ED02D15" w14:textId="77777777" w:rsidR="009F16EF" w:rsidRDefault="009F16EF" w:rsidP="009F16EF">
      <w:pPr>
        <w:rPr>
          <w:rFonts w:ascii="Arial" w:hAnsi="Arial" w:cs="Arial"/>
          <w:b/>
        </w:rPr>
      </w:pPr>
      <w:r>
        <w:rPr>
          <w:rFonts w:ascii="Arial" w:hAnsi="Arial" w:cs="Arial"/>
          <w:b/>
        </w:rPr>
        <w:t xml:space="preserve">Discussion: </w:t>
      </w:r>
    </w:p>
    <w:p w14:paraId="635E4103" w14:textId="77777777" w:rsidR="009F16EF" w:rsidRDefault="009F16EF" w:rsidP="009F16EF">
      <w:r>
        <w:t>Nokia: concerned about "Aim to support conditional LTM including subsequent LTM"</w:t>
      </w:r>
    </w:p>
    <w:p w14:paraId="31F10DBF" w14:textId="77777777" w:rsidR="009F16EF" w:rsidRDefault="009F16EF" w:rsidP="009F16EF">
      <w:r>
        <w:t>RAN chair: how many companies want to keep the bullet? 15 companies; let's keep the sentence</w:t>
      </w:r>
    </w:p>
    <w:p w14:paraId="07A92352" w14:textId="77777777" w:rsidR="009F16EF" w:rsidRDefault="009F16EF" w:rsidP="009F16EF">
      <w:r>
        <w:lastRenderedPageBreak/>
        <w:t>Telecom Italia: if this has RAN4 impact, then this should be hightlighted</w:t>
      </w:r>
    </w:p>
    <w:p w14:paraId="7EBCA679" w14:textId="77777777" w:rsidR="009F16EF" w:rsidRDefault="009F16EF" w:rsidP="009F16EF">
      <w:r>
        <w:t>Nokia: Yes, minimum is to involve RAN4 here</w:t>
      </w:r>
    </w:p>
    <w:p w14:paraId="264B7E2C" w14:textId="77777777" w:rsidR="009F16EF" w:rsidRDefault="009F16EF" w:rsidP="009F16EF">
      <w:r>
        <w:t>RAN chair: we could add a note to check RAN4 impact; it seems the last bullet under 4.1 implies that RAN4 looks at this for the objectives above</w:t>
      </w:r>
    </w:p>
    <w:p w14:paraId="39342E8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9FB5D" w14:textId="77777777" w:rsidR="009F16EF" w:rsidRDefault="009F16EF" w:rsidP="009F16EF">
      <w:pPr>
        <w:pStyle w:val="Heading5"/>
      </w:pPr>
      <w:bookmarkStart w:id="156" w:name="_Toc178621112"/>
      <w:bookmarkStart w:id="157" w:name="_Toc184591790"/>
      <w:r>
        <w:t>9.3.2.2</w:t>
      </w:r>
      <w:r>
        <w:tab/>
        <w:t>NTN for NR Phase 3 [RAN2 WI: NR_NTN_Ph3]</w:t>
      </w:r>
      <w:bookmarkEnd w:id="156"/>
      <w:bookmarkEnd w:id="157"/>
    </w:p>
    <w:p w14:paraId="285CDE1A" w14:textId="77777777" w:rsidR="009F16EF" w:rsidRDefault="009F16EF" w:rsidP="009F16EF">
      <w:pPr>
        <w:rPr>
          <w:rFonts w:ascii="Arial" w:hAnsi="Arial" w:cs="Arial"/>
          <w:b/>
          <w:sz w:val="24"/>
        </w:rPr>
      </w:pPr>
      <w:r>
        <w:rPr>
          <w:rFonts w:ascii="Arial" w:hAnsi="Arial" w:cs="Arial"/>
          <w:b/>
          <w:color w:val="0000FF"/>
          <w:sz w:val="24"/>
        </w:rPr>
        <w:t>RP-241742</w:t>
      </w:r>
      <w:r>
        <w:rPr>
          <w:rFonts w:ascii="Arial" w:hAnsi="Arial" w:cs="Arial"/>
          <w:b/>
          <w:color w:val="0000FF"/>
          <w:sz w:val="24"/>
        </w:rPr>
        <w:tab/>
      </w:r>
      <w:r>
        <w:rPr>
          <w:rFonts w:ascii="Arial" w:hAnsi="Arial" w:cs="Arial"/>
          <w:b/>
          <w:sz w:val="24"/>
        </w:rPr>
        <w:t>Status report for WI Non-Terrestrial Networks (NTN) for NR Phase 3</w:t>
      </w:r>
    </w:p>
    <w:p w14:paraId="0DC15195"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4C637534" w14:textId="77777777" w:rsidR="009F16EF" w:rsidRDefault="009F16EF" w:rsidP="009F16EF">
      <w:pPr>
        <w:rPr>
          <w:rFonts w:ascii="Arial" w:hAnsi="Arial" w:cs="Arial"/>
          <w:b/>
        </w:rPr>
      </w:pPr>
      <w:r>
        <w:rPr>
          <w:rFonts w:ascii="Arial" w:hAnsi="Arial" w:cs="Arial"/>
          <w:b/>
        </w:rPr>
        <w:t xml:space="preserve">Discussion: </w:t>
      </w:r>
    </w:p>
    <w:p w14:paraId="1E942EF3" w14:textId="77777777" w:rsidR="009F16EF" w:rsidRDefault="009F16EF" w:rsidP="009F16EF">
      <w:r>
        <w:t>MCC: problem/error message to open this status report</w:t>
      </w:r>
    </w:p>
    <w:p w14:paraId="35D9D8B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RP-242333</w:t>
      </w:r>
      <w:r>
        <w:rPr>
          <w:color w:val="993300"/>
          <w:u w:val="single"/>
        </w:rPr>
        <w:t>.</w:t>
      </w:r>
    </w:p>
    <w:p w14:paraId="015B1C41" w14:textId="77777777" w:rsidR="009F16EF" w:rsidRDefault="009F16EF" w:rsidP="009F16EF">
      <w:pPr>
        <w:rPr>
          <w:rFonts w:ascii="Arial" w:hAnsi="Arial" w:cs="Arial"/>
          <w:b/>
          <w:sz w:val="24"/>
        </w:rPr>
      </w:pPr>
      <w:r>
        <w:rPr>
          <w:rFonts w:ascii="Arial" w:hAnsi="Arial" w:cs="Arial"/>
          <w:b/>
          <w:color w:val="0000FF"/>
          <w:sz w:val="24"/>
        </w:rPr>
        <w:t>RP-242333</w:t>
      </w:r>
      <w:r>
        <w:rPr>
          <w:rFonts w:ascii="Arial" w:hAnsi="Arial" w:cs="Arial"/>
          <w:b/>
          <w:color w:val="0000FF"/>
          <w:sz w:val="24"/>
        </w:rPr>
        <w:tab/>
      </w:r>
      <w:r>
        <w:rPr>
          <w:rFonts w:ascii="Arial" w:hAnsi="Arial" w:cs="Arial"/>
          <w:b/>
          <w:sz w:val="24"/>
        </w:rPr>
        <w:t>Status report for WI Non-Terrestrial Networks (NTN) for NR Phase 3</w:t>
      </w:r>
    </w:p>
    <w:p w14:paraId="1F57993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7E9CD3C0" w14:textId="77777777" w:rsidR="009F16EF" w:rsidRDefault="009F16EF" w:rsidP="009F16EF">
      <w:pPr>
        <w:rPr>
          <w:color w:val="808080"/>
        </w:rPr>
      </w:pPr>
      <w:r>
        <w:rPr>
          <w:color w:val="808080"/>
        </w:rPr>
        <w:t>(Replaces RP-241742)</w:t>
      </w:r>
    </w:p>
    <w:p w14:paraId="6174681E" w14:textId="77777777" w:rsidR="009F16EF" w:rsidRDefault="009F16EF" w:rsidP="009F16EF">
      <w:pPr>
        <w:rPr>
          <w:rFonts w:ascii="Arial" w:hAnsi="Arial" w:cs="Arial"/>
          <w:b/>
        </w:rPr>
      </w:pPr>
      <w:r>
        <w:rPr>
          <w:rFonts w:ascii="Arial" w:hAnsi="Arial" w:cs="Arial"/>
          <w:b/>
        </w:rPr>
        <w:t xml:space="preserve">Discussion: </w:t>
      </w:r>
    </w:p>
    <w:p w14:paraId="49CB36C4" w14:textId="77777777" w:rsidR="009F16EF" w:rsidRDefault="009F16EF" w:rsidP="009F16EF">
      <w:r>
        <w:t>MCC: late submission</w:t>
      </w:r>
    </w:p>
    <w:p w14:paraId="1400DE5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D6621" w14:textId="77777777" w:rsidR="009F16EF" w:rsidRDefault="009F16EF" w:rsidP="009F16EF">
      <w:pPr>
        <w:rPr>
          <w:rFonts w:ascii="Arial" w:hAnsi="Arial" w:cs="Arial"/>
          <w:b/>
          <w:sz w:val="24"/>
        </w:rPr>
      </w:pPr>
      <w:r>
        <w:rPr>
          <w:rFonts w:ascii="Arial" w:hAnsi="Arial" w:cs="Arial"/>
          <w:b/>
          <w:color w:val="0000FF"/>
          <w:sz w:val="24"/>
        </w:rPr>
        <w:t>RP-241937</w:t>
      </w:r>
      <w:r>
        <w:rPr>
          <w:rFonts w:ascii="Arial" w:hAnsi="Arial" w:cs="Arial"/>
          <w:b/>
          <w:color w:val="0000FF"/>
          <w:sz w:val="24"/>
        </w:rPr>
        <w:tab/>
      </w:r>
      <w:r>
        <w:rPr>
          <w:rFonts w:ascii="Arial" w:hAnsi="Arial" w:cs="Arial"/>
          <w:b/>
          <w:sz w:val="24"/>
        </w:rPr>
        <w:t>Considerations on the Satellite Switching with re-sync over Regenerative Architecture</w:t>
      </w:r>
    </w:p>
    <w:p w14:paraId="1A23A2E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2D6A7C" w14:textId="77777777" w:rsidR="009F16EF" w:rsidRDefault="009F16EF" w:rsidP="009F16EF">
      <w:pPr>
        <w:rPr>
          <w:rFonts w:ascii="Arial" w:hAnsi="Arial" w:cs="Arial"/>
          <w:b/>
        </w:rPr>
      </w:pPr>
      <w:r>
        <w:rPr>
          <w:rFonts w:ascii="Arial" w:hAnsi="Arial" w:cs="Arial"/>
          <w:b/>
        </w:rPr>
        <w:t xml:space="preserve">Discussion: </w:t>
      </w:r>
    </w:p>
    <w:p w14:paraId="3D5AF4D7" w14:textId="77777777" w:rsidR="009F16EF" w:rsidRDefault="009F16EF" w:rsidP="009F16EF">
      <w:r>
        <w:t>Proposal 1: To support PCI unchanged for regenerative payload with gNB on board, keeping same security key between source satellite gNB and target satellite gNB based on ISL coordination is demanded, which requires check with SA3.</w:t>
      </w:r>
    </w:p>
    <w:p w14:paraId="656FA755" w14:textId="77777777" w:rsidR="009F16EF" w:rsidRDefault="009F16EF" w:rsidP="009F16EF">
      <w:r>
        <w:t>Proposal 2: The security information can be updated triggered by a timer configured by NW.</w:t>
      </w:r>
    </w:p>
    <w:p w14:paraId="07734FCF" w14:textId="77777777" w:rsidR="009F16EF" w:rsidRDefault="009F16EF" w:rsidP="009F16EF">
      <w:r>
        <w:t>Proposal 3: regarding the specific UE context communication: only transmission static part of UE context (PDCP/RLC/MAC/PHY related configuration information) and flush&amp;reestablish dynamic part of UE context (e.g., HARQ buffer status in MAC, timer value, counter value in MAC, PHY related information), which will bring impact on RAN3.</w:t>
      </w:r>
    </w:p>
    <w:p w14:paraId="6DC96933" w14:textId="77777777" w:rsidR="009F16EF" w:rsidRDefault="009F16EF" w:rsidP="009F16EF">
      <w:r>
        <w:t>Proposal 4: Support of Satellite Switching with re-sync in a regenerative architecture can be studied in Rel-19.</w:t>
      </w:r>
    </w:p>
    <w:p w14:paraId="62D5C1C9" w14:textId="77777777" w:rsidR="009F16EF" w:rsidRDefault="009F16EF" w:rsidP="009F16EF">
      <w:r>
        <w:t>Thales: could be considered in the future</w:t>
      </w:r>
    </w:p>
    <w:p w14:paraId="3D782A64" w14:textId="77777777" w:rsidR="009F16EF" w:rsidRDefault="009F16EF" w:rsidP="009F16EF">
      <w:r>
        <w:t>Nokia: we also see a value in the proposal of this Tdoc</w:t>
      </w:r>
    </w:p>
    <w:p w14:paraId="45FF0729" w14:textId="77777777" w:rsidR="009F16EF" w:rsidRDefault="009F16EF" w:rsidP="009F16EF">
      <w:r>
        <w:t>RAN chair: strong support: 5 companies, strong concerns: 2 companies</w:t>
      </w:r>
    </w:p>
    <w:p w14:paraId="63C278A6" w14:textId="77777777" w:rsidR="009F16EF" w:rsidRDefault="009F16EF" w:rsidP="009F16EF">
      <w:r>
        <w:t>CMCC: proposal is related to RAN3 and not RAN2</w:t>
      </w:r>
    </w:p>
    <w:p w14:paraId="369B607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02E6B" w14:textId="77777777" w:rsidR="009F16EF" w:rsidRDefault="009F16EF" w:rsidP="009F16EF">
      <w:pPr>
        <w:rPr>
          <w:rFonts w:ascii="Arial" w:hAnsi="Arial" w:cs="Arial"/>
          <w:b/>
          <w:sz w:val="24"/>
        </w:rPr>
      </w:pPr>
      <w:r>
        <w:rPr>
          <w:rFonts w:ascii="Arial" w:hAnsi="Arial" w:cs="Arial"/>
          <w:b/>
          <w:color w:val="0000FF"/>
          <w:sz w:val="24"/>
        </w:rPr>
        <w:lastRenderedPageBreak/>
        <w:t>RP-242365</w:t>
      </w:r>
      <w:r>
        <w:rPr>
          <w:rFonts w:ascii="Arial" w:hAnsi="Arial" w:cs="Arial"/>
          <w:b/>
          <w:color w:val="0000FF"/>
          <w:sz w:val="24"/>
        </w:rPr>
        <w:tab/>
      </w:r>
      <w:r>
        <w:rPr>
          <w:rFonts w:ascii="Arial" w:hAnsi="Arial" w:cs="Arial"/>
          <w:b/>
          <w:sz w:val="24"/>
        </w:rPr>
        <w:t>Way forward on Satellite Switching with re-sync over Regenerative Architecture</w:t>
      </w:r>
    </w:p>
    <w:p w14:paraId="2A915E0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D1950E" w14:textId="77777777" w:rsidR="009F16EF" w:rsidRDefault="009F16EF" w:rsidP="009F16EF">
      <w:pPr>
        <w:rPr>
          <w:rFonts w:ascii="Arial" w:hAnsi="Arial" w:cs="Arial"/>
          <w:b/>
        </w:rPr>
      </w:pPr>
      <w:r>
        <w:rPr>
          <w:rFonts w:ascii="Arial" w:hAnsi="Arial" w:cs="Arial"/>
          <w:b/>
        </w:rPr>
        <w:t xml:space="preserve">Discussion: </w:t>
      </w:r>
    </w:p>
    <w:p w14:paraId="74500862" w14:textId="77777777" w:rsidR="009F16EF" w:rsidRDefault="009F16EF" w:rsidP="009F16EF">
      <w:r>
        <w:t>satellite switching with re-sync over Regenerative Architecture will be pursued in REL-19</w:t>
      </w:r>
    </w:p>
    <w:p w14:paraId="3D5E90B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E177CB" w14:textId="77777777" w:rsidR="009F16EF" w:rsidRDefault="009F16EF" w:rsidP="009F16EF">
      <w:pPr>
        <w:rPr>
          <w:rFonts w:ascii="Arial" w:hAnsi="Arial" w:cs="Arial"/>
          <w:b/>
          <w:sz w:val="24"/>
        </w:rPr>
      </w:pPr>
      <w:r>
        <w:rPr>
          <w:rFonts w:ascii="Arial" w:hAnsi="Arial" w:cs="Arial"/>
          <w:b/>
          <w:color w:val="0000FF"/>
          <w:sz w:val="24"/>
        </w:rPr>
        <w:t>RP-242202</w:t>
      </w:r>
      <w:r>
        <w:rPr>
          <w:rFonts w:ascii="Arial" w:hAnsi="Arial" w:cs="Arial"/>
          <w:b/>
          <w:color w:val="0000FF"/>
          <w:sz w:val="24"/>
        </w:rPr>
        <w:tab/>
      </w:r>
      <w:r>
        <w:rPr>
          <w:rFonts w:ascii="Arial" w:hAnsi="Arial" w:cs="Arial"/>
          <w:b/>
          <w:sz w:val="24"/>
        </w:rPr>
        <w:t>NTN for NR Phase 3  – Satellite stakeholders’ view on SSB Periodicity Extension</w:t>
      </w:r>
    </w:p>
    <w:p w14:paraId="37BD880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EchoStar, Thales</w:t>
      </w:r>
    </w:p>
    <w:p w14:paraId="7D175F82" w14:textId="77777777" w:rsidR="009F16EF" w:rsidRDefault="009F16EF" w:rsidP="009F16EF">
      <w:pPr>
        <w:rPr>
          <w:rFonts w:ascii="Arial" w:hAnsi="Arial" w:cs="Arial"/>
          <w:b/>
        </w:rPr>
      </w:pPr>
      <w:r>
        <w:rPr>
          <w:rFonts w:ascii="Arial" w:hAnsi="Arial" w:cs="Arial"/>
          <w:b/>
        </w:rPr>
        <w:t xml:space="preserve">Discussion: </w:t>
      </w:r>
    </w:p>
    <w:p w14:paraId="04B7F391" w14:textId="77777777" w:rsidR="009F16EF" w:rsidRDefault="009F16EF" w:rsidP="009F16EF">
      <w:r>
        <w:t xml:space="preserve">Proposal 1: As part of the NTN DL coverage enhancements at both system level and link level, RAN shall prioritize SSB Periodicity Extension. </w:t>
      </w:r>
    </w:p>
    <w:p w14:paraId="2007C68A" w14:textId="77777777" w:rsidR="009F16EF" w:rsidRDefault="009F16EF" w:rsidP="009F16EF">
      <w:r>
        <w:t>Proposal 2: The support of wider beam for downlink common channel shall be considered with low priority compared to the extension of the SSB periodicity.</w:t>
      </w:r>
    </w:p>
    <w:p w14:paraId="65584CD6" w14:textId="77777777" w:rsidR="009F16EF" w:rsidRDefault="009F16EF" w:rsidP="009F16EF">
      <w:r>
        <w:t>Thales: RAN1 has considered several solutions for DL coverage enhancement, we do not want to see something ruled out</w:t>
      </w:r>
    </w:p>
    <w:p w14:paraId="07888A22" w14:textId="77777777" w:rsidR="009F16EF" w:rsidRDefault="009F16EF" w:rsidP="009F16EF">
      <w:r>
        <w:t>RAN chair: looking at the concerns, no conclusion is taken for this Tdoc</w:t>
      </w:r>
    </w:p>
    <w:p w14:paraId="1C27EC6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51225" w14:textId="77777777" w:rsidR="009F16EF" w:rsidRDefault="009F16EF" w:rsidP="009F16EF">
      <w:pPr>
        <w:rPr>
          <w:rFonts w:ascii="Arial" w:hAnsi="Arial" w:cs="Arial"/>
          <w:b/>
          <w:sz w:val="24"/>
        </w:rPr>
      </w:pPr>
      <w:r>
        <w:rPr>
          <w:rFonts w:ascii="Arial" w:hAnsi="Arial" w:cs="Arial"/>
          <w:b/>
          <w:color w:val="0000FF"/>
          <w:sz w:val="24"/>
        </w:rPr>
        <w:t>RP-241787</w:t>
      </w:r>
      <w:r>
        <w:rPr>
          <w:rFonts w:ascii="Arial" w:hAnsi="Arial" w:cs="Arial"/>
          <w:b/>
          <w:color w:val="0000FF"/>
          <w:sz w:val="24"/>
        </w:rPr>
        <w:tab/>
      </w:r>
      <w:r>
        <w:rPr>
          <w:rFonts w:ascii="Arial" w:hAnsi="Arial" w:cs="Arial"/>
          <w:b/>
          <w:sz w:val="24"/>
        </w:rPr>
        <w:t>Some clarifications about Non-Terrestrial Networks</w:t>
      </w:r>
    </w:p>
    <w:p w14:paraId="51B5F06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BD48C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DC8C4" w14:textId="77777777" w:rsidR="009F16EF" w:rsidRDefault="009F16EF" w:rsidP="009F16EF">
      <w:pPr>
        <w:rPr>
          <w:rFonts w:ascii="Arial" w:hAnsi="Arial" w:cs="Arial"/>
          <w:b/>
          <w:sz w:val="24"/>
        </w:rPr>
      </w:pPr>
      <w:r>
        <w:rPr>
          <w:rFonts w:ascii="Arial" w:hAnsi="Arial" w:cs="Arial"/>
          <w:b/>
          <w:color w:val="0000FF"/>
          <w:sz w:val="24"/>
        </w:rPr>
        <w:t>RP-241789</w:t>
      </w:r>
      <w:r>
        <w:rPr>
          <w:rFonts w:ascii="Arial" w:hAnsi="Arial" w:cs="Arial"/>
          <w:b/>
          <w:color w:val="0000FF"/>
          <w:sz w:val="24"/>
        </w:rPr>
        <w:tab/>
      </w:r>
      <w:r>
        <w:rPr>
          <w:rFonts w:ascii="Arial" w:hAnsi="Arial" w:cs="Arial"/>
          <w:b/>
          <w:sz w:val="24"/>
        </w:rPr>
        <w:t>Non-Terrestrial Networks (NTN) for NR Phase 3</w:t>
      </w:r>
    </w:p>
    <w:p w14:paraId="5B7BDB0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398F3F04" w14:textId="77777777" w:rsidR="009F16EF" w:rsidRDefault="009F16EF" w:rsidP="009F16EF">
      <w:pPr>
        <w:rPr>
          <w:rFonts w:ascii="Arial" w:hAnsi="Arial" w:cs="Arial"/>
          <w:b/>
        </w:rPr>
      </w:pPr>
      <w:r>
        <w:rPr>
          <w:rFonts w:ascii="Arial" w:hAnsi="Arial" w:cs="Arial"/>
          <w:b/>
        </w:rPr>
        <w:t xml:space="preserve">Discussion: </w:t>
      </w:r>
    </w:p>
    <w:p w14:paraId="47714642" w14:textId="77777777" w:rsidR="009F16EF" w:rsidRDefault="009F16EF" w:rsidP="009F16EF">
      <w:r>
        <w:t>only supporting companies added</w:t>
      </w:r>
    </w:p>
    <w:p w14:paraId="5FA1289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9F2829" w14:textId="77777777" w:rsidR="009F16EF" w:rsidRDefault="009F16EF" w:rsidP="009F16EF">
      <w:pPr>
        <w:pStyle w:val="Heading5"/>
      </w:pPr>
      <w:bookmarkStart w:id="158" w:name="_Toc178621113"/>
      <w:bookmarkStart w:id="159" w:name="_Toc184591791"/>
      <w:r>
        <w:t>9.3.2.3</w:t>
      </w:r>
      <w:r>
        <w:tab/>
        <w:t>XR for NR Phase 3 [RAN2 WI: NR_XR_Ph3]</w:t>
      </w:r>
      <w:bookmarkEnd w:id="158"/>
      <w:bookmarkEnd w:id="159"/>
    </w:p>
    <w:p w14:paraId="28D477AD" w14:textId="77777777" w:rsidR="009F16EF" w:rsidRDefault="009F16EF" w:rsidP="009F16EF">
      <w:pPr>
        <w:rPr>
          <w:rFonts w:ascii="Arial" w:hAnsi="Arial" w:cs="Arial"/>
          <w:b/>
          <w:sz w:val="24"/>
        </w:rPr>
      </w:pPr>
      <w:r>
        <w:rPr>
          <w:rFonts w:ascii="Arial" w:hAnsi="Arial" w:cs="Arial"/>
          <w:b/>
          <w:color w:val="0000FF"/>
          <w:sz w:val="24"/>
        </w:rPr>
        <w:t>RP-241720</w:t>
      </w:r>
      <w:r>
        <w:rPr>
          <w:rFonts w:ascii="Arial" w:hAnsi="Arial" w:cs="Arial"/>
          <w:b/>
          <w:color w:val="0000FF"/>
          <w:sz w:val="24"/>
        </w:rPr>
        <w:tab/>
      </w:r>
      <w:r>
        <w:rPr>
          <w:rFonts w:ascii="Arial" w:hAnsi="Arial" w:cs="Arial"/>
          <w:b/>
          <w:sz w:val="24"/>
        </w:rPr>
        <w:t>Reply LS to R2-2405782 on multi-modality awareness at RAN (S2-2409444; to: RAN2, SA4, RAN3; cc: RAN; contact: Huawei)</w:t>
      </w:r>
    </w:p>
    <w:p w14:paraId="79FFE5F6"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S2-2409444, to RAN2, SA4, RAN3, cc RAN</w:t>
      </w:r>
      <w:r>
        <w:rPr>
          <w:i/>
        </w:rPr>
        <w:br/>
      </w:r>
      <w:r>
        <w:rPr>
          <w:i/>
        </w:rPr>
        <w:tab/>
      </w:r>
      <w:r>
        <w:rPr>
          <w:i/>
        </w:rPr>
        <w:tab/>
      </w:r>
      <w:r>
        <w:rPr>
          <w:i/>
        </w:rPr>
        <w:tab/>
      </w:r>
      <w:r>
        <w:rPr>
          <w:i/>
        </w:rPr>
        <w:tab/>
      </w:r>
      <w:r>
        <w:rPr>
          <w:i/>
        </w:rPr>
        <w:tab/>
        <w:t>Source: SA2</w:t>
      </w:r>
    </w:p>
    <w:p w14:paraId="6925FE75" w14:textId="77777777" w:rsidR="009F16EF" w:rsidRDefault="009F16EF" w:rsidP="009F16EF">
      <w:pPr>
        <w:rPr>
          <w:rFonts w:ascii="Arial" w:hAnsi="Arial" w:cs="Arial"/>
          <w:b/>
        </w:rPr>
      </w:pPr>
      <w:r>
        <w:rPr>
          <w:rFonts w:ascii="Arial" w:hAnsi="Arial" w:cs="Arial"/>
          <w:b/>
        </w:rPr>
        <w:t xml:space="preserve">Abstract: </w:t>
      </w:r>
    </w:p>
    <w:p w14:paraId="719FC483" w14:textId="77777777" w:rsidR="009F16EF" w:rsidRDefault="009F16EF" w:rsidP="009F16EF">
      <w:r>
        <w:t>no RAN action requested; LS R2-2405782 was sent from RAN2 #126 in May 24 but not to/cc RAN</w:t>
      </w:r>
    </w:p>
    <w:p w14:paraId="1942D90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C3902" w14:textId="77777777" w:rsidR="009F16EF" w:rsidRDefault="009F16EF" w:rsidP="009F16EF">
      <w:pPr>
        <w:rPr>
          <w:rFonts w:ascii="Arial" w:hAnsi="Arial" w:cs="Arial"/>
          <w:b/>
          <w:sz w:val="24"/>
        </w:rPr>
      </w:pPr>
      <w:r>
        <w:rPr>
          <w:rFonts w:ascii="Arial" w:hAnsi="Arial" w:cs="Arial"/>
          <w:b/>
          <w:color w:val="0000FF"/>
          <w:sz w:val="24"/>
        </w:rPr>
        <w:lastRenderedPageBreak/>
        <w:t>RP-241770</w:t>
      </w:r>
      <w:r>
        <w:rPr>
          <w:rFonts w:ascii="Arial" w:hAnsi="Arial" w:cs="Arial"/>
          <w:b/>
          <w:color w:val="0000FF"/>
          <w:sz w:val="24"/>
        </w:rPr>
        <w:tab/>
      </w:r>
      <w:r>
        <w:rPr>
          <w:rFonts w:ascii="Arial" w:hAnsi="Arial" w:cs="Arial"/>
          <w:b/>
          <w:sz w:val="24"/>
        </w:rPr>
        <w:t>Status report for WI XR Enhancements for NR</w:t>
      </w:r>
    </w:p>
    <w:p w14:paraId="0273D14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Qualcomm (Rapporteurs)</w:t>
      </w:r>
    </w:p>
    <w:p w14:paraId="30314D1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653B3" w14:textId="77777777" w:rsidR="009F16EF" w:rsidRDefault="009F16EF" w:rsidP="009F16EF">
      <w:pPr>
        <w:rPr>
          <w:rFonts w:ascii="Arial" w:hAnsi="Arial" w:cs="Arial"/>
          <w:b/>
          <w:sz w:val="24"/>
        </w:rPr>
      </w:pPr>
      <w:r>
        <w:rPr>
          <w:rFonts w:ascii="Arial" w:hAnsi="Arial" w:cs="Arial"/>
          <w:b/>
          <w:color w:val="0000FF"/>
          <w:sz w:val="24"/>
        </w:rPr>
        <w:t>RP-242096</w:t>
      </w:r>
      <w:r>
        <w:rPr>
          <w:rFonts w:ascii="Arial" w:hAnsi="Arial" w:cs="Arial"/>
          <w:b/>
          <w:color w:val="0000FF"/>
          <w:sz w:val="24"/>
        </w:rPr>
        <w:tab/>
      </w:r>
      <w:r>
        <w:rPr>
          <w:rFonts w:ascii="Arial" w:hAnsi="Arial" w:cs="Arial"/>
          <w:b/>
          <w:sz w:val="24"/>
        </w:rPr>
        <w:t xml:space="preserve">Views on XR for NR Phase 3 WI </w:t>
      </w:r>
    </w:p>
    <w:p w14:paraId="66A5F8A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08411DFA" w14:textId="77777777" w:rsidR="009F16EF" w:rsidRDefault="009F16EF" w:rsidP="009F16EF">
      <w:pPr>
        <w:rPr>
          <w:rFonts w:ascii="Arial" w:hAnsi="Arial" w:cs="Arial"/>
          <w:b/>
        </w:rPr>
      </w:pPr>
      <w:r>
        <w:rPr>
          <w:rFonts w:ascii="Arial" w:hAnsi="Arial" w:cs="Arial"/>
          <w:b/>
        </w:rPr>
        <w:t xml:space="preserve">Abstract: </w:t>
      </w:r>
    </w:p>
    <w:p w14:paraId="4527A43C" w14:textId="77777777" w:rsidR="009F16EF" w:rsidRDefault="009F16EF" w:rsidP="009F16EF">
      <w:r>
        <w:t>This contribution proposes way forward on the items needed to the discussed due to the checkpoint in RAN#105, covering topics like multimodality as well as how to handle the earlier discussed uplink congestion notification from gNB to the UE.</w:t>
      </w:r>
    </w:p>
    <w:p w14:paraId="1CD47647" w14:textId="77777777" w:rsidR="009F16EF" w:rsidRDefault="009F16EF" w:rsidP="009F16EF">
      <w:pPr>
        <w:rPr>
          <w:rFonts w:ascii="Arial" w:hAnsi="Arial" w:cs="Arial"/>
          <w:b/>
        </w:rPr>
      </w:pPr>
      <w:r>
        <w:rPr>
          <w:rFonts w:ascii="Arial" w:hAnsi="Arial" w:cs="Arial"/>
          <w:b/>
        </w:rPr>
        <w:t xml:space="preserve">Discussion: </w:t>
      </w:r>
    </w:p>
    <w:p w14:paraId="1DCA4B86" w14:textId="77777777" w:rsidR="009F16EF" w:rsidRDefault="009F16EF" w:rsidP="009F16EF">
      <w:r>
        <w:t xml:space="preserve">Proposal 1: Multi-modality is not included in the WI objective of Rel-19 XR. </w:t>
      </w:r>
    </w:p>
    <w:p w14:paraId="74C02353" w14:textId="77777777" w:rsidR="009F16EF" w:rsidRDefault="009F16EF" w:rsidP="009F16EF">
      <w:r>
        <w:t>Proposal 2: The study phase for scheduling enhancement is concluded with the following added to the WID:</w:t>
      </w:r>
    </w:p>
    <w:p w14:paraId="0A182A95" w14:textId="77777777" w:rsidR="009F16EF" w:rsidRDefault="009F16EF" w:rsidP="009F16EF">
      <w:r>
        <w:t xml:space="preserve">- Specify the following Enhancements for Scheduling [RAN2]: </w:t>
      </w:r>
    </w:p>
    <w:p w14:paraId="5C263A51" w14:textId="77777777" w:rsidR="009F16EF" w:rsidRDefault="009F16EF" w:rsidP="009F16EF">
      <w:r>
        <w:t>-</w:t>
      </w:r>
      <w:r>
        <w:tab/>
        <w:t xml:space="preserve"> Specify enhancements that support priority adjustment during LCH prioritization for the LCHs with delay critical data; </w:t>
      </w:r>
    </w:p>
    <w:p w14:paraId="41982B5D" w14:textId="77777777" w:rsidR="009F16EF" w:rsidRDefault="009F16EF" w:rsidP="009F16EF">
      <w:r>
        <w:t>-</w:t>
      </w:r>
      <w:r>
        <w:tab/>
        <w:t xml:space="preserve"> Specify DSR enhancement with multiple pairs of buffer status and remaining time for an LCG.</w:t>
      </w:r>
    </w:p>
    <w:p w14:paraId="05C464E2" w14:textId="77777777" w:rsidR="009F16EF" w:rsidRDefault="009F16EF" w:rsidP="009F16EF">
      <w:r>
        <w:t xml:space="preserve">Proposal 3: WID is updated to include an objective on the uplink rate control solution e.g., uplink congestion indication. </w:t>
      </w:r>
    </w:p>
    <w:p w14:paraId="5A5EDA43" w14:textId="77777777" w:rsidR="009F16EF" w:rsidRDefault="009F16EF" w:rsidP="009F16EF">
      <w:r>
        <w:t>Proposal 4: WID Update is needed to add the following RAN3 objectives to support SA2 work, and request additional TUs for RAN3#125bis, RAN3#126, and RAN3#127 meetings (0.5 TU for each meeting)</w:t>
      </w:r>
    </w:p>
    <w:p w14:paraId="03E823F8" w14:textId="77777777" w:rsidR="009F16EF" w:rsidRDefault="009F16EF" w:rsidP="009F16EF">
      <w:r>
        <w:t>-</w:t>
      </w:r>
      <w:r>
        <w:tab/>
        <w:t xml:space="preserve"> Support of PDU set based QoS handling enhancement [RAN3]</w:t>
      </w:r>
    </w:p>
    <w:p w14:paraId="7BB89C95" w14:textId="77777777" w:rsidR="009F16EF" w:rsidRDefault="009F16EF" w:rsidP="009F16EF">
      <w:r>
        <w:t>-</w:t>
      </w:r>
      <w:r>
        <w:tab/>
        <w:t xml:space="preserve"> the 5GC sends NG-RAN an indicator indicating the DL PDU Set Information Marking is supported. Based on the indicator, , the NG RAN may indicate the 5GC to perform the PDU Set Information marking.</w:t>
      </w:r>
    </w:p>
    <w:p w14:paraId="745C08DF" w14:textId="77777777" w:rsidR="009F16EF" w:rsidRDefault="009F16EF" w:rsidP="009F16EF">
      <w:r>
        <w:t>-</w:t>
      </w:r>
      <w:r>
        <w:tab/>
        <w:t xml:space="preserve"> FEC Content ratio agreed to be provided over NGAP.</w:t>
      </w:r>
    </w:p>
    <w:p w14:paraId="09CD3FE3" w14:textId="77777777" w:rsidR="009F16EF" w:rsidRDefault="009F16EF" w:rsidP="009F16EF">
      <w:r>
        <w:t>-</w:t>
      </w:r>
      <w:r>
        <w:tab/>
        <w:t xml:space="preserve"> Enhance Alternative UL/DL PDU Set QoS and Notification control for PDU Set QoS.</w:t>
      </w:r>
    </w:p>
    <w:p w14:paraId="22189818" w14:textId="77777777" w:rsidR="009F16EF" w:rsidRDefault="009F16EF" w:rsidP="009F16EF">
      <w:r>
        <w:t>-</w:t>
      </w:r>
      <w:r>
        <w:tab/>
        <w:t xml:space="preserve"> QoS Handling when Traffic Characteristics Change Dynamically [RAN3]</w:t>
      </w:r>
    </w:p>
    <w:p w14:paraId="248FA624" w14:textId="77777777" w:rsidR="009F16EF" w:rsidRDefault="009F16EF" w:rsidP="009F16EF">
      <w:r>
        <w:t xml:space="preserve">- </w:t>
      </w:r>
      <w:r>
        <w:tab/>
        <w:t>TTNB and Burst size to be provided over GTP-U</w:t>
      </w:r>
    </w:p>
    <w:p w14:paraId="35E56941" w14:textId="77777777" w:rsidR="009F16EF" w:rsidRDefault="009F16EF" w:rsidP="009F16EF">
      <w:r>
        <w:t>-</w:t>
      </w:r>
      <w:r>
        <w:tab/>
        <w:t xml:space="preserve"> Enhancement for XR related network information exposure [RAN3]</w:t>
      </w:r>
    </w:p>
    <w:p w14:paraId="3D03A29A" w14:textId="77777777" w:rsidR="009F16EF" w:rsidRDefault="009F16EF" w:rsidP="009F16EF">
      <w:r>
        <w:t>-</w:t>
      </w:r>
      <w:r>
        <w:tab/>
        <w:t xml:space="preserve"> Support the report available data rate value for GBR QoS Flow</w:t>
      </w:r>
    </w:p>
    <w:p w14:paraId="4F81CC6E" w14:textId="77777777" w:rsidR="009F16EF" w:rsidRDefault="009F16EF" w:rsidP="009F16EF">
      <w:r>
        <w:t>Proposal 5: Increase RAN4 TU allocation for RRM from 0.5 TU to 1 TU starting from RAN4 #112bis</w:t>
      </w:r>
    </w:p>
    <w:p w14:paraId="418C73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E73E9" w14:textId="77777777" w:rsidR="009F16EF" w:rsidRDefault="009F16EF" w:rsidP="009F16EF">
      <w:pPr>
        <w:rPr>
          <w:rFonts w:ascii="Arial" w:hAnsi="Arial" w:cs="Arial"/>
          <w:b/>
          <w:sz w:val="24"/>
        </w:rPr>
      </w:pPr>
      <w:r>
        <w:rPr>
          <w:rFonts w:ascii="Arial" w:hAnsi="Arial" w:cs="Arial"/>
          <w:b/>
          <w:color w:val="0000FF"/>
          <w:sz w:val="24"/>
        </w:rPr>
        <w:t>RP-241936</w:t>
      </w:r>
      <w:r>
        <w:rPr>
          <w:rFonts w:ascii="Arial" w:hAnsi="Arial" w:cs="Arial"/>
          <w:b/>
          <w:color w:val="0000FF"/>
          <w:sz w:val="24"/>
        </w:rPr>
        <w:tab/>
      </w:r>
      <w:r>
        <w:rPr>
          <w:rFonts w:ascii="Arial" w:hAnsi="Arial" w:cs="Arial"/>
          <w:b/>
          <w:sz w:val="24"/>
        </w:rPr>
        <w:t>Consideration on Revised Rel-19 XR WID</w:t>
      </w:r>
    </w:p>
    <w:p w14:paraId="2AF1971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13E71AD" w14:textId="77777777" w:rsidR="009F16EF" w:rsidRDefault="009F16EF" w:rsidP="009F16EF">
      <w:pPr>
        <w:rPr>
          <w:rFonts w:ascii="Arial" w:hAnsi="Arial" w:cs="Arial"/>
          <w:b/>
        </w:rPr>
      </w:pPr>
      <w:r>
        <w:rPr>
          <w:rFonts w:ascii="Arial" w:hAnsi="Arial" w:cs="Arial"/>
          <w:b/>
        </w:rPr>
        <w:t xml:space="preserve">Discussion: </w:t>
      </w:r>
    </w:p>
    <w:p w14:paraId="239BBA4A" w14:textId="77777777" w:rsidR="009F16EF" w:rsidRDefault="009F16EF" w:rsidP="009F16EF">
      <w:r>
        <w:t>Proposal 1: Update the revised WID for NR Phase 3 XR enhancement to capture the RAN awareness based rate control in the scope.</w:t>
      </w:r>
    </w:p>
    <w:p w14:paraId="28466474" w14:textId="77777777" w:rsidR="009F16EF" w:rsidRDefault="009F16EF" w:rsidP="009F16EF">
      <w:r>
        <w:lastRenderedPageBreak/>
        <w:t>Proposal 2: Update the revised WID for NR Phase 3 XR enhancement to include specifying how to  support Multi-Modality awareness in RAN in Rel-19 for both UL and DL.</w:t>
      </w:r>
    </w:p>
    <w:p w14:paraId="2F887921" w14:textId="77777777" w:rsidR="009F16EF" w:rsidRDefault="009F16EF" w:rsidP="009F16EF">
      <w:r>
        <w:t>Proposal 3: Update the revised WID for NR Phase 3 XR enhancement to include specifying how to support Scheduling Enhancements in RAN in Rel-19.</w:t>
      </w:r>
    </w:p>
    <w:p w14:paraId="219BA94D" w14:textId="77777777" w:rsidR="009F16EF" w:rsidRDefault="009F16EF" w:rsidP="009F16EF">
      <w:r>
        <w:t>Proposal 4: Update Rel-19 WID to include RAN3 objective to support Multi-modality.</w:t>
      </w:r>
    </w:p>
    <w:p w14:paraId="6BBABF4B" w14:textId="77777777" w:rsidR="009F16EF" w:rsidRDefault="009F16EF" w:rsidP="009F16EF">
      <w:r>
        <w:t>Proposal 5: Allocate an extra TU for a thorough discussion for Multi-modality in RAN3</w:t>
      </w:r>
    </w:p>
    <w:p w14:paraId="764995A8" w14:textId="77777777" w:rsidR="009F16EF" w:rsidRDefault="009F16EF" w:rsidP="009F16EF">
      <w:r>
        <w:t>CATT: most controversial part is multimodality</w:t>
      </w:r>
    </w:p>
    <w:p w14:paraId="7FFF4025" w14:textId="77777777" w:rsidR="009F16EF" w:rsidRDefault="009F16EF" w:rsidP="009F16EF">
      <w:r>
        <w:t>RAN chair: could proposal 1 and 3 be agreed?</w:t>
      </w:r>
    </w:p>
    <w:p w14:paraId="7E4CBDDA" w14:textId="77777777" w:rsidR="009F16EF" w:rsidRDefault="009F16EF" w:rsidP="009F16EF">
      <w:r>
        <w:t>RAN chair: can some multi-modality work will be done with with minimal effort?</w:t>
      </w:r>
    </w:p>
    <w:p w14:paraId="611C627C" w14:textId="77777777" w:rsidR="009F16EF" w:rsidRDefault="009F16EF" w:rsidP="009F16EF">
      <w:r>
        <w:t>Nokia: it needs to be understood that SA2 may not do anything on this in next quarter without reply from RAN2/3</w:t>
      </w:r>
    </w:p>
    <w:p w14:paraId="18FB067E" w14:textId="77777777" w:rsidR="009F16EF" w:rsidRDefault="009F16EF" w:rsidP="009F16EF">
      <w:r>
        <w:t>RAN chair: suggests to bring a way forward proposal in RP-242357</w:t>
      </w:r>
    </w:p>
    <w:p w14:paraId="7134C246" w14:textId="77777777" w:rsidR="009F16EF" w:rsidRDefault="009F16EF" w:rsidP="009F16EF">
      <w:r>
        <w:t>conclusion: proposal 1 and 3 are endorsed</w:t>
      </w:r>
    </w:p>
    <w:p w14:paraId="100DE19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4B99E" w14:textId="77777777" w:rsidR="009F16EF" w:rsidRDefault="009F16EF" w:rsidP="009F16EF">
      <w:pPr>
        <w:rPr>
          <w:rFonts w:ascii="Arial" w:hAnsi="Arial" w:cs="Arial"/>
          <w:b/>
          <w:sz w:val="24"/>
        </w:rPr>
      </w:pPr>
      <w:r>
        <w:rPr>
          <w:rFonts w:ascii="Arial" w:hAnsi="Arial" w:cs="Arial"/>
          <w:b/>
          <w:color w:val="0000FF"/>
          <w:sz w:val="24"/>
        </w:rPr>
        <w:t>RP-242224</w:t>
      </w:r>
      <w:r>
        <w:rPr>
          <w:rFonts w:ascii="Arial" w:hAnsi="Arial" w:cs="Arial"/>
          <w:b/>
          <w:color w:val="0000FF"/>
          <w:sz w:val="24"/>
        </w:rPr>
        <w:tab/>
      </w:r>
      <w:r>
        <w:rPr>
          <w:rFonts w:ascii="Arial" w:hAnsi="Arial" w:cs="Arial"/>
          <w:b/>
          <w:sz w:val="24"/>
        </w:rPr>
        <w:t>On RAN Awareness and UL Rate Control for XR</w:t>
      </w:r>
    </w:p>
    <w:p w14:paraId="07A1D91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CATT, CMCC, Google, vivo, ZTE Corporation, Sanechips, Huawei, HiSilicon, Spreadtrum, Samsung, Apple, MediaTek, Futurewei</w:t>
      </w:r>
    </w:p>
    <w:p w14:paraId="6711F00A" w14:textId="77777777" w:rsidR="009F16EF" w:rsidRDefault="009F16EF" w:rsidP="009F16EF">
      <w:pPr>
        <w:rPr>
          <w:rFonts w:ascii="Arial" w:hAnsi="Arial" w:cs="Arial"/>
          <w:b/>
        </w:rPr>
      </w:pPr>
      <w:r>
        <w:rPr>
          <w:rFonts w:ascii="Arial" w:hAnsi="Arial" w:cs="Arial"/>
          <w:b/>
        </w:rPr>
        <w:t xml:space="preserve">Discussion: </w:t>
      </w:r>
    </w:p>
    <w:p w14:paraId="3632A1AD" w14:textId="77777777" w:rsidR="009F16EF" w:rsidRDefault="009F16EF" w:rsidP="009F16EF">
      <w:r>
        <w:t>RAN chair: if we do everything that is proposed for extending this WI would RAN2 be ok?</w:t>
      </w:r>
    </w:p>
    <w:p w14:paraId="4F712EDB" w14:textId="77777777" w:rsidR="009F16EF" w:rsidRDefault="009F16EF" w:rsidP="009F16EF">
      <w:r>
        <w:t>RAN2 chair: would suggest to clarify the scope more</w:t>
      </w:r>
    </w:p>
    <w:p w14:paraId="441F6C90" w14:textId="77777777" w:rsidR="009F16EF" w:rsidRDefault="009F16EF" w:rsidP="009F16EF">
      <w:r>
        <w:t>Vodafone: focus on UL enhancement would be preferred</w:t>
      </w:r>
    </w:p>
    <w:p w14:paraId="0494A476" w14:textId="77777777" w:rsidR="009F16EF" w:rsidRDefault="009F16EF" w:rsidP="009F16EF">
      <w:r>
        <w:t>DT: multi-modality would be needed but in general no addition is needed for NR_XR_Ph3</w:t>
      </w:r>
    </w:p>
    <w:p w14:paraId="5575F5AB" w14:textId="77777777" w:rsidR="009F16EF" w:rsidRDefault="009F16EF" w:rsidP="009F16EF">
      <w:r>
        <w:t>RAN chair: strong need for multi-modality: 12 companies, strong concerns if normative work: 6 companies;</w:t>
      </w:r>
    </w:p>
    <w:p w14:paraId="295E80CE" w14:textId="77777777" w:rsidR="009F16EF" w:rsidRDefault="009F16EF" w:rsidP="009F16EF">
      <w:r>
        <w:t>good majority but not strong enough</w:t>
      </w:r>
    </w:p>
    <w:p w14:paraId="298036F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8F97F" w14:textId="77777777" w:rsidR="009F16EF" w:rsidRDefault="009F16EF" w:rsidP="009F16EF">
      <w:pPr>
        <w:rPr>
          <w:rFonts w:ascii="Arial" w:hAnsi="Arial" w:cs="Arial"/>
          <w:b/>
          <w:sz w:val="24"/>
        </w:rPr>
      </w:pPr>
      <w:r>
        <w:rPr>
          <w:rFonts w:ascii="Arial" w:hAnsi="Arial" w:cs="Arial"/>
          <w:b/>
          <w:color w:val="0000FF"/>
          <w:sz w:val="24"/>
        </w:rPr>
        <w:t>RP-241781</w:t>
      </w:r>
      <w:r>
        <w:rPr>
          <w:rFonts w:ascii="Arial" w:hAnsi="Arial" w:cs="Arial"/>
          <w:b/>
          <w:color w:val="0000FF"/>
          <w:sz w:val="24"/>
        </w:rPr>
        <w:tab/>
      </w:r>
      <w:r>
        <w:rPr>
          <w:rFonts w:ascii="Arial" w:hAnsi="Arial" w:cs="Arial"/>
          <w:b/>
          <w:sz w:val="24"/>
        </w:rPr>
        <w:t>Discussion on Rel-19 XR</w:t>
      </w:r>
    </w:p>
    <w:p w14:paraId="5718423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8B14A5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CD574" w14:textId="77777777" w:rsidR="009F16EF" w:rsidRDefault="009F16EF" w:rsidP="009F16EF">
      <w:pPr>
        <w:rPr>
          <w:rFonts w:ascii="Arial" w:hAnsi="Arial" w:cs="Arial"/>
          <w:b/>
          <w:sz w:val="24"/>
        </w:rPr>
      </w:pPr>
      <w:r>
        <w:rPr>
          <w:rFonts w:ascii="Arial" w:hAnsi="Arial" w:cs="Arial"/>
          <w:b/>
          <w:color w:val="0000FF"/>
          <w:sz w:val="24"/>
        </w:rPr>
        <w:t>RP-241808</w:t>
      </w:r>
      <w:r>
        <w:rPr>
          <w:rFonts w:ascii="Arial" w:hAnsi="Arial" w:cs="Arial"/>
          <w:b/>
          <w:color w:val="0000FF"/>
          <w:sz w:val="24"/>
        </w:rPr>
        <w:tab/>
      </w:r>
      <w:r>
        <w:rPr>
          <w:rFonts w:ascii="Arial" w:hAnsi="Arial" w:cs="Arial"/>
          <w:b/>
          <w:sz w:val="24"/>
        </w:rPr>
        <w:t>Views on Rel-19 XR (eXtended Reality) for NR Phase 3</w:t>
      </w:r>
    </w:p>
    <w:p w14:paraId="6415765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68DD9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9AD5E" w14:textId="77777777" w:rsidR="009F16EF" w:rsidRDefault="009F16EF" w:rsidP="009F16EF">
      <w:pPr>
        <w:rPr>
          <w:rFonts w:ascii="Arial" w:hAnsi="Arial" w:cs="Arial"/>
          <w:b/>
          <w:sz w:val="24"/>
        </w:rPr>
      </w:pPr>
      <w:r>
        <w:rPr>
          <w:rFonts w:ascii="Arial" w:hAnsi="Arial" w:cs="Arial"/>
          <w:b/>
          <w:color w:val="0000FF"/>
          <w:sz w:val="24"/>
        </w:rPr>
        <w:t>RP-242104</w:t>
      </w:r>
      <w:r>
        <w:rPr>
          <w:rFonts w:ascii="Arial" w:hAnsi="Arial" w:cs="Arial"/>
          <w:b/>
          <w:color w:val="0000FF"/>
          <w:sz w:val="24"/>
        </w:rPr>
        <w:tab/>
      </w:r>
      <w:r>
        <w:rPr>
          <w:rFonts w:ascii="Arial" w:hAnsi="Arial" w:cs="Arial"/>
          <w:b/>
          <w:sz w:val="24"/>
        </w:rPr>
        <w:t>Discussion on XR enhancements</w:t>
      </w:r>
    </w:p>
    <w:p w14:paraId="2E4CBBE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0D05A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1C1A7" w14:textId="77777777" w:rsidR="009F16EF" w:rsidRDefault="009F16EF" w:rsidP="009F16EF">
      <w:pPr>
        <w:rPr>
          <w:rFonts w:ascii="Arial" w:hAnsi="Arial" w:cs="Arial"/>
          <w:b/>
          <w:sz w:val="24"/>
        </w:rPr>
      </w:pPr>
      <w:r>
        <w:rPr>
          <w:rFonts w:ascii="Arial" w:hAnsi="Arial" w:cs="Arial"/>
          <w:b/>
          <w:color w:val="0000FF"/>
          <w:sz w:val="24"/>
        </w:rPr>
        <w:lastRenderedPageBreak/>
        <w:t>RP-242130</w:t>
      </w:r>
      <w:r>
        <w:rPr>
          <w:rFonts w:ascii="Arial" w:hAnsi="Arial" w:cs="Arial"/>
          <w:b/>
          <w:color w:val="0000FF"/>
          <w:sz w:val="24"/>
        </w:rPr>
        <w:tab/>
      </w:r>
      <w:r>
        <w:rPr>
          <w:rFonts w:ascii="Arial" w:hAnsi="Arial" w:cs="Arial"/>
          <w:b/>
          <w:sz w:val="24"/>
        </w:rPr>
        <w:t>Discussion on Rel-19 XR Phase 3</w:t>
      </w:r>
    </w:p>
    <w:p w14:paraId="7E0EFD0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00EF6AD" w14:textId="77777777" w:rsidR="009F16EF" w:rsidRDefault="009F16EF" w:rsidP="009F16EF">
      <w:pPr>
        <w:rPr>
          <w:rFonts w:ascii="Arial" w:hAnsi="Arial" w:cs="Arial"/>
          <w:b/>
        </w:rPr>
      </w:pPr>
      <w:r>
        <w:rPr>
          <w:rFonts w:ascii="Arial" w:hAnsi="Arial" w:cs="Arial"/>
          <w:b/>
        </w:rPr>
        <w:t xml:space="preserve">Abstract: </w:t>
      </w:r>
    </w:p>
    <w:p w14:paraId="791A1699" w14:textId="77777777" w:rsidR="009F16EF" w:rsidRDefault="009F16EF" w:rsidP="009F16EF">
      <w:r>
        <w:t>on two check points</w:t>
      </w:r>
    </w:p>
    <w:p w14:paraId="78E1DDE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B87C5" w14:textId="77777777" w:rsidR="009F16EF" w:rsidRDefault="009F16EF" w:rsidP="009F16EF">
      <w:pPr>
        <w:rPr>
          <w:rFonts w:ascii="Arial" w:hAnsi="Arial" w:cs="Arial"/>
          <w:b/>
          <w:sz w:val="24"/>
        </w:rPr>
      </w:pPr>
      <w:r>
        <w:rPr>
          <w:rFonts w:ascii="Arial" w:hAnsi="Arial" w:cs="Arial"/>
          <w:b/>
          <w:color w:val="0000FF"/>
          <w:sz w:val="24"/>
        </w:rPr>
        <w:t>RP-242223</w:t>
      </w:r>
      <w:r>
        <w:rPr>
          <w:rFonts w:ascii="Arial" w:hAnsi="Arial" w:cs="Arial"/>
          <w:b/>
          <w:color w:val="0000FF"/>
          <w:sz w:val="24"/>
        </w:rPr>
        <w:tab/>
      </w:r>
      <w:r>
        <w:rPr>
          <w:rFonts w:ascii="Arial" w:hAnsi="Arial" w:cs="Arial"/>
          <w:b/>
          <w:sz w:val="24"/>
        </w:rPr>
        <w:t>Discussion on Rel-19 XR for NR Phase 3</w:t>
      </w:r>
    </w:p>
    <w:p w14:paraId="31644CB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6FE09C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713D5" w14:textId="77777777" w:rsidR="009F16EF" w:rsidRDefault="009F16EF" w:rsidP="009F16EF">
      <w:pPr>
        <w:rPr>
          <w:rFonts w:ascii="Arial" w:hAnsi="Arial" w:cs="Arial"/>
          <w:b/>
          <w:sz w:val="24"/>
        </w:rPr>
      </w:pPr>
      <w:r>
        <w:rPr>
          <w:rFonts w:ascii="Arial" w:hAnsi="Arial" w:cs="Arial"/>
          <w:b/>
          <w:color w:val="0000FF"/>
          <w:sz w:val="24"/>
        </w:rPr>
        <w:t>RP-242081</w:t>
      </w:r>
      <w:r>
        <w:rPr>
          <w:rFonts w:ascii="Arial" w:hAnsi="Arial" w:cs="Arial"/>
          <w:b/>
          <w:color w:val="0000FF"/>
          <w:sz w:val="24"/>
        </w:rPr>
        <w:tab/>
      </w:r>
      <w:r>
        <w:rPr>
          <w:rFonts w:ascii="Arial" w:hAnsi="Arial" w:cs="Arial"/>
          <w:b/>
          <w:sz w:val="24"/>
        </w:rPr>
        <w:t>Checkpoints on Rel-19 XR</w:t>
      </w:r>
    </w:p>
    <w:p w14:paraId="39F07F6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5A54BF5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DC23B" w14:textId="77777777" w:rsidR="009F16EF" w:rsidRDefault="009F16EF" w:rsidP="009F16EF">
      <w:pPr>
        <w:rPr>
          <w:rFonts w:ascii="Arial" w:hAnsi="Arial" w:cs="Arial"/>
          <w:b/>
          <w:sz w:val="24"/>
        </w:rPr>
      </w:pPr>
      <w:r>
        <w:rPr>
          <w:rFonts w:ascii="Arial" w:hAnsi="Arial" w:cs="Arial"/>
          <w:b/>
          <w:color w:val="0000FF"/>
          <w:sz w:val="24"/>
        </w:rPr>
        <w:t>RP-241761</w:t>
      </w:r>
      <w:r>
        <w:rPr>
          <w:rFonts w:ascii="Arial" w:hAnsi="Arial" w:cs="Arial"/>
          <w:b/>
          <w:color w:val="0000FF"/>
          <w:sz w:val="24"/>
        </w:rPr>
        <w:tab/>
      </w:r>
      <w:r>
        <w:rPr>
          <w:rFonts w:ascii="Arial" w:hAnsi="Arial" w:cs="Arial"/>
          <w:b/>
          <w:sz w:val="24"/>
        </w:rPr>
        <w:t>R19 XR WI scope adjustment</w:t>
      </w:r>
    </w:p>
    <w:p w14:paraId="5C50FF7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A6459C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492E" w14:textId="77777777" w:rsidR="009F16EF" w:rsidRDefault="009F16EF" w:rsidP="009F16EF">
      <w:pPr>
        <w:rPr>
          <w:rFonts w:ascii="Arial" w:hAnsi="Arial" w:cs="Arial"/>
          <w:b/>
          <w:sz w:val="24"/>
        </w:rPr>
      </w:pPr>
      <w:r>
        <w:rPr>
          <w:rFonts w:ascii="Arial" w:hAnsi="Arial" w:cs="Arial"/>
          <w:b/>
          <w:color w:val="0000FF"/>
          <w:sz w:val="24"/>
        </w:rPr>
        <w:t>RP-241795</w:t>
      </w:r>
      <w:r>
        <w:rPr>
          <w:rFonts w:ascii="Arial" w:hAnsi="Arial" w:cs="Arial"/>
          <w:b/>
          <w:color w:val="0000FF"/>
          <w:sz w:val="24"/>
        </w:rPr>
        <w:tab/>
      </w:r>
      <w:r>
        <w:rPr>
          <w:rFonts w:ascii="Arial" w:hAnsi="Arial" w:cs="Arial"/>
          <w:b/>
          <w:sz w:val="24"/>
        </w:rPr>
        <w:t>WI scope revision of Rel-19 XR</w:t>
      </w:r>
    </w:p>
    <w:p w14:paraId="7908648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520510F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9AFA0" w14:textId="77777777" w:rsidR="009F16EF" w:rsidRDefault="009F16EF" w:rsidP="009F16EF">
      <w:pPr>
        <w:rPr>
          <w:rFonts w:ascii="Arial" w:hAnsi="Arial" w:cs="Arial"/>
          <w:b/>
          <w:sz w:val="24"/>
        </w:rPr>
      </w:pPr>
      <w:r>
        <w:rPr>
          <w:rFonts w:ascii="Arial" w:hAnsi="Arial" w:cs="Arial"/>
          <w:b/>
          <w:color w:val="0000FF"/>
          <w:sz w:val="24"/>
        </w:rPr>
        <w:t>RP-241907</w:t>
      </w:r>
      <w:r>
        <w:rPr>
          <w:rFonts w:ascii="Arial" w:hAnsi="Arial" w:cs="Arial"/>
          <w:b/>
          <w:color w:val="0000FF"/>
          <w:sz w:val="24"/>
        </w:rPr>
        <w:tab/>
      </w:r>
      <w:r>
        <w:rPr>
          <w:rFonts w:ascii="Arial" w:hAnsi="Arial" w:cs="Arial"/>
          <w:b/>
          <w:sz w:val="24"/>
        </w:rPr>
        <w:t>Scoping the Rel-19 XR Enhancements for NR Ph3</w:t>
      </w:r>
    </w:p>
    <w:p w14:paraId="1C834E5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74602DF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FA9C8" w14:textId="77777777" w:rsidR="009F16EF" w:rsidRDefault="009F16EF" w:rsidP="009F16EF">
      <w:pPr>
        <w:rPr>
          <w:rFonts w:ascii="Arial" w:hAnsi="Arial" w:cs="Arial"/>
          <w:b/>
          <w:sz w:val="24"/>
        </w:rPr>
      </w:pPr>
      <w:r>
        <w:rPr>
          <w:rFonts w:ascii="Arial" w:hAnsi="Arial" w:cs="Arial"/>
          <w:b/>
          <w:color w:val="0000FF"/>
          <w:sz w:val="24"/>
        </w:rPr>
        <w:t>RP-241928</w:t>
      </w:r>
      <w:r>
        <w:rPr>
          <w:rFonts w:ascii="Arial" w:hAnsi="Arial" w:cs="Arial"/>
          <w:b/>
          <w:color w:val="0000FF"/>
          <w:sz w:val="24"/>
        </w:rPr>
        <w:tab/>
      </w:r>
      <w:r>
        <w:rPr>
          <w:rFonts w:ascii="Arial" w:hAnsi="Arial" w:cs="Arial"/>
          <w:b/>
          <w:sz w:val="24"/>
        </w:rPr>
        <w:t>Discussion on WI scope of  Rel-19 XR</w:t>
      </w:r>
    </w:p>
    <w:p w14:paraId="41B123B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Communications</w:t>
      </w:r>
    </w:p>
    <w:p w14:paraId="43B3F6F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5AF74" w14:textId="77777777" w:rsidR="009F16EF" w:rsidRDefault="009F16EF" w:rsidP="009F16EF">
      <w:pPr>
        <w:rPr>
          <w:rFonts w:ascii="Arial" w:hAnsi="Arial" w:cs="Arial"/>
          <w:b/>
          <w:sz w:val="24"/>
        </w:rPr>
      </w:pPr>
      <w:r>
        <w:rPr>
          <w:rFonts w:ascii="Arial" w:hAnsi="Arial" w:cs="Arial"/>
          <w:b/>
          <w:color w:val="0000FF"/>
          <w:sz w:val="24"/>
        </w:rPr>
        <w:t>RP-242220</w:t>
      </w:r>
      <w:r>
        <w:rPr>
          <w:rFonts w:ascii="Arial" w:hAnsi="Arial" w:cs="Arial"/>
          <w:b/>
          <w:color w:val="0000FF"/>
          <w:sz w:val="24"/>
        </w:rPr>
        <w:tab/>
      </w:r>
      <w:r>
        <w:rPr>
          <w:rFonts w:ascii="Arial" w:hAnsi="Arial" w:cs="Arial"/>
          <w:b/>
          <w:sz w:val="24"/>
        </w:rPr>
        <w:t>Discussion on scope of Rel-19 XR WI</w:t>
      </w:r>
    </w:p>
    <w:p w14:paraId="5CF8D38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0D89C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A9A48" w14:textId="77777777" w:rsidR="009F16EF" w:rsidRDefault="009F16EF" w:rsidP="009F16EF">
      <w:pPr>
        <w:rPr>
          <w:rFonts w:ascii="Arial" w:hAnsi="Arial" w:cs="Arial"/>
          <w:b/>
          <w:sz w:val="24"/>
        </w:rPr>
      </w:pPr>
      <w:r>
        <w:rPr>
          <w:rFonts w:ascii="Arial" w:hAnsi="Arial" w:cs="Arial"/>
          <w:b/>
          <w:color w:val="0000FF"/>
          <w:sz w:val="24"/>
        </w:rPr>
        <w:t>RP-241803</w:t>
      </w:r>
      <w:r>
        <w:rPr>
          <w:rFonts w:ascii="Arial" w:hAnsi="Arial" w:cs="Arial"/>
          <w:b/>
          <w:color w:val="0000FF"/>
          <w:sz w:val="24"/>
        </w:rPr>
        <w:tab/>
      </w:r>
      <w:r>
        <w:rPr>
          <w:rFonts w:ascii="Arial" w:hAnsi="Arial" w:cs="Arial"/>
          <w:b/>
          <w:sz w:val="24"/>
        </w:rPr>
        <w:t>Discussion on Rel-19 XR WID</w:t>
      </w:r>
    </w:p>
    <w:p w14:paraId="2ECD7AD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1BEF98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BD8AB" w14:textId="77777777" w:rsidR="009F16EF" w:rsidRDefault="009F16EF" w:rsidP="009F16EF">
      <w:pPr>
        <w:rPr>
          <w:rFonts w:ascii="Arial" w:hAnsi="Arial" w:cs="Arial"/>
          <w:b/>
          <w:sz w:val="24"/>
        </w:rPr>
      </w:pPr>
      <w:r>
        <w:rPr>
          <w:rFonts w:ascii="Arial" w:hAnsi="Arial" w:cs="Arial"/>
          <w:b/>
          <w:color w:val="0000FF"/>
          <w:sz w:val="24"/>
        </w:rPr>
        <w:lastRenderedPageBreak/>
        <w:t>RP-241827</w:t>
      </w:r>
      <w:r>
        <w:rPr>
          <w:rFonts w:ascii="Arial" w:hAnsi="Arial" w:cs="Arial"/>
          <w:b/>
          <w:color w:val="0000FF"/>
          <w:sz w:val="24"/>
        </w:rPr>
        <w:tab/>
      </w:r>
      <w:r>
        <w:rPr>
          <w:rFonts w:ascii="Arial" w:hAnsi="Arial" w:cs="Arial"/>
          <w:b/>
          <w:sz w:val="24"/>
        </w:rPr>
        <w:t>Discussion on Rel-19 XR WID</w:t>
      </w:r>
    </w:p>
    <w:p w14:paraId="48A3F82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574D1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E79F2" w14:textId="77777777" w:rsidR="009F16EF" w:rsidRDefault="009F16EF" w:rsidP="009F16EF">
      <w:pPr>
        <w:rPr>
          <w:rFonts w:ascii="Arial" w:hAnsi="Arial" w:cs="Arial"/>
          <w:b/>
          <w:sz w:val="24"/>
        </w:rPr>
      </w:pPr>
      <w:r>
        <w:rPr>
          <w:rFonts w:ascii="Arial" w:hAnsi="Arial" w:cs="Arial"/>
          <w:b/>
          <w:color w:val="0000FF"/>
          <w:sz w:val="24"/>
        </w:rPr>
        <w:t>RP-242225</w:t>
      </w:r>
      <w:r>
        <w:rPr>
          <w:rFonts w:ascii="Arial" w:hAnsi="Arial" w:cs="Arial"/>
          <w:b/>
          <w:color w:val="0000FF"/>
          <w:sz w:val="24"/>
        </w:rPr>
        <w:tab/>
      </w:r>
      <w:r>
        <w:rPr>
          <w:rFonts w:ascii="Arial" w:hAnsi="Arial" w:cs="Arial"/>
          <w:b/>
          <w:sz w:val="24"/>
        </w:rPr>
        <w:t>On the Support of 2Rx for Wristwear XR Devices</w:t>
      </w:r>
    </w:p>
    <w:p w14:paraId="5DE9263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546CA63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22EDA" w14:textId="77777777" w:rsidR="009F16EF" w:rsidRDefault="009F16EF" w:rsidP="009F16EF">
      <w:pPr>
        <w:rPr>
          <w:rFonts w:ascii="Arial" w:hAnsi="Arial" w:cs="Arial"/>
          <w:b/>
          <w:sz w:val="24"/>
        </w:rPr>
      </w:pPr>
      <w:r>
        <w:rPr>
          <w:rFonts w:ascii="Arial" w:hAnsi="Arial" w:cs="Arial"/>
          <w:b/>
          <w:color w:val="0000FF"/>
          <w:sz w:val="24"/>
        </w:rPr>
        <w:t>RP-241771</w:t>
      </w:r>
      <w:r>
        <w:rPr>
          <w:rFonts w:ascii="Arial" w:hAnsi="Arial" w:cs="Arial"/>
          <w:b/>
          <w:color w:val="0000FF"/>
          <w:sz w:val="24"/>
        </w:rPr>
        <w:tab/>
      </w:r>
      <w:r>
        <w:rPr>
          <w:rFonts w:ascii="Arial" w:hAnsi="Arial" w:cs="Arial"/>
          <w:b/>
          <w:sz w:val="24"/>
        </w:rPr>
        <w:t>Revised WID: XR (eXtended Reality) for NR Phase 3</w:t>
      </w:r>
    </w:p>
    <w:p w14:paraId="0B3C3FF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216F5168" w14:textId="77777777" w:rsidR="009F16EF" w:rsidRDefault="009F16EF" w:rsidP="009F16EF">
      <w:pPr>
        <w:rPr>
          <w:color w:val="808080"/>
        </w:rPr>
      </w:pPr>
      <w:r>
        <w:rPr>
          <w:color w:val="808080"/>
        </w:rPr>
        <w:t>(Replaces RP-240791)</w:t>
      </w:r>
    </w:p>
    <w:p w14:paraId="4692D8B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11829" w14:textId="77777777" w:rsidR="009F16EF" w:rsidRDefault="009F16EF" w:rsidP="009F16EF">
      <w:pPr>
        <w:rPr>
          <w:rFonts w:ascii="Arial" w:hAnsi="Arial" w:cs="Arial"/>
          <w:b/>
          <w:sz w:val="24"/>
        </w:rPr>
      </w:pPr>
      <w:r>
        <w:rPr>
          <w:rFonts w:ascii="Arial" w:hAnsi="Arial" w:cs="Arial"/>
          <w:b/>
          <w:color w:val="0000FF"/>
          <w:sz w:val="24"/>
        </w:rPr>
        <w:t>RP-242357</w:t>
      </w:r>
      <w:r>
        <w:rPr>
          <w:rFonts w:ascii="Arial" w:hAnsi="Arial" w:cs="Arial"/>
          <w:b/>
          <w:color w:val="0000FF"/>
          <w:sz w:val="24"/>
        </w:rPr>
        <w:tab/>
      </w:r>
      <w:r>
        <w:rPr>
          <w:rFonts w:ascii="Arial" w:hAnsi="Arial" w:cs="Arial"/>
          <w:b/>
          <w:sz w:val="24"/>
        </w:rPr>
        <w:t>Way forward on multimodality for XR</w:t>
      </w:r>
    </w:p>
    <w:p w14:paraId="7B58A66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F4782A" w14:textId="77777777" w:rsidR="009F16EF" w:rsidRDefault="009F16EF" w:rsidP="009F16EF">
      <w:pPr>
        <w:rPr>
          <w:rFonts w:ascii="Arial" w:hAnsi="Arial" w:cs="Arial"/>
          <w:b/>
        </w:rPr>
      </w:pPr>
      <w:r>
        <w:rPr>
          <w:rFonts w:ascii="Arial" w:hAnsi="Arial" w:cs="Arial"/>
          <w:b/>
        </w:rPr>
        <w:t xml:space="preserve">Discussion: </w:t>
      </w:r>
    </w:p>
    <w:p w14:paraId="47B2A652" w14:textId="77777777" w:rsidR="009F16EF" w:rsidRDefault="009F16EF" w:rsidP="009F16EF">
      <w:r>
        <w:t>RAN3 chair: would like to remove "with signaling of the MMSID from CN to RAN" on slide 4</w:t>
      </w:r>
    </w:p>
    <w:p w14:paraId="2BA3611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RP-242390</w:t>
      </w:r>
      <w:r>
        <w:rPr>
          <w:color w:val="993300"/>
          <w:u w:val="single"/>
        </w:rPr>
        <w:t>.</w:t>
      </w:r>
    </w:p>
    <w:p w14:paraId="35CFBBBE" w14:textId="77777777" w:rsidR="009F16EF" w:rsidRDefault="009F16EF" w:rsidP="009F16EF">
      <w:pPr>
        <w:rPr>
          <w:rFonts w:ascii="Arial" w:hAnsi="Arial" w:cs="Arial"/>
          <w:b/>
          <w:sz w:val="24"/>
        </w:rPr>
      </w:pPr>
      <w:r>
        <w:rPr>
          <w:rFonts w:ascii="Arial" w:hAnsi="Arial" w:cs="Arial"/>
          <w:b/>
          <w:color w:val="0000FF"/>
          <w:sz w:val="24"/>
        </w:rPr>
        <w:t>RP-242390</w:t>
      </w:r>
      <w:r>
        <w:rPr>
          <w:rFonts w:ascii="Arial" w:hAnsi="Arial" w:cs="Arial"/>
          <w:b/>
          <w:color w:val="0000FF"/>
          <w:sz w:val="24"/>
        </w:rPr>
        <w:tab/>
      </w:r>
      <w:r>
        <w:rPr>
          <w:rFonts w:ascii="Arial" w:hAnsi="Arial" w:cs="Arial"/>
          <w:b/>
          <w:sz w:val="24"/>
        </w:rPr>
        <w:t>Way forward on multimodality for XR</w:t>
      </w:r>
    </w:p>
    <w:p w14:paraId="7D62377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F5FEEF" w14:textId="77777777" w:rsidR="009F16EF" w:rsidRDefault="009F16EF" w:rsidP="009F16EF">
      <w:pPr>
        <w:rPr>
          <w:color w:val="808080"/>
        </w:rPr>
      </w:pPr>
      <w:r>
        <w:rPr>
          <w:color w:val="808080"/>
        </w:rPr>
        <w:t>(Replaces RP-242357)</w:t>
      </w:r>
    </w:p>
    <w:p w14:paraId="6741EDAA" w14:textId="77777777" w:rsidR="009F16EF" w:rsidRDefault="009F16EF" w:rsidP="009F16EF">
      <w:pPr>
        <w:rPr>
          <w:rFonts w:ascii="Arial" w:hAnsi="Arial" w:cs="Arial"/>
          <w:b/>
        </w:rPr>
      </w:pPr>
      <w:r>
        <w:rPr>
          <w:rFonts w:ascii="Arial" w:hAnsi="Arial" w:cs="Arial"/>
          <w:b/>
        </w:rPr>
        <w:t xml:space="preserve">Discussion: </w:t>
      </w:r>
    </w:p>
    <w:p w14:paraId="6747809A" w14:textId="77777777" w:rsidR="009F16EF" w:rsidRDefault="009F16EF" w:rsidP="009F16EF">
      <w:r>
        <w:t>conclusion: all proposals are endorsed</w:t>
      </w:r>
    </w:p>
    <w:p w14:paraId="3D1D78B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36D0" w14:textId="77777777" w:rsidR="009F16EF" w:rsidRDefault="009F16EF" w:rsidP="009F16EF">
      <w:pPr>
        <w:pStyle w:val="Heading5"/>
      </w:pPr>
      <w:bookmarkStart w:id="160" w:name="_Toc178621114"/>
      <w:bookmarkStart w:id="161" w:name="_Toc184591792"/>
      <w:r>
        <w:t>9.3.2.4</w:t>
      </w:r>
      <w:r>
        <w:tab/>
        <w:t>Core part: NR sidelink multi-hop relay [New RAN2 WI: NR_SL_relay_multihop-Core]</w:t>
      </w:r>
      <w:bookmarkEnd w:id="160"/>
      <w:bookmarkEnd w:id="161"/>
    </w:p>
    <w:p w14:paraId="461C88BA" w14:textId="77777777" w:rsidR="009F16EF" w:rsidRDefault="009F16EF" w:rsidP="009F16EF">
      <w:pPr>
        <w:rPr>
          <w:rFonts w:ascii="Arial" w:hAnsi="Arial" w:cs="Arial"/>
          <w:b/>
          <w:sz w:val="24"/>
        </w:rPr>
      </w:pPr>
      <w:r>
        <w:rPr>
          <w:rFonts w:ascii="Arial" w:hAnsi="Arial" w:cs="Arial"/>
          <w:b/>
          <w:color w:val="0000FF"/>
          <w:sz w:val="24"/>
        </w:rPr>
        <w:t>RP-241750</w:t>
      </w:r>
      <w:r>
        <w:rPr>
          <w:rFonts w:ascii="Arial" w:hAnsi="Arial" w:cs="Arial"/>
          <w:b/>
          <w:color w:val="0000FF"/>
          <w:sz w:val="24"/>
        </w:rPr>
        <w:tab/>
      </w:r>
      <w:r>
        <w:rPr>
          <w:rFonts w:ascii="Arial" w:hAnsi="Arial" w:cs="Arial"/>
          <w:b/>
          <w:sz w:val="24"/>
        </w:rPr>
        <w:t>Status report for WI Core part: NR sidelink multi-hop relay</w:t>
      </w:r>
    </w:p>
    <w:p w14:paraId="4FB6262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19E1A2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A5C6E" w14:textId="77777777" w:rsidR="009F16EF" w:rsidRDefault="009F16EF" w:rsidP="009F16EF">
      <w:pPr>
        <w:rPr>
          <w:rFonts w:ascii="Arial" w:hAnsi="Arial" w:cs="Arial"/>
          <w:b/>
          <w:sz w:val="24"/>
        </w:rPr>
      </w:pPr>
      <w:r>
        <w:rPr>
          <w:rFonts w:ascii="Arial" w:hAnsi="Arial" w:cs="Arial"/>
          <w:b/>
          <w:color w:val="0000FF"/>
          <w:sz w:val="24"/>
        </w:rPr>
        <w:t>RP-241749</w:t>
      </w:r>
      <w:r>
        <w:rPr>
          <w:rFonts w:ascii="Arial" w:hAnsi="Arial" w:cs="Arial"/>
          <w:b/>
          <w:color w:val="0000FF"/>
          <w:sz w:val="24"/>
        </w:rPr>
        <w:tab/>
      </w:r>
      <w:r>
        <w:rPr>
          <w:rFonts w:ascii="Arial" w:hAnsi="Arial" w:cs="Arial"/>
          <w:b/>
          <w:sz w:val="24"/>
        </w:rPr>
        <w:t>Revised WID on NR sidelink multi-hop relay</w:t>
      </w:r>
    </w:p>
    <w:p w14:paraId="7428A76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 InterDigital, FirstNet</w:t>
      </w:r>
    </w:p>
    <w:p w14:paraId="56ABD4A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RP-242349</w:t>
      </w:r>
      <w:r>
        <w:rPr>
          <w:color w:val="993300"/>
          <w:u w:val="single"/>
        </w:rPr>
        <w:t>.</w:t>
      </w:r>
    </w:p>
    <w:p w14:paraId="190A84B5" w14:textId="77777777" w:rsidR="009F16EF" w:rsidRDefault="009F16EF" w:rsidP="009F16EF">
      <w:pPr>
        <w:rPr>
          <w:rFonts w:ascii="Arial" w:hAnsi="Arial" w:cs="Arial"/>
          <w:b/>
          <w:sz w:val="24"/>
        </w:rPr>
      </w:pPr>
      <w:r>
        <w:rPr>
          <w:rFonts w:ascii="Arial" w:hAnsi="Arial" w:cs="Arial"/>
          <w:b/>
          <w:color w:val="0000FF"/>
          <w:sz w:val="24"/>
        </w:rPr>
        <w:t>RP-242349</w:t>
      </w:r>
      <w:r>
        <w:rPr>
          <w:rFonts w:ascii="Arial" w:hAnsi="Arial" w:cs="Arial"/>
          <w:b/>
          <w:color w:val="0000FF"/>
          <w:sz w:val="24"/>
        </w:rPr>
        <w:tab/>
      </w:r>
      <w:r>
        <w:rPr>
          <w:rFonts w:ascii="Arial" w:hAnsi="Arial" w:cs="Arial"/>
          <w:b/>
          <w:sz w:val="24"/>
        </w:rPr>
        <w:t>Revised WID on NR sidelink multi-hop relay</w:t>
      </w:r>
    </w:p>
    <w:p w14:paraId="4391CC66" w14:textId="77777777" w:rsidR="009F16EF" w:rsidRDefault="009F16EF" w:rsidP="009F16E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Inc., InterDigital, FirstNet</w:t>
      </w:r>
    </w:p>
    <w:p w14:paraId="4B5B4B2E" w14:textId="77777777" w:rsidR="009F16EF" w:rsidRDefault="009F16EF" w:rsidP="009F16EF">
      <w:pPr>
        <w:rPr>
          <w:color w:val="808080"/>
        </w:rPr>
      </w:pPr>
      <w:r>
        <w:rPr>
          <w:color w:val="808080"/>
        </w:rPr>
        <w:t>(Replaces RP-241749)</w:t>
      </w:r>
    </w:p>
    <w:p w14:paraId="086013A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ED5BE" w14:textId="77777777" w:rsidR="009F16EF" w:rsidRDefault="009F16EF" w:rsidP="009F16EF">
      <w:pPr>
        <w:pStyle w:val="Heading4"/>
      </w:pPr>
      <w:bookmarkStart w:id="162" w:name="_Toc178621115"/>
      <w:bookmarkStart w:id="163" w:name="_Toc184591793"/>
      <w:r>
        <w:t>9.3.3</w:t>
      </w:r>
      <w:r>
        <w:tab/>
        <w:t>Related to RAN3 led WIs</w:t>
      </w:r>
      <w:bookmarkEnd w:id="162"/>
      <w:bookmarkEnd w:id="163"/>
    </w:p>
    <w:p w14:paraId="47BABF54" w14:textId="77777777" w:rsidR="009F16EF" w:rsidRDefault="009F16EF" w:rsidP="009F16EF">
      <w:pPr>
        <w:pStyle w:val="Heading5"/>
      </w:pPr>
      <w:bookmarkStart w:id="164" w:name="_Toc178621116"/>
      <w:bookmarkStart w:id="165" w:name="_Toc184591794"/>
      <w:r>
        <w:t>9.3.3.1</w:t>
      </w:r>
      <w:r>
        <w:tab/>
        <w:t>Core part: Data collection for SON/MDT in NR standalone and MR-DC Phase 4 [RAN3 WI: NR_ENDC_SON_MDT_Ph4-Core]</w:t>
      </w:r>
      <w:bookmarkEnd w:id="164"/>
      <w:bookmarkEnd w:id="165"/>
    </w:p>
    <w:p w14:paraId="624AC32B" w14:textId="77777777" w:rsidR="009F16EF" w:rsidRDefault="009F16EF" w:rsidP="009F16EF">
      <w:pPr>
        <w:rPr>
          <w:rFonts w:ascii="Arial" w:hAnsi="Arial" w:cs="Arial"/>
          <w:b/>
          <w:sz w:val="24"/>
        </w:rPr>
      </w:pPr>
      <w:r>
        <w:rPr>
          <w:rFonts w:ascii="Arial" w:hAnsi="Arial" w:cs="Arial"/>
          <w:b/>
          <w:color w:val="0000FF"/>
          <w:sz w:val="24"/>
        </w:rPr>
        <w:t>RP-242015</w:t>
      </w:r>
      <w:r>
        <w:rPr>
          <w:rFonts w:ascii="Arial" w:hAnsi="Arial" w:cs="Arial"/>
          <w:b/>
          <w:color w:val="0000FF"/>
          <w:sz w:val="24"/>
        </w:rPr>
        <w:tab/>
      </w:r>
      <w:r>
        <w:rPr>
          <w:rFonts w:ascii="Arial" w:hAnsi="Arial" w:cs="Arial"/>
          <w:b/>
          <w:sz w:val="24"/>
        </w:rPr>
        <w:t>Status report for WI Core part: Data collection for SON (Self-Organising Networks)/MDT (Minimization of Drive Tests) in NR standalone and MR-DC (Multi-Radio Dual Connectivity) Phase 4</w:t>
      </w:r>
    </w:p>
    <w:p w14:paraId="692E37A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 CMCC</w:t>
      </w:r>
    </w:p>
    <w:p w14:paraId="2D1A55F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FC894" w14:textId="77777777" w:rsidR="009F16EF" w:rsidRDefault="009F16EF" w:rsidP="009F16EF">
      <w:pPr>
        <w:pStyle w:val="Heading4"/>
      </w:pPr>
      <w:bookmarkStart w:id="166" w:name="_Toc178621117"/>
      <w:bookmarkStart w:id="167" w:name="_Toc184591795"/>
      <w:r>
        <w:t>9.3.4</w:t>
      </w:r>
      <w:r>
        <w:tab/>
        <w:t>Related to RAN4 led WIs</w:t>
      </w:r>
      <w:bookmarkEnd w:id="166"/>
      <w:bookmarkEnd w:id="167"/>
    </w:p>
    <w:p w14:paraId="039EC14B" w14:textId="77777777" w:rsidR="009F16EF" w:rsidRDefault="009F16EF" w:rsidP="009F16EF">
      <w:pPr>
        <w:pStyle w:val="Heading5"/>
      </w:pPr>
      <w:bookmarkStart w:id="168" w:name="_Toc178621118"/>
      <w:bookmarkStart w:id="169" w:name="_Toc184591796"/>
      <w:r>
        <w:t>9.3.4.1</w:t>
      </w:r>
      <w:r>
        <w:tab/>
        <w:t>UE RF enhancements for NR FR1/FR2 and EN-DC, Phase 4 [RAN4 WI: NR_ENDC_RF_Ph4]</w:t>
      </w:r>
      <w:bookmarkEnd w:id="168"/>
      <w:bookmarkEnd w:id="169"/>
    </w:p>
    <w:p w14:paraId="7C6A0075" w14:textId="77777777" w:rsidR="009F16EF" w:rsidRDefault="009F16EF" w:rsidP="009F16EF">
      <w:pPr>
        <w:rPr>
          <w:rFonts w:ascii="Arial" w:hAnsi="Arial" w:cs="Arial"/>
          <w:b/>
          <w:sz w:val="24"/>
        </w:rPr>
      </w:pPr>
      <w:r>
        <w:rPr>
          <w:rFonts w:ascii="Arial" w:hAnsi="Arial" w:cs="Arial"/>
          <w:b/>
          <w:color w:val="0000FF"/>
          <w:sz w:val="24"/>
        </w:rPr>
        <w:t>RP-242084</w:t>
      </w:r>
      <w:r>
        <w:rPr>
          <w:rFonts w:ascii="Arial" w:hAnsi="Arial" w:cs="Arial"/>
          <w:b/>
          <w:color w:val="0000FF"/>
          <w:sz w:val="24"/>
        </w:rPr>
        <w:tab/>
      </w:r>
      <w:r>
        <w:rPr>
          <w:rFonts w:ascii="Arial" w:hAnsi="Arial" w:cs="Arial"/>
          <w:b/>
          <w:sz w:val="24"/>
        </w:rPr>
        <w:t>Status report for WI: UE RF enhancements for NR FR1/FR2 and EN-DC, Phase 4; rapporteur: Huawei</w:t>
      </w:r>
    </w:p>
    <w:p w14:paraId="09A07AC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6C92B1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27432" w14:textId="77777777" w:rsidR="009F16EF" w:rsidRDefault="009F16EF" w:rsidP="009F16EF">
      <w:pPr>
        <w:pStyle w:val="Heading5"/>
      </w:pPr>
      <w:bookmarkStart w:id="170" w:name="_Toc178621119"/>
      <w:bookmarkStart w:id="171" w:name="_Toc184591797"/>
      <w:r>
        <w:t>9.3.4.2</w:t>
      </w:r>
      <w:r>
        <w:tab/>
        <w:t>NR BS RF requirement evolution for FR1/FR2 and testing [RAN4 WI: NR_BS_RF_req_evo]</w:t>
      </w:r>
      <w:bookmarkEnd w:id="170"/>
      <w:bookmarkEnd w:id="171"/>
    </w:p>
    <w:p w14:paraId="23207350" w14:textId="77777777" w:rsidR="009F16EF" w:rsidRDefault="009F16EF" w:rsidP="009F16EF">
      <w:pPr>
        <w:rPr>
          <w:rFonts w:ascii="Arial" w:hAnsi="Arial" w:cs="Arial"/>
          <w:b/>
          <w:sz w:val="24"/>
        </w:rPr>
      </w:pPr>
      <w:r>
        <w:rPr>
          <w:rFonts w:ascii="Arial" w:hAnsi="Arial" w:cs="Arial"/>
          <w:b/>
          <w:color w:val="0000FF"/>
          <w:sz w:val="24"/>
        </w:rPr>
        <w:t>RP-242011</w:t>
      </w:r>
      <w:r>
        <w:rPr>
          <w:rFonts w:ascii="Arial" w:hAnsi="Arial" w:cs="Arial"/>
          <w:b/>
          <w:color w:val="0000FF"/>
          <w:sz w:val="24"/>
        </w:rPr>
        <w:tab/>
      </w:r>
      <w:r>
        <w:rPr>
          <w:rFonts w:ascii="Arial" w:hAnsi="Arial" w:cs="Arial"/>
          <w:b/>
          <w:sz w:val="24"/>
        </w:rPr>
        <w:t>Status report for WI NR base station (BS) RF requirement evolution for FR1/FR2 and testing</w:t>
      </w:r>
    </w:p>
    <w:p w14:paraId="2EF4930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Corporation</w:t>
      </w:r>
    </w:p>
    <w:p w14:paraId="77B9AB5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F181A" w14:textId="77777777" w:rsidR="009F16EF" w:rsidRDefault="009F16EF" w:rsidP="009F16EF">
      <w:pPr>
        <w:rPr>
          <w:rFonts w:ascii="Arial" w:hAnsi="Arial" w:cs="Arial"/>
          <w:b/>
          <w:sz w:val="24"/>
        </w:rPr>
      </w:pPr>
      <w:r>
        <w:rPr>
          <w:rFonts w:ascii="Arial" w:hAnsi="Arial" w:cs="Arial"/>
          <w:b/>
          <w:color w:val="0000FF"/>
          <w:sz w:val="24"/>
        </w:rPr>
        <w:t>RP-242012</w:t>
      </w:r>
      <w:r>
        <w:rPr>
          <w:rFonts w:ascii="Arial" w:hAnsi="Arial" w:cs="Arial"/>
          <w:b/>
          <w:color w:val="0000FF"/>
          <w:sz w:val="24"/>
        </w:rPr>
        <w:tab/>
      </w:r>
      <w:r>
        <w:rPr>
          <w:rFonts w:ascii="Arial" w:hAnsi="Arial" w:cs="Arial"/>
          <w:b/>
          <w:sz w:val="24"/>
        </w:rPr>
        <w:t>TR 38.908 v1.0.0 Protection of fixed satellite service (FSS) UL within 6425 to 7125 MHz; for information</w:t>
      </w:r>
    </w:p>
    <w:p w14:paraId="777C5BB5" w14:textId="77777777" w:rsidR="009F16EF" w:rsidRDefault="009F16EF" w:rsidP="009F16EF">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38.908 v1.0.0</w:t>
      </w:r>
      <w:r>
        <w:rPr>
          <w:i/>
        </w:rPr>
        <w:br/>
      </w:r>
      <w:r>
        <w:rPr>
          <w:i/>
        </w:rPr>
        <w:tab/>
      </w:r>
      <w:r>
        <w:rPr>
          <w:i/>
        </w:rPr>
        <w:tab/>
      </w:r>
      <w:r>
        <w:rPr>
          <w:i/>
        </w:rPr>
        <w:tab/>
      </w:r>
      <w:r>
        <w:rPr>
          <w:i/>
        </w:rPr>
        <w:tab/>
      </w:r>
      <w:r>
        <w:rPr>
          <w:i/>
        </w:rPr>
        <w:tab/>
        <w:t>Source: ZTE Corporation</w:t>
      </w:r>
    </w:p>
    <w:p w14:paraId="78D72CC8" w14:textId="77777777" w:rsidR="009F16EF" w:rsidRDefault="009F16EF" w:rsidP="009F16EF">
      <w:pPr>
        <w:rPr>
          <w:rFonts w:ascii="Arial" w:hAnsi="Arial" w:cs="Arial"/>
          <w:b/>
        </w:rPr>
      </w:pPr>
      <w:r>
        <w:rPr>
          <w:rFonts w:ascii="Arial" w:hAnsi="Arial" w:cs="Arial"/>
          <w:b/>
        </w:rPr>
        <w:t xml:space="preserve">Discussion: </w:t>
      </w:r>
    </w:p>
    <w:p w14:paraId="71DDE293" w14:textId="77777777" w:rsidR="009F16EF" w:rsidRDefault="009F16EF" w:rsidP="009F16EF">
      <w:r>
        <w:t>MCC: NR_BS_RF_req_evo-Core is planned to complete in Sep.25 = RAN #109 but acc. to the last approved WID RP-241284 the TR 38.908 is planned for approval for Dec.24 = RAN #106; TRs brought for information have to be at least 60% complete (NR_BS_RF_req_evo-Core is now 20% complete); this is an external TR for transposition and drafting rules apply strictly here like for TSs (to be improved until Dec.24)</w:t>
      </w:r>
    </w:p>
    <w:p w14:paraId="684A0D39" w14:textId="77777777" w:rsidR="009F16EF" w:rsidRDefault="009F16EF" w:rsidP="009F16EF">
      <w:r>
        <w:t>Ericsson: is just a skeleton TR and too early to bring it to RAN</w:t>
      </w:r>
    </w:p>
    <w:p w14:paraId="7BEA2C3B"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FBC2E" w14:textId="77777777" w:rsidR="009F16EF" w:rsidRDefault="009F16EF" w:rsidP="009F16EF">
      <w:pPr>
        <w:rPr>
          <w:rFonts w:ascii="Arial" w:hAnsi="Arial" w:cs="Arial"/>
          <w:b/>
          <w:sz w:val="24"/>
        </w:rPr>
      </w:pPr>
      <w:r>
        <w:rPr>
          <w:rFonts w:ascii="Arial" w:hAnsi="Arial" w:cs="Arial"/>
          <w:b/>
          <w:color w:val="0000FF"/>
          <w:sz w:val="24"/>
        </w:rPr>
        <w:t>RP-242010</w:t>
      </w:r>
      <w:r>
        <w:rPr>
          <w:rFonts w:ascii="Arial" w:hAnsi="Arial" w:cs="Arial"/>
          <w:b/>
          <w:color w:val="0000FF"/>
          <w:sz w:val="24"/>
        </w:rPr>
        <w:tab/>
      </w:r>
      <w:r>
        <w:rPr>
          <w:rFonts w:ascii="Arial" w:hAnsi="Arial" w:cs="Arial"/>
          <w:b/>
          <w:sz w:val="24"/>
        </w:rPr>
        <w:t>Revised WID: NR base station (BS) RF requirement evolution for FR1/FR2 and testing</w:t>
      </w:r>
    </w:p>
    <w:p w14:paraId="2DD32E84"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9AC56D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B7A1A" w14:textId="77777777" w:rsidR="009F16EF" w:rsidRDefault="009F16EF" w:rsidP="009F16EF">
      <w:pPr>
        <w:pStyle w:val="Heading5"/>
      </w:pPr>
      <w:bookmarkStart w:id="172" w:name="_Toc178621120"/>
      <w:bookmarkStart w:id="173" w:name="_Toc184591798"/>
      <w:r>
        <w:t>9.3.4.3</w:t>
      </w:r>
      <w:r>
        <w:tab/>
        <w:t>NR RRM Phase 5 [RAN4 WI: NR_RRM_Ph5]</w:t>
      </w:r>
      <w:bookmarkEnd w:id="172"/>
      <w:bookmarkEnd w:id="173"/>
    </w:p>
    <w:p w14:paraId="18D7F9AF" w14:textId="77777777" w:rsidR="009F16EF" w:rsidRDefault="009F16EF" w:rsidP="009F16EF">
      <w:pPr>
        <w:rPr>
          <w:rFonts w:ascii="Arial" w:hAnsi="Arial" w:cs="Arial"/>
          <w:b/>
          <w:sz w:val="24"/>
        </w:rPr>
      </w:pPr>
      <w:r>
        <w:rPr>
          <w:rFonts w:ascii="Arial" w:hAnsi="Arial" w:cs="Arial"/>
          <w:b/>
          <w:color w:val="0000FF"/>
          <w:sz w:val="24"/>
        </w:rPr>
        <w:t>RP-241971</w:t>
      </w:r>
      <w:r>
        <w:rPr>
          <w:rFonts w:ascii="Arial" w:hAnsi="Arial" w:cs="Arial"/>
          <w:b/>
          <w:color w:val="0000FF"/>
          <w:sz w:val="24"/>
        </w:rPr>
        <w:tab/>
      </w:r>
      <w:r>
        <w:rPr>
          <w:rFonts w:ascii="Arial" w:hAnsi="Arial" w:cs="Arial"/>
          <w:b/>
          <w:sz w:val="24"/>
        </w:rPr>
        <w:t>Status report for WI NR Radio Resource Management (RRM) Phase 5; rapporteur: Apple, CATT</w:t>
      </w:r>
    </w:p>
    <w:p w14:paraId="309277E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0FB8A1" w14:textId="77777777" w:rsidR="009F16EF" w:rsidRDefault="009F16EF" w:rsidP="009F16EF">
      <w:pPr>
        <w:rPr>
          <w:rFonts w:ascii="Arial" w:hAnsi="Arial" w:cs="Arial"/>
          <w:b/>
        </w:rPr>
      </w:pPr>
      <w:r>
        <w:rPr>
          <w:rFonts w:ascii="Arial" w:hAnsi="Arial" w:cs="Arial"/>
          <w:b/>
        </w:rPr>
        <w:t xml:space="preserve">Abstract: </w:t>
      </w:r>
    </w:p>
    <w:p w14:paraId="3C2AEA28" w14:textId="77777777" w:rsidR="009F16EF" w:rsidRDefault="009F16EF" w:rsidP="009F16EF">
      <w:r>
        <w:t>This paper is status report of R19 NR Radio Resource Management (RRM) Phase 5. The completion ratio for core part is 25%.</w:t>
      </w:r>
    </w:p>
    <w:p w14:paraId="5565C923" w14:textId="77777777" w:rsidR="009F16EF" w:rsidRDefault="009F16EF" w:rsidP="009F16EF">
      <w:pPr>
        <w:rPr>
          <w:rFonts w:ascii="Arial" w:hAnsi="Arial" w:cs="Arial"/>
          <w:b/>
        </w:rPr>
      </w:pPr>
      <w:r>
        <w:rPr>
          <w:rFonts w:ascii="Arial" w:hAnsi="Arial" w:cs="Arial"/>
          <w:b/>
        </w:rPr>
        <w:t xml:space="preserve">Discussion: </w:t>
      </w:r>
    </w:p>
    <w:p w14:paraId="3CE21DEE" w14:textId="77777777" w:rsidR="009F16EF" w:rsidRDefault="009F16EF" w:rsidP="009F16EF">
      <w:r>
        <w:t>MCC: Perf. part has no % complete (was 0% after RAN #104)</w:t>
      </w:r>
    </w:p>
    <w:p w14:paraId="49A3019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RP-242342</w:t>
      </w:r>
      <w:r>
        <w:rPr>
          <w:color w:val="993300"/>
          <w:u w:val="single"/>
        </w:rPr>
        <w:t>.</w:t>
      </w:r>
    </w:p>
    <w:p w14:paraId="0D81A8D3" w14:textId="77777777" w:rsidR="009F16EF" w:rsidRDefault="009F16EF" w:rsidP="009F16EF">
      <w:pPr>
        <w:rPr>
          <w:rFonts w:ascii="Arial" w:hAnsi="Arial" w:cs="Arial"/>
          <w:b/>
          <w:sz w:val="24"/>
        </w:rPr>
      </w:pPr>
      <w:r>
        <w:rPr>
          <w:rFonts w:ascii="Arial" w:hAnsi="Arial" w:cs="Arial"/>
          <w:b/>
          <w:color w:val="0000FF"/>
          <w:sz w:val="24"/>
        </w:rPr>
        <w:t>RP-242342</w:t>
      </w:r>
      <w:r>
        <w:rPr>
          <w:rFonts w:ascii="Arial" w:hAnsi="Arial" w:cs="Arial"/>
          <w:b/>
          <w:color w:val="0000FF"/>
          <w:sz w:val="24"/>
        </w:rPr>
        <w:tab/>
      </w:r>
      <w:r>
        <w:rPr>
          <w:rFonts w:ascii="Arial" w:hAnsi="Arial" w:cs="Arial"/>
          <w:b/>
          <w:sz w:val="24"/>
        </w:rPr>
        <w:t>Status report for WI NR Radio Resource Management (RRM) Phase 5; rapporteur: Apple, CATT</w:t>
      </w:r>
    </w:p>
    <w:p w14:paraId="4236506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8B6C679" w14:textId="77777777" w:rsidR="009F16EF" w:rsidRDefault="009F16EF" w:rsidP="009F16EF">
      <w:pPr>
        <w:rPr>
          <w:color w:val="808080"/>
        </w:rPr>
      </w:pPr>
      <w:r>
        <w:rPr>
          <w:color w:val="808080"/>
        </w:rPr>
        <w:t>(Replaces RP-241971)</w:t>
      </w:r>
    </w:p>
    <w:p w14:paraId="56E8E7FF" w14:textId="77777777" w:rsidR="009F16EF" w:rsidRDefault="009F16EF" w:rsidP="009F16EF">
      <w:pPr>
        <w:rPr>
          <w:rFonts w:ascii="Arial" w:hAnsi="Arial" w:cs="Arial"/>
          <w:b/>
        </w:rPr>
      </w:pPr>
      <w:r>
        <w:rPr>
          <w:rFonts w:ascii="Arial" w:hAnsi="Arial" w:cs="Arial"/>
          <w:b/>
        </w:rPr>
        <w:t xml:space="preserve">Discussion: </w:t>
      </w:r>
    </w:p>
    <w:p w14:paraId="40190BE3" w14:textId="77777777" w:rsidR="009F16EF" w:rsidRDefault="009F16EF" w:rsidP="009F16EF">
      <w:r>
        <w:t>MCC: late submission</w:t>
      </w:r>
    </w:p>
    <w:p w14:paraId="1BE9CC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DA7B7" w14:textId="77777777" w:rsidR="009F16EF" w:rsidRDefault="009F16EF" w:rsidP="009F16EF">
      <w:pPr>
        <w:rPr>
          <w:rFonts w:ascii="Arial" w:hAnsi="Arial" w:cs="Arial"/>
          <w:b/>
          <w:sz w:val="24"/>
        </w:rPr>
      </w:pPr>
      <w:r>
        <w:rPr>
          <w:rFonts w:ascii="Arial" w:hAnsi="Arial" w:cs="Arial"/>
          <w:b/>
          <w:color w:val="0000FF"/>
          <w:sz w:val="24"/>
        </w:rPr>
        <w:t>RP-241972</w:t>
      </w:r>
      <w:r>
        <w:rPr>
          <w:rFonts w:ascii="Arial" w:hAnsi="Arial" w:cs="Arial"/>
          <w:b/>
          <w:color w:val="0000FF"/>
          <w:sz w:val="24"/>
        </w:rPr>
        <w:tab/>
      </w:r>
      <w:r>
        <w:rPr>
          <w:rFonts w:ascii="Arial" w:hAnsi="Arial" w:cs="Arial"/>
          <w:b/>
          <w:sz w:val="24"/>
        </w:rPr>
        <w:t>On scenario for CSSF optimization in NR RRM Phase 5</w:t>
      </w:r>
    </w:p>
    <w:p w14:paraId="6AF81163"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BFF12F" w14:textId="77777777" w:rsidR="009F16EF" w:rsidRDefault="009F16EF" w:rsidP="009F16EF">
      <w:pPr>
        <w:rPr>
          <w:rFonts w:ascii="Arial" w:hAnsi="Arial" w:cs="Arial"/>
          <w:b/>
        </w:rPr>
      </w:pPr>
      <w:r>
        <w:rPr>
          <w:rFonts w:ascii="Arial" w:hAnsi="Arial" w:cs="Arial"/>
          <w:b/>
        </w:rPr>
        <w:t xml:space="preserve">Discussion: </w:t>
      </w:r>
    </w:p>
    <w:p w14:paraId="63947967" w14:textId="77777777" w:rsidR="009F16EF" w:rsidRDefault="009F16EF" w:rsidP="009F16EF">
      <w:r>
        <w:t>RAN chair: it seems wording in rev WID RP-241973 still needs to be improved</w:t>
      </w:r>
    </w:p>
    <w:p w14:paraId="520262B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31CAB" w14:textId="77777777" w:rsidR="009F16EF" w:rsidRDefault="009F16EF" w:rsidP="009F16EF">
      <w:pPr>
        <w:rPr>
          <w:rFonts w:ascii="Arial" w:hAnsi="Arial" w:cs="Arial"/>
          <w:b/>
          <w:sz w:val="24"/>
        </w:rPr>
      </w:pPr>
      <w:r>
        <w:rPr>
          <w:rFonts w:ascii="Arial" w:hAnsi="Arial" w:cs="Arial"/>
          <w:b/>
          <w:color w:val="0000FF"/>
          <w:sz w:val="24"/>
        </w:rPr>
        <w:t>RP-241973</w:t>
      </w:r>
      <w:r>
        <w:rPr>
          <w:rFonts w:ascii="Arial" w:hAnsi="Arial" w:cs="Arial"/>
          <w:b/>
          <w:color w:val="0000FF"/>
          <w:sz w:val="24"/>
        </w:rPr>
        <w:tab/>
      </w:r>
      <w:r>
        <w:rPr>
          <w:rFonts w:ascii="Arial" w:hAnsi="Arial" w:cs="Arial"/>
          <w:b/>
          <w:sz w:val="24"/>
        </w:rPr>
        <w:t>Revised WID of NR RRM Phase 5</w:t>
      </w:r>
    </w:p>
    <w:p w14:paraId="66BF9972"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5F6E95A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RP-242380</w:t>
      </w:r>
      <w:r>
        <w:rPr>
          <w:color w:val="993300"/>
          <w:u w:val="single"/>
        </w:rPr>
        <w:t>.</w:t>
      </w:r>
    </w:p>
    <w:p w14:paraId="306F6548" w14:textId="77777777" w:rsidR="009F16EF" w:rsidRDefault="009F16EF" w:rsidP="009F16EF">
      <w:pPr>
        <w:rPr>
          <w:rFonts w:ascii="Arial" w:hAnsi="Arial" w:cs="Arial"/>
          <w:b/>
          <w:sz w:val="24"/>
        </w:rPr>
      </w:pPr>
      <w:r>
        <w:rPr>
          <w:rFonts w:ascii="Arial" w:hAnsi="Arial" w:cs="Arial"/>
          <w:b/>
          <w:color w:val="0000FF"/>
          <w:sz w:val="24"/>
        </w:rPr>
        <w:t>RP-242380</w:t>
      </w:r>
      <w:r>
        <w:rPr>
          <w:rFonts w:ascii="Arial" w:hAnsi="Arial" w:cs="Arial"/>
          <w:b/>
          <w:color w:val="0000FF"/>
          <w:sz w:val="24"/>
        </w:rPr>
        <w:tab/>
      </w:r>
      <w:r>
        <w:rPr>
          <w:rFonts w:ascii="Arial" w:hAnsi="Arial" w:cs="Arial"/>
          <w:b/>
          <w:sz w:val="24"/>
        </w:rPr>
        <w:t>Revised WID of NR RRM Phase 5</w:t>
      </w:r>
    </w:p>
    <w:p w14:paraId="3C8D578B"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CATT</w:t>
      </w:r>
    </w:p>
    <w:p w14:paraId="156447EA" w14:textId="77777777" w:rsidR="009F16EF" w:rsidRDefault="009F16EF" w:rsidP="009F16EF">
      <w:pPr>
        <w:rPr>
          <w:color w:val="808080"/>
        </w:rPr>
      </w:pPr>
      <w:r>
        <w:rPr>
          <w:color w:val="808080"/>
        </w:rPr>
        <w:lastRenderedPageBreak/>
        <w:t>(Replaces RP-241973)</w:t>
      </w:r>
    </w:p>
    <w:p w14:paraId="43279C5F" w14:textId="77777777" w:rsidR="009F16EF" w:rsidRDefault="009F16EF" w:rsidP="009F16EF">
      <w:pPr>
        <w:rPr>
          <w:rFonts w:ascii="Arial" w:hAnsi="Arial" w:cs="Arial"/>
          <w:b/>
        </w:rPr>
      </w:pPr>
      <w:r>
        <w:rPr>
          <w:rFonts w:ascii="Arial" w:hAnsi="Arial" w:cs="Arial"/>
          <w:b/>
        </w:rPr>
        <w:t xml:space="preserve">Discussion: </w:t>
      </w:r>
    </w:p>
    <w:p w14:paraId="61A6C379" w14:textId="77777777" w:rsidR="009F16EF" w:rsidRDefault="009F16EF" w:rsidP="009F16EF">
      <w:r>
        <w:t>RAN chair: 4 companies support, concerns: 1 (vivo); suggests to approve revision as it is</w:t>
      </w:r>
    </w:p>
    <w:p w14:paraId="55A5E66D" w14:textId="77777777" w:rsidR="009F16EF" w:rsidRDefault="009F16EF" w:rsidP="009F16EF">
      <w:r>
        <w:t>conclusion: additional clarifications are still be needed at next RAN meeting</w:t>
      </w:r>
    </w:p>
    <w:p w14:paraId="5885CBE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C0A67" w14:textId="77777777" w:rsidR="009F16EF" w:rsidRDefault="009F16EF" w:rsidP="009F16EF">
      <w:pPr>
        <w:pStyle w:val="Heading5"/>
      </w:pPr>
      <w:bookmarkStart w:id="174" w:name="_Toc178621121"/>
      <w:bookmarkStart w:id="175" w:name="_Toc184591799"/>
      <w:r>
        <w:t>9.3.4.4</w:t>
      </w:r>
      <w:r>
        <w:tab/>
        <w:t>NR channel BW less than 5MHz for FR1 Phase 2 [RAN4 WI: NR_FR1_lessthan_5MHz_BW_Ph2]</w:t>
      </w:r>
      <w:bookmarkEnd w:id="174"/>
      <w:bookmarkEnd w:id="175"/>
    </w:p>
    <w:p w14:paraId="3D57CEB6" w14:textId="77777777" w:rsidR="009F16EF" w:rsidRDefault="009F16EF" w:rsidP="009F16EF">
      <w:pPr>
        <w:rPr>
          <w:rFonts w:ascii="Arial" w:hAnsi="Arial" w:cs="Arial"/>
          <w:b/>
          <w:sz w:val="24"/>
        </w:rPr>
      </w:pPr>
      <w:r>
        <w:rPr>
          <w:rFonts w:ascii="Arial" w:hAnsi="Arial" w:cs="Arial"/>
          <w:b/>
          <w:color w:val="0000FF"/>
          <w:sz w:val="24"/>
        </w:rPr>
        <w:t>RP-242031</w:t>
      </w:r>
      <w:r>
        <w:rPr>
          <w:rFonts w:ascii="Arial" w:hAnsi="Arial" w:cs="Arial"/>
          <w:b/>
          <w:color w:val="0000FF"/>
          <w:sz w:val="24"/>
        </w:rPr>
        <w:tab/>
      </w:r>
      <w:r>
        <w:rPr>
          <w:rFonts w:ascii="Arial" w:hAnsi="Arial" w:cs="Arial"/>
          <w:b/>
          <w:sz w:val="24"/>
        </w:rPr>
        <w:t>Status report for WI NR channel BW less than 5MHz for FR1 Phase 2; rapporteur: Intel Corporation</w:t>
      </w:r>
    </w:p>
    <w:p w14:paraId="6CA1E5E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19FE655B" w14:textId="77777777" w:rsidR="009F16EF" w:rsidRDefault="009F16EF" w:rsidP="009F16EF">
      <w:pPr>
        <w:rPr>
          <w:rFonts w:ascii="Arial" w:hAnsi="Arial" w:cs="Arial"/>
          <w:b/>
        </w:rPr>
      </w:pPr>
      <w:r>
        <w:rPr>
          <w:rFonts w:ascii="Arial" w:hAnsi="Arial" w:cs="Arial"/>
          <w:b/>
        </w:rPr>
        <w:t xml:space="preserve">Abstract: </w:t>
      </w:r>
    </w:p>
    <w:p w14:paraId="4F8306A2" w14:textId="77777777" w:rsidR="009F16EF" w:rsidRDefault="009F16EF" w:rsidP="009F16EF">
      <w:r>
        <w:t>Core: 70%</w:t>
      </w:r>
    </w:p>
    <w:p w14:paraId="70A265F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FA5C1" w14:textId="77777777" w:rsidR="009F16EF" w:rsidRDefault="009F16EF" w:rsidP="009F16EF">
      <w:pPr>
        <w:pStyle w:val="Heading5"/>
      </w:pPr>
      <w:bookmarkStart w:id="176" w:name="_Toc178621122"/>
      <w:bookmarkStart w:id="177" w:name="_Toc184591800"/>
      <w:r>
        <w:t>9.3.4.5</w:t>
      </w:r>
      <w:r>
        <w:tab/>
        <w:t>Support of intra-band non-collocated EN-DC/NR-CA deployment Phase2: new receiver type(s) [RAN4 WI: NonCol_intraB_ENDC_NR_CA_Ph2]</w:t>
      </w:r>
      <w:bookmarkEnd w:id="176"/>
      <w:bookmarkEnd w:id="177"/>
    </w:p>
    <w:p w14:paraId="3BF6A6EB" w14:textId="77777777" w:rsidR="009F16EF" w:rsidRDefault="009F16EF" w:rsidP="009F16EF">
      <w:pPr>
        <w:rPr>
          <w:rFonts w:ascii="Arial" w:hAnsi="Arial" w:cs="Arial"/>
          <w:b/>
          <w:sz w:val="24"/>
        </w:rPr>
      </w:pPr>
      <w:r>
        <w:rPr>
          <w:rFonts w:ascii="Arial" w:hAnsi="Arial" w:cs="Arial"/>
          <w:b/>
          <w:color w:val="0000FF"/>
          <w:sz w:val="24"/>
        </w:rPr>
        <w:t>RP-242079</w:t>
      </w:r>
      <w:r>
        <w:rPr>
          <w:rFonts w:ascii="Arial" w:hAnsi="Arial" w:cs="Arial"/>
          <w:b/>
          <w:color w:val="0000FF"/>
          <w:sz w:val="24"/>
        </w:rPr>
        <w:tab/>
      </w:r>
      <w:r>
        <w:rPr>
          <w:rFonts w:ascii="Arial" w:hAnsi="Arial" w:cs="Arial"/>
          <w:b/>
          <w:sz w:val="24"/>
        </w:rPr>
        <w:t>Status report for WI Support of intra-band non-collocated EN-DC/NR-CA deployment Phase2: new receiver type(s)</w:t>
      </w:r>
    </w:p>
    <w:p w14:paraId="006E5BF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KDDI Corporation</w:t>
      </w:r>
    </w:p>
    <w:p w14:paraId="24CBD1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E62FA" w14:textId="77777777" w:rsidR="009F16EF" w:rsidRDefault="009F16EF" w:rsidP="009F16EF">
      <w:pPr>
        <w:rPr>
          <w:rFonts w:ascii="Arial" w:hAnsi="Arial" w:cs="Arial"/>
          <w:b/>
          <w:sz w:val="24"/>
        </w:rPr>
      </w:pPr>
      <w:r>
        <w:rPr>
          <w:rFonts w:ascii="Arial" w:hAnsi="Arial" w:cs="Arial"/>
          <w:b/>
          <w:color w:val="0000FF"/>
          <w:sz w:val="24"/>
        </w:rPr>
        <w:t>RP-242083</w:t>
      </w:r>
      <w:r>
        <w:rPr>
          <w:rFonts w:ascii="Arial" w:hAnsi="Arial" w:cs="Arial"/>
          <w:b/>
          <w:color w:val="0000FF"/>
          <w:sz w:val="24"/>
        </w:rPr>
        <w:tab/>
      </w:r>
      <w:r>
        <w:rPr>
          <w:rFonts w:ascii="Arial" w:hAnsi="Arial" w:cs="Arial"/>
          <w:b/>
          <w:sz w:val="24"/>
        </w:rPr>
        <w:t>Revised WID on Support of intra-band non-collocated EN-DC/NR-CA deployment Phase2: new receiver type(s)</w:t>
      </w:r>
    </w:p>
    <w:p w14:paraId="0667DA71"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5933D31A" w14:textId="77777777" w:rsidR="009F16EF" w:rsidRDefault="009F16EF" w:rsidP="009F16EF">
      <w:pPr>
        <w:rPr>
          <w:color w:val="808080"/>
        </w:rPr>
      </w:pPr>
      <w:r>
        <w:rPr>
          <w:color w:val="808080"/>
        </w:rPr>
        <w:t>(Replaces RP-240838)</w:t>
      </w:r>
    </w:p>
    <w:p w14:paraId="3436732C" w14:textId="77777777" w:rsidR="009F16EF" w:rsidRDefault="009F16EF" w:rsidP="009F16EF">
      <w:pPr>
        <w:rPr>
          <w:rFonts w:ascii="Arial" w:hAnsi="Arial" w:cs="Arial"/>
          <w:b/>
        </w:rPr>
      </w:pPr>
      <w:r>
        <w:rPr>
          <w:rFonts w:ascii="Arial" w:hAnsi="Arial" w:cs="Arial"/>
          <w:b/>
        </w:rPr>
        <w:t xml:space="preserve">Discussion: </w:t>
      </w:r>
    </w:p>
    <w:p w14:paraId="27ED39F3" w14:textId="77777777" w:rsidR="009F16EF" w:rsidRDefault="009F16EF" w:rsidP="009F16EF">
      <w:r>
        <w:t>RAN chair: so is no upscoping but a clarification</w:t>
      </w:r>
    </w:p>
    <w:p w14:paraId="52D4E6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725E7" w14:textId="77777777" w:rsidR="009F16EF" w:rsidRDefault="009F16EF" w:rsidP="009F16EF">
      <w:pPr>
        <w:rPr>
          <w:rFonts w:ascii="Arial" w:hAnsi="Arial" w:cs="Arial"/>
          <w:b/>
          <w:sz w:val="24"/>
        </w:rPr>
      </w:pPr>
      <w:r>
        <w:rPr>
          <w:rFonts w:ascii="Arial" w:hAnsi="Arial" w:cs="Arial"/>
          <w:b/>
          <w:color w:val="0000FF"/>
          <w:sz w:val="24"/>
        </w:rPr>
        <w:t>RP-242066</w:t>
      </w:r>
      <w:r>
        <w:rPr>
          <w:rFonts w:ascii="Arial" w:hAnsi="Arial" w:cs="Arial"/>
          <w:b/>
          <w:color w:val="0000FF"/>
          <w:sz w:val="24"/>
        </w:rPr>
        <w:tab/>
      </w:r>
      <w:r>
        <w:rPr>
          <w:rFonts w:ascii="Arial" w:hAnsi="Arial" w:cs="Arial"/>
          <w:b/>
          <w:sz w:val="24"/>
        </w:rPr>
        <w:t>New WID: WI resulting from discussion on Intra-band non-collocated CA/DC</w:t>
      </w:r>
    </w:p>
    <w:p w14:paraId="5D95E2C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14:paraId="5A29367E" w14:textId="77777777" w:rsidR="009F16EF" w:rsidRDefault="009F16EF" w:rsidP="009F16EF">
      <w:pPr>
        <w:rPr>
          <w:color w:val="808080"/>
        </w:rPr>
      </w:pPr>
      <w:r>
        <w:rPr>
          <w:color w:val="808080"/>
        </w:rPr>
        <w:t>(Replaces RP-240838)</w:t>
      </w:r>
    </w:p>
    <w:p w14:paraId="7A1C6FF0" w14:textId="77777777" w:rsidR="009F16EF" w:rsidRDefault="009F16EF" w:rsidP="009F16EF">
      <w:pPr>
        <w:rPr>
          <w:rFonts w:ascii="Arial" w:hAnsi="Arial" w:cs="Arial"/>
          <w:b/>
        </w:rPr>
      </w:pPr>
      <w:r>
        <w:rPr>
          <w:rFonts w:ascii="Arial" w:hAnsi="Arial" w:cs="Arial"/>
          <w:b/>
        </w:rPr>
        <w:t xml:space="preserve">Discussion: </w:t>
      </w:r>
    </w:p>
    <w:p w14:paraId="2FFF472B" w14:textId="77777777" w:rsidR="009F16EF" w:rsidRDefault="009F16EF" w:rsidP="009F16EF">
      <w:r>
        <w:t>MCC: WI title to be updated; is this really a new WID?</w:t>
      </w:r>
    </w:p>
    <w:p w14:paraId="6F5A158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FA0017" w14:textId="77777777" w:rsidR="009F16EF" w:rsidRDefault="009F16EF" w:rsidP="009F16EF">
      <w:pPr>
        <w:pStyle w:val="Heading5"/>
      </w:pPr>
      <w:bookmarkStart w:id="178" w:name="_Toc178621123"/>
      <w:bookmarkStart w:id="179" w:name="_Toc184591801"/>
      <w:r>
        <w:lastRenderedPageBreak/>
        <w:t>9.3.4.6</w:t>
      </w:r>
      <w:r>
        <w:tab/>
        <w:t>Enhancements for Air-to-ground network for NR [RAN4 WI: NR_ATG_enh]</w:t>
      </w:r>
      <w:bookmarkEnd w:id="178"/>
      <w:bookmarkEnd w:id="179"/>
    </w:p>
    <w:p w14:paraId="2AE256FC" w14:textId="77777777" w:rsidR="009F16EF" w:rsidRDefault="009F16EF" w:rsidP="009F16EF">
      <w:pPr>
        <w:rPr>
          <w:rFonts w:ascii="Arial" w:hAnsi="Arial" w:cs="Arial"/>
          <w:b/>
          <w:sz w:val="24"/>
        </w:rPr>
      </w:pPr>
      <w:r>
        <w:rPr>
          <w:rFonts w:ascii="Arial" w:hAnsi="Arial" w:cs="Arial"/>
          <w:b/>
          <w:color w:val="0000FF"/>
          <w:sz w:val="24"/>
        </w:rPr>
        <w:t>RP-241933</w:t>
      </w:r>
      <w:r>
        <w:rPr>
          <w:rFonts w:ascii="Arial" w:hAnsi="Arial" w:cs="Arial"/>
          <w:b/>
          <w:color w:val="0000FF"/>
          <w:sz w:val="24"/>
        </w:rPr>
        <w:tab/>
      </w:r>
      <w:r>
        <w:rPr>
          <w:rFonts w:ascii="Arial" w:hAnsi="Arial" w:cs="Arial"/>
          <w:b/>
          <w:sz w:val="24"/>
        </w:rPr>
        <w:t>Status report for WI Enhancements for Air-to-ground network for NR</w:t>
      </w:r>
    </w:p>
    <w:p w14:paraId="482FD94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EAFBA4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94FAA" w14:textId="77777777" w:rsidR="009F16EF" w:rsidRDefault="009F16EF" w:rsidP="009F16EF">
      <w:pPr>
        <w:rPr>
          <w:rFonts w:ascii="Arial" w:hAnsi="Arial" w:cs="Arial"/>
          <w:b/>
          <w:sz w:val="24"/>
        </w:rPr>
      </w:pPr>
      <w:r>
        <w:rPr>
          <w:rFonts w:ascii="Arial" w:hAnsi="Arial" w:cs="Arial"/>
          <w:b/>
          <w:color w:val="0000FF"/>
          <w:sz w:val="24"/>
        </w:rPr>
        <w:t>RP-241935</w:t>
      </w:r>
      <w:r>
        <w:rPr>
          <w:rFonts w:ascii="Arial" w:hAnsi="Arial" w:cs="Arial"/>
          <w:b/>
          <w:color w:val="0000FF"/>
          <w:sz w:val="24"/>
        </w:rPr>
        <w:tab/>
      </w:r>
      <w:r>
        <w:rPr>
          <w:rFonts w:ascii="Arial" w:hAnsi="Arial" w:cs="Arial"/>
          <w:b/>
          <w:sz w:val="24"/>
        </w:rPr>
        <w:t>Considerations on R19 ATG enhancement</w:t>
      </w:r>
    </w:p>
    <w:p w14:paraId="3CC216E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CATT</w:t>
      </w:r>
    </w:p>
    <w:p w14:paraId="7CF6910F" w14:textId="77777777" w:rsidR="009F16EF" w:rsidRDefault="009F16EF" w:rsidP="009F16EF">
      <w:pPr>
        <w:rPr>
          <w:rFonts w:ascii="Arial" w:hAnsi="Arial" w:cs="Arial"/>
          <w:b/>
        </w:rPr>
      </w:pPr>
      <w:r>
        <w:rPr>
          <w:rFonts w:ascii="Arial" w:hAnsi="Arial" w:cs="Arial"/>
          <w:b/>
        </w:rPr>
        <w:t xml:space="preserve">Discussion: </w:t>
      </w:r>
    </w:p>
    <w:p w14:paraId="1A27DC2C" w14:textId="77777777" w:rsidR="009F16EF" w:rsidRDefault="009F16EF" w:rsidP="009F16EF">
      <w:r>
        <w:t>RAN chair: As communicated earlier, there is no plan in RAN#105 to treat contributions related to new RAN4 R19 non-spectrum items, or expanded scope of the existing RAN4 R19 non-spectrum items.</w:t>
      </w:r>
    </w:p>
    <w:p w14:paraId="063630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D86EB" w14:textId="77777777" w:rsidR="009F16EF" w:rsidRDefault="009F16EF" w:rsidP="009F16EF">
      <w:pPr>
        <w:rPr>
          <w:rFonts w:ascii="Arial" w:hAnsi="Arial" w:cs="Arial"/>
          <w:b/>
          <w:sz w:val="24"/>
        </w:rPr>
      </w:pPr>
      <w:r>
        <w:rPr>
          <w:rFonts w:ascii="Arial" w:hAnsi="Arial" w:cs="Arial"/>
          <w:b/>
          <w:color w:val="0000FF"/>
          <w:sz w:val="24"/>
        </w:rPr>
        <w:t>RP-241934</w:t>
      </w:r>
      <w:r>
        <w:rPr>
          <w:rFonts w:ascii="Arial" w:hAnsi="Arial" w:cs="Arial"/>
          <w:b/>
          <w:color w:val="0000FF"/>
          <w:sz w:val="24"/>
        </w:rPr>
        <w:tab/>
      </w:r>
      <w:r>
        <w:rPr>
          <w:rFonts w:ascii="Arial" w:hAnsi="Arial" w:cs="Arial"/>
          <w:b/>
          <w:sz w:val="24"/>
        </w:rPr>
        <w:t>Revised WID on Enhancements for Air-to-ground network for NR</w:t>
      </w:r>
    </w:p>
    <w:p w14:paraId="042DD026"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6C96EF0F" w14:textId="77777777" w:rsidR="009F16EF" w:rsidRDefault="009F16EF" w:rsidP="009F16EF">
      <w:pPr>
        <w:rPr>
          <w:rFonts w:ascii="Arial" w:hAnsi="Arial" w:cs="Arial"/>
          <w:b/>
        </w:rPr>
      </w:pPr>
      <w:r>
        <w:rPr>
          <w:rFonts w:ascii="Arial" w:hAnsi="Arial" w:cs="Arial"/>
          <w:b/>
        </w:rPr>
        <w:t xml:space="preserve">Discussion: </w:t>
      </w:r>
    </w:p>
    <w:p w14:paraId="755E078F" w14:textId="77777777" w:rsidR="009F16EF" w:rsidRDefault="009F16EF" w:rsidP="009F16EF">
      <w:r>
        <w:t>RAN chair: please remove scope extension</w:t>
      </w:r>
    </w:p>
    <w:p w14:paraId="3354F5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RP-242381</w:t>
      </w:r>
      <w:r>
        <w:rPr>
          <w:color w:val="993300"/>
          <w:u w:val="single"/>
        </w:rPr>
        <w:t>.</w:t>
      </w:r>
    </w:p>
    <w:p w14:paraId="5D5D251F" w14:textId="77777777" w:rsidR="009F16EF" w:rsidRDefault="009F16EF" w:rsidP="009F16EF">
      <w:pPr>
        <w:rPr>
          <w:rFonts w:ascii="Arial" w:hAnsi="Arial" w:cs="Arial"/>
          <w:b/>
          <w:sz w:val="24"/>
        </w:rPr>
      </w:pPr>
      <w:r>
        <w:rPr>
          <w:rFonts w:ascii="Arial" w:hAnsi="Arial" w:cs="Arial"/>
          <w:b/>
          <w:color w:val="0000FF"/>
          <w:sz w:val="24"/>
        </w:rPr>
        <w:t>RP-242381</w:t>
      </w:r>
      <w:r>
        <w:rPr>
          <w:rFonts w:ascii="Arial" w:hAnsi="Arial" w:cs="Arial"/>
          <w:b/>
          <w:color w:val="0000FF"/>
          <w:sz w:val="24"/>
        </w:rPr>
        <w:tab/>
      </w:r>
      <w:r>
        <w:rPr>
          <w:rFonts w:ascii="Arial" w:hAnsi="Arial" w:cs="Arial"/>
          <w:b/>
          <w:sz w:val="24"/>
        </w:rPr>
        <w:t>Revised WID on Enhancements for Air-to-ground network for NR</w:t>
      </w:r>
    </w:p>
    <w:p w14:paraId="5965FC9D"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3898F185" w14:textId="77777777" w:rsidR="009F16EF" w:rsidRDefault="009F16EF" w:rsidP="009F16EF">
      <w:pPr>
        <w:rPr>
          <w:color w:val="808080"/>
        </w:rPr>
      </w:pPr>
      <w:r>
        <w:rPr>
          <w:color w:val="808080"/>
        </w:rPr>
        <w:t>(Replaces RP-241934)</w:t>
      </w:r>
    </w:p>
    <w:p w14:paraId="5E7657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58DF7" w14:textId="77777777" w:rsidR="009F16EF" w:rsidRDefault="009F16EF" w:rsidP="009F16EF">
      <w:pPr>
        <w:pStyle w:val="Heading5"/>
      </w:pPr>
      <w:bookmarkStart w:id="180" w:name="_Toc178621124"/>
      <w:bookmarkStart w:id="181" w:name="_Toc184591802"/>
      <w:r>
        <w:t>9.3.4.7</w:t>
      </w:r>
      <w:r>
        <w:tab/>
        <w:t>Core part: NR Sidelink: Intra-band CA in ITS band [RAN4 WI: NR_SL_intraB_CA_ITS-Core]</w:t>
      </w:r>
      <w:bookmarkEnd w:id="180"/>
      <w:bookmarkEnd w:id="181"/>
    </w:p>
    <w:p w14:paraId="7354488B" w14:textId="77777777" w:rsidR="009F16EF" w:rsidRDefault="009F16EF" w:rsidP="009F16EF">
      <w:pPr>
        <w:rPr>
          <w:rFonts w:ascii="Arial" w:hAnsi="Arial" w:cs="Arial"/>
          <w:b/>
          <w:sz w:val="24"/>
        </w:rPr>
      </w:pPr>
      <w:r>
        <w:rPr>
          <w:rFonts w:ascii="Arial" w:hAnsi="Arial" w:cs="Arial"/>
          <w:b/>
          <w:color w:val="0000FF"/>
          <w:sz w:val="24"/>
        </w:rPr>
        <w:t>RP-241843</w:t>
      </w:r>
      <w:r>
        <w:rPr>
          <w:rFonts w:ascii="Arial" w:hAnsi="Arial" w:cs="Arial"/>
          <w:b/>
          <w:color w:val="0000FF"/>
          <w:sz w:val="24"/>
        </w:rPr>
        <w:tab/>
      </w:r>
      <w:r>
        <w:rPr>
          <w:rFonts w:ascii="Arial" w:hAnsi="Arial" w:cs="Arial"/>
          <w:b/>
          <w:sz w:val="24"/>
        </w:rPr>
        <w:t>Status report for WI Core part: NR Sidelink Intra-band Carrier Aggregation in ITS band</w:t>
      </w:r>
    </w:p>
    <w:p w14:paraId="036FFA9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EDB4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675A" w14:textId="77777777" w:rsidR="009F16EF" w:rsidRDefault="009F16EF" w:rsidP="009F16EF">
      <w:pPr>
        <w:pStyle w:val="Heading5"/>
      </w:pPr>
      <w:bookmarkStart w:id="182" w:name="_Toc178621125"/>
      <w:bookmarkStart w:id="183" w:name="_Toc184591803"/>
      <w:r>
        <w:t>9.3.4.8</w:t>
      </w:r>
      <w:r>
        <w:tab/>
        <w:t>TRP, TRS and MIMO OTA testing enhancement Phase 3 [RAN4 WI: TRP_TRS_MIMO_OTA_Ph3]</w:t>
      </w:r>
      <w:bookmarkEnd w:id="182"/>
      <w:bookmarkEnd w:id="183"/>
    </w:p>
    <w:p w14:paraId="223FA776" w14:textId="77777777" w:rsidR="009F16EF" w:rsidRDefault="009F16EF" w:rsidP="009F16EF">
      <w:pPr>
        <w:rPr>
          <w:rFonts w:ascii="Arial" w:hAnsi="Arial" w:cs="Arial"/>
          <w:b/>
          <w:sz w:val="24"/>
        </w:rPr>
      </w:pPr>
      <w:r>
        <w:rPr>
          <w:rFonts w:ascii="Arial" w:hAnsi="Arial" w:cs="Arial"/>
          <w:b/>
          <w:color w:val="0000FF"/>
          <w:sz w:val="24"/>
        </w:rPr>
        <w:t>RP-241828</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rapporteurs: vivo, CAICT</w:t>
      </w:r>
    </w:p>
    <w:p w14:paraId="7F08237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CAICT</w:t>
      </w:r>
    </w:p>
    <w:p w14:paraId="7644B47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D04CA" w14:textId="77777777" w:rsidR="009F16EF" w:rsidRDefault="009F16EF" w:rsidP="009F16EF">
      <w:pPr>
        <w:pStyle w:val="Heading5"/>
      </w:pPr>
      <w:bookmarkStart w:id="184" w:name="_Toc178621126"/>
      <w:bookmarkStart w:id="185" w:name="_Toc184591804"/>
      <w:r>
        <w:lastRenderedPageBreak/>
        <w:t>9.3.4.9</w:t>
      </w:r>
      <w:r>
        <w:tab/>
        <w:t>Enhanced requirements and conductive test methodology for NR NTN and IoT NTN [RAN4 WI: NR_IoT_NTN_req_test_enh]</w:t>
      </w:r>
      <w:bookmarkEnd w:id="184"/>
      <w:bookmarkEnd w:id="185"/>
    </w:p>
    <w:p w14:paraId="083D8A16" w14:textId="77777777" w:rsidR="009F16EF" w:rsidRDefault="009F16EF" w:rsidP="009F16EF">
      <w:pPr>
        <w:rPr>
          <w:rFonts w:ascii="Arial" w:hAnsi="Arial" w:cs="Arial"/>
          <w:b/>
          <w:sz w:val="24"/>
        </w:rPr>
      </w:pPr>
      <w:r>
        <w:rPr>
          <w:rFonts w:ascii="Arial" w:hAnsi="Arial" w:cs="Arial"/>
          <w:b/>
          <w:color w:val="0000FF"/>
          <w:sz w:val="24"/>
        </w:rPr>
        <w:t>RP-241984</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3BE7132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2AD6C2F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26AFB" w14:textId="77777777" w:rsidR="009F16EF" w:rsidRDefault="009F16EF" w:rsidP="009F16EF">
      <w:pPr>
        <w:rPr>
          <w:rFonts w:ascii="Arial" w:hAnsi="Arial" w:cs="Arial"/>
          <w:b/>
          <w:sz w:val="24"/>
        </w:rPr>
      </w:pPr>
      <w:r>
        <w:rPr>
          <w:rFonts w:ascii="Arial" w:hAnsi="Arial" w:cs="Arial"/>
          <w:b/>
          <w:color w:val="0000FF"/>
          <w:sz w:val="24"/>
        </w:rPr>
        <w:t>RP-241985</w:t>
      </w:r>
      <w:r>
        <w:rPr>
          <w:rFonts w:ascii="Arial" w:hAnsi="Arial" w:cs="Arial"/>
          <w:b/>
          <w:color w:val="0000FF"/>
          <w:sz w:val="24"/>
        </w:rPr>
        <w:tab/>
      </w:r>
      <w:r>
        <w:rPr>
          <w:rFonts w:ascii="Arial" w:hAnsi="Arial" w:cs="Arial"/>
          <w:b/>
          <w:sz w:val="24"/>
        </w:rPr>
        <w:t>Revised WID on Enhanced requirements and conductive test methodology for NR NTN and IoT NTN</w:t>
      </w:r>
    </w:p>
    <w:p w14:paraId="53CECC37"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F7D3A3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E25F8" w14:textId="77777777" w:rsidR="009F16EF" w:rsidRDefault="009F16EF" w:rsidP="009F16EF">
      <w:pPr>
        <w:pStyle w:val="Heading5"/>
      </w:pPr>
      <w:bookmarkStart w:id="186" w:name="_Toc178621127"/>
      <w:bookmarkStart w:id="187" w:name="_Toc184591805"/>
      <w:r>
        <w:t>9.3.4.10</w:t>
      </w:r>
      <w:r>
        <w:tab/>
        <w:t>Perf. part: NR demodulation performance Phase 5 [RAN4 WI: NR_demod_Ph5-Perf]</w:t>
      </w:r>
      <w:bookmarkEnd w:id="186"/>
      <w:bookmarkEnd w:id="187"/>
    </w:p>
    <w:p w14:paraId="7F736F76" w14:textId="77777777" w:rsidR="009F16EF" w:rsidRDefault="009F16EF" w:rsidP="009F16EF">
      <w:pPr>
        <w:rPr>
          <w:rFonts w:ascii="Arial" w:hAnsi="Arial" w:cs="Arial"/>
          <w:b/>
          <w:sz w:val="24"/>
        </w:rPr>
      </w:pPr>
      <w:r>
        <w:rPr>
          <w:rFonts w:ascii="Arial" w:hAnsi="Arial" w:cs="Arial"/>
          <w:b/>
          <w:color w:val="0000FF"/>
          <w:sz w:val="24"/>
        </w:rPr>
        <w:t>RP-241996</w:t>
      </w:r>
      <w:r>
        <w:rPr>
          <w:rFonts w:ascii="Arial" w:hAnsi="Arial" w:cs="Arial"/>
          <w:b/>
          <w:color w:val="0000FF"/>
          <w:sz w:val="24"/>
        </w:rPr>
        <w:tab/>
      </w:r>
      <w:r>
        <w:rPr>
          <w:rFonts w:ascii="Arial" w:hAnsi="Arial" w:cs="Arial"/>
          <w:b/>
          <w:sz w:val="24"/>
        </w:rPr>
        <w:t>Status report for WI NR demodulation performance: Phase 5; rapporteur; China Telecom, NTT DOCOMO</w:t>
      </w:r>
    </w:p>
    <w:p w14:paraId="0A87EFF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1C0C9D96" w14:textId="77777777" w:rsidR="009F16EF" w:rsidRDefault="009F16EF" w:rsidP="009F16EF">
      <w:pPr>
        <w:rPr>
          <w:rFonts w:ascii="Arial" w:hAnsi="Arial" w:cs="Arial"/>
          <w:b/>
        </w:rPr>
      </w:pPr>
      <w:r>
        <w:rPr>
          <w:rFonts w:ascii="Arial" w:hAnsi="Arial" w:cs="Arial"/>
          <w:b/>
        </w:rPr>
        <w:t xml:space="preserve">Abstract: </w:t>
      </w:r>
    </w:p>
    <w:p w14:paraId="2B063D57" w14:textId="77777777" w:rsidR="009F16EF" w:rsidRDefault="009F16EF" w:rsidP="009F16EF">
      <w:r>
        <w:t>WI 14%</w:t>
      </w:r>
    </w:p>
    <w:p w14:paraId="296BEEC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3F64D" w14:textId="77777777" w:rsidR="009F16EF" w:rsidRDefault="009F16EF" w:rsidP="009F16EF">
      <w:pPr>
        <w:pStyle w:val="Heading3"/>
      </w:pPr>
      <w:bookmarkStart w:id="188" w:name="_Toc178621128"/>
      <w:bookmarkStart w:id="189" w:name="_Toc184591806"/>
      <w:r>
        <w:t>9.4</w:t>
      </w:r>
      <w:r>
        <w:tab/>
        <w:t>Open REL-19 NR or NR+LTE WIs (spectrum related)</w:t>
      </w:r>
      <w:bookmarkEnd w:id="188"/>
      <w:bookmarkEnd w:id="189"/>
    </w:p>
    <w:p w14:paraId="0EFCAFAF" w14:textId="77777777" w:rsidR="009F16EF" w:rsidRDefault="009F16EF" w:rsidP="009F16EF">
      <w:pPr>
        <w:pStyle w:val="Heading4"/>
      </w:pPr>
      <w:bookmarkStart w:id="190" w:name="_Toc178621129"/>
      <w:bookmarkStart w:id="191" w:name="_Toc184591807"/>
      <w:r>
        <w:t>9.4.1</w:t>
      </w:r>
      <w:r>
        <w:tab/>
        <w:t>Introduction of new bands</w:t>
      </w:r>
      <w:bookmarkEnd w:id="190"/>
      <w:bookmarkEnd w:id="191"/>
    </w:p>
    <w:p w14:paraId="0EEC7989" w14:textId="77777777" w:rsidR="009F16EF" w:rsidRDefault="009F16EF" w:rsidP="009F16EF">
      <w:pPr>
        <w:pStyle w:val="Heading5"/>
      </w:pPr>
      <w:bookmarkStart w:id="192" w:name="_Toc178621130"/>
      <w:bookmarkStart w:id="193" w:name="_Toc184591808"/>
      <w:r>
        <w:t>9.4.1.1</w:t>
      </w:r>
      <w:r>
        <w:tab/>
        <w:t>Introduction of the NR FDD 1.4 GHz band [New RAN4 WI: NR_FDD_1400MHz]</w:t>
      </w:r>
      <w:bookmarkEnd w:id="192"/>
      <w:bookmarkEnd w:id="193"/>
    </w:p>
    <w:p w14:paraId="20FF2FA6" w14:textId="77777777" w:rsidR="009F16EF" w:rsidRDefault="009F16EF" w:rsidP="009F16EF">
      <w:pPr>
        <w:rPr>
          <w:rFonts w:ascii="Arial" w:hAnsi="Arial" w:cs="Arial"/>
          <w:b/>
          <w:sz w:val="24"/>
        </w:rPr>
      </w:pPr>
      <w:r>
        <w:rPr>
          <w:rFonts w:ascii="Arial" w:hAnsi="Arial" w:cs="Arial"/>
          <w:b/>
          <w:color w:val="0000FF"/>
          <w:sz w:val="24"/>
        </w:rPr>
        <w:t>RP-242117</w:t>
      </w:r>
      <w:r>
        <w:rPr>
          <w:rFonts w:ascii="Arial" w:hAnsi="Arial" w:cs="Arial"/>
          <w:b/>
          <w:color w:val="0000FF"/>
          <w:sz w:val="24"/>
        </w:rPr>
        <w:tab/>
      </w:r>
      <w:r>
        <w:rPr>
          <w:rFonts w:ascii="Arial" w:hAnsi="Arial" w:cs="Arial"/>
          <w:b/>
          <w:sz w:val="24"/>
        </w:rPr>
        <w:t>Status report for WI Introduction of the NR FDD 1.4 GHz Band</w:t>
      </w:r>
    </w:p>
    <w:p w14:paraId="78D3B39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MidWave Wireless</w:t>
      </w:r>
    </w:p>
    <w:p w14:paraId="6C9DA236" w14:textId="77777777" w:rsidR="009F16EF" w:rsidRDefault="009F16EF" w:rsidP="009F16EF">
      <w:pPr>
        <w:rPr>
          <w:rFonts w:ascii="Arial" w:hAnsi="Arial" w:cs="Arial"/>
          <w:b/>
        </w:rPr>
      </w:pPr>
      <w:r>
        <w:rPr>
          <w:rFonts w:ascii="Arial" w:hAnsi="Arial" w:cs="Arial"/>
          <w:b/>
        </w:rPr>
        <w:t xml:space="preserve">Discussion: </w:t>
      </w:r>
    </w:p>
    <w:p w14:paraId="7664E348" w14:textId="77777777" w:rsidR="009F16EF" w:rsidRDefault="009F16EF" w:rsidP="009F16EF">
      <w:r>
        <w:t>MCC: target date change of NR_FDD_1400MHz-Perf: RAN #104: March 25, RAN #105: Dec.24 is not indicated</w:t>
      </w:r>
    </w:p>
    <w:p w14:paraId="177030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RP-242343</w:t>
      </w:r>
      <w:r>
        <w:rPr>
          <w:color w:val="993300"/>
          <w:u w:val="single"/>
        </w:rPr>
        <w:t>.</w:t>
      </w:r>
    </w:p>
    <w:p w14:paraId="45F315EA" w14:textId="77777777" w:rsidR="009F16EF" w:rsidRDefault="009F16EF" w:rsidP="009F16EF">
      <w:pPr>
        <w:rPr>
          <w:rFonts w:ascii="Arial" w:hAnsi="Arial" w:cs="Arial"/>
          <w:b/>
          <w:sz w:val="24"/>
        </w:rPr>
      </w:pPr>
      <w:r>
        <w:rPr>
          <w:rFonts w:ascii="Arial" w:hAnsi="Arial" w:cs="Arial"/>
          <w:b/>
          <w:color w:val="0000FF"/>
          <w:sz w:val="24"/>
        </w:rPr>
        <w:t>RP-242343</w:t>
      </w:r>
      <w:r>
        <w:rPr>
          <w:rFonts w:ascii="Arial" w:hAnsi="Arial" w:cs="Arial"/>
          <w:b/>
          <w:color w:val="0000FF"/>
          <w:sz w:val="24"/>
        </w:rPr>
        <w:tab/>
      </w:r>
      <w:r>
        <w:rPr>
          <w:rFonts w:ascii="Arial" w:hAnsi="Arial" w:cs="Arial"/>
          <w:b/>
          <w:sz w:val="24"/>
        </w:rPr>
        <w:t>Status report for WI Introduction of the NR FDD 1.4 GHz Band</w:t>
      </w:r>
    </w:p>
    <w:p w14:paraId="199C872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MidWave Wireless</w:t>
      </w:r>
    </w:p>
    <w:p w14:paraId="24F8BDA7" w14:textId="77777777" w:rsidR="009F16EF" w:rsidRDefault="009F16EF" w:rsidP="009F16EF">
      <w:pPr>
        <w:rPr>
          <w:color w:val="808080"/>
        </w:rPr>
      </w:pPr>
      <w:r>
        <w:rPr>
          <w:color w:val="808080"/>
        </w:rPr>
        <w:t>(Replaces RP-242117)</w:t>
      </w:r>
    </w:p>
    <w:p w14:paraId="75908023" w14:textId="77777777" w:rsidR="009F16EF" w:rsidRDefault="009F16EF" w:rsidP="009F16EF">
      <w:pPr>
        <w:rPr>
          <w:rFonts w:ascii="Arial" w:hAnsi="Arial" w:cs="Arial"/>
          <w:b/>
        </w:rPr>
      </w:pPr>
      <w:r>
        <w:rPr>
          <w:rFonts w:ascii="Arial" w:hAnsi="Arial" w:cs="Arial"/>
          <w:b/>
        </w:rPr>
        <w:t xml:space="preserve">Discussion: </w:t>
      </w:r>
    </w:p>
    <w:p w14:paraId="4390C210" w14:textId="77777777" w:rsidR="009F16EF" w:rsidRDefault="009F16EF" w:rsidP="009F16EF">
      <w:r>
        <w:t>MCC: late submission</w:t>
      </w:r>
    </w:p>
    <w:p w14:paraId="2371C9B0"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331AA" w14:textId="77777777" w:rsidR="009F16EF" w:rsidRDefault="009F16EF" w:rsidP="009F16EF">
      <w:pPr>
        <w:rPr>
          <w:rFonts w:ascii="Arial" w:hAnsi="Arial" w:cs="Arial"/>
          <w:b/>
          <w:sz w:val="24"/>
        </w:rPr>
      </w:pPr>
      <w:r>
        <w:rPr>
          <w:rFonts w:ascii="Arial" w:hAnsi="Arial" w:cs="Arial"/>
          <w:b/>
          <w:color w:val="0000FF"/>
          <w:sz w:val="24"/>
        </w:rPr>
        <w:t>RP-242120</w:t>
      </w:r>
      <w:r>
        <w:rPr>
          <w:rFonts w:ascii="Arial" w:hAnsi="Arial" w:cs="Arial"/>
          <w:b/>
          <w:color w:val="0000FF"/>
          <w:sz w:val="24"/>
        </w:rPr>
        <w:tab/>
      </w:r>
      <w:r>
        <w:rPr>
          <w:rFonts w:ascii="Arial" w:hAnsi="Arial" w:cs="Arial"/>
          <w:b/>
          <w:sz w:val="24"/>
        </w:rPr>
        <w:t>Revised WID for Introduction of the NR FDD 1.4 GHz Band</w:t>
      </w:r>
    </w:p>
    <w:p w14:paraId="15A5209A"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MidWave Wireless</w:t>
      </w:r>
    </w:p>
    <w:p w14:paraId="7AE05F40" w14:textId="77777777" w:rsidR="009F16EF" w:rsidRDefault="009F16EF" w:rsidP="009F16EF">
      <w:pPr>
        <w:rPr>
          <w:rFonts w:ascii="Arial" w:hAnsi="Arial" w:cs="Arial"/>
          <w:b/>
        </w:rPr>
      </w:pPr>
      <w:r>
        <w:rPr>
          <w:rFonts w:ascii="Arial" w:hAnsi="Arial" w:cs="Arial"/>
          <w:b/>
        </w:rPr>
        <w:t xml:space="preserve">Discussion: </w:t>
      </w:r>
    </w:p>
    <w:p w14:paraId="0CB31A02" w14:textId="77777777" w:rsidR="009F16EF" w:rsidRDefault="009F16EF" w:rsidP="009F16EF">
      <w:r>
        <w:t>MCC: changing target date of NR_FDD_1400MHz-Perf from March 25 to Dec.24</w:t>
      </w:r>
    </w:p>
    <w:p w14:paraId="4DF966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45A7A" w14:textId="77777777" w:rsidR="009F16EF" w:rsidRDefault="009F16EF" w:rsidP="009F16EF">
      <w:pPr>
        <w:pStyle w:val="Heading5"/>
      </w:pPr>
      <w:bookmarkStart w:id="194" w:name="_Toc178621131"/>
      <w:bookmarkStart w:id="195" w:name="_Toc184591809"/>
      <w:r>
        <w:t>9.4.1.2</w:t>
      </w:r>
      <w:r>
        <w:tab/>
        <w:t>Introduction of NR bands n87 and n88 [New RAN4 WI: NR_bands_n87_n88]</w:t>
      </w:r>
      <w:bookmarkEnd w:id="194"/>
      <w:bookmarkEnd w:id="195"/>
    </w:p>
    <w:p w14:paraId="1A6FE88B" w14:textId="77777777" w:rsidR="009F16EF" w:rsidRDefault="009F16EF" w:rsidP="009F16EF">
      <w:pPr>
        <w:rPr>
          <w:rFonts w:ascii="Arial" w:hAnsi="Arial" w:cs="Arial"/>
          <w:b/>
          <w:sz w:val="24"/>
        </w:rPr>
      </w:pPr>
      <w:r>
        <w:rPr>
          <w:rFonts w:ascii="Arial" w:hAnsi="Arial" w:cs="Arial"/>
          <w:b/>
          <w:color w:val="0000FF"/>
          <w:sz w:val="24"/>
        </w:rPr>
        <w:t>RP-241816</w:t>
      </w:r>
      <w:r>
        <w:rPr>
          <w:rFonts w:ascii="Arial" w:hAnsi="Arial" w:cs="Arial"/>
          <w:b/>
          <w:color w:val="0000FF"/>
          <w:sz w:val="24"/>
        </w:rPr>
        <w:tab/>
      </w:r>
      <w:r>
        <w:rPr>
          <w:rFonts w:ascii="Arial" w:hAnsi="Arial" w:cs="Arial"/>
          <w:b/>
          <w:sz w:val="24"/>
        </w:rPr>
        <w:t>Status report for WI Introduction of NR bands n87 and n88</w:t>
      </w:r>
    </w:p>
    <w:p w14:paraId="5238D77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69AEC832" w14:textId="77777777" w:rsidR="009F16EF" w:rsidRDefault="009F16EF" w:rsidP="009F16EF">
      <w:pPr>
        <w:rPr>
          <w:rFonts w:ascii="Arial" w:hAnsi="Arial" w:cs="Arial"/>
          <w:b/>
        </w:rPr>
      </w:pPr>
      <w:r>
        <w:rPr>
          <w:rFonts w:ascii="Arial" w:hAnsi="Arial" w:cs="Arial"/>
          <w:b/>
        </w:rPr>
        <w:t xml:space="preserve">Abstract: </w:t>
      </w:r>
    </w:p>
    <w:p w14:paraId="71430971" w14:textId="77777777" w:rsidR="009F16EF" w:rsidRDefault="009F16EF" w:rsidP="009F16EF">
      <w:r>
        <w:t>Proposed completion level 33% for both core and perf.</w:t>
      </w:r>
    </w:p>
    <w:p w14:paraId="33CE27BE" w14:textId="77777777" w:rsidR="009F16EF" w:rsidRDefault="009F16EF" w:rsidP="009F16EF">
      <w:pPr>
        <w:rPr>
          <w:rFonts w:ascii="Arial" w:hAnsi="Arial" w:cs="Arial"/>
          <w:b/>
        </w:rPr>
      </w:pPr>
      <w:r>
        <w:rPr>
          <w:rFonts w:ascii="Arial" w:hAnsi="Arial" w:cs="Arial"/>
          <w:b/>
        </w:rPr>
        <w:t xml:space="preserve">Discussion: </w:t>
      </w:r>
    </w:p>
    <w:p w14:paraId="06D768E3" w14:textId="77777777" w:rsidR="009F16EF" w:rsidRDefault="009F16EF" w:rsidP="009F16EF">
      <w:r>
        <w:t>moved from AI 9.1.5 to AI 9.4.1.2</w:t>
      </w:r>
    </w:p>
    <w:p w14:paraId="10DF7D2C" w14:textId="77777777" w:rsidR="009F16EF" w:rsidRDefault="009F16EF" w:rsidP="009F16EF">
      <w:r>
        <w:t>MCC: target date of the Perf. part is unchanged in the SR RP-241816 =&gt; RP-242338: RAN #107 = March 25 but this is in contradiction with revised WID RP-241815 which modifies the target date to RAN #106 = Dec.24. So what is the planned target date of NR_bands_n87_n88-Perf?</w:t>
      </w:r>
    </w:p>
    <w:p w14:paraId="68D1B701" w14:textId="77777777" w:rsidR="009F16EF" w:rsidRDefault="009F16EF" w:rsidP="009F16EF">
      <w:r>
        <w:t>Nokia: Dec.24 so SR RP-241816 needs to be updated</w:t>
      </w:r>
    </w:p>
    <w:p w14:paraId="5066A024" w14:textId="77777777" w:rsidR="009F16EF" w:rsidRDefault="009F16EF" w:rsidP="009F16EF">
      <w:r>
        <w:t xml:space="preserve">Huawei: There is no reason to update the time budget after its first WG meeting, as WI is progressing according to the WID deadlines. There was no time budget Excel attached anyway. </w:t>
      </w:r>
    </w:p>
    <w:p w14:paraId="0C1A6BCF" w14:textId="77777777" w:rsidR="009F16EF" w:rsidRDefault="009F16EF" w:rsidP="009F16EF">
      <w:r>
        <w:t xml:space="preserve">For Agreements: List agreements as captured in the WF (R4-2414272), instead of providing just a reference to the WF document. </w:t>
      </w:r>
    </w:p>
    <w:p w14:paraId="6CA698CC" w14:textId="77777777" w:rsidR="009F16EF" w:rsidRDefault="009F16EF" w:rsidP="009F16EF">
      <w:r>
        <w:t xml:space="preserve">For Open issues: Add the following bullet, as captured in WF (R4-2414272):  </w:t>
      </w:r>
    </w:p>
    <w:p w14:paraId="4E40B794" w14:textId="77777777" w:rsidR="009F16EF" w:rsidRDefault="009F16EF" w:rsidP="009F16EF">
      <w:r>
        <w:t>-</w:t>
      </w:r>
      <w:r>
        <w:tab/>
        <w:t>Verify regulatory requirements for NB-IoT operation in 410-430 MHz frequency range.</w:t>
      </w:r>
    </w:p>
    <w:p w14:paraId="23CF91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RP-242391</w:t>
      </w:r>
      <w:r>
        <w:rPr>
          <w:color w:val="993300"/>
          <w:u w:val="single"/>
        </w:rPr>
        <w:t>.</w:t>
      </w:r>
    </w:p>
    <w:p w14:paraId="6CFFECE4" w14:textId="77777777" w:rsidR="009F16EF" w:rsidRDefault="009F16EF" w:rsidP="009F16EF">
      <w:pPr>
        <w:rPr>
          <w:rFonts w:ascii="Arial" w:hAnsi="Arial" w:cs="Arial"/>
          <w:b/>
          <w:sz w:val="24"/>
        </w:rPr>
      </w:pPr>
      <w:r>
        <w:rPr>
          <w:rFonts w:ascii="Arial" w:hAnsi="Arial" w:cs="Arial"/>
          <w:b/>
          <w:color w:val="0000FF"/>
          <w:sz w:val="24"/>
        </w:rPr>
        <w:t>RP-242391</w:t>
      </w:r>
      <w:r>
        <w:rPr>
          <w:rFonts w:ascii="Arial" w:hAnsi="Arial" w:cs="Arial"/>
          <w:b/>
          <w:color w:val="0000FF"/>
          <w:sz w:val="24"/>
        </w:rPr>
        <w:tab/>
      </w:r>
      <w:r>
        <w:rPr>
          <w:rFonts w:ascii="Arial" w:hAnsi="Arial" w:cs="Arial"/>
          <w:b/>
          <w:sz w:val="24"/>
        </w:rPr>
        <w:t>Status report for WI Introduction of NR bands n87 and n88</w:t>
      </w:r>
    </w:p>
    <w:p w14:paraId="312FC65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10D9A80B" w14:textId="77777777" w:rsidR="009F16EF" w:rsidRDefault="009F16EF" w:rsidP="009F16EF">
      <w:pPr>
        <w:rPr>
          <w:color w:val="808080"/>
        </w:rPr>
      </w:pPr>
      <w:r>
        <w:rPr>
          <w:color w:val="808080"/>
        </w:rPr>
        <w:t>(Replaces RP-241816)</w:t>
      </w:r>
    </w:p>
    <w:p w14:paraId="091061B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RP-242407</w:t>
      </w:r>
      <w:r>
        <w:rPr>
          <w:color w:val="993300"/>
          <w:u w:val="single"/>
        </w:rPr>
        <w:t>.</w:t>
      </w:r>
    </w:p>
    <w:p w14:paraId="5480D03D" w14:textId="77777777" w:rsidR="009F16EF" w:rsidRDefault="009F16EF" w:rsidP="009F16EF">
      <w:pPr>
        <w:rPr>
          <w:rFonts w:ascii="Arial" w:hAnsi="Arial" w:cs="Arial"/>
          <w:b/>
          <w:sz w:val="24"/>
        </w:rPr>
      </w:pPr>
      <w:r>
        <w:rPr>
          <w:rFonts w:ascii="Arial" w:hAnsi="Arial" w:cs="Arial"/>
          <w:b/>
          <w:color w:val="0000FF"/>
          <w:sz w:val="24"/>
        </w:rPr>
        <w:t>RP-242407</w:t>
      </w:r>
      <w:r>
        <w:rPr>
          <w:rFonts w:ascii="Arial" w:hAnsi="Arial" w:cs="Arial"/>
          <w:b/>
          <w:color w:val="0000FF"/>
          <w:sz w:val="24"/>
        </w:rPr>
        <w:tab/>
      </w:r>
      <w:r>
        <w:rPr>
          <w:rFonts w:ascii="Arial" w:hAnsi="Arial" w:cs="Arial"/>
          <w:b/>
          <w:sz w:val="24"/>
        </w:rPr>
        <w:t>Status report for WI Introduction of NR bands n87 and n88</w:t>
      </w:r>
    </w:p>
    <w:p w14:paraId="6CC1A78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5C459B92" w14:textId="77777777" w:rsidR="009F16EF" w:rsidRDefault="009F16EF" w:rsidP="009F16EF">
      <w:pPr>
        <w:rPr>
          <w:color w:val="808080"/>
        </w:rPr>
      </w:pPr>
      <w:r>
        <w:rPr>
          <w:color w:val="808080"/>
        </w:rPr>
        <w:t>(Replaces RP-242391)</w:t>
      </w:r>
    </w:p>
    <w:p w14:paraId="756E17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EB69E" w14:textId="77777777" w:rsidR="009F16EF" w:rsidRDefault="009F16EF" w:rsidP="009F16EF">
      <w:pPr>
        <w:rPr>
          <w:rFonts w:ascii="Arial" w:hAnsi="Arial" w:cs="Arial"/>
          <w:b/>
          <w:sz w:val="24"/>
        </w:rPr>
      </w:pPr>
      <w:r>
        <w:rPr>
          <w:rFonts w:ascii="Arial" w:hAnsi="Arial" w:cs="Arial"/>
          <w:b/>
          <w:color w:val="0000FF"/>
          <w:sz w:val="24"/>
        </w:rPr>
        <w:t>RP-241815</w:t>
      </w:r>
      <w:r>
        <w:rPr>
          <w:rFonts w:ascii="Arial" w:hAnsi="Arial" w:cs="Arial"/>
          <w:b/>
          <w:color w:val="0000FF"/>
          <w:sz w:val="24"/>
        </w:rPr>
        <w:tab/>
      </w:r>
      <w:r>
        <w:rPr>
          <w:rFonts w:ascii="Arial" w:hAnsi="Arial" w:cs="Arial"/>
          <w:b/>
          <w:sz w:val="24"/>
        </w:rPr>
        <w:t>Revised WID on introduction of NR bands n87 and n88</w:t>
      </w:r>
    </w:p>
    <w:p w14:paraId="4D008791" w14:textId="77777777" w:rsidR="009F16EF" w:rsidRDefault="009F16EF" w:rsidP="009F16E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85D9A0C" w14:textId="77777777" w:rsidR="009F16EF" w:rsidRDefault="009F16EF" w:rsidP="009F16EF">
      <w:pPr>
        <w:rPr>
          <w:rFonts w:ascii="Arial" w:hAnsi="Arial" w:cs="Arial"/>
          <w:b/>
        </w:rPr>
      </w:pPr>
      <w:r>
        <w:rPr>
          <w:rFonts w:ascii="Arial" w:hAnsi="Arial" w:cs="Arial"/>
          <w:b/>
        </w:rPr>
        <w:t xml:space="preserve">Abstract: </w:t>
      </w:r>
    </w:p>
    <w:p w14:paraId="29EB8611" w14:textId="77777777" w:rsidR="009F16EF" w:rsidRDefault="009F16EF" w:rsidP="009F16EF">
      <w:r>
        <w:t>It is proposed to shorten the WI by one quarter. From Mar 2025 to Dec 2024.</w:t>
      </w:r>
    </w:p>
    <w:p w14:paraId="4B830D7F" w14:textId="77777777" w:rsidR="009F16EF" w:rsidRDefault="009F16EF" w:rsidP="009F16EF">
      <w:pPr>
        <w:rPr>
          <w:rFonts w:ascii="Arial" w:hAnsi="Arial" w:cs="Arial"/>
          <w:b/>
        </w:rPr>
      </w:pPr>
      <w:r>
        <w:rPr>
          <w:rFonts w:ascii="Arial" w:hAnsi="Arial" w:cs="Arial"/>
          <w:b/>
        </w:rPr>
        <w:t xml:space="preserve">Discussion: </w:t>
      </w:r>
    </w:p>
    <w:p w14:paraId="7DA99A5F" w14:textId="77777777" w:rsidR="009F16EF" w:rsidRDefault="009F16EF" w:rsidP="009F16EF">
      <w:r>
        <w:t>moved from AI 10.1.5 to AI 9.4.1.2</w:t>
      </w:r>
    </w:p>
    <w:p w14:paraId="6E943B86" w14:textId="77777777" w:rsidR="009F16EF" w:rsidRDefault="009F16EF" w:rsidP="009F16EF">
      <w:r>
        <w:t>MCC: target date of the Perf. part is unchanged in the SR RP-241816: RAN #107 = March 25 but this is in contradiction with revised WID RP-241815 which modifies the target date to RAN #106 = Dec.24. So what is the planned target date of NR_bands_n87_n88-Perf?</w:t>
      </w:r>
    </w:p>
    <w:p w14:paraId="47BC7E30" w14:textId="77777777" w:rsidR="009F16EF" w:rsidRDefault="009F16EF" w:rsidP="009F16EF">
      <w:r>
        <w:t>Ericsson: Dec.24 is correct for NR_bands_n87_n88-Perf</w:t>
      </w:r>
    </w:p>
    <w:p w14:paraId="2541D0A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RP-242338</w:t>
      </w:r>
      <w:r>
        <w:rPr>
          <w:color w:val="993300"/>
          <w:u w:val="single"/>
        </w:rPr>
        <w:t>.</w:t>
      </w:r>
    </w:p>
    <w:p w14:paraId="68EF637F" w14:textId="77777777" w:rsidR="009F16EF" w:rsidRDefault="009F16EF" w:rsidP="009F16EF">
      <w:pPr>
        <w:rPr>
          <w:rFonts w:ascii="Arial" w:hAnsi="Arial" w:cs="Arial"/>
          <w:b/>
          <w:sz w:val="24"/>
        </w:rPr>
      </w:pPr>
      <w:r>
        <w:rPr>
          <w:rFonts w:ascii="Arial" w:hAnsi="Arial" w:cs="Arial"/>
          <w:b/>
          <w:color w:val="0000FF"/>
          <w:sz w:val="24"/>
        </w:rPr>
        <w:t>RP-242338</w:t>
      </w:r>
      <w:r>
        <w:rPr>
          <w:rFonts w:ascii="Arial" w:hAnsi="Arial" w:cs="Arial"/>
          <w:b/>
          <w:color w:val="0000FF"/>
          <w:sz w:val="24"/>
        </w:rPr>
        <w:tab/>
      </w:r>
      <w:r>
        <w:rPr>
          <w:rFonts w:ascii="Arial" w:hAnsi="Arial" w:cs="Arial"/>
          <w:b/>
          <w:sz w:val="24"/>
        </w:rPr>
        <w:t>Revised WID on introduction of NR bands n87 and n88</w:t>
      </w:r>
    </w:p>
    <w:p w14:paraId="42C8F97F"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318485E" w14:textId="77777777" w:rsidR="009F16EF" w:rsidRDefault="009F16EF" w:rsidP="009F16EF">
      <w:pPr>
        <w:rPr>
          <w:color w:val="808080"/>
        </w:rPr>
      </w:pPr>
      <w:r>
        <w:rPr>
          <w:color w:val="808080"/>
        </w:rPr>
        <w:t>(Replaces RP-241815)</w:t>
      </w:r>
    </w:p>
    <w:p w14:paraId="459CFFB6" w14:textId="77777777" w:rsidR="009F16EF" w:rsidRDefault="009F16EF" w:rsidP="009F16EF">
      <w:pPr>
        <w:rPr>
          <w:rFonts w:ascii="Arial" w:hAnsi="Arial" w:cs="Arial"/>
          <w:b/>
        </w:rPr>
      </w:pPr>
      <w:r>
        <w:rPr>
          <w:rFonts w:ascii="Arial" w:hAnsi="Arial" w:cs="Arial"/>
          <w:b/>
        </w:rPr>
        <w:t xml:space="preserve">Discussion: </w:t>
      </w:r>
    </w:p>
    <w:p w14:paraId="330AC07C" w14:textId="77777777" w:rsidR="009F16EF" w:rsidRDefault="009F16EF" w:rsidP="009F16EF">
      <w:r>
        <w:t>MCC: target date of the Perf. part is unchanged in the SR RP-241816: RAN #107 = March 25 but this is in contradiction with revised WID RP-242338 which modifies the target date to RAN #106 = Dec.24. So what is the planned target date of NR_bands_n87_n88-Perf?</w:t>
      </w:r>
    </w:p>
    <w:p w14:paraId="3E8726F2" w14:textId="77777777" w:rsidR="009F16EF" w:rsidRDefault="009F16EF" w:rsidP="009F16EF">
      <w:r>
        <w:t>Ericsson: Dec.24 is correct for NR_bands_n87_n88-Perf</w:t>
      </w:r>
    </w:p>
    <w:p w14:paraId="61EDD9D8" w14:textId="77777777" w:rsidR="009F16EF" w:rsidRDefault="009F16EF" w:rsidP="009F16EF">
      <w:r>
        <w:t>Huawei: does not see a need to move the target date</w:t>
      </w:r>
    </w:p>
    <w:p w14:paraId="7CCB1BB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2488B" w14:textId="77777777" w:rsidR="009F16EF" w:rsidRDefault="009F16EF" w:rsidP="009F16EF">
      <w:pPr>
        <w:pStyle w:val="Heading5"/>
      </w:pPr>
      <w:bookmarkStart w:id="196" w:name="_Toc178621132"/>
      <w:bookmarkStart w:id="197" w:name="_Toc184591810"/>
      <w:r>
        <w:t>9.4.1.3</w:t>
      </w:r>
      <w:r>
        <w:tab/>
        <w:t>Introduction of NR band n68 [New RAN4 WI: NR_band_n68]</w:t>
      </w:r>
      <w:bookmarkEnd w:id="196"/>
      <w:bookmarkEnd w:id="197"/>
    </w:p>
    <w:p w14:paraId="67D5BE0E" w14:textId="77777777" w:rsidR="009F16EF" w:rsidRDefault="009F16EF" w:rsidP="009F16EF">
      <w:pPr>
        <w:rPr>
          <w:rFonts w:ascii="Arial" w:hAnsi="Arial" w:cs="Arial"/>
          <w:b/>
          <w:sz w:val="24"/>
        </w:rPr>
      </w:pPr>
      <w:r>
        <w:rPr>
          <w:rFonts w:ascii="Arial" w:hAnsi="Arial" w:cs="Arial"/>
          <w:b/>
          <w:color w:val="0000FF"/>
          <w:sz w:val="24"/>
        </w:rPr>
        <w:t>RP-241861</w:t>
      </w:r>
      <w:r>
        <w:rPr>
          <w:rFonts w:ascii="Arial" w:hAnsi="Arial" w:cs="Arial"/>
          <w:b/>
          <w:color w:val="0000FF"/>
          <w:sz w:val="24"/>
        </w:rPr>
        <w:tab/>
      </w:r>
      <w:r>
        <w:rPr>
          <w:rFonts w:ascii="Arial" w:hAnsi="Arial" w:cs="Arial"/>
          <w:b/>
          <w:sz w:val="24"/>
        </w:rPr>
        <w:t>Status report for WI introduction of band n68</w:t>
      </w:r>
    </w:p>
    <w:p w14:paraId="0DE91CD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Limited</w:t>
      </w:r>
    </w:p>
    <w:p w14:paraId="43034FD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A1995" w14:textId="77777777" w:rsidR="009F16EF" w:rsidRDefault="009F16EF" w:rsidP="009F16EF">
      <w:pPr>
        <w:pStyle w:val="Heading5"/>
      </w:pPr>
      <w:bookmarkStart w:id="198" w:name="_Toc178621133"/>
      <w:bookmarkStart w:id="199" w:name="_Toc184591811"/>
      <w:r>
        <w:t>9.4.1.4</w:t>
      </w:r>
      <w:r>
        <w:tab/>
        <w:t>Introduction of another NR NTN S-band (MSS band 2000-2020 MHz UL and 2180-2200 MHz DL) [New RAN4 WI: NR_NTN_Sband]</w:t>
      </w:r>
      <w:bookmarkEnd w:id="198"/>
      <w:bookmarkEnd w:id="199"/>
    </w:p>
    <w:p w14:paraId="1154515B" w14:textId="77777777" w:rsidR="009F16EF" w:rsidRDefault="009F16EF" w:rsidP="009F16EF">
      <w:pPr>
        <w:rPr>
          <w:rFonts w:ascii="Arial" w:hAnsi="Arial" w:cs="Arial"/>
          <w:b/>
          <w:sz w:val="24"/>
        </w:rPr>
      </w:pPr>
      <w:r>
        <w:rPr>
          <w:rFonts w:ascii="Arial" w:hAnsi="Arial" w:cs="Arial"/>
          <w:b/>
          <w:color w:val="0000FF"/>
          <w:sz w:val="24"/>
        </w:rPr>
        <w:t>RP-241884</w:t>
      </w:r>
      <w:r>
        <w:rPr>
          <w:rFonts w:ascii="Arial" w:hAnsi="Arial" w:cs="Arial"/>
          <w:b/>
          <w:color w:val="0000FF"/>
          <w:sz w:val="24"/>
        </w:rPr>
        <w:tab/>
      </w:r>
      <w:r>
        <w:rPr>
          <w:rFonts w:ascii="Arial" w:hAnsi="Arial" w:cs="Arial"/>
          <w:b/>
          <w:sz w:val="24"/>
        </w:rPr>
        <w:t>Status report for WI Introduction of another NR NTN S-band (MSS band 2000-2020 MHz UL and 2180-2200 MHz DL)</w:t>
      </w:r>
    </w:p>
    <w:p w14:paraId="6AC1DD0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2A488479" w14:textId="77777777" w:rsidR="009F16EF" w:rsidRDefault="009F16EF" w:rsidP="009F16EF">
      <w:pPr>
        <w:rPr>
          <w:rFonts w:ascii="Arial" w:hAnsi="Arial" w:cs="Arial"/>
          <w:b/>
        </w:rPr>
      </w:pPr>
      <w:r>
        <w:rPr>
          <w:rFonts w:ascii="Arial" w:hAnsi="Arial" w:cs="Arial"/>
          <w:b/>
        </w:rPr>
        <w:t xml:space="preserve">Abstract: </w:t>
      </w:r>
    </w:p>
    <w:p w14:paraId="3B0EDB44" w14:textId="77777777" w:rsidR="009F16EF" w:rsidRDefault="009F16EF" w:rsidP="009F16EF">
      <w:r>
        <w:t>Core part at 20%, perf part not started.</w:t>
      </w:r>
    </w:p>
    <w:p w14:paraId="43FE9A37" w14:textId="77777777" w:rsidR="009F16EF" w:rsidRDefault="009F16EF" w:rsidP="009F16EF">
      <w:pPr>
        <w:rPr>
          <w:rFonts w:ascii="Arial" w:hAnsi="Arial" w:cs="Arial"/>
          <w:b/>
        </w:rPr>
      </w:pPr>
      <w:r>
        <w:rPr>
          <w:rFonts w:ascii="Arial" w:hAnsi="Arial" w:cs="Arial"/>
          <w:b/>
        </w:rPr>
        <w:t xml:space="preserve">Discussion: </w:t>
      </w:r>
    </w:p>
    <w:p w14:paraId="196F1A02" w14:textId="77777777" w:rsidR="009F16EF" w:rsidRDefault="009F16EF" w:rsidP="009F16EF">
      <w:r>
        <w:t xml:space="preserve">MCC: target date of NR_NTN_SBand-Core unclear: </w:t>
      </w:r>
    </w:p>
    <w:p w14:paraId="56457307" w14:textId="77777777" w:rsidR="009F16EF" w:rsidRDefault="009F16EF" w:rsidP="009F16EF">
      <w:r>
        <w:t>June 25 as in status report RP-241884 or March 25 as in revised WID RP-241885?</w:t>
      </w:r>
    </w:p>
    <w:p w14:paraId="415AA524" w14:textId="77777777" w:rsidR="009F16EF" w:rsidRDefault="009F16EF" w:rsidP="009F16EF">
      <w:r>
        <w:lastRenderedPageBreak/>
        <w:t>Qualcomm: WID i.e. March 25 is correct</w:t>
      </w:r>
    </w:p>
    <w:p w14:paraId="4D7E288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RP-242376</w:t>
      </w:r>
      <w:r>
        <w:rPr>
          <w:color w:val="993300"/>
          <w:u w:val="single"/>
        </w:rPr>
        <w:t>.</w:t>
      </w:r>
    </w:p>
    <w:p w14:paraId="7BE488D8" w14:textId="77777777" w:rsidR="009F16EF" w:rsidRDefault="009F16EF" w:rsidP="009F16EF">
      <w:pPr>
        <w:rPr>
          <w:rFonts w:ascii="Arial" w:hAnsi="Arial" w:cs="Arial"/>
          <w:b/>
          <w:sz w:val="24"/>
        </w:rPr>
      </w:pPr>
      <w:r>
        <w:rPr>
          <w:rFonts w:ascii="Arial" w:hAnsi="Arial" w:cs="Arial"/>
          <w:b/>
          <w:color w:val="0000FF"/>
          <w:sz w:val="24"/>
        </w:rPr>
        <w:t>RP-242376</w:t>
      </w:r>
      <w:r>
        <w:rPr>
          <w:rFonts w:ascii="Arial" w:hAnsi="Arial" w:cs="Arial"/>
          <w:b/>
          <w:color w:val="0000FF"/>
          <w:sz w:val="24"/>
        </w:rPr>
        <w:tab/>
      </w:r>
      <w:r>
        <w:rPr>
          <w:rFonts w:ascii="Arial" w:hAnsi="Arial" w:cs="Arial"/>
          <w:b/>
          <w:sz w:val="24"/>
        </w:rPr>
        <w:t>Status report for WI Introduction of another NR NTN S-band (MSS band 2000-2020 MHz UL and 2180-2200 MHz DL)</w:t>
      </w:r>
    </w:p>
    <w:p w14:paraId="0962B83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2B41BF44" w14:textId="77777777" w:rsidR="009F16EF" w:rsidRDefault="009F16EF" w:rsidP="009F16EF">
      <w:pPr>
        <w:rPr>
          <w:color w:val="808080"/>
        </w:rPr>
      </w:pPr>
      <w:r>
        <w:rPr>
          <w:color w:val="808080"/>
        </w:rPr>
        <w:t>(Replaces RP-241884)</w:t>
      </w:r>
    </w:p>
    <w:p w14:paraId="145370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9D99B" w14:textId="77777777" w:rsidR="009F16EF" w:rsidRDefault="009F16EF" w:rsidP="009F16EF">
      <w:pPr>
        <w:rPr>
          <w:rFonts w:ascii="Arial" w:hAnsi="Arial" w:cs="Arial"/>
          <w:b/>
          <w:sz w:val="24"/>
        </w:rPr>
      </w:pPr>
      <w:r>
        <w:rPr>
          <w:rFonts w:ascii="Arial" w:hAnsi="Arial" w:cs="Arial"/>
          <w:b/>
          <w:color w:val="0000FF"/>
          <w:sz w:val="24"/>
        </w:rPr>
        <w:t>RP-241885</w:t>
      </w:r>
      <w:r>
        <w:rPr>
          <w:rFonts w:ascii="Arial" w:hAnsi="Arial" w:cs="Arial"/>
          <w:b/>
          <w:color w:val="0000FF"/>
          <w:sz w:val="24"/>
        </w:rPr>
        <w:tab/>
      </w:r>
      <w:r>
        <w:rPr>
          <w:rFonts w:ascii="Arial" w:hAnsi="Arial" w:cs="Arial"/>
          <w:b/>
          <w:sz w:val="24"/>
        </w:rPr>
        <w:t>Revised WID on Introduction of another NR NTN S-band (MSS band 2000-2020 MHz UL and 2180-2200 MHz DL)</w:t>
      </w:r>
    </w:p>
    <w:p w14:paraId="5ABDF74F"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4C57009" w14:textId="77777777" w:rsidR="009F16EF" w:rsidRDefault="009F16EF" w:rsidP="009F16EF">
      <w:pPr>
        <w:rPr>
          <w:rFonts w:ascii="Arial" w:hAnsi="Arial" w:cs="Arial"/>
          <w:b/>
        </w:rPr>
      </w:pPr>
      <w:r>
        <w:rPr>
          <w:rFonts w:ascii="Arial" w:hAnsi="Arial" w:cs="Arial"/>
          <w:b/>
        </w:rPr>
        <w:t xml:space="preserve">Abstract: </w:t>
      </w:r>
    </w:p>
    <w:p w14:paraId="6567D70B" w14:textId="77777777" w:rsidR="009F16EF" w:rsidRDefault="009F16EF" w:rsidP="009F16EF">
      <w:r>
        <w:t>Previous approved WID in RP-241661. Changes are only clean-up, no technical change.</w:t>
      </w:r>
    </w:p>
    <w:p w14:paraId="5BB1AFAA" w14:textId="77777777" w:rsidR="009F16EF" w:rsidRDefault="009F16EF" w:rsidP="009F16EF">
      <w:pPr>
        <w:rPr>
          <w:rFonts w:ascii="Arial" w:hAnsi="Arial" w:cs="Arial"/>
          <w:b/>
        </w:rPr>
      </w:pPr>
      <w:r>
        <w:rPr>
          <w:rFonts w:ascii="Arial" w:hAnsi="Arial" w:cs="Arial"/>
          <w:b/>
        </w:rPr>
        <w:t xml:space="preserve">Discussion: </w:t>
      </w:r>
    </w:p>
    <w:p w14:paraId="4AACF176" w14:textId="77777777" w:rsidR="009F16EF" w:rsidRDefault="009F16EF" w:rsidP="009F16EF">
      <w:r>
        <w:t xml:space="preserve">MCC: target date of NR_NTN_SBand-Core unclear: </w:t>
      </w:r>
    </w:p>
    <w:p w14:paraId="67B81A80" w14:textId="77777777" w:rsidR="009F16EF" w:rsidRDefault="009F16EF" w:rsidP="009F16EF">
      <w:r>
        <w:t>June 25 as in status report RP-241884 or March 25 as in revised WID RP-241885?</w:t>
      </w:r>
    </w:p>
    <w:p w14:paraId="1CDD8A27" w14:textId="77777777" w:rsidR="009F16EF" w:rsidRDefault="009F16EF" w:rsidP="009F16EF">
      <w:r>
        <w:t>Qualcomm: WID i.e. March 25 is correct</w:t>
      </w:r>
    </w:p>
    <w:p w14:paraId="7A09B1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E1D1C" w14:textId="77777777" w:rsidR="009F16EF" w:rsidRDefault="009F16EF" w:rsidP="009F16EF">
      <w:pPr>
        <w:pStyle w:val="Heading5"/>
      </w:pPr>
      <w:bookmarkStart w:id="200" w:name="_Toc178621134"/>
      <w:bookmarkStart w:id="201" w:name="_Toc184591812"/>
      <w:r>
        <w:t>9.4.1.5</w:t>
      </w:r>
      <w:r>
        <w:tab/>
        <w:t>Introduction of new NR NTN bands to support the extL-band and the combined MSS L-band and extL-band ranges [New RAN4 WI: NR_NTN_combinedLband]</w:t>
      </w:r>
      <w:bookmarkEnd w:id="200"/>
      <w:bookmarkEnd w:id="201"/>
    </w:p>
    <w:p w14:paraId="0FAFB216" w14:textId="77777777" w:rsidR="009F16EF" w:rsidRDefault="009F16EF" w:rsidP="009F16EF">
      <w:pPr>
        <w:rPr>
          <w:rFonts w:ascii="Arial" w:hAnsi="Arial" w:cs="Arial"/>
          <w:b/>
          <w:sz w:val="24"/>
        </w:rPr>
      </w:pPr>
      <w:r>
        <w:rPr>
          <w:rFonts w:ascii="Arial" w:hAnsi="Arial" w:cs="Arial"/>
          <w:b/>
          <w:color w:val="0000FF"/>
          <w:sz w:val="24"/>
        </w:rPr>
        <w:t>RP-241782</w:t>
      </w:r>
      <w:r>
        <w:rPr>
          <w:rFonts w:ascii="Arial" w:hAnsi="Arial" w:cs="Arial"/>
          <w:b/>
          <w:color w:val="0000FF"/>
          <w:sz w:val="24"/>
        </w:rPr>
        <w:tab/>
      </w:r>
      <w:r>
        <w:rPr>
          <w:rFonts w:ascii="Arial" w:hAnsi="Arial" w:cs="Arial"/>
          <w:b/>
          <w:sz w:val="24"/>
        </w:rPr>
        <w:t>Status report for WI NR_NTN_combinedLband</w:t>
      </w:r>
    </w:p>
    <w:p w14:paraId="624FB395"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Inmarsat, Viasat</w:t>
      </w:r>
    </w:p>
    <w:p w14:paraId="26A940C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80B55" w14:textId="77777777" w:rsidR="009F16EF" w:rsidRDefault="009F16EF" w:rsidP="009F16EF">
      <w:pPr>
        <w:rPr>
          <w:rFonts w:ascii="Arial" w:hAnsi="Arial" w:cs="Arial"/>
          <w:b/>
          <w:sz w:val="24"/>
        </w:rPr>
      </w:pPr>
      <w:r>
        <w:rPr>
          <w:rFonts w:ascii="Arial" w:hAnsi="Arial" w:cs="Arial"/>
          <w:b/>
          <w:color w:val="0000FF"/>
          <w:sz w:val="24"/>
        </w:rPr>
        <w:t>RP-241856</w:t>
      </w:r>
      <w:r>
        <w:rPr>
          <w:rFonts w:ascii="Arial" w:hAnsi="Arial" w:cs="Arial"/>
          <w:b/>
          <w:color w:val="0000FF"/>
          <w:sz w:val="24"/>
        </w:rPr>
        <w:tab/>
      </w:r>
      <w:r>
        <w:rPr>
          <w:rFonts w:ascii="Arial" w:hAnsi="Arial" w:cs="Arial"/>
          <w:b/>
          <w:sz w:val="24"/>
        </w:rPr>
        <w:t xml:space="preserve">Revised WID on New NR NTN bands to support Extended L-band and combined MSS L-band and Extended L-band ranges </w:t>
      </w:r>
    </w:p>
    <w:p w14:paraId="09479652"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w:t>
      </w:r>
    </w:p>
    <w:p w14:paraId="1A5E847C" w14:textId="77777777" w:rsidR="009F16EF" w:rsidRDefault="009F16EF" w:rsidP="009F16EF">
      <w:pPr>
        <w:rPr>
          <w:color w:val="808080"/>
        </w:rPr>
      </w:pPr>
      <w:r>
        <w:rPr>
          <w:color w:val="808080"/>
        </w:rPr>
        <w:t>(Replaces RP-241689)</w:t>
      </w:r>
    </w:p>
    <w:p w14:paraId="370D4178" w14:textId="77777777" w:rsidR="009F16EF" w:rsidRDefault="009F16EF" w:rsidP="009F16EF">
      <w:pPr>
        <w:rPr>
          <w:rFonts w:ascii="Arial" w:hAnsi="Arial" w:cs="Arial"/>
          <w:b/>
        </w:rPr>
      </w:pPr>
      <w:r>
        <w:rPr>
          <w:rFonts w:ascii="Arial" w:hAnsi="Arial" w:cs="Arial"/>
          <w:b/>
        </w:rPr>
        <w:t xml:space="preserve">Abstract: </w:t>
      </w:r>
    </w:p>
    <w:p w14:paraId="129569D2" w14:textId="77777777" w:rsidR="009F16EF" w:rsidRDefault="009F16EF" w:rsidP="009F16EF">
      <w:r>
        <w:t>WID Revision to add missing WI UID/Code, correct the title to align with the Work Plan, remove the yellow highlights from the headers and update the document name to align with the WI Acronym.</w:t>
      </w:r>
    </w:p>
    <w:p w14:paraId="09094CDF" w14:textId="77777777" w:rsidR="009F16EF" w:rsidRDefault="009F16EF" w:rsidP="009F16EF">
      <w:r>
        <w:t>Adding also other supporting companies.</w:t>
      </w:r>
    </w:p>
    <w:p w14:paraId="44D6C79A" w14:textId="77777777" w:rsidR="009F16EF" w:rsidRDefault="009F16EF" w:rsidP="009F16EF">
      <w:pPr>
        <w:rPr>
          <w:rFonts w:ascii="Arial" w:hAnsi="Arial" w:cs="Arial"/>
          <w:b/>
        </w:rPr>
      </w:pPr>
      <w:r>
        <w:rPr>
          <w:rFonts w:ascii="Arial" w:hAnsi="Arial" w:cs="Arial"/>
          <w:b/>
        </w:rPr>
        <w:t xml:space="preserve">Discussion: </w:t>
      </w:r>
    </w:p>
    <w:p w14:paraId="7EB42872" w14:textId="77777777" w:rsidR="009F16EF" w:rsidRDefault="009F16EF" w:rsidP="009F16EF">
      <w:r>
        <w:t>Note: Due an upload error a 0 size file had to be overwritten</w:t>
      </w:r>
    </w:p>
    <w:p w14:paraId="6080A4E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25B87" w14:textId="77777777" w:rsidR="009F16EF" w:rsidRDefault="009F16EF" w:rsidP="009F16EF">
      <w:pPr>
        <w:pStyle w:val="Heading5"/>
      </w:pPr>
      <w:bookmarkStart w:id="202" w:name="_Toc178621135"/>
      <w:bookmarkStart w:id="203" w:name="_Toc184591813"/>
      <w:r>
        <w:lastRenderedPageBreak/>
        <w:t>9.4.1.6</w:t>
      </w:r>
      <w:r>
        <w:tab/>
        <w:t>Introduction of Ku bands for NR NTN [New RAN4 WI: NR_NTN_Ku_bands]</w:t>
      </w:r>
      <w:bookmarkEnd w:id="202"/>
      <w:bookmarkEnd w:id="203"/>
    </w:p>
    <w:p w14:paraId="06BE1354" w14:textId="77777777" w:rsidR="009F16EF" w:rsidRDefault="009F16EF" w:rsidP="009F16EF">
      <w:pPr>
        <w:rPr>
          <w:rFonts w:ascii="Arial" w:hAnsi="Arial" w:cs="Arial"/>
          <w:b/>
          <w:sz w:val="24"/>
        </w:rPr>
      </w:pPr>
      <w:r>
        <w:rPr>
          <w:rFonts w:ascii="Arial" w:hAnsi="Arial" w:cs="Arial"/>
          <w:b/>
          <w:color w:val="0000FF"/>
          <w:sz w:val="24"/>
        </w:rPr>
        <w:t>RP-241788</w:t>
      </w:r>
      <w:r>
        <w:rPr>
          <w:rFonts w:ascii="Arial" w:hAnsi="Arial" w:cs="Arial"/>
          <w:b/>
          <w:color w:val="0000FF"/>
          <w:sz w:val="24"/>
        </w:rPr>
        <w:tab/>
      </w:r>
      <w:r>
        <w:rPr>
          <w:rFonts w:ascii="Arial" w:hAnsi="Arial" w:cs="Arial"/>
          <w:b/>
          <w:sz w:val="24"/>
        </w:rPr>
        <w:t>Status report for WI Introduction of Ku Bands for NR NTN</w:t>
      </w:r>
    </w:p>
    <w:p w14:paraId="44F8235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Eutelsat Group</w:t>
      </w:r>
    </w:p>
    <w:p w14:paraId="7E71297B" w14:textId="77777777" w:rsidR="009F16EF" w:rsidRDefault="009F16EF" w:rsidP="009F16EF">
      <w:pPr>
        <w:rPr>
          <w:rFonts w:ascii="Arial" w:hAnsi="Arial" w:cs="Arial"/>
          <w:b/>
        </w:rPr>
      </w:pPr>
      <w:r>
        <w:rPr>
          <w:rFonts w:ascii="Arial" w:hAnsi="Arial" w:cs="Arial"/>
          <w:b/>
        </w:rPr>
        <w:t xml:space="preserve">Discussion: </w:t>
      </w:r>
    </w:p>
    <w:p w14:paraId="56514234" w14:textId="77777777" w:rsidR="009F16EF" w:rsidRDefault="009F16EF" w:rsidP="009F16EF">
      <w:r>
        <w:t>MCC: target date of NR_NTN_Ku_bands-Core was Sep.25 but status report RP-241788 says Sep.24 which is now and with 15% a request to stop the WI which is certainly not intended</w:t>
      </w:r>
    </w:p>
    <w:p w14:paraId="06659BB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RP-242344</w:t>
      </w:r>
      <w:r>
        <w:rPr>
          <w:color w:val="993300"/>
          <w:u w:val="single"/>
        </w:rPr>
        <w:t>.</w:t>
      </w:r>
    </w:p>
    <w:p w14:paraId="031442C8" w14:textId="77777777" w:rsidR="009F16EF" w:rsidRDefault="009F16EF" w:rsidP="009F16EF">
      <w:pPr>
        <w:rPr>
          <w:rFonts w:ascii="Arial" w:hAnsi="Arial" w:cs="Arial"/>
          <w:b/>
          <w:sz w:val="24"/>
        </w:rPr>
      </w:pPr>
      <w:r>
        <w:rPr>
          <w:rFonts w:ascii="Arial" w:hAnsi="Arial" w:cs="Arial"/>
          <w:b/>
          <w:color w:val="0000FF"/>
          <w:sz w:val="24"/>
        </w:rPr>
        <w:t>RP-242344</w:t>
      </w:r>
      <w:r>
        <w:rPr>
          <w:rFonts w:ascii="Arial" w:hAnsi="Arial" w:cs="Arial"/>
          <w:b/>
          <w:color w:val="0000FF"/>
          <w:sz w:val="24"/>
        </w:rPr>
        <w:tab/>
      </w:r>
      <w:r>
        <w:rPr>
          <w:rFonts w:ascii="Arial" w:hAnsi="Arial" w:cs="Arial"/>
          <w:b/>
          <w:sz w:val="24"/>
        </w:rPr>
        <w:t>Status report for WI Introduction of Ku Bands for NR NTN</w:t>
      </w:r>
    </w:p>
    <w:p w14:paraId="3B52B11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Eutelsat Group</w:t>
      </w:r>
    </w:p>
    <w:p w14:paraId="6E5FE524" w14:textId="77777777" w:rsidR="009F16EF" w:rsidRDefault="009F16EF" w:rsidP="009F16EF">
      <w:pPr>
        <w:rPr>
          <w:color w:val="808080"/>
        </w:rPr>
      </w:pPr>
      <w:r>
        <w:rPr>
          <w:color w:val="808080"/>
        </w:rPr>
        <w:t>(Replaces RP-241788)</w:t>
      </w:r>
    </w:p>
    <w:p w14:paraId="6FE6929B" w14:textId="77777777" w:rsidR="009F16EF" w:rsidRDefault="009F16EF" w:rsidP="009F16EF">
      <w:pPr>
        <w:rPr>
          <w:rFonts w:ascii="Arial" w:hAnsi="Arial" w:cs="Arial"/>
          <w:b/>
        </w:rPr>
      </w:pPr>
      <w:r>
        <w:rPr>
          <w:rFonts w:ascii="Arial" w:hAnsi="Arial" w:cs="Arial"/>
          <w:b/>
        </w:rPr>
        <w:t xml:space="preserve">Discussion: </w:t>
      </w:r>
    </w:p>
    <w:p w14:paraId="7B934050" w14:textId="77777777" w:rsidR="009F16EF" w:rsidRDefault="009F16EF" w:rsidP="009F16EF">
      <w:r>
        <w:t>MCC: late submission</w:t>
      </w:r>
    </w:p>
    <w:p w14:paraId="5B172E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2C4CD" w14:textId="77777777" w:rsidR="009F16EF" w:rsidRDefault="009F16EF" w:rsidP="009F16EF">
      <w:pPr>
        <w:rPr>
          <w:rFonts w:ascii="Arial" w:hAnsi="Arial" w:cs="Arial"/>
          <w:b/>
          <w:sz w:val="24"/>
        </w:rPr>
      </w:pPr>
      <w:r>
        <w:rPr>
          <w:rFonts w:ascii="Arial" w:hAnsi="Arial" w:cs="Arial"/>
          <w:b/>
          <w:color w:val="0000FF"/>
          <w:sz w:val="24"/>
        </w:rPr>
        <w:t>RP-242138</w:t>
      </w:r>
      <w:r>
        <w:rPr>
          <w:rFonts w:ascii="Arial" w:hAnsi="Arial" w:cs="Arial"/>
          <w:b/>
          <w:color w:val="0000FF"/>
          <w:sz w:val="24"/>
        </w:rPr>
        <w:tab/>
      </w:r>
      <w:r>
        <w:rPr>
          <w:rFonts w:ascii="Arial" w:hAnsi="Arial" w:cs="Arial"/>
          <w:b/>
          <w:sz w:val="24"/>
        </w:rPr>
        <w:t>Views on scope clarification on Ku-band for NR NTN</w:t>
      </w:r>
    </w:p>
    <w:p w14:paraId="1F24A891"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C639013" w14:textId="77777777" w:rsidR="009F16EF" w:rsidRDefault="009F16EF" w:rsidP="009F16EF">
      <w:pPr>
        <w:rPr>
          <w:rFonts w:ascii="Arial" w:hAnsi="Arial" w:cs="Arial"/>
          <w:b/>
        </w:rPr>
      </w:pPr>
      <w:r>
        <w:rPr>
          <w:rFonts w:ascii="Arial" w:hAnsi="Arial" w:cs="Arial"/>
          <w:b/>
        </w:rPr>
        <w:t xml:space="preserve">Abstract: </w:t>
      </w:r>
    </w:p>
    <w:p w14:paraId="729B1B17" w14:textId="77777777" w:rsidR="009F16EF" w:rsidRDefault="009F16EF" w:rsidP="009F16EF">
      <w:r>
        <w:t>to clarifiy inconsistency in the current objectives</w:t>
      </w:r>
    </w:p>
    <w:p w14:paraId="436B3AAA" w14:textId="77777777" w:rsidR="009F16EF" w:rsidRDefault="009F16EF" w:rsidP="009F16EF">
      <w:pPr>
        <w:rPr>
          <w:rFonts w:ascii="Arial" w:hAnsi="Arial" w:cs="Arial"/>
          <w:b/>
        </w:rPr>
      </w:pPr>
      <w:r>
        <w:rPr>
          <w:rFonts w:ascii="Arial" w:hAnsi="Arial" w:cs="Arial"/>
          <w:b/>
        </w:rPr>
        <w:t xml:space="preserve">Discussion: </w:t>
      </w:r>
    </w:p>
    <w:p w14:paraId="03B66899" w14:textId="77777777" w:rsidR="009F16EF" w:rsidRDefault="009F16EF" w:rsidP="009F16EF">
      <w:r>
        <w:t>Eutelsat: change is not really needed</w:t>
      </w:r>
    </w:p>
    <w:p w14:paraId="07D76B16" w14:textId="77777777" w:rsidR="009F16EF" w:rsidRDefault="009F16EF" w:rsidP="009F16EF">
      <w:r>
        <w:t>RAN chair: it seems there is no real need for the revision</w:t>
      </w:r>
    </w:p>
    <w:p w14:paraId="6E33D2A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447B3" w14:textId="77777777" w:rsidR="009F16EF" w:rsidRDefault="009F16EF" w:rsidP="009F16EF">
      <w:pPr>
        <w:pStyle w:val="Heading5"/>
      </w:pPr>
      <w:bookmarkStart w:id="204" w:name="_Toc178621136"/>
      <w:bookmarkStart w:id="205" w:name="_Toc184591814"/>
      <w:r>
        <w:t>9.4.1.7</w:t>
      </w:r>
      <w:r>
        <w:tab/>
        <w:t>Core part: Additional NR bands for NR features in Rel-19 [New RAN4 WI: NR_bands_xFeature_R19-Core]</w:t>
      </w:r>
      <w:bookmarkEnd w:id="204"/>
      <w:bookmarkEnd w:id="205"/>
    </w:p>
    <w:p w14:paraId="6BDF765E" w14:textId="77777777" w:rsidR="009F16EF" w:rsidRDefault="009F16EF" w:rsidP="009F16EF">
      <w:pPr>
        <w:rPr>
          <w:rFonts w:ascii="Arial" w:hAnsi="Arial" w:cs="Arial"/>
          <w:b/>
          <w:sz w:val="24"/>
        </w:rPr>
      </w:pPr>
      <w:r>
        <w:rPr>
          <w:rFonts w:ascii="Arial" w:hAnsi="Arial" w:cs="Arial"/>
          <w:b/>
          <w:color w:val="0000FF"/>
          <w:sz w:val="24"/>
        </w:rPr>
        <w:t>RP-241923</w:t>
      </w:r>
      <w:r>
        <w:rPr>
          <w:rFonts w:ascii="Arial" w:hAnsi="Arial" w:cs="Arial"/>
          <w:b/>
          <w:color w:val="0000FF"/>
          <w:sz w:val="24"/>
        </w:rPr>
        <w:tab/>
      </w:r>
      <w:r>
        <w:rPr>
          <w:rFonts w:ascii="Arial" w:hAnsi="Arial" w:cs="Arial"/>
          <w:b/>
          <w:sz w:val="24"/>
        </w:rPr>
        <w:t>Status report for WI Core part: Additional NR bands for NR features in Rel-19  Rapporteur; ZTE Corporation</w:t>
      </w:r>
    </w:p>
    <w:p w14:paraId="76CCD3E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ZTE Corporation</w:t>
      </w:r>
    </w:p>
    <w:p w14:paraId="2AEA4A84" w14:textId="77777777" w:rsidR="009F16EF" w:rsidRDefault="009F16EF" w:rsidP="009F16EF">
      <w:pPr>
        <w:rPr>
          <w:rFonts w:ascii="Arial" w:hAnsi="Arial" w:cs="Arial"/>
          <w:b/>
        </w:rPr>
      </w:pPr>
      <w:r>
        <w:rPr>
          <w:rFonts w:ascii="Arial" w:hAnsi="Arial" w:cs="Arial"/>
          <w:b/>
        </w:rPr>
        <w:t xml:space="preserve">Discussion: </w:t>
      </w:r>
    </w:p>
    <w:p w14:paraId="79397EB2" w14:textId="77777777" w:rsidR="009F16EF" w:rsidRDefault="009F16EF" w:rsidP="009F16EF">
      <w:r>
        <w:t>Huawei: The "Reference" part wrongly captures some Tdocs which are not related to this basket WI. Some revisions and update would be needed.</w:t>
      </w:r>
    </w:p>
    <w:p w14:paraId="2DBE5D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RP-242374</w:t>
      </w:r>
      <w:r>
        <w:rPr>
          <w:color w:val="993300"/>
          <w:u w:val="single"/>
        </w:rPr>
        <w:t>.</w:t>
      </w:r>
    </w:p>
    <w:p w14:paraId="7B0AC5D8" w14:textId="77777777" w:rsidR="009F16EF" w:rsidRDefault="009F16EF" w:rsidP="009F16EF">
      <w:pPr>
        <w:rPr>
          <w:rFonts w:ascii="Arial" w:hAnsi="Arial" w:cs="Arial"/>
          <w:b/>
          <w:sz w:val="24"/>
        </w:rPr>
      </w:pPr>
      <w:r>
        <w:rPr>
          <w:rFonts w:ascii="Arial" w:hAnsi="Arial" w:cs="Arial"/>
          <w:b/>
          <w:color w:val="0000FF"/>
          <w:sz w:val="24"/>
        </w:rPr>
        <w:t>RP-242374</w:t>
      </w:r>
      <w:r>
        <w:rPr>
          <w:rFonts w:ascii="Arial" w:hAnsi="Arial" w:cs="Arial"/>
          <w:b/>
          <w:color w:val="0000FF"/>
          <w:sz w:val="24"/>
        </w:rPr>
        <w:tab/>
      </w:r>
      <w:r>
        <w:rPr>
          <w:rFonts w:ascii="Arial" w:hAnsi="Arial" w:cs="Arial"/>
          <w:b/>
          <w:sz w:val="24"/>
        </w:rPr>
        <w:t>Status report for WI Core part: Additional NR bands for NR features in Rel-19  Rapporteur; ZTE Corporation</w:t>
      </w:r>
    </w:p>
    <w:p w14:paraId="6754D884"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ZTE Corporation</w:t>
      </w:r>
    </w:p>
    <w:p w14:paraId="3D033345" w14:textId="77777777" w:rsidR="009F16EF" w:rsidRDefault="009F16EF" w:rsidP="009F16EF">
      <w:pPr>
        <w:rPr>
          <w:color w:val="808080"/>
        </w:rPr>
      </w:pPr>
      <w:r>
        <w:rPr>
          <w:color w:val="808080"/>
        </w:rPr>
        <w:lastRenderedPageBreak/>
        <w:t>(Replaces RP-241923)</w:t>
      </w:r>
    </w:p>
    <w:p w14:paraId="3ED2A6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84F16" w14:textId="77777777" w:rsidR="009F16EF" w:rsidRDefault="009F16EF" w:rsidP="009F16EF">
      <w:pPr>
        <w:rPr>
          <w:rFonts w:ascii="Arial" w:hAnsi="Arial" w:cs="Arial"/>
          <w:b/>
          <w:sz w:val="24"/>
        </w:rPr>
      </w:pPr>
      <w:r>
        <w:rPr>
          <w:rFonts w:ascii="Arial" w:hAnsi="Arial" w:cs="Arial"/>
          <w:b/>
          <w:color w:val="0000FF"/>
          <w:sz w:val="24"/>
        </w:rPr>
        <w:t>RP-241922</w:t>
      </w:r>
      <w:r>
        <w:rPr>
          <w:rFonts w:ascii="Arial" w:hAnsi="Arial" w:cs="Arial"/>
          <w:b/>
          <w:color w:val="0000FF"/>
          <w:sz w:val="24"/>
        </w:rPr>
        <w:tab/>
      </w:r>
      <w:r>
        <w:rPr>
          <w:rFonts w:ascii="Arial" w:hAnsi="Arial" w:cs="Arial"/>
          <w:b/>
          <w:sz w:val="24"/>
        </w:rPr>
        <w:t>Revised WID: Additional NR bands for NR features in Rel-19</w:t>
      </w:r>
    </w:p>
    <w:p w14:paraId="1B0ED982"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3BB13E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6C620" w14:textId="77777777" w:rsidR="009F16EF" w:rsidRDefault="009F16EF" w:rsidP="009F16EF">
      <w:pPr>
        <w:pStyle w:val="Heading4"/>
      </w:pPr>
      <w:bookmarkStart w:id="206" w:name="_Toc178621137"/>
      <w:bookmarkStart w:id="207" w:name="_Toc184591815"/>
      <w:r>
        <w:t>9.4.2</w:t>
      </w:r>
      <w:r>
        <w:tab/>
        <w:t>Carrier Aggregation/Dual Connectivity/SUL related basket WIs for Rel-19</w:t>
      </w:r>
      <w:bookmarkEnd w:id="206"/>
      <w:bookmarkEnd w:id="207"/>
    </w:p>
    <w:p w14:paraId="481BB196" w14:textId="77777777" w:rsidR="009F16EF" w:rsidRDefault="009F16EF" w:rsidP="009F16EF">
      <w:pPr>
        <w:pStyle w:val="Heading5"/>
      </w:pPr>
      <w:bookmarkStart w:id="208" w:name="_Toc178621138"/>
      <w:bookmarkStart w:id="209" w:name="_Toc184591816"/>
      <w:r>
        <w:t>9.4.2.1</w:t>
      </w:r>
      <w:r>
        <w:tab/>
        <w:t>Core part: Rel-19 DC of x LTE band(s), y NR band(s) (x&lt;=6) and single or two NR SUL bands [New RAN4 WI: DC_R19_xBLTE_yBNR-Core]</w:t>
      </w:r>
      <w:bookmarkEnd w:id="208"/>
      <w:bookmarkEnd w:id="209"/>
    </w:p>
    <w:p w14:paraId="697899E9" w14:textId="77777777" w:rsidR="009F16EF" w:rsidRDefault="009F16EF" w:rsidP="009F16EF">
      <w:pPr>
        <w:rPr>
          <w:rFonts w:ascii="Arial" w:hAnsi="Arial" w:cs="Arial"/>
          <w:b/>
          <w:sz w:val="24"/>
        </w:rPr>
      </w:pPr>
      <w:r>
        <w:rPr>
          <w:rFonts w:ascii="Arial" w:hAnsi="Arial" w:cs="Arial"/>
          <w:b/>
          <w:color w:val="0000FF"/>
          <w:sz w:val="24"/>
        </w:rPr>
        <w:t>RP-241785</w:t>
      </w:r>
      <w:r>
        <w:rPr>
          <w:rFonts w:ascii="Arial" w:hAnsi="Arial" w:cs="Arial"/>
          <w:b/>
          <w:color w:val="0000FF"/>
          <w:sz w:val="24"/>
        </w:rPr>
        <w:tab/>
      </w:r>
      <w:r>
        <w:rPr>
          <w:rFonts w:ascii="Arial" w:hAnsi="Arial" w:cs="Arial"/>
          <w:b/>
          <w:sz w:val="24"/>
        </w:rPr>
        <w:t>Status report for WI Core part: Rel-19 Dual connectivity (DC) of x LTE band(s), y NR band(s) (x&lt;=6) and single or two NR Supplementary Uplink (SUL) bands, rapporteur: Nokia, CHTTL, LGE, Samsung</w:t>
      </w:r>
    </w:p>
    <w:p w14:paraId="52B5785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16D70670" w14:textId="77777777" w:rsidR="009F16EF" w:rsidRDefault="009F16EF" w:rsidP="009F16EF">
      <w:pPr>
        <w:rPr>
          <w:rFonts w:ascii="Arial" w:hAnsi="Arial" w:cs="Arial"/>
          <w:b/>
        </w:rPr>
      </w:pPr>
      <w:r>
        <w:rPr>
          <w:rFonts w:ascii="Arial" w:hAnsi="Arial" w:cs="Arial"/>
          <w:b/>
        </w:rPr>
        <w:t xml:space="preserve">Abstract: </w:t>
      </w:r>
    </w:p>
    <w:p w14:paraId="521EC630" w14:textId="77777777" w:rsidR="009F16EF" w:rsidRDefault="009F16EF" w:rsidP="009F16EF">
      <w:r>
        <w:t>Status report for Rel-19 Dual connectivity (DC) of x LTE band(s), y NR band(s) (1&lt;=x&lt;6, 1&lt;=y&lt;6, x+y&lt;=6) and single or two NR Supplementary Uplink (SUL) bands</w:t>
      </w:r>
    </w:p>
    <w:p w14:paraId="01A5EE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DDCF5" w14:textId="77777777" w:rsidR="009F16EF" w:rsidRDefault="009F16EF" w:rsidP="009F16EF">
      <w:pPr>
        <w:rPr>
          <w:rFonts w:ascii="Arial" w:hAnsi="Arial" w:cs="Arial"/>
          <w:b/>
          <w:sz w:val="24"/>
        </w:rPr>
      </w:pPr>
      <w:r>
        <w:rPr>
          <w:rFonts w:ascii="Arial" w:hAnsi="Arial" w:cs="Arial"/>
          <w:b/>
          <w:color w:val="0000FF"/>
          <w:sz w:val="24"/>
        </w:rPr>
        <w:t>RP-241786</w:t>
      </w:r>
      <w:r>
        <w:rPr>
          <w:rFonts w:ascii="Arial" w:hAnsi="Arial" w:cs="Arial"/>
          <w:b/>
          <w:color w:val="0000FF"/>
          <w:sz w:val="24"/>
        </w:rPr>
        <w:tab/>
      </w:r>
      <w:r>
        <w:rPr>
          <w:rFonts w:ascii="Arial" w:hAnsi="Arial" w:cs="Arial"/>
          <w:b/>
          <w:sz w:val="24"/>
        </w:rPr>
        <w:t>Revised WID for for Rel-19 Dual connectivity (DC) of x LTE band(s), y NR band(s) (1&lt;=x&lt;6, 1&lt;=y&lt;6, x+y&lt;=6) and single or two NR Supplementary Uplink (SUL) bands</w:t>
      </w:r>
    </w:p>
    <w:p w14:paraId="6FD28A41"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7B0ED07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FE143" w14:textId="77777777" w:rsidR="009F16EF" w:rsidRDefault="009F16EF" w:rsidP="009F16EF">
      <w:pPr>
        <w:pStyle w:val="Heading5"/>
      </w:pPr>
      <w:bookmarkStart w:id="210" w:name="_Toc178621139"/>
      <w:bookmarkStart w:id="211" w:name="_Toc184591817"/>
      <w:r>
        <w:t>9.4.2.2</w:t>
      </w:r>
      <w:r>
        <w:tab/>
        <w:t>Core part: Rel-19 NR CA/DC for x bands DL with y bands UL (x&lt;7, y&lt;3) and SUL band combinations/CA band combinations with a single SUL or two SUL cells [New RAN4 WI: NR_CADC_SUL_R19-Core]</w:t>
      </w:r>
      <w:bookmarkEnd w:id="210"/>
      <w:bookmarkEnd w:id="211"/>
    </w:p>
    <w:p w14:paraId="33518934" w14:textId="77777777" w:rsidR="009F16EF" w:rsidRDefault="009F16EF" w:rsidP="009F16EF">
      <w:pPr>
        <w:rPr>
          <w:rFonts w:ascii="Arial" w:hAnsi="Arial" w:cs="Arial"/>
          <w:b/>
          <w:sz w:val="24"/>
        </w:rPr>
      </w:pPr>
      <w:r>
        <w:rPr>
          <w:rFonts w:ascii="Arial" w:hAnsi="Arial" w:cs="Arial"/>
          <w:b/>
          <w:color w:val="0000FF"/>
          <w:sz w:val="24"/>
        </w:rPr>
        <w:t>RP-241832</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w:t>
      </w:r>
    </w:p>
    <w:p w14:paraId="5A095CC5"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438C9FC" w14:textId="77777777" w:rsidR="009F16EF" w:rsidRDefault="009F16EF" w:rsidP="009F16EF">
      <w:pPr>
        <w:rPr>
          <w:rFonts w:ascii="Arial" w:hAnsi="Arial" w:cs="Arial"/>
          <w:b/>
        </w:rPr>
      </w:pPr>
      <w:r>
        <w:rPr>
          <w:rFonts w:ascii="Arial" w:hAnsi="Arial" w:cs="Arial"/>
          <w:b/>
        </w:rPr>
        <w:t xml:space="preserve">Abstract: </w:t>
      </w:r>
    </w:p>
    <w:p w14:paraId="01A988EA" w14:textId="77777777" w:rsidR="009F16EF" w:rsidRDefault="009F16EF" w:rsidP="009F16EF">
      <w:r>
        <w:t>Status Report: Rel-19 NR_CADC_SUL_R19; rapporteur: Ericsson</w:t>
      </w:r>
    </w:p>
    <w:p w14:paraId="5FF62D9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080C9" w14:textId="77777777" w:rsidR="009F16EF" w:rsidRDefault="009F16EF" w:rsidP="009F16EF">
      <w:pPr>
        <w:rPr>
          <w:rFonts w:ascii="Arial" w:hAnsi="Arial" w:cs="Arial"/>
          <w:b/>
          <w:sz w:val="24"/>
        </w:rPr>
      </w:pPr>
      <w:r>
        <w:rPr>
          <w:rFonts w:ascii="Arial" w:hAnsi="Arial" w:cs="Arial"/>
          <w:b/>
          <w:color w:val="0000FF"/>
          <w:sz w:val="24"/>
        </w:rPr>
        <w:t>RP-241833</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7F99460E" w14:textId="77777777" w:rsidR="009F16EF" w:rsidRDefault="009F16EF" w:rsidP="009F16EF">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Huawei, HiSilicon</w:t>
      </w:r>
    </w:p>
    <w:p w14:paraId="36217948" w14:textId="77777777" w:rsidR="009F16EF" w:rsidRDefault="009F16EF" w:rsidP="009F16EF">
      <w:pPr>
        <w:rPr>
          <w:rFonts w:ascii="Arial" w:hAnsi="Arial" w:cs="Arial"/>
          <w:b/>
        </w:rPr>
      </w:pPr>
      <w:r>
        <w:rPr>
          <w:rFonts w:ascii="Arial" w:hAnsi="Arial" w:cs="Arial"/>
          <w:b/>
        </w:rPr>
        <w:t xml:space="preserve">Abstract: </w:t>
      </w:r>
    </w:p>
    <w:p w14:paraId="3D3682D1" w14:textId="77777777" w:rsidR="009F16EF" w:rsidRDefault="009F16EF" w:rsidP="009F16EF">
      <w:r>
        <w:t>Revised WID: Rel-19 Rel-19 NR_CADC_SUL_R19; Last approved WID: RP-241674</w:t>
      </w:r>
    </w:p>
    <w:p w14:paraId="6F45669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D8074" w14:textId="77777777" w:rsidR="009F16EF" w:rsidRDefault="009F16EF" w:rsidP="009F16EF">
      <w:pPr>
        <w:pStyle w:val="Heading5"/>
      </w:pPr>
      <w:bookmarkStart w:id="212" w:name="_Toc178621140"/>
      <w:bookmarkStart w:id="213" w:name="_Toc184591818"/>
      <w:r>
        <w:t>9.4.2.3</w:t>
      </w:r>
      <w:r>
        <w:tab/>
        <w:t>Core part: Simultaneous Rx/Tx band combinations for NR CA/DC, NR SUL and LTE/NR DC in Rel-19 [New RAN4 WI: LTE_NR_R19_Simult_RxTx-Core]</w:t>
      </w:r>
      <w:bookmarkEnd w:id="212"/>
      <w:bookmarkEnd w:id="213"/>
    </w:p>
    <w:p w14:paraId="6DB5B4A2" w14:textId="77777777" w:rsidR="009F16EF" w:rsidRDefault="009F16EF" w:rsidP="009F16EF">
      <w:pPr>
        <w:rPr>
          <w:rFonts w:ascii="Arial" w:hAnsi="Arial" w:cs="Arial"/>
          <w:b/>
          <w:sz w:val="24"/>
        </w:rPr>
      </w:pPr>
      <w:r>
        <w:rPr>
          <w:rFonts w:ascii="Arial" w:hAnsi="Arial" w:cs="Arial"/>
          <w:b/>
          <w:color w:val="0000FF"/>
          <w:sz w:val="24"/>
        </w:rPr>
        <w:t>RP-242087</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6EDFAA8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59DEA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04BB4" w14:textId="77777777" w:rsidR="009F16EF" w:rsidRDefault="009F16EF" w:rsidP="009F16EF">
      <w:pPr>
        <w:rPr>
          <w:rFonts w:ascii="Arial" w:hAnsi="Arial" w:cs="Arial"/>
          <w:b/>
          <w:sz w:val="24"/>
        </w:rPr>
      </w:pPr>
      <w:r>
        <w:rPr>
          <w:rFonts w:ascii="Arial" w:hAnsi="Arial" w:cs="Arial"/>
          <w:b/>
          <w:color w:val="0000FF"/>
          <w:sz w:val="24"/>
        </w:rPr>
        <w:t>RP-242088</w:t>
      </w:r>
      <w:r>
        <w:rPr>
          <w:rFonts w:ascii="Arial" w:hAnsi="Arial" w:cs="Arial"/>
          <w:b/>
          <w:color w:val="0000FF"/>
          <w:sz w:val="24"/>
        </w:rPr>
        <w:tab/>
      </w:r>
      <w:r>
        <w:rPr>
          <w:rFonts w:ascii="Arial" w:hAnsi="Arial" w:cs="Arial"/>
          <w:b/>
          <w:sz w:val="24"/>
        </w:rPr>
        <w:t>Revised WI: Simultaneous Rx/Tx band combinations for NR CA/DC, NR SUL and LTE/NR DC in Rel-19</w:t>
      </w:r>
    </w:p>
    <w:p w14:paraId="4BA5315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B621D7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1014D3" w14:textId="77777777" w:rsidR="009F16EF" w:rsidRDefault="009F16EF" w:rsidP="009F16EF">
      <w:pPr>
        <w:pStyle w:val="Heading5"/>
      </w:pPr>
      <w:bookmarkStart w:id="214" w:name="_Toc178621141"/>
      <w:bookmarkStart w:id="215" w:name="_Toc184591819"/>
      <w:r>
        <w:t>9.4.2.4</w:t>
      </w:r>
      <w:r>
        <w:tab/>
        <w:t>Core part: Rel-19 DL interruption for NR and EN-DC band combinations at dynamic Tx Switching in UL [New RAN4 WI: DL_intrpt_combos_TxSW_R19-Core]</w:t>
      </w:r>
      <w:bookmarkEnd w:id="214"/>
      <w:bookmarkEnd w:id="215"/>
    </w:p>
    <w:p w14:paraId="69FBB2E6" w14:textId="77777777" w:rsidR="009F16EF" w:rsidRDefault="009F16EF" w:rsidP="009F16EF">
      <w:pPr>
        <w:rPr>
          <w:rFonts w:ascii="Arial" w:hAnsi="Arial" w:cs="Arial"/>
          <w:b/>
          <w:sz w:val="24"/>
        </w:rPr>
      </w:pPr>
      <w:r>
        <w:rPr>
          <w:rFonts w:ascii="Arial" w:hAnsi="Arial" w:cs="Arial"/>
          <w:b/>
          <w:color w:val="0000FF"/>
          <w:sz w:val="24"/>
        </w:rPr>
        <w:t>RP-241999</w:t>
      </w:r>
      <w:r>
        <w:rPr>
          <w:rFonts w:ascii="Arial" w:hAnsi="Arial" w:cs="Arial"/>
          <w:b/>
          <w:color w:val="0000FF"/>
          <w:sz w:val="24"/>
        </w:rPr>
        <w:tab/>
      </w:r>
      <w:r>
        <w:rPr>
          <w:rFonts w:ascii="Arial" w:hAnsi="Arial" w:cs="Arial"/>
          <w:b/>
          <w:sz w:val="24"/>
        </w:rPr>
        <w:t>Status report for WI Core part: Rel-19 downlink interruption for NR and EN-DC band combinations at dynamic Tx Switching in Uplink; rapporteur: China Telecom</w:t>
      </w:r>
    </w:p>
    <w:p w14:paraId="780B0FF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5B719FCC" w14:textId="77777777" w:rsidR="009F16EF" w:rsidRDefault="009F16EF" w:rsidP="009F16EF">
      <w:pPr>
        <w:rPr>
          <w:rFonts w:ascii="Arial" w:hAnsi="Arial" w:cs="Arial"/>
          <w:b/>
        </w:rPr>
      </w:pPr>
      <w:r>
        <w:rPr>
          <w:rFonts w:ascii="Arial" w:hAnsi="Arial" w:cs="Arial"/>
          <w:b/>
        </w:rPr>
        <w:t xml:space="preserve">Abstract: </w:t>
      </w:r>
    </w:p>
    <w:p w14:paraId="310C402F" w14:textId="77777777" w:rsidR="009F16EF" w:rsidRDefault="009F16EF" w:rsidP="009F16EF">
      <w:r>
        <w:t>Core 10%</w:t>
      </w:r>
    </w:p>
    <w:p w14:paraId="3E07143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EF385" w14:textId="77777777" w:rsidR="009F16EF" w:rsidRDefault="009F16EF" w:rsidP="009F16EF">
      <w:pPr>
        <w:pStyle w:val="Heading4"/>
      </w:pPr>
      <w:bookmarkStart w:id="216" w:name="_Toc178621142"/>
      <w:bookmarkStart w:id="217" w:name="_Toc184591820"/>
      <w:r>
        <w:t>9.4.3</w:t>
      </w:r>
      <w:r>
        <w:tab/>
        <w:t>Power class related WIs</w:t>
      </w:r>
      <w:bookmarkEnd w:id="216"/>
      <w:bookmarkEnd w:id="217"/>
    </w:p>
    <w:p w14:paraId="5CF10CFB" w14:textId="77777777" w:rsidR="009F16EF" w:rsidRDefault="009F16EF" w:rsidP="009F16EF">
      <w:pPr>
        <w:pStyle w:val="Heading5"/>
      </w:pPr>
      <w:bookmarkStart w:id="218" w:name="_Toc178621143"/>
      <w:bookmarkStart w:id="219" w:name="_Toc184591821"/>
      <w:r>
        <w:t>9.4.3.1</w:t>
      </w:r>
      <w:r>
        <w:tab/>
        <w:t>Core part: Rel-19 HPUE (PC1.5 or PC2) for DC combinations of LTE band(s) and NR band(s) [New RAN4 WI: HPUE_DC_LTE_NR_R19-Core]</w:t>
      </w:r>
      <w:bookmarkEnd w:id="218"/>
      <w:bookmarkEnd w:id="219"/>
    </w:p>
    <w:p w14:paraId="268BE6F5" w14:textId="77777777" w:rsidR="009F16EF" w:rsidRDefault="009F16EF" w:rsidP="009F16EF">
      <w:pPr>
        <w:rPr>
          <w:rFonts w:ascii="Arial" w:hAnsi="Arial" w:cs="Arial"/>
          <w:b/>
          <w:sz w:val="24"/>
        </w:rPr>
      </w:pPr>
      <w:r>
        <w:rPr>
          <w:rFonts w:ascii="Arial" w:hAnsi="Arial" w:cs="Arial"/>
          <w:b/>
          <w:color w:val="0000FF"/>
          <w:sz w:val="24"/>
        </w:rPr>
        <w:t>RP-242019</w:t>
      </w:r>
      <w:r>
        <w:rPr>
          <w:rFonts w:ascii="Arial" w:hAnsi="Arial" w:cs="Arial"/>
          <w:b/>
          <w:color w:val="0000FF"/>
          <w:sz w:val="24"/>
        </w:rPr>
        <w:tab/>
      </w:r>
      <w:r>
        <w:rPr>
          <w:rFonts w:ascii="Arial" w:hAnsi="Arial" w:cs="Arial"/>
          <w:b/>
          <w:sz w:val="24"/>
        </w:rPr>
        <w:t>Status report for WI Core part: Rel-19 High power UE (power class 1.5 or 2) for Dual Connectivity (DC) combinations of LTE band(s) and NR band(s)</w:t>
      </w:r>
    </w:p>
    <w:p w14:paraId="6027FC7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 Ericsson</w:t>
      </w:r>
    </w:p>
    <w:p w14:paraId="790CB17F" w14:textId="77777777" w:rsidR="009F16EF" w:rsidRDefault="009F16EF" w:rsidP="009F16EF">
      <w:pPr>
        <w:rPr>
          <w:rFonts w:ascii="Arial" w:hAnsi="Arial" w:cs="Arial"/>
          <w:b/>
        </w:rPr>
      </w:pPr>
      <w:r>
        <w:rPr>
          <w:rFonts w:ascii="Arial" w:hAnsi="Arial" w:cs="Arial"/>
          <w:b/>
        </w:rPr>
        <w:t xml:space="preserve">Discussion: </w:t>
      </w:r>
    </w:p>
    <w:p w14:paraId="770260A6" w14:textId="77777777" w:rsidR="009F16EF" w:rsidRDefault="009F16EF" w:rsidP="009F16EF">
      <w:r>
        <w:t>conclusion: revised since some band combination requests made in last RAN4 meeting were forgotten</w:t>
      </w:r>
    </w:p>
    <w:p w14:paraId="3142C8E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RP-242340</w:t>
      </w:r>
      <w:r>
        <w:rPr>
          <w:color w:val="993300"/>
          <w:u w:val="single"/>
        </w:rPr>
        <w:t>.</w:t>
      </w:r>
    </w:p>
    <w:p w14:paraId="6A21FE7D" w14:textId="77777777" w:rsidR="009F16EF" w:rsidRDefault="009F16EF" w:rsidP="009F16EF">
      <w:pPr>
        <w:rPr>
          <w:rFonts w:ascii="Arial" w:hAnsi="Arial" w:cs="Arial"/>
          <w:b/>
          <w:sz w:val="24"/>
        </w:rPr>
      </w:pPr>
      <w:r>
        <w:rPr>
          <w:rFonts w:ascii="Arial" w:hAnsi="Arial" w:cs="Arial"/>
          <w:b/>
          <w:color w:val="0000FF"/>
          <w:sz w:val="24"/>
        </w:rPr>
        <w:lastRenderedPageBreak/>
        <w:t>RP-242340</w:t>
      </w:r>
      <w:r>
        <w:rPr>
          <w:rFonts w:ascii="Arial" w:hAnsi="Arial" w:cs="Arial"/>
          <w:b/>
          <w:color w:val="0000FF"/>
          <w:sz w:val="24"/>
        </w:rPr>
        <w:tab/>
      </w:r>
      <w:r>
        <w:rPr>
          <w:rFonts w:ascii="Arial" w:hAnsi="Arial" w:cs="Arial"/>
          <w:b/>
          <w:sz w:val="24"/>
        </w:rPr>
        <w:t>Status report for WI Core part: Rel-19 High power UE (power class 1.5 or 2) for Dual Connectivity (DC) combinations of LTE band(s) and NR band(s)</w:t>
      </w:r>
    </w:p>
    <w:p w14:paraId="352CE09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 Ericsson</w:t>
      </w:r>
    </w:p>
    <w:p w14:paraId="15B00EBE" w14:textId="77777777" w:rsidR="009F16EF" w:rsidRDefault="009F16EF" w:rsidP="009F16EF">
      <w:pPr>
        <w:rPr>
          <w:color w:val="808080"/>
        </w:rPr>
      </w:pPr>
      <w:r>
        <w:rPr>
          <w:color w:val="808080"/>
        </w:rPr>
        <w:t>(Replaces RP-242019)</w:t>
      </w:r>
    </w:p>
    <w:p w14:paraId="1E32505D" w14:textId="77777777" w:rsidR="009F16EF" w:rsidRDefault="009F16EF" w:rsidP="009F16EF">
      <w:pPr>
        <w:rPr>
          <w:rFonts w:ascii="Arial" w:hAnsi="Arial" w:cs="Arial"/>
          <w:b/>
        </w:rPr>
      </w:pPr>
      <w:r>
        <w:rPr>
          <w:rFonts w:ascii="Arial" w:hAnsi="Arial" w:cs="Arial"/>
          <w:b/>
        </w:rPr>
        <w:t xml:space="preserve">Discussion: </w:t>
      </w:r>
    </w:p>
    <w:p w14:paraId="0B41C240" w14:textId="77777777" w:rsidR="009F16EF" w:rsidRDefault="009F16EF" w:rsidP="009F16EF">
      <w:r>
        <w:t>MCC: late submission</w:t>
      </w:r>
    </w:p>
    <w:p w14:paraId="74C5C9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27D9C" w14:textId="77777777" w:rsidR="009F16EF" w:rsidRDefault="009F16EF" w:rsidP="009F16EF">
      <w:pPr>
        <w:rPr>
          <w:rFonts w:ascii="Arial" w:hAnsi="Arial" w:cs="Arial"/>
          <w:b/>
          <w:sz w:val="24"/>
        </w:rPr>
      </w:pPr>
      <w:r>
        <w:rPr>
          <w:rFonts w:ascii="Arial" w:hAnsi="Arial" w:cs="Arial"/>
          <w:b/>
          <w:color w:val="0000FF"/>
          <w:sz w:val="24"/>
        </w:rPr>
        <w:t>RP-242018</w:t>
      </w:r>
      <w:r>
        <w:rPr>
          <w:rFonts w:ascii="Arial" w:hAnsi="Arial" w:cs="Arial"/>
          <w:b/>
          <w:color w:val="0000FF"/>
          <w:sz w:val="24"/>
        </w:rPr>
        <w:tab/>
      </w:r>
      <w:r>
        <w:rPr>
          <w:rFonts w:ascii="Arial" w:hAnsi="Arial" w:cs="Arial"/>
          <w:b/>
          <w:sz w:val="24"/>
        </w:rPr>
        <w:t>Revised WID: Core part: Rel-19 High power UE (power class 1.5 or 2) for Dual Connectivity (DC) combinations of LTE band(s) and NR band(s)</w:t>
      </w:r>
    </w:p>
    <w:p w14:paraId="5A59BC8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3FA2BF11" w14:textId="77777777" w:rsidR="009F16EF" w:rsidRDefault="009F16EF" w:rsidP="009F16EF">
      <w:pPr>
        <w:rPr>
          <w:rFonts w:ascii="Arial" w:hAnsi="Arial" w:cs="Arial"/>
          <w:b/>
        </w:rPr>
      </w:pPr>
      <w:r>
        <w:rPr>
          <w:rFonts w:ascii="Arial" w:hAnsi="Arial" w:cs="Arial"/>
          <w:b/>
        </w:rPr>
        <w:t xml:space="preserve">Discussion: </w:t>
      </w:r>
    </w:p>
    <w:p w14:paraId="6188CD36" w14:textId="77777777" w:rsidR="009F16EF" w:rsidRDefault="009F16EF" w:rsidP="009F16EF">
      <w:r>
        <w:t>conclusion: revised since some band combination requests made in last RAN4 meeting were forgotten</w:t>
      </w:r>
    </w:p>
    <w:p w14:paraId="583568E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RP-242341</w:t>
      </w:r>
      <w:r>
        <w:rPr>
          <w:color w:val="993300"/>
          <w:u w:val="single"/>
        </w:rPr>
        <w:t>.</w:t>
      </w:r>
    </w:p>
    <w:p w14:paraId="14057EE5" w14:textId="77777777" w:rsidR="009F16EF" w:rsidRDefault="009F16EF" w:rsidP="009F16EF">
      <w:pPr>
        <w:rPr>
          <w:rFonts w:ascii="Arial" w:hAnsi="Arial" w:cs="Arial"/>
          <w:b/>
          <w:sz w:val="24"/>
        </w:rPr>
      </w:pPr>
      <w:r>
        <w:rPr>
          <w:rFonts w:ascii="Arial" w:hAnsi="Arial" w:cs="Arial"/>
          <w:b/>
          <w:color w:val="0000FF"/>
          <w:sz w:val="24"/>
        </w:rPr>
        <w:t>RP-242341</w:t>
      </w:r>
      <w:r>
        <w:rPr>
          <w:rFonts w:ascii="Arial" w:hAnsi="Arial" w:cs="Arial"/>
          <w:b/>
          <w:color w:val="0000FF"/>
          <w:sz w:val="24"/>
        </w:rPr>
        <w:tab/>
      </w:r>
      <w:r>
        <w:rPr>
          <w:rFonts w:ascii="Arial" w:hAnsi="Arial" w:cs="Arial"/>
          <w:b/>
          <w:sz w:val="24"/>
        </w:rPr>
        <w:t>Revised WID: Core part: Rel-19 High power UE (power class 1.5 or 2) for Dual Connectivity (DC) combinations of LTE band(s) and NR band(s)</w:t>
      </w:r>
    </w:p>
    <w:p w14:paraId="31E1D40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3F9023A1" w14:textId="77777777" w:rsidR="009F16EF" w:rsidRDefault="009F16EF" w:rsidP="009F16EF">
      <w:pPr>
        <w:rPr>
          <w:color w:val="808080"/>
        </w:rPr>
      </w:pPr>
      <w:r>
        <w:rPr>
          <w:color w:val="808080"/>
        </w:rPr>
        <w:t>(Replaces RP-242018)</w:t>
      </w:r>
    </w:p>
    <w:p w14:paraId="17B3A079" w14:textId="77777777" w:rsidR="009F16EF" w:rsidRDefault="009F16EF" w:rsidP="009F16EF">
      <w:pPr>
        <w:rPr>
          <w:rFonts w:ascii="Arial" w:hAnsi="Arial" w:cs="Arial"/>
          <w:b/>
        </w:rPr>
      </w:pPr>
      <w:r>
        <w:rPr>
          <w:rFonts w:ascii="Arial" w:hAnsi="Arial" w:cs="Arial"/>
          <w:b/>
        </w:rPr>
        <w:t xml:space="preserve">Discussion: </w:t>
      </w:r>
    </w:p>
    <w:p w14:paraId="611FF249" w14:textId="77777777" w:rsidR="009F16EF" w:rsidRDefault="009F16EF" w:rsidP="009F16EF">
      <w:r>
        <w:t>MCC: late submission</w:t>
      </w:r>
    </w:p>
    <w:p w14:paraId="219EBA6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2D49E" w14:textId="77777777" w:rsidR="009F16EF" w:rsidRDefault="009F16EF" w:rsidP="009F16EF">
      <w:pPr>
        <w:pStyle w:val="Heading5"/>
      </w:pPr>
      <w:bookmarkStart w:id="220" w:name="_Toc178621144"/>
      <w:bookmarkStart w:id="221" w:name="_Toc184591822"/>
      <w:r>
        <w:t>9.4.3.2</w:t>
      </w:r>
      <w:r>
        <w:tab/>
        <w:t>Core part: Rel-19 HPUE (PC1.5 or PC2) for NR intra-band CA or NR inter-band CA/DC band combinations with/without NR SUL [New RAN4 WI: HPUE_NR_CADC_SUL_R19-Core]</w:t>
      </w:r>
      <w:bookmarkEnd w:id="220"/>
      <w:bookmarkEnd w:id="221"/>
    </w:p>
    <w:p w14:paraId="27839641" w14:textId="77777777" w:rsidR="009F16EF" w:rsidRDefault="009F16EF" w:rsidP="009F16EF">
      <w:pPr>
        <w:rPr>
          <w:rFonts w:ascii="Arial" w:hAnsi="Arial" w:cs="Arial"/>
          <w:b/>
          <w:sz w:val="24"/>
        </w:rPr>
      </w:pPr>
      <w:r>
        <w:rPr>
          <w:rFonts w:ascii="Arial" w:hAnsi="Arial" w:cs="Arial"/>
          <w:b/>
          <w:color w:val="0000FF"/>
          <w:sz w:val="24"/>
        </w:rPr>
        <w:t>RP-242004</w:t>
      </w:r>
      <w:r>
        <w:rPr>
          <w:rFonts w:ascii="Arial" w:hAnsi="Arial" w:cs="Arial"/>
          <w:b/>
          <w:color w:val="0000FF"/>
          <w:sz w:val="24"/>
        </w:rPr>
        <w:tab/>
      </w:r>
      <w:r>
        <w:rPr>
          <w:rFonts w:ascii="Arial" w:hAnsi="Arial" w:cs="Arial"/>
          <w:b/>
          <w:sz w:val="24"/>
        </w:rPr>
        <w:t>Status report for WI Core part: Rel-19 High power UE (power class 1.5 or 2) for NR intra-band Carrier Aggregation (CA) or NR inter-band CA/Dual connectivity (DC) band combinations with/without NR Supplementary uplink (SUL)</w:t>
      </w:r>
    </w:p>
    <w:p w14:paraId="7E2801D1" w14:textId="77777777" w:rsidR="009F16EF" w:rsidRDefault="009F16EF" w:rsidP="009F16EF">
      <w:pPr>
        <w:rPr>
          <w:rFonts w:ascii="Arial" w:hAnsi="Arial" w:cs="Arial"/>
          <w:b/>
          <w:sz w:val="24"/>
        </w:rPr>
      </w:pPr>
      <w:r>
        <w:rPr>
          <w:rFonts w:ascii="Arial" w:hAnsi="Arial" w:cs="Arial"/>
          <w:b/>
          <w:sz w:val="24"/>
        </w:rPr>
        <w:t>rapporteur: China Telecom, China Unicom</w:t>
      </w:r>
    </w:p>
    <w:p w14:paraId="5FDAB6B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649FA99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A31BD" w14:textId="77777777" w:rsidR="009F16EF" w:rsidRDefault="009F16EF" w:rsidP="009F16EF">
      <w:pPr>
        <w:rPr>
          <w:rFonts w:ascii="Arial" w:hAnsi="Arial" w:cs="Arial"/>
          <w:b/>
          <w:sz w:val="24"/>
        </w:rPr>
      </w:pPr>
      <w:r>
        <w:rPr>
          <w:rFonts w:ascii="Arial" w:hAnsi="Arial" w:cs="Arial"/>
          <w:b/>
          <w:color w:val="0000FF"/>
          <w:sz w:val="24"/>
        </w:rPr>
        <w:t>RP-242003</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3F9313B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086887E9" w14:textId="77777777" w:rsidR="009F16EF" w:rsidRDefault="009F16EF" w:rsidP="009F16EF">
      <w:pPr>
        <w:rPr>
          <w:i/>
        </w:rPr>
      </w:pPr>
      <w:r>
        <w:rPr>
          <w:i/>
        </w:rPr>
        <w:t>China Unicom</w:t>
      </w:r>
    </w:p>
    <w:p w14:paraId="2D32B81B" w14:textId="77777777" w:rsidR="009F16EF" w:rsidRDefault="009F16EF" w:rsidP="009F16EF">
      <w:pPr>
        <w:rPr>
          <w:color w:val="808080"/>
        </w:rPr>
      </w:pPr>
      <w:r>
        <w:rPr>
          <w:color w:val="808080"/>
        </w:rPr>
        <w:lastRenderedPageBreak/>
        <w:t>(Replaces RP-241679)</w:t>
      </w:r>
    </w:p>
    <w:p w14:paraId="0DCDC21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AF359" w14:textId="77777777" w:rsidR="009F16EF" w:rsidRDefault="009F16EF" w:rsidP="009F16EF">
      <w:pPr>
        <w:pStyle w:val="Heading5"/>
      </w:pPr>
      <w:bookmarkStart w:id="222" w:name="_Toc178621145"/>
      <w:bookmarkStart w:id="223" w:name="_Toc184591823"/>
      <w:r>
        <w:t>9.4.3.3</w:t>
      </w:r>
      <w:r>
        <w:tab/>
        <w:t>Core part: NR PC2 RedCap UE in FR1 [New RAN4 WI: NR_PC2_RedCap_UE-Core]</w:t>
      </w:r>
      <w:bookmarkEnd w:id="222"/>
      <w:bookmarkEnd w:id="223"/>
    </w:p>
    <w:p w14:paraId="387669C2" w14:textId="77777777" w:rsidR="009F16EF" w:rsidRDefault="009F16EF" w:rsidP="009F16EF">
      <w:pPr>
        <w:rPr>
          <w:rFonts w:ascii="Arial" w:hAnsi="Arial" w:cs="Arial"/>
          <w:b/>
          <w:sz w:val="24"/>
        </w:rPr>
      </w:pPr>
      <w:r>
        <w:rPr>
          <w:rFonts w:ascii="Arial" w:hAnsi="Arial" w:cs="Arial"/>
          <w:b/>
          <w:color w:val="0000FF"/>
          <w:sz w:val="24"/>
        </w:rPr>
        <w:t>RP-241998</w:t>
      </w:r>
      <w:r>
        <w:rPr>
          <w:rFonts w:ascii="Arial" w:hAnsi="Arial" w:cs="Arial"/>
          <w:b/>
          <w:color w:val="0000FF"/>
          <w:sz w:val="24"/>
        </w:rPr>
        <w:tab/>
      </w:r>
      <w:r>
        <w:rPr>
          <w:rFonts w:ascii="Arial" w:hAnsi="Arial" w:cs="Arial"/>
          <w:b/>
          <w:sz w:val="24"/>
        </w:rPr>
        <w:t>Status report for WI Core part: NR power class 2 RedCap (Reduced Capability) UE in FR1; rapporteur: China Telecom, MediaTek</w:t>
      </w:r>
    </w:p>
    <w:p w14:paraId="31C41BC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4B6B8FFE" w14:textId="77777777" w:rsidR="009F16EF" w:rsidRDefault="009F16EF" w:rsidP="009F16EF">
      <w:pPr>
        <w:rPr>
          <w:rFonts w:ascii="Arial" w:hAnsi="Arial" w:cs="Arial"/>
          <w:b/>
        </w:rPr>
      </w:pPr>
      <w:r>
        <w:rPr>
          <w:rFonts w:ascii="Arial" w:hAnsi="Arial" w:cs="Arial"/>
          <w:b/>
        </w:rPr>
        <w:t xml:space="preserve">Abstract: </w:t>
      </w:r>
    </w:p>
    <w:p w14:paraId="787FDB29" w14:textId="77777777" w:rsidR="009F16EF" w:rsidRDefault="009F16EF" w:rsidP="009F16EF">
      <w:r>
        <w:t>Core 20%</w:t>
      </w:r>
    </w:p>
    <w:p w14:paraId="5C07B6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3D07D" w14:textId="77777777" w:rsidR="009F16EF" w:rsidRDefault="009F16EF" w:rsidP="009F16EF">
      <w:pPr>
        <w:rPr>
          <w:rFonts w:ascii="Arial" w:hAnsi="Arial" w:cs="Arial"/>
          <w:b/>
          <w:sz w:val="24"/>
        </w:rPr>
      </w:pPr>
      <w:r>
        <w:rPr>
          <w:rFonts w:ascii="Arial" w:hAnsi="Arial" w:cs="Arial"/>
          <w:b/>
          <w:color w:val="0000FF"/>
          <w:sz w:val="24"/>
        </w:rPr>
        <w:t>RP-241997</w:t>
      </w:r>
      <w:r>
        <w:rPr>
          <w:rFonts w:ascii="Arial" w:hAnsi="Arial" w:cs="Arial"/>
          <w:b/>
          <w:color w:val="0000FF"/>
          <w:sz w:val="24"/>
        </w:rPr>
        <w:tab/>
      </w:r>
      <w:r>
        <w:rPr>
          <w:rFonts w:ascii="Arial" w:hAnsi="Arial" w:cs="Arial"/>
          <w:b/>
          <w:sz w:val="24"/>
        </w:rPr>
        <w:t>Revised WID on NR power class 2 RedCap (Reduced Capability) UE in FR1</w:t>
      </w:r>
    </w:p>
    <w:p w14:paraId="5A920FE5"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0789EC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0294A" w14:textId="77777777" w:rsidR="009F16EF" w:rsidRDefault="009F16EF" w:rsidP="009F16EF">
      <w:pPr>
        <w:pStyle w:val="Heading5"/>
      </w:pPr>
      <w:bookmarkStart w:id="224" w:name="_Toc178621146"/>
      <w:bookmarkStart w:id="225" w:name="_Toc184591824"/>
      <w:r>
        <w:t>9.4.3.4</w:t>
      </w:r>
      <w:r>
        <w:tab/>
        <w:t>Core part: Rel-19 HPUE (PC1.5 and PC2) for NR FR1 TDD/FDD single band, and HPUE operation (PC1) for fixed-wireless/vehicle-mounted use cases in a single NR band [New RAN4 WI: HPUE_NR_FR1_bands_R19-Core]</w:t>
      </w:r>
      <w:bookmarkEnd w:id="224"/>
      <w:bookmarkEnd w:id="225"/>
    </w:p>
    <w:p w14:paraId="4FECAC10" w14:textId="77777777" w:rsidR="009F16EF" w:rsidRDefault="009F16EF" w:rsidP="009F16EF">
      <w:pPr>
        <w:rPr>
          <w:rFonts w:ascii="Arial" w:hAnsi="Arial" w:cs="Arial"/>
          <w:b/>
          <w:sz w:val="24"/>
        </w:rPr>
      </w:pPr>
      <w:r>
        <w:rPr>
          <w:rFonts w:ascii="Arial" w:hAnsi="Arial" w:cs="Arial"/>
          <w:b/>
          <w:color w:val="0000FF"/>
          <w:sz w:val="24"/>
        </w:rPr>
        <w:t>RP-241931</w:t>
      </w:r>
      <w:r>
        <w:rPr>
          <w:rFonts w:ascii="Arial" w:hAnsi="Arial" w:cs="Arial"/>
          <w:b/>
          <w:color w:val="0000FF"/>
          <w:sz w:val="24"/>
        </w:rPr>
        <w:tab/>
      </w:r>
      <w:r>
        <w:rPr>
          <w:rFonts w:ascii="Arial" w:hAnsi="Arial" w:cs="Arial"/>
          <w:b/>
          <w:sz w:val="24"/>
        </w:rPr>
        <w:t>Status report for WI Core part: Rel-19 High power UE (power class 1.5 and 2) for NR FR1 TDD/FDD single band for handheld/FWA UEs, and high power UE operation (power class 1) for FWVM (fixed-wireless/vehicle-mounted) use cases in a single NR band</w:t>
      </w:r>
    </w:p>
    <w:p w14:paraId="4591B3C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1AAF4E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2BF7A" w14:textId="77777777" w:rsidR="009F16EF" w:rsidRDefault="009F16EF" w:rsidP="009F16EF">
      <w:pPr>
        <w:rPr>
          <w:rFonts w:ascii="Arial" w:hAnsi="Arial" w:cs="Arial"/>
          <w:b/>
          <w:sz w:val="24"/>
        </w:rPr>
      </w:pPr>
      <w:r>
        <w:rPr>
          <w:rFonts w:ascii="Arial" w:hAnsi="Arial" w:cs="Arial"/>
          <w:b/>
          <w:color w:val="0000FF"/>
          <w:sz w:val="24"/>
        </w:rPr>
        <w:t>RP-241932</w:t>
      </w:r>
      <w:r>
        <w:rPr>
          <w:rFonts w:ascii="Arial" w:hAnsi="Arial" w:cs="Arial"/>
          <w:b/>
          <w:color w:val="0000FF"/>
          <w:sz w:val="24"/>
        </w:rPr>
        <w:tab/>
      </w:r>
      <w:r>
        <w:rPr>
          <w:rFonts w:ascii="Arial" w:hAnsi="Arial" w:cs="Arial"/>
          <w:b/>
          <w:sz w:val="24"/>
        </w:rPr>
        <w:t>Revised WID: Rel-19 High power UE (power class 1.5 and 2) for NR FR1 TDD/FDD single band for handheld/FWA UEs, and high power UE operation (power class 1) for FWVM (fixed-wireless/vehicle-mounted) use cases in a single NR band</w:t>
      </w:r>
    </w:p>
    <w:p w14:paraId="30F8789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China Unicom</w:t>
      </w:r>
    </w:p>
    <w:p w14:paraId="473674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859BC" w14:textId="77777777" w:rsidR="009F16EF" w:rsidRDefault="009F16EF" w:rsidP="009F16EF">
      <w:pPr>
        <w:pStyle w:val="Heading5"/>
      </w:pPr>
      <w:bookmarkStart w:id="226" w:name="_Toc178621147"/>
      <w:bookmarkStart w:id="227" w:name="_Toc184591825"/>
      <w:r>
        <w:t>9.4.3.5</w:t>
      </w:r>
      <w:r>
        <w:tab/>
        <w:t>Core part: Introduction of PC2 and UE 40MHz CBW in NR band n28 [New RAN4 WI: NR_n28_PC2_40MHz_CBW-Core]</w:t>
      </w:r>
      <w:bookmarkEnd w:id="226"/>
      <w:bookmarkEnd w:id="227"/>
    </w:p>
    <w:p w14:paraId="343737C5" w14:textId="77777777" w:rsidR="009F16EF" w:rsidRDefault="009F16EF" w:rsidP="009F16EF">
      <w:pPr>
        <w:rPr>
          <w:rFonts w:ascii="Arial" w:hAnsi="Arial" w:cs="Arial"/>
          <w:b/>
          <w:sz w:val="24"/>
        </w:rPr>
      </w:pPr>
      <w:r>
        <w:rPr>
          <w:rFonts w:ascii="Arial" w:hAnsi="Arial" w:cs="Arial"/>
          <w:b/>
          <w:color w:val="0000FF"/>
          <w:sz w:val="24"/>
        </w:rPr>
        <w:t>RP-241929</w:t>
      </w:r>
      <w:r>
        <w:rPr>
          <w:rFonts w:ascii="Arial" w:hAnsi="Arial" w:cs="Arial"/>
          <w:b/>
          <w:color w:val="0000FF"/>
          <w:sz w:val="24"/>
        </w:rPr>
        <w:tab/>
      </w:r>
      <w:r>
        <w:rPr>
          <w:rFonts w:ascii="Arial" w:hAnsi="Arial" w:cs="Arial"/>
          <w:b/>
          <w:sz w:val="24"/>
        </w:rPr>
        <w:t>Status report for WI Core part: Introduction of Power Class 2 and UE 40MHz Channel Bandwidth in NR band n28</w:t>
      </w:r>
    </w:p>
    <w:p w14:paraId="45635C6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FDDB5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A7B94" w14:textId="77777777" w:rsidR="009F16EF" w:rsidRDefault="009F16EF" w:rsidP="009F16EF">
      <w:pPr>
        <w:rPr>
          <w:rFonts w:ascii="Arial" w:hAnsi="Arial" w:cs="Arial"/>
          <w:b/>
          <w:sz w:val="24"/>
        </w:rPr>
      </w:pPr>
      <w:r>
        <w:rPr>
          <w:rFonts w:ascii="Arial" w:hAnsi="Arial" w:cs="Arial"/>
          <w:b/>
          <w:color w:val="0000FF"/>
          <w:sz w:val="24"/>
        </w:rPr>
        <w:lastRenderedPageBreak/>
        <w:t>RP-241930</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0C83B51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33C7AC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415C3" w14:textId="77777777" w:rsidR="009F16EF" w:rsidRDefault="009F16EF" w:rsidP="009F16EF">
      <w:pPr>
        <w:pStyle w:val="Heading4"/>
      </w:pPr>
      <w:bookmarkStart w:id="228" w:name="_Toc178621148"/>
      <w:bookmarkStart w:id="229" w:name="_Toc184591826"/>
      <w:r>
        <w:t>9.4.4</w:t>
      </w:r>
      <w:r>
        <w:tab/>
        <w:t>Other spectrum related REL-18 WIs</w:t>
      </w:r>
      <w:bookmarkEnd w:id="228"/>
      <w:bookmarkEnd w:id="229"/>
    </w:p>
    <w:p w14:paraId="7F33A092" w14:textId="77777777" w:rsidR="009F16EF" w:rsidRDefault="009F16EF" w:rsidP="009F16EF">
      <w:pPr>
        <w:pStyle w:val="Heading5"/>
      </w:pPr>
      <w:bookmarkStart w:id="230" w:name="_Toc178621149"/>
      <w:bookmarkStart w:id="231" w:name="_Toc184591827"/>
      <w:r>
        <w:t>9.4.4.1</w:t>
      </w:r>
      <w:r>
        <w:tab/>
        <w:t>Core part: Adding CBW(s) support to existing NR bands and CA/ENDC combinations in REL-19 [New RAN4 WI: NR_bands_CA_ENDC_R19_BWs-Core]</w:t>
      </w:r>
      <w:bookmarkEnd w:id="230"/>
      <w:bookmarkEnd w:id="231"/>
    </w:p>
    <w:p w14:paraId="7AA3ECDC" w14:textId="77777777" w:rsidR="009F16EF" w:rsidRDefault="009F16EF" w:rsidP="009F16EF">
      <w:pPr>
        <w:rPr>
          <w:rFonts w:ascii="Arial" w:hAnsi="Arial" w:cs="Arial"/>
          <w:b/>
          <w:sz w:val="24"/>
        </w:rPr>
      </w:pPr>
      <w:r>
        <w:rPr>
          <w:rFonts w:ascii="Arial" w:hAnsi="Arial" w:cs="Arial"/>
          <w:b/>
          <w:color w:val="0000FF"/>
          <w:sz w:val="24"/>
        </w:rPr>
        <w:t>RP-241757</w:t>
      </w:r>
      <w:r>
        <w:rPr>
          <w:rFonts w:ascii="Arial" w:hAnsi="Arial" w:cs="Arial"/>
          <w:b/>
          <w:color w:val="0000FF"/>
          <w:sz w:val="24"/>
        </w:rPr>
        <w:tab/>
      </w:r>
      <w:r>
        <w:rPr>
          <w:rFonts w:ascii="Arial" w:hAnsi="Arial" w:cs="Arial"/>
          <w:b/>
          <w:sz w:val="24"/>
        </w:rPr>
        <w:t>Status report for WI Core part: Adding channel bandwidth(s) support to existing NR bands and CA/ENDC combinations in REL-19</w:t>
      </w:r>
    </w:p>
    <w:p w14:paraId="7DC29C7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DF8AA3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7C47F" w14:textId="77777777" w:rsidR="009F16EF" w:rsidRDefault="009F16EF" w:rsidP="009F16EF">
      <w:pPr>
        <w:rPr>
          <w:rFonts w:ascii="Arial" w:hAnsi="Arial" w:cs="Arial"/>
          <w:b/>
          <w:sz w:val="24"/>
        </w:rPr>
      </w:pPr>
      <w:r>
        <w:rPr>
          <w:rFonts w:ascii="Arial" w:hAnsi="Arial" w:cs="Arial"/>
          <w:b/>
          <w:color w:val="0000FF"/>
          <w:sz w:val="24"/>
        </w:rPr>
        <w:t>RP-241758</w:t>
      </w:r>
      <w:r>
        <w:rPr>
          <w:rFonts w:ascii="Arial" w:hAnsi="Arial" w:cs="Arial"/>
          <w:b/>
          <w:color w:val="0000FF"/>
          <w:sz w:val="24"/>
        </w:rPr>
        <w:tab/>
      </w:r>
      <w:r>
        <w:rPr>
          <w:rFonts w:ascii="Arial" w:hAnsi="Arial" w:cs="Arial"/>
          <w:b/>
          <w:sz w:val="24"/>
        </w:rPr>
        <w:t>Revised Basket WID: Adding channel bandwidth(s) support to existing NR bands and CA/ENDC combinations in REL-19</w:t>
      </w:r>
    </w:p>
    <w:p w14:paraId="3A2A09EA"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9CB1E4F" w14:textId="77777777" w:rsidR="009F16EF" w:rsidRDefault="009F16EF" w:rsidP="009F16EF">
      <w:pPr>
        <w:rPr>
          <w:color w:val="808080"/>
        </w:rPr>
      </w:pPr>
      <w:r>
        <w:rPr>
          <w:color w:val="808080"/>
        </w:rPr>
        <w:t>(Replaces RP-241684)</w:t>
      </w:r>
    </w:p>
    <w:p w14:paraId="0056C7C5" w14:textId="77777777" w:rsidR="009F16EF" w:rsidRDefault="009F16EF" w:rsidP="009F16EF">
      <w:pPr>
        <w:rPr>
          <w:rFonts w:ascii="Arial" w:hAnsi="Arial" w:cs="Arial"/>
          <w:b/>
        </w:rPr>
      </w:pPr>
      <w:r>
        <w:rPr>
          <w:rFonts w:ascii="Arial" w:hAnsi="Arial" w:cs="Arial"/>
          <w:b/>
        </w:rPr>
        <w:t xml:space="preserve">Abstract: </w:t>
      </w:r>
    </w:p>
    <w:p w14:paraId="1C3A88D7" w14:textId="77777777" w:rsidR="009F16EF" w:rsidRDefault="009F16EF" w:rsidP="009F16EF">
      <w:r>
        <w:t>updated to address MCC comments,  adding new requests and adding 3 Mhz channel BW in the list of candidate CBWs</w:t>
      </w:r>
    </w:p>
    <w:p w14:paraId="0CA06365" w14:textId="77777777" w:rsidR="009F16EF" w:rsidRDefault="009F16EF" w:rsidP="009F16EF">
      <w:pPr>
        <w:rPr>
          <w:rFonts w:ascii="Arial" w:hAnsi="Arial" w:cs="Arial"/>
          <w:b/>
        </w:rPr>
      </w:pPr>
      <w:r>
        <w:rPr>
          <w:rFonts w:ascii="Arial" w:hAnsi="Arial" w:cs="Arial"/>
          <w:b/>
        </w:rPr>
        <w:t xml:space="preserve">Discussion: </w:t>
      </w:r>
    </w:p>
    <w:p w14:paraId="0011DFE7" w14:textId="77777777" w:rsidR="009F16EF" w:rsidRDefault="009F16EF" w:rsidP="009F16EF">
      <w:r>
        <w:t>ZTE: 38.101-3 is missing as impacted spec</w:t>
      </w:r>
    </w:p>
    <w:p w14:paraId="48C75BF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RP-242402</w:t>
      </w:r>
      <w:r>
        <w:rPr>
          <w:color w:val="993300"/>
          <w:u w:val="single"/>
        </w:rPr>
        <w:t>.</w:t>
      </w:r>
    </w:p>
    <w:p w14:paraId="231FCB4E" w14:textId="77777777" w:rsidR="009F16EF" w:rsidRDefault="009F16EF" w:rsidP="009F16EF">
      <w:pPr>
        <w:rPr>
          <w:rFonts w:ascii="Arial" w:hAnsi="Arial" w:cs="Arial"/>
          <w:b/>
          <w:sz w:val="24"/>
        </w:rPr>
      </w:pPr>
      <w:r>
        <w:rPr>
          <w:rFonts w:ascii="Arial" w:hAnsi="Arial" w:cs="Arial"/>
          <w:b/>
          <w:color w:val="0000FF"/>
          <w:sz w:val="24"/>
        </w:rPr>
        <w:t>RP-242402</w:t>
      </w:r>
      <w:r>
        <w:rPr>
          <w:rFonts w:ascii="Arial" w:hAnsi="Arial" w:cs="Arial"/>
          <w:b/>
          <w:color w:val="0000FF"/>
          <w:sz w:val="24"/>
        </w:rPr>
        <w:tab/>
      </w:r>
      <w:r>
        <w:rPr>
          <w:rFonts w:ascii="Arial" w:hAnsi="Arial" w:cs="Arial"/>
          <w:b/>
          <w:sz w:val="24"/>
        </w:rPr>
        <w:t>Revised Basket WID: Adding channel bandwidth(s) support to existing NR bands and CA/ENDC combinations in REL-19</w:t>
      </w:r>
    </w:p>
    <w:p w14:paraId="15C735C5"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6669685" w14:textId="77777777" w:rsidR="009F16EF" w:rsidRDefault="009F16EF" w:rsidP="009F16EF">
      <w:pPr>
        <w:rPr>
          <w:color w:val="808080"/>
        </w:rPr>
      </w:pPr>
      <w:r>
        <w:rPr>
          <w:color w:val="808080"/>
        </w:rPr>
        <w:t>(Replaces RP-241758)</w:t>
      </w:r>
    </w:p>
    <w:p w14:paraId="78A91885" w14:textId="77777777" w:rsidR="009F16EF" w:rsidRDefault="009F16EF" w:rsidP="009F16EF">
      <w:pPr>
        <w:rPr>
          <w:rFonts w:ascii="Arial" w:hAnsi="Arial" w:cs="Arial"/>
          <w:b/>
        </w:rPr>
      </w:pPr>
      <w:r>
        <w:rPr>
          <w:rFonts w:ascii="Arial" w:hAnsi="Arial" w:cs="Arial"/>
          <w:b/>
        </w:rPr>
        <w:t xml:space="preserve">Discussion: </w:t>
      </w:r>
    </w:p>
    <w:p w14:paraId="0A1EACF7" w14:textId="77777777" w:rsidR="009F16EF" w:rsidRDefault="009F16EF" w:rsidP="009F16EF">
      <w:r>
        <w:t>conclusion: approved unseen</w:t>
      </w:r>
    </w:p>
    <w:p w14:paraId="55DE42F1" w14:textId="77777777" w:rsidR="009F16EF" w:rsidRDefault="009F16EF" w:rsidP="009F16EF">
      <w:r>
        <w:t>Note: Title change not reflected in WI title but only in Tdoc title.</w:t>
      </w:r>
    </w:p>
    <w:p w14:paraId="4ABAEE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66BF88" w14:textId="77777777" w:rsidR="009F16EF" w:rsidRDefault="009F16EF" w:rsidP="009F16EF">
      <w:pPr>
        <w:pStyle w:val="Heading3"/>
      </w:pPr>
      <w:bookmarkStart w:id="232" w:name="_Toc178621150"/>
      <w:bookmarkStart w:id="233" w:name="_Toc184591828"/>
      <w:r>
        <w:t>9.5</w:t>
      </w:r>
      <w:r>
        <w:tab/>
        <w:t>Open REL-18 NR or NR+LTE WIs (not spectrum related)</w:t>
      </w:r>
      <w:bookmarkEnd w:id="232"/>
      <w:bookmarkEnd w:id="233"/>
    </w:p>
    <w:p w14:paraId="00CE6E38" w14:textId="77777777" w:rsidR="009F16EF" w:rsidRDefault="009F16EF" w:rsidP="009F16EF">
      <w:pPr>
        <w:pStyle w:val="Heading4"/>
      </w:pPr>
      <w:bookmarkStart w:id="234" w:name="_Toc178621151"/>
      <w:bookmarkStart w:id="235" w:name="_Toc184591829"/>
      <w:r>
        <w:t>9.5.1</w:t>
      </w:r>
      <w:r>
        <w:tab/>
        <w:t>Perf. part: Expanded and improved NR positioning [Perf. part of RAN1 WI: NR_pos_enh2-Perf]</w:t>
      </w:r>
      <w:bookmarkEnd w:id="234"/>
      <w:bookmarkEnd w:id="235"/>
    </w:p>
    <w:p w14:paraId="0A671B76" w14:textId="77777777" w:rsidR="009F16EF" w:rsidRDefault="009F16EF" w:rsidP="009F16EF">
      <w:r>
        <w:t>NOTE: NR_pos_enh2-Core was completed in March 24. Perf. part WIs have to be completed max. 6 months after the Core part WI.</w:t>
      </w:r>
    </w:p>
    <w:p w14:paraId="309539CC" w14:textId="77777777" w:rsidR="009F16EF" w:rsidRDefault="009F16EF" w:rsidP="009F16EF">
      <w:pPr>
        <w:rPr>
          <w:rFonts w:ascii="Arial" w:hAnsi="Arial" w:cs="Arial"/>
          <w:b/>
          <w:sz w:val="24"/>
        </w:rPr>
      </w:pPr>
      <w:r>
        <w:rPr>
          <w:rFonts w:ascii="Arial" w:hAnsi="Arial" w:cs="Arial"/>
          <w:b/>
          <w:color w:val="0000FF"/>
          <w:sz w:val="24"/>
        </w:rPr>
        <w:lastRenderedPageBreak/>
        <w:t>RP-241919</w:t>
      </w:r>
      <w:r>
        <w:rPr>
          <w:rFonts w:ascii="Arial" w:hAnsi="Arial" w:cs="Arial"/>
          <w:b/>
          <w:color w:val="0000FF"/>
          <w:sz w:val="24"/>
        </w:rPr>
        <w:tab/>
      </w:r>
      <w:r>
        <w:rPr>
          <w:rFonts w:ascii="Arial" w:hAnsi="Arial" w:cs="Arial"/>
          <w:b/>
          <w:sz w:val="24"/>
        </w:rPr>
        <w:t>Status report for WI Perf. part: Expanded and improved NR positioning</w:t>
      </w:r>
    </w:p>
    <w:p w14:paraId="67D7218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Intel Corporation, CATT, Ericsson</w:t>
      </w:r>
    </w:p>
    <w:p w14:paraId="432EDAEA" w14:textId="77777777" w:rsidR="009F16EF" w:rsidRDefault="009F16EF" w:rsidP="009F16EF">
      <w:pPr>
        <w:rPr>
          <w:rFonts w:ascii="Arial" w:hAnsi="Arial" w:cs="Arial"/>
          <w:b/>
        </w:rPr>
      </w:pPr>
      <w:r>
        <w:rPr>
          <w:rFonts w:ascii="Arial" w:hAnsi="Arial" w:cs="Arial"/>
          <w:b/>
        </w:rPr>
        <w:t xml:space="preserve">Abstract: </w:t>
      </w:r>
    </w:p>
    <w:p w14:paraId="779121CA" w14:textId="77777777" w:rsidR="009F16EF" w:rsidRDefault="009F16EF" w:rsidP="009F16EF">
      <w:r>
        <w:t>Perf: 100%</w:t>
      </w:r>
    </w:p>
    <w:p w14:paraId="15CA39F9" w14:textId="77777777" w:rsidR="009F16EF" w:rsidRDefault="009F16EF" w:rsidP="009F16EF">
      <w:pPr>
        <w:rPr>
          <w:rFonts w:ascii="Arial" w:hAnsi="Arial" w:cs="Arial"/>
          <w:b/>
        </w:rPr>
      </w:pPr>
      <w:r>
        <w:rPr>
          <w:rFonts w:ascii="Arial" w:hAnsi="Arial" w:cs="Arial"/>
          <w:b/>
        </w:rPr>
        <w:t xml:space="preserve">Discussion: </w:t>
      </w:r>
    </w:p>
    <w:p w14:paraId="0A1EB50A" w14:textId="77777777" w:rsidR="009F16EF" w:rsidRDefault="009F16EF" w:rsidP="009F16EF">
      <w:r>
        <w:t>conclusion: target date will be shifted from Sep.24 to Dec.24</w:t>
      </w:r>
    </w:p>
    <w:p w14:paraId="57140138" w14:textId="77777777" w:rsidR="009F16EF" w:rsidRDefault="009F16EF" w:rsidP="009F16EF">
      <w:r>
        <w:t>Intel: will keep % complete at 99%</w:t>
      </w:r>
    </w:p>
    <w:p w14:paraId="357FB13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RP-242403</w:t>
      </w:r>
      <w:r>
        <w:rPr>
          <w:color w:val="993300"/>
          <w:u w:val="single"/>
        </w:rPr>
        <w:t>.</w:t>
      </w:r>
    </w:p>
    <w:p w14:paraId="7EBE45B9" w14:textId="77777777" w:rsidR="009F16EF" w:rsidRDefault="009F16EF" w:rsidP="009F16EF">
      <w:pPr>
        <w:rPr>
          <w:rFonts w:ascii="Arial" w:hAnsi="Arial" w:cs="Arial"/>
          <w:b/>
          <w:sz w:val="24"/>
        </w:rPr>
      </w:pPr>
      <w:r>
        <w:rPr>
          <w:rFonts w:ascii="Arial" w:hAnsi="Arial" w:cs="Arial"/>
          <w:b/>
          <w:color w:val="0000FF"/>
          <w:sz w:val="24"/>
        </w:rPr>
        <w:t>RP-242403</w:t>
      </w:r>
      <w:r>
        <w:rPr>
          <w:rFonts w:ascii="Arial" w:hAnsi="Arial" w:cs="Arial"/>
          <w:b/>
          <w:color w:val="0000FF"/>
          <w:sz w:val="24"/>
        </w:rPr>
        <w:tab/>
      </w:r>
      <w:r>
        <w:rPr>
          <w:rFonts w:ascii="Arial" w:hAnsi="Arial" w:cs="Arial"/>
          <w:b/>
          <w:sz w:val="24"/>
        </w:rPr>
        <w:t>Status report for WI Perf. part: Expanded and improved NR positioning</w:t>
      </w:r>
    </w:p>
    <w:p w14:paraId="6485B3A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Intel Corporation, CATT, Ericsson</w:t>
      </w:r>
    </w:p>
    <w:p w14:paraId="78491734" w14:textId="77777777" w:rsidR="009F16EF" w:rsidRDefault="009F16EF" w:rsidP="009F16EF">
      <w:pPr>
        <w:rPr>
          <w:color w:val="808080"/>
        </w:rPr>
      </w:pPr>
      <w:r>
        <w:rPr>
          <w:color w:val="808080"/>
        </w:rPr>
        <w:t>(Replaces RP-241919)</w:t>
      </w:r>
    </w:p>
    <w:p w14:paraId="270C1F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E640E" w14:textId="77777777" w:rsidR="009F16EF" w:rsidRDefault="009F16EF" w:rsidP="009F16EF">
      <w:pPr>
        <w:rPr>
          <w:rFonts w:ascii="Arial" w:hAnsi="Arial" w:cs="Arial"/>
          <w:b/>
          <w:sz w:val="24"/>
        </w:rPr>
      </w:pPr>
      <w:r>
        <w:rPr>
          <w:rFonts w:ascii="Arial" w:hAnsi="Arial" w:cs="Arial"/>
          <w:b/>
          <w:color w:val="0000FF"/>
          <w:sz w:val="24"/>
        </w:rPr>
        <w:t>RP-242195</w:t>
      </w:r>
      <w:r>
        <w:rPr>
          <w:rFonts w:ascii="Arial" w:hAnsi="Arial" w:cs="Arial"/>
          <w:b/>
          <w:color w:val="0000FF"/>
          <w:sz w:val="24"/>
        </w:rPr>
        <w:tab/>
      </w:r>
      <w:r>
        <w:rPr>
          <w:rFonts w:ascii="Arial" w:hAnsi="Arial" w:cs="Arial"/>
          <w:b/>
          <w:sz w:val="24"/>
        </w:rPr>
        <w:t>RAN4 CRs to Open REL-18 NR or NR+LTE WIs  – Batch 1</w:t>
      </w:r>
    </w:p>
    <w:p w14:paraId="03F11D3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F9ABCE" w14:textId="77777777" w:rsidR="009F16EF" w:rsidRDefault="009F16EF" w:rsidP="009F16EF">
      <w:pPr>
        <w:rPr>
          <w:rFonts w:ascii="Arial" w:hAnsi="Arial" w:cs="Arial"/>
          <w:b/>
        </w:rPr>
      </w:pPr>
      <w:r>
        <w:rPr>
          <w:rFonts w:ascii="Arial" w:hAnsi="Arial" w:cs="Arial"/>
          <w:b/>
        </w:rPr>
        <w:t xml:space="preserve">Abstract: </w:t>
      </w:r>
    </w:p>
    <w:p w14:paraId="2C40D0DC" w14:textId="77777777" w:rsidR="009F16EF" w:rsidRDefault="009F16EF" w:rsidP="009F16EF">
      <w:r>
        <w:t>[Perf. part of RAN1 WI: NR_pos_enh2-Perf]</w:t>
      </w:r>
    </w:p>
    <w:p w14:paraId="4D99454A" w14:textId="77777777" w:rsidR="009F16EF" w:rsidRDefault="009F16EF" w:rsidP="009F16EF">
      <w:pPr>
        <w:rPr>
          <w:rFonts w:ascii="Arial" w:hAnsi="Arial" w:cs="Arial"/>
          <w:b/>
        </w:rPr>
      </w:pPr>
      <w:r>
        <w:rPr>
          <w:rFonts w:ascii="Arial" w:hAnsi="Arial" w:cs="Arial"/>
          <w:b/>
        </w:rPr>
        <w:t xml:space="preserve">Discussion: </w:t>
      </w:r>
    </w:p>
    <w:p w14:paraId="0C03F8A9" w14:textId="77777777" w:rsidR="009F16EF" w:rsidRDefault="009F16EF" w:rsidP="009F16EF">
      <w:r>
        <w:t>MCC: excessive use of forbidden TBD, values in [ ] and changes on changes in CR</w:t>
      </w:r>
    </w:p>
    <w:p w14:paraId="0F671788" w14:textId="77777777" w:rsidR="009F16EF" w:rsidRDefault="009F16EF" w:rsidP="009F16EF">
      <w:r>
        <w:t>Ericsson: a couple of simulation results are still pending, not approving the CR would mean extension of the completion by one quarter</w:t>
      </w:r>
    </w:p>
    <w:p w14:paraId="00FE6F5D" w14:textId="77777777" w:rsidR="009F16EF" w:rsidRDefault="009F16EF" w:rsidP="009F16EF">
      <w:r>
        <w:t>RAN4 chair: basing the big CR on the new spec will be a big effort</w:t>
      </w:r>
    </w:p>
    <w:p w14:paraId="3C02E3AE" w14:textId="77777777" w:rsidR="009F16EF" w:rsidRDefault="009F16EF" w:rsidP="009F16EF">
      <w:r>
        <w:t>MCC: ok with approving the CR but target date need to be changed and this sort of problems have to be avoided in the future; also some support from the CR author would be appreciated in checking the CR implementation and solving changes on changes</w:t>
      </w:r>
    </w:p>
    <w:p w14:paraId="55E55A16" w14:textId="77777777" w:rsidR="009F16EF" w:rsidRDefault="009F16EF" w:rsidP="009F16EF">
      <w:r>
        <w:t>MCC: CR is referring to clauses 10.1A.Y.2.2 and 10.1A.X.3 which do not exist, neither in the CR nor in the TS, how is this possible?</w:t>
      </w:r>
    </w:p>
    <w:p w14:paraId="5ABDD50F" w14:textId="77777777" w:rsidR="009F16EF" w:rsidRDefault="009F16EF" w:rsidP="009F16EF">
      <w:r>
        <w:t>conclusion: keep CR approved under the assumption that the references to clauses like 10.1A.Y.2.2 and 10.1A.X.3 are going to clauses that exist either in the CR or in the TS (if this is not the case, then the CR can cannot stay approved)</w:t>
      </w:r>
    </w:p>
    <w:p w14:paraId="3FA37CD6" w14:textId="77777777" w:rsidR="009F16EF" w:rsidRDefault="009F16EF" w:rsidP="009F16EF">
      <w:r>
        <w:t>Finally, CRpack RP-242195 (including only 1 CR) was not pursued due to:</w:t>
      </w:r>
    </w:p>
    <w:p w14:paraId="7DF8F627" w14:textId="77777777" w:rsidR="009F16EF" w:rsidRDefault="009F16EF" w:rsidP="009F16EF">
      <w:r>
        <w:t>- huge number of TBDs and values in [ ]</w:t>
      </w:r>
    </w:p>
    <w:p w14:paraId="53084342" w14:textId="77777777" w:rsidR="009F16EF" w:rsidRDefault="009F16EF" w:rsidP="009F16EF">
      <w:r>
        <w:t>- huge number of changes on changes</w:t>
      </w:r>
    </w:p>
    <w:p w14:paraId="7F091603" w14:textId="77777777" w:rsidR="009F16EF" w:rsidRDefault="009F16EF" w:rsidP="009F16EF">
      <w:r>
        <w:t>- references to not existing clauses</w:t>
      </w:r>
    </w:p>
    <w:p w14:paraId="1A9E6588" w14:textId="77777777" w:rsidR="009F16EF" w:rsidRDefault="009F16EF" w:rsidP="009F16EF">
      <w:r>
        <w:t>- large number of drafting rule violations like wrong styles</w:t>
      </w:r>
    </w:p>
    <w:p w14:paraId="49A9D05F" w14:textId="77777777" w:rsidR="009F16EF" w:rsidRDefault="009F16EF" w:rsidP="009F16EF">
      <w:r>
        <w:t>There are also undefined symbols/abbreviations, unclear clause numbers etc.</w:t>
      </w:r>
    </w:p>
    <w:p w14:paraId="12ABAEAC" w14:textId="77777777" w:rsidR="009F16EF" w:rsidRDefault="009F16EF" w:rsidP="009F16EF">
      <w:r>
        <w:t>(Note: In this shape the CR should have not been agreed in RAN4.)</w:t>
      </w:r>
    </w:p>
    <w:p w14:paraId="5F58AE03"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188566" w14:textId="77777777" w:rsidR="009F16EF" w:rsidRDefault="009F16EF" w:rsidP="009F16EF">
      <w:pPr>
        <w:pStyle w:val="Heading4"/>
      </w:pPr>
      <w:bookmarkStart w:id="236" w:name="_Toc178621152"/>
      <w:bookmarkStart w:id="237" w:name="_Toc184591830"/>
      <w:r>
        <w:t>9.5.2</w:t>
      </w:r>
      <w:r>
        <w:tab/>
        <w:t>Perf. part: Enh. of UE TRP and TRS requirements and test methodologies for FR1 (NR SA and EN-DC) [Perf. part of RAN4 WI: NR_FR1_TRP_TRS_enh-Perf]</w:t>
      </w:r>
      <w:bookmarkEnd w:id="236"/>
      <w:bookmarkEnd w:id="237"/>
    </w:p>
    <w:p w14:paraId="0FC291DE" w14:textId="77777777" w:rsidR="009F16EF" w:rsidRDefault="009F16EF" w:rsidP="009F16EF">
      <w:r>
        <w:t>NOTE: NR_FR1_TRP_TRS_enh-Core was completed in Dec.23. Perf. part WIs have to be completed max. 6 months after the Core part WI.</w:t>
      </w:r>
    </w:p>
    <w:p w14:paraId="3662B622" w14:textId="77777777" w:rsidR="009F16EF" w:rsidRDefault="009F16EF" w:rsidP="009F16EF">
      <w:pPr>
        <w:rPr>
          <w:rFonts w:ascii="Arial" w:hAnsi="Arial" w:cs="Arial"/>
          <w:b/>
          <w:sz w:val="24"/>
        </w:rPr>
      </w:pPr>
      <w:r>
        <w:rPr>
          <w:rFonts w:ascii="Arial" w:hAnsi="Arial" w:cs="Arial"/>
          <w:b/>
          <w:color w:val="0000FF"/>
          <w:sz w:val="24"/>
        </w:rPr>
        <w:t>RP-241829</w:t>
      </w:r>
      <w:r>
        <w:rPr>
          <w:rFonts w:ascii="Arial" w:hAnsi="Arial" w:cs="Arial"/>
          <w:b/>
          <w:color w:val="0000FF"/>
          <w:sz w:val="24"/>
        </w:rPr>
        <w:tab/>
      </w:r>
      <w:r>
        <w:rPr>
          <w:rFonts w:ascii="Arial" w:hAnsi="Arial" w:cs="Arial"/>
          <w:b/>
          <w:sz w:val="24"/>
        </w:rPr>
        <w:t>Status report for WI Perf. part: Enhancement of UE TRP (Total Radiated Power) and TRS (Total Radiated Sensitivity) requirements and test methodologies for FR1 (NR SA and EN-DC); rapporteur: vivo</w:t>
      </w:r>
    </w:p>
    <w:p w14:paraId="03F210F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w:t>
      </w:r>
    </w:p>
    <w:p w14:paraId="7880B82D" w14:textId="77777777" w:rsidR="009F16EF" w:rsidRDefault="009F16EF" w:rsidP="009F16EF">
      <w:pPr>
        <w:rPr>
          <w:rFonts w:ascii="Arial" w:hAnsi="Arial" w:cs="Arial"/>
          <w:b/>
        </w:rPr>
      </w:pPr>
      <w:r>
        <w:rPr>
          <w:rFonts w:ascii="Arial" w:hAnsi="Arial" w:cs="Arial"/>
          <w:b/>
        </w:rPr>
        <w:t xml:space="preserve">Discussion: </w:t>
      </w:r>
    </w:p>
    <w:p w14:paraId="7D269340" w14:textId="77777777" w:rsidR="009F16EF" w:rsidRDefault="009F16EF" w:rsidP="009F16EF">
      <w:r>
        <w:t>conclusion: Perf. part WI is completed</w:t>
      </w:r>
    </w:p>
    <w:p w14:paraId="4BEBF6A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28757" w14:textId="77777777" w:rsidR="009F16EF" w:rsidRDefault="009F16EF" w:rsidP="009F16EF">
      <w:pPr>
        <w:rPr>
          <w:rFonts w:ascii="Arial" w:hAnsi="Arial" w:cs="Arial"/>
          <w:b/>
          <w:sz w:val="24"/>
        </w:rPr>
      </w:pPr>
      <w:r>
        <w:rPr>
          <w:rFonts w:ascii="Arial" w:hAnsi="Arial" w:cs="Arial"/>
          <w:b/>
          <w:color w:val="0000FF"/>
          <w:sz w:val="24"/>
        </w:rPr>
        <w:t>RP-242197</w:t>
      </w:r>
      <w:r>
        <w:rPr>
          <w:rFonts w:ascii="Arial" w:hAnsi="Arial" w:cs="Arial"/>
          <w:b/>
          <w:color w:val="0000FF"/>
          <w:sz w:val="24"/>
        </w:rPr>
        <w:tab/>
      </w:r>
      <w:r>
        <w:rPr>
          <w:rFonts w:ascii="Arial" w:hAnsi="Arial" w:cs="Arial"/>
          <w:b/>
          <w:sz w:val="24"/>
        </w:rPr>
        <w:t>RAN4 CRs to Open REL-18 NR or NR+LTE WIs  – Batch 2</w:t>
      </w:r>
    </w:p>
    <w:p w14:paraId="7CEED53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75A8AB" w14:textId="77777777" w:rsidR="009F16EF" w:rsidRDefault="009F16EF" w:rsidP="009F16EF">
      <w:pPr>
        <w:rPr>
          <w:rFonts w:ascii="Arial" w:hAnsi="Arial" w:cs="Arial"/>
          <w:b/>
        </w:rPr>
      </w:pPr>
      <w:r>
        <w:rPr>
          <w:rFonts w:ascii="Arial" w:hAnsi="Arial" w:cs="Arial"/>
          <w:b/>
        </w:rPr>
        <w:t xml:space="preserve">Abstract: </w:t>
      </w:r>
    </w:p>
    <w:p w14:paraId="49D4894E" w14:textId="77777777" w:rsidR="009F16EF" w:rsidRDefault="009F16EF" w:rsidP="009F16EF">
      <w:r>
        <w:t>[Perf. part of RAN4 WI: NR_FR1_TRP_TRS_enh-Perf]</w:t>
      </w:r>
    </w:p>
    <w:p w14:paraId="79A43F70" w14:textId="77777777" w:rsidR="009F16EF" w:rsidRDefault="009F16EF" w:rsidP="009F16EF">
      <w:pPr>
        <w:rPr>
          <w:rFonts w:ascii="Arial" w:hAnsi="Arial" w:cs="Arial"/>
          <w:b/>
        </w:rPr>
      </w:pPr>
      <w:r>
        <w:rPr>
          <w:rFonts w:ascii="Arial" w:hAnsi="Arial" w:cs="Arial"/>
          <w:b/>
        </w:rPr>
        <w:t xml:space="preserve">Discussion: </w:t>
      </w:r>
    </w:p>
    <w:p w14:paraId="2D229E2E" w14:textId="77777777" w:rsidR="009F16EF" w:rsidRDefault="009F16EF" w:rsidP="009F16EF">
      <w:r>
        <w:t>MCC: latest WID was RP-244064</w:t>
      </w:r>
    </w:p>
    <w:p w14:paraId="241B132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B24E6" w14:textId="77777777" w:rsidR="009F16EF" w:rsidRDefault="009F16EF" w:rsidP="009F16EF">
      <w:pPr>
        <w:rPr>
          <w:rFonts w:ascii="Arial" w:hAnsi="Arial" w:cs="Arial"/>
          <w:b/>
          <w:sz w:val="24"/>
        </w:rPr>
      </w:pPr>
      <w:r>
        <w:rPr>
          <w:rFonts w:ascii="Arial" w:hAnsi="Arial" w:cs="Arial"/>
          <w:b/>
          <w:color w:val="0000FF"/>
          <w:sz w:val="24"/>
        </w:rPr>
        <w:t>RP-241830</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4F8361F2"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7E516B4F" w14:textId="77777777" w:rsidR="009F16EF" w:rsidRDefault="009F16EF" w:rsidP="009F16EF">
      <w:pPr>
        <w:rPr>
          <w:rFonts w:ascii="Arial" w:hAnsi="Arial" w:cs="Arial"/>
          <w:b/>
        </w:rPr>
      </w:pPr>
      <w:r>
        <w:rPr>
          <w:rFonts w:ascii="Arial" w:hAnsi="Arial" w:cs="Arial"/>
          <w:b/>
        </w:rPr>
        <w:t xml:space="preserve">Discussion: </w:t>
      </w:r>
    </w:p>
    <w:p w14:paraId="148EB335" w14:textId="77777777" w:rsidR="009F16EF" w:rsidRDefault="009F16EF" w:rsidP="009F16EF">
      <w:r>
        <w:t>MCC: status report RP-241829 claims that REL-18 WI NR_FR1_TRP_TRS_enh-Perf is 100% complete in Sep.24, but revised WID RP-241830 keeps this target at June 24 which is wrong</w:t>
      </w:r>
    </w:p>
    <w:p w14:paraId="417DB55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RP-242327</w:t>
      </w:r>
      <w:r>
        <w:rPr>
          <w:color w:val="993300"/>
          <w:u w:val="single"/>
        </w:rPr>
        <w:t>.</w:t>
      </w:r>
    </w:p>
    <w:p w14:paraId="0EA1E60E" w14:textId="77777777" w:rsidR="009F16EF" w:rsidRDefault="009F16EF" w:rsidP="009F16EF">
      <w:pPr>
        <w:rPr>
          <w:rFonts w:ascii="Arial" w:hAnsi="Arial" w:cs="Arial"/>
          <w:b/>
          <w:sz w:val="24"/>
        </w:rPr>
      </w:pPr>
      <w:r>
        <w:rPr>
          <w:rFonts w:ascii="Arial" w:hAnsi="Arial" w:cs="Arial"/>
          <w:b/>
          <w:color w:val="0000FF"/>
          <w:sz w:val="24"/>
        </w:rPr>
        <w:t>RP-242327</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 for FR1 (NR SA and EN-DC)</w:t>
      </w:r>
    </w:p>
    <w:p w14:paraId="740363B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4114C835" w14:textId="77777777" w:rsidR="009F16EF" w:rsidRDefault="009F16EF" w:rsidP="009F16EF">
      <w:pPr>
        <w:rPr>
          <w:color w:val="808080"/>
        </w:rPr>
      </w:pPr>
      <w:r>
        <w:rPr>
          <w:color w:val="808080"/>
        </w:rPr>
        <w:t>(Replaces RP-241830)</w:t>
      </w:r>
    </w:p>
    <w:p w14:paraId="55516E99" w14:textId="77777777" w:rsidR="009F16EF" w:rsidRDefault="009F16EF" w:rsidP="009F16EF">
      <w:pPr>
        <w:rPr>
          <w:rFonts w:ascii="Arial" w:hAnsi="Arial" w:cs="Arial"/>
          <w:b/>
        </w:rPr>
      </w:pPr>
      <w:r>
        <w:rPr>
          <w:rFonts w:ascii="Arial" w:hAnsi="Arial" w:cs="Arial"/>
          <w:b/>
        </w:rPr>
        <w:t xml:space="preserve">Abstract: </w:t>
      </w:r>
    </w:p>
    <w:p w14:paraId="300CB927" w14:textId="77777777" w:rsidR="009F16EF" w:rsidRDefault="009F16EF" w:rsidP="009F16EF">
      <w:r>
        <w:t>late submission</w:t>
      </w:r>
    </w:p>
    <w:p w14:paraId="7327D146"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46EE7" w14:textId="77777777" w:rsidR="009F16EF" w:rsidRDefault="009F16EF" w:rsidP="009F16EF">
      <w:pPr>
        <w:pStyle w:val="Heading3"/>
      </w:pPr>
      <w:bookmarkStart w:id="238" w:name="_Toc178621153"/>
      <w:bookmarkStart w:id="239" w:name="_Toc184591831"/>
      <w:r>
        <w:t>9.6</w:t>
      </w:r>
      <w:r>
        <w:tab/>
        <w:t>Small Technical Enhancements and Improvements for REL-19 [TEI19]</w:t>
      </w:r>
      <w:bookmarkEnd w:id="238"/>
      <w:bookmarkEnd w:id="239"/>
    </w:p>
    <w:p w14:paraId="2E6F7327" w14:textId="77777777" w:rsidR="009F16EF" w:rsidRDefault="009F16EF" w:rsidP="009F16EF">
      <w:pPr>
        <w:pStyle w:val="Heading3"/>
      </w:pPr>
      <w:bookmarkStart w:id="240" w:name="_Toc178621154"/>
      <w:bookmarkStart w:id="241" w:name="_Toc184591832"/>
      <w:r>
        <w:t>9.7</w:t>
      </w:r>
      <w:r>
        <w:tab/>
        <w:t>Closed REL-19 NR or NR+LTE SIs</w:t>
      </w:r>
      <w:bookmarkEnd w:id="240"/>
      <w:bookmarkEnd w:id="241"/>
    </w:p>
    <w:p w14:paraId="04A173D7" w14:textId="77777777" w:rsidR="009F16EF" w:rsidRDefault="009F16EF" w:rsidP="009F16EF">
      <w:pPr>
        <w:pStyle w:val="Heading3"/>
      </w:pPr>
      <w:bookmarkStart w:id="242" w:name="_Toc178621155"/>
      <w:bookmarkStart w:id="243" w:name="_Toc184591833"/>
      <w:r>
        <w:t>9.8</w:t>
      </w:r>
      <w:r>
        <w:tab/>
        <w:t>Closed REL-19 NR or NR+LTE WIs</w:t>
      </w:r>
      <w:bookmarkEnd w:id="242"/>
      <w:bookmarkEnd w:id="243"/>
    </w:p>
    <w:p w14:paraId="40E5BC52" w14:textId="77777777" w:rsidR="009F16EF" w:rsidRDefault="009F16EF" w:rsidP="009F16EF">
      <w:pPr>
        <w:pStyle w:val="Heading3"/>
      </w:pPr>
      <w:bookmarkStart w:id="244" w:name="_Toc178621156"/>
      <w:bookmarkStart w:id="245" w:name="_Toc184591834"/>
      <w:r>
        <w:t>9.9</w:t>
      </w:r>
      <w:r>
        <w:tab/>
        <w:t>NR UE capabilities</w:t>
      </w:r>
      <w:bookmarkEnd w:id="244"/>
      <w:bookmarkEnd w:id="245"/>
    </w:p>
    <w:p w14:paraId="48767EFD" w14:textId="77777777" w:rsidR="009F16EF" w:rsidRDefault="009F16EF" w:rsidP="009F16EF">
      <w:pPr>
        <w:rPr>
          <w:rFonts w:ascii="Arial" w:hAnsi="Arial" w:cs="Arial"/>
          <w:b/>
          <w:sz w:val="24"/>
        </w:rPr>
      </w:pPr>
      <w:r>
        <w:rPr>
          <w:rFonts w:ascii="Arial" w:hAnsi="Arial" w:cs="Arial"/>
          <w:b/>
          <w:color w:val="0000FF"/>
          <w:sz w:val="24"/>
        </w:rPr>
        <w:t>RP-241811</w:t>
      </w:r>
      <w:r>
        <w:rPr>
          <w:rFonts w:ascii="Arial" w:hAnsi="Arial" w:cs="Arial"/>
          <w:b/>
          <w:color w:val="0000FF"/>
          <w:sz w:val="24"/>
        </w:rPr>
        <w:tab/>
      </w:r>
      <w:r>
        <w:rPr>
          <w:rFonts w:ascii="Arial" w:hAnsi="Arial" w:cs="Arial"/>
          <w:b/>
          <w:sz w:val="24"/>
        </w:rPr>
        <w:t>Mandatory proposal for Rel-17 CRS-IM</w:t>
      </w:r>
    </w:p>
    <w:p w14:paraId="04F28AA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China Telecom</w:t>
      </w:r>
    </w:p>
    <w:p w14:paraId="67BDDADE" w14:textId="77777777" w:rsidR="009F16EF" w:rsidRDefault="009F16EF" w:rsidP="009F16EF">
      <w:pPr>
        <w:rPr>
          <w:rFonts w:ascii="Arial" w:hAnsi="Arial" w:cs="Arial"/>
          <w:b/>
        </w:rPr>
      </w:pPr>
      <w:r>
        <w:rPr>
          <w:rFonts w:ascii="Arial" w:hAnsi="Arial" w:cs="Arial"/>
          <w:b/>
        </w:rPr>
        <w:t xml:space="preserve">Abstract: </w:t>
      </w:r>
    </w:p>
    <w:p w14:paraId="79826B4F" w14:textId="77777777" w:rsidR="009F16EF" w:rsidRDefault="009F16EF" w:rsidP="009F16EF">
      <w:r>
        <w:t>related CRs in RP-241812 and RP-241813</w:t>
      </w:r>
    </w:p>
    <w:p w14:paraId="1B5BAEC9" w14:textId="77777777" w:rsidR="009F16EF" w:rsidRDefault="009F16EF" w:rsidP="009F16EF">
      <w:pPr>
        <w:rPr>
          <w:rFonts w:ascii="Arial" w:hAnsi="Arial" w:cs="Arial"/>
          <w:b/>
        </w:rPr>
      </w:pPr>
      <w:r>
        <w:rPr>
          <w:rFonts w:ascii="Arial" w:hAnsi="Arial" w:cs="Arial"/>
          <w:b/>
        </w:rPr>
        <w:t xml:space="preserve">Discussion: </w:t>
      </w:r>
    </w:p>
    <w:p w14:paraId="274D1CE1" w14:textId="77777777" w:rsidR="009F16EF" w:rsidRDefault="009F16EF" w:rsidP="009F16EF">
      <w:r>
        <w:t>conclusion: revised to include Orange’s bands n7/n20/n28</w:t>
      </w:r>
    </w:p>
    <w:p w14:paraId="54599EA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RP-242339</w:t>
      </w:r>
      <w:r>
        <w:rPr>
          <w:color w:val="993300"/>
          <w:u w:val="single"/>
        </w:rPr>
        <w:t>.</w:t>
      </w:r>
    </w:p>
    <w:p w14:paraId="0D277DDA" w14:textId="77777777" w:rsidR="009F16EF" w:rsidRDefault="009F16EF" w:rsidP="009F16EF">
      <w:pPr>
        <w:rPr>
          <w:rFonts w:ascii="Arial" w:hAnsi="Arial" w:cs="Arial"/>
          <w:b/>
          <w:sz w:val="24"/>
        </w:rPr>
      </w:pPr>
      <w:r>
        <w:rPr>
          <w:rFonts w:ascii="Arial" w:hAnsi="Arial" w:cs="Arial"/>
          <w:b/>
          <w:color w:val="0000FF"/>
          <w:sz w:val="24"/>
        </w:rPr>
        <w:t>RP-242339</w:t>
      </w:r>
      <w:r>
        <w:rPr>
          <w:rFonts w:ascii="Arial" w:hAnsi="Arial" w:cs="Arial"/>
          <w:b/>
          <w:color w:val="0000FF"/>
          <w:sz w:val="24"/>
        </w:rPr>
        <w:tab/>
      </w:r>
      <w:r>
        <w:rPr>
          <w:rFonts w:ascii="Arial" w:hAnsi="Arial" w:cs="Arial"/>
          <w:b/>
          <w:sz w:val="24"/>
        </w:rPr>
        <w:t>Mandatory proposal for Rel-17 CRS-IM</w:t>
      </w:r>
    </w:p>
    <w:p w14:paraId="3F13D53C"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KDDI Corporation, China Telecom, Orange</w:t>
      </w:r>
    </w:p>
    <w:p w14:paraId="76E82BBF" w14:textId="77777777" w:rsidR="009F16EF" w:rsidRDefault="009F16EF" w:rsidP="009F16EF">
      <w:pPr>
        <w:rPr>
          <w:color w:val="808080"/>
        </w:rPr>
      </w:pPr>
      <w:r>
        <w:rPr>
          <w:color w:val="808080"/>
        </w:rPr>
        <w:t>(Replaces RP-241811)</w:t>
      </w:r>
    </w:p>
    <w:p w14:paraId="43E32D21" w14:textId="77777777" w:rsidR="009F16EF" w:rsidRDefault="009F16EF" w:rsidP="009F16EF">
      <w:pPr>
        <w:rPr>
          <w:rFonts w:ascii="Arial" w:hAnsi="Arial" w:cs="Arial"/>
          <w:b/>
        </w:rPr>
      </w:pPr>
      <w:r>
        <w:rPr>
          <w:rFonts w:ascii="Arial" w:hAnsi="Arial" w:cs="Arial"/>
          <w:b/>
        </w:rPr>
        <w:t xml:space="preserve">Discussion: </w:t>
      </w:r>
    </w:p>
    <w:p w14:paraId="7D4736CF" w14:textId="77777777" w:rsidR="009F16EF" w:rsidRDefault="009F16EF" w:rsidP="009F16EF">
      <w:r>
        <w:t>Proposal 1: RAN agree to confirm a significant throughput degradation without cancelation feature.</w:t>
      </w:r>
    </w:p>
    <w:p w14:paraId="300E8BA7" w14:textId="77777777" w:rsidR="009F16EF" w:rsidRDefault="009F16EF" w:rsidP="009F16EF">
      <w:r>
        <w:t>Proposal 2: RAN agree to check the status of UE implementation regarding Rel-17 CRS-IM feature, “crs-IM-DSS-15kHzSCS-r17”.</w:t>
      </w:r>
    </w:p>
    <w:p w14:paraId="3910413D" w14:textId="77777777" w:rsidR="009F16EF" w:rsidRDefault="009F16EF" w:rsidP="009F16EF">
      <w:r>
        <w:t>Proposal 3: RAN agree to discuss from which release to make Rel-17 CRS-IM feature mandatory.</w:t>
      </w:r>
    </w:p>
    <w:p w14:paraId="3FA38425" w14:textId="77777777" w:rsidR="009F16EF" w:rsidRDefault="009F16EF" w:rsidP="009F16EF">
      <w:r>
        <w:t>Option1: from Rel-18 and beyond</w:t>
      </w:r>
    </w:p>
    <w:p w14:paraId="7F11681D" w14:textId="77777777" w:rsidR="009F16EF" w:rsidRDefault="009F16EF" w:rsidP="009F16EF">
      <w:r>
        <w:t>Option2: from Rel-19 and beyond</w:t>
      </w:r>
    </w:p>
    <w:p w14:paraId="59D41738" w14:textId="77777777" w:rsidR="009F16EF" w:rsidRDefault="009F16EF" w:rsidP="009F16EF">
      <w:r>
        <w:t>Proposal 4: RAN agree to discuss which band(s) the feature should be mandatory for. Baseline is n1/n3/n5/n7/n18/n20/n28</w:t>
      </w:r>
    </w:p>
    <w:p w14:paraId="388BB4C2" w14:textId="77777777" w:rsidR="009F16EF" w:rsidRDefault="009F16EF" w:rsidP="009F16EF">
      <w:r>
        <w:t>RAN chair: we can not "agree to confirm"</w:t>
      </w:r>
    </w:p>
    <w:p w14:paraId="62A24227" w14:textId="77777777" w:rsidR="009F16EF" w:rsidRDefault="009F16EF" w:rsidP="009F16EF">
      <w:r>
        <w:t>Qualcomm: we would need to have more analysis to make an optional feature of REL-17 mandatory in REL-18</w:t>
      </w:r>
    </w:p>
    <w:p w14:paraId="05D0BD8B" w14:textId="77777777" w:rsidR="009F16EF" w:rsidRDefault="009F16EF" w:rsidP="009F16EF">
      <w:r>
        <w:t>China Telecom: has also seen this problem and supports RP-242339</w:t>
      </w:r>
    </w:p>
    <w:p w14:paraId="34043C23" w14:textId="77777777" w:rsidR="009F16EF" w:rsidRDefault="009F16EF" w:rsidP="009F16EF">
      <w:r>
        <w:t>ZTE: thinks feature is not yet implemented as it is optional but it is very useful, so we support RP-242339</w:t>
      </w:r>
    </w:p>
    <w:p w14:paraId="2183DEDD" w14:textId="77777777" w:rsidR="009F16EF" w:rsidRDefault="009F16EF" w:rsidP="009F16EF">
      <w:r>
        <w:t>Apple: this problem was identified in the REL-17, there was some degradation identified; but to be clarified: does the proposal apply only to default configuration or to other configurations as well</w:t>
      </w:r>
    </w:p>
    <w:p w14:paraId="5B097716" w14:textId="77777777" w:rsidR="009F16EF" w:rsidRDefault="009F16EF" w:rsidP="009F16EF">
      <w:r>
        <w:t>Huawei: can this be solved with the suggested solution is not clear, so we do not think it is a good way forward</w:t>
      </w:r>
    </w:p>
    <w:p w14:paraId="152A66AE" w14:textId="77777777" w:rsidR="009F16EF" w:rsidRDefault="009F16EF" w:rsidP="009F16EF">
      <w:r>
        <w:lastRenderedPageBreak/>
        <w:t>RAN chair: it is clear that we cannot agree on the proposals at RAN #105, you can discuss further offline and come back at RAN #106 if this discussion converges</w:t>
      </w:r>
    </w:p>
    <w:p w14:paraId="16B1D2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71896" w14:textId="77777777" w:rsidR="009F16EF" w:rsidRDefault="009F16EF" w:rsidP="009F16EF">
      <w:pPr>
        <w:rPr>
          <w:rFonts w:ascii="Arial" w:hAnsi="Arial" w:cs="Arial"/>
          <w:b/>
          <w:sz w:val="24"/>
        </w:rPr>
      </w:pPr>
      <w:r>
        <w:rPr>
          <w:rFonts w:ascii="Arial" w:hAnsi="Arial" w:cs="Arial"/>
          <w:b/>
          <w:color w:val="0000FF"/>
          <w:sz w:val="24"/>
        </w:rPr>
        <w:t>RP-241812</w:t>
      </w:r>
      <w:r>
        <w:rPr>
          <w:rFonts w:ascii="Arial" w:hAnsi="Arial" w:cs="Arial"/>
          <w:b/>
          <w:color w:val="0000FF"/>
          <w:sz w:val="24"/>
        </w:rPr>
        <w:tab/>
      </w:r>
      <w:r>
        <w:rPr>
          <w:rFonts w:ascii="Arial" w:hAnsi="Arial" w:cs="Arial"/>
          <w:b/>
          <w:sz w:val="24"/>
        </w:rPr>
        <w:t>Mandating Rel-17 CRS-IM</w:t>
      </w:r>
    </w:p>
    <w:p w14:paraId="2876F794"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v18.2.0</w:t>
      </w:r>
      <w:r>
        <w:rPr>
          <w:i/>
        </w:rPr>
        <w:tab/>
        <w:t xml:space="preserve">  CR-1165  Cat: C (Rel-18)</w:t>
      </w:r>
      <w:r>
        <w:rPr>
          <w:i/>
        </w:rPr>
        <w:br/>
      </w:r>
      <w:r>
        <w:rPr>
          <w:i/>
        </w:rPr>
        <w:br/>
      </w:r>
      <w:r>
        <w:rPr>
          <w:i/>
        </w:rPr>
        <w:tab/>
      </w:r>
      <w:r>
        <w:rPr>
          <w:i/>
        </w:rPr>
        <w:tab/>
      </w:r>
      <w:r>
        <w:rPr>
          <w:i/>
        </w:rPr>
        <w:tab/>
      </w:r>
      <w:r>
        <w:rPr>
          <w:i/>
        </w:rPr>
        <w:tab/>
      </w:r>
      <w:r>
        <w:rPr>
          <w:i/>
        </w:rPr>
        <w:tab/>
        <w:t>Source: KDDI Corporation, China Telecom</w:t>
      </w:r>
    </w:p>
    <w:p w14:paraId="7704AE5F" w14:textId="77777777" w:rsidR="009F16EF" w:rsidRDefault="009F16EF" w:rsidP="009F16EF">
      <w:pPr>
        <w:rPr>
          <w:rFonts w:ascii="Arial" w:hAnsi="Arial" w:cs="Arial"/>
          <w:b/>
        </w:rPr>
      </w:pPr>
      <w:r>
        <w:rPr>
          <w:rFonts w:ascii="Arial" w:hAnsi="Arial" w:cs="Arial"/>
          <w:b/>
        </w:rPr>
        <w:t xml:space="preserve">Abstract: </w:t>
      </w:r>
    </w:p>
    <w:p w14:paraId="09A268E7" w14:textId="77777777" w:rsidR="009F16EF" w:rsidRDefault="009F16EF" w:rsidP="009F16EF">
      <w:r>
        <w:t>company CR; an optional REL-17 UE capability is suggested to be mandatory from REL-18 onwards (see RP-241811 for the details), as this is for RAN to be decided (and not for RAN2), this company CR was not handled in RAN2</w:t>
      </w:r>
    </w:p>
    <w:p w14:paraId="369F191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9289E2" w14:textId="77777777" w:rsidR="009F16EF" w:rsidRDefault="009F16EF" w:rsidP="009F16EF">
      <w:pPr>
        <w:rPr>
          <w:rFonts w:ascii="Arial" w:hAnsi="Arial" w:cs="Arial"/>
          <w:b/>
          <w:sz w:val="24"/>
        </w:rPr>
      </w:pPr>
      <w:r>
        <w:rPr>
          <w:rFonts w:ascii="Arial" w:hAnsi="Arial" w:cs="Arial"/>
          <w:b/>
          <w:color w:val="0000FF"/>
          <w:sz w:val="24"/>
        </w:rPr>
        <w:t>RP-241813</w:t>
      </w:r>
      <w:r>
        <w:rPr>
          <w:rFonts w:ascii="Arial" w:hAnsi="Arial" w:cs="Arial"/>
          <w:b/>
          <w:color w:val="0000FF"/>
          <w:sz w:val="24"/>
        </w:rPr>
        <w:tab/>
      </w:r>
      <w:r>
        <w:rPr>
          <w:rFonts w:ascii="Arial" w:hAnsi="Arial" w:cs="Arial"/>
          <w:b/>
          <w:sz w:val="24"/>
        </w:rPr>
        <w:t>Mandating Rel-17 CRS-IM</w:t>
      </w:r>
    </w:p>
    <w:p w14:paraId="60C0669C"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v18.4.0</w:t>
      </w:r>
      <w:r>
        <w:rPr>
          <w:i/>
        </w:rPr>
        <w:tab/>
        <w:t xml:space="preserve">  CR-0640  Cat: C (Rel-18)</w:t>
      </w:r>
      <w:r>
        <w:rPr>
          <w:i/>
        </w:rPr>
        <w:br/>
      </w:r>
      <w:r>
        <w:rPr>
          <w:i/>
        </w:rPr>
        <w:br/>
      </w:r>
      <w:r>
        <w:rPr>
          <w:i/>
        </w:rPr>
        <w:tab/>
      </w:r>
      <w:r>
        <w:rPr>
          <w:i/>
        </w:rPr>
        <w:tab/>
      </w:r>
      <w:r>
        <w:rPr>
          <w:i/>
        </w:rPr>
        <w:tab/>
      </w:r>
      <w:r>
        <w:rPr>
          <w:i/>
        </w:rPr>
        <w:tab/>
      </w:r>
      <w:r>
        <w:rPr>
          <w:i/>
        </w:rPr>
        <w:tab/>
        <w:t>Source: KDDI Corporation, China Telecom</w:t>
      </w:r>
    </w:p>
    <w:p w14:paraId="502D61C3" w14:textId="77777777" w:rsidR="009F16EF" w:rsidRDefault="009F16EF" w:rsidP="009F16EF">
      <w:pPr>
        <w:rPr>
          <w:rFonts w:ascii="Arial" w:hAnsi="Arial" w:cs="Arial"/>
          <w:b/>
        </w:rPr>
      </w:pPr>
      <w:r>
        <w:rPr>
          <w:rFonts w:ascii="Arial" w:hAnsi="Arial" w:cs="Arial"/>
          <w:b/>
        </w:rPr>
        <w:t xml:space="preserve">Abstract: </w:t>
      </w:r>
    </w:p>
    <w:p w14:paraId="780C4FAD" w14:textId="77777777" w:rsidR="009F16EF" w:rsidRDefault="009F16EF" w:rsidP="009F16EF">
      <w:r>
        <w:t>company CR; an optional REL-17 UE capability is suggested to be mandatory from REL-18 onwards (see RP-241811 for the details), as this is for RAN to be decided (and not for RAN4), this company CR was not handled in RAN4</w:t>
      </w:r>
    </w:p>
    <w:p w14:paraId="0B5997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2492A5" w14:textId="77777777" w:rsidR="009F16EF" w:rsidRDefault="009F16EF" w:rsidP="009F16EF">
      <w:pPr>
        <w:rPr>
          <w:rFonts w:ascii="Arial" w:hAnsi="Arial" w:cs="Arial"/>
          <w:b/>
          <w:sz w:val="24"/>
        </w:rPr>
      </w:pPr>
      <w:r>
        <w:rPr>
          <w:rFonts w:ascii="Arial" w:hAnsi="Arial" w:cs="Arial"/>
          <w:b/>
          <w:color w:val="0000FF"/>
          <w:sz w:val="24"/>
        </w:rPr>
        <w:t>RP-242230</w:t>
      </w:r>
      <w:r>
        <w:rPr>
          <w:rFonts w:ascii="Arial" w:hAnsi="Arial" w:cs="Arial"/>
          <w:b/>
          <w:color w:val="0000FF"/>
          <w:sz w:val="24"/>
        </w:rPr>
        <w:tab/>
      </w:r>
      <w:r>
        <w:rPr>
          <w:rFonts w:ascii="Arial" w:hAnsi="Arial" w:cs="Arial"/>
          <w:b/>
          <w:sz w:val="24"/>
        </w:rPr>
        <w:t>NR UE capabilities</w:t>
      </w:r>
    </w:p>
    <w:p w14:paraId="211A79B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FBD318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2217E" w14:textId="77777777" w:rsidR="009F16EF" w:rsidRDefault="009F16EF" w:rsidP="009F16EF">
      <w:pPr>
        <w:pStyle w:val="Heading3"/>
      </w:pPr>
      <w:bookmarkStart w:id="246" w:name="_Toc178621157"/>
      <w:bookmarkStart w:id="247" w:name="_Toc184591835"/>
      <w:r>
        <w:t>9.10</w:t>
      </w:r>
      <w:r>
        <w:tab/>
        <w:t>Other NR documents</w:t>
      </w:r>
      <w:bookmarkEnd w:id="246"/>
      <w:bookmarkEnd w:id="247"/>
    </w:p>
    <w:p w14:paraId="006BDEFB" w14:textId="77777777" w:rsidR="009F16EF" w:rsidRDefault="009F16EF" w:rsidP="009F16EF">
      <w:pPr>
        <w:rPr>
          <w:rFonts w:ascii="Arial" w:hAnsi="Arial" w:cs="Arial"/>
          <w:b/>
          <w:sz w:val="24"/>
        </w:rPr>
      </w:pPr>
      <w:r>
        <w:rPr>
          <w:rFonts w:ascii="Arial" w:hAnsi="Arial" w:cs="Arial"/>
          <w:b/>
          <w:color w:val="0000FF"/>
          <w:sz w:val="24"/>
        </w:rPr>
        <w:t>RP-242082</w:t>
      </w:r>
      <w:r>
        <w:rPr>
          <w:rFonts w:ascii="Arial" w:hAnsi="Arial" w:cs="Arial"/>
          <w:b/>
          <w:color w:val="0000FF"/>
          <w:sz w:val="24"/>
        </w:rPr>
        <w:tab/>
      </w:r>
      <w:r>
        <w:rPr>
          <w:rFonts w:ascii="Arial" w:hAnsi="Arial" w:cs="Arial"/>
          <w:b/>
          <w:sz w:val="24"/>
        </w:rPr>
        <w:t>Discussion on UE simulation assumption for MPR,A-MPR</w:t>
      </w:r>
    </w:p>
    <w:p w14:paraId="4555EE7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0CAB312B" w14:textId="77777777" w:rsidR="009F16EF" w:rsidRDefault="009F16EF" w:rsidP="009F16EF">
      <w:pPr>
        <w:rPr>
          <w:rFonts w:ascii="Arial" w:hAnsi="Arial" w:cs="Arial"/>
          <w:b/>
        </w:rPr>
      </w:pPr>
      <w:r>
        <w:rPr>
          <w:rFonts w:ascii="Arial" w:hAnsi="Arial" w:cs="Arial"/>
          <w:b/>
        </w:rPr>
        <w:t xml:space="preserve">Discussion: </w:t>
      </w:r>
    </w:p>
    <w:p w14:paraId="1E89F1F3" w14:textId="77777777" w:rsidR="009F16EF" w:rsidRDefault="009F16EF" w:rsidP="009F16EF">
      <w:r>
        <w:t>RAN chair: suggests to talk to related companies directly</w:t>
      </w:r>
    </w:p>
    <w:p w14:paraId="2D13BB0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A43B8" w14:textId="77777777" w:rsidR="009F16EF" w:rsidRDefault="009F16EF" w:rsidP="009F16EF">
      <w:pPr>
        <w:pStyle w:val="Heading2"/>
      </w:pPr>
      <w:bookmarkStart w:id="248" w:name="_Toc178621158"/>
      <w:bookmarkStart w:id="249" w:name="_Toc184591836"/>
      <w:r>
        <w:t>10</w:t>
      </w:r>
      <w:r>
        <w:tab/>
        <w:t>LTE</w:t>
      </w:r>
      <w:bookmarkEnd w:id="248"/>
      <w:bookmarkEnd w:id="249"/>
    </w:p>
    <w:p w14:paraId="6404DDAE" w14:textId="77777777" w:rsidR="009F16EF" w:rsidRDefault="009F16EF" w:rsidP="009F16EF">
      <w:r>
        <w:t>NOTE: This agenda item covers open/closed REL-19 LTE WIs/SIs and new REL-19 LTE WIs/SIs.</w:t>
      </w:r>
    </w:p>
    <w:p w14:paraId="29B9555F" w14:textId="77777777" w:rsidR="009F16EF" w:rsidRDefault="009F16EF" w:rsidP="009F16EF">
      <w:r>
        <w:t>LTE UE conformance aspects are covered under AI 13 and maintenance of closed REL-8 to REL-18 WIs/SIs is covered under AI 14. Open/new WIs/SIs that affect LTE and NR are covered under AI 9.</w:t>
      </w:r>
    </w:p>
    <w:p w14:paraId="460CEC56" w14:textId="77777777" w:rsidR="009F16EF" w:rsidRDefault="009F16EF" w:rsidP="009F16EF">
      <w:pPr>
        <w:pStyle w:val="Heading3"/>
      </w:pPr>
      <w:bookmarkStart w:id="250" w:name="_Toc178621159"/>
      <w:bookmarkStart w:id="251" w:name="_Toc184591837"/>
      <w:r>
        <w:t>10.1</w:t>
      </w:r>
      <w:r>
        <w:tab/>
        <w:t>New WI/SI proposals for LTE for REL-19</w:t>
      </w:r>
      <w:bookmarkEnd w:id="250"/>
      <w:bookmarkEnd w:id="251"/>
    </w:p>
    <w:p w14:paraId="78D37C60" w14:textId="77777777" w:rsidR="009F16EF" w:rsidRDefault="009F16EF" w:rsidP="009F16EF">
      <w:r>
        <w:t>NOTE: RAN #102 in Dec.23 has frozen REL-18 freeze, i.e. no new REL-18 WIs/SIs anymore please.</w:t>
      </w:r>
    </w:p>
    <w:p w14:paraId="6457669C" w14:textId="77777777" w:rsidR="009F16EF" w:rsidRDefault="009F16EF" w:rsidP="009F16EF">
      <w:r>
        <w:lastRenderedPageBreak/>
        <w:t>RAN #102 has approved the REL-19 package of RAN1/2/3 led SIs and WIs.</w:t>
      </w:r>
    </w:p>
    <w:p w14:paraId="080852B4" w14:textId="77777777" w:rsidR="009F16EF" w:rsidRDefault="009F16EF" w:rsidP="009F16EF">
      <w:r>
        <w:t>RAN #103 has approved non-spectrum related REL-19 WIs/SIs led by RAN4.</w:t>
      </w:r>
    </w:p>
    <w:p w14:paraId="425989AC" w14:textId="77777777" w:rsidR="009F16EF" w:rsidRDefault="009F16EF" w:rsidP="009F16EF">
      <w:r>
        <w:t>RAN #104 has approved spectrum related REL-19 WIs/SIs led by RAN4.</w:t>
      </w:r>
    </w:p>
    <w:p w14:paraId="000373DD" w14:textId="77777777" w:rsidR="009F16EF" w:rsidRDefault="009F16EF" w:rsidP="009F16EF">
      <w:r>
        <w:t>As endorsed in RP-232745, based on commercial needs, and Rel-19 progress, additional new but smaller RAN1/2/3-led projects may be further discussed and approved at a later stage of Rel-19, where the earliest time of such opportunity is RAN#105. However, it should be noted that the space, if any, for new WI/SI proposals is very limited. But no new RAN4-led non-spectrum proposals, please.</w:t>
      </w:r>
    </w:p>
    <w:p w14:paraId="1F8099BD" w14:textId="77777777" w:rsidR="009F16EF" w:rsidRDefault="009F16EF" w:rsidP="009F16EF">
      <w:pPr>
        <w:pStyle w:val="Heading4"/>
      </w:pPr>
      <w:bookmarkStart w:id="252" w:name="_Toc178621160"/>
      <w:bookmarkStart w:id="253" w:name="_Toc184591838"/>
      <w:r>
        <w:t>10.1.1</w:t>
      </w:r>
      <w:r>
        <w:tab/>
        <w:t>Proposals led by RAN1</w:t>
      </w:r>
      <w:bookmarkEnd w:id="252"/>
      <w:bookmarkEnd w:id="253"/>
    </w:p>
    <w:p w14:paraId="2396A0D5" w14:textId="77777777" w:rsidR="009F16EF" w:rsidRDefault="009F16EF" w:rsidP="009F16EF">
      <w:pPr>
        <w:rPr>
          <w:rFonts w:ascii="Arial" w:hAnsi="Arial" w:cs="Arial"/>
          <w:b/>
          <w:sz w:val="24"/>
        </w:rPr>
      </w:pPr>
      <w:r>
        <w:rPr>
          <w:rFonts w:ascii="Arial" w:hAnsi="Arial" w:cs="Arial"/>
          <w:b/>
          <w:color w:val="0000FF"/>
          <w:sz w:val="24"/>
        </w:rPr>
        <w:t>RP-241719</w:t>
      </w:r>
      <w:r>
        <w:rPr>
          <w:rFonts w:ascii="Arial" w:hAnsi="Arial" w:cs="Arial"/>
          <w:b/>
          <w:color w:val="0000FF"/>
          <w:sz w:val="24"/>
        </w:rPr>
        <w:tab/>
      </w:r>
      <w:r>
        <w:rPr>
          <w:rFonts w:ascii="Arial" w:hAnsi="Arial" w:cs="Arial"/>
          <w:b/>
          <w:sz w:val="24"/>
        </w:rPr>
        <w:t>LS on 5G Broadcast scope for Rel-19 (LPTVBA_LS240828; to: RAN; cc: -; contact: LPTVBA President)</w:t>
      </w:r>
    </w:p>
    <w:p w14:paraId="64A4E361"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LPTVBA_LS240828, to RAN, cc -</w:t>
      </w:r>
      <w:r>
        <w:rPr>
          <w:i/>
        </w:rPr>
        <w:br/>
      </w:r>
      <w:r>
        <w:rPr>
          <w:i/>
        </w:rPr>
        <w:tab/>
      </w:r>
      <w:r>
        <w:rPr>
          <w:i/>
        </w:rPr>
        <w:tab/>
      </w:r>
      <w:r>
        <w:rPr>
          <w:i/>
        </w:rPr>
        <w:tab/>
      </w:r>
      <w:r>
        <w:rPr>
          <w:i/>
        </w:rPr>
        <w:tab/>
      </w:r>
      <w:r>
        <w:rPr>
          <w:i/>
        </w:rPr>
        <w:tab/>
        <w:t>Source: LPTVBA</w:t>
      </w:r>
    </w:p>
    <w:p w14:paraId="24B3FA30" w14:textId="77777777" w:rsidR="009F16EF" w:rsidRDefault="009F16EF" w:rsidP="009F16EF">
      <w:pPr>
        <w:rPr>
          <w:rFonts w:ascii="Arial" w:hAnsi="Arial" w:cs="Arial"/>
          <w:b/>
        </w:rPr>
      </w:pPr>
      <w:r>
        <w:rPr>
          <w:rFonts w:ascii="Arial" w:hAnsi="Arial" w:cs="Arial"/>
          <w:b/>
        </w:rPr>
        <w:t xml:space="preserve">Abstract: </w:t>
      </w:r>
    </w:p>
    <w:p w14:paraId="2791BB7C" w14:textId="77777777" w:rsidR="009F16EF" w:rsidRDefault="009F16EF" w:rsidP="009F16EF">
      <w:r>
        <w:t>LPTVBA = Low Power TV Broadcasters Association; related to RP-233213 which was not treated at RAN #102</w:t>
      </w:r>
    </w:p>
    <w:p w14:paraId="1CD258CB" w14:textId="77777777" w:rsidR="009F16EF" w:rsidRDefault="009F16EF" w:rsidP="009F16EF">
      <w:pPr>
        <w:rPr>
          <w:rFonts w:ascii="Arial" w:hAnsi="Arial" w:cs="Arial"/>
          <w:b/>
        </w:rPr>
      </w:pPr>
      <w:r>
        <w:rPr>
          <w:rFonts w:ascii="Arial" w:hAnsi="Arial" w:cs="Arial"/>
          <w:b/>
        </w:rPr>
        <w:t xml:space="preserve">Discussion: </w:t>
      </w:r>
    </w:p>
    <w:p w14:paraId="4CA527EE" w14:textId="77777777" w:rsidR="009F16EF" w:rsidRDefault="009F16EF" w:rsidP="009F16EF">
      <w:r>
        <w:t>moved form AI 7 to AI 10.1.1</w:t>
      </w:r>
    </w:p>
    <w:p w14:paraId="76F9BA8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61B3E" w14:textId="77777777" w:rsidR="009F16EF" w:rsidRDefault="009F16EF" w:rsidP="009F16EF">
      <w:pPr>
        <w:rPr>
          <w:rFonts w:ascii="Arial" w:hAnsi="Arial" w:cs="Arial"/>
          <w:b/>
          <w:sz w:val="24"/>
        </w:rPr>
      </w:pPr>
      <w:r>
        <w:rPr>
          <w:rFonts w:ascii="Arial" w:hAnsi="Arial" w:cs="Arial"/>
          <w:b/>
          <w:color w:val="0000FF"/>
          <w:sz w:val="24"/>
        </w:rPr>
        <w:t>RP-241721</w:t>
      </w:r>
      <w:r>
        <w:rPr>
          <w:rFonts w:ascii="Arial" w:hAnsi="Arial" w:cs="Arial"/>
          <w:b/>
          <w:color w:val="0000FF"/>
          <w:sz w:val="24"/>
        </w:rPr>
        <w:tab/>
      </w:r>
      <w:r>
        <w:rPr>
          <w:rFonts w:ascii="Arial" w:hAnsi="Arial" w:cs="Arial"/>
          <w:b/>
          <w:sz w:val="24"/>
        </w:rPr>
        <w:t>LS on 5G-MAG activities on LTE-based 5G Terrestrial Broadcast and ETSI TS 103 720 (5G-MAG_LS240902; to: RAN; cc: -; contact: Chair of 5G-MAG WG CD)</w:t>
      </w:r>
    </w:p>
    <w:p w14:paraId="7F0014ED" w14:textId="77777777" w:rsidR="009F16EF" w:rsidRDefault="009F16EF" w:rsidP="009F16EF">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5G-MAG_LS240902, to RAN, cc -</w:t>
      </w:r>
      <w:r>
        <w:rPr>
          <w:i/>
        </w:rPr>
        <w:br/>
      </w:r>
      <w:r>
        <w:rPr>
          <w:i/>
        </w:rPr>
        <w:tab/>
      </w:r>
      <w:r>
        <w:rPr>
          <w:i/>
        </w:rPr>
        <w:tab/>
      </w:r>
      <w:r>
        <w:rPr>
          <w:i/>
        </w:rPr>
        <w:tab/>
      </w:r>
      <w:r>
        <w:rPr>
          <w:i/>
        </w:rPr>
        <w:tab/>
      </w:r>
      <w:r>
        <w:rPr>
          <w:i/>
        </w:rPr>
        <w:tab/>
        <w:t>Source: 5G-MAG WG CD</w:t>
      </w:r>
    </w:p>
    <w:p w14:paraId="412FCE85" w14:textId="77777777" w:rsidR="009F16EF" w:rsidRDefault="009F16EF" w:rsidP="009F16EF">
      <w:pPr>
        <w:rPr>
          <w:rFonts w:ascii="Arial" w:hAnsi="Arial" w:cs="Arial"/>
          <w:b/>
        </w:rPr>
      </w:pPr>
      <w:r>
        <w:rPr>
          <w:rFonts w:ascii="Arial" w:hAnsi="Arial" w:cs="Arial"/>
          <w:b/>
        </w:rPr>
        <w:t xml:space="preserve">Abstract: </w:t>
      </w:r>
    </w:p>
    <w:p w14:paraId="6212990F" w14:textId="77777777" w:rsidR="009F16EF" w:rsidRDefault="009F16EF" w:rsidP="009F16EF">
      <w:r>
        <w:t>MAG= Media Action Group, CD= Content Distribution; no explicit RAN action requested</w:t>
      </w:r>
    </w:p>
    <w:p w14:paraId="7E86BEFE" w14:textId="77777777" w:rsidR="009F16EF" w:rsidRDefault="009F16EF" w:rsidP="009F16EF">
      <w:pPr>
        <w:rPr>
          <w:rFonts w:ascii="Arial" w:hAnsi="Arial" w:cs="Arial"/>
          <w:b/>
        </w:rPr>
      </w:pPr>
      <w:r>
        <w:rPr>
          <w:rFonts w:ascii="Arial" w:hAnsi="Arial" w:cs="Arial"/>
          <w:b/>
        </w:rPr>
        <w:t xml:space="preserve">Discussion: </w:t>
      </w:r>
    </w:p>
    <w:p w14:paraId="125A21B8" w14:textId="77777777" w:rsidR="009F16EF" w:rsidRDefault="009F16EF" w:rsidP="009F16EF">
      <w:r>
        <w:t>moved form AI 7 to AI 10.1.1</w:t>
      </w:r>
    </w:p>
    <w:p w14:paraId="26CC44A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33023" w14:textId="77777777" w:rsidR="009F16EF" w:rsidRDefault="009F16EF" w:rsidP="009F16EF">
      <w:pPr>
        <w:rPr>
          <w:rFonts w:ascii="Arial" w:hAnsi="Arial" w:cs="Arial"/>
          <w:b/>
          <w:sz w:val="24"/>
        </w:rPr>
      </w:pPr>
      <w:r>
        <w:rPr>
          <w:rFonts w:ascii="Arial" w:hAnsi="Arial" w:cs="Arial"/>
          <w:b/>
          <w:color w:val="0000FF"/>
          <w:sz w:val="24"/>
        </w:rPr>
        <w:t>RP-241842</w:t>
      </w:r>
      <w:r>
        <w:rPr>
          <w:rFonts w:ascii="Arial" w:hAnsi="Arial" w:cs="Arial"/>
          <w:b/>
          <w:color w:val="0000FF"/>
          <w:sz w:val="24"/>
        </w:rPr>
        <w:tab/>
      </w:r>
      <w:r>
        <w:rPr>
          <w:rFonts w:ascii="Arial" w:hAnsi="Arial" w:cs="Arial"/>
          <w:b/>
          <w:sz w:val="24"/>
        </w:rPr>
        <w:t xml:space="preserve">5G Broadcast at the Olympics in Paris - Live test </w:t>
      </w:r>
    </w:p>
    <w:p w14:paraId="2F0A644A"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TDF</w:t>
      </w:r>
    </w:p>
    <w:p w14:paraId="3CB63F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C6749" w14:textId="77777777" w:rsidR="009F16EF" w:rsidRDefault="009F16EF" w:rsidP="009F16EF">
      <w:pPr>
        <w:rPr>
          <w:rFonts w:ascii="Arial" w:hAnsi="Arial" w:cs="Arial"/>
          <w:b/>
          <w:sz w:val="24"/>
        </w:rPr>
      </w:pPr>
      <w:r>
        <w:rPr>
          <w:rFonts w:ascii="Arial" w:hAnsi="Arial" w:cs="Arial"/>
          <w:b/>
          <w:color w:val="0000FF"/>
          <w:sz w:val="24"/>
        </w:rPr>
        <w:t>RP-241733</w:t>
      </w:r>
      <w:r>
        <w:rPr>
          <w:rFonts w:ascii="Arial" w:hAnsi="Arial" w:cs="Arial"/>
          <w:b/>
          <w:color w:val="0000FF"/>
          <w:sz w:val="24"/>
        </w:rPr>
        <w:tab/>
      </w:r>
      <w:r>
        <w:rPr>
          <w:rFonts w:ascii="Arial" w:hAnsi="Arial" w:cs="Arial"/>
          <w:b/>
          <w:sz w:val="24"/>
        </w:rPr>
        <w:t>Rel-19 enhancements for 5G Broadcast from an operator view</w:t>
      </w:r>
    </w:p>
    <w:p w14:paraId="74D3343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ORS</w:t>
      </w:r>
    </w:p>
    <w:p w14:paraId="6587BE0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229D3" w14:textId="77777777" w:rsidR="009F16EF" w:rsidRDefault="009F16EF" w:rsidP="009F16EF">
      <w:pPr>
        <w:rPr>
          <w:rFonts w:ascii="Arial" w:hAnsi="Arial" w:cs="Arial"/>
          <w:b/>
          <w:sz w:val="24"/>
        </w:rPr>
      </w:pPr>
      <w:r>
        <w:rPr>
          <w:rFonts w:ascii="Arial" w:hAnsi="Arial" w:cs="Arial"/>
          <w:b/>
          <w:color w:val="0000FF"/>
          <w:sz w:val="24"/>
        </w:rPr>
        <w:t>RP-241732</w:t>
      </w:r>
      <w:r>
        <w:rPr>
          <w:rFonts w:ascii="Arial" w:hAnsi="Arial" w:cs="Arial"/>
          <w:b/>
          <w:color w:val="0000FF"/>
          <w:sz w:val="24"/>
        </w:rPr>
        <w:tab/>
      </w:r>
      <w:r>
        <w:rPr>
          <w:rFonts w:ascii="Arial" w:hAnsi="Arial" w:cs="Arial"/>
          <w:b/>
          <w:sz w:val="24"/>
        </w:rPr>
        <w:t>Time and Frequency Interleaving for  LTE-based 5G Terrestrial Broadcast</w:t>
      </w:r>
    </w:p>
    <w:p w14:paraId="395B533A" w14:textId="77777777" w:rsidR="009F16EF" w:rsidRDefault="009F16EF" w:rsidP="009F16E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ABS</w:t>
      </w:r>
    </w:p>
    <w:p w14:paraId="7F94AE29" w14:textId="77777777" w:rsidR="009F16EF" w:rsidRDefault="009F16EF" w:rsidP="009F16EF">
      <w:pPr>
        <w:rPr>
          <w:rFonts w:ascii="Arial" w:hAnsi="Arial" w:cs="Arial"/>
          <w:b/>
        </w:rPr>
      </w:pPr>
      <w:r>
        <w:rPr>
          <w:rFonts w:ascii="Arial" w:hAnsi="Arial" w:cs="Arial"/>
          <w:b/>
        </w:rPr>
        <w:t xml:space="preserve">Discussion: </w:t>
      </w:r>
    </w:p>
    <w:p w14:paraId="05EA4FC9" w14:textId="77777777" w:rsidR="009F16EF" w:rsidRDefault="009F16EF" w:rsidP="009F16EF">
      <w:r>
        <w:t>moved from AI 10.1 to AI 10.1.1</w:t>
      </w:r>
    </w:p>
    <w:p w14:paraId="0903934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61303" w14:textId="77777777" w:rsidR="009F16EF" w:rsidRDefault="009F16EF" w:rsidP="009F16EF">
      <w:pPr>
        <w:rPr>
          <w:rFonts w:ascii="Arial" w:hAnsi="Arial" w:cs="Arial"/>
          <w:b/>
          <w:sz w:val="24"/>
        </w:rPr>
      </w:pPr>
      <w:r>
        <w:rPr>
          <w:rFonts w:ascii="Arial" w:hAnsi="Arial" w:cs="Arial"/>
          <w:b/>
          <w:color w:val="0000FF"/>
          <w:sz w:val="24"/>
        </w:rPr>
        <w:t>RP-241734</w:t>
      </w:r>
      <w:r>
        <w:rPr>
          <w:rFonts w:ascii="Arial" w:hAnsi="Arial" w:cs="Arial"/>
          <w:b/>
          <w:color w:val="0000FF"/>
          <w:sz w:val="24"/>
        </w:rPr>
        <w:tab/>
      </w:r>
      <w:r>
        <w:rPr>
          <w:rFonts w:ascii="Arial" w:hAnsi="Arial" w:cs="Arial"/>
          <w:b/>
          <w:sz w:val="24"/>
        </w:rPr>
        <w:t>Suggestions for the New WI of Release 19 on 5G Terrestrial Broadcast</w:t>
      </w:r>
    </w:p>
    <w:p w14:paraId="5A843C7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Shanghai Jiao Tong University</w:t>
      </w:r>
    </w:p>
    <w:p w14:paraId="1E10B464" w14:textId="77777777" w:rsidR="009F16EF" w:rsidRDefault="009F16EF" w:rsidP="009F16EF">
      <w:pPr>
        <w:rPr>
          <w:rFonts w:ascii="Arial" w:hAnsi="Arial" w:cs="Arial"/>
          <w:b/>
        </w:rPr>
      </w:pPr>
      <w:r>
        <w:rPr>
          <w:rFonts w:ascii="Arial" w:hAnsi="Arial" w:cs="Arial"/>
          <w:b/>
        </w:rPr>
        <w:t xml:space="preserve">Discussion: </w:t>
      </w:r>
    </w:p>
    <w:p w14:paraId="01E53048" w14:textId="77777777" w:rsidR="009F16EF" w:rsidRDefault="009F16EF" w:rsidP="009F16EF">
      <w:r>
        <w:t>moved from AI 10.1 to AI 10.1.1</w:t>
      </w:r>
    </w:p>
    <w:p w14:paraId="5079E65D" w14:textId="77777777" w:rsidR="009F16EF" w:rsidRDefault="009F16EF" w:rsidP="009F16EF">
      <w:r>
        <w:t>MCC: FS_LTE_terr_bcast was a REL-x SI; LTE_terr_bcast was a REL-16 WI and both make no sense for a REL-19 document related to new REL-19 WIs</w:t>
      </w:r>
    </w:p>
    <w:p w14:paraId="6F875E1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0B2AE" w14:textId="77777777" w:rsidR="009F16EF" w:rsidRDefault="009F16EF" w:rsidP="009F16EF">
      <w:pPr>
        <w:rPr>
          <w:rFonts w:ascii="Arial" w:hAnsi="Arial" w:cs="Arial"/>
          <w:b/>
          <w:sz w:val="24"/>
        </w:rPr>
      </w:pPr>
      <w:r>
        <w:rPr>
          <w:rFonts w:ascii="Arial" w:hAnsi="Arial" w:cs="Arial"/>
          <w:b/>
          <w:color w:val="0000FF"/>
          <w:sz w:val="24"/>
        </w:rPr>
        <w:t>RP-241735</w:t>
      </w:r>
      <w:r>
        <w:rPr>
          <w:rFonts w:ascii="Arial" w:hAnsi="Arial" w:cs="Arial"/>
          <w:b/>
          <w:color w:val="0000FF"/>
          <w:sz w:val="24"/>
        </w:rPr>
        <w:tab/>
      </w:r>
      <w:r>
        <w:rPr>
          <w:rFonts w:ascii="Arial" w:hAnsi="Arial" w:cs="Arial"/>
          <w:b/>
          <w:sz w:val="24"/>
        </w:rPr>
        <w:t>Motivation for new work item: LTE-based 5G Broadcast Phase 2</w:t>
      </w:r>
    </w:p>
    <w:p w14:paraId="62438477"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EBU</w:t>
      </w:r>
    </w:p>
    <w:p w14:paraId="533DBF7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72A33" w14:textId="77777777" w:rsidR="009F16EF" w:rsidRDefault="009F16EF" w:rsidP="009F16EF">
      <w:pPr>
        <w:rPr>
          <w:rFonts w:ascii="Arial" w:hAnsi="Arial" w:cs="Arial"/>
          <w:b/>
          <w:sz w:val="24"/>
        </w:rPr>
      </w:pPr>
      <w:r>
        <w:rPr>
          <w:rFonts w:ascii="Arial" w:hAnsi="Arial" w:cs="Arial"/>
          <w:b/>
          <w:color w:val="0000FF"/>
          <w:sz w:val="24"/>
        </w:rPr>
        <w:t>RP-241783</w:t>
      </w:r>
      <w:r>
        <w:rPr>
          <w:rFonts w:ascii="Arial" w:hAnsi="Arial" w:cs="Arial"/>
          <w:b/>
          <w:color w:val="0000FF"/>
          <w:sz w:val="24"/>
        </w:rPr>
        <w:tab/>
      </w:r>
      <w:r>
        <w:rPr>
          <w:rFonts w:ascii="Arial" w:hAnsi="Arial" w:cs="Arial"/>
          <w:b/>
          <w:sz w:val="24"/>
        </w:rPr>
        <w:t>New WID: LTE-based 5G Broadcast Phase 2</w:t>
      </w:r>
    </w:p>
    <w:p w14:paraId="794AA491"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3F9837C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A19E3F" w14:textId="77777777" w:rsidR="009F16EF" w:rsidRDefault="009F16EF" w:rsidP="009F16EF">
      <w:pPr>
        <w:rPr>
          <w:rFonts w:ascii="Arial" w:hAnsi="Arial" w:cs="Arial"/>
          <w:b/>
          <w:sz w:val="24"/>
        </w:rPr>
      </w:pPr>
      <w:r>
        <w:rPr>
          <w:rFonts w:ascii="Arial" w:hAnsi="Arial" w:cs="Arial"/>
          <w:b/>
          <w:color w:val="0000FF"/>
          <w:sz w:val="24"/>
        </w:rPr>
        <w:t>RP-241860</w:t>
      </w:r>
      <w:r>
        <w:rPr>
          <w:rFonts w:ascii="Arial" w:hAnsi="Arial" w:cs="Arial"/>
          <w:b/>
          <w:color w:val="0000FF"/>
          <w:sz w:val="24"/>
        </w:rPr>
        <w:tab/>
      </w:r>
      <w:r>
        <w:rPr>
          <w:rFonts w:ascii="Arial" w:hAnsi="Arial" w:cs="Arial"/>
          <w:b/>
          <w:sz w:val="24"/>
        </w:rPr>
        <w:t>New WID: LTE-based 5G Broadcast Phase 2</w:t>
      </w:r>
    </w:p>
    <w:p w14:paraId="4C40AA82"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67DA0BF9" w14:textId="77777777" w:rsidR="009F16EF" w:rsidRDefault="009F16EF" w:rsidP="009F16EF">
      <w:pPr>
        <w:rPr>
          <w:color w:val="808080"/>
        </w:rPr>
      </w:pPr>
      <w:r>
        <w:rPr>
          <w:color w:val="808080"/>
        </w:rPr>
        <w:t>(Replaces -)</w:t>
      </w:r>
    </w:p>
    <w:p w14:paraId="330A4B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1FE68" w14:textId="77777777" w:rsidR="009F16EF" w:rsidRDefault="009F16EF" w:rsidP="009F16EF">
      <w:pPr>
        <w:rPr>
          <w:rFonts w:ascii="Arial" w:hAnsi="Arial" w:cs="Arial"/>
          <w:b/>
          <w:sz w:val="24"/>
        </w:rPr>
      </w:pPr>
      <w:r>
        <w:rPr>
          <w:rFonts w:ascii="Arial" w:hAnsi="Arial" w:cs="Arial"/>
          <w:b/>
          <w:color w:val="0000FF"/>
          <w:sz w:val="24"/>
        </w:rPr>
        <w:t>RP-241863</w:t>
      </w:r>
      <w:r>
        <w:rPr>
          <w:rFonts w:ascii="Arial" w:hAnsi="Arial" w:cs="Arial"/>
          <w:b/>
          <w:color w:val="0000FF"/>
          <w:sz w:val="24"/>
        </w:rPr>
        <w:tab/>
      </w:r>
      <w:r>
        <w:rPr>
          <w:rFonts w:ascii="Arial" w:hAnsi="Arial" w:cs="Arial"/>
          <w:b/>
          <w:sz w:val="24"/>
        </w:rPr>
        <w:t>New WID: LTE-based 5G Broadcast Phase 2</w:t>
      </w:r>
    </w:p>
    <w:p w14:paraId="265998ED"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EBU</w:t>
      </w:r>
    </w:p>
    <w:p w14:paraId="564C77F7" w14:textId="77777777" w:rsidR="009F16EF" w:rsidRDefault="009F16EF" w:rsidP="009F16EF">
      <w:pPr>
        <w:rPr>
          <w:color w:val="808080"/>
        </w:rPr>
      </w:pPr>
      <w:r>
        <w:rPr>
          <w:color w:val="808080"/>
        </w:rPr>
        <w:t>(Replaces -)</w:t>
      </w:r>
    </w:p>
    <w:p w14:paraId="4EA31D9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B3020B" w14:textId="77777777" w:rsidR="009F16EF" w:rsidRDefault="009F16EF" w:rsidP="009F16EF">
      <w:pPr>
        <w:pStyle w:val="Heading4"/>
      </w:pPr>
      <w:bookmarkStart w:id="254" w:name="_Toc178621161"/>
      <w:bookmarkStart w:id="255" w:name="_Toc184591839"/>
      <w:r>
        <w:t>10.1.2</w:t>
      </w:r>
      <w:r>
        <w:tab/>
        <w:t>Proposals led by RAN2</w:t>
      </w:r>
      <w:bookmarkEnd w:id="254"/>
      <w:bookmarkEnd w:id="255"/>
    </w:p>
    <w:p w14:paraId="0862582F" w14:textId="77777777" w:rsidR="009F16EF" w:rsidRDefault="009F16EF" w:rsidP="009F16EF">
      <w:pPr>
        <w:rPr>
          <w:rFonts w:ascii="Arial" w:hAnsi="Arial" w:cs="Arial"/>
          <w:b/>
          <w:sz w:val="24"/>
        </w:rPr>
      </w:pPr>
      <w:r>
        <w:rPr>
          <w:rFonts w:ascii="Arial" w:hAnsi="Arial" w:cs="Arial"/>
          <w:b/>
          <w:color w:val="0000FF"/>
          <w:sz w:val="24"/>
        </w:rPr>
        <w:t>RP-241886</w:t>
      </w:r>
      <w:r>
        <w:rPr>
          <w:rFonts w:ascii="Arial" w:hAnsi="Arial" w:cs="Arial"/>
          <w:b/>
          <w:color w:val="0000FF"/>
          <w:sz w:val="24"/>
        </w:rPr>
        <w:tab/>
      </w:r>
      <w:r>
        <w:rPr>
          <w:rFonts w:ascii="Arial" w:hAnsi="Arial" w:cs="Arial"/>
          <w:b/>
          <w:sz w:val="24"/>
        </w:rPr>
        <w:t>New WID: Rel-19 IoT-NTN Enhancements Phase 4</w:t>
      </w:r>
    </w:p>
    <w:p w14:paraId="3FDDC40A"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39B6799E" w14:textId="77777777" w:rsidR="009F16EF" w:rsidRDefault="009F16EF" w:rsidP="009F16EF">
      <w:pPr>
        <w:rPr>
          <w:rFonts w:ascii="Arial" w:hAnsi="Arial" w:cs="Arial"/>
          <w:b/>
        </w:rPr>
      </w:pPr>
      <w:r>
        <w:rPr>
          <w:rFonts w:ascii="Arial" w:hAnsi="Arial" w:cs="Arial"/>
          <w:b/>
        </w:rPr>
        <w:t xml:space="preserve">Abstract: </w:t>
      </w:r>
    </w:p>
    <w:p w14:paraId="28646EE7" w14:textId="77777777" w:rsidR="009F16EF" w:rsidRDefault="009F16EF" w:rsidP="009F16EF">
      <w:r>
        <w:t>This proposal calls for support of Half Duplex operation mode at network level, leveraging existing IoT-NTN capable UEs, which today are half-duplex FDD devices.</w:t>
      </w:r>
    </w:p>
    <w:p w14:paraId="2FFF58DA" w14:textId="77777777" w:rsidR="009F16EF" w:rsidRDefault="009F16EF" w:rsidP="009F16EF">
      <w:r>
        <w:lastRenderedPageBreak/>
        <w:t>There is a fast-to-market opportunity to deploy this feature over an existing space segment (</w:t>
      </w:r>
    </w:p>
    <w:p w14:paraId="7200813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A8CB4" w14:textId="77777777" w:rsidR="009F16EF" w:rsidRDefault="009F16EF" w:rsidP="009F16EF">
      <w:pPr>
        <w:rPr>
          <w:rFonts w:ascii="Arial" w:hAnsi="Arial" w:cs="Arial"/>
          <w:b/>
          <w:sz w:val="24"/>
        </w:rPr>
      </w:pPr>
      <w:r>
        <w:rPr>
          <w:rFonts w:ascii="Arial" w:hAnsi="Arial" w:cs="Arial"/>
          <w:b/>
          <w:color w:val="0000FF"/>
          <w:sz w:val="24"/>
        </w:rPr>
        <w:t>RP-241887</w:t>
      </w:r>
      <w:r>
        <w:rPr>
          <w:rFonts w:ascii="Arial" w:hAnsi="Arial" w:cs="Arial"/>
          <w:b/>
          <w:color w:val="0000FF"/>
          <w:sz w:val="24"/>
        </w:rPr>
        <w:tab/>
      </w:r>
      <w:r>
        <w:rPr>
          <w:rFonts w:ascii="Arial" w:hAnsi="Arial" w:cs="Arial"/>
          <w:b/>
          <w:sz w:val="24"/>
        </w:rPr>
        <w:t>Motivation for Iridium Half Duplex SAN for NB-IoT NTN</w:t>
      </w:r>
    </w:p>
    <w:p w14:paraId="4AA487F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2500FFE0" w14:textId="77777777" w:rsidR="009F16EF" w:rsidRDefault="009F16EF" w:rsidP="009F16EF">
      <w:pPr>
        <w:rPr>
          <w:rFonts w:ascii="Arial" w:hAnsi="Arial" w:cs="Arial"/>
          <w:b/>
        </w:rPr>
      </w:pPr>
      <w:r>
        <w:rPr>
          <w:rFonts w:ascii="Arial" w:hAnsi="Arial" w:cs="Arial"/>
          <w:b/>
        </w:rPr>
        <w:t xml:space="preserve">Abstract: </w:t>
      </w:r>
    </w:p>
    <w:p w14:paraId="3264F27E" w14:textId="77777777" w:rsidR="009F16EF" w:rsidRDefault="009F16EF" w:rsidP="009F16EF">
      <w:r>
        <w:t>Motivation paper to accompany Iridium ask for new WID for Rel-19: Targeting energy efficiency improvements for SAN, and leveraging NTN-capable half-duplex NB IoT UEs, there is a fast-to-market opportunity for worldwide IoT NTN coverage.</w:t>
      </w:r>
    </w:p>
    <w:p w14:paraId="65B7958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F4583" w14:textId="77777777" w:rsidR="009F16EF" w:rsidRDefault="009F16EF" w:rsidP="009F16EF">
      <w:pPr>
        <w:rPr>
          <w:rFonts w:ascii="Arial" w:hAnsi="Arial" w:cs="Arial"/>
          <w:b/>
          <w:sz w:val="24"/>
        </w:rPr>
      </w:pPr>
      <w:r>
        <w:rPr>
          <w:rFonts w:ascii="Arial" w:hAnsi="Arial" w:cs="Arial"/>
          <w:b/>
          <w:color w:val="0000FF"/>
          <w:sz w:val="24"/>
        </w:rPr>
        <w:t>RP-241909</w:t>
      </w:r>
      <w:r>
        <w:rPr>
          <w:rFonts w:ascii="Arial" w:hAnsi="Arial" w:cs="Arial"/>
          <w:b/>
          <w:color w:val="0000FF"/>
          <w:sz w:val="24"/>
        </w:rPr>
        <w:tab/>
      </w:r>
      <w:r>
        <w:rPr>
          <w:rFonts w:ascii="Arial" w:hAnsi="Arial" w:cs="Arial"/>
          <w:b/>
          <w:sz w:val="24"/>
        </w:rPr>
        <w:t>Analysis of synchronization with IoT-NTN under Half Duplex mode at SAN level</w:t>
      </w:r>
    </w:p>
    <w:p w14:paraId="4C4A8FA6"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6375C412" w14:textId="77777777" w:rsidR="009F16EF" w:rsidRDefault="009F16EF" w:rsidP="009F16EF">
      <w:pPr>
        <w:rPr>
          <w:rFonts w:ascii="Arial" w:hAnsi="Arial" w:cs="Arial"/>
          <w:b/>
        </w:rPr>
      </w:pPr>
      <w:r>
        <w:rPr>
          <w:rFonts w:ascii="Arial" w:hAnsi="Arial" w:cs="Arial"/>
          <w:b/>
        </w:rPr>
        <w:t xml:space="preserve">Abstract: </w:t>
      </w:r>
    </w:p>
    <w:p w14:paraId="37EFCE8A" w14:textId="77777777" w:rsidR="009F16EF" w:rsidRDefault="009F16EF" w:rsidP="009F16EF">
      <w:r>
        <w:t>Simulation results showing NTN IoT UE synchronization to SAN operating in half-duplex mode is feasible. This is a support paper to the Iridium new WID ask, for Rel19, regarding half-duplex at SAN level.</w:t>
      </w:r>
    </w:p>
    <w:p w14:paraId="05D3627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5635F" w14:textId="77777777" w:rsidR="009F16EF" w:rsidRDefault="009F16EF" w:rsidP="009F16EF">
      <w:pPr>
        <w:rPr>
          <w:rFonts w:ascii="Arial" w:hAnsi="Arial" w:cs="Arial"/>
          <w:b/>
          <w:sz w:val="24"/>
        </w:rPr>
      </w:pPr>
      <w:r>
        <w:rPr>
          <w:rFonts w:ascii="Arial" w:hAnsi="Arial" w:cs="Arial"/>
          <w:b/>
          <w:color w:val="0000FF"/>
          <w:sz w:val="24"/>
        </w:rPr>
        <w:t>RP-241889</w:t>
      </w:r>
      <w:r>
        <w:rPr>
          <w:rFonts w:ascii="Arial" w:hAnsi="Arial" w:cs="Arial"/>
          <w:b/>
          <w:color w:val="0000FF"/>
          <w:sz w:val="24"/>
        </w:rPr>
        <w:tab/>
      </w:r>
      <w:r>
        <w:rPr>
          <w:rFonts w:ascii="Arial" w:hAnsi="Arial" w:cs="Arial"/>
          <w:b/>
          <w:sz w:val="24"/>
        </w:rPr>
        <w:t>New WID for IoT-NTN HD SAN Enhancements</w:t>
      </w:r>
    </w:p>
    <w:p w14:paraId="4771FBD1"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7AD665A0" w14:textId="77777777" w:rsidR="009F16EF" w:rsidRDefault="009F16EF" w:rsidP="009F16EF">
      <w:pPr>
        <w:rPr>
          <w:rFonts w:ascii="Arial" w:hAnsi="Arial" w:cs="Arial"/>
          <w:b/>
        </w:rPr>
      </w:pPr>
      <w:r>
        <w:rPr>
          <w:rFonts w:ascii="Arial" w:hAnsi="Arial" w:cs="Arial"/>
          <w:b/>
        </w:rPr>
        <w:t xml:space="preserve">Abstract: </w:t>
      </w:r>
    </w:p>
    <w:p w14:paraId="0E05B020" w14:textId="77777777" w:rsidR="009F16EF" w:rsidRDefault="009F16EF" w:rsidP="009F16EF">
      <w:r>
        <w:t>This proposal calls for support of Half Duplex operation mode at network level, leveraging existing IoT-NTN capable UEs, which today are half-duplex FDD devices. There is a fast-to-market opportunity to deploy this feature over an existing space segment (</w:t>
      </w:r>
    </w:p>
    <w:p w14:paraId="0B427E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RP-242366</w:t>
      </w:r>
      <w:r>
        <w:rPr>
          <w:color w:val="993300"/>
          <w:u w:val="single"/>
        </w:rPr>
        <w:t>.</w:t>
      </w:r>
    </w:p>
    <w:p w14:paraId="110E6EB4" w14:textId="77777777" w:rsidR="009F16EF" w:rsidRDefault="009F16EF" w:rsidP="009F16EF">
      <w:pPr>
        <w:rPr>
          <w:rFonts w:ascii="Arial" w:hAnsi="Arial" w:cs="Arial"/>
          <w:b/>
          <w:sz w:val="24"/>
        </w:rPr>
      </w:pPr>
      <w:r>
        <w:rPr>
          <w:rFonts w:ascii="Arial" w:hAnsi="Arial" w:cs="Arial"/>
          <w:b/>
          <w:color w:val="0000FF"/>
          <w:sz w:val="24"/>
        </w:rPr>
        <w:t>RP-242366</w:t>
      </w:r>
      <w:r>
        <w:rPr>
          <w:rFonts w:ascii="Arial" w:hAnsi="Arial" w:cs="Arial"/>
          <w:b/>
          <w:color w:val="0000FF"/>
          <w:sz w:val="24"/>
        </w:rPr>
        <w:tab/>
      </w:r>
      <w:r>
        <w:rPr>
          <w:rFonts w:ascii="Arial" w:hAnsi="Arial" w:cs="Arial"/>
          <w:b/>
          <w:sz w:val="24"/>
        </w:rPr>
        <w:t>New WID for IoT-NTN HD SAN Enhancements</w:t>
      </w:r>
    </w:p>
    <w:p w14:paraId="71B9AB1B"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7AE62217" w14:textId="77777777" w:rsidR="009F16EF" w:rsidRDefault="009F16EF" w:rsidP="009F16EF">
      <w:pPr>
        <w:rPr>
          <w:color w:val="808080"/>
        </w:rPr>
      </w:pPr>
      <w:r>
        <w:rPr>
          <w:color w:val="808080"/>
        </w:rPr>
        <w:t>(Replaces RP-241889)</w:t>
      </w:r>
    </w:p>
    <w:p w14:paraId="69B6D326" w14:textId="77777777" w:rsidR="009F16EF" w:rsidRDefault="009F16EF" w:rsidP="009F16EF">
      <w:pPr>
        <w:rPr>
          <w:rFonts w:ascii="Arial" w:hAnsi="Arial" w:cs="Arial"/>
          <w:b/>
        </w:rPr>
      </w:pPr>
      <w:r>
        <w:rPr>
          <w:rFonts w:ascii="Arial" w:hAnsi="Arial" w:cs="Arial"/>
          <w:b/>
        </w:rPr>
        <w:t xml:space="preserve">Discussion: </w:t>
      </w:r>
    </w:p>
    <w:p w14:paraId="25CF5051" w14:textId="77777777" w:rsidR="009F16EF" w:rsidRDefault="009F16EF" w:rsidP="009F16EF">
      <w:r>
        <w:t>multiple versions of RP-242366 exist</w:t>
      </w:r>
    </w:p>
    <w:p w14:paraId="1D49026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RP-242396</w:t>
      </w:r>
      <w:r>
        <w:rPr>
          <w:color w:val="993300"/>
          <w:u w:val="single"/>
        </w:rPr>
        <w:t>.</w:t>
      </w:r>
    </w:p>
    <w:p w14:paraId="14EDEE21" w14:textId="77777777" w:rsidR="009F16EF" w:rsidRDefault="009F16EF" w:rsidP="009F16EF">
      <w:pPr>
        <w:rPr>
          <w:rFonts w:ascii="Arial" w:hAnsi="Arial" w:cs="Arial"/>
          <w:b/>
          <w:sz w:val="24"/>
        </w:rPr>
      </w:pPr>
      <w:r>
        <w:rPr>
          <w:rFonts w:ascii="Arial" w:hAnsi="Arial" w:cs="Arial"/>
          <w:b/>
          <w:color w:val="0000FF"/>
          <w:sz w:val="24"/>
        </w:rPr>
        <w:t>RP-242396</w:t>
      </w:r>
      <w:r>
        <w:rPr>
          <w:rFonts w:ascii="Arial" w:hAnsi="Arial" w:cs="Arial"/>
          <w:b/>
          <w:color w:val="0000FF"/>
          <w:sz w:val="24"/>
        </w:rPr>
        <w:tab/>
      </w:r>
      <w:r>
        <w:rPr>
          <w:rFonts w:ascii="Arial" w:hAnsi="Arial" w:cs="Arial"/>
          <w:b/>
          <w:sz w:val="24"/>
        </w:rPr>
        <w:t>New WID for introduction of IoT-NTN TDD mode</w:t>
      </w:r>
    </w:p>
    <w:p w14:paraId="06D5311F"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3BCA3087" w14:textId="77777777" w:rsidR="009F16EF" w:rsidRDefault="009F16EF" w:rsidP="009F16EF">
      <w:pPr>
        <w:rPr>
          <w:color w:val="808080"/>
        </w:rPr>
      </w:pPr>
      <w:r>
        <w:rPr>
          <w:color w:val="808080"/>
        </w:rPr>
        <w:t>(Replaces RP-242366)</w:t>
      </w:r>
    </w:p>
    <w:p w14:paraId="56B482B5" w14:textId="77777777" w:rsidR="009F16EF" w:rsidRDefault="009F16EF" w:rsidP="009F16EF">
      <w:pPr>
        <w:rPr>
          <w:rFonts w:ascii="Arial" w:hAnsi="Arial" w:cs="Arial"/>
          <w:b/>
        </w:rPr>
      </w:pPr>
      <w:r>
        <w:rPr>
          <w:rFonts w:ascii="Arial" w:hAnsi="Arial" w:cs="Arial"/>
          <w:b/>
        </w:rPr>
        <w:t xml:space="preserve">Abstract: </w:t>
      </w:r>
    </w:p>
    <w:p w14:paraId="66074786" w14:textId="77777777" w:rsidR="009F16EF" w:rsidRDefault="009F16EF" w:rsidP="009F16EF">
      <w:r>
        <w:t>note: title modified compared to RP-242366; also leading WG changed from RAN2 to RAN1</w:t>
      </w:r>
    </w:p>
    <w:p w14:paraId="404FBD7D" w14:textId="77777777" w:rsidR="009F16EF" w:rsidRDefault="009F16EF" w:rsidP="009F16EF">
      <w:pPr>
        <w:rPr>
          <w:rFonts w:ascii="Arial" w:hAnsi="Arial" w:cs="Arial"/>
          <w:b/>
        </w:rPr>
      </w:pPr>
      <w:r>
        <w:rPr>
          <w:rFonts w:ascii="Arial" w:hAnsi="Arial" w:cs="Arial"/>
          <w:b/>
        </w:rPr>
        <w:lastRenderedPageBreak/>
        <w:t xml:space="preserve">Discussion: </w:t>
      </w:r>
    </w:p>
    <w:p w14:paraId="4E254E22" w14:textId="77777777" w:rsidR="009F16EF" w:rsidRDefault="009F16EF" w:rsidP="009F16EF">
      <w:r>
        <w:t>RAN chair: remove [RAN2] for the study</w:t>
      </w:r>
    </w:p>
    <w:p w14:paraId="08335382" w14:textId="77777777" w:rsidR="009F16EF" w:rsidRDefault="009F16EF" w:rsidP="009F16EF">
      <w:r>
        <w:t>conclusion: remove [RAN2], correct indentation of Note 1, and add 36.133 Perf. part</w:t>
      </w:r>
    </w:p>
    <w:p w14:paraId="34175DF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RP-242415</w:t>
      </w:r>
      <w:r>
        <w:rPr>
          <w:color w:val="993300"/>
          <w:u w:val="single"/>
        </w:rPr>
        <w:t>.</w:t>
      </w:r>
    </w:p>
    <w:p w14:paraId="7F7BDDD5" w14:textId="77777777" w:rsidR="009F16EF" w:rsidRDefault="009F16EF" w:rsidP="009F16EF">
      <w:pPr>
        <w:rPr>
          <w:rFonts w:ascii="Arial" w:hAnsi="Arial" w:cs="Arial"/>
          <w:b/>
          <w:sz w:val="24"/>
        </w:rPr>
      </w:pPr>
      <w:r>
        <w:rPr>
          <w:rFonts w:ascii="Arial" w:hAnsi="Arial" w:cs="Arial"/>
          <w:b/>
          <w:color w:val="0000FF"/>
          <w:sz w:val="24"/>
        </w:rPr>
        <w:t>RP-242415</w:t>
      </w:r>
      <w:r>
        <w:rPr>
          <w:rFonts w:ascii="Arial" w:hAnsi="Arial" w:cs="Arial"/>
          <w:b/>
          <w:color w:val="0000FF"/>
          <w:sz w:val="24"/>
        </w:rPr>
        <w:tab/>
      </w:r>
      <w:r>
        <w:rPr>
          <w:rFonts w:ascii="Arial" w:hAnsi="Arial" w:cs="Arial"/>
          <w:b/>
          <w:sz w:val="24"/>
        </w:rPr>
        <w:t>New WID for introduction of IoT-NTN TDD mode</w:t>
      </w:r>
    </w:p>
    <w:p w14:paraId="4DFA3B2D"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Iridium Satellite LLC</w:t>
      </w:r>
    </w:p>
    <w:p w14:paraId="13BCFE7F" w14:textId="77777777" w:rsidR="009F16EF" w:rsidRDefault="009F16EF" w:rsidP="009F16EF">
      <w:pPr>
        <w:rPr>
          <w:color w:val="808080"/>
        </w:rPr>
      </w:pPr>
      <w:r>
        <w:rPr>
          <w:color w:val="808080"/>
        </w:rPr>
        <w:t>(Replaces RP-242396)</w:t>
      </w:r>
    </w:p>
    <w:p w14:paraId="547C1D1C" w14:textId="77777777" w:rsidR="009F16EF" w:rsidRDefault="009F16EF" w:rsidP="009F16EF">
      <w:pPr>
        <w:rPr>
          <w:rFonts w:ascii="Arial" w:hAnsi="Arial" w:cs="Arial"/>
          <w:b/>
        </w:rPr>
      </w:pPr>
      <w:r>
        <w:rPr>
          <w:rFonts w:ascii="Arial" w:hAnsi="Arial" w:cs="Arial"/>
          <w:b/>
        </w:rPr>
        <w:t xml:space="preserve">Discussion: </w:t>
      </w:r>
    </w:p>
    <w:p w14:paraId="3875A63F" w14:textId="77777777" w:rsidR="009F16EF" w:rsidRDefault="009F16EF" w:rsidP="009F16EF">
      <w:r>
        <w:t>conclusion: approved</w:t>
      </w:r>
    </w:p>
    <w:p w14:paraId="1477880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9E615" w14:textId="77777777" w:rsidR="009F16EF" w:rsidRDefault="009F16EF" w:rsidP="009F16EF">
      <w:pPr>
        <w:rPr>
          <w:rFonts w:ascii="Arial" w:hAnsi="Arial" w:cs="Arial"/>
          <w:b/>
          <w:sz w:val="24"/>
        </w:rPr>
      </w:pPr>
      <w:r>
        <w:rPr>
          <w:rFonts w:ascii="Arial" w:hAnsi="Arial" w:cs="Arial"/>
          <w:b/>
          <w:color w:val="0000FF"/>
          <w:sz w:val="24"/>
        </w:rPr>
        <w:t>RP-242409</w:t>
      </w:r>
      <w:r>
        <w:rPr>
          <w:rFonts w:ascii="Arial" w:hAnsi="Arial" w:cs="Arial"/>
          <w:b/>
          <w:color w:val="0000FF"/>
          <w:sz w:val="24"/>
        </w:rPr>
        <w:tab/>
      </w:r>
      <w:r>
        <w:rPr>
          <w:rFonts w:ascii="Arial" w:hAnsi="Arial" w:cs="Arial"/>
          <w:b/>
          <w:sz w:val="24"/>
        </w:rPr>
        <w:t>Moderator's summary for introduction of IoT-NTN TDD mode</w:t>
      </w:r>
    </w:p>
    <w:p w14:paraId="38EC8B4C"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65A8AA04" w14:textId="77777777" w:rsidR="009F16EF" w:rsidRDefault="009F16EF" w:rsidP="009F16EF">
      <w:pPr>
        <w:rPr>
          <w:rFonts w:ascii="Arial" w:hAnsi="Arial" w:cs="Arial"/>
          <w:b/>
        </w:rPr>
      </w:pPr>
      <w:r>
        <w:rPr>
          <w:rFonts w:ascii="Arial" w:hAnsi="Arial" w:cs="Arial"/>
          <w:b/>
        </w:rPr>
        <w:t xml:space="preserve">Abstract: </w:t>
      </w:r>
    </w:p>
    <w:p w14:paraId="128F3944" w14:textId="77777777" w:rsidR="009F16EF" w:rsidRDefault="009F16EF" w:rsidP="009F16EF">
      <w:r>
        <w:t>see new WID RP-242396</w:t>
      </w:r>
    </w:p>
    <w:p w14:paraId="1B94A911" w14:textId="77777777" w:rsidR="009F16EF" w:rsidRDefault="009F16EF" w:rsidP="009F16EF">
      <w:pPr>
        <w:rPr>
          <w:rFonts w:ascii="Arial" w:hAnsi="Arial" w:cs="Arial"/>
          <w:b/>
        </w:rPr>
      </w:pPr>
      <w:r>
        <w:rPr>
          <w:rFonts w:ascii="Arial" w:hAnsi="Arial" w:cs="Arial"/>
          <w:b/>
        </w:rPr>
        <w:t xml:space="preserve">Discussion: </w:t>
      </w:r>
    </w:p>
    <w:p w14:paraId="3126AFF8" w14:textId="77777777" w:rsidR="009F16EF" w:rsidRDefault="009F16EF" w:rsidP="009F16EF">
      <w:r>
        <w:t>Panasonic: 2nd bullet needs a clarification (no blind detection is assumed at the UE side)</w:t>
      </w:r>
    </w:p>
    <w:p w14:paraId="343978D0" w14:textId="77777777" w:rsidR="009F16EF" w:rsidRDefault="009F16EF" w:rsidP="009F16EF">
      <w:r>
        <w:t>RAN chair: could this be added in the WID</w:t>
      </w:r>
    </w:p>
    <w:p w14:paraId="1BDC947D" w14:textId="77777777" w:rsidR="009F16EF" w:rsidRDefault="009F16EF" w:rsidP="009F16EF">
      <w:r>
        <w:t>Apple: similar view as Panasonic</w:t>
      </w:r>
    </w:p>
    <w:p w14:paraId="7839397A" w14:textId="77777777" w:rsidR="009F16EF" w:rsidRDefault="009F16EF" w:rsidP="009F16EF">
      <w:r>
        <w:t>Mediatek: worried that this topic will require also study in RAN4</w:t>
      </w:r>
    </w:p>
    <w:p w14:paraId="465EF4C2" w14:textId="77777777" w:rsidR="009F16EF" w:rsidRDefault="009F16EF" w:rsidP="009F16EF">
      <w:r>
        <w:t>RAN1 VC (Huawei, moderator): intention of the proponent was that only RAN1 studies this</w:t>
      </w:r>
    </w:p>
    <w:p w14:paraId="43E07EA2" w14:textId="77777777" w:rsidR="009F16EF" w:rsidRDefault="009F16EF" w:rsidP="009F16EF">
      <w:r>
        <w:t>Ericsson: also worried that RAN4 needs to study this</w:t>
      </w:r>
    </w:p>
    <w:p w14:paraId="1666E39F" w14:textId="77777777" w:rsidR="009F16EF" w:rsidRDefault="009F16EF" w:rsidP="009F16EF">
      <w:r>
        <w:t>Nokia: suggests to delete "at least" in 2nd bullet, suggest "non-overlapping" sets of usable contiguous UL subframes</w:t>
      </w:r>
    </w:p>
    <w:p w14:paraId="04370B47" w14:textId="77777777" w:rsidR="009F16EF" w:rsidRDefault="009F16EF" w:rsidP="009F16EF">
      <w:r>
        <w:t>RAN chair: we need a short study phase</w:t>
      </w:r>
    </w:p>
    <w:p w14:paraId="4EB86554" w14:textId="77777777" w:rsidR="009F16EF" w:rsidRDefault="009F16EF" w:rsidP="009F16EF">
      <w:r>
        <w:t>Mediatek: what is the study is not finished in 1 quarter</w:t>
      </w:r>
    </w:p>
    <w:p w14:paraId="13142CBF" w14:textId="77777777" w:rsidR="009F16EF" w:rsidRDefault="009F16EF" w:rsidP="009F16EF">
      <w:r>
        <w:t>RAN4 chair: would prefer to study RAN4 aspects in Q1/25</w:t>
      </w:r>
    </w:p>
    <w:p w14:paraId="08055E14" w14:textId="77777777" w:rsidR="009F16EF" w:rsidRDefault="009F16EF" w:rsidP="009F16EF">
      <w:r>
        <w:t>Inmarsat: we should clarify that we do not relax RF emission requirements</w:t>
      </w:r>
    </w:p>
    <w:p w14:paraId="50F6CBB4" w14:textId="77777777" w:rsidR="009F16EF" w:rsidRDefault="009F16EF" w:rsidP="009F16EF">
      <w:r>
        <w:t>RAN chair: we could start RAN4 studies in Nov.24</w:t>
      </w:r>
    </w:p>
    <w:p w14:paraId="26F19933" w14:textId="77777777" w:rsidR="009F16EF" w:rsidRDefault="009F16EF" w:rsidP="009F16EF">
      <w:r>
        <w:t>Apple: support to start RAN4 studies in Nov.24; should also indicate that no relaxation of requirements is intended</w:t>
      </w:r>
    </w:p>
    <w:p w14:paraId="1D8F0715" w14:textId="77777777" w:rsidR="009F16EF" w:rsidRDefault="009F16EF" w:rsidP="009F16EF">
      <w:r>
        <w:t>T-Mobile: we said before RAN to not do RAN4 non-spectrum work</w:t>
      </w:r>
    </w:p>
    <w:p w14:paraId="130F6408" w14:textId="77777777" w:rsidR="009F16EF" w:rsidRDefault="009F16EF" w:rsidP="009F16EF">
      <w:r>
        <w:t>RAN chair: as this a RAN1 led WI, it is ok to have some RAN4 impact</w:t>
      </w:r>
    </w:p>
    <w:p w14:paraId="507D519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RP-242411</w:t>
      </w:r>
      <w:r>
        <w:rPr>
          <w:color w:val="993300"/>
          <w:u w:val="single"/>
        </w:rPr>
        <w:t>.</w:t>
      </w:r>
    </w:p>
    <w:p w14:paraId="72B0AB2E" w14:textId="77777777" w:rsidR="009F16EF" w:rsidRDefault="009F16EF" w:rsidP="009F16EF">
      <w:pPr>
        <w:rPr>
          <w:rFonts w:ascii="Arial" w:hAnsi="Arial" w:cs="Arial"/>
          <w:b/>
          <w:sz w:val="24"/>
        </w:rPr>
      </w:pPr>
      <w:r>
        <w:rPr>
          <w:rFonts w:ascii="Arial" w:hAnsi="Arial" w:cs="Arial"/>
          <w:b/>
          <w:color w:val="0000FF"/>
          <w:sz w:val="24"/>
        </w:rPr>
        <w:t>RP-242411</w:t>
      </w:r>
      <w:r>
        <w:rPr>
          <w:rFonts w:ascii="Arial" w:hAnsi="Arial" w:cs="Arial"/>
          <w:b/>
          <w:color w:val="0000FF"/>
          <w:sz w:val="24"/>
        </w:rPr>
        <w:tab/>
      </w:r>
      <w:r>
        <w:rPr>
          <w:rFonts w:ascii="Arial" w:hAnsi="Arial" w:cs="Arial"/>
          <w:b/>
          <w:sz w:val="24"/>
        </w:rPr>
        <w:t>Moderator's summary for introduction of IoT-NTN TDD mode</w:t>
      </w:r>
    </w:p>
    <w:p w14:paraId="7EA3F7EC"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vice-chair (Huawei)</w:t>
      </w:r>
    </w:p>
    <w:p w14:paraId="736B0E72" w14:textId="77777777" w:rsidR="009F16EF" w:rsidRDefault="009F16EF" w:rsidP="009F16EF">
      <w:pPr>
        <w:rPr>
          <w:color w:val="808080"/>
        </w:rPr>
      </w:pPr>
      <w:r>
        <w:rPr>
          <w:color w:val="808080"/>
        </w:rPr>
        <w:lastRenderedPageBreak/>
        <w:t>(Replaces RP-242409)</w:t>
      </w:r>
    </w:p>
    <w:p w14:paraId="6D16130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E54891" w14:textId="77777777" w:rsidR="009F16EF" w:rsidRDefault="009F16EF" w:rsidP="009F16EF">
      <w:pPr>
        <w:pStyle w:val="Heading4"/>
      </w:pPr>
      <w:bookmarkStart w:id="256" w:name="_Toc178621162"/>
      <w:bookmarkStart w:id="257" w:name="_Toc184591840"/>
      <w:r>
        <w:t>10.1.3</w:t>
      </w:r>
      <w:r>
        <w:tab/>
        <w:t>Proposals led by RAN3</w:t>
      </w:r>
      <w:bookmarkEnd w:id="256"/>
      <w:bookmarkEnd w:id="257"/>
    </w:p>
    <w:p w14:paraId="311DA5BD" w14:textId="77777777" w:rsidR="009F16EF" w:rsidRDefault="009F16EF" w:rsidP="009F16EF">
      <w:pPr>
        <w:pStyle w:val="Heading4"/>
      </w:pPr>
      <w:bookmarkStart w:id="258" w:name="_Toc178621163"/>
      <w:bookmarkStart w:id="259" w:name="_Toc184591841"/>
      <w:r>
        <w:t>10.1.4</w:t>
      </w:r>
      <w:r>
        <w:tab/>
        <w:t>Proposals led by RAN4 (not spectrum related)</w:t>
      </w:r>
      <w:bookmarkEnd w:id="258"/>
      <w:bookmarkEnd w:id="259"/>
    </w:p>
    <w:p w14:paraId="596C0CF1" w14:textId="77777777" w:rsidR="009F16EF" w:rsidRDefault="009F16EF" w:rsidP="009F16EF">
      <w:pPr>
        <w:pStyle w:val="Heading4"/>
      </w:pPr>
      <w:bookmarkStart w:id="260" w:name="_Toc178621164"/>
      <w:bookmarkStart w:id="261" w:name="_Toc184591842"/>
      <w:r>
        <w:t>10.1.5</w:t>
      </w:r>
      <w:r>
        <w:tab/>
        <w:t>Proposals led by RAN4 (spectrum related)</w:t>
      </w:r>
      <w:bookmarkEnd w:id="260"/>
      <w:bookmarkEnd w:id="261"/>
    </w:p>
    <w:p w14:paraId="21395CC2" w14:textId="77777777" w:rsidR="009F16EF" w:rsidRDefault="009F16EF" w:rsidP="009F16EF">
      <w:r>
        <w:t>NOTE:</w:t>
      </w:r>
      <w:r>
        <w:tab/>
        <w:t>The space for new RAN4 led spectrum related proposals is limited.</w:t>
      </w:r>
    </w:p>
    <w:p w14:paraId="30A844D6" w14:textId="77777777" w:rsidR="009F16EF" w:rsidRDefault="009F16EF" w:rsidP="009F16EF">
      <w:pPr>
        <w:pStyle w:val="Heading3"/>
      </w:pPr>
      <w:bookmarkStart w:id="262" w:name="_Toc178621165"/>
      <w:bookmarkStart w:id="263" w:name="_Toc184591843"/>
      <w:r>
        <w:t>10.2</w:t>
      </w:r>
      <w:r>
        <w:tab/>
        <w:t>Open REL-19 LTE SIs</w:t>
      </w:r>
      <w:bookmarkEnd w:id="262"/>
      <w:bookmarkEnd w:id="263"/>
    </w:p>
    <w:p w14:paraId="42658EB9" w14:textId="77777777" w:rsidR="009F16EF" w:rsidRDefault="009F16EF" w:rsidP="009F16EF">
      <w:pPr>
        <w:pStyle w:val="Heading3"/>
      </w:pPr>
      <w:bookmarkStart w:id="264" w:name="_Toc178621166"/>
      <w:bookmarkStart w:id="265" w:name="_Toc184591844"/>
      <w:r>
        <w:t>10.3</w:t>
      </w:r>
      <w:r>
        <w:tab/>
        <w:t>Open REL-19 LTE WIs (not spectrum related)</w:t>
      </w:r>
      <w:bookmarkEnd w:id="264"/>
      <w:bookmarkEnd w:id="265"/>
    </w:p>
    <w:p w14:paraId="4D2125E6" w14:textId="77777777" w:rsidR="009F16EF" w:rsidRDefault="009F16EF" w:rsidP="009F16EF">
      <w:r>
        <w:t>NOTE: As endorsed in RP-232745, based on commercial needs, and Rel-19 progress, scope expansion of the RAN#102 approved RAN1/2/3-led projects may be further discussed and approved at a later stage of Rel-19, where the earliest time of such opportunity is RAN#105. However, it should be noted that the space, if any, for scope expansion is very limited. But no scope expansion related proposals to the existing RAN4 led non-spectrum items, please.</w:t>
      </w:r>
    </w:p>
    <w:p w14:paraId="0BB7C877" w14:textId="77777777" w:rsidR="009F16EF" w:rsidRDefault="009F16EF" w:rsidP="009F16EF">
      <w:pPr>
        <w:pStyle w:val="Heading4"/>
      </w:pPr>
      <w:bookmarkStart w:id="266" w:name="_Toc178621167"/>
      <w:bookmarkStart w:id="267" w:name="_Toc184591845"/>
      <w:r>
        <w:t>10.3.1</w:t>
      </w:r>
      <w:r>
        <w:tab/>
        <w:t>NTN for IoT Phase 3 [RAN2 WI: IoT_NTN_Ph3]</w:t>
      </w:r>
      <w:bookmarkEnd w:id="266"/>
      <w:bookmarkEnd w:id="267"/>
    </w:p>
    <w:p w14:paraId="249243E4" w14:textId="77777777" w:rsidR="009F16EF" w:rsidRDefault="009F16EF" w:rsidP="009F16EF">
      <w:r>
        <w:t>NOTE: RAN #103 introduced the REL-19 Perf. part.</w:t>
      </w:r>
    </w:p>
    <w:p w14:paraId="1A434052" w14:textId="77777777" w:rsidR="009F16EF" w:rsidRDefault="009F16EF" w:rsidP="009F16EF">
      <w:pPr>
        <w:rPr>
          <w:rFonts w:ascii="Arial" w:hAnsi="Arial" w:cs="Arial"/>
          <w:b/>
          <w:sz w:val="24"/>
        </w:rPr>
      </w:pPr>
      <w:r>
        <w:rPr>
          <w:rFonts w:ascii="Arial" w:hAnsi="Arial" w:cs="Arial"/>
          <w:b/>
          <w:color w:val="0000FF"/>
          <w:sz w:val="24"/>
        </w:rPr>
        <w:t>RP-242050</w:t>
      </w:r>
      <w:r>
        <w:rPr>
          <w:rFonts w:ascii="Arial" w:hAnsi="Arial" w:cs="Arial"/>
          <w:b/>
          <w:color w:val="0000FF"/>
          <w:sz w:val="24"/>
        </w:rPr>
        <w:tab/>
      </w:r>
      <w:r>
        <w:rPr>
          <w:rFonts w:ascii="Arial" w:hAnsi="Arial" w:cs="Arial"/>
          <w:b/>
          <w:sz w:val="24"/>
        </w:rPr>
        <w:t>Status report for WI Non-Terrestrial Networks (NTN) for Internet of Things (IoT) Phase 3</w:t>
      </w:r>
    </w:p>
    <w:p w14:paraId="2107500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Rapporteur (MediaTek Inc.)</w:t>
      </w:r>
    </w:p>
    <w:p w14:paraId="3094CB0B" w14:textId="77777777" w:rsidR="009F16EF" w:rsidRDefault="009F16EF" w:rsidP="009F16EF">
      <w:pPr>
        <w:rPr>
          <w:rFonts w:ascii="Arial" w:hAnsi="Arial" w:cs="Arial"/>
          <w:b/>
        </w:rPr>
      </w:pPr>
      <w:r>
        <w:rPr>
          <w:rFonts w:ascii="Arial" w:hAnsi="Arial" w:cs="Arial"/>
          <w:b/>
        </w:rPr>
        <w:t xml:space="preserve">Abstract: </w:t>
      </w:r>
    </w:p>
    <w:p w14:paraId="573E43EE" w14:textId="77777777" w:rsidR="009F16EF" w:rsidRDefault="009F16EF" w:rsidP="009F16EF">
      <w:r>
        <w:t>SR for Rel-19 IoT NTN Ph3</w:t>
      </w:r>
    </w:p>
    <w:p w14:paraId="0AC0E0A0" w14:textId="77777777" w:rsidR="009F16EF" w:rsidRDefault="009F16EF" w:rsidP="009F16EF">
      <w:pPr>
        <w:rPr>
          <w:rFonts w:ascii="Arial" w:hAnsi="Arial" w:cs="Arial"/>
          <w:b/>
        </w:rPr>
      </w:pPr>
      <w:r>
        <w:rPr>
          <w:rFonts w:ascii="Arial" w:hAnsi="Arial" w:cs="Arial"/>
          <w:b/>
        </w:rPr>
        <w:t xml:space="preserve">Discussion: </w:t>
      </w:r>
    </w:p>
    <w:p w14:paraId="24760177" w14:textId="77777777" w:rsidR="009F16EF" w:rsidRDefault="009F16EF" w:rsidP="009F16EF">
      <w:r>
        <w:t>MCC: scope increase in RP-242145 but no TU increase in RP-242050</w:t>
      </w:r>
    </w:p>
    <w:p w14:paraId="5E22F391" w14:textId="77777777" w:rsidR="009F16EF" w:rsidRDefault="009F16EF" w:rsidP="009F16EF">
      <w:r>
        <w:t>Mediatek: no TU increase needed acc. to RAN2 chair</w:t>
      </w:r>
    </w:p>
    <w:p w14:paraId="7DE6EA7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F0EC3" w14:textId="77777777" w:rsidR="009F16EF" w:rsidRDefault="009F16EF" w:rsidP="009F16EF">
      <w:pPr>
        <w:rPr>
          <w:rFonts w:ascii="Arial" w:hAnsi="Arial" w:cs="Arial"/>
          <w:b/>
          <w:sz w:val="24"/>
        </w:rPr>
      </w:pPr>
      <w:r>
        <w:rPr>
          <w:rFonts w:ascii="Arial" w:hAnsi="Arial" w:cs="Arial"/>
          <w:b/>
          <w:color w:val="0000FF"/>
          <w:sz w:val="24"/>
        </w:rPr>
        <w:t>RP-242142</w:t>
      </w:r>
      <w:r>
        <w:rPr>
          <w:rFonts w:ascii="Arial" w:hAnsi="Arial" w:cs="Arial"/>
          <w:b/>
          <w:color w:val="0000FF"/>
          <w:sz w:val="24"/>
        </w:rPr>
        <w:tab/>
      </w:r>
      <w:r>
        <w:rPr>
          <w:rFonts w:ascii="Arial" w:hAnsi="Arial" w:cs="Arial"/>
          <w:b/>
          <w:sz w:val="24"/>
        </w:rPr>
        <w:t>Remaining gaps in IoT NTN</w:t>
      </w:r>
    </w:p>
    <w:p w14:paraId="22A615C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Novamint, Echostar, Sateliot</w:t>
      </w:r>
    </w:p>
    <w:p w14:paraId="589F0D79" w14:textId="77777777" w:rsidR="009F16EF" w:rsidRDefault="009F16EF" w:rsidP="009F16EF">
      <w:pPr>
        <w:rPr>
          <w:rFonts w:ascii="Arial" w:hAnsi="Arial" w:cs="Arial"/>
          <w:b/>
        </w:rPr>
      </w:pPr>
      <w:r>
        <w:rPr>
          <w:rFonts w:ascii="Arial" w:hAnsi="Arial" w:cs="Arial"/>
          <w:b/>
        </w:rPr>
        <w:t xml:space="preserve">Discussion: </w:t>
      </w:r>
    </w:p>
    <w:p w14:paraId="68D4B70B" w14:textId="77777777" w:rsidR="009F16EF" w:rsidRDefault="009F16EF" w:rsidP="009F16EF">
      <w:r>
        <w:t>moved from AI 9.1.2 to AI 10.3.1</w:t>
      </w:r>
    </w:p>
    <w:p w14:paraId="437F03E7" w14:textId="77777777" w:rsidR="009F16EF" w:rsidRDefault="009F16EF" w:rsidP="009F16EF">
      <w:r>
        <w:t>Proposal: Revise the current REL-19 IoT_NTN_Ph3 WID, to include additional objectives for some topics:</w:t>
      </w:r>
    </w:p>
    <w:p w14:paraId="7AC585C3" w14:textId="77777777" w:rsidR="009F16EF" w:rsidRDefault="009F16EF" w:rsidP="009F16EF">
      <w:r>
        <w:t>1. Network-Controlled/Steered Anchor-to-Anchor Carrier Switching [RAN2]</w:t>
      </w:r>
    </w:p>
    <w:p w14:paraId="06A989AC" w14:textId="77777777" w:rsidR="009F16EF" w:rsidRDefault="009F16EF" w:rsidP="009F16EF">
      <w:r>
        <w:t>2. Inter-RAT mobility between TN (NR, LTE) and IoT NTN (Idle and Connected mode) [RAN2]</w:t>
      </w:r>
    </w:p>
    <w:p w14:paraId="31133A77" w14:textId="77777777" w:rsidR="009F16EF" w:rsidRDefault="009F16EF" w:rsidP="009F16EF">
      <w:r>
        <w:t>3. 5GC Support for IoT NTN [RAN3, RAN2]</w:t>
      </w:r>
    </w:p>
    <w:p w14:paraId="49B6BCCC" w14:textId="77777777" w:rsidR="009F16EF" w:rsidRDefault="009F16EF" w:rsidP="009F16EF">
      <w:r>
        <w:t>4. Efficient Multicast Delivery via SC-PTM [RAN2]</w:t>
      </w:r>
    </w:p>
    <w:p w14:paraId="0275C896" w14:textId="77777777" w:rsidR="009F16EF" w:rsidRDefault="009F16EF" w:rsidP="009F16EF">
      <w:r>
        <w:lastRenderedPageBreak/>
        <w:t>Nokia: multicast topic 4. is more realistic, 5GC is rather 6G timeframe</w:t>
      </w:r>
    </w:p>
    <w:p w14:paraId="7B9CDA3C" w14:textId="77777777" w:rsidR="009F16EF" w:rsidRDefault="009F16EF" w:rsidP="009F16EF">
      <w:r>
        <w:t>DT: idle mode mobility enhancement is the only topic interesting for us</w:t>
      </w:r>
    </w:p>
    <w:p w14:paraId="4B6D3565" w14:textId="77777777" w:rsidR="009F16EF" w:rsidRDefault="009F16EF" w:rsidP="009F16EF">
      <w:r>
        <w:t>ZTE: mobility topic has to go via NR WI</w:t>
      </w:r>
    </w:p>
    <w:p w14:paraId="37A64F5D" w14:textId="77777777" w:rsidR="009F16EF" w:rsidRDefault="009F16EF" w:rsidP="009F16EF">
      <w:r>
        <w:t>AT&amp;T: too late for connected mode mobility</w:t>
      </w:r>
    </w:p>
    <w:p w14:paraId="023F7D4D" w14:textId="77777777" w:rsidR="009F16EF" w:rsidRDefault="009F16EF" w:rsidP="009F16EF">
      <w:r>
        <w:t>RAN2 chair: all objectives will not fit, 2. if we restrict to existing procedures</w:t>
      </w:r>
    </w:p>
    <w:p w14:paraId="58B6B6A2" w14:textId="77777777" w:rsidR="009F16EF" w:rsidRDefault="009F16EF" w:rsidP="009F16EF">
      <w:r>
        <w:t>RAN chair: my suggestion would be to focus on 4. and forget about 1./2./3. (would have no impact on RAN3)</w:t>
      </w:r>
    </w:p>
    <w:p w14:paraId="74893F84" w14:textId="77777777" w:rsidR="009F16EF" w:rsidRDefault="009F16EF" w:rsidP="009F16EF">
      <w:r>
        <w:t>RAN3 chair: agrees that 4. would not impact RAN3</w:t>
      </w:r>
    </w:p>
    <w:p w14:paraId="5056938D" w14:textId="77777777" w:rsidR="009F16EF" w:rsidRDefault="009F16EF" w:rsidP="009F16EF">
      <w:r>
        <w:t>Mediatek: without TU extension?</w:t>
      </w:r>
    </w:p>
    <w:p w14:paraId="246777F1" w14:textId="77777777" w:rsidR="009F16EF" w:rsidRDefault="009F16EF" w:rsidP="009F16EF">
      <w:r>
        <w:t>RAN2 chair:1 TU remaining</w:t>
      </w:r>
    </w:p>
    <w:p w14:paraId="30712BB9" w14:textId="77777777" w:rsidR="009F16EF" w:rsidRDefault="009F16EF" w:rsidP="009F16EF">
      <w:r>
        <w:t>RAN chair: we should start with the assumption that no additional TUs are needed</w:t>
      </w:r>
    </w:p>
    <w:p w14:paraId="00A72384" w14:textId="77777777" w:rsidR="009F16EF" w:rsidRDefault="009F16EF" w:rsidP="009F16EF">
      <w:r>
        <w:t>Ericsson: RAN1/2/SA2 work currently with LSs on 1.</w:t>
      </w:r>
    </w:p>
    <w:p w14:paraId="270A211F" w14:textId="77777777" w:rsidR="009F16EF" w:rsidRDefault="009F16EF" w:rsidP="009F16EF">
      <w:r>
        <w:t>Qualcomm: has some doubts that SA2 works on this</w:t>
      </w:r>
    </w:p>
    <w:p w14:paraId="4AA57582" w14:textId="77777777" w:rsidR="009F16EF" w:rsidRDefault="009F16EF" w:rsidP="009F16EF">
      <w:r>
        <w:t>Inmarsat: could we come back to 1.?</w:t>
      </w:r>
    </w:p>
    <w:p w14:paraId="4899DA00" w14:textId="77777777" w:rsidR="009F16EF" w:rsidRDefault="009F16EF" w:rsidP="009F16EF">
      <w:r>
        <w:t>RAN chair: only if there is a request from SA/CT</w:t>
      </w:r>
    </w:p>
    <w:p w14:paraId="514D0505" w14:textId="77777777" w:rsidR="009F16EF" w:rsidRDefault="009F16EF" w:rsidP="009F16EF">
      <w:r>
        <w:t>conclusion: RAN2 chair will work on a way forward in RP-242368 regarding adding 4. to IoT_NTN_Ph3 with minimized scope</w:t>
      </w:r>
    </w:p>
    <w:p w14:paraId="12C6748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1EFA1" w14:textId="77777777" w:rsidR="009F16EF" w:rsidRDefault="009F16EF" w:rsidP="009F16EF">
      <w:pPr>
        <w:rPr>
          <w:rFonts w:ascii="Arial" w:hAnsi="Arial" w:cs="Arial"/>
          <w:b/>
          <w:sz w:val="24"/>
        </w:rPr>
      </w:pPr>
      <w:r>
        <w:rPr>
          <w:rFonts w:ascii="Arial" w:hAnsi="Arial" w:cs="Arial"/>
          <w:b/>
          <w:color w:val="0000FF"/>
          <w:sz w:val="24"/>
        </w:rPr>
        <w:t>RP-242368</w:t>
      </w:r>
      <w:r>
        <w:rPr>
          <w:rFonts w:ascii="Arial" w:hAnsi="Arial" w:cs="Arial"/>
          <w:b/>
          <w:color w:val="0000FF"/>
          <w:sz w:val="24"/>
        </w:rPr>
        <w:tab/>
      </w:r>
      <w:r>
        <w:rPr>
          <w:rFonts w:ascii="Arial" w:hAnsi="Arial" w:cs="Arial"/>
          <w:b/>
          <w:sz w:val="24"/>
        </w:rPr>
        <w:t>Way forward on LTE NTN IoT scope extension</w:t>
      </w:r>
    </w:p>
    <w:p w14:paraId="4802EC5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w:t>
      </w:r>
    </w:p>
    <w:p w14:paraId="3331EBA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2A0690" w14:textId="77777777" w:rsidR="009F16EF" w:rsidRDefault="009F16EF" w:rsidP="009F16EF">
      <w:pPr>
        <w:rPr>
          <w:rFonts w:ascii="Arial" w:hAnsi="Arial" w:cs="Arial"/>
          <w:b/>
          <w:sz w:val="24"/>
        </w:rPr>
      </w:pPr>
      <w:r>
        <w:rPr>
          <w:rFonts w:ascii="Arial" w:hAnsi="Arial" w:cs="Arial"/>
          <w:b/>
          <w:color w:val="0000FF"/>
          <w:sz w:val="24"/>
        </w:rPr>
        <w:t>RP-242145</w:t>
      </w:r>
      <w:r>
        <w:rPr>
          <w:rFonts w:ascii="Arial" w:hAnsi="Arial" w:cs="Arial"/>
          <w:b/>
          <w:color w:val="0000FF"/>
          <w:sz w:val="24"/>
        </w:rPr>
        <w:tab/>
      </w:r>
      <w:r>
        <w:rPr>
          <w:rFonts w:ascii="Arial" w:hAnsi="Arial" w:cs="Arial"/>
          <w:b/>
          <w:sz w:val="24"/>
        </w:rPr>
        <w:t xml:space="preserve">Revised WID IoT_NTN_Ph3 </w:t>
      </w:r>
    </w:p>
    <w:p w14:paraId="704A922F"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 Novamint, Echostar, Sateliot</w:t>
      </w:r>
    </w:p>
    <w:p w14:paraId="77D70709" w14:textId="77777777" w:rsidR="009F16EF" w:rsidRDefault="009F16EF" w:rsidP="009F16EF">
      <w:pPr>
        <w:rPr>
          <w:color w:val="808080"/>
        </w:rPr>
      </w:pPr>
      <w:r>
        <w:rPr>
          <w:color w:val="808080"/>
        </w:rPr>
        <w:t>(Replaces RP-241624)</w:t>
      </w:r>
    </w:p>
    <w:p w14:paraId="0F35EF1D" w14:textId="77777777" w:rsidR="009F16EF" w:rsidRDefault="009F16EF" w:rsidP="009F16EF">
      <w:pPr>
        <w:rPr>
          <w:rFonts w:ascii="Arial" w:hAnsi="Arial" w:cs="Arial"/>
          <w:b/>
        </w:rPr>
      </w:pPr>
      <w:r>
        <w:rPr>
          <w:rFonts w:ascii="Arial" w:hAnsi="Arial" w:cs="Arial"/>
          <w:b/>
        </w:rPr>
        <w:t xml:space="preserve">Discussion: </w:t>
      </w:r>
    </w:p>
    <w:p w14:paraId="2322F557" w14:textId="77777777" w:rsidR="009F16EF" w:rsidRDefault="009F16EF" w:rsidP="009F16EF">
      <w:r>
        <w:t>note: Rapporteur of REL-19 WI IoT_NTN_Ph3 is Mediatek; proposal for scope increase for RAN2/RAN3 but SR RP-242050 does not request more TUs</w:t>
      </w:r>
    </w:p>
    <w:p w14:paraId="0F2AE13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RP-242397</w:t>
      </w:r>
      <w:r>
        <w:rPr>
          <w:color w:val="993300"/>
          <w:u w:val="single"/>
        </w:rPr>
        <w:t>.</w:t>
      </w:r>
    </w:p>
    <w:p w14:paraId="7B0F20A5" w14:textId="77777777" w:rsidR="009F16EF" w:rsidRDefault="009F16EF" w:rsidP="009F16EF">
      <w:pPr>
        <w:rPr>
          <w:rFonts w:ascii="Arial" w:hAnsi="Arial" w:cs="Arial"/>
          <w:b/>
          <w:sz w:val="24"/>
        </w:rPr>
      </w:pPr>
      <w:r>
        <w:rPr>
          <w:rFonts w:ascii="Arial" w:hAnsi="Arial" w:cs="Arial"/>
          <w:b/>
          <w:color w:val="0000FF"/>
          <w:sz w:val="24"/>
        </w:rPr>
        <w:t>RP-242397</w:t>
      </w:r>
      <w:r>
        <w:rPr>
          <w:rFonts w:ascii="Arial" w:hAnsi="Arial" w:cs="Arial"/>
          <w:b/>
          <w:color w:val="0000FF"/>
          <w:sz w:val="24"/>
        </w:rPr>
        <w:tab/>
      </w:r>
      <w:r>
        <w:rPr>
          <w:rFonts w:ascii="Arial" w:hAnsi="Arial" w:cs="Arial"/>
          <w:b/>
          <w:sz w:val="24"/>
        </w:rPr>
        <w:t xml:space="preserve">Revised WID IoT_NTN_Ph3 </w:t>
      </w:r>
    </w:p>
    <w:p w14:paraId="0E644B16"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w:t>
      </w:r>
    </w:p>
    <w:p w14:paraId="38A14942" w14:textId="77777777" w:rsidR="009F16EF" w:rsidRDefault="009F16EF" w:rsidP="009F16EF">
      <w:pPr>
        <w:rPr>
          <w:color w:val="808080"/>
        </w:rPr>
      </w:pPr>
      <w:r>
        <w:rPr>
          <w:color w:val="808080"/>
        </w:rPr>
        <w:t>(Replaces RP-242145)</w:t>
      </w:r>
    </w:p>
    <w:p w14:paraId="1E8440A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0C159" w14:textId="77777777" w:rsidR="009F16EF" w:rsidRDefault="009F16EF" w:rsidP="009F16EF">
      <w:pPr>
        <w:pStyle w:val="Heading4"/>
      </w:pPr>
      <w:bookmarkStart w:id="268" w:name="_Toc178621168"/>
      <w:bookmarkStart w:id="269" w:name="_Toc184591846"/>
      <w:r>
        <w:lastRenderedPageBreak/>
        <w:t>10.3.2</w:t>
      </w:r>
      <w:r>
        <w:tab/>
        <w:t>Core part: Inter-RAT mode mobility support from E-UTRAN TN to NR NTN [RAN2 WI: LTE_TN_NR_NTN_mob-Core]</w:t>
      </w:r>
      <w:bookmarkEnd w:id="268"/>
      <w:bookmarkEnd w:id="269"/>
    </w:p>
    <w:p w14:paraId="61F65124" w14:textId="77777777" w:rsidR="009F16EF" w:rsidRDefault="009F16EF" w:rsidP="009F16EF">
      <w:pPr>
        <w:rPr>
          <w:rFonts w:ascii="Arial" w:hAnsi="Arial" w:cs="Arial"/>
          <w:b/>
          <w:sz w:val="24"/>
        </w:rPr>
      </w:pPr>
      <w:r>
        <w:rPr>
          <w:rFonts w:ascii="Arial" w:hAnsi="Arial" w:cs="Arial"/>
          <w:b/>
          <w:color w:val="0000FF"/>
          <w:sz w:val="24"/>
        </w:rPr>
        <w:t>RP-241741</w:t>
      </w:r>
      <w:r>
        <w:rPr>
          <w:rFonts w:ascii="Arial" w:hAnsi="Arial" w:cs="Arial"/>
          <w:b/>
          <w:color w:val="0000FF"/>
          <w:sz w:val="24"/>
        </w:rPr>
        <w:tab/>
      </w:r>
      <w:r>
        <w:rPr>
          <w:rFonts w:ascii="Arial" w:hAnsi="Arial" w:cs="Arial"/>
          <w:b/>
          <w:sz w:val="24"/>
        </w:rPr>
        <w:t>Status report for WI Core part: Inter RAT mobility support from E-UTRAN TN to NR-NTN</w:t>
      </w:r>
    </w:p>
    <w:p w14:paraId="4193BBC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5B988CA0" w14:textId="77777777" w:rsidR="009F16EF" w:rsidRDefault="009F16EF" w:rsidP="009F16EF">
      <w:pPr>
        <w:rPr>
          <w:rFonts w:ascii="Arial" w:hAnsi="Arial" w:cs="Arial"/>
          <w:b/>
        </w:rPr>
      </w:pPr>
      <w:r>
        <w:rPr>
          <w:rFonts w:ascii="Arial" w:hAnsi="Arial" w:cs="Arial"/>
          <w:b/>
        </w:rPr>
        <w:t xml:space="preserve">Discussion: </w:t>
      </w:r>
    </w:p>
    <w:p w14:paraId="0657B836" w14:textId="77777777" w:rsidR="009F16EF" w:rsidRDefault="009F16EF" w:rsidP="009F16EF">
      <w:r>
        <w:t>MCC: WI LTE_TN_NR_NTN_mob-Core has target date Sep.25 and it was already at 70% in June 24 (3 months after its start in March 24) and now it is claimed to be 95% and it still requires 1 year to complete the remaining 5%?</w:t>
      </w:r>
    </w:p>
    <w:p w14:paraId="6E429A2D" w14:textId="77777777" w:rsidR="009F16EF" w:rsidRDefault="009F16EF" w:rsidP="009F16EF">
      <w:r>
        <w:t>RAN2 chair: was supposed to be a little WI that was taken out of the NTN WI because it is LTE, so realistically it may complete in Dec.24 (Note: Introduction of REL-19 specs in Dec.24 may be too early)</w:t>
      </w:r>
    </w:p>
    <w:p w14:paraId="0C2190C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C19CD" w14:textId="77777777" w:rsidR="009F16EF" w:rsidRDefault="009F16EF" w:rsidP="009F16EF">
      <w:pPr>
        <w:rPr>
          <w:rFonts w:ascii="Arial" w:hAnsi="Arial" w:cs="Arial"/>
          <w:b/>
          <w:sz w:val="24"/>
        </w:rPr>
      </w:pPr>
      <w:r>
        <w:rPr>
          <w:rFonts w:ascii="Arial" w:hAnsi="Arial" w:cs="Arial"/>
          <w:b/>
          <w:color w:val="0000FF"/>
          <w:sz w:val="24"/>
        </w:rPr>
        <w:t>RP-241954</w:t>
      </w:r>
      <w:r>
        <w:rPr>
          <w:rFonts w:ascii="Arial" w:hAnsi="Arial" w:cs="Arial"/>
          <w:b/>
          <w:color w:val="0000FF"/>
          <w:sz w:val="24"/>
        </w:rPr>
        <w:tab/>
      </w:r>
      <w:r>
        <w:rPr>
          <w:rFonts w:ascii="Arial" w:hAnsi="Arial" w:cs="Arial"/>
          <w:b/>
          <w:sz w:val="24"/>
        </w:rPr>
        <w:t>Discussion on E-UTRAN TN to NR NTN Mobility</w:t>
      </w:r>
    </w:p>
    <w:p w14:paraId="1136C2D0"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ETRI, SK Telecom, Inmarsat, Viasat</w:t>
      </w:r>
    </w:p>
    <w:p w14:paraId="7CDC6A6B" w14:textId="77777777" w:rsidR="009F16EF" w:rsidRDefault="009F16EF" w:rsidP="009F16EF">
      <w:pPr>
        <w:rPr>
          <w:rFonts w:ascii="Arial" w:hAnsi="Arial" w:cs="Arial"/>
          <w:b/>
        </w:rPr>
      </w:pPr>
      <w:r>
        <w:rPr>
          <w:rFonts w:ascii="Arial" w:hAnsi="Arial" w:cs="Arial"/>
          <w:b/>
        </w:rPr>
        <w:t xml:space="preserve">Discussion: </w:t>
      </w:r>
    </w:p>
    <w:p w14:paraId="2EEB884D" w14:textId="77777777" w:rsidR="009F16EF" w:rsidRDefault="009F16EF" w:rsidP="009F16EF">
      <w:r>
        <w:t>ETRI: also Deutsche Telekom is supporting RP-241954</w:t>
      </w:r>
    </w:p>
    <w:p w14:paraId="1CD8CE83" w14:textId="77777777" w:rsidR="009F16EF" w:rsidRDefault="009F16EF" w:rsidP="009F16EF">
      <w:r>
        <w:t>Proposal 1: Support connected mode mobility from E-UTRA TN to NR NTN in Rel-19</w:t>
      </w:r>
    </w:p>
    <w:p w14:paraId="44773794" w14:textId="77777777" w:rsidR="009F16EF" w:rsidRDefault="009F16EF" w:rsidP="009F16EF">
      <w:r>
        <w:t>DT: connected mode mobility is important</w:t>
      </w:r>
    </w:p>
    <w:p w14:paraId="2C9C0740" w14:textId="77777777" w:rsidR="009F16EF" w:rsidRDefault="009F16EF" w:rsidP="009F16EF">
      <w:r>
        <w:t>RAN chair: strong support to add this work? 10 companies, strong concerns to add this work? 5 companies;</w:t>
      </w:r>
    </w:p>
    <w:p w14:paraId="78CEFDF6" w14:textId="77777777" w:rsidR="009F16EF" w:rsidRDefault="009F16EF" w:rsidP="009F16EF">
      <w:r>
        <w:t>so then not add connected mode mobility</w:t>
      </w:r>
    </w:p>
    <w:p w14:paraId="37F1AC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ECD46" w14:textId="77777777" w:rsidR="009F16EF" w:rsidRDefault="009F16EF" w:rsidP="009F16EF">
      <w:pPr>
        <w:rPr>
          <w:rFonts w:ascii="Arial" w:hAnsi="Arial" w:cs="Arial"/>
          <w:b/>
          <w:sz w:val="24"/>
        </w:rPr>
      </w:pPr>
      <w:r>
        <w:rPr>
          <w:rFonts w:ascii="Arial" w:hAnsi="Arial" w:cs="Arial"/>
          <w:b/>
          <w:color w:val="0000FF"/>
          <w:sz w:val="24"/>
        </w:rPr>
        <w:t>RP-241756</w:t>
      </w:r>
      <w:r>
        <w:rPr>
          <w:rFonts w:ascii="Arial" w:hAnsi="Arial" w:cs="Arial"/>
          <w:b/>
          <w:color w:val="0000FF"/>
          <w:sz w:val="24"/>
        </w:rPr>
        <w:tab/>
      </w:r>
      <w:r>
        <w:rPr>
          <w:rFonts w:ascii="Arial" w:hAnsi="Arial" w:cs="Arial"/>
          <w:b/>
          <w:sz w:val="24"/>
        </w:rPr>
        <w:t>Revised WID Inter RAT mode mobility support from E-UTRAN TN to NR-NTN</w:t>
      </w:r>
    </w:p>
    <w:p w14:paraId="1495D4FE"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 Terrestar Corporation, Omnispace, Thuraya, Thales, SK Telecom, ETRI, Novamint, ESA</w:t>
      </w:r>
    </w:p>
    <w:p w14:paraId="5318D097" w14:textId="77777777" w:rsidR="009F16EF" w:rsidRDefault="009F16EF" w:rsidP="009F16EF">
      <w:pPr>
        <w:rPr>
          <w:color w:val="808080"/>
        </w:rPr>
      </w:pPr>
      <w:r>
        <w:rPr>
          <w:color w:val="808080"/>
        </w:rPr>
        <w:t>(Replaces RP-240924)</w:t>
      </w:r>
    </w:p>
    <w:p w14:paraId="7A071328" w14:textId="77777777" w:rsidR="009F16EF" w:rsidRDefault="009F16EF" w:rsidP="009F16EF">
      <w:pPr>
        <w:rPr>
          <w:rFonts w:ascii="Arial" w:hAnsi="Arial" w:cs="Arial"/>
          <w:b/>
        </w:rPr>
      </w:pPr>
      <w:r>
        <w:rPr>
          <w:rFonts w:ascii="Arial" w:hAnsi="Arial" w:cs="Arial"/>
          <w:b/>
        </w:rPr>
        <w:t xml:space="preserve">Discussion: </w:t>
      </w:r>
    </w:p>
    <w:p w14:paraId="7C76F1B8" w14:textId="77777777" w:rsidR="009F16EF" w:rsidRDefault="009F16EF" w:rsidP="009F16EF">
      <w:r>
        <w:t>RAN chair: revise to remove connected part</w:t>
      </w:r>
    </w:p>
    <w:p w14:paraId="7A241A59" w14:textId="77777777" w:rsidR="009F16EF" w:rsidRDefault="009F16EF" w:rsidP="009F16EF">
      <w:r>
        <w:t>Inmarsat: adding only supporting companies would be a waste of time</w:t>
      </w:r>
    </w:p>
    <w:p w14:paraId="5613C7EF" w14:textId="77777777" w:rsidR="009F16EF" w:rsidRDefault="009F16EF" w:rsidP="009F16EF">
      <w:r>
        <w:t>RAN chair: in this case RP-242370 is withdrawn and RP-241756 is not pursued</w:t>
      </w:r>
    </w:p>
    <w:p w14:paraId="4FEA028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70B62F" w14:textId="77777777" w:rsidR="009F16EF" w:rsidRDefault="009F16EF" w:rsidP="009F16EF">
      <w:pPr>
        <w:rPr>
          <w:rFonts w:ascii="Arial" w:hAnsi="Arial" w:cs="Arial"/>
          <w:b/>
          <w:sz w:val="24"/>
        </w:rPr>
      </w:pPr>
      <w:r>
        <w:rPr>
          <w:rFonts w:ascii="Arial" w:hAnsi="Arial" w:cs="Arial"/>
          <w:b/>
          <w:color w:val="0000FF"/>
          <w:sz w:val="24"/>
        </w:rPr>
        <w:t>RP-242370</w:t>
      </w:r>
      <w:r>
        <w:rPr>
          <w:rFonts w:ascii="Arial" w:hAnsi="Arial" w:cs="Arial"/>
          <w:b/>
          <w:color w:val="0000FF"/>
          <w:sz w:val="24"/>
        </w:rPr>
        <w:tab/>
      </w:r>
      <w:r>
        <w:rPr>
          <w:rFonts w:ascii="Arial" w:hAnsi="Arial" w:cs="Arial"/>
          <w:b/>
          <w:sz w:val="24"/>
        </w:rPr>
        <w:t>Revised WID Inter RAT mode mobility support from E-UTRAN TN to NR-NTN</w:t>
      </w:r>
    </w:p>
    <w:p w14:paraId="020A168C"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Inmarsat, Viasat, Terrestar Corporation, Omnispace, Thuraya, Thales, SK Telecom, ETRI, Novamint, ESA</w:t>
      </w:r>
    </w:p>
    <w:p w14:paraId="580FBA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7DF7F4" w14:textId="77777777" w:rsidR="009F16EF" w:rsidRDefault="009F16EF" w:rsidP="009F16EF">
      <w:pPr>
        <w:pStyle w:val="Heading3"/>
      </w:pPr>
      <w:bookmarkStart w:id="270" w:name="_Toc178621169"/>
      <w:bookmarkStart w:id="271" w:name="_Toc184591847"/>
      <w:r>
        <w:lastRenderedPageBreak/>
        <w:t>10.4</w:t>
      </w:r>
      <w:r>
        <w:tab/>
        <w:t>Open REL-19 LTE WIs (spectrum related)</w:t>
      </w:r>
      <w:bookmarkEnd w:id="270"/>
      <w:bookmarkEnd w:id="271"/>
    </w:p>
    <w:p w14:paraId="719E464C" w14:textId="77777777" w:rsidR="009F16EF" w:rsidRDefault="009F16EF" w:rsidP="009F16EF">
      <w:pPr>
        <w:pStyle w:val="Heading4"/>
      </w:pPr>
      <w:bookmarkStart w:id="272" w:name="_Toc178621170"/>
      <w:bookmarkStart w:id="273" w:name="_Toc184591848"/>
      <w:r>
        <w:t>10.4.1</w:t>
      </w:r>
      <w:r>
        <w:tab/>
        <w:t>Introduction of LTE FDD band in 1800–1830 MHz for Canada [New RAN4 WI: LTE_FDD_1800_1830MHz_CAN]</w:t>
      </w:r>
      <w:bookmarkEnd w:id="272"/>
      <w:bookmarkEnd w:id="273"/>
    </w:p>
    <w:p w14:paraId="5FFBB8C9" w14:textId="77777777" w:rsidR="009F16EF" w:rsidRDefault="009F16EF" w:rsidP="009F16EF">
      <w:pPr>
        <w:rPr>
          <w:rFonts w:ascii="Arial" w:hAnsi="Arial" w:cs="Arial"/>
          <w:b/>
          <w:sz w:val="24"/>
        </w:rPr>
      </w:pPr>
      <w:r>
        <w:rPr>
          <w:rFonts w:ascii="Arial" w:hAnsi="Arial" w:cs="Arial"/>
          <w:b/>
          <w:color w:val="0000FF"/>
          <w:sz w:val="24"/>
        </w:rPr>
        <w:t>RP-241738</w:t>
      </w:r>
      <w:r>
        <w:rPr>
          <w:rFonts w:ascii="Arial" w:hAnsi="Arial" w:cs="Arial"/>
          <w:b/>
          <w:color w:val="0000FF"/>
          <w:sz w:val="24"/>
        </w:rPr>
        <w:tab/>
      </w:r>
      <w:r>
        <w:rPr>
          <w:rFonts w:ascii="Arial" w:hAnsi="Arial" w:cs="Arial"/>
          <w:b/>
          <w:sz w:val="24"/>
        </w:rPr>
        <w:t>Status report for WI Introduction of LTE FDD band in 1800–1830 MHz for Canada</w:t>
      </w:r>
    </w:p>
    <w:p w14:paraId="56ECD58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14:paraId="56C7919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89AD4" w14:textId="77777777" w:rsidR="009F16EF" w:rsidRDefault="009F16EF" w:rsidP="009F16EF">
      <w:pPr>
        <w:rPr>
          <w:rFonts w:ascii="Arial" w:hAnsi="Arial" w:cs="Arial"/>
          <w:b/>
          <w:sz w:val="24"/>
        </w:rPr>
      </w:pPr>
      <w:r>
        <w:rPr>
          <w:rFonts w:ascii="Arial" w:hAnsi="Arial" w:cs="Arial"/>
          <w:b/>
          <w:color w:val="0000FF"/>
          <w:sz w:val="24"/>
        </w:rPr>
        <w:t>RP-241739</w:t>
      </w:r>
      <w:r>
        <w:rPr>
          <w:rFonts w:ascii="Arial" w:hAnsi="Arial" w:cs="Arial"/>
          <w:b/>
          <w:color w:val="0000FF"/>
          <w:sz w:val="24"/>
        </w:rPr>
        <w:tab/>
      </w:r>
      <w:r>
        <w:rPr>
          <w:rFonts w:ascii="Arial" w:hAnsi="Arial" w:cs="Arial"/>
          <w:b/>
          <w:sz w:val="24"/>
        </w:rPr>
        <w:t>Revised WID on Introduction of LTE FDD band in 1800 – 1830 MHz for Canada</w:t>
      </w:r>
    </w:p>
    <w:p w14:paraId="4DC89C78"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NOVAMINT</w:t>
      </w:r>
    </w:p>
    <w:p w14:paraId="24277F3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714E1" w14:textId="77777777" w:rsidR="009F16EF" w:rsidRDefault="009F16EF" w:rsidP="009F16EF">
      <w:pPr>
        <w:pStyle w:val="Heading4"/>
      </w:pPr>
      <w:bookmarkStart w:id="274" w:name="_Toc178621171"/>
      <w:bookmarkStart w:id="275" w:name="_Toc184591849"/>
      <w:r>
        <w:t>10.4.2</w:t>
      </w:r>
      <w:r>
        <w:tab/>
        <w:t>Introduction of another IoT-NTN S-band (MSS band 2000-2020 MHz UL and 2180-2200 MHz DL) [New RAN4 WI: IoT_NTN_FDD_S_band]</w:t>
      </w:r>
      <w:bookmarkEnd w:id="274"/>
      <w:bookmarkEnd w:id="275"/>
    </w:p>
    <w:p w14:paraId="33F8B74F" w14:textId="77777777" w:rsidR="009F16EF" w:rsidRDefault="009F16EF" w:rsidP="009F16EF">
      <w:pPr>
        <w:rPr>
          <w:rFonts w:ascii="Arial" w:hAnsi="Arial" w:cs="Arial"/>
          <w:b/>
          <w:sz w:val="24"/>
        </w:rPr>
      </w:pPr>
      <w:r>
        <w:rPr>
          <w:rFonts w:ascii="Arial" w:hAnsi="Arial" w:cs="Arial"/>
          <w:b/>
          <w:color w:val="0000FF"/>
          <w:sz w:val="24"/>
        </w:rPr>
        <w:t>RP-242061</w:t>
      </w:r>
      <w:r>
        <w:rPr>
          <w:rFonts w:ascii="Arial" w:hAnsi="Arial" w:cs="Arial"/>
          <w:b/>
          <w:color w:val="0000FF"/>
          <w:sz w:val="24"/>
        </w:rPr>
        <w:tab/>
      </w:r>
      <w:r>
        <w:rPr>
          <w:rFonts w:ascii="Arial" w:hAnsi="Arial" w:cs="Arial"/>
          <w:b/>
          <w:sz w:val="24"/>
        </w:rPr>
        <w:t>Status report for WI Introduction of another IoT-NTN S-band (MSS band 2000-2020 MHz UL and 2180-2200 MHz DL)</w:t>
      </w:r>
    </w:p>
    <w:p w14:paraId="679D14A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102F6641" w14:textId="77777777" w:rsidR="009F16EF" w:rsidRDefault="009F16EF" w:rsidP="009F16EF">
      <w:pPr>
        <w:rPr>
          <w:rFonts w:ascii="Arial" w:hAnsi="Arial" w:cs="Arial"/>
          <w:b/>
        </w:rPr>
      </w:pPr>
      <w:r>
        <w:rPr>
          <w:rFonts w:ascii="Arial" w:hAnsi="Arial" w:cs="Arial"/>
          <w:b/>
        </w:rPr>
        <w:t xml:space="preserve">Discussion: </w:t>
      </w:r>
    </w:p>
    <w:p w14:paraId="05727594" w14:textId="77777777" w:rsidR="009F16EF" w:rsidRDefault="009F16EF" w:rsidP="009F16EF">
      <w:r>
        <w:t>MCC: status report RP-242061 changes the target of IoT_NTN_FDD_S_band-Core from March 25 to June 25 (without indicating that this is a change) while revised WID RP-242062 keeps it at March 25 so what is correct?</w:t>
      </w:r>
    </w:p>
    <w:p w14:paraId="13155774" w14:textId="77777777" w:rsidR="009F16EF" w:rsidRDefault="009F16EF" w:rsidP="009F16EF">
      <w:r>
        <w:t>Mediatek: March 25 is the intended target date for IoT_NTN_FDD_S_band-Core</w:t>
      </w:r>
    </w:p>
    <w:p w14:paraId="34C8C8D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RP-242346</w:t>
      </w:r>
      <w:r>
        <w:rPr>
          <w:color w:val="993300"/>
          <w:u w:val="single"/>
        </w:rPr>
        <w:t>.</w:t>
      </w:r>
    </w:p>
    <w:p w14:paraId="15CCE54D" w14:textId="77777777" w:rsidR="009F16EF" w:rsidRDefault="009F16EF" w:rsidP="009F16EF">
      <w:pPr>
        <w:rPr>
          <w:rFonts w:ascii="Arial" w:hAnsi="Arial" w:cs="Arial"/>
          <w:b/>
          <w:sz w:val="24"/>
        </w:rPr>
      </w:pPr>
      <w:r>
        <w:rPr>
          <w:rFonts w:ascii="Arial" w:hAnsi="Arial" w:cs="Arial"/>
          <w:b/>
          <w:color w:val="0000FF"/>
          <w:sz w:val="24"/>
        </w:rPr>
        <w:t>RP-242346</w:t>
      </w:r>
      <w:r>
        <w:rPr>
          <w:rFonts w:ascii="Arial" w:hAnsi="Arial" w:cs="Arial"/>
          <w:b/>
          <w:color w:val="0000FF"/>
          <w:sz w:val="24"/>
        </w:rPr>
        <w:tab/>
      </w:r>
      <w:r>
        <w:rPr>
          <w:rFonts w:ascii="Arial" w:hAnsi="Arial" w:cs="Arial"/>
          <w:b/>
          <w:sz w:val="24"/>
        </w:rPr>
        <w:t>Status report for WI Introduction of another IoT-NTN S-band (MSS band 2000-2020 MHz UL and 2180-2200 MHz DL)</w:t>
      </w:r>
    </w:p>
    <w:p w14:paraId="7085799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4B97502E" w14:textId="77777777" w:rsidR="009F16EF" w:rsidRDefault="009F16EF" w:rsidP="009F16EF">
      <w:pPr>
        <w:rPr>
          <w:color w:val="808080"/>
        </w:rPr>
      </w:pPr>
      <w:r>
        <w:rPr>
          <w:color w:val="808080"/>
        </w:rPr>
        <w:t>(Replaces RP-242061)</w:t>
      </w:r>
    </w:p>
    <w:p w14:paraId="06EBCDF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C9EE" w14:textId="77777777" w:rsidR="009F16EF" w:rsidRDefault="009F16EF" w:rsidP="009F16EF">
      <w:pPr>
        <w:rPr>
          <w:rFonts w:ascii="Arial" w:hAnsi="Arial" w:cs="Arial"/>
          <w:b/>
          <w:sz w:val="24"/>
        </w:rPr>
      </w:pPr>
      <w:r>
        <w:rPr>
          <w:rFonts w:ascii="Arial" w:hAnsi="Arial" w:cs="Arial"/>
          <w:b/>
          <w:color w:val="0000FF"/>
          <w:sz w:val="24"/>
        </w:rPr>
        <w:t>RP-242062</w:t>
      </w:r>
      <w:r>
        <w:rPr>
          <w:rFonts w:ascii="Arial" w:hAnsi="Arial" w:cs="Arial"/>
          <w:b/>
          <w:color w:val="0000FF"/>
          <w:sz w:val="24"/>
        </w:rPr>
        <w:tab/>
      </w:r>
      <w:r>
        <w:rPr>
          <w:rFonts w:ascii="Arial" w:hAnsi="Arial" w:cs="Arial"/>
          <w:b/>
          <w:sz w:val="24"/>
        </w:rPr>
        <w:t>Revised WI: Introduction of another IoT-NTN S-band (MSS band 2000-2020 MHz UL and 2180-2200 MHz DL)</w:t>
      </w:r>
    </w:p>
    <w:p w14:paraId="46778375"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1FAEABB" w14:textId="77777777" w:rsidR="009F16EF" w:rsidRDefault="009F16EF" w:rsidP="009F16EF">
      <w:pPr>
        <w:rPr>
          <w:color w:val="808080"/>
        </w:rPr>
      </w:pPr>
      <w:r>
        <w:rPr>
          <w:color w:val="808080"/>
        </w:rPr>
        <w:t>(Replaces RP-241662)</w:t>
      </w:r>
    </w:p>
    <w:p w14:paraId="420BEFDC" w14:textId="77777777" w:rsidR="009F16EF" w:rsidRDefault="009F16EF" w:rsidP="009F16EF">
      <w:pPr>
        <w:rPr>
          <w:rFonts w:ascii="Arial" w:hAnsi="Arial" w:cs="Arial"/>
          <w:b/>
        </w:rPr>
      </w:pPr>
      <w:r>
        <w:rPr>
          <w:rFonts w:ascii="Arial" w:hAnsi="Arial" w:cs="Arial"/>
          <w:b/>
        </w:rPr>
        <w:t xml:space="preserve">Abstract: </w:t>
      </w:r>
    </w:p>
    <w:p w14:paraId="5EFDA25D" w14:textId="77777777" w:rsidR="009F16EF" w:rsidRDefault="009F16EF" w:rsidP="009F16EF">
      <w:r>
        <w:t>Revision of RP-241662 (UID, template issues etc.)</w:t>
      </w:r>
    </w:p>
    <w:p w14:paraId="434AA2A6" w14:textId="77777777" w:rsidR="009F16EF" w:rsidRDefault="009F16EF" w:rsidP="009F16EF">
      <w:pPr>
        <w:rPr>
          <w:rFonts w:ascii="Arial" w:hAnsi="Arial" w:cs="Arial"/>
          <w:b/>
        </w:rPr>
      </w:pPr>
      <w:r>
        <w:rPr>
          <w:rFonts w:ascii="Arial" w:hAnsi="Arial" w:cs="Arial"/>
          <w:b/>
        </w:rPr>
        <w:t xml:space="preserve">Discussion: </w:t>
      </w:r>
    </w:p>
    <w:p w14:paraId="214EA47B" w14:textId="77777777" w:rsidR="009F16EF" w:rsidRDefault="009F16EF" w:rsidP="009F16EF">
      <w:r>
        <w:lastRenderedPageBreak/>
        <w:t>MCC: status report RP-242061 changes the target of IoT_NTN_FDD_S_band-Core from March 25 to June 25 (without indicating that this is a change) while revised WID RP-242062 keeps it at March 25 so what is correct?</w:t>
      </w:r>
    </w:p>
    <w:p w14:paraId="6108C4EB" w14:textId="77777777" w:rsidR="009F16EF" w:rsidRDefault="009F16EF" w:rsidP="009F16EF">
      <w:r>
        <w:t>Mediatek: March 25 is the intended target date for IoT_NTN_FDD_S_band-Core</w:t>
      </w:r>
    </w:p>
    <w:p w14:paraId="28775B1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E5488" w14:textId="77777777" w:rsidR="009F16EF" w:rsidRDefault="009F16EF" w:rsidP="009F16EF">
      <w:pPr>
        <w:pStyle w:val="Heading4"/>
      </w:pPr>
      <w:bookmarkStart w:id="276" w:name="_Toc178621172"/>
      <w:bookmarkStart w:id="277" w:name="_Toc184591850"/>
      <w:r>
        <w:t>10.4.3</w:t>
      </w:r>
      <w:r>
        <w:tab/>
        <w:t>Core part: Rel-19 HPUE (PC2) and high power operation (PC1) for fixed-wireless/vehicle-mounted use cases in a single LTE band [New RAN4 WI: HPUE_LTE_bands_R19-Core]</w:t>
      </w:r>
      <w:bookmarkEnd w:id="276"/>
      <w:bookmarkEnd w:id="277"/>
    </w:p>
    <w:p w14:paraId="232D8A59" w14:textId="77777777" w:rsidR="009F16EF" w:rsidRDefault="009F16EF" w:rsidP="009F16EF">
      <w:pPr>
        <w:rPr>
          <w:rFonts w:ascii="Arial" w:hAnsi="Arial" w:cs="Arial"/>
          <w:b/>
          <w:sz w:val="24"/>
        </w:rPr>
      </w:pPr>
      <w:r>
        <w:rPr>
          <w:rFonts w:ascii="Arial" w:hAnsi="Arial" w:cs="Arial"/>
          <w:b/>
          <w:color w:val="0000FF"/>
          <w:sz w:val="24"/>
        </w:rPr>
        <w:t>RP-241814</w:t>
      </w:r>
      <w:r>
        <w:rPr>
          <w:rFonts w:ascii="Arial" w:hAnsi="Arial" w:cs="Arial"/>
          <w:b/>
          <w:color w:val="0000FF"/>
          <w:sz w:val="24"/>
        </w:rPr>
        <w:tab/>
      </w:r>
      <w:r>
        <w:rPr>
          <w:rFonts w:ascii="Arial" w:hAnsi="Arial" w:cs="Arial"/>
          <w:b/>
          <w:sz w:val="24"/>
        </w:rPr>
        <w:t>Status report for WI Core part: Rel-19 High power UE (power class 2) and high power operation (power class 1) for fixed-wireless/vehicle-mounted use cases in a single LTE band</w:t>
      </w:r>
    </w:p>
    <w:p w14:paraId="252140D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07C23189" w14:textId="77777777" w:rsidR="009F16EF" w:rsidRDefault="009F16EF" w:rsidP="009F16EF">
      <w:pPr>
        <w:rPr>
          <w:rFonts w:ascii="Arial" w:hAnsi="Arial" w:cs="Arial"/>
          <w:b/>
        </w:rPr>
      </w:pPr>
      <w:r>
        <w:rPr>
          <w:rFonts w:ascii="Arial" w:hAnsi="Arial" w:cs="Arial"/>
          <w:b/>
        </w:rPr>
        <w:t xml:space="preserve">Abstract: </w:t>
      </w:r>
    </w:p>
    <w:p w14:paraId="3FF300AE" w14:textId="77777777" w:rsidR="009F16EF" w:rsidRDefault="009F16EF" w:rsidP="009F16EF">
      <w:r>
        <w:t>Proposed completion level 10%</w:t>
      </w:r>
    </w:p>
    <w:p w14:paraId="686DD79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5C261" w14:textId="77777777" w:rsidR="009F16EF" w:rsidRDefault="009F16EF" w:rsidP="009F16EF">
      <w:pPr>
        <w:pStyle w:val="Heading4"/>
      </w:pPr>
      <w:bookmarkStart w:id="278" w:name="_Toc178621173"/>
      <w:bookmarkStart w:id="279" w:name="_Toc184591851"/>
      <w:r>
        <w:t>10.4.4</w:t>
      </w:r>
      <w:r>
        <w:tab/>
        <w:t>Core part: Rel-19 LTE-Adv CA for x bands (1&lt;=x&lt;= 6) DL with y bands (y=1, 2) UL [New RAN4 WI: LTE_CA_R19_xBDL_yBUL-Core]</w:t>
      </w:r>
      <w:bookmarkEnd w:id="278"/>
      <w:bookmarkEnd w:id="279"/>
    </w:p>
    <w:p w14:paraId="672EF859" w14:textId="77777777" w:rsidR="009F16EF" w:rsidRDefault="009F16EF" w:rsidP="009F16EF">
      <w:pPr>
        <w:rPr>
          <w:rFonts w:ascii="Arial" w:hAnsi="Arial" w:cs="Arial"/>
          <w:b/>
          <w:sz w:val="24"/>
        </w:rPr>
      </w:pPr>
      <w:r>
        <w:rPr>
          <w:rFonts w:ascii="Arial" w:hAnsi="Arial" w:cs="Arial"/>
          <w:b/>
          <w:color w:val="0000FF"/>
          <w:sz w:val="24"/>
        </w:rPr>
        <w:t>RP-242085</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0FFA6AD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4E275C8" w14:textId="77777777" w:rsidR="009F16EF" w:rsidRDefault="009F16EF" w:rsidP="009F16EF">
      <w:pPr>
        <w:rPr>
          <w:rFonts w:ascii="Arial" w:hAnsi="Arial" w:cs="Arial"/>
          <w:b/>
        </w:rPr>
      </w:pPr>
      <w:r>
        <w:rPr>
          <w:rFonts w:ascii="Arial" w:hAnsi="Arial" w:cs="Arial"/>
          <w:b/>
        </w:rPr>
        <w:t xml:space="preserve">Discussion: </w:t>
      </w:r>
    </w:p>
    <w:p w14:paraId="4ECD36CC" w14:textId="77777777" w:rsidR="009F16EF" w:rsidRDefault="009F16EF" w:rsidP="009F16EF">
      <w:r>
        <w:t>MCC: status report target June 24 contradicts revised WID RP-242086 which has LTE_CA_R19_xBDL_yBUL-Core target Sep.25 (= REL-19 freeze as usual for basket WIs) and with 10% and June 24 (in the past!) the WI would be stopped</w:t>
      </w:r>
    </w:p>
    <w:p w14:paraId="31BC125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RP-242332</w:t>
      </w:r>
      <w:r>
        <w:rPr>
          <w:color w:val="993300"/>
          <w:u w:val="single"/>
        </w:rPr>
        <w:t>.</w:t>
      </w:r>
    </w:p>
    <w:p w14:paraId="17187278" w14:textId="77777777" w:rsidR="009F16EF" w:rsidRDefault="009F16EF" w:rsidP="009F16EF">
      <w:pPr>
        <w:rPr>
          <w:rFonts w:ascii="Arial" w:hAnsi="Arial" w:cs="Arial"/>
          <w:b/>
          <w:sz w:val="24"/>
        </w:rPr>
      </w:pPr>
      <w:r>
        <w:rPr>
          <w:rFonts w:ascii="Arial" w:hAnsi="Arial" w:cs="Arial"/>
          <w:b/>
          <w:color w:val="0000FF"/>
          <w:sz w:val="24"/>
        </w:rPr>
        <w:t>RP-242332</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1FEC176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3F4B5C0E" w14:textId="77777777" w:rsidR="009F16EF" w:rsidRDefault="009F16EF" w:rsidP="009F16EF">
      <w:pPr>
        <w:rPr>
          <w:color w:val="808080"/>
        </w:rPr>
      </w:pPr>
      <w:r>
        <w:rPr>
          <w:color w:val="808080"/>
        </w:rPr>
        <w:t>(Replaces RP-242085)</w:t>
      </w:r>
    </w:p>
    <w:p w14:paraId="49176C69" w14:textId="77777777" w:rsidR="009F16EF" w:rsidRDefault="009F16EF" w:rsidP="009F16EF">
      <w:pPr>
        <w:rPr>
          <w:rFonts w:ascii="Arial" w:hAnsi="Arial" w:cs="Arial"/>
          <w:b/>
        </w:rPr>
      </w:pPr>
      <w:r>
        <w:rPr>
          <w:rFonts w:ascii="Arial" w:hAnsi="Arial" w:cs="Arial"/>
          <w:b/>
        </w:rPr>
        <w:t xml:space="preserve">Discussion: </w:t>
      </w:r>
    </w:p>
    <w:p w14:paraId="22A6E47E" w14:textId="77777777" w:rsidR="009F16EF" w:rsidRDefault="009F16EF" w:rsidP="009F16EF">
      <w:r>
        <w:t>MCC: late submission</w:t>
      </w:r>
    </w:p>
    <w:p w14:paraId="7798824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AA2BA" w14:textId="77777777" w:rsidR="009F16EF" w:rsidRDefault="009F16EF" w:rsidP="009F16EF">
      <w:pPr>
        <w:rPr>
          <w:rFonts w:ascii="Arial" w:hAnsi="Arial" w:cs="Arial"/>
          <w:b/>
          <w:sz w:val="24"/>
        </w:rPr>
      </w:pPr>
      <w:r>
        <w:rPr>
          <w:rFonts w:ascii="Arial" w:hAnsi="Arial" w:cs="Arial"/>
          <w:b/>
          <w:color w:val="0000FF"/>
          <w:sz w:val="24"/>
        </w:rPr>
        <w:t>RP-242086</w:t>
      </w:r>
      <w:r>
        <w:rPr>
          <w:rFonts w:ascii="Arial" w:hAnsi="Arial" w:cs="Arial"/>
          <w:b/>
          <w:color w:val="0000FF"/>
          <w:sz w:val="24"/>
        </w:rPr>
        <w:tab/>
      </w:r>
      <w:r>
        <w:rPr>
          <w:rFonts w:ascii="Arial" w:hAnsi="Arial" w:cs="Arial"/>
          <w:b/>
          <w:sz w:val="24"/>
        </w:rPr>
        <w:t>Revised WI: Rel-19 LTE-Advanced Carrier Aggregation for x bands (2&lt;=x&lt;= 6) DL with y bands (y=1, 2) UL</w:t>
      </w:r>
    </w:p>
    <w:p w14:paraId="68D1979A"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BB1ED9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3F932" w14:textId="77777777" w:rsidR="009F16EF" w:rsidRDefault="009F16EF" w:rsidP="009F16EF">
      <w:pPr>
        <w:pStyle w:val="Heading3"/>
      </w:pPr>
      <w:bookmarkStart w:id="280" w:name="_Toc178621174"/>
      <w:bookmarkStart w:id="281" w:name="_Toc184591852"/>
      <w:r>
        <w:lastRenderedPageBreak/>
        <w:t>10.5</w:t>
      </w:r>
      <w:r>
        <w:tab/>
        <w:t>Small Technical Enhancements and Improvements for REL-19 [TEI19]</w:t>
      </w:r>
      <w:bookmarkEnd w:id="280"/>
      <w:bookmarkEnd w:id="281"/>
    </w:p>
    <w:p w14:paraId="41ABB002" w14:textId="77777777" w:rsidR="009F16EF" w:rsidRDefault="009F16EF" w:rsidP="009F16EF">
      <w:pPr>
        <w:pStyle w:val="Heading3"/>
      </w:pPr>
      <w:bookmarkStart w:id="282" w:name="_Toc178621175"/>
      <w:bookmarkStart w:id="283" w:name="_Toc184591853"/>
      <w:r>
        <w:t>10.6</w:t>
      </w:r>
      <w:r>
        <w:tab/>
        <w:t>Closed REL-19 LTE SIs</w:t>
      </w:r>
      <w:bookmarkEnd w:id="282"/>
      <w:bookmarkEnd w:id="283"/>
    </w:p>
    <w:p w14:paraId="728C0315" w14:textId="77777777" w:rsidR="009F16EF" w:rsidRDefault="009F16EF" w:rsidP="009F16EF">
      <w:pPr>
        <w:pStyle w:val="Heading3"/>
      </w:pPr>
      <w:bookmarkStart w:id="284" w:name="_Toc178621176"/>
      <w:bookmarkStart w:id="285" w:name="_Toc184591854"/>
      <w:r>
        <w:t>10.7</w:t>
      </w:r>
      <w:r>
        <w:tab/>
        <w:t>Closed REL-19 LTE WIs</w:t>
      </w:r>
      <w:bookmarkEnd w:id="284"/>
      <w:bookmarkEnd w:id="285"/>
    </w:p>
    <w:p w14:paraId="005F2BFA" w14:textId="77777777" w:rsidR="009F16EF" w:rsidRDefault="009F16EF" w:rsidP="009F16EF">
      <w:pPr>
        <w:pStyle w:val="Heading3"/>
      </w:pPr>
      <w:bookmarkStart w:id="286" w:name="_Toc178621177"/>
      <w:bookmarkStart w:id="287" w:name="_Toc184591855"/>
      <w:r>
        <w:t>10.8</w:t>
      </w:r>
      <w:r>
        <w:tab/>
        <w:t>LTE UE capabilities/UE categories</w:t>
      </w:r>
      <w:bookmarkEnd w:id="286"/>
      <w:bookmarkEnd w:id="287"/>
    </w:p>
    <w:p w14:paraId="5E26C64C" w14:textId="77777777" w:rsidR="009F16EF" w:rsidRDefault="009F16EF" w:rsidP="009F16EF">
      <w:pPr>
        <w:rPr>
          <w:rFonts w:ascii="Arial" w:hAnsi="Arial" w:cs="Arial"/>
          <w:b/>
          <w:sz w:val="24"/>
        </w:rPr>
      </w:pPr>
      <w:r>
        <w:rPr>
          <w:rFonts w:ascii="Arial" w:hAnsi="Arial" w:cs="Arial"/>
          <w:b/>
          <w:color w:val="0000FF"/>
          <w:sz w:val="24"/>
        </w:rPr>
        <w:t>RP-242231</w:t>
      </w:r>
      <w:r>
        <w:rPr>
          <w:rFonts w:ascii="Arial" w:hAnsi="Arial" w:cs="Arial"/>
          <w:b/>
          <w:color w:val="0000FF"/>
          <w:sz w:val="24"/>
        </w:rPr>
        <w:tab/>
      </w:r>
      <w:r>
        <w:rPr>
          <w:rFonts w:ascii="Arial" w:hAnsi="Arial" w:cs="Arial"/>
          <w:b/>
          <w:sz w:val="24"/>
        </w:rPr>
        <w:t>LTE UE capabilities</w:t>
      </w:r>
    </w:p>
    <w:p w14:paraId="10923F7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99384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1E924" w14:textId="77777777" w:rsidR="009F16EF" w:rsidRDefault="009F16EF" w:rsidP="009F16EF">
      <w:pPr>
        <w:pStyle w:val="Heading2"/>
      </w:pPr>
      <w:bookmarkStart w:id="288" w:name="_Toc178621178"/>
      <w:bookmarkStart w:id="289" w:name="_Toc184591856"/>
      <w:r>
        <w:t>11</w:t>
      </w:r>
      <w:r>
        <w:tab/>
        <w:t>UMTS</w:t>
      </w:r>
      <w:bookmarkEnd w:id="288"/>
      <w:bookmarkEnd w:id="289"/>
    </w:p>
    <w:p w14:paraId="3429FDFE" w14:textId="77777777" w:rsidR="009F16EF" w:rsidRDefault="009F16EF" w:rsidP="009F16EF">
      <w:r>
        <w:t>NOTE: This agenda item covers UMTS topics of all releases except UMTS UE conformance aspects which are covered under AI13. Topics affecting UMTS and LTE are covered under AI 10.</w:t>
      </w:r>
    </w:p>
    <w:p w14:paraId="4A01D31D" w14:textId="77777777" w:rsidR="009F16EF" w:rsidRDefault="009F16EF" w:rsidP="009F16EF">
      <w:pPr>
        <w:pStyle w:val="Heading2"/>
      </w:pPr>
      <w:bookmarkStart w:id="290" w:name="_Toc178621179"/>
      <w:bookmarkStart w:id="291" w:name="_Toc184591857"/>
      <w:r>
        <w:t>12</w:t>
      </w:r>
      <w:r>
        <w:tab/>
        <w:t>GERAN</w:t>
      </w:r>
      <w:bookmarkEnd w:id="290"/>
      <w:bookmarkEnd w:id="291"/>
    </w:p>
    <w:p w14:paraId="430CD135" w14:textId="77777777" w:rsidR="009F16EF" w:rsidRDefault="009F16EF" w:rsidP="009F16EF">
      <w:r>
        <w:t>NOTE: This agenda item covers GERAN topics of all releases except GERAN MS conformance aspects which are covered under AI13. Topics affecting GERAN and UMTS are covered under AI 11.</w:t>
      </w:r>
    </w:p>
    <w:p w14:paraId="5DC2B7A4" w14:textId="77777777" w:rsidR="009F16EF" w:rsidRDefault="009F16EF" w:rsidP="009F16EF">
      <w:pPr>
        <w:pStyle w:val="Heading2"/>
      </w:pPr>
      <w:bookmarkStart w:id="292" w:name="_Toc178621180"/>
      <w:bookmarkStart w:id="293" w:name="_Toc184591858"/>
      <w:r>
        <w:t>13</w:t>
      </w:r>
      <w:r>
        <w:tab/>
        <w:t>New, open, closed RAN5 UE Conformance testing WIs and SIs</w:t>
      </w:r>
      <w:bookmarkEnd w:id="292"/>
      <w:bookmarkEnd w:id="293"/>
    </w:p>
    <w:p w14:paraId="120C032B" w14:textId="77777777" w:rsidR="009F16EF" w:rsidRDefault="009F16EF" w:rsidP="009F16EF">
      <w:r>
        <w:t>NOTE: For closed WIs/SIs of REL-x and before and for TEIx_Test with x&lt;=18 see agenda item 14.</w:t>
      </w:r>
    </w:p>
    <w:p w14:paraId="71E2545F" w14:textId="77777777" w:rsidR="009F16EF" w:rsidRDefault="009F16EF" w:rsidP="009F16EF">
      <w:pPr>
        <w:pStyle w:val="Heading3"/>
      </w:pPr>
      <w:bookmarkStart w:id="294" w:name="_Toc178621181"/>
      <w:bookmarkStart w:id="295" w:name="_Toc184591859"/>
      <w:r>
        <w:t>13.1</w:t>
      </w:r>
      <w:r>
        <w:tab/>
        <w:t>New WI/SI proposals for UE conformance testing (led by RAN5)</w:t>
      </w:r>
      <w:bookmarkEnd w:id="294"/>
      <w:bookmarkEnd w:id="295"/>
    </w:p>
    <w:p w14:paraId="12CBB2DB" w14:textId="77777777" w:rsidR="009F16EF" w:rsidRDefault="009F16EF" w:rsidP="009F16EF">
      <w:pPr>
        <w:rPr>
          <w:rFonts w:ascii="Arial" w:hAnsi="Arial" w:cs="Arial"/>
          <w:b/>
          <w:sz w:val="24"/>
        </w:rPr>
      </w:pPr>
      <w:r>
        <w:rPr>
          <w:rFonts w:ascii="Arial" w:hAnsi="Arial" w:cs="Arial"/>
          <w:b/>
          <w:color w:val="0000FF"/>
          <w:sz w:val="24"/>
        </w:rPr>
        <w:t>RP-241755</w:t>
      </w:r>
      <w:r>
        <w:rPr>
          <w:rFonts w:ascii="Arial" w:hAnsi="Arial" w:cs="Arial"/>
          <w:b/>
          <w:color w:val="0000FF"/>
          <w:sz w:val="24"/>
        </w:rPr>
        <w:tab/>
      </w:r>
      <w:r>
        <w:rPr>
          <w:rFonts w:ascii="Arial" w:hAnsi="Arial" w:cs="Arial"/>
          <w:b/>
          <w:sz w:val="24"/>
        </w:rPr>
        <w:t>New WID: UE Conformance - Protocol enhancements for Mission Critical Services (MCPTT, MCVideo, MCData) for Rel-17</w:t>
      </w:r>
    </w:p>
    <w:p w14:paraId="2B99363B"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FC23187" w14:textId="77777777" w:rsidR="009F16EF" w:rsidRDefault="009F16EF" w:rsidP="009F16EF">
      <w:pPr>
        <w:rPr>
          <w:rFonts w:ascii="Arial" w:hAnsi="Arial" w:cs="Arial"/>
          <w:b/>
        </w:rPr>
      </w:pPr>
      <w:r>
        <w:rPr>
          <w:rFonts w:ascii="Arial" w:hAnsi="Arial" w:cs="Arial"/>
          <w:b/>
        </w:rPr>
        <w:t xml:space="preserve">Abstract: </w:t>
      </w:r>
    </w:p>
    <w:p w14:paraId="47F2D572" w14:textId="77777777" w:rsidR="009F16EF" w:rsidRDefault="009F16EF" w:rsidP="009F16EF">
      <w:r>
        <w:t>tested Rel-17 CT WIs: MCProtoc17, enh3MCPTT-CT, eMCData3 and MCOver5GS; note: REL-16 WI MCProtoc16_enh2MCPTT_eMCData2-ConTest (AI 13.2.5) is supposed to complete in Sep.24; WI code to be used: MCProtoc17_enh3MCPTT_eMCData3_ MCOver5GS-UEConTest</w:t>
      </w:r>
    </w:p>
    <w:p w14:paraId="49F3423E" w14:textId="77777777" w:rsidR="009F16EF" w:rsidRDefault="009F16EF" w:rsidP="009F16EF">
      <w:pPr>
        <w:rPr>
          <w:rFonts w:ascii="Arial" w:hAnsi="Arial" w:cs="Arial"/>
          <w:b/>
        </w:rPr>
      </w:pPr>
      <w:r>
        <w:rPr>
          <w:rFonts w:ascii="Arial" w:hAnsi="Arial" w:cs="Arial"/>
          <w:b/>
        </w:rPr>
        <w:t xml:space="preserve">Discussion: </w:t>
      </w:r>
    </w:p>
    <w:p w14:paraId="14411779" w14:textId="77777777" w:rsidR="009F16EF" w:rsidRDefault="009F16EF" w:rsidP="009F16EF">
      <w:r>
        <w:t>MCC: server testing included? (compare ToR update in RP-241708 under AI 5.5 and completed REL-16 WI, see revised WID RP-242148 in AI 13.2.5)</w:t>
      </w:r>
    </w:p>
    <w:p w14:paraId="202E335B" w14:textId="77777777" w:rsidR="009F16EF" w:rsidRDefault="009F16EF" w:rsidP="009F16EF">
      <w:r>
        <w:t>RAN5 chair: no server testing in this WI (will come in a future WI)</w:t>
      </w:r>
    </w:p>
    <w:p w14:paraId="2774FEF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5A8C3" w14:textId="77777777" w:rsidR="009F16EF" w:rsidRDefault="009F16EF" w:rsidP="009F16EF">
      <w:pPr>
        <w:rPr>
          <w:rFonts w:ascii="Arial" w:hAnsi="Arial" w:cs="Arial"/>
          <w:b/>
          <w:sz w:val="24"/>
        </w:rPr>
      </w:pPr>
      <w:r>
        <w:rPr>
          <w:rFonts w:ascii="Arial" w:hAnsi="Arial" w:cs="Arial"/>
          <w:b/>
          <w:color w:val="0000FF"/>
          <w:sz w:val="24"/>
        </w:rPr>
        <w:t>RP-242001</w:t>
      </w:r>
      <w:r>
        <w:rPr>
          <w:rFonts w:ascii="Arial" w:hAnsi="Arial" w:cs="Arial"/>
          <w:b/>
          <w:color w:val="0000FF"/>
          <w:sz w:val="24"/>
        </w:rPr>
        <w:tab/>
      </w:r>
      <w:r>
        <w:rPr>
          <w:rFonts w:ascii="Arial" w:hAnsi="Arial" w:cs="Arial"/>
          <w:b/>
          <w:sz w:val="24"/>
        </w:rPr>
        <w:t>New WID: UE Conformance - Rel-18 downlink interruption for NR and EN-DC band combinations at dynamic Tx Switching in Uplink</w:t>
      </w:r>
    </w:p>
    <w:p w14:paraId="2D081DAD" w14:textId="77777777" w:rsidR="009F16EF" w:rsidRDefault="009F16EF" w:rsidP="009F16E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ZTE</w:t>
      </w:r>
    </w:p>
    <w:p w14:paraId="2B6751B6" w14:textId="77777777" w:rsidR="009F16EF" w:rsidRDefault="009F16EF" w:rsidP="009F16EF">
      <w:pPr>
        <w:rPr>
          <w:rFonts w:ascii="Arial" w:hAnsi="Arial" w:cs="Arial"/>
          <w:b/>
        </w:rPr>
      </w:pPr>
      <w:r>
        <w:rPr>
          <w:rFonts w:ascii="Arial" w:hAnsi="Arial" w:cs="Arial"/>
          <w:b/>
        </w:rPr>
        <w:t xml:space="preserve">Abstract: </w:t>
      </w:r>
    </w:p>
    <w:p w14:paraId="35B6811E" w14:textId="77777777" w:rsidR="009F16EF" w:rsidRDefault="009F16EF" w:rsidP="009F16EF">
      <w:r>
        <w:t>tested: REL-18 WI DL_intrpt_combos_TxSW_R18-Core</w:t>
      </w:r>
    </w:p>
    <w:p w14:paraId="3584391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FBF84" w14:textId="77777777" w:rsidR="009F16EF" w:rsidRDefault="009F16EF" w:rsidP="009F16EF">
      <w:pPr>
        <w:rPr>
          <w:rFonts w:ascii="Arial" w:hAnsi="Arial" w:cs="Arial"/>
          <w:b/>
          <w:sz w:val="24"/>
        </w:rPr>
      </w:pPr>
      <w:r>
        <w:rPr>
          <w:rFonts w:ascii="Arial" w:hAnsi="Arial" w:cs="Arial"/>
          <w:b/>
          <w:color w:val="0000FF"/>
          <w:sz w:val="24"/>
        </w:rPr>
        <w:t>RP-242024</w:t>
      </w:r>
      <w:r>
        <w:rPr>
          <w:rFonts w:ascii="Arial" w:hAnsi="Arial" w:cs="Arial"/>
          <w:b/>
          <w:color w:val="0000FF"/>
          <w:sz w:val="24"/>
        </w:rPr>
        <w:tab/>
      </w:r>
      <w:r>
        <w:rPr>
          <w:rFonts w:ascii="Arial" w:hAnsi="Arial" w:cs="Arial"/>
          <w:b/>
          <w:sz w:val="24"/>
        </w:rPr>
        <w:t>New WID: UE Conformance - NR NTN (Non-Terrestrial Networks) enhancements plus CT aspects</w:t>
      </w:r>
    </w:p>
    <w:p w14:paraId="21B2E45A"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Italy, China Unicom, Mediatek</w:t>
      </w:r>
    </w:p>
    <w:p w14:paraId="66EF096A" w14:textId="77777777" w:rsidR="009F16EF" w:rsidRDefault="009F16EF" w:rsidP="009F16EF">
      <w:pPr>
        <w:rPr>
          <w:rFonts w:ascii="Arial" w:hAnsi="Arial" w:cs="Arial"/>
          <w:b/>
        </w:rPr>
      </w:pPr>
      <w:r>
        <w:rPr>
          <w:rFonts w:ascii="Arial" w:hAnsi="Arial" w:cs="Arial"/>
          <w:b/>
        </w:rPr>
        <w:t xml:space="preserve">Abstract: </w:t>
      </w:r>
    </w:p>
    <w:p w14:paraId="7B49149A" w14:textId="77777777" w:rsidR="009F16EF" w:rsidRDefault="009F16EF" w:rsidP="009F16EF">
      <w:r>
        <w:t>tested: RAN2 led REL-18 WI NR_NTN_enh and CT1 REL-18 WI 5GSAT_Ph2; WI code to be used: NR_NTN_enh_plus_CT-UEConTest</w:t>
      </w:r>
    </w:p>
    <w:p w14:paraId="3DA843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3C9EBA" w14:textId="77777777" w:rsidR="009F16EF" w:rsidRDefault="009F16EF" w:rsidP="009F16EF">
      <w:pPr>
        <w:rPr>
          <w:rFonts w:ascii="Arial" w:hAnsi="Arial" w:cs="Arial"/>
          <w:b/>
          <w:sz w:val="24"/>
        </w:rPr>
      </w:pPr>
      <w:r>
        <w:rPr>
          <w:rFonts w:ascii="Arial" w:hAnsi="Arial" w:cs="Arial"/>
          <w:b/>
          <w:color w:val="0000FF"/>
          <w:sz w:val="24"/>
        </w:rPr>
        <w:t>RP-242026</w:t>
      </w:r>
      <w:r>
        <w:rPr>
          <w:rFonts w:ascii="Arial" w:hAnsi="Arial" w:cs="Arial"/>
          <w:b/>
          <w:color w:val="0000FF"/>
          <w:sz w:val="24"/>
        </w:rPr>
        <w:tab/>
      </w:r>
      <w:r>
        <w:rPr>
          <w:rFonts w:ascii="Arial" w:hAnsi="Arial" w:cs="Arial"/>
          <w:b/>
          <w:sz w:val="24"/>
        </w:rPr>
        <w:t>New WID: UE Conformance - New bands and bandwidth allocation for LTE based 5G terrestrial broadcast</w:t>
      </w:r>
    </w:p>
    <w:p w14:paraId="5FA22E52"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Italy</w:t>
      </w:r>
    </w:p>
    <w:p w14:paraId="6BD7D73A" w14:textId="77777777" w:rsidR="009F16EF" w:rsidRDefault="009F16EF" w:rsidP="009F16EF">
      <w:pPr>
        <w:rPr>
          <w:rFonts w:ascii="Arial" w:hAnsi="Arial" w:cs="Arial"/>
          <w:b/>
        </w:rPr>
      </w:pPr>
      <w:r>
        <w:rPr>
          <w:rFonts w:ascii="Arial" w:hAnsi="Arial" w:cs="Arial"/>
          <w:b/>
        </w:rPr>
        <w:t xml:space="preserve">Abstract: </w:t>
      </w:r>
    </w:p>
    <w:p w14:paraId="5268CB4C" w14:textId="77777777" w:rsidR="009F16EF" w:rsidRDefault="009F16EF" w:rsidP="009F16EF">
      <w:r>
        <w:t>tested: REL-18 RAN4 WI LTE_terr_bcast_bands_part2-Core (and REL-18 aspects of REL-17 RAN1/2/3 WI LTE_terr_bcast_bands_part1-Core);</w:t>
      </w:r>
    </w:p>
    <w:p w14:paraId="194C0CEF" w14:textId="77777777" w:rsidR="009F16EF" w:rsidRDefault="009F16EF" w:rsidP="009F16EF">
      <w:r>
        <w:t>WI code to be used: LTE_terr_bcast_bands_part2-UEConTest;</w:t>
      </w:r>
    </w:p>
    <w:p w14:paraId="1598FD00" w14:textId="77777777" w:rsidR="009F16EF" w:rsidRDefault="009F16EF" w:rsidP="009F16EF">
      <w:pPr>
        <w:rPr>
          <w:rFonts w:ascii="Arial" w:hAnsi="Arial" w:cs="Arial"/>
          <w:b/>
        </w:rPr>
      </w:pPr>
      <w:r>
        <w:rPr>
          <w:rFonts w:ascii="Arial" w:hAnsi="Arial" w:cs="Arial"/>
          <w:b/>
        </w:rPr>
        <w:t xml:space="preserve">Discussion: </w:t>
      </w:r>
    </w:p>
    <w:p w14:paraId="292EAA1D" w14:textId="77777777" w:rsidR="009F16EF" w:rsidRDefault="009F16EF" w:rsidP="009F16EF">
      <w:r>
        <w:t xml:space="preserve">MCC: remember that this is the result of the unfortunate attempt to standardize RAN1/2/3 aspects in REL-17 WI LTE_terr_bcast_bands_part1-Core and to shift the related RAN4 work into REL-18 WI LTE_terr_bcast_bands_part2-Core and to magically combine both by declaring the RAN4 WI REL-indep. from REL17 (note: finally this REL-independence was not considered; this means that actually the RAN1/2/3 part of the feature in REL-17 can not be used alone and only in REL-18 we have a complete feature; see company CR RP-242092 which intends to clarify this in REL-17 TS 36.300); </w:t>
      </w:r>
    </w:p>
    <w:p w14:paraId="7E40EE74" w14:textId="77777777" w:rsidR="009F16EF" w:rsidRDefault="009F16EF" w:rsidP="009F16EF">
      <w:r>
        <w:t>this approach (misuse of REL-independent approach to couple WIs) has to be avoided as we shall only add complete features into a REL and we have a clear 1:1 relation between RAN1/2/3/4 Core part and RAN5 testing WI which also defines the REL of the RAN5 WI (also note that RAN5 specifies in 36.523-2 for which a REL a test is considered).</w:t>
      </w:r>
    </w:p>
    <w:p w14:paraId="1C08C2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249EF7" w14:textId="77777777" w:rsidR="009F16EF" w:rsidRDefault="009F16EF" w:rsidP="009F16EF">
      <w:pPr>
        <w:rPr>
          <w:rFonts w:ascii="Arial" w:hAnsi="Arial" w:cs="Arial"/>
          <w:b/>
          <w:sz w:val="24"/>
        </w:rPr>
      </w:pPr>
      <w:r>
        <w:rPr>
          <w:rFonts w:ascii="Arial" w:hAnsi="Arial" w:cs="Arial"/>
          <w:b/>
          <w:color w:val="0000FF"/>
          <w:sz w:val="24"/>
        </w:rPr>
        <w:t>RP-242092</w:t>
      </w:r>
      <w:r>
        <w:rPr>
          <w:rFonts w:ascii="Arial" w:hAnsi="Arial" w:cs="Arial"/>
          <w:b/>
          <w:color w:val="0000FF"/>
          <w:sz w:val="24"/>
        </w:rPr>
        <w:tab/>
      </w:r>
      <w:r>
        <w:rPr>
          <w:rFonts w:ascii="Arial" w:hAnsi="Arial" w:cs="Arial"/>
          <w:b/>
          <w:sz w:val="24"/>
        </w:rPr>
        <w:t>Clarification on UE/BS requirements for LTE based 5G terrestrial broadcast</w:t>
      </w:r>
    </w:p>
    <w:p w14:paraId="72F32153"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v17.8.0</w:t>
      </w:r>
      <w:r>
        <w:rPr>
          <w:i/>
        </w:rPr>
        <w:tab/>
        <w:t xml:space="preserve">  CR-1406  Cat: F (Rel-17)</w:t>
      </w:r>
      <w:r>
        <w:rPr>
          <w:i/>
        </w:rPr>
        <w:br/>
      </w:r>
      <w:r>
        <w:rPr>
          <w:i/>
        </w:rPr>
        <w:br/>
      </w:r>
      <w:r>
        <w:rPr>
          <w:i/>
        </w:rPr>
        <w:tab/>
      </w:r>
      <w:r>
        <w:rPr>
          <w:i/>
        </w:rPr>
        <w:tab/>
      </w:r>
      <w:r>
        <w:rPr>
          <w:i/>
        </w:rPr>
        <w:tab/>
      </w:r>
      <w:r>
        <w:rPr>
          <w:i/>
        </w:rPr>
        <w:tab/>
      </w:r>
      <w:r>
        <w:rPr>
          <w:i/>
        </w:rPr>
        <w:tab/>
        <w:t>Source: Qualcomm Incorporated</w:t>
      </w:r>
    </w:p>
    <w:p w14:paraId="745264CF" w14:textId="77777777" w:rsidR="009F16EF" w:rsidRDefault="009F16EF" w:rsidP="009F16EF">
      <w:pPr>
        <w:rPr>
          <w:rFonts w:ascii="Arial" w:hAnsi="Arial" w:cs="Arial"/>
          <w:b/>
        </w:rPr>
      </w:pPr>
      <w:r>
        <w:rPr>
          <w:rFonts w:ascii="Arial" w:hAnsi="Arial" w:cs="Arial"/>
          <w:b/>
        </w:rPr>
        <w:t xml:space="preserve">Abstract: </w:t>
      </w:r>
    </w:p>
    <w:p w14:paraId="17F25C8D" w14:textId="77777777" w:rsidR="009F16EF" w:rsidRDefault="009F16EF" w:rsidP="009F16EF">
      <w:r>
        <w:t>company CR related to new WI proposal in RP-242026; CR clarifies that REL-17 RAN1/2/3 feature LTE_terr_bcast_bands_part1-Core can actually not be used in REL-17 as the related RAN4 aspects for this feature were only introduced in REL-18 WI LTE_terr_bcast_bands_part2-Core (RP-242026 will now test both parts together (LTE_terr_bcast_bands_part1-Core, LTE_terr_bcast_bands_part2-Core) in one RAN5 REL-18 WI based on REL-18 specs; the new RAN5 WI RP-242026 is linked to LTE_terr_bcast_bands_part2-Core)</w:t>
      </w:r>
    </w:p>
    <w:p w14:paraId="47D550BC" w14:textId="77777777" w:rsidR="009F16EF" w:rsidRDefault="009F16EF" w:rsidP="009F16EF">
      <w:pPr>
        <w:rPr>
          <w:rFonts w:ascii="Arial" w:hAnsi="Arial" w:cs="Arial"/>
          <w:b/>
        </w:rPr>
      </w:pPr>
      <w:r>
        <w:rPr>
          <w:rFonts w:ascii="Arial" w:hAnsi="Arial" w:cs="Arial"/>
          <w:b/>
        </w:rPr>
        <w:lastRenderedPageBreak/>
        <w:t xml:space="preserve">Discussion: </w:t>
      </w:r>
    </w:p>
    <w:p w14:paraId="5D870906" w14:textId="77777777" w:rsidR="009F16EF" w:rsidRDefault="009F16EF" w:rsidP="009F16EF">
      <w:r>
        <w:t>MCC: please remember that the REL-indep. approach is no proper means to oursource RAN4 work that is tightly coupled to RAN1/2/3 work into other releases; they have to be done in the same REL</w:t>
      </w:r>
    </w:p>
    <w:p w14:paraId="20720505" w14:textId="77777777" w:rsidR="009F16EF" w:rsidRDefault="009F16EF" w:rsidP="009F16EF">
      <w:r>
        <w:t>conclusion: revised to add "for PMCH"</w:t>
      </w:r>
    </w:p>
    <w:p w14:paraId="5137627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RP-242383</w:t>
      </w:r>
      <w:r>
        <w:rPr>
          <w:color w:val="993300"/>
          <w:u w:val="single"/>
        </w:rPr>
        <w:t>.</w:t>
      </w:r>
    </w:p>
    <w:p w14:paraId="54CA2ECC" w14:textId="77777777" w:rsidR="009F16EF" w:rsidRDefault="009F16EF" w:rsidP="009F16EF">
      <w:pPr>
        <w:rPr>
          <w:rFonts w:ascii="Arial" w:hAnsi="Arial" w:cs="Arial"/>
          <w:b/>
          <w:sz w:val="24"/>
        </w:rPr>
      </w:pPr>
      <w:r>
        <w:rPr>
          <w:rFonts w:ascii="Arial" w:hAnsi="Arial" w:cs="Arial"/>
          <w:b/>
          <w:color w:val="0000FF"/>
          <w:sz w:val="24"/>
        </w:rPr>
        <w:t>RP-242383</w:t>
      </w:r>
      <w:r>
        <w:rPr>
          <w:rFonts w:ascii="Arial" w:hAnsi="Arial" w:cs="Arial"/>
          <w:b/>
          <w:color w:val="0000FF"/>
          <w:sz w:val="24"/>
        </w:rPr>
        <w:tab/>
      </w:r>
      <w:r>
        <w:rPr>
          <w:rFonts w:ascii="Arial" w:hAnsi="Arial" w:cs="Arial"/>
          <w:b/>
          <w:sz w:val="24"/>
        </w:rPr>
        <w:t>Clarification on UE/BS requirements for LTE based 5G terrestrial broadcast</w:t>
      </w:r>
    </w:p>
    <w:p w14:paraId="6B723CB2"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36.300 v17.8.0</w:t>
      </w:r>
      <w:r>
        <w:rPr>
          <w:i/>
        </w:rPr>
        <w:tab/>
        <w:t xml:space="preserve">  CR-1406  rev 1 Cat: F (Rel-17)</w:t>
      </w:r>
      <w:r>
        <w:rPr>
          <w:i/>
        </w:rPr>
        <w:br/>
      </w:r>
      <w:r>
        <w:rPr>
          <w:i/>
        </w:rPr>
        <w:br/>
      </w:r>
      <w:r>
        <w:rPr>
          <w:i/>
        </w:rPr>
        <w:tab/>
      </w:r>
      <w:r>
        <w:rPr>
          <w:i/>
        </w:rPr>
        <w:tab/>
      </w:r>
      <w:r>
        <w:rPr>
          <w:i/>
        </w:rPr>
        <w:tab/>
      </w:r>
      <w:r>
        <w:rPr>
          <w:i/>
        </w:rPr>
        <w:tab/>
      </w:r>
      <w:r>
        <w:rPr>
          <w:i/>
        </w:rPr>
        <w:tab/>
        <w:t>Source: Qualcomm Incorporated</w:t>
      </w:r>
    </w:p>
    <w:p w14:paraId="188F6AC8" w14:textId="77777777" w:rsidR="009F16EF" w:rsidRDefault="009F16EF" w:rsidP="009F16EF">
      <w:pPr>
        <w:rPr>
          <w:color w:val="808080"/>
        </w:rPr>
      </w:pPr>
      <w:r>
        <w:rPr>
          <w:color w:val="808080"/>
        </w:rPr>
        <w:t>(Replaces RP-242092)</w:t>
      </w:r>
    </w:p>
    <w:p w14:paraId="510046B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A5759C" w14:textId="77777777" w:rsidR="009F16EF" w:rsidRDefault="009F16EF" w:rsidP="009F16EF">
      <w:pPr>
        <w:rPr>
          <w:rFonts w:ascii="Arial" w:hAnsi="Arial" w:cs="Arial"/>
          <w:b/>
          <w:sz w:val="24"/>
        </w:rPr>
      </w:pPr>
      <w:r>
        <w:rPr>
          <w:rFonts w:ascii="Arial" w:hAnsi="Arial" w:cs="Arial"/>
          <w:b/>
          <w:color w:val="0000FF"/>
          <w:sz w:val="24"/>
        </w:rPr>
        <w:t>RP-242046</w:t>
      </w:r>
      <w:r>
        <w:rPr>
          <w:rFonts w:ascii="Arial" w:hAnsi="Arial" w:cs="Arial"/>
          <w:b/>
          <w:color w:val="0000FF"/>
          <w:sz w:val="24"/>
        </w:rPr>
        <w:tab/>
      </w:r>
      <w:r>
        <w:rPr>
          <w:rFonts w:ascii="Arial" w:hAnsi="Arial" w:cs="Arial"/>
          <w:b/>
          <w:sz w:val="24"/>
        </w:rPr>
        <w:t>New WID: UE Conformance - Further enhancements on NR and MR-DC measurement gaps and measurements without gaps</w:t>
      </w:r>
    </w:p>
    <w:p w14:paraId="709D8BB4"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Huawei</w:t>
      </w:r>
    </w:p>
    <w:p w14:paraId="670574C5" w14:textId="77777777" w:rsidR="009F16EF" w:rsidRDefault="009F16EF" w:rsidP="009F16EF">
      <w:pPr>
        <w:rPr>
          <w:rFonts w:ascii="Arial" w:hAnsi="Arial" w:cs="Arial"/>
          <w:b/>
        </w:rPr>
      </w:pPr>
      <w:r>
        <w:rPr>
          <w:rFonts w:ascii="Arial" w:hAnsi="Arial" w:cs="Arial"/>
          <w:b/>
        </w:rPr>
        <w:t xml:space="preserve">Abstract: </w:t>
      </w:r>
    </w:p>
    <w:p w14:paraId="575D977C" w14:textId="77777777" w:rsidR="009F16EF" w:rsidRDefault="009F16EF" w:rsidP="009F16EF">
      <w:r>
        <w:t>tested: RAN4 REL-18 WI NR_MG_enh2-Core</w:t>
      </w:r>
    </w:p>
    <w:p w14:paraId="3C895BC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35C39" w14:textId="77777777" w:rsidR="009F16EF" w:rsidRDefault="009F16EF" w:rsidP="009F16EF">
      <w:pPr>
        <w:rPr>
          <w:rFonts w:ascii="Arial" w:hAnsi="Arial" w:cs="Arial"/>
          <w:b/>
          <w:sz w:val="24"/>
        </w:rPr>
      </w:pPr>
      <w:r>
        <w:rPr>
          <w:rFonts w:ascii="Arial" w:hAnsi="Arial" w:cs="Arial"/>
          <w:b/>
          <w:color w:val="0000FF"/>
          <w:sz w:val="24"/>
        </w:rPr>
        <w:t>RP-242078</w:t>
      </w:r>
      <w:r>
        <w:rPr>
          <w:rFonts w:ascii="Arial" w:hAnsi="Arial" w:cs="Arial"/>
          <w:b/>
          <w:color w:val="0000FF"/>
          <w:sz w:val="24"/>
        </w:rPr>
        <w:tab/>
      </w:r>
      <w:r>
        <w:rPr>
          <w:rFonts w:ascii="Arial" w:hAnsi="Arial" w:cs="Arial"/>
          <w:b/>
          <w:sz w:val="24"/>
        </w:rPr>
        <w:t>New WID: UE Conformance - IMS Data Channel for NG_RTC</w:t>
      </w:r>
    </w:p>
    <w:p w14:paraId="3C4602F9" w14:textId="77777777" w:rsidR="009F16EF" w:rsidRDefault="009F16EF" w:rsidP="009F16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4ECE57E" w14:textId="77777777" w:rsidR="009F16EF" w:rsidRDefault="009F16EF" w:rsidP="009F16EF">
      <w:pPr>
        <w:rPr>
          <w:rFonts w:ascii="Arial" w:hAnsi="Arial" w:cs="Arial"/>
          <w:b/>
        </w:rPr>
      </w:pPr>
      <w:r>
        <w:rPr>
          <w:rFonts w:ascii="Arial" w:hAnsi="Arial" w:cs="Arial"/>
          <w:b/>
        </w:rPr>
        <w:t xml:space="preserve">Abstract: </w:t>
      </w:r>
    </w:p>
    <w:p w14:paraId="6F2D0736" w14:textId="77777777" w:rsidR="009F16EF" w:rsidRDefault="009F16EF" w:rsidP="009F16EF">
      <w:r>
        <w:t>tested: IMS data channel aspect of the REL-18 CT1 WI NG_RTC (System architecture for Next Generation Real time Communication services)</w:t>
      </w:r>
    </w:p>
    <w:p w14:paraId="2D7A86CC" w14:textId="77777777" w:rsidR="009F16EF" w:rsidRDefault="009F16EF" w:rsidP="009F16EF">
      <w:pPr>
        <w:rPr>
          <w:rFonts w:ascii="Arial" w:hAnsi="Arial" w:cs="Arial"/>
          <w:b/>
        </w:rPr>
      </w:pPr>
      <w:r>
        <w:rPr>
          <w:rFonts w:ascii="Arial" w:hAnsi="Arial" w:cs="Arial"/>
          <w:b/>
        </w:rPr>
        <w:t xml:space="preserve">Discussion: </w:t>
      </w:r>
    </w:p>
    <w:p w14:paraId="50921467" w14:textId="77777777" w:rsidR="009F16EF" w:rsidRDefault="009F16EF" w:rsidP="009F16EF">
      <w:r>
        <w:t>MCC: The REL-17 RAN5 WI IMSProtoc17_dataCH-UEContest was stopped at RAN #104 in June 24 (as CT functionality was found to be incomplete);</w:t>
      </w:r>
    </w:p>
    <w:p w14:paraId="0F259A86" w14:textId="77777777" w:rsidR="009F16EF" w:rsidRDefault="009F16EF" w:rsidP="009F16EF">
      <w:r>
        <w:t>SA4 developed codec aspects in REL-16 WI 5G_MEDIA_MTSI_ext (however the signalling was still pending);</w:t>
      </w:r>
    </w:p>
    <w:p w14:paraId="30A5B7C2" w14:textId="77777777" w:rsidR="009F16EF" w:rsidRDefault="009F16EF" w:rsidP="009F16EF">
      <w:r>
        <w:t>the scope of REL-18 WI NG_RTC is very wide and in Aug.24, RAN5 has received LS R5-244052 from GSMA who asked how conformance testing for IMS Data Channel applications is planned;</w:t>
      </w:r>
    </w:p>
    <w:p w14:paraId="60876657" w14:textId="77777777" w:rsidR="009F16EF" w:rsidRDefault="009F16EF" w:rsidP="009F16EF">
      <w:r>
        <w:t>so the plan is to test only a part of the NG_RTC WI in this RAN5 WI (Note: Normally, we do not test just pieces of a WI but the whole WI as otherwise we run into problems to document what is tested where)</w:t>
      </w:r>
    </w:p>
    <w:p w14:paraId="456E01C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4717E5" w14:textId="77777777" w:rsidR="009F16EF" w:rsidRDefault="009F16EF" w:rsidP="009F16EF">
      <w:pPr>
        <w:pStyle w:val="Heading3"/>
      </w:pPr>
      <w:bookmarkStart w:id="296" w:name="_Toc178621182"/>
      <w:bookmarkStart w:id="297" w:name="_Toc184591860"/>
      <w:r>
        <w:lastRenderedPageBreak/>
        <w:t>13.2</w:t>
      </w:r>
      <w:r>
        <w:tab/>
        <w:t>Open Rel-16 WIs</w:t>
      </w:r>
      <w:bookmarkEnd w:id="296"/>
      <w:bookmarkEnd w:id="297"/>
    </w:p>
    <w:p w14:paraId="4A6C758C" w14:textId="77777777" w:rsidR="009F16EF" w:rsidRDefault="009F16EF" w:rsidP="009F16EF">
      <w:pPr>
        <w:pStyle w:val="Heading4"/>
      </w:pPr>
      <w:bookmarkStart w:id="298" w:name="_Toc178621183"/>
      <w:bookmarkStart w:id="299" w:name="_Toc184591861"/>
      <w:r>
        <w:t>13.2.1</w:t>
      </w:r>
      <w:r>
        <w:tab/>
        <w:t>UE Conf. Test Aspects - Rel-16 NR CA and DC; and NR and LTE DC Configurations [NR_CADC_NR_LTE_DC_R16-UEConTest]</w:t>
      </w:r>
      <w:bookmarkEnd w:id="298"/>
      <w:bookmarkEnd w:id="299"/>
    </w:p>
    <w:p w14:paraId="3DE64F08" w14:textId="77777777" w:rsidR="009F16EF" w:rsidRDefault="009F16EF" w:rsidP="009F16EF">
      <w:pPr>
        <w:rPr>
          <w:rFonts w:ascii="Arial" w:hAnsi="Arial" w:cs="Arial"/>
          <w:b/>
          <w:sz w:val="24"/>
        </w:rPr>
      </w:pPr>
      <w:r>
        <w:rPr>
          <w:rFonts w:ascii="Arial" w:hAnsi="Arial" w:cs="Arial"/>
          <w:b/>
          <w:color w:val="0000FF"/>
          <w:sz w:val="24"/>
        </w:rPr>
        <w:t>RP-241951</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4772B13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16052D2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1DE0C" w14:textId="77777777" w:rsidR="009F16EF" w:rsidRDefault="009F16EF" w:rsidP="009F16EF">
      <w:pPr>
        <w:rPr>
          <w:rFonts w:ascii="Arial" w:hAnsi="Arial" w:cs="Arial"/>
          <w:b/>
          <w:sz w:val="24"/>
        </w:rPr>
      </w:pPr>
      <w:r>
        <w:rPr>
          <w:rFonts w:ascii="Arial" w:hAnsi="Arial" w:cs="Arial"/>
          <w:b/>
          <w:color w:val="0000FF"/>
          <w:sz w:val="24"/>
        </w:rPr>
        <w:t>RP-242279</w:t>
      </w:r>
      <w:r>
        <w:rPr>
          <w:rFonts w:ascii="Arial" w:hAnsi="Arial" w:cs="Arial"/>
          <w:b/>
          <w:color w:val="0000FF"/>
          <w:sz w:val="24"/>
        </w:rPr>
        <w:tab/>
      </w:r>
      <w:r>
        <w:rPr>
          <w:rFonts w:ascii="Arial" w:hAnsi="Arial" w:cs="Arial"/>
          <w:b/>
          <w:sz w:val="24"/>
        </w:rPr>
        <w:t>CR Pack on NR_CADC_NR_LTE_DC_R16-UEConTest - Pack 1/2</w:t>
      </w:r>
    </w:p>
    <w:p w14:paraId="5FD06AF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9A57D0C" w14:textId="77777777" w:rsidR="009F16EF" w:rsidRDefault="009F16EF" w:rsidP="009F16EF">
      <w:pPr>
        <w:rPr>
          <w:rFonts w:ascii="Arial" w:hAnsi="Arial" w:cs="Arial"/>
          <w:b/>
        </w:rPr>
      </w:pPr>
      <w:r>
        <w:rPr>
          <w:rFonts w:ascii="Arial" w:hAnsi="Arial" w:cs="Arial"/>
          <w:b/>
        </w:rPr>
        <w:t xml:space="preserve">Discussion: </w:t>
      </w:r>
    </w:p>
    <w:p w14:paraId="3CBB08FB" w14:textId="77777777" w:rsidR="009F16EF" w:rsidRDefault="009F16EF" w:rsidP="009F16EF">
      <w:r>
        <w:t>MCC: late submission</w:t>
      </w:r>
    </w:p>
    <w:p w14:paraId="6E5453E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4CDFE" w14:textId="77777777" w:rsidR="009F16EF" w:rsidRDefault="009F16EF" w:rsidP="009F16EF">
      <w:pPr>
        <w:rPr>
          <w:rFonts w:ascii="Arial" w:hAnsi="Arial" w:cs="Arial"/>
          <w:b/>
          <w:sz w:val="24"/>
        </w:rPr>
      </w:pPr>
      <w:r>
        <w:rPr>
          <w:rFonts w:ascii="Arial" w:hAnsi="Arial" w:cs="Arial"/>
          <w:b/>
          <w:color w:val="0000FF"/>
          <w:sz w:val="24"/>
        </w:rPr>
        <w:t>RP-242280</w:t>
      </w:r>
      <w:r>
        <w:rPr>
          <w:rFonts w:ascii="Arial" w:hAnsi="Arial" w:cs="Arial"/>
          <w:b/>
          <w:color w:val="0000FF"/>
          <w:sz w:val="24"/>
        </w:rPr>
        <w:tab/>
      </w:r>
      <w:r>
        <w:rPr>
          <w:rFonts w:ascii="Arial" w:hAnsi="Arial" w:cs="Arial"/>
          <w:b/>
          <w:sz w:val="24"/>
        </w:rPr>
        <w:t>CR Pack on NR_CADC_NR_LTE_DC_R16-UEConTest - Pack 2/2</w:t>
      </w:r>
    </w:p>
    <w:p w14:paraId="02FF5EE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E92874" w14:textId="77777777" w:rsidR="009F16EF" w:rsidRDefault="009F16EF" w:rsidP="009F16EF">
      <w:pPr>
        <w:rPr>
          <w:rFonts w:ascii="Arial" w:hAnsi="Arial" w:cs="Arial"/>
          <w:b/>
        </w:rPr>
      </w:pPr>
      <w:r>
        <w:rPr>
          <w:rFonts w:ascii="Arial" w:hAnsi="Arial" w:cs="Arial"/>
          <w:b/>
        </w:rPr>
        <w:t xml:space="preserve">Discussion: </w:t>
      </w:r>
    </w:p>
    <w:p w14:paraId="20C19DC5" w14:textId="77777777" w:rsidR="009F16EF" w:rsidRDefault="009F16EF" w:rsidP="009F16EF">
      <w:r>
        <w:t>MCC: late submission</w:t>
      </w:r>
    </w:p>
    <w:p w14:paraId="3ECE5ED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84003" w14:textId="77777777" w:rsidR="009F16EF" w:rsidRDefault="009F16EF" w:rsidP="009F16EF">
      <w:pPr>
        <w:pStyle w:val="Heading4"/>
      </w:pPr>
      <w:bookmarkStart w:id="300" w:name="_Toc178621184"/>
      <w:bookmarkStart w:id="301" w:name="_Toc184591862"/>
      <w:r>
        <w:t>13.2.2</w:t>
      </w:r>
      <w:r>
        <w:tab/>
        <w:t>UE Conf. Test Aspects - 5G V2X with NR sidelink [RAN5 WI: 5G_V2X_NRSL_eV2XARC-UEConTest]</w:t>
      </w:r>
      <w:bookmarkEnd w:id="300"/>
      <w:bookmarkEnd w:id="301"/>
    </w:p>
    <w:p w14:paraId="535C5C86" w14:textId="77777777" w:rsidR="009F16EF" w:rsidRDefault="009F16EF" w:rsidP="009F16EF">
      <w:pPr>
        <w:rPr>
          <w:rFonts w:ascii="Arial" w:hAnsi="Arial" w:cs="Arial"/>
          <w:b/>
          <w:sz w:val="24"/>
        </w:rPr>
      </w:pPr>
      <w:r>
        <w:rPr>
          <w:rFonts w:ascii="Arial" w:hAnsi="Arial" w:cs="Arial"/>
          <w:b/>
          <w:color w:val="0000FF"/>
          <w:sz w:val="24"/>
        </w:rPr>
        <w:t>RP-242067</w:t>
      </w:r>
      <w:r>
        <w:rPr>
          <w:rFonts w:ascii="Arial" w:hAnsi="Arial" w:cs="Arial"/>
          <w:b/>
          <w:color w:val="0000FF"/>
          <w:sz w:val="24"/>
        </w:rPr>
        <w:tab/>
      </w:r>
      <w:r>
        <w:rPr>
          <w:rFonts w:ascii="Arial" w:hAnsi="Arial" w:cs="Arial"/>
          <w:b/>
          <w:sz w:val="24"/>
        </w:rPr>
        <w:t>Status report for WI UE Conformance Test Aspects - 5G V2X with NR sidelink; rapporteur: Huawei</w:t>
      </w:r>
    </w:p>
    <w:p w14:paraId="19566BA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36DB460" w14:textId="77777777" w:rsidR="009F16EF" w:rsidRDefault="009F16EF" w:rsidP="009F16EF">
      <w:pPr>
        <w:rPr>
          <w:rFonts w:ascii="Arial" w:hAnsi="Arial" w:cs="Arial"/>
          <w:b/>
        </w:rPr>
      </w:pPr>
      <w:r>
        <w:rPr>
          <w:rFonts w:ascii="Arial" w:hAnsi="Arial" w:cs="Arial"/>
          <w:b/>
        </w:rPr>
        <w:t xml:space="preserve">Abstract: </w:t>
      </w:r>
    </w:p>
    <w:p w14:paraId="42AD8943" w14:textId="77777777" w:rsidR="009F16EF" w:rsidRDefault="009F16EF" w:rsidP="009F16EF">
      <w:r>
        <w:t>Completion: 73%; Target: Dec 2024</w:t>
      </w:r>
    </w:p>
    <w:p w14:paraId="1677A6A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05FC9" w14:textId="77777777" w:rsidR="009F16EF" w:rsidRDefault="009F16EF" w:rsidP="009F16EF">
      <w:pPr>
        <w:rPr>
          <w:rFonts w:ascii="Arial" w:hAnsi="Arial" w:cs="Arial"/>
          <w:b/>
          <w:sz w:val="24"/>
        </w:rPr>
      </w:pPr>
      <w:r>
        <w:rPr>
          <w:rFonts w:ascii="Arial" w:hAnsi="Arial" w:cs="Arial"/>
          <w:b/>
          <w:color w:val="0000FF"/>
          <w:sz w:val="24"/>
        </w:rPr>
        <w:t>RP-242281</w:t>
      </w:r>
      <w:r>
        <w:rPr>
          <w:rFonts w:ascii="Arial" w:hAnsi="Arial" w:cs="Arial"/>
          <w:b/>
          <w:color w:val="0000FF"/>
          <w:sz w:val="24"/>
        </w:rPr>
        <w:tab/>
      </w:r>
      <w:r>
        <w:rPr>
          <w:rFonts w:ascii="Arial" w:hAnsi="Arial" w:cs="Arial"/>
          <w:b/>
          <w:sz w:val="24"/>
        </w:rPr>
        <w:t>CR Pack on 5G_V2X_NRSL_eV2XARC-UEConTest - Pack 1/2</w:t>
      </w:r>
    </w:p>
    <w:p w14:paraId="4BA747B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76D29A" w14:textId="77777777" w:rsidR="009F16EF" w:rsidRDefault="009F16EF" w:rsidP="009F16EF">
      <w:pPr>
        <w:rPr>
          <w:rFonts w:ascii="Arial" w:hAnsi="Arial" w:cs="Arial"/>
          <w:b/>
        </w:rPr>
      </w:pPr>
      <w:r>
        <w:rPr>
          <w:rFonts w:ascii="Arial" w:hAnsi="Arial" w:cs="Arial"/>
          <w:b/>
        </w:rPr>
        <w:t xml:space="preserve">Discussion: </w:t>
      </w:r>
    </w:p>
    <w:p w14:paraId="487A54B5" w14:textId="77777777" w:rsidR="009F16EF" w:rsidRDefault="009F16EF" w:rsidP="009F16EF">
      <w:r>
        <w:t>MCC: late submission</w:t>
      </w:r>
    </w:p>
    <w:p w14:paraId="181079D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F485B" w14:textId="77777777" w:rsidR="009F16EF" w:rsidRDefault="009F16EF" w:rsidP="009F16EF">
      <w:pPr>
        <w:rPr>
          <w:rFonts w:ascii="Arial" w:hAnsi="Arial" w:cs="Arial"/>
          <w:b/>
          <w:sz w:val="24"/>
        </w:rPr>
      </w:pPr>
      <w:r>
        <w:rPr>
          <w:rFonts w:ascii="Arial" w:hAnsi="Arial" w:cs="Arial"/>
          <w:b/>
          <w:color w:val="0000FF"/>
          <w:sz w:val="24"/>
        </w:rPr>
        <w:t>RP-242282</w:t>
      </w:r>
      <w:r>
        <w:rPr>
          <w:rFonts w:ascii="Arial" w:hAnsi="Arial" w:cs="Arial"/>
          <w:b/>
          <w:color w:val="0000FF"/>
          <w:sz w:val="24"/>
        </w:rPr>
        <w:tab/>
      </w:r>
      <w:r>
        <w:rPr>
          <w:rFonts w:ascii="Arial" w:hAnsi="Arial" w:cs="Arial"/>
          <w:b/>
          <w:sz w:val="24"/>
        </w:rPr>
        <w:t>CR Pack on 5G_V2X_NRSL_eV2XARC-UEConTest - Pack 2/2</w:t>
      </w:r>
    </w:p>
    <w:p w14:paraId="0A27B2B0"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FEC56F" w14:textId="77777777" w:rsidR="009F16EF" w:rsidRDefault="009F16EF" w:rsidP="009F16EF">
      <w:pPr>
        <w:rPr>
          <w:rFonts w:ascii="Arial" w:hAnsi="Arial" w:cs="Arial"/>
          <w:b/>
        </w:rPr>
      </w:pPr>
      <w:r>
        <w:rPr>
          <w:rFonts w:ascii="Arial" w:hAnsi="Arial" w:cs="Arial"/>
          <w:b/>
        </w:rPr>
        <w:t xml:space="preserve">Discussion: </w:t>
      </w:r>
    </w:p>
    <w:p w14:paraId="5BE8EF57" w14:textId="77777777" w:rsidR="009F16EF" w:rsidRDefault="009F16EF" w:rsidP="009F16EF">
      <w:r>
        <w:t>MCC: late submission</w:t>
      </w:r>
    </w:p>
    <w:p w14:paraId="1232C96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5445E" w14:textId="77777777" w:rsidR="009F16EF" w:rsidRDefault="009F16EF" w:rsidP="009F16EF">
      <w:pPr>
        <w:pStyle w:val="Heading4"/>
      </w:pPr>
      <w:bookmarkStart w:id="302" w:name="_Toc178621185"/>
      <w:bookmarkStart w:id="303" w:name="_Toc184591863"/>
      <w:r>
        <w:t>13.2.3</w:t>
      </w:r>
      <w:r>
        <w:tab/>
        <w:t>UE Conf. Test Aspects - NR-based access to unlicensed spectrum [RAN5 WI: NR_unlic-UEConTest]</w:t>
      </w:r>
      <w:bookmarkEnd w:id="302"/>
      <w:bookmarkEnd w:id="303"/>
    </w:p>
    <w:p w14:paraId="64FC9CB8" w14:textId="77777777" w:rsidR="009F16EF" w:rsidRDefault="009F16EF" w:rsidP="009F16EF">
      <w:pPr>
        <w:rPr>
          <w:rFonts w:ascii="Arial" w:hAnsi="Arial" w:cs="Arial"/>
          <w:b/>
          <w:sz w:val="24"/>
        </w:rPr>
      </w:pPr>
      <w:r>
        <w:rPr>
          <w:rFonts w:ascii="Arial" w:hAnsi="Arial" w:cs="Arial"/>
          <w:b/>
          <w:color w:val="0000FF"/>
          <w:sz w:val="24"/>
        </w:rPr>
        <w:t>RP-242041</w:t>
      </w:r>
      <w:r>
        <w:rPr>
          <w:rFonts w:ascii="Arial" w:hAnsi="Arial" w:cs="Arial"/>
          <w:b/>
          <w:color w:val="0000FF"/>
          <w:sz w:val="24"/>
        </w:rPr>
        <w:tab/>
      </w:r>
      <w:r>
        <w:rPr>
          <w:rFonts w:ascii="Arial" w:hAnsi="Arial" w:cs="Arial"/>
          <w:b/>
          <w:sz w:val="24"/>
        </w:rPr>
        <w:t>Status report for WI UE Conformance Test Aspects - NR-based Access to Unlicensed Spectrum</w:t>
      </w:r>
    </w:p>
    <w:p w14:paraId="4A151F2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2757F820" w14:textId="77777777" w:rsidR="009F16EF" w:rsidRDefault="009F16EF" w:rsidP="009F16EF">
      <w:pPr>
        <w:rPr>
          <w:rFonts w:ascii="Arial" w:hAnsi="Arial" w:cs="Arial"/>
          <w:b/>
        </w:rPr>
      </w:pPr>
      <w:r>
        <w:rPr>
          <w:rFonts w:ascii="Arial" w:hAnsi="Arial" w:cs="Arial"/>
          <w:b/>
        </w:rPr>
        <w:t xml:space="preserve">Abstract: </w:t>
      </w:r>
    </w:p>
    <w:p w14:paraId="74D6B3DF" w14:textId="77777777" w:rsidR="009F16EF" w:rsidRDefault="009F16EF" w:rsidP="009F16EF">
      <w:r>
        <w:t xml:space="preserve">Overall 85% </w:t>
      </w:r>
    </w:p>
    <w:p w14:paraId="6BBF6074" w14:textId="77777777" w:rsidR="009F16EF" w:rsidRDefault="009F16EF" w:rsidP="009F16EF">
      <w:r>
        <w:t>Target completion:  Dec 2024</w:t>
      </w:r>
    </w:p>
    <w:p w14:paraId="27E4387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8CC9" w14:textId="77777777" w:rsidR="009F16EF" w:rsidRDefault="009F16EF" w:rsidP="009F16EF">
      <w:pPr>
        <w:rPr>
          <w:rFonts w:ascii="Arial" w:hAnsi="Arial" w:cs="Arial"/>
          <w:b/>
          <w:sz w:val="24"/>
        </w:rPr>
      </w:pPr>
      <w:r>
        <w:rPr>
          <w:rFonts w:ascii="Arial" w:hAnsi="Arial" w:cs="Arial"/>
          <w:b/>
          <w:color w:val="0000FF"/>
          <w:sz w:val="24"/>
        </w:rPr>
        <w:t>RP-242267</w:t>
      </w:r>
      <w:r>
        <w:rPr>
          <w:rFonts w:ascii="Arial" w:hAnsi="Arial" w:cs="Arial"/>
          <w:b/>
          <w:color w:val="0000FF"/>
          <w:sz w:val="24"/>
        </w:rPr>
        <w:tab/>
      </w:r>
      <w:r>
        <w:rPr>
          <w:rFonts w:ascii="Arial" w:hAnsi="Arial" w:cs="Arial"/>
          <w:b/>
          <w:sz w:val="24"/>
        </w:rPr>
        <w:t>CR Pack on NR_unlic-UEConTest - Pack 1/2</w:t>
      </w:r>
    </w:p>
    <w:p w14:paraId="0863E24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EC5697" w14:textId="77777777" w:rsidR="009F16EF" w:rsidRDefault="009F16EF" w:rsidP="009F16EF">
      <w:pPr>
        <w:rPr>
          <w:rFonts w:ascii="Arial" w:hAnsi="Arial" w:cs="Arial"/>
          <w:b/>
        </w:rPr>
      </w:pPr>
      <w:r>
        <w:rPr>
          <w:rFonts w:ascii="Arial" w:hAnsi="Arial" w:cs="Arial"/>
          <w:b/>
        </w:rPr>
        <w:t xml:space="preserve">Discussion: </w:t>
      </w:r>
    </w:p>
    <w:p w14:paraId="57C2E3C7" w14:textId="77777777" w:rsidR="009F16EF" w:rsidRDefault="009F16EF" w:rsidP="009F16EF">
      <w:r>
        <w:t>MCC: late submission</w:t>
      </w:r>
    </w:p>
    <w:p w14:paraId="6AA92C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E9180" w14:textId="77777777" w:rsidR="009F16EF" w:rsidRDefault="009F16EF" w:rsidP="009F16EF">
      <w:pPr>
        <w:rPr>
          <w:rFonts w:ascii="Arial" w:hAnsi="Arial" w:cs="Arial"/>
          <w:b/>
          <w:sz w:val="24"/>
        </w:rPr>
      </w:pPr>
      <w:r>
        <w:rPr>
          <w:rFonts w:ascii="Arial" w:hAnsi="Arial" w:cs="Arial"/>
          <w:b/>
          <w:color w:val="0000FF"/>
          <w:sz w:val="24"/>
        </w:rPr>
        <w:t>RP-242268</w:t>
      </w:r>
      <w:r>
        <w:rPr>
          <w:rFonts w:ascii="Arial" w:hAnsi="Arial" w:cs="Arial"/>
          <w:b/>
          <w:color w:val="0000FF"/>
          <w:sz w:val="24"/>
        </w:rPr>
        <w:tab/>
      </w:r>
      <w:r>
        <w:rPr>
          <w:rFonts w:ascii="Arial" w:hAnsi="Arial" w:cs="Arial"/>
          <w:b/>
          <w:sz w:val="24"/>
        </w:rPr>
        <w:t>CR Pack on NR_unlic-UEConTest - Pack 2/2</w:t>
      </w:r>
    </w:p>
    <w:p w14:paraId="04F0DF7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B913AC" w14:textId="77777777" w:rsidR="009F16EF" w:rsidRDefault="009F16EF" w:rsidP="009F16EF">
      <w:pPr>
        <w:rPr>
          <w:rFonts w:ascii="Arial" w:hAnsi="Arial" w:cs="Arial"/>
          <w:b/>
        </w:rPr>
      </w:pPr>
      <w:r>
        <w:rPr>
          <w:rFonts w:ascii="Arial" w:hAnsi="Arial" w:cs="Arial"/>
          <w:b/>
        </w:rPr>
        <w:t xml:space="preserve">Discussion: </w:t>
      </w:r>
    </w:p>
    <w:p w14:paraId="02347F9C" w14:textId="77777777" w:rsidR="009F16EF" w:rsidRDefault="009F16EF" w:rsidP="009F16EF">
      <w:r>
        <w:t>MCC: late submission</w:t>
      </w:r>
    </w:p>
    <w:p w14:paraId="33103A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3794F" w14:textId="77777777" w:rsidR="009F16EF" w:rsidRDefault="009F16EF" w:rsidP="009F16EF">
      <w:pPr>
        <w:pStyle w:val="Heading4"/>
      </w:pPr>
      <w:bookmarkStart w:id="304" w:name="_Toc178621186"/>
      <w:bookmarkStart w:id="305" w:name="_Toc184591864"/>
      <w:r>
        <w:t>13.2.4</w:t>
      </w:r>
      <w:r>
        <w:tab/>
        <w:t>UE Conf. Test Aspects - NR RRM enhancements [RAN5 WI: NR_RRM_enh-UEConTest]</w:t>
      </w:r>
      <w:bookmarkEnd w:id="304"/>
      <w:bookmarkEnd w:id="305"/>
    </w:p>
    <w:p w14:paraId="04A18A58" w14:textId="77777777" w:rsidR="009F16EF" w:rsidRDefault="009F16EF" w:rsidP="009F16EF">
      <w:pPr>
        <w:rPr>
          <w:rFonts w:ascii="Arial" w:hAnsi="Arial" w:cs="Arial"/>
          <w:b/>
          <w:sz w:val="24"/>
        </w:rPr>
      </w:pPr>
      <w:r>
        <w:rPr>
          <w:rFonts w:ascii="Arial" w:hAnsi="Arial" w:cs="Arial"/>
          <w:b/>
          <w:color w:val="0000FF"/>
          <w:sz w:val="24"/>
        </w:rPr>
        <w:t>RP-241920</w:t>
      </w:r>
      <w:r>
        <w:rPr>
          <w:rFonts w:ascii="Arial" w:hAnsi="Arial" w:cs="Arial"/>
          <w:b/>
          <w:color w:val="0000FF"/>
          <w:sz w:val="24"/>
        </w:rPr>
        <w:tab/>
      </w:r>
      <w:r>
        <w:rPr>
          <w:rFonts w:ascii="Arial" w:hAnsi="Arial" w:cs="Arial"/>
          <w:b/>
          <w:sz w:val="24"/>
        </w:rPr>
        <w:t>Status report for WI UE Conformance Test Aspects - Rel-16 NR RRM enhancements</w:t>
      </w:r>
    </w:p>
    <w:p w14:paraId="4444FFC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261441E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18DB0" w14:textId="77777777" w:rsidR="009F16EF" w:rsidRDefault="009F16EF" w:rsidP="009F16EF">
      <w:pPr>
        <w:rPr>
          <w:rFonts w:ascii="Arial" w:hAnsi="Arial" w:cs="Arial"/>
          <w:b/>
          <w:sz w:val="24"/>
        </w:rPr>
      </w:pPr>
      <w:r>
        <w:rPr>
          <w:rFonts w:ascii="Arial" w:hAnsi="Arial" w:cs="Arial"/>
          <w:b/>
          <w:color w:val="0000FF"/>
          <w:sz w:val="24"/>
        </w:rPr>
        <w:t>RP-242269</w:t>
      </w:r>
      <w:r>
        <w:rPr>
          <w:rFonts w:ascii="Arial" w:hAnsi="Arial" w:cs="Arial"/>
          <w:b/>
          <w:color w:val="0000FF"/>
          <w:sz w:val="24"/>
        </w:rPr>
        <w:tab/>
      </w:r>
      <w:r>
        <w:rPr>
          <w:rFonts w:ascii="Arial" w:hAnsi="Arial" w:cs="Arial"/>
          <w:b/>
          <w:sz w:val="24"/>
        </w:rPr>
        <w:t>CR Pack on NR_RRM_enh-UEConTest - Pack 1/2</w:t>
      </w:r>
    </w:p>
    <w:p w14:paraId="7215976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5EAEBA" w14:textId="77777777" w:rsidR="009F16EF" w:rsidRDefault="009F16EF" w:rsidP="009F16EF">
      <w:pPr>
        <w:rPr>
          <w:rFonts w:ascii="Arial" w:hAnsi="Arial" w:cs="Arial"/>
          <w:b/>
        </w:rPr>
      </w:pPr>
      <w:r>
        <w:rPr>
          <w:rFonts w:ascii="Arial" w:hAnsi="Arial" w:cs="Arial"/>
          <w:b/>
        </w:rPr>
        <w:lastRenderedPageBreak/>
        <w:t xml:space="preserve">Discussion: </w:t>
      </w:r>
    </w:p>
    <w:p w14:paraId="6861DABA" w14:textId="77777777" w:rsidR="009F16EF" w:rsidRDefault="009F16EF" w:rsidP="009F16EF">
      <w:r>
        <w:t>MCC: late submission</w:t>
      </w:r>
    </w:p>
    <w:p w14:paraId="0D11048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6E17E" w14:textId="77777777" w:rsidR="009F16EF" w:rsidRDefault="009F16EF" w:rsidP="009F16EF">
      <w:pPr>
        <w:rPr>
          <w:rFonts w:ascii="Arial" w:hAnsi="Arial" w:cs="Arial"/>
          <w:b/>
          <w:sz w:val="24"/>
        </w:rPr>
      </w:pPr>
      <w:r>
        <w:rPr>
          <w:rFonts w:ascii="Arial" w:hAnsi="Arial" w:cs="Arial"/>
          <w:b/>
          <w:color w:val="0000FF"/>
          <w:sz w:val="24"/>
        </w:rPr>
        <w:t>RP-242270</w:t>
      </w:r>
      <w:r>
        <w:rPr>
          <w:rFonts w:ascii="Arial" w:hAnsi="Arial" w:cs="Arial"/>
          <w:b/>
          <w:color w:val="0000FF"/>
          <w:sz w:val="24"/>
        </w:rPr>
        <w:tab/>
      </w:r>
      <w:r>
        <w:rPr>
          <w:rFonts w:ascii="Arial" w:hAnsi="Arial" w:cs="Arial"/>
          <w:b/>
          <w:sz w:val="24"/>
        </w:rPr>
        <w:t>CR Pack on NR_RRM_enh-UEConTest - Pack 2/2</w:t>
      </w:r>
    </w:p>
    <w:p w14:paraId="146578B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D3D095" w14:textId="77777777" w:rsidR="009F16EF" w:rsidRDefault="009F16EF" w:rsidP="009F16EF">
      <w:pPr>
        <w:rPr>
          <w:rFonts w:ascii="Arial" w:hAnsi="Arial" w:cs="Arial"/>
          <w:b/>
        </w:rPr>
      </w:pPr>
      <w:r>
        <w:rPr>
          <w:rFonts w:ascii="Arial" w:hAnsi="Arial" w:cs="Arial"/>
          <w:b/>
        </w:rPr>
        <w:t xml:space="preserve">Discussion: </w:t>
      </w:r>
    </w:p>
    <w:p w14:paraId="3FF59309" w14:textId="77777777" w:rsidR="009F16EF" w:rsidRDefault="009F16EF" w:rsidP="009F16EF">
      <w:r>
        <w:t>MCC: late submission</w:t>
      </w:r>
    </w:p>
    <w:p w14:paraId="4B168E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3C93E" w14:textId="77777777" w:rsidR="009F16EF" w:rsidRDefault="009F16EF" w:rsidP="009F16EF">
      <w:pPr>
        <w:pStyle w:val="Heading4"/>
      </w:pPr>
      <w:bookmarkStart w:id="306" w:name="_Toc178621187"/>
      <w:bookmarkStart w:id="307" w:name="_Toc184591865"/>
      <w:r>
        <w:t>13.2.5</w:t>
      </w:r>
      <w:r>
        <w:tab/>
        <w:t>Conf. Test Aspects - Protocol enh. for MC Services for Rel-16 (MCPTT, MCVideo, MCData) [RAN5 WI: MCProtoc16_enh2MCPTT_eMCData2-ConTest]</w:t>
      </w:r>
      <w:bookmarkEnd w:id="306"/>
      <w:bookmarkEnd w:id="307"/>
    </w:p>
    <w:p w14:paraId="63FC2D42" w14:textId="77777777" w:rsidR="009F16EF" w:rsidRDefault="009F16EF" w:rsidP="009F16EF">
      <w:pPr>
        <w:rPr>
          <w:rFonts w:ascii="Arial" w:hAnsi="Arial" w:cs="Arial"/>
          <w:b/>
          <w:sz w:val="24"/>
        </w:rPr>
      </w:pPr>
      <w:r>
        <w:rPr>
          <w:rFonts w:ascii="Arial" w:hAnsi="Arial" w:cs="Arial"/>
          <w:b/>
          <w:color w:val="0000FF"/>
          <w:sz w:val="24"/>
        </w:rPr>
        <w:t>RP-242140</w:t>
      </w:r>
      <w:r>
        <w:rPr>
          <w:rFonts w:ascii="Arial" w:hAnsi="Arial" w:cs="Arial"/>
          <w:b/>
          <w:color w:val="0000FF"/>
          <w:sz w:val="24"/>
        </w:rPr>
        <w:tab/>
      </w:r>
      <w:r>
        <w:rPr>
          <w:rFonts w:ascii="Arial" w:hAnsi="Arial" w:cs="Arial"/>
          <w:b/>
          <w:sz w:val="24"/>
        </w:rPr>
        <w:t>Status report for WI UE Conformance Test Aspects - Protocol enhancements for Mission Critical Services; rapporteur NIST</w:t>
      </w:r>
    </w:p>
    <w:p w14:paraId="5C611FB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150B3236" w14:textId="77777777" w:rsidR="009F16EF" w:rsidRDefault="009F16EF" w:rsidP="009F16EF">
      <w:pPr>
        <w:rPr>
          <w:rFonts w:ascii="Arial" w:hAnsi="Arial" w:cs="Arial"/>
          <w:b/>
        </w:rPr>
      </w:pPr>
      <w:r>
        <w:rPr>
          <w:rFonts w:ascii="Arial" w:hAnsi="Arial" w:cs="Arial"/>
          <w:b/>
        </w:rPr>
        <w:t xml:space="preserve">Abstract: </w:t>
      </w:r>
    </w:p>
    <w:p w14:paraId="6991FCF5" w14:textId="77777777" w:rsidR="009F16EF" w:rsidRDefault="009F16EF" w:rsidP="009F16EF">
      <w:r>
        <w:t>100% complete</w:t>
      </w:r>
    </w:p>
    <w:p w14:paraId="20A23DD0" w14:textId="77777777" w:rsidR="009F16EF" w:rsidRDefault="009F16EF" w:rsidP="009F16EF">
      <w:pPr>
        <w:rPr>
          <w:rFonts w:ascii="Arial" w:hAnsi="Arial" w:cs="Arial"/>
          <w:b/>
        </w:rPr>
      </w:pPr>
      <w:r>
        <w:rPr>
          <w:rFonts w:ascii="Arial" w:hAnsi="Arial" w:cs="Arial"/>
          <w:b/>
        </w:rPr>
        <w:t xml:space="preserve">Discussion: </w:t>
      </w:r>
    </w:p>
    <w:p w14:paraId="0B2A233E" w14:textId="77777777" w:rsidR="009F16EF" w:rsidRDefault="009F16EF" w:rsidP="009F16EF">
      <w:r>
        <w:t>conclusion: WI is completed</w:t>
      </w:r>
    </w:p>
    <w:p w14:paraId="6A96AA5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2650A" w14:textId="77777777" w:rsidR="009F16EF" w:rsidRDefault="009F16EF" w:rsidP="009F16EF">
      <w:pPr>
        <w:rPr>
          <w:rFonts w:ascii="Arial" w:hAnsi="Arial" w:cs="Arial"/>
          <w:b/>
          <w:sz w:val="24"/>
        </w:rPr>
      </w:pPr>
      <w:r>
        <w:rPr>
          <w:rFonts w:ascii="Arial" w:hAnsi="Arial" w:cs="Arial"/>
          <w:b/>
          <w:color w:val="0000FF"/>
          <w:sz w:val="24"/>
        </w:rPr>
        <w:t>RP-242283</w:t>
      </w:r>
      <w:r>
        <w:rPr>
          <w:rFonts w:ascii="Arial" w:hAnsi="Arial" w:cs="Arial"/>
          <w:b/>
          <w:color w:val="0000FF"/>
          <w:sz w:val="24"/>
        </w:rPr>
        <w:tab/>
      </w:r>
      <w:r>
        <w:rPr>
          <w:rFonts w:ascii="Arial" w:hAnsi="Arial" w:cs="Arial"/>
          <w:b/>
          <w:sz w:val="24"/>
        </w:rPr>
        <w:t>CR Pack on MCProtoc16_enh2MCPTT_eMCData2-ConTest - Pack 1/2</w:t>
      </w:r>
    </w:p>
    <w:p w14:paraId="29BAED6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3247D0" w14:textId="77777777" w:rsidR="009F16EF" w:rsidRDefault="009F16EF" w:rsidP="009F16EF">
      <w:pPr>
        <w:rPr>
          <w:rFonts w:ascii="Arial" w:hAnsi="Arial" w:cs="Arial"/>
          <w:b/>
        </w:rPr>
      </w:pPr>
      <w:r>
        <w:rPr>
          <w:rFonts w:ascii="Arial" w:hAnsi="Arial" w:cs="Arial"/>
          <w:b/>
        </w:rPr>
        <w:t xml:space="preserve">Discussion: </w:t>
      </w:r>
    </w:p>
    <w:p w14:paraId="3AF99D4D" w14:textId="77777777" w:rsidR="009F16EF" w:rsidRDefault="009F16EF" w:rsidP="009F16EF">
      <w:r>
        <w:t>MCC: late submission</w:t>
      </w:r>
    </w:p>
    <w:p w14:paraId="151469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83651" w14:textId="77777777" w:rsidR="009F16EF" w:rsidRDefault="009F16EF" w:rsidP="009F16EF">
      <w:pPr>
        <w:rPr>
          <w:rFonts w:ascii="Arial" w:hAnsi="Arial" w:cs="Arial"/>
          <w:b/>
          <w:sz w:val="24"/>
        </w:rPr>
      </w:pPr>
      <w:r>
        <w:rPr>
          <w:rFonts w:ascii="Arial" w:hAnsi="Arial" w:cs="Arial"/>
          <w:b/>
          <w:color w:val="0000FF"/>
          <w:sz w:val="24"/>
        </w:rPr>
        <w:t>RP-242284</w:t>
      </w:r>
      <w:r>
        <w:rPr>
          <w:rFonts w:ascii="Arial" w:hAnsi="Arial" w:cs="Arial"/>
          <w:b/>
          <w:color w:val="0000FF"/>
          <w:sz w:val="24"/>
        </w:rPr>
        <w:tab/>
      </w:r>
      <w:r>
        <w:rPr>
          <w:rFonts w:ascii="Arial" w:hAnsi="Arial" w:cs="Arial"/>
          <w:b/>
          <w:sz w:val="24"/>
        </w:rPr>
        <w:t>CR Pack on MCProtoc16_enh2MCPTT_eMCData2-ConTest - Pack 2/2</w:t>
      </w:r>
    </w:p>
    <w:p w14:paraId="7AE8939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741E91" w14:textId="77777777" w:rsidR="009F16EF" w:rsidRDefault="009F16EF" w:rsidP="009F16EF">
      <w:pPr>
        <w:rPr>
          <w:rFonts w:ascii="Arial" w:hAnsi="Arial" w:cs="Arial"/>
          <w:b/>
        </w:rPr>
      </w:pPr>
      <w:r>
        <w:rPr>
          <w:rFonts w:ascii="Arial" w:hAnsi="Arial" w:cs="Arial"/>
          <w:b/>
        </w:rPr>
        <w:t xml:space="preserve">Discussion: </w:t>
      </w:r>
    </w:p>
    <w:p w14:paraId="4CC5786B" w14:textId="77777777" w:rsidR="009F16EF" w:rsidRDefault="009F16EF" w:rsidP="009F16EF">
      <w:r>
        <w:t>MCC: late submission</w:t>
      </w:r>
    </w:p>
    <w:p w14:paraId="4EA96F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D9D93" w14:textId="77777777" w:rsidR="009F16EF" w:rsidRDefault="009F16EF" w:rsidP="009F16EF">
      <w:pPr>
        <w:rPr>
          <w:rFonts w:ascii="Arial" w:hAnsi="Arial" w:cs="Arial"/>
          <w:b/>
          <w:sz w:val="24"/>
        </w:rPr>
      </w:pPr>
      <w:r>
        <w:rPr>
          <w:rFonts w:ascii="Arial" w:hAnsi="Arial" w:cs="Arial"/>
          <w:b/>
          <w:color w:val="0000FF"/>
          <w:sz w:val="24"/>
        </w:rPr>
        <w:t>RP-242148</w:t>
      </w:r>
      <w:r>
        <w:rPr>
          <w:rFonts w:ascii="Arial" w:hAnsi="Arial" w:cs="Arial"/>
          <w:b/>
          <w:color w:val="0000FF"/>
          <w:sz w:val="24"/>
        </w:rPr>
        <w:tab/>
      </w:r>
      <w:r>
        <w:rPr>
          <w:rFonts w:ascii="Arial" w:hAnsi="Arial" w:cs="Arial"/>
          <w:b/>
          <w:sz w:val="24"/>
        </w:rPr>
        <w:t>Revised WID for Conformance - Protocol enhancements for Mission Critical Services for Rel-16</w:t>
      </w:r>
    </w:p>
    <w:p w14:paraId="6C32FA80"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NIST</w:t>
      </w:r>
    </w:p>
    <w:p w14:paraId="7AC0E221" w14:textId="77777777" w:rsidR="009F16EF" w:rsidRDefault="009F16EF" w:rsidP="009F16EF">
      <w:pPr>
        <w:rPr>
          <w:rFonts w:ascii="Arial" w:hAnsi="Arial" w:cs="Arial"/>
          <w:b/>
        </w:rPr>
      </w:pPr>
      <w:r>
        <w:rPr>
          <w:rFonts w:ascii="Arial" w:hAnsi="Arial" w:cs="Arial"/>
          <w:b/>
        </w:rPr>
        <w:lastRenderedPageBreak/>
        <w:t xml:space="preserve">Abstract: </w:t>
      </w:r>
    </w:p>
    <w:p w14:paraId="54AFFFE7" w14:textId="77777777" w:rsidR="009F16EF" w:rsidRDefault="009F16EF" w:rsidP="009F16EF">
      <w:r>
        <w:t>Previous approved WID: RP-222549, Removal of server aspects - all else remains, Target completion date remains RAN#105 (Sep-2024)</w:t>
      </w:r>
    </w:p>
    <w:p w14:paraId="7EF91AC1" w14:textId="77777777" w:rsidR="009F16EF" w:rsidRDefault="009F16EF" w:rsidP="009F16EF">
      <w:pPr>
        <w:rPr>
          <w:rFonts w:ascii="Arial" w:hAnsi="Arial" w:cs="Arial"/>
          <w:b/>
        </w:rPr>
      </w:pPr>
      <w:r>
        <w:rPr>
          <w:rFonts w:ascii="Arial" w:hAnsi="Arial" w:cs="Arial"/>
          <w:b/>
        </w:rPr>
        <w:t xml:space="preserve">Discussion: </w:t>
      </w:r>
    </w:p>
    <w:p w14:paraId="35845626" w14:textId="77777777" w:rsidR="009F16EF" w:rsidRDefault="009F16EF" w:rsidP="009F16EF">
      <w:r>
        <w:t>MCC: So server testing aspects are removed from this REL-16 WID? What is the plan for REL-17 (we have a RAN5 ToR update in RP-241708 and a new REL-17 WID in RP-241755)? TS 36.579-8 exists in v0.0.1 and TS 36.579-9 exists in v0.0.1; what will be done with them?</w:t>
      </w:r>
    </w:p>
    <w:p w14:paraId="30E9C958" w14:textId="77777777" w:rsidR="009F16EF" w:rsidRDefault="009F16EF" w:rsidP="009F16EF">
      <w:r>
        <w:t>Note: Whenever a new spec is introduced it is recommended to revise the WID to indicate the allocated spec numbers (this was not done here, it looks in the WID as if TS 36.579-8 and TS 36.579-9 were never allocated).</w:t>
      </w:r>
    </w:p>
    <w:p w14:paraId="13DE1122" w14:textId="77777777" w:rsidR="009F16EF" w:rsidRDefault="009F16EF" w:rsidP="009F16EF">
      <w:r>
        <w:t>RAN5 chair: server testing will be added in Dec.24 into REL-17 WI, 36 series specs can be withdrawn</w:t>
      </w:r>
    </w:p>
    <w:p w14:paraId="494408D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14D303" w14:textId="77777777" w:rsidR="009F16EF" w:rsidRDefault="009F16EF" w:rsidP="009F16EF">
      <w:pPr>
        <w:pStyle w:val="Heading3"/>
      </w:pPr>
      <w:bookmarkStart w:id="308" w:name="_Toc178621188"/>
      <w:bookmarkStart w:id="309" w:name="_Toc184591866"/>
      <w:r>
        <w:t>13.3</w:t>
      </w:r>
      <w:r>
        <w:tab/>
        <w:t>Open Rel-17 WIs</w:t>
      </w:r>
      <w:bookmarkEnd w:id="308"/>
      <w:bookmarkEnd w:id="309"/>
    </w:p>
    <w:p w14:paraId="03EFF3EF" w14:textId="77777777" w:rsidR="009F16EF" w:rsidRDefault="009F16EF" w:rsidP="009F16EF">
      <w:pPr>
        <w:pStyle w:val="Heading4"/>
      </w:pPr>
      <w:bookmarkStart w:id="310" w:name="_Toc178621189"/>
      <w:bookmarkStart w:id="311" w:name="_Toc184591867"/>
      <w:r>
        <w:t>13.3.1</w:t>
      </w:r>
      <w:r>
        <w:tab/>
        <w:t>UE Conf. - Rel-17 NR CA and DC; and NR and LTE DC Configurations [RAN5 WI: NR_CADC_NR_LTE_DC_R17-UEConTest]</w:t>
      </w:r>
      <w:bookmarkEnd w:id="310"/>
      <w:bookmarkEnd w:id="311"/>
    </w:p>
    <w:p w14:paraId="276DC322" w14:textId="77777777" w:rsidR="009F16EF" w:rsidRDefault="009F16EF" w:rsidP="009F16EF">
      <w:pPr>
        <w:rPr>
          <w:rFonts w:ascii="Arial" w:hAnsi="Arial" w:cs="Arial"/>
          <w:b/>
          <w:sz w:val="24"/>
        </w:rPr>
      </w:pPr>
      <w:r>
        <w:rPr>
          <w:rFonts w:ascii="Arial" w:hAnsi="Arial" w:cs="Arial"/>
          <w:b/>
          <w:color w:val="0000FF"/>
          <w:sz w:val="24"/>
        </w:rPr>
        <w:t>RP-242068</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38E3C8BE"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598EF40" w14:textId="77777777" w:rsidR="009F16EF" w:rsidRDefault="009F16EF" w:rsidP="009F16EF">
      <w:pPr>
        <w:rPr>
          <w:rFonts w:ascii="Arial" w:hAnsi="Arial" w:cs="Arial"/>
          <w:b/>
        </w:rPr>
      </w:pPr>
      <w:r>
        <w:rPr>
          <w:rFonts w:ascii="Arial" w:hAnsi="Arial" w:cs="Arial"/>
          <w:b/>
        </w:rPr>
        <w:t xml:space="preserve">Abstract: </w:t>
      </w:r>
    </w:p>
    <w:p w14:paraId="271F3601" w14:textId="77777777" w:rsidR="009F16EF" w:rsidRDefault="009F16EF" w:rsidP="009F16EF">
      <w:r>
        <w:t>Completion: 11%; Target: Dec 2024</w:t>
      </w:r>
    </w:p>
    <w:p w14:paraId="73679056" w14:textId="77777777" w:rsidR="009F16EF" w:rsidRDefault="009F16EF" w:rsidP="009F16EF">
      <w:pPr>
        <w:rPr>
          <w:rFonts w:ascii="Arial" w:hAnsi="Arial" w:cs="Arial"/>
          <w:b/>
        </w:rPr>
      </w:pPr>
      <w:r>
        <w:rPr>
          <w:rFonts w:ascii="Arial" w:hAnsi="Arial" w:cs="Arial"/>
          <w:b/>
        </w:rPr>
        <w:t xml:space="preserve">Discussion: </w:t>
      </w:r>
    </w:p>
    <w:p w14:paraId="67193A7C" w14:textId="77777777" w:rsidR="009F16EF" w:rsidRDefault="009F16EF" w:rsidP="009F16EF">
      <w:r>
        <w:t>MCC: 37 CRs for approval in RP-242265 and RP-242266 but % complete unchanged at 11%?</w:t>
      </w:r>
    </w:p>
    <w:p w14:paraId="4DE5A201" w14:textId="77777777" w:rsidR="009F16EF" w:rsidRDefault="009F16EF" w:rsidP="009F16EF">
      <w:r>
        <w:t>RAN5 chair: most of the CRs are corrections for existing tests of combinations</w:t>
      </w:r>
    </w:p>
    <w:p w14:paraId="7D84DCF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E29C6" w14:textId="77777777" w:rsidR="009F16EF" w:rsidRDefault="009F16EF" w:rsidP="009F16EF">
      <w:pPr>
        <w:rPr>
          <w:rFonts w:ascii="Arial" w:hAnsi="Arial" w:cs="Arial"/>
          <w:b/>
          <w:sz w:val="24"/>
        </w:rPr>
      </w:pPr>
      <w:r>
        <w:rPr>
          <w:rFonts w:ascii="Arial" w:hAnsi="Arial" w:cs="Arial"/>
          <w:b/>
          <w:color w:val="0000FF"/>
          <w:sz w:val="24"/>
        </w:rPr>
        <w:t>RP-242265</w:t>
      </w:r>
      <w:r>
        <w:rPr>
          <w:rFonts w:ascii="Arial" w:hAnsi="Arial" w:cs="Arial"/>
          <w:b/>
          <w:color w:val="0000FF"/>
          <w:sz w:val="24"/>
        </w:rPr>
        <w:tab/>
      </w:r>
      <w:r>
        <w:rPr>
          <w:rFonts w:ascii="Arial" w:hAnsi="Arial" w:cs="Arial"/>
          <w:b/>
          <w:sz w:val="24"/>
        </w:rPr>
        <w:t>CR Pack on NR_CADC_NR_LTE_DC_R17-UEConTest - Pack 1/2</w:t>
      </w:r>
    </w:p>
    <w:p w14:paraId="393591B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249610" w14:textId="77777777" w:rsidR="009F16EF" w:rsidRDefault="009F16EF" w:rsidP="009F16EF">
      <w:pPr>
        <w:rPr>
          <w:rFonts w:ascii="Arial" w:hAnsi="Arial" w:cs="Arial"/>
          <w:b/>
        </w:rPr>
      </w:pPr>
      <w:r>
        <w:rPr>
          <w:rFonts w:ascii="Arial" w:hAnsi="Arial" w:cs="Arial"/>
          <w:b/>
        </w:rPr>
        <w:t xml:space="preserve">Discussion: </w:t>
      </w:r>
    </w:p>
    <w:p w14:paraId="319DC991" w14:textId="77777777" w:rsidR="009F16EF" w:rsidRDefault="009F16EF" w:rsidP="009F16EF">
      <w:r>
        <w:t>MCC: late submission</w:t>
      </w:r>
    </w:p>
    <w:p w14:paraId="0D4A8CC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07849D" w14:textId="77777777" w:rsidR="009F16EF" w:rsidRDefault="009F16EF" w:rsidP="009F16EF">
      <w:pPr>
        <w:rPr>
          <w:rFonts w:ascii="Arial" w:hAnsi="Arial" w:cs="Arial"/>
          <w:b/>
          <w:sz w:val="24"/>
        </w:rPr>
      </w:pPr>
      <w:r>
        <w:rPr>
          <w:rFonts w:ascii="Arial" w:hAnsi="Arial" w:cs="Arial"/>
          <w:b/>
          <w:color w:val="0000FF"/>
          <w:sz w:val="24"/>
        </w:rPr>
        <w:t>RP-242266</w:t>
      </w:r>
      <w:r>
        <w:rPr>
          <w:rFonts w:ascii="Arial" w:hAnsi="Arial" w:cs="Arial"/>
          <w:b/>
          <w:color w:val="0000FF"/>
          <w:sz w:val="24"/>
        </w:rPr>
        <w:tab/>
      </w:r>
      <w:r>
        <w:rPr>
          <w:rFonts w:ascii="Arial" w:hAnsi="Arial" w:cs="Arial"/>
          <w:b/>
          <w:sz w:val="24"/>
        </w:rPr>
        <w:t>CR Pack on NR_CADC_NR_LTE_DC_R17-UEConTest - Pack 2/2</w:t>
      </w:r>
    </w:p>
    <w:p w14:paraId="3B77381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B018B5" w14:textId="77777777" w:rsidR="009F16EF" w:rsidRDefault="009F16EF" w:rsidP="009F16EF">
      <w:pPr>
        <w:rPr>
          <w:rFonts w:ascii="Arial" w:hAnsi="Arial" w:cs="Arial"/>
          <w:b/>
        </w:rPr>
      </w:pPr>
      <w:r>
        <w:rPr>
          <w:rFonts w:ascii="Arial" w:hAnsi="Arial" w:cs="Arial"/>
          <w:b/>
        </w:rPr>
        <w:t xml:space="preserve">Discussion: </w:t>
      </w:r>
    </w:p>
    <w:p w14:paraId="69B0C85E" w14:textId="77777777" w:rsidR="009F16EF" w:rsidRDefault="009F16EF" w:rsidP="009F16EF">
      <w:r>
        <w:t>MCC: late submission</w:t>
      </w:r>
    </w:p>
    <w:p w14:paraId="3E03BE9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2F3FB" w14:textId="77777777" w:rsidR="009F16EF" w:rsidRDefault="009F16EF" w:rsidP="009F16EF">
      <w:pPr>
        <w:pStyle w:val="Heading4"/>
      </w:pPr>
      <w:bookmarkStart w:id="312" w:name="_Toc178621190"/>
      <w:bookmarkStart w:id="313" w:name="_Toc184591868"/>
      <w:r>
        <w:lastRenderedPageBreak/>
        <w:t>13.3.2</w:t>
      </w:r>
      <w:r>
        <w:tab/>
        <w:t>UE Conf. - Rel-17 PC2 UE for NR inter-band CA/DC with or without SUL configurations with x (6&gt;=x&gt;2) bands DL and y (y=1, 2) bands UL [RAN5 WI: NR_UE_PC2_R17_CADC_SUL_xBDL_yBUL-UEConTest]</w:t>
      </w:r>
      <w:bookmarkEnd w:id="312"/>
      <w:bookmarkEnd w:id="313"/>
    </w:p>
    <w:p w14:paraId="5C46B135" w14:textId="77777777" w:rsidR="009F16EF" w:rsidRDefault="009F16EF" w:rsidP="009F16EF">
      <w:pPr>
        <w:rPr>
          <w:rFonts w:ascii="Arial" w:hAnsi="Arial" w:cs="Arial"/>
          <w:b/>
          <w:sz w:val="24"/>
        </w:rPr>
      </w:pPr>
      <w:r>
        <w:rPr>
          <w:rFonts w:ascii="Arial" w:hAnsi="Arial" w:cs="Arial"/>
          <w:b/>
          <w:color w:val="0000FF"/>
          <w:sz w:val="24"/>
        </w:rPr>
        <w:t>RP-242069</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1F0933F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F1B7248" w14:textId="77777777" w:rsidR="009F16EF" w:rsidRDefault="009F16EF" w:rsidP="009F16EF">
      <w:pPr>
        <w:rPr>
          <w:rFonts w:ascii="Arial" w:hAnsi="Arial" w:cs="Arial"/>
          <w:b/>
        </w:rPr>
      </w:pPr>
      <w:r>
        <w:rPr>
          <w:rFonts w:ascii="Arial" w:hAnsi="Arial" w:cs="Arial"/>
          <w:b/>
        </w:rPr>
        <w:t xml:space="preserve">Abstract: </w:t>
      </w:r>
    </w:p>
    <w:p w14:paraId="1AFC0F0C" w14:textId="77777777" w:rsidR="009F16EF" w:rsidRDefault="009F16EF" w:rsidP="009F16EF">
      <w:r>
        <w:t>Completion: 9%; Target: Jun 2025</w:t>
      </w:r>
    </w:p>
    <w:p w14:paraId="52D9FF7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B9790" w14:textId="77777777" w:rsidR="009F16EF" w:rsidRDefault="009F16EF" w:rsidP="009F16EF">
      <w:pPr>
        <w:pStyle w:val="Heading4"/>
      </w:pPr>
      <w:bookmarkStart w:id="314" w:name="_Toc178621191"/>
      <w:bookmarkStart w:id="315" w:name="_Toc184591869"/>
      <w:r>
        <w:t>13.3.3</w:t>
      </w:r>
      <w:r>
        <w:tab/>
        <w:t>UE Conf. - PC2 for EN-DC with x LTE bands + y NR band(s) in DL and with 1 LTE band +1 TDD NR band in UL (either x= 2, 3, y=1 or x=1, 2, y=2) [RAN5 WI: ENDC_PC2_R17_xLTE_yNR-UEConTest]</w:t>
      </w:r>
      <w:bookmarkEnd w:id="314"/>
      <w:bookmarkEnd w:id="315"/>
    </w:p>
    <w:p w14:paraId="73621C6B" w14:textId="77777777" w:rsidR="009F16EF" w:rsidRDefault="009F16EF" w:rsidP="009F16EF">
      <w:pPr>
        <w:rPr>
          <w:rFonts w:ascii="Arial" w:hAnsi="Arial" w:cs="Arial"/>
          <w:b/>
          <w:sz w:val="24"/>
        </w:rPr>
      </w:pPr>
      <w:r>
        <w:rPr>
          <w:rFonts w:ascii="Arial" w:hAnsi="Arial" w:cs="Arial"/>
          <w:b/>
          <w:color w:val="0000FF"/>
          <w:sz w:val="24"/>
        </w:rPr>
        <w:t>RP-241752</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15E91C0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AE5D6D8" w14:textId="77777777" w:rsidR="009F16EF" w:rsidRDefault="009F16EF" w:rsidP="009F16EF">
      <w:pPr>
        <w:rPr>
          <w:rFonts w:ascii="Arial" w:hAnsi="Arial" w:cs="Arial"/>
          <w:b/>
        </w:rPr>
      </w:pPr>
      <w:r>
        <w:rPr>
          <w:rFonts w:ascii="Arial" w:hAnsi="Arial" w:cs="Arial"/>
          <w:b/>
        </w:rPr>
        <w:t xml:space="preserve">Abstract: </w:t>
      </w:r>
    </w:p>
    <w:p w14:paraId="4E6FF82E" w14:textId="77777777" w:rsidR="009F16EF" w:rsidRDefault="009F16EF" w:rsidP="009F16EF">
      <w:r>
        <w:t>Test: 100%, Sep 24</w:t>
      </w:r>
    </w:p>
    <w:p w14:paraId="3890E32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RP-242229</w:t>
      </w:r>
      <w:r>
        <w:rPr>
          <w:color w:val="993300"/>
          <w:u w:val="single"/>
        </w:rPr>
        <w:t>.</w:t>
      </w:r>
    </w:p>
    <w:p w14:paraId="29669B2B" w14:textId="77777777" w:rsidR="009F16EF" w:rsidRDefault="009F16EF" w:rsidP="009F16EF">
      <w:pPr>
        <w:rPr>
          <w:rFonts w:ascii="Arial" w:hAnsi="Arial" w:cs="Arial"/>
          <w:b/>
          <w:sz w:val="24"/>
        </w:rPr>
      </w:pPr>
      <w:r>
        <w:rPr>
          <w:rFonts w:ascii="Arial" w:hAnsi="Arial" w:cs="Arial"/>
          <w:b/>
          <w:color w:val="0000FF"/>
          <w:sz w:val="24"/>
        </w:rPr>
        <w:t>RP-242229</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605B983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4EB366B" w14:textId="77777777" w:rsidR="009F16EF" w:rsidRDefault="009F16EF" w:rsidP="009F16EF">
      <w:pPr>
        <w:rPr>
          <w:color w:val="808080"/>
        </w:rPr>
      </w:pPr>
      <w:r>
        <w:rPr>
          <w:color w:val="808080"/>
        </w:rPr>
        <w:t>(Replaces RP-241752)</w:t>
      </w:r>
    </w:p>
    <w:p w14:paraId="3E9388CE" w14:textId="77777777" w:rsidR="009F16EF" w:rsidRDefault="009F16EF" w:rsidP="009F16EF">
      <w:pPr>
        <w:rPr>
          <w:rFonts w:ascii="Arial" w:hAnsi="Arial" w:cs="Arial"/>
          <w:b/>
        </w:rPr>
      </w:pPr>
      <w:r>
        <w:rPr>
          <w:rFonts w:ascii="Arial" w:hAnsi="Arial" w:cs="Arial"/>
          <w:b/>
        </w:rPr>
        <w:t xml:space="preserve">Abstract: </w:t>
      </w:r>
    </w:p>
    <w:p w14:paraId="3CF409D3" w14:textId="77777777" w:rsidR="009F16EF" w:rsidRDefault="009F16EF" w:rsidP="009F16EF">
      <w:r>
        <w:t>Test: 100%, Sep 24</w:t>
      </w:r>
    </w:p>
    <w:p w14:paraId="7929A5F6" w14:textId="77777777" w:rsidR="009F16EF" w:rsidRDefault="009F16EF" w:rsidP="009F16EF">
      <w:pPr>
        <w:rPr>
          <w:rFonts w:ascii="Arial" w:hAnsi="Arial" w:cs="Arial"/>
          <w:b/>
        </w:rPr>
      </w:pPr>
      <w:r>
        <w:rPr>
          <w:rFonts w:ascii="Arial" w:hAnsi="Arial" w:cs="Arial"/>
          <w:b/>
        </w:rPr>
        <w:t xml:space="preserve">Discussion: </w:t>
      </w:r>
    </w:p>
    <w:p w14:paraId="4DD0C50E" w14:textId="77777777" w:rsidR="009F16EF" w:rsidRDefault="009F16EF" w:rsidP="009F16EF">
      <w:r>
        <w:t>MCC: WI is jumping from 6% to 100% without a CR?</w:t>
      </w:r>
    </w:p>
    <w:p w14:paraId="5D247922" w14:textId="77777777" w:rsidR="009F16EF" w:rsidRDefault="009F16EF" w:rsidP="009F16EF">
      <w:r>
        <w:t>Ericsson: WI was open for 3 years, no further testing CRs are proposed, configurations not tested are visible with "pending" in the attached workplan and tracked in PRD21 in RAN5</w:t>
      </w:r>
    </w:p>
    <w:p w14:paraId="5B47FF64" w14:textId="77777777" w:rsidR="009F16EF" w:rsidRDefault="009F16EF" w:rsidP="009F16EF">
      <w:r>
        <w:t>conclusion: WI is completed ?</w:t>
      </w:r>
    </w:p>
    <w:p w14:paraId="741D8AB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EDA08" w14:textId="77777777" w:rsidR="009F16EF" w:rsidRDefault="009F16EF" w:rsidP="009F16EF">
      <w:pPr>
        <w:pStyle w:val="Heading4"/>
      </w:pPr>
      <w:bookmarkStart w:id="316" w:name="_Toc178621192"/>
      <w:bookmarkStart w:id="317" w:name="_Toc184591870"/>
      <w:r>
        <w:t>13.3.4</w:t>
      </w:r>
      <w:r>
        <w:tab/>
        <w:t>UE Conf. - Introduction of FR2 FWA UE with maximum TRP of 23dBm for band n257 and n258 [RAN5 WI: NR_FR2_FWA_Bn257_Bn258-UEConTest]</w:t>
      </w:r>
      <w:bookmarkEnd w:id="316"/>
      <w:bookmarkEnd w:id="317"/>
    </w:p>
    <w:p w14:paraId="4DDF390D" w14:textId="77777777" w:rsidR="009F16EF" w:rsidRDefault="009F16EF" w:rsidP="009F16EF">
      <w:pPr>
        <w:rPr>
          <w:rFonts w:ascii="Arial" w:hAnsi="Arial" w:cs="Arial"/>
          <w:b/>
          <w:sz w:val="24"/>
        </w:rPr>
      </w:pPr>
      <w:r>
        <w:rPr>
          <w:rFonts w:ascii="Arial" w:hAnsi="Arial" w:cs="Arial"/>
          <w:b/>
          <w:color w:val="0000FF"/>
          <w:sz w:val="24"/>
        </w:rPr>
        <w:t>RP-242070</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79C80E4" w14:textId="77777777" w:rsidR="009F16EF" w:rsidRDefault="009F16EF" w:rsidP="009F16EF">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A096427" w14:textId="77777777" w:rsidR="009F16EF" w:rsidRDefault="009F16EF" w:rsidP="009F16EF">
      <w:pPr>
        <w:rPr>
          <w:rFonts w:ascii="Arial" w:hAnsi="Arial" w:cs="Arial"/>
          <w:b/>
        </w:rPr>
      </w:pPr>
      <w:r>
        <w:rPr>
          <w:rFonts w:ascii="Arial" w:hAnsi="Arial" w:cs="Arial"/>
          <w:b/>
        </w:rPr>
        <w:t xml:space="preserve">Abstract: </w:t>
      </w:r>
    </w:p>
    <w:p w14:paraId="7553DDEB" w14:textId="77777777" w:rsidR="009F16EF" w:rsidRDefault="009F16EF" w:rsidP="009F16EF">
      <w:r>
        <w:t>Completion: 51%; Target: Dec 2024</w:t>
      </w:r>
    </w:p>
    <w:p w14:paraId="2D75719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37305" w14:textId="77777777" w:rsidR="009F16EF" w:rsidRDefault="009F16EF" w:rsidP="009F16EF">
      <w:pPr>
        <w:rPr>
          <w:rFonts w:ascii="Arial" w:hAnsi="Arial" w:cs="Arial"/>
          <w:b/>
          <w:sz w:val="24"/>
        </w:rPr>
      </w:pPr>
      <w:r>
        <w:rPr>
          <w:rFonts w:ascii="Arial" w:hAnsi="Arial" w:cs="Arial"/>
          <w:b/>
          <w:color w:val="0000FF"/>
          <w:sz w:val="24"/>
        </w:rPr>
        <w:t>RP-242315</w:t>
      </w:r>
      <w:r>
        <w:rPr>
          <w:rFonts w:ascii="Arial" w:hAnsi="Arial" w:cs="Arial"/>
          <w:b/>
          <w:color w:val="0000FF"/>
          <w:sz w:val="24"/>
        </w:rPr>
        <w:tab/>
      </w:r>
      <w:r>
        <w:rPr>
          <w:rFonts w:ascii="Arial" w:hAnsi="Arial" w:cs="Arial"/>
          <w:b/>
          <w:sz w:val="24"/>
        </w:rPr>
        <w:t>CR Pack on NR_FR2_FWA_Bn257_Bn258-UEConTest</w:t>
      </w:r>
    </w:p>
    <w:p w14:paraId="6CB02D0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BC57CF" w14:textId="77777777" w:rsidR="009F16EF" w:rsidRDefault="009F16EF" w:rsidP="009F16EF">
      <w:pPr>
        <w:rPr>
          <w:rFonts w:ascii="Arial" w:hAnsi="Arial" w:cs="Arial"/>
          <w:b/>
        </w:rPr>
      </w:pPr>
      <w:r>
        <w:rPr>
          <w:rFonts w:ascii="Arial" w:hAnsi="Arial" w:cs="Arial"/>
          <w:b/>
        </w:rPr>
        <w:t xml:space="preserve">Discussion: </w:t>
      </w:r>
    </w:p>
    <w:p w14:paraId="7D817A2F" w14:textId="77777777" w:rsidR="009F16EF" w:rsidRDefault="009F16EF" w:rsidP="009F16EF">
      <w:r>
        <w:t>MCC: late submission</w:t>
      </w:r>
    </w:p>
    <w:p w14:paraId="6B3963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99482" w14:textId="77777777" w:rsidR="009F16EF" w:rsidRDefault="009F16EF" w:rsidP="009F16EF">
      <w:pPr>
        <w:pStyle w:val="Heading4"/>
      </w:pPr>
      <w:bookmarkStart w:id="318" w:name="_Toc178621193"/>
      <w:bookmarkStart w:id="319" w:name="_Toc184591871"/>
      <w:r>
        <w:t>13.3.5</w:t>
      </w:r>
      <w:r>
        <w:tab/>
        <w:t>UE Conf. - Further enh. on MIMO for NR [RAN5 WI: NR_feMIMO-UEConTest]</w:t>
      </w:r>
      <w:bookmarkEnd w:id="318"/>
      <w:bookmarkEnd w:id="319"/>
    </w:p>
    <w:p w14:paraId="05E30E48" w14:textId="77777777" w:rsidR="009F16EF" w:rsidRDefault="009F16EF" w:rsidP="009F16EF">
      <w:pPr>
        <w:rPr>
          <w:rFonts w:ascii="Arial" w:hAnsi="Arial" w:cs="Arial"/>
          <w:b/>
          <w:sz w:val="24"/>
        </w:rPr>
      </w:pPr>
      <w:r>
        <w:rPr>
          <w:rFonts w:ascii="Arial" w:hAnsi="Arial" w:cs="Arial"/>
          <w:b/>
          <w:color w:val="0000FF"/>
          <w:sz w:val="24"/>
        </w:rPr>
        <w:t>RP-241980</w:t>
      </w:r>
      <w:r>
        <w:rPr>
          <w:rFonts w:ascii="Arial" w:hAnsi="Arial" w:cs="Arial"/>
          <w:b/>
          <w:color w:val="0000FF"/>
          <w:sz w:val="24"/>
        </w:rPr>
        <w:tab/>
      </w:r>
      <w:r>
        <w:rPr>
          <w:rFonts w:ascii="Arial" w:hAnsi="Arial" w:cs="Arial"/>
          <w:b/>
          <w:sz w:val="24"/>
        </w:rPr>
        <w:t>Status report for WI UE Conformance - Further enhancements on MIMO for NR</w:t>
      </w:r>
    </w:p>
    <w:p w14:paraId="72A7857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1FB837F8" w14:textId="77777777" w:rsidR="009F16EF" w:rsidRDefault="009F16EF" w:rsidP="009F16EF">
      <w:pPr>
        <w:rPr>
          <w:rFonts w:ascii="Arial" w:hAnsi="Arial" w:cs="Arial"/>
          <w:b/>
        </w:rPr>
      </w:pPr>
      <w:r>
        <w:rPr>
          <w:rFonts w:ascii="Arial" w:hAnsi="Arial" w:cs="Arial"/>
          <w:b/>
        </w:rPr>
        <w:t xml:space="preserve">Discussion: </w:t>
      </w:r>
    </w:p>
    <w:p w14:paraId="7947E3CE" w14:textId="77777777" w:rsidR="009F16EF" w:rsidRDefault="009F16EF" w:rsidP="009F16EF">
      <w:r>
        <w:t>MCC: target date change from Dec.24 to Sep.24 is not indicated</w:t>
      </w:r>
    </w:p>
    <w:p w14:paraId="55FB5750" w14:textId="77777777" w:rsidR="009F16EF" w:rsidRDefault="009F16EF" w:rsidP="009F16EF">
      <w:r>
        <w:t>conclusion: WI is completed</w:t>
      </w:r>
    </w:p>
    <w:p w14:paraId="26516D1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384DE" w14:textId="77777777" w:rsidR="009F16EF" w:rsidRDefault="009F16EF" w:rsidP="009F16EF">
      <w:pPr>
        <w:rPr>
          <w:rFonts w:ascii="Arial" w:hAnsi="Arial" w:cs="Arial"/>
          <w:b/>
          <w:sz w:val="24"/>
        </w:rPr>
      </w:pPr>
      <w:r>
        <w:rPr>
          <w:rFonts w:ascii="Arial" w:hAnsi="Arial" w:cs="Arial"/>
          <w:b/>
          <w:color w:val="0000FF"/>
          <w:sz w:val="24"/>
        </w:rPr>
        <w:t>RP-242309</w:t>
      </w:r>
      <w:r>
        <w:rPr>
          <w:rFonts w:ascii="Arial" w:hAnsi="Arial" w:cs="Arial"/>
          <w:b/>
          <w:color w:val="0000FF"/>
          <w:sz w:val="24"/>
        </w:rPr>
        <w:tab/>
      </w:r>
      <w:r>
        <w:rPr>
          <w:rFonts w:ascii="Arial" w:hAnsi="Arial" w:cs="Arial"/>
          <w:b/>
          <w:sz w:val="24"/>
        </w:rPr>
        <w:t>CR Pack on NR_feMIMO-UEConTest</w:t>
      </w:r>
    </w:p>
    <w:p w14:paraId="799D0D3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11E023" w14:textId="77777777" w:rsidR="009F16EF" w:rsidRDefault="009F16EF" w:rsidP="009F16EF">
      <w:pPr>
        <w:rPr>
          <w:rFonts w:ascii="Arial" w:hAnsi="Arial" w:cs="Arial"/>
          <w:b/>
        </w:rPr>
      </w:pPr>
      <w:r>
        <w:rPr>
          <w:rFonts w:ascii="Arial" w:hAnsi="Arial" w:cs="Arial"/>
          <w:b/>
        </w:rPr>
        <w:t xml:space="preserve">Discussion: </w:t>
      </w:r>
    </w:p>
    <w:p w14:paraId="5DD065AC" w14:textId="77777777" w:rsidR="009F16EF" w:rsidRDefault="009F16EF" w:rsidP="009F16EF">
      <w:r>
        <w:t>MCC: late submission</w:t>
      </w:r>
    </w:p>
    <w:p w14:paraId="1ED951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5CDEC" w14:textId="77777777" w:rsidR="009F16EF" w:rsidRDefault="009F16EF" w:rsidP="009F16EF">
      <w:pPr>
        <w:rPr>
          <w:rFonts w:ascii="Arial" w:hAnsi="Arial" w:cs="Arial"/>
          <w:b/>
          <w:sz w:val="24"/>
        </w:rPr>
      </w:pPr>
      <w:r>
        <w:rPr>
          <w:rFonts w:ascii="Arial" w:hAnsi="Arial" w:cs="Arial"/>
          <w:b/>
          <w:color w:val="0000FF"/>
          <w:sz w:val="24"/>
        </w:rPr>
        <w:t>RP-241983</w:t>
      </w:r>
      <w:r>
        <w:rPr>
          <w:rFonts w:ascii="Arial" w:hAnsi="Arial" w:cs="Arial"/>
          <w:b/>
          <w:color w:val="0000FF"/>
          <w:sz w:val="24"/>
        </w:rPr>
        <w:tab/>
      </w:r>
      <w:r>
        <w:rPr>
          <w:rFonts w:ascii="Arial" w:hAnsi="Arial" w:cs="Arial"/>
          <w:b/>
          <w:sz w:val="24"/>
        </w:rPr>
        <w:t>Revised WID on UE Conformance - Further enhancements on MIMO for NR</w:t>
      </w:r>
    </w:p>
    <w:p w14:paraId="4F599347"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3A73DBA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DFC0C" w14:textId="77777777" w:rsidR="009F16EF" w:rsidRDefault="009F16EF" w:rsidP="009F16EF">
      <w:pPr>
        <w:pStyle w:val="Heading4"/>
      </w:pPr>
      <w:bookmarkStart w:id="320" w:name="_Toc178621194"/>
      <w:bookmarkStart w:id="321" w:name="_Toc184591872"/>
      <w:r>
        <w:t>13.3.6</w:t>
      </w:r>
      <w:r>
        <w:tab/>
        <w:t>UE Conf. - Further enh. on NR demodulation performance [RAN5 WI: NR_demod_enh2-UEConTest]</w:t>
      </w:r>
      <w:bookmarkEnd w:id="320"/>
      <w:bookmarkEnd w:id="321"/>
    </w:p>
    <w:p w14:paraId="587B0730" w14:textId="77777777" w:rsidR="009F16EF" w:rsidRDefault="009F16EF" w:rsidP="009F16EF">
      <w:pPr>
        <w:rPr>
          <w:rFonts w:ascii="Arial" w:hAnsi="Arial" w:cs="Arial"/>
          <w:b/>
          <w:sz w:val="24"/>
        </w:rPr>
      </w:pPr>
      <w:r>
        <w:rPr>
          <w:rFonts w:ascii="Arial" w:hAnsi="Arial" w:cs="Arial"/>
          <w:b/>
          <w:color w:val="0000FF"/>
          <w:sz w:val="24"/>
        </w:rPr>
        <w:t>RP-241993</w:t>
      </w:r>
      <w:r>
        <w:rPr>
          <w:rFonts w:ascii="Arial" w:hAnsi="Arial" w:cs="Arial"/>
          <w:b/>
          <w:color w:val="0000FF"/>
          <w:sz w:val="24"/>
        </w:rPr>
        <w:tab/>
      </w:r>
      <w:r>
        <w:rPr>
          <w:rFonts w:ascii="Arial" w:hAnsi="Arial" w:cs="Arial"/>
          <w:b/>
          <w:sz w:val="24"/>
        </w:rPr>
        <w:t>Status report for WI UE Conformance - Further enhancement on NR demodulation performance; rapporteur: China Telecom, Qualcomm</w:t>
      </w:r>
    </w:p>
    <w:p w14:paraId="02CFAA7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73CA30AC" w14:textId="77777777" w:rsidR="009F16EF" w:rsidRDefault="009F16EF" w:rsidP="009F16EF">
      <w:pPr>
        <w:rPr>
          <w:rFonts w:ascii="Arial" w:hAnsi="Arial" w:cs="Arial"/>
          <w:b/>
        </w:rPr>
      </w:pPr>
      <w:r>
        <w:rPr>
          <w:rFonts w:ascii="Arial" w:hAnsi="Arial" w:cs="Arial"/>
          <w:b/>
        </w:rPr>
        <w:lastRenderedPageBreak/>
        <w:t xml:space="preserve">Abstract: </w:t>
      </w:r>
    </w:p>
    <w:p w14:paraId="2EBA3A36" w14:textId="77777777" w:rsidR="009F16EF" w:rsidRDefault="009F16EF" w:rsidP="009F16EF">
      <w:r>
        <w:t>WI 100%</w:t>
      </w:r>
    </w:p>
    <w:p w14:paraId="3958009C" w14:textId="77777777" w:rsidR="009F16EF" w:rsidRDefault="009F16EF" w:rsidP="009F16EF">
      <w:pPr>
        <w:rPr>
          <w:rFonts w:ascii="Arial" w:hAnsi="Arial" w:cs="Arial"/>
          <w:b/>
        </w:rPr>
      </w:pPr>
      <w:r>
        <w:rPr>
          <w:rFonts w:ascii="Arial" w:hAnsi="Arial" w:cs="Arial"/>
          <w:b/>
        </w:rPr>
        <w:t xml:space="preserve">Discussion: </w:t>
      </w:r>
    </w:p>
    <w:p w14:paraId="001C3618" w14:textId="77777777" w:rsidR="009F16EF" w:rsidRDefault="009F16EF" w:rsidP="009F16EF">
      <w:r>
        <w:t>conclusion: WI is completed</w:t>
      </w:r>
    </w:p>
    <w:p w14:paraId="5553ECE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3CD2F" w14:textId="77777777" w:rsidR="009F16EF" w:rsidRDefault="009F16EF" w:rsidP="009F16EF">
      <w:pPr>
        <w:rPr>
          <w:rFonts w:ascii="Arial" w:hAnsi="Arial" w:cs="Arial"/>
          <w:b/>
          <w:sz w:val="24"/>
        </w:rPr>
      </w:pPr>
      <w:r>
        <w:rPr>
          <w:rFonts w:ascii="Arial" w:hAnsi="Arial" w:cs="Arial"/>
          <w:b/>
          <w:color w:val="0000FF"/>
          <w:sz w:val="24"/>
        </w:rPr>
        <w:t>RP-242320</w:t>
      </w:r>
      <w:r>
        <w:rPr>
          <w:rFonts w:ascii="Arial" w:hAnsi="Arial" w:cs="Arial"/>
          <w:b/>
          <w:color w:val="0000FF"/>
          <w:sz w:val="24"/>
        </w:rPr>
        <w:tab/>
      </w:r>
      <w:r>
        <w:rPr>
          <w:rFonts w:ascii="Arial" w:hAnsi="Arial" w:cs="Arial"/>
          <w:b/>
          <w:sz w:val="24"/>
        </w:rPr>
        <w:t>CR Pack on NR_demod_enh2-UEConTest</w:t>
      </w:r>
    </w:p>
    <w:p w14:paraId="7FD34A9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E10D0B" w14:textId="77777777" w:rsidR="009F16EF" w:rsidRDefault="009F16EF" w:rsidP="009F16EF">
      <w:pPr>
        <w:rPr>
          <w:rFonts w:ascii="Arial" w:hAnsi="Arial" w:cs="Arial"/>
          <w:b/>
        </w:rPr>
      </w:pPr>
      <w:r>
        <w:rPr>
          <w:rFonts w:ascii="Arial" w:hAnsi="Arial" w:cs="Arial"/>
          <w:b/>
        </w:rPr>
        <w:t xml:space="preserve">Discussion: </w:t>
      </w:r>
    </w:p>
    <w:p w14:paraId="3FBE53CF" w14:textId="77777777" w:rsidR="009F16EF" w:rsidRDefault="009F16EF" w:rsidP="009F16EF">
      <w:r>
        <w:t>MCC: late submission</w:t>
      </w:r>
    </w:p>
    <w:p w14:paraId="03A20CD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41388" w14:textId="77777777" w:rsidR="009F16EF" w:rsidRDefault="009F16EF" w:rsidP="009F16EF">
      <w:pPr>
        <w:rPr>
          <w:rFonts w:ascii="Arial" w:hAnsi="Arial" w:cs="Arial"/>
          <w:b/>
          <w:sz w:val="24"/>
        </w:rPr>
      </w:pPr>
      <w:r>
        <w:rPr>
          <w:rFonts w:ascii="Arial" w:hAnsi="Arial" w:cs="Arial"/>
          <w:b/>
          <w:color w:val="0000FF"/>
          <w:sz w:val="24"/>
        </w:rPr>
        <w:t>RP-241994</w:t>
      </w:r>
      <w:r>
        <w:rPr>
          <w:rFonts w:ascii="Arial" w:hAnsi="Arial" w:cs="Arial"/>
          <w:b/>
          <w:color w:val="0000FF"/>
          <w:sz w:val="24"/>
        </w:rPr>
        <w:tab/>
      </w:r>
      <w:r>
        <w:rPr>
          <w:rFonts w:ascii="Arial" w:hAnsi="Arial" w:cs="Arial"/>
          <w:b/>
          <w:sz w:val="24"/>
        </w:rPr>
        <w:t>Revised WID on UE Conformance - Further enhancement on NR demodulation performance</w:t>
      </w:r>
    </w:p>
    <w:p w14:paraId="34FE50C7"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B6DAC4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75D170" w14:textId="77777777" w:rsidR="009F16EF" w:rsidRDefault="009F16EF" w:rsidP="009F16EF">
      <w:pPr>
        <w:pStyle w:val="Heading4"/>
      </w:pPr>
      <w:bookmarkStart w:id="322" w:name="_Toc178621195"/>
      <w:bookmarkStart w:id="323" w:name="_Toc184591873"/>
      <w:r>
        <w:t>13.3.7</w:t>
      </w:r>
      <w:r>
        <w:tab/>
        <w:t>UE Conf. - NR small data transmissions in INACTIVE state [RAN5 WI: NR_SmallData_INACTIVE-UEConTest]</w:t>
      </w:r>
      <w:bookmarkEnd w:id="322"/>
      <w:bookmarkEnd w:id="323"/>
    </w:p>
    <w:p w14:paraId="17F0ACC0" w14:textId="77777777" w:rsidR="009F16EF" w:rsidRDefault="009F16EF" w:rsidP="009F16EF">
      <w:pPr>
        <w:rPr>
          <w:rFonts w:ascii="Arial" w:hAnsi="Arial" w:cs="Arial"/>
          <w:b/>
          <w:sz w:val="24"/>
        </w:rPr>
      </w:pPr>
      <w:r>
        <w:rPr>
          <w:rFonts w:ascii="Arial" w:hAnsi="Arial" w:cs="Arial"/>
          <w:b/>
          <w:color w:val="0000FF"/>
          <w:sz w:val="24"/>
        </w:rPr>
        <w:t>RP-241913</w:t>
      </w:r>
      <w:r>
        <w:rPr>
          <w:rFonts w:ascii="Arial" w:hAnsi="Arial" w:cs="Arial"/>
          <w:b/>
          <w:color w:val="0000FF"/>
          <w:sz w:val="24"/>
        </w:rPr>
        <w:tab/>
      </w:r>
      <w:r>
        <w:rPr>
          <w:rFonts w:ascii="Arial" w:hAnsi="Arial" w:cs="Arial"/>
          <w:b/>
          <w:sz w:val="24"/>
        </w:rPr>
        <w:t>Status report for WI UE Conformance  - Rel-17 NR small data transmissions in INACTIVE state</w:t>
      </w:r>
    </w:p>
    <w:p w14:paraId="07200D4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Arriver Software AB</w:t>
      </w:r>
    </w:p>
    <w:p w14:paraId="73AA3A3A" w14:textId="77777777" w:rsidR="009F16EF" w:rsidRDefault="009F16EF" w:rsidP="009F16EF">
      <w:pPr>
        <w:rPr>
          <w:rFonts w:ascii="Arial" w:hAnsi="Arial" w:cs="Arial"/>
          <w:b/>
        </w:rPr>
      </w:pPr>
      <w:r>
        <w:rPr>
          <w:rFonts w:ascii="Arial" w:hAnsi="Arial" w:cs="Arial"/>
          <w:b/>
        </w:rPr>
        <w:t xml:space="preserve">Abstract: </w:t>
      </w:r>
    </w:p>
    <w:p w14:paraId="6488B050" w14:textId="77777777" w:rsidR="009F16EF" w:rsidRDefault="009F16EF" w:rsidP="009F16EF">
      <w:r>
        <w:t>Overall 98%</w:t>
      </w:r>
    </w:p>
    <w:p w14:paraId="6AE0E6F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9A63D" w14:textId="77777777" w:rsidR="009F16EF" w:rsidRDefault="009F16EF" w:rsidP="009F16EF">
      <w:pPr>
        <w:rPr>
          <w:rFonts w:ascii="Arial" w:hAnsi="Arial" w:cs="Arial"/>
          <w:b/>
          <w:sz w:val="24"/>
        </w:rPr>
      </w:pPr>
      <w:r>
        <w:rPr>
          <w:rFonts w:ascii="Arial" w:hAnsi="Arial" w:cs="Arial"/>
          <w:b/>
          <w:color w:val="0000FF"/>
          <w:sz w:val="24"/>
        </w:rPr>
        <w:t>RP-242326</w:t>
      </w:r>
      <w:r>
        <w:rPr>
          <w:rFonts w:ascii="Arial" w:hAnsi="Arial" w:cs="Arial"/>
          <w:b/>
          <w:color w:val="0000FF"/>
          <w:sz w:val="24"/>
        </w:rPr>
        <w:tab/>
      </w:r>
      <w:r>
        <w:rPr>
          <w:rFonts w:ascii="Arial" w:hAnsi="Arial" w:cs="Arial"/>
          <w:b/>
          <w:sz w:val="24"/>
        </w:rPr>
        <w:t>CR Pack on NR_SmallData_INACTIVE-UEConTest</w:t>
      </w:r>
    </w:p>
    <w:p w14:paraId="7A3B4C9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F66CA3" w14:textId="77777777" w:rsidR="009F16EF" w:rsidRDefault="009F16EF" w:rsidP="009F16EF">
      <w:pPr>
        <w:rPr>
          <w:rFonts w:ascii="Arial" w:hAnsi="Arial" w:cs="Arial"/>
          <w:b/>
        </w:rPr>
      </w:pPr>
      <w:r>
        <w:rPr>
          <w:rFonts w:ascii="Arial" w:hAnsi="Arial" w:cs="Arial"/>
          <w:b/>
        </w:rPr>
        <w:t xml:space="preserve">Discussion: </w:t>
      </w:r>
    </w:p>
    <w:p w14:paraId="3BB28826" w14:textId="77777777" w:rsidR="009F16EF" w:rsidRDefault="009F16EF" w:rsidP="009F16EF">
      <w:r>
        <w:t>MCC: late submission</w:t>
      </w:r>
    </w:p>
    <w:p w14:paraId="4B1DF8F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4E96E" w14:textId="77777777" w:rsidR="009F16EF" w:rsidRDefault="009F16EF" w:rsidP="009F16EF">
      <w:pPr>
        <w:pStyle w:val="Heading4"/>
      </w:pPr>
      <w:bookmarkStart w:id="324" w:name="_Toc178621196"/>
      <w:bookmarkStart w:id="325" w:name="_Toc184591874"/>
      <w:r>
        <w:t>13.3.8</w:t>
      </w:r>
      <w:r>
        <w:tab/>
        <w:t>UE Conf. - Enh. of Private Network support for NG-RAN including CT aspects [RAN5 WI: NG_RAN_PRN_enh_plus_CT-UEConTest]</w:t>
      </w:r>
      <w:bookmarkEnd w:id="324"/>
      <w:bookmarkEnd w:id="325"/>
    </w:p>
    <w:p w14:paraId="03DC08AA" w14:textId="77777777" w:rsidR="009F16EF" w:rsidRDefault="009F16EF" w:rsidP="009F16EF">
      <w:pPr>
        <w:rPr>
          <w:rFonts w:ascii="Arial" w:hAnsi="Arial" w:cs="Arial"/>
          <w:b/>
          <w:sz w:val="24"/>
        </w:rPr>
      </w:pPr>
      <w:r>
        <w:rPr>
          <w:rFonts w:ascii="Arial" w:hAnsi="Arial" w:cs="Arial"/>
          <w:b/>
          <w:color w:val="0000FF"/>
          <w:sz w:val="24"/>
        </w:rPr>
        <w:t>RP-242006</w:t>
      </w:r>
      <w:r>
        <w:rPr>
          <w:rFonts w:ascii="Arial" w:hAnsi="Arial" w:cs="Arial"/>
          <w:b/>
          <w:color w:val="0000FF"/>
          <w:sz w:val="24"/>
        </w:rPr>
        <w:tab/>
      </w:r>
      <w:r>
        <w:rPr>
          <w:rFonts w:ascii="Arial" w:hAnsi="Arial" w:cs="Arial"/>
          <w:b/>
          <w:sz w:val="24"/>
        </w:rPr>
        <w:t>Status report for WI UE Conformance - Enhancement of Private Network Support for NG-RAN including CT aspects;</w:t>
      </w:r>
    </w:p>
    <w:p w14:paraId="2B452439" w14:textId="77777777" w:rsidR="009F16EF" w:rsidRDefault="009F16EF" w:rsidP="009F16EF">
      <w:pPr>
        <w:rPr>
          <w:rFonts w:ascii="Arial" w:hAnsi="Arial" w:cs="Arial"/>
          <w:b/>
          <w:sz w:val="24"/>
        </w:rPr>
      </w:pPr>
      <w:r>
        <w:rPr>
          <w:rFonts w:ascii="Arial" w:hAnsi="Arial" w:cs="Arial"/>
          <w:b/>
          <w:sz w:val="24"/>
        </w:rPr>
        <w:t>rapporteur: China Telecom, Qualcomm</w:t>
      </w:r>
    </w:p>
    <w:p w14:paraId="168B569B" w14:textId="77777777" w:rsidR="009F16EF" w:rsidRDefault="009F16EF" w:rsidP="009F16EF">
      <w:pPr>
        <w:rPr>
          <w:i/>
        </w:rPr>
      </w:pPr>
      <w:r>
        <w:rPr>
          <w:i/>
        </w:rPr>
        <w:lastRenderedPageBreak/>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7A863F1D" w14:textId="77777777" w:rsidR="009F16EF" w:rsidRDefault="009F16EF" w:rsidP="009F16EF">
      <w:pPr>
        <w:rPr>
          <w:rFonts w:ascii="Arial" w:hAnsi="Arial" w:cs="Arial"/>
          <w:b/>
        </w:rPr>
      </w:pPr>
      <w:r>
        <w:rPr>
          <w:rFonts w:ascii="Arial" w:hAnsi="Arial" w:cs="Arial"/>
          <w:b/>
        </w:rPr>
        <w:t xml:space="preserve">Abstract: </w:t>
      </w:r>
    </w:p>
    <w:p w14:paraId="0B302E54" w14:textId="77777777" w:rsidR="009F16EF" w:rsidRDefault="009F16EF" w:rsidP="009F16EF">
      <w:r>
        <w:t>Testing part: 100%</w:t>
      </w:r>
    </w:p>
    <w:p w14:paraId="526E0A7B" w14:textId="77777777" w:rsidR="009F16EF" w:rsidRDefault="009F16EF" w:rsidP="009F16EF">
      <w:pPr>
        <w:rPr>
          <w:rFonts w:ascii="Arial" w:hAnsi="Arial" w:cs="Arial"/>
          <w:b/>
        </w:rPr>
      </w:pPr>
      <w:r>
        <w:rPr>
          <w:rFonts w:ascii="Arial" w:hAnsi="Arial" w:cs="Arial"/>
          <w:b/>
        </w:rPr>
        <w:t xml:space="preserve">Discussion: </w:t>
      </w:r>
    </w:p>
    <w:p w14:paraId="6294F2D6" w14:textId="77777777" w:rsidR="009F16EF" w:rsidRDefault="009F16EF" w:rsidP="009F16EF">
      <w:r>
        <w:t>conclusion: WI is completed</w:t>
      </w:r>
    </w:p>
    <w:p w14:paraId="0734FA0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787F4" w14:textId="77777777" w:rsidR="009F16EF" w:rsidRDefault="009F16EF" w:rsidP="009F16EF">
      <w:pPr>
        <w:rPr>
          <w:rFonts w:ascii="Arial" w:hAnsi="Arial" w:cs="Arial"/>
          <w:b/>
          <w:sz w:val="24"/>
        </w:rPr>
      </w:pPr>
      <w:r>
        <w:rPr>
          <w:rFonts w:ascii="Arial" w:hAnsi="Arial" w:cs="Arial"/>
          <w:b/>
          <w:color w:val="0000FF"/>
          <w:sz w:val="24"/>
        </w:rPr>
        <w:t>RP-242313</w:t>
      </w:r>
      <w:r>
        <w:rPr>
          <w:rFonts w:ascii="Arial" w:hAnsi="Arial" w:cs="Arial"/>
          <w:b/>
          <w:color w:val="0000FF"/>
          <w:sz w:val="24"/>
        </w:rPr>
        <w:tab/>
      </w:r>
      <w:r>
        <w:rPr>
          <w:rFonts w:ascii="Arial" w:hAnsi="Arial" w:cs="Arial"/>
          <w:b/>
          <w:sz w:val="24"/>
        </w:rPr>
        <w:t>CR Pack on NG_RAN_PRN_enh_plus_CT-UEConTest</w:t>
      </w:r>
    </w:p>
    <w:p w14:paraId="1CD746B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C1120F" w14:textId="77777777" w:rsidR="009F16EF" w:rsidRDefault="009F16EF" w:rsidP="009F16EF">
      <w:pPr>
        <w:rPr>
          <w:rFonts w:ascii="Arial" w:hAnsi="Arial" w:cs="Arial"/>
          <w:b/>
        </w:rPr>
      </w:pPr>
      <w:r>
        <w:rPr>
          <w:rFonts w:ascii="Arial" w:hAnsi="Arial" w:cs="Arial"/>
          <w:b/>
        </w:rPr>
        <w:t xml:space="preserve">Discussion: </w:t>
      </w:r>
    </w:p>
    <w:p w14:paraId="4EDE7DAC" w14:textId="77777777" w:rsidR="009F16EF" w:rsidRDefault="009F16EF" w:rsidP="009F16EF">
      <w:r>
        <w:t>MCC: late submission</w:t>
      </w:r>
    </w:p>
    <w:p w14:paraId="4888207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52BEDD" w14:textId="77777777" w:rsidR="009F16EF" w:rsidRDefault="009F16EF" w:rsidP="009F16EF">
      <w:pPr>
        <w:rPr>
          <w:rFonts w:ascii="Arial" w:hAnsi="Arial" w:cs="Arial"/>
          <w:b/>
          <w:sz w:val="24"/>
        </w:rPr>
      </w:pPr>
      <w:r>
        <w:rPr>
          <w:rFonts w:ascii="Arial" w:hAnsi="Arial" w:cs="Arial"/>
          <w:b/>
          <w:color w:val="0000FF"/>
          <w:sz w:val="24"/>
        </w:rPr>
        <w:t>RP-242005</w:t>
      </w:r>
      <w:r>
        <w:rPr>
          <w:rFonts w:ascii="Arial" w:hAnsi="Arial" w:cs="Arial"/>
          <w:b/>
          <w:color w:val="0000FF"/>
          <w:sz w:val="24"/>
        </w:rPr>
        <w:tab/>
      </w:r>
      <w:r>
        <w:rPr>
          <w:rFonts w:ascii="Arial" w:hAnsi="Arial" w:cs="Arial"/>
          <w:b/>
          <w:sz w:val="24"/>
        </w:rPr>
        <w:t>Revised WID on UE Conformance - Enhancement of Private Network Support for NG-RAN including CT aspects</w:t>
      </w:r>
    </w:p>
    <w:p w14:paraId="6670F641"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Qualcomm</w:t>
      </w:r>
    </w:p>
    <w:p w14:paraId="16A410E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28457B" w14:textId="77777777" w:rsidR="009F16EF" w:rsidRDefault="009F16EF" w:rsidP="009F16EF">
      <w:pPr>
        <w:pStyle w:val="Heading4"/>
      </w:pPr>
      <w:bookmarkStart w:id="326" w:name="_Toc178621197"/>
      <w:bookmarkStart w:id="327" w:name="_Toc184591875"/>
      <w:r>
        <w:t>13.3.9</w:t>
      </w:r>
      <w:r>
        <w:tab/>
        <w:t>UE Conf. - Solutions for NR to support NTN plus CT aspects [RAN5 WI: NR_NTN_solutions_plus_CT-UEConTest]</w:t>
      </w:r>
      <w:bookmarkEnd w:id="326"/>
      <w:bookmarkEnd w:id="327"/>
    </w:p>
    <w:p w14:paraId="36FE4CEF" w14:textId="77777777" w:rsidR="009F16EF" w:rsidRDefault="009F16EF" w:rsidP="009F16EF">
      <w:pPr>
        <w:rPr>
          <w:rFonts w:ascii="Arial" w:hAnsi="Arial" w:cs="Arial"/>
          <w:b/>
          <w:sz w:val="24"/>
        </w:rPr>
      </w:pPr>
      <w:r>
        <w:rPr>
          <w:rFonts w:ascii="Arial" w:hAnsi="Arial" w:cs="Arial"/>
          <w:b/>
          <w:color w:val="0000FF"/>
          <w:sz w:val="24"/>
        </w:rPr>
        <w:t>RP-242042</w:t>
      </w:r>
      <w:r>
        <w:rPr>
          <w:rFonts w:ascii="Arial" w:hAnsi="Arial" w:cs="Arial"/>
          <w:b/>
          <w:color w:val="0000FF"/>
          <w:sz w:val="24"/>
        </w:rPr>
        <w:tab/>
      </w:r>
      <w:r>
        <w:rPr>
          <w:rFonts w:ascii="Arial" w:hAnsi="Arial" w:cs="Arial"/>
          <w:b/>
          <w:sz w:val="24"/>
        </w:rPr>
        <w:t>Status report for WI UE Conformance - Solutions for NR to support non-terrestrial networks (NTN)</w:t>
      </w:r>
    </w:p>
    <w:p w14:paraId="54DA5114"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56654774" w14:textId="77777777" w:rsidR="009F16EF" w:rsidRDefault="009F16EF" w:rsidP="009F16EF">
      <w:pPr>
        <w:rPr>
          <w:rFonts w:ascii="Arial" w:hAnsi="Arial" w:cs="Arial"/>
          <w:b/>
        </w:rPr>
      </w:pPr>
      <w:r>
        <w:rPr>
          <w:rFonts w:ascii="Arial" w:hAnsi="Arial" w:cs="Arial"/>
          <w:b/>
        </w:rPr>
        <w:t xml:space="preserve">Abstract: </w:t>
      </w:r>
    </w:p>
    <w:p w14:paraId="06730928" w14:textId="77777777" w:rsidR="009F16EF" w:rsidRDefault="009F16EF" w:rsidP="009F16EF">
      <w:r>
        <w:t>Overall 82%</w:t>
      </w:r>
    </w:p>
    <w:p w14:paraId="0632F91C" w14:textId="77777777" w:rsidR="009F16EF" w:rsidRDefault="009F16EF" w:rsidP="009F16EF">
      <w:r>
        <w:t>Target completion:  Dec 2024</w:t>
      </w:r>
    </w:p>
    <w:p w14:paraId="6C8B55C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68C62" w14:textId="77777777" w:rsidR="009F16EF" w:rsidRDefault="009F16EF" w:rsidP="009F16EF">
      <w:pPr>
        <w:rPr>
          <w:rFonts w:ascii="Arial" w:hAnsi="Arial" w:cs="Arial"/>
          <w:b/>
          <w:sz w:val="24"/>
        </w:rPr>
      </w:pPr>
      <w:r>
        <w:rPr>
          <w:rFonts w:ascii="Arial" w:hAnsi="Arial" w:cs="Arial"/>
          <w:b/>
          <w:color w:val="0000FF"/>
          <w:sz w:val="24"/>
        </w:rPr>
        <w:t>RP-242271</w:t>
      </w:r>
      <w:r>
        <w:rPr>
          <w:rFonts w:ascii="Arial" w:hAnsi="Arial" w:cs="Arial"/>
          <w:b/>
          <w:color w:val="0000FF"/>
          <w:sz w:val="24"/>
        </w:rPr>
        <w:tab/>
      </w:r>
      <w:r>
        <w:rPr>
          <w:rFonts w:ascii="Arial" w:hAnsi="Arial" w:cs="Arial"/>
          <w:b/>
          <w:sz w:val="24"/>
        </w:rPr>
        <w:t>CR Pack on NR_NTN_solutions_plus_CT-UEConTest - Pack 1/2</w:t>
      </w:r>
    </w:p>
    <w:p w14:paraId="5124646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2C3388" w14:textId="77777777" w:rsidR="009F16EF" w:rsidRDefault="009F16EF" w:rsidP="009F16EF">
      <w:pPr>
        <w:rPr>
          <w:rFonts w:ascii="Arial" w:hAnsi="Arial" w:cs="Arial"/>
          <w:b/>
        </w:rPr>
      </w:pPr>
      <w:r>
        <w:rPr>
          <w:rFonts w:ascii="Arial" w:hAnsi="Arial" w:cs="Arial"/>
          <w:b/>
        </w:rPr>
        <w:t xml:space="preserve">Discussion: </w:t>
      </w:r>
    </w:p>
    <w:p w14:paraId="46C1D521" w14:textId="77777777" w:rsidR="009F16EF" w:rsidRDefault="009F16EF" w:rsidP="009F16EF">
      <w:r>
        <w:t>MCC: late submission</w:t>
      </w:r>
    </w:p>
    <w:p w14:paraId="151A1C0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2AFA9" w14:textId="77777777" w:rsidR="009F16EF" w:rsidRDefault="009F16EF" w:rsidP="009F16EF">
      <w:pPr>
        <w:rPr>
          <w:rFonts w:ascii="Arial" w:hAnsi="Arial" w:cs="Arial"/>
          <w:b/>
          <w:sz w:val="24"/>
        </w:rPr>
      </w:pPr>
      <w:r>
        <w:rPr>
          <w:rFonts w:ascii="Arial" w:hAnsi="Arial" w:cs="Arial"/>
          <w:b/>
          <w:color w:val="0000FF"/>
          <w:sz w:val="24"/>
        </w:rPr>
        <w:t>RP-242272</w:t>
      </w:r>
      <w:r>
        <w:rPr>
          <w:rFonts w:ascii="Arial" w:hAnsi="Arial" w:cs="Arial"/>
          <w:b/>
          <w:color w:val="0000FF"/>
          <w:sz w:val="24"/>
        </w:rPr>
        <w:tab/>
      </w:r>
      <w:r>
        <w:rPr>
          <w:rFonts w:ascii="Arial" w:hAnsi="Arial" w:cs="Arial"/>
          <w:b/>
          <w:sz w:val="24"/>
        </w:rPr>
        <w:t>CR Pack on NR_NTN_solutions_plus_CT-UEConTest - Pack 2/2</w:t>
      </w:r>
    </w:p>
    <w:p w14:paraId="53099BD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AB8E52" w14:textId="77777777" w:rsidR="009F16EF" w:rsidRDefault="009F16EF" w:rsidP="009F16EF">
      <w:pPr>
        <w:rPr>
          <w:rFonts w:ascii="Arial" w:hAnsi="Arial" w:cs="Arial"/>
          <w:b/>
        </w:rPr>
      </w:pPr>
      <w:r>
        <w:rPr>
          <w:rFonts w:ascii="Arial" w:hAnsi="Arial" w:cs="Arial"/>
          <w:b/>
        </w:rPr>
        <w:lastRenderedPageBreak/>
        <w:t xml:space="preserve">Discussion: </w:t>
      </w:r>
    </w:p>
    <w:p w14:paraId="7A7FC11E" w14:textId="77777777" w:rsidR="009F16EF" w:rsidRDefault="009F16EF" w:rsidP="009F16EF">
      <w:r>
        <w:t>MCC: late submission</w:t>
      </w:r>
    </w:p>
    <w:p w14:paraId="12209A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98681" w14:textId="77777777" w:rsidR="009F16EF" w:rsidRDefault="009F16EF" w:rsidP="009F16EF">
      <w:pPr>
        <w:pStyle w:val="Heading4"/>
      </w:pPr>
      <w:bookmarkStart w:id="328" w:name="_Toc178621198"/>
      <w:bookmarkStart w:id="329" w:name="_Toc184591876"/>
      <w:r>
        <w:t>13.3.10</w:t>
      </w:r>
      <w:r>
        <w:tab/>
        <w:t>UE Conf. - NR support for high speed train scenario in FR2 [RAN5 WI: NR_HST_FR2-UEConTest]</w:t>
      </w:r>
      <w:bookmarkEnd w:id="328"/>
      <w:bookmarkEnd w:id="329"/>
    </w:p>
    <w:p w14:paraId="5939B7C3" w14:textId="77777777" w:rsidR="009F16EF" w:rsidRDefault="009F16EF" w:rsidP="009F16EF">
      <w:pPr>
        <w:rPr>
          <w:rFonts w:ascii="Arial" w:hAnsi="Arial" w:cs="Arial"/>
          <w:b/>
          <w:sz w:val="24"/>
        </w:rPr>
      </w:pPr>
      <w:r>
        <w:rPr>
          <w:rFonts w:ascii="Arial" w:hAnsi="Arial" w:cs="Arial"/>
          <w:b/>
          <w:color w:val="0000FF"/>
          <w:sz w:val="24"/>
        </w:rPr>
        <w:t>RP-241979</w:t>
      </w:r>
      <w:r>
        <w:rPr>
          <w:rFonts w:ascii="Arial" w:hAnsi="Arial" w:cs="Arial"/>
          <w:b/>
          <w:color w:val="0000FF"/>
          <w:sz w:val="24"/>
        </w:rPr>
        <w:tab/>
      </w:r>
      <w:r>
        <w:rPr>
          <w:rFonts w:ascii="Arial" w:hAnsi="Arial" w:cs="Arial"/>
          <w:b/>
          <w:sz w:val="24"/>
        </w:rPr>
        <w:t>Status report for WI UE Conformance - NR support for high speed train scenario in frequency range 2</w:t>
      </w:r>
    </w:p>
    <w:p w14:paraId="164B96D3"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6CE5CE1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0B727" w14:textId="77777777" w:rsidR="009F16EF" w:rsidRDefault="009F16EF" w:rsidP="009F16EF">
      <w:pPr>
        <w:rPr>
          <w:rFonts w:ascii="Arial" w:hAnsi="Arial" w:cs="Arial"/>
          <w:b/>
          <w:sz w:val="24"/>
        </w:rPr>
      </w:pPr>
      <w:r>
        <w:rPr>
          <w:rFonts w:ascii="Arial" w:hAnsi="Arial" w:cs="Arial"/>
          <w:b/>
          <w:color w:val="0000FF"/>
          <w:sz w:val="24"/>
        </w:rPr>
        <w:t>RP-242302</w:t>
      </w:r>
      <w:r>
        <w:rPr>
          <w:rFonts w:ascii="Arial" w:hAnsi="Arial" w:cs="Arial"/>
          <w:b/>
          <w:color w:val="0000FF"/>
          <w:sz w:val="24"/>
        </w:rPr>
        <w:tab/>
      </w:r>
      <w:r>
        <w:rPr>
          <w:rFonts w:ascii="Arial" w:hAnsi="Arial" w:cs="Arial"/>
          <w:b/>
          <w:sz w:val="24"/>
        </w:rPr>
        <w:t>CR Pack on NR_HST_FR2-UEConTest</w:t>
      </w:r>
    </w:p>
    <w:p w14:paraId="4D1F28C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6D7EA4" w14:textId="77777777" w:rsidR="009F16EF" w:rsidRDefault="009F16EF" w:rsidP="009F16EF">
      <w:pPr>
        <w:rPr>
          <w:rFonts w:ascii="Arial" w:hAnsi="Arial" w:cs="Arial"/>
          <w:b/>
        </w:rPr>
      </w:pPr>
      <w:r>
        <w:rPr>
          <w:rFonts w:ascii="Arial" w:hAnsi="Arial" w:cs="Arial"/>
          <w:b/>
        </w:rPr>
        <w:t xml:space="preserve">Discussion: </w:t>
      </w:r>
    </w:p>
    <w:p w14:paraId="66A03391" w14:textId="77777777" w:rsidR="009F16EF" w:rsidRDefault="009F16EF" w:rsidP="009F16EF">
      <w:r>
        <w:t>MCC: late submission</w:t>
      </w:r>
    </w:p>
    <w:p w14:paraId="2AE7214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4BEAA" w14:textId="77777777" w:rsidR="009F16EF" w:rsidRDefault="009F16EF" w:rsidP="009F16EF">
      <w:pPr>
        <w:pStyle w:val="Heading4"/>
      </w:pPr>
      <w:bookmarkStart w:id="330" w:name="_Toc178621199"/>
      <w:bookmarkStart w:id="331" w:name="_Toc184591877"/>
      <w:r>
        <w:t>13.3.11</w:t>
      </w:r>
      <w:r>
        <w:tab/>
        <w:t>UE Conf. - NR Sidelink enhancement [RAN5 WI: NR_SL_enh-UEConTest]</w:t>
      </w:r>
      <w:bookmarkEnd w:id="330"/>
      <w:bookmarkEnd w:id="331"/>
    </w:p>
    <w:p w14:paraId="6B437518" w14:textId="77777777" w:rsidR="009F16EF" w:rsidRDefault="009F16EF" w:rsidP="009F16EF">
      <w:pPr>
        <w:rPr>
          <w:rFonts w:ascii="Arial" w:hAnsi="Arial" w:cs="Arial"/>
          <w:b/>
          <w:sz w:val="24"/>
        </w:rPr>
      </w:pPr>
      <w:r>
        <w:rPr>
          <w:rFonts w:ascii="Arial" w:hAnsi="Arial" w:cs="Arial"/>
          <w:b/>
          <w:color w:val="0000FF"/>
          <w:sz w:val="24"/>
        </w:rPr>
        <w:t>RP-242126</w:t>
      </w:r>
      <w:r>
        <w:rPr>
          <w:rFonts w:ascii="Arial" w:hAnsi="Arial" w:cs="Arial"/>
          <w:b/>
          <w:color w:val="0000FF"/>
          <w:sz w:val="24"/>
        </w:rPr>
        <w:tab/>
      </w:r>
      <w:r>
        <w:rPr>
          <w:rFonts w:ascii="Arial" w:hAnsi="Arial" w:cs="Arial"/>
          <w:b/>
          <w:sz w:val="24"/>
        </w:rPr>
        <w:t>Status report for WI UE Conformance - NR sidelink enhancement</w:t>
      </w:r>
    </w:p>
    <w:p w14:paraId="15F004F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33FA68B2" w14:textId="77777777" w:rsidR="009F16EF" w:rsidRDefault="009F16EF" w:rsidP="009F16EF">
      <w:pPr>
        <w:rPr>
          <w:rFonts w:ascii="Arial" w:hAnsi="Arial" w:cs="Arial"/>
          <w:b/>
        </w:rPr>
      </w:pPr>
      <w:r>
        <w:rPr>
          <w:rFonts w:ascii="Arial" w:hAnsi="Arial" w:cs="Arial"/>
          <w:b/>
        </w:rPr>
        <w:t xml:space="preserve">Discussion: </w:t>
      </w:r>
    </w:p>
    <w:p w14:paraId="288F31A8" w14:textId="77777777" w:rsidR="009F16EF" w:rsidRDefault="009F16EF" w:rsidP="009F16EF">
      <w:r>
        <w:t>MCC: target shifted by +6 months</w:t>
      </w:r>
    </w:p>
    <w:p w14:paraId="1870CE5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82D41" w14:textId="77777777" w:rsidR="009F16EF" w:rsidRDefault="009F16EF" w:rsidP="009F16EF">
      <w:pPr>
        <w:rPr>
          <w:rFonts w:ascii="Arial" w:hAnsi="Arial" w:cs="Arial"/>
          <w:b/>
          <w:sz w:val="24"/>
        </w:rPr>
      </w:pPr>
      <w:r>
        <w:rPr>
          <w:rFonts w:ascii="Arial" w:hAnsi="Arial" w:cs="Arial"/>
          <w:b/>
          <w:color w:val="0000FF"/>
          <w:sz w:val="24"/>
        </w:rPr>
        <w:t>RP-242306</w:t>
      </w:r>
      <w:r>
        <w:rPr>
          <w:rFonts w:ascii="Arial" w:hAnsi="Arial" w:cs="Arial"/>
          <w:b/>
          <w:color w:val="0000FF"/>
          <w:sz w:val="24"/>
        </w:rPr>
        <w:tab/>
      </w:r>
      <w:r>
        <w:rPr>
          <w:rFonts w:ascii="Arial" w:hAnsi="Arial" w:cs="Arial"/>
          <w:b/>
          <w:sz w:val="24"/>
        </w:rPr>
        <w:t>CR Pack on NR_SL_enh-UEConTest</w:t>
      </w:r>
    </w:p>
    <w:p w14:paraId="60DCEE0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A567F4" w14:textId="77777777" w:rsidR="009F16EF" w:rsidRDefault="009F16EF" w:rsidP="009F16EF">
      <w:pPr>
        <w:rPr>
          <w:rFonts w:ascii="Arial" w:hAnsi="Arial" w:cs="Arial"/>
          <w:b/>
        </w:rPr>
      </w:pPr>
      <w:r>
        <w:rPr>
          <w:rFonts w:ascii="Arial" w:hAnsi="Arial" w:cs="Arial"/>
          <w:b/>
        </w:rPr>
        <w:t xml:space="preserve">Discussion: </w:t>
      </w:r>
    </w:p>
    <w:p w14:paraId="6291BF73" w14:textId="77777777" w:rsidR="009F16EF" w:rsidRDefault="009F16EF" w:rsidP="009F16EF">
      <w:r>
        <w:t>MCC: late submission</w:t>
      </w:r>
    </w:p>
    <w:p w14:paraId="0C6A876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85D97" w14:textId="77777777" w:rsidR="009F16EF" w:rsidRDefault="009F16EF" w:rsidP="009F16EF">
      <w:pPr>
        <w:pStyle w:val="Heading4"/>
      </w:pPr>
      <w:bookmarkStart w:id="332" w:name="_Toc178621200"/>
      <w:bookmarkStart w:id="333" w:name="_Toc184591878"/>
      <w:r>
        <w:t>13.3.12</w:t>
      </w:r>
      <w:r>
        <w:tab/>
        <w:t>UE Conf. - NR Sidelink Relay [RAN5 WI: NR_SL_relay-UEConTest]</w:t>
      </w:r>
      <w:bookmarkEnd w:id="332"/>
      <w:bookmarkEnd w:id="333"/>
    </w:p>
    <w:p w14:paraId="208B6364" w14:textId="77777777" w:rsidR="009F16EF" w:rsidRDefault="009F16EF" w:rsidP="009F16EF">
      <w:pPr>
        <w:rPr>
          <w:rFonts w:ascii="Arial" w:hAnsi="Arial" w:cs="Arial"/>
          <w:b/>
          <w:sz w:val="24"/>
        </w:rPr>
      </w:pPr>
      <w:r>
        <w:rPr>
          <w:rFonts w:ascii="Arial" w:hAnsi="Arial" w:cs="Arial"/>
          <w:b/>
          <w:color w:val="0000FF"/>
          <w:sz w:val="24"/>
        </w:rPr>
        <w:t>RP-242127</w:t>
      </w:r>
      <w:r>
        <w:rPr>
          <w:rFonts w:ascii="Arial" w:hAnsi="Arial" w:cs="Arial"/>
          <w:b/>
          <w:color w:val="0000FF"/>
          <w:sz w:val="24"/>
        </w:rPr>
        <w:tab/>
      </w:r>
      <w:r>
        <w:rPr>
          <w:rFonts w:ascii="Arial" w:hAnsi="Arial" w:cs="Arial"/>
          <w:b/>
          <w:sz w:val="24"/>
        </w:rPr>
        <w:t>Status report for WI UE Conformance - NR Sidelink Relay</w:t>
      </w:r>
    </w:p>
    <w:p w14:paraId="1E70BEC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6653D5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3F7A1" w14:textId="77777777" w:rsidR="009F16EF" w:rsidRDefault="009F16EF" w:rsidP="009F16EF">
      <w:pPr>
        <w:rPr>
          <w:rFonts w:ascii="Arial" w:hAnsi="Arial" w:cs="Arial"/>
          <w:b/>
          <w:sz w:val="24"/>
        </w:rPr>
      </w:pPr>
      <w:r>
        <w:rPr>
          <w:rFonts w:ascii="Arial" w:hAnsi="Arial" w:cs="Arial"/>
          <w:b/>
          <w:color w:val="0000FF"/>
          <w:sz w:val="24"/>
        </w:rPr>
        <w:t>RP-242290</w:t>
      </w:r>
      <w:r>
        <w:rPr>
          <w:rFonts w:ascii="Arial" w:hAnsi="Arial" w:cs="Arial"/>
          <w:b/>
          <w:color w:val="0000FF"/>
          <w:sz w:val="24"/>
        </w:rPr>
        <w:tab/>
      </w:r>
      <w:r>
        <w:rPr>
          <w:rFonts w:ascii="Arial" w:hAnsi="Arial" w:cs="Arial"/>
          <w:b/>
          <w:sz w:val="24"/>
        </w:rPr>
        <w:t>CR Pack on NR_SL_relay-UEConTest</w:t>
      </w:r>
    </w:p>
    <w:p w14:paraId="33DFAE83"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3694F5" w14:textId="77777777" w:rsidR="009F16EF" w:rsidRDefault="009F16EF" w:rsidP="009F16EF">
      <w:pPr>
        <w:rPr>
          <w:rFonts w:ascii="Arial" w:hAnsi="Arial" w:cs="Arial"/>
          <w:b/>
        </w:rPr>
      </w:pPr>
      <w:r>
        <w:rPr>
          <w:rFonts w:ascii="Arial" w:hAnsi="Arial" w:cs="Arial"/>
          <w:b/>
        </w:rPr>
        <w:t xml:space="preserve">Discussion: </w:t>
      </w:r>
    </w:p>
    <w:p w14:paraId="73FD4BC6" w14:textId="77777777" w:rsidR="009F16EF" w:rsidRDefault="009F16EF" w:rsidP="009F16EF">
      <w:r>
        <w:t>MCC: late submission</w:t>
      </w:r>
    </w:p>
    <w:p w14:paraId="5750E3C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F95C5" w14:textId="77777777" w:rsidR="009F16EF" w:rsidRDefault="009F16EF" w:rsidP="009F16EF">
      <w:pPr>
        <w:pStyle w:val="Heading4"/>
      </w:pPr>
      <w:bookmarkStart w:id="334" w:name="_Toc178621201"/>
      <w:bookmarkStart w:id="335" w:name="_Toc184591879"/>
      <w:r>
        <w:t>13.3.13</w:t>
      </w:r>
      <w:r>
        <w:tab/>
        <w:t>UE Conf. - NR QoE management and optimizations for diverse services [RAN5 WI: NR_QoE-UEConTest]</w:t>
      </w:r>
      <w:bookmarkEnd w:id="334"/>
      <w:bookmarkEnd w:id="335"/>
    </w:p>
    <w:p w14:paraId="03619B29" w14:textId="77777777" w:rsidR="009F16EF" w:rsidRDefault="009F16EF" w:rsidP="009F16EF">
      <w:pPr>
        <w:rPr>
          <w:rFonts w:ascii="Arial" w:hAnsi="Arial" w:cs="Arial"/>
          <w:b/>
          <w:sz w:val="24"/>
        </w:rPr>
      </w:pPr>
      <w:r>
        <w:rPr>
          <w:rFonts w:ascii="Arial" w:hAnsi="Arial" w:cs="Arial"/>
          <w:b/>
          <w:color w:val="0000FF"/>
          <w:sz w:val="24"/>
        </w:rPr>
        <w:t>RP-241753</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528A194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6F8D180" w14:textId="77777777" w:rsidR="009F16EF" w:rsidRDefault="009F16EF" w:rsidP="009F16EF">
      <w:pPr>
        <w:rPr>
          <w:rFonts w:ascii="Arial" w:hAnsi="Arial" w:cs="Arial"/>
          <w:b/>
        </w:rPr>
      </w:pPr>
      <w:r>
        <w:rPr>
          <w:rFonts w:ascii="Arial" w:hAnsi="Arial" w:cs="Arial"/>
          <w:b/>
        </w:rPr>
        <w:t xml:space="preserve">Abstract: </w:t>
      </w:r>
    </w:p>
    <w:p w14:paraId="6289D604" w14:textId="77777777" w:rsidR="009F16EF" w:rsidRDefault="009F16EF" w:rsidP="009F16EF">
      <w:r>
        <w:t>Test: 100%, Sep 24</w:t>
      </w:r>
    </w:p>
    <w:p w14:paraId="5CE45256" w14:textId="77777777" w:rsidR="009F16EF" w:rsidRDefault="009F16EF" w:rsidP="009F16EF">
      <w:pPr>
        <w:rPr>
          <w:rFonts w:ascii="Arial" w:hAnsi="Arial" w:cs="Arial"/>
          <w:b/>
        </w:rPr>
      </w:pPr>
      <w:r>
        <w:rPr>
          <w:rFonts w:ascii="Arial" w:hAnsi="Arial" w:cs="Arial"/>
          <w:b/>
        </w:rPr>
        <w:t xml:space="preserve">Discussion: </w:t>
      </w:r>
    </w:p>
    <w:p w14:paraId="3E3782E3" w14:textId="77777777" w:rsidR="009F16EF" w:rsidRDefault="009F16EF" w:rsidP="009F16EF">
      <w:r>
        <w:t>conclusion: WI is completed</w:t>
      </w:r>
    </w:p>
    <w:p w14:paraId="72A5098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BF37C" w14:textId="77777777" w:rsidR="009F16EF" w:rsidRDefault="009F16EF" w:rsidP="009F16EF">
      <w:pPr>
        <w:rPr>
          <w:rFonts w:ascii="Arial" w:hAnsi="Arial" w:cs="Arial"/>
          <w:b/>
          <w:sz w:val="24"/>
        </w:rPr>
      </w:pPr>
      <w:r>
        <w:rPr>
          <w:rFonts w:ascii="Arial" w:hAnsi="Arial" w:cs="Arial"/>
          <w:b/>
          <w:color w:val="0000FF"/>
          <w:sz w:val="24"/>
        </w:rPr>
        <w:t>RP-242295</w:t>
      </w:r>
      <w:r>
        <w:rPr>
          <w:rFonts w:ascii="Arial" w:hAnsi="Arial" w:cs="Arial"/>
          <w:b/>
          <w:color w:val="0000FF"/>
          <w:sz w:val="24"/>
        </w:rPr>
        <w:tab/>
      </w:r>
      <w:r>
        <w:rPr>
          <w:rFonts w:ascii="Arial" w:hAnsi="Arial" w:cs="Arial"/>
          <w:b/>
          <w:sz w:val="24"/>
        </w:rPr>
        <w:t>CR Pack on NR_QoE-UEConTest</w:t>
      </w:r>
    </w:p>
    <w:p w14:paraId="0868BBB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F6CD0D" w14:textId="77777777" w:rsidR="009F16EF" w:rsidRDefault="009F16EF" w:rsidP="009F16EF">
      <w:pPr>
        <w:rPr>
          <w:rFonts w:ascii="Arial" w:hAnsi="Arial" w:cs="Arial"/>
          <w:b/>
        </w:rPr>
      </w:pPr>
      <w:r>
        <w:rPr>
          <w:rFonts w:ascii="Arial" w:hAnsi="Arial" w:cs="Arial"/>
          <w:b/>
        </w:rPr>
        <w:t xml:space="preserve">Discussion: </w:t>
      </w:r>
    </w:p>
    <w:p w14:paraId="7B253693" w14:textId="77777777" w:rsidR="009F16EF" w:rsidRDefault="009F16EF" w:rsidP="009F16EF">
      <w:r>
        <w:t>MCC: late submission</w:t>
      </w:r>
    </w:p>
    <w:p w14:paraId="5DAB90D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0C0F5" w14:textId="77777777" w:rsidR="009F16EF" w:rsidRDefault="009F16EF" w:rsidP="009F16EF">
      <w:pPr>
        <w:rPr>
          <w:rFonts w:ascii="Arial" w:hAnsi="Arial" w:cs="Arial"/>
          <w:b/>
          <w:sz w:val="24"/>
        </w:rPr>
      </w:pPr>
      <w:r>
        <w:rPr>
          <w:rFonts w:ascii="Arial" w:hAnsi="Arial" w:cs="Arial"/>
          <w:b/>
          <w:color w:val="0000FF"/>
          <w:sz w:val="24"/>
        </w:rPr>
        <w:t>RP-241754</w:t>
      </w:r>
      <w:r>
        <w:rPr>
          <w:rFonts w:ascii="Arial" w:hAnsi="Arial" w:cs="Arial"/>
          <w:b/>
          <w:color w:val="0000FF"/>
          <w:sz w:val="24"/>
        </w:rPr>
        <w:tab/>
      </w:r>
      <w:r>
        <w:rPr>
          <w:rFonts w:ascii="Arial" w:hAnsi="Arial" w:cs="Arial"/>
          <w:b/>
          <w:sz w:val="24"/>
        </w:rPr>
        <w:t>Revised WID for UE Conformance - NR QoE management and optimizations for diverse services</w:t>
      </w:r>
    </w:p>
    <w:p w14:paraId="5E572E9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1A39B3E" w14:textId="77777777" w:rsidR="009F16EF" w:rsidRDefault="009F16EF" w:rsidP="009F16EF">
      <w:pPr>
        <w:rPr>
          <w:rFonts w:ascii="Arial" w:hAnsi="Arial" w:cs="Arial"/>
          <w:b/>
        </w:rPr>
      </w:pPr>
      <w:r>
        <w:rPr>
          <w:rFonts w:ascii="Arial" w:hAnsi="Arial" w:cs="Arial"/>
          <w:b/>
        </w:rPr>
        <w:t xml:space="preserve">Abstract: </w:t>
      </w:r>
    </w:p>
    <w:p w14:paraId="0C877670" w14:textId="77777777" w:rsidR="009F16EF" w:rsidRDefault="009F16EF" w:rsidP="009F16EF">
      <w:r>
        <w:t>last approved WID: RP-222102, Target completion date updated to RAN#105 (Sep-2024)</w:t>
      </w:r>
    </w:p>
    <w:p w14:paraId="43D763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3BF69" w14:textId="77777777" w:rsidR="009F16EF" w:rsidRDefault="009F16EF" w:rsidP="009F16EF">
      <w:pPr>
        <w:pStyle w:val="Heading4"/>
      </w:pPr>
      <w:bookmarkStart w:id="336" w:name="_Toc178621202"/>
      <w:bookmarkStart w:id="337" w:name="_Toc184591880"/>
      <w:r>
        <w:t>13.3.14</w:t>
      </w:r>
      <w:r>
        <w:tab/>
        <w:t>UE Conf. - NR Positioning Enhancements [RAN5 WI: NR_pos_enh-UEConTest]</w:t>
      </w:r>
      <w:bookmarkEnd w:id="336"/>
      <w:bookmarkEnd w:id="337"/>
    </w:p>
    <w:p w14:paraId="5FD2FCBA" w14:textId="77777777" w:rsidR="009F16EF" w:rsidRDefault="009F16EF" w:rsidP="009F16EF">
      <w:pPr>
        <w:rPr>
          <w:rFonts w:ascii="Arial" w:hAnsi="Arial" w:cs="Arial"/>
          <w:b/>
          <w:sz w:val="24"/>
        </w:rPr>
      </w:pPr>
      <w:r>
        <w:rPr>
          <w:rFonts w:ascii="Arial" w:hAnsi="Arial" w:cs="Arial"/>
          <w:b/>
          <w:color w:val="0000FF"/>
          <w:sz w:val="24"/>
        </w:rPr>
        <w:t>RP-242123</w:t>
      </w:r>
      <w:r>
        <w:rPr>
          <w:rFonts w:ascii="Arial" w:hAnsi="Arial" w:cs="Arial"/>
          <w:b/>
          <w:color w:val="0000FF"/>
          <w:sz w:val="24"/>
        </w:rPr>
        <w:tab/>
      </w:r>
      <w:r>
        <w:rPr>
          <w:rFonts w:ascii="Arial" w:hAnsi="Arial" w:cs="Arial"/>
          <w:b/>
          <w:sz w:val="24"/>
        </w:rPr>
        <w:t>Status report for WI UE Conformance Test Aspects - NR Positioning Enhancement</w:t>
      </w:r>
    </w:p>
    <w:p w14:paraId="3C3666C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0E10C545" w14:textId="77777777" w:rsidR="009F16EF" w:rsidRDefault="009F16EF" w:rsidP="009F16EF">
      <w:pPr>
        <w:rPr>
          <w:rFonts w:ascii="Arial" w:hAnsi="Arial" w:cs="Arial"/>
          <w:b/>
        </w:rPr>
      </w:pPr>
      <w:r>
        <w:rPr>
          <w:rFonts w:ascii="Arial" w:hAnsi="Arial" w:cs="Arial"/>
          <w:b/>
        </w:rPr>
        <w:t xml:space="preserve">Abstract: </w:t>
      </w:r>
    </w:p>
    <w:p w14:paraId="346CA2A9" w14:textId="77777777" w:rsidR="009F16EF" w:rsidRDefault="009F16EF" w:rsidP="009F16EF">
      <w:r>
        <w:t>SR for NR_pos_enh-UEConTest</w:t>
      </w:r>
    </w:p>
    <w:p w14:paraId="46A908E2"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6979F" w14:textId="77777777" w:rsidR="009F16EF" w:rsidRDefault="009F16EF" w:rsidP="009F16EF">
      <w:pPr>
        <w:rPr>
          <w:rFonts w:ascii="Arial" w:hAnsi="Arial" w:cs="Arial"/>
          <w:b/>
          <w:sz w:val="24"/>
        </w:rPr>
      </w:pPr>
      <w:r>
        <w:rPr>
          <w:rFonts w:ascii="Arial" w:hAnsi="Arial" w:cs="Arial"/>
          <w:b/>
          <w:color w:val="0000FF"/>
          <w:sz w:val="24"/>
        </w:rPr>
        <w:t>RP-242263</w:t>
      </w:r>
      <w:r>
        <w:rPr>
          <w:rFonts w:ascii="Arial" w:hAnsi="Arial" w:cs="Arial"/>
          <w:b/>
          <w:color w:val="0000FF"/>
          <w:sz w:val="24"/>
        </w:rPr>
        <w:tab/>
      </w:r>
      <w:r>
        <w:rPr>
          <w:rFonts w:ascii="Arial" w:hAnsi="Arial" w:cs="Arial"/>
          <w:b/>
          <w:sz w:val="24"/>
        </w:rPr>
        <w:t>CR Pack on NR_pos_enh-UEConTest - Pack 1/2</w:t>
      </w:r>
    </w:p>
    <w:p w14:paraId="26B3A09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24243B" w14:textId="77777777" w:rsidR="009F16EF" w:rsidRDefault="009F16EF" w:rsidP="009F16EF">
      <w:pPr>
        <w:rPr>
          <w:rFonts w:ascii="Arial" w:hAnsi="Arial" w:cs="Arial"/>
          <w:b/>
        </w:rPr>
      </w:pPr>
      <w:r>
        <w:rPr>
          <w:rFonts w:ascii="Arial" w:hAnsi="Arial" w:cs="Arial"/>
          <w:b/>
        </w:rPr>
        <w:t xml:space="preserve">Discussion: </w:t>
      </w:r>
    </w:p>
    <w:p w14:paraId="098EDCCE" w14:textId="77777777" w:rsidR="009F16EF" w:rsidRDefault="009F16EF" w:rsidP="009F16EF">
      <w:r>
        <w:t>MCC: late submission</w:t>
      </w:r>
    </w:p>
    <w:p w14:paraId="48B9777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A0082" w14:textId="77777777" w:rsidR="009F16EF" w:rsidRDefault="009F16EF" w:rsidP="009F16EF">
      <w:pPr>
        <w:rPr>
          <w:rFonts w:ascii="Arial" w:hAnsi="Arial" w:cs="Arial"/>
          <w:b/>
          <w:sz w:val="24"/>
        </w:rPr>
      </w:pPr>
      <w:r>
        <w:rPr>
          <w:rFonts w:ascii="Arial" w:hAnsi="Arial" w:cs="Arial"/>
          <w:b/>
          <w:color w:val="0000FF"/>
          <w:sz w:val="24"/>
        </w:rPr>
        <w:t>RP-242264</w:t>
      </w:r>
      <w:r>
        <w:rPr>
          <w:rFonts w:ascii="Arial" w:hAnsi="Arial" w:cs="Arial"/>
          <w:b/>
          <w:color w:val="0000FF"/>
          <w:sz w:val="24"/>
        </w:rPr>
        <w:tab/>
      </w:r>
      <w:r>
        <w:rPr>
          <w:rFonts w:ascii="Arial" w:hAnsi="Arial" w:cs="Arial"/>
          <w:b/>
          <w:sz w:val="24"/>
        </w:rPr>
        <w:t>CR Pack on NR_pos_enh-UEConTest - Pack 2/2</w:t>
      </w:r>
    </w:p>
    <w:p w14:paraId="7C6225A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C4AB0B6" w14:textId="77777777" w:rsidR="009F16EF" w:rsidRDefault="009F16EF" w:rsidP="009F16EF">
      <w:pPr>
        <w:rPr>
          <w:rFonts w:ascii="Arial" w:hAnsi="Arial" w:cs="Arial"/>
          <w:b/>
        </w:rPr>
      </w:pPr>
      <w:r>
        <w:rPr>
          <w:rFonts w:ascii="Arial" w:hAnsi="Arial" w:cs="Arial"/>
          <w:b/>
        </w:rPr>
        <w:t xml:space="preserve">Discussion: </w:t>
      </w:r>
    </w:p>
    <w:p w14:paraId="386A0F82" w14:textId="77777777" w:rsidR="009F16EF" w:rsidRDefault="009F16EF" w:rsidP="009F16EF">
      <w:r>
        <w:t>MCC: late submission</w:t>
      </w:r>
    </w:p>
    <w:p w14:paraId="57E1BC7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779E6" w14:textId="77777777" w:rsidR="009F16EF" w:rsidRDefault="009F16EF" w:rsidP="009F16EF">
      <w:pPr>
        <w:pStyle w:val="Heading4"/>
      </w:pPr>
      <w:bookmarkStart w:id="338" w:name="_Toc178621203"/>
      <w:bookmarkStart w:id="339" w:name="_Toc184591881"/>
      <w:r>
        <w:t>13.3.15</w:t>
      </w:r>
      <w:r>
        <w:tab/>
        <w:t>UE Conf. - Rel-17 LTE CA Configurations [RAN5 WI: LTE_CA_R17-UEConTest]</w:t>
      </w:r>
      <w:bookmarkEnd w:id="338"/>
      <w:bookmarkEnd w:id="339"/>
    </w:p>
    <w:p w14:paraId="5BDC122B" w14:textId="77777777" w:rsidR="009F16EF" w:rsidRDefault="009F16EF" w:rsidP="009F16EF">
      <w:pPr>
        <w:rPr>
          <w:rFonts w:ascii="Arial" w:hAnsi="Arial" w:cs="Arial"/>
          <w:b/>
          <w:sz w:val="24"/>
        </w:rPr>
      </w:pPr>
      <w:r>
        <w:rPr>
          <w:rFonts w:ascii="Arial" w:hAnsi="Arial" w:cs="Arial"/>
          <w:b/>
          <w:color w:val="0000FF"/>
          <w:sz w:val="24"/>
        </w:rPr>
        <w:t>RP-242008</w:t>
      </w:r>
      <w:r>
        <w:rPr>
          <w:rFonts w:ascii="Arial" w:hAnsi="Arial" w:cs="Arial"/>
          <w:b/>
          <w:color w:val="0000FF"/>
          <w:sz w:val="24"/>
        </w:rPr>
        <w:tab/>
      </w:r>
      <w:r>
        <w:rPr>
          <w:rFonts w:ascii="Arial" w:hAnsi="Arial" w:cs="Arial"/>
          <w:b/>
          <w:sz w:val="24"/>
        </w:rPr>
        <w:t>Status report for WI UE Conformance -  Rel-17 LTE CA Configurations;</w:t>
      </w:r>
    </w:p>
    <w:p w14:paraId="24B1DC81" w14:textId="77777777" w:rsidR="009F16EF" w:rsidRDefault="009F16EF" w:rsidP="009F16EF">
      <w:pPr>
        <w:rPr>
          <w:rFonts w:ascii="Arial" w:hAnsi="Arial" w:cs="Arial"/>
          <w:b/>
          <w:sz w:val="24"/>
        </w:rPr>
      </w:pPr>
      <w:r>
        <w:rPr>
          <w:rFonts w:ascii="Arial" w:hAnsi="Arial" w:cs="Arial"/>
          <w:b/>
          <w:sz w:val="24"/>
        </w:rPr>
        <w:t>rapporteur: China Telecom, ZTE</w:t>
      </w:r>
    </w:p>
    <w:p w14:paraId="5665156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7EF2263E" w14:textId="77777777" w:rsidR="009F16EF" w:rsidRDefault="009F16EF" w:rsidP="009F16EF">
      <w:pPr>
        <w:rPr>
          <w:rFonts w:ascii="Arial" w:hAnsi="Arial" w:cs="Arial"/>
          <w:b/>
        </w:rPr>
      </w:pPr>
      <w:r>
        <w:rPr>
          <w:rFonts w:ascii="Arial" w:hAnsi="Arial" w:cs="Arial"/>
          <w:b/>
        </w:rPr>
        <w:t xml:space="preserve">Abstract: </w:t>
      </w:r>
    </w:p>
    <w:p w14:paraId="2AB209F7" w14:textId="77777777" w:rsidR="009F16EF" w:rsidRDefault="009F16EF" w:rsidP="009F16EF">
      <w:r>
        <w:t>Testing part: 70%</w:t>
      </w:r>
    </w:p>
    <w:p w14:paraId="0B3522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78C32" w14:textId="77777777" w:rsidR="009F16EF" w:rsidRDefault="009F16EF" w:rsidP="009F16EF">
      <w:pPr>
        <w:rPr>
          <w:rFonts w:ascii="Arial" w:hAnsi="Arial" w:cs="Arial"/>
          <w:b/>
          <w:sz w:val="24"/>
        </w:rPr>
      </w:pPr>
      <w:r>
        <w:rPr>
          <w:rFonts w:ascii="Arial" w:hAnsi="Arial" w:cs="Arial"/>
          <w:b/>
          <w:color w:val="0000FF"/>
          <w:sz w:val="24"/>
        </w:rPr>
        <w:t>RP-242322</w:t>
      </w:r>
      <w:r>
        <w:rPr>
          <w:rFonts w:ascii="Arial" w:hAnsi="Arial" w:cs="Arial"/>
          <w:b/>
          <w:color w:val="0000FF"/>
          <w:sz w:val="24"/>
        </w:rPr>
        <w:tab/>
      </w:r>
      <w:r>
        <w:rPr>
          <w:rFonts w:ascii="Arial" w:hAnsi="Arial" w:cs="Arial"/>
          <w:b/>
          <w:sz w:val="24"/>
        </w:rPr>
        <w:t>CR Pack on LTE_CA_R17-UEConTest</w:t>
      </w:r>
    </w:p>
    <w:p w14:paraId="3B1A231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C03943" w14:textId="77777777" w:rsidR="009F16EF" w:rsidRDefault="009F16EF" w:rsidP="009F16EF">
      <w:pPr>
        <w:rPr>
          <w:rFonts w:ascii="Arial" w:hAnsi="Arial" w:cs="Arial"/>
          <w:b/>
        </w:rPr>
      </w:pPr>
      <w:r>
        <w:rPr>
          <w:rFonts w:ascii="Arial" w:hAnsi="Arial" w:cs="Arial"/>
          <w:b/>
        </w:rPr>
        <w:t xml:space="preserve">Discussion: </w:t>
      </w:r>
    </w:p>
    <w:p w14:paraId="0D61A35F" w14:textId="77777777" w:rsidR="009F16EF" w:rsidRDefault="009F16EF" w:rsidP="009F16EF">
      <w:r>
        <w:t>MCC: late submission</w:t>
      </w:r>
    </w:p>
    <w:p w14:paraId="75C539D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49E8FE" w14:textId="77777777" w:rsidR="009F16EF" w:rsidRDefault="009F16EF" w:rsidP="009F16EF">
      <w:pPr>
        <w:pStyle w:val="Heading3"/>
      </w:pPr>
      <w:bookmarkStart w:id="340" w:name="_Toc178621204"/>
      <w:bookmarkStart w:id="341" w:name="_Toc184591882"/>
      <w:r>
        <w:t>13.4</w:t>
      </w:r>
      <w:r>
        <w:tab/>
        <w:t>Open Rel-18 WIs</w:t>
      </w:r>
      <w:bookmarkEnd w:id="340"/>
      <w:bookmarkEnd w:id="341"/>
    </w:p>
    <w:p w14:paraId="707C2F1D" w14:textId="77777777" w:rsidR="009F16EF" w:rsidRDefault="009F16EF" w:rsidP="009F16EF">
      <w:pPr>
        <w:pStyle w:val="Heading4"/>
      </w:pPr>
      <w:bookmarkStart w:id="342" w:name="_Toc178621205"/>
      <w:bookmarkStart w:id="343" w:name="_Toc184591883"/>
      <w:r>
        <w:t>13.4.1</w:t>
      </w:r>
      <w:r>
        <w:tab/>
        <w:t>UE Conf. - Additional NR bands for UL-MIMO in Rel-18 [RAN5 WI: NR_bands_UL_MIMO_R18-UEConTest]</w:t>
      </w:r>
      <w:bookmarkEnd w:id="342"/>
      <w:bookmarkEnd w:id="343"/>
    </w:p>
    <w:p w14:paraId="67285961" w14:textId="77777777" w:rsidR="009F16EF" w:rsidRDefault="009F16EF" w:rsidP="009F16EF">
      <w:pPr>
        <w:rPr>
          <w:rFonts w:ascii="Arial" w:hAnsi="Arial" w:cs="Arial"/>
          <w:b/>
          <w:sz w:val="24"/>
        </w:rPr>
      </w:pPr>
      <w:r>
        <w:rPr>
          <w:rFonts w:ascii="Arial" w:hAnsi="Arial" w:cs="Arial"/>
          <w:b/>
          <w:color w:val="0000FF"/>
          <w:sz w:val="24"/>
        </w:rPr>
        <w:t>RP-241881</w:t>
      </w:r>
      <w:r>
        <w:rPr>
          <w:rFonts w:ascii="Arial" w:hAnsi="Arial" w:cs="Arial"/>
          <w:b/>
          <w:color w:val="0000FF"/>
          <w:sz w:val="24"/>
        </w:rPr>
        <w:tab/>
      </w:r>
      <w:r>
        <w:rPr>
          <w:rFonts w:ascii="Arial" w:hAnsi="Arial" w:cs="Arial"/>
          <w:b/>
          <w:sz w:val="24"/>
        </w:rPr>
        <w:t>Status report for WI UE Conformance - Additional NR bands for UL-MIMO in Rel-18</w:t>
      </w:r>
    </w:p>
    <w:p w14:paraId="11F9C32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5C115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E1065" w14:textId="77777777" w:rsidR="009F16EF" w:rsidRDefault="009F16EF" w:rsidP="009F16EF">
      <w:pPr>
        <w:rPr>
          <w:rFonts w:ascii="Arial" w:hAnsi="Arial" w:cs="Arial"/>
          <w:b/>
          <w:sz w:val="24"/>
        </w:rPr>
      </w:pPr>
      <w:r>
        <w:rPr>
          <w:rFonts w:ascii="Arial" w:hAnsi="Arial" w:cs="Arial"/>
          <w:b/>
          <w:color w:val="0000FF"/>
          <w:sz w:val="24"/>
        </w:rPr>
        <w:lastRenderedPageBreak/>
        <w:t>RP-242319</w:t>
      </w:r>
      <w:r>
        <w:rPr>
          <w:rFonts w:ascii="Arial" w:hAnsi="Arial" w:cs="Arial"/>
          <w:b/>
          <w:color w:val="0000FF"/>
          <w:sz w:val="24"/>
        </w:rPr>
        <w:tab/>
      </w:r>
      <w:r>
        <w:rPr>
          <w:rFonts w:ascii="Arial" w:hAnsi="Arial" w:cs="Arial"/>
          <w:b/>
          <w:sz w:val="24"/>
        </w:rPr>
        <w:t>CR Pack on NR_bands_UL_MIMO_R18-UEConTest</w:t>
      </w:r>
    </w:p>
    <w:p w14:paraId="5877D20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C025A4" w14:textId="77777777" w:rsidR="009F16EF" w:rsidRDefault="009F16EF" w:rsidP="009F16EF">
      <w:pPr>
        <w:rPr>
          <w:rFonts w:ascii="Arial" w:hAnsi="Arial" w:cs="Arial"/>
          <w:b/>
        </w:rPr>
      </w:pPr>
      <w:r>
        <w:rPr>
          <w:rFonts w:ascii="Arial" w:hAnsi="Arial" w:cs="Arial"/>
          <w:b/>
        </w:rPr>
        <w:t xml:space="preserve">Discussion: </w:t>
      </w:r>
    </w:p>
    <w:p w14:paraId="7170BDAC" w14:textId="77777777" w:rsidR="009F16EF" w:rsidRDefault="009F16EF" w:rsidP="009F16EF">
      <w:r>
        <w:t>MCC: late submission</w:t>
      </w:r>
    </w:p>
    <w:p w14:paraId="0D29591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A6BBF" w14:textId="77777777" w:rsidR="009F16EF" w:rsidRDefault="009F16EF" w:rsidP="009F16EF">
      <w:pPr>
        <w:pStyle w:val="Heading4"/>
      </w:pPr>
      <w:bookmarkStart w:id="344" w:name="_Toc178621206"/>
      <w:bookmarkStart w:id="345" w:name="_Toc184591884"/>
      <w:r>
        <w:t>13.4.2</w:t>
      </w:r>
      <w:r>
        <w:tab/>
        <w:t>UE Conf. - Rel-18 NR CA and DC; and NR and LTE DC Configurations [RAN5 WI: NR_CADC_NR_LTE_DC_R18-UEConTest]</w:t>
      </w:r>
      <w:bookmarkEnd w:id="344"/>
      <w:bookmarkEnd w:id="345"/>
    </w:p>
    <w:p w14:paraId="701422F3" w14:textId="77777777" w:rsidR="009F16EF" w:rsidRDefault="009F16EF" w:rsidP="009F16EF">
      <w:pPr>
        <w:rPr>
          <w:rFonts w:ascii="Arial" w:hAnsi="Arial" w:cs="Arial"/>
          <w:b/>
          <w:sz w:val="24"/>
        </w:rPr>
      </w:pPr>
      <w:r>
        <w:rPr>
          <w:rFonts w:ascii="Arial" w:hAnsi="Arial" w:cs="Arial"/>
          <w:b/>
          <w:color w:val="0000FF"/>
          <w:sz w:val="24"/>
        </w:rPr>
        <w:t>RP-242071</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4F8DB6B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0AA68C3B" w14:textId="77777777" w:rsidR="009F16EF" w:rsidRDefault="009F16EF" w:rsidP="009F16EF">
      <w:pPr>
        <w:rPr>
          <w:rFonts w:ascii="Arial" w:hAnsi="Arial" w:cs="Arial"/>
          <w:b/>
        </w:rPr>
      </w:pPr>
      <w:r>
        <w:rPr>
          <w:rFonts w:ascii="Arial" w:hAnsi="Arial" w:cs="Arial"/>
          <w:b/>
        </w:rPr>
        <w:t xml:space="preserve">Abstract: </w:t>
      </w:r>
    </w:p>
    <w:p w14:paraId="325E6470" w14:textId="77777777" w:rsidR="009F16EF" w:rsidRDefault="009F16EF" w:rsidP="009F16EF">
      <w:r>
        <w:t>Completion: 76%; Target: Jun 2025</w:t>
      </w:r>
    </w:p>
    <w:p w14:paraId="6A3FEE9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0B86D" w14:textId="77777777" w:rsidR="009F16EF" w:rsidRDefault="009F16EF" w:rsidP="009F16EF">
      <w:pPr>
        <w:rPr>
          <w:rFonts w:ascii="Arial" w:hAnsi="Arial" w:cs="Arial"/>
          <w:b/>
          <w:sz w:val="24"/>
        </w:rPr>
      </w:pPr>
      <w:r>
        <w:rPr>
          <w:rFonts w:ascii="Arial" w:hAnsi="Arial" w:cs="Arial"/>
          <w:b/>
          <w:color w:val="0000FF"/>
          <w:sz w:val="24"/>
        </w:rPr>
        <w:t>RP-242292</w:t>
      </w:r>
      <w:r>
        <w:rPr>
          <w:rFonts w:ascii="Arial" w:hAnsi="Arial" w:cs="Arial"/>
          <w:b/>
          <w:color w:val="0000FF"/>
          <w:sz w:val="24"/>
        </w:rPr>
        <w:tab/>
      </w:r>
      <w:r>
        <w:rPr>
          <w:rFonts w:ascii="Arial" w:hAnsi="Arial" w:cs="Arial"/>
          <w:b/>
          <w:sz w:val="24"/>
        </w:rPr>
        <w:t>CR Pack on NR_CADC_NR_LTE_DC_R18-UEConTest</w:t>
      </w:r>
    </w:p>
    <w:p w14:paraId="639FEF7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B24EBF" w14:textId="77777777" w:rsidR="009F16EF" w:rsidRDefault="009F16EF" w:rsidP="009F16EF">
      <w:pPr>
        <w:rPr>
          <w:rFonts w:ascii="Arial" w:hAnsi="Arial" w:cs="Arial"/>
          <w:b/>
        </w:rPr>
      </w:pPr>
      <w:r>
        <w:rPr>
          <w:rFonts w:ascii="Arial" w:hAnsi="Arial" w:cs="Arial"/>
          <w:b/>
        </w:rPr>
        <w:t xml:space="preserve">Discussion: </w:t>
      </w:r>
    </w:p>
    <w:p w14:paraId="1883B6CD" w14:textId="77777777" w:rsidR="009F16EF" w:rsidRDefault="009F16EF" w:rsidP="009F16EF">
      <w:r>
        <w:t>MCC: late submission</w:t>
      </w:r>
    </w:p>
    <w:p w14:paraId="10089FE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EB3B0F" w14:textId="77777777" w:rsidR="009F16EF" w:rsidRDefault="009F16EF" w:rsidP="009F16EF">
      <w:pPr>
        <w:pStyle w:val="Heading4"/>
      </w:pPr>
      <w:bookmarkStart w:id="346" w:name="_Toc178621207"/>
      <w:bookmarkStart w:id="347" w:name="_Toc184591885"/>
      <w:r>
        <w:t>13.4.3</w:t>
      </w:r>
      <w:r>
        <w:tab/>
        <w:t>UE Conf. - New Rel-18 NR licensed bands and extension of existing NR bands [RAN5 WI: NR_lic_bands_BW_R18-UEConTest]</w:t>
      </w:r>
      <w:bookmarkEnd w:id="346"/>
      <w:bookmarkEnd w:id="347"/>
    </w:p>
    <w:p w14:paraId="1C4575A2" w14:textId="77777777" w:rsidR="009F16EF" w:rsidRDefault="009F16EF" w:rsidP="009F16EF">
      <w:pPr>
        <w:rPr>
          <w:rFonts w:ascii="Arial" w:hAnsi="Arial" w:cs="Arial"/>
          <w:b/>
          <w:sz w:val="24"/>
        </w:rPr>
      </w:pPr>
      <w:r>
        <w:rPr>
          <w:rFonts w:ascii="Arial" w:hAnsi="Arial" w:cs="Arial"/>
          <w:b/>
          <w:color w:val="0000FF"/>
          <w:sz w:val="24"/>
        </w:rPr>
        <w:t>RP-242072</w:t>
      </w:r>
      <w:r>
        <w:rPr>
          <w:rFonts w:ascii="Arial" w:hAnsi="Arial" w:cs="Arial"/>
          <w:b/>
          <w:color w:val="0000FF"/>
          <w:sz w:val="24"/>
        </w:rPr>
        <w:tab/>
      </w:r>
      <w:r>
        <w:rPr>
          <w:rFonts w:ascii="Arial" w:hAnsi="Arial" w:cs="Arial"/>
          <w:b/>
          <w:sz w:val="24"/>
        </w:rPr>
        <w:t>Status report for WI UE Conformance - New Rel-18 NR licensed bands and extension of existing NR bands; rapporteur: Huawei</w:t>
      </w:r>
    </w:p>
    <w:p w14:paraId="2FBE90C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CC43233" w14:textId="77777777" w:rsidR="009F16EF" w:rsidRDefault="009F16EF" w:rsidP="009F16EF">
      <w:pPr>
        <w:rPr>
          <w:rFonts w:ascii="Arial" w:hAnsi="Arial" w:cs="Arial"/>
          <w:b/>
        </w:rPr>
      </w:pPr>
      <w:r>
        <w:rPr>
          <w:rFonts w:ascii="Arial" w:hAnsi="Arial" w:cs="Arial"/>
          <w:b/>
        </w:rPr>
        <w:t xml:space="preserve">Abstract: </w:t>
      </w:r>
    </w:p>
    <w:p w14:paraId="4DC6B28E" w14:textId="77777777" w:rsidR="009F16EF" w:rsidRDefault="009F16EF" w:rsidP="009F16EF">
      <w:r>
        <w:t>Completion: 27%; Target: Jun 2025</w:t>
      </w:r>
    </w:p>
    <w:p w14:paraId="5ABCDE3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665D0" w14:textId="77777777" w:rsidR="009F16EF" w:rsidRDefault="009F16EF" w:rsidP="009F16EF">
      <w:pPr>
        <w:rPr>
          <w:rFonts w:ascii="Arial" w:hAnsi="Arial" w:cs="Arial"/>
          <w:b/>
          <w:sz w:val="24"/>
        </w:rPr>
      </w:pPr>
      <w:r>
        <w:rPr>
          <w:rFonts w:ascii="Arial" w:hAnsi="Arial" w:cs="Arial"/>
          <w:b/>
          <w:color w:val="0000FF"/>
          <w:sz w:val="24"/>
        </w:rPr>
        <w:t>RP-242293</w:t>
      </w:r>
      <w:r>
        <w:rPr>
          <w:rFonts w:ascii="Arial" w:hAnsi="Arial" w:cs="Arial"/>
          <w:b/>
          <w:color w:val="0000FF"/>
          <w:sz w:val="24"/>
        </w:rPr>
        <w:tab/>
      </w:r>
      <w:r>
        <w:rPr>
          <w:rFonts w:ascii="Arial" w:hAnsi="Arial" w:cs="Arial"/>
          <w:b/>
          <w:sz w:val="24"/>
        </w:rPr>
        <w:t>CR Pack on NR_lic_bands_BW_R18-UEConTest</w:t>
      </w:r>
    </w:p>
    <w:p w14:paraId="7C9C910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73FFA0" w14:textId="77777777" w:rsidR="009F16EF" w:rsidRDefault="009F16EF" w:rsidP="009F16EF">
      <w:pPr>
        <w:rPr>
          <w:rFonts w:ascii="Arial" w:hAnsi="Arial" w:cs="Arial"/>
          <w:b/>
        </w:rPr>
      </w:pPr>
      <w:r>
        <w:rPr>
          <w:rFonts w:ascii="Arial" w:hAnsi="Arial" w:cs="Arial"/>
          <w:b/>
        </w:rPr>
        <w:t xml:space="preserve">Discussion: </w:t>
      </w:r>
    </w:p>
    <w:p w14:paraId="06226762" w14:textId="77777777" w:rsidR="009F16EF" w:rsidRDefault="009F16EF" w:rsidP="009F16EF">
      <w:r>
        <w:t>MCC: late submission</w:t>
      </w:r>
    </w:p>
    <w:p w14:paraId="70E4CE4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CB468D" w14:textId="77777777" w:rsidR="009F16EF" w:rsidRDefault="009F16EF" w:rsidP="009F16EF">
      <w:pPr>
        <w:pStyle w:val="Heading4"/>
      </w:pPr>
      <w:bookmarkStart w:id="348" w:name="_Toc178621208"/>
      <w:bookmarkStart w:id="349" w:name="_Toc184591886"/>
      <w:r>
        <w:lastRenderedPageBreak/>
        <w:t>13.4.4</w:t>
      </w:r>
      <w:r>
        <w:tab/>
        <w:t>UE Conf. - HPUE (PC2) for NR FR1 FDD single band [RAN5 WI: HPUE_NR_FR1_FDD_R18-UEConTest]</w:t>
      </w:r>
      <w:bookmarkEnd w:id="348"/>
      <w:bookmarkEnd w:id="349"/>
    </w:p>
    <w:p w14:paraId="555E5C53" w14:textId="77777777" w:rsidR="009F16EF" w:rsidRDefault="009F16EF" w:rsidP="009F16EF">
      <w:pPr>
        <w:rPr>
          <w:rFonts w:ascii="Arial" w:hAnsi="Arial" w:cs="Arial"/>
          <w:b/>
          <w:sz w:val="24"/>
        </w:rPr>
      </w:pPr>
      <w:r>
        <w:rPr>
          <w:rFonts w:ascii="Arial" w:hAnsi="Arial" w:cs="Arial"/>
          <w:b/>
          <w:color w:val="0000FF"/>
          <w:sz w:val="24"/>
        </w:rPr>
        <w:t>RP-241882</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2008B279"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8B3890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C8671" w14:textId="77777777" w:rsidR="009F16EF" w:rsidRDefault="009F16EF" w:rsidP="009F16EF">
      <w:pPr>
        <w:pStyle w:val="Heading4"/>
      </w:pPr>
      <w:bookmarkStart w:id="350" w:name="_Toc178621209"/>
      <w:bookmarkStart w:id="351" w:name="_Toc184591887"/>
      <w:r>
        <w:t>13.4.5</w:t>
      </w:r>
      <w:r>
        <w:tab/>
        <w:t>UE Conf. - Rel-18 HPUE for NR CA and DC; and NR and LTE DC Configurations [RAN5 WI: HPUE_NR_CADC_NR_LTE_DC_R18-UEConTest]</w:t>
      </w:r>
      <w:bookmarkEnd w:id="350"/>
      <w:bookmarkEnd w:id="351"/>
    </w:p>
    <w:p w14:paraId="11DE8009" w14:textId="77777777" w:rsidR="009F16EF" w:rsidRDefault="009F16EF" w:rsidP="009F16EF">
      <w:pPr>
        <w:rPr>
          <w:rFonts w:ascii="Arial" w:hAnsi="Arial" w:cs="Arial"/>
          <w:b/>
          <w:sz w:val="24"/>
        </w:rPr>
      </w:pPr>
      <w:r>
        <w:rPr>
          <w:rFonts w:ascii="Arial" w:hAnsi="Arial" w:cs="Arial"/>
          <w:b/>
          <w:color w:val="0000FF"/>
          <w:sz w:val="24"/>
        </w:rPr>
        <w:t>RP-242007</w:t>
      </w:r>
      <w:r>
        <w:rPr>
          <w:rFonts w:ascii="Arial" w:hAnsi="Arial" w:cs="Arial"/>
          <w:b/>
          <w:color w:val="0000FF"/>
          <w:sz w:val="24"/>
        </w:rPr>
        <w:tab/>
      </w:r>
      <w:r>
        <w:rPr>
          <w:rFonts w:ascii="Arial" w:hAnsi="Arial" w:cs="Arial"/>
          <w:b/>
          <w:sz w:val="24"/>
        </w:rPr>
        <w:t>Status report for WI UE Conformance - Rel-18 High Power UE for NR CA and DC; and NR and LTE DC Configurations;</w:t>
      </w:r>
    </w:p>
    <w:p w14:paraId="1FE28AB9" w14:textId="77777777" w:rsidR="009F16EF" w:rsidRDefault="009F16EF" w:rsidP="009F16EF">
      <w:pPr>
        <w:rPr>
          <w:rFonts w:ascii="Arial" w:hAnsi="Arial" w:cs="Arial"/>
          <w:b/>
          <w:sz w:val="24"/>
        </w:rPr>
      </w:pPr>
      <w:r>
        <w:rPr>
          <w:rFonts w:ascii="Arial" w:hAnsi="Arial" w:cs="Arial"/>
          <w:b/>
          <w:sz w:val="24"/>
        </w:rPr>
        <w:t>rapporteur: China Telecom, Huawei</w:t>
      </w:r>
    </w:p>
    <w:p w14:paraId="50F0B08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3CB1E6CB" w14:textId="77777777" w:rsidR="009F16EF" w:rsidRDefault="009F16EF" w:rsidP="009F16EF">
      <w:pPr>
        <w:rPr>
          <w:rFonts w:ascii="Arial" w:hAnsi="Arial" w:cs="Arial"/>
          <w:b/>
        </w:rPr>
      </w:pPr>
      <w:r>
        <w:rPr>
          <w:rFonts w:ascii="Arial" w:hAnsi="Arial" w:cs="Arial"/>
          <w:b/>
        </w:rPr>
        <w:t xml:space="preserve">Abstract: </w:t>
      </w:r>
    </w:p>
    <w:p w14:paraId="0FEFBDDC" w14:textId="77777777" w:rsidR="009F16EF" w:rsidRDefault="009F16EF" w:rsidP="009F16EF">
      <w:r>
        <w:t>Testing part: 65%</w:t>
      </w:r>
    </w:p>
    <w:p w14:paraId="7B5358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D775B" w14:textId="77777777" w:rsidR="009F16EF" w:rsidRDefault="009F16EF" w:rsidP="009F16EF">
      <w:pPr>
        <w:rPr>
          <w:rFonts w:ascii="Arial" w:hAnsi="Arial" w:cs="Arial"/>
          <w:b/>
          <w:sz w:val="24"/>
        </w:rPr>
      </w:pPr>
      <w:r>
        <w:rPr>
          <w:rFonts w:ascii="Arial" w:hAnsi="Arial" w:cs="Arial"/>
          <w:b/>
          <w:color w:val="0000FF"/>
          <w:sz w:val="24"/>
        </w:rPr>
        <w:t>RP-242304</w:t>
      </w:r>
      <w:r>
        <w:rPr>
          <w:rFonts w:ascii="Arial" w:hAnsi="Arial" w:cs="Arial"/>
          <w:b/>
          <w:color w:val="0000FF"/>
          <w:sz w:val="24"/>
        </w:rPr>
        <w:tab/>
      </w:r>
      <w:r>
        <w:rPr>
          <w:rFonts w:ascii="Arial" w:hAnsi="Arial" w:cs="Arial"/>
          <w:b/>
          <w:sz w:val="24"/>
        </w:rPr>
        <w:t>CR Pack on HPUE_NR_CADC_NR_LTE_DC_R18-UEConTest</w:t>
      </w:r>
    </w:p>
    <w:p w14:paraId="3358B2C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D04D05" w14:textId="77777777" w:rsidR="009F16EF" w:rsidRDefault="009F16EF" w:rsidP="009F16EF">
      <w:pPr>
        <w:rPr>
          <w:rFonts w:ascii="Arial" w:hAnsi="Arial" w:cs="Arial"/>
          <w:b/>
        </w:rPr>
      </w:pPr>
      <w:r>
        <w:rPr>
          <w:rFonts w:ascii="Arial" w:hAnsi="Arial" w:cs="Arial"/>
          <w:b/>
        </w:rPr>
        <w:t xml:space="preserve">Discussion: </w:t>
      </w:r>
    </w:p>
    <w:p w14:paraId="0E279DE6" w14:textId="77777777" w:rsidR="009F16EF" w:rsidRDefault="009F16EF" w:rsidP="009F16EF">
      <w:r>
        <w:t>MCC: late submission</w:t>
      </w:r>
    </w:p>
    <w:p w14:paraId="20E135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9A63F" w14:textId="77777777" w:rsidR="009F16EF" w:rsidRDefault="009F16EF" w:rsidP="009F16EF">
      <w:pPr>
        <w:pStyle w:val="Heading4"/>
      </w:pPr>
      <w:bookmarkStart w:id="352" w:name="_Toc178621210"/>
      <w:bookmarkStart w:id="353" w:name="_Toc184591888"/>
      <w:r>
        <w:t>13.4.6</w:t>
      </w:r>
      <w:r>
        <w:tab/>
        <w:t>UE Conf. - HPUE operation for fixed-wireless/vehicle-mounted use cases in LTE bands and NR bands in Rel-18 [RAN5 WI: LTE_NR_HPUE_FWVM_R18-UEConTest]</w:t>
      </w:r>
      <w:bookmarkEnd w:id="352"/>
      <w:bookmarkEnd w:id="353"/>
    </w:p>
    <w:p w14:paraId="24FBC130" w14:textId="77777777" w:rsidR="009F16EF" w:rsidRDefault="009F16EF" w:rsidP="009F16EF">
      <w:pPr>
        <w:rPr>
          <w:rFonts w:ascii="Arial" w:hAnsi="Arial" w:cs="Arial"/>
          <w:b/>
          <w:sz w:val="24"/>
        </w:rPr>
      </w:pPr>
      <w:r>
        <w:rPr>
          <w:rFonts w:ascii="Arial" w:hAnsi="Arial" w:cs="Arial"/>
          <w:b/>
          <w:color w:val="0000FF"/>
          <w:sz w:val="24"/>
        </w:rPr>
        <w:t>RP-241745</w:t>
      </w:r>
      <w:r>
        <w:rPr>
          <w:rFonts w:ascii="Arial" w:hAnsi="Arial" w:cs="Arial"/>
          <w:b/>
          <w:color w:val="0000FF"/>
          <w:sz w:val="24"/>
        </w:rPr>
        <w:tab/>
      </w:r>
      <w:r>
        <w:rPr>
          <w:rFonts w:ascii="Arial" w:hAnsi="Arial" w:cs="Arial"/>
          <w:b/>
          <w:sz w:val="24"/>
        </w:rPr>
        <w:t>Status report for WI UE Conformance - High-power UE operation for fixed-wireless/vehicle-mounted use cases in LTE bands and NR bands in Rel-18</w:t>
      </w:r>
    </w:p>
    <w:p w14:paraId="692F237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507105B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61E9F" w14:textId="77777777" w:rsidR="009F16EF" w:rsidRDefault="009F16EF" w:rsidP="009F16EF">
      <w:pPr>
        <w:rPr>
          <w:rFonts w:ascii="Arial" w:hAnsi="Arial" w:cs="Arial"/>
          <w:b/>
          <w:sz w:val="24"/>
        </w:rPr>
      </w:pPr>
      <w:r>
        <w:rPr>
          <w:rFonts w:ascii="Arial" w:hAnsi="Arial" w:cs="Arial"/>
          <w:b/>
          <w:color w:val="0000FF"/>
          <w:sz w:val="24"/>
        </w:rPr>
        <w:t>RP-242301</w:t>
      </w:r>
      <w:r>
        <w:rPr>
          <w:rFonts w:ascii="Arial" w:hAnsi="Arial" w:cs="Arial"/>
          <w:b/>
          <w:color w:val="0000FF"/>
          <w:sz w:val="24"/>
        </w:rPr>
        <w:tab/>
      </w:r>
      <w:r>
        <w:rPr>
          <w:rFonts w:ascii="Arial" w:hAnsi="Arial" w:cs="Arial"/>
          <w:b/>
          <w:sz w:val="24"/>
        </w:rPr>
        <w:t>CR Pack on LTE_NR_HPUE_FWVM_R18-UEConTest</w:t>
      </w:r>
    </w:p>
    <w:p w14:paraId="6F01700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32EA0D" w14:textId="77777777" w:rsidR="009F16EF" w:rsidRDefault="009F16EF" w:rsidP="009F16EF">
      <w:pPr>
        <w:rPr>
          <w:rFonts w:ascii="Arial" w:hAnsi="Arial" w:cs="Arial"/>
          <w:b/>
        </w:rPr>
      </w:pPr>
      <w:r>
        <w:rPr>
          <w:rFonts w:ascii="Arial" w:hAnsi="Arial" w:cs="Arial"/>
          <w:b/>
        </w:rPr>
        <w:t xml:space="preserve">Discussion: </w:t>
      </w:r>
    </w:p>
    <w:p w14:paraId="2D49A8CD" w14:textId="77777777" w:rsidR="009F16EF" w:rsidRDefault="009F16EF" w:rsidP="009F16EF">
      <w:r>
        <w:t>MCC: late submission</w:t>
      </w:r>
    </w:p>
    <w:p w14:paraId="7DDD7D2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7930B" w14:textId="77777777" w:rsidR="009F16EF" w:rsidRDefault="009F16EF" w:rsidP="009F16EF">
      <w:pPr>
        <w:rPr>
          <w:rFonts w:ascii="Arial" w:hAnsi="Arial" w:cs="Arial"/>
          <w:b/>
          <w:sz w:val="24"/>
        </w:rPr>
      </w:pPr>
      <w:r>
        <w:rPr>
          <w:rFonts w:ascii="Arial" w:hAnsi="Arial" w:cs="Arial"/>
          <w:b/>
          <w:color w:val="0000FF"/>
          <w:sz w:val="24"/>
        </w:rPr>
        <w:lastRenderedPageBreak/>
        <w:t>RP-241746</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6470DE4B"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590CC028" w14:textId="77777777" w:rsidR="009F16EF" w:rsidRDefault="009F16EF" w:rsidP="009F16EF">
      <w:pPr>
        <w:rPr>
          <w:rFonts w:ascii="Arial" w:hAnsi="Arial" w:cs="Arial"/>
          <w:b/>
        </w:rPr>
      </w:pPr>
      <w:r>
        <w:rPr>
          <w:rFonts w:ascii="Arial" w:hAnsi="Arial" w:cs="Arial"/>
          <w:b/>
        </w:rPr>
        <w:t xml:space="preserve">Discussion: </w:t>
      </w:r>
    </w:p>
    <w:p w14:paraId="5934A15C" w14:textId="77777777" w:rsidR="009F16EF" w:rsidRDefault="009F16EF" w:rsidP="009F16EF">
      <w:r>
        <w:t>MCC: RP-241746 claims that REL-18 WI LTE_NR_HPUE_FWVM_R18-Core was stopped; this is not correct (there were only some bands removed from the basket WI) so what happened is:</w:t>
      </w:r>
    </w:p>
    <w:p w14:paraId="531F36AA" w14:textId="77777777" w:rsidR="009F16EF" w:rsidRDefault="009F16EF" w:rsidP="009F16EF">
      <w:r>
        <w:t>"RAN #104 stopped the work on some bands: 5, 13, n5, n13, n26 and n28 in Rel-18 WI LTE_NR_HPUE_FWVM_R18-Core and moved the handling of these bands to Rel-19 WI HPUE_NR_FR1_bands_R19-Core (for NR bands) and   HPUE_LTE_bands_R19-Core (for LTE bands)."</w:t>
      </w:r>
    </w:p>
    <w:p w14:paraId="6F80F55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RP-242345</w:t>
      </w:r>
      <w:r>
        <w:rPr>
          <w:color w:val="993300"/>
          <w:u w:val="single"/>
        </w:rPr>
        <w:t>.</w:t>
      </w:r>
    </w:p>
    <w:p w14:paraId="415105CA" w14:textId="77777777" w:rsidR="009F16EF" w:rsidRDefault="009F16EF" w:rsidP="009F16EF">
      <w:pPr>
        <w:rPr>
          <w:rFonts w:ascii="Arial" w:hAnsi="Arial" w:cs="Arial"/>
          <w:b/>
          <w:sz w:val="24"/>
        </w:rPr>
      </w:pPr>
      <w:r>
        <w:rPr>
          <w:rFonts w:ascii="Arial" w:hAnsi="Arial" w:cs="Arial"/>
          <w:b/>
          <w:color w:val="0000FF"/>
          <w:sz w:val="24"/>
        </w:rPr>
        <w:t>RP-242345</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5C57E18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327425BA" w14:textId="77777777" w:rsidR="009F16EF" w:rsidRDefault="009F16EF" w:rsidP="009F16EF">
      <w:pPr>
        <w:rPr>
          <w:color w:val="808080"/>
        </w:rPr>
      </w:pPr>
      <w:r>
        <w:rPr>
          <w:color w:val="808080"/>
        </w:rPr>
        <w:t>(Replaces RP-241746)</w:t>
      </w:r>
    </w:p>
    <w:p w14:paraId="2CD82C0F" w14:textId="77777777" w:rsidR="009F16EF" w:rsidRDefault="009F16EF" w:rsidP="009F16EF">
      <w:pPr>
        <w:rPr>
          <w:rFonts w:ascii="Arial" w:hAnsi="Arial" w:cs="Arial"/>
          <w:b/>
        </w:rPr>
      </w:pPr>
      <w:r>
        <w:rPr>
          <w:rFonts w:ascii="Arial" w:hAnsi="Arial" w:cs="Arial"/>
          <w:b/>
        </w:rPr>
        <w:t xml:space="preserve">Discussion: </w:t>
      </w:r>
    </w:p>
    <w:p w14:paraId="7C1F0CF8" w14:textId="77777777" w:rsidR="009F16EF" w:rsidRDefault="009F16EF" w:rsidP="009F16EF">
      <w:r>
        <w:t>conclusion: revised to add supporting company</w:t>
      </w:r>
    </w:p>
    <w:p w14:paraId="4E4177E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RP-242372</w:t>
      </w:r>
      <w:r>
        <w:rPr>
          <w:color w:val="993300"/>
          <w:u w:val="single"/>
        </w:rPr>
        <w:t>.</w:t>
      </w:r>
    </w:p>
    <w:p w14:paraId="40A1FC30" w14:textId="77777777" w:rsidR="009F16EF" w:rsidRDefault="009F16EF" w:rsidP="009F16EF">
      <w:pPr>
        <w:rPr>
          <w:rFonts w:ascii="Arial" w:hAnsi="Arial" w:cs="Arial"/>
          <w:b/>
          <w:sz w:val="24"/>
        </w:rPr>
      </w:pPr>
      <w:r>
        <w:rPr>
          <w:rFonts w:ascii="Arial" w:hAnsi="Arial" w:cs="Arial"/>
          <w:b/>
          <w:color w:val="0000FF"/>
          <w:sz w:val="24"/>
        </w:rPr>
        <w:t>RP-242372</w:t>
      </w:r>
      <w:r>
        <w:rPr>
          <w:rFonts w:ascii="Arial" w:hAnsi="Arial" w:cs="Arial"/>
          <w:b/>
          <w:color w:val="0000FF"/>
          <w:sz w:val="24"/>
        </w:rPr>
        <w:tab/>
      </w:r>
      <w:r>
        <w:rPr>
          <w:rFonts w:ascii="Arial" w:hAnsi="Arial" w:cs="Arial"/>
          <w:b/>
          <w:sz w:val="24"/>
        </w:rPr>
        <w:t>Revised WID on UE Conformance - High-power UE operation for fixed-wireless/vehicle-mounted use cases in LTE bands and NR bands in Rel-18</w:t>
      </w:r>
    </w:p>
    <w:p w14:paraId="21548F69"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440E7E0B" w14:textId="77777777" w:rsidR="009F16EF" w:rsidRDefault="009F16EF" w:rsidP="009F16EF">
      <w:pPr>
        <w:rPr>
          <w:color w:val="808080"/>
        </w:rPr>
      </w:pPr>
      <w:r>
        <w:rPr>
          <w:color w:val="808080"/>
        </w:rPr>
        <w:t>(Replaces RP-242345)</w:t>
      </w:r>
    </w:p>
    <w:p w14:paraId="7B06501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BC2B2" w14:textId="77777777" w:rsidR="009F16EF" w:rsidRDefault="009F16EF" w:rsidP="009F16EF">
      <w:pPr>
        <w:pStyle w:val="Heading4"/>
      </w:pPr>
      <w:bookmarkStart w:id="354" w:name="_Toc178621211"/>
      <w:bookmarkStart w:id="355" w:name="_Toc184591889"/>
      <w:r>
        <w:t>13.4.7</w:t>
      </w:r>
      <w:r>
        <w:tab/>
        <w:t>UE Conf. - Air-to-ground network for NR [RAN5 WI: NR_ATG-UEConTest]</w:t>
      </w:r>
      <w:bookmarkEnd w:id="354"/>
      <w:bookmarkEnd w:id="355"/>
    </w:p>
    <w:p w14:paraId="5BA90AFE" w14:textId="77777777" w:rsidR="009F16EF" w:rsidRDefault="009F16EF" w:rsidP="009F16EF">
      <w:pPr>
        <w:rPr>
          <w:rFonts w:ascii="Arial" w:hAnsi="Arial" w:cs="Arial"/>
          <w:b/>
          <w:sz w:val="24"/>
        </w:rPr>
      </w:pPr>
      <w:r>
        <w:rPr>
          <w:rFonts w:ascii="Arial" w:hAnsi="Arial" w:cs="Arial"/>
          <w:b/>
          <w:color w:val="0000FF"/>
          <w:sz w:val="24"/>
        </w:rPr>
        <w:t>RP-241947</w:t>
      </w:r>
      <w:r>
        <w:rPr>
          <w:rFonts w:ascii="Arial" w:hAnsi="Arial" w:cs="Arial"/>
          <w:b/>
          <w:color w:val="0000FF"/>
          <w:sz w:val="24"/>
        </w:rPr>
        <w:tab/>
      </w:r>
      <w:r>
        <w:rPr>
          <w:rFonts w:ascii="Arial" w:hAnsi="Arial" w:cs="Arial"/>
          <w:b/>
          <w:sz w:val="24"/>
        </w:rPr>
        <w:t>Status report for WI UE Conformance - Rel-18 ATG for NR; rapporteur CMCC</w:t>
      </w:r>
    </w:p>
    <w:p w14:paraId="7F17946D"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46A617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DE294" w14:textId="77777777" w:rsidR="009F16EF" w:rsidRDefault="009F16EF" w:rsidP="009F16EF">
      <w:pPr>
        <w:rPr>
          <w:rFonts w:ascii="Arial" w:hAnsi="Arial" w:cs="Arial"/>
          <w:b/>
          <w:sz w:val="24"/>
        </w:rPr>
      </w:pPr>
      <w:r>
        <w:rPr>
          <w:rFonts w:ascii="Arial" w:hAnsi="Arial" w:cs="Arial"/>
          <w:b/>
          <w:color w:val="0000FF"/>
          <w:sz w:val="24"/>
        </w:rPr>
        <w:t>RP-242294</w:t>
      </w:r>
      <w:r>
        <w:rPr>
          <w:rFonts w:ascii="Arial" w:hAnsi="Arial" w:cs="Arial"/>
          <w:b/>
          <w:color w:val="0000FF"/>
          <w:sz w:val="24"/>
        </w:rPr>
        <w:tab/>
      </w:r>
      <w:r>
        <w:rPr>
          <w:rFonts w:ascii="Arial" w:hAnsi="Arial" w:cs="Arial"/>
          <w:b/>
          <w:sz w:val="24"/>
        </w:rPr>
        <w:t>CR Pack on NR_ATG-UEConTest</w:t>
      </w:r>
    </w:p>
    <w:p w14:paraId="7D1A468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112938" w14:textId="77777777" w:rsidR="009F16EF" w:rsidRDefault="009F16EF" w:rsidP="009F16EF">
      <w:pPr>
        <w:rPr>
          <w:rFonts w:ascii="Arial" w:hAnsi="Arial" w:cs="Arial"/>
          <w:b/>
        </w:rPr>
      </w:pPr>
      <w:r>
        <w:rPr>
          <w:rFonts w:ascii="Arial" w:hAnsi="Arial" w:cs="Arial"/>
          <w:b/>
        </w:rPr>
        <w:t xml:space="preserve">Discussion: </w:t>
      </w:r>
    </w:p>
    <w:p w14:paraId="51674ABF" w14:textId="77777777" w:rsidR="009F16EF" w:rsidRDefault="009F16EF" w:rsidP="009F16EF">
      <w:r>
        <w:t>MCC: late submission</w:t>
      </w:r>
    </w:p>
    <w:p w14:paraId="02AB4F8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725EC" w14:textId="77777777" w:rsidR="009F16EF" w:rsidRDefault="009F16EF" w:rsidP="009F16EF">
      <w:pPr>
        <w:pStyle w:val="Heading4"/>
      </w:pPr>
      <w:bookmarkStart w:id="356" w:name="_Toc178621212"/>
      <w:bookmarkStart w:id="357" w:name="_Toc184591890"/>
      <w:r>
        <w:lastRenderedPageBreak/>
        <w:t>13.4.8</w:t>
      </w:r>
      <w:r>
        <w:tab/>
        <w:t>UE Conf. - 4Rx handheld UE for low NR bands (&lt;1GHz) and/or 3Tx for NR inter-band UL CA and EN-DC [RAN5 WI: 4Rx_low_NR_band_handheld_3Tx_NR_CA_ENDC-UEConTest]</w:t>
      </w:r>
      <w:bookmarkEnd w:id="356"/>
      <w:bookmarkEnd w:id="357"/>
    </w:p>
    <w:p w14:paraId="70167878" w14:textId="77777777" w:rsidR="009F16EF" w:rsidRDefault="009F16EF" w:rsidP="009F16EF">
      <w:pPr>
        <w:rPr>
          <w:rFonts w:ascii="Arial" w:hAnsi="Arial" w:cs="Arial"/>
          <w:b/>
          <w:sz w:val="24"/>
        </w:rPr>
      </w:pPr>
      <w:r>
        <w:rPr>
          <w:rFonts w:ascii="Arial" w:hAnsi="Arial" w:cs="Arial"/>
          <w:b/>
          <w:color w:val="0000FF"/>
          <w:sz w:val="24"/>
        </w:rPr>
        <w:t>RP-242073</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29188B1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D9D2051" w14:textId="77777777" w:rsidR="009F16EF" w:rsidRDefault="009F16EF" w:rsidP="009F16EF">
      <w:pPr>
        <w:rPr>
          <w:rFonts w:ascii="Arial" w:hAnsi="Arial" w:cs="Arial"/>
          <w:b/>
        </w:rPr>
      </w:pPr>
      <w:r>
        <w:rPr>
          <w:rFonts w:ascii="Arial" w:hAnsi="Arial" w:cs="Arial"/>
          <w:b/>
        </w:rPr>
        <w:t xml:space="preserve">Abstract: </w:t>
      </w:r>
    </w:p>
    <w:p w14:paraId="7FED7BEB" w14:textId="77777777" w:rsidR="009F16EF" w:rsidRDefault="009F16EF" w:rsidP="009F16EF">
      <w:r>
        <w:t>Completion: 45%; Target: June 2025</w:t>
      </w:r>
    </w:p>
    <w:p w14:paraId="54B7E4E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629FF" w14:textId="77777777" w:rsidR="009F16EF" w:rsidRDefault="009F16EF" w:rsidP="009F16EF">
      <w:pPr>
        <w:rPr>
          <w:rFonts w:ascii="Arial" w:hAnsi="Arial" w:cs="Arial"/>
          <w:b/>
          <w:sz w:val="24"/>
        </w:rPr>
      </w:pPr>
      <w:r>
        <w:rPr>
          <w:rFonts w:ascii="Arial" w:hAnsi="Arial" w:cs="Arial"/>
          <w:b/>
          <w:color w:val="0000FF"/>
          <w:sz w:val="24"/>
        </w:rPr>
        <w:t>RP-242287</w:t>
      </w:r>
      <w:r>
        <w:rPr>
          <w:rFonts w:ascii="Arial" w:hAnsi="Arial" w:cs="Arial"/>
          <w:b/>
          <w:color w:val="0000FF"/>
          <w:sz w:val="24"/>
        </w:rPr>
        <w:tab/>
      </w:r>
      <w:r>
        <w:rPr>
          <w:rFonts w:ascii="Arial" w:hAnsi="Arial" w:cs="Arial"/>
          <w:b/>
          <w:sz w:val="24"/>
        </w:rPr>
        <w:t>CR Pack on 4Rx_low_NR_band_handheld_3Tx_NR_CA_ENDC-UEConTest - Pack 1/2</w:t>
      </w:r>
    </w:p>
    <w:p w14:paraId="0C15E39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EC819E7" w14:textId="77777777" w:rsidR="009F16EF" w:rsidRDefault="009F16EF" w:rsidP="009F16EF">
      <w:pPr>
        <w:rPr>
          <w:rFonts w:ascii="Arial" w:hAnsi="Arial" w:cs="Arial"/>
          <w:b/>
        </w:rPr>
      </w:pPr>
      <w:r>
        <w:rPr>
          <w:rFonts w:ascii="Arial" w:hAnsi="Arial" w:cs="Arial"/>
          <w:b/>
        </w:rPr>
        <w:t xml:space="preserve">Discussion: </w:t>
      </w:r>
    </w:p>
    <w:p w14:paraId="1D967FCC" w14:textId="77777777" w:rsidR="009F16EF" w:rsidRDefault="009F16EF" w:rsidP="009F16EF">
      <w:r>
        <w:t>MCC: late submission</w:t>
      </w:r>
    </w:p>
    <w:p w14:paraId="31B1768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CBC1D" w14:textId="77777777" w:rsidR="009F16EF" w:rsidRDefault="009F16EF" w:rsidP="009F16EF">
      <w:pPr>
        <w:rPr>
          <w:rFonts w:ascii="Arial" w:hAnsi="Arial" w:cs="Arial"/>
          <w:b/>
          <w:sz w:val="24"/>
        </w:rPr>
      </w:pPr>
      <w:r>
        <w:rPr>
          <w:rFonts w:ascii="Arial" w:hAnsi="Arial" w:cs="Arial"/>
          <w:b/>
          <w:color w:val="0000FF"/>
          <w:sz w:val="24"/>
        </w:rPr>
        <w:t>RP-242288</w:t>
      </w:r>
      <w:r>
        <w:rPr>
          <w:rFonts w:ascii="Arial" w:hAnsi="Arial" w:cs="Arial"/>
          <w:b/>
          <w:color w:val="0000FF"/>
          <w:sz w:val="24"/>
        </w:rPr>
        <w:tab/>
      </w:r>
      <w:r>
        <w:rPr>
          <w:rFonts w:ascii="Arial" w:hAnsi="Arial" w:cs="Arial"/>
          <w:b/>
          <w:sz w:val="24"/>
        </w:rPr>
        <w:t>CR Pack on 4Rx_low_NR_band_handheld_3Tx_NR_CA_ENDC-UEConTest - Pack 2/2</w:t>
      </w:r>
    </w:p>
    <w:p w14:paraId="6969584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6DBC40" w14:textId="77777777" w:rsidR="009F16EF" w:rsidRDefault="009F16EF" w:rsidP="009F16EF">
      <w:pPr>
        <w:rPr>
          <w:rFonts w:ascii="Arial" w:hAnsi="Arial" w:cs="Arial"/>
          <w:b/>
        </w:rPr>
      </w:pPr>
      <w:r>
        <w:rPr>
          <w:rFonts w:ascii="Arial" w:hAnsi="Arial" w:cs="Arial"/>
          <w:b/>
        </w:rPr>
        <w:t xml:space="preserve">Discussion: </w:t>
      </w:r>
    </w:p>
    <w:p w14:paraId="51DB942D" w14:textId="77777777" w:rsidR="009F16EF" w:rsidRDefault="009F16EF" w:rsidP="009F16EF">
      <w:r>
        <w:t>MCC: late submission</w:t>
      </w:r>
    </w:p>
    <w:p w14:paraId="6FD073A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126A2" w14:textId="77777777" w:rsidR="009F16EF" w:rsidRDefault="009F16EF" w:rsidP="009F16EF">
      <w:pPr>
        <w:pStyle w:val="Heading4"/>
      </w:pPr>
      <w:bookmarkStart w:id="358" w:name="_Toc178621213"/>
      <w:bookmarkStart w:id="359" w:name="_Toc184591891"/>
      <w:r>
        <w:t>13.4.9</w:t>
      </w:r>
      <w:r>
        <w:tab/>
        <w:t>UE Conf. - 4Rx for NR bands for FWA UEs (&lt;2.6GHz) and handheld UEs (1GHz to 2.6GHz) [New RAN5 WI: 4Rx_NR_bands_R18-UEConTest]</w:t>
      </w:r>
      <w:bookmarkEnd w:id="358"/>
      <w:bookmarkEnd w:id="359"/>
    </w:p>
    <w:p w14:paraId="0063D66B" w14:textId="77777777" w:rsidR="009F16EF" w:rsidRDefault="009F16EF" w:rsidP="009F16EF">
      <w:pPr>
        <w:rPr>
          <w:rFonts w:ascii="Arial" w:hAnsi="Arial" w:cs="Arial"/>
          <w:b/>
          <w:sz w:val="24"/>
        </w:rPr>
      </w:pPr>
      <w:r>
        <w:rPr>
          <w:rFonts w:ascii="Arial" w:hAnsi="Arial" w:cs="Arial"/>
          <w:b/>
          <w:color w:val="0000FF"/>
          <w:sz w:val="24"/>
        </w:rPr>
        <w:t>RP-241772</w:t>
      </w:r>
      <w:r>
        <w:rPr>
          <w:rFonts w:ascii="Arial" w:hAnsi="Arial" w:cs="Arial"/>
          <w:b/>
          <w:color w:val="0000FF"/>
          <w:sz w:val="24"/>
        </w:rPr>
        <w:tab/>
      </w:r>
      <w:r>
        <w:rPr>
          <w:rFonts w:ascii="Arial" w:hAnsi="Arial" w:cs="Arial"/>
          <w:b/>
          <w:sz w:val="24"/>
        </w:rPr>
        <w:t>Status report for WI UE Conformance - Rel-18 4Rx for NR bands for FWA UEs (up to 2.6GHz) and handheld UEs (1GHz to 2.6GHz); rapporteur: ZTE, China Telecom</w:t>
      </w:r>
    </w:p>
    <w:p w14:paraId="112577E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ZTE, China Telecom</w:t>
      </w:r>
    </w:p>
    <w:p w14:paraId="65749E4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8B9BA" w14:textId="77777777" w:rsidR="009F16EF" w:rsidRDefault="009F16EF" w:rsidP="009F16EF">
      <w:pPr>
        <w:rPr>
          <w:rFonts w:ascii="Arial" w:hAnsi="Arial" w:cs="Arial"/>
          <w:b/>
          <w:sz w:val="24"/>
        </w:rPr>
      </w:pPr>
      <w:r>
        <w:rPr>
          <w:rFonts w:ascii="Arial" w:hAnsi="Arial" w:cs="Arial"/>
          <w:b/>
          <w:color w:val="0000FF"/>
          <w:sz w:val="24"/>
        </w:rPr>
        <w:t>RP-242321</w:t>
      </w:r>
      <w:r>
        <w:rPr>
          <w:rFonts w:ascii="Arial" w:hAnsi="Arial" w:cs="Arial"/>
          <w:b/>
          <w:color w:val="0000FF"/>
          <w:sz w:val="24"/>
        </w:rPr>
        <w:tab/>
      </w:r>
      <w:r>
        <w:rPr>
          <w:rFonts w:ascii="Arial" w:hAnsi="Arial" w:cs="Arial"/>
          <w:b/>
          <w:sz w:val="24"/>
        </w:rPr>
        <w:t>CR Pack on 4Rx_NR_bands_R18-UEConTest</w:t>
      </w:r>
    </w:p>
    <w:p w14:paraId="0C29FFD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49C5AF" w14:textId="77777777" w:rsidR="009F16EF" w:rsidRDefault="009F16EF" w:rsidP="009F16EF">
      <w:pPr>
        <w:rPr>
          <w:rFonts w:ascii="Arial" w:hAnsi="Arial" w:cs="Arial"/>
          <w:b/>
        </w:rPr>
      </w:pPr>
      <w:r>
        <w:rPr>
          <w:rFonts w:ascii="Arial" w:hAnsi="Arial" w:cs="Arial"/>
          <w:b/>
        </w:rPr>
        <w:t xml:space="preserve">Discussion: </w:t>
      </w:r>
    </w:p>
    <w:p w14:paraId="2331A2D8" w14:textId="77777777" w:rsidR="009F16EF" w:rsidRDefault="009F16EF" w:rsidP="009F16EF">
      <w:r>
        <w:t>MCC: late submission</w:t>
      </w:r>
    </w:p>
    <w:p w14:paraId="4240EA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03665" w14:textId="77777777" w:rsidR="009F16EF" w:rsidRDefault="009F16EF" w:rsidP="009F16EF">
      <w:pPr>
        <w:pStyle w:val="Heading4"/>
      </w:pPr>
      <w:bookmarkStart w:id="360" w:name="_Toc178621214"/>
      <w:bookmarkStart w:id="361" w:name="_Toc184591892"/>
      <w:r>
        <w:lastRenderedPageBreak/>
        <w:t>13.4.10</w:t>
      </w:r>
      <w:r>
        <w:tab/>
        <w:t>UE Conf. - NR support for dedicated spectrum less than 5MHz for FR1 [RAN5 WI: NR_FR1_lessthan_5MHz_BW-UEConTest]</w:t>
      </w:r>
      <w:bookmarkEnd w:id="360"/>
      <w:bookmarkEnd w:id="361"/>
    </w:p>
    <w:p w14:paraId="04B3AD6B" w14:textId="77777777" w:rsidR="009F16EF" w:rsidRDefault="009F16EF" w:rsidP="009F16EF">
      <w:pPr>
        <w:rPr>
          <w:rFonts w:ascii="Arial" w:hAnsi="Arial" w:cs="Arial"/>
          <w:b/>
          <w:sz w:val="24"/>
        </w:rPr>
      </w:pPr>
      <w:r>
        <w:rPr>
          <w:rFonts w:ascii="Arial" w:hAnsi="Arial" w:cs="Arial"/>
          <w:b/>
          <w:color w:val="0000FF"/>
          <w:sz w:val="24"/>
        </w:rPr>
        <w:t>RP-241737</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7C10847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0B7861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0736E" w14:textId="77777777" w:rsidR="009F16EF" w:rsidRDefault="009F16EF" w:rsidP="009F16EF">
      <w:pPr>
        <w:rPr>
          <w:rFonts w:ascii="Arial" w:hAnsi="Arial" w:cs="Arial"/>
          <w:b/>
          <w:sz w:val="24"/>
        </w:rPr>
      </w:pPr>
      <w:r>
        <w:rPr>
          <w:rFonts w:ascii="Arial" w:hAnsi="Arial" w:cs="Arial"/>
          <w:b/>
          <w:color w:val="0000FF"/>
          <w:sz w:val="24"/>
        </w:rPr>
        <w:t>RP-242296</w:t>
      </w:r>
      <w:r>
        <w:rPr>
          <w:rFonts w:ascii="Arial" w:hAnsi="Arial" w:cs="Arial"/>
          <w:b/>
          <w:color w:val="0000FF"/>
          <w:sz w:val="24"/>
        </w:rPr>
        <w:tab/>
      </w:r>
      <w:r>
        <w:rPr>
          <w:rFonts w:ascii="Arial" w:hAnsi="Arial" w:cs="Arial"/>
          <w:b/>
          <w:sz w:val="24"/>
        </w:rPr>
        <w:t>CR Pack on NR_FR1_lessthan_5MHz_BW-UEConTest</w:t>
      </w:r>
    </w:p>
    <w:p w14:paraId="1579109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7E2B39" w14:textId="77777777" w:rsidR="009F16EF" w:rsidRDefault="009F16EF" w:rsidP="009F16EF">
      <w:pPr>
        <w:rPr>
          <w:rFonts w:ascii="Arial" w:hAnsi="Arial" w:cs="Arial"/>
          <w:b/>
        </w:rPr>
      </w:pPr>
      <w:r>
        <w:rPr>
          <w:rFonts w:ascii="Arial" w:hAnsi="Arial" w:cs="Arial"/>
          <w:b/>
        </w:rPr>
        <w:t xml:space="preserve">Discussion: </w:t>
      </w:r>
    </w:p>
    <w:p w14:paraId="634D16A7" w14:textId="77777777" w:rsidR="009F16EF" w:rsidRDefault="009F16EF" w:rsidP="009F16EF">
      <w:r>
        <w:t>MCC: late submission</w:t>
      </w:r>
    </w:p>
    <w:p w14:paraId="1F6AE2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22BEA" w14:textId="77777777" w:rsidR="009F16EF" w:rsidRDefault="009F16EF" w:rsidP="009F16EF">
      <w:pPr>
        <w:pStyle w:val="Heading4"/>
      </w:pPr>
      <w:bookmarkStart w:id="362" w:name="_Toc178621215"/>
      <w:bookmarkStart w:id="363" w:name="_Toc184591893"/>
      <w:r>
        <w:t>13.4.11</w:t>
      </w:r>
      <w:r>
        <w:tab/>
        <w:t>UE Conf. - Dual Tx/Rx Multi-SIM for NR [RAN5 WI: NR_DualTxRx_MUSIM-UEConTest]</w:t>
      </w:r>
      <w:bookmarkEnd w:id="362"/>
      <w:bookmarkEnd w:id="363"/>
    </w:p>
    <w:p w14:paraId="36DB910A" w14:textId="77777777" w:rsidR="009F16EF" w:rsidRDefault="009F16EF" w:rsidP="009F16EF">
      <w:pPr>
        <w:rPr>
          <w:rFonts w:ascii="Arial" w:hAnsi="Arial" w:cs="Arial"/>
          <w:b/>
          <w:sz w:val="24"/>
        </w:rPr>
      </w:pPr>
      <w:r>
        <w:rPr>
          <w:rFonts w:ascii="Arial" w:hAnsi="Arial" w:cs="Arial"/>
          <w:b/>
          <w:color w:val="0000FF"/>
          <w:sz w:val="24"/>
        </w:rPr>
        <w:t>RP-241957</w:t>
      </w:r>
      <w:r>
        <w:rPr>
          <w:rFonts w:ascii="Arial" w:hAnsi="Arial" w:cs="Arial"/>
          <w:b/>
          <w:color w:val="0000FF"/>
          <w:sz w:val="24"/>
        </w:rPr>
        <w:tab/>
      </w:r>
      <w:r>
        <w:rPr>
          <w:rFonts w:ascii="Arial" w:hAnsi="Arial" w:cs="Arial"/>
          <w:b/>
          <w:sz w:val="24"/>
        </w:rPr>
        <w:t>Status report for WI UE Conformance - Dual Transmission/Reception (Tx/Rx) Multi-SIM for NR; rapporteur: China Telecom</w:t>
      </w:r>
    </w:p>
    <w:p w14:paraId="20580F1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6D47B2C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1884D" w14:textId="77777777" w:rsidR="009F16EF" w:rsidRDefault="009F16EF" w:rsidP="009F16EF">
      <w:pPr>
        <w:rPr>
          <w:rFonts w:ascii="Arial" w:hAnsi="Arial" w:cs="Arial"/>
          <w:b/>
          <w:sz w:val="24"/>
        </w:rPr>
      </w:pPr>
      <w:r>
        <w:rPr>
          <w:rFonts w:ascii="Arial" w:hAnsi="Arial" w:cs="Arial"/>
          <w:b/>
          <w:color w:val="0000FF"/>
          <w:sz w:val="24"/>
        </w:rPr>
        <w:t>RP-242317</w:t>
      </w:r>
      <w:r>
        <w:rPr>
          <w:rFonts w:ascii="Arial" w:hAnsi="Arial" w:cs="Arial"/>
          <w:b/>
          <w:color w:val="0000FF"/>
          <w:sz w:val="24"/>
        </w:rPr>
        <w:tab/>
      </w:r>
      <w:r>
        <w:rPr>
          <w:rFonts w:ascii="Arial" w:hAnsi="Arial" w:cs="Arial"/>
          <w:b/>
          <w:sz w:val="24"/>
        </w:rPr>
        <w:t>CR Pack on NR_DualTxRx_MUSIM-UEConTest</w:t>
      </w:r>
    </w:p>
    <w:p w14:paraId="39F6EB4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0AD05FE" w14:textId="77777777" w:rsidR="009F16EF" w:rsidRDefault="009F16EF" w:rsidP="009F16EF">
      <w:pPr>
        <w:rPr>
          <w:rFonts w:ascii="Arial" w:hAnsi="Arial" w:cs="Arial"/>
          <w:b/>
        </w:rPr>
      </w:pPr>
      <w:r>
        <w:rPr>
          <w:rFonts w:ascii="Arial" w:hAnsi="Arial" w:cs="Arial"/>
          <w:b/>
        </w:rPr>
        <w:t xml:space="preserve">Discussion: </w:t>
      </w:r>
    </w:p>
    <w:p w14:paraId="18CBBD23" w14:textId="77777777" w:rsidR="009F16EF" w:rsidRDefault="009F16EF" w:rsidP="009F16EF">
      <w:r>
        <w:t>MCC: late submission</w:t>
      </w:r>
    </w:p>
    <w:p w14:paraId="5B23B5B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FF0AB2" w14:textId="77777777" w:rsidR="009F16EF" w:rsidRDefault="009F16EF" w:rsidP="009F16EF">
      <w:pPr>
        <w:pStyle w:val="Heading4"/>
      </w:pPr>
      <w:bookmarkStart w:id="364" w:name="_Toc178621216"/>
      <w:bookmarkStart w:id="365" w:name="_Toc184591894"/>
      <w:r>
        <w:t>13.4.12</w:t>
      </w:r>
      <w:r>
        <w:tab/>
        <w:t>UE Conf. - Enh. support of reduced capability NR devices plus CT1 aspects [RAN5 WI: NR_redcap_enh_plus_CT1-UEConTest]</w:t>
      </w:r>
      <w:bookmarkEnd w:id="364"/>
      <w:bookmarkEnd w:id="365"/>
    </w:p>
    <w:p w14:paraId="6A4A00A4" w14:textId="77777777" w:rsidR="009F16EF" w:rsidRDefault="009F16EF" w:rsidP="009F16EF">
      <w:pPr>
        <w:rPr>
          <w:rFonts w:ascii="Arial" w:hAnsi="Arial" w:cs="Arial"/>
          <w:b/>
          <w:sz w:val="24"/>
        </w:rPr>
      </w:pPr>
      <w:r>
        <w:rPr>
          <w:rFonts w:ascii="Arial" w:hAnsi="Arial" w:cs="Arial"/>
          <w:b/>
          <w:color w:val="0000FF"/>
          <w:sz w:val="24"/>
        </w:rPr>
        <w:t>RP-241883</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3407735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CE0895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1223F" w14:textId="77777777" w:rsidR="009F16EF" w:rsidRDefault="009F16EF" w:rsidP="009F16EF">
      <w:pPr>
        <w:rPr>
          <w:rFonts w:ascii="Arial" w:hAnsi="Arial" w:cs="Arial"/>
          <w:b/>
          <w:sz w:val="24"/>
        </w:rPr>
      </w:pPr>
      <w:r>
        <w:rPr>
          <w:rFonts w:ascii="Arial" w:hAnsi="Arial" w:cs="Arial"/>
          <w:b/>
          <w:color w:val="0000FF"/>
          <w:sz w:val="24"/>
        </w:rPr>
        <w:t>RP-242285</w:t>
      </w:r>
      <w:r>
        <w:rPr>
          <w:rFonts w:ascii="Arial" w:hAnsi="Arial" w:cs="Arial"/>
          <w:b/>
          <w:color w:val="0000FF"/>
          <w:sz w:val="24"/>
        </w:rPr>
        <w:tab/>
      </w:r>
      <w:r>
        <w:rPr>
          <w:rFonts w:ascii="Arial" w:hAnsi="Arial" w:cs="Arial"/>
          <w:b/>
          <w:sz w:val="24"/>
        </w:rPr>
        <w:t>CR Pack on NR_redcap_enh_plus_CT1-UEConTest - Pack 1/2</w:t>
      </w:r>
    </w:p>
    <w:p w14:paraId="5F8BB6B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ED2648" w14:textId="77777777" w:rsidR="009F16EF" w:rsidRDefault="009F16EF" w:rsidP="009F16EF">
      <w:pPr>
        <w:rPr>
          <w:rFonts w:ascii="Arial" w:hAnsi="Arial" w:cs="Arial"/>
          <w:b/>
        </w:rPr>
      </w:pPr>
      <w:r>
        <w:rPr>
          <w:rFonts w:ascii="Arial" w:hAnsi="Arial" w:cs="Arial"/>
          <w:b/>
        </w:rPr>
        <w:t xml:space="preserve">Discussion: </w:t>
      </w:r>
    </w:p>
    <w:p w14:paraId="5DE25A8B" w14:textId="77777777" w:rsidR="009F16EF" w:rsidRDefault="009F16EF" w:rsidP="009F16EF">
      <w:r>
        <w:t>MCC: late submission</w:t>
      </w:r>
    </w:p>
    <w:p w14:paraId="4FB85DC9"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F2D94F" w14:textId="77777777" w:rsidR="009F16EF" w:rsidRDefault="009F16EF" w:rsidP="009F16EF">
      <w:pPr>
        <w:rPr>
          <w:rFonts w:ascii="Arial" w:hAnsi="Arial" w:cs="Arial"/>
          <w:b/>
          <w:sz w:val="24"/>
        </w:rPr>
      </w:pPr>
      <w:r>
        <w:rPr>
          <w:rFonts w:ascii="Arial" w:hAnsi="Arial" w:cs="Arial"/>
          <w:b/>
          <w:color w:val="0000FF"/>
          <w:sz w:val="24"/>
        </w:rPr>
        <w:t>RP-242286</w:t>
      </w:r>
      <w:r>
        <w:rPr>
          <w:rFonts w:ascii="Arial" w:hAnsi="Arial" w:cs="Arial"/>
          <w:b/>
          <w:color w:val="0000FF"/>
          <w:sz w:val="24"/>
        </w:rPr>
        <w:tab/>
      </w:r>
      <w:r>
        <w:rPr>
          <w:rFonts w:ascii="Arial" w:hAnsi="Arial" w:cs="Arial"/>
          <w:b/>
          <w:sz w:val="24"/>
        </w:rPr>
        <w:t>CR Pack on NR_redcap_enh_plus_CT1-UEConTest - Pack 2/2</w:t>
      </w:r>
    </w:p>
    <w:p w14:paraId="75879E1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C9A675" w14:textId="77777777" w:rsidR="009F16EF" w:rsidRDefault="009F16EF" w:rsidP="009F16EF">
      <w:pPr>
        <w:rPr>
          <w:rFonts w:ascii="Arial" w:hAnsi="Arial" w:cs="Arial"/>
          <w:b/>
        </w:rPr>
      </w:pPr>
      <w:r>
        <w:rPr>
          <w:rFonts w:ascii="Arial" w:hAnsi="Arial" w:cs="Arial"/>
          <w:b/>
        </w:rPr>
        <w:t xml:space="preserve">Discussion: </w:t>
      </w:r>
    </w:p>
    <w:p w14:paraId="4903D44F" w14:textId="77777777" w:rsidR="009F16EF" w:rsidRDefault="009F16EF" w:rsidP="009F16EF">
      <w:r>
        <w:t>MCC: late submission</w:t>
      </w:r>
    </w:p>
    <w:p w14:paraId="32F4B3A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9C655B" w14:textId="77777777" w:rsidR="009F16EF" w:rsidRDefault="009F16EF" w:rsidP="009F16EF">
      <w:pPr>
        <w:pStyle w:val="Heading4"/>
      </w:pPr>
      <w:bookmarkStart w:id="366" w:name="_Toc178621217"/>
      <w:bookmarkStart w:id="367" w:name="_Toc184591895"/>
      <w:r>
        <w:t>13.4.13</w:t>
      </w:r>
      <w:r>
        <w:tab/>
        <w:t>UE Conf. - XR enh. for NR plus CT1 aspects [RAN5 WI: NR_XR_enh_plus_CT1-UEConTest]</w:t>
      </w:r>
      <w:bookmarkEnd w:id="366"/>
      <w:bookmarkEnd w:id="367"/>
    </w:p>
    <w:p w14:paraId="3AE9388A" w14:textId="77777777" w:rsidR="009F16EF" w:rsidRDefault="009F16EF" w:rsidP="009F16EF">
      <w:pPr>
        <w:rPr>
          <w:rFonts w:ascii="Arial" w:hAnsi="Arial" w:cs="Arial"/>
          <w:b/>
          <w:sz w:val="24"/>
        </w:rPr>
      </w:pPr>
      <w:r>
        <w:rPr>
          <w:rFonts w:ascii="Arial" w:hAnsi="Arial" w:cs="Arial"/>
          <w:b/>
          <w:color w:val="0000FF"/>
          <w:sz w:val="24"/>
        </w:rPr>
        <w:t>RP-241790</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202ACFF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57800C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3B7C8" w14:textId="77777777" w:rsidR="009F16EF" w:rsidRDefault="009F16EF" w:rsidP="009F16EF">
      <w:pPr>
        <w:rPr>
          <w:rFonts w:ascii="Arial" w:hAnsi="Arial" w:cs="Arial"/>
          <w:b/>
          <w:sz w:val="24"/>
        </w:rPr>
      </w:pPr>
      <w:r>
        <w:rPr>
          <w:rFonts w:ascii="Arial" w:hAnsi="Arial" w:cs="Arial"/>
          <w:b/>
          <w:color w:val="0000FF"/>
          <w:sz w:val="24"/>
        </w:rPr>
        <w:t>RP-242289</w:t>
      </w:r>
      <w:r>
        <w:rPr>
          <w:rFonts w:ascii="Arial" w:hAnsi="Arial" w:cs="Arial"/>
          <w:b/>
          <w:color w:val="0000FF"/>
          <w:sz w:val="24"/>
        </w:rPr>
        <w:tab/>
      </w:r>
      <w:r>
        <w:rPr>
          <w:rFonts w:ascii="Arial" w:hAnsi="Arial" w:cs="Arial"/>
          <w:b/>
          <w:sz w:val="24"/>
        </w:rPr>
        <w:t>CR Pack on NR_XR_enh_plus_CT1-UEConTest</w:t>
      </w:r>
    </w:p>
    <w:p w14:paraId="7A6E181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C9E4F04" w14:textId="77777777" w:rsidR="009F16EF" w:rsidRDefault="009F16EF" w:rsidP="009F16EF">
      <w:pPr>
        <w:rPr>
          <w:rFonts w:ascii="Arial" w:hAnsi="Arial" w:cs="Arial"/>
          <w:b/>
        </w:rPr>
      </w:pPr>
      <w:r>
        <w:rPr>
          <w:rFonts w:ascii="Arial" w:hAnsi="Arial" w:cs="Arial"/>
          <w:b/>
        </w:rPr>
        <w:t xml:space="preserve">Discussion: </w:t>
      </w:r>
    </w:p>
    <w:p w14:paraId="104A3CA0" w14:textId="77777777" w:rsidR="009F16EF" w:rsidRDefault="009F16EF" w:rsidP="009F16EF">
      <w:r>
        <w:t>MCC: late submission</w:t>
      </w:r>
    </w:p>
    <w:p w14:paraId="0B04767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41200D" w14:textId="77777777" w:rsidR="009F16EF" w:rsidRDefault="009F16EF" w:rsidP="009F16EF">
      <w:pPr>
        <w:pStyle w:val="Heading4"/>
      </w:pPr>
      <w:bookmarkStart w:id="368" w:name="_Toc178621218"/>
      <w:bookmarkStart w:id="369" w:name="_Toc184591896"/>
      <w:r>
        <w:t>13.4.14</w:t>
      </w:r>
      <w:r>
        <w:tab/>
        <w:t>UE Conf. - Introduction of 900 MHz LTE band in the US [RAN5 WI: LTE_900MHz_US-UEConTest]</w:t>
      </w:r>
      <w:bookmarkEnd w:id="368"/>
      <w:bookmarkEnd w:id="369"/>
    </w:p>
    <w:p w14:paraId="6E775961" w14:textId="77777777" w:rsidR="009F16EF" w:rsidRDefault="009F16EF" w:rsidP="009F16EF">
      <w:pPr>
        <w:rPr>
          <w:rFonts w:ascii="Arial" w:hAnsi="Arial" w:cs="Arial"/>
          <w:b/>
          <w:sz w:val="24"/>
        </w:rPr>
      </w:pPr>
      <w:r>
        <w:rPr>
          <w:rFonts w:ascii="Arial" w:hAnsi="Arial" w:cs="Arial"/>
          <w:b/>
          <w:color w:val="0000FF"/>
          <w:sz w:val="24"/>
        </w:rPr>
        <w:t>RP-241747</w:t>
      </w:r>
      <w:r>
        <w:rPr>
          <w:rFonts w:ascii="Arial" w:hAnsi="Arial" w:cs="Arial"/>
          <w:b/>
          <w:color w:val="0000FF"/>
          <w:sz w:val="24"/>
        </w:rPr>
        <w:tab/>
      </w:r>
      <w:r>
        <w:rPr>
          <w:rFonts w:ascii="Arial" w:hAnsi="Arial" w:cs="Arial"/>
          <w:b/>
          <w:sz w:val="24"/>
        </w:rPr>
        <w:t>Status report for WI UE Conformance - Introduction of 900 MHz LTE band in the US</w:t>
      </w:r>
    </w:p>
    <w:p w14:paraId="73ACC31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45C5361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86652" w14:textId="77777777" w:rsidR="009F16EF" w:rsidRDefault="009F16EF" w:rsidP="009F16EF">
      <w:pPr>
        <w:pStyle w:val="Heading4"/>
      </w:pPr>
      <w:bookmarkStart w:id="370" w:name="_Toc178621219"/>
      <w:bookmarkStart w:id="371" w:name="_Toc184591897"/>
      <w:r>
        <w:t>13.4.15</w:t>
      </w:r>
      <w:r>
        <w:tab/>
        <w:t>UE Conf. - NR RF requirements enh. for FR2, Phase 3 [RAN5 WI: NR_RF_FR2_req_Ph3-UEConTest]</w:t>
      </w:r>
      <w:bookmarkEnd w:id="370"/>
      <w:bookmarkEnd w:id="371"/>
    </w:p>
    <w:p w14:paraId="723A3572" w14:textId="77777777" w:rsidR="009F16EF" w:rsidRDefault="009F16EF" w:rsidP="009F16EF">
      <w:pPr>
        <w:rPr>
          <w:rFonts w:ascii="Arial" w:hAnsi="Arial" w:cs="Arial"/>
          <w:b/>
          <w:sz w:val="24"/>
        </w:rPr>
      </w:pPr>
      <w:r>
        <w:rPr>
          <w:rFonts w:ascii="Arial" w:hAnsi="Arial" w:cs="Arial"/>
          <w:b/>
          <w:color w:val="0000FF"/>
          <w:sz w:val="24"/>
        </w:rPr>
        <w:t>RP-242219</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3E21589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04F79C9" w14:textId="77777777" w:rsidR="009F16EF" w:rsidRDefault="009F16EF" w:rsidP="009F16EF">
      <w:pPr>
        <w:rPr>
          <w:rFonts w:ascii="Arial" w:hAnsi="Arial" w:cs="Arial"/>
          <w:b/>
        </w:rPr>
      </w:pPr>
      <w:r>
        <w:rPr>
          <w:rFonts w:ascii="Arial" w:hAnsi="Arial" w:cs="Arial"/>
          <w:b/>
        </w:rPr>
        <w:t xml:space="preserve">Abstract: </w:t>
      </w:r>
    </w:p>
    <w:p w14:paraId="23FFD5F5" w14:textId="77777777" w:rsidR="009F16EF" w:rsidRDefault="009F16EF" w:rsidP="009F16EF">
      <w:r>
        <w:t>End: 03/25; Compl.: 15%</w:t>
      </w:r>
    </w:p>
    <w:p w14:paraId="28BFEBD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7C77C" w14:textId="77777777" w:rsidR="009F16EF" w:rsidRDefault="009F16EF" w:rsidP="009F16EF">
      <w:pPr>
        <w:rPr>
          <w:rFonts w:ascii="Arial" w:hAnsi="Arial" w:cs="Arial"/>
          <w:b/>
          <w:sz w:val="24"/>
        </w:rPr>
      </w:pPr>
      <w:r>
        <w:rPr>
          <w:rFonts w:ascii="Arial" w:hAnsi="Arial" w:cs="Arial"/>
          <w:b/>
          <w:color w:val="0000FF"/>
          <w:sz w:val="24"/>
        </w:rPr>
        <w:t>RP-242324</w:t>
      </w:r>
      <w:r>
        <w:rPr>
          <w:rFonts w:ascii="Arial" w:hAnsi="Arial" w:cs="Arial"/>
          <w:b/>
          <w:color w:val="0000FF"/>
          <w:sz w:val="24"/>
        </w:rPr>
        <w:tab/>
      </w:r>
      <w:r>
        <w:rPr>
          <w:rFonts w:ascii="Arial" w:hAnsi="Arial" w:cs="Arial"/>
          <w:b/>
          <w:sz w:val="24"/>
        </w:rPr>
        <w:t>CR Pack on NR_RF_FR2_req_Ph3-UEConTest</w:t>
      </w:r>
    </w:p>
    <w:p w14:paraId="3C3CD037"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0CA49A" w14:textId="77777777" w:rsidR="009F16EF" w:rsidRDefault="009F16EF" w:rsidP="009F16EF">
      <w:pPr>
        <w:rPr>
          <w:rFonts w:ascii="Arial" w:hAnsi="Arial" w:cs="Arial"/>
          <w:b/>
        </w:rPr>
      </w:pPr>
      <w:r>
        <w:rPr>
          <w:rFonts w:ascii="Arial" w:hAnsi="Arial" w:cs="Arial"/>
          <w:b/>
        </w:rPr>
        <w:t xml:space="preserve">Discussion: </w:t>
      </w:r>
    </w:p>
    <w:p w14:paraId="74135A85" w14:textId="77777777" w:rsidR="009F16EF" w:rsidRDefault="009F16EF" w:rsidP="009F16EF">
      <w:r>
        <w:t>MCC: late submission</w:t>
      </w:r>
    </w:p>
    <w:p w14:paraId="2584917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D1A21" w14:textId="77777777" w:rsidR="009F16EF" w:rsidRDefault="009F16EF" w:rsidP="009F16EF">
      <w:pPr>
        <w:pStyle w:val="Heading4"/>
      </w:pPr>
      <w:bookmarkStart w:id="372" w:name="_Toc178621220"/>
      <w:bookmarkStart w:id="373" w:name="_Toc184591898"/>
      <w:r>
        <w:t>13.4.16</w:t>
      </w:r>
      <w:r>
        <w:tab/>
        <w:t>UE Conf. - Further RF requirements enh. for NR and EN-DC in FR1 [RAN5 WI: NR_ENDC_RF_FR1_enh2-UEConTest]</w:t>
      </w:r>
      <w:bookmarkEnd w:id="372"/>
      <w:bookmarkEnd w:id="373"/>
    </w:p>
    <w:p w14:paraId="7C706204" w14:textId="77777777" w:rsidR="009F16EF" w:rsidRDefault="009F16EF" w:rsidP="009F16EF">
      <w:pPr>
        <w:rPr>
          <w:rFonts w:ascii="Arial" w:hAnsi="Arial" w:cs="Arial"/>
          <w:b/>
          <w:sz w:val="24"/>
        </w:rPr>
      </w:pPr>
      <w:r>
        <w:rPr>
          <w:rFonts w:ascii="Arial" w:hAnsi="Arial" w:cs="Arial"/>
          <w:b/>
          <w:color w:val="0000FF"/>
          <w:sz w:val="24"/>
        </w:rPr>
        <w:t>RP-242074</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7E6D213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BA06598" w14:textId="77777777" w:rsidR="009F16EF" w:rsidRDefault="009F16EF" w:rsidP="009F16EF">
      <w:pPr>
        <w:rPr>
          <w:rFonts w:ascii="Arial" w:hAnsi="Arial" w:cs="Arial"/>
          <w:b/>
        </w:rPr>
      </w:pPr>
      <w:r>
        <w:rPr>
          <w:rFonts w:ascii="Arial" w:hAnsi="Arial" w:cs="Arial"/>
          <w:b/>
        </w:rPr>
        <w:t xml:space="preserve">Abstract: </w:t>
      </w:r>
    </w:p>
    <w:p w14:paraId="136642A0" w14:textId="77777777" w:rsidR="009F16EF" w:rsidRDefault="009F16EF" w:rsidP="009F16EF">
      <w:r>
        <w:t>Completion: 12%; Target: June 2025</w:t>
      </w:r>
    </w:p>
    <w:p w14:paraId="5516B5C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7D82C" w14:textId="77777777" w:rsidR="009F16EF" w:rsidRDefault="009F16EF" w:rsidP="009F16EF">
      <w:pPr>
        <w:rPr>
          <w:rFonts w:ascii="Arial" w:hAnsi="Arial" w:cs="Arial"/>
          <w:b/>
          <w:sz w:val="24"/>
        </w:rPr>
      </w:pPr>
      <w:r>
        <w:rPr>
          <w:rFonts w:ascii="Arial" w:hAnsi="Arial" w:cs="Arial"/>
          <w:b/>
          <w:color w:val="0000FF"/>
          <w:sz w:val="24"/>
        </w:rPr>
        <w:t>RP-242305</w:t>
      </w:r>
      <w:r>
        <w:rPr>
          <w:rFonts w:ascii="Arial" w:hAnsi="Arial" w:cs="Arial"/>
          <w:b/>
          <w:color w:val="0000FF"/>
          <w:sz w:val="24"/>
        </w:rPr>
        <w:tab/>
      </w:r>
      <w:r>
        <w:rPr>
          <w:rFonts w:ascii="Arial" w:hAnsi="Arial" w:cs="Arial"/>
          <w:b/>
          <w:sz w:val="24"/>
        </w:rPr>
        <w:t>CR Pack on NR_ENDC_RF_FR1_enh2-UEConTest</w:t>
      </w:r>
    </w:p>
    <w:p w14:paraId="563D041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D407ED" w14:textId="77777777" w:rsidR="009F16EF" w:rsidRDefault="009F16EF" w:rsidP="009F16EF">
      <w:pPr>
        <w:rPr>
          <w:rFonts w:ascii="Arial" w:hAnsi="Arial" w:cs="Arial"/>
          <w:b/>
        </w:rPr>
      </w:pPr>
      <w:r>
        <w:rPr>
          <w:rFonts w:ascii="Arial" w:hAnsi="Arial" w:cs="Arial"/>
          <w:b/>
        </w:rPr>
        <w:t xml:space="preserve">Discussion: </w:t>
      </w:r>
    </w:p>
    <w:p w14:paraId="4A411A2A" w14:textId="77777777" w:rsidR="009F16EF" w:rsidRDefault="009F16EF" w:rsidP="009F16EF">
      <w:r>
        <w:t>MCC: late submission</w:t>
      </w:r>
    </w:p>
    <w:p w14:paraId="3E959B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A637B" w14:textId="77777777" w:rsidR="009F16EF" w:rsidRDefault="009F16EF" w:rsidP="009F16EF">
      <w:pPr>
        <w:pStyle w:val="Heading4"/>
      </w:pPr>
      <w:bookmarkStart w:id="374" w:name="_Toc178621221"/>
      <w:bookmarkStart w:id="375" w:name="_Toc184591899"/>
      <w:r>
        <w:t>13.4.17</w:t>
      </w:r>
      <w:r>
        <w:tab/>
        <w:t>UE Conf. - Network energy savings for NR [RAN5 WI: Netw_Energy_NR-UEConTest]</w:t>
      </w:r>
      <w:bookmarkEnd w:id="374"/>
      <w:bookmarkEnd w:id="375"/>
    </w:p>
    <w:p w14:paraId="34171D82" w14:textId="77777777" w:rsidR="009F16EF" w:rsidRDefault="009F16EF" w:rsidP="009F16EF">
      <w:pPr>
        <w:rPr>
          <w:rFonts w:ascii="Arial" w:hAnsi="Arial" w:cs="Arial"/>
          <w:b/>
          <w:sz w:val="24"/>
        </w:rPr>
      </w:pPr>
      <w:r>
        <w:rPr>
          <w:rFonts w:ascii="Arial" w:hAnsi="Arial" w:cs="Arial"/>
          <w:b/>
          <w:color w:val="0000FF"/>
          <w:sz w:val="24"/>
        </w:rPr>
        <w:t>RP-242075</w:t>
      </w:r>
      <w:r>
        <w:rPr>
          <w:rFonts w:ascii="Arial" w:hAnsi="Arial" w:cs="Arial"/>
          <w:b/>
          <w:color w:val="0000FF"/>
          <w:sz w:val="24"/>
        </w:rPr>
        <w:tab/>
      </w:r>
      <w:r>
        <w:rPr>
          <w:rFonts w:ascii="Arial" w:hAnsi="Arial" w:cs="Arial"/>
          <w:b/>
          <w:sz w:val="24"/>
        </w:rPr>
        <w:t>Status report for WI UE Conformance - Network energy savings for NR; rapporteur: Huawei</w:t>
      </w:r>
    </w:p>
    <w:p w14:paraId="75D3C410"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581590B9" w14:textId="77777777" w:rsidR="009F16EF" w:rsidRDefault="009F16EF" w:rsidP="009F16EF">
      <w:pPr>
        <w:rPr>
          <w:rFonts w:ascii="Arial" w:hAnsi="Arial" w:cs="Arial"/>
          <w:b/>
        </w:rPr>
      </w:pPr>
      <w:r>
        <w:rPr>
          <w:rFonts w:ascii="Arial" w:hAnsi="Arial" w:cs="Arial"/>
          <w:b/>
        </w:rPr>
        <w:t xml:space="preserve">Abstract: </w:t>
      </w:r>
    </w:p>
    <w:p w14:paraId="4E5DED3C" w14:textId="77777777" w:rsidR="009F16EF" w:rsidRDefault="009F16EF" w:rsidP="009F16EF">
      <w:r>
        <w:t>Completion: 24%; Target: Dec 2025</w:t>
      </w:r>
    </w:p>
    <w:p w14:paraId="0463037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7EE6D" w14:textId="77777777" w:rsidR="009F16EF" w:rsidRDefault="009F16EF" w:rsidP="009F16EF">
      <w:pPr>
        <w:rPr>
          <w:rFonts w:ascii="Arial" w:hAnsi="Arial" w:cs="Arial"/>
          <w:b/>
          <w:sz w:val="24"/>
        </w:rPr>
      </w:pPr>
      <w:r>
        <w:rPr>
          <w:rFonts w:ascii="Arial" w:hAnsi="Arial" w:cs="Arial"/>
          <w:b/>
          <w:color w:val="0000FF"/>
          <w:sz w:val="24"/>
        </w:rPr>
        <w:t>RP-242299</w:t>
      </w:r>
      <w:r>
        <w:rPr>
          <w:rFonts w:ascii="Arial" w:hAnsi="Arial" w:cs="Arial"/>
          <w:b/>
          <w:color w:val="0000FF"/>
          <w:sz w:val="24"/>
        </w:rPr>
        <w:tab/>
      </w:r>
      <w:r>
        <w:rPr>
          <w:rFonts w:ascii="Arial" w:hAnsi="Arial" w:cs="Arial"/>
          <w:b/>
          <w:sz w:val="24"/>
        </w:rPr>
        <w:t>CR Pack on Netw_Energy_NR-UEConTest</w:t>
      </w:r>
    </w:p>
    <w:p w14:paraId="2AD2A66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46E9AD" w14:textId="77777777" w:rsidR="009F16EF" w:rsidRDefault="009F16EF" w:rsidP="009F16EF">
      <w:pPr>
        <w:rPr>
          <w:rFonts w:ascii="Arial" w:hAnsi="Arial" w:cs="Arial"/>
          <w:b/>
        </w:rPr>
      </w:pPr>
      <w:r>
        <w:rPr>
          <w:rFonts w:ascii="Arial" w:hAnsi="Arial" w:cs="Arial"/>
          <w:b/>
        </w:rPr>
        <w:t xml:space="preserve">Discussion: </w:t>
      </w:r>
    </w:p>
    <w:p w14:paraId="317F8264" w14:textId="77777777" w:rsidR="009F16EF" w:rsidRDefault="009F16EF" w:rsidP="009F16EF">
      <w:r>
        <w:t>MCC: late submission</w:t>
      </w:r>
    </w:p>
    <w:p w14:paraId="03BA09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0E1EAD" w14:textId="77777777" w:rsidR="009F16EF" w:rsidRDefault="009F16EF" w:rsidP="009F16EF">
      <w:pPr>
        <w:pStyle w:val="Heading4"/>
      </w:pPr>
      <w:bookmarkStart w:id="376" w:name="_Toc178621222"/>
      <w:bookmarkStart w:id="377" w:name="_Toc184591900"/>
      <w:r>
        <w:lastRenderedPageBreak/>
        <w:t>13.4.18</w:t>
      </w:r>
      <w:r>
        <w:tab/>
        <w:t>UE Conf. - Simultaneous Rx/Tx band combinations for NR CA/DC, NR SUL and LTE/NR DC in Rel-18 [RAN5 WI: LTE_NR_Simult_RxTx_R18-UEConTest]</w:t>
      </w:r>
      <w:bookmarkEnd w:id="376"/>
      <w:bookmarkEnd w:id="377"/>
    </w:p>
    <w:p w14:paraId="1FBB9742" w14:textId="77777777" w:rsidR="009F16EF" w:rsidRDefault="009F16EF" w:rsidP="009F16EF">
      <w:pPr>
        <w:rPr>
          <w:rFonts w:ascii="Arial" w:hAnsi="Arial" w:cs="Arial"/>
          <w:b/>
          <w:sz w:val="24"/>
        </w:rPr>
      </w:pPr>
      <w:r>
        <w:rPr>
          <w:rFonts w:ascii="Arial" w:hAnsi="Arial" w:cs="Arial"/>
          <w:b/>
          <w:color w:val="0000FF"/>
          <w:sz w:val="24"/>
        </w:rPr>
        <w:t>RP-242076</w:t>
      </w:r>
      <w:r>
        <w:rPr>
          <w:rFonts w:ascii="Arial" w:hAnsi="Arial" w:cs="Arial"/>
          <w:b/>
          <w:color w:val="0000FF"/>
          <w:sz w:val="24"/>
        </w:rPr>
        <w:tab/>
      </w:r>
      <w:r>
        <w:rPr>
          <w:rFonts w:ascii="Arial" w:hAnsi="Arial" w:cs="Arial"/>
          <w:b/>
          <w:sz w:val="24"/>
        </w:rPr>
        <w:t>Status report for WI UE Conformance - Simultaneous Rx/Tx band combinations for NR CA/DC, NR SUL and LTE/NR DC in Rel-18; rapporteur: Huawei</w:t>
      </w:r>
    </w:p>
    <w:p w14:paraId="7AA6929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6352C654" w14:textId="77777777" w:rsidR="009F16EF" w:rsidRDefault="009F16EF" w:rsidP="009F16EF">
      <w:pPr>
        <w:rPr>
          <w:rFonts w:ascii="Arial" w:hAnsi="Arial" w:cs="Arial"/>
          <w:b/>
        </w:rPr>
      </w:pPr>
      <w:r>
        <w:rPr>
          <w:rFonts w:ascii="Arial" w:hAnsi="Arial" w:cs="Arial"/>
          <w:b/>
        </w:rPr>
        <w:t xml:space="preserve">Abstract: </w:t>
      </w:r>
    </w:p>
    <w:p w14:paraId="798F811E" w14:textId="77777777" w:rsidR="009F16EF" w:rsidRDefault="009F16EF" w:rsidP="009F16EF">
      <w:r>
        <w:t>Completion: 100%; Target: Sep 2024</w:t>
      </w:r>
    </w:p>
    <w:p w14:paraId="11595EBA" w14:textId="77777777" w:rsidR="009F16EF" w:rsidRDefault="009F16EF" w:rsidP="009F16EF">
      <w:pPr>
        <w:rPr>
          <w:rFonts w:ascii="Arial" w:hAnsi="Arial" w:cs="Arial"/>
          <w:b/>
        </w:rPr>
      </w:pPr>
      <w:r>
        <w:rPr>
          <w:rFonts w:ascii="Arial" w:hAnsi="Arial" w:cs="Arial"/>
          <w:b/>
        </w:rPr>
        <w:t xml:space="preserve">Discussion: </w:t>
      </w:r>
    </w:p>
    <w:p w14:paraId="2C93BEBE" w14:textId="77777777" w:rsidR="009F16EF" w:rsidRDefault="009F16EF" w:rsidP="009F16EF">
      <w:r>
        <w:t>conclusion: WI is completed</w:t>
      </w:r>
    </w:p>
    <w:p w14:paraId="3B09493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A22FC" w14:textId="77777777" w:rsidR="009F16EF" w:rsidRDefault="009F16EF" w:rsidP="009F16EF">
      <w:pPr>
        <w:rPr>
          <w:rFonts w:ascii="Arial" w:hAnsi="Arial" w:cs="Arial"/>
          <w:b/>
          <w:sz w:val="24"/>
        </w:rPr>
      </w:pPr>
      <w:r>
        <w:rPr>
          <w:rFonts w:ascii="Arial" w:hAnsi="Arial" w:cs="Arial"/>
          <w:b/>
          <w:color w:val="0000FF"/>
          <w:sz w:val="24"/>
        </w:rPr>
        <w:t>RP-242308</w:t>
      </w:r>
      <w:r>
        <w:rPr>
          <w:rFonts w:ascii="Arial" w:hAnsi="Arial" w:cs="Arial"/>
          <w:b/>
          <w:color w:val="0000FF"/>
          <w:sz w:val="24"/>
        </w:rPr>
        <w:tab/>
      </w:r>
      <w:r>
        <w:rPr>
          <w:rFonts w:ascii="Arial" w:hAnsi="Arial" w:cs="Arial"/>
          <w:b/>
          <w:sz w:val="24"/>
        </w:rPr>
        <w:t>CR Pack on LTE_NR_Simult_RxTx_R18-UEConTest</w:t>
      </w:r>
    </w:p>
    <w:p w14:paraId="2D2D083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A2258A" w14:textId="77777777" w:rsidR="009F16EF" w:rsidRDefault="009F16EF" w:rsidP="009F16EF">
      <w:pPr>
        <w:rPr>
          <w:rFonts w:ascii="Arial" w:hAnsi="Arial" w:cs="Arial"/>
          <w:b/>
        </w:rPr>
      </w:pPr>
      <w:r>
        <w:rPr>
          <w:rFonts w:ascii="Arial" w:hAnsi="Arial" w:cs="Arial"/>
          <w:b/>
        </w:rPr>
        <w:t xml:space="preserve">Discussion: </w:t>
      </w:r>
    </w:p>
    <w:p w14:paraId="6E86F200" w14:textId="77777777" w:rsidR="009F16EF" w:rsidRDefault="009F16EF" w:rsidP="009F16EF">
      <w:r>
        <w:t>MCC: late submission</w:t>
      </w:r>
    </w:p>
    <w:p w14:paraId="49FEE6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0659F" w14:textId="77777777" w:rsidR="009F16EF" w:rsidRDefault="009F16EF" w:rsidP="009F16EF">
      <w:pPr>
        <w:rPr>
          <w:rFonts w:ascii="Arial" w:hAnsi="Arial" w:cs="Arial"/>
          <w:b/>
          <w:sz w:val="24"/>
        </w:rPr>
      </w:pPr>
      <w:r>
        <w:rPr>
          <w:rFonts w:ascii="Arial" w:hAnsi="Arial" w:cs="Arial"/>
          <w:b/>
          <w:color w:val="0000FF"/>
          <w:sz w:val="24"/>
        </w:rPr>
        <w:t>RP-242077</w:t>
      </w:r>
      <w:r>
        <w:rPr>
          <w:rFonts w:ascii="Arial" w:hAnsi="Arial" w:cs="Arial"/>
          <w:b/>
          <w:color w:val="0000FF"/>
          <w:sz w:val="24"/>
        </w:rPr>
        <w:tab/>
      </w:r>
      <w:r>
        <w:rPr>
          <w:rFonts w:ascii="Arial" w:hAnsi="Arial" w:cs="Arial"/>
          <w:b/>
          <w:sz w:val="24"/>
        </w:rPr>
        <w:t>Revised WID on UE Conformance - Simultaneous Rx/Tx band combinations for NR CA/DC, NR SUL and LTE/NR DC in Rel-18</w:t>
      </w:r>
    </w:p>
    <w:p w14:paraId="1FD75D7B"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2429ED8F" w14:textId="77777777" w:rsidR="009F16EF" w:rsidRDefault="009F16EF" w:rsidP="009F16EF">
      <w:pPr>
        <w:rPr>
          <w:rFonts w:ascii="Arial" w:hAnsi="Arial" w:cs="Arial"/>
          <w:b/>
        </w:rPr>
      </w:pPr>
      <w:r>
        <w:rPr>
          <w:rFonts w:ascii="Arial" w:hAnsi="Arial" w:cs="Arial"/>
          <w:b/>
        </w:rPr>
        <w:t xml:space="preserve">Abstract: </w:t>
      </w:r>
    </w:p>
    <w:p w14:paraId="778B516D" w14:textId="77777777" w:rsidR="009F16EF" w:rsidRDefault="009F16EF" w:rsidP="009F16EF">
      <w:r>
        <w:t>Revision of RP-240292</w:t>
      </w:r>
    </w:p>
    <w:p w14:paraId="36BFB19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BE1F6" w14:textId="77777777" w:rsidR="009F16EF" w:rsidRDefault="009F16EF" w:rsidP="009F16EF">
      <w:pPr>
        <w:pStyle w:val="Heading4"/>
      </w:pPr>
      <w:bookmarkStart w:id="378" w:name="_Toc178621223"/>
      <w:bookmarkStart w:id="379" w:name="_Toc184591901"/>
      <w:r>
        <w:t>13.4.19</w:t>
      </w:r>
      <w:r>
        <w:tab/>
        <w:t>UE Conf. - Further NR coverage enhancements [RAN5 WI: NR_cov_enh2-UEConTest]</w:t>
      </w:r>
      <w:bookmarkEnd w:id="378"/>
      <w:bookmarkEnd w:id="379"/>
    </w:p>
    <w:p w14:paraId="29E895DA" w14:textId="77777777" w:rsidR="009F16EF" w:rsidRDefault="009F16EF" w:rsidP="009F16EF">
      <w:pPr>
        <w:rPr>
          <w:rFonts w:ascii="Arial" w:hAnsi="Arial" w:cs="Arial"/>
          <w:b/>
          <w:sz w:val="24"/>
        </w:rPr>
      </w:pPr>
      <w:r>
        <w:rPr>
          <w:rFonts w:ascii="Arial" w:hAnsi="Arial" w:cs="Arial"/>
          <w:b/>
          <w:color w:val="0000FF"/>
          <w:sz w:val="24"/>
        </w:rPr>
        <w:t>RP-241992</w:t>
      </w:r>
      <w:r>
        <w:rPr>
          <w:rFonts w:ascii="Arial" w:hAnsi="Arial" w:cs="Arial"/>
          <w:b/>
          <w:color w:val="0000FF"/>
          <w:sz w:val="24"/>
        </w:rPr>
        <w:tab/>
      </w:r>
      <w:r>
        <w:rPr>
          <w:rFonts w:ascii="Arial" w:hAnsi="Arial" w:cs="Arial"/>
          <w:b/>
          <w:sz w:val="24"/>
        </w:rPr>
        <w:t>Status report for WI UE Conformance - Further NR coverage enhancements; rapporteur: China Telecom, Huawei, Hisilicon, Apple</w:t>
      </w:r>
    </w:p>
    <w:p w14:paraId="5AC98CD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012DA466" w14:textId="77777777" w:rsidR="009F16EF" w:rsidRDefault="009F16EF" w:rsidP="009F16EF">
      <w:pPr>
        <w:rPr>
          <w:rFonts w:ascii="Arial" w:hAnsi="Arial" w:cs="Arial"/>
          <w:b/>
        </w:rPr>
      </w:pPr>
      <w:r>
        <w:rPr>
          <w:rFonts w:ascii="Arial" w:hAnsi="Arial" w:cs="Arial"/>
          <w:b/>
        </w:rPr>
        <w:t xml:space="preserve">Abstract: </w:t>
      </w:r>
    </w:p>
    <w:p w14:paraId="4F0893AD" w14:textId="77777777" w:rsidR="009F16EF" w:rsidRDefault="009F16EF" w:rsidP="009F16EF">
      <w:r>
        <w:t>WI 28%</w:t>
      </w:r>
    </w:p>
    <w:p w14:paraId="17163DA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7DA87" w14:textId="77777777" w:rsidR="009F16EF" w:rsidRDefault="009F16EF" w:rsidP="009F16EF">
      <w:pPr>
        <w:rPr>
          <w:rFonts w:ascii="Arial" w:hAnsi="Arial" w:cs="Arial"/>
          <w:b/>
          <w:sz w:val="24"/>
        </w:rPr>
      </w:pPr>
      <w:r>
        <w:rPr>
          <w:rFonts w:ascii="Arial" w:hAnsi="Arial" w:cs="Arial"/>
          <w:b/>
          <w:color w:val="0000FF"/>
          <w:sz w:val="24"/>
        </w:rPr>
        <w:t>RP-242303</w:t>
      </w:r>
      <w:r>
        <w:rPr>
          <w:rFonts w:ascii="Arial" w:hAnsi="Arial" w:cs="Arial"/>
          <w:b/>
          <w:color w:val="0000FF"/>
          <w:sz w:val="24"/>
        </w:rPr>
        <w:tab/>
      </w:r>
      <w:r>
        <w:rPr>
          <w:rFonts w:ascii="Arial" w:hAnsi="Arial" w:cs="Arial"/>
          <w:b/>
          <w:sz w:val="24"/>
        </w:rPr>
        <w:t>CR Pack on NR_cov_enh2-UEConTest</w:t>
      </w:r>
    </w:p>
    <w:p w14:paraId="1E9742F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F1A480" w14:textId="77777777" w:rsidR="009F16EF" w:rsidRDefault="009F16EF" w:rsidP="009F16EF">
      <w:pPr>
        <w:rPr>
          <w:rFonts w:ascii="Arial" w:hAnsi="Arial" w:cs="Arial"/>
          <w:b/>
        </w:rPr>
      </w:pPr>
      <w:r>
        <w:rPr>
          <w:rFonts w:ascii="Arial" w:hAnsi="Arial" w:cs="Arial"/>
          <w:b/>
        </w:rPr>
        <w:t xml:space="preserve">Discussion: </w:t>
      </w:r>
    </w:p>
    <w:p w14:paraId="70408C01" w14:textId="77777777" w:rsidR="009F16EF" w:rsidRDefault="009F16EF" w:rsidP="009F16EF">
      <w:r>
        <w:lastRenderedPageBreak/>
        <w:t>MCC: late submission</w:t>
      </w:r>
    </w:p>
    <w:p w14:paraId="7747E37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EE5C05" w14:textId="77777777" w:rsidR="009F16EF" w:rsidRDefault="009F16EF" w:rsidP="009F16EF">
      <w:pPr>
        <w:pStyle w:val="Heading4"/>
      </w:pPr>
      <w:bookmarkStart w:id="380" w:name="_Toc178621224"/>
      <w:bookmarkStart w:id="381" w:name="_Toc184591902"/>
      <w:r>
        <w:t>13.4.20</w:t>
      </w:r>
      <w:r>
        <w:tab/>
        <w:t>UE Conf. - Multi-carrier enhancements for NR [RAN5 WI: NR_MC_enh-UEConTest]</w:t>
      </w:r>
      <w:bookmarkEnd w:id="380"/>
      <w:bookmarkEnd w:id="381"/>
    </w:p>
    <w:p w14:paraId="224CF52C" w14:textId="77777777" w:rsidR="009F16EF" w:rsidRDefault="009F16EF" w:rsidP="009F16EF">
      <w:pPr>
        <w:rPr>
          <w:rFonts w:ascii="Arial" w:hAnsi="Arial" w:cs="Arial"/>
          <w:b/>
          <w:sz w:val="24"/>
        </w:rPr>
      </w:pPr>
      <w:r>
        <w:rPr>
          <w:rFonts w:ascii="Arial" w:hAnsi="Arial" w:cs="Arial"/>
          <w:b/>
          <w:color w:val="0000FF"/>
          <w:sz w:val="24"/>
        </w:rPr>
        <w:t>RP-242000</w:t>
      </w:r>
      <w:r>
        <w:rPr>
          <w:rFonts w:ascii="Arial" w:hAnsi="Arial" w:cs="Arial"/>
          <w:b/>
          <w:color w:val="0000FF"/>
          <w:sz w:val="24"/>
        </w:rPr>
        <w:tab/>
      </w:r>
      <w:r>
        <w:rPr>
          <w:rFonts w:ascii="Arial" w:hAnsi="Arial" w:cs="Arial"/>
          <w:b/>
          <w:sz w:val="24"/>
        </w:rPr>
        <w:t>Status report for WI UE Conformance - Multi-carrier enhancements for NR; rapporteur; China Telecom, Huawei, Hisilicon</w:t>
      </w:r>
    </w:p>
    <w:p w14:paraId="7D666C2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5D5005D5" w14:textId="77777777" w:rsidR="009F16EF" w:rsidRDefault="009F16EF" w:rsidP="009F16EF">
      <w:pPr>
        <w:rPr>
          <w:rFonts w:ascii="Arial" w:hAnsi="Arial" w:cs="Arial"/>
          <w:b/>
        </w:rPr>
      </w:pPr>
      <w:r>
        <w:rPr>
          <w:rFonts w:ascii="Arial" w:hAnsi="Arial" w:cs="Arial"/>
          <w:b/>
        </w:rPr>
        <w:t xml:space="preserve">Abstract: </w:t>
      </w:r>
    </w:p>
    <w:p w14:paraId="61FCAB59" w14:textId="77777777" w:rsidR="009F16EF" w:rsidRDefault="009F16EF" w:rsidP="009F16EF">
      <w:r>
        <w:t>80% completed</w:t>
      </w:r>
    </w:p>
    <w:p w14:paraId="35464F8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67C02" w14:textId="77777777" w:rsidR="009F16EF" w:rsidRDefault="009F16EF" w:rsidP="009F16EF">
      <w:pPr>
        <w:rPr>
          <w:rFonts w:ascii="Arial" w:hAnsi="Arial" w:cs="Arial"/>
          <w:b/>
          <w:sz w:val="24"/>
        </w:rPr>
      </w:pPr>
      <w:r>
        <w:rPr>
          <w:rFonts w:ascii="Arial" w:hAnsi="Arial" w:cs="Arial"/>
          <w:b/>
          <w:color w:val="0000FF"/>
          <w:sz w:val="24"/>
        </w:rPr>
        <w:t>RP-242275</w:t>
      </w:r>
      <w:r>
        <w:rPr>
          <w:rFonts w:ascii="Arial" w:hAnsi="Arial" w:cs="Arial"/>
          <w:b/>
          <w:color w:val="0000FF"/>
          <w:sz w:val="24"/>
        </w:rPr>
        <w:tab/>
      </w:r>
      <w:r>
        <w:rPr>
          <w:rFonts w:ascii="Arial" w:hAnsi="Arial" w:cs="Arial"/>
          <w:b/>
          <w:sz w:val="24"/>
        </w:rPr>
        <w:t>CR Pack on NR_MC_enh-UEConTest - Pack 1/2</w:t>
      </w:r>
    </w:p>
    <w:p w14:paraId="27B043E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28B87A" w14:textId="77777777" w:rsidR="009F16EF" w:rsidRDefault="009F16EF" w:rsidP="009F16EF">
      <w:pPr>
        <w:rPr>
          <w:rFonts w:ascii="Arial" w:hAnsi="Arial" w:cs="Arial"/>
          <w:b/>
        </w:rPr>
      </w:pPr>
      <w:r>
        <w:rPr>
          <w:rFonts w:ascii="Arial" w:hAnsi="Arial" w:cs="Arial"/>
          <w:b/>
        </w:rPr>
        <w:t xml:space="preserve">Discussion: </w:t>
      </w:r>
    </w:p>
    <w:p w14:paraId="2539DA77" w14:textId="77777777" w:rsidR="009F16EF" w:rsidRDefault="009F16EF" w:rsidP="009F16EF">
      <w:r>
        <w:t>MCC: late submission</w:t>
      </w:r>
    </w:p>
    <w:p w14:paraId="377EDF4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84451" w14:textId="77777777" w:rsidR="009F16EF" w:rsidRDefault="009F16EF" w:rsidP="009F16EF">
      <w:pPr>
        <w:rPr>
          <w:rFonts w:ascii="Arial" w:hAnsi="Arial" w:cs="Arial"/>
          <w:b/>
          <w:sz w:val="24"/>
        </w:rPr>
      </w:pPr>
      <w:r>
        <w:rPr>
          <w:rFonts w:ascii="Arial" w:hAnsi="Arial" w:cs="Arial"/>
          <w:b/>
          <w:color w:val="0000FF"/>
          <w:sz w:val="24"/>
        </w:rPr>
        <w:t>RP-242276</w:t>
      </w:r>
      <w:r>
        <w:rPr>
          <w:rFonts w:ascii="Arial" w:hAnsi="Arial" w:cs="Arial"/>
          <w:b/>
          <w:color w:val="0000FF"/>
          <w:sz w:val="24"/>
        </w:rPr>
        <w:tab/>
      </w:r>
      <w:r>
        <w:rPr>
          <w:rFonts w:ascii="Arial" w:hAnsi="Arial" w:cs="Arial"/>
          <w:b/>
          <w:sz w:val="24"/>
        </w:rPr>
        <w:t>CR Pack on NR_MC_enh-UEConTest - Pack 2/2</w:t>
      </w:r>
    </w:p>
    <w:p w14:paraId="0471A0A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2C2C17" w14:textId="77777777" w:rsidR="009F16EF" w:rsidRDefault="009F16EF" w:rsidP="009F16EF">
      <w:pPr>
        <w:rPr>
          <w:rFonts w:ascii="Arial" w:hAnsi="Arial" w:cs="Arial"/>
          <w:b/>
        </w:rPr>
      </w:pPr>
      <w:r>
        <w:rPr>
          <w:rFonts w:ascii="Arial" w:hAnsi="Arial" w:cs="Arial"/>
          <w:b/>
        </w:rPr>
        <w:t xml:space="preserve">Discussion: </w:t>
      </w:r>
    </w:p>
    <w:p w14:paraId="37A41B8A" w14:textId="77777777" w:rsidR="009F16EF" w:rsidRDefault="009F16EF" w:rsidP="009F16EF">
      <w:r>
        <w:t>MCC: late submission</w:t>
      </w:r>
    </w:p>
    <w:p w14:paraId="2DC144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9F4B" w14:textId="77777777" w:rsidR="009F16EF" w:rsidRDefault="009F16EF" w:rsidP="009F16EF">
      <w:pPr>
        <w:pStyle w:val="Heading4"/>
      </w:pPr>
      <w:bookmarkStart w:id="382" w:name="_Toc178621225"/>
      <w:bookmarkStart w:id="383" w:name="_Toc184591903"/>
      <w:r>
        <w:t>13.4.21</w:t>
      </w:r>
      <w:r>
        <w:tab/>
        <w:t>UE Conf. - Enhanced NR support for high speed train scenario in FR2 [RAN5 WI: NR_HST_FR2_enh-UEConTest]</w:t>
      </w:r>
      <w:bookmarkEnd w:id="382"/>
      <w:bookmarkEnd w:id="383"/>
    </w:p>
    <w:p w14:paraId="7054FBBA" w14:textId="77777777" w:rsidR="009F16EF" w:rsidRDefault="009F16EF" w:rsidP="009F16EF">
      <w:pPr>
        <w:rPr>
          <w:rFonts w:ascii="Arial" w:hAnsi="Arial" w:cs="Arial"/>
          <w:b/>
          <w:sz w:val="24"/>
        </w:rPr>
      </w:pPr>
      <w:r>
        <w:rPr>
          <w:rFonts w:ascii="Arial" w:hAnsi="Arial" w:cs="Arial"/>
          <w:b/>
          <w:color w:val="0000FF"/>
          <w:sz w:val="24"/>
        </w:rPr>
        <w:t>RP-241981</w:t>
      </w:r>
      <w:r>
        <w:rPr>
          <w:rFonts w:ascii="Arial" w:hAnsi="Arial" w:cs="Arial"/>
          <w:b/>
          <w:color w:val="0000FF"/>
          <w:sz w:val="24"/>
        </w:rPr>
        <w:tab/>
      </w:r>
      <w:r>
        <w:rPr>
          <w:rFonts w:ascii="Arial" w:hAnsi="Arial" w:cs="Arial"/>
          <w:b/>
          <w:sz w:val="24"/>
        </w:rPr>
        <w:t>Status report for WI UE Conformance - Enhanced NR support for high speed train scenario in frequency range 2</w:t>
      </w:r>
    </w:p>
    <w:p w14:paraId="0749F59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3B5FBF2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438F1" w14:textId="77777777" w:rsidR="009F16EF" w:rsidRDefault="009F16EF" w:rsidP="009F16EF">
      <w:pPr>
        <w:rPr>
          <w:rFonts w:ascii="Arial" w:hAnsi="Arial" w:cs="Arial"/>
          <w:b/>
          <w:sz w:val="24"/>
        </w:rPr>
      </w:pPr>
      <w:r>
        <w:rPr>
          <w:rFonts w:ascii="Arial" w:hAnsi="Arial" w:cs="Arial"/>
          <w:b/>
          <w:color w:val="0000FF"/>
          <w:sz w:val="24"/>
        </w:rPr>
        <w:t>RP-242307</w:t>
      </w:r>
      <w:r>
        <w:rPr>
          <w:rFonts w:ascii="Arial" w:hAnsi="Arial" w:cs="Arial"/>
          <w:b/>
          <w:color w:val="0000FF"/>
          <w:sz w:val="24"/>
        </w:rPr>
        <w:tab/>
      </w:r>
      <w:r>
        <w:rPr>
          <w:rFonts w:ascii="Arial" w:hAnsi="Arial" w:cs="Arial"/>
          <w:b/>
          <w:sz w:val="24"/>
        </w:rPr>
        <w:t>CR Pack on NR_HST_FR2_enh-UEConTest</w:t>
      </w:r>
    </w:p>
    <w:p w14:paraId="65795B3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ADAC90" w14:textId="77777777" w:rsidR="009F16EF" w:rsidRDefault="009F16EF" w:rsidP="009F16EF">
      <w:pPr>
        <w:rPr>
          <w:rFonts w:ascii="Arial" w:hAnsi="Arial" w:cs="Arial"/>
          <w:b/>
        </w:rPr>
      </w:pPr>
      <w:r>
        <w:rPr>
          <w:rFonts w:ascii="Arial" w:hAnsi="Arial" w:cs="Arial"/>
          <w:b/>
        </w:rPr>
        <w:t xml:space="preserve">Discussion: </w:t>
      </w:r>
    </w:p>
    <w:p w14:paraId="50C2111D" w14:textId="77777777" w:rsidR="009F16EF" w:rsidRDefault="009F16EF" w:rsidP="009F16EF">
      <w:r>
        <w:t>MCC: late submission</w:t>
      </w:r>
    </w:p>
    <w:p w14:paraId="401768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72782" w14:textId="77777777" w:rsidR="009F16EF" w:rsidRDefault="009F16EF" w:rsidP="009F16EF">
      <w:pPr>
        <w:pStyle w:val="Heading4"/>
      </w:pPr>
      <w:bookmarkStart w:id="384" w:name="_Toc178621226"/>
      <w:bookmarkStart w:id="385" w:name="_Toc184591904"/>
      <w:r>
        <w:lastRenderedPageBreak/>
        <w:t>13.4.22</w:t>
      </w:r>
      <w:r>
        <w:tab/>
        <w:t>UE Conf. - NR MIMO evolution for DL and UL [RAN5 WI: NR_MIMO_evo_DL_UL-UEConTest]</w:t>
      </w:r>
      <w:bookmarkEnd w:id="384"/>
      <w:bookmarkEnd w:id="385"/>
    </w:p>
    <w:p w14:paraId="5C5399B1" w14:textId="77777777" w:rsidR="009F16EF" w:rsidRDefault="009F16EF" w:rsidP="009F16EF">
      <w:pPr>
        <w:rPr>
          <w:rFonts w:ascii="Arial" w:hAnsi="Arial" w:cs="Arial"/>
          <w:b/>
          <w:sz w:val="24"/>
        </w:rPr>
      </w:pPr>
      <w:r>
        <w:rPr>
          <w:rFonts w:ascii="Arial" w:hAnsi="Arial" w:cs="Arial"/>
          <w:b/>
          <w:color w:val="0000FF"/>
          <w:sz w:val="24"/>
        </w:rPr>
        <w:t>RP-241982</w:t>
      </w:r>
      <w:r>
        <w:rPr>
          <w:rFonts w:ascii="Arial" w:hAnsi="Arial" w:cs="Arial"/>
          <w:b/>
          <w:color w:val="0000FF"/>
          <w:sz w:val="24"/>
        </w:rPr>
        <w:tab/>
      </w:r>
      <w:r>
        <w:rPr>
          <w:rFonts w:ascii="Arial" w:hAnsi="Arial" w:cs="Arial"/>
          <w:b/>
          <w:sz w:val="24"/>
        </w:rPr>
        <w:t>Status report for WI UE Conformance - NR MIMO Evolution for Downlink and Uplink</w:t>
      </w:r>
    </w:p>
    <w:p w14:paraId="0E3BF19F"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2CB11D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22948" w14:textId="77777777" w:rsidR="009F16EF" w:rsidRDefault="009F16EF" w:rsidP="009F16EF">
      <w:pPr>
        <w:rPr>
          <w:rFonts w:ascii="Arial" w:hAnsi="Arial" w:cs="Arial"/>
          <w:b/>
          <w:sz w:val="24"/>
        </w:rPr>
      </w:pPr>
      <w:r>
        <w:rPr>
          <w:rFonts w:ascii="Arial" w:hAnsi="Arial" w:cs="Arial"/>
          <w:b/>
          <w:color w:val="0000FF"/>
          <w:sz w:val="24"/>
        </w:rPr>
        <w:t>RP-242300</w:t>
      </w:r>
      <w:r>
        <w:rPr>
          <w:rFonts w:ascii="Arial" w:hAnsi="Arial" w:cs="Arial"/>
          <w:b/>
          <w:color w:val="0000FF"/>
          <w:sz w:val="24"/>
        </w:rPr>
        <w:tab/>
      </w:r>
      <w:r>
        <w:rPr>
          <w:rFonts w:ascii="Arial" w:hAnsi="Arial" w:cs="Arial"/>
          <w:b/>
          <w:sz w:val="24"/>
        </w:rPr>
        <w:t>CR Pack on NR_MIMO_evo_DL_UL-UEConTest</w:t>
      </w:r>
    </w:p>
    <w:p w14:paraId="16866BC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E162BF" w14:textId="77777777" w:rsidR="009F16EF" w:rsidRDefault="009F16EF" w:rsidP="009F16EF">
      <w:pPr>
        <w:rPr>
          <w:rFonts w:ascii="Arial" w:hAnsi="Arial" w:cs="Arial"/>
          <w:b/>
        </w:rPr>
      </w:pPr>
      <w:r>
        <w:rPr>
          <w:rFonts w:ascii="Arial" w:hAnsi="Arial" w:cs="Arial"/>
          <w:b/>
        </w:rPr>
        <w:t xml:space="preserve">Discussion: </w:t>
      </w:r>
    </w:p>
    <w:p w14:paraId="0A960EBC" w14:textId="77777777" w:rsidR="009F16EF" w:rsidRDefault="009F16EF" w:rsidP="009F16EF">
      <w:r>
        <w:t>MCC: late submission</w:t>
      </w:r>
    </w:p>
    <w:p w14:paraId="39BFF18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0A5FA" w14:textId="77777777" w:rsidR="009F16EF" w:rsidRDefault="009F16EF" w:rsidP="009F16EF">
      <w:pPr>
        <w:pStyle w:val="Heading4"/>
      </w:pPr>
      <w:bookmarkStart w:id="386" w:name="_Toc178621227"/>
      <w:bookmarkStart w:id="387" w:name="_Toc184591905"/>
      <w:r>
        <w:t>13.4.23</w:t>
      </w:r>
      <w:r>
        <w:tab/>
        <w:t>UE Conf. - Enhancement of MIMO OTA test methodology and requirements for NR UEs [New RAN5 WI: NR_MIMO_OTA_enh-UEConTest]</w:t>
      </w:r>
      <w:bookmarkEnd w:id="386"/>
      <w:bookmarkEnd w:id="387"/>
    </w:p>
    <w:p w14:paraId="150C1F92" w14:textId="77777777" w:rsidR="009F16EF" w:rsidRDefault="009F16EF" w:rsidP="009F16EF">
      <w:pPr>
        <w:rPr>
          <w:rFonts w:ascii="Arial" w:hAnsi="Arial" w:cs="Arial"/>
          <w:b/>
          <w:sz w:val="24"/>
        </w:rPr>
      </w:pPr>
      <w:r>
        <w:rPr>
          <w:rFonts w:ascii="Arial" w:hAnsi="Arial" w:cs="Arial"/>
          <w:b/>
          <w:color w:val="0000FF"/>
          <w:sz w:val="24"/>
        </w:rPr>
        <w:t>RP-241898</w:t>
      </w:r>
      <w:r>
        <w:rPr>
          <w:rFonts w:ascii="Arial" w:hAnsi="Arial" w:cs="Arial"/>
          <w:b/>
          <w:color w:val="0000FF"/>
          <w:sz w:val="24"/>
        </w:rPr>
        <w:tab/>
      </w:r>
      <w:r>
        <w:rPr>
          <w:rFonts w:ascii="Arial" w:hAnsi="Arial" w:cs="Arial"/>
          <w:b/>
          <w:sz w:val="24"/>
        </w:rPr>
        <w:t>Status report for WI UE Conformance - Enhancement of Multiple Input Multiple Output (MIMO) Over-the-Air (OTA) test methodology and requirements for NR UEs</w:t>
      </w:r>
    </w:p>
    <w:p w14:paraId="0D23DCEA"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33DEAB5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EFFA5" w14:textId="77777777" w:rsidR="009F16EF" w:rsidRDefault="009F16EF" w:rsidP="009F16EF">
      <w:pPr>
        <w:rPr>
          <w:rFonts w:ascii="Arial" w:hAnsi="Arial" w:cs="Arial"/>
          <w:b/>
          <w:sz w:val="24"/>
        </w:rPr>
      </w:pPr>
      <w:r>
        <w:rPr>
          <w:rFonts w:ascii="Arial" w:hAnsi="Arial" w:cs="Arial"/>
          <w:b/>
          <w:color w:val="0000FF"/>
          <w:sz w:val="24"/>
        </w:rPr>
        <w:t>RP-242298</w:t>
      </w:r>
      <w:r>
        <w:rPr>
          <w:rFonts w:ascii="Arial" w:hAnsi="Arial" w:cs="Arial"/>
          <w:b/>
          <w:color w:val="0000FF"/>
          <w:sz w:val="24"/>
        </w:rPr>
        <w:tab/>
      </w:r>
      <w:r>
        <w:rPr>
          <w:rFonts w:ascii="Arial" w:hAnsi="Arial" w:cs="Arial"/>
          <w:b/>
          <w:sz w:val="24"/>
        </w:rPr>
        <w:t>CR Pack on NR_MIMO_OTA_enh-UEConTest</w:t>
      </w:r>
    </w:p>
    <w:p w14:paraId="57821FC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09F009" w14:textId="77777777" w:rsidR="009F16EF" w:rsidRDefault="009F16EF" w:rsidP="009F16EF">
      <w:pPr>
        <w:rPr>
          <w:rFonts w:ascii="Arial" w:hAnsi="Arial" w:cs="Arial"/>
          <w:b/>
        </w:rPr>
      </w:pPr>
      <w:r>
        <w:rPr>
          <w:rFonts w:ascii="Arial" w:hAnsi="Arial" w:cs="Arial"/>
          <w:b/>
        </w:rPr>
        <w:t xml:space="preserve">Discussion: </w:t>
      </w:r>
    </w:p>
    <w:p w14:paraId="364A49DC" w14:textId="77777777" w:rsidR="009F16EF" w:rsidRDefault="009F16EF" w:rsidP="009F16EF">
      <w:r>
        <w:t>MCC: late submission</w:t>
      </w:r>
    </w:p>
    <w:p w14:paraId="5B0046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AA4B5" w14:textId="77777777" w:rsidR="009F16EF" w:rsidRDefault="009F16EF" w:rsidP="009F16EF">
      <w:pPr>
        <w:pStyle w:val="Heading4"/>
      </w:pPr>
      <w:bookmarkStart w:id="388" w:name="_Toc178621228"/>
      <w:bookmarkStart w:id="389" w:name="_Toc184591906"/>
      <w:r>
        <w:t>13.4.24</w:t>
      </w:r>
      <w:r>
        <w:tab/>
        <w:t>UE Conf. - IoT NTN enhancements plus CT1 aspects [RAN5 WI: IoT_NTN_enh_plus_CT1-UEConTest]</w:t>
      </w:r>
      <w:bookmarkEnd w:id="388"/>
      <w:bookmarkEnd w:id="389"/>
    </w:p>
    <w:p w14:paraId="2BAD76D1" w14:textId="77777777" w:rsidR="009F16EF" w:rsidRDefault="009F16EF" w:rsidP="009F16EF">
      <w:pPr>
        <w:rPr>
          <w:rFonts w:ascii="Arial" w:hAnsi="Arial" w:cs="Arial"/>
          <w:b/>
          <w:sz w:val="24"/>
        </w:rPr>
      </w:pPr>
      <w:r>
        <w:rPr>
          <w:rFonts w:ascii="Arial" w:hAnsi="Arial" w:cs="Arial"/>
          <w:b/>
          <w:color w:val="0000FF"/>
          <w:sz w:val="24"/>
        </w:rPr>
        <w:t>RP-241950</w:t>
      </w:r>
      <w:r>
        <w:rPr>
          <w:rFonts w:ascii="Arial" w:hAnsi="Arial" w:cs="Arial"/>
          <w:b/>
          <w:color w:val="0000FF"/>
          <w:sz w:val="24"/>
        </w:rPr>
        <w:tab/>
      </w:r>
      <w:r>
        <w:rPr>
          <w:rFonts w:ascii="Arial" w:hAnsi="Arial" w:cs="Arial"/>
          <w:b/>
          <w:sz w:val="24"/>
        </w:rPr>
        <w:t>Status report for WI UE Conformance - IoT NTN enhancements plus CT1 aspects; rapporteur CMCC</w:t>
      </w:r>
    </w:p>
    <w:p w14:paraId="38B3F935"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B6C327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881EE" w14:textId="77777777" w:rsidR="009F16EF" w:rsidRDefault="009F16EF" w:rsidP="009F16EF">
      <w:pPr>
        <w:rPr>
          <w:rFonts w:ascii="Arial" w:hAnsi="Arial" w:cs="Arial"/>
          <w:b/>
          <w:sz w:val="24"/>
        </w:rPr>
      </w:pPr>
      <w:r>
        <w:rPr>
          <w:rFonts w:ascii="Arial" w:hAnsi="Arial" w:cs="Arial"/>
          <w:b/>
          <w:color w:val="0000FF"/>
          <w:sz w:val="24"/>
        </w:rPr>
        <w:t>RP-242311</w:t>
      </w:r>
      <w:r>
        <w:rPr>
          <w:rFonts w:ascii="Arial" w:hAnsi="Arial" w:cs="Arial"/>
          <w:b/>
          <w:color w:val="0000FF"/>
          <w:sz w:val="24"/>
        </w:rPr>
        <w:tab/>
      </w:r>
      <w:r>
        <w:rPr>
          <w:rFonts w:ascii="Arial" w:hAnsi="Arial" w:cs="Arial"/>
          <w:b/>
          <w:sz w:val="24"/>
        </w:rPr>
        <w:t>CR Pack on IoT_NTN_enh_plus_CT1-UEConTest</w:t>
      </w:r>
    </w:p>
    <w:p w14:paraId="7CFD4F9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E4372B" w14:textId="77777777" w:rsidR="009F16EF" w:rsidRDefault="009F16EF" w:rsidP="009F16EF">
      <w:pPr>
        <w:rPr>
          <w:rFonts w:ascii="Arial" w:hAnsi="Arial" w:cs="Arial"/>
          <w:b/>
        </w:rPr>
      </w:pPr>
      <w:r>
        <w:rPr>
          <w:rFonts w:ascii="Arial" w:hAnsi="Arial" w:cs="Arial"/>
          <w:b/>
        </w:rPr>
        <w:t xml:space="preserve">Discussion: </w:t>
      </w:r>
    </w:p>
    <w:p w14:paraId="7A252D48" w14:textId="77777777" w:rsidR="009F16EF" w:rsidRDefault="009F16EF" w:rsidP="009F16EF">
      <w:r>
        <w:lastRenderedPageBreak/>
        <w:t>MCC: late submission</w:t>
      </w:r>
    </w:p>
    <w:p w14:paraId="7F4719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D0268" w14:textId="77777777" w:rsidR="009F16EF" w:rsidRDefault="009F16EF" w:rsidP="009F16EF">
      <w:pPr>
        <w:rPr>
          <w:rFonts w:ascii="Arial" w:hAnsi="Arial" w:cs="Arial"/>
          <w:b/>
          <w:sz w:val="24"/>
        </w:rPr>
      </w:pPr>
      <w:r>
        <w:rPr>
          <w:rFonts w:ascii="Arial" w:hAnsi="Arial" w:cs="Arial"/>
          <w:b/>
          <w:color w:val="0000FF"/>
          <w:sz w:val="24"/>
        </w:rPr>
        <w:t>RP-241949</w:t>
      </w:r>
      <w:r>
        <w:rPr>
          <w:rFonts w:ascii="Arial" w:hAnsi="Arial" w:cs="Arial"/>
          <w:b/>
          <w:color w:val="0000FF"/>
          <w:sz w:val="24"/>
        </w:rPr>
        <w:tab/>
      </w:r>
      <w:r>
        <w:rPr>
          <w:rFonts w:ascii="Arial" w:hAnsi="Arial" w:cs="Arial"/>
          <w:b/>
          <w:sz w:val="24"/>
        </w:rPr>
        <w:t>Revised WID on UE Conformance - IoT NTN enhancements plus CT1 aspects</w:t>
      </w:r>
    </w:p>
    <w:p w14:paraId="1F124798"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B5156B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811FB" w14:textId="77777777" w:rsidR="009F16EF" w:rsidRDefault="009F16EF" w:rsidP="009F16EF">
      <w:pPr>
        <w:pStyle w:val="Heading4"/>
      </w:pPr>
      <w:bookmarkStart w:id="390" w:name="_Toc178621229"/>
      <w:bookmarkStart w:id="391" w:name="_Toc184591907"/>
      <w:r>
        <w:t>13.4.25</w:t>
      </w:r>
      <w:r>
        <w:tab/>
        <w:t>UE Conf. - MT-SDT for NR [New RAN5 WI: NR_MT_SDT-UEConTest]</w:t>
      </w:r>
      <w:bookmarkEnd w:id="390"/>
      <w:bookmarkEnd w:id="391"/>
    </w:p>
    <w:p w14:paraId="0B5694D1" w14:textId="77777777" w:rsidR="009F16EF" w:rsidRDefault="009F16EF" w:rsidP="009F16EF">
      <w:pPr>
        <w:rPr>
          <w:rFonts w:ascii="Arial" w:hAnsi="Arial" w:cs="Arial"/>
          <w:b/>
          <w:sz w:val="24"/>
        </w:rPr>
      </w:pPr>
      <w:r>
        <w:rPr>
          <w:rFonts w:ascii="Arial" w:hAnsi="Arial" w:cs="Arial"/>
          <w:b/>
          <w:color w:val="0000FF"/>
          <w:sz w:val="24"/>
        </w:rPr>
        <w:t>RP-241914</w:t>
      </w:r>
      <w:r>
        <w:rPr>
          <w:rFonts w:ascii="Arial" w:hAnsi="Arial" w:cs="Arial"/>
          <w:b/>
          <w:color w:val="0000FF"/>
          <w:sz w:val="24"/>
        </w:rPr>
        <w:tab/>
      </w:r>
      <w:r>
        <w:rPr>
          <w:rFonts w:ascii="Arial" w:hAnsi="Arial" w:cs="Arial"/>
          <w:b/>
          <w:sz w:val="24"/>
        </w:rPr>
        <w:t>Status report for WI UE Conformance - R-18 Mobile Terminated-Small Data Transmission (MT-SDT) for NR</w:t>
      </w:r>
    </w:p>
    <w:p w14:paraId="1397C61C"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Arriver Software AB</w:t>
      </w:r>
    </w:p>
    <w:p w14:paraId="4097CBC8" w14:textId="77777777" w:rsidR="009F16EF" w:rsidRDefault="009F16EF" w:rsidP="009F16EF">
      <w:pPr>
        <w:rPr>
          <w:rFonts w:ascii="Arial" w:hAnsi="Arial" w:cs="Arial"/>
          <w:b/>
        </w:rPr>
      </w:pPr>
      <w:r>
        <w:rPr>
          <w:rFonts w:ascii="Arial" w:hAnsi="Arial" w:cs="Arial"/>
          <w:b/>
        </w:rPr>
        <w:t xml:space="preserve">Abstract: </w:t>
      </w:r>
    </w:p>
    <w:p w14:paraId="1A71868F" w14:textId="77777777" w:rsidR="009F16EF" w:rsidRDefault="009F16EF" w:rsidP="009F16EF">
      <w:r>
        <w:t>Overall 10% Complete</w:t>
      </w:r>
    </w:p>
    <w:p w14:paraId="1043D9B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3288E" w14:textId="77777777" w:rsidR="009F16EF" w:rsidRDefault="009F16EF" w:rsidP="009F16EF">
      <w:pPr>
        <w:rPr>
          <w:rFonts w:ascii="Arial" w:hAnsi="Arial" w:cs="Arial"/>
          <w:b/>
          <w:sz w:val="24"/>
        </w:rPr>
      </w:pPr>
      <w:r>
        <w:rPr>
          <w:rFonts w:ascii="Arial" w:hAnsi="Arial" w:cs="Arial"/>
          <w:b/>
          <w:color w:val="0000FF"/>
          <w:sz w:val="24"/>
        </w:rPr>
        <w:t>RP-242312</w:t>
      </w:r>
      <w:r>
        <w:rPr>
          <w:rFonts w:ascii="Arial" w:hAnsi="Arial" w:cs="Arial"/>
          <w:b/>
          <w:color w:val="0000FF"/>
          <w:sz w:val="24"/>
        </w:rPr>
        <w:tab/>
      </w:r>
      <w:r>
        <w:rPr>
          <w:rFonts w:ascii="Arial" w:hAnsi="Arial" w:cs="Arial"/>
          <w:b/>
          <w:sz w:val="24"/>
        </w:rPr>
        <w:t>CR Pack on NR_MT_SDT-UEConTest</w:t>
      </w:r>
    </w:p>
    <w:p w14:paraId="12378D7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3B5C81" w14:textId="77777777" w:rsidR="009F16EF" w:rsidRDefault="009F16EF" w:rsidP="009F16EF">
      <w:pPr>
        <w:rPr>
          <w:rFonts w:ascii="Arial" w:hAnsi="Arial" w:cs="Arial"/>
          <w:b/>
        </w:rPr>
      </w:pPr>
      <w:r>
        <w:rPr>
          <w:rFonts w:ascii="Arial" w:hAnsi="Arial" w:cs="Arial"/>
          <w:b/>
        </w:rPr>
        <w:t xml:space="preserve">Discussion: </w:t>
      </w:r>
    </w:p>
    <w:p w14:paraId="1858C33E" w14:textId="77777777" w:rsidR="009F16EF" w:rsidRDefault="009F16EF" w:rsidP="009F16EF">
      <w:r>
        <w:t>MCC: late submission</w:t>
      </w:r>
    </w:p>
    <w:p w14:paraId="2046D71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B6AF0D" w14:textId="77777777" w:rsidR="009F16EF" w:rsidRDefault="009F16EF" w:rsidP="009F16EF">
      <w:pPr>
        <w:pStyle w:val="Heading4"/>
      </w:pPr>
      <w:bookmarkStart w:id="392" w:name="_Toc178621230"/>
      <w:bookmarkStart w:id="393" w:name="_Toc184591908"/>
      <w:r>
        <w:t>13.4.26</w:t>
      </w:r>
      <w:r>
        <w:tab/>
        <w:t>UE Conf. - IDC enh. for NR and MR-DC [New RAN5 WI: NR_IDC_enh-UEConTest]</w:t>
      </w:r>
      <w:bookmarkEnd w:id="392"/>
      <w:bookmarkEnd w:id="393"/>
    </w:p>
    <w:p w14:paraId="73665ECF" w14:textId="77777777" w:rsidR="009F16EF" w:rsidRDefault="009F16EF" w:rsidP="009F16EF">
      <w:pPr>
        <w:rPr>
          <w:rFonts w:ascii="Arial" w:hAnsi="Arial" w:cs="Arial"/>
          <w:b/>
          <w:sz w:val="24"/>
        </w:rPr>
      </w:pPr>
      <w:r>
        <w:rPr>
          <w:rFonts w:ascii="Arial" w:hAnsi="Arial" w:cs="Arial"/>
          <w:b/>
          <w:color w:val="0000FF"/>
          <w:sz w:val="24"/>
        </w:rPr>
        <w:t>RP-241948</w:t>
      </w:r>
      <w:r>
        <w:rPr>
          <w:rFonts w:ascii="Arial" w:hAnsi="Arial" w:cs="Arial"/>
          <w:b/>
          <w:color w:val="0000FF"/>
          <w:sz w:val="24"/>
        </w:rPr>
        <w:tab/>
      </w:r>
      <w:r>
        <w:rPr>
          <w:rFonts w:ascii="Arial" w:hAnsi="Arial" w:cs="Arial"/>
          <w:b/>
          <w:sz w:val="24"/>
        </w:rPr>
        <w:t>Status report for WI UE Conformance - In-Device Co-existence (IDC) enhancements for NR and MR-DC; rapporteur CMCC</w:t>
      </w:r>
    </w:p>
    <w:p w14:paraId="39502A47"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5372C207" w14:textId="77777777" w:rsidR="009F16EF" w:rsidRDefault="009F16EF" w:rsidP="009F16EF">
      <w:pPr>
        <w:rPr>
          <w:rFonts w:ascii="Arial" w:hAnsi="Arial" w:cs="Arial"/>
          <w:b/>
        </w:rPr>
      </w:pPr>
      <w:r>
        <w:rPr>
          <w:rFonts w:ascii="Arial" w:hAnsi="Arial" w:cs="Arial"/>
          <w:b/>
        </w:rPr>
        <w:t xml:space="preserve">Discussion: </w:t>
      </w:r>
    </w:p>
    <w:p w14:paraId="748A7762" w14:textId="77777777" w:rsidR="009F16EF" w:rsidRDefault="009F16EF" w:rsidP="009F16EF">
      <w:r>
        <w:t>MCC: wrong AI 13.4.25 and wrong WI code NR_MT_SDT-UEConTest (instead of NR_IDC_enh-UEConTest) in 3GU were corrected;</w:t>
      </w:r>
    </w:p>
    <w:p w14:paraId="7F12D991" w14:textId="77777777" w:rsidR="009F16EF" w:rsidRDefault="009F16EF" w:rsidP="009F16EF">
      <w:r>
        <w:t>moved from AI 13.4.25 to AI 13.4.26</w:t>
      </w:r>
    </w:p>
    <w:p w14:paraId="1131905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ABBB6" w14:textId="77777777" w:rsidR="009F16EF" w:rsidRDefault="009F16EF" w:rsidP="009F16EF">
      <w:pPr>
        <w:pStyle w:val="Heading4"/>
      </w:pPr>
      <w:bookmarkStart w:id="394" w:name="_Toc178621231"/>
      <w:bookmarkStart w:id="395" w:name="_Toc184591909"/>
      <w:r>
        <w:t>13.4.27</w:t>
      </w:r>
      <w:r>
        <w:tab/>
        <w:t>UE Conf. - NR demodulation performance evolution [New RAN5 WI: NR_demod_enh3-UEConTest]</w:t>
      </w:r>
      <w:bookmarkEnd w:id="394"/>
      <w:bookmarkEnd w:id="395"/>
    </w:p>
    <w:p w14:paraId="407FFCC0" w14:textId="77777777" w:rsidR="009F16EF" w:rsidRDefault="009F16EF" w:rsidP="009F16EF">
      <w:pPr>
        <w:rPr>
          <w:rFonts w:ascii="Arial" w:hAnsi="Arial" w:cs="Arial"/>
          <w:b/>
          <w:sz w:val="24"/>
        </w:rPr>
      </w:pPr>
      <w:r>
        <w:rPr>
          <w:rFonts w:ascii="Arial" w:hAnsi="Arial" w:cs="Arial"/>
          <w:b/>
          <w:color w:val="0000FF"/>
          <w:sz w:val="24"/>
        </w:rPr>
        <w:t>RP-241995</w:t>
      </w:r>
      <w:r>
        <w:rPr>
          <w:rFonts w:ascii="Arial" w:hAnsi="Arial" w:cs="Arial"/>
          <w:b/>
          <w:color w:val="0000FF"/>
          <w:sz w:val="24"/>
        </w:rPr>
        <w:tab/>
      </w:r>
      <w:r>
        <w:rPr>
          <w:rFonts w:ascii="Arial" w:hAnsi="Arial" w:cs="Arial"/>
          <w:b/>
          <w:sz w:val="24"/>
        </w:rPr>
        <w:t>Status report for WI UE Conformance - NR demodulation performance evolution;  rapporteur: China Telecom, Qualcomm, Samsung</w:t>
      </w:r>
    </w:p>
    <w:p w14:paraId="09101E1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4A5FA8CE" w14:textId="77777777" w:rsidR="009F16EF" w:rsidRDefault="009F16EF" w:rsidP="009F16EF">
      <w:pPr>
        <w:rPr>
          <w:rFonts w:ascii="Arial" w:hAnsi="Arial" w:cs="Arial"/>
          <w:b/>
        </w:rPr>
      </w:pPr>
      <w:r>
        <w:rPr>
          <w:rFonts w:ascii="Arial" w:hAnsi="Arial" w:cs="Arial"/>
          <w:b/>
        </w:rPr>
        <w:lastRenderedPageBreak/>
        <w:t xml:space="preserve">Abstract: </w:t>
      </w:r>
    </w:p>
    <w:p w14:paraId="52DBCD1D" w14:textId="77777777" w:rsidR="009F16EF" w:rsidRDefault="009F16EF" w:rsidP="009F16EF">
      <w:r>
        <w:t>WI 8%</w:t>
      </w:r>
    </w:p>
    <w:p w14:paraId="5558A90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A378E" w14:textId="77777777" w:rsidR="009F16EF" w:rsidRDefault="009F16EF" w:rsidP="009F16EF">
      <w:pPr>
        <w:rPr>
          <w:rFonts w:ascii="Arial" w:hAnsi="Arial" w:cs="Arial"/>
          <w:b/>
          <w:sz w:val="24"/>
        </w:rPr>
      </w:pPr>
      <w:r>
        <w:rPr>
          <w:rFonts w:ascii="Arial" w:hAnsi="Arial" w:cs="Arial"/>
          <w:b/>
          <w:color w:val="0000FF"/>
          <w:sz w:val="24"/>
        </w:rPr>
        <w:t>RP-242314</w:t>
      </w:r>
      <w:r>
        <w:rPr>
          <w:rFonts w:ascii="Arial" w:hAnsi="Arial" w:cs="Arial"/>
          <w:b/>
          <w:color w:val="0000FF"/>
          <w:sz w:val="24"/>
        </w:rPr>
        <w:tab/>
      </w:r>
      <w:r>
        <w:rPr>
          <w:rFonts w:ascii="Arial" w:hAnsi="Arial" w:cs="Arial"/>
          <w:b/>
          <w:sz w:val="24"/>
        </w:rPr>
        <w:t>CR Pack on NR_demod_enh3-UEConTest</w:t>
      </w:r>
    </w:p>
    <w:p w14:paraId="311228A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ADDE31" w14:textId="77777777" w:rsidR="009F16EF" w:rsidRDefault="009F16EF" w:rsidP="009F16EF">
      <w:pPr>
        <w:rPr>
          <w:rFonts w:ascii="Arial" w:hAnsi="Arial" w:cs="Arial"/>
          <w:b/>
        </w:rPr>
      </w:pPr>
      <w:r>
        <w:rPr>
          <w:rFonts w:ascii="Arial" w:hAnsi="Arial" w:cs="Arial"/>
          <w:b/>
        </w:rPr>
        <w:t xml:space="preserve">Discussion: </w:t>
      </w:r>
    </w:p>
    <w:p w14:paraId="4931C3A2" w14:textId="77777777" w:rsidR="009F16EF" w:rsidRDefault="009F16EF" w:rsidP="009F16EF">
      <w:r>
        <w:t>MCC: late submission</w:t>
      </w:r>
    </w:p>
    <w:p w14:paraId="152B02C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67FD5" w14:textId="77777777" w:rsidR="009F16EF" w:rsidRDefault="009F16EF" w:rsidP="009F16EF">
      <w:pPr>
        <w:pStyle w:val="Heading4"/>
      </w:pPr>
      <w:bookmarkStart w:id="396" w:name="_Toc178621232"/>
      <w:bookmarkStart w:id="397" w:name="_Toc184591910"/>
      <w:r>
        <w:t>13.4.28</w:t>
      </w:r>
      <w:r>
        <w:tab/>
        <w:t>UE Conf. - Non-Public Networks Phase 2: NG-RAN aspects plus CT1 aspects [New RAN5 WI: eNPN_Ph2-NGRAN_plus_CT1-UEConTest]</w:t>
      </w:r>
      <w:bookmarkEnd w:id="396"/>
      <w:bookmarkEnd w:id="397"/>
    </w:p>
    <w:p w14:paraId="3032EBAA" w14:textId="77777777" w:rsidR="009F16EF" w:rsidRDefault="009F16EF" w:rsidP="009F16EF">
      <w:pPr>
        <w:rPr>
          <w:rFonts w:ascii="Arial" w:hAnsi="Arial" w:cs="Arial"/>
          <w:b/>
          <w:sz w:val="24"/>
        </w:rPr>
      </w:pPr>
      <w:r>
        <w:rPr>
          <w:rFonts w:ascii="Arial" w:hAnsi="Arial" w:cs="Arial"/>
          <w:b/>
          <w:color w:val="0000FF"/>
          <w:sz w:val="24"/>
        </w:rPr>
        <w:t>RP-242009</w:t>
      </w:r>
      <w:r>
        <w:rPr>
          <w:rFonts w:ascii="Arial" w:hAnsi="Arial" w:cs="Arial"/>
          <w:b/>
          <w:color w:val="0000FF"/>
          <w:sz w:val="24"/>
        </w:rPr>
        <w:tab/>
      </w:r>
      <w:r>
        <w:rPr>
          <w:rFonts w:ascii="Arial" w:hAnsi="Arial" w:cs="Arial"/>
          <w:b/>
          <w:sz w:val="24"/>
        </w:rPr>
        <w:t>Status report for WI UE Conformance - Non-Public Networks Phase 2: NG-RAN aspects plus CT1 aspects; rapporteur: China Telecom,Qualcomm, ZTE</w:t>
      </w:r>
    </w:p>
    <w:p w14:paraId="2C87B811"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14:paraId="6DAD3FD0" w14:textId="77777777" w:rsidR="009F16EF" w:rsidRDefault="009F16EF" w:rsidP="009F16EF">
      <w:pPr>
        <w:rPr>
          <w:rFonts w:ascii="Arial" w:hAnsi="Arial" w:cs="Arial"/>
          <w:b/>
        </w:rPr>
      </w:pPr>
      <w:r>
        <w:rPr>
          <w:rFonts w:ascii="Arial" w:hAnsi="Arial" w:cs="Arial"/>
          <w:b/>
        </w:rPr>
        <w:t xml:space="preserve">Abstract: </w:t>
      </w:r>
    </w:p>
    <w:p w14:paraId="2A75EE06" w14:textId="77777777" w:rsidR="009F16EF" w:rsidRDefault="009F16EF" w:rsidP="009F16EF">
      <w:r>
        <w:t>Testing part: 5%</w:t>
      </w:r>
    </w:p>
    <w:p w14:paraId="09391F8B" w14:textId="77777777" w:rsidR="009F16EF" w:rsidRDefault="009F16EF" w:rsidP="009F16EF">
      <w:pPr>
        <w:rPr>
          <w:rFonts w:ascii="Arial" w:hAnsi="Arial" w:cs="Arial"/>
          <w:b/>
        </w:rPr>
      </w:pPr>
      <w:r>
        <w:rPr>
          <w:rFonts w:ascii="Arial" w:hAnsi="Arial" w:cs="Arial"/>
          <w:b/>
        </w:rPr>
        <w:t xml:space="preserve">Discussion: </w:t>
      </w:r>
    </w:p>
    <w:p w14:paraId="6F7BD649" w14:textId="77777777" w:rsidR="009F16EF" w:rsidRDefault="009F16EF" w:rsidP="009F16EF">
      <w:r>
        <w:t>MCC: wrong Tdoc type "discussion" in 3GU instead of "WI status report"</w:t>
      </w:r>
    </w:p>
    <w:p w14:paraId="7CD8909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034F2" w14:textId="77777777" w:rsidR="009F16EF" w:rsidRDefault="009F16EF" w:rsidP="009F16EF">
      <w:pPr>
        <w:pStyle w:val="Heading4"/>
      </w:pPr>
      <w:bookmarkStart w:id="398" w:name="_Toc178621233"/>
      <w:bookmarkStart w:id="399" w:name="_Toc184591911"/>
      <w:r>
        <w:t>13.4.29</w:t>
      </w:r>
      <w:r>
        <w:tab/>
        <w:t>UE Conf. - Expanded and improved NR positioning [New RAN5 WI: NR_pos_enh2-UEConTest]</w:t>
      </w:r>
      <w:bookmarkEnd w:id="398"/>
      <w:bookmarkEnd w:id="399"/>
    </w:p>
    <w:p w14:paraId="236BE907" w14:textId="77777777" w:rsidR="009F16EF" w:rsidRDefault="009F16EF" w:rsidP="009F16EF">
      <w:pPr>
        <w:rPr>
          <w:rFonts w:ascii="Arial" w:hAnsi="Arial" w:cs="Arial"/>
          <w:b/>
          <w:sz w:val="24"/>
        </w:rPr>
      </w:pPr>
      <w:r>
        <w:rPr>
          <w:rFonts w:ascii="Arial" w:hAnsi="Arial" w:cs="Arial"/>
          <w:b/>
          <w:color w:val="0000FF"/>
          <w:sz w:val="24"/>
        </w:rPr>
        <w:t>RP-242124</w:t>
      </w:r>
      <w:r>
        <w:rPr>
          <w:rFonts w:ascii="Arial" w:hAnsi="Arial" w:cs="Arial"/>
          <w:b/>
          <w:color w:val="0000FF"/>
          <w:sz w:val="24"/>
        </w:rPr>
        <w:tab/>
      </w:r>
      <w:r>
        <w:rPr>
          <w:rFonts w:ascii="Arial" w:hAnsi="Arial" w:cs="Arial"/>
          <w:b/>
          <w:sz w:val="24"/>
        </w:rPr>
        <w:t>Status report for WI UE Conformance - Expanded and improved NR positioning</w:t>
      </w:r>
    </w:p>
    <w:p w14:paraId="7DD78576"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5027EA7D" w14:textId="77777777" w:rsidR="009F16EF" w:rsidRDefault="009F16EF" w:rsidP="009F16EF">
      <w:pPr>
        <w:rPr>
          <w:rFonts w:ascii="Arial" w:hAnsi="Arial" w:cs="Arial"/>
          <w:b/>
        </w:rPr>
      </w:pPr>
      <w:r>
        <w:rPr>
          <w:rFonts w:ascii="Arial" w:hAnsi="Arial" w:cs="Arial"/>
          <w:b/>
        </w:rPr>
        <w:t xml:space="preserve">Abstract: </w:t>
      </w:r>
    </w:p>
    <w:p w14:paraId="265BA989" w14:textId="77777777" w:rsidR="009F16EF" w:rsidRDefault="009F16EF" w:rsidP="009F16EF">
      <w:r>
        <w:t>SR for NR_pos_enh2-UEConTest</w:t>
      </w:r>
    </w:p>
    <w:p w14:paraId="2583A45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57B72" w14:textId="77777777" w:rsidR="009F16EF" w:rsidRDefault="009F16EF" w:rsidP="009F16EF">
      <w:pPr>
        <w:rPr>
          <w:rFonts w:ascii="Arial" w:hAnsi="Arial" w:cs="Arial"/>
          <w:b/>
          <w:sz w:val="24"/>
        </w:rPr>
      </w:pPr>
      <w:r>
        <w:rPr>
          <w:rFonts w:ascii="Arial" w:hAnsi="Arial" w:cs="Arial"/>
          <w:b/>
          <w:color w:val="0000FF"/>
          <w:sz w:val="24"/>
        </w:rPr>
        <w:t>RP-242125</w:t>
      </w:r>
      <w:r>
        <w:rPr>
          <w:rFonts w:ascii="Arial" w:hAnsi="Arial" w:cs="Arial"/>
          <w:b/>
          <w:color w:val="0000FF"/>
          <w:sz w:val="24"/>
        </w:rPr>
        <w:tab/>
      </w:r>
      <w:r>
        <w:rPr>
          <w:rFonts w:ascii="Arial" w:hAnsi="Arial" w:cs="Arial"/>
          <w:b/>
          <w:sz w:val="24"/>
        </w:rPr>
        <w:t>Revised WID on UE Conformance  - Expanded and improved NR positioning</w:t>
      </w:r>
    </w:p>
    <w:p w14:paraId="729DA153" w14:textId="77777777" w:rsidR="009F16EF" w:rsidRDefault="009F16EF" w:rsidP="009F16EF">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 CAICT</w:t>
      </w:r>
    </w:p>
    <w:p w14:paraId="2442CFFC" w14:textId="77777777" w:rsidR="009F16EF" w:rsidRDefault="009F16EF" w:rsidP="009F16EF">
      <w:pPr>
        <w:rPr>
          <w:rFonts w:ascii="Arial" w:hAnsi="Arial" w:cs="Arial"/>
          <w:b/>
        </w:rPr>
      </w:pPr>
      <w:r>
        <w:rPr>
          <w:rFonts w:ascii="Arial" w:hAnsi="Arial" w:cs="Arial"/>
          <w:b/>
        </w:rPr>
        <w:t xml:space="preserve">Abstract: </w:t>
      </w:r>
    </w:p>
    <w:p w14:paraId="3231C081" w14:textId="77777777" w:rsidR="009F16EF" w:rsidRDefault="009F16EF" w:rsidP="009F16EF">
      <w:r>
        <w:t>revised wid for NR_pos_enh2-UEConTest</w:t>
      </w:r>
    </w:p>
    <w:p w14:paraId="39B2D30E" w14:textId="77777777" w:rsidR="009F16EF" w:rsidRDefault="009F16EF" w:rsidP="009F16EF">
      <w:pPr>
        <w:rPr>
          <w:rFonts w:ascii="Arial" w:hAnsi="Arial" w:cs="Arial"/>
          <w:b/>
        </w:rPr>
      </w:pPr>
      <w:r>
        <w:rPr>
          <w:rFonts w:ascii="Arial" w:hAnsi="Arial" w:cs="Arial"/>
          <w:b/>
        </w:rPr>
        <w:t xml:space="preserve">Discussion: </w:t>
      </w:r>
    </w:p>
    <w:p w14:paraId="1C5790C9" w14:textId="77777777" w:rsidR="009F16EF" w:rsidRDefault="009F16EF" w:rsidP="009F16EF">
      <w:r>
        <w:t>MCC: June 26 is RAN #112 and not RAN #114 (no target date change)</w:t>
      </w:r>
    </w:p>
    <w:p w14:paraId="665A3A8C"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4EA4C" w14:textId="77777777" w:rsidR="009F16EF" w:rsidRDefault="009F16EF" w:rsidP="009F16EF">
      <w:pPr>
        <w:pStyle w:val="Heading4"/>
      </w:pPr>
      <w:bookmarkStart w:id="400" w:name="_Toc178621234"/>
      <w:bookmarkStart w:id="401" w:name="_Toc184591912"/>
      <w:r>
        <w:t>13.4.30</w:t>
      </w:r>
      <w:r>
        <w:tab/>
        <w:t>UE Conf. - Further NR mobility enhancements [New RAN5 WI: NR_Mob_enh2-UEConTest]</w:t>
      </w:r>
      <w:bookmarkEnd w:id="400"/>
      <w:bookmarkEnd w:id="401"/>
    </w:p>
    <w:p w14:paraId="3C1D2C7E" w14:textId="77777777" w:rsidR="009F16EF" w:rsidRDefault="009F16EF" w:rsidP="009F16EF">
      <w:pPr>
        <w:rPr>
          <w:rFonts w:ascii="Arial" w:hAnsi="Arial" w:cs="Arial"/>
          <w:b/>
          <w:sz w:val="24"/>
        </w:rPr>
      </w:pPr>
      <w:r>
        <w:rPr>
          <w:rFonts w:ascii="Arial" w:hAnsi="Arial" w:cs="Arial"/>
          <w:b/>
          <w:color w:val="0000FF"/>
          <w:sz w:val="24"/>
        </w:rPr>
        <w:t>RP-242047</w:t>
      </w:r>
      <w:r>
        <w:rPr>
          <w:rFonts w:ascii="Arial" w:hAnsi="Arial" w:cs="Arial"/>
          <w:b/>
          <w:color w:val="0000FF"/>
          <w:sz w:val="24"/>
        </w:rPr>
        <w:tab/>
      </w:r>
      <w:r>
        <w:rPr>
          <w:rFonts w:ascii="Arial" w:hAnsi="Arial" w:cs="Arial"/>
          <w:b/>
          <w:sz w:val="24"/>
        </w:rPr>
        <w:t>Status report for WI UE Conformance - Further NR mobility enhancements</w:t>
      </w:r>
    </w:p>
    <w:p w14:paraId="4640B12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Apple, China Telecom</w:t>
      </w:r>
    </w:p>
    <w:p w14:paraId="3AD99E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F0D8C" w14:textId="77777777" w:rsidR="009F16EF" w:rsidRDefault="009F16EF" w:rsidP="009F16EF">
      <w:pPr>
        <w:rPr>
          <w:rFonts w:ascii="Arial" w:hAnsi="Arial" w:cs="Arial"/>
          <w:b/>
          <w:sz w:val="24"/>
        </w:rPr>
      </w:pPr>
      <w:r>
        <w:rPr>
          <w:rFonts w:ascii="Arial" w:hAnsi="Arial" w:cs="Arial"/>
          <w:b/>
          <w:color w:val="0000FF"/>
          <w:sz w:val="24"/>
        </w:rPr>
        <w:t>RP-242277</w:t>
      </w:r>
      <w:r>
        <w:rPr>
          <w:rFonts w:ascii="Arial" w:hAnsi="Arial" w:cs="Arial"/>
          <w:b/>
          <w:color w:val="0000FF"/>
          <w:sz w:val="24"/>
        </w:rPr>
        <w:tab/>
      </w:r>
      <w:r>
        <w:rPr>
          <w:rFonts w:ascii="Arial" w:hAnsi="Arial" w:cs="Arial"/>
          <w:b/>
          <w:sz w:val="24"/>
        </w:rPr>
        <w:t>CR Pack on NR_Mob_enh2-UEConTest - Pack 1/2</w:t>
      </w:r>
    </w:p>
    <w:p w14:paraId="5BA7883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220724" w14:textId="77777777" w:rsidR="009F16EF" w:rsidRDefault="009F16EF" w:rsidP="009F16EF">
      <w:pPr>
        <w:rPr>
          <w:rFonts w:ascii="Arial" w:hAnsi="Arial" w:cs="Arial"/>
          <w:b/>
        </w:rPr>
      </w:pPr>
      <w:r>
        <w:rPr>
          <w:rFonts w:ascii="Arial" w:hAnsi="Arial" w:cs="Arial"/>
          <w:b/>
        </w:rPr>
        <w:t xml:space="preserve">Discussion: </w:t>
      </w:r>
    </w:p>
    <w:p w14:paraId="4578C366" w14:textId="77777777" w:rsidR="009F16EF" w:rsidRDefault="009F16EF" w:rsidP="009F16EF">
      <w:r>
        <w:t>MCC: late submission</w:t>
      </w:r>
    </w:p>
    <w:p w14:paraId="44ECF94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2498E6" w14:textId="77777777" w:rsidR="009F16EF" w:rsidRDefault="009F16EF" w:rsidP="009F16EF">
      <w:pPr>
        <w:rPr>
          <w:rFonts w:ascii="Arial" w:hAnsi="Arial" w:cs="Arial"/>
          <w:b/>
          <w:sz w:val="24"/>
        </w:rPr>
      </w:pPr>
      <w:r>
        <w:rPr>
          <w:rFonts w:ascii="Arial" w:hAnsi="Arial" w:cs="Arial"/>
          <w:b/>
          <w:color w:val="0000FF"/>
          <w:sz w:val="24"/>
        </w:rPr>
        <w:t>RP-242278</w:t>
      </w:r>
      <w:r>
        <w:rPr>
          <w:rFonts w:ascii="Arial" w:hAnsi="Arial" w:cs="Arial"/>
          <w:b/>
          <w:color w:val="0000FF"/>
          <w:sz w:val="24"/>
        </w:rPr>
        <w:tab/>
      </w:r>
      <w:r>
        <w:rPr>
          <w:rFonts w:ascii="Arial" w:hAnsi="Arial" w:cs="Arial"/>
          <w:b/>
          <w:sz w:val="24"/>
        </w:rPr>
        <w:t>CR Pack on NR_Mob_enh2-UEConTest - Pack 2/2</w:t>
      </w:r>
    </w:p>
    <w:p w14:paraId="610A838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658373" w14:textId="77777777" w:rsidR="009F16EF" w:rsidRDefault="009F16EF" w:rsidP="009F16EF">
      <w:pPr>
        <w:rPr>
          <w:rFonts w:ascii="Arial" w:hAnsi="Arial" w:cs="Arial"/>
          <w:b/>
        </w:rPr>
      </w:pPr>
      <w:r>
        <w:rPr>
          <w:rFonts w:ascii="Arial" w:hAnsi="Arial" w:cs="Arial"/>
          <w:b/>
        </w:rPr>
        <w:t xml:space="preserve">Discussion: </w:t>
      </w:r>
    </w:p>
    <w:p w14:paraId="3070BAB4" w14:textId="77777777" w:rsidR="009F16EF" w:rsidRDefault="009F16EF" w:rsidP="009F16EF">
      <w:r>
        <w:t>MCC: late submission</w:t>
      </w:r>
    </w:p>
    <w:p w14:paraId="6FB762D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575E3E" w14:textId="77777777" w:rsidR="009F16EF" w:rsidRDefault="009F16EF" w:rsidP="009F16EF">
      <w:pPr>
        <w:pStyle w:val="Heading4"/>
      </w:pPr>
      <w:bookmarkStart w:id="402" w:name="_Toc178621235"/>
      <w:bookmarkStart w:id="403" w:name="_Toc184591913"/>
      <w:r>
        <w:t>13.4.31</w:t>
      </w:r>
      <w:r>
        <w:tab/>
        <w:t>UE Conf. - Introduction of FDD LTE band (L+S band) for IoT NTN operation [New RAN5 WI: IoT_NTN_FDD_LS_band-UEConTest]</w:t>
      </w:r>
      <w:bookmarkEnd w:id="402"/>
      <w:bookmarkEnd w:id="403"/>
    </w:p>
    <w:p w14:paraId="57C75AD8" w14:textId="77777777" w:rsidR="009F16EF" w:rsidRDefault="009F16EF" w:rsidP="009F16EF">
      <w:pPr>
        <w:rPr>
          <w:rFonts w:ascii="Arial" w:hAnsi="Arial" w:cs="Arial"/>
          <w:b/>
          <w:sz w:val="24"/>
        </w:rPr>
      </w:pPr>
      <w:r>
        <w:rPr>
          <w:rFonts w:ascii="Arial" w:hAnsi="Arial" w:cs="Arial"/>
          <w:b/>
          <w:color w:val="0000FF"/>
          <w:sz w:val="24"/>
        </w:rPr>
        <w:t>RP-242048</w:t>
      </w:r>
      <w:r>
        <w:rPr>
          <w:rFonts w:ascii="Arial" w:hAnsi="Arial" w:cs="Arial"/>
          <w:b/>
          <w:color w:val="0000FF"/>
          <w:sz w:val="24"/>
        </w:rPr>
        <w:tab/>
      </w:r>
      <w:r>
        <w:rPr>
          <w:rFonts w:ascii="Arial" w:hAnsi="Arial" w:cs="Arial"/>
          <w:b/>
          <w:sz w:val="24"/>
        </w:rPr>
        <w:t>Status report for WI UE Conformance - Introduction of FDD LTE band (L+S band) for IoT NTN operation</w:t>
      </w:r>
    </w:p>
    <w:p w14:paraId="15F5070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China Telecom</w:t>
      </w:r>
    </w:p>
    <w:p w14:paraId="741A98D6" w14:textId="77777777" w:rsidR="009F16EF" w:rsidRDefault="009F16EF" w:rsidP="009F16EF">
      <w:pPr>
        <w:rPr>
          <w:rFonts w:ascii="Arial" w:hAnsi="Arial" w:cs="Arial"/>
          <w:b/>
        </w:rPr>
      </w:pPr>
      <w:r>
        <w:rPr>
          <w:rFonts w:ascii="Arial" w:hAnsi="Arial" w:cs="Arial"/>
          <w:b/>
        </w:rPr>
        <w:t xml:space="preserve">Abstract: </w:t>
      </w:r>
    </w:p>
    <w:p w14:paraId="3B664407" w14:textId="77777777" w:rsidR="009F16EF" w:rsidRDefault="009F16EF" w:rsidP="009F16EF">
      <w:r>
        <w:t>Status Report: UE Conformance Testing corresponding to IoT_NTN_FDD_LS_band WI</w:t>
      </w:r>
    </w:p>
    <w:p w14:paraId="5D4C84C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F9885" w14:textId="77777777" w:rsidR="009F16EF" w:rsidRDefault="009F16EF" w:rsidP="009F16EF">
      <w:pPr>
        <w:rPr>
          <w:rFonts w:ascii="Arial" w:hAnsi="Arial" w:cs="Arial"/>
          <w:b/>
          <w:sz w:val="24"/>
        </w:rPr>
      </w:pPr>
      <w:r>
        <w:rPr>
          <w:rFonts w:ascii="Arial" w:hAnsi="Arial" w:cs="Arial"/>
          <w:b/>
          <w:color w:val="0000FF"/>
          <w:sz w:val="24"/>
        </w:rPr>
        <w:t>RP-242291</w:t>
      </w:r>
      <w:r>
        <w:rPr>
          <w:rFonts w:ascii="Arial" w:hAnsi="Arial" w:cs="Arial"/>
          <w:b/>
          <w:color w:val="0000FF"/>
          <w:sz w:val="24"/>
        </w:rPr>
        <w:tab/>
      </w:r>
      <w:r>
        <w:rPr>
          <w:rFonts w:ascii="Arial" w:hAnsi="Arial" w:cs="Arial"/>
          <w:b/>
          <w:sz w:val="24"/>
        </w:rPr>
        <w:t>CR Pack on IoT_NTN_FDD_LS_band-UEConTest</w:t>
      </w:r>
    </w:p>
    <w:p w14:paraId="2EDAFD4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34951F" w14:textId="77777777" w:rsidR="009F16EF" w:rsidRDefault="009F16EF" w:rsidP="009F16EF">
      <w:pPr>
        <w:rPr>
          <w:rFonts w:ascii="Arial" w:hAnsi="Arial" w:cs="Arial"/>
          <w:b/>
        </w:rPr>
      </w:pPr>
      <w:r>
        <w:rPr>
          <w:rFonts w:ascii="Arial" w:hAnsi="Arial" w:cs="Arial"/>
          <w:b/>
        </w:rPr>
        <w:t xml:space="preserve">Discussion: </w:t>
      </w:r>
    </w:p>
    <w:p w14:paraId="56497C6F" w14:textId="77777777" w:rsidR="009F16EF" w:rsidRDefault="009F16EF" w:rsidP="009F16EF">
      <w:r>
        <w:t>MCC: late submission</w:t>
      </w:r>
    </w:p>
    <w:p w14:paraId="5C3794A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F8F55" w14:textId="77777777" w:rsidR="009F16EF" w:rsidRDefault="009F16EF" w:rsidP="009F16EF">
      <w:pPr>
        <w:pStyle w:val="Heading4"/>
      </w:pPr>
      <w:bookmarkStart w:id="404" w:name="_Toc178621236"/>
      <w:bookmarkStart w:id="405" w:name="_Toc184591914"/>
      <w:r>
        <w:lastRenderedPageBreak/>
        <w:t>13.4.32</w:t>
      </w:r>
      <w:r>
        <w:tab/>
        <w:t>UE Conf. - Introduction of the extL-band (UL 1668-1675MHz, DL 1518-1525MHz) for IoT NTN [New RAN5 WI: IoT_NTN_extLband-UEConTest]</w:t>
      </w:r>
      <w:bookmarkEnd w:id="404"/>
      <w:bookmarkEnd w:id="405"/>
    </w:p>
    <w:p w14:paraId="163A8B98" w14:textId="77777777" w:rsidR="009F16EF" w:rsidRDefault="009F16EF" w:rsidP="009F16EF">
      <w:pPr>
        <w:rPr>
          <w:rFonts w:ascii="Arial" w:hAnsi="Arial" w:cs="Arial"/>
          <w:b/>
          <w:sz w:val="24"/>
        </w:rPr>
      </w:pPr>
      <w:r>
        <w:rPr>
          <w:rFonts w:ascii="Arial" w:hAnsi="Arial" w:cs="Arial"/>
          <w:b/>
          <w:color w:val="0000FF"/>
          <w:sz w:val="24"/>
        </w:rPr>
        <w:t>RP-242049</w:t>
      </w:r>
      <w:r>
        <w:rPr>
          <w:rFonts w:ascii="Arial" w:hAnsi="Arial" w:cs="Arial"/>
          <w:b/>
          <w:color w:val="0000FF"/>
          <w:sz w:val="24"/>
        </w:rPr>
        <w:tab/>
      </w:r>
      <w:r>
        <w:rPr>
          <w:rFonts w:ascii="Arial" w:hAnsi="Arial" w:cs="Arial"/>
          <w:b/>
          <w:sz w:val="24"/>
        </w:rPr>
        <w:t>Status report for WI UE Conformance - Introduction of the Extended L-band (UL 1668-1675MHz, DL 1518-1525MHz) for IoT NTN</w:t>
      </w:r>
    </w:p>
    <w:p w14:paraId="5F0A0648"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 Inmarsat</w:t>
      </w:r>
    </w:p>
    <w:p w14:paraId="1E9FDD9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58143" w14:textId="77777777" w:rsidR="009F16EF" w:rsidRDefault="009F16EF" w:rsidP="009F16EF">
      <w:pPr>
        <w:pStyle w:val="Heading4"/>
      </w:pPr>
      <w:bookmarkStart w:id="406" w:name="_Toc178621237"/>
      <w:bookmarkStart w:id="407" w:name="_Toc184591915"/>
      <w:r>
        <w:t>13.4.33</w:t>
      </w:r>
      <w:r>
        <w:tab/>
        <w:t>UE Conf. - Enh. of UE TRP and TRS requirements and test methodologies for FR1 (NR SA and EN-DC) [New RAN5 WI: NR_FR1_TRP_TRS_enh-UEConTest]</w:t>
      </w:r>
      <w:bookmarkEnd w:id="406"/>
      <w:bookmarkEnd w:id="407"/>
    </w:p>
    <w:p w14:paraId="4C3CCE24" w14:textId="77777777" w:rsidR="009F16EF" w:rsidRDefault="009F16EF" w:rsidP="009F16EF">
      <w:pPr>
        <w:rPr>
          <w:rFonts w:ascii="Arial" w:hAnsi="Arial" w:cs="Arial"/>
          <w:b/>
          <w:sz w:val="24"/>
        </w:rPr>
      </w:pPr>
      <w:r>
        <w:rPr>
          <w:rFonts w:ascii="Arial" w:hAnsi="Arial" w:cs="Arial"/>
          <w:b/>
          <w:color w:val="0000FF"/>
          <w:sz w:val="24"/>
        </w:rPr>
        <w:t>RP-241899</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w:t>
      </w:r>
    </w:p>
    <w:p w14:paraId="53BD1D02"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190EBF1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52493" w14:textId="77777777" w:rsidR="009F16EF" w:rsidRDefault="009F16EF" w:rsidP="009F16EF">
      <w:pPr>
        <w:rPr>
          <w:rFonts w:ascii="Arial" w:hAnsi="Arial" w:cs="Arial"/>
          <w:b/>
          <w:sz w:val="24"/>
        </w:rPr>
      </w:pPr>
      <w:r>
        <w:rPr>
          <w:rFonts w:ascii="Arial" w:hAnsi="Arial" w:cs="Arial"/>
          <w:b/>
          <w:color w:val="0000FF"/>
          <w:sz w:val="24"/>
        </w:rPr>
        <w:t>RP-242325</w:t>
      </w:r>
      <w:r>
        <w:rPr>
          <w:rFonts w:ascii="Arial" w:hAnsi="Arial" w:cs="Arial"/>
          <w:b/>
          <w:color w:val="0000FF"/>
          <w:sz w:val="24"/>
        </w:rPr>
        <w:tab/>
      </w:r>
      <w:r>
        <w:rPr>
          <w:rFonts w:ascii="Arial" w:hAnsi="Arial" w:cs="Arial"/>
          <w:b/>
          <w:sz w:val="24"/>
        </w:rPr>
        <w:t>CR Pack on NR_FR1_TRP_TRS_enh-UEConTest</w:t>
      </w:r>
    </w:p>
    <w:p w14:paraId="5719121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D7CB67" w14:textId="77777777" w:rsidR="009F16EF" w:rsidRDefault="009F16EF" w:rsidP="009F16EF">
      <w:pPr>
        <w:rPr>
          <w:rFonts w:ascii="Arial" w:hAnsi="Arial" w:cs="Arial"/>
          <w:b/>
        </w:rPr>
      </w:pPr>
      <w:r>
        <w:rPr>
          <w:rFonts w:ascii="Arial" w:hAnsi="Arial" w:cs="Arial"/>
          <w:b/>
        </w:rPr>
        <w:t xml:space="preserve">Discussion: </w:t>
      </w:r>
    </w:p>
    <w:p w14:paraId="2CA32076" w14:textId="77777777" w:rsidR="009F16EF" w:rsidRDefault="009F16EF" w:rsidP="009F16EF">
      <w:r>
        <w:t>MCC: late submission</w:t>
      </w:r>
    </w:p>
    <w:p w14:paraId="0921140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A1D1E" w14:textId="77777777" w:rsidR="009F16EF" w:rsidRDefault="009F16EF" w:rsidP="009F16EF">
      <w:pPr>
        <w:pStyle w:val="Heading4"/>
      </w:pPr>
      <w:bookmarkStart w:id="408" w:name="_Toc178621238"/>
      <w:bookmarkStart w:id="409" w:name="_Toc184591916"/>
      <w:r>
        <w:t>13.4.34</w:t>
      </w:r>
      <w:r>
        <w:tab/>
        <w:t>UE Conf. - Requirement for NR FR2 multi-Rx chain DL reception [New RAN5 WI: NR_FR2_multiRX_DL-UEConTest]</w:t>
      </w:r>
      <w:bookmarkEnd w:id="408"/>
      <w:bookmarkEnd w:id="409"/>
    </w:p>
    <w:p w14:paraId="000BFA2B" w14:textId="77777777" w:rsidR="009F16EF" w:rsidRDefault="009F16EF" w:rsidP="009F16EF">
      <w:pPr>
        <w:rPr>
          <w:rFonts w:ascii="Arial" w:hAnsi="Arial" w:cs="Arial"/>
          <w:b/>
          <w:sz w:val="24"/>
        </w:rPr>
      </w:pPr>
      <w:r>
        <w:rPr>
          <w:rFonts w:ascii="Arial" w:hAnsi="Arial" w:cs="Arial"/>
          <w:b/>
          <w:color w:val="0000FF"/>
          <w:sz w:val="24"/>
        </w:rPr>
        <w:t>RP-242040</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6688F72B" w14:textId="77777777" w:rsidR="009F16EF" w:rsidRDefault="009F16EF" w:rsidP="009F16EF">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Europe Inc. - Italy</w:t>
      </w:r>
    </w:p>
    <w:p w14:paraId="2F7F2BA1" w14:textId="77777777" w:rsidR="009F16EF" w:rsidRDefault="009F16EF" w:rsidP="009F16EF">
      <w:pPr>
        <w:rPr>
          <w:rFonts w:ascii="Arial" w:hAnsi="Arial" w:cs="Arial"/>
          <w:b/>
        </w:rPr>
      </w:pPr>
      <w:r>
        <w:rPr>
          <w:rFonts w:ascii="Arial" w:hAnsi="Arial" w:cs="Arial"/>
          <w:b/>
        </w:rPr>
        <w:t xml:space="preserve">Abstract: </w:t>
      </w:r>
    </w:p>
    <w:p w14:paraId="3CB97C08" w14:textId="77777777" w:rsidR="009F16EF" w:rsidRDefault="009F16EF" w:rsidP="009F16EF">
      <w:r>
        <w:t>Overall 5%</w:t>
      </w:r>
    </w:p>
    <w:p w14:paraId="32D80FC1" w14:textId="77777777" w:rsidR="009F16EF" w:rsidRDefault="009F16EF" w:rsidP="009F16EF">
      <w:r>
        <w:t>Target completion:  Dec 2025</w:t>
      </w:r>
    </w:p>
    <w:p w14:paraId="25E138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45AF5" w14:textId="77777777" w:rsidR="009F16EF" w:rsidRDefault="009F16EF" w:rsidP="009F16EF">
      <w:pPr>
        <w:pStyle w:val="Heading3"/>
      </w:pPr>
      <w:bookmarkStart w:id="410" w:name="_Toc178621239"/>
      <w:bookmarkStart w:id="411" w:name="_Toc184591917"/>
      <w:r>
        <w:t>13.5</w:t>
      </w:r>
      <w:r>
        <w:tab/>
        <w:t>Test - (Small) Technical Enhancements and Improvements for Rel-19 [TEI19_Test]</w:t>
      </w:r>
      <w:bookmarkEnd w:id="410"/>
      <w:bookmarkEnd w:id="411"/>
    </w:p>
    <w:p w14:paraId="756256FF" w14:textId="77777777" w:rsidR="009F16EF" w:rsidRDefault="009F16EF" w:rsidP="009F16EF">
      <w:pPr>
        <w:pStyle w:val="Heading3"/>
      </w:pPr>
      <w:bookmarkStart w:id="412" w:name="_Toc178621240"/>
      <w:bookmarkStart w:id="413" w:name="_Toc184591918"/>
      <w:r>
        <w:t>13.6</w:t>
      </w:r>
      <w:r>
        <w:tab/>
        <w:t>R5s CRs from RAN5 electronic meeting ‘#2024-TTCN email’</w:t>
      </w:r>
      <w:bookmarkEnd w:id="412"/>
      <w:bookmarkEnd w:id="413"/>
    </w:p>
    <w:p w14:paraId="58B0675A" w14:textId="77777777" w:rsidR="009F16EF" w:rsidRDefault="009F16EF" w:rsidP="009F16EF">
      <w:pPr>
        <w:rPr>
          <w:rFonts w:ascii="Arial" w:hAnsi="Arial" w:cs="Arial"/>
          <w:b/>
          <w:sz w:val="24"/>
        </w:rPr>
      </w:pPr>
      <w:r>
        <w:rPr>
          <w:rFonts w:ascii="Arial" w:hAnsi="Arial" w:cs="Arial"/>
          <w:b/>
          <w:color w:val="0000FF"/>
          <w:sz w:val="24"/>
        </w:rPr>
        <w:t>RP-242328</w:t>
      </w:r>
      <w:r>
        <w:rPr>
          <w:rFonts w:ascii="Arial" w:hAnsi="Arial" w:cs="Arial"/>
          <w:b/>
          <w:color w:val="0000FF"/>
          <w:sz w:val="24"/>
        </w:rPr>
        <w:tab/>
      </w:r>
      <w:r>
        <w:rPr>
          <w:rFonts w:ascii="Arial" w:hAnsi="Arial" w:cs="Arial"/>
          <w:b/>
          <w:sz w:val="24"/>
        </w:rPr>
        <w:t>R5s CRs from RAN5 electronic meeting ‘#2024-TTCN email’ (batch 1)</w:t>
      </w:r>
    </w:p>
    <w:p w14:paraId="0279C523"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8C703D" w14:textId="77777777" w:rsidR="009F16EF" w:rsidRDefault="009F16EF" w:rsidP="009F16EF">
      <w:pPr>
        <w:rPr>
          <w:rFonts w:ascii="Arial" w:hAnsi="Arial" w:cs="Arial"/>
          <w:b/>
        </w:rPr>
      </w:pPr>
      <w:r>
        <w:rPr>
          <w:rFonts w:ascii="Arial" w:hAnsi="Arial" w:cs="Arial"/>
          <w:b/>
        </w:rPr>
        <w:t xml:space="preserve">Abstract: </w:t>
      </w:r>
    </w:p>
    <w:p w14:paraId="6ABA8131" w14:textId="77777777" w:rsidR="009F16EF" w:rsidRDefault="009F16EF" w:rsidP="009F16EF">
      <w:r>
        <w:t>late Tdoc request</w:t>
      </w:r>
    </w:p>
    <w:p w14:paraId="0FFB2C04" w14:textId="77777777" w:rsidR="009F16EF" w:rsidRDefault="009F16EF" w:rsidP="009F16EF">
      <w:pPr>
        <w:rPr>
          <w:rFonts w:ascii="Arial" w:hAnsi="Arial" w:cs="Arial"/>
          <w:b/>
        </w:rPr>
      </w:pPr>
      <w:r>
        <w:rPr>
          <w:rFonts w:ascii="Arial" w:hAnsi="Arial" w:cs="Arial"/>
          <w:b/>
        </w:rPr>
        <w:t xml:space="preserve">Discussion: </w:t>
      </w:r>
    </w:p>
    <w:p w14:paraId="31D4488E" w14:textId="77777777" w:rsidR="009F16EF" w:rsidRDefault="009F16EF" w:rsidP="009F16EF">
      <w:r>
        <w:t>MCC: late submission</w:t>
      </w:r>
    </w:p>
    <w:p w14:paraId="37F044C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8B744A" w14:textId="77777777" w:rsidR="009F16EF" w:rsidRDefault="009F16EF" w:rsidP="009F16EF">
      <w:pPr>
        <w:rPr>
          <w:rFonts w:ascii="Arial" w:hAnsi="Arial" w:cs="Arial"/>
          <w:b/>
          <w:sz w:val="24"/>
        </w:rPr>
      </w:pPr>
      <w:r>
        <w:rPr>
          <w:rFonts w:ascii="Arial" w:hAnsi="Arial" w:cs="Arial"/>
          <w:b/>
          <w:color w:val="0000FF"/>
          <w:sz w:val="24"/>
        </w:rPr>
        <w:t>RP-242329</w:t>
      </w:r>
      <w:r>
        <w:rPr>
          <w:rFonts w:ascii="Arial" w:hAnsi="Arial" w:cs="Arial"/>
          <w:b/>
          <w:color w:val="0000FF"/>
          <w:sz w:val="24"/>
        </w:rPr>
        <w:tab/>
      </w:r>
      <w:r>
        <w:rPr>
          <w:rFonts w:ascii="Arial" w:hAnsi="Arial" w:cs="Arial"/>
          <w:b/>
          <w:sz w:val="24"/>
        </w:rPr>
        <w:t>R5s CRs from RAN5 electronic meeting ‘#2024-TTCN email’ (batch 2)</w:t>
      </w:r>
    </w:p>
    <w:p w14:paraId="5BF9073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976627" w14:textId="77777777" w:rsidR="009F16EF" w:rsidRDefault="009F16EF" w:rsidP="009F16EF">
      <w:pPr>
        <w:rPr>
          <w:rFonts w:ascii="Arial" w:hAnsi="Arial" w:cs="Arial"/>
          <w:b/>
        </w:rPr>
      </w:pPr>
      <w:r>
        <w:rPr>
          <w:rFonts w:ascii="Arial" w:hAnsi="Arial" w:cs="Arial"/>
          <w:b/>
        </w:rPr>
        <w:t xml:space="preserve">Abstract: </w:t>
      </w:r>
    </w:p>
    <w:p w14:paraId="7A36F2CE" w14:textId="77777777" w:rsidR="009F16EF" w:rsidRDefault="009F16EF" w:rsidP="009F16EF">
      <w:r>
        <w:t>late Tdoc request</w:t>
      </w:r>
    </w:p>
    <w:p w14:paraId="290DC6CB" w14:textId="77777777" w:rsidR="009F16EF" w:rsidRDefault="009F16EF" w:rsidP="009F16EF">
      <w:pPr>
        <w:rPr>
          <w:rFonts w:ascii="Arial" w:hAnsi="Arial" w:cs="Arial"/>
          <w:b/>
        </w:rPr>
      </w:pPr>
      <w:r>
        <w:rPr>
          <w:rFonts w:ascii="Arial" w:hAnsi="Arial" w:cs="Arial"/>
          <w:b/>
        </w:rPr>
        <w:t xml:space="preserve">Discussion: </w:t>
      </w:r>
    </w:p>
    <w:p w14:paraId="10901A43" w14:textId="77777777" w:rsidR="009F16EF" w:rsidRDefault="009F16EF" w:rsidP="009F16EF">
      <w:r>
        <w:t>MCC: late submission</w:t>
      </w:r>
    </w:p>
    <w:p w14:paraId="034C3EE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4FC9B" w14:textId="77777777" w:rsidR="009F16EF" w:rsidRDefault="009F16EF" w:rsidP="009F16EF">
      <w:pPr>
        <w:rPr>
          <w:rFonts w:ascii="Arial" w:hAnsi="Arial" w:cs="Arial"/>
          <w:b/>
          <w:sz w:val="24"/>
        </w:rPr>
      </w:pPr>
      <w:r>
        <w:rPr>
          <w:rFonts w:ascii="Arial" w:hAnsi="Arial" w:cs="Arial"/>
          <w:b/>
          <w:color w:val="0000FF"/>
          <w:sz w:val="24"/>
        </w:rPr>
        <w:t>RP-242330</w:t>
      </w:r>
      <w:r>
        <w:rPr>
          <w:rFonts w:ascii="Arial" w:hAnsi="Arial" w:cs="Arial"/>
          <w:b/>
          <w:color w:val="0000FF"/>
          <w:sz w:val="24"/>
        </w:rPr>
        <w:tab/>
      </w:r>
      <w:r>
        <w:rPr>
          <w:rFonts w:ascii="Arial" w:hAnsi="Arial" w:cs="Arial"/>
          <w:b/>
          <w:sz w:val="24"/>
        </w:rPr>
        <w:t>R5s CRs from RAN5 electronic meeting ‘#2024-TTCN email’ (batch 3)</w:t>
      </w:r>
    </w:p>
    <w:p w14:paraId="032B890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338271" w14:textId="77777777" w:rsidR="009F16EF" w:rsidRDefault="009F16EF" w:rsidP="009F16EF">
      <w:pPr>
        <w:rPr>
          <w:rFonts w:ascii="Arial" w:hAnsi="Arial" w:cs="Arial"/>
          <w:b/>
        </w:rPr>
      </w:pPr>
      <w:r>
        <w:rPr>
          <w:rFonts w:ascii="Arial" w:hAnsi="Arial" w:cs="Arial"/>
          <w:b/>
        </w:rPr>
        <w:t xml:space="preserve">Abstract: </w:t>
      </w:r>
    </w:p>
    <w:p w14:paraId="2B2000CC" w14:textId="77777777" w:rsidR="009F16EF" w:rsidRDefault="009F16EF" w:rsidP="009F16EF">
      <w:r>
        <w:t>late Tdoc request</w:t>
      </w:r>
    </w:p>
    <w:p w14:paraId="05CB5121" w14:textId="77777777" w:rsidR="009F16EF" w:rsidRDefault="009F16EF" w:rsidP="009F16EF">
      <w:pPr>
        <w:rPr>
          <w:rFonts w:ascii="Arial" w:hAnsi="Arial" w:cs="Arial"/>
          <w:b/>
        </w:rPr>
      </w:pPr>
      <w:r>
        <w:rPr>
          <w:rFonts w:ascii="Arial" w:hAnsi="Arial" w:cs="Arial"/>
          <w:b/>
        </w:rPr>
        <w:t xml:space="preserve">Discussion: </w:t>
      </w:r>
    </w:p>
    <w:p w14:paraId="63F4093F" w14:textId="77777777" w:rsidR="009F16EF" w:rsidRDefault="009F16EF" w:rsidP="009F16EF">
      <w:r>
        <w:t>MCC: late submission</w:t>
      </w:r>
    </w:p>
    <w:p w14:paraId="2413A0D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D06C2" w14:textId="77777777" w:rsidR="009F16EF" w:rsidRDefault="009F16EF" w:rsidP="009F16EF">
      <w:pPr>
        <w:pStyle w:val="Heading2"/>
      </w:pPr>
      <w:bookmarkStart w:id="414" w:name="_Toc178621241"/>
      <w:bookmarkStart w:id="415" w:name="_Toc184591919"/>
      <w:r>
        <w:t>14</w:t>
      </w:r>
      <w:r>
        <w:tab/>
        <w:t>Maintenance for closed WIs/SIs of REL-18 and earlier</w:t>
      </w:r>
      <w:bookmarkEnd w:id="414"/>
      <w:bookmarkEnd w:id="415"/>
    </w:p>
    <w:p w14:paraId="2EC906FC" w14:textId="77777777" w:rsidR="009F16EF" w:rsidRDefault="009F16EF" w:rsidP="009F16EF">
      <w:r>
        <w:t xml:space="preserve">NOTE: </w:t>
      </w:r>
      <w:r>
        <w:tab/>
        <w:t>REL-4, REL-5, REL-6 and REL-7 were closed after RAN #65, i.e. no CRs to specifications of these releases will be considered anymore.</w:t>
      </w:r>
    </w:p>
    <w:p w14:paraId="711DC876" w14:textId="77777777" w:rsidR="009F16EF" w:rsidRDefault="009F16EF" w:rsidP="009F16EF">
      <w:pPr>
        <w:rPr>
          <w:rFonts w:ascii="Arial" w:hAnsi="Arial" w:cs="Arial"/>
          <w:b/>
          <w:sz w:val="24"/>
        </w:rPr>
      </w:pPr>
      <w:r>
        <w:rPr>
          <w:rFonts w:ascii="Arial" w:hAnsi="Arial" w:cs="Arial"/>
          <w:b/>
          <w:color w:val="0000FF"/>
          <w:sz w:val="24"/>
        </w:rPr>
        <w:t>RP-242203</w:t>
      </w:r>
      <w:r>
        <w:rPr>
          <w:rFonts w:ascii="Arial" w:hAnsi="Arial" w:cs="Arial"/>
          <w:b/>
          <w:color w:val="0000FF"/>
          <w:sz w:val="24"/>
        </w:rPr>
        <w:tab/>
      </w:r>
      <w:r>
        <w:rPr>
          <w:rFonts w:ascii="Arial" w:hAnsi="Arial" w:cs="Arial"/>
          <w:b/>
          <w:sz w:val="24"/>
        </w:rPr>
        <w:t>Rel-17 editorial corrections for 38.211/38.213 &amp; 38.214</w:t>
      </w:r>
    </w:p>
    <w:p w14:paraId="1EA04BA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68432F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33480" w14:textId="77777777" w:rsidR="009F16EF" w:rsidRDefault="009F16EF" w:rsidP="009F16EF">
      <w:pPr>
        <w:rPr>
          <w:rFonts w:ascii="Arial" w:hAnsi="Arial" w:cs="Arial"/>
          <w:b/>
          <w:sz w:val="24"/>
        </w:rPr>
      </w:pPr>
      <w:r>
        <w:rPr>
          <w:rFonts w:ascii="Arial" w:hAnsi="Arial" w:cs="Arial"/>
          <w:b/>
          <w:color w:val="0000FF"/>
          <w:sz w:val="24"/>
        </w:rPr>
        <w:t>RP-242204</w:t>
      </w:r>
      <w:r>
        <w:rPr>
          <w:rFonts w:ascii="Arial" w:hAnsi="Arial" w:cs="Arial"/>
          <w:b/>
          <w:color w:val="0000FF"/>
          <w:sz w:val="24"/>
        </w:rPr>
        <w:tab/>
      </w:r>
      <w:r>
        <w:rPr>
          <w:rFonts w:ascii="Arial" w:hAnsi="Arial" w:cs="Arial"/>
          <w:b/>
          <w:sz w:val="24"/>
        </w:rPr>
        <w:t>Rel-18 editorial corrections for TS 38.202/38.211/38.212/38.213 &amp; 38.214</w:t>
      </w:r>
    </w:p>
    <w:p w14:paraId="4821CA0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50128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E2E642" w14:textId="77777777" w:rsidR="009F16EF" w:rsidRDefault="009F16EF" w:rsidP="009F16EF">
      <w:pPr>
        <w:rPr>
          <w:rFonts w:ascii="Arial" w:hAnsi="Arial" w:cs="Arial"/>
          <w:b/>
          <w:sz w:val="24"/>
        </w:rPr>
      </w:pPr>
      <w:r>
        <w:rPr>
          <w:rFonts w:ascii="Arial" w:hAnsi="Arial" w:cs="Arial"/>
          <w:b/>
          <w:color w:val="0000FF"/>
          <w:sz w:val="24"/>
        </w:rPr>
        <w:t>RP-242205</w:t>
      </w:r>
      <w:r>
        <w:rPr>
          <w:rFonts w:ascii="Arial" w:hAnsi="Arial" w:cs="Arial"/>
          <w:b/>
          <w:color w:val="0000FF"/>
          <w:sz w:val="24"/>
        </w:rPr>
        <w:tab/>
      </w:r>
      <w:r>
        <w:rPr>
          <w:rFonts w:ascii="Arial" w:hAnsi="Arial" w:cs="Arial"/>
          <w:b/>
          <w:sz w:val="24"/>
        </w:rPr>
        <w:t>Corrections to Rel-18 - Expanded and improved NR positioning</w:t>
      </w:r>
    </w:p>
    <w:p w14:paraId="38A8546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BBF3BA"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1F266" w14:textId="77777777" w:rsidR="009F16EF" w:rsidRDefault="009F16EF" w:rsidP="009F16EF">
      <w:pPr>
        <w:rPr>
          <w:rFonts w:ascii="Arial" w:hAnsi="Arial" w:cs="Arial"/>
          <w:b/>
          <w:sz w:val="24"/>
        </w:rPr>
      </w:pPr>
      <w:r>
        <w:rPr>
          <w:rFonts w:ascii="Arial" w:hAnsi="Arial" w:cs="Arial"/>
          <w:b/>
          <w:color w:val="0000FF"/>
          <w:sz w:val="24"/>
        </w:rPr>
        <w:t>RP-242206</w:t>
      </w:r>
      <w:r>
        <w:rPr>
          <w:rFonts w:ascii="Arial" w:hAnsi="Arial" w:cs="Arial"/>
          <w:b/>
          <w:color w:val="0000FF"/>
          <w:sz w:val="24"/>
        </w:rPr>
        <w:tab/>
      </w:r>
      <w:r>
        <w:rPr>
          <w:rFonts w:ascii="Arial" w:hAnsi="Arial" w:cs="Arial"/>
          <w:b/>
          <w:sz w:val="24"/>
        </w:rPr>
        <w:t>CR on time offset for PRACH repetition in CFRA</w:t>
      </w:r>
    </w:p>
    <w:p w14:paraId="313D060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D1C0A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D5AFBD" w14:textId="77777777" w:rsidR="009F16EF" w:rsidRDefault="009F16EF" w:rsidP="009F16EF">
      <w:pPr>
        <w:rPr>
          <w:rFonts w:ascii="Arial" w:hAnsi="Arial" w:cs="Arial"/>
          <w:b/>
          <w:sz w:val="24"/>
        </w:rPr>
      </w:pPr>
      <w:r>
        <w:rPr>
          <w:rFonts w:ascii="Arial" w:hAnsi="Arial" w:cs="Arial"/>
          <w:b/>
          <w:color w:val="0000FF"/>
          <w:sz w:val="24"/>
        </w:rPr>
        <w:t>RP-242207</w:t>
      </w:r>
      <w:r>
        <w:rPr>
          <w:rFonts w:ascii="Arial" w:hAnsi="Arial" w:cs="Arial"/>
          <w:b/>
          <w:color w:val="0000FF"/>
          <w:sz w:val="24"/>
        </w:rPr>
        <w:tab/>
      </w:r>
      <w:r>
        <w:rPr>
          <w:rFonts w:ascii="Arial" w:hAnsi="Arial" w:cs="Arial"/>
          <w:b/>
          <w:sz w:val="24"/>
        </w:rPr>
        <w:t>Corrections to Rel-17 - Further enhancements on MIMO for NR</w:t>
      </w:r>
    </w:p>
    <w:p w14:paraId="2BC3916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8AE92B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F059E" w14:textId="77777777" w:rsidR="009F16EF" w:rsidRDefault="009F16EF" w:rsidP="009F16EF">
      <w:pPr>
        <w:rPr>
          <w:rFonts w:ascii="Arial" w:hAnsi="Arial" w:cs="Arial"/>
          <w:b/>
          <w:sz w:val="24"/>
        </w:rPr>
      </w:pPr>
      <w:r>
        <w:rPr>
          <w:rFonts w:ascii="Arial" w:hAnsi="Arial" w:cs="Arial"/>
          <w:b/>
          <w:color w:val="0000FF"/>
          <w:sz w:val="24"/>
        </w:rPr>
        <w:t>RP-242208</w:t>
      </w:r>
      <w:r>
        <w:rPr>
          <w:rFonts w:ascii="Arial" w:hAnsi="Arial" w:cs="Arial"/>
          <w:b/>
          <w:color w:val="0000FF"/>
          <w:sz w:val="24"/>
        </w:rPr>
        <w:tab/>
      </w:r>
      <w:r>
        <w:rPr>
          <w:rFonts w:ascii="Arial" w:hAnsi="Arial" w:cs="Arial"/>
          <w:b/>
          <w:sz w:val="24"/>
        </w:rPr>
        <w:t>Corrections to Rel-18 - Multi-carrier enhancements</w:t>
      </w:r>
    </w:p>
    <w:p w14:paraId="08C74C6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CAC24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B830B" w14:textId="77777777" w:rsidR="009F16EF" w:rsidRDefault="009F16EF" w:rsidP="009F16EF">
      <w:pPr>
        <w:rPr>
          <w:rFonts w:ascii="Arial" w:hAnsi="Arial" w:cs="Arial"/>
          <w:b/>
          <w:sz w:val="24"/>
        </w:rPr>
      </w:pPr>
      <w:r>
        <w:rPr>
          <w:rFonts w:ascii="Arial" w:hAnsi="Arial" w:cs="Arial"/>
          <w:b/>
          <w:color w:val="0000FF"/>
          <w:sz w:val="24"/>
        </w:rPr>
        <w:t>RP-242209</w:t>
      </w:r>
      <w:r>
        <w:rPr>
          <w:rFonts w:ascii="Arial" w:hAnsi="Arial" w:cs="Arial"/>
          <w:b/>
          <w:color w:val="0000FF"/>
          <w:sz w:val="24"/>
        </w:rPr>
        <w:tab/>
      </w:r>
      <w:r>
        <w:rPr>
          <w:rFonts w:ascii="Arial" w:hAnsi="Arial" w:cs="Arial"/>
          <w:b/>
          <w:sz w:val="24"/>
        </w:rPr>
        <w:t>Corrections to Rel-18 - MIMO Evolution for Downlink and Uplink</w:t>
      </w:r>
    </w:p>
    <w:p w14:paraId="4C2F1CC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6EF73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E2643" w14:textId="77777777" w:rsidR="009F16EF" w:rsidRDefault="009F16EF" w:rsidP="009F16EF">
      <w:pPr>
        <w:rPr>
          <w:rFonts w:ascii="Arial" w:hAnsi="Arial" w:cs="Arial"/>
          <w:b/>
          <w:sz w:val="24"/>
        </w:rPr>
      </w:pPr>
      <w:r>
        <w:rPr>
          <w:rFonts w:ascii="Arial" w:hAnsi="Arial" w:cs="Arial"/>
          <w:b/>
          <w:color w:val="0000FF"/>
          <w:sz w:val="24"/>
        </w:rPr>
        <w:t>RP-242210</w:t>
      </w:r>
      <w:r>
        <w:rPr>
          <w:rFonts w:ascii="Arial" w:hAnsi="Arial" w:cs="Arial"/>
          <w:b/>
          <w:color w:val="0000FF"/>
          <w:sz w:val="24"/>
        </w:rPr>
        <w:tab/>
      </w:r>
      <w:r>
        <w:rPr>
          <w:rFonts w:ascii="Arial" w:hAnsi="Arial" w:cs="Arial"/>
          <w:b/>
          <w:sz w:val="24"/>
        </w:rPr>
        <w:t>Corrections to Rel-18 - Further NR mobility enhancements</w:t>
      </w:r>
    </w:p>
    <w:p w14:paraId="7BDE9DC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58839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BE6E2" w14:textId="77777777" w:rsidR="009F16EF" w:rsidRDefault="009F16EF" w:rsidP="009F16EF">
      <w:pPr>
        <w:rPr>
          <w:rFonts w:ascii="Arial" w:hAnsi="Arial" w:cs="Arial"/>
          <w:b/>
          <w:sz w:val="24"/>
        </w:rPr>
      </w:pPr>
      <w:r>
        <w:rPr>
          <w:rFonts w:ascii="Arial" w:hAnsi="Arial" w:cs="Arial"/>
          <w:b/>
          <w:color w:val="0000FF"/>
          <w:sz w:val="24"/>
        </w:rPr>
        <w:t>RP-242211</w:t>
      </w:r>
      <w:r>
        <w:rPr>
          <w:rFonts w:ascii="Arial" w:hAnsi="Arial" w:cs="Arial"/>
          <w:b/>
          <w:color w:val="0000FF"/>
          <w:sz w:val="24"/>
        </w:rPr>
        <w:tab/>
      </w:r>
      <w:r>
        <w:rPr>
          <w:rFonts w:ascii="Arial" w:hAnsi="Arial" w:cs="Arial"/>
          <w:b/>
          <w:sz w:val="24"/>
        </w:rPr>
        <w:t>Corrections to Rel-18 - NR NTN (Non-Terrestrial Networks) enhancements</w:t>
      </w:r>
    </w:p>
    <w:p w14:paraId="3F952F1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3C47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63B71" w14:textId="77777777" w:rsidR="009F16EF" w:rsidRDefault="009F16EF" w:rsidP="009F16EF">
      <w:pPr>
        <w:rPr>
          <w:rFonts w:ascii="Arial" w:hAnsi="Arial" w:cs="Arial"/>
          <w:b/>
          <w:sz w:val="24"/>
        </w:rPr>
      </w:pPr>
      <w:r>
        <w:rPr>
          <w:rFonts w:ascii="Arial" w:hAnsi="Arial" w:cs="Arial"/>
          <w:b/>
          <w:color w:val="0000FF"/>
          <w:sz w:val="24"/>
        </w:rPr>
        <w:t>RP-242212</w:t>
      </w:r>
      <w:r>
        <w:rPr>
          <w:rFonts w:ascii="Arial" w:hAnsi="Arial" w:cs="Arial"/>
          <w:b/>
          <w:color w:val="0000FF"/>
          <w:sz w:val="24"/>
        </w:rPr>
        <w:tab/>
      </w:r>
      <w:r>
        <w:rPr>
          <w:rFonts w:ascii="Arial" w:hAnsi="Arial" w:cs="Arial"/>
          <w:b/>
          <w:sz w:val="24"/>
        </w:rPr>
        <w:t>Rel-17 RedCap UE behavior correction on initial DL BWP</w:t>
      </w:r>
    </w:p>
    <w:p w14:paraId="3673537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55C7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5DA86" w14:textId="77777777" w:rsidR="009F16EF" w:rsidRDefault="009F16EF" w:rsidP="009F16EF">
      <w:pPr>
        <w:rPr>
          <w:rFonts w:ascii="Arial" w:hAnsi="Arial" w:cs="Arial"/>
          <w:b/>
          <w:sz w:val="24"/>
        </w:rPr>
      </w:pPr>
      <w:r>
        <w:rPr>
          <w:rFonts w:ascii="Arial" w:hAnsi="Arial" w:cs="Arial"/>
          <w:b/>
          <w:color w:val="0000FF"/>
          <w:sz w:val="24"/>
        </w:rPr>
        <w:t>RP-242213</w:t>
      </w:r>
      <w:r>
        <w:rPr>
          <w:rFonts w:ascii="Arial" w:hAnsi="Arial" w:cs="Arial"/>
          <w:b/>
          <w:color w:val="0000FF"/>
          <w:sz w:val="24"/>
        </w:rPr>
        <w:tab/>
      </w:r>
      <w:r>
        <w:rPr>
          <w:rFonts w:ascii="Arial" w:hAnsi="Arial" w:cs="Arial"/>
          <w:b/>
          <w:sz w:val="24"/>
        </w:rPr>
        <w:t>Corrections to Rel-18 - NR sidelink evolution</w:t>
      </w:r>
    </w:p>
    <w:p w14:paraId="56FD279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E39F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62F43C" w14:textId="77777777" w:rsidR="009F16EF" w:rsidRDefault="009F16EF" w:rsidP="009F16EF">
      <w:pPr>
        <w:rPr>
          <w:rFonts w:ascii="Arial" w:hAnsi="Arial" w:cs="Arial"/>
          <w:b/>
          <w:sz w:val="24"/>
        </w:rPr>
      </w:pPr>
      <w:r>
        <w:rPr>
          <w:rFonts w:ascii="Arial" w:hAnsi="Arial" w:cs="Arial"/>
          <w:b/>
          <w:color w:val="0000FF"/>
          <w:sz w:val="24"/>
        </w:rPr>
        <w:t>RP-242214</w:t>
      </w:r>
      <w:r>
        <w:rPr>
          <w:rFonts w:ascii="Arial" w:hAnsi="Arial" w:cs="Arial"/>
          <w:b/>
          <w:color w:val="0000FF"/>
          <w:sz w:val="24"/>
        </w:rPr>
        <w:tab/>
      </w:r>
      <w:r>
        <w:rPr>
          <w:rFonts w:ascii="Arial" w:hAnsi="Arial" w:cs="Arial"/>
          <w:b/>
          <w:sz w:val="24"/>
        </w:rPr>
        <w:t>CR on transition time of BWP change triggered by DCI format 1_1/0_1 scheduling multi-PDSCHs/multi-PUSCHs</w:t>
      </w:r>
    </w:p>
    <w:p w14:paraId="7240828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DC61FD"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804F2" w14:textId="77777777" w:rsidR="009F16EF" w:rsidRDefault="009F16EF" w:rsidP="009F16EF">
      <w:pPr>
        <w:rPr>
          <w:rFonts w:ascii="Arial" w:hAnsi="Arial" w:cs="Arial"/>
          <w:b/>
          <w:sz w:val="24"/>
        </w:rPr>
      </w:pPr>
      <w:r>
        <w:rPr>
          <w:rFonts w:ascii="Arial" w:hAnsi="Arial" w:cs="Arial"/>
          <w:b/>
          <w:color w:val="0000FF"/>
          <w:sz w:val="24"/>
        </w:rPr>
        <w:t>RP-242215</w:t>
      </w:r>
      <w:r>
        <w:rPr>
          <w:rFonts w:ascii="Arial" w:hAnsi="Arial" w:cs="Arial"/>
          <w:b/>
          <w:color w:val="0000FF"/>
          <w:sz w:val="24"/>
        </w:rPr>
        <w:tab/>
      </w:r>
      <w:r>
        <w:rPr>
          <w:rFonts w:ascii="Arial" w:hAnsi="Arial" w:cs="Arial"/>
          <w:b/>
          <w:sz w:val="24"/>
        </w:rPr>
        <w:t>CR on PDSCH reception for MBS</w:t>
      </w:r>
    </w:p>
    <w:p w14:paraId="2CD2902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F20D8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CCAB4" w14:textId="77777777" w:rsidR="009F16EF" w:rsidRDefault="009F16EF" w:rsidP="009F16EF">
      <w:pPr>
        <w:rPr>
          <w:rFonts w:ascii="Arial" w:hAnsi="Arial" w:cs="Arial"/>
          <w:b/>
          <w:sz w:val="24"/>
        </w:rPr>
      </w:pPr>
      <w:r>
        <w:rPr>
          <w:rFonts w:ascii="Arial" w:hAnsi="Arial" w:cs="Arial"/>
          <w:b/>
          <w:color w:val="0000FF"/>
          <w:sz w:val="24"/>
        </w:rPr>
        <w:t>RP-242216</w:t>
      </w:r>
      <w:r>
        <w:rPr>
          <w:rFonts w:ascii="Arial" w:hAnsi="Arial" w:cs="Arial"/>
          <w:b/>
          <w:color w:val="0000FF"/>
          <w:sz w:val="24"/>
        </w:rPr>
        <w:tab/>
      </w:r>
      <w:r>
        <w:rPr>
          <w:rFonts w:ascii="Arial" w:hAnsi="Arial" w:cs="Arial"/>
          <w:b/>
          <w:sz w:val="24"/>
        </w:rPr>
        <w:t>Correction on timing of Msg3 retransmission in NTN</w:t>
      </w:r>
    </w:p>
    <w:p w14:paraId="20F9481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50499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240385" w14:textId="77777777" w:rsidR="009F16EF" w:rsidRDefault="009F16EF" w:rsidP="009F16EF">
      <w:pPr>
        <w:rPr>
          <w:rFonts w:ascii="Arial" w:hAnsi="Arial" w:cs="Arial"/>
          <w:b/>
          <w:sz w:val="24"/>
        </w:rPr>
      </w:pPr>
      <w:r>
        <w:rPr>
          <w:rFonts w:ascii="Arial" w:hAnsi="Arial" w:cs="Arial"/>
          <w:b/>
          <w:color w:val="0000FF"/>
          <w:sz w:val="24"/>
        </w:rPr>
        <w:t>RP-242217</w:t>
      </w:r>
      <w:r>
        <w:rPr>
          <w:rFonts w:ascii="Arial" w:hAnsi="Arial" w:cs="Arial"/>
          <w:b/>
          <w:color w:val="0000FF"/>
          <w:sz w:val="24"/>
        </w:rPr>
        <w:tab/>
      </w:r>
      <w:r>
        <w:rPr>
          <w:rFonts w:ascii="Arial" w:hAnsi="Arial" w:cs="Arial"/>
          <w:b/>
          <w:sz w:val="24"/>
        </w:rPr>
        <w:t>CR on Remaining issues for uplink Tx switching</w:t>
      </w:r>
    </w:p>
    <w:p w14:paraId="7DA7BAB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B3D20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E446B" w14:textId="77777777" w:rsidR="009F16EF" w:rsidRDefault="009F16EF" w:rsidP="009F16EF">
      <w:pPr>
        <w:rPr>
          <w:rFonts w:ascii="Arial" w:hAnsi="Arial" w:cs="Arial"/>
          <w:b/>
          <w:sz w:val="24"/>
        </w:rPr>
      </w:pPr>
      <w:r>
        <w:rPr>
          <w:rFonts w:ascii="Arial" w:hAnsi="Arial" w:cs="Arial"/>
          <w:b/>
          <w:color w:val="0000FF"/>
          <w:sz w:val="24"/>
        </w:rPr>
        <w:t>RP-242218</w:t>
      </w:r>
      <w:r>
        <w:rPr>
          <w:rFonts w:ascii="Arial" w:hAnsi="Arial" w:cs="Arial"/>
          <w:b/>
          <w:color w:val="0000FF"/>
          <w:sz w:val="24"/>
        </w:rPr>
        <w:tab/>
      </w:r>
      <w:r>
        <w:rPr>
          <w:rFonts w:ascii="Arial" w:hAnsi="Arial" w:cs="Arial"/>
          <w:b/>
          <w:sz w:val="24"/>
        </w:rPr>
        <w:t>Correction on Multi-Resource SRS Port Power Scaling</w:t>
      </w:r>
    </w:p>
    <w:p w14:paraId="7BE394D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4D1B90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3E894" w14:textId="77777777" w:rsidR="009F16EF" w:rsidRDefault="009F16EF" w:rsidP="009F16EF">
      <w:pPr>
        <w:rPr>
          <w:rFonts w:ascii="Arial" w:hAnsi="Arial" w:cs="Arial"/>
          <w:b/>
          <w:sz w:val="24"/>
        </w:rPr>
      </w:pPr>
      <w:r>
        <w:rPr>
          <w:rFonts w:ascii="Arial" w:hAnsi="Arial" w:cs="Arial"/>
          <w:b/>
          <w:color w:val="0000FF"/>
          <w:sz w:val="24"/>
        </w:rPr>
        <w:t>RP-242232</w:t>
      </w:r>
      <w:r>
        <w:rPr>
          <w:rFonts w:ascii="Arial" w:hAnsi="Arial" w:cs="Arial"/>
          <w:b/>
          <w:color w:val="0000FF"/>
          <w:sz w:val="24"/>
        </w:rPr>
        <w:tab/>
      </w:r>
      <w:r>
        <w:rPr>
          <w:rFonts w:ascii="Arial" w:hAnsi="Arial" w:cs="Arial"/>
          <w:b/>
          <w:sz w:val="24"/>
        </w:rPr>
        <w:t>Maintenance for closed WIs/SIs of REL-18 and earlier, set 1</w:t>
      </w:r>
    </w:p>
    <w:p w14:paraId="7CEE67F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16F4F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FEB1D" w14:textId="77777777" w:rsidR="009F16EF" w:rsidRDefault="009F16EF" w:rsidP="009F16EF">
      <w:pPr>
        <w:rPr>
          <w:rFonts w:ascii="Arial" w:hAnsi="Arial" w:cs="Arial"/>
          <w:b/>
          <w:sz w:val="24"/>
        </w:rPr>
      </w:pPr>
      <w:r>
        <w:rPr>
          <w:rFonts w:ascii="Arial" w:hAnsi="Arial" w:cs="Arial"/>
          <w:b/>
          <w:color w:val="0000FF"/>
          <w:sz w:val="24"/>
        </w:rPr>
        <w:t>RP-242233</w:t>
      </w:r>
      <w:r>
        <w:rPr>
          <w:rFonts w:ascii="Arial" w:hAnsi="Arial" w:cs="Arial"/>
          <w:b/>
          <w:color w:val="0000FF"/>
          <w:sz w:val="24"/>
        </w:rPr>
        <w:tab/>
      </w:r>
      <w:r>
        <w:rPr>
          <w:rFonts w:ascii="Arial" w:hAnsi="Arial" w:cs="Arial"/>
          <w:b/>
          <w:sz w:val="24"/>
        </w:rPr>
        <w:t>Maintenance for closed WIs/SIs of REL-18 and earlier, set 2</w:t>
      </w:r>
    </w:p>
    <w:p w14:paraId="05AB936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427E0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EABC4B" w14:textId="77777777" w:rsidR="009F16EF" w:rsidRDefault="009F16EF" w:rsidP="009F16EF">
      <w:pPr>
        <w:rPr>
          <w:rFonts w:ascii="Arial" w:hAnsi="Arial" w:cs="Arial"/>
          <w:b/>
          <w:sz w:val="24"/>
        </w:rPr>
      </w:pPr>
      <w:r>
        <w:rPr>
          <w:rFonts w:ascii="Arial" w:hAnsi="Arial" w:cs="Arial"/>
          <w:b/>
          <w:color w:val="0000FF"/>
          <w:sz w:val="24"/>
        </w:rPr>
        <w:t>RP-242234</w:t>
      </w:r>
      <w:r>
        <w:rPr>
          <w:rFonts w:ascii="Arial" w:hAnsi="Arial" w:cs="Arial"/>
          <w:b/>
          <w:color w:val="0000FF"/>
          <w:sz w:val="24"/>
        </w:rPr>
        <w:tab/>
      </w:r>
      <w:r>
        <w:rPr>
          <w:rFonts w:ascii="Arial" w:hAnsi="Arial" w:cs="Arial"/>
          <w:b/>
          <w:sz w:val="24"/>
        </w:rPr>
        <w:t>Maintenance for closed WIs/SIs of REL-18 and earlier, set 3</w:t>
      </w:r>
    </w:p>
    <w:p w14:paraId="274687F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7DA551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FF939" w14:textId="77777777" w:rsidR="009F16EF" w:rsidRDefault="009F16EF" w:rsidP="009F16EF">
      <w:pPr>
        <w:rPr>
          <w:rFonts w:ascii="Arial" w:hAnsi="Arial" w:cs="Arial"/>
          <w:b/>
          <w:sz w:val="24"/>
        </w:rPr>
      </w:pPr>
      <w:r>
        <w:rPr>
          <w:rFonts w:ascii="Arial" w:hAnsi="Arial" w:cs="Arial"/>
          <w:b/>
          <w:color w:val="0000FF"/>
          <w:sz w:val="24"/>
        </w:rPr>
        <w:t>RP-242235</w:t>
      </w:r>
      <w:r>
        <w:rPr>
          <w:rFonts w:ascii="Arial" w:hAnsi="Arial" w:cs="Arial"/>
          <w:b/>
          <w:color w:val="0000FF"/>
          <w:sz w:val="24"/>
        </w:rPr>
        <w:tab/>
      </w:r>
      <w:r>
        <w:rPr>
          <w:rFonts w:ascii="Arial" w:hAnsi="Arial" w:cs="Arial"/>
          <w:b/>
          <w:sz w:val="24"/>
        </w:rPr>
        <w:t>Maintenance for closed WIs/SIs of REL-18 and earlier, set 4</w:t>
      </w:r>
    </w:p>
    <w:p w14:paraId="1008E8A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0D3477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A2596" w14:textId="77777777" w:rsidR="009F16EF" w:rsidRDefault="009F16EF" w:rsidP="009F16EF">
      <w:pPr>
        <w:rPr>
          <w:rFonts w:ascii="Arial" w:hAnsi="Arial" w:cs="Arial"/>
          <w:b/>
          <w:sz w:val="24"/>
        </w:rPr>
      </w:pPr>
      <w:r>
        <w:rPr>
          <w:rFonts w:ascii="Arial" w:hAnsi="Arial" w:cs="Arial"/>
          <w:b/>
          <w:color w:val="0000FF"/>
          <w:sz w:val="24"/>
        </w:rPr>
        <w:t>RP-242236</w:t>
      </w:r>
      <w:r>
        <w:rPr>
          <w:rFonts w:ascii="Arial" w:hAnsi="Arial" w:cs="Arial"/>
          <w:b/>
          <w:color w:val="0000FF"/>
          <w:sz w:val="24"/>
        </w:rPr>
        <w:tab/>
      </w:r>
      <w:r>
        <w:rPr>
          <w:rFonts w:ascii="Arial" w:hAnsi="Arial" w:cs="Arial"/>
          <w:b/>
          <w:sz w:val="24"/>
        </w:rPr>
        <w:t>Maintenance for closed WIs/SIs of REL-18 and earlier, set 5</w:t>
      </w:r>
    </w:p>
    <w:p w14:paraId="77308E2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CB7EB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9CE3C" w14:textId="77777777" w:rsidR="009F16EF" w:rsidRDefault="009F16EF" w:rsidP="009F16EF">
      <w:pPr>
        <w:rPr>
          <w:rFonts w:ascii="Arial" w:hAnsi="Arial" w:cs="Arial"/>
          <w:b/>
          <w:sz w:val="24"/>
        </w:rPr>
      </w:pPr>
      <w:r>
        <w:rPr>
          <w:rFonts w:ascii="Arial" w:hAnsi="Arial" w:cs="Arial"/>
          <w:b/>
          <w:color w:val="0000FF"/>
          <w:sz w:val="24"/>
        </w:rPr>
        <w:t>RP-242237</w:t>
      </w:r>
      <w:r>
        <w:rPr>
          <w:rFonts w:ascii="Arial" w:hAnsi="Arial" w:cs="Arial"/>
          <w:b/>
          <w:color w:val="0000FF"/>
          <w:sz w:val="24"/>
        </w:rPr>
        <w:tab/>
      </w:r>
      <w:r>
        <w:rPr>
          <w:rFonts w:ascii="Arial" w:hAnsi="Arial" w:cs="Arial"/>
          <w:b/>
          <w:sz w:val="24"/>
        </w:rPr>
        <w:t>Maintenance for closed WIs/SIs of REL-18 and earlier, set 6</w:t>
      </w:r>
    </w:p>
    <w:p w14:paraId="69F9A8C3"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9CC404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CB55F7" w14:textId="77777777" w:rsidR="009F16EF" w:rsidRDefault="009F16EF" w:rsidP="009F16EF">
      <w:pPr>
        <w:rPr>
          <w:rFonts w:ascii="Arial" w:hAnsi="Arial" w:cs="Arial"/>
          <w:b/>
          <w:sz w:val="24"/>
        </w:rPr>
      </w:pPr>
      <w:r>
        <w:rPr>
          <w:rFonts w:ascii="Arial" w:hAnsi="Arial" w:cs="Arial"/>
          <w:b/>
          <w:color w:val="0000FF"/>
          <w:sz w:val="24"/>
        </w:rPr>
        <w:t>RP-242238</w:t>
      </w:r>
      <w:r>
        <w:rPr>
          <w:rFonts w:ascii="Arial" w:hAnsi="Arial" w:cs="Arial"/>
          <w:b/>
          <w:color w:val="0000FF"/>
          <w:sz w:val="24"/>
        </w:rPr>
        <w:tab/>
      </w:r>
      <w:r>
        <w:rPr>
          <w:rFonts w:ascii="Arial" w:hAnsi="Arial" w:cs="Arial"/>
          <w:b/>
          <w:sz w:val="24"/>
        </w:rPr>
        <w:t>Maintenance for closed WIs/SIs of REL-18 and earlier, set 7</w:t>
      </w:r>
    </w:p>
    <w:p w14:paraId="62AD9A9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910F6C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86BFD" w14:textId="77777777" w:rsidR="009F16EF" w:rsidRDefault="009F16EF" w:rsidP="009F16EF">
      <w:pPr>
        <w:rPr>
          <w:rFonts w:ascii="Arial" w:hAnsi="Arial" w:cs="Arial"/>
          <w:b/>
          <w:sz w:val="24"/>
        </w:rPr>
      </w:pPr>
      <w:r>
        <w:rPr>
          <w:rFonts w:ascii="Arial" w:hAnsi="Arial" w:cs="Arial"/>
          <w:b/>
          <w:color w:val="0000FF"/>
          <w:sz w:val="24"/>
        </w:rPr>
        <w:t>RP-242239</w:t>
      </w:r>
      <w:r>
        <w:rPr>
          <w:rFonts w:ascii="Arial" w:hAnsi="Arial" w:cs="Arial"/>
          <w:b/>
          <w:color w:val="0000FF"/>
          <w:sz w:val="24"/>
        </w:rPr>
        <w:tab/>
      </w:r>
      <w:r>
        <w:rPr>
          <w:rFonts w:ascii="Arial" w:hAnsi="Arial" w:cs="Arial"/>
          <w:b/>
          <w:sz w:val="24"/>
        </w:rPr>
        <w:t>Maintenance for closed WIs/SIs of REL-18 and earlier, set 8</w:t>
      </w:r>
    </w:p>
    <w:p w14:paraId="3BB3A32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85D0C6" w14:textId="77777777" w:rsidR="009F16EF" w:rsidRDefault="009F16EF" w:rsidP="009F16EF">
      <w:pPr>
        <w:rPr>
          <w:rFonts w:ascii="Arial" w:hAnsi="Arial" w:cs="Arial"/>
          <w:b/>
        </w:rPr>
      </w:pPr>
      <w:r>
        <w:rPr>
          <w:rFonts w:ascii="Arial" w:hAnsi="Arial" w:cs="Arial"/>
          <w:b/>
        </w:rPr>
        <w:t xml:space="preserve">Discussion: </w:t>
      </w:r>
    </w:p>
    <w:p w14:paraId="29A72714" w14:textId="77777777" w:rsidR="009F16EF" w:rsidRDefault="009F16EF" w:rsidP="009F16EF">
      <w:r>
        <w:t>MCC: RAN2 agreed CR R2-2407339 of RP-242239 is already completely covered by RAN2 agreed CR R2-2407734 of RP-242239</w:t>
      </w:r>
    </w:p>
    <w:p w14:paraId="0C92FA84" w14:textId="77777777" w:rsidR="009F16EF" w:rsidRDefault="009F16EF" w:rsidP="009F16EF">
      <w:r>
        <w:t>conclusion: all CRs of RP-242239 are approved except</w:t>
      </w:r>
    </w:p>
    <w:p w14:paraId="7DA16208" w14:textId="77777777" w:rsidR="009F16EF" w:rsidRDefault="009F16EF" w:rsidP="009F16EF">
      <w:r>
        <w:t>- R2-2407339 which is not pursued (to avoid a CR clash)</w:t>
      </w:r>
    </w:p>
    <w:p w14:paraId="333AC31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05A4E3F" w14:textId="77777777" w:rsidR="009F16EF" w:rsidRDefault="009F16EF" w:rsidP="009F16EF">
      <w:pPr>
        <w:rPr>
          <w:rFonts w:ascii="Arial" w:hAnsi="Arial" w:cs="Arial"/>
          <w:b/>
          <w:sz w:val="24"/>
        </w:rPr>
      </w:pPr>
      <w:r>
        <w:rPr>
          <w:rFonts w:ascii="Arial" w:hAnsi="Arial" w:cs="Arial"/>
          <w:b/>
          <w:color w:val="0000FF"/>
          <w:sz w:val="24"/>
        </w:rPr>
        <w:t>RP-242240</w:t>
      </w:r>
      <w:r>
        <w:rPr>
          <w:rFonts w:ascii="Arial" w:hAnsi="Arial" w:cs="Arial"/>
          <w:b/>
          <w:color w:val="0000FF"/>
          <w:sz w:val="24"/>
        </w:rPr>
        <w:tab/>
      </w:r>
      <w:r>
        <w:rPr>
          <w:rFonts w:ascii="Arial" w:hAnsi="Arial" w:cs="Arial"/>
          <w:b/>
          <w:sz w:val="24"/>
        </w:rPr>
        <w:t>Maintenance for closed WIs/SIs of REL-18 and earlier, set 9</w:t>
      </w:r>
    </w:p>
    <w:p w14:paraId="5378B66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F98BDE" w14:textId="77777777" w:rsidR="009F16EF" w:rsidRDefault="009F16EF" w:rsidP="009F16EF">
      <w:pPr>
        <w:rPr>
          <w:rFonts w:ascii="Arial" w:hAnsi="Arial" w:cs="Arial"/>
          <w:b/>
        </w:rPr>
      </w:pPr>
      <w:r>
        <w:rPr>
          <w:rFonts w:ascii="Arial" w:hAnsi="Arial" w:cs="Arial"/>
          <w:b/>
        </w:rPr>
        <w:t xml:space="preserve">Discussion: </w:t>
      </w:r>
    </w:p>
    <w:p w14:paraId="78779B50" w14:textId="77777777" w:rsidR="009F16EF" w:rsidRDefault="009F16EF" w:rsidP="009F16EF">
      <w:r>
        <w:t>R2-2407878 shows by mistake [meas_report_enh] in the CR title on the CRpack cover.</w:t>
      </w:r>
    </w:p>
    <w:p w14:paraId="1F8E39D6" w14:textId="77777777" w:rsidR="009F16EF" w:rsidRDefault="009F16EF" w:rsidP="009F16EF">
      <w:r>
        <w:t>R2-2407882 is by mistake missing [meas_report_enh] on the CRpack cover.</w:t>
      </w:r>
    </w:p>
    <w:p w14:paraId="2E4D7E4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1C108" w14:textId="77777777" w:rsidR="009F16EF" w:rsidRDefault="009F16EF" w:rsidP="009F16EF">
      <w:pPr>
        <w:rPr>
          <w:rFonts w:ascii="Arial" w:hAnsi="Arial" w:cs="Arial"/>
          <w:b/>
          <w:sz w:val="24"/>
        </w:rPr>
      </w:pPr>
      <w:r>
        <w:rPr>
          <w:rFonts w:ascii="Arial" w:hAnsi="Arial" w:cs="Arial"/>
          <w:b/>
          <w:color w:val="0000FF"/>
          <w:sz w:val="24"/>
        </w:rPr>
        <w:t>RP-241890</w:t>
      </w:r>
      <w:r>
        <w:rPr>
          <w:rFonts w:ascii="Arial" w:hAnsi="Arial" w:cs="Arial"/>
          <w:b/>
          <w:color w:val="0000FF"/>
          <w:sz w:val="24"/>
        </w:rPr>
        <w:tab/>
      </w:r>
      <w:r>
        <w:rPr>
          <w:rFonts w:ascii="Arial" w:hAnsi="Arial" w:cs="Arial"/>
          <w:b/>
          <w:sz w:val="24"/>
        </w:rPr>
        <w:t>CR to 38.104 Correction of regional requirement table</w:t>
      </w:r>
    </w:p>
    <w:p w14:paraId="6E8730F0"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v18.6.0</w:t>
      </w:r>
      <w:r>
        <w:rPr>
          <w:i/>
        </w:rPr>
        <w:tab/>
        <w:t xml:space="preserve">  CR-0653  rev 3 Cat: F (Rel-18)</w:t>
      </w:r>
      <w:r>
        <w:rPr>
          <w:i/>
        </w:rPr>
        <w:br/>
      </w:r>
      <w:r>
        <w:rPr>
          <w:i/>
        </w:rPr>
        <w:br/>
      </w:r>
      <w:r>
        <w:rPr>
          <w:i/>
        </w:rPr>
        <w:tab/>
      </w:r>
      <w:r>
        <w:rPr>
          <w:i/>
        </w:rPr>
        <w:tab/>
      </w:r>
      <w:r>
        <w:rPr>
          <w:i/>
        </w:rPr>
        <w:tab/>
      </w:r>
      <w:r>
        <w:rPr>
          <w:i/>
        </w:rPr>
        <w:tab/>
      </w:r>
      <w:r>
        <w:rPr>
          <w:i/>
        </w:rPr>
        <w:tab/>
        <w:t>Source: NEC</w:t>
      </w:r>
    </w:p>
    <w:p w14:paraId="536D49B8" w14:textId="77777777" w:rsidR="009F16EF" w:rsidRDefault="009F16EF" w:rsidP="009F16EF">
      <w:pPr>
        <w:rPr>
          <w:rFonts w:ascii="Arial" w:hAnsi="Arial" w:cs="Arial"/>
          <w:b/>
        </w:rPr>
      </w:pPr>
      <w:r>
        <w:rPr>
          <w:rFonts w:ascii="Arial" w:hAnsi="Arial" w:cs="Arial"/>
          <w:b/>
        </w:rPr>
        <w:t xml:space="preserve">Abstract: </w:t>
      </w:r>
    </w:p>
    <w:p w14:paraId="22B1EC4A" w14:textId="77777777" w:rsidR="009F16EF" w:rsidRDefault="009F16EF" w:rsidP="009F16EF">
      <w:r>
        <w:t>company CR to replace RAN4-agreed CR R4-2413607 (CR 0653r2 in RP-242192) in order to correct CR title and WI code to NR_bands_R17_BWs-Core, TEI18 (this is a correction to a former cat.A REL-18 CR where the REL-17 CR was correct)</w:t>
      </w:r>
    </w:p>
    <w:p w14:paraId="1EC2A18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BCBA26" w14:textId="77777777" w:rsidR="009F16EF" w:rsidRDefault="009F16EF" w:rsidP="009F16EF">
      <w:pPr>
        <w:rPr>
          <w:rFonts w:ascii="Arial" w:hAnsi="Arial" w:cs="Arial"/>
          <w:b/>
          <w:sz w:val="24"/>
        </w:rPr>
      </w:pPr>
      <w:r>
        <w:rPr>
          <w:rFonts w:ascii="Arial" w:hAnsi="Arial" w:cs="Arial"/>
          <w:b/>
          <w:color w:val="0000FF"/>
          <w:sz w:val="24"/>
        </w:rPr>
        <w:t>RP-241892</w:t>
      </w:r>
      <w:r>
        <w:rPr>
          <w:rFonts w:ascii="Arial" w:hAnsi="Arial" w:cs="Arial"/>
          <w:b/>
          <w:color w:val="0000FF"/>
          <w:sz w:val="24"/>
        </w:rPr>
        <w:tab/>
      </w:r>
      <w:r>
        <w:rPr>
          <w:rFonts w:ascii="Arial" w:hAnsi="Arial" w:cs="Arial"/>
          <w:b/>
          <w:sz w:val="24"/>
        </w:rPr>
        <w:t>CR to 38.141-1 Correction of regional requirement table</w:t>
      </w:r>
    </w:p>
    <w:p w14:paraId="023E1D6C"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v18.6.0</w:t>
      </w:r>
      <w:r>
        <w:rPr>
          <w:i/>
        </w:rPr>
        <w:tab/>
        <w:t xml:space="preserve">  CR-0464  rev 3 Cat: F (Rel-18)</w:t>
      </w:r>
      <w:r>
        <w:rPr>
          <w:i/>
        </w:rPr>
        <w:br/>
      </w:r>
      <w:r>
        <w:rPr>
          <w:i/>
        </w:rPr>
        <w:br/>
      </w:r>
      <w:r>
        <w:rPr>
          <w:i/>
        </w:rPr>
        <w:tab/>
      </w:r>
      <w:r>
        <w:rPr>
          <w:i/>
        </w:rPr>
        <w:tab/>
      </w:r>
      <w:r>
        <w:rPr>
          <w:i/>
        </w:rPr>
        <w:tab/>
      </w:r>
      <w:r>
        <w:rPr>
          <w:i/>
        </w:rPr>
        <w:tab/>
      </w:r>
      <w:r>
        <w:rPr>
          <w:i/>
        </w:rPr>
        <w:tab/>
        <w:t>Source: NEC</w:t>
      </w:r>
    </w:p>
    <w:p w14:paraId="23FB7501" w14:textId="77777777" w:rsidR="009F16EF" w:rsidRDefault="009F16EF" w:rsidP="009F16EF">
      <w:pPr>
        <w:rPr>
          <w:rFonts w:ascii="Arial" w:hAnsi="Arial" w:cs="Arial"/>
          <w:b/>
        </w:rPr>
      </w:pPr>
      <w:r>
        <w:rPr>
          <w:rFonts w:ascii="Arial" w:hAnsi="Arial" w:cs="Arial"/>
          <w:b/>
        </w:rPr>
        <w:t xml:space="preserve">Abstract: </w:t>
      </w:r>
    </w:p>
    <w:p w14:paraId="00C466C2" w14:textId="77777777" w:rsidR="009F16EF" w:rsidRDefault="009F16EF" w:rsidP="009F16EF">
      <w:r>
        <w:lastRenderedPageBreak/>
        <w:t>company CR to replace RAN4-agreed CR R4-2413608 (CR 0464r2 in RP-242192) in order to correct CR title and WI code to NR_bands_R17_BWs-Core, TEI18 (this is a correction to a former REL-18 cat.A CR where the REL-17 CR was correct)</w:t>
      </w:r>
    </w:p>
    <w:p w14:paraId="09A6DE3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A7D798" w14:textId="77777777" w:rsidR="009F16EF" w:rsidRDefault="009F16EF" w:rsidP="009F16EF">
      <w:pPr>
        <w:rPr>
          <w:rFonts w:ascii="Arial" w:hAnsi="Arial" w:cs="Arial"/>
          <w:b/>
          <w:sz w:val="24"/>
        </w:rPr>
      </w:pPr>
      <w:r>
        <w:rPr>
          <w:rFonts w:ascii="Arial" w:hAnsi="Arial" w:cs="Arial"/>
          <w:b/>
          <w:color w:val="0000FF"/>
          <w:sz w:val="24"/>
        </w:rPr>
        <w:t>RP-241893</w:t>
      </w:r>
      <w:r>
        <w:rPr>
          <w:rFonts w:ascii="Arial" w:hAnsi="Arial" w:cs="Arial"/>
          <w:b/>
          <w:color w:val="0000FF"/>
          <w:sz w:val="24"/>
        </w:rPr>
        <w:tab/>
      </w:r>
      <w:r>
        <w:rPr>
          <w:rFonts w:ascii="Arial" w:hAnsi="Arial" w:cs="Arial"/>
          <w:b/>
          <w:sz w:val="24"/>
        </w:rPr>
        <w:t>CR to 38.141-2 Correction of regional requirement table</w:t>
      </w:r>
    </w:p>
    <w:p w14:paraId="7F06D1F9" w14:textId="77777777" w:rsidR="009F16EF" w:rsidRDefault="009F16EF" w:rsidP="009F16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v18.6.0</w:t>
      </w:r>
      <w:r>
        <w:rPr>
          <w:i/>
        </w:rPr>
        <w:tab/>
        <w:t xml:space="preserve">  CR-0597  rev 3 Cat: F (Rel-18)</w:t>
      </w:r>
      <w:r>
        <w:rPr>
          <w:i/>
        </w:rPr>
        <w:br/>
      </w:r>
      <w:r>
        <w:rPr>
          <w:i/>
        </w:rPr>
        <w:br/>
      </w:r>
      <w:r>
        <w:rPr>
          <w:i/>
        </w:rPr>
        <w:tab/>
      </w:r>
      <w:r>
        <w:rPr>
          <w:i/>
        </w:rPr>
        <w:tab/>
      </w:r>
      <w:r>
        <w:rPr>
          <w:i/>
        </w:rPr>
        <w:tab/>
      </w:r>
      <w:r>
        <w:rPr>
          <w:i/>
        </w:rPr>
        <w:tab/>
      </w:r>
      <w:r>
        <w:rPr>
          <w:i/>
        </w:rPr>
        <w:tab/>
        <w:t>Source: NEC</w:t>
      </w:r>
    </w:p>
    <w:p w14:paraId="43B22742" w14:textId="77777777" w:rsidR="009F16EF" w:rsidRDefault="009F16EF" w:rsidP="009F16EF">
      <w:pPr>
        <w:rPr>
          <w:rFonts w:ascii="Arial" w:hAnsi="Arial" w:cs="Arial"/>
          <w:b/>
        </w:rPr>
      </w:pPr>
      <w:r>
        <w:rPr>
          <w:rFonts w:ascii="Arial" w:hAnsi="Arial" w:cs="Arial"/>
          <w:b/>
        </w:rPr>
        <w:t xml:space="preserve">Abstract: </w:t>
      </w:r>
    </w:p>
    <w:p w14:paraId="2498D4BD" w14:textId="77777777" w:rsidR="009F16EF" w:rsidRDefault="009F16EF" w:rsidP="009F16EF">
      <w:r>
        <w:t>company CR to replace RAN4-agreed CR R4-2413609 (CR 0597r2 in RP-242192) in order to correct CR title and WI code to NR_bands_R17_BWs-Core, TEI18 (this is a correction to a former REL-18 cat.A CR where the REL-17 CR was correct)</w:t>
      </w:r>
    </w:p>
    <w:p w14:paraId="16260E4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FDCB46" w14:textId="77777777" w:rsidR="009F16EF" w:rsidRDefault="009F16EF" w:rsidP="009F16EF">
      <w:pPr>
        <w:rPr>
          <w:rFonts w:ascii="Arial" w:hAnsi="Arial" w:cs="Arial"/>
          <w:b/>
          <w:sz w:val="24"/>
        </w:rPr>
      </w:pPr>
      <w:r>
        <w:rPr>
          <w:rFonts w:ascii="Arial" w:hAnsi="Arial" w:cs="Arial"/>
          <w:b/>
          <w:color w:val="0000FF"/>
          <w:sz w:val="24"/>
        </w:rPr>
        <w:t>RP-241869</w:t>
      </w:r>
      <w:r>
        <w:rPr>
          <w:rFonts w:ascii="Arial" w:hAnsi="Arial" w:cs="Arial"/>
          <w:b/>
          <w:color w:val="0000FF"/>
          <w:sz w:val="24"/>
        </w:rPr>
        <w:tab/>
      </w:r>
      <w:r>
        <w:rPr>
          <w:rFonts w:ascii="Arial" w:hAnsi="Arial" w:cs="Arial"/>
          <w:b/>
          <w:sz w:val="24"/>
        </w:rPr>
        <w:t>Reporting of requested DL LBT information</w:t>
      </w:r>
    </w:p>
    <w:p w14:paraId="3F6C195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115017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4EF92" w14:textId="77777777" w:rsidR="009F16EF" w:rsidRDefault="009F16EF" w:rsidP="009F16EF">
      <w:pPr>
        <w:rPr>
          <w:rFonts w:ascii="Arial" w:hAnsi="Arial" w:cs="Arial"/>
          <w:b/>
          <w:sz w:val="24"/>
        </w:rPr>
      </w:pPr>
      <w:r>
        <w:rPr>
          <w:rFonts w:ascii="Arial" w:hAnsi="Arial" w:cs="Arial"/>
          <w:b/>
          <w:color w:val="0000FF"/>
          <w:sz w:val="24"/>
        </w:rPr>
        <w:t>RP-241870</w:t>
      </w:r>
      <w:r>
        <w:rPr>
          <w:rFonts w:ascii="Arial" w:hAnsi="Arial" w:cs="Arial"/>
          <w:b/>
          <w:color w:val="0000FF"/>
          <w:sz w:val="24"/>
        </w:rPr>
        <w:tab/>
      </w:r>
      <w:r>
        <w:rPr>
          <w:rFonts w:ascii="Arial" w:hAnsi="Arial" w:cs="Arial"/>
          <w:b/>
          <w:sz w:val="24"/>
        </w:rPr>
        <w:t>Correction on IAB/mobile IAB node authorization and SSB transmission periodicity</w:t>
      </w:r>
    </w:p>
    <w:p w14:paraId="22C76B4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6ABE2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DF60C" w14:textId="77777777" w:rsidR="009F16EF" w:rsidRDefault="009F16EF" w:rsidP="009F16EF">
      <w:pPr>
        <w:rPr>
          <w:rFonts w:ascii="Arial" w:hAnsi="Arial" w:cs="Arial"/>
          <w:b/>
          <w:sz w:val="24"/>
        </w:rPr>
      </w:pPr>
      <w:r>
        <w:rPr>
          <w:rFonts w:ascii="Arial" w:hAnsi="Arial" w:cs="Arial"/>
          <w:b/>
          <w:color w:val="0000FF"/>
          <w:sz w:val="24"/>
        </w:rPr>
        <w:t>RP-241871</w:t>
      </w:r>
      <w:r>
        <w:rPr>
          <w:rFonts w:ascii="Arial" w:hAnsi="Arial" w:cs="Arial"/>
          <w:b/>
          <w:color w:val="0000FF"/>
          <w:sz w:val="24"/>
        </w:rPr>
        <w:tab/>
      </w:r>
      <w:r>
        <w:rPr>
          <w:rFonts w:ascii="Arial" w:hAnsi="Arial" w:cs="Arial"/>
          <w:b/>
          <w:sz w:val="24"/>
        </w:rPr>
        <w:t>Correction on NR MBS</w:t>
      </w:r>
    </w:p>
    <w:p w14:paraId="73A50B5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DAFFD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CCB9C" w14:textId="77777777" w:rsidR="009F16EF" w:rsidRDefault="009F16EF" w:rsidP="009F16EF">
      <w:pPr>
        <w:rPr>
          <w:rFonts w:ascii="Arial" w:hAnsi="Arial" w:cs="Arial"/>
          <w:b/>
          <w:sz w:val="24"/>
        </w:rPr>
      </w:pPr>
      <w:r>
        <w:rPr>
          <w:rFonts w:ascii="Arial" w:hAnsi="Arial" w:cs="Arial"/>
          <w:b/>
          <w:color w:val="0000FF"/>
          <w:sz w:val="24"/>
        </w:rPr>
        <w:t>RP-241872</w:t>
      </w:r>
      <w:r>
        <w:rPr>
          <w:rFonts w:ascii="Arial" w:hAnsi="Arial" w:cs="Arial"/>
          <w:b/>
          <w:color w:val="0000FF"/>
          <w:sz w:val="24"/>
        </w:rPr>
        <w:tab/>
      </w:r>
      <w:r>
        <w:rPr>
          <w:rFonts w:ascii="Arial" w:hAnsi="Arial" w:cs="Arial"/>
          <w:b/>
          <w:sz w:val="24"/>
        </w:rPr>
        <w:t>Correction on NR Mobility enhancement</w:t>
      </w:r>
    </w:p>
    <w:p w14:paraId="170BCBB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9397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F7089" w14:textId="77777777" w:rsidR="009F16EF" w:rsidRDefault="009F16EF" w:rsidP="009F16EF">
      <w:pPr>
        <w:rPr>
          <w:rFonts w:ascii="Arial" w:hAnsi="Arial" w:cs="Arial"/>
          <w:b/>
          <w:sz w:val="24"/>
        </w:rPr>
      </w:pPr>
      <w:r>
        <w:rPr>
          <w:rFonts w:ascii="Arial" w:hAnsi="Arial" w:cs="Arial"/>
          <w:b/>
          <w:color w:val="0000FF"/>
          <w:sz w:val="24"/>
        </w:rPr>
        <w:t>RP-241873</w:t>
      </w:r>
      <w:r>
        <w:rPr>
          <w:rFonts w:ascii="Arial" w:hAnsi="Arial" w:cs="Arial"/>
          <w:b/>
          <w:color w:val="0000FF"/>
          <w:sz w:val="24"/>
        </w:rPr>
        <w:tab/>
      </w:r>
      <w:r>
        <w:rPr>
          <w:rFonts w:ascii="Arial" w:hAnsi="Arial" w:cs="Arial"/>
          <w:b/>
          <w:sz w:val="24"/>
        </w:rPr>
        <w:t>Correction on newRAT-Core: asymmetric UL and DL for TDD Carrier, QoS, Cell information</w:t>
      </w:r>
    </w:p>
    <w:p w14:paraId="102D074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A7CB13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67773" w14:textId="77777777" w:rsidR="009F16EF" w:rsidRDefault="009F16EF" w:rsidP="009F16EF">
      <w:pPr>
        <w:rPr>
          <w:rFonts w:ascii="Arial" w:hAnsi="Arial" w:cs="Arial"/>
          <w:b/>
          <w:sz w:val="24"/>
        </w:rPr>
      </w:pPr>
      <w:r>
        <w:rPr>
          <w:rFonts w:ascii="Arial" w:hAnsi="Arial" w:cs="Arial"/>
          <w:b/>
          <w:color w:val="0000FF"/>
          <w:sz w:val="24"/>
        </w:rPr>
        <w:t>RP-241874</w:t>
      </w:r>
      <w:r>
        <w:rPr>
          <w:rFonts w:ascii="Arial" w:hAnsi="Arial" w:cs="Arial"/>
          <w:b/>
          <w:color w:val="0000FF"/>
          <w:sz w:val="24"/>
        </w:rPr>
        <w:tab/>
      </w:r>
      <w:r>
        <w:rPr>
          <w:rFonts w:ascii="Arial" w:hAnsi="Arial" w:cs="Arial"/>
          <w:b/>
          <w:sz w:val="24"/>
        </w:rPr>
        <w:t>Correction on positioning</w:t>
      </w:r>
    </w:p>
    <w:p w14:paraId="694137A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6015A2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BC156" w14:textId="77777777" w:rsidR="009F16EF" w:rsidRDefault="009F16EF" w:rsidP="009F16EF">
      <w:pPr>
        <w:rPr>
          <w:rFonts w:ascii="Arial" w:hAnsi="Arial" w:cs="Arial"/>
          <w:b/>
          <w:sz w:val="24"/>
        </w:rPr>
      </w:pPr>
      <w:r>
        <w:rPr>
          <w:rFonts w:ascii="Arial" w:hAnsi="Arial" w:cs="Arial"/>
          <w:b/>
          <w:color w:val="0000FF"/>
          <w:sz w:val="24"/>
        </w:rPr>
        <w:lastRenderedPageBreak/>
        <w:t>RP-241875</w:t>
      </w:r>
      <w:r>
        <w:rPr>
          <w:rFonts w:ascii="Arial" w:hAnsi="Arial" w:cs="Arial"/>
          <w:b/>
          <w:color w:val="0000FF"/>
          <w:sz w:val="24"/>
        </w:rPr>
        <w:tab/>
      </w:r>
      <w:r>
        <w:rPr>
          <w:rFonts w:ascii="Arial" w:hAnsi="Arial" w:cs="Arial"/>
          <w:b/>
          <w:sz w:val="24"/>
        </w:rPr>
        <w:t>Correction on QoE related ID and QMC information</w:t>
      </w:r>
    </w:p>
    <w:p w14:paraId="7B64EB2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9E8B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97762" w14:textId="77777777" w:rsidR="009F16EF" w:rsidRDefault="009F16EF" w:rsidP="009F16EF">
      <w:pPr>
        <w:rPr>
          <w:rFonts w:ascii="Arial" w:hAnsi="Arial" w:cs="Arial"/>
          <w:b/>
          <w:sz w:val="24"/>
        </w:rPr>
      </w:pPr>
      <w:r>
        <w:rPr>
          <w:rFonts w:ascii="Arial" w:hAnsi="Arial" w:cs="Arial"/>
          <w:b/>
          <w:color w:val="0000FF"/>
          <w:sz w:val="24"/>
        </w:rPr>
        <w:t>RP-241876</w:t>
      </w:r>
      <w:r>
        <w:rPr>
          <w:rFonts w:ascii="Arial" w:hAnsi="Arial" w:cs="Arial"/>
          <w:b/>
          <w:color w:val="0000FF"/>
          <w:sz w:val="24"/>
        </w:rPr>
        <w:tab/>
      </w:r>
      <w:r>
        <w:rPr>
          <w:rFonts w:ascii="Arial" w:hAnsi="Arial" w:cs="Arial"/>
          <w:b/>
          <w:sz w:val="24"/>
        </w:rPr>
        <w:t>Correction on IIoT, redcap and power saving</w:t>
      </w:r>
    </w:p>
    <w:p w14:paraId="23159E0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5B571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81BB1" w14:textId="77777777" w:rsidR="009F16EF" w:rsidRDefault="009F16EF" w:rsidP="009F16EF">
      <w:pPr>
        <w:rPr>
          <w:rFonts w:ascii="Arial" w:hAnsi="Arial" w:cs="Arial"/>
          <w:b/>
          <w:sz w:val="24"/>
        </w:rPr>
      </w:pPr>
      <w:r>
        <w:rPr>
          <w:rFonts w:ascii="Arial" w:hAnsi="Arial" w:cs="Arial"/>
          <w:b/>
          <w:color w:val="0000FF"/>
          <w:sz w:val="24"/>
        </w:rPr>
        <w:t>RP-241877</w:t>
      </w:r>
      <w:r>
        <w:rPr>
          <w:rFonts w:ascii="Arial" w:hAnsi="Arial" w:cs="Arial"/>
          <w:b/>
          <w:color w:val="0000FF"/>
          <w:sz w:val="24"/>
        </w:rPr>
        <w:tab/>
      </w:r>
      <w:r>
        <w:rPr>
          <w:rFonts w:ascii="Arial" w:hAnsi="Arial" w:cs="Arial"/>
          <w:b/>
          <w:sz w:val="24"/>
        </w:rPr>
        <w:t>Correction on Uu Relay RLC channel</w:t>
      </w:r>
    </w:p>
    <w:p w14:paraId="23BB1A1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E48E1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BE8DC" w14:textId="77777777" w:rsidR="009F16EF" w:rsidRDefault="009F16EF" w:rsidP="009F16EF">
      <w:pPr>
        <w:rPr>
          <w:rFonts w:ascii="Arial" w:hAnsi="Arial" w:cs="Arial"/>
          <w:b/>
          <w:sz w:val="24"/>
        </w:rPr>
      </w:pPr>
      <w:r>
        <w:rPr>
          <w:rFonts w:ascii="Arial" w:hAnsi="Arial" w:cs="Arial"/>
          <w:b/>
          <w:color w:val="0000FF"/>
          <w:sz w:val="24"/>
        </w:rPr>
        <w:t>RP-241878</w:t>
      </w:r>
      <w:r>
        <w:rPr>
          <w:rFonts w:ascii="Arial" w:hAnsi="Arial" w:cs="Arial"/>
          <w:b/>
          <w:color w:val="0000FF"/>
          <w:sz w:val="24"/>
        </w:rPr>
        <w:tab/>
      </w:r>
      <w:r>
        <w:rPr>
          <w:rFonts w:ascii="Arial" w:hAnsi="Arial" w:cs="Arial"/>
          <w:b/>
          <w:sz w:val="24"/>
        </w:rPr>
        <w:t>Correction on XR PSI and adding ECN reporting status</w:t>
      </w:r>
    </w:p>
    <w:p w14:paraId="31913E5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10E06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D98A0" w14:textId="77777777" w:rsidR="009F16EF" w:rsidRDefault="009F16EF" w:rsidP="009F16EF">
      <w:pPr>
        <w:rPr>
          <w:rFonts w:ascii="Arial" w:hAnsi="Arial" w:cs="Arial"/>
          <w:b/>
          <w:sz w:val="24"/>
        </w:rPr>
      </w:pPr>
      <w:r>
        <w:rPr>
          <w:rFonts w:ascii="Arial" w:hAnsi="Arial" w:cs="Arial"/>
          <w:b/>
          <w:color w:val="0000FF"/>
          <w:sz w:val="24"/>
        </w:rPr>
        <w:t>RP-241879</w:t>
      </w:r>
      <w:r>
        <w:rPr>
          <w:rFonts w:ascii="Arial" w:hAnsi="Arial" w:cs="Arial"/>
          <w:b/>
          <w:color w:val="0000FF"/>
          <w:sz w:val="24"/>
        </w:rPr>
        <w:tab/>
      </w:r>
      <w:r>
        <w:rPr>
          <w:rFonts w:ascii="Arial" w:hAnsi="Arial" w:cs="Arial"/>
          <w:b/>
          <w:sz w:val="24"/>
        </w:rPr>
        <w:t>Introduction of Emergency call support [EM_Call_Exemption]</w:t>
      </w:r>
    </w:p>
    <w:p w14:paraId="5354F75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DA257F7" w14:textId="77777777" w:rsidR="009F16EF" w:rsidRDefault="009F16EF" w:rsidP="009F16EF">
      <w:pPr>
        <w:rPr>
          <w:rFonts w:ascii="Arial" w:hAnsi="Arial" w:cs="Arial"/>
          <w:b/>
        </w:rPr>
      </w:pPr>
      <w:r>
        <w:rPr>
          <w:rFonts w:ascii="Arial" w:hAnsi="Arial" w:cs="Arial"/>
          <w:b/>
        </w:rPr>
        <w:t xml:space="preserve">Discussion: </w:t>
      </w:r>
    </w:p>
    <w:p w14:paraId="58158CE0" w14:textId="77777777" w:rsidR="009F16EF" w:rsidRDefault="009F16EF" w:rsidP="009F16EF">
      <w:r>
        <w:t>moved from AI 9.6 to AI 14</w:t>
      </w:r>
    </w:p>
    <w:p w14:paraId="4DCA47D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1D99E" w14:textId="77777777" w:rsidR="009F16EF" w:rsidRDefault="009F16EF" w:rsidP="009F16EF">
      <w:pPr>
        <w:rPr>
          <w:rFonts w:ascii="Arial" w:hAnsi="Arial" w:cs="Arial"/>
          <w:b/>
          <w:sz w:val="24"/>
        </w:rPr>
      </w:pPr>
      <w:r>
        <w:rPr>
          <w:rFonts w:ascii="Arial" w:hAnsi="Arial" w:cs="Arial"/>
          <w:b/>
          <w:color w:val="0000FF"/>
          <w:sz w:val="24"/>
        </w:rPr>
        <w:t>RP-241880</w:t>
      </w:r>
      <w:r>
        <w:rPr>
          <w:rFonts w:ascii="Arial" w:hAnsi="Arial" w:cs="Arial"/>
          <w:b/>
          <w:color w:val="0000FF"/>
          <w:sz w:val="24"/>
        </w:rPr>
        <w:tab/>
      </w:r>
      <w:r>
        <w:rPr>
          <w:rFonts w:ascii="Arial" w:hAnsi="Arial" w:cs="Arial"/>
          <w:b/>
          <w:sz w:val="24"/>
        </w:rPr>
        <w:t>F1P and NRPPa support for sub 1s location information reporting periodicity [Sub_1s_periodicity]</w:t>
      </w:r>
    </w:p>
    <w:p w14:paraId="6776612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7B194C" w14:textId="77777777" w:rsidR="009F16EF" w:rsidRDefault="009F16EF" w:rsidP="009F16EF">
      <w:pPr>
        <w:rPr>
          <w:rFonts w:ascii="Arial" w:hAnsi="Arial" w:cs="Arial"/>
          <w:b/>
        </w:rPr>
      </w:pPr>
      <w:r>
        <w:rPr>
          <w:rFonts w:ascii="Arial" w:hAnsi="Arial" w:cs="Arial"/>
          <w:b/>
        </w:rPr>
        <w:t xml:space="preserve">Discussion: </w:t>
      </w:r>
    </w:p>
    <w:p w14:paraId="64864E8D" w14:textId="77777777" w:rsidR="009F16EF" w:rsidRDefault="009F16EF" w:rsidP="009F16EF">
      <w:r>
        <w:t>moved from AI 9.6 to AI 14</w:t>
      </w:r>
    </w:p>
    <w:p w14:paraId="0F805E2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A9ADDA" w14:textId="77777777" w:rsidR="009F16EF" w:rsidRDefault="009F16EF" w:rsidP="009F16EF">
      <w:pPr>
        <w:rPr>
          <w:rFonts w:ascii="Arial" w:hAnsi="Arial" w:cs="Arial"/>
          <w:b/>
          <w:sz w:val="24"/>
        </w:rPr>
      </w:pPr>
      <w:r>
        <w:rPr>
          <w:rFonts w:ascii="Arial" w:hAnsi="Arial" w:cs="Arial"/>
          <w:b/>
          <w:color w:val="0000FF"/>
          <w:sz w:val="24"/>
        </w:rPr>
        <w:t>RP-242149</w:t>
      </w:r>
      <w:r>
        <w:rPr>
          <w:rFonts w:ascii="Arial" w:hAnsi="Arial" w:cs="Arial"/>
          <w:b/>
          <w:color w:val="0000FF"/>
          <w:sz w:val="24"/>
        </w:rPr>
        <w:tab/>
      </w:r>
      <w:r>
        <w:rPr>
          <w:rFonts w:ascii="Arial" w:hAnsi="Arial" w:cs="Arial"/>
          <w:b/>
          <w:sz w:val="24"/>
        </w:rPr>
        <w:t>RAN4 CRs to Maintenance for Closed WIs/SIs for REL-18 and earlier - Batch 1</w:t>
      </w:r>
    </w:p>
    <w:p w14:paraId="6A7F654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5E246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A72656" w14:textId="77777777" w:rsidR="009F16EF" w:rsidRDefault="009F16EF" w:rsidP="009F16EF">
      <w:pPr>
        <w:rPr>
          <w:rFonts w:ascii="Arial" w:hAnsi="Arial" w:cs="Arial"/>
          <w:b/>
          <w:sz w:val="24"/>
        </w:rPr>
      </w:pPr>
      <w:r>
        <w:rPr>
          <w:rFonts w:ascii="Arial" w:hAnsi="Arial" w:cs="Arial"/>
          <w:b/>
          <w:color w:val="0000FF"/>
          <w:sz w:val="24"/>
        </w:rPr>
        <w:t>RP-242150</w:t>
      </w:r>
      <w:r>
        <w:rPr>
          <w:rFonts w:ascii="Arial" w:hAnsi="Arial" w:cs="Arial"/>
          <w:b/>
          <w:color w:val="0000FF"/>
          <w:sz w:val="24"/>
        </w:rPr>
        <w:tab/>
      </w:r>
      <w:r>
        <w:rPr>
          <w:rFonts w:ascii="Arial" w:hAnsi="Arial" w:cs="Arial"/>
          <w:b/>
          <w:sz w:val="24"/>
        </w:rPr>
        <w:t>RAN4 CRs to Maintenance for Closed WIs/SIs for REL-18 and earlier - Batch 2</w:t>
      </w:r>
    </w:p>
    <w:p w14:paraId="19767D7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B74DD6"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1F944" w14:textId="77777777" w:rsidR="009F16EF" w:rsidRDefault="009F16EF" w:rsidP="009F16EF">
      <w:pPr>
        <w:rPr>
          <w:rFonts w:ascii="Arial" w:hAnsi="Arial" w:cs="Arial"/>
          <w:b/>
          <w:sz w:val="24"/>
        </w:rPr>
      </w:pPr>
      <w:r>
        <w:rPr>
          <w:rFonts w:ascii="Arial" w:hAnsi="Arial" w:cs="Arial"/>
          <w:b/>
          <w:color w:val="0000FF"/>
          <w:sz w:val="24"/>
        </w:rPr>
        <w:t>RP-242151</w:t>
      </w:r>
      <w:r>
        <w:rPr>
          <w:rFonts w:ascii="Arial" w:hAnsi="Arial" w:cs="Arial"/>
          <w:b/>
          <w:color w:val="0000FF"/>
          <w:sz w:val="24"/>
        </w:rPr>
        <w:tab/>
      </w:r>
      <w:r>
        <w:rPr>
          <w:rFonts w:ascii="Arial" w:hAnsi="Arial" w:cs="Arial"/>
          <w:b/>
          <w:sz w:val="24"/>
        </w:rPr>
        <w:t>RAN4 CRs to Maintenance for Closed WIs/SIs for REL-18 and earlier - Batch 3</w:t>
      </w:r>
    </w:p>
    <w:p w14:paraId="3834562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B108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16FC5D" w14:textId="77777777" w:rsidR="009F16EF" w:rsidRDefault="009F16EF" w:rsidP="009F16EF">
      <w:pPr>
        <w:rPr>
          <w:rFonts w:ascii="Arial" w:hAnsi="Arial" w:cs="Arial"/>
          <w:b/>
          <w:sz w:val="24"/>
        </w:rPr>
      </w:pPr>
      <w:r>
        <w:rPr>
          <w:rFonts w:ascii="Arial" w:hAnsi="Arial" w:cs="Arial"/>
          <w:b/>
          <w:color w:val="0000FF"/>
          <w:sz w:val="24"/>
        </w:rPr>
        <w:t>RP-242152</w:t>
      </w:r>
      <w:r>
        <w:rPr>
          <w:rFonts w:ascii="Arial" w:hAnsi="Arial" w:cs="Arial"/>
          <w:b/>
          <w:color w:val="0000FF"/>
          <w:sz w:val="24"/>
        </w:rPr>
        <w:tab/>
      </w:r>
      <w:r>
        <w:rPr>
          <w:rFonts w:ascii="Arial" w:hAnsi="Arial" w:cs="Arial"/>
          <w:b/>
          <w:sz w:val="24"/>
        </w:rPr>
        <w:t>RAN4 CRs to Maintenance for Closed WIs/SIs for REL-18 and earlier - Batch 4</w:t>
      </w:r>
    </w:p>
    <w:p w14:paraId="79DC616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90F87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9D868" w14:textId="77777777" w:rsidR="009F16EF" w:rsidRDefault="009F16EF" w:rsidP="009F16EF">
      <w:pPr>
        <w:rPr>
          <w:rFonts w:ascii="Arial" w:hAnsi="Arial" w:cs="Arial"/>
          <w:b/>
          <w:sz w:val="24"/>
        </w:rPr>
      </w:pPr>
      <w:r>
        <w:rPr>
          <w:rFonts w:ascii="Arial" w:hAnsi="Arial" w:cs="Arial"/>
          <w:b/>
          <w:color w:val="0000FF"/>
          <w:sz w:val="24"/>
        </w:rPr>
        <w:t>RP-242153</w:t>
      </w:r>
      <w:r>
        <w:rPr>
          <w:rFonts w:ascii="Arial" w:hAnsi="Arial" w:cs="Arial"/>
          <w:b/>
          <w:color w:val="0000FF"/>
          <w:sz w:val="24"/>
        </w:rPr>
        <w:tab/>
      </w:r>
      <w:r>
        <w:rPr>
          <w:rFonts w:ascii="Arial" w:hAnsi="Arial" w:cs="Arial"/>
          <w:b/>
          <w:sz w:val="24"/>
        </w:rPr>
        <w:t>RAN4 CRs to Maintenance for Closed WIs/SIs for REL-18 and earlier - Batch 5</w:t>
      </w:r>
    </w:p>
    <w:p w14:paraId="730FF76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69415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C12B8" w14:textId="77777777" w:rsidR="009F16EF" w:rsidRDefault="009F16EF" w:rsidP="009F16EF">
      <w:pPr>
        <w:rPr>
          <w:rFonts w:ascii="Arial" w:hAnsi="Arial" w:cs="Arial"/>
          <w:b/>
          <w:sz w:val="24"/>
        </w:rPr>
      </w:pPr>
      <w:r>
        <w:rPr>
          <w:rFonts w:ascii="Arial" w:hAnsi="Arial" w:cs="Arial"/>
          <w:b/>
          <w:color w:val="0000FF"/>
          <w:sz w:val="24"/>
        </w:rPr>
        <w:t>RP-242154</w:t>
      </w:r>
      <w:r>
        <w:rPr>
          <w:rFonts w:ascii="Arial" w:hAnsi="Arial" w:cs="Arial"/>
          <w:b/>
          <w:color w:val="0000FF"/>
          <w:sz w:val="24"/>
        </w:rPr>
        <w:tab/>
      </w:r>
      <w:r>
        <w:rPr>
          <w:rFonts w:ascii="Arial" w:hAnsi="Arial" w:cs="Arial"/>
          <w:b/>
          <w:sz w:val="24"/>
        </w:rPr>
        <w:t>RAN4 CRs to Maintenance for Closed WIs/SIs for REL-18 and earlier - Batch 6</w:t>
      </w:r>
    </w:p>
    <w:p w14:paraId="1666F45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B94D4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59CAB" w14:textId="77777777" w:rsidR="009F16EF" w:rsidRDefault="009F16EF" w:rsidP="009F16EF">
      <w:pPr>
        <w:rPr>
          <w:rFonts w:ascii="Arial" w:hAnsi="Arial" w:cs="Arial"/>
          <w:b/>
          <w:sz w:val="24"/>
        </w:rPr>
      </w:pPr>
      <w:r>
        <w:rPr>
          <w:rFonts w:ascii="Arial" w:hAnsi="Arial" w:cs="Arial"/>
          <w:b/>
          <w:color w:val="0000FF"/>
          <w:sz w:val="24"/>
        </w:rPr>
        <w:t>RP-242155</w:t>
      </w:r>
      <w:r>
        <w:rPr>
          <w:rFonts w:ascii="Arial" w:hAnsi="Arial" w:cs="Arial"/>
          <w:b/>
          <w:color w:val="0000FF"/>
          <w:sz w:val="24"/>
        </w:rPr>
        <w:tab/>
      </w:r>
      <w:r>
        <w:rPr>
          <w:rFonts w:ascii="Arial" w:hAnsi="Arial" w:cs="Arial"/>
          <w:b/>
          <w:sz w:val="24"/>
        </w:rPr>
        <w:t>RAN4 CRs to Maintenance for Closed WIs/SIs for REL-18 and earlier - Batch 7</w:t>
      </w:r>
    </w:p>
    <w:p w14:paraId="56E80EB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8A082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6BEEC" w14:textId="77777777" w:rsidR="009F16EF" w:rsidRDefault="009F16EF" w:rsidP="009F16EF">
      <w:pPr>
        <w:rPr>
          <w:rFonts w:ascii="Arial" w:hAnsi="Arial" w:cs="Arial"/>
          <w:b/>
          <w:sz w:val="24"/>
        </w:rPr>
      </w:pPr>
      <w:r>
        <w:rPr>
          <w:rFonts w:ascii="Arial" w:hAnsi="Arial" w:cs="Arial"/>
          <w:b/>
          <w:color w:val="0000FF"/>
          <w:sz w:val="24"/>
        </w:rPr>
        <w:t>RP-242156</w:t>
      </w:r>
      <w:r>
        <w:rPr>
          <w:rFonts w:ascii="Arial" w:hAnsi="Arial" w:cs="Arial"/>
          <w:b/>
          <w:color w:val="0000FF"/>
          <w:sz w:val="24"/>
        </w:rPr>
        <w:tab/>
      </w:r>
      <w:r>
        <w:rPr>
          <w:rFonts w:ascii="Arial" w:hAnsi="Arial" w:cs="Arial"/>
          <w:b/>
          <w:sz w:val="24"/>
        </w:rPr>
        <w:t>RAN4 CRs to Maintenance for Closed WIs/SIs for REL-18 and earlier - Batch 8</w:t>
      </w:r>
    </w:p>
    <w:p w14:paraId="39B70A8C"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E1C7A2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6BCC0" w14:textId="77777777" w:rsidR="009F16EF" w:rsidRDefault="009F16EF" w:rsidP="009F16EF">
      <w:pPr>
        <w:rPr>
          <w:rFonts w:ascii="Arial" w:hAnsi="Arial" w:cs="Arial"/>
          <w:b/>
          <w:sz w:val="24"/>
        </w:rPr>
      </w:pPr>
      <w:r>
        <w:rPr>
          <w:rFonts w:ascii="Arial" w:hAnsi="Arial" w:cs="Arial"/>
          <w:b/>
          <w:color w:val="0000FF"/>
          <w:sz w:val="24"/>
        </w:rPr>
        <w:t>RP-242157</w:t>
      </w:r>
      <w:r>
        <w:rPr>
          <w:rFonts w:ascii="Arial" w:hAnsi="Arial" w:cs="Arial"/>
          <w:b/>
          <w:color w:val="0000FF"/>
          <w:sz w:val="24"/>
        </w:rPr>
        <w:tab/>
      </w:r>
      <w:r>
        <w:rPr>
          <w:rFonts w:ascii="Arial" w:hAnsi="Arial" w:cs="Arial"/>
          <w:b/>
          <w:sz w:val="24"/>
        </w:rPr>
        <w:t>RAN4 CRs to Maintenance for Closed WIs/SIs for REL-18 and earlier - Batch 9</w:t>
      </w:r>
    </w:p>
    <w:p w14:paraId="7D03ED6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B6CE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9EEF5" w14:textId="77777777" w:rsidR="009F16EF" w:rsidRDefault="009F16EF" w:rsidP="009F16EF">
      <w:pPr>
        <w:rPr>
          <w:rFonts w:ascii="Arial" w:hAnsi="Arial" w:cs="Arial"/>
          <w:b/>
          <w:sz w:val="24"/>
        </w:rPr>
      </w:pPr>
      <w:r>
        <w:rPr>
          <w:rFonts w:ascii="Arial" w:hAnsi="Arial" w:cs="Arial"/>
          <w:b/>
          <w:color w:val="0000FF"/>
          <w:sz w:val="24"/>
        </w:rPr>
        <w:t>RP-242158</w:t>
      </w:r>
      <w:r>
        <w:rPr>
          <w:rFonts w:ascii="Arial" w:hAnsi="Arial" w:cs="Arial"/>
          <w:b/>
          <w:color w:val="0000FF"/>
          <w:sz w:val="24"/>
        </w:rPr>
        <w:tab/>
      </w:r>
      <w:r>
        <w:rPr>
          <w:rFonts w:ascii="Arial" w:hAnsi="Arial" w:cs="Arial"/>
          <w:b/>
          <w:sz w:val="24"/>
        </w:rPr>
        <w:t>RAN4 CRs to Maintenance for Closed WIs/SIs for REL-18 and earlier - Batch 10</w:t>
      </w:r>
    </w:p>
    <w:p w14:paraId="67F1122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526AC4"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699B3" w14:textId="77777777" w:rsidR="009F16EF" w:rsidRDefault="009F16EF" w:rsidP="009F16EF">
      <w:pPr>
        <w:rPr>
          <w:rFonts w:ascii="Arial" w:hAnsi="Arial" w:cs="Arial"/>
          <w:b/>
          <w:sz w:val="24"/>
        </w:rPr>
      </w:pPr>
      <w:r>
        <w:rPr>
          <w:rFonts w:ascii="Arial" w:hAnsi="Arial" w:cs="Arial"/>
          <w:b/>
          <w:color w:val="0000FF"/>
          <w:sz w:val="24"/>
        </w:rPr>
        <w:t>RP-242159</w:t>
      </w:r>
      <w:r>
        <w:rPr>
          <w:rFonts w:ascii="Arial" w:hAnsi="Arial" w:cs="Arial"/>
          <w:b/>
          <w:color w:val="0000FF"/>
          <w:sz w:val="24"/>
        </w:rPr>
        <w:tab/>
      </w:r>
      <w:r>
        <w:rPr>
          <w:rFonts w:ascii="Arial" w:hAnsi="Arial" w:cs="Arial"/>
          <w:b/>
          <w:sz w:val="24"/>
        </w:rPr>
        <w:t>RAN4 CRs to Maintenance for Closed WIs/SIs for REL-18 and earlier - Batch 11</w:t>
      </w:r>
    </w:p>
    <w:p w14:paraId="3DD3403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53762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91095" w14:textId="77777777" w:rsidR="009F16EF" w:rsidRDefault="009F16EF" w:rsidP="009F16EF">
      <w:pPr>
        <w:rPr>
          <w:rFonts w:ascii="Arial" w:hAnsi="Arial" w:cs="Arial"/>
          <w:b/>
          <w:sz w:val="24"/>
        </w:rPr>
      </w:pPr>
      <w:r>
        <w:rPr>
          <w:rFonts w:ascii="Arial" w:hAnsi="Arial" w:cs="Arial"/>
          <w:b/>
          <w:color w:val="0000FF"/>
          <w:sz w:val="24"/>
        </w:rPr>
        <w:t>RP-242160</w:t>
      </w:r>
      <w:r>
        <w:rPr>
          <w:rFonts w:ascii="Arial" w:hAnsi="Arial" w:cs="Arial"/>
          <w:b/>
          <w:color w:val="0000FF"/>
          <w:sz w:val="24"/>
        </w:rPr>
        <w:tab/>
      </w:r>
      <w:r>
        <w:rPr>
          <w:rFonts w:ascii="Arial" w:hAnsi="Arial" w:cs="Arial"/>
          <w:b/>
          <w:sz w:val="24"/>
        </w:rPr>
        <w:t>RAN4 CRs to Maintenance for Closed WIs/SIs for REL-18 and earlier - Batch 12</w:t>
      </w:r>
    </w:p>
    <w:p w14:paraId="002E108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3DC4B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AFA17B" w14:textId="77777777" w:rsidR="009F16EF" w:rsidRDefault="009F16EF" w:rsidP="009F16EF">
      <w:pPr>
        <w:rPr>
          <w:rFonts w:ascii="Arial" w:hAnsi="Arial" w:cs="Arial"/>
          <w:b/>
          <w:sz w:val="24"/>
        </w:rPr>
      </w:pPr>
      <w:r>
        <w:rPr>
          <w:rFonts w:ascii="Arial" w:hAnsi="Arial" w:cs="Arial"/>
          <w:b/>
          <w:color w:val="0000FF"/>
          <w:sz w:val="24"/>
        </w:rPr>
        <w:t>RP-242161</w:t>
      </w:r>
      <w:r>
        <w:rPr>
          <w:rFonts w:ascii="Arial" w:hAnsi="Arial" w:cs="Arial"/>
          <w:b/>
          <w:color w:val="0000FF"/>
          <w:sz w:val="24"/>
        </w:rPr>
        <w:tab/>
      </w:r>
      <w:r>
        <w:rPr>
          <w:rFonts w:ascii="Arial" w:hAnsi="Arial" w:cs="Arial"/>
          <w:b/>
          <w:sz w:val="24"/>
        </w:rPr>
        <w:t>RAN4 CRs to Maintenance for Closed WIs/SIs for REL-18 and earlier - Batch 13</w:t>
      </w:r>
    </w:p>
    <w:p w14:paraId="6AD2B21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0785D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785F8" w14:textId="77777777" w:rsidR="009F16EF" w:rsidRDefault="009F16EF" w:rsidP="009F16EF">
      <w:pPr>
        <w:rPr>
          <w:rFonts w:ascii="Arial" w:hAnsi="Arial" w:cs="Arial"/>
          <w:b/>
          <w:sz w:val="24"/>
        </w:rPr>
      </w:pPr>
      <w:r>
        <w:rPr>
          <w:rFonts w:ascii="Arial" w:hAnsi="Arial" w:cs="Arial"/>
          <w:b/>
          <w:color w:val="0000FF"/>
          <w:sz w:val="24"/>
        </w:rPr>
        <w:t>RP-242162</w:t>
      </w:r>
      <w:r>
        <w:rPr>
          <w:rFonts w:ascii="Arial" w:hAnsi="Arial" w:cs="Arial"/>
          <w:b/>
          <w:color w:val="0000FF"/>
          <w:sz w:val="24"/>
        </w:rPr>
        <w:tab/>
      </w:r>
      <w:r>
        <w:rPr>
          <w:rFonts w:ascii="Arial" w:hAnsi="Arial" w:cs="Arial"/>
          <w:b/>
          <w:sz w:val="24"/>
        </w:rPr>
        <w:t>RAN4 CRs to Maintenance for Closed WIs/SIs for REL-18 and earlier - Batch 14</w:t>
      </w:r>
    </w:p>
    <w:p w14:paraId="54CB394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61763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10DE0" w14:textId="77777777" w:rsidR="009F16EF" w:rsidRDefault="009F16EF" w:rsidP="009F16EF">
      <w:pPr>
        <w:rPr>
          <w:rFonts w:ascii="Arial" w:hAnsi="Arial" w:cs="Arial"/>
          <w:b/>
          <w:sz w:val="24"/>
        </w:rPr>
      </w:pPr>
      <w:r>
        <w:rPr>
          <w:rFonts w:ascii="Arial" w:hAnsi="Arial" w:cs="Arial"/>
          <w:b/>
          <w:color w:val="0000FF"/>
          <w:sz w:val="24"/>
        </w:rPr>
        <w:t>RP-242163</w:t>
      </w:r>
      <w:r>
        <w:rPr>
          <w:rFonts w:ascii="Arial" w:hAnsi="Arial" w:cs="Arial"/>
          <w:b/>
          <w:color w:val="0000FF"/>
          <w:sz w:val="24"/>
        </w:rPr>
        <w:tab/>
      </w:r>
      <w:r>
        <w:rPr>
          <w:rFonts w:ascii="Arial" w:hAnsi="Arial" w:cs="Arial"/>
          <w:b/>
          <w:sz w:val="24"/>
        </w:rPr>
        <w:t>RAN4 CRs to Maintenance for Closed WIs/SIs for REL-18 and earlier - Batch 15</w:t>
      </w:r>
    </w:p>
    <w:p w14:paraId="4C7E017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0A5FA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4A9CA" w14:textId="77777777" w:rsidR="009F16EF" w:rsidRDefault="009F16EF" w:rsidP="009F16EF">
      <w:pPr>
        <w:rPr>
          <w:rFonts w:ascii="Arial" w:hAnsi="Arial" w:cs="Arial"/>
          <w:b/>
          <w:sz w:val="24"/>
        </w:rPr>
      </w:pPr>
      <w:r>
        <w:rPr>
          <w:rFonts w:ascii="Arial" w:hAnsi="Arial" w:cs="Arial"/>
          <w:b/>
          <w:color w:val="0000FF"/>
          <w:sz w:val="24"/>
        </w:rPr>
        <w:t>RP-242164</w:t>
      </w:r>
      <w:r>
        <w:rPr>
          <w:rFonts w:ascii="Arial" w:hAnsi="Arial" w:cs="Arial"/>
          <w:b/>
          <w:color w:val="0000FF"/>
          <w:sz w:val="24"/>
        </w:rPr>
        <w:tab/>
      </w:r>
      <w:r>
        <w:rPr>
          <w:rFonts w:ascii="Arial" w:hAnsi="Arial" w:cs="Arial"/>
          <w:b/>
          <w:sz w:val="24"/>
        </w:rPr>
        <w:t>RAN4 CRs to Maintenance for Closed WIs/SIs for REL-18 and earlier - Batch 16</w:t>
      </w:r>
    </w:p>
    <w:p w14:paraId="53F28A9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BBA5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49B56" w14:textId="77777777" w:rsidR="009F16EF" w:rsidRDefault="009F16EF" w:rsidP="009F16EF">
      <w:pPr>
        <w:rPr>
          <w:rFonts w:ascii="Arial" w:hAnsi="Arial" w:cs="Arial"/>
          <w:b/>
          <w:sz w:val="24"/>
        </w:rPr>
      </w:pPr>
      <w:r>
        <w:rPr>
          <w:rFonts w:ascii="Arial" w:hAnsi="Arial" w:cs="Arial"/>
          <w:b/>
          <w:color w:val="0000FF"/>
          <w:sz w:val="24"/>
        </w:rPr>
        <w:t>RP-242165</w:t>
      </w:r>
      <w:r>
        <w:rPr>
          <w:rFonts w:ascii="Arial" w:hAnsi="Arial" w:cs="Arial"/>
          <w:b/>
          <w:color w:val="0000FF"/>
          <w:sz w:val="24"/>
        </w:rPr>
        <w:tab/>
      </w:r>
      <w:r>
        <w:rPr>
          <w:rFonts w:ascii="Arial" w:hAnsi="Arial" w:cs="Arial"/>
          <w:b/>
          <w:sz w:val="24"/>
        </w:rPr>
        <w:t>RAN4 CRs to Maintenance for Closed WIs/SIs for REL-18 and earlier - Batch 17</w:t>
      </w:r>
    </w:p>
    <w:p w14:paraId="3087F9F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8CB29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C70D3" w14:textId="77777777" w:rsidR="009F16EF" w:rsidRDefault="009F16EF" w:rsidP="009F16EF">
      <w:pPr>
        <w:rPr>
          <w:rFonts w:ascii="Arial" w:hAnsi="Arial" w:cs="Arial"/>
          <w:b/>
          <w:sz w:val="24"/>
        </w:rPr>
      </w:pPr>
      <w:r>
        <w:rPr>
          <w:rFonts w:ascii="Arial" w:hAnsi="Arial" w:cs="Arial"/>
          <w:b/>
          <w:color w:val="0000FF"/>
          <w:sz w:val="24"/>
        </w:rPr>
        <w:t>RP-242166</w:t>
      </w:r>
      <w:r>
        <w:rPr>
          <w:rFonts w:ascii="Arial" w:hAnsi="Arial" w:cs="Arial"/>
          <w:b/>
          <w:color w:val="0000FF"/>
          <w:sz w:val="24"/>
        </w:rPr>
        <w:tab/>
      </w:r>
      <w:r>
        <w:rPr>
          <w:rFonts w:ascii="Arial" w:hAnsi="Arial" w:cs="Arial"/>
          <w:b/>
          <w:sz w:val="24"/>
        </w:rPr>
        <w:t>RAN4 CRs to Maintenance for Closed WIs/SIs for REL-18 and earlier - Batch 18</w:t>
      </w:r>
    </w:p>
    <w:p w14:paraId="65710F0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59E76B"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0FBAFB" w14:textId="77777777" w:rsidR="009F16EF" w:rsidRDefault="009F16EF" w:rsidP="009F16EF">
      <w:pPr>
        <w:rPr>
          <w:rFonts w:ascii="Arial" w:hAnsi="Arial" w:cs="Arial"/>
          <w:b/>
          <w:sz w:val="24"/>
        </w:rPr>
      </w:pPr>
      <w:r>
        <w:rPr>
          <w:rFonts w:ascii="Arial" w:hAnsi="Arial" w:cs="Arial"/>
          <w:b/>
          <w:color w:val="0000FF"/>
          <w:sz w:val="24"/>
        </w:rPr>
        <w:t>RP-242167</w:t>
      </w:r>
      <w:r>
        <w:rPr>
          <w:rFonts w:ascii="Arial" w:hAnsi="Arial" w:cs="Arial"/>
          <w:b/>
          <w:color w:val="0000FF"/>
          <w:sz w:val="24"/>
        </w:rPr>
        <w:tab/>
      </w:r>
      <w:r>
        <w:rPr>
          <w:rFonts w:ascii="Arial" w:hAnsi="Arial" w:cs="Arial"/>
          <w:b/>
          <w:sz w:val="24"/>
        </w:rPr>
        <w:t>RAN4 CRs to Maintenance for Closed WIs/SIs for REL-18 and earlier - Batch 19</w:t>
      </w:r>
    </w:p>
    <w:p w14:paraId="1F84F11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23061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1D77" w14:textId="77777777" w:rsidR="009F16EF" w:rsidRDefault="009F16EF" w:rsidP="009F16EF">
      <w:pPr>
        <w:rPr>
          <w:rFonts w:ascii="Arial" w:hAnsi="Arial" w:cs="Arial"/>
          <w:b/>
          <w:sz w:val="24"/>
        </w:rPr>
      </w:pPr>
      <w:r>
        <w:rPr>
          <w:rFonts w:ascii="Arial" w:hAnsi="Arial" w:cs="Arial"/>
          <w:b/>
          <w:color w:val="0000FF"/>
          <w:sz w:val="24"/>
        </w:rPr>
        <w:t>RP-242168</w:t>
      </w:r>
      <w:r>
        <w:rPr>
          <w:rFonts w:ascii="Arial" w:hAnsi="Arial" w:cs="Arial"/>
          <w:b/>
          <w:color w:val="0000FF"/>
          <w:sz w:val="24"/>
        </w:rPr>
        <w:tab/>
      </w:r>
      <w:r>
        <w:rPr>
          <w:rFonts w:ascii="Arial" w:hAnsi="Arial" w:cs="Arial"/>
          <w:b/>
          <w:sz w:val="24"/>
        </w:rPr>
        <w:t>RAN4 CRs to Maintenance for Closed WIs/SIs for REL-18 and earlier - Batch 20</w:t>
      </w:r>
    </w:p>
    <w:p w14:paraId="7EAD280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E5B7E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CC5868" w14:textId="77777777" w:rsidR="009F16EF" w:rsidRDefault="009F16EF" w:rsidP="009F16EF">
      <w:pPr>
        <w:rPr>
          <w:rFonts w:ascii="Arial" w:hAnsi="Arial" w:cs="Arial"/>
          <w:b/>
          <w:sz w:val="24"/>
        </w:rPr>
      </w:pPr>
      <w:r>
        <w:rPr>
          <w:rFonts w:ascii="Arial" w:hAnsi="Arial" w:cs="Arial"/>
          <w:b/>
          <w:color w:val="0000FF"/>
          <w:sz w:val="24"/>
        </w:rPr>
        <w:t>RP-242169</w:t>
      </w:r>
      <w:r>
        <w:rPr>
          <w:rFonts w:ascii="Arial" w:hAnsi="Arial" w:cs="Arial"/>
          <w:b/>
          <w:color w:val="0000FF"/>
          <w:sz w:val="24"/>
        </w:rPr>
        <w:tab/>
      </w:r>
      <w:r>
        <w:rPr>
          <w:rFonts w:ascii="Arial" w:hAnsi="Arial" w:cs="Arial"/>
          <w:b/>
          <w:sz w:val="24"/>
        </w:rPr>
        <w:t>RAN4 CRs to Maintenance for Closed WIs/SIs for REL-18 and earlier - Batch 21</w:t>
      </w:r>
    </w:p>
    <w:p w14:paraId="7068588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1A4A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A627C5" w14:textId="77777777" w:rsidR="009F16EF" w:rsidRDefault="009F16EF" w:rsidP="009F16EF">
      <w:pPr>
        <w:rPr>
          <w:rFonts w:ascii="Arial" w:hAnsi="Arial" w:cs="Arial"/>
          <w:b/>
          <w:sz w:val="24"/>
        </w:rPr>
      </w:pPr>
      <w:r>
        <w:rPr>
          <w:rFonts w:ascii="Arial" w:hAnsi="Arial" w:cs="Arial"/>
          <w:b/>
          <w:color w:val="0000FF"/>
          <w:sz w:val="24"/>
        </w:rPr>
        <w:t>RP-242170</w:t>
      </w:r>
      <w:r>
        <w:rPr>
          <w:rFonts w:ascii="Arial" w:hAnsi="Arial" w:cs="Arial"/>
          <w:b/>
          <w:color w:val="0000FF"/>
          <w:sz w:val="24"/>
        </w:rPr>
        <w:tab/>
      </w:r>
      <w:r>
        <w:rPr>
          <w:rFonts w:ascii="Arial" w:hAnsi="Arial" w:cs="Arial"/>
          <w:b/>
          <w:sz w:val="24"/>
        </w:rPr>
        <w:t>RAN4 CRs to Maintenance for Closed WIs/SIs for REL-18 and earlier - Batch 22</w:t>
      </w:r>
    </w:p>
    <w:p w14:paraId="5E5060E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A2111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6E492" w14:textId="77777777" w:rsidR="009F16EF" w:rsidRDefault="009F16EF" w:rsidP="009F16EF">
      <w:pPr>
        <w:rPr>
          <w:rFonts w:ascii="Arial" w:hAnsi="Arial" w:cs="Arial"/>
          <w:b/>
          <w:sz w:val="24"/>
        </w:rPr>
      </w:pPr>
      <w:r>
        <w:rPr>
          <w:rFonts w:ascii="Arial" w:hAnsi="Arial" w:cs="Arial"/>
          <w:b/>
          <w:color w:val="0000FF"/>
          <w:sz w:val="24"/>
        </w:rPr>
        <w:t>RP-242171</w:t>
      </w:r>
      <w:r>
        <w:rPr>
          <w:rFonts w:ascii="Arial" w:hAnsi="Arial" w:cs="Arial"/>
          <w:b/>
          <w:color w:val="0000FF"/>
          <w:sz w:val="24"/>
        </w:rPr>
        <w:tab/>
      </w:r>
      <w:r>
        <w:rPr>
          <w:rFonts w:ascii="Arial" w:hAnsi="Arial" w:cs="Arial"/>
          <w:b/>
          <w:sz w:val="24"/>
        </w:rPr>
        <w:t>RAN4 CRs to Maintenance for Closed WIs/SIs for REL-18 and earlier - Batch 23</w:t>
      </w:r>
    </w:p>
    <w:p w14:paraId="6C2B6B8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C85C7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FA7AF" w14:textId="77777777" w:rsidR="009F16EF" w:rsidRDefault="009F16EF" w:rsidP="009F16EF">
      <w:pPr>
        <w:rPr>
          <w:rFonts w:ascii="Arial" w:hAnsi="Arial" w:cs="Arial"/>
          <w:b/>
          <w:sz w:val="24"/>
        </w:rPr>
      </w:pPr>
      <w:r>
        <w:rPr>
          <w:rFonts w:ascii="Arial" w:hAnsi="Arial" w:cs="Arial"/>
          <w:b/>
          <w:color w:val="0000FF"/>
          <w:sz w:val="24"/>
        </w:rPr>
        <w:t>RP-242172</w:t>
      </w:r>
      <w:r>
        <w:rPr>
          <w:rFonts w:ascii="Arial" w:hAnsi="Arial" w:cs="Arial"/>
          <w:b/>
          <w:color w:val="0000FF"/>
          <w:sz w:val="24"/>
        </w:rPr>
        <w:tab/>
      </w:r>
      <w:r>
        <w:rPr>
          <w:rFonts w:ascii="Arial" w:hAnsi="Arial" w:cs="Arial"/>
          <w:b/>
          <w:sz w:val="24"/>
        </w:rPr>
        <w:t>RAN4 CRs to Maintenance for Closed WIs/SIs for REL-18 and earlier - Batch 24</w:t>
      </w:r>
    </w:p>
    <w:p w14:paraId="37209A6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CF186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75AB1" w14:textId="77777777" w:rsidR="009F16EF" w:rsidRDefault="009F16EF" w:rsidP="009F16EF">
      <w:pPr>
        <w:rPr>
          <w:rFonts w:ascii="Arial" w:hAnsi="Arial" w:cs="Arial"/>
          <w:b/>
          <w:sz w:val="24"/>
        </w:rPr>
      </w:pPr>
      <w:r>
        <w:rPr>
          <w:rFonts w:ascii="Arial" w:hAnsi="Arial" w:cs="Arial"/>
          <w:b/>
          <w:color w:val="0000FF"/>
          <w:sz w:val="24"/>
        </w:rPr>
        <w:t>RP-242173</w:t>
      </w:r>
      <w:r>
        <w:rPr>
          <w:rFonts w:ascii="Arial" w:hAnsi="Arial" w:cs="Arial"/>
          <w:b/>
          <w:color w:val="0000FF"/>
          <w:sz w:val="24"/>
        </w:rPr>
        <w:tab/>
      </w:r>
      <w:r>
        <w:rPr>
          <w:rFonts w:ascii="Arial" w:hAnsi="Arial" w:cs="Arial"/>
          <w:b/>
          <w:sz w:val="24"/>
        </w:rPr>
        <w:t>RAN4 CRs to Maintenance for Closed WIs/SIs for REL-18 and earlier - Batch 25</w:t>
      </w:r>
    </w:p>
    <w:p w14:paraId="358F122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B7C0C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A5F24" w14:textId="77777777" w:rsidR="009F16EF" w:rsidRDefault="009F16EF" w:rsidP="009F16EF">
      <w:pPr>
        <w:rPr>
          <w:rFonts w:ascii="Arial" w:hAnsi="Arial" w:cs="Arial"/>
          <w:b/>
          <w:sz w:val="24"/>
        </w:rPr>
      </w:pPr>
      <w:r>
        <w:rPr>
          <w:rFonts w:ascii="Arial" w:hAnsi="Arial" w:cs="Arial"/>
          <w:b/>
          <w:color w:val="0000FF"/>
          <w:sz w:val="24"/>
        </w:rPr>
        <w:t>RP-242174</w:t>
      </w:r>
      <w:r>
        <w:rPr>
          <w:rFonts w:ascii="Arial" w:hAnsi="Arial" w:cs="Arial"/>
          <w:b/>
          <w:color w:val="0000FF"/>
          <w:sz w:val="24"/>
        </w:rPr>
        <w:tab/>
      </w:r>
      <w:r>
        <w:rPr>
          <w:rFonts w:ascii="Arial" w:hAnsi="Arial" w:cs="Arial"/>
          <w:b/>
          <w:sz w:val="24"/>
        </w:rPr>
        <w:t>RAN4 CRs to Maintenance for Closed WIs/SIs for REL-18 and earlier - Batch 26</w:t>
      </w:r>
    </w:p>
    <w:p w14:paraId="4BD0B64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EE9A17"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A3054" w14:textId="77777777" w:rsidR="009F16EF" w:rsidRDefault="009F16EF" w:rsidP="009F16EF">
      <w:pPr>
        <w:rPr>
          <w:rFonts w:ascii="Arial" w:hAnsi="Arial" w:cs="Arial"/>
          <w:b/>
          <w:sz w:val="24"/>
        </w:rPr>
      </w:pPr>
      <w:r>
        <w:rPr>
          <w:rFonts w:ascii="Arial" w:hAnsi="Arial" w:cs="Arial"/>
          <w:b/>
          <w:color w:val="0000FF"/>
          <w:sz w:val="24"/>
        </w:rPr>
        <w:t>RP-242175</w:t>
      </w:r>
      <w:r>
        <w:rPr>
          <w:rFonts w:ascii="Arial" w:hAnsi="Arial" w:cs="Arial"/>
          <w:b/>
          <w:color w:val="0000FF"/>
          <w:sz w:val="24"/>
        </w:rPr>
        <w:tab/>
      </w:r>
      <w:r>
        <w:rPr>
          <w:rFonts w:ascii="Arial" w:hAnsi="Arial" w:cs="Arial"/>
          <w:b/>
          <w:sz w:val="24"/>
        </w:rPr>
        <w:t>RAN4 CRs to Maintenance for Closed WIs/SIs for REL-18 and earlier - Batch 27</w:t>
      </w:r>
    </w:p>
    <w:p w14:paraId="423D0DC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45C66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DA6CEF" w14:textId="77777777" w:rsidR="009F16EF" w:rsidRDefault="009F16EF" w:rsidP="009F16EF">
      <w:pPr>
        <w:rPr>
          <w:rFonts w:ascii="Arial" w:hAnsi="Arial" w:cs="Arial"/>
          <w:b/>
          <w:sz w:val="24"/>
        </w:rPr>
      </w:pPr>
      <w:r>
        <w:rPr>
          <w:rFonts w:ascii="Arial" w:hAnsi="Arial" w:cs="Arial"/>
          <w:b/>
          <w:color w:val="0000FF"/>
          <w:sz w:val="24"/>
        </w:rPr>
        <w:t>RP-242176</w:t>
      </w:r>
      <w:r>
        <w:rPr>
          <w:rFonts w:ascii="Arial" w:hAnsi="Arial" w:cs="Arial"/>
          <w:b/>
          <w:color w:val="0000FF"/>
          <w:sz w:val="24"/>
        </w:rPr>
        <w:tab/>
      </w:r>
      <w:r>
        <w:rPr>
          <w:rFonts w:ascii="Arial" w:hAnsi="Arial" w:cs="Arial"/>
          <w:b/>
          <w:sz w:val="24"/>
        </w:rPr>
        <w:t>RAN4 CRs to Maintenance for Closed WIs/SIs for REL-18 and earlier - Batch 28</w:t>
      </w:r>
    </w:p>
    <w:p w14:paraId="1C91FA2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3637E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0A95CB" w14:textId="77777777" w:rsidR="009F16EF" w:rsidRDefault="009F16EF" w:rsidP="009F16EF">
      <w:pPr>
        <w:rPr>
          <w:rFonts w:ascii="Arial" w:hAnsi="Arial" w:cs="Arial"/>
          <w:b/>
          <w:sz w:val="24"/>
        </w:rPr>
      </w:pPr>
      <w:r>
        <w:rPr>
          <w:rFonts w:ascii="Arial" w:hAnsi="Arial" w:cs="Arial"/>
          <w:b/>
          <w:color w:val="0000FF"/>
          <w:sz w:val="24"/>
        </w:rPr>
        <w:t>RP-242177</w:t>
      </w:r>
      <w:r>
        <w:rPr>
          <w:rFonts w:ascii="Arial" w:hAnsi="Arial" w:cs="Arial"/>
          <w:b/>
          <w:color w:val="0000FF"/>
          <w:sz w:val="24"/>
        </w:rPr>
        <w:tab/>
      </w:r>
      <w:r>
        <w:rPr>
          <w:rFonts w:ascii="Arial" w:hAnsi="Arial" w:cs="Arial"/>
          <w:b/>
          <w:sz w:val="24"/>
        </w:rPr>
        <w:t>RAN4 CRs to Maintenance for Closed WIs/SIs for REL-18 and earlier - Batch 29</w:t>
      </w:r>
    </w:p>
    <w:p w14:paraId="3F216B8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2711A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DC236E" w14:textId="77777777" w:rsidR="009F16EF" w:rsidRDefault="009F16EF" w:rsidP="009F16EF">
      <w:pPr>
        <w:rPr>
          <w:rFonts w:ascii="Arial" w:hAnsi="Arial" w:cs="Arial"/>
          <w:b/>
          <w:sz w:val="24"/>
        </w:rPr>
      </w:pPr>
      <w:r>
        <w:rPr>
          <w:rFonts w:ascii="Arial" w:hAnsi="Arial" w:cs="Arial"/>
          <w:b/>
          <w:color w:val="0000FF"/>
          <w:sz w:val="24"/>
        </w:rPr>
        <w:t>RP-242178</w:t>
      </w:r>
      <w:r>
        <w:rPr>
          <w:rFonts w:ascii="Arial" w:hAnsi="Arial" w:cs="Arial"/>
          <w:b/>
          <w:color w:val="0000FF"/>
          <w:sz w:val="24"/>
        </w:rPr>
        <w:tab/>
      </w:r>
      <w:r>
        <w:rPr>
          <w:rFonts w:ascii="Arial" w:hAnsi="Arial" w:cs="Arial"/>
          <w:b/>
          <w:sz w:val="24"/>
        </w:rPr>
        <w:t>RAN4 CRs to Maintenance for Closed WIs/SIs for REL-18 and earlier - Batch 30</w:t>
      </w:r>
    </w:p>
    <w:p w14:paraId="194819E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16FDE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73CDE" w14:textId="77777777" w:rsidR="009F16EF" w:rsidRDefault="009F16EF" w:rsidP="009F16EF">
      <w:pPr>
        <w:rPr>
          <w:rFonts w:ascii="Arial" w:hAnsi="Arial" w:cs="Arial"/>
          <w:b/>
          <w:sz w:val="24"/>
        </w:rPr>
      </w:pPr>
      <w:r>
        <w:rPr>
          <w:rFonts w:ascii="Arial" w:hAnsi="Arial" w:cs="Arial"/>
          <w:b/>
          <w:color w:val="0000FF"/>
          <w:sz w:val="24"/>
        </w:rPr>
        <w:t>RP-242179</w:t>
      </w:r>
      <w:r>
        <w:rPr>
          <w:rFonts w:ascii="Arial" w:hAnsi="Arial" w:cs="Arial"/>
          <w:b/>
          <w:color w:val="0000FF"/>
          <w:sz w:val="24"/>
        </w:rPr>
        <w:tab/>
      </w:r>
      <w:r>
        <w:rPr>
          <w:rFonts w:ascii="Arial" w:hAnsi="Arial" w:cs="Arial"/>
          <w:b/>
          <w:sz w:val="24"/>
        </w:rPr>
        <w:t>RAN4 CRs to Maintenance for Closed WIs/SIs for REL-18 and earlier - Batch 31</w:t>
      </w:r>
    </w:p>
    <w:p w14:paraId="3D86E21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9C9D9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59E43" w14:textId="77777777" w:rsidR="009F16EF" w:rsidRDefault="009F16EF" w:rsidP="009F16EF">
      <w:pPr>
        <w:rPr>
          <w:rFonts w:ascii="Arial" w:hAnsi="Arial" w:cs="Arial"/>
          <w:b/>
          <w:sz w:val="24"/>
        </w:rPr>
      </w:pPr>
      <w:r>
        <w:rPr>
          <w:rFonts w:ascii="Arial" w:hAnsi="Arial" w:cs="Arial"/>
          <w:b/>
          <w:color w:val="0000FF"/>
          <w:sz w:val="24"/>
        </w:rPr>
        <w:t>RP-242180</w:t>
      </w:r>
      <w:r>
        <w:rPr>
          <w:rFonts w:ascii="Arial" w:hAnsi="Arial" w:cs="Arial"/>
          <w:b/>
          <w:color w:val="0000FF"/>
          <w:sz w:val="24"/>
        </w:rPr>
        <w:tab/>
      </w:r>
      <w:r>
        <w:rPr>
          <w:rFonts w:ascii="Arial" w:hAnsi="Arial" w:cs="Arial"/>
          <w:b/>
          <w:sz w:val="24"/>
        </w:rPr>
        <w:t>RAN4 CRs to Maintenance for Closed WIs/SIs for REL-18 and earlier - Batch 32</w:t>
      </w:r>
    </w:p>
    <w:p w14:paraId="20A5616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396B04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5FB19" w14:textId="77777777" w:rsidR="009F16EF" w:rsidRDefault="009F16EF" w:rsidP="009F16EF">
      <w:pPr>
        <w:rPr>
          <w:rFonts w:ascii="Arial" w:hAnsi="Arial" w:cs="Arial"/>
          <w:b/>
          <w:sz w:val="24"/>
        </w:rPr>
      </w:pPr>
      <w:r>
        <w:rPr>
          <w:rFonts w:ascii="Arial" w:hAnsi="Arial" w:cs="Arial"/>
          <w:b/>
          <w:color w:val="0000FF"/>
          <w:sz w:val="24"/>
        </w:rPr>
        <w:t>RP-242181</w:t>
      </w:r>
      <w:r>
        <w:rPr>
          <w:rFonts w:ascii="Arial" w:hAnsi="Arial" w:cs="Arial"/>
          <w:b/>
          <w:color w:val="0000FF"/>
          <w:sz w:val="24"/>
        </w:rPr>
        <w:tab/>
      </w:r>
      <w:r>
        <w:rPr>
          <w:rFonts w:ascii="Arial" w:hAnsi="Arial" w:cs="Arial"/>
          <w:b/>
          <w:sz w:val="24"/>
        </w:rPr>
        <w:t>RAN4 CRs to Maintenance for Closed WIs/SIs for REL-18 and earlier - Batch 33</w:t>
      </w:r>
    </w:p>
    <w:p w14:paraId="65AEBD5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A32CA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46E96" w14:textId="77777777" w:rsidR="009F16EF" w:rsidRDefault="009F16EF" w:rsidP="009F16EF">
      <w:pPr>
        <w:rPr>
          <w:rFonts w:ascii="Arial" w:hAnsi="Arial" w:cs="Arial"/>
          <w:b/>
          <w:sz w:val="24"/>
        </w:rPr>
      </w:pPr>
      <w:r>
        <w:rPr>
          <w:rFonts w:ascii="Arial" w:hAnsi="Arial" w:cs="Arial"/>
          <w:b/>
          <w:color w:val="0000FF"/>
          <w:sz w:val="24"/>
        </w:rPr>
        <w:t>RP-242182</w:t>
      </w:r>
      <w:r>
        <w:rPr>
          <w:rFonts w:ascii="Arial" w:hAnsi="Arial" w:cs="Arial"/>
          <w:b/>
          <w:color w:val="0000FF"/>
          <w:sz w:val="24"/>
        </w:rPr>
        <w:tab/>
      </w:r>
      <w:r>
        <w:rPr>
          <w:rFonts w:ascii="Arial" w:hAnsi="Arial" w:cs="Arial"/>
          <w:b/>
          <w:sz w:val="24"/>
        </w:rPr>
        <w:t>RAN4 CRs to Maintenance for Closed WIs/SIs for REL-18 and earlier - Batch 34</w:t>
      </w:r>
    </w:p>
    <w:p w14:paraId="6543569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5EDB57"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180AE" w14:textId="77777777" w:rsidR="009F16EF" w:rsidRDefault="009F16EF" w:rsidP="009F16EF">
      <w:pPr>
        <w:rPr>
          <w:rFonts w:ascii="Arial" w:hAnsi="Arial" w:cs="Arial"/>
          <w:b/>
          <w:sz w:val="24"/>
        </w:rPr>
      </w:pPr>
      <w:r>
        <w:rPr>
          <w:rFonts w:ascii="Arial" w:hAnsi="Arial" w:cs="Arial"/>
          <w:b/>
          <w:color w:val="0000FF"/>
          <w:sz w:val="24"/>
        </w:rPr>
        <w:t>RP-242183</w:t>
      </w:r>
      <w:r>
        <w:rPr>
          <w:rFonts w:ascii="Arial" w:hAnsi="Arial" w:cs="Arial"/>
          <w:b/>
          <w:color w:val="0000FF"/>
          <w:sz w:val="24"/>
        </w:rPr>
        <w:tab/>
      </w:r>
      <w:r>
        <w:rPr>
          <w:rFonts w:ascii="Arial" w:hAnsi="Arial" w:cs="Arial"/>
          <w:b/>
          <w:sz w:val="24"/>
        </w:rPr>
        <w:t>RAN4 CRs to Maintenance for Closed WIs/SIs for REL-18 and earlier - Batch 35</w:t>
      </w:r>
    </w:p>
    <w:p w14:paraId="3F82788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56299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870E5B" w14:textId="77777777" w:rsidR="009F16EF" w:rsidRDefault="009F16EF" w:rsidP="009F16EF">
      <w:pPr>
        <w:rPr>
          <w:rFonts w:ascii="Arial" w:hAnsi="Arial" w:cs="Arial"/>
          <w:b/>
          <w:sz w:val="24"/>
        </w:rPr>
      </w:pPr>
      <w:r>
        <w:rPr>
          <w:rFonts w:ascii="Arial" w:hAnsi="Arial" w:cs="Arial"/>
          <w:b/>
          <w:color w:val="0000FF"/>
          <w:sz w:val="24"/>
        </w:rPr>
        <w:t>RP-242184</w:t>
      </w:r>
      <w:r>
        <w:rPr>
          <w:rFonts w:ascii="Arial" w:hAnsi="Arial" w:cs="Arial"/>
          <w:b/>
          <w:color w:val="0000FF"/>
          <w:sz w:val="24"/>
        </w:rPr>
        <w:tab/>
      </w:r>
      <w:r>
        <w:rPr>
          <w:rFonts w:ascii="Arial" w:hAnsi="Arial" w:cs="Arial"/>
          <w:b/>
          <w:sz w:val="24"/>
        </w:rPr>
        <w:t>RAN4 CRs to Maintenance for Closed WIs/SIs for REL-18 and earlier - Batch 36</w:t>
      </w:r>
    </w:p>
    <w:p w14:paraId="6F3E73E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F048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2472BA" w14:textId="77777777" w:rsidR="009F16EF" w:rsidRDefault="009F16EF" w:rsidP="009F16EF">
      <w:pPr>
        <w:rPr>
          <w:rFonts w:ascii="Arial" w:hAnsi="Arial" w:cs="Arial"/>
          <w:b/>
          <w:sz w:val="24"/>
        </w:rPr>
      </w:pPr>
      <w:r>
        <w:rPr>
          <w:rFonts w:ascii="Arial" w:hAnsi="Arial" w:cs="Arial"/>
          <w:b/>
          <w:color w:val="0000FF"/>
          <w:sz w:val="24"/>
        </w:rPr>
        <w:t>RP-242185</w:t>
      </w:r>
      <w:r>
        <w:rPr>
          <w:rFonts w:ascii="Arial" w:hAnsi="Arial" w:cs="Arial"/>
          <w:b/>
          <w:color w:val="0000FF"/>
          <w:sz w:val="24"/>
        </w:rPr>
        <w:tab/>
      </w:r>
      <w:r>
        <w:rPr>
          <w:rFonts w:ascii="Arial" w:hAnsi="Arial" w:cs="Arial"/>
          <w:b/>
          <w:sz w:val="24"/>
        </w:rPr>
        <w:t>RAN4 CRs to Maintenance for Closed WIs/SIs for REL-18 and earlier - Batch 37</w:t>
      </w:r>
    </w:p>
    <w:p w14:paraId="6B52162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287BB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EA8BD" w14:textId="77777777" w:rsidR="009F16EF" w:rsidRDefault="009F16EF" w:rsidP="009F16EF">
      <w:pPr>
        <w:rPr>
          <w:rFonts w:ascii="Arial" w:hAnsi="Arial" w:cs="Arial"/>
          <w:b/>
          <w:sz w:val="24"/>
        </w:rPr>
      </w:pPr>
      <w:r>
        <w:rPr>
          <w:rFonts w:ascii="Arial" w:hAnsi="Arial" w:cs="Arial"/>
          <w:b/>
          <w:color w:val="0000FF"/>
          <w:sz w:val="24"/>
        </w:rPr>
        <w:t>RP-242186</w:t>
      </w:r>
      <w:r>
        <w:rPr>
          <w:rFonts w:ascii="Arial" w:hAnsi="Arial" w:cs="Arial"/>
          <w:b/>
          <w:color w:val="0000FF"/>
          <w:sz w:val="24"/>
        </w:rPr>
        <w:tab/>
      </w:r>
      <w:r>
        <w:rPr>
          <w:rFonts w:ascii="Arial" w:hAnsi="Arial" w:cs="Arial"/>
          <w:b/>
          <w:sz w:val="24"/>
        </w:rPr>
        <w:t>RAN4 CRs to Maintenance for Closed WIs/SIs for REL-18 and earlier - Batch 38</w:t>
      </w:r>
    </w:p>
    <w:p w14:paraId="6E3C60A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53F80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DE70D" w14:textId="77777777" w:rsidR="009F16EF" w:rsidRDefault="009F16EF" w:rsidP="009F16EF">
      <w:pPr>
        <w:rPr>
          <w:rFonts w:ascii="Arial" w:hAnsi="Arial" w:cs="Arial"/>
          <w:b/>
          <w:sz w:val="24"/>
        </w:rPr>
      </w:pPr>
      <w:r>
        <w:rPr>
          <w:rFonts w:ascii="Arial" w:hAnsi="Arial" w:cs="Arial"/>
          <w:b/>
          <w:color w:val="0000FF"/>
          <w:sz w:val="24"/>
        </w:rPr>
        <w:t>RP-242187</w:t>
      </w:r>
      <w:r>
        <w:rPr>
          <w:rFonts w:ascii="Arial" w:hAnsi="Arial" w:cs="Arial"/>
          <w:b/>
          <w:color w:val="0000FF"/>
          <w:sz w:val="24"/>
        </w:rPr>
        <w:tab/>
      </w:r>
      <w:r>
        <w:rPr>
          <w:rFonts w:ascii="Arial" w:hAnsi="Arial" w:cs="Arial"/>
          <w:b/>
          <w:sz w:val="24"/>
        </w:rPr>
        <w:t>RAN4 CRs to Maintenance for Closed WIs/SIs for REL-18 and earlier - Batch 39</w:t>
      </w:r>
    </w:p>
    <w:p w14:paraId="6275A96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F0996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3ACF99" w14:textId="77777777" w:rsidR="009F16EF" w:rsidRDefault="009F16EF" w:rsidP="009F16EF">
      <w:pPr>
        <w:rPr>
          <w:rFonts w:ascii="Arial" w:hAnsi="Arial" w:cs="Arial"/>
          <w:b/>
          <w:sz w:val="24"/>
        </w:rPr>
      </w:pPr>
      <w:r>
        <w:rPr>
          <w:rFonts w:ascii="Arial" w:hAnsi="Arial" w:cs="Arial"/>
          <w:b/>
          <w:color w:val="0000FF"/>
          <w:sz w:val="24"/>
        </w:rPr>
        <w:t>RP-242188</w:t>
      </w:r>
      <w:r>
        <w:rPr>
          <w:rFonts w:ascii="Arial" w:hAnsi="Arial" w:cs="Arial"/>
          <w:b/>
          <w:color w:val="0000FF"/>
          <w:sz w:val="24"/>
        </w:rPr>
        <w:tab/>
      </w:r>
      <w:r>
        <w:rPr>
          <w:rFonts w:ascii="Arial" w:hAnsi="Arial" w:cs="Arial"/>
          <w:b/>
          <w:sz w:val="24"/>
        </w:rPr>
        <w:t>RAN4 CRs to Maintenance for Closed WIs/SIs for REL-18 and earlier - Batch 40</w:t>
      </w:r>
    </w:p>
    <w:p w14:paraId="563B1B1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8B1A8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54000" w14:textId="77777777" w:rsidR="009F16EF" w:rsidRDefault="009F16EF" w:rsidP="009F16EF">
      <w:pPr>
        <w:rPr>
          <w:rFonts w:ascii="Arial" w:hAnsi="Arial" w:cs="Arial"/>
          <w:b/>
          <w:sz w:val="24"/>
        </w:rPr>
      </w:pPr>
      <w:r>
        <w:rPr>
          <w:rFonts w:ascii="Arial" w:hAnsi="Arial" w:cs="Arial"/>
          <w:b/>
          <w:color w:val="0000FF"/>
          <w:sz w:val="24"/>
        </w:rPr>
        <w:t>RP-242189</w:t>
      </w:r>
      <w:r>
        <w:rPr>
          <w:rFonts w:ascii="Arial" w:hAnsi="Arial" w:cs="Arial"/>
          <w:b/>
          <w:color w:val="0000FF"/>
          <w:sz w:val="24"/>
        </w:rPr>
        <w:tab/>
      </w:r>
      <w:r>
        <w:rPr>
          <w:rFonts w:ascii="Arial" w:hAnsi="Arial" w:cs="Arial"/>
          <w:b/>
          <w:sz w:val="24"/>
        </w:rPr>
        <w:t>RAN4 CRs to Maintenance for Closed WIs/SIs for REL-18 and earlier - Batch 41</w:t>
      </w:r>
    </w:p>
    <w:p w14:paraId="2DF5181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AB01C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6F0E32" w14:textId="77777777" w:rsidR="009F16EF" w:rsidRDefault="009F16EF" w:rsidP="009F16EF">
      <w:pPr>
        <w:rPr>
          <w:rFonts w:ascii="Arial" w:hAnsi="Arial" w:cs="Arial"/>
          <w:b/>
          <w:sz w:val="24"/>
        </w:rPr>
      </w:pPr>
      <w:r>
        <w:rPr>
          <w:rFonts w:ascii="Arial" w:hAnsi="Arial" w:cs="Arial"/>
          <w:b/>
          <w:color w:val="0000FF"/>
          <w:sz w:val="24"/>
        </w:rPr>
        <w:t>RP-242190</w:t>
      </w:r>
      <w:r>
        <w:rPr>
          <w:rFonts w:ascii="Arial" w:hAnsi="Arial" w:cs="Arial"/>
          <w:b/>
          <w:color w:val="0000FF"/>
          <w:sz w:val="24"/>
        </w:rPr>
        <w:tab/>
      </w:r>
      <w:r>
        <w:rPr>
          <w:rFonts w:ascii="Arial" w:hAnsi="Arial" w:cs="Arial"/>
          <w:b/>
          <w:sz w:val="24"/>
        </w:rPr>
        <w:t>RAN4 CRs to Maintenance for Closed WIs/SIs for REL-18 and earlier - Batch 42</w:t>
      </w:r>
    </w:p>
    <w:p w14:paraId="4C80802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C08ECF"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3A213" w14:textId="77777777" w:rsidR="009F16EF" w:rsidRDefault="009F16EF" w:rsidP="009F16EF">
      <w:pPr>
        <w:rPr>
          <w:rFonts w:ascii="Arial" w:hAnsi="Arial" w:cs="Arial"/>
          <w:b/>
          <w:sz w:val="24"/>
        </w:rPr>
      </w:pPr>
      <w:r>
        <w:rPr>
          <w:rFonts w:ascii="Arial" w:hAnsi="Arial" w:cs="Arial"/>
          <w:b/>
          <w:color w:val="0000FF"/>
          <w:sz w:val="24"/>
        </w:rPr>
        <w:t>RP-242191</w:t>
      </w:r>
      <w:r>
        <w:rPr>
          <w:rFonts w:ascii="Arial" w:hAnsi="Arial" w:cs="Arial"/>
          <w:b/>
          <w:color w:val="0000FF"/>
          <w:sz w:val="24"/>
        </w:rPr>
        <w:tab/>
      </w:r>
      <w:r>
        <w:rPr>
          <w:rFonts w:ascii="Arial" w:hAnsi="Arial" w:cs="Arial"/>
          <w:b/>
          <w:sz w:val="24"/>
        </w:rPr>
        <w:t>RAN4 CRs to Maintenance for Closed WIs/SIs for REL-18 and earlier - Batch 43</w:t>
      </w:r>
    </w:p>
    <w:p w14:paraId="6DDD649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686C03" w14:textId="77777777" w:rsidR="009F16EF" w:rsidRDefault="009F16EF" w:rsidP="009F16EF">
      <w:pPr>
        <w:rPr>
          <w:rFonts w:ascii="Arial" w:hAnsi="Arial" w:cs="Arial"/>
          <w:b/>
        </w:rPr>
      </w:pPr>
      <w:r>
        <w:rPr>
          <w:rFonts w:ascii="Arial" w:hAnsi="Arial" w:cs="Arial"/>
          <w:b/>
        </w:rPr>
        <w:t xml:space="preserve">Discussion: </w:t>
      </w:r>
    </w:p>
    <w:p w14:paraId="7E049ECE" w14:textId="77777777" w:rsidR="009F16EF" w:rsidRDefault="009F16EF" w:rsidP="009F16EF">
      <w:r>
        <w:t>MCC: R4-2412469, R4-2412470: TEI17 CRs without TEI identifier (certainly wrong WI code was used)</w:t>
      </w:r>
    </w:p>
    <w:p w14:paraId="124D3E5F" w14:textId="77777777" w:rsidR="009F16EF" w:rsidRDefault="009F16EF" w:rsidP="009F16EF">
      <w:r>
        <w:t>conclusion:</w:t>
      </w:r>
    </w:p>
    <w:p w14:paraId="385E8DF7" w14:textId="77777777" w:rsidR="009F16EF" w:rsidRDefault="009F16EF" w:rsidP="009F16EF">
      <w:r>
        <w:t>all CRs of RP-242191 are approved except</w:t>
      </w:r>
    </w:p>
    <w:p w14:paraId="1E791333" w14:textId="77777777" w:rsidR="009F16EF" w:rsidRDefault="009F16EF" w:rsidP="009F16EF">
      <w:r>
        <w:t>R4-2412469, R4-2412470 which are postponed</w:t>
      </w:r>
    </w:p>
    <w:p w14:paraId="25E25688" w14:textId="77777777" w:rsidR="009F16EF" w:rsidRDefault="009F16EF" w:rsidP="009F16EF">
      <w:r>
        <w:t>(can be brought back to RAN #106 with correct WI codes)</w:t>
      </w:r>
    </w:p>
    <w:p w14:paraId="771E726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18A353" w14:textId="77777777" w:rsidR="009F16EF" w:rsidRDefault="009F16EF" w:rsidP="009F16EF">
      <w:pPr>
        <w:rPr>
          <w:rFonts w:ascii="Arial" w:hAnsi="Arial" w:cs="Arial"/>
          <w:b/>
          <w:sz w:val="24"/>
        </w:rPr>
      </w:pPr>
      <w:r>
        <w:rPr>
          <w:rFonts w:ascii="Arial" w:hAnsi="Arial" w:cs="Arial"/>
          <w:b/>
          <w:color w:val="0000FF"/>
          <w:sz w:val="24"/>
        </w:rPr>
        <w:t>RP-242192</w:t>
      </w:r>
      <w:r>
        <w:rPr>
          <w:rFonts w:ascii="Arial" w:hAnsi="Arial" w:cs="Arial"/>
          <w:b/>
          <w:color w:val="0000FF"/>
          <w:sz w:val="24"/>
        </w:rPr>
        <w:tab/>
      </w:r>
      <w:r>
        <w:rPr>
          <w:rFonts w:ascii="Arial" w:hAnsi="Arial" w:cs="Arial"/>
          <w:b/>
          <w:sz w:val="24"/>
        </w:rPr>
        <w:t>RAN4 CRs to Maintenance for Closed WIs/SIs for REL-18 and earlier - Batch 44</w:t>
      </w:r>
    </w:p>
    <w:p w14:paraId="5A3E9E5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4E2F40" w14:textId="77777777" w:rsidR="009F16EF" w:rsidRDefault="009F16EF" w:rsidP="009F16EF">
      <w:pPr>
        <w:rPr>
          <w:rFonts w:ascii="Arial" w:hAnsi="Arial" w:cs="Arial"/>
          <w:b/>
        </w:rPr>
      </w:pPr>
      <w:r>
        <w:rPr>
          <w:rFonts w:ascii="Arial" w:hAnsi="Arial" w:cs="Arial"/>
          <w:b/>
        </w:rPr>
        <w:t xml:space="preserve">Discussion: </w:t>
      </w:r>
    </w:p>
    <w:p w14:paraId="65777F71" w14:textId="77777777" w:rsidR="009F16EF" w:rsidRDefault="009F16EF" w:rsidP="009F16EF">
      <w:r>
        <w:t>MCC: 3 company CRs to 38.104, 38.141-1 and 38.141-2:</w:t>
      </w:r>
    </w:p>
    <w:p w14:paraId="3461000C" w14:textId="77777777" w:rsidR="009F16EF" w:rsidRDefault="009F16EF" w:rsidP="009F16EF">
      <w:r>
        <w:t>- RP-241890 to replace R4-2413607 of RP-242192</w:t>
      </w:r>
    </w:p>
    <w:p w14:paraId="084B98B7" w14:textId="77777777" w:rsidR="009F16EF" w:rsidRDefault="009F16EF" w:rsidP="009F16EF">
      <w:r>
        <w:t>- RP-241892 to replace R4-2413608 of RP-242192</w:t>
      </w:r>
    </w:p>
    <w:p w14:paraId="572E5B7A" w14:textId="77777777" w:rsidR="009F16EF" w:rsidRDefault="009F16EF" w:rsidP="009F16EF">
      <w:r>
        <w:t>- RP-241893 to replace R4-2413609 of RP-242192</w:t>
      </w:r>
    </w:p>
    <w:p w14:paraId="28783D99" w14:textId="77777777" w:rsidR="009F16EF" w:rsidRDefault="009F16EF" w:rsidP="009F16EF">
      <w:r>
        <w:t>in order to correct CR title and WI code to NR_bands_R17_BWs-Core, TEI18 (this is a correction to a former cat.A REL-18 CR where the REL-17 cat.F CR was correct)</w:t>
      </w:r>
    </w:p>
    <w:p w14:paraId="27DFEE1A" w14:textId="77777777" w:rsidR="009F16EF" w:rsidRDefault="009F16EF" w:rsidP="009F16EF">
      <w:r>
        <w:t>conclusion: all CRs of RP-242192 are revised:</w:t>
      </w:r>
    </w:p>
    <w:p w14:paraId="54BE14EA" w14:textId="77777777" w:rsidR="009F16EF" w:rsidRDefault="009F16EF" w:rsidP="009F16EF">
      <w:r>
        <w:t>- R4-2413607 which is revised in RP-241890</w:t>
      </w:r>
    </w:p>
    <w:p w14:paraId="1B353B10" w14:textId="77777777" w:rsidR="009F16EF" w:rsidRDefault="009F16EF" w:rsidP="009F16EF">
      <w:r>
        <w:t>- R4-2413608 which is revised in RP-241892</w:t>
      </w:r>
    </w:p>
    <w:p w14:paraId="6427976C" w14:textId="77777777" w:rsidR="009F16EF" w:rsidRDefault="009F16EF" w:rsidP="009F16EF">
      <w:r>
        <w:t>- R4-2413609 which is revised in RP-241893</w:t>
      </w:r>
    </w:p>
    <w:p w14:paraId="5DE8F66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42BEE4" w14:textId="77777777" w:rsidR="009F16EF" w:rsidRDefault="009F16EF" w:rsidP="009F16EF">
      <w:pPr>
        <w:rPr>
          <w:rFonts w:ascii="Arial" w:hAnsi="Arial" w:cs="Arial"/>
          <w:b/>
          <w:sz w:val="24"/>
        </w:rPr>
      </w:pPr>
      <w:r>
        <w:rPr>
          <w:rFonts w:ascii="Arial" w:hAnsi="Arial" w:cs="Arial"/>
          <w:b/>
          <w:color w:val="0000FF"/>
          <w:sz w:val="24"/>
        </w:rPr>
        <w:t>RP-242196</w:t>
      </w:r>
      <w:r>
        <w:rPr>
          <w:rFonts w:ascii="Arial" w:hAnsi="Arial" w:cs="Arial"/>
          <w:b/>
          <w:color w:val="0000FF"/>
          <w:sz w:val="24"/>
        </w:rPr>
        <w:tab/>
      </w:r>
      <w:r>
        <w:rPr>
          <w:rFonts w:ascii="Arial" w:hAnsi="Arial" w:cs="Arial"/>
          <w:b/>
          <w:sz w:val="24"/>
        </w:rPr>
        <w:t>RAN4 CRs to Maintenance for Closed WIs/SIs for REL-18 and earlier - Batch 45</w:t>
      </w:r>
    </w:p>
    <w:p w14:paraId="14A1FE0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9A49A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8449D" w14:textId="77777777" w:rsidR="009F16EF" w:rsidRDefault="009F16EF" w:rsidP="009F16EF">
      <w:pPr>
        <w:rPr>
          <w:rFonts w:ascii="Arial" w:hAnsi="Arial" w:cs="Arial"/>
          <w:b/>
          <w:sz w:val="24"/>
        </w:rPr>
      </w:pPr>
      <w:r>
        <w:rPr>
          <w:rFonts w:ascii="Arial" w:hAnsi="Arial" w:cs="Arial"/>
          <w:b/>
          <w:color w:val="0000FF"/>
          <w:sz w:val="24"/>
        </w:rPr>
        <w:t>RP-242198</w:t>
      </w:r>
      <w:r>
        <w:rPr>
          <w:rFonts w:ascii="Arial" w:hAnsi="Arial" w:cs="Arial"/>
          <w:b/>
          <w:color w:val="0000FF"/>
          <w:sz w:val="24"/>
        </w:rPr>
        <w:tab/>
      </w:r>
      <w:r>
        <w:rPr>
          <w:rFonts w:ascii="Arial" w:hAnsi="Arial" w:cs="Arial"/>
          <w:b/>
          <w:sz w:val="24"/>
        </w:rPr>
        <w:t>RAN4 CRs to Maintenance for Closed WIs/SIs for REL-18 and earlier - Batch 46</w:t>
      </w:r>
    </w:p>
    <w:p w14:paraId="773D16A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9BA3F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D3E46" w14:textId="77777777" w:rsidR="009F16EF" w:rsidRDefault="009F16EF" w:rsidP="009F16EF">
      <w:pPr>
        <w:rPr>
          <w:rFonts w:ascii="Arial" w:hAnsi="Arial" w:cs="Arial"/>
          <w:b/>
          <w:sz w:val="24"/>
        </w:rPr>
      </w:pPr>
      <w:r>
        <w:rPr>
          <w:rFonts w:ascii="Arial" w:hAnsi="Arial" w:cs="Arial"/>
          <w:b/>
          <w:color w:val="0000FF"/>
          <w:sz w:val="24"/>
        </w:rPr>
        <w:lastRenderedPageBreak/>
        <w:t>RP-242193</w:t>
      </w:r>
      <w:r>
        <w:rPr>
          <w:rFonts w:ascii="Arial" w:hAnsi="Arial" w:cs="Arial"/>
          <w:b/>
          <w:color w:val="0000FF"/>
          <w:sz w:val="24"/>
        </w:rPr>
        <w:tab/>
      </w:r>
      <w:r>
        <w:rPr>
          <w:rFonts w:ascii="Arial" w:hAnsi="Arial" w:cs="Arial"/>
          <w:b/>
          <w:sz w:val="24"/>
        </w:rPr>
        <w:t>RAN4 CRs to NR+LTE TEI17 – Batch 1</w:t>
      </w:r>
    </w:p>
    <w:p w14:paraId="667AE8A8"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3C5E15" w14:textId="77777777" w:rsidR="009F16EF" w:rsidRDefault="009F16EF" w:rsidP="009F16EF">
      <w:pPr>
        <w:rPr>
          <w:rFonts w:ascii="Arial" w:hAnsi="Arial" w:cs="Arial"/>
          <w:b/>
        </w:rPr>
      </w:pPr>
      <w:r>
        <w:rPr>
          <w:rFonts w:ascii="Arial" w:hAnsi="Arial" w:cs="Arial"/>
          <w:b/>
        </w:rPr>
        <w:t xml:space="preserve">Abstract: </w:t>
      </w:r>
    </w:p>
    <w:p w14:paraId="6AF2186E" w14:textId="77777777" w:rsidR="009F16EF" w:rsidRDefault="009F16EF" w:rsidP="009F16EF">
      <w:r>
        <w:t>[TEI17 with TEI Identifier]</w:t>
      </w:r>
    </w:p>
    <w:p w14:paraId="64A014C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9971D" w14:textId="77777777" w:rsidR="009F16EF" w:rsidRDefault="009F16EF" w:rsidP="009F16EF">
      <w:pPr>
        <w:rPr>
          <w:rFonts w:ascii="Arial" w:hAnsi="Arial" w:cs="Arial"/>
          <w:b/>
          <w:sz w:val="24"/>
        </w:rPr>
      </w:pPr>
      <w:r>
        <w:rPr>
          <w:rFonts w:ascii="Arial" w:hAnsi="Arial" w:cs="Arial"/>
          <w:b/>
          <w:color w:val="0000FF"/>
          <w:sz w:val="24"/>
        </w:rPr>
        <w:t>RP-242194</w:t>
      </w:r>
      <w:r>
        <w:rPr>
          <w:rFonts w:ascii="Arial" w:hAnsi="Arial" w:cs="Arial"/>
          <w:b/>
          <w:color w:val="0000FF"/>
          <w:sz w:val="24"/>
        </w:rPr>
        <w:tab/>
      </w:r>
      <w:r>
        <w:rPr>
          <w:rFonts w:ascii="Arial" w:hAnsi="Arial" w:cs="Arial"/>
          <w:b/>
          <w:sz w:val="24"/>
        </w:rPr>
        <w:t>RAN4 CRs to NR+LTE TEI18 – Batch 2</w:t>
      </w:r>
    </w:p>
    <w:p w14:paraId="5E3733A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C5CB9D" w14:textId="77777777" w:rsidR="009F16EF" w:rsidRDefault="009F16EF" w:rsidP="009F16EF">
      <w:pPr>
        <w:rPr>
          <w:rFonts w:ascii="Arial" w:hAnsi="Arial" w:cs="Arial"/>
          <w:b/>
        </w:rPr>
      </w:pPr>
      <w:r>
        <w:rPr>
          <w:rFonts w:ascii="Arial" w:hAnsi="Arial" w:cs="Arial"/>
          <w:b/>
        </w:rPr>
        <w:t xml:space="preserve">Abstract: </w:t>
      </w:r>
    </w:p>
    <w:p w14:paraId="6D210B1E" w14:textId="77777777" w:rsidR="009F16EF" w:rsidRDefault="009F16EF" w:rsidP="009F16EF">
      <w:r>
        <w:t>[TEI18 with TEI Identifier]</w:t>
      </w:r>
    </w:p>
    <w:p w14:paraId="27B469DF" w14:textId="77777777" w:rsidR="009F16EF" w:rsidRDefault="009F16EF" w:rsidP="009F16EF">
      <w:pPr>
        <w:rPr>
          <w:rFonts w:ascii="Arial" w:hAnsi="Arial" w:cs="Arial"/>
          <w:b/>
        </w:rPr>
      </w:pPr>
      <w:r>
        <w:rPr>
          <w:rFonts w:ascii="Arial" w:hAnsi="Arial" w:cs="Arial"/>
          <w:b/>
        </w:rPr>
        <w:t xml:space="preserve">Discussion: </w:t>
      </w:r>
    </w:p>
    <w:p w14:paraId="4F4E601C" w14:textId="77777777" w:rsidR="009F16EF" w:rsidRDefault="009F16EF" w:rsidP="009F16EF">
      <w:r>
        <w:t>moved from AI 9.6 to AI 14</w:t>
      </w:r>
    </w:p>
    <w:p w14:paraId="0CC9F2A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FD541" w14:textId="77777777" w:rsidR="009F16EF" w:rsidRDefault="009F16EF" w:rsidP="009F16EF">
      <w:pPr>
        <w:rPr>
          <w:rFonts w:ascii="Arial" w:hAnsi="Arial" w:cs="Arial"/>
          <w:b/>
          <w:sz w:val="24"/>
        </w:rPr>
      </w:pPr>
      <w:r>
        <w:rPr>
          <w:rFonts w:ascii="Arial" w:hAnsi="Arial" w:cs="Arial"/>
          <w:b/>
          <w:color w:val="0000FF"/>
          <w:sz w:val="24"/>
        </w:rPr>
        <w:t>RP-242241</w:t>
      </w:r>
      <w:r>
        <w:rPr>
          <w:rFonts w:ascii="Arial" w:hAnsi="Arial" w:cs="Arial"/>
          <w:b/>
          <w:color w:val="0000FF"/>
          <w:sz w:val="24"/>
        </w:rPr>
        <w:tab/>
      </w:r>
      <w:r>
        <w:rPr>
          <w:rFonts w:ascii="Arial" w:hAnsi="Arial" w:cs="Arial"/>
          <w:b/>
          <w:sz w:val="24"/>
        </w:rPr>
        <w:t>CR Pack on TEI15_Test - Pack 1/8</w:t>
      </w:r>
    </w:p>
    <w:p w14:paraId="6F54E27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8211B5" w14:textId="77777777" w:rsidR="009F16EF" w:rsidRDefault="009F16EF" w:rsidP="009F16EF">
      <w:pPr>
        <w:rPr>
          <w:rFonts w:ascii="Arial" w:hAnsi="Arial" w:cs="Arial"/>
          <w:b/>
        </w:rPr>
      </w:pPr>
      <w:r>
        <w:rPr>
          <w:rFonts w:ascii="Arial" w:hAnsi="Arial" w:cs="Arial"/>
          <w:b/>
        </w:rPr>
        <w:t xml:space="preserve">Discussion: </w:t>
      </w:r>
    </w:p>
    <w:p w14:paraId="66EE120F" w14:textId="77777777" w:rsidR="009F16EF" w:rsidRDefault="009F16EF" w:rsidP="009F16EF">
      <w:r>
        <w:t>MCC: late submission</w:t>
      </w:r>
    </w:p>
    <w:p w14:paraId="5637CA5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9BC2D" w14:textId="77777777" w:rsidR="009F16EF" w:rsidRDefault="009F16EF" w:rsidP="009F16EF">
      <w:pPr>
        <w:rPr>
          <w:rFonts w:ascii="Arial" w:hAnsi="Arial" w:cs="Arial"/>
          <w:b/>
          <w:sz w:val="24"/>
        </w:rPr>
      </w:pPr>
      <w:r>
        <w:rPr>
          <w:rFonts w:ascii="Arial" w:hAnsi="Arial" w:cs="Arial"/>
          <w:b/>
          <w:color w:val="0000FF"/>
          <w:sz w:val="24"/>
        </w:rPr>
        <w:t>RP-242242</w:t>
      </w:r>
      <w:r>
        <w:rPr>
          <w:rFonts w:ascii="Arial" w:hAnsi="Arial" w:cs="Arial"/>
          <w:b/>
          <w:color w:val="0000FF"/>
          <w:sz w:val="24"/>
        </w:rPr>
        <w:tab/>
      </w:r>
      <w:r>
        <w:rPr>
          <w:rFonts w:ascii="Arial" w:hAnsi="Arial" w:cs="Arial"/>
          <w:b/>
          <w:sz w:val="24"/>
        </w:rPr>
        <w:t>CR Pack on TEI15_Test - Pack 2/8</w:t>
      </w:r>
    </w:p>
    <w:p w14:paraId="4E94E503"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2275B0" w14:textId="77777777" w:rsidR="009F16EF" w:rsidRDefault="009F16EF" w:rsidP="009F16EF">
      <w:pPr>
        <w:rPr>
          <w:rFonts w:ascii="Arial" w:hAnsi="Arial" w:cs="Arial"/>
          <w:b/>
        </w:rPr>
      </w:pPr>
      <w:r>
        <w:rPr>
          <w:rFonts w:ascii="Arial" w:hAnsi="Arial" w:cs="Arial"/>
          <w:b/>
        </w:rPr>
        <w:t xml:space="preserve">Discussion: </w:t>
      </w:r>
    </w:p>
    <w:p w14:paraId="6209B35B" w14:textId="77777777" w:rsidR="009F16EF" w:rsidRDefault="009F16EF" w:rsidP="009F16EF">
      <w:r>
        <w:t>MCC: late submission</w:t>
      </w:r>
    </w:p>
    <w:p w14:paraId="2932A2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9B2AF2" w14:textId="77777777" w:rsidR="009F16EF" w:rsidRDefault="009F16EF" w:rsidP="009F16EF">
      <w:pPr>
        <w:rPr>
          <w:rFonts w:ascii="Arial" w:hAnsi="Arial" w:cs="Arial"/>
          <w:b/>
          <w:sz w:val="24"/>
        </w:rPr>
      </w:pPr>
      <w:r>
        <w:rPr>
          <w:rFonts w:ascii="Arial" w:hAnsi="Arial" w:cs="Arial"/>
          <w:b/>
          <w:color w:val="0000FF"/>
          <w:sz w:val="24"/>
        </w:rPr>
        <w:t>RP-242243</w:t>
      </w:r>
      <w:r>
        <w:rPr>
          <w:rFonts w:ascii="Arial" w:hAnsi="Arial" w:cs="Arial"/>
          <w:b/>
          <w:color w:val="0000FF"/>
          <w:sz w:val="24"/>
        </w:rPr>
        <w:tab/>
      </w:r>
      <w:r>
        <w:rPr>
          <w:rFonts w:ascii="Arial" w:hAnsi="Arial" w:cs="Arial"/>
          <w:b/>
          <w:sz w:val="24"/>
        </w:rPr>
        <w:t>CR Pack on TEI15_Test - Pack 3/8</w:t>
      </w:r>
    </w:p>
    <w:p w14:paraId="59CB5569"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9892A1" w14:textId="77777777" w:rsidR="009F16EF" w:rsidRDefault="009F16EF" w:rsidP="009F16EF">
      <w:pPr>
        <w:rPr>
          <w:rFonts w:ascii="Arial" w:hAnsi="Arial" w:cs="Arial"/>
          <w:b/>
        </w:rPr>
      </w:pPr>
      <w:r>
        <w:rPr>
          <w:rFonts w:ascii="Arial" w:hAnsi="Arial" w:cs="Arial"/>
          <w:b/>
        </w:rPr>
        <w:t xml:space="preserve">Discussion: </w:t>
      </w:r>
    </w:p>
    <w:p w14:paraId="403E237F" w14:textId="77777777" w:rsidR="009F16EF" w:rsidRDefault="009F16EF" w:rsidP="009F16EF">
      <w:r>
        <w:t>MCC: late submission</w:t>
      </w:r>
    </w:p>
    <w:p w14:paraId="2AE4A66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00958" w14:textId="77777777" w:rsidR="009F16EF" w:rsidRDefault="009F16EF" w:rsidP="009F16EF">
      <w:pPr>
        <w:rPr>
          <w:rFonts w:ascii="Arial" w:hAnsi="Arial" w:cs="Arial"/>
          <w:b/>
          <w:sz w:val="24"/>
        </w:rPr>
      </w:pPr>
      <w:r>
        <w:rPr>
          <w:rFonts w:ascii="Arial" w:hAnsi="Arial" w:cs="Arial"/>
          <w:b/>
          <w:color w:val="0000FF"/>
          <w:sz w:val="24"/>
        </w:rPr>
        <w:t>RP-242244</w:t>
      </w:r>
      <w:r>
        <w:rPr>
          <w:rFonts w:ascii="Arial" w:hAnsi="Arial" w:cs="Arial"/>
          <w:b/>
          <w:color w:val="0000FF"/>
          <w:sz w:val="24"/>
        </w:rPr>
        <w:tab/>
      </w:r>
      <w:r>
        <w:rPr>
          <w:rFonts w:ascii="Arial" w:hAnsi="Arial" w:cs="Arial"/>
          <w:b/>
          <w:sz w:val="24"/>
        </w:rPr>
        <w:t>CR Pack on TEI15_Test - Pack 4/8</w:t>
      </w:r>
    </w:p>
    <w:p w14:paraId="68034597"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919CC7" w14:textId="77777777" w:rsidR="009F16EF" w:rsidRDefault="009F16EF" w:rsidP="009F16EF">
      <w:pPr>
        <w:rPr>
          <w:rFonts w:ascii="Arial" w:hAnsi="Arial" w:cs="Arial"/>
          <w:b/>
        </w:rPr>
      </w:pPr>
      <w:r>
        <w:rPr>
          <w:rFonts w:ascii="Arial" w:hAnsi="Arial" w:cs="Arial"/>
          <w:b/>
        </w:rPr>
        <w:t xml:space="preserve">Discussion: </w:t>
      </w:r>
    </w:p>
    <w:p w14:paraId="4D385FD9" w14:textId="77777777" w:rsidR="009F16EF" w:rsidRDefault="009F16EF" w:rsidP="009F16EF">
      <w:r>
        <w:t>MCC: late submission</w:t>
      </w:r>
    </w:p>
    <w:p w14:paraId="06C1F4B5" w14:textId="77777777" w:rsidR="009F16EF" w:rsidRDefault="009F16EF" w:rsidP="009F16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5744E" w14:textId="77777777" w:rsidR="009F16EF" w:rsidRDefault="009F16EF" w:rsidP="009F16EF">
      <w:pPr>
        <w:rPr>
          <w:rFonts w:ascii="Arial" w:hAnsi="Arial" w:cs="Arial"/>
          <w:b/>
          <w:sz w:val="24"/>
        </w:rPr>
      </w:pPr>
      <w:r>
        <w:rPr>
          <w:rFonts w:ascii="Arial" w:hAnsi="Arial" w:cs="Arial"/>
          <w:b/>
          <w:color w:val="0000FF"/>
          <w:sz w:val="24"/>
        </w:rPr>
        <w:t>RP-242245</w:t>
      </w:r>
      <w:r>
        <w:rPr>
          <w:rFonts w:ascii="Arial" w:hAnsi="Arial" w:cs="Arial"/>
          <w:b/>
          <w:color w:val="0000FF"/>
          <w:sz w:val="24"/>
        </w:rPr>
        <w:tab/>
      </w:r>
      <w:r>
        <w:rPr>
          <w:rFonts w:ascii="Arial" w:hAnsi="Arial" w:cs="Arial"/>
          <w:b/>
          <w:sz w:val="24"/>
        </w:rPr>
        <w:t>CR Pack on TEI15_Test - Pack 5/8</w:t>
      </w:r>
    </w:p>
    <w:p w14:paraId="6CDBC92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C09776" w14:textId="77777777" w:rsidR="009F16EF" w:rsidRDefault="009F16EF" w:rsidP="009F16EF">
      <w:pPr>
        <w:rPr>
          <w:rFonts w:ascii="Arial" w:hAnsi="Arial" w:cs="Arial"/>
          <w:b/>
        </w:rPr>
      </w:pPr>
      <w:r>
        <w:rPr>
          <w:rFonts w:ascii="Arial" w:hAnsi="Arial" w:cs="Arial"/>
          <w:b/>
        </w:rPr>
        <w:t xml:space="preserve">Discussion: </w:t>
      </w:r>
    </w:p>
    <w:p w14:paraId="657F6FFE" w14:textId="77777777" w:rsidR="009F16EF" w:rsidRDefault="009F16EF" w:rsidP="009F16EF">
      <w:r>
        <w:t>MCC: late submission</w:t>
      </w:r>
    </w:p>
    <w:p w14:paraId="64F853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9D4D0F" w14:textId="77777777" w:rsidR="009F16EF" w:rsidRDefault="009F16EF" w:rsidP="009F16EF">
      <w:pPr>
        <w:rPr>
          <w:rFonts w:ascii="Arial" w:hAnsi="Arial" w:cs="Arial"/>
          <w:b/>
          <w:sz w:val="24"/>
        </w:rPr>
      </w:pPr>
      <w:r>
        <w:rPr>
          <w:rFonts w:ascii="Arial" w:hAnsi="Arial" w:cs="Arial"/>
          <w:b/>
          <w:color w:val="0000FF"/>
          <w:sz w:val="24"/>
        </w:rPr>
        <w:t>RP-242246</w:t>
      </w:r>
      <w:r>
        <w:rPr>
          <w:rFonts w:ascii="Arial" w:hAnsi="Arial" w:cs="Arial"/>
          <w:b/>
          <w:color w:val="0000FF"/>
          <w:sz w:val="24"/>
        </w:rPr>
        <w:tab/>
      </w:r>
      <w:r>
        <w:rPr>
          <w:rFonts w:ascii="Arial" w:hAnsi="Arial" w:cs="Arial"/>
          <w:b/>
          <w:sz w:val="24"/>
        </w:rPr>
        <w:t>CR Pack on TEI15_Test - Pack 6/8</w:t>
      </w:r>
    </w:p>
    <w:p w14:paraId="1EA1F764"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9C80FC" w14:textId="77777777" w:rsidR="009F16EF" w:rsidRDefault="009F16EF" w:rsidP="009F16EF">
      <w:pPr>
        <w:rPr>
          <w:rFonts w:ascii="Arial" w:hAnsi="Arial" w:cs="Arial"/>
          <w:b/>
        </w:rPr>
      </w:pPr>
      <w:r>
        <w:rPr>
          <w:rFonts w:ascii="Arial" w:hAnsi="Arial" w:cs="Arial"/>
          <w:b/>
        </w:rPr>
        <w:t xml:space="preserve">Discussion: </w:t>
      </w:r>
    </w:p>
    <w:p w14:paraId="7D0D0C39" w14:textId="77777777" w:rsidR="009F16EF" w:rsidRDefault="009F16EF" w:rsidP="009F16EF">
      <w:r>
        <w:t>MCC: late submission</w:t>
      </w:r>
    </w:p>
    <w:p w14:paraId="789AEE4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2FDB7" w14:textId="77777777" w:rsidR="009F16EF" w:rsidRDefault="009F16EF" w:rsidP="009F16EF">
      <w:pPr>
        <w:rPr>
          <w:rFonts w:ascii="Arial" w:hAnsi="Arial" w:cs="Arial"/>
          <w:b/>
          <w:sz w:val="24"/>
        </w:rPr>
      </w:pPr>
      <w:r>
        <w:rPr>
          <w:rFonts w:ascii="Arial" w:hAnsi="Arial" w:cs="Arial"/>
          <w:b/>
          <w:color w:val="0000FF"/>
          <w:sz w:val="24"/>
        </w:rPr>
        <w:t>RP-242247</w:t>
      </w:r>
      <w:r>
        <w:rPr>
          <w:rFonts w:ascii="Arial" w:hAnsi="Arial" w:cs="Arial"/>
          <w:b/>
          <w:color w:val="0000FF"/>
          <w:sz w:val="24"/>
        </w:rPr>
        <w:tab/>
      </w:r>
      <w:r>
        <w:rPr>
          <w:rFonts w:ascii="Arial" w:hAnsi="Arial" w:cs="Arial"/>
          <w:b/>
          <w:sz w:val="24"/>
        </w:rPr>
        <w:t>CR Pack on TEI15_Test - Pack 7/8</w:t>
      </w:r>
    </w:p>
    <w:p w14:paraId="6FBC480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24C3C9" w14:textId="77777777" w:rsidR="009F16EF" w:rsidRDefault="009F16EF" w:rsidP="009F16EF">
      <w:pPr>
        <w:rPr>
          <w:rFonts w:ascii="Arial" w:hAnsi="Arial" w:cs="Arial"/>
          <w:b/>
        </w:rPr>
      </w:pPr>
      <w:r>
        <w:rPr>
          <w:rFonts w:ascii="Arial" w:hAnsi="Arial" w:cs="Arial"/>
          <w:b/>
        </w:rPr>
        <w:t xml:space="preserve">Discussion: </w:t>
      </w:r>
    </w:p>
    <w:p w14:paraId="0E77BE2E" w14:textId="77777777" w:rsidR="009F16EF" w:rsidRDefault="009F16EF" w:rsidP="009F16EF">
      <w:r>
        <w:t>MCC: late submission</w:t>
      </w:r>
    </w:p>
    <w:p w14:paraId="22C79B1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68E69" w14:textId="77777777" w:rsidR="009F16EF" w:rsidRDefault="009F16EF" w:rsidP="009F16EF">
      <w:pPr>
        <w:rPr>
          <w:rFonts w:ascii="Arial" w:hAnsi="Arial" w:cs="Arial"/>
          <w:b/>
          <w:sz w:val="24"/>
        </w:rPr>
      </w:pPr>
      <w:r>
        <w:rPr>
          <w:rFonts w:ascii="Arial" w:hAnsi="Arial" w:cs="Arial"/>
          <w:b/>
          <w:color w:val="0000FF"/>
          <w:sz w:val="24"/>
        </w:rPr>
        <w:t>RP-242248</w:t>
      </w:r>
      <w:r>
        <w:rPr>
          <w:rFonts w:ascii="Arial" w:hAnsi="Arial" w:cs="Arial"/>
          <w:b/>
          <w:color w:val="0000FF"/>
          <w:sz w:val="24"/>
        </w:rPr>
        <w:tab/>
      </w:r>
      <w:r>
        <w:rPr>
          <w:rFonts w:ascii="Arial" w:hAnsi="Arial" w:cs="Arial"/>
          <w:b/>
          <w:sz w:val="24"/>
        </w:rPr>
        <w:t>CR Pack on TEI15_Test - Pack 8/8</w:t>
      </w:r>
    </w:p>
    <w:p w14:paraId="50E23B0B"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FFFA3A" w14:textId="77777777" w:rsidR="009F16EF" w:rsidRDefault="009F16EF" w:rsidP="009F16EF">
      <w:pPr>
        <w:rPr>
          <w:rFonts w:ascii="Arial" w:hAnsi="Arial" w:cs="Arial"/>
          <w:b/>
        </w:rPr>
      </w:pPr>
      <w:r>
        <w:rPr>
          <w:rFonts w:ascii="Arial" w:hAnsi="Arial" w:cs="Arial"/>
          <w:b/>
        </w:rPr>
        <w:t xml:space="preserve">Discussion: </w:t>
      </w:r>
    </w:p>
    <w:p w14:paraId="242F45C2" w14:textId="77777777" w:rsidR="009F16EF" w:rsidRDefault="009F16EF" w:rsidP="009F16EF">
      <w:r>
        <w:t>MCC: late submission</w:t>
      </w:r>
    </w:p>
    <w:p w14:paraId="4493F04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5B499" w14:textId="77777777" w:rsidR="009F16EF" w:rsidRDefault="009F16EF" w:rsidP="009F16EF">
      <w:pPr>
        <w:rPr>
          <w:rFonts w:ascii="Arial" w:hAnsi="Arial" w:cs="Arial"/>
          <w:b/>
          <w:sz w:val="24"/>
        </w:rPr>
      </w:pPr>
      <w:r>
        <w:rPr>
          <w:rFonts w:ascii="Arial" w:hAnsi="Arial" w:cs="Arial"/>
          <w:b/>
          <w:color w:val="0000FF"/>
          <w:sz w:val="24"/>
        </w:rPr>
        <w:t>RP-242249</w:t>
      </w:r>
      <w:r>
        <w:rPr>
          <w:rFonts w:ascii="Arial" w:hAnsi="Arial" w:cs="Arial"/>
          <w:b/>
          <w:color w:val="0000FF"/>
          <w:sz w:val="24"/>
        </w:rPr>
        <w:tab/>
      </w:r>
      <w:r>
        <w:rPr>
          <w:rFonts w:ascii="Arial" w:hAnsi="Arial" w:cs="Arial"/>
          <w:b/>
          <w:sz w:val="24"/>
        </w:rPr>
        <w:t>CR Pack on TEI17_Test - Pack 1/8</w:t>
      </w:r>
    </w:p>
    <w:p w14:paraId="109E458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DCF2FA" w14:textId="77777777" w:rsidR="009F16EF" w:rsidRDefault="009F16EF" w:rsidP="009F16EF">
      <w:pPr>
        <w:rPr>
          <w:rFonts w:ascii="Arial" w:hAnsi="Arial" w:cs="Arial"/>
          <w:b/>
        </w:rPr>
      </w:pPr>
      <w:r>
        <w:rPr>
          <w:rFonts w:ascii="Arial" w:hAnsi="Arial" w:cs="Arial"/>
          <w:b/>
        </w:rPr>
        <w:t xml:space="preserve">Discussion: </w:t>
      </w:r>
    </w:p>
    <w:p w14:paraId="1162327F" w14:textId="77777777" w:rsidR="009F16EF" w:rsidRDefault="009F16EF" w:rsidP="009F16EF">
      <w:r>
        <w:t>MCC: late submission</w:t>
      </w:r>
    </w:p>
    <w:p w14:paraId="7F37E52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F4A7C" w14:textId="77777777" w:rsidR="009F16EF" w:rsidRDefault="009F16EF" w:rsidP="009F16EF">
      <w:pPr>
        <w:rPr>
          <w:rFonts w:ascii="Arial" w:hAnsi="Arial" w:cs="Arial"/>
          <w:b/>
          <w:sz w:val="24"/>
        </w:rPr>
      </w:pPr>
      <w:r>
        <w:rPr>
          <w:rFonts w:ascii="Arial" w:hAnsi="Arial" w:cs="Arial"/>
          <w:b/>
          <w:color w:val="0000FF"/>
          <w:sz w:val="24"/>
        </w:rPr>
        <w:t>RP-242250</w:t>
      </w:r>
      <w:r>
        <w:rPr>
          <w:rFonts w:ascii="Arial" w:hAnsi="Arial" w:cs="Arial"/>
          <w:b/>
          <w:color w:val="0000FF"/>
          <w:sz w:val="24"/>
        </w:rPr>
        <w:tab/>
      </w:r>
      <w:r>
        <w:rPr>
          <w:rFonts w:ascii="Arial" w:hAnsi="Arial" w:cs="Arial"/>
          <w:b/>
          <w:sz w:val="24"/>
        </w:rPr>
        <w:t>CR Pack on TEI17_Test - Pack 2/8</w:t>
      </w:r>
    </w:p>
    <w:p w14:paraId="48B942C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447E74" w14:textId="77777777" w:rsidR="009F16EF" w:rsidRDefault="009F16EF" w:rsidP="009F16EF">
      <w:pPr>
        <w:rPr>
          <w:rFonts w:ascii="Arial" w:hAnsi="Arial" w:cs="Arial"/>
          <w:b/>
        </w:rPr>
      </w:pPr>
      <w:r>
        <w:rPr>
          <w:rFonts w:ascii="Arial" w:hAnsi="Arial" w:cs="Arial"/>
          <w:b/>
        </w:rPr>
        <w:t xml:space="preserve">Discussion: </w:t>
      </w:r>
    </w:p>
    <w:p w14:paraId="0CB3E2AA" w14:textId="77777777" w:rsidR="009F16EF" w:rsidRDefault="009F16EF" w:rsidP="009F16EF">
      <w:r>
        <w:t>MCC: late submission</w:t>
      </w:r>
    </w:p>
    <w:p w14:paraId="6C0B41E9"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C83A8" w14:textId="77777777" w:rsidR="009F16EF" w:rsidRDefault="009F16EF" w:rsidP="009F16EF">
      <w:pPr>
        <w:rPr>
          <w:rFonts w:ascii="Arial" w:hAnsi="Arial" w:cs="Arial"/>
          <w:b/>
          <w:sz w:val="24"/>
        </w:rPr>
      </w:pPr>
      <w:r>
        <w:rPr>
          <w:rFonts w:ascii="Arial" w:hAnsi="Arial" w:cs="Arial"/>
          <w:b/>
          <w:color w:val="0000FF"/>
          <w:sz w:val="24"/>
        </w:rPr>
        <w:lastRenderedPageBreak/>
        <w:t>RP-242251</w:t>
      </w:r>
      <w:r>
        <w:rPr>
          <w:rFonts w:ascii="Arial" w:hAnsi="Arial" w:cs="Arial"/>
          <w:b/>
          <w:color w:val="0000FF"/>
          <w:sz w:val="24"/>
        </w:rPr>
        <w:tab/>
      </w:r>
      <w:r>
        <w:rPr>
          <w:rFonts w:ascii="Arial" w:hAnsi="Arial" w:cs="Arial"/>
          <w:b/>
          <w:sz w:val="24"/>
        </w:rPr>
        <w:t>CR Pack on TEI17_Test - Pack 3/8</w:t>
      </w:r>
    </w:p>
    <w:p w14:paraId="3A8368D2"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59213F" w14:textId="77777777" w:rsidR="009F16EF" w:rsidRDefault="009F16EF" w:rsidP="009F16EF">
      <w:pPr>
        <w:rPr>
          <w:rFonts w:ascii="Arial" w:hAnsi="Arial" w:cs="Arial"/>
          <w:b/>
        </w:rPr>
      </w:pPr>
      <w:r>
        <w:rPr>
          <w:rFonts w:ascii="Arial" w:hAnsi="Arial" w:cs="Arial"/>
          <w:b/>
        </w:rPr>
        <w:t xml:space="preserve">Discussion: </w:t>
      </w:r>
    </w:p>
    <w:p w14:paraId="1C5D4960" w14:textId="77777777" w:rsidR="009F16EF" w:rsidRDefault="009F16EF" w:rsidP="009F16EF">
      <w:r>
        <w:t>MCC: late submission</w:t>
      </w:r>
    </w:p>
    <w:p w14:paraId="41D4B96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94983" w14:textId="77777777" w:rsidR="009F16EF" w:rsidRDefault="009F16EF" w:rsidP="009F16EF">
      <w:pPr>
        <w:rPr>
          <w:rFonts w:ascii="Arial" w:hAnsi="Arial" w:cs="Arial"/>
          <w:b/>
          <w:sz w:val="24"/>
        </w:rPr>
      </w:pPr>
      <w:r>
        <w:rPr>
          <w:rFonts w:ascii="Arial" w:hAnsi="Arial" w:cs="Arial"/>
          <w:b/>
          <w:color w:val="0000FF"/>
          <w:sz w:val="24"/>
        </w:rPr>
        <w:t>RP-242252</w:t>
      </w:r>
      <w:r>
        <w:rPr>
          <w:rFonts w:ascii="Arial" w:hAnsi="Arial" w:cs="Arial"/>
          <w:b/>
          <w:color w:val="0000FF"/>
          <w:sz w:val="24"/>
        </w:rPr>
        <w:tab/>
      </w:r>
      <w:r>
        <w:rPr>
          <w:rFonts w:ascii="Arial" w:hAnsi="Arial" w:cs="Arial"/>
          <w:b/>
          <w:sz w:val="24"/>
        </w:rPr>
        <w:t>CR Pack on TEI17_Test - Pack 4/8</w:t>
      </w:r>
    </w:p>
    <w:p w14:paraId="62E5D6B1"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6A35AB" w14:textId="77777777" w:rsidR="009F16EF" w:rsidRDefault="009F16EF" w:rsidP="009F16EF">
      <w:pPr>
        <w:rPr>
          <w:rFonts w:ascii="Arial" w:hAnsi="Arial" w:cs="Arial"/>
          <w:b/>
        </w:rPr>
      </w:pPr>
      <w:r>
        <w:rPr>
          <w:rFonts w:ascii="Arial" w:hAnsi="Arial" w:cs="Arial"/>
          <w:b/>
        </w:rPr>
        <w:t xml:space="preserve">Discussion: </w:t>
      </w:r>
    </w:p>
    <w:p w14:paraId="5399B424" w14:textId="77777777" w:rsidR="009F16EF" w:rsidRDefault="009F16EF" w:rsidP="009F16EF">
      <w:r>
        <w:t>MCC: late submission</w:t>
      </w:r>
    </w:p>
    <w:p w14:paraId="4AA0ACC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251FA" w14:textId="77777777" w:rsidR="009F16EF" w:rsidRDefault="009F16EF" w:rsidP="009F16EF">
      <w:pPr>
        <w:rPr>
          <w:rFonts w:ascii="Arial" w:hAnsi="Arial" w:cs="Arial"/>
          <w:b/>
          <w:sz w:val="24"/>
        </w:rPr>
      </w:pPr>
      <w:r>
        <w:rPr>
          <w:rFonts w:ascii="Arial" w:hAnsi="Arial" w:cs="Arial"/>
          <w:b/>
          <w:color w:val="0000FF"/>
          <w:sz w:val="24"/>
        </w:rPr>
        <w:t>RP-242253</w:t>
      </w:r>
      <w:r>
        <w:rPr>
          <w:rFonts w:ascii="Arial" w:hAnsi="Arial" w:cs="Arial"/>
          <w:b/>
          <w:color w:val="0000FF"/>
          <w:sz w:val="24"/>
        </w:rPr>
        <w:tab/>
      </w:r>
      <w:r>
        <w:rPr>
          <w:rFonts w:ascii="Arial" w:hAnsi="Arial" w:cs="Arial"/>
          <w:b/>
          <w:sz w:val="24"/>
        </w:rPr>
        <w:t>CR Pack on TEI17_Test - Pack 5/8</w:t>
      </w:r>
    </w:p>
    <w:p w14:paraId="06DF8FF5"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A25CF4" w14:textId="77777777" w:rsidR="009F16EF" w:rsidRDefault="009F16EF" w:rsidP="009F16EF">
      <w:pPr>
        <w:rPr>
          <w:rFonts w:ascii="Arial" w:hAnsi="Arial" w:cs="Arial"/>
          <w:b/>
        </w:rPr>
      </w:pPr>
      <w:r>
        <w:rPr>
          <w:rFonts w:ascii="Arial" w:hAnsi="Arial" w:cs="Arial"/>
          <w:b/>
        </w:rPr>
        <w:t xml:space="preserve">Discussion: </w:t>
      </w:r>
    </w:p>
    <w:p w14:paraId="74D4EA42" w14:textId="77777777" w:rsidR="009F16EF" w:rsidRDefault="009F16EF" w:rsidP="009F16EF">
      <w:r>
        <w:t>MCC: late submission</w:t>
      </w:r>
    </w:p>
    <w:p w14:paraId="272BDC3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BF5BB" w14:textId="77777777" w:rsidR="009F16EF" w:rsidRDefault="009F16EF" w:rsidP="009F16EF">
      <w:pPr>
        <w:rPr>
          <w:rFonts w:ascii="Arial" w:hAnsi="Arial" w:cs="Arial"/>
          <w:b/>
          <w:sz w:val="24"/>
        </w:rPr>
      </w:pPr>
      <w:r>
        <w:rPr>
          <w:rFonts w:ascii="Arial" w:hAnsi="Arial" w:cs="Arial"/>
          <w:b/>
          <w:color w:val="0000FF"/>
          <w:sz w:val="24"/>
        </w:rPr>
        <w:t>RP-242254</w:t>
      </w:r>
      <w:r>
        <w:rPr>
          <w:rFonts w:ascii="Arial" w:hAnsi="Arial" w:cs="Arial"/>
          <w:b/>
          <w:color w:val="0000FF"/>
          <w:sz w:val="24"/>
        </w:rPr>
        <w:tab/>
      </w:r>
      <w:r>
        <w:rPr>
          <w:rFonts w:ascii="Arial" w:hAnsi="Arial" w:cs="Arial"/>
          <w:b/>
          <w:sz w:val="24"/>
        </w:rPr>
        <w:t>CR Pack on TEI17_Test - Pack 6/8</w:t>
      </w:r>
    </w:p>
    <w:p w14:paraId="57FEF94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ADD34F" w14:textId="77777777" w:rsidR="009F16EF" w:rsidRDefault="009F16EF" w:rsidP="009F16EF">
      <w:pPr>
        <w:rPr>
          <w:rFonts w:ascii="Arial" w:hAnsi="Arial" w:cs="Arial"/>
          <w:b/>
        </w:rPr>
      </w:pPr>
      <w:r>
        <w:rPr>
          <w:rFonts w:ascii="Arial" w:hAnsi="Arial" w:cs="Arial"/>
          <w:b/>
        </w:rPr>
        <w:t xml:space="preserve">Discussion: </w:t>
      </w:r>
    </w:p>
    <w:p w14:paraId="06907896" w14:textId="77777777" w:rsidR="009F16EF" w:rsidRDefault="009F16EF" w:rsidP="009F16EF">
      <w:r>
        <w:t>MCC: late submission</w:t>
      </w:r>
    </w:p>
    <w:p w14:paraId="6F6EC1C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C9403" w14:textId="77777777" w:rsidR="009F16EF" w:rsidRDefault="009F16EF" w:rsidP="009F16EF">
      <w:pPr>
        <w:rPr>
          <w:rFonts w:ascii="Arial" w:hAnsi="Arial" w:cs="Arial"/>
          <w:b/>
          <w:sz w:val="24"/>
        </w:rPr>
      </w:pPr>
      <w:r>
        <w:rPr>
          <w:rFonts w:ascii="Arial" w:hAnsi="Arial" w:cs="Arial"/>
          <w:b/>
          <w:color w:val="0000FF"/>
          <w:sz w:val="24"/>
        </w:rPr>
        <w:t>RP-242255</w:t>
      </w:r>
      <w:r>
        <w:rPr>
          <w:rFonts w:ascii="Arial" w:hAnsi="Arial" w:cs="Arial"/>
          <w:b/>
          <w:color w:val="0000FF"/>
          <w:sz w:val="24"/>
        </w:rPr>
        <w:tab/>
      </w:r>
      <w:r>
        <w:rPr>
          <w:rFonts w:ascii="Arial" w:hAnsi="Arial" w:cs="Arial"/>
          <w:b/>
          <w:sz w:val="24"/>
        </w:rPr>
        <w:t>CR Pack on TEI17_Test - Pack 7/8</w:t>
      </w:r>
    </w:p>
    <w:p w14:paraId="0896EADE"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BD0DD5" w14:textId="77777777" w:rsidR="009F16EF" w:rsidRDefault="009F16EF" w:rsidP="009F16EF">
      <w:pPr>
        <w:rPr>
          <w:rFonts w:ascii="Arial" w:hAnsi="Arial" w:cs="Arial"/>
          <w:b/>
        </w:rPr>
      </w:pPr>
      <w:r>
        <w:rPr>
          <w:rFonts w:ascii="Arial" w:hAnsi="Arial" w:cs="Arial"/>
          <w:b/>
        </w:rPr>
        <w:t xml:space="preserve">Discussion: </w:t>
      </w:r>
    </w:p>
    <w:p w14:paraId="0FC86D4A" w14:textId="77777777" w:rsidR="009F16EF" w:rsidRDefault="009F16EF" w:rsidP="009F16EF">
      <w:r>
        <w:t>MCC: late submission</w:t>
      </w:r>
    </w:p>
    <w:p w14:paraId="1715593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D838E" w14:textId="77777777" w:rsidR="009F16EF" w:rsidRDefault="009F16EF" w:rsidP="009F16EF">
      <w:pPr>
        <w:rPr>
          <w:rFonts w:ascii="Arial" w:hAnsi="Arial" w:cs="Arial"/>
          <w:b/>
          <w:sz w:val="24"/>
        </w:rPr>
      </w:pPr>
      <w:r>
        <w:rPr>
          <w:rFonts w:ascii="Arial" w:hAnsi="Arial" w:cs="Arial"/>
          <w:b/>
          <w:color w:val="0000FF"/>
          <w:sz w:val="24"/>
        </w:rPr>
        <w:t>RP-242256</w:t>
      </w:r>
      <w:r>
        <w:rPr>
          <w:rFonts w:ascii="Arial" w:hAnsi="Arial" w:cs="Arial"/>
          <w:b/>
          <w:color w:val="0000FF"/>
          <w:sz w:val="24"/>
        </w:rPr>
        <w:tab/>
      </w:r>
      <w:r>
        <w:rPr>
          <w:rFonts w:ascii="Arial" w:hAnsi="Arial" w:cs="Arial"/>
          <w:b/>
          <w:sz w:val="24"/>
        </w:rPr>
        <w:t>CR Pack on TEI17_Test - Pack 8/8</w:t>
      </w:r>
    </w:p>
    <w:p w14:paraId="067CA4DF"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CDC105" w14:textId="77777777" w:rsidR="009F16EF" w:rsidRDefault="009F16EF" w:rsidP="009F16EF">
      <w:pPr>
        <w:rPr>
          <w:rFonts w:ascii="Arial" w:hAnsi="Arial" w:cs="Arial"/>
          <w:b/>
        </w:rPr>
      </w:pPr>
      <w:r>
        <w:rPr>
          <w:rFonts w:ascii="Arial" w:hAnsi="Arial" w:cs="Arial"/>
          <w:b/>
        </w:rPr>
        <w:t xml:space="preserve">Discussion: </w:t>
      </w:r>
    </w:p>
    <w:p w14:paraId="4E72DDFE" w14:textId="77777777" w:rsidR="009F16EF" w:rsidRDefault="009F16EF" w:rsidP="009F16EF">
      <w:r>
        <w:t>MCC: late submission</w:t>
      </w:r>
    </w:p>
    <w:p w14:paraId="27BB38C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F2761" w14:textId="77777777" w:rsidR="009F16EF" w:rsidRDefault="009F16EF" w:rsidP="009F16EF">
      <w:pPr>
        <w:rPr>
          <w:rFonts w:ascii="Arial" w:hAnsi="Arial" w:cs="Arial"/>
          <w:b/>
          <w:sz w:val="24"/>
        </w:rPr>
      </w:pPr>
      <w:r>
        <w:rPr>
          <w:rFonts w:ascii="Arial" w:hAnsi="Arial" w:cs="Arial"/>
          <w:b/>
          <w:color w:val="0000FF"/>
          <w:sz w:val="24"/>
        </w:rPr>
        <w:t>RP-242257</w:t>
      </w:r>
      <w:r>
        <w:rPr>
          <w:rFonts w:ascii="Arial" w:hAnsi="Arial" w:cs="Arial"/>
          <w:b/>
          <w:color w:val="0000FF"/>
          <w:sz w:val="24"/>
        </w:rPr>
        <w:tab/>
      </w:r>
      <w:r>
        <w:rPr>
          <w:rFonts w:ascii="Arial" w:hAnsi="Arial" w:cs="Arial"/>
          <w:b/>
          <w:sz w:val="24"/>
        </w:rPr>
        <w:t>CR Pack on TEI16_Test - Pack 1/3</w:t>
      </w:r>
    </w:p>
    <w:p w14:paraId="2D168756"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52B293" w14:textId="77777777" w:rsidR="009F16EF" w:rsidRDefault="009F16EF" w:rsidP="009F16EF">
      <w:pPr>
        <w:rPr>
          <w:rFonts w:ascii="Arial" w:hAnsi="Arial" w:cs="Arial"/>
          <w:b/>
        </w:rPr>
      </w:pPr>
      <w:r>
        <w:rPr>
          <w:rFonts w:ascii="Arial" w:hAnsi="Arial" w:cs="Arial"/>
          <w:b/>
        </w:rPr>
        <w:t xml:space="preserve">Discussion: </w:t>
      </w:r>
    </w:p>
    <w:p w14:paraId="0399A46C" w14:textId="77777777" w:rsidR="009F16EF" w:rsidRDefault="009F16EF" w:rsidP="009F16EF">
      <w:r>
        <w:t>MCC: late submission</w:t>
      </w:r>
    </w:p>
    <w:p w14:paraId="38456FB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CA1D1" w14:textId="77777777" w:rsidR="009F16EF" w:rsidRDefault="009F16EF" w:rsidP="009F16EF">
      <w:pPr>
        <w:rPr>
          <w:rFonts w:ascii="Arial" w:hAnsi="Arial" w:cs="Arial"/>
          <w:b/>
          <w:sz w:val="24"/>
        </w:rPr>
      </w:pPr>
      <w:r>
        <w:rPr>
          <w:rFonts w:ascii="Arial" w:hAnsi="Arial" w:cs="Arial"/>
          <w:b/>
          <w:color w:val="0000FF"/>
          <w:sz w:val="24"/>
        </w:rPr>
        <w:t>RP-242258</w:t>
      </w:r>
      <w:r>
        <w:rPr>
          <w:rFonts w:ascii="Arial" w:hAnsi="Arial" w:cs="Arial"/>
          <w:b/>
          <w:color w:val="0000FF"/>
          <w:sz w:val="24"/>
        </w:rPr>
        <w:tab/>
      </w:r>
      <w:r>
        <w:rPr>
          <w:rFonts w:ascii="Arial" w:hAnsi="Arial" w:cs="Arial"/>
          <w:b/>
          <w:sz w:val="24"/>
        </w:rPr>
        <w:t>CR Pack on TEI16_Test - Pack 2/3</w:t>
      </w:r>
    </w:p>
    <w:p w14:paraId="5D38A7F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8F9A4C" w14:textId="77777777" w:rsidR="009F16EF" w:rsidRDefault="009F16EF" w:rsidP="009F16EF">
      <w:pPr>
        <w:rPr>
          <w:rFonts w:ascii="Arial" w:hAnsi="Arial" w:cs="Arial"/>
          <w:b/>
        </w:rPr>
      </w:pPr>
      <w:r>
        <w:rPr>
          <w:rFonts w:ascii="Arial" w:hAnsi="Arial" w:cs="Arial"/>
          <w:b/>
        </w:rPr>
        <w:t xml:space="preserve">Discussion: </w:t>
      </w:r>
    </w:p>
    <w:p w14:paraId="5D1F35F7" w14:textId="77777777" w:rsidR="009F16EF" w:rsidRDefault="009F16EF" w:rsidP="009F16EF">
      <w:r>
        <w:t>MCC: late submission</w:t>
      </w:r>
    </w:p>
    <w:p w14:paraId="1166353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3B1A8" w14:textId="77777777" w:rsidR="009F16EF" w:rsidRDefault="009F16EF" w:rsidP="009F16EF">
      <w:pPr>
        <w:rPr>
          <w:rFonts w:ascii="Arial" w:hAnsi="Arial" w:cs="Arial"/>
          <w:b/>
          <w:sz w:val="24"/>
        </w:rPr>
      </w:pPr>
      <w:r>
        <w:rPr>
          <w:rFonts w:ascii="Arial" w:hAnsi="Arial" w:cs="Arial"/>
          <w:b/>
          <w:color w:val="0000FF"/>
          <w:sz w:val="24"/>
        </w:rPr>
        <w:t>RP-242259</w:t>
      </w:r>
      <w:r>
        <w:rPr>
          <w:rFonts w:ascii="Arial" w:hAnsi="Arial" w:cs="Arial"/>
          <w:b/>
          <w:color w:val="0000FF"/>
          <w:sz w:val="24"/>
        </w:rPr>
        <w:tab/>
      </w:r>
      <w:r>
        <w:rPr>
          <w:rFonts w:ascii="Arial" w:hAnsi="Arial" w:cs="Arial"/>
          <w:b/>
          <w:sz w:val="24"/>
        </w:rPr>
        <w:t>CR Pack on TEI16_Test - Pack 3/3</w:t>
      </w:r>
    </w:p>
    <w:p w14:paraId="2393427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6A81AF" w14:textId="77777777" w:rsidR="009F16EF" w:rsidRDefault="009F16EF" w:rsidP="009F16EF">
      <w:pPr>
        <w:rPr>
          <w:rFonts w:ascii="Arial" w:hAnsi="Arial" w:cs="Arial"/>
          <w:b/>
        </w:rPr>
      </w:pPr>
      <w:r>
        <w:rPr>
          <w:rFonts w:ascii="Arial" w:hAnsi="Arial" w:cs="Arial"/>
          <w:b/>
        </w:rPr>
        <w:t xml:space="preserve">Discussion: </w:t>
      </w:r>
    </w:p>
    <w:p w14:paraId="07FE1355" w14:textId="77777777" w:rsidR="009F16EF" w:rsidRDefault="009F16EF" w:rsidP="009F16EF">
      <w:r>
        <w:t>MCC: late submission</w:t>
      </w:r>
    </w:p>
    <w:p w14:paraId="393867EA"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F75326" w14:textId="77777777" w:rsidR="009F16EF" w:rsidRDefault="009F16EF" w:rsidP="009F16EF">
      <w:pPr>
        <w:rPr>
          <w:rFonts w:ascii="Arial" w:hAnsi="Arial" w:cs="Arial"/>
          <w:b/>
          <w:sz w:val="24"/>
        </w:rPr>
      </w:pPr>
      <w:r>
        <w:rPr>
          <w:rFonts w:ascii="Arial" w:hAnsi="Arial" w:cs="Arial"/>
          <w:b/>
          <w:color w:val="0000FF"/>
          <w:sz w:val="24"/>
        </w:rPr>
        <w:t>RP-242260</w:t>
      </w:r>
      <w:r>
        <w:rPr>
          <w:rFonts w:ascii="Arial" w:hAnsi="Arial" w:cs="Arial"/>
          <w:b/>
          <w:color w:val="0000FF"/>
          <w:sz w:val="24"/>
        </w:rPr>
        <w:tab/>
      </w:r>
      <w:r>
        <w:rPr>
          <w:rFonts w:ascii="Arial" w:hAnsi="Arial" w:cs="Arial"/>
          <w:b/>
          <w:sz w:val="24"/>
        </w:rPr>
        <w:t>CR Pack on TEI14_Test - Pack 1/3</w:t>
      </w:r>
    </w:p>
    <w:p w14:paraId="023DBC2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684531" w14:textId="77777777" w:rsidR="009F16EF" w:rsidRDefault="009F16EF" w:rsidP="009F16EF">
      <w:pPr>
        <w:rPr>
          <w:rFonts w:ascii="Arial" w:hAnsi="Arial" w:cs="Arial"/>
          <w:b/>
        </w:rPr>
      </w:pPr>
      <w:r>
        <w:rPr>
          <w:rFonts w:ascii="Arial" w:hAnsi="Arial" w:cs="Arial"/>
          <w:b/>
        </w:rPr>
        <w:t xml:space="preserve">Discussion: </w:t>
      </w:r>
    </w:p>
    <w:p w14:paraId="5C33298A" w14:textId="77777777" w:rsidR="009F16EF" w:rsidRDefault="009F16EF" w:rsidP="009F16EF">
      <w:r>
        <w:t>MCC: late submission</w:t>
      </w:r>
    </w:p>
    <w:p w14:paraId="31CD8194"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0DA91" w14:textId="77777777" w:rsidR="009F16EF" w:rsidRDefault="009F16EF" w:rsidP="009F16EF">
      <w:pPr>
        <w:rPr>
          <w:rFonts w:ascii="Arial" w:hAnsi="Arial" w:cs="Arial"/>
          <w:b/>
          <w:sz w:val="24"/>
        </w:rPr>
      </w:pPr>
      <w:r>
        <w:rPr>
          <w:rFonts w:ascii="Arial" w:hAnsi="Arial" w:cs="Arial"/>
          <w:b/>
          <w:color w:val="0000FF"/>
          <w:sz w:val="24"/>
        </w:rPr>
        <w:t>RP-242261</w:t>
      </w:r>
      <w:r>
        <w:rPr>
          <w:rFonts w:ascii="Arial" w:hAnsi="Arial" w:cs="Arial"/>
          <w:b/>
          <w:color w:val="0000FF"/>
          <w:sz w:val="24"/>
        </w:rPr>
        <w:tab/>
      </w:r>
      <w:r>
        <w:rPr>
          <w:rFonts w:ascii="Arial" w:hAnsi="Arial" w:cs="Arial"/>
          <w:b/>
          <w:sz w:val="24"/>
        </w:rPr>
        <w:t>CR Pack on TEI14_Test - Pack 2/3</w:t>
      </w:r>
    </w:p>
    <w:p w14:paraId="39FDB15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880C39" w14:textId="77777777" w:rsidR="009F16EF" w:rsidRDefault="009F16EF" w:rsidP="009F16EF">
      <w:pPr>
        <w:rPr>
          <w:rFonts w:ascii="Arial" w:hAnsi="Arial" w:cs="Arial"/>
          <w:b/>
        </w:rPr>
      </w:pPr>
      <w:r>
        <w:rPr>
          <w:rFonts w:ascii="Arial" w:hAnsi="Arial" w:cs="Arial"/>
          <w:b/>
        </w:rPr>
        <w:t xml:space="preserve">Discussion: </w:t>
      </w:r>
    </w:p>
    <w:p w14:paraId="0249CF76" w14:textId="77777777" w:rsidR="009F16EF" w:rsidRDefault="009F16EF" w:rsidP="009F16EF">
      <w:r>
        <w:t>MCC: late submission</w:t>
      </w:r>
    </w:p>
    <w:p w14:paraId="64A892C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4670B" w14:textId="77777777" w:rsidR="009F16EF" w:rsidRDefault="009F16EF" w:rsidP="009F16EF">
      <w:pPr>
        <w:rPr>
          <w:rFonts w:ascii="Arial" w:hAnsi="Arial" w:cs="Arial"/>
          <w:b/>
          <w:sz w:val="24"/>
        </w:rPr>
      </w:pPr>
      <w:r>
        <w:rPr>
          <w:rFonts w:ascii="Arial" w:hAnsi="Arial" w:cs="Arial"/>
          <w:b/>
          <w:color w:val="0000FF"/>
          <w:sz w:val="24"/>
        </w:rPr>
        <w:t>RP-242262</w:t>
      </w:r>
      <w:r>
        <w:rPr>
          <w:rFonts w:ascii="Arial" w:hAnsi="Arial" w:cs="Arial"/>
          <w:b/>
          <w:color w:val="0000FF"/>
          <w:sz w:val="24"/>
        </w:rPr>
        <w:tab/>
      </w:r>
      <w:r>
        <w:rPr>
          <w:rFonts w:ascii="Arial" w:hAnsi="Arial" w:cs="Arial"/>
          <w:b/>
          <w:sz w:val="24"/>
        </w:rPr>
        <w:t>CR Pack on TEI14_Test - Pack 3/3</w:t>
      </w:r>
    </w:p>
    <w:p w14:paraId="53C1CDB0"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FCB7B9" w14:textId="77777777" w:rsidR="009F16EF" w:rsidRDefault="009F16EF" w:rsidP="009F16EF">
      <w:pPr>
        <w:rPr>
          <w:rFonts w:ascii="Arial" w:hAnsi="Arial" w:cs="Arial"/>
          <w:b/>
        </w:rPr>
      </w:pPr>
      <w:r>
        <w:rPr>
          <w:rFonts w:ascii="Arial" w:hAnsi="Arial" w:cs="Arial"/>
          <w:b/>
        </w:rPr>
        <w:t xml:space="preserve">Discussion: </w:t>
      </w:r>
    </w:p>
    <w:p w14:paraId="1621056F" w14:textId="77777777" w:rsidR="009F16EF" w:rsidRDefault="009F16EF" w:rsidP="009F16EF">
      <w:r>
        <w:t>MCC: late submission</w:t>
      </w:r>
    </w:p>
    <w:p w14:paraId="0BDA22E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79DEDE" w14:textId="77777777" w:rsidR="009F16EF" w:rsidRDefault="009F16EF" w:rsidP="009F16EF">
      <w:pPr>
        <w:rPr>
          <w:rFonts w:ascii="Arial" w:hAnsi="Arial" w:cs="Arial"/>
          <w:b/>
          <w:sz w:val="24"/>
        </w:rPr>
      </w:pPr>
      <w:r>
        <w:rPr>
          <w:rFonts w:ascii="Arial" w:hAnsi="Arial" w:cs="Arial"/>
          <w:b/>
          <w:color w:val="0000FF"/>
          <w:sz w:val="24"/>
        </w:rPr>
        <w:t>RP-242273</w:t>
      </w:r>
      <w:r>
        <w:rPr>
          <w:rFonts w:ascii="Arial" w:hAnsi="Arial" w:cs="Arial"/>
          <w:b/>
          <w:color w:val="0000FF"/>
          <w:sz w:val="24"/>
        </w:rPr>
        <w:tab/>
      </w:r>
      <w:r>
        <w:rPr>
          <w:rFonts w:ascii="Arial" w:hAnsi="Arial" w:cs="Arial"/>
          <w:b/>
          <w:sz w:val="24"/>
        </w:rPr>
        <w:t>CR Pack on TEI18_Test - Pack 1/2</w:t>
      </w:r>
    </w:p>
    <w:p w14:paraId="4067DA84"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36DB0F" w14:textId="77777777" w:rsidR="009F16EF" w:rsidRDefault="009F16EF" w:rsidP="009F16EF">
      <w:pPr>
        <w:rPr>
          <w:rFonts w:ascii="Arial" w:hAnsi="Arial" w:cs="Arial"/>
          <w:b/>
        </w:rPr>
      </w:pPr>
      <w:r>
        <w:rPr>
          <w:rFonts w:ascii="Arial" w:hAnsi="Arial" w:cs="Arial"/>
          <w:b/>
        </w:rPr>
        <w:t xml:space="preserve">Discussion: </w:t>
      </w:r>
    </w:p>
    <w:p w14:paraId="327EB7E0" w14:textId="77777777" w:rsidR="009F16EF" w:rsidRDefault="009F16EF" w:rsidP="009F16EF">
      <w:r>
        <w:t>MCC: late submission</w:t>
      </w:r>
    </w:p>
    <w:p w14:paraId="4260D5B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43A1B" w14:textId="77777777" w:rsidR="009F16EF" w:rsidRDefault="009F16EF" w:rsidP="009F16EF">
      <w:pPr>
        <w:rPr>
          <w:rFonts w:ascii="Arial" w:hAnsi="Arial" w:cs="Arial"/>
          <w:b/>
          <w:sz w:val="24"/>
        </w:rPr>
      </w:pPr>
      <w:r>
        <w:rPr>
          <w:rFonts w:ascii="Arial" w:hAnsi="Arial" w:cs="Arial"/>
          <w:b/>
          <w:color w:val="0000FF"/>
          <w:sz w:val="24"/>
        </w:rPr>
        <w:t>RP-242274</w:t>
      </w:r>
      <w:r>
        <w:rPr>
          <w:rFonts w:ascii="Arial" w:hAnsi="Arial" w:cs="Arial"/>
          <w:b/>
          <w:color w:val="0000FF"/>
          <w:sz w:val="24"/>
        </w:rPr>
        <w:tab/>
      </w:r>
      <w:r>
        <w:rPr>
          <w:rFonts w:ascii="Arial" w:hAnsi="Arial" w:cs="Arial"/>
          <w:b/>
          <w:sz w:val="24"/>
        </w:rPr>
        <w:t>CR Pack on TEI18_Test - Pack 2/2</w:t>
      </w:r>
    </w:p>
    <w:p w14:paraId="0F65E91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3ACC611" w14:textId="77777777" w:rsidR="009F16EF" w:rsidRDefault="009F16EF" w:rsidP="009F16EF">
      <w:pPr>
        <w:rPr>
          <w:rFonts w:ascii="Arial" w:hAnsi="Arial" w:cs="Arial"/>
          <w:b/>
        </w:rPr>
      </w:pPr>
      <w:r>
        <w:rPr>
          <w:rFonts w:ascii="Arial" w:hAnsi="Arial" w:cs="Arial"/>
          <w:b/>
        </w:rPr>
        <w:t xml:space="preserve">Discussion: </w:t>
      </w:r>
    </w:p>
    <w:p w14:paraId="26374D6C" w14:textId="77777777" w:rsidR="009F16EF" w:rsidRDefault="009F16EF" w:rsidP="009F16EF">
      <w:r>
        <w:t>MCC: late submission</w:t>
      </w:r>
    </w:p>
    <w:p w14:paraId="32A1FA82"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411A4" w14:textId="77777777" w:rsidR="009F16EF" w:rsidRDefault="009F16EF" w:rsidP="009F16EF">
      <w:pPr>
        <w:rPr>
          <w:rFonts w:ascii="Arial" w:hAnsi="Arial" w:cs="Arial"/>
          <w:b/>
          <w:sz w:val="24"/>
        </w:rPr>
      </w:pPr>
      <w:r>
        <w:rPr>
          <w:rFonts w:ascii="Arial" w:hAnsi="Arial" w:cs="Arial"/>
          <w:b/>
          <w:color w:val="0000FF"/>
          <w:sz w:val="24"/>
        </w:rPr>
        <w:t>RP-242297</w:t>
      </w:r>
      <w:r>
        <w:rPr>
          <w:rFonts w:ascii="Arial" w:hAnsi="Arial" w:cs="Arial"/>
          <w:b/>
          <w:color w:val="0000FF"/>
          <w:sz w:val="24"/>
        </w:rPr>
        <w:tab/>
      </w:r>
      <w:r>
        <w:rPr>
          <w:rFonts w:ascii="Arial" w:hAnsi="Arial" w:cs="Arial"/>
          <w:b/>
          <w:sz w:val="24"/>
        </w:rPr>
        <w:t>CR Pack on TEI13_Test</w:t>
      </w:r>
    </w:p>
    <w:p w14:paraId="1BF56DD6"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83797E" w14:textId="77777777" w:rsidR="009F16EF" w:rsidRDefault="009F16EF" w:rsidP="009F16EF">
      <w:pPr>
        <w:rPr>
          <w:rFonts w:ascii="Arial" w:hAnsi="Arial" w:cs="Arial"/>
          <w:b/>
        </w:rPr>
      </w:pPr>
      <w:r>
        <w:rPr>
          <w:rFonts w:ascii="Arial" w:hAnsi="Arial" w:cs="Arial"/>
          <w:b/>
        </w:rPr>
        <w:t xml:space="preserve">Discussion: </w:t>
      </w:r>
    </w:p>
    <w:p w14:paraId="1BD8ACF2" w14:textId="77777777" w:rsidR="009F16EF" w:rsidRDefault="009F16EF" w:rsidP="009F16EF">
      <w:r>
        <w:t>MCC: late submission</w:t>
      </w:r>
    </w:p>
    <w:p w14:paraId="626F6F0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3DC80" w14:textId="77777777" w:rsidR="009F16EF" w:rsidRDefault="009F16EF" w:rsidP="009F16EF">
      <w:pPr>
        <w:rPr>
          <w:rFonts w:ascii="Arial" w:hAnsi="Arial" w:cs="Arial"/>
          <w:b/>
          <w:sz w:val="24"/>
        </w:rPr>
      </w:pPr>
      <w:r>
        <w:rPr>
          <w:rFonts w:ascii="Arial" w:hAnsi="Arial" w:cs="Arial"/>
          <w:b/>
          <w:color w:val="0000FF"/>
          <w:sz w:val="24"/>
        </w:rPr>
        <w:t>RP-242310</w:t>
      </w:r>
      <w:r>
        <w:rPr>
          <w:rFonts w:ascii="Arial" w:hAnsi="Arial" w:cs="Arial"/>
          <w:b/>
          <w:color w:val="0000FF"/>
          <w:sz w:val="24"/>
        </w:rPr>
        <w:tab/>
      </w:r>
      <w:r>
        <w:rPr>
          <w:rFonts w:ascii="Arial" w:hAnsi="Arial" w:cs="Arial"/>
          <w:b/>
          <w:sz w:val="24"/>
        </w:rPr>
        <w:t>CR Pack on TEI8_Test</w:t>
      </w:r>
    </w:p>
    <w:p w14:paraId="772EFCB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A270CB" w14:textId="77777777" w:rsidR="009F16EF" w:rsidRDefault="009F16EF" w:rsidP="009F16EF">
      <w:pPr>
        <w:rPr>
          <w:rFonts w:ascii="Arial" w:hAnsi="Arial" w:cs="Arial"/>
          <w:b/>
        </w:rPr>
      </w:pPr>
      <w:r>
        <w:rPr>
          <w:rFonts w:ascii="Arial" w:hAnsi="Arial" w:cs="Arial"/>
          <w:b/>
        </w:rPr>
        <w:t xml:space="preserve">Discussion: </w:t>
      </w:r>
    </w:p>
    <w:p w14:paraId="52CDF416" w14:textId="77777777" w:rsidR="009F16EF" w:rsidRDefault="009F16EF" w:rsidP="009F16EF">
      <w:r>
        <w:t>MCC: late submission</w:t>
      </w:r>
    </w:p>
    <w:p w14:paraId="4219CFC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3D7D5" w14:textId="77777777" w:rsidR="009F16EF" w:rsidRDefault="009F16EF" w:rsidP="009F16EF">
      <w:pPr>
        <w:rPr>
          <w:rFonts w:ascii="Arial" w:hAnsi="Arial" w:cs="Arial"/>
          <w:b/>
          <w:sz w:val="24"/>
        </w:rPr>
      </w:pPr>
      <w:r>
        <w:rPr>
          <w:rFonts w:ascii="Arial" w:hAnsi="Arial" w:cs="Arial"/>
          <w:b/>
          <w:color w:val="0000FF"/>
          <w:sz w:val="24"/>
        </w:rPr>
        <w:t>RP-242316</w:t>
      </w:r>
      <w:r>
        <w:rPr>
          <w:rFonts w:ascii="Arial" w:hAnsi="Arial" w:cs="Arial"/>
          <w:b/>
          <w:color w:val="0000FF"/>
          <w:sz w:val="24"/>
        </w:rPr>
        <w:tab/>
      </w:r>
      <w:r>
        <w:rPr>
          <w:rFonts w:ascii="Arial" w:hAnsi="Arial" w:cs="Arial"/>
          <w:b/>
          <w:sz w:val="24"/>
        </w:rPr>
        <w:t>CR Pack on TEI12_Test</w:t>
      </w:r>
    </w:p>
    <w:p w14:paraId="0CBBF37A"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7854C8" w14:textId="77777777" w:rsidR="009F16EF" w:rsidRDefault="009F16EF" w:rsidP="009F16EF">
      <w:pPr>
        <w:rPr>
          <w:rFonts w:ascii="Arial" w:hAnsi="Arial" w:cs="Arial"/>
          <w:b/>
        </w:rPr>
      </w:pPr>
      <w:r>
        <w:rPr>
          <w:rFonts w:ascii="Arial" w:hAnsi="Arial" w:cs="Arial"/>
          <w:b/>
        </w:rPr>
        <w:t xml:space="preserve">Discussion: </w:t>
      </w:r>
    </w:p>
    <w:p w14:paraId="20593EBF" w14:textId="77777777" w:rsidR="009F16EF" w:rsidRDefault="009F16EF" w:rsidP="009F16EF">
      <w:r>
        <w:t>MCC: late submission</w:t>
      </w:r>
    </w:p>
    <w:p w14:paraId="1AC8E0C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51A40" w14:textId="77777777" w:rsidR="009F16EF" w:rsidRDefault="009F16EF" w:rsidP="009F16EF">
      <w:pPr>
        <w:rPr>
          <w:rFonts w:ascii="Arial" w:hAnsi="Arial" w:cs="Arial"/>
          <w:b/>
          <w:sz w:val="24"/>
        </w:rPr>
      </w:pPr>
      <w:r>
        <w:rPr>
          <w:rFonts w:ascii="Arial" w:hAnsi="Arial" w:cs="Arial"/>
          <w:b/>
          <w:color w:val="0000FF"/>
          <w:sz w:val="24"/>
        </w:rPr>
        <w:t>RP-242318</w:t>
      </w:r>
      <w:r>
        <w:rPr>
          <w:rFonts w:ascii="Arial" w:hAnsi="Arial" w:cs="Arial"/>
          <w:b/>
          <w:color w:val="0000FF"/>
          <w:sz w:val="24"/>
        </w:rPr>
        <w:tab/>
      </w:r>
      <w:r>
        <w:rPr>
          <w:rFonts w:ascii="Arial" w:hAnsi="Arial" w:cs="Arial"/>
          <w:b/>
          <w:sz w:val="24"/>
        </w:rPr>
        <w:t>CR Pack on TEI10_Test</w:t>
      </w:r>
    </w:p>
    <w:p w14:paraId="6CACD3CD" w14:textId="77777777" w:rsidR="009F16EF" w:rsidRDefault="009F16EF" w:rsidP="009F16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465569" w14:textId="77777777" w:rsidR="009F16EF" w:rsidRDefault="009F16EF" w:rsidP="009F16EF">
      <w:pPr>
        <w:rPr>
          <w:rFonts w:ascii="Arial" w:hAnsi="Arial" w:cs="Arial"/>
          <w:b/>
        </w:rPr>
      </w:pPr>
      <w:r>
        <w:rPr>
          <w:rFonts w:ascii="Arial" w:hAnsi="Arial" w:cs="Arial"/>
          <w:b/>
        </w:rPr>
        <w:t xml:space="preserve">Discussion: </w:t>
      </w:r>
    </w:p>
    <w:p w14:paraId="4E477363" w14:textId="77777777" w:rsidR="009F16EF" w:rsidRDefault="009F16EF" w:rsidP="009F16EF">
      <w:r>
        <w:t>MCC: late submission</w:t>
      </w:r>
    </w:p>
    <w:p w14:paraId="2622796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929FC" w14:textId="77777777" w:rsidR="009F16EF" w:rsidRDefault="009F16EF" w:rsidP="009F16EF">
      <w:pPr>
        <w:rPr>
          <w:rFonts w:ascii="Arial" w:hAnsi="Arial" w:cs="Arial"/>
          <w:b/>
          <w:sz w:val="24"/>
        </w:rPr>
      </w:pPr>
      <w:r>
        <w:rPr>
          <w:rFonts w:ascii="Arial" w:hAnsi="Arial" w:cs="Arial"/>
          <w:b/>
          <w:color w:val="0000FF"/>
          <w:sz w:val="24"/>
        </w:rPr>
        <w:t>RP-242323</w:t>
      </w:r>
      <w:r>
        <w:rPr>
          <w:rFonts w:ascii="Arial" w:hAnsi="Arial" w:cs="Arial"/>
          <w:b/>
          <w:color w:val="0000FF"/>
          <w:sz w:val="24"/>
        </w:rPr>
        <w:tab/>
      </w:r>
      <w:r>
        <w:rPr>
          <w:rFonts w:ascii="Arial" w:hAnsi="Arial" w:cs="Arial"/>
          <w:b/>
          <w:sz w:val="24"/>
        </w:rPr>
        <w:t>CR Pack on TEI9_Test</w:t>
      </w:r>
    </w:p>
    <w:p w14:paraId="75EC64C9" w14:textId="77777777" w:rsidR="009F16EF" w:rsidRDefault="009F16EF" w:rsidP="009F16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E374B9" w14:textId="77777777" w:rsidR="009F16EF" w:rsidRDefault="009F16EF" w:rsidP="009F16EF">
      <w:pPr>
        <w:rPr>
          <w:rFonts w:ascii="Arial" w:hAnsi="Arial" w:cs="Arial"/>
          <w:b/>
        </w:rPr>
      </w:pPr>
      <w:r>
        <w:rPr>
          <w:rFonts w:ascii="Arial" w:hAnsi="Arial" w:cs="Arial"/>
          <w:b/>
        </w:rPr>
        <w:t xml:space="preserve">Discussion: </w:t>
      </w:r>
    </w:p>
    <w:p w14:paraId="1901A0DF" w14:textId="77777777" w:rsidR="009F16EF" w:rsidRDefault="009F16EF" w:rsidP="009F16EF">
      <w:r>
        <w:t>MCC: late submission</w:t>
      </w:r>
    </w:p>
    <w:p w14:paraId="6E853F4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DAB1AA" w14:textId="77777777" w:rsidR="009F16EF" w:rsidRDefault="009F16EF" w:rsidP="009F16EF">
      <w:pPr>
        <w:pStyle w:val="Heading2"/>
      </w:pPr>
      <w:bookmarkStart w:id="416" w:name="_Toc178621242"/>
      <w:bookmarkStart w:id="417" w:name="_Toc184591920"/>
      <w:r>
        <w:t>15</w:t>
      </w:r>
      <w:r>
        <w:tab/>
        <w:t>6G aspects</w:t>
      </w:r>
      <w:bookmarkEnd w:id="416"/>
      <w:bookmarkEnd w:id="417"/>
    </w:p>
    <w:p w14:paraId="48DE72E4" w14:textId="77777777" w:rsidR="009F16EF" w:rsidRDefault="009F16EF" w:rsidP="009F16EF">
      <w:r>
        <w:t>NOTE:</w:t>
      </w:r>
      <w:r>
        <w:tab/>
        <w:t xml:space="preserve"> To focus on IMT-2030 related discussion as endorsed RP-240823.</w:t>
      </w:r>
    </w:p>
    <w:p w14:paraId="18EA6E25" w14:textId="77777777" w:rsidR="009F16EF" w:rsidRDefault="009F16EF" w:rsidP="009F16EF">
      <w:pPr>
        <w:rPr>
          <w:rFonts w:ascii="Arial" w:hAnsi="Arial" w:cs="Arial"/>
          <w:b/>
          <w:sz w:val="24"/>
        </w:rPr>
      </w:pPr>
      <w:r>
        <w:rPr>
          <w:rFonts w:ascii="Arial" w:hAnsi="Arial" w:cs="Arial"/>
          <w:b/>
          <w:color w:val="0000FF"/>
          <w:sz w:val="24"/>
        </w:rPr>
        <w:t>RP-242022</w:t>
      </w:r>
      <w:r>
        <w:rPr>
          <w:rFonts w:ascii="Arial" w:hAnsi="Arial" w:cs="Arial"/>
          <w:b/>
          <w:color w:val="0000FF"/>
          <w:sz w:val="24"/>
        </w:rPr>
        <w:tab/>
      </w:r>
      <w:r>
        <w:rPr>
          <w:rFonts w:ascii="Arial" w:hAnsi="Arial" w:cs="Arial"/>
          <w:b/>
          <w:sz w:val="24"/>
        </w:rPr>
        <w:t>Status of work on IMT-2030 in ITU-R WP5D</w:t>
      </w:r>
    </w:p>
    <w:p w14:paraId="749048B2"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Nokia, Interdigital, Huawei, Samsung, ZTE, Intel Corporation</w:t>
      </w:r>
    </w:p>
    <w:p w14:paraId="5E41CAE6" w14:textId="77777777" w:rsidR="009F16EF" w:rsidRDefault="009F16EF" w:rsidP="009F16EF">
      <w:pPr>
        <w:rPr>
          <w:rFonts w:ascii="Arial" w:hAnsi="Arial" w:cs="Arial"/>
          <w:b/>
        </w:rPr>
      </w:pPr>
      <w:r>
        <w:rPr>
          <w:rFonts w:ascii="Arial" w:hAnsi="Arial" w:cs="Arial"/>
          <w:b/>
        </w:rPr>
        <w:t xml:space="preserve">Abstract: </w:t>
      </w:r>
    </w:p>
    <w:p w14:paraId="1D11CBAC" w14:textId="77777777" w:rsidR="009F16EF" w:rsidRDefault="009F16EF" w:rsidP="009F16EF">
      <w:r>
        <w:t>This paper gives an overview of the ongoing WP5D work and status of the planned deliverable on Technical Performance Requirements.</w:t>
      </w:r>
    </w:p>
    <w:p w14:paraId="4EBF5176" w14:textId="77777777" w:rsidR="009F16EF" w:rsidRDefault="009F16EF" w:rsidP="009F16EF">
      <w:pPr>
        <w:rPr>
          <w:rFonts w:ascii="Arial" w:hAnsi="Arial" w:cs="Arial"/>
          <w:b/>
        </w:rPr>
      </w:pPr>
      <w:r>
        <w:rPr>
          <w:rFonts w:ascii="Arial" w:hAnsi="Arial" w:cs="Arial"/>
          <w:b/>
        </w:rPr>
        <w:t xml:space="preserve">Discussion: </w:t>
      </w:r>
    </w:p>
    <w:p w14:paraId="1CA4FCC0" w14:textId="77777777" w:rsidR="009F16EF" w:rsidRDefault="009F16EF" w:rsidP="009F16EF">
      <w:r>
        <w:t>WP 5D plans to preliminarily agree on the list of TPRs at its #48 meeting in February 2025</w:t>
      </w:r>
    </w:p>
    <w:p w14:paraId="00812646" w14:textId="77777777" w:rsidR="009F16EF" w:rsidRDefault="009F16EF" w:rsidP="009F16EF">
      <w:r>
        <w:t>Apple: Tdoc includes company proposals in ITU-R, this does not reflect a level of consensus in ITU-R WP5D (as discussion is ongoing)</w:t>
      </w:r>
    </w:p>
    <w:p w14:paraId="75A5FAB5" w14:textId="77777777" w:rsidR="009F16EF" w:rsidRDefault="009F16EF" w:rsidP="009F16EF">
      <w:r>
        <w:t>Panasonic: section 2: "Send external LS (if needed)." unclear</w:t>
      </w:r>
    </w:p>
    <w:p w14:paraId="7B8FE331" w14:textId="77777777" w:rsidR="009F16EF" w:rsidRDefault="009F16EF" w:rsidP="009F16EF">
      <w:r>
        <w:t>RAN chair: means ITU is sending us an LS</w:t>
      </w:r>
    </w:p>
    <w:p w14:paraId="5A0BDAB1" w14:textId="77777777" w:rsidR="009F16EF" w:rsidRDefault="009F16EF" w:rsidP="009F16EF">
      <w:r>
        <w:t>AT&amp;T: confirms that RP-242022 is an accurate collection of what is going on in ITU-R WP5D</w:t>
      </w:r>
    </w:p>
    <w:p w14:paraId="13D196F0"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83879" w14:textId="77777777" w:rsidR="009F16EF" w:rsidRDefault="009F16EF" w:rsidP="009F16EF">
      <w:pPr>
        <w:rPr>
          <w:rFonts w:ascii="Arial" w:hAnsi="Arial" w:cs="Arial"/>
          <w:b/>
          <w:sz w:val="24"/>
        </w:rPr>
      </w:pPr>
      <w:r>
        <w:rPr>
          <w:rFonts w:ascii="Arial" w:hAnsi="Arial" w:cs="Arial"/>
          <w:b/>
          <w:color w:val="0000FF"/>
          <w:sz w:val="24"/>
        </w:rPr>
        <w:t>RP-241946</w:t>
      </w:r>
      <w:r>
        <w:rPr>
          <w:rFonts w:ascii="Arial" w:hAnsi="Arial" w:cs="Arial"/>
          <w:b/>
          <w:color w:val="0000FF"/>
          <w:sz w:val="24"/>
        </w:rPr>
        <w:tab/>
      </w:r>
      <w:r>
        <w:rPr>
          <w:rFonts w:ascii="Arial" w:hAnsi="Arial" w:cs="Arial"/>
          <w:b/>
          <w:sz w:val="24"/>
        </w:rPr>
        <w:t>Views on 3GPP RAN 6G requirements study</w:t>
      </w:r>
    </w:p>
    <w:p w14:paraId="6CBB5824"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NTT DOCOMO</w:t>
      </w:r>
    </w:p>
    <w:p w14:paraId="6A314347"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EF1B3" w14:textId="77777777" w:rsidR="009F16EF" w:rsidRDefault="009F16EF" w:rsidP="009F16EF">
      <w:pPr>
        <w:rPr>
          <w:rFonts w:ascii="Arial" w:hAnsi="Arial" w:cs="Arial"/>
          <w:b/>
          <w:sz w:val="24"/>
        </w:rPr>
      </w:pPr>
      <w:r>
        <w:rPr>
          <w:rFonts w:ascii="Arial" w:hAnsi="Arial" w:cs="Arial"/>
          <w:b/>
          <w:color w:val="0000FF"/>
          <w:sz w:val="24"/>
        </w:rPr>
        <w:t>RP-241799</w:t>
      </w:r>
      <w:r>
        <w:rPr>
          <w:rFonts w:ascii="Arial" w:hAnsi="Arial" w:cs="Arial"/>
          <w:b/>
          <w:color w:val="0000FF"/>
          <w:sz w:val="24"/>
        </w:rPr>
        <w:tab/>
      </w:r>
      <w:r>
        <w:rPr>
          <w:rFonts w:ascii="Arial" w:hAnsi="Arial" w:cs="Arial"/>
          <w:b/>
          <w:sz w:val="24"/>
        </w:rPr>
        <w:t>Views on IMT-2030 Radio Requirements and KPIs</w:t>
      </w:r>
    </w:p>
    <w:p w14:paraId="2FBB6A5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3EB97C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B412E" w14:textId="77777777" w:rsidR="009F16EF" w:rsidRDefault="009F16EF" w:rsidP="009F16EF">
      <w:pPr>
        <w:rPr>
          <w:rFonts w:ascii="Arial" w:hAnsi="Arial" w:cs="Arial"/>
          <w:b/>
          <w:sz w:val="24"/>
        </w:rPr>
      </w:pPr>
      <w:r>
        <w:rPr>
          <w:rFonts w:ascii="Arial" w:hAnsi="Arial" w:cs="Arial"/>
          <w:b/>
          <w:color w:val="0000FF"/>
          <w:sz w:val="24"/>
        </w:rPr>
        <w:t>RP-241831</w:t>
      </w:r>
      <w:r>
        <w:rPr>
          <w:rFonts w:ascii="Arial" w:hAnsi="Arial" w:cs="Arial"/>
          <w:b/>
          <w:color w:val="0000FF"/>
          <w:sz w:val="24"/>
        </w:rPr>
        <w:tab/>
      </w:r>
      <w:r>
        <w:rPr>
          <w:rFonts w:ascii="Arial" w:hAnsi="Arial" w:cs="Arial"/>
          <w:b/>
          <w:sz w:val="24"/>
        </w:rPr>
        <w:t>Discussion on IMT-2030 technical performance requirements (TPR)</w:t>
      </w:r>
    </w:p>
    <w:p w14:paraId="567053E8"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E4FCF16"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56BC" w14:textId="77777777" w:rsidR="009F16EF" w:rsidRDefault="009F16EF" w:rsidP="009F16EF">
      <w:pPr>
        <w:rPr>
          <w:rFonts w:ascii="Arial" w:hAnsi="Arial" w:cs="Arial"/>
          <w:b/>
          <w:sz w:val="24"/>
        </w:rPr>
      </w:pPr>
      <w:r>
        <w:rPr>
          <w:rFonts w:ascii="Arial" w:hAnsi="Arial" w:cs="Arial"/>
          <w:b/>
          <w:color w:val="0000FF"/>
          <w:sz w:val="24"/>
        </w:rPr>
        <w:t>RP-241989</w:t>
      </w:r>
      <w:r>
        <w:rPr>
          <w:rFonts w:ascii="Arial" w:hAnsi="Arial" w:cs="Arial"/>
          <w:b/>
          <w:color w:val="0000FF"/>
          <w:sz w:val="24"/>
        </w:rPr>
        <w:tab/>
      </w:r>
      <w:r>
        <w:rPr>
          <w:rFonts w:ascii="Arial" w:hAnsi="Arial" w:cs="Arial"/>
          <w:b/>
          <w:sz w:val="24"/>
        </w:rPr>
        <w:t>Discussions on the scope of 6G requirements SI</w:t>
      </w:r>
    </w:p>
    <w:p w14:paraId="0EB438A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32EEF82D" w14:textId="77777777" w:rsidR="009F16EF" w:rsidRDefault="009F16EF" w:rsidP="009F16EF">
      <w:pPr>
        <w:rPr>
          <w:rFonts w:ascii="Arial" w:hAnsi="Arial" w:cs="Arial"/>
          <w:b/>
        </w:rPr>
      </w:pPr>
      <w:r>
        <w:rPr>
          <w:rFonts w:ascii="Arial" w:hAnsi="Arial" w:cs="Arial"/>
          <w:b/>
        </w:rPr>
        <w:t xml:space="preserve">Abstract: </w:t>
      </w:r>
    </w:p>
    <w:p w14:paraId="14B39A16" w14:textId="77777777" w:rsidR="009F16EF" w:rsidRDefault="009F16EF" w:rsidP="009F16EF">
      <w:r>
        <w:lastRenderedPageBreak/>
        <w:t xml:space="preserve">views on 6G requirements SI </w:t>
      </w:r>
    </w:p>
    <w:p w14:paraId="492AF943"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94CD2" w14:textId="77777777" w:rsidR="009F16EF" w:rsidRDefault="009F16EF" w:rsidP="009F16EF">
      <w:pPr>
        <w:rPr>
          <w:rFonts w:ascii="Arial" w:hAnsi="Arial" w:cs="Arial"/>
          <w:b/>
          <w:sz w:val="24"/>
        </w:rPr>
      </w:pPr>
      <w:r>
        <w:rPr>
          <w:rFonts w:ascii="Arial" w:hAnsi="Arial" w:cs="Arial"/>
          <w:b/>
          <w:color w:val="0000FF"/>
          <w:sz w:val="24"/>
        </w:rPr>
        <w:t>RP-242025</w:t>
      </w:r>
      <w:r>
        <w:rPr>
          <w:rFonts w:ascii="Arial" w:hAnsi="Arial" w:cs="Arial"/>
          <w:b/>
          <w:color w:val="0000FF"/>
          <w:sz w:val="24"/>
        </w:rPr>
        <w:tab/>
      </w:r>
      <w:r>
        <w:rPr>
          <w:rFonts w:ascii="Arial" w:hAnsi="Arial" w:cs="Arial"/>
          <w:b/>
          <w:sz w:val="24"/>
        </w:rPr>
        <w:t>Proposed Technical Performance Requirements (TPR) for IMT-2030</w:t>
      </w:r>
    </w:p>
    <w:p w14:paraId="49F4C0B9"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924808" w14:textId="77777777" w:rsidR="009F16EF" w:rsidRDefault="009F16EF" w:rsidP="009F16EF">
      <w:pPr>
        <w:rPr>
          <w:rFonts w:ascii="Arial" w:hAnsi="Arial" w:cs="Arial"/>
          <w:b/>
        </w:rPr>
      </w:pPr>
      <w:r>
        <w:rPr>
          <w:rFonts w:ascii="Arial" w:hAnsi="Arial" w:cs="Arial"/>
          <w:b/>
        </w:rPr>
        <w:t xml:space="preserve">Abstract: </w:t>
      </w:r>
    </w:p>
    <w:p w14:paraId="7FE2380A" w14:textId="77777777" w:rsidR="009F16EF" w:rsidRDefault="009F16EF" w:rsidP="009F16EF">
      <w:r>
        <w:t>This contribution discusses some of the TPR and the related minimum requirements, based on previous WP5D inputs .</w:t>
      </w:r>
    </w:p>
    <w:p w14:paraId="248CCF5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C2D2D" w14:textId="77777777" w:rsidR="009F16EF" w:rsidRDefault="009F16EF" w:rsidP="009F16EF">
      <w:pPr>
        <w:rPr>
          <w:rFonts w:ascii="Arial" w:hAnsi="Arial" w:cs="Arial"/>
          <w:b/>
          <w:sz w:val="24"/>
        </w:rPr>
      </w:pPr>
      <w:r>
        <w:rPr>
          <w:rFonts w:ascii="Arial" w:hAnsi="Arial" w:cs="Arial"/>
          <w:b/>
          <w:color w:val="0000FF"/>
          <w:sz w:val="24"/>
        </w:rPr>
        <w:t>RP-242091</w:t>
      </w:r>
      <w:r>
        <w:rPr>
          <w:rFonts w:ascii="Arial" w:hAnsi="Arial" w:cs="Arial"/>
          <w:b/>
          <w:color w:val="0000FF"/>
          <w:sz w:val="24"/>
        </w:rPr>
        <w:tab/>
      </w:r>
      <w:r>
        <w:rPr>
          <w:rFonts w:ascii="Arial" w:hAnsi="Arial" w:cs="Arial"/>
          <w:b/>
          <w:sz w:val="24"/>
        </w:rPr>
        <w:t>Views on IMT-2030 related 6G discussions</w:t>
      </w:r>
    </w:p>
    <w:p w14:paraId="0D5E03F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ACC0FA5"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12E1E" w14:textId="77777777" w:rsidR="009F16EF" w:rsidRDefault="009F16EF" w:rsidP="009F16EF">
      <w:pPr>
        <w:rPr>
          <w:rFonts w:ascii="Arial" w:hAnsi="Arial" w:cs="Arial"/>
          <w:b/>
          <w:sz w:val="24"/>
        </w:rPr>
      </w:pPr>
      <w:r>
        <w:rPr>
          <w:rFonts w:ascii="Arial" w:hAnsi="Arial" w:cs="Arial"/>
          <w:b/>
          <w:color w:val="0000FF"/>
          <w:sz w:val="24"/>
        </w:rPr>
        <w:t>RP-242128</w:t>
      </w:r>
      <w:r>
        <w:rPr>
          <w:rFonts w:ascii="Arial" w:hAnsi="Arial" w:cs="Arial"/>
          <w:b/>
          <w:color w:val="0000FF"/>
          <w:sz w:val="24"/>
        </w:rPr>
        <w:tab/>
      </w:r>
      <w:r>
        <w:rPr>
          <w:rFonts w:ascii="Arial" w:hAnsi="Arial" w:cs="Arial"/>
          <w:b/>
          <w:sz w:val="24"/>
        </w:rPr>
        <w:t>Views on IMT-2030 KPI</w:t>
      </w:r>
    </w:p>
    <w:p w14:paraId="43D3146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3C3B082" w14:textId="77777777" w:rsidR="009F16EF" w:rsidRDefault="009F16EF" w:rsidP="009F16EF">
      <w:pPr>
        <w:rPr>
          <w:rFonts w:ascii="Arial" w:hAnsi="Arial" w:cs="Arial"/>
          <w:b/>
        </w:rPr>
      </w:pPr>
      <w:r>
        <w:rPr>
          <w:rFonts w:ascii="Arial" w:hAnsi="Arial" w:cs="Arial"/>
          <w:b/>
        </w:rPr>
        <w:t xml:space="preserve">Abstract: </w:t>
      </w:r>
    </w:p>
    <w:p w14:paraId="555717F5" w14:textId="77777777" w:rsidR="009F16EF" w:rsidRDefault="009F16EF" w:rsidP="009F16EF">
      <w:r>
        <w:t>on IMT-2030 KPI and interworking between 3GPP and ITU-R</w:t>
      </w:r>
    </w:p>
    <w:p w14:paraId="093EFCB5" w14:textId="77777777" w:rsidR="009F16EF" w:rsidRDefault="009F16EF" w:rsidP="009F16EF">
      <w:pPr>
        <w:rPr>
          <w:rFonts w:ascii="Arial" w:hAnsi="Arial" w:cs="Arial"/>
          <w:b/>
        </w:rPr>
      </w:pPr>
      <w:r>
        <w:rPr>
          <w:rFonts w:ascii="Arial" w:hAnsi="Arial" w:cs="Arial"/>
          <w:b/>
        </w:rPr>
        <w:t xml:space="preserve">Discussion: </w:t>
      </w:r>
    </w:p>
    <w:p w14:paraId="5071520B" w14:textId="77777777" w:rsidR="009F16EF" w:rsidRDefault="009F16EF" w:rsidP="009F16EF">
      <w:r>
        <w:t>BT: we have to need to see which TPRs are needed for our users</w:t>
      </w:r>
    </w:p>
    <w:p w14:paraId="266542DE" w14:textId="77777777" w:rsidR="009F16EF" w:rsidRDefault="009F16EF" w:rsidP="009F16EF">
      <w:r>
        <w:t>ZTE: some analysis needed before we look at detailed requirements</w:t>
      </w:r>
    </w:p>
    <w:p w14:paraId="15C31472" w14:textId="77777777" w:rsidR="009F16EF" w:rsidRDefault="009F16EF" w:rsidP="009F16EF">
      <w:r>
        <w:t>AT&amp;T: expects an LS from ITU-R WP5D that will help the work in 3GPP</w:t>
      </w:r>
    </w:p>
    <w:p w14:paraId="77F40C10" w14:textId="77777777" w:rsidR="009F16EF" w:rsidRDefault="009F16EF" w:rsidP="009F16EF">
      <w:r>
        <w:t>Novamint: we could help ITU as well by providing them with a set of requirements; terrestrial and non-terrestrial should be taken into account</w:t>
      </w:r>
    </w:p>
    <w:p w14:paraId="687FB9EC" w14:textId="77777777" w:rsidR="009F16EF" w:rsidRDefault="009F16EF" w:rsidP="009F16EF">
      <w:r>
        <w:t>Vodafone: What is important is that we define requirements that are important for our customers</w:t>
      </w:r>
    </w:p>
    <w:p w14:paraId="070C732C"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B09B3" w14:textId="77777777" w:rsidR="009F16EF" w:rsidRDefault="009F16EF" w:rsidP="009F16EF">
      <w:pPr>
        <w:rPr>
          <w:rFonts w:ascii="Arial" w:hAnsi="Arial" w:cs="Arial"/>
          <w:b/>
          <w:sz w:val="24"/>
        </w:rPr>
      </w:pPr>
      <w:r>
        <w:rPr>
          <w:rFonts w:ascii="Arial" w:hAnsi="Arial" w:cs="Arial"/>
          <w:b/>
          <w:color w:val="0000FF"/>
          <w:sz w:val="24"/>
        </w:rPr>
        <w:t>RP-241794</w:t>
      </w:r>
      <w:r>
        <w:rPr>
          <w:rFonts w:ascii="Arial" w:hAnsi="Arial" w:cs="Arial"/>
          <w:b/>
          <w:color w:val="0000FF"/>
          <w:sz w:val="24"/>
        </w:rPr>
        <w:tab/>
      </w:r>
      <w:r>
        <w:rPr>
          <w:rFonts w:ascii="Arial" w:hAnsi="Arial" w:cs="Arial"/>
          <w:b/>
          <w:sz w:val="24"/>
        </w:rPr>
        <w:t>Views on IMT-2030</w:t>
      </w:r>
    </w:p>
    <w:p w14:paraId="539FB9A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1A2C45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2202E" w14:textId="77777777" w:rsidR="009F16EF" w:rsidRDefault="009F16EF" w:rsidP="009F16EF">
      <w:pPr>
        <w:rPr>
          <w:rFonts w:ascii="Arial" w:hAnsi="Arial" w:cs="Arial"/>
          <w:b/>
          <w:sz w:val="24"/>
        </w:rPr>
      </w:pPr>
      <w:r>
        <w:rPr>
          <w:rFonts w:ascii="Arial" w:hAnsi="Arial" w:cs="Arial"/>
          <w:b/>
          <w:color w:val="0000FF"/>
          <w:sz w:val="24"/>
        </w:rPr>
        <w:t>RP-242016</w:t>
      </w:r>
      <w:r>
        <w:rPr>
          <w:rFonts w:ascii="Arial" w:hAnsi="Arial" w:cs="Arial"/>
          <w:b/>
          <w:color w:val="0000FF"/>
          <w:sz w:val="24"/>
        </w:rPr>
        <w:tab/>
      </w:r>
      <w:r>
        <w:rPr>
          <w:rFonts w:ascii="Arial" w:hAnsi="Arial" w:cs="Arial"/>
          <w:b/>
          <w:sz w:val="24"/>
        </w:rPr>
        <w:t>Views on IMT-2030 Study in RAN</w:t>
      </w:r>
    </w:p>
    <w:p w14:paraId="05A96CDD"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4FC22031"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9E3B2" w14:textId="77777777" w:rsidR="009F16EF" w:rsidRDefault="009F16EF" w:rsidP="009F16EF">
      <w:pPr>
        <w:rPr>
          <w:rFonts w:ascii="Arial" w:hAnsi="Arial" w:cs="Arial"/>
          <w:b/>
          <w:sz w:val="24"/>
        </w:rPr>
      </w:pPr>
      <w:r>
        <w:rPr>
          <w:rFonts w:ascii="Arial" w:hAnsi="Arial" w:cs="Arial"/>
          <w:b/>
          <w:color w:val="0000FF"/>
          <w:sz w:val="24"/>
        </w:rPr>
        <w:t>RP-242106</w:t>
      </w:r>
      <w:r>
        <w:rPr>
          <w:rFonts w:ascii="Arial" w:hAnsi="Arial" w:cs="Arial"/>
          <w:b/>
          <w:color w:val="0000FF"/>
          <w:sz w:val="24"/>
        </w:rPr>
        <w:tab/>
      </w:r>
      <w:r>
        <w:rPr>
          <w:rFonts w:ascii="Arial" w:hAnsi="Arial" w:cs="Arial"/>
          <w:b/>
          <w:sz w:val="24"/>
        </w:rPr>
        <w:t>Views on RAN study for IMT-2030</w:t>
      </w:r>
    </w:p>
    <w:p w14:paraId="4481131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6C5EA4B"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9F4AC" w14:textId="77777777" w:rsidR="009F16EF" w:rsidRDefault="009F16EF" w:rsidP="009F16EF">
      <w:pPr>
        <w:rPr>
          <w:rFonts w:ascii="Arial" w:hAnsi="Arial" w:cs="Arial"/>
          <w:b/>
          <w:sz w:val="24"/>
        </w:rPr>
      </w:pPr>
      <w:r>
        <w:rPr>
          <w:rFonts w:ascii="Arial" w:hAnsi="Arial" w:cs="Arial"/>
          <w:b/>
          <w:color w:val="0000FF"/>
          <w:sz w:val="24"/>
        </w:rPr>
        <w:lastRenderedPageBreak/>
        <w:t>RP-241809</w:t>
      </w:r>
      <w:r>
        <w:rPr>
          <w:rFonts w:ascii="Arial" w:hAnsi="Arial" w:cs="Arial"/>
          <w:b/>
          <w:color w:val="0000FF"/>
          <w:sz w:val="24"/>
        </w:rPr>
        <w:tab/>
      </w:r>
      <w:r>
        <w:rPr>
          <w:rFonts w:ascii="Arial" w:hAnsi="Arial" w:cs="Arial"/>
          <w:b/>
          <w:sz w:val="24"/>
        </w:rPr>
        <w:t>View on 6G Areas of Interest</w:t>
      </w:r>
    </w:p>
    <w:p w14:paraId="25EC3185"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 China Broadnet</w:t>
      </w:r>
    </w:p>
    <w:p w14:paraId="71347648"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AA67D" w14:textId="77777777" w:rsidR="009F16EF" w:rsidRDefault="009F16EF" w:rsidP="009F16EF">
      <w:pPr>
        <w:rPr>
          <w:rFonts w:ascii="Arial" w:hAnsi="Arial" w:cs="Arial"/>
          <w:b/>
          <w:sz w:val="24"/>
        </w:rPr>
      </w:pPr>
      <w:r>
        <w:rPr>
          <w:rFonts w:ascii="Arial" w:hAnsi="Arial" w:cs="Arial"/>
          <w:b/>
          <w:color w:val="0000FF"/>
          <w:sz w:val="24"/>
        </w:rPr>
        <w:t>RP-242063</w:t>
      </w:r>
      <w:r>
        <w:rPr>
          <w:rFonts w:ascii="Arial" w:hAnsi="Arial" w:cs="Arial"/>
          <w:b/>
          <w:color w:val="0000FF"/>
          <w:sz w:val="24"/>
        </w:rPr>
        <w:tab/>
      </w:r>
      <w:r>
        <w:rPr>
          <w:rFonts w:ascii="Arial" w:hAnsi="Arial" w:cs="Arial"/>
          <w:b/>
          <w:sz w:val="24"/>
        </w:rPr>
        <w:t>On 6G Planning: (Radio) Scenarios and Requirements</w:t>
      </w:r>
    </w:p>
    <w:p w14:paraId="21C1C67B"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E81196" w14:textId="77777777" w:rsidR="009F16EF" w:rsidRDefault="009F16EF" w:rsidP="009F16EF">
      <w:pPr>
        <w:rPr>
          <w:rFonts w:ascii="Arial" w:hAnsi="Arial" w:cs="Arial"/>
          <w:b/>
        </w:rPr>
      </w:pPr>
      <w:r>
        <w:rPr>
          <w:rFonts w:ascii="Arial" w:hAnsi="Arial" w:cs="Arial"/>
          <w:b/>
        </w:rPr>
        <w:t xml:space="preserve">Abstract: </w:t>
      </w:r>
    </w:p>
    <w:p w14:paraId="5EF7641C" w14:textId="77777777" w:rsidR="009F16EF" w:rsidRDefault="009F16EF" w:rsidP="009F16EF">
      <w:r>
        <w:t>Per title</w:t>
      </w:r>
    </w:p>
    <w:p w14:paraId="53C85DFD"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CA8841" w14:textId="77777777" w:rsidR="009F16EF" w:rsidRDefault="009F16EF" w:rsidP="009F16EF">
      <w:pPr>
        <w:rPr>
          <w:rFonts w:ascii="Arial" w:hAnsi="Arial" w:cs="Arial"/>
          <w:b/>
          <w:sz w:val="24"/>
        </w:rPr>
      </w:pPr>
      <w:r>
        <w:rPr>
          <w:rFonts w:ascii="Arial" w:hAnsi="Arial" w:cs="Arial"/>
          <w:b/>
          <w:color w:val="0000FF"/>
          <w:sz w:val="24"/>
        </w:rPr>
        <w:t>RP-242013</w:t>
      </w:r>
      <w:r>
        <w:rPr>
          <w:rFonts w:ascii="Arial" w:hAnsi="Arial" w:cs="Arial"/>
          <w:b/>
          <w:color w:val="0000FF"/>
          <w:sz w:val="24"/>
        </w:rPr>
        <w:tab/>
      </w:r>
      <w:r>
        <w:rPr>
          <w:rFonts w:ascii="Arial" w:hAnsi="Arial" w:cs="Arial"/>
          <w:b/>
          <w:sz w:val="24"/>
        </w:rPr>
        <w:t>Discussion on Efficient OCDM System Design with Underloaded Factor</w:t>
      </w:r>
    </w:p>
    <w:p w14:paraId="1CD9FB2F"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CEPRI</w:t>
      </w:r>
    </w:p>
    <w:p w14:paraId="7185FE2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52F2F" w14:textId="77777777" w:rsidR="009F16EF" w:rsidRDefault="009F16EF" w:rsidP="009F16EF">
      <w:pPr>
        <w:rPr>
          <w:rFonts w:ascii="Arial" w:hAnsi="Arial" w:cs="Arial"/>
          <w:b/>
          <w:sz w:val="24"/>
        </w:rPr>
      </w:pPr>
      <w:r>
        <w:rPr>
          <w:rFonts w:ascii="Arial" w:hAnsi="Arial" w:cs="Arial"/>
          <w:b/>
          <w:color w:val="0000FF"/>
          <w:sz w:val="24"/>
        </w:rPr>
        <w:t>RP-242014</w:t>
      </w:r>
      <w:r>
        <w:rPr>
          <w:rFonts w:ascii="Arial" w:hAnsi="Arial" w:cs="Arial"/>
          <w:b/>
          <w:color w:val="0000FF"/>
          <w:sz w:val="24"/>
        </w:rPr>
        <w:tab/>
      </w:r>
      <w:r>
        <w:rPr>
          <w:rFonts w:ascii="Arial" w:hAnsi="Arial" w:cs="Arial"/>
          <w:b/>
          <w:sz w:val="24"/>
        </w:rPr>
        <w:t>Discussion on Symbol-level Precoding for MU-MIMO System</w:t>
      </w:r>
    </w:p>
    <w:p w14:paraId="769FFD4E" w14:textId="77777777" w:rsidR="009F16EF" w:rsidRDefault="009F16EF" w:rsidP="009F16E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CEPRI</w:t>
      </w:r>
    </w:p>
    <w:p w14:paraId="72C5945E"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9BDE1" w14:textId="77777777" w:rsidR="009F16EF" w:rsidRDefault="009F16EF" w:rsidP="009F16EF">
      <w:pPr>
        <w:pStyle w:val="Heading2"/>
      </w:pPr>
      <w:bookmarkStart w:id="418" w:name="_Toc178621243"/>
      <w:bookmarkStart w:id="419" w:name="_Toc184591921"/>
      <w:r>
        <w:t>16</w:t>
      </w:r>
      <w:r>
        <w:tab/>
        <w:t>Any other business</w:t>
      </w:r>
      <w:bookmarkEnd w:id="418"/>
      <w:bookmarkEnd w:id="419"/>
    </w:p>
    <w:p w14:paraId="5C563196" w14:textId="77777777" w:rsidR="009F16EF" w:rsidRDefault="009F16EF" w:rsidP="009F16EF">
      <w:pPr>
        <w:rPr>
          <w:rFonts w:ascii="Arial" w:hAnsi="Arial" w:cs="Arial"/>
          <w:b/>
          <w:sz w:val="24"/>
        </w:rPr>
      </w:pPr>
      <w:r>
        <w:rPr>
          <w:rFonts w:ascii="Arial" w:hAnsi="Arial" w:cs="Arial"/>
          <w:b/>
          <w:color w:val="0000FF"/>
          <w:sz w:val="24"/>
        </w:rPr>
        <w:t>RP-241729</w:t>
      </w:r>
      <w:r>
        <w:rPr>
          <w:rFonts w:ascii="Arial" w:hAnsi="Arial" w:cs="Arial"/>
          <w:b/>
          <w:color w:val="0000FF"/>
          <w:sz w:val="24"/>
        </w:rPr>
        <w:tab/>
      </w:r>
      <w:r>
        <w:rPr>
          <w:rFonts w:ascii="Arial" w:hAnsi="Arial" w:cs="Arial"/>
          <w:b/>
          <w:sz w:val="24"/>
        </w:rPr>
        <w:t>Status of time budgets for RAN1/2/3/4 ongoing and new WIs/SIs after RAN #105</w:t>
      </w:r>
    </w:p>
    <w:p w14:paraId="71B920F4" w14:textId="77777777" w:rsidR="009F16EF" w:rsidRDefault="009F16EF" w:rsidP="009F16EF">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(Interdigital), RAN3 Chair (ZTE), RAN4 Chair (Huawei)</w:t>
      </w:r>
    </w:p>
    <w:p w14:paraId="66322C32" w14:textId="77777777" w:rsidR="009F16EF" w:rsidRDefault="009F16EF" w:rsidP="009F16EF">
      <w:pPr>
        <w:rPr>
          <w:rFonts w:ascii="Arial" w:hAnsi="Arial" w:cs="Arial"/>
          <w:b/>
        </w:rPr>
      </w:pPr>
      <w:r>
        <w:rPr>
          <w:rFonts w:ascii="Arial" w:hAnsi="Arial" w:cs="Arial"/>
          <w:b/>
        </w:rPr>
        <w:t xml:space="preserve">Abstract: </w:t>
      </w:r>
    </w:p>
    <w:p w14:paraId="2DD6683C" w14:textId="77777777" w:rsidR="009F16EF" w:rsidRDefault="009F16EF" w:rsidP="009F16EF">
      <w:r>
        <w:t>for endorsement by email after RAN #105</w:t>
      </w:r>
    </w:p>
    <w:p w14:paraId="1569991F" w14:textId="77777777" w:rsidR="009F16EF" w:rsidRDefault="009F16EF" w:rsidP="009F16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23ED24" w14:textId="77777777" w:rsidR="009F16EF" w:rsidRDefault="009F16EF" w:rsidP="009F16EF">
      <w:pPr>
        <w:pStyle w:val="Heading2"/>
      </w:pPr>
      <w:bookmarkStart w:id="420" w:name="_Toc178621244"/>
      <w:bookmarkStart w:id="421" w:name="_Toc184591922"/>
      <w:r>
        <w:t>17</w:t>
      </w:r>
      <w:r>
        <w:tab/>
        <w:t>Closing of the meeting</w:t>
      </w:r>
      <w:bookmarkEnd w:id="420"/>
      <w:bookmarkEnd w:id="421"/>
    </w:p>
    <w:p w14:paraId="6FB8CEC9" w14:textId="58F1F5C0" w:rsidR="00A7610C" w:rsidRDefault="009F16EF" w:rsidP="00A7610C">
      <w:r>
        <w:t>3GPP RAN Chair Dr. Wanshi Chen (Qualcomm) closed the meeting RAN #105 on Sep.12th, 2024 at about 12:05 thanking all participants for contributing to this meeting RAN #105 (esp. the moderators of the offline discussions) and the host Telstra for the good organization of this meeting and the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6"/>
    <w:bookmarkEnd w:id="57"/>
    <w:bookmarkEnd w:id="58"/>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22" w:name="_Toc527197946"/>
      <w:bookmarkStart w:id="423" w:name="_Toc2391489"/>
      <w:bookmarkStart w:id="424" w:name="_Toc25787743"/>
      <w:bookmarkStart w:id="425" w:name="_Toc25787943"/>
      <w:bookmarkStart w:id="426" w:name="_Toc27430638"/>
      <w:bookmarkStart w:id="427" w:name="_Toc33140370"/>
      <w:bookmarkStart w:id="428" w:name="_Toc34604901"/>
      <w:bookmarkStart w:id="429" w:name="_Toc34605094"/>
      <w:bookmarkStart w:id="430" w:name="_Toc35697894"/>
      <w:bookmarkStart w:id="431" w:name="_Toc42029389"/>
      <w:bookmarkStart w:id="432" w:name="_Toc62413604"/>
      <w:bookmarkStart w:id="433" w:name="_Toc67153282"/>
      <w:bookmarkStart w:id="434" w:name="_Toc74553800"/>
      <w:bookmarkStart w:id="435" w:name="_Toc82419000"/>
      <w:bookmarkStart w:id="436" w:name="_Toc82457097"/>
      <w:bookmarkStart w:id="437" w:name="_Toc108983247"/>
      <w:bookmarkStart w:id="438" w:name="_Toc111426708"/>
      <w:bookmarkStart w:id="439" w:name="_Toc116243015"/>
      <w:bookmarkStart w:id="440" w:name="_Toc116243267"/>
      <w:bookmarkStart w:id="441" w:name="_Toc124641683"/>
      <w:bookmarkStart w:id="442" w:name="_Toc124881019"/>
      <w:bookmarkStart w:id="443" w:name="_Toc184591923"/>
      <w:r>
        <w:lastRenderedPageBreak/>
        <w:t>Annex A:</w:t>
      </w:r>
      <w:r w:rsidR="000D4E1C">
        <w:tab/>
      </w:r>
      <w:r>
        <w:t>List of participants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33EAAA97" w14:textId="45D46882"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C16FE9">
        <w:t>5</w:t>
      </w:r>
      <w:r w:rsidR="0072396A">
        <w:t xml:space="preserve"> </w:t>
      </w:r>
      <w:r>
        <w:t>is</w:t>
      </w:r>
      <w:r w:rsidRPr="005740F2">
        <w:t xml:space="preserve"> attached to this report.</w:t>
      </w:r>
    </w:p>
    <w:p w14:paraId="0F9D74DE" w14:textId="65BF6B45" w:rsidR="00DC2F0C" w:rsidRDefault="00AB0E2A" w:rsidP="00AB0E2A">
      <w:pPr>
        <w:snapToGrid w:val="0"/>
      </w:pPr>
      <w:r w:rsidRPr="005740F2">
        <w:t xml:space="preserve">Total number of </w:t>
      </w:r>
      <w:r w:rsidR="00806E16">
        <w:t xml:space="preserve">registered </w:t>
      </w:r>
      <w:r w:rsidRPr="005740F2">
        <w:t xml:space="preserve">participants: </w:t>
      </w:r>
      <w:r w:rsidR="0017034F">
        <w:t>7</w:t>
      </w:r>
      <w:r w:rsidR="00C16FE9">
        <w:t>27</w:t>
      </w:r>
      <w:r w:rsidR="002D338B" w:rsidRPr="0017034F">
        <w:t xml:space="preserve"> (</w:t>
      </w:r>
      <w:r w:rsidR="00C16FE9">
        <w:t>481</w:t>
      </w:r>
      <w:r w:rsidR="002D338B" w:rsidRPr="0017034F">
        <w:t xml:space="preserve"> f2f, </w:t>
      </w:r>
      <w:r w:rsidR="00C16FE9">
        <w:t>246</w:t>
      </w:r>
      <w:r w:rsidR="002D338B">
        <w:t xml:space="preserve"> online)</w:t>
      </w:r>
      <w:r w:rsidR="00B74990" w:rsidRPr="006253C8">
        <w:t xml:space="preserve">; total number of checked in participants: </w:t>
      </w:r>
      <w:r w:rsidR="00F83399" w:rsidRPr="00ED734B">
        <w:t>3</w:t>
      </w:r>
      <w:r w:rsidR="00C16FE9">
        <w:t>66</w:t>
      </w:r>
      <w:r w:rsidR="00DC2F0C" w:rsidRPr="006253C8">
        <w:t>.</w:t>
      </w:r>
    </w:p>
    <w:p w14:paraId="4933B120" w14:textId="70ECD537"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C16FE9">
        <w:t>August</w:t>
      </w:r>
      <w:r w:rsidR="001416D7">
        <w:t xml:space="preserve"> </w:t>
      </w:r>
      <w:r w:rsidR="00C16FE9">
        <w:t>30</w:t>
      </w:r>
      <w:r w:rsidR="001416D7">
        <w:t>th</w:t>
      </w:r>
      <w:r w:rsidR="00420E3A" w:rsidRPr="00420E3A">
        <w:t>, 202</w:t>
      </w:r>
      <w:r w:rsidR="001416D7">
        <w:t>4</w:t>
      </w:r>
      <w:r w:rsidR="00420E3A" w:rsidRPr="00420E3A">
        <w:t>, 9pm UTC</w:t>
      </w:r>
      <w:r>
        <w:t>) was applied and GotoWebinar invitations were provided to delegates registered before this deadline</w:t>
      </w:r>
      <w:r w:rsidR="002D338B">
        <w:br/>
      </w:r>
      <w:r w:rsidR="002D338B">
        <w:tab/>
      </w:r>
      <w:r w:rsidR="004A2402">
        <w:tab/>
      </w:r>
      <w:r w:rsidR="002D338B">
        <w:tab/>
      </w:r>
      <w:r w:rsidR="00D203A3">
        <w:t>(</w:t>
      </w:r>
      <w:r w:rsidR="00B2290C">
        <w:t>6</w:t>
      </w:r>
      <w:r w:rsidR="00C16FE9">
        <w:t>27</w:t>
      </w:r>
      <w:r w:rsidR="002D338B" w:rsidRPr="00B2290C">
        <w:t xml:space="preserve"> (</w:t>
      </w:r>
      <w:r w:rsidR="00B2290C" w:rsidRPr="00B2290C">
        <w:t>44</w:t>
      </w:r>
      <w:r w:rsidR="00C16FE9">
        <w:t>1</w:t>
      </w:r>
      <w:r w:rsidR="002D338B" w:rsidRPr="00B2290C">
        <w:t xml:space="preserve"> f2f, </w:t>
      </w:r>
      <w:r w:rsidR="00C16FE9">
        <w:t>186</w:t>
      </w:r>
      <w:r w:rsidR="00303D61">
        <w:t xml:space="preserve"> </w:t>
      </w:r>
      <w:r w:rsidR="002D338B">
        <w:t>online)</w:t>
      </w:r>
      <w:r w:rsidR="00D203A3">
        <w:t>)</w:t>
      </w:r>
      <w:r>
        <w:t>.</w:t>
      </w:r>
    </w:p>
    <w:p w14:paraId="08FEFAA6" w14:textId="4F96BF6C" w:rsidR="004A2402" w:rsidRDefault="004A2402" w:rsidP="00E52F26">
      <w:pPr>
        <w:snapToGrid w:val="0"/>
        <w:spacing w:after="0"/>
      </w:pPr>
      <w:r>
        <w:t>Note 2:</w:t>
      </w:r>
      <w:r>
        <w:tab/>
        <w:t xml:space="preserve">Since some people registered after the deadline, the total number of registrations was in the end </w:t>
      </w:r>
      <w:r w:rsidR="00B2290C">
        <w:t>7</w:t>
      </w:r>
      <w:r w:rsidR="004A1386">
        <w:t>27</w:t>
      </w:r>
      <w:r>
        <w:t xml:space="preserve">, i.e. we had </w:t>
      </w:r>
      <w:r w:rsidR="007738A2" w:rsidRPr="00B2290C">
        <w:t>1</w:t>
      </w:r>
      <w:r w:rsidR="007B4E79" w:rsidRPr="00B2290C">
        <w:t>0</w:t>
      </w:r>
      <w:r w:rsidR="004A1386">
        <w:t>0</w:t>
      </w:r>
      <w:r w:rsidRPr="00B2290C">
        <w:t xml:space="preserve"> (</w:t>
      </w:r>
      <w:r w:rsidR="004A1386">
        <w:t>40</w:t>
      </w:r>
      <w:r w:rsidRPr="00293306">
        <w:t xml:space="preserve"> f2f,</w:t>
      </w:r>
      <w:r w:rsidR="007B4E79" w:rsidRPr="00293306">
        <w:t xml:space="preserve"> </w:t>
      </w:r>
      <w:r w:rsidR="004A1386">
        <w:t>60</w:t>
      </w:r>
      <w:r w:rsidRPr="007738A2">
        <w:t xml:space="preserve"> online)</w:t>
      </w:r>
      <w:r>
        <w:t xml:space="preserve"> late registrations.</w:t>
      </w:r>
    </w:p>
    <w:p w14:paraId="5BE17AC1" w14:textId="77777777" w:rsidR="00E52F26" w:rsidRDefault="00E52F26" w:rsidP="00E52F26">
      <w:pPr>
        <w:snapToGrid w:val="0"/>
        <w:spacing w:after="0"/>
      </w:pPr>
    </w:p>
    <w:p w14:paraId="2129E786" w14:textId="1B65B4FE" w:rsidR="00C52308" w:rsidRDefault="003F6FEC" w:rsidP="00AB0E2A">
      <w:pPr>
        <w:snapToGrid w:val="0"/>
      </w:pPr>
      <w:r>
        <w:pict w14:anchorId="7E21F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44" w:name="_Toc527197947"/>
      <w:bookmarkStart w:id="445" w:name="_Toc2391490"/>
      <w:bookmarkStart w:id="446" w:name="_Toc25787744"/>
      <w:bookmarkStart w:id="447" w:name="_Toc25787944"/>
      <w:bookmarkStart w:id="448" w:name="_Toc27430639"/>
      <w:bookmarkStart w:id="449" w:name="_Toc33140371"/>
      <w:bookmarkStart w:id="450" w:name="_Toc34604902"/>
      <w:bookmarkStart w:id="451" w:name="_Toc34605095"/>
      <w:bookmarkStart w:id="452" w:name="_Toc35697895"/>
      <w:bookmarkStart w:id="453" w:name="_Toc42029390"/>
      <w:bookmarkStart w:id="454" w:name="_Toc62413605"/>
      <w:bookmarkStart w:id="455" w:name="_Toc67153283"/>
      <w:bookmarkStart w:id="456" w:name="_Toc74553801"/>
      <w:bookmarkStart w:id="457" w:name="_Toc82419001"/>
      <w:bookmarkStart w:id="458" w:name="_Toc82457098"/>
      <w:bookmarkStart w:id="459" w:name="_Toc108983248"/>
      <w:bookmarkStart w:id="460" w:name="_Toc111426709"/>
      <w:bookmarkStart w:id="461" w:name="_Toc116243016"/>
      <w:bookmarkStart w:id="462" w:name="_Toc116243268"/>
      <w:bookmarkStart w:id="463" w:name="_Toc124641684"/>
      <w:bookmarkStart w:id="464" w:name="_Toc124881020"/>
      <w:bookmarkStart w:id="465" w:name="_Toc184591924"/>
      <w:r>
        <w:lastRenderedPageBreak/>
        <w:t>Annex B:</w:t>
      </w:r>
      <w:r w:rsidR="001A4219">
        <w:tab/>
      </w:r>
      <w:r>
        <w:t>List of contribution documents</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55F964C5" w14:textId="6A3C6311" w:rsidR="00AB0E2A" w:rsidRPr="005740F2" w:rsidRDefault="00AB0E2A" w:rsidP="00AB0E2A">
      <w:pPr>
        <w:snapToGrid w:val="0"/>
      </w:pPr>
      <w:r>
        <w:t>The list of Tdocs of this RAN meeting #</w:t>
      </w:r>
      <w:r w:rsidR="00901355">
        <w:t>10</w:t>
      </w:r>
      <w:r w:rsidR="0028494F">
        <w:t>5</w:t>
      </w:r>
      <w:r>
        <w:t xml:space="preserve"> is</w:t>
      </w:r>
      <w:r w:rsidRPr="005740F2">
        <w:t xml:space="preserve"> attached to this report.</w:t>
      </w:r>
    </w:p>
    <w:p w14:paraId="5B9BC72F" w14:textId="1D75DB34" w:rsidR="00AB0E2A" w:rsidRDefault="00AB0E2A" w:rsidP="00AB0E2A">
      <w:pPr>
        <w:snapToGrid w:val="0"/>
      </w:pPr>
      <w:r>
        <w:t xml:space="preserve">Total number of Tdocs: </w:t>
      </w:r>
      <w:r w:rsidR="0028494F">
        <w:t>721</w:t>
      </w:r>
      <w:r w:rsidRPr="00E25919">
        <w:t xml:space="preserve"> (RP-</w:t>
      </w:r>
      <w:r w:rsidR="00741B7D">
        <w:t>2</w:t>
      </w:r>
      <w:r w:rsidR="00F504D0">
        <w:t>4</w:t>
      </w:r>
      <w:r w:rsidR="0028494F">
        <w:t>1695</w:t>
      </w:r>
      <w:r w:rsidRPr="00E25919">
        <w:t xml:space="preserve"> - RP-</w:t>
      </w:r>
      <w:r w:rsidR="00741B7D">
        <w:t>2</w:t>
      </w:r>
      <w:r w:rsidR="00F504D0">
        <w:t>4</w:t>
      </w:r>
      <w:r w:rsidR="0028494F">
        <w:t>2415</w:t>
      </w:r>
      <w:r w:rsidRPr="00E25919">
        <w:t>) of which</w:t>
      </w:r>
      <w:r w:rsidR="0046517B">
        <w:t xml:space="preserve"> </w:t>
      </w:r>
      <w:r w:rsidR="0028494F">
        <w:t>69</w:t>
      </w:r>
      <w:r w:rsidR="003A7E8D">
        <w:t>6</w:t>
      </w:r>
      <w:r w:rsidR="00017A23">
        <w:t xml:space="preserve"> </w:t>
      </w:r>
      <w:r w:rsidRPr="00E25919">
        <w:t>Tdocs are available, i.e.</w:t>
      </w:r>
      <w:r w:rsidR="00F504D0">
        <w:t xml:space="preserve"> </w:t>
      </w:r>
      <w:r w:rsidR="0028494F">
        <w:t>2</w:t>
      </w:r>
      <w:r w:rsidR="003A7E8D">
        <w:t>5</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1A3B1F7A" w:rsidR="0090553A" w:rsidRDefault="003F6FEC" w:rsidP="00AB0E2A">
      <w:pPr>
        <w:snapToGrid w:val="0"/>
      </w:pPr>
      <w:r>
        <w:pict w14:anchorId="273071DB">
          <v:shape id="_x0000_i1026" type="#_x0000_t75" style="width:726.6pt;height:270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466" w:name="_Toc527197948"/>
      <w:bookmarkStart w:id="467" w:name="_Toc2391491"/>
      <w:bookmarkStart w:id="468" w:name="_Toc25787745"/>
      <w:bookmarkStart w:id="469" w:name="_Toc25787945"/>
      <w:bookmarkStart w:id="470" w:name="_Toc27430640"/>
      <w:bookmarkStart w:id="471" w:name="_Toc33140372"/>
      <w:bookmarkStart w:id="472" w:name="_Toc34604903"/>
      <w:bookmarkStart w:id="473" w:name="_Toc34605096"/>
      <w:bookmarkStart w:id="474" w:name="_Toc35697896"/>
      <w:bookmarkStart w:id="475" w:name="_Toc42029391"/>
      <w:bookmarkStart w:id="476" w:name="_Toc62413606"/>
      <w:bookmarkStart w:id="477" w:name="_Toc67153284"/>
      <w:bookmarkStart w:id="478" w:name="_Toc74553802"/>
      <w:bookmarkStart w:id="479" w:name="_Toc82419002"/>
      <w:bookmarkStart w:id="480" w:name="_Toc82457099"/>
      <w:bookmarkStart w:id="481" w:name="_Toc108983249"/>
      <w:bookmarkStart w:id="482" w:name="_Toc111426710"/>
      <w:bookmarkStart w:id="483" w:name="_Toc116243017"/>
      <w:bookmarkStart w:id="484" w:name="_Toc116243269"/>
      <w:bookmarkStart w:id="485" w:name="_Toc124641685"/>
      <w:bookmarkStart w:id="486" w:name="_Toc124881021"/>
      <w:bookmarkStart w:id="487" w:name="_Toc184591925"/>
      <w:r>
        <w:lastRenderedPageBreak/>
        <w:t>Annex C:</w:t>
      </w:r>
      <w:r w:rsidR="006F08E7">
        <w:tab/>
      </w:r>
      <w:r>
        <w:t>Lists of liaison statements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0AB329C" w14:textId="485587CB" w:rsidR="002C6209" w:rsidRPr="00025D35" w:rsidRDefault="00AB0E2A" w:rsidP="009F471F">
      <w:r w:rsidRPr="00025D35">
        <w:t xml:space="preserve">In total </w:t>
      </w:r>
      <w:r w:rsidR="007E18CB">
        <w:t>1</w:t>
      </w:r>
      <w:r w:rsidR="009A4AB4">
        <w:t>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7E18CB">
        <w:t>5</w:t>
      </w:r>
      <w:r w:rsidRPr="00025D35">
        <w:t>.</w:t>
      </w:r>
      <w:r w:rsidR="00CC57B6" w:rsidRPr="00025D35">
        <w:t xml:space="preserve"> </w:t>
      </w:r>
      <w:r w:rsidR="00492039">
        <w:t xml:space="preserve">All </w:t>
      </w:r>
      <w:r w:rsidR="007E18CB">
        <w:t>1</w:t>
      </w:r>
      <w:r w:rsidR="009A4AB4">
        <w:t>0</w:t>
      </w:r>
      <w:r w:rsidRPr="00025D35">
        <w:t xml:space="preserve"> LSs/LTIs were treated</w:t>
      </w:r>
      <w:r w:rsidR="00FA2865">
        <w:t>.</w:t>
      </w:r>
    </w:p>
    <w:p w14:paraId="22C17EE3" w14:textId="71A147C8" w:rsidR="00AB0E2A" w:rsidRDefault="007E18CB" w:rsidP="00F77D9D">
      <w:pPr>
        <w:spacing w:after="0"/>
      </w:pPr>
      <w:r>
        <w:t>1</w:t>
      </w:r>
      <w:r w:rsidR="00AB0E2A" w:rsidRPr="00025D35">
        <w:t xml:space="preserve"> </w:t>
      </w:r>
      <w:r w:rsidR="00AB0E2A" w:rsidRPr="00025D35">
        <w:rPr>
          <w:u w:val="single"/>
        </w:rPr>
        <w:t>outgoing LSs/LTIs</w:t>
      </w:r>
      <w:r w:rsidR="00AB0E2A" w:rsidRPr="00025D35">
        <w:t xml:space="preserve"> w</w:t>
      </w:r>
      <w:r>
        <w:t>as</w:t>
      </w:r>
      <w:r w:rsidR="00AB0E2A" w:rsidRPr="00025D35">
        <w:t xml:space="preserve"> sent from RAN #</w:t>
      </w:r>
      <w:r w:rsidR="002D2DB2">
        <w:t>10</w:t>
      </w:r>
      <w:r>
        <w:t>5</w:t>
      </w:r>
      <w:r w:rsidR="009D3E09" w:rsidRPr="00025D35">
        <w:t>.</w:t>
      </w:r>
    </w:p>
    <w:p w14:paraId="742D99BC" w14:textId="77777777" w:rsidR="009630A0" w:rsidRDefault="009630A0" w:rsidP="00F77D9D">
      <w:pPr>
        <w:spacing w:after="0"/>
      </w:pPr>
    </w:p>
    <w:p w14:paraId="61C2097C" w14:textId="067343D1" w:rsidR="00553D60" w:rsidRDefault="003F6FEC" w:rsidP="00553D60">
      <w:pPr>
        <w:spacing w:after="0"/>
        <w:jc w:val="center"/>
      </w:pPr>
      <w:r>
        <w:pict w14:anchorId="47FD4868">
          <v:shape id="_x0000_i1027" type="#_x0000_t75" style="width:725.4pt;height:234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488" w:name="_Toc527197949"/>
      <w:bookmarkStart w:id="489" w:name="_Toc2391492"/>
      <w:bookmarkStart w:id="490" w:name="_Toc25787746"/>
      <w:bookmarkStart w:id="491" w:name="_Toc25787946"/>
      <w:bookmarkStart w:id="492" w:name="_Toc27430641"/>
      <w:bookmarkStart w:id="493" w:name="_Toc33140373"/>
      <w:bookmarkStart w:id="494" w:name="_Toc34604904"/>
      <w:bookmarkStart w:id="495" w:name="_Toc34605097"/>
      <w:bookmarkStart w:id="496" w:name="_Toc35697897"/>
      <w:bookmarkStart w:id="497" w:name="_Toc42029392"/>
      <w:bookmarkStart w:id="498" w:name="_Toc62413607"/>
      <w:bookmarkStart w:id="499" w:name="_Toc67153285"/>
      <w:bookmarkStart w:id="500" w:name="_Toc74553803"/>
      <w:bookmarkStart w:id="501" w:name="_Toc82419003"/>
      <w:bookmarkStart w:id="502" w:name="_Toc82457100"/>
      <w:bookmarkStart w:id="503" w:name="_Toc108983250"/>
      <w:bookmarkStart w:id="504" w:name="_Toc111426711"/>
      <w:bookmarkStart w:id="505" w:name="_Toc116243018"/>
      <w:bookmarkStart w:id="506" w:name="_Toc116243270"/>
      <w:bookmarkStart w:id="507" w:name="_Toc124641686"/>
      <w:bookmarkStart w:id="508" w:name="_Toc124881022"/>
      <w:bookmarkStart w:id="509" w:name="_Toc184591926"/>
      <w:r>
        <w:t xml:space="preserve">Annex </w:t>
      </w:r>
      <w:r w:rsidR="00AB0E2A" w:rsidRPr="00C915BA">
        <w:t>C1:</w:t>
      </w:r>
      <w:r>
        <w:tab/>
      </w:r>
      <w:r w:rsidR="00AB0E2A" w:rsidRPr="00C915BA">
        <w:t>Incoming liaison statements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A877F9" w:rsidRPr="00C42B5F" w14:paraId="41C3CA5C" w14:textId="77777777" w:rsidTr="00A877F9">
        <w:trPr>
          <w:cantSplit/>
        </w:trPr>
        <w:tc>
          <w:tcPr>
            <w:tcW w:w="1097" w:type="dxa"/>
            <w:shd w:val="clear" w:color="auto" w:fill="auto"/>
          </w:tcPr>
          <w:p w14:paraId="579BF350" w14:textId="1E4FE774"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RP-241712</w:t>
            </w:r>
          </w:p>
        </w:tc>
        <w:tc>
          <w:tcPr>
            <w:tcW w:w="1766" w:type="dxa"/>
            <w:shd w:val="clear" w:color="auto" w:fill="auto"/>
          </w:tcPr>
          <w:p w14:paraId="14D22985" w14:textId="7A6F0C2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IALA_LS240628</w:t>
            </w:r>
          </w:p>
        </w:tc>
        <w:tc>
          <w:tcPr>
            <w:tcW w:w="8222" w:type="dxa"/>
            <w:shd w:val="clear" w:color="auto" w:fill="auto"/>
          </w:tcPr>
          <w:p w14:paraId="5D8F848B" w14:textId="11322B28"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the Update of IALA Task for Marine AtoN over IMT-2030 (IALA_LS240628; to: SA, RAN, SA1; cc: CT; contact: Technical Operations Manager IALA)</w:t>
            </w:r>
          </w:p>
        </w:tc>
        <w:tc>
          <w:tcPr>
            <w:tcW w:w="1417" w:type="dxa"/>
            <w:shd w:val="clear" w:color="auto" w:fill="auto"/>
          </w:tcPr>
          <w:p w14:paraId="65DCAF4C" w14:textId="4CAE621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IALA</w:t>
            </w:r>
          </w:p>
        </w:tc>
        <w:tc>
          <w:tcPr>
            <w:tcW w:w="1134" w:type="dxa"/>
            <w:shd w:val="clear" w:color="auto" w:fill="auto"/>
          </w:tcPr>
          <w:p w14:paraId="5E3DD88A" w14:textId="58F5EDE9"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05A90F7C" w14:textId="0EFD6EB0"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5051536D" w14:textId="77777777" w:rsidTr="00A877F9">
        <w:trPr>
          <w:cantSplit/>
        </w:trPr>
        <w:tc>
          <w:tcPr>
            <w:tcW w:w="1097" w:type="dxa"/>
            <w:shd w:val="clear" w:color="auto" w:fill="auto"/>
          </w:tcPr>
          <w:p w14:paraId="7C4BEDEA" w14:textId="6DB4F083"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RP-241713</w:t>
            </w:r>
          </w:p>
        </w:tc>
        <w:tc>
          <w:tcPr>
            <w:tcW w:w="1766" w:type="dxa"/>
            <w:shd w:val="clear" w:color="auto" w:fill="auto"/>
          </w:tcPr>
          <w:p w14:paraId="07F3342E" w14:textId="517BCED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ITU_T_SG20-LS160</w:t>
            </w:r>
          </w:p>
        </w:tc>
        <w:tc>
          <w:tcPr>
            <w:tcW w:w="8222" w:type="dxa"/>
            <w:shd w:val="clear" w:color="auto" w:fill="auto"/>
          </w:tcPr>
          <w:p w14:paraId="18257A17" w14:textId="48B10041"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initiation of new work item draft Recommendation ITU-T Y.IoT-CMP-VR "Functional framework and capabilities of coordination management platform for IoT based vehicle-road" (ITU_T_SG20-LS160; to: RAN, SA, ITU-T SG17/Q13, ITU-T SG16, IEEE, ISO, ETSI; cc: - ; contact: ETRI)</w:t>
            </w:r>
          </w:p>
        </w:tc>
        <w:tc>
          <w:tcPr>
            <w:tcW w:w="1417" w:type="dxa"/>
            <w:shd w:val="clear" w:color="auto" w:fill="auto"/>
          </w:tcPr>
          <w:p w14:paraId="70C992BA" w14:textId="6AAA028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ITU-T SG20</w:t>
            </w:r>
          </w:p>
        </w:tc>
        <w:tc>
          <w:tcPr>
            <w:tcW w:w="1134" w:type="dxa"/>
            <w:shd w:val="clear" w:color="auto" w:fill="auto"/>
          </w:tcPr>
          <w:p w14:paraId="000EE9A1" w14:textId="172FB4A9"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572562EF" w14:textId="62EEE3FD"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6100A91C" w14:textId="77777777" w:rsidTr="00A877F9">
        <w:trPr>
          <w:cantSplit/>
        </w:trPr>
        <w:tc>
          <w:tcPr>
            <w:tcW w:w="1097" w:type="dxa"/>
            <w:shd w:val="clear" w:color="auto" w:fill="auto"/>
          </w:tcPr>
          <w:p w14:paraId="72D27CB0" w14:textId="1C32730A"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RP-241714</w:t>
            </w:r>
          </w:p>
        </w:tc>
        <w:tc>
          <w:tcPr>
            <w:tcW w:w="1766" w:type="dxa"/>
            <w:shd w:val="clear" w:color="auto" w:fill="auto"/>
          </w:tcPr>
          <w:p w14:paraId="1006567D" w14:textId="5674109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R4-2413537</w:t>
            </w:r>
          </w:p>
        </w:tc>
        <w:tc>
          <w:tcPr>
            <w:tcW w:w="8222" w:type="dxa"/>
            <w:shd w:val="clear" w:color="auto" w:fill="auto"/>
          </w:tcPr>
          <w:p w14:paraId="5E30B846" w14:textId="3DAD2F0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Reply LS to GCF_CAG-24-217r3 = RP-240877 on 3GPP NR TRP TRS OTA requirements (R4-2413537; to: GCF CAG; cc: RAN, RAN5, ETSI MSG TFES, GCF PAG, CTIA OTA WG, GSMA TSG-AP, NGMN Alliance, PTCRB, CCSA TC9 WG1; contact: vivo)</w:t>
            </w:r>
          </w:p>
        </w:tc>
        <w:tc>
          <w:tcPr>
            <w:tcW w:w="1417" w:type="dxa"/>
            <w:shd w:val="clear" w:color="auto" w:fill="auto"/>
          </w:tcPr>
          <w:p w14:paraId="0E1A3E7C" w14:textId="37F2B00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RAN4</w:t>
            </w:r>
          </w:p>
        </w:tc>
        <w:tc>
          <w:tcPr>
            <w:tcW w:w="1134" w:type="dxa"/>
            <w:shd w:val="clear" w:color="auto" w:fill="auto"/>
          </w:tcPr>
          <w:p w14:paraId="1FDBC17D" w14:textId="7458FAF9"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4C9A92DB" w14:textId="56DA0C72"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7DE27610" w14:textId="77777777" w:rsidTr="00A877F9">
        <w:trPr>
          <w:cantSplit/>
        </w:trPr>
        <w:tc>
          <w:tcPr>
            <w:tcW w:w="1097" w:type="dxa"/>
            <w:shd w:val="clear" w:color="auto" w:fill="auto"/>
          </w:tcPr>
          <w:p w14:paraId="3C5F59CC" w14:textId="14A12642"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RP-241715</w:t>
            </w:r>
          </w:p>
        </w:tc>
        <w:tc>
          <w:tcPr>
            <w:tcW w:w="1766" w:type="dxa"/>
            <w:shd w:val="clear" w:color="auto" w:fill="auto"/>
          </w:tcPr>
          <w:p w14:paraId="3104B82F" w14:textId="054578F0"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R4-2414419</w:t>
            </w:r>
          </w:p>
        </w:tc>
        <w:tc>
          <w:tcPr>
            <w:tcW w:w="8222" w:type="dxa"/>
            <w:shd w:val="clear" w:color="auto" w:fill="auto"/>
          </w:tcPr>
          <w:p w14:paraId="1D1AAB15" w14:textId="553D4330"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Rx requirements for n100/n101 PC1 HPUE cab-radio (R4-2414419; to: ETSI TC RT; cc: RAN; contact: Huawei)</w:t>
            </w:r>
          </w:p>
        </w:tc>
        <w:tc>
          <w:tcPr>
            <w:tcW w:w="1417" w:type="dxa"/>
            <w:shd w:val="clear" w:color="auto" w:fill="auto"/>
          </w:tcPr>
          <w:p w14:paraId="23220D76" w14:textId="2A47648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RAN4</w:t>
            </w:r>
          </w:p>
        </w:tc>
        <w:tc>
          <w:tcPr>
            <w:tcW w:w="1134" w:type="dxa"/>
            <w:shd w:val="clear" w:color="auto" w:fill="auto"/>
          </w:tcPr>
          <w:p w14:paraId="6C6B309F" w14:textId="0FE84B9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67352BE9" w14:textId="2404E7ED"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0F0F4699" w14:textId="77777777" w:rsidTr="00A877F9">
        <w:trPr>
          <w:cantSplit/>
        </w:trPr>
        <w:tc>
          <w:tcPr>
            <w:tcW w:w="1097" w:type="dxa"/>
            <w:shd w:val="clear" w:color="auto" w:fill="auto"/>
          </w:tcPr>
          <w:p w14:paraId="550C5682" w14:textId="5DA88A5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RP-241716</w:t>
            </w:r>
          </w:p>
        </w:tc>
        <w:tc>
          <w:tcPr>
            <w:tcW w:w="1766" w:type="dxa"/>
            <w:shd w:val="clear" w:color="auto" w:fill="auto"/>
          </w:tcPr>
          <w:p w14:paraId="555F8A5F" w14:textId="25D00512"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R4-2414449</w:t>
            </w:r>
          </w:p>
        </w:tc>
        <w:tc>
          <w:tcPr>
            <w:tcW w:w="8222" w:type="dxa"/>
            <w:shd w:val="clear" w:color="auto" w:fill="auto"/>
          </w:tcPr>
          <w:p w14:paraId="4D4C53D9" w14:textId="385F58B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Reply LS to ITU-R WP5D/TEMP/28(Rev.1) = RP-240024 on Parameters for 7125 to 8400 MHz of terrestrial component of IMT for sharing and compatibility studies in preparation for WRC-27 (R4-2414449; to: ITU-R WP 5D; cc: RAN; contact: Ericsson)</w:t>
            </w:r>
          </w:p>
        </w:tc>
        <w:tc>
          <w:tcPr>
            <w:tcW w:w="1417" w:type="dxa"/>
            <w:shd w:val="clear" w:color="auto" w:fill="auto"/>
          </w:tcPr>
          <w:p w14:paraId="043996E9" w14:textId="3CDBEBEE"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RAN4</w:t>
            </w:r>
          </w:p>
        </w:tc>
        <w:tc>
          <w:tcPr>
            <w:tcW w:w="1134" w:type="dxa"/>
            <w:shd w:val="clear" w:color="auto" w:fill="auto"/>
          </w:tcPr>
          <w:p w14:paraId="305F0B6A" w14:textId="5BF6D5D0"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49459FC6" w14:textId="6D06C20E"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6D847BB0" w14:textId="77777777" w:rsidTr="00A877F9">
        <w:trPr>
          <w:cantSplit/>
        </w:trPr>
        <w:tc>
          <w:tcPr>
            <w:tcW w:w="1097" w:type="dxa"/>
            <w:shd w:val="clear" w:color="auto" w:fill="auto"/>
          </w:tcPr>
          <w:p w14:paraId="54D76A20" w14:textId="277569ED"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RP-241717</w:t>
            </w:r>
          </w:p>
        </w:tc>
        <w:tc>
          <w:tcPr>
            <w:tcW w:w="1766" w:type="dxa"/>
            <w:shd w:val="clear" w:color="auto" w:fill="auto"/>
          </w:tcPr>
          <w:p w14:paraId="670F3A45" w14:textId="5E6D6903"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S5-244660</w:t>
            </w:r>
          </w:p>
        </w:tc>
        <w:tc>
          <w:tcPr>
            <w:tcW w:w="8222" w:type="dxa"/>
            <w:shd w:val="clear" w:color="auto" w:fill="auto"/>
          </w:tcPr>
          <w:p w14:paraId="4E3B5171" w14:textId="26626F9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Reply LS to R3-243969 = RP-240887 on terminology definitions for AI-ML in NG-RAN (S5-244660; to: RAN3, RAN2; cc: RAN, RAN1, SA, SA2, SA6; contact: NEC)</w:t>
            </w:r>
          </w:p>
        </w:tc>
        <w:tc>
          <w:tcPr>
            <w:tcW w:w="1417" w:type="dxa"/>
            <w:shd w:val="clear" w:color="auto" w:fill="auto"/>
          </w:tcPr>
          <w:p w14:paraId="54B036DD" w14:textId="29606D25"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SA5</w:t>
            </w:r>
          </w:p>
        </w:tc>
        <w:tc>
          <w:tcPr>
            <w:tcW w:w="1134" w:type="dxa"/>
            <w:shd w:val="clear" w:color="auto" w:fill="auto"/>
          </w:tcPr>
          <w:p w14:paraId="07359BD3" w14:textId="7347E421"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2EA79178" w14:textId="12D73918"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43D79C88" w14:textId="77777777" w:rsidTr="00A877F9">
        <w:trPr>
          <w:cantSplit/>
        </w:trPr>
        <w:tc>
          <w:tcPr>
            <w:tcW w:w="1097" w:type="dxa"/>
            <w:shd w:val="clear" w:color="auto" w:fill="auto"/>
          </w:tcPr>
          <w:p w14:paraId="4D09F1C5" w14:textId="2807AEF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RP-241718</w:t>
            </w:r>
          </w:p>
        </w:tc>
        <w:tc>
          <w:tcPr>
            <w:tcW w:w="1766" w:type="dxa"/>
            <w:shd w:val="clear" w:color="auto" w:fill="auto"/>
          </w:tcPr>
          <w:p w14:paraId="118CF76C" w14:textId="49CFFFA3"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ITU_T_SG13-LS191</w:t>
            </w:r>
          </w:p>
        </w:tc>
        <w:tc>
          <w:tcPr>
            <w:tcW w:w="8222" w:type="dxa"/>
            <w:shd w:val="clear" w:color="auto" w:fill="auto"/>
          </w:tcPr>
          <w:p w14:paraId="67FCB071" w14:textId="4B8EFC1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Establishment of new Focus Group on Artificial Intelligence Native for Telecommunication Networks (FG-AINN) (ITU_T_SG13-LS191; to: RAN, TSAG, ITU-T SG2, SG3, SG5, SG9, SG11, SG12, SG15, SG16, SG17, SG20, ETSI; cc: -; contact: NICT)</w:t>
            </w:r>
          </w:p>
        </w:tc>
        <w:tc>
          <w:tcPr>
            <w:tcW w:w="1417" w:type="dxa"/>
            <w:shd w:val="clear" w:color="auto" w:fill="auto"/>
          </w:tcPr>
          <w:p w14:paraId="6409C075" w14:textId="476AAD9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ITU-T SG13</w:t>
            </w:r>
          </w:p>
        </w:tc>
        <w:tc>
          <w:tcPr>
            <w:tcW w:w="1134" w:type="dxa"/>
            <w:shd w:val="clear" w:color="auto" w:fill="auto"/>
          </w:tcPr>
          <w:p w14:paraId="65292770" w14:textId="62925784"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76DAD2D8" w14:textId="31B7C84B"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60848681" w14:textId="77777777" w:rsidTr="00A877F9">
        <w:trPr>
          <w:cantSplit/>
        </w:trPr>
        <w:tc>
          <w:tcPr>
            <w:tcW w:w="1097" w:type="dxa"/>
            <w:shd w:val="clear" w:color="auto" w:fill="auto"/>
          </w:tcPr>
          <w:p w14:paraId="7D3EE650" w14:textId="23343EBE"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RP-241719</w:t>
            </w:r>
          </w:p>
        </w:tc>
        <w:tc>
          <w:tcPr>
            <w:tcW w:w="1766" w:type="dxa"/>
            <w:shd w:val="clear" w:color="auto" w:fill="auto"/>
          </w:tcPr>
          <w:p w14:paraId="711681AC" w14:textId="2657C60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LPTVBA_LS240828</w:t>
            </w:r>
          </w:p>
        </w:tc>
        <w:tc>
          <w:tcPr>
            <w:tcW w:w="8222" w:type="dxa"/>
            <w:shd w:val="clear" w:color="auto" w:fill="auto"/>
          </w:tcPr>
          <w:p w14:paraId="07799202" w14:textId="1055E86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5G Broadcast scope for Rel-19 (LPTVBA_LS240828; to: RAN; cc: -; contact: LPTVBA President)</w:t>
            </w:r>
          </w:p>
        </w:tc>
        <w:tc>
          <w:tcPr>
            <w:tcW w:w="1417" w:type="dxa"/>
            <w:shd w:val="clear" w:color="auto" w:fill="auto"/>
          </w:tcPr>
          <w:p w14:paraId="5DE30734" w14:textId="4AC228D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LPTVBA</w:t>
            </w:r>
          </w:p>
        </w:tc>
        <w:tc>
          <w:tcPr>
            <w:tcW w:w="1134" w:type="dxa"/>
            <w:shd w:val="clear" w:color="auto" w:fill="auto"/>
          </w:tcPr>
          <w:p w14:paraId="699843BC" w14:textId="15A57D0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116B6814" w14:textId="03D9DF6B"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0FE128D3" w14:textId="77777777" w:rsidTr="00A877F9">
        <w:trPr>
          <w:cantSplit/>
        </w:trPr>
        <w:tc>
          <w:tcPr>
            <w:tcW w:w="1097" w:type="dxa"/>
            <w:shd w:val="clear" w:color="auto" w:fill="auto"/>
          </w:tcPr>
          <w:p w14:paraId="59A88859" w14:textId="08BA1C82"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RP-241720</w:t>
            </w:r>
          </w:p>
        </w:tc>
        <w:tc>
          <w:tcPr>
            <w:tcW w:w="1766" w:type="dxa"/>
            <w:shd w:val="clear" w:color="auto" w:fill="auto"/>
          </w:tcPr>
          <w:p w14:paraId="3183934D" w14:textId="66E46C15"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S2-2409444</w:t>
            </w:r>
          </w:p>
        </w:tc>
        <w:tc>
          <w:tcPr>
            <w:tcW w:w="8222" w:type="dxa"/>
            <w:shd w:val="clear" w:color="auto" w:fill="auto"/>
          </w:tcPr>
          <w:p w14:paraId="1FB6CA11" w14:textId="64135F0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Reply LS to R2-2405782 on multi-modality awareness at RAN (S2-2409444; to: RAN2, SA4, RAN3; cc: RAN; contact: Huawei)</w:t>
            </w:r>
          </w:p>
        </w:tc>
        <w:tc>
          <w:tcPr>
            <w:tcW w:w="1417" w:type="dxa"/>
            <w:shd w:val="clear" w:color="auto" w:fill="auto"/>
          </w:tcPr>
          <w:p w14:paraId="4272A087" w14:textId="56329ED6"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SA2</w:t>
            </w:r>
          </w:p>
        </w:tc>
        <w:tc>
          <w:tcPr>
            <w:tcW w:w="1134" w:type="dxa"/>
            <w:shd w:val="clear" w:color="auto" w:fill="auto"/>
          </w:tcPr>
          <w:p w14:paraId="42853748" w14:textId="6F045028"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0BA68FA3" w14:textId="4A136261"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45890808" w14:textId="77777777" w:rsidTr="00A877F9">
        <w:trPr>
          <w:cantSplit/>
        </w:trPr>
        <w:tc>
          <w:tcPr>
            <w:tcW w:w="1097" w:type="dxa"/>
            <w:shd w:val="clear" w:color="auto" w:fill="auto"/>
          </w:tcPr>
          <w:p w14:paraId="6652A8A8" w14:textId="1383F543"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RP-241721</w:t>
            </w:r>
          </w:p>
        </w:tc>
        <w:tc>
          <w:tcPr>
            <w:tcW w:w="1766" w:type="dxa"/>
            <w:shd w:val="clear" w:color="auto" w:fill="auto"/>
          </w:tcPr>
          <w:p w14:paraId="0C1D2CD8" w14:textId="4864C004"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5G-MAG_LS240902</w:t>
            </w:r>
          </w:p>
        </w:tc>
        <w:tc>
          <w:tcPr>
            <w:tcW w:w="8222" w:type="dxa"/>
            <w:shd w:val="clear" w:color="auto" w:fill="auto"/>
          </w:tcPr>
          <w:p w14:paraId="564E1EF4" w14:textId="5C272787"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5G-MAG activities on LTE-based 5G Terrestrial Broadcast and ETSI TS 103 720 (5G-MAG_LS240902; to: RAN; cc: -; contact: Chair of 5G-MAG WG CD)</w:t>
            </w:r>
          </w:p>
        </w:tc>
        <w:tc>
          <w:tcPr>
            <w:tcW w:w="1417" w:type="dxa"/>
            <w:shd w:val="clear" w:color="auto" w:fill="auto"/>
          </w:tcPr>
          <w:p w14:paraId="0E06513B" w14:textId="65244A38"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5G-MAG WG CD</w:t>
            </w:r>
          </w:p>
        </w:tc>
        <w:tc>
          <w:tcPr>
            <w:tcW w:w="1134" w:type="dxa"/>
            <w:shd w:val="clear" w:color="auto" w:fill="auto"/>
          </w:tcPr>
          <w:p w14:paraId="23670F10" w14:textId="3C4040ED"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43B9AF5B" w14:textId="57FD965C" w:rsidR="00A877F9" w:rsidRPr="00486CF9" w:rsidRDefault="00A877F9" w:rsidP="00A877F9">
            <w:pPr>
              <w:widowControl w:val="0"/>
              <w:spacing w:after="0"/>
              <w:contextualSpacing/>
              <w:rPr>
                <w:rFonts w:ascii="Arial" w:hAnsi="Arial" w:cs="Arial"/>
                <w:color w:val="000000"/>
                <w:sz w:val="18"/>
                <w:szCs w:val="18"/>
              </w:rPr>
            </w:pPr>
          </w:p>
        </w:tc>
      </w:tr>
      <w:tr w:rsidR="00A877F9" w:rsidRPr="00C42B5F" w14:paraId="19013772" w14:textId="77777777" w:rsidTr="00A877F9">
        <w:trPr>
          <w:cantSplit/>
        </w:trPr>
        <w:tc>
          <w:tcPr>
            <w:tcW w:w="1097" w:type="dxa"/>
            <w:shd w:val="clear" w:color="auto" w:fill="auto"/>
          </w:tcPr>
          <w:p w14:paraId="5B89320D" w14:textId="0807A43C"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RP-241712</w:t>
            </w:r>
          </w:p>
        </w:tc>
        <w:tc>
          <w:tcPr>
            <w:tcW w:w="1766" w:type="dxa"/>
            <w:shd w:val="clear" w:color="auto" w:fill="auto"/>
          </w:tcPr>
          <w:p w14:paraId="39520F4A" w14:textId="283446FF"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IALA_LS240628</w:t>
            </w:r>
          </w:p>
        </w:tc>
        <w:tc>
          <w:tcPr>
            <w:tcW w:w="8222" w:type="dxa"/>
            <w:shd w:val="clear" w:color="auto" w:fill="auto"/>
          </w:tcPr>
          <w:p w14:paraId="1C21594F" w14:textId="78947D20"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LS on the Update of IALA Task for Marine AtoN over IMT-2030 (IALA_LS240628; to: SA, RAN, SA1; cc: CT; contact: Technical Operations Manager IALA)</w:t>
            </w:r>
          </w:p>
        </w:tc>
        <w:tc>
          <w:tcPr>
            <w:tcW w:w="1417" w:type="dxa"/>
            <w:shd w:val="clear" w:color="auto" w:fill="auto"/>
          </w:tcPr>
          <w:p w14:paraId="466BF3DB" w14:textId="73912251"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IALA</w:t>
            </w:r>
          </w:p>
        </w:tc>
        <w:tc>
          <w:tcPr>
            <w:tcW w:w="1134" w:type="dxa"/>
            <w:shd w:val="clear" w:color="auto" w:fill="auto"/>
          </w:tcPr>
          <w:p w14:paraId="3676EF54" w14:textId="21DE7AA2" w:rsidR="00A877F9" w:rsidRPr="00A877F9" w:rsidRDefault="00A877F9" w:rsidP="00A877F9">
            <w:pPr>
              <w:widowControl w:val="0"/>
              <w:spacing w:after="0"/>
              <w:contextualSpacing/>
              <w:rPr>
                <w:rFonts w:ascii="Arial" w:hAnsi="Arial" w:cs="Arial"/>
                <w:color w:val="000000"/>
                <w:sz w:val="18"/>
                <w:szCs w:val="18"/>
              </w:rPr>
            </w:pPr>
            <w:r w:rsidRPr="00A877F9">
              <w:rPr>
                <w:rFonts w:ascii="Arial" w:hAnsi="Arial" w:cs="Arial"/>
                <w:color w:val="000000"/>
                <w:sz w:val="18"/>
                <w:szCs w:val="18"/>
              </w:rPr>
              <w:t>noted</w:t>
            </w:r>
          </w:p>
        </w:tc>
        <w:tc>
          <w:tcPr>
            <w:tcW w:w="1134" w:type="dxa"/>
            <w:shd w:val="clear" w:color="auto" w:fill="auto"/>
          </w:tcPr>
          <w:p w14:paraId="0BC82A08" w14:textId="4F4C6742" w:rsidR="00A877F9" w:rsidRPr="00486CF9" w:rsidRDefault="00A877F9" w:rsidP="00A877F9">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10" w:name="_Toc527197950"/>
      <w:bookmarkStart w:id="511" w:name="_Toc2391493"/>
      <w:bookmarkStart w:id="512" w:name="_Toc25787747"/>
      <w:bookmarkStart w:id="513" w:name="_Toc25787947"/>
      <w:bookmarkStart w:id="514" w:name="_Toc27430642"/>
      <w:bookmarkStart w:id="515" w:name="_Toc33140374"/>
      <w:bookmarkStart w:id="516" w:name="_Toc34604905"/>
      <w:bookmarkStart w:id="517" w:name="_Toc34605098"/>
      <w:bookmarkStart w:id="518" w:name="_Toc35697898"/>
      <w:bookmarkStart w:id="519" w:name="_Toc42029393"/>
      <w:bookmarkStart w:id="520" w:name="_Toc62413608"/>
      <w:bookmarkStart w:id="521" w:name="_Toc67153286"/>
      <w:bookmarkStart w:id="522" w:name="_Toc74553804"/>
      <w:bookmarkStart w:id="523" w:name="_Toc82419004"/>
      <w:bookmarkStart w:id="524" w:name="_Toc82457101"/>
      <w:bookmarkStart w:id="525" w:name="_Toc108983251"/>
      <w:bookmarkStart w:id="526" w:name="_Toc111426712"/>
      <w:bookmarkStart w:id="527" w:name="_Toc116243019"/>
      <w:bookmarkStart w:id="528" w:name="_Toc116243271"/>
      <w:bookmarkStart w:id="529" w:name="_Toc124641687"/>
      <w:bookmarkStart w:id="530" w:name="_Toc124881023"/>
      <w:bookmarkStart w:id="531" w:name="_Toc184591927"/>
      <w:r>
        <w:t xml:space="preserve">Annex </w:t>
      </w:r>
      <w:r w:rsidR="003D2067" w:rsidRPr="00006071">
        <w:t>C2:</w:t>
      </w:r>
      <w:r>
        <w:tab/>
      </w:r>
      <w:r w:rsidR="003D2067" w:rsidRPr="00006071">
        <w:t>Outgoing liaison statements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DE32B7" w:rsidRPr="00DE32B7" w14:paraId="4E03CE99" w14:textId="77777777" w:rsidTr="00DE32B7">
        <w:trPr>
          <w:cantSplit/>
        </w:trPr>
        <w:tc>
          <w:tcPr>
            <w:tcW w:w="0" w:type="auto"/>
            <w:shd w:val="clear" w:color="auto" w:fill="auto"/>
            <w:tcMar>
              <w:left w:w="28" w:type="dxa"/>
              <w:right w:w="28" w:type="dxa"/>
            </w:tcMar>
          </w:tcPr>
          <w:p w14:paraId="6B51EB2D" w14:textId="5BE482CB"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RP-242389</w:t>
            </w:r>
          </w:p>
        </w:tc>
        <w:tc>
          <w:tcPr>
            <w:tcW w:w="8083" w:type="dxa"/>
            <w:shd w:val="clear" w:color="auto" w:fill="auto"/>
            <w:tcMar>
              <w:left w:w="28" w:type="dxa"/>
              <w:right w:w="28" w:type="dxa"/>
            </w:tcMar>
          </w:tcPr>
          <w:p w14:paraId="40B80DD1" w14:textId="687A9B02"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LS on AIML for data collection (to: SA, SA2, SA3, SA5; cc: RAN1, RAN2, RAN3; contact: Interdigital)</w:t>
            </w:r>
          </w:p>
        </w:tc>
        <w:tc>
          <w:tcPr>
            <w:tcW w:w="1668" w:type="dxa"/>
            <w:shd w:val="clear" w:color="auto" w:fill="auto"/>
            <w:tcMar>
              <w:left w:w="28" w:type="dxa"/>
              <w:right w:w="28" w:type="dxa"/>
            </w:tcMar>
          </w:tcPr>
          <w:p w14:paraId="6FF6D720" w14:textId="42997FD5"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SA, SA2, SA3, SA5</w:t>
            </w:r>
          </w:p>
        </w:tc>
        <w:tc>
          <w:tcPr>
            <w:tcW w:w="1451" w:type="dxa"/>
            <w:shd w:val="clear" w:color="auto" w:fill="auto"/>
            <w:tcMar>
              <w:left w:w="28" w:type="dxa"/>
              <w:right w:w="28" w:type="dxa"/>
            </w:tcMar>
          </w:tcPr>
          <w:p w14:paraId="6BA7DC69" w14:textId="15C9DBA2"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RAN1, RAN2, RAN3</w:t>
            </w:r>
          </w:p>
        </w:tc>
        <w:tc>
          <w:tcPr>
            <w:tcW w:w="2268" w:type="dxa"/>
            <w:shd w:val="clear" w:color="auto" w:fill="auto"/>
            <w:tcMar>
              <w:left w:w="28" w:type="dxa"/>
              <w:right w:w="28" w:type="dxa"/>
            </w:tcMar>
          </w:tcPr>
          <w:p w14:paraId="21BF96AA" w14:textId="7BFB93BD" w:rsidR="00DE32B7" w:rsidRPr="00DE32B7" w:rsidRDefault="00DE32B7" w:rsidP="00DE32B7">
            <w:pPr>
              <w:widowControl w:val="0"/>
              <w:overflowPunct/>
              <w:autoSpaceDE/>
              <w:autoSpaceDN/>
              <w:adjustRightInd/>
              <w:spacing w:after="0"/>
              <w:textAlignment w:val="auto"/>
              <w:rPr>
                <w:rFonts w:ascii="Arial" w:hAnsi="Arial" w:cs="Arial"/>
                <w:color w:val="000000"/>
                <w:sz w:val="18"/>
                <w:szCs w:val="18"/>
              </w:rPr>
            </w:pPr>
            <w:r w:rsidRPr="00DE32B7">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32" w:name="_Toc527197951"/>
      <w:bookmarkStart w:id="533" w:name="_Toc2391494"/>
      <w:bookmarkStart w:id="534" w:name="_Toc25787748"/>
      <w:bookmarkStart w:id="535" w:name="_Toc25787948"/>
      <w:bookmarkStart w:id="536" w:name="_Toc27430643"/>
      <w:bookmarkStart w:id="537" w:name="_Toc33140375"/>
      <w:bookmarkStart w:id="538" w:name="_Toc34604906"/>
      <w:bookmarkStart w:id="539" w:name="_Toc34605099"/>
      <w:bookmarkStart w:id="540" w:name="_Toc35697899"/>
      <w:bookmarkStart w:id="541" w:name="_Toc42029394"/>
      <w:bookmarkStart w:id="542" w:name="_Toc62413609"/>
      <w:bookmarkStart w:id="543" w:name="_Toc67153287"/>
      <w:bookmarkStart w:id="544" w:name="_Toc74553805"/>
      <w:bookmarkStart w:id="545" w:name="_Toc82419005"/>
      <w:bookmarkStart w:id="546" w:name="_Toc82457102"/>
      <w:bookmarkStart w:id="547" w:name="_Toc108983252"/>
      <w:bookmarkStart w:id="548" w:name="_Toc111426713"/>
      <w:bookmarkStart w:id="549" w:name="_Toc116243020"/>
      <w:bookmarkStart w:id="550" w:name="_Toc116243272"/>
      <w:bookmarkStart w:id="551" w:name="_Toc124641688"/>
      <w:bookmarkStart w:id="552" w:name="_Toc124881024"/>
      <w:bookmarkStart w:id="553" w:name="_Toc184591928"/>
      <w:r>
        <w:lastRenderedPageBreak/>
        <w:t>Annex D:</w:t>
      </w:r>
      <w:r w:rsidR="001A4219">
        <w:tab/>
      </w:r>
      <w:r>
        <w:t>List of change requests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EB0EBF3" w14:textId="055A3FEE" w:rsidR="00AB0E2A" w:rsidRPr="00141C55" w:rsidRDefault="000913CD" w:rsidP="00AB0E2A">
      <w:pPr>
        <w:snapToGrid w:val="0"/>
      </w:pPr>
      <w:r w:rsidRPr="00CB2A54">
        <w:t>2</w:t>
      </w:r>
      <w:r w:rsidR="00F61C71">
        <w:t>005</w:t>
      </w:r>
      <w:r w:rsidR="00AB0E2A" w:rsidRPr="00A02946">
        <w:t xml:space="preserve"> CRs (incl. cat.A CRs and </w:t>
      </w:r>
      <w:r w:rsidR="00F61C71">
        <w:t>8</w:t>
      </w:r>
      <w:r w:rsidR="00ED0506">
        <w:t xml:space="preserve"> </w:t>
      </w:r>
      <w:r w:rsidR="00AB0E2A" w:rsidRPr="00A02946">
        <w:t>company CR</w:t>
      </w:r>
      <w:r w:rsidR="00A27737">
        <w:t>s</w:t>
      </w:r>
      <w:r w:rsidR="00AB0E2A" w:rsidRPr="00A02946">
        <w:t>) were handled at RAN #</w:t>
      </w:r>
      <w:r w:rsidR="00A27737">
        <w:t>10</w:t>
      </w:r>
      <w:r w:rsidR="00F61C71">
        <w:t>5</w:t>
      </w:r>
      <w:r w:rsidR="00ED0506">
        <w:t xml:space="preserve"> </w:t>
      </w:r>
      <w:r w:rsidR="00AB0E2A" w:rsidRPr="00A02946">
        <w:t xml:space="preserve">and </w:t>
      </w:r>
      <w:r w:rsidR="00F61C71">
        <w:t>1994</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79C1C03E" w:rsidR="00D15FB3" w:rsidRDefault="003F6FEC" w:rsidP="00945777">
      <w:pPr>
        <w:jc w:val="center"/>
      </w:pPr>
      <w:r>
        <w:pict w14:anchorId="4B9608D7">
          <v:shape id="_x0000_i1028" type="#_x0000_t75" style="width:516pt;height:336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24507EA6" w:rsidR="004C1ED2" w:rsidRDefault="003F6FEC" w:rsidP="00096339">
      <w:pPr>
        <w:jc w:val="center"/>
      </w:pPr>
      <w:r>
        <w:lastRenderedPageBreak/>
        <w:pict w14:anchorId="2A81D6A6">
          <v:shape id="_x0000_i1029" type="#_x0000_t75" style="width:726pt;height:264pt">
            <v:imagedata r:id="rId28" o:title=""/>
          </v:shape>
        </w:pict>
      </w:r>
    </w:p>
    <w:p w14:paraId="588736FB" w14:textId="3E023B79"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48B09044" w:rsidR="00AA696B" w:rsidRDefault="003F6FEC" w:rsidP="005A7586">
      <w:pPr>
        <w:jc w:val="center"/>
      </w:pPr>
      <w:r>
        <w:lastRenderedPageBreak/>
        <w:pict w14:anchorId="13EEF4EE">
          <v:shape id="_x0000_i1030" type="#_x0000_t75" style="width:726.6pt;height:294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6B590A42" w:rsidR="0082475B" w:rsidRDefault="003F6FEC" w:rsidP="00055503">
      <w:pPr>
        <w:jc w:val="center"/>
      </w:pPr>
      <w:r>
        <w:lastRenderedPageBreak/>
        <w:pict w14:anchorId="42D9CD08">
          <v:shape id="_x0000_i1031" type="#_x0000_t75" style="width:570pt;height:366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4FC8E2A" w:rsidR="004E2DF3" w:rsidRDefault="003F6FEC" w:rsidP="00602B6B">
      <w:pPr>
        <w:jc w:val="center"/>
      </w:pPr>
      <w:r>
        <w:pict w14:anchorId="1BE39BFF">
          <v:shape id="_x0000_i1032" type="#_x0000_t75" style="width:654pt;height:318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0298FD36" w:rsidR="00F156FE" w:rsidRDefault="003F6FEC" w:rsidP="00AB0E2A">
      <w:pPr>
        <w:pStyle w:val="TH"/>
      </w:pPr>
      <w:r>
        <w:lastRenderedPageBreak/>
        <w:pict w14:anchorId="3467E7E1">
          <v:shape id="_x0000_i1033" type="#_x0000_t75" style="width:618pt;height:396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554" w:name="_Toc527197952"/>
      <w:bookmarkStart w:id="555" w:name="_Toc2391495"/>
      <w:bookmarkStart w:id="556" w:name="_Toc25787749"/>
      <w:bookmarkStart w:id="557" w:name="_Toc25787949"/>
      <w:bookmarkStart w:id="558" w:name="_Toc27430644"/>
      <w:bookmarkStart w:id="559" w:name="_Toc33140376"/>
      <w:bookmarkStart w:id="560" w:name="_Toc34604907"/>
      <w:bookmarkStart w:id="561" w:name="_Toc34605100"/>
      <w:bookmarkStart w:id="562" w:name="_Toc35697900"/>
      <w:bookmarkStart w:id="563" w:name="_Toc42029395"/>
      <w:bookmarkStart w:id="564" w:name="_Toc62413610"/>
      <w:bookmarkStart w:id="565" w:name="_Toc67153288"/>
      <w:bookmarkStart w:id="566" w:name="_Toc74553806"/>
      <w:bookmarkStart w:id="567" w:name="_Toc82419006"/>
      <w:bookmarkStart w:id="568" w:name="_Toc82457103"/>
      <w:bookmarkStart w:id="569" w:name="_Toc108983253"/>
      <w:bookmarkStart w:id="570" w:name="_Toc111426714"/>
      <w:bookmarkStart w:id="571" w:name="_Toc116243021"/>
      <w:bookmarkStart w:id="572" w:name="_Toc116243273"/>
      <w:bookmarkStart w:id="573" w:name="_Toc124641689"/>
      <w:bookmarkStart w:id="574" w:name="_Toc124881025"/>
      <w:bookmarkStart w:id="575" w:name="_Toc184591929"/>
      <w:r>
        <w:lastRenderedPageBreak/>
        <w:t>Annex E:</w:t>
      </w:r>
      <w:r w:rsidR="001A4219">
        <w:tab/>
      </w:r>
      <w:r>
        <w:t xml:space="preserve">List of draft Technical Specifications and </w:t>
      </w:r>
      <w:r w:rsidR="002D1A10">
        <w:t xml:space="preserve">Technical </w:t>
      </w:r>
      <w:r>
        <w:t>Reports</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1D80B52A" w14:textId="6E785EE6" w:rsidR="00DD37B5" w:rsidRDefault="00473059" w:rsidP="00AB0E2A">
      <w:r>
        <w:t>2</w:t>
      </w:r>
      <w:r w:rsidR="00AB6BEC" w:rsidRPr="00335925">
        <w:t xml:space="preserve"> </w:t>
      </w:r>
      <w:r w:rsidR="00AB6BEC">
        <w:t>noted</w:t>
      </w:r>
      <w:r w:rsidR="00AB6BEC" w:rsidRPr="00335925">
        <w:t xml:space="preserve"> </w:t>
      </w:r>
      <w:r w:rsidR="00AB6BEC">
        <w:t>TR</w:t>
      </w:r>
      <w:r w:rsidR="00C43945">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41EA6" w:rsidRPr="00D67231" w14:paraId="4F09779D" w14:textId="77777777" w:rsidTr="00B34DA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2571F6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35D7B0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446957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1A83D"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FFFF1C"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8EA8B9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8F934EE"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B7086F3"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6F5CEBF" w14:textId="77777777" w:rsidR="00041EA6" w:rsidRPr="00D67231" w:rsidRDefault="00041EA6" w:rsidP="00B34DAD">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0C5513" w:rsidRPr="000C5513" w14:paraId="7585775D"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3E9030" w14:textId="01F82BF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R1</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2E4639" w14:textId="28BC5F87"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9.2.2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8C8CD" w14:textId="5DA996FC"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RP-241784</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4C6758" w14:textId="4E122354"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TR 38.769 v1.0.0 Study on solutions for Ambient IoT (Internet of Things) in NR; for information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257302" w14:textId="28E228E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B9FDFA" w14:textId="0748FD05"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38.769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51292D" w14:textId="161F5208"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A57684" w14:textId="4A9AACA3"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FS_Ambient_IoT_solutions</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C0979F" w14:textId="2ADDB7B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1.0.0</w:t>
            </w:r>
          </w:p>
        </w:tc>
      </w:tr>
      <w:tr w:rsidR="000C5513" w:rsidRPr="000C5513" w14:paraId="4A608896" w14:textId="77777777" w:rsidTr="00B34DA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412B5D" w14:textId="16DEB54A"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95CF0" w14:textId="78DD935F"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DF27F9" w14:textId="676BAC41"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RP-242012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0D4B8F" w14:textId="28BC267C"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TR 38.908 v1.0.0 Protection of fixed satellite service (FSS) UL within 6425 to 7125 MHz; for information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186719" w14:textId="551D39F6"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37DBC3" w14:textId="5D45872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38.908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F68BBA" w14:textId="4F5FD05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5B27C7" w14:textId="29C98C21"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NR_BS_RF_req_evo-Core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11C287" w14:textId="341189A2"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1.0.0</w:t>
            </w:r>
          </w:p>
        </w:tc>
      </w:tr>
    </w:tbl>
    <w:p w14:paraId="47AFE7A9" w14:textId="77777777" w:rsidR="00041EA6" w:rsidRDefault="00041EA6" w:rsidP="00AB0E2A"/>
    <w:p w14:paraId="6DB2C32E" w14:textId="3651AEB8" w:rsidR="007D26EF" w:rsidRDefault="000C5513" w:rsidP="00AB0E2A">
      <w:r>
        <w:t>2</w:t>
      </w:r>
      <w:r w:rsidR="00095643" w:rsidRPr="00335925">
        <w:t xml:space="preserve"> approved </w:t>
      </w:r>
      <w:r w:rsidR="009C1C45">
        <w:t>TR</w:t>
      </w:r>
      <w:r w:rsidR="00A27096">
        <w:t>s</w:t>
      </w:r>
      <w:r w:rsidR="009C1C45">
        <w:t xml:space="preserve"> and </w:t>
      </w:r>
      <w:r w:rsidR="002B618C">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0C5513" w:rsidRPr="000C5513" w14:paraId="312797F1"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D6F783" w14:textId="2264AE24"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24D48" w14:textId="0B796F73"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9.2.6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BBA430" w14:textId="4CB5567C"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RP-241768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96A7E6" w14:textId="63C3A65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TR 38.743 v2.0.0 Study on enhancements for Artificial Intelligence (AI)/Machine Learning (ML) for NG-RAN; for approval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B3C998" w14:textId="63D23D63"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49980D" w14:textId="1389E59F"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38.743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5AD74E" w14:textId="2C3AB265"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02A819" w14:textId="62DA97EB"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FS_NR_AIML_NGRAN_enh</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F79BFA" w14:textId="7702FA4B"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2.0.0</w:t>
            </w:r>
          </w:p>
        </w:tc>
      </w:tr>
      <w:tr w:rsidR="000C5513" w:rsidRPr="000C5513" w14:paraId="5F8A7814" w14:textId="77777777" w:rsidTr="002B618C">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6F35B0" w14:textId="48490CFA"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6B651F" w14:textId="3583A4DE"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33B57" w14:textId="1658AE85"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RP-241925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D853B8" w14:textId="632BDDEF"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TR 38.799 v2.1.0 NR; Study on additional topological enhancements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108EE3" w14:textId="24EE0DD1"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467A86" w14:textId="5B94C54B"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38.799</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D73B45" w14:textId="7561BB30"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09C90A" w14:textId="415724B0"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FS_NR_WAB_5GFemto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7271F4" w14:textId="47273E57" w:rsidR="000C5513" w:rsidRPr="000C5513" w:rsidRDefault="000C5513" w:rsidP="000C5513">
            <w:pPr>
              <w:overflowPunct/>
              <w:autoSpaceDE/>
              <w:autoSpaceDN/>
              <w:adjustRightInd/>
              <w:spacing w:after="0"/>
              <w:textAlignment w:val="auto"/>
              <w:rPr>
                <w:rFonts w:ascii="Arial" w:hAnsi="Arial" w:cs="Arial"/>
                <w:color w:val="000000"/>
                <w:sz w:val="18"/>
                <w:szCs w:val="18"/>
              </w:rPr>
            </w:pPr>
            <w:r w:rsidRPr="000C5513">
              <w:rPr>
                <w:rFonts w:ascii="Arial" w:hAnsi="Arial" w:cs="Arial"/>
                <w:color w:val="000000"/>
                <w:sz w:val="18"/>
                <w:szCs w:val="18"/>
              </w:rPr>
              <w:t>2.1.0</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71CBBDB4" w14:textId="0EE2B695" w:rsidR="000C5513" w:rsidRDefault="000C5513" w:rsidP="001C35F4">
      <w:r>
        <w:t xml:space="preserve">Note: Revised (like </w:t>
      </w:r>
      <w:r w:rsidRPr="000C5513">
        <w:t>RP-241921</w:t>
      </w:r>
      <w:r>
        <w:t xml:space="preserve">) or withdrawn (like </w:t>
      </w:r>
      <w:r w:rsidRPr="000C5513">
        <w:t>RP-241924</w:t>
      </w:r>
      <w:r>
        <w:t>) TR/TS versions</w:t>
      </w:r>
      <w:r w:rsidR="008A2C0F">
        <w:t xml:space="preserve"> are not listed in the tables</w:t>
      </w:r>
      <w:r>
        <w:t>.</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576" w:name="_Toc527197953"/>
      <w:bookmarkStart w:id="577" w:name="_Toc2391496"/>
      <w:bookmarkStart w:id="578" w:name="_Toc25787750"/>
      <w:bookmarkStart w:id="579" w:name="_Toc25787950"/>
      <w:bookmarkStart w:id="580" w:name="_Toc27430645"/>
      <w:bookmarkStart w:id="581" w:name="_Toc33140377"/>
      <w:bookmarkStart w:id="582" w:name="_Toc34604908"/>
      <w:bookmarkStart w:id="583" w:name="_Toc34605101"/>
      <w:bookmarkStart w:id="584" w:name="_Toc35697901"/>
      <w:bookmarkStart w:id="585" w:name="_Toc42029396"/>
      <w:bookmarkStart w:id="586" w:name="_Toc62413611"/>
      <w:bookmarkStart w:id="587" w:name="_Toc67153289"/>
      <w:bookmarkStart w:id="588" w:name="_Toc74553807"/>
      <w:bookmarkStart w:id="589" w:name="_Toc82419007"/>
      <w:bookmarkStart w:id="590" w:name="_Toc82457104"/>
      <w:bookmarkStart w:id="591" w:name="_Toc108983254"/>
      <w:bookmarkStart w:id="592" w:name="_Toc111426715"/>
      <w:bookmarkStart w:id="593" w:name="_Toc116243022"/>
      <w:bookmarkStart w:id="594" w:name="_Toc116243274"/>
      <w:bookmarkStart w:id="595" w:name="_Toc124641690"/>
      <w:bookmarkStart w:id="596" w:name="_Toc124881026"/>
      <w:bookmarkStart w:id="597" w:name="_Toc184591930"/>
      <w:r w:rsidRPr="00621702">
        <w:lastRenderedPageBreak/>
        <w:t>Annex F:</w:t>
      </w:r>
      <w:r w:rsidR="001A4219">
        <w:tab/>
      </w:r>
      <w:r w:rsidRPr="00621702">
        <w:t>List of approved new and revised Work Items</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4D39E6D0" w14:textId="6D0B874D" w:rsidR="004E0703" w:rsidRDefault="00B24533"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t>1</w:t>
      </w:r>
      <w:r w:rsidR="009F48B9">
        <w:t>4</w:t>
      </w:r>
      <w:r w:rsidR="004E0703" w:rsidRPr="00621702">
        <w:t xml:space="preserve"> new WI</w:t>
      </w:r>
      <w:r w:rsidR="003E23EF" w:rsidRPr="00621702">
        <w:t>D</w:t>
      </w:r>
      <w:r w:rsidR="004E0703" w:rsidRPr="00621702">
        <w:t>s,</w:t>
      </w:r>
      <w:r w:rsidR="007B2283" w:rsidRPr="00621702">
        <w:t xml:space="preserve"> </w:t>
      </w:r>
      <w:r w:rsidR="006F4C1A">
        <w:t>5</w:t>
      </w:r>
      <w:r w:rsidR="003377E6" w:rsidRPr="00621702">
        <w:t xml:space="preserve"> revised SI</w:t>
      </w:r>
      <w:r w:rsidR="00092BF6" w:rsidRPr="00621702">
        <w:t>D</w:t>
      </w:r>
      <w:r w:rsidR="003377E6" w:rsidRPr="00621702">
        <w:t>s,</w:t>
      </w:r>
      <w:r w:rsidR="000F2978" w:rsidRPr="00621702">
        <w:t xml:space="preserve"> </w:t>
      </w:r>
      <w:r w:rsidR="009F48B9">
        <w:t>4</w:t>
      </w:r>
      <w:r w:rsidR="009511FF">
        <w:t>1</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B24533" w:rsidRPr="00914F4A" w14:paraId="1C3D873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1DD301" w14:textId="4012A5DA"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RP-241755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34B463" w14:textId="2671782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Protocol enhancements for Mission Critical Services (MCPTT, MCVideo, MCData) for Rel-17</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F930E1" w14:textId="6A1A8551"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D4E568" w14:textId="167973E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Rel-17</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718D11" w14:textId="4C5F5774"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6BA46EB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78173F" w14:textId="00AAD96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RP-242001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20D1C9" w14:textId="356228B8"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Rel-18 downlink interruption for NR and EN-DC band combinations at dynamic Tx Switching in Uplink</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CD646" w14:textId="11C0E374"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55157F" w14:textId="2FE29888"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266959" w14:textId="2302668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2672E76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8CF2" w14:textId="2E235F8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RP-242024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83DC61" w14:textId="1E153AEE"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NR NTN (Non-Terrestrial Networks) enhancements plus CT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AA657B" w14:textId="2F82715D"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3FD6B" w14:textId="3A43B967"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1DD4A1" w14:textId="532C7C3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50AFFA6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2415C3" w14:textId="6CA6DF2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RP-242026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63AE4A" w14:textId="58CB3DA5"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New bands and bandwidth allocation for LTE based 5G terrestrial broadcast</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1F533" w14:textId="0808CD91"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C84E5E" w14:textId="54C2F95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F732DC8" w14:textId="56E5156A"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5907DE1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253D96" w14:textId="2D7358ED"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RP-242046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B8534C" w14:textId="3D2758A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Further enhancements on NR and MR-DC measurement gaps and measurements without gaps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60601B" w14:textId="29802535"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53A8F3" w14:textId="34201A60"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855483" w14:textId="4EA0B096"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5357A7AC"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57EE7" w14:textId="05A350E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RP-242078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C23FB4" w14:textId="65642CD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UE Conformance - IMS Data Channel for NG_RTC</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12C9C9" w14:textId="4F18723E"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D4055B" w14:textId="77E39B5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DE25A9" w14:textId="71CAA115"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R5</w:t>
            </w:r>
          </w:p>
        </w:tc>
      </w:tr>
      <w:tr w:rsidR="00B24533" w:rsidRPr="00914F4A" w14:paraId="75E1A3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C8652C" w14:textId="05928C0F"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RP-242371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DE3434" w14:textId="6213BE70"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mmWave UE spurious emission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5AC52" w14:textId="2A7DC839"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30A254" w14:textId="3676FE0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D03081" w14:textId="42DCAF8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R4</w:t>
            </w:r>
          </w:p>
        </w:tc>
      </w:tr>
      <w:tr w:rsidR="00B24533" w:rsidRPr="00914F4A" w14:paraId="35AA615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44690B" w14:textId="04A8840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RP-242373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7EB16D" w14:textId="4FDD12FF"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Proposal: Introduction of HAPS additional operating bands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6961C2" w14:textId="6F2EAB68"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D85466" w14:textId="6C72AEC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2AAFE3" w14:textId="2745FD9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R4</w:t>
            </w:r>
          </w:p>
        </w:tc>
      </w:tr>
      <w:tr w:rsidR="00B24533" w:rsidRPr="00914F4A" w14:paraId="02C997F8"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654A8D" w14:textId="5EB25DE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RP-242385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E9FE68" w14:textId="7BC8838F"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enhancements for Artificial Intelligence (AI)/Machine Learning (ML) for NG-RAN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1A6EF" w14:textId="566C0AB2"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FDFFC9" w14:textId="09E33159"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4A7725" w14:textId="6BE8DF46"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R3</w:t>
            </w:r>
          </w:p>
        </w:tc>
      </w:tr>
      <w:tr w:rsidR="00B24533" w:rsidRPr="00914F4A" w14:paraId="3D0BBF87"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D7AA30" w14:textId="5FCA6641"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RP-242395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A8A38C" w14:textId="72C1C61E"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additional topological enhancements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96ED7D" w14:textId="0EDA6C6E"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21DBD9" w14:textId="6C7E716E"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FBC045" w14:textId="49D26F0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R3</w:t>
            </w:r>
          </w:p>
        </w:tc>
      </w:tr>
      <w:tr w:rsidR="00B24533" w:rsidRPr="00914F4A" w14:paraId="39C1E423"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9F475E" w14:textId="28F9AF37"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RP-242408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81D55D" w14:textId="0DC3A4C1"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Multi-carrier enhancements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E3200F" w14:textId="25943670"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51C009" w14:textId="41F9349D"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40D1EB" w14:textId="10644148"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R1</w:t>
            </w:r>
          </w:p>
        </w:tc>
      </w:tr>
      <w:tr w:rsidR="00B24533" w:rsidRPr="00914F4A" w14:paraId="382985C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59DC4B" w14:textId="71291D40"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RP-242413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651153" w14:textId="515425FF"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Introduction of BDS B2b Signal in A-GNSS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565C18" w14:textId="24428A52"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17CE60" w14:textId="27C127BC"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55018E" w14:textId="381E16C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R2</w:t>
            </w:r>
          </w:p>
        </w:tc>
      </w:tr>
      <w:tr w:rsidR="00B24533" w:rsidRPr="00914F4A" w14:paraId="072E5FFA"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FDA099" w14:textId="755C0AE8"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RP-242414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6D2BE" w14:textId="671B5ED7"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on Introduction of A-GNSS support for NavIC L1 SPS in NR and LTE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CF8F99" w14:textId="201241FD"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C4D2D8" w14:textId="777A3F41"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D9A8D3" w14:textId="27D9913B"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R2</w:t>
            </w:r>
          </w:p>
        </w:tc>
      </w:tr>
      <w:tr w:rsidR="00B24533" w:rsidRPr="00914F4A" w14:paraId="280C3185"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4AB93" w14:textId="60A55E92"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RP-242415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D6F142" w14:textId="4329F496"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New WID for introduction of IoT-NTN TDD mode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F23610" w14:textId="3B98E766" w:rsidR="00B24533" w:rsidRPr="00B24533" w:rsidRDefault="00B24533" w:rsidP="00B24533">
            <w:pPr>
              <w:overflowPunct/>
              <w:autoSpaceDE/>
              <w:autoSpaceDN/>
              <w:adjustRightInd/>
              <w:spacing w:after="0"/>
              <w:textAlignment w:val="auto"/>
              <w:rPr>
                <w:rFonts w:ascii="Arial" w:hAnsi="Arial" w:cs="Arial"/>
                <w:color w:val="FF0000"/>
                <w:sz w:val="18"/>
                <w:szCs w:val="18"/>
              </w:rPr>
            </w:pPr>
            <w:r w:rsidRPr="00B245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10C96D" w14:textId="73F203C7"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0C0442" w14:textId="2687CD53" w:rsidR="00B24533" w:rsidRPr="00B24533" w:rsidRDefault="00B24533" w:rsidP="00B24533">
            <w:pPr>
              <w:overflowPunct/>
              <w:autoSpaceDE/>
              <w:autoSpaceDN/>
              <w:adjustRightInd/>
              <w:spacing w:after="0"/>
              <w:textAlignment w:val="auto"/>
              <w:rPr>
                <w:rFonts w:ascii="Arial" w:hAnsi="Arial" w:cs="Arial"/>
                <w:sz w:val="18"/>
                <w:szCs w:val="18"/>
              </w:rPr>
            </w:pPr>
            <w:r w:rsidRPr="00B24533">
              <w:rPr>
                <w:rFonts w:ascii="Arial" w:hAnsi="Arial" w:cs="Arial"/>
                <w:color w:val="000000"/>
                <w:sz w:val="18"/>
                <w:szCs w:val="18"/>
              </w:rPr>
              <w:t>R2</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6F4C1A" w:rsidRPr="00F54D69" w14:paraId="525BA80C"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D3145D" w14:textId="1E680957"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RP-241848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0E1A5" w14:textId="183B077B"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spatial channel model for demodulation performance requirements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9D30B6" w14:textId="2B9AA7FE"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6291AE" w14:textId="672B787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37B98B4" w14:textId="09BA3C9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9DF8BA" w14:textId="48B40769"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4C1A" w:rsidRPr="00F54D69" w14:paraId="4F95A979"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53F31C" w14:textId="3D8D1FB6"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RP-242348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A23E8E" w14:textId="6A06576A"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channel modelling for Integrated Sensing And Communication (ISAC) for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46AF12" w14:textId="10547698"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AB70515" w14:textId="13566D14"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7A4AAB4D" w14:textId="75A35328"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FS_Sensing_NR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9A9D6A" w14:textId="15BA1CE5"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6F4C1A" w:rsidRPr="00F54D69" w14:paraId="2AACA49A"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C57842" w14:textId="1FF33E4E"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RP-242393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A3367F" w14:textId="51AA0A41"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Artificial Intelligence (AI)/Machine Learning (ML) for mobility in NR</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6E7AA9" w14:textId="03584A3E"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A6454AD" w14:textId="6D24CBD7"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985" w:type="dxa"/>
            <w:tcBorders>
              <w:top w:val="single" w:sz="4" w:space="0" w:color="auto"/>
              <w:left w:val="nil"/>
              <w:bottom w:val="single" w:sz="4" w:space="0" w:color="auto"/>
              <w:right w:val="single" w:sz="4" w:space="0" w:color="auto"/>
            </w:tcBorders>
            <w:tcMar>
              <w:left w:w="28" w:type="dxa"/>
              <w:right w:w="28" w:type="dxa"/>
            </w:tcMar>
          </w:tcPr>
          <w:p w14:paraId="06113BEE" w14:textId="37ACF476"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FS_NR_AIML_Mob</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34CD16" w14:textId="012B285D" w:rsidR="006F4C1A"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6F4C1A" w:rsidRPr="00F54D69" w14:paraId="4D73B01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216E9C" w14:textId="6FB834E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RP-242400</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D9D4B42" w14:textId="08D34A55"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OTA (Over the Air) testing Phase 3</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65D1518" w14:textId="2CD762F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FF05C6" w14:textId="5DFD6205"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8D3E6B" w14:textId="5CA6390D"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FS_NR_FR2_OTA_Ph3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A05F45" w14:textId="6FE77C64"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F4C1A" w:rsidRPr="00F54D69" w14:paraId="573BFA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32098D1" w14:textId="1E9BEBE9"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RP-242404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934F2A" w14:textId="5EB60C8E"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FR1 DL fragmented carriers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50AB70" w14:textId="090C854C"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DECD6" w14:textId="406262B1"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46039F0A" w14:textId="1970EEFA"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FS_NR_FR1_DL_Frag_Carrier</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91F8C" w14:textId="1C8CBC06" w:rsidR="006F4C1A" w:rsidRPr="00F54D69" w:rsidRDefault="006F4C1A" w:rsidP="006F4C1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8B6BCB" w:rsidRPr="00560407" w14:paraId="4D0173E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A564DD" w14:textId="09BCBE0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RP-241739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A1B58A3" w14:textId="28D1F7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LTE FDD band in 1800 – 1830 MHz for Canada</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62443B3" w14:textId="1A03048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84605BD" w14:textId="00D2ABA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31570A17" w14:textId="2D1101D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LTE_FDD_1800_1830MHz_CAN</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2AD384" w14:textId="1E65A2E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3BF26E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AD8C92" w14:textId="7767667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F663ED" w14:textId="54D2406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UE Conformance - NR QoE management and optimizations for diverse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645F5A" w14:textId="20FE7FE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AADAE2" w14:textId="5E7E50E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A9BEC1E" w14:textId="2EF2BBC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NR_QoE-UEConTest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ABDF07A" w14:textId="3119D56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471C6E5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RP-241771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28C0DF1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0A3C0C2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3CAB7CA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19DAD56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7B38F6F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366CD2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29D8206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for Rel-19 Dual connectivity (DC) of x LTE band(s), y NR band(s) (1&lt;=x&lt;6, 1&lt;=y&lt;6, x+y&lt;=6) and single or two NR Supplementary Uplink (SUL)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6360498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7FF2147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0507F13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3C2836F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171A187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RP-241789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5F2A09A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Non-Terrestrial Networks (NTN)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6AC1969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1FBA5AB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4B3826F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443B491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3170BBA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4CDB882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Low-power wake-up signal and receiver for NR (LP-WUS/WUR)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1D03FB0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3CC1AC0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6CF1981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NR_LPWUS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0B651E8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B6BCB"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4151B98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RP-241833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74638C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5BFCAC2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0765B5E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40129C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6DD1658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697F017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4867C3B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New NR NTN bands to support Extended L-band and combined MSS L-band and Extended L-band ranges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4FCB1D2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3E29BEA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6282E41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153147B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62E7E20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RP-241885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74D7C0C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another NR 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140C352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33606B3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14FD15F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1E99C0A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59B30FE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RP-241922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4574ED3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31BC9BC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2BB15B3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4E04333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B8099D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0E04573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RP-241930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57928A8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Power Class 2 and UE 40MHz Channel Bandwidth in NR band n28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2BD8798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2ABB749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74743C9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NR_n28_PC2_40MHz_CBW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5F9A986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61511DD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RP-241932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7FF22B8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and 2) for NR FR1 TDD/FDD single band for handheld/FWA UEs, and high power UE operation (power class 1) for FWVM (fixed-wireless/vehicle-mounted) use cases in a single NR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087CA7E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3141CB8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442A54A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48D5BCA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3688CD5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393B7B9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IoT NTN enhancements plus CT1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3A00638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3BF6596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74D0A2D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IoT_NTN_enh_plus_CT1-UEConTest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030373C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367CC41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6B7BDF2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Further enhancements on MIMO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0A2BE2F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50AFA9E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7E15B9E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NR_feMIMO-UEConTest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228A2C4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29D1C41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RP-241985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6F5D4CF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requirements and conductive test methodology for NR NTN and IoT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695ECE6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7520956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7E0FE69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NR_IoT_NTN_req_test_enh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430EBB0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2729B29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05B61E4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Further enhancement on NR demodulation performance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36B4838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4627986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780F967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090D34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5A96374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RP-241997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4FD43FD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power class 2 RedCap (Reduced Capability) UE in FR1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1CA2F8A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3329B95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62B831E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NR_PC2_RedCap_UE-Core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4AB40C1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2EFE8B3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RP-242003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762F4AC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0F542B3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2B0B2AC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66761FC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7840C6F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04C1D79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RP-242005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1B785D5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 of Private Network Support for NG-RAN including CT aspects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73A2009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28FD71D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1E059FA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NG_RAN_PRN_enh_plus_CT-UEConTest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58CB5D6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0CCB230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680C22A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base station (BS) RF requirement evolution for FR1/FR2 and testing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349B443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4394544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2C73373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5B1ADF2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30EF934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RP-242062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71F2599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Introduction of another IoT-NTN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796402A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0CC6597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30632F3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681EC2A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6F704A0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41D4D4B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Simultaneous Rx/Tx band combinations for NR CA/DC, NR SUL and LTE/NR DC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1CF273F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1C567BC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3CD766F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LTE_NR_Simult_RxTx_R18-UEConTest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2E96249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51068F4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03B4134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Support of intra-band non-collocated EN-DC/NR-CA deployment Phase2: new receiver type(s)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2E554FC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19E196B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7E5F26F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NonCol_intraB_ENDC_NR_CA_Ph2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2366DF0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3C87990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RP-242086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3905F72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Rel-19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34E6B48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11A8B5C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10533EA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7F1F874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0088DCD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RP-242088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1D8DE43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Simultaneous Rx/Tx band combinations for NR CA/DC, NR SUL and LTE/NR DC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6778512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0DCEBF6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4F913C8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LTE_NR_R19_Simult_RxTx</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779537C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6684CBB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RP-242120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0F880A9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the NR FDD 1.4 GHz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710A236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2CFD389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0971547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NR_FDD_1400MHz</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3289EC1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4C29CF4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RP-242125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7B01084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Expanded and improved NR positioning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71A70B1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306265D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49E9271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108D9C9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23BCEA4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RP-242148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2175749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Conformance - Protocol enhancements for Mission Critical Services for Rel-16</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3205F4C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298B89A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692C709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MCProtoc16_enh2MCPTT_eMCData2-ConTest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68E8D93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47E1732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RP-242327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2F0AD7F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 of UE TRP (Total Radiated Power) and TRS (Total Radiated Sensitivity) requirements and test methodologies for FR1 (NR SA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4E0CC95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5B94226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5CF8E4E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NR_FR1_TRP_TRS_enh-Perf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5371FB5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56C4CDE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571C6D8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NR bands n87 and n88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78A21CD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7E3883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590C21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NR_bands_n87_n88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70321E1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2A8D2B7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RP-242341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04C9F6A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Rel-19 High power UE (power class 1.5 or 2) for Dual Connectivity (DC) combinations of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5308773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06D2D10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60A8BA2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4DBA4BD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16127F2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5EA5238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multi-hop relay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0050F7D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3D41C2D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1EDD492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NR_SL_relay_multihop</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2A4BBC6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36886CF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2AC9825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0F9952E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080EADA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3628C6E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55640AC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B6BCB"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79FD385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RP-242356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02687F7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7DEDA6F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212AD27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02D9A29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723E14A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52AC0AB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2D22EA9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High-power UE operation for fixed-wireless/vehicle-mounted use cases in LTE bands and NR bands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2F8F595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2963ED7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799A06A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LTE_NR_HPUE_FWVM_R18-UEConTest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24FD603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8B6BCB"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27614FC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5B3EAD2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of NR RRM Phase 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0E84C66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16BBF0C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430FCA58"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NR_RRM_Ph5</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4FD26E9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56E9111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4641535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for Air-to-ground network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5327A625"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331DBC5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16CF732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NR_ATG_enh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2F82852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8B6BCB"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3D3BE48B"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3DBB702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MIMO Phase 5</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5AC96E5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7C9ADCF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5C1BD60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NR_MIMO_Ph5</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32EDE25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B6BCB"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6B10243A"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654AA700"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IoT_NTN_Ph3 </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7BF5946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174BE2E1"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554B9E1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50FCB5B7"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8B6BCB"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09D413C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RP-242399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2806D0F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AI/ML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288C801C"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311B71DD"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04EBEDE6"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6A125663"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8B6BCB" w:rsidRPr="00560407" w14:paraId="74C300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5375AF6" w14:textId="5C88F8E4"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RP-242402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A94E62" w14:textId="0DC1365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bandwidth(s) support to existing NR bands and CA/ENDC combinations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530D639" w14:textId="484F916F"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D9733A1" w14:textId="2F8B2EA2"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CA4891E" w14:textId="0988D87E"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2D37D0" w14:textId="7EFCB3D9" w:rsidR="008B6BCB" w:rsidRPr="004F6F63" w:rsidRDefault="008B6BCB" w:rsidP="008B6BC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lastRenderedPageBreak/>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lastRenderedPageBreak/>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lastRenderedPageBreak/>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598" w:name="_Toc527197954"/>
      <w:bookmarkStart w:id="599" w:name="_Toc2391497"/>
      <w:bookmarkStart w:id="600" w:name="_Toc25787751"/>
      <w:bookmarkStart w:id="601" w:name="_Toc25787951"/>
      <w:bookmarkStart w:id="602" w:name="_Toc27430646"/>
      <w:bookmarkStart w:id="603" w:name="_Toc33140378"/>
      <w:bookmarkStart w:id="604" w:name="_Toc34604909"/>
      <w:bookmarkStart w:id="605" w:name="_Toc34605102"/>
      <w:bookmarkStart w:id="606" w:name="_Toc35697902"/>
      <w:bookmarkStart w:id="607" w:name="_Toc42029397"/>
      <w:bookmarkStart w:id="608" w:name="_Toc62413612"/>
      <w:bookmarkStart w:id="609" w:name="_Toc67153290"/>
      <w:bookmarkStart w:id="610" w:name="_Toc74553808"/>
      <w:bookmarkStart w:id="611" w:name="_Toc82419008"/>
      <w:bookmarkStart w:id="612" w:name="_Toc82457105"/>
      <w:bookmarkStart w:id="613" w:name="_Toc108983255"/>
      <w:bookmarkStart w:id="614" w:name="_Toc111426716"/>
      <w:bookmarkStart w:id="615" w:name="_Toc116243023"/>
      <w:bookmarkStart w:id="616" w:name="_Toc116243275"/>
      <w:bookmarkStart w:id="617" w:name="_Toc124641691"/>
      <w:bookmarkStart w:id="618" w:name="_Toc124881027"/>
      <w:bookmarkStart w:id="619" w:name="_Toc184591931"/>
      <w:r>
        <w:lastRenderedPageBreak/>
        <w:t>Annex G:</w:t>
      </w:r>
      <w:r w:rsidR="001A4219">
        <w:tab/>
      </w:r>
      <w:r>
        <w:t>List of RAN meetings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685718" w14:paraId="1522A752" w14:textId="77777777" w:rsidTr="008A2C0F">
        <w:trPr>
          <w:trHeight w:val="70"/>
        </w:trPr>
        <w:tc>
          <w:tcPr>
            <w:tcW w:w="2987" w:type="dxa"/>
            <w:shd w:val="clear" w:color="auto" w:fill="auto"/>
          </w:tcPr>
          <w:p w14:paraId="077A6429" w14:textId="6740EBE6" w:rsidR="00F93394" w:rsidRPr="00685718" w:rsidRDefault="00F93394" w:rsidP="00AB0E2A">
            <w:pPr>
              <w:pStyle w:val="Doc-title"/>
              <w:adjustRightInd w:val="0"/>
              <w:snapToGrid w:val="0"/>
              <w:rPr>
                <w:rFonts w:cs="Arial"/>
                <w:b/>
                <w:bCs/>
                <w:lang w:val="en-US"/>
              </w:rPr>
            </w:pPr>
            <w:r w:rsidRPr="00685718">
              <w:rPr>
                <w:rFonts w:cs="Arial"/>
                <w:b/>
                <w:bCs/>
                <w:lang w:val="en-US"/>
              </w:rPr>
              <w:t>RAN #105 **</w:t>
            </w:r>
            <w:r w:rsidR="00241B77" w:rsidRPr="00685718">
              <w:rPr>
                <w:rFonts w:cs="Arial"/>
                <w:b/>
                <w:bCs/>
                <w:lang w:val="en-US"/>
              </w:rPr>
              <w:t xml:space="preserve"> &amp;14</w:t>
            </w:r>
            <w:r w:rsidR="00BC292B" w:rsidRPr="00685718">
              <w:rPr>
                <w:rFonts w:cs="Arial"/>
                <w:b/>
                <w:bCs/>
                <w:lang w:val="en-US"/>
              </w:rPr>
              <w:t>, &amp;15</w:t>
            </w:r>
          </w:p>
        </w:tc>
        <w:tc>
          <w:tcPr>
            <w:tcW w:w="2552" w:type="dxa"/>
            <w:shd w:val="clear" w:color="auto" w:fill="auto"/>
          </w:tcPr>
          <w:p w14:paraId="7D61289F" w14:textId="1B627E1F" w:rsidR="00F93394" w:rsidRPr="00685718" w:rsidRDefault="004A551F" w:rsidP="00AB0E2A">
            <w:pPr>
              <w:pStyle w:val="Doc-title"/>
              <w:adjustRightInd w:val="0"/>
              <w:snapToGrid w:val="0"/>
              <w:rPr>
                <w:rFonts w:cs="Arial"/>
                <w:b/>
                <w:bCs/>
              </w:rPr>
            </w:pPr>
            <w:r w:rsidRPr="00685718">
              <w:rPr>
                <w:rFonts w:cs="Arial"/>
                <w:b/>
                <w:bCs/>
              </w:rPr>
              <w:t>9 Sep. -12 Sep. 2024</w:t>
            </w:r>
          </w:p>
        </w:tc>
        <w:tc>
          <w:tcPr>
            <w:tcW w:w="2835" w:type="dxa"/>
            <w:shd w:val="clear" w:color="auto" w:fill="auto"/>
          </w:tcPr>
          <w:p w14:paraId="136050A7" w14:textId="38AE7C96" w:rsidR="00F93394" w:rsidRPr="00685718" w:rsidRDefault="00031FD2" w:rsidP="00AB0E2A">
            <w:pPr>
              <w:pStyle w:val="Doc-title"/>
              <w:adjustRightInd w:val="0"/>
              <w:snapToGrid w:val="0"/>
              <w:rPr>
                <w:rFonts w:cs="Arial"/>
                <w:b/>
                <w:bCs/>
              </w:rPr>
            </w:pPr>
            <w:r w:rsidRPr="00685718">
              <w:rPr>
                <w:rFonts w:cs="Arial"/>
                <w:b/>
                <w:bCs/>
              </w:rPr>
              <w:t>Melbourne</w:t>
            </w:r>
            <w:r w:rsidR="00BC292B" w:rsidRPr="00685718">
              <w:rPr>
                <w:rFonts w:cs="Arial"/>
                <w:b/>
                <w:bCs/>
              </w:rPr>
              <w:t>, Australia</w:t>
            </w:r>
          </w:p>
        </w:tc>
        <w:tc>
          <w:tcPr>
            <w:tcW w:w="1275" w:type="dxa"/>
            <w:shd w:val="clear" w:color="auto" w:fill="auto"/>
          </w:tcPr>
          <w:p w14:paraId="7102D7EE" w14:textId="215251D2" w:rsidR="00F93394" w:rsidRPr="00685718" w:rsidRDefault="00BC292B" w:rsidP="00AB0E2A">
            <w:pPr>
              <w:pStyle w:val="Doc-title"/>
              <w:adjustRightInd w:val="0"/>
              <w:snapToGrid w:val="0"/>
              <w:rPr>
                <w:rFonts w:cs="Arial"/>
                <w:b/>
                <w:bCs/>
              </w:rPr>
            </w:pPr>
            <w:r w:rsidRPr="00685718">
              <w:rPr>
                <w:rFonts w:cs="Arial"/>
                <w:b/>
                <w:bCs/>
              </w:rPr>
              <w:t>Telstra</w:t>
            </w:r>
          </w:p>
        </w:tc>
      </w:tr>
      <w:tr w:rsidR="00F93394" w:rsidRPr="0094717B" w14:paraId="537485A2" w14:textId="77777777" w:rsidTr="008A2C0F">
        <w:trPr>
          <w:trHeight w:val="70"/>
        </w:trPr>
        <w:tc>
          <w:tcPr>
            <w:tcW w:w="2987" w:type="dxa"/>
            <w:shd w:val="clear" w:color="auto" w:fill="auto"/>
          </w:tcPr>
          <w:p w14:paraId="7E13664C" w14:textId="54B01EB3"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r w:rsidR="001469D1">
              <w:rPr>
                <w:rFonts w:cs="Arial"/>
                <w:lang w:val="en-US"/>
              </w:rPr>
              <w:t>, &amp;18</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927E421" w:rsidR="00F93394" w:rsidRDefault="000E6A3F" w:rsidP="00AB0E2A">
            <w:pPr>
              <w:pStyle w:val="Doc-title"/>
              <w:adjustRightInd w:val="0"/>
              <w:snapToGrid w:val="0"/>
              <w:rPr>
                <w:rFonts w:cs="Arial"/>
              </w:rPr>
            </w:pPr>
            <w:r>
              <w:rPr>
                <w:rFonts w:cs="Arial"/>
              </w:rPr>
              <w:t>Madrid, Spain</w:t>
            </w:r>
          </w:p>
        </w:tc>
        <w:tc>
          <w:tcPr>
            <w:tcW w:w="1275" w:type="dxa"/>
            <w:shd w:val="clear" w:color="auto" w:fill="auto"/>
          </w:tcPr>
          <w:p w14:paraId="0ABEC411" w14:textId="4A749034" w:rsidR="00F93394" w:rsidRDefault="00D9308B" w:rsidP="00AB0E2A">
            <w:pPr>
              <w:pStyle w:val="Doc-title"/>
              <w:adjustRightInd w:val="0"/>
              <w:snapToGrid w:val="0"/>
              <w:rPr>
                <w:rFonts w:cs="Arial"/>
              </w:rPr>
            </w:pPr>
            <w:r>
              <w:rPr>
                <w:rFonts w:cs="Arial"/>
              </w:rPr>
              <w:t>ETSI/</w:t>
            </w:r>
            <w:r w:rsidR="001469D1" w:rsidRPr="00852F47">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94717B" w14:paraId="0822E0BB" w14:textId="77777777" w:rsidTr="008A2C0F">
        <w:trPr>
          <w:trHeight w:val="70"/>
        </w:trPr>
        <w:tc>
          <w:tcPr>
            <w:tcW w:w="2987" w:type="dxa"/>
            <w:shd w:val="clear" w:color="auto" w:fill="D9D9D9"/>
          </w:tcPr>
          <w:p w14:paraId="2B0C07B9" w14:textId="124D8419"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7</w:t>
            </w:r>
            <w:r>
              <w:rPr>
                <w:rFonts w:cs="Arial"/>
                <w:lang w:val="en-US"/>
              </w:rPr>
              <w:t xml:space="preserve"> ** &amp;18</w:t>
            </w:r>
            <w:r w:rsidR="009F7D1B">
              <w:rPr>
                <w:rFonts w:cs="Arial"/>
                <w:lang w:val="en-US"/>
              </w:rPr>
              <w:t xml:space="preserve"> @</w:t>
            </w:r>
            <w:r w:rsidR="0091319E">
              <w:rPr>
                <w:rFonts w:cs="Arial"/>
                <w:lang w:val="en-US"/>
              </w:rPr>
              <w:t>, &amp;21</w:t>
            </w:r>
            <w:r w:rsidR="003601D6">
              <w:rPr>
                <w:rFonts w:cs="Arial"/>
                <w:lang w:val="en-US"/>
              </w:rPr>
              <w:t>, &amp;22</w:t>
            </w:r>
          </w:p>
        </w:tc>
        <w:tc>
          <w:tcPr>
            <w:tcW w:w="2552" w:type="dxa"/>
            <w:shd w:val="clear" w:color="auto" w:fill="D9D9D9"/>
          </w:tcPr>
          <w:p w14:paraId="07910014" w14:textId="7DA37B08" w:rsidR="001469D1" w:rsidRDefault="001607E8" w:rsidP="00AB0E2A">
            <w:pPr>
              <w:pStyle w:val="Doc-title"/>
              <w:adjustRightInd w:val="0"/>
              <w:snapToGrid w:val="0"/>
              <w:rPr>
                <w:rFonts w:cs="Arial"/>
              </w:rPr>
            </w:pPr>
            <w:r>
              <w:rPr>
                <w:rFonts w:cs="Arial"/>
              </w:rPr>
              <w:t>1</w:t>
            </w:r>
            <w:r w:rsidR="00C0204D">
              <w:rPr>
                <w:rFonts w:cs="Arial"/>
              </w:rPr>
              <w:t>2</w:t>
            </w:r>
            <w:r>
              <w:rPr>
                <w:rFonts w:cs="Arial"/>
              </w:rPr>
              <w:t xml:space="preserve"> </w:t>
            </w:r>
            <w:r w:rsidR="001469D1">
              <w:rPr>
                <w:rFonts w:cs="Arial"/>
              </w:rPr>
              <w:t>March</w:t>
            </w:r>
            <w:r>
              <w:rPr>
                <w:rFonts w:cs="Arial"/>
              </w:rPr>
              <w:t xml:space="preserve"> - 1</w:t>
            </w:r>
            <w:r w:rsidR="00C0204D">
              <w:rPr>
                <w:rFonts w:cs="Arial"/>
              </w:rPr>
              <w:t>4</w:t>
            </w:r>
            <w:r>
              <w:rPr>
                <w:rFonts w:cs="Arial"/>
              </w:rPr>
              <w:t xml:space="preserve"> March</w:t>
            </w:r>
            <w:r w:rsidR="001469D1">
              <w:rPr>
                <w:rFonts w:cs="Arial"/>
              </w:rPr>
              <w:t xml:space="preserve"> 2025</w:t>
            </w:r>
          </w:p>
        </w:tc>
        <w:tc>
          <w:tcPr>
            <w:tcW w:w="2835" w:type="dxa"/>
            <w:shd w:val="clear" w:color="auto" w:fill="D9D9D9"/>
          </w:tcPr>
          <w:p w14:paraId="60BCB7C3" w14:textId="3DC6259D" w:rsidR="001469D1" w:rsidRDefault="00685718" w:rsidP="00AB0E2A">
            <w:pPr>
              <w:pStyle w:val="Doc-title"/>
              <w:adjustRightInd w:val="0"/>
              <w:snapToGrid w:val="0"/>
              <w:rPr>
                <w:rFonts w:cs="Arial"/>
              </w:rPr>
            </w:pPr>
            <w:r>
              <w:rPr>
                <w:rFonts w:cs="Arial"/>
              </w:rPr>
              <w:t>Incheon</w:t>
            </w:r>
            <w:r w:rsidR="001469D1">
              <w:rPr>
                <w:rFonts w:cs="Arial"/>
              </w:rPr>
              <w:t>, Korea</w:t>
            </w:r>
          </w:p>
        </w:tc>
        <w:tc>
          <w:tcPr>
            <w:tcW w:w="1275" w:type="dxa"/>
            <w:shd w:val="clear" w:color="auto" w:fill="D9D9D9"/>
          </w:tcPr>
          <w:p w14:paraId="42E28C08" w14:textId="6479E67E" w:rsidR="001469D1" w:rsidRDefault="001469D1" w:rsidP="00AB0E2A">
            <w:pPr>
              <w:pStyle w:val="Doc-title"/>
              <w:adjustRightInd w:val="0"/>
              <w:snapToGrid w:val="0"/>
              <w:rPr>
                <w:rFonts w:cs="Arial"/>
              </w:rPr>
            </w:pPr>
            <w:r>
              <w:rPr>
                <w:rFonts w:cs="Arial"/>
              </w:rPr>
              <w:t>TTA</w:t>
            </w:r>
          </w:p>
        </w:tc>
      </w:tr>
      <w:tr w:rsidR="001469D1" w:rsidRPr="0094717B" w14:paraId="6AE03306" w14:textId="77777777" w:rsidTr="008A2C0F">
        <w:trPr>
          <w:trHeight w:val="70"/>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7DF53328" w:rsidR="001469D1" w:rsidRDefault="009A2513" w:rsidP="00AB0E2A">
            <w:pPr>
              <w:pStyle w:val="Doc-title"/>
              <w:adjustRightInd w:val="0"/>
              <w:snapToGrid w:val="0"/>
              <w:rPr>
                <w:rFonts w:cs="Arial"/>
              </w:rPr>
            </w:pPr>
            <w:r>
              <w:rPr>
                <w:rFonts w:cs="Arial"/>
              </w:rPr>
              <w:t>tbd,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2C0F">
        <w:trPr>
          <w:trHeight w:val="70"/>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lastRenderedPageBreak/>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620" w:name="_Toc527197955"/>
      <w:bookmarkStart w:id="621" w:name="_Toc2391498"/>
      <w:bookmarkStart w:id="622" w:name="_Toc25787752"/>
      <w:bookmarkStart w:id="623" w:name="_Toc25787952"/>
      <w:bookmarkStart w:id="624" w:name="_Toc27430647"/>
      <w:bookmarkStart w:id="625" w:name="_Toc33140379"/>
      <w:bookmarkStart w:id="626" w:name="_Toc34604910"/>
      <w:bookmarkStart w:id="627" w:name="_Toc34605103"/>
      <w:bookmarkStart w:id="628" w:name="_Toc35697903"/>
      <w:bookmarkStart w:id="629" w:name="_Toc42029398"/>
      <w:bookmarkStart w:id="630" w:name="_Toc62413613"/>
      <w:bookmarkStart w:id="631" w:name="_Toc67153291"/>
      <w:bookmarkStart w:id="632" w:name="_Toc74553809"/>
      <w:bookmarkStart w:id="633" w:name="_Toc82419009"/>
      <w:bookmarkStart w:id="634" w:name="_Toc82457106"/>
      <w:bookmarkStart w:id="635" w:name="_Toc108983256"/>
      <w:bookmarkStart w:id="636" w:name="_Toc111426717"/>
      <w:bookmarkStart w:id="637" w:name="_Toc116243024"/>
      <w:bookmarkStart w:id="638" w:name="_Toc116243276"/>
      <w:bookmarkStart w:id="639" w:name="_Toc124641692"/>
      <w:bookmarkStart w:id="640" w:name="_Toc124881028"/>
      <w:bookmarkStart w:id="641" w:name="_Toc184591932"/>
      <w:r>
        <w:t xml:space="preserve">Annex </w:t>
      </w:r>
      <w:r w:rsidR="00E048C0">
        <w:t>H</w:t>
      </w:r>
      <w:r>
        <w:t>:</w:t>
      </w:r>
      <w:r w:rsidR="001A4219">
        <w:tab/>
      </w:r>
      <w:r>
        <w:t>List of action items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09D399E" w14:textId="77777777" w:rsidR="00AB0E2A" w:rsidRDefault="00AB0E2A" w:rsidP="00AB0E2A">
      <w:r>
        <w:t>Nothing to report</w:t>
      </w:r>
    </w:p>
    <w:p w14:paraId="36A15C37" w14:textId="1D46561D" w:rsidR="00AB0E2A" w:rsidRDefault="00AB0E2A" w:rsidP="00AB0E2A">
      <w:pPr>
        <w:pStyle w:val="Heading2"/>
      </w:pPr>
      <w:bookmarkStart w:id="642" w:name="_Toc527197956"/>
      <w:bookmarkStart w:id="643" w:name="_Toc2391499"/>
      <w:bookmarkStart w:id="644" w:name="_Toc25787753"/>
      <w:bookmarkStart w:id="645" w:name="_Toc25787953"/>
      <w:bookmarkStart w:id="646" w:name="_Toc27430648"/>
      <w:bookmarkStart w:id="647" w:name="_Toc33140380"/>
      <w:bookmarkStart w:id="648" w:name="_Toc34604911"/>
      <w:bookmarkStart w:id="649" w:name="_Toc34605104"/>
      <w:bookmarkStart w:id="650" w:name="_Toc35697904"/>
      <w:bookmarkStart w:id="651" w:name="_Toc42029399"/>
      <w:bookmarkStart w:id="652" w:name="_Toc62413614"/>
      <w:bookmarkStart w:id="653" w:name="_Toc67153292"/>
      <w:bookmarkStart w:id="654" w:name="_Toc74553810"/>
      <w:bookmarkStart w:id="655" w:name="_Toc82419010"/>
      <w:bookmarkStart w:id="656" w:name="_Toc82457107"/>
      <w:bookmarkStart w:id="657" w:name="_Toc108983257"/>
      <w:bookmarkStart w:id="658" w:name="_Toc111426718"/>
      <w:bookmarkStart w:id="659" w:name="_Toc116243025"/>
      <w:bookmarkStart w:id="660" w:name="_Toc116243277"/>
      <w:bookmarkStart w:id="661" w:name="_Toc124641693"/>
      <w:bookmarkStart w:id="662" w:name="_Toc124881029"/>
      <w:bookmarkStart w:id="663" w:name="_Toc184591933"/>
      <w:r>
        <w:lastRenderedPageBreak/>
        <w:t xml:space="preserve">Annex </w:t>
      </w:r>
      <w:r w:rsidR="00E048C0">
        <w:t>I</w:t>
      </w:r>
      <w:r>
        <w:t>:</w:t>
      </w:r>
      <w:r w:rsidR="001A4219">
        <w:tab/>
      </w:r>
      <w:r>
        <w:t>List of email discussions after RAN #</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r w:rsidR="00031FD2">
        <w:t>10</w:t>
      </w:r>
      <w:r w:rsidR="004045F0">
        <w:t>5</w:t>
      </w:r>
      <w:bookmarkEnd w:id="663"/>
    </w:p>
    <w:p w14:paraId="694E7EA8" w14:textId="1B5569EE" w:rsidR="003E121C" w:rsidRDefault="003E121C" w:rsidP="00570CCE">
      <w:pPr>
        <w:spacing w:after="0"/>
      </w:pPr>
      <w:r>
        <w:t>RP-2</w:t>
      </w:r>
      <w:r w:rsidR="004A7875">
        <w:t>4</w:t>
      </w:r>
      <w:r w:rsidR="004045F0">
        <w:t>1729</w:t>
      </w:r>
      <w:r>
        <w:tab/>
      </w:r>
      <w:r w:rsidRPr="003E121C">
        <w:t>Status of time budgets for RAN1/2/3/4 ongoing and new WIs/SIs after RAN #</w:t>
      </w:r>
      <w:r w:rsidR="00031FD2">
        <w:t>10</w:t>
      </w:r>
      <w:r w:rsidR="004045F0">
        <w:t>5</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15D96B0C" w:rsidR="00570CCE" w:rsidRDefault="00570CCE" w:rsidP="00570CCE">
      <w:pPr>
        <w:spacing w:after="0"/>
      </w:pPr>
      <w:r>
        <w:tab/>
      </w:r>
      <w:r>
        <w:tab/>
      </w:r>
      <w:r>
        <w:tab/>
      </w:r>
      <w:r>
        <w:tab/>
        <w:t xml:space="preserve">The discussion was kicked off by </w:t>
      </w:r>
      <w:r w:rsidRPr="00770ECB">
        <w:t xml:space="preserve">the RAN4 Chair on </w:t>
      </w:r>
      <w:r w:rsidR="00770ECB" w:rsidRPr="00770ECB">
        <w:t>08</w:t>
      </w:r>
      <w:r w:rsidRPr="00770ECB">
        <w:t>.</w:t>
      </w:r>
      <w:r w:rsidR="004045F0" w:rsidRPr="00770ECB">
        <w:t>10</w:t>
      </w:r>
      <w:r w:rsidRPr="00770ECB">
        <w:t>.202</w:t>
      </w:r>
      <w:r w:rsidR="004A7875" w:rsidRPr="00770ECB">
        <w:t>4</w:t>
      </w:r>
      <w:r>
        <w:t xml:space="preserve"> on the RAN email reflector.</w:t>
      </w:r>
    </w:p>
    <w:p w14:paraId="2A0FF2F3" w14:textId="6CED38C8" w:rsidR="00570CCE" w:rsidRDefault="00570CCE" w:rsidP="00DF5F16">
      <w:r>
        <w:tab/>
      </w:r>
      <w:r>
        <w:tab/>
      </w:r>
      <w:r>
        <w:tab/>
      </w:r>
      <w:r>
        <w:tab/>
        <w:t xml:space="preserve">The final version </w:t>
      </w:r>
      <w:r w:rsidR="0066368B">
        <w:t>RP-2</w:t>
      </w:r>
      <w:r w:rsidR="0091319E">
        <w:t>4</w:t>
      </w:r>
      <w:r w:rsidR="004045F0">
        <w:t>1729</w:t>
      </w:r>
      <w:r w:rsidR="0066368B">
        <w:t xml:space="preserve"> </w:t>
      </w:r>
      <w:r>
        <w:t xml:space="preserve">was </w:t>
      </w:r>
      <w:r w:rsidR="00E72F7B">
        <w:t>uploaded</w:t>
      </w:r>
      <w:r w:rsidRPr="00E71710">
        <w:t xml:space="preserve"> </w:t>
      </w:r>
      <w:r w:rsidRPr="0066368B">
        <w:t>o</w:t>
      </w:r>
      <w:r w:rsidRPr="00E72F7B">
        <w:t xml:space="preserve">n </w:t>
      </w:r>
      <w:r w:rsidR="0052304F" w:rsidRPr="00E72F7B">
        <w:t>1</w:t>
      </w:r>
      <w:r w:rsidR="00E72F7B" w:rsidRPr="00E72F7B">
        <w:t>7</w:t>
      </w:r>
      <w:r w:rsidR="00F7078A" w:rsidRPr="00E72F7B">
        <w:t>.</w:t>
      </w:r>
      <w:r w:rsidR="004045F0" w:rsidRPr="00E72F7B">
        <w:t>10</w:t>
      </w:r>
      <w:r w:rsidRPr="00E72F7B">
        <w:t>.202</w:t>
      </w:r>
      <w:r w:rsidR="00E77E7E" w:rsidRPr="00E72F7B">
        <w:t>4</w:t>
      </w:r>
      <w:r w:rsidRPr="00E72F7B">
        <w:t xml:space="preserve"> and RP</w:t>
      </w:r>
      <w:r w:rsidRPr="00E71710">
        <w:t>-2</w:t>
      </w:r>
      <w:r w:rsidR="0091319E">
        <w:t>4</w:t>
      </w:r>
      <w:r w:rsidR="004045F0">
        <w:t>1729</w:t>
      </w:r>
      <w:r>
        <w:t xml:space="preserve"> was considered endorsed.</w:t>
      </w:r>
    </w:p>
    <w:p w14:paraId="7515C7BA" w14:textId="0689B9D0" w:rsidR="00415E44" w:rsidRDefault="00415E44" w:rsidP="00415E44">
      <w:pPr>
        <w:pStyle w:val="Heading2"/>
      </w:pPr>
      <w:bookmarkStart w:id="664" w:name="_Toc108983258"/>
      <w:bookmarkStart w:id="665" w:name="_Toc111426719"/>
      <w:bookmarkStart w:id="666" w:name="_Toc116243026"/>
      <w:bookmarkStart w:id="667" w:name="_Toc116243278"/>
      <w:bookmarkStart w:id="668" w:name="_Toc124641694"/>
      <w:bookmarkStart w:id="669" w:name="_Toc124881030"/>
      <w:bookmarkStart w:id="670" w:name="_Toc184591934"/>
      <w:r>
        <w:t>Annex J:</w:t>
      </w:r>
      <w:r w:rsidR="001A4219">
        <w:tab/>
      </w:r>
      <w:r w:rsidR="0005191B">
        <w:t>Voting list</w:t>
      </w:r>
      <w:bookmarkEnd w:id="664"/>
      <w:bookmarkEnd w:id="665"/>
      <w:bookmarkEnd w:id="666"/>
      <w:bookmarkEnd w:id="667"/>
      <w:bookmarkEnd w:id="668"/>
      <w:bookmarkEnd w:id="669"/>
      <w:bookmarkEnd w:id="670"/>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A6B654E" w:rsidR="005B7E05" w:rsidRDefault="000666F4" w:rsidP="00DF5F16">
      <w:r>
        <w:t>A</w:t>
      </w:r>
      <w:r w:rsidR="005B7E05">
        <w:t xml:space="preserve"> corresponding voting list is </w:t>
      </w:r>
      <w:r>
        <w:t xml:space="preserve">(still) </w:t>
      </w:r>
      <w:r w:rsidR="005B7E05">
        <w:t>attached to this report.</w:t>
      </w:r>
    </w:p>
    <w:p w14:paraId="0B5DAC06" w14:textId="270F4E20" w:rsidR="007C2036" w:rsidRDefault="0024143F" w:rsidP="00C16A77">
      <w:pPr>
        <w:ind w:left="564" w:hanging="564"/>
      </w:pPr>
      <w:r>
        <w:t>Note:</w:t>
      </w:r>
      <w:r w:rsidR="00D3004E">
        <w:tab/>
      </w:r>
      <w:r>
        <w:t xml:space="preserve">For </w:t>
      </w:r>
      <w:r w:rsidR="00044E16">
        <w:t>R</w:t>
      </w:r>
      <w:r>
        <w:t>AN #</w:t>
      </w:r>
      <w:r w:rsidR="00A200B0">
        <w:t>10</w:t>
      </w:r>
      <w:r w:rsidR="000666F4">
        <w:t>5</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671" w:name="_Toc527197957"/>
      <w:bookmarkStart w:id="672" w:name="_Toc2391500"/>
      <w:bookmarkStart w:id="673" w:name="_Toc25787754"/>
      <w:bookmarkStart w:id="674" w:name="_Toc25787954"/>
      <w:bookmarkStart w:id="675" w:name="_Toc27430649"/>
      <w:bookmarkStart w:id="676" w:name="_Toc33140381"/>
      <w:bookmarkStart w:id="677" w:name="_Toc34604912"/>
      <w:bookmarkStart w:id="678" w:name="_Toc34605105"/>
      <w:bookmarkStart w:id="679" w:name="_Toc35697905"/>
      <w:bookmarkStart w:id="680" w:name="_Toc42029400"/>
      <w:bookmarkStart w:id="681" w:name="_Toc62413615"/>
      <w:bookmarkStart w:id="682" w:name="_Toc67153293"/>
      <w:bookmarkStart w:id="683" w:name="_Toc74553811"/>
      <w:bookmarkStart w:id="684" w:name="_Toc82419011"/>
      <w:bookmarkStart w:id="685" w:name="_Toc82457108"/>
      <w:bookmarkStart w:id="686" w:name="_Toc108983259"/>
      <w:bookmarkStart w:id="687" w:name="_Toc111426720"/>
      <w:bookmarkStart w:id="688" w:name="_Toc116243027"/>
      <w:bookmarkStart w:id="689" w:name="_Toc116243279"/>
      <w:bookmarkStart w:id="690" w:name="_Toc124641695"/>
      <w:bookmarkStart w:id="691" w:name="_Toc124881031"/>
      <w:bookmarkStart w:id="692" w:name="_Toc184591935"/>
      <w:r>
        <w:lastRenderedPageBreak/>
        <w:t xml:space="preserve">Annex </w:t>
      </w:r>
      <w:r w:rsidR="00415E44">
        <w:t>K</w:t>
      </w:r>
      <w:r>
        <w:t>:</w:t>
      </w:r>
      <w:r w:rsidR="001A4219">
        <w:tab/>
      </w:r>
      <w:r>
        <w:t>History</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488B9233" w:rsidR="00AB0E2A" w:rsidRDefault="000666F4" w:rsidP="00AB0E2A">
            <w:pPr>
              <w:pStyle w:val="TAL"/>
              <w:snapToGrid w:val="0"/>
              <w:spacing w:before="120" w:after="120"/>
              <w:jc w:val="center"/>
            </w:pPr>
            <w:r>
              <w:t>12</w:t>
            </w:r>
            <w:r w:rsidR="00AB0E2A">
              <w:t>.</w:t>
            </w:r>
            <w:r w:rsidR="005042C6">
              <w:t>0</w:t>
            </w:r>
            <w:r>
              <w:t>9</w:t>
            </w:r>
            <w:r w:rsidR="00AB0E2A">
              <w:t>.20</w:t>
            </w:r>
            <w:r w:rsidR="000B5D0F">
              <w:t>2</w:t>
            </w:r>
            <w:r w:rsidR="005042C6">
              <w:t>4</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60BEDC62" w:rsidR="00AB0E2A" w:rsidRDefault="00AB0E2A" w:rsidP="00AB0E2A">
            <w:pPr>
              <w:pStyle w:val="TAL"/>
              <w:snapToGrid w:val="0"/>
              <w:spacing w:before="120" w:after="120"/>
            </w:pPr>
            <w:r w:rsidRPr="008B51CD">
              <w:t>Draft report of RAN #</w:t>
            </w:r>
            <w:r w:rsidR="00586B86">
              <w:t>10</w:t>
            </w:r>
            <w:r w:rsidR="000666F4">
              <w:t>5</w:t>
            </w:r>
            <w:r w:rsidRPr="008B51CD">
              <w:t xml:space="preserve"> provided</w:t>
            </w:r>
            <w:r w:rsidR="004A3AB0">
              <w:t xml:space="preserve"> </w:t>
            </w:r>
            <w:r w:rsidRPr="008B51CD">
              <w:t>after RAN #</w:t>
            </w:r>
            <w:r w:rsidR="00586B86">
              <w:t>10</w:t>
            </w:r>
            <w:r w:rsidR="000666F4">
              <w:t>5</w:t>
            </w:r>
          </w:p>
        </w:tc>
      </w:tr>
      <w:tr w:rsidR="007F2F91" w14:paraId="51237E38" w14:textId="77777777" w:rsidTr="00AB0E2A">
        <w:trPr>
          <w:cantSplit/>
        </w:trPr>
        <w:tc>
          <w:tcPr>
            <w:tcW w:w="1134" w:type="dxa"/>
            <w:shd w:val="solid" w:color="FFFFFF" w:fill="auto"/>
          </w:tcPr>
          <w:p w14:paraId="79D55F15" w14:textId="01A8AEA3" w:rsidR="007F2F91" w:rsidRPr="008E09D4" w:rsidRDefault="00E72F7B" w:rsidP="00AB0E2A">
            <w:pPr>
              <w:pStyle w:val="TAL"/>
              <w:snapToGrid w:val="0"/>
              <w:spacing w:before="120" w:after="120"/>
              <w:jc w:val="center"/>
            </w:pPr>
            <w:r w:rsidRPr="00E72F7B">
              <w:t>06</w:t>
            </w:r>
            <w:r w:rsidR="00576A68" w:rsidRPr="00E72F7B">
              <w:t>.</w:t>
            </w:r>
            <w:r w:rsidRPr="00E72F7B">
              <w:t>12</w:t>
            </w:r>
            <w:r w:rsidR="00576A68" w:rsidRPr="00E72F7B">
              <w:t>.202</w:t>
            </w:r>
            <w:r w:rsidR="008B18AB" w:rsidRPr="00E72F7B">
              <w:t>4</w:t>
            </w:r>
          </w:p>
        </w:tc>
        <w:tc>
          <w:tcPr>
            <w:tcW w:w="1701" w:type="dxa"/>
            <w:shd w:val="solid" w:color="FFFFFF" w:fill="auto"/>
          </w:tcPr>
          <w:p w14:paraId="09AD920F" w14:textId="0F20F31B" w:rsidR="007F2F91" w:rsidRPr="00CD52AC" w:rsidRDefault="00576A68" w:rsidP="00AB0E2A">
            <w:pPr>
              <w:pStyle w:val="TAL"/>
              <w:snapToGrid w:val="0"/>
              <w:spacing w:before="120" w:after="120"/>
              <w:jc w:val="center"/>
            </w:pPr>
            <w:r>
              <w:t>RP-2</w:t>
            </w:r>
            <w:r w:rsidR="008B18AB">
              <w:t>4</w:t>
            </w:r>
            <w:r w:rsidR="000666F4">
              <w:t>2417</w:t>
            </w:r>
          </w:p>
        </w:tc>
        <w:tc>
          <w:tcPr>
            <w:tcW w:w="6521" w:type="dxa"/>
            <w:shd w:val="solid" w:color="FFFFFF" w:fill="auto"/>
          </w:tcPr>
          <w:p w14:paraId="62C8EC70" w14:textId="701475F0" w:rsidR="007F2F91" w:rsidRPr="008B51CD" w:rsidRDefault="00666DC4" w:rsidP="00AB0E2A">
            <w:pPr>
              <w:pStyle w:val="TAL"/>
              <w:snapToGrid w:val="0"/>
              <w:spacing w:before="120" w:after="120"/>
            </w:pPr>
            <w:r w:rsidRPr="008B51CD">
              <w:t>Draft report of RAN #</w:t>
            </w:r>
            <w:r w:rsidR="00586B86">
              <w:t>10</w:t>
            </w:r>
            <w:r w:rsidR="000666F4">
              <w:t>5</w:t>
            </w:r>
            <w:r w:rsidRPr="008B51CD">
              <w:t xml:space="preserve"> provided</w:t>
            </w:r>
            <w:r>
              <w:t xml:space="preserve"> for approval to RAN #</w:t>
            </w:r>
            <w:r w:rsidR="00AF6171">
              <w:t>10</w:t>
            </w:r>
            <w:r w:rsidR="000666F4">
              <w:t>6</w:t>
            </w:r>
          </w:p>
        </w:tc>
      </w:tr>
      <w:tr w:rsidR="005042C6" w14:paraId="77F9DF88" w14:textId="77777777" w:rsidTr="00AB0E2A">
        <w:trPr>
          <w:cantSplit/>
        </w:trPr>
        <w:tc>
          <w:tcPr>
            <w:tcW w:w="1134" w:type="dxa"/>
            <w:shd w:val="solid" w:color="FFFFFF" w:fill="auto"/>
          </w:tcPr>
          <w:p w14:paraId="411526E1" w14:textId="4F033D48" w:rsidR="005042C6" w:rsidRPr="005042C6" w:rsidRDefault="005042C6" w:rsidP="00AB0E2A">
            <w:pPr>
              <w:pStyle w:val="TAL"/>
              <w:snapToGrid w:val="0"/>
              <w:spacing w:before="120" w:after="120"/>
              <w:jc w:val="center"/>
              <w:rPr>
                <w:highlight w:val="yellow"/>
              </w:rPr>
            </w:pPr>
          </w:p>
        </w:tc>
        <w:tc>
          <w:tcPr>
            <w:tcW w:w="1701" w:type="dxa"/>
            <w:shd w:val="solid" w:color="FFFFFF" w:fill="auto"/>
          </w:tcPr>
          <w:p w14:paraId="6381698A" w14:textId="4AF25DBF" w:rsidR="005042C6" w:rsidRDefault="005042C6" w:rsidP="00AB0E2A">
            <w:pPr>
              <w:pStyle w:val="TAL"/>
              <w:snapToGrid w:val="0"/>
              <w:spacing w:before="120" w:after="120"/>
              <w:jc w:val="center"/>
            </w:pPr>
          </w:p>
        </w:tc>
        <w:tc>
          <w:tcPr>
            <w:tcW w:w="6521" w:type="dxa"/>
            <w:shd w:val="solid" w:color="FFFFFF" w:fill="auto"/>
          </w:tcPr>
          <w:p w14:paraId="76BAD13C" w14:textId="0879FD2D" w:rsidR="005042C6" w:rsidRPr="008B51CD" w:rsidRDefault="005042C6"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B3827C" w14:textId="77777777" w:rsidR="001A4486" w:rsidRDefault="001A4486">
      <w:pPr>
        <w:spacing w:after="0"/>
      </w:pPr>
      <w:r>
        <w:separator/>
      </w:r>
    </w:p>
  </w:endnote>
  <w:endnote w:type="continuationSeparator" w:id="0">
    <w:p w14:paraId="60D85B9B" w14:textId="77777777" w:rsidR="001A4486" w:rsidRDefault="001A44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DB7027" w14:textId="77777777" w:rsidR="001A4486" w:rsidRDefault="001A4486">
      <w:pPr>
        <w:spacing w:after="0"/>
      </w:pPr>
      <w:r>
        <w:separator/>
      </w:r>
    </w:p>
  </w:footnote>
  <w:footnote w:type="continuationSeparator" w:id="0">
    <w:p w14:paraId="23C117A4" w14:textId="77777777" w:rsidR="001A4486" w:rsidRDefault="001A44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DAE30" w14:textId="53F5E8B4" w:rsidR="008C1599" w:rsidRDefault="00B04EB5" w:rsidP="00401DFE">
    <w:pPr>
      <w:pStyle w:val="Header"/>
      <w:jc w:val="center"/>
    </w:pPr>
    <w:r w:rsidRPr="00B04EB5">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sidR="005E4957">
      <w:rPr>
        <w:b w:val="0"/>
      </w:rPr>
      <w:t>5</w:t>
    </w:r>
    <w:r w:rsidR="008C1599">
      <w:rPr>
        <w:b w:val="0"/>
      </w:rPr>
      <w:t xml:space="preserve">, </w:t>
    </w:r>
    <w:r w:rsidR="005E4957">
      <w:rPr>
        <w:b w:val="0"/>
      </w:rPr>
      <w:t>Melbourne, Australia</w:t>
    </w:r>
    <w:r w:rsidR="00E15C88">
      <w:rPr>
        <w:b w:val="0"/>
      </w:rPr>
      <w:t xml:space="preserve">, </w:t>
    </w:r>
    <w:r w:rsidR="005E4957">
      <w:rPr>
        <w:b w:val="0"/>
      </w:rPr>
      <w:t>September 9-12</w:t>
    </w:r>
    <w:r w:rsidR="008C1599">
      <w:rPr>
        <w:b w:val="0"/>
      </w:rPr>
      <w:t>, 202</w:t>
    </w:r>
    <w:r>
      <w:rPr>
        <w:b w:val="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569"/>
    <w:rsid w:val="00013A30"/>
    <w:rsid w:val="00013D55"/>
    <w:rsid w:val="000155CA"/>
    <w:rsid w:val="00015FEE"/>
    <w:rsid w:val="00016581"/>
    <w:rsid w:val="00016B59"/>
    <w:rsid w:val="000174DD"/>
    <w:rsid w:val="0001752A"/>
    <w:rsid w:val="000177B3"/>
    <w:rsid w:val="000179BF"/>
    <w:rsid w:val="00017A23"/>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B13"/>
    <w:rsid w:val="00034EF8"/>
    <w:rsid w:val="000351F4"/>
    <w:rsid w:val="000354E0"/>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91B"/>
    <w:rsid w:val="00051CA8"/>
    <w:rsid w:val="00052076"/>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2508"/>
    <w:rsid w:val="000827C3"/>
    <w:rsid w:val="00082E73"/>
    <w:rsid w:val="0008353D"/>
    <w:rsid w:val="00083579"/>
    <w:rsid w:val="00083EFB"/>
    <w:rsid w:val="000842B0"/>
    <w:rsid w:val="00085176"/>
    <w:rsid w:val="0008566C"/>
    <w:rsid w:val="000856BD"/>
    <w:rsid w:val="00085752"/>
    <w:rsid w:val="00085D99"/>
    <w:rsid w:val="00086208"/>
    <w:rsid w:val="000869BD"/>
    <w:rsid w:val="000869F2"/>
    <w:rsid w:val="00086E04"/>
    <w:rsid w:val="00087229"/>
    <w:rsid w:val="00087AA5"/>
    <w:rsid w:val="000900AE"/>
    <w:rsid w:val="00090A8D"/>
    <w:rsid w:val="00090E99"/>
    <w:rsid w:val="000913CD"/>
    <w:rsid w:val="00091481"/>
    <w:rsid w:val="0009156F"/>
    <w:rsid w:val="00091C88"/>
    <w:rsid w:val="000929BF"/>
    <w:rsid w:val="00092BF6"/>
    <w:rsid w:val="00093014"/>
    <w:rsid w:val="00093069"/>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1116"/>
    <w:rsid w:val="000C14B5"/>
    <w:rsid w:val="000C17E6"/>
    <w:rsid w:val="000C1868"/>
    <w:rsid w:val="000C1A0A"/>
    <w:rsid w:val="000C24E5"/>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3C10"/>
    <w:rsid w:val="000D3DFB"/>
    <w:rsid w:val="000D4C1A"/>
    <w:rsid w:val="000D4E1C"/>
    <w:rsid w:val="000D4F7D"/>
    <w:rsid w:val="000D5175"/>
    <w:rsid w:val="000D57D4"/>
    <w:rsid w:val="000D58A5"/>
    <w:rsid w:val="000D5DC8"/>
    <w:rsid w:val="000D65B1"/>
    <w:rsid w:val="000D6E9E"/>
    <w:rsid w:val="000D7503"/>
    <w:rsid w:val="000D7646"/>
    <w:rsid w:val="000D785A"/>
    <w:rsid w:val="000D7C6E"/>
    <w:rsid w:val="000E0621"/>
    <w:rsid w:val="000E1C9D"/>
    <w:rsid w:val="000E3DA8"/>
    <w:rsid w:val="000E45EE"/>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B79"/>
    <w:rsid w:val="000F311B"/>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2F8"/>
    <w:rsid w:val="00145576"/>
    <w:rsid w:val="00145A67"/>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4F"/>
    <w:rsid w:val="001703EB"/>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49B5"/>
    <w:rsid w:val="001C535E"/>
    <w:rsid w:val="001C5AAB"/>
    <w:rsid w:val="001C5D47"/>
    <w:rsid w:val="001C72D0"/>
    <w:rsid w:val="001D08AA"/>
    <w:rsid w:val="001D0B18"/>
    <w:rsid w:val="001D0E32"/>
    <w:rsid w:val="001D1338"/>
    <w:rsid w:val="001D1590"/>
    <w:rsid w:val="001D15E9"/>
    <w:rsid w:val="001D197B"/>
    <w:rsid w:val="001D19D9"/>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F94"/>
    <w:rsid w:val="002130D4"/>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E58"/>
    <w:rsid w:val="00240E5C"/>
    <w:rsid w:val="0024143F"/>
    <w:rsid w:val="00241581"/>
    <w:rsid w:val="00241B77"/>
    <w:rsid w:val="00242289"/>
    <w:rsid w:val="00242CE3"/>
    <w:rsid w:val="00243273"/>
    <w:rsid w:val="00243395"/>
    <w:rsid w:val="0024393A"/>
    <w:rsid w:val="00243CBA"/>
    <w:rsid w:val="00243D28"/>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291"/>
    <w:rsid w:val="00262797"/>
    <w:rsid w:val="00263558"/>
    <w:rsid w:val="002649EE"/>
    <w:rsid w:val="0026511C"/>
    <w:rsid w:val="00265701"/>
    <w:rsid w:val="00265997"/>
    <w:rsid w:val="00265BFB"/>
    <w:rsid w:val="00265C20"/>
    <w:rsid w:val="00265C47"/>
    <w:rsid w:val="0026750D"/>
    <w:rsid w:val="00270171"/>
    <w:rsid w:val="00271BA9"/>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816"/>
    <w:rsid w:val="00283A81"/>
    <w:rsid w:val="0028426F"/>
    <w:rsid w:val="0028494F"/>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4337"/>
    <w:rsid w:val="00294491"/>
    <w:rsid w:val="00294CDB"/>
    <w:rsid w:val="00294EA0"/>
    <w:rsid w:val="002959CC"/>
    <w:rsid w:val="00295F8F"/>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4A2B"/>
    <w:rsid w:val="002D50CC"/>
    <w:rsid w:val="002D5B6F"/>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5F0"/>
    <w:rsid w:val="00314741"/>
    <w:rsid w:val="0031483B"/>
    <w:rsid w:val="00315729"/>
    <w:rsid w:val="003157F1"/>
    <w:rsid w:val="00315B1F"/>
    <w:rsid w:val="00315B4A"/>
    <w:rsid w:val="0031698E"/>
    <w:rsid w:val="0031734E"/>
    <w:rsid w:val="00317534"/>
    <w:rsid w:val="00317A33"/>
    <w:rsid w:val="00317F9F"/>
    <w:rsid w:val="00321253"/>
    <w:rsid w:val="00321740"/>
    <w:rsid w:val="0032199B"/>
    <w:rsid w:val="003219AD"/>
    <w:rsid w:val="003223EE"/>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A5F"/>
    <w:rsid w:val="00331B6B"/>
    <w:rsid w:val="00332AB2"/>
    <w:rsid w:val="00333394"/>
    <w:rsid w:val="003334BA"/>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86C"/>
    <w:rsid w:val="00354CE4"/>
    <w:rsid w:val="003551C9"/>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E8D"/>
    <w:rsid w:val="003A7FBD"/>
    <w:rsid w:val="003B0471"/>
    <w:rsid w:val="003B0555"/>
    <w:rsid w:val="003B055B"/>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B0F"/>
    <w:rsid w:val="003F2797"/>
    <w:rsid w:val="003F27C3"/>
    <w:rsid w:val="003F2B29"/>
    <w:rsid w:val="003F3846"/>
    <w:rsid w:val="003F3B41"/>
    <w:rsid w:val="003F3E58"/>
    <w:rsid w:val="003F3EC9"/>
    <w:rsid w:val="003F4190"/>
    <w:rsid w:val="003F4198"/>
    <w:rsid w:val="003F42F0"/>
    <w:rsid w:val="003F5268"/>
    <w:rsid w:val="003F6FEC"/>
    <w:rsid w:val="003F7260"/>
    <w:rsid w:val="003F7BFA"/>
    <w:rsid w:val="00400305"/>
    <w:rsid w:val="004008DA"/>
    <w:rsid w:val="004012F6"/>
    <w:rsid w:val="004017E5"/>
    <w:rsid w:val="004018A6"/>
    <w:rsid w:val="00401A39"/>
    <w:rsid w:val="00401DFE"/>
    <w:rsid w:val="00402829"/>
    <w:rsid w:val="00402D1D"/>
    <w:rsid w:val="00402D46"/>
    <w:rsid w:val="004032C4"/>
    <w:rsid w:val="004035BA"/>
    <w:rsid w:val="00403E41"/>
    <w:rsid w:val="004045F0"/>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7DA"/>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B3E"/>
    <w:rsid w:val="00433C97"/>
    <w:rsid w:val="00433E8C"/>
    <w:rsid w:val="00433FAB"/>
    <w:rsid w:val="004342AE"/>
    <w:rsid w:val="004344D7"/>
    <w:rsid w:val="004354A5"/>
    <w:rsid w:val="00435B2E"/>
    <w:rsid w:val="00436521"/>
    <w:rsid w:val="00436881"/>
    <w:rsid w:val="00436B8A"/>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386"/>
    <w:rsid w:val="004A1E92"/>
    <w:rsid w:val="004A1FD0"/>
    <w:rsid w:val="004A22A7"/>
    <w:rsid w:val="004A2402"/>
    <w:rsid w:val="004A2EB3"/>
    <w:rsid w:val="004A309A"/>
    <w:rsid w:val="004A33D1"/>
    <w:rsid w:val="004A36EE"/>
    <w:rsid w:val="004A38D5"/>
    <w:rsid w:val="004A3AB0"/>
    <w:rsid w:val="004A3D00"/>
    <w:rsid w:val="004A452C"/>
    <w:rsid w:val="004A468D"/>
    <w:rsid w:val="004A46B0"/>
    <w:rsid w:val="004A54A3"/>
    <w:rsid w:val="004A551F"/>
    <w:rsid w:val="004A5805"/>
    <w:rsid w:val="004A6392"/>
    <w:rsid w:val="004A649E"/>
    <w:rsid w:val="004A6CDC"/>
    <w:rsid w:val="004A6D3D"/>
    <w:rsid w:val="004A7844"/>
    <w:rsid w:val="004A7875"/>
    <w:rsid w:val="004A7FD5"/>
    <w:rsid w:val="004B00D6"/>
    <w:rsid w:val="004B06BA"/>
    <w:rsid w:val="004B0874"/>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A23"/>
    <w:rsid w:val="004C1ED2"/>
    <w:rsid w:val="004C1FFB"/>
    <w:rsid w:val="004C215F"/>
    <w:rsid w:val="004C2F66"/>
    <w:rsid w:val="004C3456"/>
    <w:rsid w:val="004C381B"/>
    <w:rsid w:val="004C3E5B"/>
    <w:rsid w:val="004C5D58"/>
    <w:rsid w:val="004C668D"/>
    <w:rsid w:val="004C6857"/>
    <w:rsid w:val="004C7324"/>
    <w:rsid w:val="004C7F35"/>
    <w:rsid w:val="004D0098"/>
    <w:rsid w:val="004D00B6"/>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535"/>
    <w:rsid w:val="0050187A"/>
    <w:rsid w:val="00502262"/>
    <w:rsid w:val="00502A74"/>
    <w:rsid w:val="00502FED"/>
    <w:rsid w:val="00503346"/>
    <w:rsid w:val="0050368A"/>
    <w:rsid w:val="0050384D"/>
    <w:rsid w:val="00503B11"/>
    <w:rsid w:val="00503C71"/>
    <w:rsid w:val="005042C6"/>
    <w:rsid w:val="005047E1"/>
    <w:rsid w:val="00504BEB"/>
    <w:rsid w:val="005057F6"/>
    <w:rsid w:val="00505BA6"/>
    <w:rsid w:val="00505F14"/>
    <w:rsid w:val="00505F2D"/>
    <w:rsid w:val="00506840"/>
    <w:rsid w:val="0050739C"/>
    <w:rsid w:val="0050770A"/>
    <w:rsid w:val="005078F4"/>
    <w:rsid w:val="0051044F"/>
    <w:rsid w:val="00510B5A"/>
    <w:rsid w:val="00510F44"/>
    <w:rsid w:val="00511675"/>
    <w:rsid w:val="005117E1"/>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304F"/>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D51"/>
    <w:rsid w:val="00535CA1"/>
    <w:rsid w:val="00535F4C"/>
    <w:rsid w:val="005378A4"/>
    <w:rsid w:val="00537DE2"/>
    <w:rsid w:val="00537E63"/>
    <w:rsid w:val="005400F2"/>
    <w:rsid w:val="00540BBD"/>
    <w:rsid w:val="00541DDF"/>
    <w:rsid w:val="00541F7C"/>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0E3"/>
    <w:rsid w:val="005726C8"/>
    <w:rsid w:val="00572A42"/>
    <w:rsid w:val="005731C1"/>
    <w:rsid w:val="005731D2"/>
    <w:rsid w:val="005735AD"/>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B86"/>
    <w:rsid w:val="00587040"/>
    <w:rsid w:val="0058721D"/>
    <w:rsid w:val="0058773B"/>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225A"/>
    <w:rsid w:val="005C2FD7"/>
    <w:rsid w:val="005C3284"/>
    <w:rsid w:val="005C34A2"/>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EEA"/>
    <w:rsid w:val="005D1FB3"/>
    <w:rsid w:val="005D23BC"/>
    <w:rsid w:val="005D299B"/>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794"/>
    <w:rsid w:val="005E405E"/>
    <w:rsid w:val="005E419C"/>
    <w:rsid w:val="005E44B0"/>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4016"/>
    <w:rsid w:val="006340F3"/>
    <w:rsid w:val="006344BB"/>
    <w:rsid w:val="00634632"/>
    <w:rsid w:val="00634930"/>
    <w:rsid w:val="00634D20"/>
    <w:rsid w:val="00635292"/>
    <w:rsid w:val="006352E9"/>
    <w:rsid w:val="00635493"/>
    <w:rsid w:val="00635EBF"/>
    <w:rsid w:val="0063610C"/>
    <w:rsid w:val="00636ED2"/>
    <w:rsid w:val="00637112"/>
    <w:rsid w:val="0063761B"/>
    <w:rsid w:val="00640023"/>
    <w:rsid w:val="006405EC"/>
    <w:rsid w:val="00641C6E"/>
    <w:rsid w:val="00641FB6"/>
    <w:rsid w:val="00642014"/>
    <w:rsid w:val="00642AF3"/>
    <w:rsid w:val="00642B0A"/>
    <w:rsid w:val="00642E0C"/>
    <w:rsid w:val="00643DB2"/>
    <w:rsid w:val="00643FB0"/>
    <w:rsid w:val="00644F69"/>
    <w:rsid w:val="006460AF"/>
    <w:rsid w:val="006463E7"/>
    <w:rsid w:val="00646944"/>
    <w:rsid w:val="00646AB3"/>
    <w:rsid w:val="00646DF9"/>
    <w:rsid w:val="00647B5B"/>
    <w:rsid w:val="00647CFE"/>
    <w:rsid w:val="00647E44"/>
    <w:rsid w:val="00647E6F"/>
    <w:rsid w:val="00650274"/>
    <w:rsid w:val="00650687"/>
    <w:rsid w:val="0065147C"/>
    <w:rsid w:val="00651F3E"/>
    <w:rsid w:val="00652AC7"/>
    <w:rsid w:val="006531DB"/>
    <w:rsid w:val="00653A7B"/>
    <w:rsid w:val="00653BF2"/>
    <w:rsid w:val="00653EE4"/>
    <w:rsid w:val="0065423E"/>
    <w:rsid w:val="0065472F"/>
    <w:rsid w:val="00654AD7"/>
    <w:rsid w:val="00655190"/>
    <w:rsid w:val="006559BE"/>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44C"/>
    <w:rsid w:val="00670288"/>
    <w:rsid w:val="0067040F"/>
    <w:rsid w:val="00670847"/>
    <w:rsid w:val="0067105E"/>
    <w:rsid w:val="006715CE"/>
    <w:rsid w:val="00672261"/>
    <w:rsid w:val="00672499"/>
    <w:rsid w:val="006726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B81"/>
    <w:rsid w:val="006A139E"/>
    <w:rsid w:val="006A13D1"/>
    <w:rsid w:val="006A1425"/>
    <w:rsid w:val="006A1730"/>
    <w:rsid w:val="006A188D"/>
    <w:rsid w:val="006A2043"/>
    <w:rsid w:val="006A23B1"/>
    <w:rsid w:val="006A2BCA"/>
    <w:rsid w:val="006A3DC9"/>
    <w:rsid w:val="006A4864"/>
    <w:rsid w:val="006A49CB"/>
    <w:rsid w:val="006A4F77"/>
    <w:rsid w:val="006A523D"/>
    <w:rsid w:val="006A5680"/>
    <w:rsid w:val="006A57D0"/>
    <w:rsid w:val="006A5E8B"/>
    <w:rsid w:val="006A6273"/>
    <w:rsid w:val="006A6E9C"/>
    <w:rsid w:val="006A72A0"/>
    <w:rsid w:val="006A7463"/>
    <w:rsid w:val="006A7616"/>
    <w:rsid w:val="006B0B24"/>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3266"/>
    <w:rsid w:val="006C3701"/>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6F4"/>
    <w:rsid w:val="00750B5D"/>
    <w:rsid w:val="00750D24"/>
    <w:rsid w:val="0075154F"/>
    <w:rsid w:val="0075160C"/>
    <w:rsid w:val="007524B3"/>
    <w:rsid w:val="00752ADE"/>
    <w:rsid w:val="00752AEF"/>
    <w:rsid w:val="00753524"/>
    <w:rsid w:val="007541D7"/>
    <w:rsid w:val="007553A1"/>
    <w:rsid w:val="00755772"/>
    <w:rsid w:val="00755FF1"/>
    <w:rsid w:val="00756030"/>
    <w:rsid w:val="0075678C"/>
    <w:rsid w:val="00756D41"/>
    <w:rsid w:val="00757114"/>
    <w:rsid w:val="007573A9"/>
    <w:rsid w:val="007575A2"/>
    <w:rsid w:val="0076046C"/>
    <w:rsid w:val="00760577"/>
    <w:rsid w:val="007605BC"/>
    <w:rsid w:val="00760CE3"/>
    <w:rsid w:val="00760D36"/>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454"/>
    <w:rsid w:val="007A1642"/>
    <w:rsid w:val="007A1905"/>
    <w:rsid w:val="007A1D30"/>
    <w:rsid w:val="007A1F8D"/>
    <w:rsid w:val="007A29E2"/>
    <w:rsid w:val="007A2A3F"/>
    <w:rsid w:val="007A2BAC"/>
    <w:rsid w:val="007A2D2C"/>
    <w:rsid w:val="007A2F2A"/>
    <w:rsid w:val="007A404A"/>
    <w:rsid w:val="007A4A06"/>
    <w:rsid w:val="007A4A46"/>
    <w:rsid w:val="007A4E07"/>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36D"/>
    <w:rsid w:val="007B440C"/>
    <w:rsid w:val="007B4E79"/>
    <w:rsid w:val="007B50D4"/>
    <w:rsid w:val="007B5E04"/>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7D82"/>
    <w:rsid w:val="00817E24"/>
    <w:rsid w:val="00817FB4"/>
    <w:rsid w:val="00820501"/>
    <w:rsid w:val="008211EC"/>
    <w:rsid w:val="008216A8"/>
    <w:rsid w:val="008219B0"/>
    <w:rsid w:val="00821A0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697"/>
    <w:rsid w:val="008365EB"/>
    <w:rsid w:val="008370BD"/>
    <w:rsid w:val="008371A8"/>
    <w:rsid w:val="00837680"/>
    <w:rsid w:val="00837C85"/>
    <w:rsid w:val="00840616"/>
    <w:rsid w:val="008406C9"/>
    <w:rsid w:val="008407AF"/>
    <w:rsid w:val="00842CB0"/>
    <w:rsid w:val="00842FDA"/>
    <w:rsid w:val="008430CB"/>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ABA"/>
    <w:rsid w:val="00857BB9"/>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A04"/>
    <w:rsid w:val="00874F18"/>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6147"/>
    <w:rsid w:val="00886A5E"/>
    <w:rsid w:val="008871EB"/>
    <w:rsid w:val="0088785F"/>
    <w:rsid w:val="00887B73"/>
    <w:rsid w:val="0089002E"/>
    <w:rsid w:val="0089014E"/>
    <w:rsid w:val="00890B2E"/>
    <w:rsid w:val="008911F7"/>
    <w:rsid w:val="00891622"/>
    <w:rsid w:val="008917FD"/>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983"/>
    <w:rsid w:val="008C4CB9"/>
    <w:rsid w:val="008C5BEF"/>
    <w:rsid w:val="008C6661"/>
    <w:rsid w:val="008C6D4D"/>
    <w:rsid w:val="008C7163"/>
    <w:rsid w:val="008C7493"/>
    <w:rsid w:val="008C76D7"/>
    <w:rsid w:val="008D0D9F"/>
    <w:rsid w:val="008D1147"/>
    <w:rsid w:val="008D1D48"/>
    <w:rsid w:val="008D1FF7"/>
    <w:rsid w:val="008D268B"/>
    <w:rsid w:val="008D28A9"/>
    <w:rsid w:val="008D370E"/>
    <w:rsid w:val="008D384C"/>
    <w:rsid w:val="008D435A"/>
    <w:rsid w:val="008D463C"/>
    <w:rsid w:val="008D4717"/>
    <w:rsid w:val="008D4975"/>
    <w:rsid w:val="008D4E0A"/>
    <w:rsid w:val="008D6171"/>
    <w:rsid w:val="008D6BE6"/>
    <w:rsid w:val="008D6CDE"/>
    <w:rsid w:val="008D6D32"/>
    <w:rsid w:val="008D73F6"/>
    <w:rsid w:val="008D7651"/>
    <w:rsid w:val="008D7DC0"/>
    <w:rsid w:val="008E0652"/>
    <w:rsid w:val="008E09D4"/>
    <w:rsid w:val="008E0BE0"/>
    <w:rsid w:val="008E0D7B"/>
    <w:rsid w:val="008E191F"/>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55E0"/>
    <w:rsid w:val="00917544"/>
    <w:rsid w:val="00917776"/>
    <w:rsid w:val="00917C92"/>
    <w:rsid w:val="00917FF9"/>
    <w:rsid w:val="00921063"/>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22AE"/>
    <w:rsid w:val="0094247A"/>
    <w:rsid w:val="00943070"/>
    <w:rsid w:val="00943407"/>
    <w:rsid w:val="00943780"/>
    <w:rsid w:val="00943FD6"/>
    <w:rsid w:val="009447A5"/>
    <w:rsid w:val="00945742"/>
    <w:rsid w:val="00945777"/>
    <w:rsid w:val="00945FCB"/>
    <w:rsid w:val="009462F0"/>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906B3"/>
    <w:rsid w:val="009914B9"/>
    <w:rsid w:val="009915FE"/>
    <w:rsid w:val="00991B4A"/>
    <w:rsid w:val="00992196"/>
    <w:rsid w:val="009922EC"/>
    <w:rsid w:val="00992941"/>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259C"/>
    <w:rsid w:val="009F2726"/>
    <w:rsid w:val="009F2A77"/>
    <w:rsid w:val="009F38B6"/>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7031"/>
    <w:rsid w:val="00A07620"/>
    <w:rsid w:val="00A07CEB"/>
    <w:rsid w:val="00A07D11"/>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885"/>
    <w:rsid w:val="00A36A44"/>
    <w:rsid w:val="00A36C77"/>
    <w:rsid w:val="00A37312"/>
    <w:rsid w:val="00A375B3"/>
    <w:rsid w:val="00A3792A"/>
    <w:rsid w:val="00A37AD8"/>
    <w:rsid w:val="00A37F2E"/>
    <w:rsid w:val="00A40494"/>
    <w:rsid w:val="00A4064A"/>
    <w:rsid w:val="00A40696"/>
    <w:rsid w:val="00A407C2"/>
    <w:rsid w:val="00A419C1"/>
    <w:rsid w:val="00A41B08"/>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C2B"/>
    <w:rsid w:val="00A571AD"/>
    <w:rsid w:val="00A5742D"/>
    <w:rsid w:val="00A57CA7"/>
    <w:rsid w:val="00A60051"/>
    <w:rsid w:val="00A60381"/>
    <w:rsid w:val="00A605CE"/>
    <w:rsid w:val="00A61703"/>
    <w:rsid w:val="00A617C8"/>
    <w:rsid w:val="00A618FE"/>
    <w:rsid w:val="00A61D5B"/>
    <w:rsid w:val="00A6201C"/>
    <w:rsid w:val="00A6274E"/>
    <w:rsid w:val="00A62A0D"/>
    <w:rsid w:val="00A62A5E"/>
    <w:rsid w:val="00A62CB2"/>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644B"/>
    <w:rsid w:val="00A8748E"/>
    <w:rsid w:val="00A87731"/>
    <w:rsid w:val="00A877F9"/>
    <w:rsid w:val="00A87FA5"/>
    <w:rsid w:val="00A90508"/>
    <w:rsid w:val="00A9050E"/>
    <w:rsid w:val="00A9085A"/>
    <w:rsid w:val="00A90BE6"/>
    <w:rsid w:val="00A90F42"/>
    <w:rsid w:val="00A929AB"/>
    <w:rsid w:val="00A92E75"/>
    <w:rsid w:val="00A9304B"/>
    <w:rsid w:val="00A938C1"/>
    <w:rsid w:val="00A94E26"/>
    <w:rsid w:val="00A959F4"/>
    <w:rsid w:val="00A95ADB"/>
    <w:rsid w:val="00A96641"/>
    <w:rsid w:val="00A96759"/>
    <w:rsid w:val="00A972E3"/>
    <w:rsid w:val="00A97363"/>
    <w:rsid w:val="00AA0A05"/>
    <w:rsid w:val="00AA0F89"/>
    <w:rsid w:val="00AA1503"/>
    <w:rsid w:val="00AA2EBD"/>
    <w:rsid w:val="00AA348B"/>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6171"/>
    <w:rsid w:val="00AF6224"/>
    <w:rsid w:val="00AF66D5"/>
    <w:rsid w:val="00AF6877"/>
    <w:rsid w:val="00AF6D2C"/>
    <w:rsid w:val="00AF75E4"/>
    <w:rsid w:val="00B0014D"/>
    <w:rsid w:val="00B00AAC"/>
    <w:rsid w:val="00B00C35"/>
    <w:rsid w:val="00B00CA2"/>
    <w:rsid w:val="00B01B4B"/>
    <w:rsid w:val="00B01FA8"/>
    <w:rsid w:val="00B040FB"/>
    <w:rsid w:val="00B043C1"/>
    <w:rsid w:val="00B04913"/>
    <w:rsid w:val="00B04EB5"/>
    <w:rsid w:val="00B06B6F"/>
    <w:rsid w:val="00B0749A"/>
    <w:rsid w:val="00B07812"/>
    <w:rsid w:val="00B07D5E"/>
    <w:rsid w:val="00B07E10"/>
    <w:rsid w:val="00B10499"/>
    <w:rsid w:val="00B105D0"/>
    <w:rsid w:val="00B1074A"/>
    <w:rsid w:val="00B108ED"/>
    <w:rsid w:val="00B10958"/>
    <w:rsid w:val="00B10BAE"/>
    <w:rsid w:val="00B10C16"/>
    <w:rsid w:val="00B11058"/>
    <w:rsid w:val="00B11893"/>
    <w:rsid w:val="00B11C84"/>
    <w:rsid w:val="00B1244F"/>
    <w:rsid w:val="00B12D7F"/>
    <w:rsid w:val="00B14D14"/>
    <w:rsid w:val="00B14D3A"/>
    <w:rsid w:val="00B14E0E"/>
    <w:rsid w:val="00B15025"/>
    <w:rsid w:val="00B1622F"/>
    <w:rsid w:val="00B16989"/>
    <w:rsid w:val="00B16C9E"/>
    <w:rsid w:val="00B1736F"/>
    <w:rsid w:val="00B179FC"/>
    <w:rsid w:val="00B21210"/>
    <w:rsid w:val="00B2199E"/>
    <w:rsid w:val="00B21A5A"/>
    <w:rsid w:val="00B21D90"/>
    <w:rsid w:val="00B21EFE"/>
    <w:rsid w:val="00B22174"/>
    <w:rsid w:val="00B2290C"/>
    <w:rsid w:val="00B23134"/>
    <w:rsid w:val="00B23682"/>
    <w:rsid w:val="00B237CC"/>
    <w:rsid w:val="00B239DF"/>
    <w:rsid w:val="00B23D28"/>
    <w:rsid w:val="00B23DC4"/>
    <w:rsid w:val="00B24533"/>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41B0"/>
    <w:rsid w:val="00B4497C"/>
    <w:rsid w:val="00B4497F"/>
    <w:rsid w:val="00B4533F"/>
    <w:rsid w:val="00B453EC"/>
    <w:rsid w:val="00B456F1"/>
    <w:rsid w:val="00B46376"/>
    <w:rsid w:val="00B470E4"/>
    <w:rsid w:val="00B47293"/>
    <w:rsid w:val="00B47308"/>
    <w:rsid w:val="00B47358"/>
    <w:rsid w:val="00B47EA3"/>
    <w:rsid w:val="00B500FF"/>
    <w:rsid w:val="00B5040F"/>
    <w:rsid w:val="00B50E8E"/>
    <w:rsid w:val="00B51602"/>
    <w:rsid w:val="00B51C0E"/>
    <w:rsid w:val="00B529FC"/>
    <w:rsid w:val="00B52DA1"/>
    <w:rsid w:val="00B531D2"/>
    <w:rsid w:val="00B54812"/>
    <w:rsid w:val="00B54F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629C"/>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23A8"/>
    <w:rsid w:val="00B829A2"/>
    <w:rsid w:val="00B8304A"/>
    <w:rsid w:val="00B8356B"/>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0DEA"/>
    <w:rsid w:val="00BC15D0"/>
    <w:rsid w:val="00BC1885"/>
    <w:rsid w:val="00BC292B"/>
    <w:rsid w:val="00BC309F"/>
    <w:rsid w:val="00BC3C1A"/>
    <w:rsid w:val="00BC3D7F"/>
    <w:rsid w:val="00BC4447"/>
    <w:rsid w:val="00BC4DF5"/>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4B06"/>
    <w:rsid w:val="00BD5081"/>
    <w:rsid w:val="00BD57A3"/>
    <w:rsid w:val="00BD7658"/>
    <w:rsid w:val="00BD7ABB"/>
    <w:rsid w:val="00BE0131"/>
    <w:rsid w:val="00BE023A"/>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AA1"/>
    <w:rsid w:val="00BE6B8B"/>
    <w:rsid w:val="00BE7232"/>
    <w:rsid w:val="00BF04C9"/>
    <w:rsid w:val="00BF0DCF"/>
    <w:rsid w:val="00BF1631"/>
    <w:rsid w:val="00BF164D"/>
    <w:rsid w:val="00BF20F4"/>
    <w:rsid w:val="00BF254E"/>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D74"/>
    <w:rsid w:val="00C14E97"/>
    <w:rsid w:val="00C1623A"/>
    <w:rsid w:val="00C163D8"/>
    <w:rsid w:val="00C16A77"/>
    <w:rsid w:val="00C16FE9"/>
    <w:rsid w:val="00C1702E"/>
    <w:rsid w:val="00C17983"/>
    <w:rsid w:val="00C17BC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6584"/>
    <w:rsid w:val="00C30128"/>
    <w:rsid w:val="00C301AE"/>
    <w:rsid w:val="00C303B0"/>
    <w:rsid w:val="00C3058D"/>
    <w:rsid w:val="00C30A93"/>
    <w:rsid w:val="00C317C7"/>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45"/>
    <w:rsid w:val="00C43D69"/>
    <w:rsid w:val="00C44EC6"/>
    <w:rsid w:val="00C4573B"/>
    <w:rsid w:val="00C458B0"/>
    <w:rsid w:val="00C458DA"/>
    <w:rsid w:val="00C459F7"/>
    <w:rsid w:val="00C45F17"/>
    <w:rsid w:val="00C462F9"/>
    <w:rsid w:val="00C4683B"/>
    <w:rsid w:val="00C47342"/>
    <w:rsid w:val="00C47BAB"/>
    <w:rsid w:val="00C47C0B"/>
    <w:rsid w:val="00C50654"/>
    <w:rsid w:val="00C507D7"/>
    <w:rsid w:val="00C50F14"/>
    <w:rsid w:val="00C50FDD"/>
    <w:rsid w:val="00C52308"/>
    <w:rsid w:val="00C5234F"/>
    <w:rsid w:val="00C52BE5"/>
    <w:rsid w:val="00C53197"/>
    <w:rsid w:val="00C531D6"/>
    <w:rsid w:val="00C546A3"/>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3C5"/>
    <w:rsid w:val="00C62745"/>
    <w:rsid w:val="00C62B11"/>
    <w:rsid w:val="00C62BBC"/>
    <w:rsid w:val="00C62CC5"/>
    <w:rsid w:val="00C63304"/>
    <w:rsid w:val="00C63451"/>
    <w:rsid w:val="00C63D58"/>
    <w:rsid w:val="00C64489"/>
    <w:rsid w:val="00C64BCE"/>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8FF"/>
    <w:rsid w:val="00CB4F59"/>
    <w:rsid w:val="00CB5F65"/>
    <w:rsid w:val="00CB776A"/>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D84"/>
    <w:rsid w:val="00CC7DD9"/>
    <w:rsid w:val="00CC7EBB"/>
    <w:rsid w:val="00CD0149"/>
    <w:rsid w:val="00CD0219"/>
    <w:rsid w:val="00CD08DF"/>
    <w:rsid w:val="00CD17C6"/>
    <w:rsid w:val="00CD1843"/>
    <w:rsid w:val="00CD2313"/>
    <w:rsid w:val="00CD23B7"/>
    <w:rsid w:val="00CD42BE"/>
    <w:rsid w:val="00CD4707"/>
    <w:rsid w:val="00CD4799"/>
    <w:rsid w:val="00CD52AC"/>
    <w:rsid w:val="00CD5C39"/>
    <w:rsid w:val="00CD5D87"/>
    <w:rsid w:val="00CD6034"/>
    <w:rsid w:val="00CD61A4"/>
    <w:rsid w:val="00CD620B"/>
    <w:rsid w:val="00CD628A"/>
    <w:rsid w:val="00CD6412"/>
    <w:rsid w:val="00CD6D08"/>
    <w:rsid w:val="00CE0F35"/>
    <w:rsid w:val="00CE1D56"/>
    <w:rsid w:val="00CE2058"/>
    <w:rsid w:val="00CE24C9"/>
    <w:rsid w:val="00CE274C"/>
    <w:rsid w:val="00CE2780"/>
    <w:rsid w:val="00CE31CE"/>
    <w:rsid w:val="00CE3352"/>
    <w:rsid w:val="00CE3B2F"/>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26C1"/>
    <w:rsid w:val="00D32863"/>
    <w:rsid w:val="00D32D83"/>
    <w:rsid w:val="00D32DD9"/>
    <w:rsid w:val="00D33054"/>
    <w:rsid w:val="00D33BF4"/>
    <w:rsid w:val="00D33FAB"/>
    <w:rsid w:val="00D348FA"/>
    <w:rsid w:val="00D34C31"/>
    <w:rsid w:val="00D34D14"/>
    <w:rsid w:val="00D34D20"/>
    <w:rsid w:val="00D361DD"/>
    <w:rsid w:val="00D3701F"/>
    <w:rsid w:val="00D37458"/>
    <w:rsid w:val="00D402BA"/>
    <w:rsid w:val="00D40F54"/>
    <w:rsid w:val="00D41C5D"/>
    <w:rsid w:val="00D41F04"/>
    <w:rsid w:val="00D42B96"/>
    <w:rsid w:val="00D431AD"/>
    <w:rsid w:val="00D44895"/>
    <w:rsid w:val="00D449D4"/>
    <w:rsid w:val="00D45099"/>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60845"/>
    <w:rsid w:val="00D610CB"/>
    <w:rsid w:val="00D61884"/>
    <w:rsid w:val="00D620D5"/>
    <w:rsid w:val="00D636D9"/>
    <w:rsid w:val="00D637D9"/>
    <w:rsid w:val="00D63916"/>
    <w:rsid w:val="00D650AB"/>
    <w:rsid w:val="00D652D3"/>
    <w:rsid w:val="00D654F9"/>
    <w:rsid w:val="00D66224"/>
    <w:rsid w:val="00D669BE"/>
    <w:rsid w:val="00D67231"/>
    <w:rsid w:val="00D6740E"/>
    <w:rsid w:val="00D67BA7"/>
    <w:rsid w:val="00D7054A"/>
    <w:rsid w:val="00D70D9D"/>
    <w:rsid w:val="00D70DB0"/>
    <w:rsid w:val="00D70F8A"/>
    <w:rsid w:val="00D71074"/>
    <w:rsid w:val="00D71A01"/>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2211"/>
    <w:rsid w:val="00D82E86"/>
    <w:rsid w:val="00D82EB7"/>
    <w:rsid w:val="00D82F1F"/>
    <w:rsid w:val="00D830C6"/>
    <w:rsid w:val="00D83367"/>
    <w:rsid w:val="00D8370F"/>
    <w:rsid w:val="00D83CF0"/>
    <w:rsid w:val="00D83F06"/>
    <w:rsid w:val="00D83F30"/>
    <w:rsid w:val="00D842BA"/>
    <w:rsid w:val="00D84B36"/>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583C"/>
    <w:rsid w:val="00D95AF5"/>
    <w:rsid w:val="00D95B43"/>
    <w:rsid w:val="00D95BF4"/>
    <w:rsid w:val="00D95C99"/>
    <w:rsid w:val="00D96279"/>
    <w:rsid w:val="00D965FD"/>
    <w:rsid w:val="00D977D8"/>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5D6E"/>
    <w:rsid w:val="00DA6399"/>
    <w:rsid w:val="00DA69A2"/>
    <w:rsid w:val="00DA6F32"/>
    <w:rsid w:val="00DA7725"/>
    <w:rsid w:val="00DB0375"/>
    <w:rsid w:val="00DB0C94"/>
    <w:rsid w:val="00DB2291"/>
    <w:rsid w:val="00DB2B42"/>
    <w:rsid w:val="00DB2D70"/>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AF9"/>
    <w:rsid w:val="00DD716F"/>
    <w:rsid w:val="00DD7B07"/>
    <w:rsid w:val="00DD7C33"/>
    <w:rsid w:val="00DE0037"/>
    <w:rsid w:val="00DE02C7"/>
    <w:rsid w:val="00DE09BE"/>
    <w:rsid w:val="00DE0EDB"/>
    <w:rsid w:val="00DE1DDA"/>
    <w:rsid w:val="00DE21C4"/>
    <w:rsid w:val="00DE23C9"/>
    <w:rsid w:val="00DE2923"/>
    <w:rsid w:val="00DE3002"/>
    <w:rsid w:val="00DE32B7"/>
    <w:rsid w:val="00DE36F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919"/>
    <w:rsid w:val="00E27489"/>
    <w:rsid w:val="00E27537"/>
    <w:rsid w:val="00E304A5"/>
    <w:rsid w:val="00E32113"/>
    <w:rsid w:val="00E32319"/>
    <w:rsid w:val="00E32659"/>
    <w:rsid w:val="00E32EAE"/>
    <w:rsid w:val="00E331EC"/>
    <w:rsid w:val="00E3459D"/>
    <w:rsid w:val="00E34CC3"/>
    <w:rsid w:val="00E3518A"/>
    <w:rsid w:val="00E3518E"/>
    <w:rsid w:val="00E364C7"/>
    <w:rsid w:val="00E36CE4"/>
    <w:rsid w:val="00E37155"/>
    <w:rsid w:val="00E37168"/>
    <w:rsid w:val="00E37D1C"/>
    <w:rsid w:val="00E37FDA"/>
    <w:rsid w:val="00E41021"/>
    <w:rsid w:val="00E41F45"/>
    <w:rsid w:val="00E42431"/>
    <w:rsid w:val="00E42D62"/>
    <w:rsid w:val="00E43AB1"/>
    <w:rsid w:val="00E43B99"/>
    <w:rsid w:val="00E43D58"/>
    <w:rsid w:val="00E44112"/>
    <w:rsid w:val="00E44734"/>
    <w:rsid w:val="00E44D7C"/>
    <w:rsid w:val="00E45757"/>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4C"/>
    <w:rsid w:val="00EA678B"/>
    <w:rsid w:val="00EA6BD2"/>
    <w:rsid w:val="00EA70F5"/>
    <w:rsid w:val="00EA7385"/>
    <w:rsid w:val="00EA7BF1"/>
    <w:rsid w:val="00EB0193"/>
    <w:rsid w:val="00EB07C2"/>
    <w:rsid w:val="00EB091A"/>
    <w:rsid w:val="00EB0D24"/>
    <w:rsid w:val="00EB0E16"/>
    <w:rsid w:val="00EB149F"/>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0CE"/>
    <w:rsid w:val="00ED1237"/>
    <w:rsid w:val="00ED1EFD"/>
    <w:rsid w:val="00ED2130"/>
    <w:rsid w:val="00ED2662"/>
    <w:rsid w:val="00ED2FF4"/>
    <w:rsid w:val="00ED3108"/>
    <w:rsid w:val="00ED3112"/>
    <w:rsid w:val="00ED381B"/>
    <w:rsid w:val="00ED3970"/>
    <w:rsid w:val="00ED3D2D"/>
    <w:rsid w:val="00ED3E72"/>
    <w:rsid w:val="00ED3FA5"/>
    <w:rsid w:val="00ED4037"/>
    <w:rsid w:val="00ED4789"/>
    <w:rsid w:val="00ED4A3A"/>
    <w:rsid w:val="00ED4BE1"/>
    <w:rsid w:val="00ED4D3A"/>
    <w:rsid w:val="00ED674B"/>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2DD"/>
    <w:rsid w:val="00EE4990"/>
    <w:rsid w:val="00EE505B"/>
    <w:rsid w:val="00EE56EF"/>
    <w:rsid w:val="00EE5824"/>
    <w:rsid w:val="00EE5DF5"/>
    <w:rsid w:val="00EE5EA3"/>
    <w:rsid w:val="00EE5EAD"/>
    <w:rsid w:val="00EE6FB0"/>
    <w:rsid w:val="00EE7672"/>
    <w:rsid w:val="00EF0888"/>
    <w:rsid w:val="00EF0B3A"/>
    <w:rsid w:val="00EF110F"/>
    <w:rsid w:val="00EF1353"/>
    <w:rsid w:val="00EF3003"/>
    <w:rsid w:val="00EF31A9"/>
    <w:rsid w:val="00EF331E"/>
    <w:rsid w:val="00EF334F"/>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CB9"/>
    <w:rsid w:val="00F0106B"/>
    <w:rsid w:val="00F0186D"/>
    <w:rsid w:val="00F02383"/>
    <w:rsid w:val="00F038B8"/>
    <w:rsid w:val="00F03DED"/>
    <w:rsid w:val="00F03FCE"/>
    <w:rsid w:val="00F04357"/>
    <w:rsid w:val="00F046B4"/>
    <w:rsid w:val="00F0493C"/>
    <w:rsid w:val="00F04A66"/>
    <w:rsid w:val="00F04B80"/>
    <w:rsid w:val="00F04FC3"/>
    <w:rsid w:val="00F05788"/>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7B0"/>
    <w:rsid w:val="00F53EBB"/>
    <w:rsid w:val="00F54203"/>
    <w:rsid w:val="00F5490F"/>
    <w:rsid w:val="00F54CC7"/>
    <w:rsid w:val="00F54D69"/>
    <w:rsid w:val="00F54E92"/>
    <w:rsid w:val="00F5501B"/>
    <w:rsid w:val="00F556DC"/>
    <w:rsid w:val="00F55AA6"/>
    <w:rsid w:val="00F55ACC"/>
    <w:rsid w:val="00F5731B"/>
    <w:rsid w:val="00F6076D"/>
    <w:rsid w:val="00F6180A"/>
    <w:rsid w:val="00F61AF5"/>
    <w:rsid w:val="00F61B79"/>
    <w:rsid w:val="00F61C71"/>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BA"/>
    <w:rsid w:val="00F70E61"/>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A37"/>
    <w:rsid w:val="00FA0BA8"/>
    <w:rsid w:val="00FA0E42"/>
    <w:rsid w:val="00FA1F2F"/>
    <w:rsid w:val="00FA2865"/>
    <w:rsid w:val="00FA3279"/>
    <w:rsid w:val="00FA3A97"/>
    <w:rsid w:val="00FA3D24"/>
    <w:rsid w:val="00FA3E40"/>
    <w:rsid w:val="00FA4CE7"/>
    <w:rsid w:val="00FA6587"/>
    <w:rsid w:val="00FA699E"/>
    <w:rsid w:val="00FA7041"/>
    <w:rsid w:val="00FB04CE"/>
    <w:rsid w:val="00FB058A"/>
    <w:rsid w:val="00FB0C7B"/>
    <w:rsid w:val="00FB1008"/>
    <w:rsid w:val="00FB1494"/>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E5"/>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C9A"/>
    <w:rsid w:val="00FF0EB5"/>
    <w:rsid w:val="00FF1609"/>
    <w:rsid w:val="00FF178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FE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3F6F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F6FEC"/>
    <w:pPr>
      <w:pBdr>
        <w:top w:val="none" w:sz="0" w:space="0" w:color="auto"/>
      </w:pBdr>
      <w:spacing w:before="180"/>
      <w:outlineLvl w:val="1"/>
    </w:pPr>
    <w:rPr>
      <w:sz w:val="32"/>
    </w:rPr>
  </w:style>
  <w:style w:type="paragraph" w:styleId="Heading3">
    <w:name w:val="heading 3"/>
    <w:basedOn w:val="Heading2"/>
    <w:next w:val="Normal"/>
    <w:qFormat/>
    <w:rsid w:val="003F6FEC"/>
    <w:pPr>
      <w:spacing w:before="120"/>
      <w:outlineLvl w:val="2"/>
    </w:pPr>
    <w:rPr>
      <w:sz w:val="28"/>
    </w:rPr>
  </w:style>
  <w:style w:type="paragraph" w:styleId="Heading4">
    <w:name w:val="heading 4"/>
    <w:basedOn w:val="Heading3"/>
    <w:next w:val="Normal"/>
    <w:qFormat/>
    <w:rsid w:val="003F6FEC"/>
    <w:pPr>
      <w:ind w:left="1418" w:hanging="1418"/>
      <w:outlineLvl w:val="3"/>
    </w:pPr>
    <w:rPr>
      <w:sz w:val="24"/>
    </w:rPr>
  </w:style>
  <w:style w:type="paragraph" w:styleId="Heading5">
    <w:name w:val="heading 5"/>
    <w:basedOn w:val="Heading4"/>
    <w:next w:val="Normal"/>
    <w:qFormat/>
    <w:rsid w:val="003F6FEC"/>
    <w:pPr>
      <w:ind w:left="1701" w:hanging="1701"/>
      <w:outlineLvl w:val="4"/>
    </w:pPr>
    <w:rPr>
      <w:sz w:val="22"/>
    </w:rPr>
  </w:style>
  <w:style w:type="paragraph" w:styleId="Heading6">
    <w:name w:val="heading 6"/>
    <w:basedOn w:val="H6"/>
    <w:next w:val="Normal"/>
    <w:qFormat/>
    <w:rsid w:val="003F6FEC"/>
    <w:pPr>
      <w:outlineLvl w:val="5"/>
    </w:pPr>
  </w:style>
  <w:style w:type="paragraph" w:styleId="Heading7">
    <w:name w:val="heading 7"/>
    <w:basedOn w:val="H6"/>
    <w:next w:val="Normal"/>
    <w:qFormat/>
    <w:rsid w:val="003F6FEC"/>
    <w:pPr>
      <w:outlineLvl w:val="6"/>
    </w:pPr>
  </w:style>
  <w:style w:type="paragraph" w:styleId="Heading8">
    <w:name w:val="heading 8"/>
    <w:basedOn w:val="Heading1"/>
    <w:next w:val="Normal"/>
    <w:qFormat/>
    <w:rsid w:val="003F6FEC"/>
    <w:pPr>
      <w:ind w:left="0" w:firstLine="0"/>
      <w:outlineLvl w:val="7"/>
    </w:pPr>
  </w:style>
  <w:style w:type="paragraph" w:styleId="Heading9">
    <w:name w:val="heading 9"/>
    <w:basedOn w:val="Heading8"/>
    <w:next w:val="Normal"/>
    <w:qFormat/>
    <w:rsid w:val="003F6FEC"/>
    <w:pPr>
      <w:outlineLvl w:val="8"/>
    </w:pPr>
  </w:style>
  <w:style w:type="character" w:default="1" w:styleId="DefaultParagraphFont">
    <w:name w:val="Default Paragraph Font"/>
    <w:semiHidden/>
    <w:rsid w:val="003F6F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FEC"/>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3F6FEC"/>
    <w:pPr>
      <w:ind w:left="1985" w:hanging="1985"/>
      <w:outlineLvl w:val="9"/>
    </w:pPr>
    <w:rPr>
      <w:sz w:val="20"/>
    </w:rPr>
  </w:style>
  <w:style w:type="paragraph" w:styleId="TOC8">
    <w:name w:val="toc 8"/>
    <w:basedOn w:val="TOC1"/>
    <w:uiPriority w:val="39"/>
    <w:rsid w:val="003F6FEC"/>
    <w:pPr>
      <w:spacing w:before="180"/>
      <w:ind w:left="2693" w:hanging="2693"/>
    </w:pPr>
    <w:rPr>
      <w:b/>
    </w:rPr>
  </w:style>
  <w:style w:type="paragraph" w:styleId="TOC1">
    <w:name w:val="toc 1"/>
    <w:uiPriority w:val="39"/>
    <w:rsid w:val="003F6F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F6F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3F6FEC"/>
    <w:pPr>
      <w:ind w:left="1701" w:hanging="1701"/>
    </w:pPr>
  </w:style>
  <w:style w:type="paragraph" w:styleId="TOC4">
    <w:name w:val="toc 4"/>
    <w:basedOn w:val="TOC3"/>
    <w:uiPriority w:val="39"/>
    <w:rsid w:val="003F6FEC"/>
    <w:pPr>
      <w:ind w:left="1418" w:hanging="1418"/>
    </w:pPr>
  </w:style>
  <w:style w:type="paragraph" w:styleId="TOC3">
    <w:name w:val="toc 3"/>
    <w:basedOn w:val="TOC2"/>
    <w:uiPriority w:val="39"/>
    <w:rsid w:val="003F6FEC"/>
    <w:pPr>
      <w:ind w:left="1134" w:hanging="1134"/>
    </w:pPr>
  </w:style>
  <w:style w:type="paragraph" w:styleId="TOC2">
    <w:name w:val="toc 2"/>
    <w:basedOn w:val="TOC1"/>
    <w:uiPriority w:val="39"/>
    <w:rsid w:val="003F6FEC"/>
    <w:pPr>
      <w:keepNext w:val="0"/>
      <w:spacing w:before="0"/>
      <w:ind w:left="851" w:hanging="851"/>
    </w:pPr>
    <w:rPr>
      <w:sz w:val="20"/>
    </w:rPr>
  </w:style>
  <w:style w:type="paragraph" w:styleId="Index2">
    <w:name w:val="index 2"/>
    <w:basedOn w:val="Index1"/>
    <w:semiHidden/>
    <w:rsid w:val="003F6FEC"/>
    <w:pPr>
      <w:ind w:left="284"/>
    </w:pPr>
  </w:style>
  <w:style w:type="paragraph" w:styleId="Index1">
    <w:name w:val="index 1"/>
    <w:basedOn w:val="Normal"/>
    <w:semiHidden/>
    <w:rsid w:val="003F6FEC"/>
    <w:pPr>
      <w:keepLines/>
      <w:spacing w:after="0"/>
    </w:pPr>
  </w:style>
  <w:style w:type="paragraph" w:customStyle="1" w:styleId="ZH">
    <w:name w:val="ZH"/>
    <w:rsid w:val="003F6F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F6FEC"/>
    <w:pPr>
      <w:outlineLvl w:val="9"/>
    </w:pPr>
  </w:style>
  <w:style w:type="paragraph" w:styleId="ListNumber2">
    <w:name w:val="List Number 2"/>
    <w:basedOn w:val="ListNumber"/>
    <w:semiHidden/>
    <w:rsid w:val="003F6FEC"/>
    <w:pPr>
      <w:ind w:left="851"/>
    </w:pPr>
  </w:style>
  <w:style w:type="paragraph" w:styleId="ListNumber">
    <w:name w:val="List Number"/>
    <w:basedOn w:val="List"/>
    <w:semiHidden/>
    <w:rsid w:val="003F6FEC"/>
  </w:style>
  <w:style w:type="paragraph" w:styleId="List">
    <w:name w:val="List"/>
    <w:basedOn w:val="Normal"/>
    <w:semiHidden/>
    <w:rsid w:val="003F6FEC"/>
    <w:pPr>
      <w:ind w:left="568" w:hanging="284"/>
    </w:pPr>
  </w:style>
  <w:style w:type="paragraph" w:styleId="Header">
    <w:name w:val="header"/>
    <w:semiHidden/>
    <w:rsid w:val="003F6FE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F6FEC"/>
    <w:rPr>
      <w:b/>
      <w:position w:val="6"/>
      <w:sz w:val="16"/>
    </w:rPr>
  </w:style>
  <w:style w:type="paragraph" w:styleId="FootnoteText">
    <w:name w:val="footnote text"/>
    <w:basedOn w:val="Normal"/>
    <w:semiHidden/>
    <w:rsid w:val="003F6FEC"/>
    <w:pPr>
      <w:keepLines/>
      <w:spacing w:after="0"/>
      <w:ind w:left="454" w:hanging="454"/>
    </w:pPr>
    <w:rPr>
      <w:sz w:val="16"/>
    </w:rPr>
  </w:style>
  <w:style w:type="paragraph" w:customStyle="1" w:styleId="TAH">
    <w:name w:val="TAH"/>
    <w:basedOn w:val="TAC"/>
    <w:rsid w:val="003F6FEC"/>
    <w:rPr>
      <w:b/>
    </w:rPr>
  </w:style>
  <w:style w:type="paragraph" w:customStyle="1" w:styleId="TAC">
    <w:name w:val="TAC"/>
    <w:basedOn w:val="TAL"/>
    <w:rsid w:val="003F6FEC"/>
    <w:pPr>
      <w:jc w:val="center"/>
    </w:pPr>
  </w:style>
  <w:style w:type="paragraph" w:customStyle="1" w:styleId="TAL">
    <w:name w:val="TAL"/>
    <w:basedOn w:val="Normal"/>
    <w:link w:val="TALChar"/>
    <w:rsid w:val="003F6FEC"/>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3F6FEC"/>
    <w:pPr>
      <w:keepNext w:val="0"/>
      <w:spacing w:before="0" w:after="240"/>
    </w:pPr>
  </w:style>
  <w:style w:type="paragraph" w:customStyle="1" w:styleId="TH">
    <w:name w:val="TH"/>
    <w:basedOn w:val="Normal"/>
    <w:link w:val="THChar"/>
    <w:rsid w:val="003F6FEC"/>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3F6FEC"/>
    <w:pPr>
      <w:keepLines/>
      <w:ind w:left="1135" w:hanging="851"/>
    </w:pPr>
  </w:style>
  <w:style w:type="paragraph" w:styleId="TOC9">
    <w:name w:val="toc 9"/>
    <w:basedOn w:val="TOC8"/>
    <w:uiPriority w:val="39"/>
    <w:rsid w:val="003F6FEC"/>
    <w:pPr>
      <w:ind w:left="1418" w:hanging="1418"/>
    </w:pPr>
  </w:style>
  <w:style w:type="paragraph" w:customStyle="1" w:styleId="EX">
    <w:name w:val="EX"/>
    <w:basedOn w:val="Normal"/>
    <w:rsid w:val="003F6FEC"/>
    <w:pPr>
      <w:keepLines/>
      <w:ind w:left="1702" w:hanging="1418"/>
    </w:pPr>
  </w:style>
  <w:style w:type="paragraph" w:customStyle="1" w:styleId="FP">
    <w:name w:val="FP"/>
    <w:basedOn w:val="Normal"/>
    <w:rsid w:val="003F6FEC"/>
    <w:pPr>
      <w:spacing w:after="0"/>
    </w:pPr>
  </w:style>
  <w:style w:type="paragraph" w:customStyle="1" w:styleId="LD">
    <w:name w:val="LD"/>
    <w:rsid w:val="003F6F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F6FEC"/>
    <w:pPr>
      <w:spacing w:after="0"/>
    </w:pPr>
  </w:style>
  <w:style w:type="paragraph" w:customStyle="1" w:styleId="EW">
    <w:name w:val="EW"/>
    <w:basedOn w:val="EX"/>
    <w:rsid w:val="003F6FEC"/>
    <w:pPr>
      <w:spacing w:after="0"/>
    </w:pPr>
  </w:style>
  <w:style w:type="paragraph" w:styleId="TOC6">
    <w:name w:val="toc 6"/>
    <w:basedOn w:val="TOC5"/>
    <w:next w:val="Normal"/>
    <w:uiPriority w:val="39"/>
    <w:rsid w:val="003F6FEC"/>
    <w:pPr>
      <w:ind w:left="1985" w:hanging="1985"/>
    </w:pPr>
  </w:style>
  <w:style w:type="paragraph" w:styleId="TOC7">
    <w:name w:val="toc 7"/>
    <w:basedOn w:val="TOC6"/>
    <w:next w:val="Normal"/>
    <w:uiPriority w:val="39"/>
    <w:rsid w:val="003F6FEC"/>
    <w:pPr>
      <w:ind w:left="2268" w:hanging="2268"/>
    </w:pPr>
  </w:style>
  <w:style w:type="paragraph" w:styleId="ListBullet2">
    <w:name w:val="List Bullet 2"/>
    <w:basedOn w:val="ListBullet"/>
    <w:semiHidden/>
    <w:rsid w:val="003F6FEC"/>
    <w:pPr>
      <w:ind w:left="851"/>
    </w:pPr>
  </w:style>
  <w:style w:type="paragraph" w:styleId="ListBullet">
    <w:name w:val="List Bullet"/>
    <w:basedOn w:val="List"/>
    <w:semiHidden/>
    <w:rsid w:val="003F6FEC"/>
  </w:style>
  <w:style w:type="paragraph" w:styleId="ListBullet3">
    <w:name w:val="List Bullet 3"/>
    <w:basedOn w:val="ListBullet2"/>
    <w:semiHidden/>
    <w:rsid w:val="003F6FEC"/>
    <w:pPr>
      <w:ind w:left="1135"/>
    </w:pPr>
  </w:style>
  <w:style w:type="paragraph" w:customStyle="1" w:styleId="EQ">
    <w:name w:val="EQ"/>
    <w:basedOn w:val="Normal"/>
    <w:next w:val="Normal"/>
    <w:rsid w:val="003F6FEC"/>
    <w:pPr>
      <w:keepLines/>
      <w:tabs>
        <w:tab w:val="center" w:pos="4536"/>
        <w:tab w:val="right" w:pos="9072"/>
      </w:tabs>
    </w:pPr>
    <w:rPr>
      <w:noProof/>
    </w:rPr>
  </w:style>
  <w:style w:type="paragraph" w:customStyle="1" w:styleId="NF">
    <w:name w:val="NF"/>
    <w:basedOn w:val="NO"/>
    <w:rsid w:val="003F6FEC"/>
    <w:pPr>
      <w:keepNext/>
      <w:spacing w:after="0"/>
    </w:pPr>
    <w:rPr>
      <w:rFonts w:ascii="Arial" w:hAnsi="Arial"/>
      <w:sz w:val="18"/>
    </w:rPr>
  </w:style>
  <w:style w:type="paragraph" w:customStyle="1" w:styleId="PL">
    <w:name w:val="PL"/>
    <w:rsid w:val="003F6F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F6FEC"/>
    <w:pPr>
      <w:jc w:val="right"/>
    </w:pPr>
  </w:style>
  <w:style w:type="paragraph" w:customStyle="1" w:styleId="TAN">
    <w:name w:val="TAN"/>
    <w:basedOn w:val="TAL"/>
    <w:rsid w:val="003F6FEC"/>
    <w:pPr>
      <w:ind w:left="851" w:hanging="851"/>
    </w:pPr>
  </w:style>
  <w:style w:type="paragraph" w:customStyle="1" w:styleId="ZA">
    <w:name w:val="ZA"/>
    <w:rsid w:val="003F6F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F6F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F6F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F6F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F6FEC"/>
    <w:pPr>
      <w:framePr w:wrap="notBeside" w:y="16161"/>
    </w:pPr>
  </w:style>
  <w:style w:type="character" w:customStyle="1" w:styleId="ZGSM">
    <w:name w:val="ZGSM"/>
    <w:rsid w:val="003F6FEC"/>
  </w:style>
  <w:style w:type="paragraph" w:styleId="List2">
    <w:name w:val="List 2"/>
    <w:basedOn w:val="List"/>
    <w:semiHidden/>
    <w:rsid w:val="003F6FEC"/>
    <w:pPr>
      <w:ind w:left="851"/>
    </w:pPr>
  </w:style>
  <w:style w:type="paragraph" w:customStyle="1" w:styleId="ZG">
    <w:name w:val="ZG"/>
    <w:rsid w:val="003F6F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F6FEC"/>
    <w:pPr>
      <w:ind w:left="1135"/>
    </w:pPr>
  </w:style>
  <w:style w:type="paragraph" w:styleId="List4">
    <w:name w:val="List 4"/>
    <w:basedOn w:val="List3"/>
    <w:semiHidden/>
    <w:rsid w:val="003F6FEC"/>
    <w:pPr>
      <w:ind w:left="1418"/>
    </w:pPr>
  </w:style>
  <w:style w:type="paragraph" w:styleId="List5">
    <w:name w:val="List 5"/>
    <w:basedOn w:val="List4"/>
    <w:semiHidden/>
    <w:rsid w:val="003F6FEC"/>
    <w:pPr>
      <w:ind w:left="1702"/>
    </w:pPr>
  </w:style>
  <w:style w:type="paragraph" w:customStyle="1" w:styleId="EditorsNote">
    <w:name w:val="Editor's Note"/>
    <w:basedOn w:val="NO"/>
    <w:rsid w:val="003F6FEC"/>
    <w:rPr>
      <w:color w:val="FF0000"/>
    </w:rPr>
  </w:style>
  <w:style w:type="paragraph" w:styleId="ListBullet4">
    <w:name w:val="List Bullet 4"/>
    <w:basedOn w:val="ListBullet3"/>
    <w:semiHidden/>
    <w:rsid w:val="003F6FEC"/>
    <w:pPr>
      <w:ind w:left="1418"/>
    </w:pPr>
  </w:style>
  <w:style w:type="paragraph" w:styleId="ListBullet5">
    <w:name w:val="List Bullet 5"/>
    <w:basedOn w:val="ListBullet4"/>
    <w:semiHidden/>
    <w:rsid w:val="003F6FEC"/>
    <w:pPr>
      <w:ind w:left="1702"/>
    </w:pPr>
  </w:style>
  <w:style w:type="paragraph" w:customStyle="1" w:styleId="B1">
    <w:name w:val="B1"/>
    <w:basedOn w:val="List"/>
    <w:rsid w:val="003F6FEC"/>
  </w:style>
  <w:style w:type="paragraph" w:customStyle="1" w:styleId="B2">
    <w:name w:val="B2"/>
    <w:basedOn w:val="List2"/>
    <w:rsid w:val="003F6FEC"/>
  </w:style>
  <w:style w:type="paragraph" w:customStyle="1" w:styleId="B3">
    <w:name w:val="B3"/>
    <w:basedOn w:val="List3"/>
    <w:rsid w:val="003F6FEC"/>
  </w:style>
  <w:style w:type="paragraph" w:customStyle="1" w:styleId="B4">
    <w:name w:val="B4"/>
    <w:basedOn w:val="List4"/>
    <w:rsid w:val="003F6FEC"/>
  </w:style>
  <w:style w:type="paragraph" w:customStyle="1" w:styleId="B5">
    <w:name w:val="B5"/>
    <w:basedOn w:val="List5"/>
    <w:rsid w:val="003F6FEC"/>
  </w:style>
  <w:style w:type="paragraph" w:styleId="Footer">
    <w:name w:val="footer"/>
    <w:basedOn w:val="Header"/>
    <w:link w:val="FooterChar"/>
    <w:rsid w:val="003F6FEC"/>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3F6FEC"/>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5/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26268</TotalTime>
  <Pages>170</Pages>
  <Words>45269</Words>
  <Characters>258037</Characters>
  <Application>Microsoft Office Word</Application>
  <DocSecurity>0</DocSecurity>
  <Lines>2150</Lines>
  <Paragraphs>605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302701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4483</cp:revision>
  <cp:lastPrinted>1899-12-31T23:00:00Z</cp:lastPrinted>
  <dcterms:created xsi:type="dcterms:W3CDTF">2019-03-30T21:44:00Z</dcterms:created>
  <dcterms:modified xsi:type="dcterms:W3CDTF">2024-12-08T22:09:00Z</dcterms:modified>
</cp:coreProperties>
</file>