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EC4A" w14:textId="2392CBE7" w:rsidR="00233287" w:rsidRPr="00233287" w:rsidRDefault="00233287" w:rsidP="002332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US"/>
        </w:rPr>
      </w:pPr>
      <w:r w:rsidRPr="007256C1">
        <w:rPr>
          <w:rFonts w:ascii="Arial" w:hAnsi="Arial" w:cs="Arial"/>
          <w:b/>
          <w:sz w:val="28"/>
          <w:szCs w:val="28"/>
        </w:rPr>
        <w:t>3GPP TSG RAN Meeting #101</w:t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 w:hint="eastAsia"/>
          <w:b/>
          <w:sz w:val="28"/>
          <w:szCs w:val="28"/>
        </w:rPr>
        <w:tab/>
      </w:r>
      <w:r w:rsidRPr="00233287">
        <w:rPr>
          <w:rFonts w:ascii="Arial" w:hAnsi="Arial" w:cs="Arial"/>
          <w:b/>
          <w:sz w:val="28"/>
          <w:szCs w:val="28"/>
        </w:rPr>
        <w:t>RP-23</w:t>
      </w:r>
      <w:r w:rsidR="005C3FE3">
        <w:rPr>
          <w:rFonts w:ascii="Arial" w:hAnsi="Arial" w:cs="Arial"/>
          <w:b/>
          <w:sz w:val="28"/>
          <w:szCs w:val="28"/>
        </w:rPr>
        <w:t>26</w:t>
      </w:r>
      <w:r w:rsidR="0066062D">
        <w:rPr>
          <w:rFonts w:ascii="Arial" w:hAnsi="Arial" w:cs="Arial"/>
          <w:b/>
          <w:sz w:val="28"/>
          <w:szCs w:val="28"/>
        </w:rPr>
        <w:t>88</w:t>
      </w:r>
    </w:p>
    <w:p w14:paraId="0DE0C90C" w14:textId="77777777" w:rsidR="00233287" w:rsidRPr="007256C1" w:rsidRDefault="00233287" w:rsidP="0023328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7256C1">
        <w:rPr>
          <w:rFonts w:ascii="Arial" w:hAnsi="Arial" w:cs="Arial"/>
          <w:b/>
          <w:sz w:val="28"/>
          <w:szCs w:val="28"/>
        </w:rPr>
        <w:t>Bangalore, India, September 11-15, 2023</w:t>
      </w:r>
    </w:p>
    <w:p w14:paraId="038D95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019CC" w14:textId="77777777" w:rsidR="00AE25BF" w:rsidRPr="00AF055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055D">
        <w:rPr>
          <w:rFonts w:ascii="Arial" w:eastAsiaTheme="minorEastAsia" w:hAnsi="Arial" w:hint="eastAsia"/>
          <w:b/>
          <w:lang w:val="en-US" w:eastAsia="zh-CN"/>
        </w:rPr>
        <w:t>CMCC</w:t>
      </w:r>
      <w:r w:rsidR="00DB3841">
        <w:rPr>
          <w:rFonts w:ascii="Arial" w:eastAsiaTheme="minorEastAsia" w:hAnsi="Arial" w:hint="eastAsia"/>
          <w:b/>
          <w:lang w:val="en-US" w:eastAsia="zh-CN"/>
        </w:rPr>
        <w:t>, China Telecom</w:t>
      </w:r>
    </w:p>
    <w:p w14:paraId="09AA8F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579C0">
        <w:rPr>
          <w:rFonts w:ascii="Arial" w:eastAsiaTheme="minorEastAsia" w:hAnsi="Arial" w:cs="Arial" w:hint="eastAsia"/>
          <w:b/>
          <w:lang w:eastAsia="zh-CN"/>
        </w:rPr>
        <w:t>Revised</w:t>
      </w:r>
      <w:r w:rsidR="00C579C0">
        <w:rPr>
          <w:rFonts w:ascii="Arial" w:eastAsia="Batang" w:hAnsi="Arial" w:cs="Arial"/>
          <w:b/>
          <w:lang w:eastAsia="zh-CN"/>
        </w:rPr>
        <w:t xml:space="preserve"> </w:t>
      </w:r>
      <w:r w:rsidR="00281C8A">
        <w:rPr>
          <w:rFonts w:ascii="Arial" w:eastAsia="Batang" w:hAnsi="Arial" w:cs="Arial"/>
          <w:b/>
          <w:lang w:eastAsia="zh-CN"/>
        </w:rPr>
        <w:t>WID</w:t>
      </w:r>
      <w:r w:rsidR="00F20D91" w:rsidRPr="00F20D91">
        <w:rPr>
          <w:rFonts w:ascii="Arial" w:eastAsia="Batang" w:hAnsi="Arial" w:cs="Arial"/>
          <w:b/>
          <w:lang w:eastAsia="zh-CN"/>
        </w:rPr>
        <w:t xml:space="preserve">: </w:t>
      </w:r>
      <w:r w:rsidR="00E642EE">
        <w:rPr>
          <w:rFonts w:ascii="Arial" w:eastAsia="Batang" w:hAnsi="Arial" w:cs="Arial"/>
          <w:b/>
          <w:lang w:eastAsia="zh-CN"/>
        </w:rPr>
        <w:t xml:space="preserve">NR </w:t>
      </w:r>
      <w:r w:rsidR="00331E55">
        <w:rPr>
          <w:rFonts w:ascii="Arial" w:eastAsia="Batang" w:hAnsi="Arial" w:cs="Arial"/>
          <w:b/>
          <w:lang w:eastAsia="zh-CN"/>
        </w:rPr>
        <w:t xml:space="preserve">CA band combinations with </w:t>
      </w:r>
      <w:r w:rsidR="001C7F75">
        <w:rPr>
          <w:rFonts w:ascii="Arial" w:eastAsiaTheme="minorEastAsia" w:hAnsi="Arial" w:cs="Arial" w:hint="eastAsia"/>
          <w:b/>
          <w:lang w:eastAsia="zh-CN"/>
        </w:rPr>
        <w:t>two</w:t>
      </w:r>
      <w:r w:rsidR="00331E55">
        <w:rPr>
          <w:rFonts w:ascii="Arial" w:eastAsia="Batang" w:hAnsi="Arial" w:cs="Arial"/>
          <w:b/>
          <w:lang w:eastAsia="zh-CN"/>
        </w:rPr>
        <w:t xml:space="preserve"> SUL </w:t>
      </w:r>
      <w:r w:rsidR="00B05690">
        <w:rPr>
          <w:rFonts w:ascii="Arial" w:eastAsiaTheme="minorEastAsia" w:hAnsi="Arial" w:cs="Arial" w:hint="eastAsia"/>
          <w:b/>
          <w:lang w:eastAsia="zh-CN"/>
        </w:rPr>
        <w:t xml:space="preserve">cells </w:t>
      </w:r>
      <w:r w:rsidR="00F20D91" w:rsidRPr="00F20D91">
        <w:rPr>
          <w:rFonts w:ascii="Arial" w:eastAsia="Batang" w:hAnsi="Arial" w:cs="Arial"/>
          <w:b/>
          <w:lang w:eastAsia="zh-CN"/>
        </w:rPr>
        <w:t>in Rel-1</w:t>
      </w:r>
      <w:r w:rsidR="00281C8A">
        <w:rPr>
          <w:rFonts w:ascii="Arial" w:eastAsia="Batang" w:hAnsi="Arial" w:cs="Arial"/>
          <w:b/>
          <w:lang w:eastAsia="zh-CN"/>
        </w:rPr>
        <w:t>8</w:t>
      </w:r>
      <w:r w:rsidR="001211F3" w:rsidRPr="00251D80">
        <w:rPr>
          <w:rFonts w:eastAsia="Batang"/>
          <w:i/>
        </w:rPr>
        <w:t xml:space="preserve"> </w:t>
      </w:r>
    </w:p>
    <w:p w14:paraId="6F5DC236" w14:textId="77777777" w:rsidR="00AE25BF" w:rsidRPr="00B443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B4436B">
        <w:rPr>
          <w:rFonts w:ascii="Arial" w:eastAsiaTheme="minorEastAsia" w:hAnsi="Arial" w:hint="eastAsia"/>
          <w:b/>
          <w:lang w:eastAsia="zh-CN"/>
        </w:rPr>
        <w:t>Approval</w:t>
      </w:r>
    </w:p>
    <w:p w14:paraId="7AF082E8" w14:textId="77777777" w:rsidR="00AE25BF" w:rsidRPr="00672C4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53E60">
        <w:rPr>
          <w:rFonts w:ascii="Arial" w:eastAsia="Batang" w:hAnsi="Arial"/>
          <w:b/>
          <w:lang w:eastAsia="zh-CN"/>
        </w:rPr>
        <w:t>9.</w:t>
      </w:r>
      <w:r w:rsidR="00672C4D">
        <w:rPr>
          <w:rFonts w:ascii="Arial" w:eastAsiaTheme="minorEastAsia" w:hAnsi="Arial" w:hint="eastAsia"/>
          <w:b/>
          <w:lang w:eastAsia="zh-CN"/>
        </w:rPr>
        <w:t>4.3.6</w:t>
      </w:r>
    </w:p>
    <w:p w14:paraId="77DAF0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550C49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692AC4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42EE" w:rsidRPr="00E642EE">
        <w:t xml:space="preserve">NR CA band combinations with </w:t>
      </w:r>
      <w:r w:rsidR="001C7F75">
        <w:rPr>
          <w:rFonts w:hint="eastAsia"/>
          <w:lang w:eastAsia="zh-CN"/>
        </w:rPr>
        <w:t>two</w:t>
      </w:r>
      <w:r w:rsidR="001C7F75" w:rsidRPr="00E642EE">
        <w:t xml:space="preserve"> </w:t>
      </w:r>
      <w:r w:rsidR="00E642EE" w:rsidRPr="00E642EE">
        <w:t xml:space="preserve">SUL </w:t>
      </w:r>
      <w:r w:rsidR="00945829">
        <w:rPr>
          <w:rFonts w:hint="eastAsia"/>
          <w:lang w:eastAsia="zh-CN"/>
        </w:rPr>
        <w:t>cells</w:t>
      </w:r>
      <w:r w:rsidR="00945829">
        <w:t xml:space="preserve"> </w:t>
      </w:r>
      <w:r w:rsidR="00CE4C85">
        <w:t>in Rel-1</w:t>
      </w:r>
      <w:r w:rsidR="00281C8A">
        <w:t>8</w:t>
      </w:r>
    </w:p>
    <w:p w14:paraId="63E8B879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C7C6A" w:rsidRPr="007C7C6A">
        <w:rPr>
          <w:rFonts w:cs="Arial"/>
          <w:lang w:eastAsia="ja-JP"/>
        </w:rPr>
        <w:t>NR_2SUL_cell_combos_R18</w:t>
      </w:r>
    </w:p>
    <w:p w14:paraId="71F9E421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A556E5">
        <w:t xml:space="preserve"> </w:t>
      </w:r>
      <w:r w:rsidR="00AE2302" w:rsidRPr="00AE2302">
        <w:t>981047</w:t>
      </w:r>
      <w:r w:rsidR="00F41A27">
        <w:t xml:space="preserve"> </w:t>
      </w:r>
      <w:r w:rsidR="00D31CC8">
        <w:t xml:space="preserve"> </w:t>
      </w:r>
    </w:p>
    <w:p w14:paraId="1AB1AE9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Unique identifier </w:t>
      </w:r>
      <w:proofErr w:type="spellStart"/>
      <w:r>
        <w:rPr>
          <w:color w:val="0000FF"/>
        </w:rPr>
        <w:t>emptyand</w:t>
      </w:r>
      <w:proofErr w:type="spellEnd"/>
      <w:r>
        <w:rPr>
          <w:color w:val="0000FF"/>
        </w:rPr>
        <w:t xml:space="preserve"> make a proposal for an Acronym.</w:t>
      </w:r>
    </w:p>
    <w:p w14:paraId="2D83A03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DA60A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F8B2A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0EBD27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BE4C7A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F618D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23C260" w14:textId="77777777" w:rsidR="00953E83" w:rsidRPr="004C7921" w:rsidRDefault="0042075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69793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2CBFEE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F98D9" w14:textId="77777777" w:rsidR="00953E83" w:rsidRPr="004C7921" w:rsidRDefault="0076529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FEF3C7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66C4C0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F0914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2330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2DD9B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3ADF3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6FCE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50A09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B767D2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505E3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F84AA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55CB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C067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AC63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C0FD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77DF5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A4B7683" w14:textId="77777777" w:rsidR="00953E83" w:rsidRPr="00953E83" w:rsidRDefault="00953E83" w:rsidP="00953E83"/>
    <w:p w14:paraId="3C0E84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20755">
        <w:t xml:space="preserve"> {Rel-1</w:t>
      </w:r>
      <w:r w:rsidR="00C45EDA">
        <w:t>8</w:t>
      </w:r>
      <w:r>
        <w:t xml:space="preserve">}. </w:t>
      </w:r>
    </w:p>
    <w:p w14:paraId="13F2F8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44E98C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2D471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C0A2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1F93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1520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64AB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22F90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B8926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29379A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102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05F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5128C0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9533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E2C9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497828" w14:textId="77777777" w:rsidR="004260A5" w:rsidRDefault="004260A5" w:rsidP="004A40BE">
            <w:pPr>
              <w:pStyle w:val="TAC"/>
            </w:pPr>
          </w:p>
        </w:tc>
      </w:tr>
      <w:tr w:rsidR="004260A5" w14:paraId="0013E2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AF2E2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8A34E9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1C7E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319704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77B296D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AF1248C" w14:textId="77777777" w:rsidR="004260A5" w:rsidRDefault="004260A5" w:rsidP="004A40BE">
            <w:pPr>
              <w:pStyle w:val="TAC"/>
            </w:pPr>
          </w:p>
        </w:tc>
      </w:tr>
      <w:tr w:rsidR="004260A5" w14:paraId="510A5C5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E737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2417D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3F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C31F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3692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B2238B" w14:textId="77777777" w:rsidR="004260A5" w:rsidRDefault="004260A5" w:rsidP="004A40BE">
            <w:pPr>
              <w:pStyle w:val="TAC"/>
            </w:pPr>
          </w:p>
        </w:tc>
      </w:tr>
    </w:tbl>
    <w:p w14:paraId="15857570" w14:textId="77777777" w:rsidR="008A76FD" w:rsidRDefault="008A76FD" w:rsidP="001C5C86">
      <w:pPr>
        <w:ind w:right="-99"/>
        <w:rPr>
          <w:b/>
        </w:rPr>
      </w:pPr>
    </w:p>
    <w:p w14:paraId="3BF6F88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A8CDF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F1AFA1" w14:textId="77777777" w:rsidR="00A36378" w:rsidRPr="00AD3810" w:rsidRDefault="00A36378" w:rsidP="00F62688">
      <w:pPr>
        <w:pStyle w:val="tah0"/>
        <w:rPr>
          <w:sz w:val="20"/>
        </w:rPr>
      </w:pPr>
      <w:r w:rsidRPr="00AD3810">
        <w:rPr>
          <w:sz w:val="20"/>
        </w:rPr>
        <w:t>This work item is a …</w:t>
      </w:r>
      <w:r w:rsidR="001211F3" w:rsidRPr="00AD3810">
        <w:rPr>
          <w:sz w:val="20"/>
        </w:rP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6B6F8AF" w14:textId="77777777" w:rsidTr="006B4280">
        <w:tc>
          <w:tcPr>
            <w:tcW w:w="675" w:type="dxa"/>
          </w:tcPr>
          <w:p w14:paraId="4CEB90D9" w14:textId="77777777" w:rsidR="004876B9" w:rsidRDefault="00420755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420BB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D18A43F" w14:textId="77777777" w:rsidTr="004260A5">
        <w:tc>
          <w:tcPr>
            <w:tcW w:w="675" w:type="dxa"/>
          </w:tcPr>
          <w:p w14:paraId="646F57C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870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508E1E" w14:textId="77777777" w:rsidTr="004260A5">
        <w:tc>
          <w:tcPr>
            <w:tcW w:w="675" w:type="dxa"/>
          </w:tcPr>
          <w:p w14:paraId="7561C6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0CC0E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4539753" w14:textId="77777777" w:rsidTr="001759A7">
        <w:tc>
          <w:tcPr>
            <w:tcW w:w="675" w:type="dxa"/>
          </w:tcPr>
          <w:p w14:paraId="3C6903F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C915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E136A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BFB577F" w14:textId="77777777" w:rsidR="004876B9" w:rsidRDefault="004876B9" w:rsidP="001C5C86">
      <w:pPr>
        <w:ind w:right="-99"/>
        <w:rPr>
          <w:b/>
        </w:rPr>
      </w:pPr>
    </w:p>
    <w:p w14:paraId="24589C5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15E4F17" w14:textId="77777777" w:rsidTr="009A6092">
        <w:tc>
          <w:tcPr>
            <w:tcW w:w="10314" w:type="dxa"/>
            <w:gridSpan w:val="4"/>
            <w:shd w:val="clear" w:color="auto" w:fill="E0E0E0"/>
          </w:tcPr>
          <w:p w14:paraId="7673BE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6C9BF" w14:textId="77777777" w:rsidTr="009A6092">
        <w:tc>
          <w:tcPr>
            <w:tcW w:w="1101" w:type="dxa"/>
            <w:shd w:val="clear" w:color="auto" w:fill="E0E0E0"/>
          </w:tcPr>
          <w:p w14:paraId="2A0D15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F9CC8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42944C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40039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2C70CCF" w14:textId="77777777" w:rsidTr="009A6092">
        <w:tc>
          <w:tcPr>
            <w:tcW w:w="1101" w:type="dxa"/>
          </w:tcPr>
          <w:p w14:paraId="33064A9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368C1D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4E17BB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9552707" w14:textId="77777777" w:rsidR="008835FC" w:rsidRPr="00251D80" w:rsidRDefault="008835FC" w:rsidP="00982CD6">
            <w:pPr>
              <w:pStyle w:val="tah0"/>
            </w:pPr>
          </w:p>
        </w:tc>
      </w:tr>
    </w:tbl>
    <w:p w14:paraId="0943562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74D517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5C49C45" w14:textId="77777777" w:rsidTr="00171925">
        <w:tc>
          <w:tcPr>
            <w:tcW w:w="10314" w:type="dxa"/>
            <w:gridSpan w:val="3"/>
            <w:shd w:val="clear" w:color="auto" w:fill="E0E0E0"/>
          </w:tcPr>
          <w:p w14:paraId="6C3C062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C988B4" w14:textId="77777777" w:rsidTr="00171925">
        <w:tc>
          <w:tcPr>
            <w:tcW w:w="1101" w:type="dxa"/>
            <w:shd w:val="clear" w:color="auto" w:fill="E0E0E0"/>
          </w:tcPr>
          <w:p w14:paraId="72ABF36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9A4DB2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785E6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E600F2E" w14:textId="77777777" w:rsidTr="00171925">
        <w:tc>
          <w:tcPr>
            <w:tcW w:w="1101" w:type="dxa"/>
          </w:tcPr>
          <w:p w14:paraId="568E3695" w14:textId="77777777" w:rsidR="008835FC" w:rsidRDefault="006C6236" w:rsidP="008835FC">
            <w:pPr>
              <w:pStyle w:val="TAL"/>
            </w:pPr>
            <w:r w:rsidRPr="00C9409B">
              <w:t>900064</w:t>
            </w:r>
          </w:p>
        </w:tc>
        <w:tc>
          <w:tcPr>
            <w:tcW w:w="3326" w:type="dxa"/>
          </w:tcPr>
          <w:p w14:paraId="28D0E020" w14:textId="77777777" w:rsidR="008835FC" w:rsidRDefault="007378BF" w:rsidP="008835FC">
            <w:pPr>
              <w:pStyle w:val="TAL"/>
            </w:pPr>
            <w:r w:rsidRPr="007378BF">
              <w:t>Rel-18 Band combinations for SA NR supplementary uplink (SUL), NSA NR SUL, NSA NR SUL with UL sharing from the UE perspective (ULSUP)</w:t>
            </w:r>
          </w:p>
        </w:tc>
        <w:tc>
          <w:tcPr>
            <w:tcW w:w="5887" w:type="dxa"/>
          </w:tcPr>
          <w:p w14:paraId="7032F7F9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6333E2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6E3AA3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706EB2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F78472E" w14:textId="77777777" w:rsidR="00F91F95" w:rsidRDefault="00F57B99" w:rsidP="007E5325">
      <w:pPr>
        <w:rPr>
          <w:lang w:eastAsia="zh-CN"/>
        </w:rPr>
      </w:pPr>
      <w:r>
        <w:t xml:space="preserve">NR </w:t>
      </w:r>
      <w:r w:rsidR="007E5325">
        <w:t xml:space="preserve">CA </w:t>
      </w:r>
      <w:r>
        <w:rPr>
          <w:lang w:eastAsia="zh-CN"/>
        </w:rPr>
        <w:t>band combinations with SUL band were introduced from Rel-16. In Rel-16, intra-band CA with SUL band combination was supported, and the CA configuration was extended to inter-band CA with SUL band combination</w:t>
      </w:r>
      <w:r w:rsidR="00B04982">
        <w:rPr>
          <w:lang w:eastAsia="zh-CN"/>
        </w:rPr>
        <w:t xml:space="preserve"> in Rel-17</w:t>
      </w:r>
      <w:r>
        <w:rPr>
          <w:lang w:eastAsia="zh-CN"/>
        </w:rPr>
        <w:t xml:space="preserve">. </w:t>
      </w:r>
    </w:p>
    <w:p w14:paraId="344F8DE6" w14:textId="77777777" w:rsidR="00184E1E" w:rsidRDefault="009C339B" w:rsidP="00251D8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fast deployment of 5G in China, more spectrum currently utilized by GSM, UMTS and LTE will be </w:t>
      </w:r>
      <w:r w:rsidR="00763700">
        <w:rPr>
          <w:lang w:eastAsia="zh-CN"/>
        </w:rPr>
        <w:t>evolved</w:t>
      </w:r>
      <w:r>
        <w:rPr>
          <w:lang w:eastAsia="zh-CN"/>
        </w:rPr>
        <w:t xml:space="preserve"> </w:t>
      </w:r>
      <w:r w:rsidR="00700FB9">
        <w:rPr>
          <w:lang w:eastAsia="zh-CN"/>
        </w:rPr>
        <w:t>in</w:t>
      </w:r>
      <w:r>
        <w:rPr>
          <w:lang w:eastAsia="zh-CN"/>
        </w:rPr>
        <w:t>to NR</w:t>
      </w:r>
      <w:r w:rsidR="00763700">
        <w:rPr>
          <w:lang w:eastAsia="zh-CN"/>
        </w:rPr>
        <w:t xml:space="preserve"> deployment recently</w:t>
      </w:r>
      <w:r>
        <w:rPr>
          <w:lang w:eastAsia="zh-CN"/>
        </w:rPr>
        <w:t xml:space="preserve">. As an example, 1.9GHz and 2GHz TDD bands are previously used by </w:t>
      </w:r>
      <w:r w:rsidR="00700FB9">
        <w:rPr>
          <w:lang w:eastAsia="zh-CN"/>
        </w:rPr>
        <w:t>4</w:t>
      </w:r>
      <w:r>
        <w:rPr>
          <w:lang w:eastAsia="zh-CN"/>
        </w:rPr>
        <w:t xml:space="preserve">G and </w:t>
      </w:r>
      <w:r w:rsidR="00700FB9">
        <w:rPr>
          <w:lang w:eastAsia="zh-CN"/>
        </w:rPr>
        <w:t>3</w:t>
      </w:r>
      <w:r>
        <w:rPr>
          <w:lang w:eastAsia="zh-CN"/>
        </w:rPr>
        <w:t xml:space="preserve">G, which are specified as NR TDD bands n39 and n34 in Rel-15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specified as SUL bands n98 and n95 in Rel-16 and Rel-17 respectively. </w:t>
      </w:r>
      <w:r w:rsidR="003150E6">
        <w:rPr>
          <w:lang w:eastAsia="zh-CN"/>
        </w:rPr>
        <w:t>The spectrum for these two bands</w:t>
      </w:r>
      <w:r w:rsidR="00700FB9">
        <w:rPr>
          <w:lang w:eastAsia="zh-CN"/>
        </w:rPr>
        <w:t xml:space="preserve"> themselves</w:t>
      </w:r>
      <w:r w:rsidR="003150E6">
        <w:rPr>
          <w:lang w:eastAsia="zh-CN"/>
        </w:rPr>
        <w:t xml:space="preserve"> </w:t>
      </w:r>
      <w:proofErr w:type="gramStart"/>
      <w:r w:rsidR="003150E6">
        <w:rPr>
          <w:lang w:eastAsia="zh-CN"/>
        </w:rPr>
        <w:t>are</w:t>
      </w:r>
      <w:proofErr w:type="gramEnd"/>
      <w:r w:rsidR="003150E6">
        <w:rPr>
          <w:lang w:eastAsia="zh-CN"/>
        </w:rPr>
        <w:t xml:space="preserve"> not very large, thus single SUL band may not fully</w:t>
      </w:r>
      <w:r w:rsidR="00700FB9">
        <w:rPr>
          <w:lang w:eastAsia="zh-CN"/>
        </w:rPr>
        <w:t xml:space="preserve"> comply</w:t>
      </w:r>
      <w:r w:rsidR="003150E6">
        <w:rPr>
          <w:lang w:eastAsia="zh-CN"/>
        </w:rPr>
        <w:t xml:space="preserve"> with the fast increased UL usage demanded by the operator. Therefore, NR CA configurations with two SUL band combinations, </w:t>
      </w:r>
      <w:proofErr w:type="gramStart"/>
      <w:r w:rsidR="003150E6">
        <w:rPr>
          <w:lang w:eastAsia="zh-CN"/>
        </w:rPr>
        <w:t>i.e.</w:t>
      </w:r>
      <w:proofErr w:type="gramEnd"/>
      <w:r w:rsidR="003150E6">
        <w:rPr>
          <w:lang w:eastAsia="zh-CN"/>
        </w:rPr>
        <w:t xml:space="preserve"> two SUL bands in two cells together with other TDD NR band(s), are emerging as a pro</w:t>
      </w:r>
      <w:r w:rsidR="00763700">
        <w:rPr>
          <w:lang w:eastAsia="zh-CN"/>
        </w:rPr>
        <w:t>spective</w:t>
      </w:r>
      <w:r w:rsidR="003150E6">
        <w:rPr>
          <w:lang w:eastAsia="zh-CN"/>
        </w:rPr>
        <w:t xml:space="preserve"> solution for operators. Similarly, </w:t>
      </w:r>
      <w:r w:rsidR="00700FB9">
        <w:rPr>
          <w:lang w:eastAsia="zh-CN"/>
        </w:rPr>
        <w:t xml:space="preserve">700MHz, </w:t>
      </w:r>
      <w:r w:rsidR="003150E6">
        <w:rPr>
          <w:lang w:eastAsia="zh-CN"/>
        </w:rPr>
        <w:t>8</w:t>
      </w:r>
      <w:r w:rsidR="000B1984">
        <w:rPr>
          <w:lang w:eastAsia="zh-CN"/>
        </w:rPr>
        <w:t>5</w:t>
      </w:r>
      <w:r w:rsidR="003150E6">
        <w:rPr>
          <w:lang w:eastAsia="zh-CN"/>
        </w:rPr>
        <w:t xml:space="preserve">0MHz, 900MHz, 1.8GHz and 2.1GHz bands defined as SUL bands </w:t>
      </w:r>
      <w:r w:rsidR="00700FB9">
        <w:rPr>
          <w:lang w:eastAsia="zh-CN"/>
        </w:rPr>
        <w:t xml:space="preserve">n83, </w:t>
      </w:r>
      <w:r w:rsidR="003150E6">
        <w:rPr>
          <w:lang w:eastAsia="zh-CN"/>
        </w:rPr>
        <w:t>n8</w:t>
      </w:r>
      <w:r w:rsidR="000B1984">
        <w:rPr>
          <w:lang w:eastAsia="zh-CN"/>
        </w:rPr>
        <w:t xml:space="preserve">9, n81, n80 and n84 </w:t>
      </w:r>
      <w:r w:rsidR="00763700">
        <w:rPr>
          <w:lang w:eastAsia="zh-CN"/>
        </w:rPr>
        <w:t xml:space="preserve">in which 2 SUL bands </w:t>
      </w:r>
      <w:r w:rsidR="000B1984">
        <w:rPr>
          <w:lang w:eastAsia="zh-CN"/>
        </w:rPr>
        <w:t>in conjunction with NR TDD band</w:t>
      </w:r>
      <w:r w:rsidR="00700FB9">
        <w:rPr>
          <w:lang w:eastAsia="zh-CN"/>
        </w:rPr>
        <w:t xml:space="preserve">s, </w:t>
      </w:r>
      <w:proofErr w:type="gramStart"/>
      <w:r w:rsidR="00700FB9">
        <w:rPr>
          <w:lang w:eastAsia="zh-CN"/>
        </w:rPr>
        <w:t>e.g.</w:t>
      </w:r>
      <w:proofErr w:type="gramEnd"/>
      <w:r w:rsidR="00700FB9">
        <w:rPr>
          <w:lang w:eastAsia="zh-CN"/>
        </w:rPr>
        <w:t xml:space="preserve"> n78, n79</w:t>
      </w:r>
      <w:r w:rsidR="000B1984">
        <w:rPr>
          <w:lang w:eastAsia="zh-CN"/>
        </w:rPr>
        <w:t xml:space="preserve"> are highly interested by operators holding the spectrum to boost the wide band UL performance. </w:t>
      </w:r>
    </w:p>
    <w:p w14:paraId="6B037064" w14:textId="77777777" w:rsidR="000B1984" w:rsidRDefault="00EC6814" w:rsidP="00251D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known that SUL band combination includes one SUL band and one NR band in a single cell. </w:t>
      </w:r>
      <w:r w:rsidR="005D21A1">
        <w:rPr>
          <w:lang w:eastAsia="zh-CN"/>
        </w:rPr>
        <w:t>Aggregating</w:t>
      </w:r>
      <w:r>
        <w:rPr>
          <w:lang w:eastAsia="zh-CN"/>
        </w:rPr>
        <w:t xml:space="preserve"> </w:t>
      </w:r>
      <w:r w:rsidR="005D21A1">
        <w:rPr>
          <w:lang w:eastAsia="zh-CN"/>
        </w:rPr>
        <w:t>a SUL band combination with another NR band and follow CA framework</w:t>
      </w:r>
      <w:r w:rsidR="00700FB9">
        <w:rPr>
          <w:lang w:eastAsia="zh-CN"/>
        </w:rPr>
        <w:t xml:space="preserve"> to specify the band combination specific requirements</w:t>
      </w:r>
      <w:r w:rsidR="005D21A1">
        <w:rPr>
          <w:lang w:eastAsia="zh-CN"/>
        </w:rPr>
        <w:t xml:space="preserve"> was already supported in previous SUL basket WI. However, the current SUL basket WI only consider</w:t>
      </w:r>
      <w:r w:rsidR="00575C10">
        <w:rPr>
          <w:rFonts w:hint="eastAsia"/>
          <w:lang w:eastAsia="zh-CN"/>
        </w:rPr>
        <w:t>s</w:t>
      </w:r>
      <w:r w:rsidR="005D21A1">
        <w:rPr>
          <w:lang w:eastAsia="zh-CN"/>
        </w:rPr>
        <w:t xml:space="preserve"> one SUL band. </w:t>
      </w:r>
      <w:r w:rsidR="002D2153">
        <w:rPr>
          <w:rFonts w:hint="eastAsia"/>
        </w:rPr>
        <w:t xml:space="preserve">To address the specific spectrum demand by operators, </w:t>
      </w:r>
      <w:r w:rsidR="002D2153">
        <w:rPr>
          <w:rFonts w:hint="eastAsia"/>
          <w:lang w:eastAsia="zh-CN"/>
        </w:rPr>
        <w:t>it is preferred</w:t>
      </w:r>
      <w:r w:rsidR="002D2153">
        <w:rPr>
          <w:rFonts w:hint="eastAsia"/>
        </w:rPr>
        <w:t xml:space="preserve"> to have a dedicated spectrum WI for NR CA combinations with </w:t>
      </w:r>
      <w:r w:rsidR="001C7F75">
        <w:rPr>
          <w:rFonts w:hint="eastAsia"/>
          <w:lang w:eastAsia="zh-CN"/>
        </w:rPr>
        <w:t>two</w:t>
      </w:r>
      <w:r w:rsidR="001C7F75">
        <w:rPr>
          <w:rFonts w:hint="eastAsia"/>
        </w:rPr>
        <w:t xml:space="preserve"> </w:t>
      </w:r>
      <w:r w:rsidR="002D2153">
        <w:rPr>
          <w:rFonts w:hint="eastAsia"/>
        </w:rPr>
        <w:t xml:space="preserve">SUL </w:t>
      </w:r>
      <w:r w:rsidR="0031714D">
        <w:rPr>
          <w:rFonts w:hint="eastAsia"/>
          <w:lang w:eastAsia="zh-CN"/>
        </w:rPr>
        <w:t>cells</w:t>
      </w:r>
      <w:r w:rsidR="0031714D">
        <w:rPr>
          <w:rFonts w:hint="eastAsia"/>
        </w:rPr>
        <w:t xml:space="preserve"> </w:t>
      </w:r>
      <w:r w:rsidR="002D2153">
        <w:rPr>
          <w:rFonts w:hint="eastAsia"/>
        </w:rPr>
        <w:t>that follow CA framework specified by both RAN1 and RAN4 specifications.</w:t>
      </w:r>
    </w:p>
    <w:p w14:paraId="7DFBA33C" w14:textId="77777777" w:rsidR="00FD3A4E" w:rsidRPr="00EF2A18" w:rsidRDefault="00FD3A4E" w:rsidP="00251D80">
      <w:pPr>
        <w:rPr>
          <w:i/>
        </w:rPr>
      </w:pPr>
    </w:p>
    <w:p w14:paraId="39B23F31" w14:textId="77777777" w:rsidR="008A76FD" w:rsidRPr="00EF2A18" w:rsidRDefault="008A76FD" w:rsidP="001C5C86">
      <w:pPr>
        <w:pStyle w:val="2"/>
      </w:pPr>
      <w:r w:rsidRPr="00EF2A18">
        <w:t>4</w:t>
      </w:r>
      <w:r w:rsidRPr="00EF2A18">
        <w:tab/>
        <w:t>Objective</w:t>
      </w:r>
    </w:p>
    <w:p w14:paraId="062F012A" w14:textId="77777777" w:rsidR="0040240E" w:rsidRPr="00EF2A18" w:rsidRDefault="0040240E" w:rsidP="0040240E">
      <w:pPr>
        <w:pStyle w:val="3"/>
        <w:rPr>
          <w:color w:val="0000FF"/>
        </w:rPr>
      </w:pPr>
      <w:r w:rsidRPr="00EF2A18">
        <w:rPr>
          <w:color w:val="0000FF"/>
        </w:rPr>
        <w:t>4.1</w:t>
      </w:r>
      <w:r w:rsidRPr="00EF2A18">
        <w:rPr>
          <w:color w:val="0000FF"/>
        </w:rPr>
        <w:tab/>
        <w:t>Objective of SI or Core part WI or Testing part WI</w:t>
      </w:r>
    </w:p>
    <w:p w14:paraId="544C4AE0" w14:textId="77777777" w:rsidR="00EF1F18" w:rsidRPr="00EF2A18" w:rsidRDefault="00EF1F18" w:rsidP="00EF1F18">
      <w:pPr>
        <w:pStyle w:val="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0DE14A12" w14:textId="77777777" w:rsidR="00852804" w:rsidRDefault="00852804" w:rsidP="00852804">
      <w:pPr>
        <w:snapToGrid w:val="0"/>
        <w:spacing w:before="120" w:after="120"/>
        <w:rPr>
          <w:bCs/>
        </w:rPr>
      </w:pPr>
      <w:r w:rsidRPr="00A97C81">
        <w:t>The objective</w:t>
      </w:r>
      <w:r w:rsidRPr="00A97C81">
        <w:rPr>
          <w:rFonts w:hint="eastAsia"/>
        </w:rPr>
        <w:t>s</w:t>
      </w:r>
      <w:r w:rsidRPr="00A97C81">
        <w:t xml:space="preserve"> of the </w:t>
      </w:r>
      <w:r w:rsidRPr="00A97C81">
        <w:rPr>
          <w:rFonts w:hint="eastAsia"/>
        </w:rPr>
        <w:t>core part are as follows:</w:t>
      </w:r>
    </w:p>
    <w:p w14:paraId="16E34E16" w14:textId="77777777" w:rsidR="000E5EF8" w:rsidRDefault="000E5EF8" w:rsidP="000E5EF8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 w:rsidR="00E642EE" w:rsidRPr="00213F77">
        <w:rPr>
          <w:rFonts w:hint="eastAsia"/>
          <w:lang w:eastAsia="zh-CN"/>
        </w:rPr>
        <w:t>PC3</w:t>
      </w:r>
      <w:r w:rsidR="00E642EE">
        <w:rPr>
          <w:lang w:eastAsia="zh-CN"/>
        </w:rPr>
        <w:t xml:space="preserve"> </w:t>
      </w:r>
      <w:r>
        <w:t>band-combination specific</w:t>
      </w:r>
      <w:r w:rsidRPr="00797D4C">
        <w:t xml:space="preserve"> RF </w:t>
      </w:r>
      <w:r>
        <w:t xml:space="preserve">requirements for </w:t>
      </w:r>
      <w:r w:rsidR="006261D6">
        <w:t>the</w:t>
      </w:r>
      <w:r>
        <w:t xml:space="preserve"> listed </w:t>
      </w:r>
      <w:r>
        <w:rPr>
          <w:lang w:eastAsia="ja-JP"/>
        </w:rPr>
        <w:t>CA</w:t>
      </w:r>
      <w:r>
        <w:rPr>
          <w:rFonts w:hint="eastAsia"/>
          <w:lang w:eastAsia="ja-JP"/>
        </w:rPr>
        <w:t xml:space="preserve"> </w:t>
      </w:r>
      <w:r>
        <w:t xml:space="preserve">configurations with </w:t>
      </w:r>
      <w:r w:rsidR="001C7F75">
        <w:rPr>
          <w:rFonts w:hint="eastAsia"/>
          <w:lang w:eastAsia="zh-CN"/>
        </w:rPr>
        <w:t>two</w:t>
      </w:r>
      <w:r w:rsidR="001C7F75">
        <w:t xml:space="preserve"> </w:t>
      </w:r>
      <w:r>
        <w:t xml:space="preserve">SUL </w:t>
      </w:r>
      <w:r w:rsidR="00A41749">
        <w:rPr>
          <w:rFonts w:hint="eastAsia"/>
          <w:lang w:eastAsia="zh-CN"/>
        </w:rPr>
        <w:t>cell</w:t>
      </w:r>
      <w:r w:rsidR="00A41749">
        <w:t xml:space="preserve">s </w:t>
      </w:r>
      <w:r>
        <w:t xml:space="preserve">including </w:t>
      </w:r>
      <w:proofErr w:type="gramStart"/>
      <w:r>
        <w:t>at least</w:t>
      </w:r>
      <w:proofErr w:type="gramEnd"/>
    </w:p>
    <w:p w14:paraId="293768A7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Applicable frequencies</w:t>
      </w:r>
      <w:r w:rsidRPr="000E5EF8">
        <w:rPr>
          <w:rFonts w:hint="eastAsia"/>
          <w:bCs/>
        </w:rPr>
        <w:t xml:space="preserve"> if necessary</w:t>
      </w:r>
    </w:p>
    <w:p w14:paraId="4DB68D28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Applicable bandwidths and </w:t>
      </w:r>
      <w:proofErr w:type="gramStart"/>
      <w:r w:rsidRPr="000E5EF8">
        <w:rPr>
          <w:bCs/>
        </w:rPr>
        <w:t>bandwidth</w:t>
      </w:r>
      <w:proofErr w:type="gramEnd"/>
      <w:r w:rsidRPr="000E5EF8">
        <w:rPr>
          <w:bCs/>
        </w:rPr>
        <w:t xml:space="preserve"> sets</w:t>
      </w:r>
      <w:r w:rsidRPr="000E5EF8">
        <w:rPr>
          <w:rFonts w:hint="eastAsia"/>
          <w:bCs/>
        </w:rPr>
        <w:t xml:space="preserve"> if necessary</w:t>
      </w:r>
    </w:p>
    <w:p w14:paraId="6F52241A" w14:textId="77777777" w:rsidR="000E5EF8" w:rsidRDefault="000E5EF8" w:rsidP="000E5EF8">
      <w:pPr>
        <w:numPr>
          <w:ilvl w:val="0"/>
          <w:numId w:val="9"/>
        </w:numPr>
        <w:ind w:right="-99"/>
      </w:pPr>
      <w:r>
        <w:lastRenderedPageBreak/>
        <w:t>Analyse combinations that have self-desensitization due to following reasons:</w:t>
      </w:r>
    </w:p>
    <w:p w14:paraId="3D3FDADA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Harmonic </w:t>
      </w:r>
      <w:r w:rsidRPr="000E5EF8">
        <w:rPr>
          <w:rFonts w:hint="eastAsia"/>
          <w:bCs/>
        </w:rPr>
        <w:t xml:space="preserve">and/or intermodulation </w:t>
      </w:r>
      <w:r w:rsidRPr="000E5EF8">
        <w:rPr>
          <w:bCs/>
        </w:rPr>
        <w:t xml:space="preserve">overlap of receive </w:t>
      </w:r>
      <w:proofErr w:type="gramStart"/>
      <w:r w:rsidRPr="000E5EF8">
        <w:rPr>
          <w:bCs/>
        </w:rPr>
        <w:t>band</w:t>
      </w:r>
      <w:proofErr w:type="gramEnd"/>
    </w:p>
    <w:p w14:paraId="55BBBC2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TX signal overlap of receiver harmonic frequency</w:t>
      </w:r>
    </w:p>
    <w:p w14:paraId="1E2D1D26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frequency being in close proximity of one of the receive </w:t>
      </w:r>
      <w:proofErr w:type="gramStart"/>
      <w:r w:rsidRPr="000E5EF8">
        <w:rPr>
          <w:bCs/>
        </w:rPr>
        <w:t>bands</w:t>
      </w:r>
      <w:proofErr w:type="gramEnd"/>
    </w:p>
    <w:p w14:paraId="43C4088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Any other identified reasons</w:t>
      </w:r>
      <w:r w:rsidRPr="000E5EF8">
        <w:rPr>
          <w:rFonts w:hint="eastAsia"/>
          <w:bCs/>
        </w:rPr>
        <w:t xml:space="preserve"> such that insufficient cross band isolation, harmonic mixing </w:t>
      </w:r>
    </w:p>
    <w:p w14:paraId="52872490" w14:textId="77777777" w:rsidR="000E5EF8" w:rsidRDefault="000E5EF8" w:rsidP="000E5EF8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5929124" w14:textId="77777777" w:rsidR="000E5EF8" w:rsidRPr="006D65D5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02D6C9FB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Reference sensitivity exceptions</w:t>
      </w:r>
      <w:r>
        <w:rPr>
          <w:rFonts w:hint="eastAsia"/>
        </w:rPr>
        <w:t xml:space="preserve"> including MSD test </w:t>
      </w:r>
      <w:proofErr w:type="gramStart"/>
      <w:r>
        <w:rPr>
          <w:rFonts w:hint="eastAsia"/>
        </w:rPr>
        <w:t>cases</w:t>
      </w:r>
      <w:proofErr w:type="gramEnd"/>
    </w:p>
    <w:p w14:paraId="050F42A2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 w:rsidRPr="006261D6">
        <w:rPr>
          <w:rFonts w:hint="eastAsia"/>
          <w:bCs/>
        </w:rPr>
        <w:t>E</w:t>
      </w:r>
      <w:r w:rsidRPr="006261D6">
        <w:rPr>
          <w:bCs/>
        </w:rPr>
        <w:t>xceptions</w:t>
      </w:r>
      <w:r w:rsidRPr="001C0CC4">
        <w:t xml:space="preserve"> to the </w:t>
      </w:r>
      <w:r w:rsidRPr="005A7C4C">
        <w:t xml:space="preserve">out-of-band blocking </w:t>
      </w:r>
      <w:r w:rsidRPr="001C0CC4">
        <w:t>requirement</w:t>
      </w:r>
    </w:p>
    <w:p w14:paraId="357BE6EB" w14:textId="77777777" w:rsidR="00EF1F18" w:rsidRDefault="00852804" w:rsidP="000E5EF8">
      <w:pPr>
        <w:snapToGrid w:val="0"/>
        <w:spacing w:before="120" w:after="120"/>
        <w:rPr>
          <w:bCs/>
        </w:rPr>
      </w:pPr>
      <w:r w:rsidRPr="000E5EF8">
        <w:rPr>
          <w:rFonts w:hint="eastAsia"/>
          <w:bCs/>
          <w:lang w:eastAsia="zh-CN"/>
        </w:rPr>
        <w:t>T</w:t>
      </w:r>
      <w:r w:rsidRPr="000E5EF8">
        <w:rPr>
          <w:bCs/>
          <w:lang w:eastAsia="zh-CN"/>
        </w:rPr>
        <w:t>h</w:t>
      </w:r>
      <w:r w:rsidRPr="000E5EF8">
        <w:rPr>
          <w:rFonts w:hint="eastAsia"/>
          <w:bCs/>
          <w:lang w:eastAsia="zh-CN"/>
        </w:rPr>
        <w:t xml:space="preserve">e NR </w:t>
      </w:r>
      <w:r w:rsidRPr="00147B93">
        <w:rPr>
          <w:rFonts w:hint="eastAsia"/>
          <w:lang w:eastAsia="zh-CN"/>
        </w:rPr>
        <w:t xml:space="preserve">inter-band CA </w:t>
      </w:r>
      <w:r w:rsidRPr="00147B93">
        <w:rPr>
          <w:lang w:eastAsia="zh-CN"/>
        </w:rPr>
        <w:t xml:space="preserve">band combination configurations </w:t>
      </w:r>
      <w:r>
        <w:rPr>
          <w:lang w:eastAsia="zh-CN"/>
        </w:rPr>
        <w:t xml:space="preserve">with </w:t>
      </w:r>
      <w:r w:rsidR="001C7F75">
        <w:rPr>
          <w:rFonts w:hint="eastAsia"/>
          <w:lang w:eastAsia="zh-CN"/>
        </w:rPr>
        <w:t>two</w:t>
      </w:r>
      <w:r w:rsidR="001C7F75">
        <w:rPr>
          <w:lang w:eastAsia="zh-CN"/>
        </w:rPr>
        <w:t xml:space="preserve"> </w:t>
      </w:r>
      <w:r>
        <w:rPr>
          <w:lang w:eastAsia="zh-CN"/>
        </w:rPr>
        <w:t xml:space="preserve">SUL </w:t>
      </w:r>
      <w:r w:rsidR="00A41749">
        <w:rPr>
          <w:rFonts w:hint="eastAsia"/>
          <w:lang w:eastAsia="zh-CN"/>
        </w:rPr>
        <w:t>cells</w:t>
      </w:r>
      <w:r w:rsidR="00A41749">
        <w:rPr>
          <w:lang w:eastAsia="zh-CN"/>
        </w:rPr>
        <w:t xml:space="preserve"> </w:t>
      </w:r>
      <w:r w:rsidRPr="00147B93">
        <w:rPr>
          <w:rFonts w:hint="eastAsia"/>
          <w:lang w:eastAsia="zh-CN"/>
        </w:rPr>
        <w:t xml:space="preserve">are </w:t>
      </w:r>
      <w:r w:rsidRPr="000E5EF8">
        <w:rPr>
          <w:bCs/>
        </w:rPr>
        <w:t xml:space="preserve">defined in </w:t>
      </w:r>
      <w:r w:rsidR="006261D6">
        <w:rPr>
          <w:bCs/>
        </w:rPr>
        <w:t>Table 1</w:t>
      </w:r>
      <w:r w:rsidRPr="000E5EF8">
        <w:rPr>
          <w:rFonts w:hint="eastAsia"/>
          <w:bCs/>
          <w:lang w:eastAsia="zh-CN"/>
        </w:rPr>
        <w:t xml:space="preserve"> </w:t>
      </w:r>
      <w:r w:rsidRPr="000E5EF8">
        <w:rPr>
          <w:bCs/>
        </w:rPr>
        <w:t>below</w:t>
      </w:r>
      <w:r w:rsidR="00C5202D">
        <w:rPr>
          <w:bCs/>
        </w:rPr>
        <w:t>:</w:t>
      </w:r>
    </w:p>
    <w:p w14:paraId="6D569A54" w14:textId="77777777" w:rsidR="00767CCE" w:rsidRDefault="006D631F">
      <w:pPr>
        <w:overflowPunct/>
        <w:autoSpaceDE/>
        <w:autoSpaceDN/>
        <w:adjustRightInd/>
        <w:spacing w:after="0"/>
        <w:textAlignment w:val="auto"/>
      </w:pPr>
      <w:r>
        <w:t>NOTE</w:t>
      </w:r>
      <w:r w:rsidR="00A607BB">
        <w:rPr>
          <w:rFonts w:hint="eastAsia"/>
          <w:lang w:eastAsia="zh-CN"/>
        </w:rPr>
        <w:t xml:space="preserve"> 1</w:t>
      </w:r>
      <w:r>
        <w:t xml:space="preserve">: the </w:t>
      </w:r>
      <w:proofErr w:type="gramStart"/>
      <w:r>
        <w:t>fall back</w:t>
      </w:r>
      <w:proofErr w:type="gramEnd"/>
      <w:r>
        <w:t xml:space="preserve"> combinations/configurations should be finalized no later than the proposed NR CA configurations.</w:t>
      </w:r>
    </w:p>
    <w:p w14:paraId="6C01A844" w14:textId="1C119CFA" w:rsidR="00290D17" w:rsidRPr="00706F22" w:rsidRDefault="002A5EBD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NOTE </w:t>
      </w:r>
      <w:r w:rsidR="00706F22">
        <w:rPr>
          <w:lang w:eastAsia="zh-CN"/>
        </w:rPr>
        <w:t>2</w:t>
      </w:r>
      <w:r>
        <w:rPr>
          <w:lang w:eastAsia="zh-CN"/>
        </w:rPr>
        <w:t>: Simultaneous</w:t>
      </w:r>
      <w:r w:rsidR="00B50403">
        <w:rPr>
          <w:lang w:eastAsia="zh-CN"/>
        </w:rPr>
        <w:t xml:space="preserve"> </w:t>
      </w:r>
      <w:r w:rsidR="00B50403">
        <w:rPr>
          <w:rFonts w:hint="eastAsia"/>
          <w:lang w:eastAsia="zh-CN"/>
        </w:rPr>
        <w:t>uplink</w:t>
      </w:r>
      <w:r>
        <w:rPr>
          <w:lang w:eastAsia="zh-CN"/>
        </w:rPr>
        <w:t xml:space="preserve"> transmission </w:t>
      </w:r>
      <w:r w:rsidR="000C3B91">
        <w:rPr>
          <w:lang w:eastAsia="zh-CN"/>
        </w:rPr>
        <w:t xml:space="preserve">on band pairs </w:t>
      </w:r>
      <w:r w:rsidRPr="001C33FE">
        <w:rPr>
          <w:lang w:eastAsia="zh-CN"/>
        </w:rPr>
        <w:t>{SUL and another SUL},</w:t>
      </w:r>
      <w:r>
        <w:rPr>
          <w:lang w:eastAsia="zh-CN"/>
        </w:rPr>
        <w:t xml:space="preserve"> </w:t>
      </w:r>
      <w:r w:rsidRPr="001C33FE">
        <w:rPr>
          <w:lang w:eastAsia="zh-CN"/>
        </w:rPr>
        <w:t>{SUL and corresponding NUL}</w:t>
      </w:r>
      <w:r>
        <w:rPr>
          <w:lang w:eastAsia="zh-CN"/>
        </w:rPr>
        <w:t xml:space="preserve"> and </w:t>
      </w:r>
      <w:r w:rsidRPr="001C33FE">
        <w:rPr>
          <w:lang w:eastAsia="zh-CN"/>
        </w:rPr>
        <w:t>{SUL and non-corresponding NUL}</w:t>
      </w:r>
      <w:r>
        <w:rPr>
          <w:lang w:eastAsia="zh-CN"/>
        </w:rPr>
        <w:t xml:space="preserve"> are not supported in Rel-18.</w:t>
      </w:r>
    </w:p>
    <w:p w14:paraId="16A1189D" w14:textId="77777777" w:rsidR="00213F77" w:rsidRDefault="00213F7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3A05B1" w14:textId="77777777" w:rsidR="00213F77" w:rsidRDefault="00213F77" w:rsidP="000E5EF8">
      <w:pPr>
        <w:snapToGrid w:val="0"/>
        <w:spacing w:before="120" w:after="120"/>
        <w:sectPr w:rsidR="00213F77" w:rsidSect="000E5EF8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5F93C27" w14:textId="77777777" w:rsidR="00C5202D" w:rsidRPr="000E5EF8" w:rsidRDefault="00C5202D" w:rsidP="000E5EF8">
      <w:pPr>
        <w:snapToGrid w:val="0"/>
        <w:spacing w:before="120" w:after="120"/>
      </w:pPr>
    </w:p>
    <w:p w14:paraId="758590BC" w14:textId="77777777" w:rsidR="000E5EF8" w:rsidRPr="000E5EF8" w:rsidRDefault="000E5EF8" w:rsidP="00F8251A">
      <w:pPr>
        <w:pStyle w:val="TAL"/>
        <w:widowControl w:val="0"/>
        <w:spacing w:afterLines="50" w:after="120"/>
        <w:jc w:val="center"/>
        <w:rPr>
          <w:rFonts w:cs="Arial"/>
          <w:b/>
          <w:kern w:val="2"/>
          <w:szCs w:val="18"/>
          <w:lang w:val="en-US" w:eastAsia="zh-CN"/>
        </w:rPr>
      </w:pPr>
      <w:r w:rsidRPr="000E5EF8">
        <w:rPr>
          <w:rFonts w:cs="Arial"/>
          <w:b/>
          <w:kern w:val="2"/>
          <w:szCs w:val="18"/>
          <w:lang w:val="en-US" w:eastAsia="zh-CN"/>
        </w:rPr>
        <w:t xml:space="preserve">Table </w:t>
      </w:r>
      <w:r w:rsidRPr="000E5EF8">
        <w:rPr>
          <w:rFonts w:cs="Arial" w:hint="eastAsia"/>
          <w:b/>
          <w:kern w:val="2"/>
          <w:szCs w:val="18"/>
          <w:lang w:val="en-US" w:eastAsia="zh-CN"/>
        </w:rPr>
        <w:t>1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: NR Inter-band CA with </w:t>
      </w:r>
      <w:r w:rsidR="001C7F75">
        <w:rPr>
          <w:rFonts w:cs="Arial" w:hint="eastAsia"/>
          <w:b/>
          <w:kern w:val="2"/>
          <w:szCs w:val="18"/>
          <w:lang w:val="en-US" w:eastAsia="zh-CN"/>
        </w:rPr>
        <w:t>two</w:t>
      </w:r>
      <w:r w:rsidR="001C7F75">
        <w:rPr>
          <w:rFonts w:cs="Arial"/>
          <w:b/>
          <w:kern w:val="2"/>
          <w:szCs w:val="18"/>
          <w:lang w:val="en-US" w:eastAsia="zh-CN"/>
        </w:rPr>
        <w:t xml:space="preserve"> </w:t>
      </w:r>
      <w:r w:rsidR="006261D6">
        <w:rPr>
          <w:rFonts w:cs="Arial" w:hint="eastAsia"/>
          <w:b/>
          <w:kern w:val="2"/>
          <w:szCs w:val="18"/>
          <w:lang w:val="en-US" w:eastAsia="zh-CN"/>
        </w:rPr>
        <w:t>SUL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 </w:t>
      </w:r>
      <w:r w:rsidR="00A41749">
        <w:rPr>
          <w:rFonts w:cs="Arial" w:hint="eastAsia"/>
          <w:b/>
          <w:kern w:val="2"/>
          <w:szCs w:val="18"/>
          <w:lang w:val="en-US" w:eastAsia="zh-CN"/>
        </w:rPr>
        <w:t>cells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730"/>
        <w:gridCol w:w="1887"/>
        <w:gridCol w:w="1887"/>
        <w:gridCol w:w="3261"/>
        <w:gridCol w:w="3227"/>
        <w:gridCol w:w="1748"/>
      </w:tblGrid>
      <w:tr w:rsidR="00E11A3B" w:rsidRPr="009556D5" w14:paraId="2366E5CA" w14:textId="77777777" w:rsidTr="00E11A3B">
        <w:trPr>
          <w:cantSplit/>
          <w:trHeight w:val="761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42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67F03F0E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E1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23E808AD" w14:textId="77777777" w:rsidR="00E11A3B" w:rsidRPr="009556D5" w:rsidRDefault="00E11A3B" w:rsidP="009202D0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  <w:r w:rsidRPr="009202D0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or SUL configuration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30A" w14:textId="77777777" w:rsidR="00E11A3B" w:rsidRPr="00E642EE" w:rsidRDefault="00E11A3B" w:rsidP="001B0C6A">
            <w:pPr>
              <w:pStyle w:val="TAL"/>
              <w:widowControl w:val="0"/>
              <w:jc w:val="center"/>
              <w:rPr>
                <w:rFonts w:cs="Arial"/>
                <w:b/>
                <w:color w:val="FF0000"/>
                <w:kern w:val="2"/>
                <w:sz w:val="16"/>
                <w:szCs w:val="18"/>
                <w:lang w:val="en-US" w:eastAsia="zh-CN"/>
              </w:rPr>
            </w:pP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Power</w:t>
            </w:r>
            <w:r w:rsidRPr="00213F77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Class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B75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390036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8A38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4D3B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A8D7D78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E70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0583913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E11A3B" w:rsidRPr="009556D5" w14:paraId="5FF8408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450F" w14:textId="77777777" w:rsidR="00E11A3B" w:rsidRPr="008A68EE" w:rsidRDefault="00E11A3B" w:rsidP="00FE0F82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CA_n41A-n95A_</w:t>
            </w:r>
            <w:r w:rsidR="007C7C6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FA5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SUL_n41A-n95A</w:t>
            </w:r>
          </w:p>
          <w:p w14:paraId="0D32FCEC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7EF78751" w14:textId="5CA51319" w:rsidR="00E11A3B" w:rsidRPr="008A68EE" w:rsidRDefault="00E11A3B" w:rsidP="0069371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0C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469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531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27E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F6BA" w14:textId="77777777" w:rsidR="00E11A3B" w:rsidRPr="009556D5" w:rsidRDefault="00E11A3B" w:rsidP="00213F77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EAA89D2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01D1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CA_n41A-n98A_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n79A-n95A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94A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SUL_n41A-n98A    </w:t>
            </w:r>
          </w:p>
          <w:p w14:paraId="5282B7F8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SUL_n79A-n95A</w:t>
            </w:r>
          </w:p>
          <w:p w14:paraId="46A436AC" w14:textId="6264EC76" w:rsidR="00E11A3B" w:rsidRPr="008A68EE" w:rsidRDefault="00E11A3B" w:rsidP="002D22A4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D81862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4E5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EC26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7A5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569D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9E6E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295CC4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F67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4C1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105D1783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381C4B87" w14:textId="5D9C1074" w:rsidR="00E11A3B" w:rsidRPr="008A68EE" w:rsidRDefault="00E11A3B" w:rsidP="00E86D6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FB16C8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A41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C8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C07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040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A92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22C3A5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672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769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4A3A825F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</w:t>
            </w:r>
            <w:r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  <w:p w14:paraId="7B76038D" w14:textId="4E1577E0" w:rsidR="00E11A3B" w:rsidRPr="008A68EE" w:rsidRDefault="00E11A3B" w:rsidP="00E86D6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FB16C8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276A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FCA0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6E5A" w14:textId="77777777" w:rsidR="00E11A3B" w:rsidRPr="009556D5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3F92" w14:textId="77777777" w:rsidR="00E11A3B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ABD1" w14:textId="77777777" w:rsidR="00E11A3B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DD26E4C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F33" w14:textId="77777777" w:rsidR="00E11A3B" w:rsidRPr="008A68EE" w:rsidRDefault="00DA3A9D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CA_n78C_n81A-n84A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EB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SUL_n78A-n81A   </w:t>
            </w:r>
          </w:p>
          <w:p w14:paraId="38B7350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5BF9338F" w14:textId="44EA7736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D54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3F7" w14:textId="77777777" w:rsidR="00E11A3B" w:rsidRPr="007130C3" w:rsidRDefault="00E11A3B" w:rsidP="00DB3841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4A45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F3E4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57F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E4DFB2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D31" w14:textId="77777777" w:rsidR="00E11A3B" w:rsidRPr="001057D8" w:rsidRDefault="00FF58D3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kern w:val="2"/>
                <w:sz w:val="16"/>
                <w:szCs w:val="18"/>
                <w:lang w:eastAsia="zh-CN"/>
              </w:rPr>
              <w:t>CA_n78C_n80A-n84A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43A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SUL_n78A-n80A   </w:t>
            </w:r>
          </w:p>
          <w:p w14:paraId="2DD59EF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33F20462" w14:textId="2860B5BF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26D" w14:textId="77777777" w:rsidR="00E11A3B" w:rsidRPr="009556D5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CB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9A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6926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C374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D82318" w:rsidRPr="009556D5" w14:paraId="02DA10F3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E1FA" w14:textId="77777777" w:rsidR="00D82318" w:rsidRPr="007B4B15" w:rsidRDefault="00FF58D3" w:rsidP="00DA3A9D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4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A-n8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9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1218" w14:textId="680AEB3E" w:rsidR="00485E46" w:rsidRPr="002D22A4" w:rsidRDefault="00D82318" w:rsidP="00B51C05">
            <w:pPr>
              <w:pStyle w:val="TAL"/>
              <w:widowControl w:val="0"/>
              <w:jc w:val="both"/>
              <w:rPr>
                <w:rFonts w:cs="Arial"/>
                <w:color w:val="000000"/>
                <w:sz w:val="16"/>
                <w:szCs w:val="18"/>
                <w:lang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SUL_n78A-n84A   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SUL_n78A-n89A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326" w14:textId="77777777" w:rsidR="00F11089" w:rsidRPr="007B4B15" w:rsidRDefault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92C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Basaier</w:t>
            </w:r>
            <w:proofErr w:type="spellEnd"/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Jialade</w:t>
            </w:r>
            <w:proofErr w:type="spellEnd"/>
            <w:r w:rsidRPr="007B4B15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, China Unicom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195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>basejld@chinaunicom.cn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E9A" w14:textId="77777777" w:rsidR="00D82318" w:rsidRDefault="00D82318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 w:rsidRPr="00D82318">
              <w:rPr>
                <w:rFonts w:cs="Arial"/>
                <w:sz w:val="16"/>
                <w:szCs w:val="18"/>
                <w:lang w:val="en-US" w:eastAsia="zh-CN"/>
              </w:rPr>
              <w:t xml:space="preserve">China Telecom, Huawei, </w:t>
            </w:r>
            <w:proofErr w:type="spellStart"/>
            <w:r w:rsidRPr="00D82318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BE2" w14:textId="77777777" w:rsidR="00D82318" w:rsidRDefault="00D82318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</w:tbl>
    <w:p w14:paraId="02C8F793" w14:textId="77777777" w:rsidR="000E5EF8" w:rsidRDefault="000E5EF8" w:rsidP="000E5EF8">
      <w:pPr>
        <w:rPr>
          <w:color w:val="0000FF"/>
        </w:rPr>
        <w:sectPr w:rsidR="000E5EF8" w:rsidSect="00213F77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72CE65D8" w14:textId="77777777" w:rsidR="004F3374" w:rsidRDefault="004F3374" w:rsidP="00C83378">
      <w:pPr>
        <w:rPr>
          <w:lang w:eastAsia="zh-CN"/>
        </w:rPr>
      </w:pPr>
    </w:p>
    <w:p w14:paraId="7325FD1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AFD4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43164" w14:textId="77777777" w:rsidR="0040240E" w:rsidRPr="002C2D4A" w:rsidRDefault="00213F77" w:rsidP="0040240E">
      <w:pPr>
        <w:spacing w:after="0"/>
      </w:pPr>
      <w:r w:rsidRPr="00A97C81">
        <w:rPr>
          <w:lang w:eastAsia="zh-CN"/>
        </w:rPr>
        <w:t>Specify the necessary performance requirements</w:t>
      </w:r>
      <w:r w:rsidRPr="00A97C81">
        <w:rPr>
          <w:rFonts w:hint="eastAsia"/>
          <w:lang w:eastAsia="zh-CN"/>
        </w:rPr>
        <w:t xml:space="preserve"> such as</w:t>
      </w:r>
      <w:r w:rsidRPr="00A97C81">
        <w:rPr>
          <w:lang w:eastAsia="zh-CN"/>
        </w:rPr>
        <w:t xml:space="preserve"> </w:t>
      </w:r>
      <w:r w:rsidRPr="00A97C81">
        <w:rPr>
          <w:bCs/>
        </w:rPr>
        <w:t xml:space="preserve">release independence </w:t>
      </w:r>
      <w:r w:rsidRPr="00A97C81">
        <w:rPr>
          <w:rFonts w:hint="eastAsia"/>
          <w:bCs/>
          <w:lang w:eastAsia="zh-CN"/>
        </w:rPr>
        <w:t xml:space="preserve">in </w:t>
      </w:r>
      <w:r w:rsidRPr="00A97C81">
        <w:rPr>
          <w:bCs/>
        </w:rPr>
        <w:t>TS 3</w:t>
      </w:r>
      <w:r w:rsidRPr="00A97C81">
        <w:rPr>
          <w:rFonts w:hint="eastAsia"/>
          <w:bCs/>
          <w:lang w:eastAsia="ja-JP"/>
        </w:rPr>
        <w:t>8</w:t>
      </w:r>
      <w:r w:rsidRPr="00A97C81">
        <w:rPr>
          <w:bCs/>
        </w:rPr>
        <w:t>.307.</w:t>
      </w:r>
    </w:p>
    <w:p w14:paraId="0C678892" w14:textId="77777777" w:rsidR="0040240E" w:rsidRDefault="0040240E" w:rsidP="0040240E">
      <w:pPr>
        <w:spacing w:after="0"/>
      </w:pPr>
    </w:p>
    <w:p w14:paraId="7AEF0833" w14:textId="77777777" w:rsidR="0040240E" w:rsidRPr="002C2D4A" w:rsidRDefault="0040240E" w:rsidP="0040240E">
      <w:pPr>
        <w:spacing w:after="0"/>
      </w:pPr>
    </w:p>
    <w:p w14:paraId="3F1A917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94ACB9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71E9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E19A3F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8B3D0C2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55C8BC1" w14:textId="77777777" w:rsidR="0040240E" w:rsidRPr="000402D9" w:rsidRDefault="0040240E" w:rsidP="0040240E">
      <w:pPr>
        <w:spacing w:after="0"/>
      </w:pPr>
    </w:p>
    <w:p w14:paraId="6A6A2687" w14:textId="77777777" w:rsidR="0040240E" w:rsidRPr="00251D80" w:rsidRDefault="0040240E" w:rsidP="006146D2">
      <w:pPr>
        <w:rPr>
          <w:i/>
        </w:rPr>
      </w:pPr>
    </w:p>
    <w:p w14:paraId="05550AD3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A3402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CE4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9CAB3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3F3617" w14:textId="77777777" w:rsidR="00FF3F0C" w:rsidRPr="00184E1E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ADEF4" w14:textId="77777777" w:rsidR="00FF3F0C" w:rsidRPr="00184E1E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1825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594C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D9E03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7C4E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3F77" w:rsidRPr="00251D80" w14:paraId="71D8F890" w14:textId="77777777" w:rsidTr="00072A56">
        <w:tc>
          <w:tcPr>
            <w:tcW w:w="1617" w:type="dxa"/>
          </w:tcPr>
          <w:p w14:paraId="004A402B" w14:textId="77777777" w:rsidR="00213F77" w:rsidRPr="00A97C81" w:rsidRDefault="004438E9" w:rsidP="00213F7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Internal </w:t>
            </w:r>
            <w:r w:rsidR="00213F77"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3B8C5669" w14:textId="77777777" w:rsidR="004438E9" w:rsidRPr="00915FFF" w:rsidRDefault="004438E9" w:rsidP="004438E9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  <w:lang w:eastAsia="zh-CN"/>
              </w:rPr>
              <w:t>38.718-00-02</w:t>
            </w:r>
          </w:p>
        </w:tc>
        <w:tc>
          <w:tcPr>
            <w:tcW w:w="2409" w:type="dxa"/>
          </w:tcPr>
          <w:p w14:paraId="11DBDB1B" w14:textId="77777777" w:rsidR="00213F77" w:rsidRPr="007E2AC5" w:rsidRDefault="004438E9" w:rsidP="001C7F75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</w:rPr>
              <w:t>NR Carrier Aggregation band combinations with two SUL cells</w:t>
            </w:r>
          </w:p>
        </w:tc>
        <w:tc>
          <w:tcPr>
            <w:tcW w:w="993" w:type="dxa"/>
          </w:tcPr>
          <w:p w14:paraId="3A715E52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3C3C84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63EA6DCA" w14:textId="77777777" w:rsidR="00213F77" w:rsidRDefault="006219C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219C4">
              <w:rPr>
                <w:rFonts w:ascii="Arial" w:hAnsi="Arial" w:hint="eastAsia"/>
                <w:sz w:val="16"/>
                <w:szCs w:val="16"/>
              </w:rPr>
              <w:t>Core part</w:t>
            </w:r>
          </w:p>
          <w:p w14:paraId="3382D66B" w14:textId="77777777" w:rsidR="005168D4" w:rsidRDefault="005168D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Rapporteur: Zhang Xiaoran</w:t>
            </w:r>
          </w:p>
          <w:p w14:paraId="3D68A043" w14:textId="77777777" w:rsidR="006219C4" w:rsidRPr="005168D4" w:rsidRDefault="005168D4" w:rsidP="007B4B15">
            <w:pPr>
              <w:widowControl w:val="0"/>
              <w:spacing w:after="0" w:line="240" w:lineRule="atLeast"/>
              <w:ind w:left="1260" w:hanging="126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zhangxiaoran@chinamobile.com</w:t>
            </w:r>
          </w:p>
        </w:tc>
      </w:tr>
    </w:tbl>
    <w:p w14:paraId="2BC49E6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FEAE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AD33DF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6690F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0B4E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C694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60502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F04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0D2F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9475F" w14:paraId="5CB973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134" w14:textId="77777777" w:rsidR="009428A9" w:rsidRPr="00A33F06" w:rsidRDefault="0079475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299" w14:textId="77777777" w:rsidR="009428A9" w:rsidRPr="007E2AC5" w:rsidRDefault="0079475F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EBB" w14:textId="77777777" w:rsidR="009428A9" w:rsidRPr="007E2AC5" w:rsidRDefault="00952379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</w:t>
            </w:r>
            <w:r w:rsidR="00184E1E" w:rsidRPr="007E2AC5">
              <w:rPr>
                <w:rFonts w:ascii="Arial" w:hAnsi="Arial"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9C9" w14:textId="77777777" w:rsidR="009428A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Core part</w:t>
            </w:r>
          </w:p>
        </w:tc>
      </w:tr>
      <w:tr w:rsidR="00952379" w:rsidRPr="0079475F" w14:paraId="74B82FD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4D4" w14:textId="77777777" w:rsidR="00952379" w:rsidRPr="00A33F06" w:rsidRDefault="00952379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807" w14:textId="77777777" w:rsidR="00952379" w:rsidRPr="007E2AC5" w:rsidRDefault="00952379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release independent requirements for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44E" w14:textId="77777777" w:rsidR="00952379" w:rsidRPr="007E2AC5" w:rsidRDefault="00184E1E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448" w14:textId="77777777" w:rsidR="0095237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Perf. part</w:t>
            </w:r>
          </w:p>
        </w:tc>
      </w:tr>
    </w:tbl>
    <w:p w14:paraId="59113CF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55C264D" w14:textId="77777777" w:rsidR="0076388B" w:rsidRDefault="0076388B" w:rsidP="00C4305E"/>
    <w:p w14:paraId="3B35FA4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0CFCA11" w14:textId="77777777" w:rsidR="00C94457" w:rsidRPr="007E2AC5" w:rsidRDefault="00C94457" w:rsidP="00C94457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5E87B834" w14:textId="77777777" w:rsidR="009B50CF" w:rsidRPr="00C94457" w:rsidRDefault="00C94457" w:rsidP="0033027D">
      <w:pPr>
        <w:ind w:right="-99"/>
        <w:rPr>
          <w:lang w:eastAsia="zh-CN"/>
        </w:rPr>
      </w:pPr>
      <w:r w:rsidRPr="00DB3841">
        <w:rPr>
          <w:rFonts w:hint="eastAsia"/>
          <w:lang w:eastAsia="zh-CN"/>
        </w:rPr>
        <w:t xml:space="preserve">Lei </w:t>
      </w:r>
      <w:r w:rsidRPr="00DB3841">
        <w:rPr>
          <w:lang w:eastAsia="zh-CN"/>
        </w:rPr>
        <w:t>GAO</w:t>
      </w:r>
      <w:r w:rsidRPr="00DB3841">
        <w:rPr>
          <w:rFonts w:hint="eastAsia"/>
          <w:lang w:eastAsia="zh-CN"/>
        </w:rPr>
        <w:t>, C</w:t>
      </w:r>
      <w:r w:rsidRPr="00DB3841">
        <w:rPr>
          <w:lang w:eastAsia="zh-CN"/>
        </w:rPr>
        <w:t>hina Telecom</w:t>
      </w:r>
      <w:r>
        <w:rPr>
          <w:rFonts w:hint="eastAsia"/>
          <w:lang w:eastAsia="zh-CN"/>
        </w:rPr>
        <w:t xml:space="preserve">, </w:t>
      </w:r>
      <w:r w:rsidRPr="00DB3841">
        <w:rPr>
          <w:lang w:eastAsia="zh-CN"/>
        </w:rPr>
        <w:t>gaol8@chinatelecom.cn</w:t>
      </w:r>
    </w:p>
    <w:p w14:paraId="17B28E6A" w14:textId="77777777" w:rsidR="006C6236" w:rsidRPr="007E2AC5" w:rsidRDefault="006C6236" w:rsidP="0033027D">
      <w:pPr>
        <w:ind w:right="-99"/>
        <w:rPr>
          <w:lang w:eastAsia="zh-CN"/>
        </w:rPr>
      </w:pPr>
    </w:p>
    <w:p w14:paraId="380E4516" w14:textId="77777777" w:rsidR="00DB3841" w:rsidRPr="00DB3841" w:rsidRDefault="00DB3841" w:rsidP="0033027D">
      <w:pPr>
        <w:ind w:right="-99"/>
        <w:rPr>
          <w:i/>
          <w:lang w:eastAsia="zh-CN"/>
        </w:rPr>
      </w:pPr>
    </w:p>
    <w:p w14:paraId="167D28E6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A96B31B" w14:textId="77777777" w:rsidR="006E1FDA" w:rsidRPr="00251D80" w:rsidRDefault="00D71028" w:rsidP="0033027D">
      <w:pPr>
        <w:ind w:right="-99"/>
        <w:rPr>
          <w:i/>
        </w:rPr>
      </w:pPr>
      <w:r>
        <w:rPr>
          <w:i/>
        </w:rPr>
        <w:t>R4</w:t>
      </w:r>
    </w:p>
    <w:p w14:paraId="6261EB72" w14:textId="77777777" w:rsidR="00557B2E" w:rsidRPr="00557B2E" w:rsidRDefault="00557B2E" w:rsidP="009870A7">
      <w:pPr>
        <w:spacing w:after="0"/>
        <w:ind w:left="1134" w:right="-96"/>
      </w:pPr>
    </w:p>
    <w:p w14:paraId="6192700B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9E14AF5" w14:textId="77777777" w:rsidR="00174617" w:rsidRDefault="00625C57" w:rsidP="00174617">
      <w:pPr>
        <w:rPr>
          <w:i/>
        </w:rPr>
      </w:pPr>
      <w:r>
        <w:rPr>
          <w:i/>
        </w:rPr>
        <w:t>None</w:t>
      </w:r>
    </w:p>
    <w:p w14:paraId="6305879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146E39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2FD65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DC4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</w:tblGrid>
      <w:tr w:rsidR="00557B2E" w14:paraId="5C0502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9C01F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56AA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344C0F" w14:textId="77777777" w:rsidR="00557B2E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666A8" w14:paraId="3EFAE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95CD3" w14:textId="77777777" w:rsidR="001666A8" w:rsidRDefault="001666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48267C" w14:paraId="28B1B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3E7D5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07F505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8B3174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8267C" w14:paraId="583178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F3CEF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25316" w14:paraId="235616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8C6F8" w14:textId="77777777" w:rsidR="00025316" w:rsidRDefault="00CB7D56" w:rsidP="001C5C86">
            <w:pPr>
              <w:pStyle w:val="TAL"/>
            </w:pP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</w:tr>
      <w:tr w:rsidR="00F556FD" w14:paraId="1FA49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150C6" w14:textId="77777777" w:rsidR="00F556FD" w:rsidRDefault="00876B7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75AF8" w:rsidRPr="00475AF8">
              <w:rPr>
                <w:lang w:eastAsia="zh-CN"/>
              </w:rPr>
              <w:t>Qualcomm Incorporated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F556FD" w14:paraId="39EE01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E9F9D" w14:textId="77777777" w:rsidR="00A4570C" w:rsidRDefault="00A4570C" w:rsidP="001C5C86">
            <w:pPr>
              <w:pStyle w:val="TAL"/>
            </w:pPr>
          </w:p>
        </w:tc>
      </w:tr>
      <w:tr w:rsidR="00F556FD" w14:paraId="4744E3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C734E3" w14:textId="77777777" w:rsidR="00F556FD" w:rsidRDefault="00F556FD" w:rsidP="001C5C86">
            <w:pPr>
              <w:pStyle w:val="TAL"/>
            </w:pPr>
          </w:p>
        </w:tc>
      </w:tr>
      <w:tr w:rsidR="00F556FD" w14:paraId="6055AF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862DE" w14:textId="77777777" w:rsidR="00F556FD" w:rsidRDefault="00F556FD" w:rsidP="001C5C86">
            <w:pPr>
              <w:pStyle w:val="TAL"/>
            </w:pPr>
          </w:p>
        </w:tc>
      </w:tr>
      <w:tr w:rsidR="00F556FD" w14:paraId="3951A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794BB" w14:textId="77777777" w:rsidR="00F556FD" w:rsidRDefault="00F556FD" w:rsidP="001C5C86">
            <w:pPr>
              <w:pStyle w:val="TAL"/>
            </w:pPr>
          </w:p>
        </w:tc>
      </w:tr>
      <w:tr w:rsidR="00F556FD" w14:paraId="27A46C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09583" w14:textId="77777777" w:rsidR="00F556FD" w:rsidRDefault="00F556FD" w:rsidP="001C5C86">
            <w:pPr>
              <w:pStyle w:val="TAL"/>
            </w:pPr>
          </w:p>
        </w:tc>
      </w:tr>
      <w:tr w:rsidR="00F556FD" w14:paraId="0239C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3ED0C" w14:textId="77777777" w:rsidR="00F556FD" w:rsidRDefault="00F556FD" w:rsidP="001C5C86">
            <w:pPr>
              <w:pStyle w:val="TAL"/>
            </w:pPr>
          </w:p>
        </w:tc>
      </w:tr>
      <w:tr w:rsidR="00F556FD" w14:paraId="1A29A5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26F6" w14:textId="77777777" w:rsidR="00F556FD" w:rsidRDefault="00F556FD" w:rsidP="001C5C86">
            <w:pPr>
              <w:pStyle w:val="TAL"/>
            </w:pPr>
          </w:p>
        </w:tc>
      </w:tr>
      <w:tr w:rsidR="00F556FD" w14:paraId="1F52E3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F1344" w14:textId="77777777" w:rsidR="00F556FD" w:rsidRDefault="00F556FD" w:rsidP="001C5C86">
            <w:pPr>
              <w:pStyle w:val="TAL"/>
            </w:pPr>
          </w:p>
        </w:tc>
      </w:tr>
      <w:tr w:rsidR="00F556FD" w14:paraId="0A8D7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EFAB5A" w14:textId="77777777" w:rsidR="00F556FD" w:rsidRDefault="00F556FD" w:rsidP="001C5C86">
            <w:pPr>
              <w:pStyle w:val="TAL"/>
            </w:pPr>
          </w:p>
        </w:tc>
      </w:tr>
      <w:tr w:rsidR="00025316" w14:paraId="399D1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52F565" w14:textId="77777777" w:rsidR="00025316" w:rsidRDefault="00025316" w:rsidP="001C5C86">
            <w:pPr>
              <w:pStyle w:val="TAL"/>
            </w:pPr>
          </w:p>
        </w:tc>
      </w:tr>
    </w:tbl>
    <w:p w14:paraId="5B4EC72F" w14:textId="77777777" w:rsidR="00067741" w:rsidRDefault="00067741" w:rsidP="00067741"/>
    <w:p w14:paraId="783C31EF" w14:textId="77777777" w:rsidR="00F41A27" w:rsidRPr="00641ED8" w:rsidRDefault="00F41A27" w:rsidP="00641ED8"/>
    <w:sectPr w:rsidR="00F41A27" w:rsidRPr="00641ED8" w:rsidSect="00EF1F1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C661" w14:textId="77777777" w:rsidR="000756FD" w:rsidRDefault="000756FD">
      <w:r>
        <w:separator/>
      </w:r>
    </w:p>
  </w:endnote>
  <w:endnote w:type="continuationSeparator" w:id="0">
    <w:p w14:paraId="203BA68C" w14:textId="77777777" w:rsidR="000756FD" w:rsidRDefault="0007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3CD2" w14:textId="77777777" w:rsidR="000756FD" w:rsidRDefault="000756FD">
      <w:r>
        <w:separator/>
      </w:r>
    </w:p>
  </w:footnote>
  <w:footnote w:type="continuationSeparator" w:id="0">
    <w:p w14:paraId="56CFB013" w14:textId="77777777" w:rsidR="000756FD" w:rsidRDefault="00075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61F0A1DA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991574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2059">
    <w:abstractNumId w:val="5"/>
  </w:num>
  <w:num w:numId="3" w16cid:durableId="1798982748">
    <w:abstractNumId w:val="4"/>
  </w:num>
  <w:num w:numId="4" w16cid:durableId="134838941">
    <w:abstractNumId w:val="3"/>
  </w:num>
  <w:num w:numId="5" w16cid:durableId="1130512566">
    <w:abstractNumId w:val="8"/>
  </w:num>
  <w:num w:numId="6" w16cid:durableId="1723096231">
    <w:abstractNumId w:val="7"/>
  </w:num>
  <w:num w:numId="7" w16cid:durableId="1439793096">
    <w:abstractNumId w:val="2"/>
  </w:num>
  <w:num w:numId="8" w16cid:durableId="1402169727">
    <w:abstractNumId w:val="1"/>
  </w:num>
  <w:num w:numId="9" w16cid:durableId="1677684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437D"/>
    <w:rsid w:val="00006EF7"/>
    <w:rsid w:val="00010FAC"/>
    <w:rsid w:val="00011074"/>
    <w:rsid w:val="0001220A"/>
    <w:rsid w:val="000132D1"/>
    <w:rsid w:val="00016914"/>
    <w:rsid w:val="000205C5"/>
    <w:rsid w:val="00025316"/>
    <w:rsid w:val="00025FE1"/>
    <w:rsid w:val="00031ADE"/>
    <w:rsid w:val="00033A4B"/>
    <w:rsid w:val="00037C06"/>
    <w:rsid w:val="00041CBE"/>
    <w:rsid w:val="00044DAE"/>
    <w:rsid w:val="000525F1"/>
    <w:rsid w:val="00052BF8"/>
    <w:rsid w:val="00057116"/>
    <w:rsid w:val="00057CFC"/>
    <w:rsid w:val="00064CB2"/>
    <w:rsid w:val="000654A7"/>
    <w:rsid w:val="00066954"/>
    <w:rsid w:val="00067045"/>
    <w:rsid w:val="00067741"/>
    <w:rsid w:val="00070999"/>
    <w:rsid w:val="00072A56"/>
    <w:rsid w:val="000756FD"/>
    <w:rsid w:val="00075FF4"/>
    <w:rsid w:val="00082CCB"/>
    <w:rsid w:val="00086BA7"/>
    <w:rsid w:val="00090828"/>
    <w:rsid w:val="000977B5"/>
    <w:rsid w:val="000A0D71"/>
    <w:rsid w:val="000A3125"/>
    <w:rsid w:val="000A40EC"/>
    <w:rsid w:val="000B0519"/>
    <w:rsid w:val="000B1984"/>
    <w:rsid w:val="000B1ABD"/>
    <w:rsid w:val="000B40B8"/>
    <w:rsid w:val="000B61FD"/>
    <w:rsid w:val="000B6DD5"/>
    <w:rsid w:val="000C0BF7"/>
    <w:rsid w:val="000C3B91"/>
    <w:rsid w:val="000C3E99"/>
    <w:rsid w:val="000C5FE3"/>
    <w:rsid w:val="000D122A"/>
    <w:rsid w:val="000D2FE2"/>
    <w:rsid w:val="000E55AD"/>
    <w:rsid w:val="000E5EF8"/>
    <w:rsid w:val="000E630D"/>
    <w:rsid w:val="001001BD"/>
    <w:rsid w:val="00101C05"/>
    <w:rsid w:val="00102222"/>
    <w:rsid w:val="001057D8"/>
    <w:rsid w:val="00116BF5"/>
    <w:rsid w:val="00120541"/>
    <w:rsid w:val="001211F3"/>
    <w:rsid w:val="00125625"/>
    <w:rsid w:val="00127B5D"/>
    <w:rsid w:val="00134F94"/>
    <w:rsid w:val="00141F66"/>
    <w:rsid w:val="00146E39"/>
    <w:rsid w:val="0016614A"/>
    <w:rsid w:val="001666A8"/>
    <w:rsid w:val="00171925"/>
    <w:rsid w:val="00171A15"/>
    <w:rsid w:val="00173998"/>
    <w:rsid w:val="00174617"/>
    <w:rsid w:val="001759A7"/>
    <w:rsid w:val="001808F9"/>
    <w:rsid w:val="00182209"/>
    <w:rsid w:val="00184E1E"/>
    <w:rsid w:val="00190082"/>
    <w:rsid w:val="001A1518"/>
    <w:rsid w:val="001A1AB7"/>
    <w:rsid w:val="001A1BD6"/>
    <w:rsid w:val="001A4192"/>
    <w:rsid w:val="001B152A"/>
    <w:rsid w:val="001C33F4"/>
    <w:rsid w:val="001C33FE"/>
    <w:rsid w:val="001C57CF"/>
    <w:rsid w:val="001C5C86"/>
    <w:rsid w:val="001C718D"/>
    <w:rsid w:val="001C7F75"/>
    <w:rsid w:val="001E00D1"/>
    <w:rsid w:val="001E14C4"/>
    <w:rsid w:val="001F7EB4"/>
    <w:rsid w:val="002000C2"/>
    <w:rsid w:val="00205F25"/>
    <w:rsid w:val="00213F77"/>
    <w:rsid w:val="00221B1E"/>
    <w:rsid w:val="0022381E"/>
    <w:rsid w:val="00227D40"/>
    <w:rsid w:val="00233287"/>
    <w:rsid w:val="00240DCD"/>
    <w:rsid w:val="00242995"/>
    <w:rsid w:val="0024370D"/>
    <w:rsid w:val="0024786B"/>
    <w:rsid w:val="00251D80"/>
    <w:rsid w:val="00252689"/>
    <w:rsid w:val="00253E60"/>
    <w:rsid w:val="00254FB5"/>
    <w:rsid w:val="002640E5"/>
    <w:rsid w:val="0026436F"/>
    <w:rsid w:val="0026606E"/>
    <w:rsid w:val="00271252"/>
    <w:rsid w:val="00276403"/>
    <w:rsid w:val="00281C8A"/>
    <w:rsid w:val="00284FCB"/>
    <w:rsid w:val="00285BE0"/>
    <w:rsid w:val="00290527"/>
    <w:rsid w:val="00290D17"/>
    <w:rsid w:val="002A35D5"/>
    <w:rsid w:val="002A5D59"/>
    <w:rsid w:val="002A5EBD"/>
    <w:rsid w:val="002B7CDF"/>
    <w:rsid w:val="002C1C50"/>
    <w:rsid w:val="002C340D"/>
    <w:rsid w:val="002C40D2"/>
    <w:rsid w:val="002C4217"/>
    <w:rsid w:val="002D2153"/>
    <w:rsid w:val="002D22A4"/>
    <w:rsid w:val="002D277A"/>
    <w:rsid w:val="002E63CA"/>
    <w:rsid w:val="002E6A7D"/>
    <w:rsid w:val="002E7A9E"/>
    <w:rsid w:val="002F1799"/>
    <w:rsid w:val="002F3C41"/>
    <w:rsid w:val="002F46FD"/>
    <w:rsid w:val="002F5242"/>
    <w:rsid w:val="002F6C5C"/>
    <w:rsid w:val="0030045C"/>
    <w:rsid w:val="00303804"/>
    <w:rsid w:val="00307014"/>
    <w:rsid w:val="00307443"/>
    <w:rsid w:val="00307C2E"/>
    <w:rsid w:val="003133B9"/>
    <w:rsid w:val="00313EA5"/>
    <w:rsid w:val="003150E6"/>
    <w:rsid w:val="00316831"/>
    <w:rsid w:val="00316A23"/>
    <w:rsid w:val="0031711A"/>
    <w:rsid w:val="0031714D"/>
    <w:rsid w:val="00320069"/>
    <w:rsid w:val="003205AD"/>
    <w:rsid w:val="00327DA3"/>
    <w:rsid w:val="0033027D"/>
    <w:rsid w:val="00331E55"/>
    <w:rsid w:val="00335FB2"/>
    <w:rsid w:val="00337A34"/>
    <w:rsid w:val="00344158"/>
    <w:rsid w:val="0034592E"/>
    <w:rsid w:val="00347B74"/>
    <w:rsid w:val="00355CB6"/>
    <w:rsid w:val="003578BC"/>
    <w:rsid w:val="00365E13"/>
    <w:rsid w:val="00366257"/>
    <w:rsid w:val="00375BD7"/>
    <w:rsid w:val="0038516D"/>
    <w:rsid w:val="003869D7"/>
    <w:rsid w:val="00391D44"/>
    <w:rsid w:val="003978A0"/>
    <w:rsid w:val="003A08AA"/>
    <w:rsid w:val="003A1EB0"/>
    <w:rsid w:val="003B0A2E"/>
    <w:rsid w:val="003B3A93"/>
    <w:rsid w:val="003C0F14"/>
    <w:rsid w:val="003C2DA6"/>
    <w:rsid w:val="003C3A98"/>
    <w:rsid w:val="003C6DA6"/>
    <w:rsid w:val="003D2781"/>
    <w:rsid w:val="003D2DC3"/>
    <w:rsid w:val="003D35E2"/>
    <w:rsid w:val="003D62A9"/>
    <w:rsid w:val="003E0D26"/>
    <w:rsid w:val="003F04C7"/>
    <w:rsid w:val="003F19E4"/>
    <w:rsid w:val="003F225C"/>
    <w:rsid w:val="003F268E"/>
    <w:rsid w:val="003F7142"/>
    <w:rsid w:val="003F76D0"/>
    <w:rsid w:val="003F7B3D"/>
    <w:rsid w:val="00400B61"/>
    <w:rsid w:val="0040240E"/>
    <w:rsid w:val="00402DE5"/>
    <w:rsid w:val="00411698"/>
    <w:rsid w:val="00414164"/>
    <w:rsid w:val="0041789B"/>
    <w:rsid w:val="00420755"/>
    <w:rsid w:val="0042136D"/>
    <w:rsid w:val="004260A5"/>
    <w:rsid w:val="00432283"/>
    <w:rsid w:val="00433389"/>
    <w:rsid w:val="0043745F"/>
    <w:rsid w:val="00437F58"/>
    <w:rsid w:val="0044029F"/>
    <w:rsid w:val="00440BC9"/>
    <w:rsid w:val="004417B8"/>
    <w:rsid w:val="004438E9"/>
    <w:rsid w:val="00445783"/>
    <w:rsid w:val="00447C5F"/>
    <w:rsid w:val="00451C5F"/>
    <w:rsid w:val="00451EE2"/>
    <w:rsid w:val="00454609"/>
    <w:rsid w:val="00454F01"/>
    <w:rsid w:val="00455DE4"/>
    <w:rsid w:val="00461465"/>
    <w:rsid w:val="00475AF8"/>
    <w:rsid w:val="0048267C"/>
    <w:rsid w:val="00484F3B"/>
    <w:rsid w:val="00485E46"/>
    <w:rsid w:val="00485F99"/>
    <w:rsid w:val="004876B9"/>
    <w:rsid w:val="00493A79"/>
    <w:rsid w:val="00495840"/>
    <w:rsid w:val="004A40BE"/>
    <w:rsid w:val="004A6451"/>
    <w:rsid w:val="004A6A60"/>
    <w:rsid w:val="004C0726"/>
    <w:rsid w:val="004C634D"/>
    <w:rsid w:val="004D24B9"/>
    <w:rsid w:val="004E2CE2"/>
    <w:rsid w:val="004E5172"/>
    <w:rsid w:val="004E6F8A"/>
    <w:rsid w:val="004F15EA"/>
    <w:rsid w:val="004F3374"/>
    <w:rsid w:val="00501091"/>
    <w:rsid w:val="00502CD2"/>
    <w:rsid w:val="00504E33"/>
    <w:rsid w:val="00511A94"/>
    <w:rsid w:val="005168D4"/>
    <w:rsid w:val="00524C77"/>
    <w:rsid w:val="00534798"/>
    <w:rsid w:val="00541C89"/>
    <w:rsid w:val="0055216E"/>
    <w:rsid w:val="00552C2C"/>
    <w:rsid w:val="005555B7"/>
    <w:rsid w:val="005562A8"/>
    <w:rsid w:val="005573BB"/>
    <w:rsid w:val="00557B2E"/>
    <w:rsid w:val="00561267"/>
    <w:rsid w:val="00564E81"/>
    <w:rsid w:val="00566C81"/>
    <w:rsid w:val="00571E3F"/>
    <w:rsid w:val="00574059"/>
    <w:rsid w:val="00575C10"/>
    <w:rsid w:val="005762B7"/>
    <w:rsid w:val="005848C5"/>
    <w:rsid w:val="00586951"/>
    <w:rsid w:val="00586CBE"/>
    <w:rsid w:val="00587385"/>
    <w:rsid w:val="00590087"/>
    <w:rsid w:val="00592C21"/>
    <w:rsid w:val="00597753"/>
    <w:rsid w:val="005A032D"/>
    <w:rsid w:val="005B1EAA"/>
    <w:rsid w:val="005B74B5"/>
    <w:rsid w:val="005B7917"/>
    <w:rsid w:val="005C29F7"/>
    <w:rsid w:val="005C3FE3"/>
    <w:rsid w:val="005C4F58"/>
    <w:rsid w:val="005C5E8D"/>
    <w:rsid w:val="005C78F2"/>
    <w:rsid w:val="005D057C"/>
    <w:rsid w:val="005D21A1"/>
    <w:rsid w:val="005D3FEC"/>
    <w:rsid w:val="005D44BE"/>
    <w:rsid w:val="005E088B"/>
    <w:rsid w:val="005E7427"/>
    <w:rsid w:val="005F07EC"/>
    <w:rsid w:val="005F2C0D"/>
    <w:rsid w:val="00600FEA"/>
    <w:rsid w:val="00611EC4"/>
    <w:rsid w:val="00612542"/>
    <w:rsid w:val="006146D2"/>
    <w:rsid w:val="006178C2"/>
    <w:rsid w:val="00620B3F"/>
    <w:rsid w:val="006219C4"/>
    <w:rsid w:val="0062300E"/>
    <w:rsid w:val="006239E7"/>
    <w:rsid w:val="006254C4"/>
    <w:rsid w:val="00625A96"/>
    <w:rsid w:val="00625C57"/>
    <w:rsid w:val="006261D6"/>
    <w:rsid w:val="006323BE"/>
    <w:rsid w:val="006418C6"/>
    <w:rsid w:val="00641ED8"/>
    <w:rsid w:val="006444AC"/>
    <w:rsid w:val="006457F3"/>
    <w:rsid w:val="00654893"/>
    <w:rsid w:val="00656C04"/>
    <w:rsid w:val="0066062D"/>
    <w:rsid w:val="006633A4"/>
    <w:rsid w:val="00667DD2"/>
    <w:rsid w:val="00671BBB"/>
    <w:rsid w:val="00671F56"/>
    <w:rsid w:val="00672C4D"/>
    <w:rsid w:val="006730DD"/>
    <w:rsid w:val="00675255"/>
    <w:rsid w:val="00675FC2"/>
    <w:rsid w:val="00682237"/>
    <w:rsid w:val="00683AF3"/>
    <w:rsid w:val="00691309"/>
    <w:rsid w:val="0069371C"/>
    <w:rsid w:val="0069578E"/>
    <w:rsid w:val="006A0EF8"/>
    <w:rsid w:val="006A1239"/>
    <w:rsid w:val="006A45BA"/>
    <w:rsid w:val="006B17DC"/>
    <w:rsid w:val="006B4280"/>
    <w:rsid w:val="006B4B1C"/>
    <w:rsid w:val="006C130B"/>
    <w:rsid w:val="006C4991"/>
    <w:rsid w:val="006C6236"/>
    <w:rsid w:val="006C67A7"/>
    <w:rsid w:val="006D0E32"/>
    <w:rsid w:val="006D631F"/>
    <w:rsid w:val="006E0F19"/>
    <w:rsid w:val="006E1FDA"/>
    <w:rsid w:val="006E5E87"/>
    <w:rsid w:val="006F1AB1"/>
    <w:rsid w:val="006F1E07"/>
    <w:rsid w:val="006F2155"/>
    <w:rsid w:val="006F2990"/>
    <w:rsid w:val="00700FB9"/>
    <w:rsid w:val="00706A1A"/>
    <w:rsid w:val="00706F22"/>
    <w:rsid w:val="00707673"/>
    <w:rsid w:val="007130C3"/>
    <w:rsid w:val="007162BE"/>
    <w:rsid w:val="007178C7"/>
    <w:rsid w:val="00722267"/>
    <w:rsid w:val="00722B25"/>
    <w:rsid w:val="0072427B"/>
    <w:rsid w:val="007378BF"/>
    <w:rsid w:val="00745346"/>
    <w:rsid w:val="00746F46"/>
    <w:rsid w:val="0075252A"/>
    <w:rsid w:val="00752C90"/>
    <w:rsid w:val="007533C9"/>
    <w:rsid w:val="00763700"/>
    <w:rsid w:val="0076388B"/>
    <w:rsid w:val="00763E31"/>
    <w:rsid w:val="00764B84"/>
    <w:rsid w:val="00765028"/>
    <w:rsid w:val="00765294"/>
    <w:rsid w:val="00767CCE"/>
    <w:rsid w:val="0078034D"/>
    <w:rsid w:val="00790524"/>
    <w:rsid w:val="00790BCC"/>
    <w:rsid w:val="0079475F"/>
    <w:rsid w:val="00795CEE"/>
    <w:rsid w:val="00796F94"/>
    <w:rsid w:val="007972A3"/>
    <w:rsid w:val="007974F5"/>
    <w:rsid w:val="007A5AA5"/>
    <w:rsid w:val="007A6136"/>
    <w:rsid w:val="007A7157"/>
    <w:rsid w:val="007A7925"/>
    <w:rsid w:val="007A7991"/>
    <w:rsid w:val="007B0F49"/>
    <w:rsid w:val="007B4B15"/>
    <w:rsid w:val="007B607B"/>
    <w:rsid w:val="007B6ED1"/>
    <w:rsid w:val="007B7D6C"/>
    <w:rsid w:val="007C7C6A"/>
    <w:rsid w:val="007C7E14"/>
    <w:rsid w:val="007D03D2"/>
    <w:rsid w:val="007D1AB2"/>
    <w:rsid w:val="007D36CF"/>
    <w:rsid w:val="007D5F7F"/>
    <w:rsid w:val="007E1AFC"/>
    <w:rsid w:val="007E2AC5"/>
    <w:rsid w:val="007E33CB"/>
    <w:rsid w:val="007E36CE"/>
    <w:rsid w:val="007E5325"/>
    <w:rsid w:val="007F522E"/>
    <w:rsid w:val="007F7421"/>
    <w:rsid w:val="00801F7F"/>
    <w:rsid w:val="008028B2"/>
    <w:rsid w:val="00807668"/>
    <w:rsid w:val="0081324F"/>
    <w:rsid w:val="00813C1F"/>
    <w:rsid w:val="00813E3D"/>
    <w:rsid w:val="00814BE5"/>
    <w:rsid w:val="00834A60"/>
    <w:rsid w:val="00836435"/>
    <w:rsid w:val="00836B03"/>
    <w:rsid w:val="00845966"/>
    <w:rsid w:val="00852804"/>
    <w:rsid w:val="00863E89"/>
    <w:rsid w:val="00866BEA"/>
    <w:rsid w:val="00867012"/>
    <w:rsid w:val="00872B3B"/>
    <w:rsid w:val="00876B71"/>
    <w:rsid w:val="008771DD"/>
    <w:rsid w:val="0088222A"/>
    <w:rsid w:val="008835FC"/>
    <w:rsid w:val="008901F6"/>
    <w:rsid w:val="00891B31"/>
    <w:rsid w:val="00896C03"/>
    <w:rsid w:val="00897A9B"/>
    <w:rsid w:val="008A05BF"/>
    <w:rsid w:val="008A495D"/>
    <w:rsid w:val="008A68EE"/>
    <w:rsid w:val="008A76FD"/>
    <w:rsid w:val="008B114B"/>
    <w:rsid w:val="008B26F0"/>
    <w:rsid w:val="008B2D09"/>
    <w:rsid w:val="008B519F"/>
    <w:rsid w:val="008C0E78"/>
    <w:rsid w:val="008C43D5"/>
    <w:rsid w:val="008C537F"/>
    <w:rsid w:val="008C7090"/>
    <w:rsid w:val="008D658B"/>
    <w:rsid w:val="00905490"/>
    <w:rsid w:val="00916C84"/>
    <w:rsid w:val="009202D0"/>
    <w:rsid w:val="00922FCB"/>
    <w:rsid w:val="00935CB0"/>
    <w:rsid w:val="009428A9"/>
    <w:rsid w:val="009437A2"/>
    <w:rsid w:val="00944B28"/>
    <w:rsid w:val="00945829"/>
    <w:rsid w:val="0094584B"/>
    <w:rsid w:val="00951755"/>
    <w:rsid w:val="00952379"/>
    <w:rsid w:val="00953E83"/>
    <w:rsid w:val="00957DD3"/>
    <w:rsid w:val="009666BF"/>
    <w:rsid w:val="00967838"/>
    <w:rsid w:val="00980900"/>
    <w:rsid w:val="00982379"/>
    <w:rsid w:val="00982CD6"/>
    <w:rsid w:val="00983933"/>
    <w:rsid w:val="00985B73"/>
    <w:rsid w:val="009870A7"/>
    <w:rsid w:val="00992266"/>
    <w:rsid w:val="00994315"/>
    <w:rsid w:val="00994A54"/>
    <w:rsid w:val="00994FD3"/>
    <w:rsid w:val="009A0189"/>
    <w:rsid w:val="009A0B51"/>
    <w:rsid w:val="009A3BC4"/>
    <w:rsid w:val="009A527F"/>
    <w:rsid w:val="009A6092"/>
    <w:rsid w:val="009B1936"/>
    <w:rsid w:val="009B314C"/>
    <w:rsid w:val="009B493F"/>
    <w:rsid w:val="009B50CF"/>
    <w:rsid w:val="009B5F38"/>
    <w:rsid w:val="009C2977"/>
    <w:rsid w:val="009C2DCC"/>
    <w:rsid w:val="009C339B"/>
    <w:rsid w:val="009D5528"/>
    <w:rsid w:val="009D5A5D"/>
    <w:rsid w:val="009D66B1"/>
    <w:rsid w:val="009E6C21"/>
    <w:rsid w:val="009F7959"/>
    <w:rsid w:val="009F7CB1"/>
    <w:rsid w:val="00A01CFF"/>
    <w:rsid w:val="00A10539"/>
    <w:rsid w:val="00A150E4"/>
    <w:rsid w:val="00A15763"/>
    <w:rsid w:val="00A226C6"/>
    <w:rsid w:val="00A25522"/>
    <w:rsid w:val="00A27912"/>
    <w:rsid w:val="00A338A3"/>
    <w:rsid w:val="00A339CF"/>
    <w:rsid w:val="00A33F06"/>
    <w:rsid w:val="00A35110"/>
    <w:rsid w:val="00A36378"/>
    <w:rsid w:val="00A40015"/>
    <w:rsid w:val="00A41749"/>
    <w:rsid w:val="00A42F99"/>
    <w:rsid w:val="00A4570C"/>
    <w:rsid w:val="00A47445"/>
    <w:rsid w:val="00A556E5"/>
    <w:rsid w:val="00A607BB"/>
    <w:rsid w:val="00A6656B"/>
    <w:rsid w:val="00A70E1E"/>
    <w:rsid w:val="00A73257"/>
    <w:rsid w:val="00A77617"/>
    <w:rsid w:val="00A849B0"/>
    <w:rsid w:val="00A85A49"/>
    <w:rsid w:val="00A9081F"/>
    <w:rsid w:val="00A90944"/>
    <w:rsid w:val="00A9188C"/>
    <w:rsid w:val="00A94A56"/>
    <w:rsid w:val="00A963A3"/>
    <w:rsid w:val="00A97002"/>
    <w:rsid w:val="00A97A52"/>
    <w:rsid w:val="00AA0D6A"/>
    <w:rsid w:val="00AA295B"/>
    <w:rsid w:val="00AB297A"/>
    <w:rsid w:val="00AB58BF"/>
    <w:rsid w:val="00AB61FD"/>
    <w:rsid w:val="00AD0751"/>
    <w:rsid w:val="00AD3810"/>
    <w:rsid w:val="00AD6FF1"/>
    <w:rsid w:val="00AD77C4"/>
    <w:rsid w:val="00AE2302"/>
    <w:rsid w:val="00AE25BF"/>
    <w:rsid w:val="00AE3CDA"/>
    <w:rsid w:val="00AF055D"/>
    <w:rsid w:val="00AF0C13"/>
    <w:rsid w:val="00B01ACB"/>
    <w:rsid w:val="00B03AF5"/>
    <w:rsid w:val="00B03C01"/>
    <w:rsid w:val="00B04982"/>
    <w:rsid w:val="00B05690"/>
    <w:rsid w:val="00B078D6"/>
    <w:rsid w:val="00B1248D"/>
    <w:rsid w:val="00B134DC"/>
    <w:rsid w:val="00B14709"/>
    <w:rsid w:val="00B14E95"/>
    <w:rsid w:val="00B2743D"/>
    <w:rsid w:val="00B30094"/>
    <w:rsid w:val="00B3015C"/>
    <w:rsid w:val="00B344D8"/>
    <w:rsid w:val="00B4436B"/>
    <w:rsid w:val="00B50403"/>
    <w:rsid w:val="00B50B69"/>
    <w:rsid w:val="00B51C05"/>
    <w:rsid w:val="00B51CF5"/>
    <w:rsid w:val="00B51E0A"/>
    <w:rsid w:val="00B53B0E"/>
    <w:rsid w:val="00B567D1"/>
    <w:rsid w:val="00B7016B"/>
    <w:rsid w:val="00B73B4C"/>
    <w:rsid w:val="00B73F75"/>
    <w:rsid w:val="00B76AC5"/>
    <w:rsid w:val="00B8483E"/>
    <w:rsid w:val="00B859B0"/>
    <w:rsid w:val="00B946CD"/>
    <w:rsid w:val="00B96481"/>
    <w:rsid w:val="00BA3A53"/>
    <w:rsid w:val="00BA3C54"/>
    <w:rsid w:val="00BA4095"/>
    <w:rsid w:val="00BA44FA"/>
    <w:rsid w:val="00BA5B43"/>
    <w:rsid w:val="00BA671F"/>
    <w:rsid w:val="00BB1DB5"/>
    <w:rsid w:val="00BB37D9"/>
    <w:rsid w:val="00BB5EBF"/>
    <w:rsid w:val="00BC642A"/>
    <w:rsid w:val="00BC718D"/>
    <w:rsid w:val="00BE114B"/>
    <w:rsid w:val="00BE6845"/>
    <w:rsid w:val="00BF2113"/>
    <w:rsid w:val="00BF6E12"/>
    <w:rsid w:val="00BF7C9D"/>
    <w:rsid w:val="00C00618"/>
    <w:rsid w:val="00C01E8C"/>
    <w:rsid w:val="00C02DF6"/>
    <w:rsid w:val="00C03E01"/>
    <w:rsid w:val="00C0510B"/>
    <w:rsid w:val="00C10A90"/>
    <w:rsid w:val="00C12988"/>
    <w:rsid w:val="00C12A77"/>
    <w:rsid w:val="00C140F6"/>
    <w:rsid w:val="00C153B7"/>
    <w:rsid w:val="00C21234"/>
    <w:rsid w:val="00C23582"/>
    <w:rsid w:val="00C244E4"/>
    <w:rsid w:val="00C2724D"/>
    <w:rsid w:val="00C27CA9"/>
    <w:rsid w:val="00C317E7"/>
    <w:rsid w:val="00C3799C"/>
    <w:rsid w:val="00C4305E"/>
    <w:rsid w:val="00C43D1E"/>
    <w:rsid w:val="00C44336"/>
    <w:rsid w:val="00C45EDA"/>
    <w:rsid w:val="00C50F7C"/>
    <w:rsid w:val="00C51704"/>
    <w:rsid w:val="00C5202D"/>
    <w:rsid w:val="00C5591F"/>
    <w:rsid w:val="00C579C0"/>
    <w:rsid w:val="00C57C50"/>
    <w:rsid w:val="00C62D16"/>
    <w:rsid w:val="00C64CFF"/>
    <w:rsid w:val="00C66E56"/>
    <w:rsid w:val="00C712B5"/>
    <w:rsid w:val="00C715CA"/>
    <w:rsid w:val="00C728BD"/>
    <w:rsid w:val="00C7495D"/>
    <w:rsid w:val="00C77376"/>
    <w:rsid w:val="00C77CE9"/>
    <w:rsid w:val="00C82C96"/>
    <w:rsid w:val="00C83171"/>
    <w:rsid w:val="00C83378"/>
    <w:rsid w:val="00C9409B"/>
    <w:rsid w:val="00C94457"/>
    <w:rsid w:val="00C977F1"/>
    <w:rsid w:val="00C97D60"/>
    <w:rsid w:val="00CA0968"/>
    <w:rsid w:val="00CA168E"/>
    <w:rsid w:val="00CB0647"/>
    <w:rsid w:val="00CB4236"/>
    <w:rsid w:val="00CB52F0"/>
    <w:rsid w:val="00CB567E"/>
    <w:rsid w:val="00CB7D56"/>
    <w:rsid w:val="00CC02F9"/>
    <w:rsid w:val="00CC72A4"/>
    <w:rsid w:val="00CD16A3"/>
    <w:rsid w:val="00CD3153"/>
    <w:rsid w:val="00CE4C85"/>
    <w:rsid w:val="00CE5B6C"/>
    <w:rsid w:val="00CF6810"/>
    <w:rsid w:val="00D06117"/>
    <w:rsid w:val="00D06F99"/>
    <w:rsid w:val="00D24760"/>
    <w:rsid w:val="00D24A81"/>
    <w:rsid w:val="00D30400"/>
    <w:rsid w:val="00D31844"/>
    <w:rsid w:val="00D31CC8"/>
    <w:rsid w:val="00D32678"/>
    <w:rsid w:val="00D422BB"/>
    <w:rsid w:val="00D505F1"/>
    <w:rsid w:val="00D521C1"/>
    <w:rsid w:val="00D54E7F"/>
    <w:rsid w:val="00D551AD"/>
    <w:rsid w:val="00D71028"/>
    <w:rsid w:val="00D71F40"/>
    <w:rsid w:val="00D75FD1"/>
    <w:rsid w:val="00D77416"/>
    <w:rsid w:val="00D80FC6"/>
    <w:rsid w:val="00D81862"/>
    <w:rsid w:val="00D82318"/>
    <w:rsid w:val="00D8707A"/>
    <w:rsid w:val="00D9202B"/>
    <w:rsid w:val="00D9259F"/>
    <w:rsid w:val="00D94917"/>
    <w:rsid w:val="00D97132"/>
    <w:rsid w:val="00DA3A9D"/>
    <w:rsid w:val="00DA74F3"/>
    <w:rsid w:val="00DB0D7A"/>
    <w:rsid w:val="00DB3841"/>
    <w:rsid w:val="00DB69F3"/>
    <w:rsid w:val="00DB7BD6"/>
    <w:rsid w:val="00DB7DC4"/>
    <w:rsid w:val="00DC4907"/>
    <w:rsid w:val="00DD017C"/>
    <w:rsid w:val="00DD397A"/>
    <w:rsid w:val="00DD58B7"/>
    <w:rsid w:val="00DD6699"/>
    <w:rsid w:val="00DD6E61"/>
    <w:rsid w:val="00DE699C"/>
    <w:rsid w:val="00DE6A47"/>
    <w:rsid w:val="00E007C5"/>
    <w:rsid w:val="00E00DBF"/>
    <w:rsid w:val="00E0213F"/>
    <w:rsid w:val="00E033E0"/>
    <w:rsid w:val="00E03C98"/>
    <w:rsid w:val="00E053FF"/>
    <w:rsid w:val="00E10269"/>
    <w:rsid w:val="00E1026B"/>
    <w:rsid w:val="00E10360"/>
    <w:rsid w:val="00E11A3B"/>
    <w:rsid w:val="00E13CB2"/>
    <w:rsid w:val="00E20C37"/>
    <w:rsid w:val="00E21F3A"/>
    <w:rsid w:val="00E33344"/>
    <w:rsid w:val="00E52C57"/>
    <w:rsid w:val="00E55EDD"/>
    <w:rsid w:val="00E57E7D"/>
    <w:rsid w:val="00E642EE"/>
    <w:rsid w:val="00E66C9E"/>
    <w:rsid w:val="00E66CB6"/>
    <w:rsid w:val="00E70355"/>
    <w:rsid w:val="00E71372"/>
    <w:rsid w:val="00E803B3"/>
    <w:rsid w:val="00E804F4"/>
    <w:rsid w:val="00E84CD8"/>
    <w:rsid w:val="00E86D6C"/>
    <w:rsid w:val="00E90B85"/>
    <w:rsid w:val="00E91679"/>
    <w:rsid w:val="00E92452"/>
    <w:rsid w:val="00E92DA4"/>
    <w:rsid w:val="00E94CC1"/>
    <w:rsid w:val="00E96431"/>
    <w:rsid w:val="00E96D87"/>
    <w:rsid w:val="00EA0DFE"/>
    <w:rsid w:val="00EA3CCE"/>
    <w:rsid w:val="00EA3EE2"/>
    <w:rsid w:val="00EC1FC9"/>
    <w:rsid w:val="00EC3039"/>
    <w:rsid w:val="00EC5235"/>
    <w:rsid w:val="00EC6814"/>
    <w:rsid w:val="00ED6B03"/>
    <w:rsid w:val="00ED7A5B"/>
    <w:rsid w:val="00EF1260"/>
    <w:rsid w:val="00EF1F18"/>
    <w:rsid w:val="00EF2A18"/>
    <w:rsid w:val="00EF46B5"/>
    <w:rsid w:val="00EF6C75"/>
    <w:rsid w:val="00EF75D6"/>
    <w:rsid w:val="00F03A9A"/>
    <w:rsid w:val="00F05838"/>
    <w:rsid w:val="00F07C92"/>
    <w:rsid w:val="00F11089"/>
    <w:rsid w:val="00F138AB"/>
    <w:rsid w:val="00F14B43"/>
    <w:rsid w:val="00F203C7"/>
    <w:rsid w:val="00F20D91"/>
    <w:rsid w:val="00F215E2"/>
    <w:rsid w:val="00F21E3F"/>
    <w:rsid w:val="00F25296"/>
    <w:rsid w:val="00F41A27"/>
    <w:rsid w:val="00F4338D"/>
    <w:rsid w:val="00F440D3"/>
    <w:rsid w:val="00F444FB"/>
    <w:rsid w:val="00F446AC"/>
    <w:rsid w:val="00F4637D"/>
    <w:rsid w:val="00F46EAF"/>
    <w:rsid w:val="00F5025A"/>
    <w:rsid w:val="00F5128C"/>
    <w:rsid w:val="00F556FD"/>
    <w:rsid w:val="00F5774F"/>
    <w:rsid w:val="00F57B99"/>
    <w:rsid w:val="00F62688"/>
    <w:rsid w:val="00F639DB"/>
    <w:rsid w:val="00F731E3"/>
    <w:rsid w:val="00F76BE5"/>
    <w:rsid w:val="00F8251A"/>
    <w:rsid w:val="00F83D11"/>
    <w:rsid w:val="00F91F95"/>
    <w:rsid w:val="00F921F1"/>
    <w:rsid w:val="00F9533C"/>
    <w:rsid w:val="00F9602C"/>
    <w:rsid w:val="00FB127E"/>
    <w:rsid w:val="00FB16C8"/>
    <w:rsid w:val="00FC0804"/>
    <w:rsid w:val="00FC30AC"/>
    <w:rsid w:val="00FC36EC"/>
    <w:rsid w:val="00FC3B6D"/>
    <w:rsid w:val="00FC6981"/>
    <w:rsid w:val="00FD3A4E"/>
    <w:rsid w:val="00FE0F82"/>
    <w:rsid w:val="00FE7C9B"/>
    <w:rsid w:val="00FF3F0C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7542C"/>
  <w15:docId w15:val="{8464977E-AD25-4776-802B-5E06D305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85BE0"/>
    <w:pPr>
      <w:widowControl w:val="0"/>
    </w:pPr>
    <w:rPr>
      <w:i/>
      <w:lang w:val="en-US"/>
    </w:rPr>
  </w:style>
  <w:style w:type="paragraph" w:styleId="a4">
    <w:name w:val="header"/>
    <w:link w:val="a5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85BE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85BE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sid w:val="00285BE0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uiPriority w:val="99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026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0269"/>
    <w:pPr>
      <w:ind w:left="1701" w:hanging="1701"/>
    </w:pPr>
  </w:style>
  <w:style w:type="paragraph" w:styleId="TOC4">
    <w:name w:val="toc 4"/>
    <w:basedOn w:val="TOC3"/>
    <w:semiHidden/>
    <w:rsid w:val="00E10269"/>
    <w:pPr>
      <w:ind w:left="1418" w:hanging="1418"/>
    </w:pPr>
  </w:style>
  <w:style w:type="paragraph" w:styleId="TOC3">
    <w:name w:val="toc 3"/>
    <w:basedOn w:val="TOC2"/>
    <w:semiHidden/>
    <w:rsid w:val="00E10269"/>
    <w:pPr>
      <w:ind w:left="1134" w:hanging="1134"/>
    </w:pPr>
  </w:style>
  <w:style w:type="paragraph" w:styleId="TOC2">
    <w:name w:val="toc 2"/>
    <w:basedOn w:val="TOC1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10269"/>
    <w:pPr>
      <w:ind w:left="284"/>
    </w:pPr>
  </w:style>
  <w:style w:type="paragraph" w:styleId="10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2">
    <w:name w:val="List Number 2"/>
    <w:basedOn w:val="ad"/>
    <w:rsid w:val="00E10269"/>
    <w:pPr>
      <w:ind w:left="851"/>
    </w:pPr>
  </w:style>
  <w:style w:type="character" w:styleId="ae">
    <w:name w:val="footnote reference"/>
    <w:semiHidden/>
    <w:rsid w:val="00E10269"/>
    <w:rPr>
      <w:b/>
      <w:position w:val="6"/>
      <w:sz w:val="16"/>
    </w:rPr>
  </w:style>
  <w:style w:type="paragraph" w:styleId="af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TOC9">
    <w:name w:val="toc 9"/>
    <w:basedOn w:val="TOC8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TOC6">
    <w:name w:val="toc 6"/>
    <w:basedOn w:val="TOC5"/>
    <w:next w:val="a"/>
    <w:semiHidden/>
    <w:rsid w:val="00E10269"/>
    <w:pPr>
      <w:ind w:left="1985" w:hanging="1985"/>
    </w:pPr>
  </w:style>
  <w:style w:type="paragraph" w:styleId="TOC7">
    <w:name w:val="toc 7"/>
    <w:basedOn w:val="TOC6"/>
    <w:next w:val="a"/>
    <w:semiHidden/>
    <w:rsid w:val="00E10269"/>
    <w:pPr>
      <w:ind w:left="2268" w:hanging="2268"/>
    </w:pPr>
  </w:style>
  <w:style w:type="paragraph" w:styleId="23">
    <w:name w:val="List Bullet 2"/>
    <w:basedOn w:val="af0"/>
    <w:rsid w:val="00E10269"/>
    <w:pPr>
      <w:ind w:left="851"/>
    </w:pPr>
  </w:style>
  <w:style w:type="paragraph" w:styleId="30">
    <w:name w:val="List Bullet 3"/>
    <w:basedOn w:val="23"/>
    <w:rsid w:val="00E10269"/>
    <w:pPr>
      <w:ind w:left="1135"/>
    </w:pPr>
  </w:style>
  <w:style w:type="paragraph" w:styleId="ad">
    <w:name w:val="List Number"/>
    <w:basedOn w:val="af1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4">
    <w:name w:val="List 2"/>
    <w:basedOn w:val="af1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10269"/>
    <w:pPr>
      <w:ind w:left="1135"/>
    </w:pPr>
  </w:style>
  <w:style w:type="paragraph" w:styleId="40">
    <w:name w:val="List 4"/>
    <w:basedOn w:val="31"/>
    <w:rsid w:val="00E10269"/>
    <w:pPr>
      <w:ind w:left="1418"/>
    </w:pPr>
  </w:style>
  <w:style w:type="paragraph" w:styleId="50">
    <w:name w:val="List 5"/>
    <w:basedOn w:val="40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1">
    <w:name w:val="List"/>
    <w:basedOn w:val="a"/>
    <w:rsid w:val="00E10269"/>
    <w:pPr>
      <w:ind w:left="568" w:hanging="284"/>
    </w:pPr>
  </w:style>
  <w:style w:type="paragraph" w:styleId="af0">
    <w:name w:val="List Bullet"/>
    <w:basedOn w:val="af1"/>
    <w:rsid w:val="00E10269"/>
  </w:style>
  <w:style w:type="paragraph" w:styleId="41">
    <w:name w:val="List Bullet 4"/>
    <w:basedOn w:val="30"/>
    <w:rsid w:val="00E10269"/>
    <w:pPr>
      <w:ind w:left="1418"/>
    </w:pPr>
  </w:style>
  <w:style w:type="paragraph" w:styleId="51">
    <w:name w:val="List Bullet 5"/>
    <w:basedOn w:val="41"/>
    <w:rsid w:val="00E10269"/>
    <w:pPr>
      <w:ind w:left="1702"/>
    </w:pPr>
  </w:style>
  <w:style w:type="paragraph" w:customStyle="1" w:styleId="B1">
    <w:name w:val="B1"/>
    <w:basedOn w:val="af1"/>
    <w:rsid w:val="00E10269"/>
  </w:style>
  <w:style w:type="paragraph" w:customStyle="1" w:styleId="B2">
    <w:name w:val="B2"/>
    <w:basedOn w:val="24"/>
    <w:rsid w:val="00E10269"/>
  </w:style>
  <w:style w:type="paragraph" w:customStyle="1" w:styleId="B3">
    <w:name w:val="B3"/>
    <w:basedOn w:val="31"/>
    <w:rsid w:val="00E10269"/>
  </w:style>
  <w:style w:type="paragraph" w:customStyle="1" w:styleId="B4">
    <w:name w:val="B4"/>
    <w:basedOn w:val="40"/>
    <w:rsid w:val="00E10269"/>
  </w:style>
  <w:style w:type="paragraph" w:customStyle="1" w:styleId="B5">
    <w:name w:val="B5"/>
    <w:basedOn w:val="50"/>
    <w:rsid w:val="00E10269"/>
  </w:style>
  <w:style w:type="paragraph" w:styleId="af2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42075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983933"/>
  </w:style>
  <w:style w:type="character" w:customStyle="1" w:styleId="TALCar">
    <w:name w:val="TAL Car"/>
    <w:link w:val="TAL"/>
    <w:locked/>
    <w:rsid w:val="000E5EF8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af6"/>
    <w:rsid w:val="008B26F0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8B26F0"/>
    <w:rPr>
      <w:rFonts w:ascii="宋体"/>
      <w:sz w:val="18"/>
      <w:szCs w:val="18"/>
      <w:lang w:val="en-GB" w:eastAsia="en-GB"/>
    </w:rPr>
  </w:style>
  <w:style w:type="character" w:customStyle="1" w:styleId="a5">
    <w:name w:val="页眉 字符"/>
    <w:basedOn w:val="a0"/>
    <w:link w:val="a4"/>
    <w:rsid w:val="00C579C0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23328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B85BD-B234-4ABE-B967-CB37B918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Xiaoran Zhang</cp:lastModifiedBy>
  <cp:revision>3</cp:revision>
  <cp:lastPrinted>2000-02-29T03:31:00Z</cp:lastPrinted>
  <dcterms:created xsi:type="dcterms:W3CDTF">2023-09-14T09:57:00Z</dcterms:created>
  <dcterms:modified xsi:type="dcterms:W3CDTF">2023-09-14T09:58:00Z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(3)iI3mGAKJn93tmI9t6Kg1wdLw9UUUN+T82xH6AnAxmMNI1qa+/reErOIweuwxwkY8ZuFzlwj+
Kh2SzVk2foFngOx5xRsMtq4PWpQA3rWCzI5xkAQetMh1Qk5N8QZWA8jDxABgsdks62CEo54G
drhEkuGfjnPaJGpnGjSVz8H1MBfTuWnaukA+VgJMEPxIXCIrJ1tRohMvdgD5yu+42S2i4fxu
Lef885kDXi0KWOebCj</vt:lpwstr>
  </property>
  <property fmtid="{D5CDD505-2E9C-101B-9397-08002B2CF9AE}" pid="5" name="_2015_ms_pID_7253431">
    <vt:lpwstr>HSN41IRBqPy5nBNA9BddpUtmVnorZ6YoHCWg0kLzvAoecO/2/PUq9D
PeOs7LfmUhztW1Z+q5UQ6kQnBAztsfuFZaTqKXSoPhGo40fOz4kJuuyuU9ldCPNtlgWlT8yC
3ZOmPhry0neZPrX8Cy1jEfdR/qa1Ep7KTZAq+XCtTe4Ya1sbQsRjmjJiu7HBT0ZtIDhkjTp7
r9sybc8mgAtI3JpmjlLWsnReSDoMLfG190vh</vt:lpwstr>
  </property>
  <property fmtid="{D5CDD505-2E9C-101B-9397-08002B2CF9AE}" pid="6" name="_2015_ms_pID_7253432">
    <vt:lpwstr>g5H5buWzqnLS8FarXTCYF3c=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1659416966</vt:lpwstr>
  </property>
</Properties>
</file>