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17446" w14:textId="77777777" w:rsidR="001F547A" w:rsidRDefault="001F547A" w:rsidP="001F54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165"/>
      <w:bookmarkStart w:id="20" w:name="_Toc131535736"/>
      <w:bookmarkStart w:id="21" w:name="_Toc137399027"/>
      <w:bookmarkStart w:id="22" w:name="_Toc1388818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R4-2312102</w:t>
        </w:r>
      </w:fldSimple>
    </w:p>
    <w:p w14:paraId="00164F97" w14:textId="77777777" w:rsidR="001F547A" w:rsidRDefault="001F547A" w:rsidP="001F54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47A" w14:paraId="2F9D20CC" w14:textId="77777777" w:rsidTr="00D94B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80322" w14:textId="77777777" w:rsidR="001F547A" w:rsidRDefault="001F547A" w:rsidP="00D94B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547A" w14:paraId="2B2E251C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FF386" w14:textId="77777777" w:rsidR="001F547A" w:rsidRDefault="001F547A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47A" w14:paraId="0B9E2D3F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27D50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14A9DB1E" w14:textId="77777777" w:rsidTr="00D94B71">
        <w:tc>
          <w:tcPr>
            <w:tcW w:w="142" w:type="dxa"/>
            <w:tcBorders>
              <w:left w:val="single" w:sz="4" w:space="0" w:color="auto"/>
            </w:tcBorders>
          </w:tcPr>
          <w:p w14:paraId="4E3A92CB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E4578" w14:textId="77777777" w:rsidR="001F547A" w:rsidRPr="00410371" w:rsidRDefault="001F547A" w:rsidP="00D94B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C5BF09F" w14:textId="77777777" w:rsidR="001F547A" w:rsidRDefault="001F547A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AF068" w14:textId="77777777" w:rsidR="001F547A" w:rsidRPr="00410371" w:rsidRDefault="001F547A" w:rsidP="00D94B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0369</w:t>
              </w:r>
            </w:fldSimple>
          </w:p>
        </w:tc>
        <w:tc>
          <w:tcPr>
            <w:tcW w:w="709" w:type="dxa"/>
          </w:tcPr>
          <w:p w14:paraId="0055AE4F" w14:textId="77777777" w:rsidR="001F547A" w:rsidRDefault="001F547A" w:rsidP="00D94B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CCF28" w14:textId="77777777" w:rsidR="001F547A" w:rsidRPr="00410371" w:rsidRDefault="001F547A" w:rsidP="00D94B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743627" w14:textId="77777777" w:rsidR="001F547A" w:rsidRDefault="001F547A" w:rsidP="00D94B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4E71BA" w14:textId="77777777" w:rsidR="001F547A" w:rsidRPr="00410371" w:rsidRDefault="001F547A" w:rsidP="00D94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DB447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1F547A" w14:paraId="02BB5296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7C0C6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1F547A" w14:paraId="4D6480DB" w14:textId="77777777" w:rsidTr="00D94B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BF21F" w14:textId="77777777" w:rsidR="001F547A" w:rsidRPr="00F25D98" w:rsidRDefault="001F547A" w:rsidP="00D94B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47A" w14:paraId="384CDBED" w14:textId="77777777" w:rsidTr="00D94B71">
        <w:tc>
          <w:tcPr>
            <w:tcW w:w="9641" w:type="dxa"/>
            <w:gridSpan w:val="9"/>
          </w:tcPr>
          <w:p w14:paraId="23B02A20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DE5D1" w14:textId="77777777" w:rsidR="001F547A" w:rsidRDefault="001F547A" w:rsidP="001F54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47A" w14:paraId="6A2FD469" w14:textId="77777777" w:rsidTr="00D94B71">
        <w:tc>
          <w:tcPr>
            <w:tcW w:w="2835" w:type="dxa"/>
          </w:tcPr>
          <w:p w14:paraId="7F867124" w14:textId="77777777" w:rsidR="001F547A" w:rsidRDefault="001F547A" w:rsidP="00D94B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F79C5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78F8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0AC57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752D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AC0494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389BAD" w14:textId="7E94FA3E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B903A2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D11C7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F4A72C" w14:textId="77777777" w:rsidR="001F547A" w:rsidRDefault="001F547A" w:rsidP="001F54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47A" w14:paraId="09FD4C7E" w14:textId="77777777" w:rsidTr="00D94B71">
        <w:tc>
          <w:tcPr>
            <w:tcW w:w="9640" w:type="dxa"/>
            <w:gridSpan w:val="11"/>
          </w:tcPr>
          <w:p w14:paraId="0FBE1376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077992D7" w14:textId="77777777" w:rsidTr="00D94B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C4135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E7A60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38.141-1: Correction to ACLR and CACLR requirement</w:t>
              </w:r>
            </w:fldSimple>
          </w:p>
        </w:tc>
      </w:tr>
      <w:tr w:rsidR="001F547A" w14:paraId="5D463853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5E02ED0A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C758C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152EF09D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69EBB865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DD848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F547A" w14:paraId="1F8B9A2E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44D18230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C4C65" w14:textId="52FA36E1" w:rsidR="001F547A" w:rsidRDefault="00066994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F547A" w14:paraId="63B85AB7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49A6A83C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0D141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4C0699D6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327D0FD9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5CADB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D3F0EC" w14:textId="77777777" w:rsidR="001F547A" w:rsidRDefault="001F547A" w:rsidP="00D94B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E84E0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C4883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1F547A" w14:paraId="03084A39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34489530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0223C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E42CC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D54E46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2895D0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3986FCDD" w14:textId="77777777" w:rsidTr="00D94B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42846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9EEC8" w14:textId="77777777" w:rsidR="001F547A" w:rsidRDefault="001F547A" w:rsidP="00D94B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A480C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AC295" w14:textId="77777777" w:rsidR="001F547A" w:rsidRDefault="001F547A" w:rsidP="00D94B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7C03F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F547A" w14:paraId="7DC72181" w14:textId="77777777" w:rsidTr="00D94B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F8B2C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AAC524" w14:textId="77777777" w:rsidR="001F547A" w:rsidRDefault="001F547A" w:rsidP="00D94B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59CBB9" w14:textId="77777777" w:rsidR="001F547A" w:rsidRDefault="001F547A" w:rsidP="00D94B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E94349" w14:textId="77777777" w:rsidR="001F547A" w:rsidRPr="007C2097" w:rsidRDefault="001F547A" w:rsidP="00D94B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547A" w14:paraId="328D62CE" w14:textId="77777777" w:rsidTr="00D94B71">
        <w:tc>
          <w:tcPr>
            <w:tcW w:w="1843" w:type="dxa"/>
          </w:tcPr>
          <w:p w14:paraId="5B5D57D5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F7DE4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5A558A8A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43D8B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9ECFE" w14:textId="4BF95259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 in the tables for the NR-U bands,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1F547A" w14:paraId="0BD3D78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0A7CD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22AE0" w14:textId="77777777" w:rsidR="001F547A" w:rsidRDefault="001F547A" w:rsidP="001F5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1064983E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FF95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9DC49" w14:textId="36D90A6E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for NR-U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F547A" w14:paraId="469AB9F6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12D14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B5F10" w14:textId="77777777" w:rsidR="001F547A" w:rsidRDefault="001F547A" w:rsidP="001F5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64562957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CE158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DB1AE" w14:textId="3F71FF98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and CACLR requirement in non-contiguous spectrum for NR-U would be incorrect.</w:t>
            </w:r>
          </w:p>
        </w:tc>
      </w:tr>
      <w:tr w:rsidR="001F547A" w14:paraId="3E73A8A3" w14:textId="77777777" w:rsidTr="00D94B71">
        <w:tc>
          <w:tcPr>
            <w:tcW w:w="2694" w:type="dxa"/>
            <w:gridSpan w:val="2"/>
          </w:tcPr>
          <w:p w14:paraId="587CD33C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07C76" w14:textId="77777777" w:rsidR="001F547A" w:rsidRDefault="001F547A" w:rsidP="001F5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5516E125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95306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2F6E7" w14:textId="136737B3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1F547A" w14:paraId="12D49736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317D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F7B93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0B2969B9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9C02C" w14:textId="77777777" w:rsidR="001F547A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E0B62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79FAB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54C3E" w14:textId="77777777" w:rsidR="001F547A" w:rsidRDefault="001F547A" w:rsidP="00D94B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AE0A7" w14:textId="77777777" w:rsidR="001F547A" w:rsidRDefault="001F547A" w:rsidP="00D94B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47A" w14:paraId="19C90CC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985D8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08CAE" w14:textId="1092E1A0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1C78E" w14:textId="77777777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114BFC" w14:textId="3CD65922" w:rsidR="001F547A" w:rsidRDefault="001F547A" w:rsidP="001F5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CBB44" w14:textId="054C7710" w:rsidR="001F547A" w:rsidRDefault="001F547A" w:rsidP="001F5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F547A" w14:paraId="74403E83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D9EE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167EA" w14:textId="77777777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C376D" w14:textId="61805988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72C03" w14:textId="1E485153" w:rsidR="001F547A" w:rsidRDefault="001F547A" w:rsidP="001F5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039A4" w14:textId="57649F3D" w:rsidR="001F547A" w:rsidRDefault="001F547A" w:rsidP="001F5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47A" w14:paraId="19AD85DC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B240B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2AEF6" w14:textId="77777777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DB98" w14:textId="4A3DC8F1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B5A52" w14:textId="5FF5EE48" w:rsidR="001F547A" w:rsidRDefault="001F547A" w:rsidP="001F5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4B842" w14:textId="78C33617" w:rsidR="001F547A" w:rsidRDefault="001F547A" w:rsidP="001F5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47A" w14:paraId="7C60B57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50025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36043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1F547A" w14:paraId="30D75880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83BC" w14:textId="77777777" w:rsidR="001F547A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D7892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47A" w:rsidRPr="008863B9" w14:paraId="55F02133" w14:textId="77777777" w:rsidTr="00D94B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AE9B6" w14:textId="77777777" w:rsidR="001F547A" w:rsidRPr="008863B9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94C256" w14:textId="77777777" w:rsidR="001F547A" w:rsidRPr="008863B9" w:rsidRDefault="001F547A" w:rsidP="00D94B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47A" w14:paraId="4E2A3BE0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69810" w14:textId="77777777" w:rsidR="001F547A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48549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47F1F7" w14:textId="77777777" w:rsidR="001F547A" w:rsidRDefault="001F547A" w:rsidP="001F547A">
      <w:pPr>
        <w:pStyle w:val="CRCoverPage"/>
        <w:spacing w:after="0"/>
        <w:rPr>
          <w:noProof/>
          <w:sz w:val="8"/>
          <w:szCs w:val="8"/>
        </w:rPr>
      </w:pPr>
    </w:p>
    <w:p w14:paraId="741A78A7" w14:textId="77777777" w:rsidR="001F547A" w:rsidRDefault="001F547A" w:rsidP="001F547A">
      <w:pPr>
        <w:rPr>
          <w:noProof/>
        </w:rPr>
        <w:sectPr w:rsidR="001F54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124ED6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124ED6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5EB5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124ED6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9435E1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124ED6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rPr>
          <w:lang w:eastAsia="ko-KR"/>
        </w:rPr>
      </w:pPr>
    </w:p>
    <w:p w14:paraId="3FD1FF23" w14:textId="4C07B475" w:rsidR="003B22C3" w:rsidRPr="008C3753" w:rsidRDefault="003B22C3" w:rsidP="003B22C3">
      <w:pPr>
        <w:rPr>
          <w:rFonts w:cs="v5.0.0"/>
          <w:lang w:eastAsia="ko-KR"/>
        </w:rPr>
      </w:pPr>
      <w:bookmarkStart w:id="24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413A7EE2" w:rsidR="00461BD1" w:rsidRPr="008C3753" w:rsidRDefault="00401FEF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of the NR carrier transmitted at the other edge of the gap is 25, 30, 35, 40, 45, 50, 60, 70, 80, 90, 100 MHz.</w:t>
            </w:r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4"/>
    <w:p w14:paraId="0AD79571" w14:textId="5AA96843" w:rsidR="000350E4" w:rsidRDefault="000350E4" w:rsidP="000350E4">
      <w:pPr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1590"/>
        <w:gridCol w:w="1926"/>
        <w:gridCol w:w="1196"/>
        <w:gridCol w:w="1895"/>
        <w:gridCol w:w="749"/>
      </w:tblGrid>
      <w:tr w:rsidR="000350E4" w14:paraId="05F006A5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614DE142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5" w:author="Johan Sköld" w:date="2023-08-24T12:26:00Z">
              <w:r w:rsidDel="001F547A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1F547A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6" w:author="Johan Sköld" w:date="2023-08-24T12:27:00Z">
              <w:r w:rsidR="001F547A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rPr>
          <w:lang w:eastAsia="ko-KR"/>
        </w:rPr>
      </w:pPr>
      <w:r w:rsidRPr="008C3753">
        <w:rPr>
          <w:lang w:eastAsia="ko-KR"/>
        </w:rPr>
        <w:lastRenderedPageBreak/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4906384E" w:rsidR="00461BD1" w:rsidRPr="008C3753" w:rsidRDefault="00401FEF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MHz.</w:t>
            </w:r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9"/>
        <w:gridCol w:w="1568"/>
        <w:gridCol w:w="1888"/>
        <w:gridCol w:w="1187"/>
        <w:gridCol w:w="1875"/>
        <w:gridCol w:w="878"/>
      </w:tblGrid>
      <w:tr w:rsidR="0093427A" w14:paraId="41DD78A8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21B2C161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7" w:author="Johan Sköld" w:date="2023-08-24T12:27:00Z">
              <w:r w:rsidDel="001F547A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1F547A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8" w:author="Johan Sköld" w:date="2023-08-24T12:27:00Z">
              <w:r w:rsidR="001F547A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162B" w14:textId="77777777" w:rsidR="00815563" w:rsidRDefault="00815563">
      <w:r>
        <w:separator/>
      </w:r>
    </w:p>
  </w:endnote>
  <w:endnote w:type="continuationSeparator" w:id="0">
    <w:p w14:paraId="4A109DDA" w14:textId="77777777" w:rsidR="00815563" w:rsidRDefault="0081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317E" w14:textId="77777777" w:rsidR="00815563" w:rsidRDefault="00815563">
      <w:r>
        <w:separator/>
      </w:r>
    </w:p>
  </w:footnote>
  <w:footnote w:type="continuationSeparator" w:id="0">
    <w:p w14:paraId="3B4CDD9F" w14:textId="77777777" w:rsidR="00815563" w:rsidRDefault="00815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C71A" w14:textId="77777777" w:rsidR="001F547A" w:rsidRDefault="001F5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5F46DB84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9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391E334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9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257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22981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2869104">
    <w:abstractNumId w:val="3"/>
  </w:num>
  <w:num w:numId="4" w16cid:durableId="771366252">
    <w:abstractNumId w:val="25"/>
  </w:num>
  <w:num w:numId="5" w16cid:durableId="355740082">
    <w:abstractNumId w:val="15"/>
  </w:num>
  <w:num w:numId="6" w16cid:durableId="1654406443">
    <w:abstractNumId w:val="63"/>
  </w:num>
  <w:num w:numId="7" w16cid:durableId="1804082842">
    <w:abstractNumId w:val="83"/>
  </w:num>
  <w:num w:numId="8" w16cid:durableId="1803306769">
    <w:abstractNumId w:val="59"/>
  </w:num>
  <w:num w:numId="9" w16cid:durableId="1269659478">
    <w:abstractNumId w:val="84"/>
  </w:num>
  <w:num w:numId="10" w16cid:durableId="1262496128">
    <w:abstractNumId w:val="46"/>
  </w:num>
  <w:num w:numId="11" w16cid:durableId="580019052">
    <w:abstractNumId w:val="41"/>
  </w:num>
  <w:num w:numId="12" w16cid:durableId="318922353">
    <w:abstractNumId w:val="51"/>
  </w:num>
  <w:num w:numId="13" w16cid:durableId="576407445">
    <w:abstractNumId w:val="75"/>
  </w:num>
  <w:num w:numId="14" w16cid:durableId="430584993">
    <w:abstractNumId w:val="53"/>
  </w:num>
  <w:num w:numId="15" w16cid:durableId="538905447">
    <w:abstractNumId w:val="2"/>
  </w:num>
  <w:num w:numId="16" w16cid:durableId="1597787883">
    <w:abstractNumId w:val="78"/>
  </w:num>
  <w:num w:numId="17" w16cid:durableId="2143494566">
    <w:abstractNumId w:val="69"/>
  </w:num>
  <w:num w:numId="18" w16cid:durableId="103041468">
    <w:abstractNumId w:val="49"/>
  </w:num>
  <w:num w:numId="19" w16cid:durableId="148208269">
    <w:abstractNumId w:val="26"/>
  </w:num>
  <w:num w:numId="20" w16cid:durableId="555044585">
    <w:abstractNumId w:val="7"/>
  </w:num>
  <w:num w:numId="21" w16cid:durableId="1322271931">
    <w:abstractNumId w:val="72"/>
  </w:num>
  <w:num w:numId="22" w16cid:durableId="148717155">
    <w:abstractNumId w:val="57"/>
  </w:num>
  <w:num w:numId="23" w16cid:durableId="1221404269">
    <w:abstractNumId w:val="1"/>
  </w:num>
  <w:num w:numId="24" w16cid:durableId="524515298">
    <w:abstractNumId w:val="38"/>
  </w:num>
  <w:num w:numId="25" w16cid:durableId="689261257">
    <w:abstractNumId w:val="18"/>
  </w:num>
  <w:num w:numId="26" w16cid:durableId="1128086384">
    <w:abstractNumId w:val="55"/>
  </w:num>
  <w:num w:numId="27" w16cid:durableId="1804737377">
    <w:abstractNumId w:val="34"/>
  </w:num>
  <w:num w:numId="28" w16cid:durableId="974530952">
    <w:abstractNumId w:val="11"/>
  </w:num>
  <w:num w:numId="29" w16cid:durableId="284194296">
    <w:abstractNumId w:val="56"/>
  </w:num>
  <w:num w:numId="30" w16cid:durableId="673652886">
    <w:abstractNumId w:val="8"/>
  </w:num>
  <w:num w:numId="31" w16cid:durableId="2145417372">
    <w:abstractNumId w:val="10"/>
  </w:num>
  <w:num w:numId="32" w16cid:durableId="1569029029">
    <w:abstractNumId w:val="37"/>
  </w:num>
  <w:num w:numId="33" w16cid:durableId="1558740357">
    <w:abstractNumId w:val="89"/>
  </w:num>
  <w:num w:numId="34" w16cid:durableId="1699426105">
    <w:abstractNumId w:val="66"/>
  </w:num>
  <w:num w:numId="35" w16cid:durableId="359361120">
    <w:abstractNumId w:val="76"/>
  </w:num>
  <w:num w:numId="36" w16cid:durableId="1285841797">
    <w:abstractNumId w:val="52"/>
  </w:num>
  <w:num w:numId="37" w16cid:durableId="1034964306">
    <w:abstractNumId w:val="12"/>
  </w:num>
  <w:num w:numId="38" w16cid:durableId="930822271">
    <w:abstractNumId w:val="40"/>
  </w:num>
  <w:num w:numId="39" w16cid:durableId="1381708420">
    <w:abstractNumId w:val="14"/>
  </w:num>
  <w:num w:numId="40" w16cid:durableId="39592849">
    <w:abstractNumId w:val="22"/>
  </w:num>
  <w:num w:numId="41" w16cid:durableId="1574583915">
    <w:abstractNumId w:val="73"/>
  </w:num>
  <w:num w:numId="42" w16cid:durableId="1898392167">
    <w:abstractNumId w:val="71"/>
  </w:num>
  <w:num w:numId="43" w16cid:durableId="1638341105">
    <w:abstractNumId w:val="44"/>
  </w:num>
  <w:num w:numId="44" w16cid:durableId="789200492">
    <w:abstractNumId w:val="29"/>
  </w:num>
  <w:num w:numId="45" w16cid:durableId="12733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743529057">
    <w:abstractNumId w:val="21"/>
  </w:num>
  <w:num w:numId="47" w16cid:durableId="1739787965">
    <w:abstractNumId w:val="5"/>
  </w:num>
  <w:num w:numId="48" w16cid:durableId="1703434608">
    <w:abstractNumId w:val="79"/>
  </w:num>
  <w:num w:numId="49" w16cid:durableId="1714766147">
    <w:abstractNumId w:val="70"/>
  </w:num>
  <w:num w:numId="50" w16cid:durableId="18431223">
    <w:abstractNumId w:val="87"/>
  </w:num>
  <w:num w:numId="51" w16cid:durableId="917205580">
    <w:abstractNumId w:val="13"/>
  </w:num>
  <w:num w:numId="52" w16cid:durableId="1418865729">
    <w:abstractNumId w:val="24"/>
  </w:num>
  <w:num w:numId="53" w16cid:durableId="686171884">
    <w:abstractNumId w:val="32"/>
  </w:num>
  <w:num w:numId="54" w16cid:durableId="197011057">
    <w:abstractNumId w:val="48"/>
  </w:num>
  <w:num w:numId="55" w16cid:durableId="834102125">
    <w:abstractNumId w:val="33"/>
  </w:num>
  <w:num w:numId="56" w16cid:durableId="757600993">
    <w:abstractNumId w:val="54"/>
  </w:num>
  <w:num w:numId="57" w16cid:durableId="67073451">
    <w:abstractNumId w:val="86"/>
  </w:num>
  <w:num w:numId="58" w16cid:durableId="249705015">
    <w:abstractNumId w:val="60"/>
  </w:num>
  <w:num w:numId="59" w16cid:durableId="1130055756">
    <w:abstractNumId w:val="42"/>
  </w:num>
  <w:num w:numId="60" w16cid:durableId="937909090">
    <w:abstractNumId w:val="6"/>
  </w:num>
  <w:num w:numId="61" w16cid:durableId="1500342464">
    <w:abstractNumId w:val="16"/>
  </w:num>
  <w:num w:numId="62" w16cid:durableId="1131435879">
    <w:abstractNumId w:val="20"/>
  </w:num>
  <w:num w:numId="63" w16cid:durableId="2100442422">
    <w:abstractNumId w:val="62"/>
  </w:num>
  <w:num w:numId="64" w16cid:durableId="285548261">
    <w:abstractNumId w:val="17"/>
  </w:num>
  <w:num w:numId="65" w16cid:durableId="568616303">
    <w:abstractNumId w:val="65"/>
  </w:num>
  <w:num w:numId="66" w16cid:durableId="1085566097">
    <w:abstractNumId w:val="61"/>
  </w:num>
  <w:num w:numId="67" w16cid:durableId="741369110">
    <w:abstractNumId w:val="45"/>
  </w:num>
  <w:num w:numId="68" w16cid:durableId="435559553">
    <w:abstractNumId w:val="39"/>
  </w:num>
  <w:num w:numId="69" w16cid:durableId="1187867062">
    <w:abstractNumId w:val="9"/>
  </w:num>
  <w:num w:numId="70" w16cid:durableId="1567257217">
    <w:abstractNumId w:val="85"/>
  </w:num>
  <w:num w:numId="71" w16cid:durableId="160395975">
    <w:abstractNumId w:val="30"/>
  </w:num>
  <w:num w:numId="72" w16cid:durableId="1343051978">
    <w:abstractNumId w:val="68"/>
  </w:num>
  <w:num w:numId="73" w16cid:durableId="149711808">
    <w:abstractNumId w:val="36"/>
  </w:num>
  <w:num w:numId="74" w16cid:durableId="640236031">
    <w:abstractNumId w:val="81"/>
  </w:num>
  <w:num w:numId="75" w16cid:durableId="1341352289">
    <w:abstractNumId w:val="82"/>
  </w:num>
  <w:num w:numId="76" w16cid:durableId="737215663">
    <w:abstractNumId w:val="27"/>
  </w:num>
  <w:num w:numId="77" w16cid:durableId="1473213843">
    <w:abstractNumId w:val="47"/>
  </w:num>
  <w:num w:numId="78" w16cid:durableId="908004066">
    <w:abstractNumId w:val="35"/>
  </w:num>
  <w:num w:numId="79" w16cid:durableId="1805536002">
    <w:abstractNumId w:val="74"/>
  </w:num>
  <w:num w:numId="80" w16cid:durableId="955716007">
    <w:abstractNumId w:val="4"/>
  </w:num>
  <w:num w:numId="81" w16cid:durableId="1817795821">
    <w:abstractNumId w:val="80"/>
  </w:num>
  <w:num w:numId="82" w16cid:durableId="1619751529">
    <w:abstractNumId w:val="28"/>
  </w:num>
  <w:num w:numId="83" w16cid:durableId="1911043054">
    <w:abstractNumId w:val="77"/>
  </w:num>
  <w:num w:numId="84" w16cid:durableId="1097287681">
    <w:abstractNumId w:val="23"/>
  </w:num>
  <w:num w:numId="85" w16cid:durableId="1514226320">
    <w:abstractNumId w:val="64"/>
  </w:num>
  <w:num w:numId="86" w16cid:durableId="687491993">
    <w:abstractNumId w:val="43"/>
  </w:num>
  <w:num w:numId="87" w16cid:durableId="792944757">
    <w:abstractNumId w:val="50"/>
  </w:num>
  <w:num w:numId="88" w16cid:durableId="665597368">
    <w:abstractNumId w:val="67"/>
  </w:num>
  <w:num w:numId="89" w16cid:durableId="277571034">
    <w:abstractNumId w:val="88"/>
  </w:num>
  <w:num w:numId="90" w16cid:durableId="2116630444">
    <w:abstractNumId w:val="31"/>
  </w:num>
  <w:num w:numId="91" w16cid:durableId="907114755">
    <w:abstractNumId w:val="58"/>
  </w:num>
  <w:num w:numId="92" w16cid:durableId="1203248984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66994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3A13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044"/>
    <w:rsid w:val="00153C24"/>
    <w:rsid w:val="00153E00"/>
    <w:rsid w:val="001549E9"/>
    <w:rsid w:val="00154E70"/>
    <w:rsid w:val="00156C3E"/>
    <w:rsid w:val="001573E8"/>
    <w:rsid w:val="00157ACB"/>
    <w:rsid w:val="00163CD4"/>
    <w:rsid w:val="00163DFC"/>
    <w:rsid w:val="00170FA7"/>
    <w:rsid w:val="001729A2"/>
    <w:rsid w:val="00177EED"/>
    <w:rsid w:val="00180391"/>
    <w:rsid w:val="0018192F"/>
    <w:rsid w:val="00181E8F"/>
    <w:rsid w:val="00183B25"/>
    <w:rsid w:val="00183C17"/>
    <w:rsid w:val="0018473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547A"/>
    <w:rsid w:val="001F65A7"/>
    <w:rsid w:val="00201F41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1FEF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6A7A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1981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5513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3ACC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8E5"/>
    <w:rsid w:val="005A3FCA"/>
    <w:rsid w:val="005A4AC0"/>
    <w:rsid w:val="005A7332"/>
    <w:rsid w:val="005A7D24"/>
    <w:rsid w:val="005B00C6"/>
    <w:rsid w:val="005B02EA"/>
    <w:rsid w:val="005B1E38"/>
    <w:rsid w:val="005B23A9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1DF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06F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563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3334"/>
    <w:rsid w:val="009D420F"/>
    <w:rsid w:val="009D56A3"/>
    <w:rsid w:val="009D675F"/>
    <w:rsid w:val="009D7512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25D9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6D71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C5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C782C"/>
    <w:rsid w:val="00BD07C2"/>
    <w:rsid w:val="00BD09FA"/>
    <w:rsid w:val="00BD2366"/>
    <w:rsid w:val="00BD297C"/>
    <w:rsid w:val="00BD2DB3"/>
    <w:rsid w:val="00BD4D45"/>
    <w:rsid w:val="00BD71EF"/>
    <w:rsid w:val="00BE2DD3"/>
    <w:rsid w:val="00BE2FD1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18A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D83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DF6471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5F5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669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669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06699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669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69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69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699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699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994"/>
    <w:pPr>
      <w:outlineLvl w:val="8"/>
    </w:pPr>
  </w:style>
  <w:style w:type="character" w:default="1" w:styleId="DefaultParagraphFont">
    <w:name w:val="Default Paragraph Font"/>
    <w:semiHidden/>
    <w:rsid w:val="000669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6994"/>
  </w:style>
  <w:style w:type="paragraph" w:customStyle="1" w:styleId="H6">
    <w:name w:val="H6"/>
    <w:basedOn w:val="Heading5"/>
    <w:next w:val="Normal"/>
    <w:link w:val="H6Char"/>
    <w:rsid w:val="000669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66994"/>
    <w:pPr>
      <w:ind w:left="1418" w:hanging="1418"/>
    </w:pPr>
  </w:style>
  <w:style w:type="paragraph" w:styleId="TOC8">
    <w:name w:val="toc 8"/>
    <w:basedOn w:val="TOC1"/>
    <w:rsid w:val="00066994"/>
    <w:pPr>
      <w:spacing w:before="180"/>
      <w:ind w:left="2693" w:hanging="2693"/>
    </w:pPr>
    <w:rPr>
      <w:b/>
    </w:rPr>
  </w:style>
  <w:style w:type="paragraph" w:styleId="TOC1">
    <w:name w:val="toc 1"/>
    <w:rsid w:val="000669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0669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699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669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0669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66994"/>
    <w:pPr>
      <w:ind w:left="1701" w:hanging="1701"/>
    </w:pPr>
  </w:style>
  <w:style w:type="paragraph" w:styleId="TOC4">
    <w:name w:val="toc 4"/>
    <w:basedOn w:val="TOC3"/>
    <w:rsid w:val="00066994"/>
    <w:pPr>
      <w:ind w:left="1418" w:hanging="1418"/>
    </w:pPr>
  </w:style>
  <w:style w:type="paragraph" w:styleId="TOC3">
    <w:name w:val="toc 3"/>
    <w:basedOn w:val="TOC2"/>
    <w:rsid w:val="00066994"/>
    <w:pPr>
      <w:ind w:left="1134" w:hanging="1134"/>
    </w:pPr>
  </w:style>
  <w:style w:type="paragraph" w:styleId="TOC2">
    <w:name w:val="toc 2"/>
    <w:basedOn w:val="TOC1"/>
    <w:rsid w:val="000669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669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66994"/>
    <w:pPr>
      <w:outlineLvl w:val="9"/>
    </w:pPr>
  </w:style>
  <w:style w:type="paragraph" w:customStyle="1" w:styleId="NF">
    <w:name w:val="NF"/>
    <w:basedOn w:val="NO"/>
    <w:rsid w:val="000669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6994"/>
    <w:pPr>
      <w:keepLines/>
      <w:ind w:left="1135" w:hanging="851"/>
    </w:pPr>
  </w:style>
  <w:style w:type="paragraph" w:customStyle="1" w:styleId="PL">
    <w:name w:val="PL"/>
    <w:link w:val="PLChar"/>
    <w:rsid w:val="000669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6994"/>
    <w:pPr>
      <w:jc w:val="right"/>
    </w:pPr>
  </w:style>
  <w:style w:type="paragraph" w:customStyle="1" w:styleId="TAL">
    <w:name w:val="TAL"/>
    <w:basedOn w:val="Normal"/>
    <w:link w:val="TALChar"/>
    <w:rsid w:val="000669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66994"/>
    <w:rPr>
      <w:b/>
    </w:rPr>
  </w:style>
  <w:style w:type="paragraph" w:customStyle="1" w:styleId="TAC">
    <w:name w:val="TAC"/>
    <w:basedOn w:val="TAL"/>
    <w:link w:val="TACChar"/>
    <w:rsid w:val="00066994"/>
    <w:pPr>
      <w:jc w:val="center"/>
    </w:pPr>
  </w:style>
  <w:style w:type="paragraph" w:customStyle="1" w:styleId="LD">
    <w:name w:val="LD"/>
    <w:rsid w:val="000669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066994"/>
    <w:pPr>
      <w:keepLines/>
      <w:ind w:left="1702" w:hanging="1418"/>
    </w:pPr>
  </w:style>
  <w:style w:type="paragraph" w:customStyle="1" w:styleId="FP">
    <w:name w:val="FP"/>
    <w:basedOn w:val="Normal"/>
    <w:rsid w:val="00066994"/>
    <w:pPr>
      <w:spacing w:after="0"/>
    </w:pPr>
  </w:style>
  <w:style w:type="paragraph" w:customStyle="1" w:styleId="NW">
    <w:name w:val="NW"/>
    <w:basedOn w:val="NO"/>
    <w:rsid w:val="00066994"/>
    <w:pPr>
      <w:spacing w:after="0"/>
    </w:pPr>
  </w:style>
  <w:style w:type="paragraph" w:customStyle="1" w:styleId="EW">
    <w:name w:val="EW"/>
    <w:basedOn w:val="EX"/>
    <w:rsid w:val="00066994"/>
    <w:pPr>
      <w:spacing w:after="0"/>
    </w:pPr>
  </w:style>
  <w:style w:type="paragraph" w:customStyle="1" w:styleId="B1">
    <w:name w:val="B1"/>
    <w:basedOn w:val="List"/>
    <w:link w:val="B1Char"/>
    <w:rsid w:val="00066994"/>
  </w:style>
  <w:style w:type="paragraph" w:styleId="TOC6">
    <w:name w:val="toc 6"/>
    <w:basedOn w:val="TOC5"/>
    <w:next w:val="Normal"/>
    <w:rsid w:val="00066994"/>
    <w:pPr>
      <w:ind w:left="1985" w:hanging="1985"/>
    </w:pPr>
  </w:style>
  <w:style w:type="paragraph" w:styleId="TOC7">
    <w:name w:val="toc 7"/>
    <w:basedOn w:val="TOC6"/>
    <w:next w:val="Normal"/>
    <w:rsid w:val="000669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66994"/>
    <w:rPr>
      <w:color w:val="FF0000"/>
    </w:rPr>
  </w:style>
  <w:style w:type="paragraph" w:customStyle="1" w:styleId="TH">
    <w:name w:val="TH"/>
    <w:basedOn w:val="Normal"/>
    <w:link w:val="THChar"/>
    <w:rsid w:val="000669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69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69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669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669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66994"/>
    <w:pPr>
      <w:ind w:left="851" w:hanging="851"/>
    </w:pPr>
  </w:style>
  <w:style w:type="paragraph" w:customStyle="1" w:styleId="ZH">
    <w:name w:val="ZH"/>
    <w:rsid w:val="000669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66994"/>
    <w:pPr>
      <w:keepNext w:val="0"/>
      <w:spacing w:before="0" w:after="240"/>
    </w:pPr>
  </w:style>
  <w:style w:type="paragraph" w:customStyle="1" w:styleId="ZG">
    <w:name w:val="ZG"/>
    <w:rsid w:val="000669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66994"/>
  </w:style>
  <w:style w:type="paragraph" w:customStyle="1" w:styleId="B3">
    <w:name w:val="B3"/>
    <w:basedOn w:val="List3"/>
    <w:link w:val="B3Char2"/>
    <w:rsid w:val="00066994"/>
  </w:style>
  <w:style w:type="paragraph" w:customStyle="1" w:styleId="B4">
    <w:name w:val="B4"/>
    <w:basedOn w:val="List4"/>
    <w:link w:val="B4Char"/>
    <w:rsid w:val="00066994"/>
  </w:style>
  <w:style w:type="paragraph" w:customStyle="1" w:styleId="B5">
    <w:name w:val="B5"/>
    <w:basedOn w:val="List5"/>
    <w:link w:val="B5Char"/>
    <w:rsid w:val="00066994"/>
  </w:style>
  <w:style w:type="paragraph" w:customStyle="1" w:styleId="ZTD">
    <w:name w:val="ZTD"/>
    <w:basedOn w:val="ZB"/>
    <w:rsid w:val="000669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6994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066994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669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066994"/>
    <w:pPr>
      <w:ind w:left="284"/>
    </w:pPr>
  </w:style>
  <w:style w:type="paragraph" w:styleId="Index1">
    <w:name w:val="index 1"/>
    <w:basedOn w:val="Normal"/>
    <w:rsid w:val="00066994"/>
    <w:pPr>
      <w:keepLines/>
      <w:spacing w:after="0"/>
    </w:pPr>
  </w:style>
  <w:style w:type="paragraph" w:styleId="ListNumber2">
    <w:name w:val="List Number 2"/>
    <w:basedOn w:val="ListNumber"/>
    <w:rsid w:val="00066994"/>
    <w:pPr>
      <w:ind w:left="851"/>
    </w:pPr>
  </w:style>
  <w:style w:type="paragraph" w:styleId="ListBullet2">
    <w:name w:val="List Bullet 2"/>
    <w:basedOn w:val="ListBullet"/>
    <w:link w:val="ListBullet2Char"/>
    <w:rsid w:val="00066994"/>
    <w:pPr>
      <w:ind w:left="851"/>
    </w:pPr>
  </w:style>
  <w:style w:type="paragraph" w:styleId="ListBullet3">
    <w:name w:val="List Bullet 3"/>
    <w:basedOn w:val="ListBullet2"/>
    <w:rsid w:val="00066994"/>
    <w:pPr>
      <w:ind w:left="1135"/>
    </w:pPr>
  </w:style>
  <w:style w:type="paragraph" w:styleId="ListNumber">
    <w:name w:val="List Number"/>
    <w:basedOn w:val="List"/>
    <w:rsid w:val="00066994"/>
  </w:style>
  <w:style w:type="paragraph" w:styleId="List2">
    <w:name w:val="List 2"/>
    <w:basedOn w:val="List"/>
    <w:rsid w:val="00066994"/>
    <w:pPr>
      <w:ind w:left="851"/>
    </w:pPr>
  </w:style>
  <w:style w:type="paragraph" w:styleId="List3">
    <w:name w:val="List 3"/>
    <w:basedOn w:val="List2"/>
    <w:rsid w:val="00066994"/>
    <w:pPr>
      <w:ind w:left="1135"/>
    </w:pPr>
  </w:style>
  <w:style w:type="paragraph" w:styleId="List4">
    <w:name w:val="List 4"/>
    <w:basedOn w:val="List3"/>
    <w:rsid w:val="00066994"/>
    <w:pPr>
      <w:ind w:left="1418"/>
    </w:pPr>
  </w:style>
  <w:style w:type="paragraph" w:styleId="List5">
    <w:name w:val="List 5"/>
    <w:basedOn w:val="List4"/>
    <w:rsid w:val="00066994"/>
    <w:pPr>
      <w:ind w:left="1702"/>
    </w:pPr>
  </w:style>
  <w:style w:type="paragraph" w:styleId="List">
    <w:name w:val="List"/>
    <w:basedOn w:val="Normal"/>
    <w:rsid w:val="00066994"/>
    <w:pPr>
      <w:ind w:left="568" w:hanging="284"/>
    </w:pPr>
  </w:style>
  <w:style w:type="paragraph" w:styleId="ListBullet">
    <w:name w:val="List Bullet"/>
    <w:basedOn w:val="List"/>
    <w:rsid w:val="00066994"/>
  </w:style>
  <w:style w:type="paragraph" w:styleId="ListBullet4">
    <w:name w:val="List Bullet 4"/>
    <w:basedOn w:val="ListBullet3"/>
    <w:rsid w:val="00066994"/>
    <w:pPr>
      <w:ind w:left="1418"/>
    </w:pPr>
  </w:style>
  <w:style w:type="paragraph" w:styleId="ListBullet5">
    <w:name w:val="List Bullet 5"/>
    <w:basedOn w:val="ListBullet4"/>
    <w:rsid w:val="00066994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8121-B4A9-42D2-84CF-DBF3D095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531</TotalTime>
  <Pages>5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231</cp:revision>
  <dcterms:created xsi:type="dcterms:W3CDTF">2022-04-01T08:58:00Z</dcterms:created>
  <dcterms:modified xsi:type="dcterms:W3CDTF">2023-08-31T13:04:00Z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