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AEA8" w14:textId="77777777" w:rsidR="002F7F50" w:rsidRDefault="002F7F50" w:rsidP="002F7F50">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7886"/>
      <w:bookmarkStart w:id="10" w:name="_Toc61178358"/>
      <w:bookmarkStart w:id="11" w:name="_Toc67916425"/>
      <w:bookmarkStart w:id="12" w:name="_Toc74669862"/>
      <w:bookmarkStart w:id="13" w:name="_Toc76543510"/>
      <w:bookmarkStart w:id="14" w:name="_Toc82624170"/>
      <w:bookmarkStart w:id="15" w:name="_Toc90416909"/>
      <w:bookmarkStart w:id="16" w:name="_Toc106771254"/>
      <w:bookmarkStart w:id="17" w:name="_Toc115185329"/>
      <w:bookmarkStart w:id="18" w:name="_Toc123046332"/>
      <w:bookmarkStart w:id="19" w:name="_Toc124156597"/>
      <w:bookmarkStart w:id="20" w:name="_Toc131686373"/>
      <w:bookmarkStart w:id="21" w:name="_Toc138841451"/>
      <w:bookmarkStart w:id="22" w:name="_Toc13893349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R4-2312098</w:t>
        </w:r>
      </w:fldSimple>
    </w:p>
    <w:p w14:paraId="5E491C0D" w14:textId="77777777" w:rsidR="002F7F50" w:rsidRDefault="00000000" w:rsidP="002F7F50">
      <w:pPr>
        <w:pStyle w:val="CRCoverPage"/>
        <w:outlineLvl w:val="0"/>
        <w:rPr>
          <w:b/>
          <w:noProof/>
          <w:sz w:val="24"/>
        </w:rPr>
      </w:pPr>
      <w:fldSimple w:instr=" DOCPROPERTY  Location  \* MERGEFORMAT ">
        <w:r w:rsidR="002F7F50" w:rsidRPr="00BA51D9">
          <w:rPr>
            <w:b/>
            <w:noProof/>
            <w:sz w:val="24"/>
          </w:rPr>
          <w:t>Toulouse</w:t>
        </w:r>
      </w:fldSimple>
      <w:r w:rsidR="002F7F50">
        <w:rPr>
          <w:b/>
          <w:noProof/>
          <w:sz w:val="24"/>
        </w:rPr>
        <w:t xml:space="preserve">, </w:t>
      </w:r>
      <w:fldSimple w:instr=" DOCPROPERTY  Country  \* MERGEFORMAT ">
        <w:r w:rsidR="002F7F50" w:rsidRPr="00BA51D9">
          <w:rPr>
            <w:b/>
            <w:noProof/>
            <w:sz w:val="24"/>
          </w:rPr>
          <w:t>France</w:t>
        </w:r>
      </w:fldSimple>
      <w:r w:rsidR="002F7F50">
        <w:rPr>
          <w:b/>
          <w:noProof/>
          <w:sz w:val="24"/>
        </w:rPr>
        <w:t xml:space="preserve">, </w:t>
      </w:r>
      <w:fldSimple w:instr=" DOCPROPERTY  StartDate  \* MERGEFORMAT ">
        <w:r w:rsidR="002F7F50" w:rsidRPr="00BA51D9">
          <w:rPr>
            <w:b/>
            <w:noProof/>
            <w:sz w:val="24"/>
          </w:rPr>
          <w:t>21st Aug 2023</w:t>
        </w:r>
      </w:fldSimple>
      <w:r w:rsidR="002F7F50">
        <w:rPr>
          <w:b/>
          <w:noProof/>
          <w:sz w:val="24"/>
        </w:rPr>
        <w:t xml:space="preserve"> - </w:t>
      </w:r>
      <w:fldSimple w:instr=" DOCPROPERTY  EndDate  \* MERGEFORMAT ">
        <w:r w:rsidR="002F7F50"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F50" w14:paraId="082DCEDB" w14:textId="77777777" w:rsidTr="00EE4875">
        <w:tc>
          <w:tcPr>
            <w:tcW w:w="9641" w:type="dxa"/>
            <w:gridSpan w:val="9"/>
            <w:tcBorders>
              <w:top w:val="single" w:sz="4" w:space="0" w:color="auto"/>
              <w:left w:val="single" w:sz="4" w:space="0" w:color="auto"/>
              <w:right w:val="single" w:sz="4" w:space="0" w:color="auto"/>
            </w:tcBorders>
          </w:tcPr>
          <w:p w14:paraId="35C60154" w14:textId="77777777" w:rsidR="002F7F50" w:rsidRDefault="002F7F50" w:rsidP="00EE4875">
            <w:pPr>
              <w:pStyle w:val="CRCoverPage"/>
              <w:spacing w:after="0"/>
              <w:jc w:val="right"/>
              <w:rPr>
                <w:i/>
                <w:noProof/>
              </w:rPr>
            </w:pPr>
            <w:r>
              <w:rPr>
                <w:i/>
                <w:noProof/>
                <w:sz w:val="14"/>
              </w:rPr>
              <w:t>CR-Form-v12.2</w:t>
            </w:r>
          </w:p>
        </w:tc>
      </w:tr>
      <w:tr w:rsidR="002F7F50" w14:paraId="2DCC3E23" w14:textId="77777777" w:rsidTr="00EE4875">
        <w:tc>
          <w:tcPr>
            <w:tcW w:w="9641" w:type="dxa"/>
            <w:gridSpan w:val="9"/>
            <w:tcBorders>
              <w:left w:val="single" w:sz="4" w:space="0" w:color="auto"/>
              <w:right w:val="single" w:sz="4" w:space="0" w:color="auto"/>
            </w:tcBorders>
          </w:tcPr>
          <w:p w14:paraId="60656B24" w14:textId="77777777" w:rsidR="002F7F50" w:rsidRDefault="002F7F50" w:rsidP="00EE4875">
            <w:pPr>
              <w:pStyle w:val="CRCoverPage"/>
              <w:spacing w:after="0"/>
              <w:jc w:val="center"/>
              <w:rPr>
                <w:noProof/>
              </w:rPr>
            </w:pPr>
            <w:r>
              <w:rPr>
                <w:b/>
                <w:noProof/>
                <w:sz w:val="32"/>
              </w:rPr>
              <w:t>CHANGE REQUEST</w:t>
            </w:r>
          </w:p>
        </w:tc>
      </w:tr>
      <w:tr w:rsidR="002F7F50" w14:paraId="20C9665F" w14:textId="77777777" w:rsidTr="00EE4875">
        <w:tc>
          <w:tcPr>
            <w:tcW w:w="9641" w:type="dxa"/>
            <w:gridSpan w:val="9"/>
            <w:tcBorders>
              <w:left w:val="single" w:sz="4" w:space="0" w:color="auto"/>
              <w:right w:val="single" w:sz="4" w:space="0" w:color="auto"/>
            </w:tcBorders>
          </w:tcPr>
          <w:p w14:paraId="0F789A70" w14:textId="77777777" w:rsidR="002F7F50" w:rsidRDefault="002F7F50" w:rsidP="00EE4875">
            <w:pPr>
              <w:pStyle w:val="CRCoverPage"/>
              <w:spacing w:after="0"/>
              <w:rPr>
                <w:noProof/>
                <w:sz w:val="8"/>
                <w:szCs w:val="8"/>
              </w:rPr>
            </w:pPr>
          </w:p>
        </w:tc>
      </w:tr>
      <w:tr w:rsidR="002F7F50" w14:paraId="4A052C2F" w14:textId="77777777" w:rsidTr="00EE4875">
        <w:tc>
          <w:tcPr>
            <w:tcW w:w="142" w:type="dxa"/>
            <w:tcBorders>
              <w:left w:val="single" w:sz="4" w:space="0" w:color="auto"/>
            </w:tcBorders>
          </w:tcPr>
          <w:p w14:paraId="69692061" w14:textId="77777777" w:rsidR="002F7F50" w:rsidRDefault="002F7F50" w:rsidP="00EE4875">
            <w:pPr>
              <w:pStyle w:val="CRCoverPage"/>
              <w:spacing w:after="0"/>
              <w:jc w:val="right"/>
              <w:rPr>
                <w:noProof/>
              </w:rPr>
            </w:pPr>
          </w:p>
        </w:tc>
        <w:tc>
          <w:tcPr>
            <w:tcW w:w="1559" w:type="dxa"/>
            <w:shd w:val="pct30" w:color="FFFF00" w:fill="auto"/>
          </w:tcPr>
          <w:p w14:paraId="010C093A" w14:textId="77777777" w:rsidR="002F7F50" w:rsidRPr="00410371" w:rsidRDefault="00000000" w:rsidP="00EE4875">
            <w:pPr>
              <w:pStyle w:val="CRCoverPage"/>
              <w:spacing w:after="0"/>
              <w:jc w:val="right"/>
              <w:rPr>
                <w:b/>
                <w:noProof/>
                <w:sz w:val="28"/>
              </w:rPr>
            </w:pPr>
            <w:fldSimple w:instr=" DOCPROPERTY  Spec#  \* MERGEFORMAT ">
              <w:r w:rsidR="002F7F50" w:rsidRPr="00410371">
                <w:rPr>
                  <w:b/>
                  <w:noProof/>
                  <w:sz w:val="28"/>
                </w:rPr>
                <w:t>38.104</w:t>
              </w:r>
            </w:fldSimple>
          </w:p>
        </w:tc>
        <w:tc>
          <w:tcPr>
            <w:tcW w:w="709" w:type="dxa"/>
          </w:tcPr>
          <w:p w14:paraId="45CA9D55" w14:textId="77777777" w:rsidR="002F7F50" w:rsidRDefault="002F7F50" w:rsidP="00EE4875">
            <w:pPr>
              <w:pStyle w:val="CRCoverPage"/>
              <w:spacing w:after="0"/>
              <w:jc w:val="center"/>
              <w:rPr>
                <w:noProof/>
              </w:rPr>
            </w:pPr>
            <w:r>
              <w:rPr>
                <w:b/>
                <w:noProof/>
                <w:sz w:val="28"/>
              </w:rPr>
              <w:t>CR</w:t>
            </w:r>
          </w:p>
        </w:tc>
        <w:tc>
          <w:tcPr>
            <w:tcW w:w="1276" w:type="dxa"/>
            <w:shd w:val="pct30" w:color="FFFF00" w:fill="auto"/>
          </w:tcPr>
          <w:p w14:paraId="0902A69E" w14:textId="77777777" w:rsidR="002F7F50" w:rsidRPr="00410371" w:rsidRDefault="00000000" w:rsidP="00EE4875">
            <w:pPr>
              <w:pStyle w:val="CRCoverPage"/>
              <w:spacing w:after="0"/>
              <w:rPr>
                <w:noProof/>
              </w:rPr>
            </w:pPr>
            <w:fldSimple w:instr=" DOCPROPERTY  Cr#  \* MERGEFORMAT ">
              <w:r w:rsidR="002F7F50" w:rsidRPr="00410371">
                <w:rPr>
                  <w:b/>
                  <w:noProof/>
                  <w:sz w:val="28"/>
                </w:rPr>
                <w:t>0506</w:t>
              </w:r>
            </w:fldSimple>
          </w:p>
        </w:tc>
        <w:tc>
          <w:tcPr>
            <w:tcW w:w="709" w:type="dxa"/>
          </w:tcPr>
          <w:p w14:paraId="45BEA715" w14:textId="77777777" w:rsidR="002F7F50" w:rsidRDefault="002F7F50" w:rsidP="00EE4875">
            <w:pPr>
              <w:pStyle w:val="CRCoverPage"/>
              <w:tabs>
                <w:tab w:val="right" w:pos="625"/>
              </w:tabs>
              <w:spacing w:after="0"/>
              <w:jc w:val="center"/>
              <w:rPr>
                <w:noProof/>
              </w:rPr>
            </w:pPr>
            <w:r>
              <w:rPr>
                <w:b/>
                <w:bCs/>
                <w:noProof/>
                <w:sz w:val="28"/>
              </w:rPr>
              <w:t>rev</w:t>
            </w:r>
          </w:p>
        </w:tc>
        <w:tc>
          <w:tcPr>
            <w:tcW w:w="992" w:type="dxa"/>
            <w:shd w:val="pct30" w:color="FFFF00" w:fill="auto"/>
          </w:tcPr>
          <w:p w14:paraId="3E1CA67F" w14:textId="77777777" w:rsidR="002F7F50" w:rsidRPr="00410371" w:rsidRDefault="00000000" w:rsidP="00EE4875">
            <w:pPr>
              <w:pStyle w:val="CRCoverPage"/>
              <w:spacing w:after="0"/>
              <w:jc w:val="center"/>
              <w:rPr>
                <w:b/>
                <w:noProof/>
              </w:rPr>
            </w:pPr>
            <w:fldSimple w:instr=" DOCPROPERTY  Revision  \* MERGEFORMAT ">
              <w:r w:rsidR="002F7F50" w:rsidRPr="00410371">
                <w:rPr>
                  <w:b/>
                  <w:noProof/>
                  <w:sz w:val="28"/>
                </w:rPr>
                <w:t>-</w:t>
              </w:r>
            </w:fldSimple>
          </w:p>
        </w:tc>
        <w:tc>
          <w:tcPr>
            <w:tcW w:w="2410" w:type="dxa"/>
          </w:tcPr>
          <w:p w14:paraId="6C2C361E" w14:textId="77777777" w:rsidR="002F7F50" w:rsidRDefault="002F7F50" w:rsidP="00EE48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510E2" w14:textId="77777777" w:rsidR="002F7F50" w:rsidRPr="00410371" w:rsidRDefault="00000000" w:rsidP="00EE4875">
            <w:pPr>
              <w:pStyle w:val="CRCoverPage"/>
              <w:spacing w:after="0"/>
              <w:jc w:val="center"/>
              <w:rPr>
                <w:noProof/>
                <w:sz w:val="28"/>
              </w:rPr>
            </w:pPr>
            <w:fldSimple w:instr=" DOCPROPERTY  Version  \* MERGEFORMAT ">
              <w:r w:rsidR="002F7F50" w:rsidRPr="00410371">
                <w:rPr>
                  <w:b/>
                  <w:noProof/>
                  <w:sz w:val="28"/>
                </w:rPr>
                <w:t>16.16.0</w:t>
              </w:r>
            </w:fldSimple>
          </w:p>
        </w:tc>
        <w:tc>
          <w:tcPr>
            <w:tcW w:w="143" w:type="dxa"/>
            <w:tcBorders>
              <w:right w:val="single" w:sz="4" w:space="0" w:color="auto"/>
            </w:tcBorders>
          </w:tcPr>
          <w:p w14:paraId="6405B532" w14:textId="77777777" w:rsidR="002F7F50" w:rsidRDefault="002F7F50" w:rsidP="00EE4875">
            <w:pPr>
              <w:pStyle w:val="CRCoverPage"/>
              <w:spacing w:after="0"/>
              <w:rPr>
                <w:noProof/>
              </w:rPr>
            </w:pPr>
          </w:p>
        </w:tc>
      </w:tr>
      <w:tr w:rsidR="002F7F50" w14:paraId="2A73CFAC" w14:textId="77777777" w:rsidTr="00EE4875">
        <w:tc>
          <w:tcPr>
            <w:tcW w:w="9641" w:type="dxa"/>
            <w:gridSpan w:val="9"/>
            <w:tcBorders>
              <w:left w:val="single" w:sz="4" w:space="0" w:color="auto"/>
              <w:right w:val="single" w:sz="4" w:space="0" w:color="auto"/>
            </w:tcBorders>
          </w:tcPr>
          <w:p w14:paraId="437CEBEE" w14:textId="77777777" w:rsidR="002F7F50" w:rsidRDefault="002F7F50" w:rsidP="00EE4875">
            <w:pPr>
              <w:pStyle w:val="CRCoverPage"/>
              <w:spacing w:after="0"/>
              <w:rPr>
                <w:noProof/>
              </w:rPr>
            </w:pPr>
          </w:p>
        </w:tc>
      </w:tr>
      <w:tr w:rsidR="002F7F50" w14:paraId="75047DF9" w14:textId="77777777" w:rsidTr="00EE4875">
        <w:tc>
          <w:tcPr>
            <w:tcW w:w="9641" w:type="dxa"/>
            <w:gridSpan w:val="9"/>
            <w:tcBorders>
              <w:top w:val="single" w:sz="4" w:space="0" w:color="auto"/>
            </w:tcBorders>
          </w:tcPr>
          <w:p w14:paraId="37F2B487" w14:textId="77777777" w:rsidR="002F7F50" w:rsidRPr="00F25D98" w:rsidRDefault="002F7F50" w:rsidP="00EE48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7F50" w14:paraId="68E87108" w14:textId="77777777" w:rsidTr="00EE4875">
        <w:tc>
          <w:tcPr>
            <w:tcW w:w="9641" w:type="dxa"/>
            <w:gridSpan w:val="9"/>
          </w:tcPr>
          <w:p w14:paraId="4861BEFB" w14:textId="77777777" w:rsidR="002F7F50" w:rsidRDefault="002F7F50" w:rsidP="00EE4875">
            <w:pPr>
              <w:pStyle w:val="CRCoverPage"/>
              <w:spacing w:after="0"/>
              <w:rPr>
                <w:noProof/>
                <w:sz w:val="8"/>
                <w:szCs w:val="8"/>
              </w:rPr>
            </w:pPr>
          </w:p>
        </w:tc>
      </w:tr>
    </w:tbl>
    <w:p w14:paraId="3845358B" w14:textId="77777777" w:rsidR="002F7F50" w:rsidRDefault="002F7F50" w:rsidP="002F7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F50" w14:paraId="30DDFBFA" w14:textId="77777777" w:rsidTr="00EE4875">
        <w:tc>
          <w:tcPr>
            <w:tcW w:w="2835" w:type="dxa"/>
          </w:tcPr>
          <w:p w14:paraId="5223F614" w14:textId="77777777" w:rsidR="002F7F50" w:rsidRDefault="002F7F50" w:rsidP="00EE4875">
            <w:pPr>
              <w:pStyle w:val="CRCoverPage"/>
              <w:tabs>
                <w:tab w:val="right" w:pos="2751"/>
              </w:tabs>
              <w:spacing w:after="0"/>
              <w:rPr>
                <w:b/>
                <w:i/>
                <w:noProof/>
              </w:rPr>
            </w:pPr>
            <w:r>
              <w:rPr>
                <w:b/>
                <w:i/>
                <w:noProof/>
              </w:rPr>
              <w:t>Proposed change affects:</w:t>
            </w:r>
          </w:p>
        </w:tc>
        <w:tc>
          <w:tcPr>
            <w:tcW w:w="1418" w:type="dxa"/>
          </w:tcPr>
          <w:p w14:paraId="48A43C46" w14:textId="77777777" w:rsidR="002F7F50" w:rsidRDefault="002F7F50" w:rsidP="00EE48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92F8E" w14:textId="77777777" w:rsidR="002F7F50" w:rsidRDefault="002F7F50" w:rsidP="00EE4875">
            <w:pPr>
              <w:pStyle w:val="CRCoverPage"/>
              <w:spacing w:after="0"/>
              <w:jc w:val="center"/>
              <w:rPr>
                <w:b/>
                <w:caps/>
                <w:noProof/>
              </w:rPr>
            </w:pPr>
          </w:p>
        </w:tc>
        <w:tc>
          <w:tcPr>
            <w:tcW w:w="709" w:type="dxa"/>
            <w:tcBorders>
              <w:left w:val="single" w:sz="4" w:space="0" w:color="auto"/>
            </w:tcBorders>
          </w:tcPr>
          <w:p w14:paraId="78924A87" w14:textId="77777777" w:rsidR="002F7F50" w:rsidRDefault="002F7F50" w:rsidP="00EE48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2051F" w14:textId="77777777" w:rsidR="002F7F50" w:rsidRDefault="002F7F50" w:rsidP="00EE4875">
            <w:pPr>
              <w:pStyle w:val="CRCoverPage"/>
              <w:spacing w:after="0"/>
              <w:jc w:val="center"/>
              <w:rPr>
                <w:b/>
                <w:caps/>
                <w:noProof/>
              </w:rPr>
            </w:pPr>
          </w:p>
        </w:tc>
        <w:tc>
          <w:tcPr>
            <w:tcW w:w="2126" w:type="dxa"/>
          </w:tcPr>
          <w:p w14:paraId="42CB3547" w14:textId="77777777" w:rsidR="002F7F50" w:rsidRDefault="002F7F50" w:rsidP="00EE48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7B56B" w14:textId="77777777" w:rsidR="002F7F50" w:rsidRDefault="002F7F50" w:rsidP="00EE4875">
            <w:pPr>
              <w:pStyle w:val="CRCoverPage"/>
              <w:spacing w:after="0"/>
              <w:jc w:val="center"/>
              <w:rPr>
                <w:b/>
                <w:caps/>
                <w:noProof/>
              </w:rPr>
            </w:pPr>
            <w:r>
              <w:rPr>
                <w:b/>
                <w:caps/>
                <w:noProof/>
              </w:rPr>
              <w:t>X</w:t>
            </w:r>
          </w:p>
        </w:tc>
        <w:tc>
          <w:tcPr>
            <w:tcW w:w="1418" w:type="dxa"/>
            <w:tcBorders>
              <w:left w:val="nil"/>
            </w:tcBorders>
          </w:tcPr>
          <w:p w14:paraId="70878E6E" w14:textId="77777777" w:rsidR="002F7F50" w:rsidRDefault="002F7F50" w:rsidP="00EE48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FF385" w14:textId="77777777" w:rsidR="002F7F50" w:rsidRDefault="002F7F50" w:rsidP="00EE4875">
            <w:pPr>
              <w:pStyle w:val="CRCoverPage"/>
              <w:spacing w:after="0"/>
              <w:jc w:val="center"/>
              <w:rPr>
                <w:b/>
                <w:bCs/>
                <w:caps/>
                <w:noProof/>
              </w:rPr>
            </w:pPr>
          </w:p>
        </w:tc>
      </w:tr>
    </w:tbl>
    <w:p w14:paraId="4F18644F" w14:textId="77777777" w:rsidR="002F7F50" w:rsidRDefault="002F7F50" w:rsidP="002F7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F50" w14:paraId="58029379" w14:textId="77777777" w:rsidTr="00EE4875">
        <w:tc>
          <w:tcPr>
            <w:tcW w:w="9640" w:type="dxa"/>
            <w:gridSpan w:val="11"/>
          </w:tcPr>
          <w:p w14:paraId="75CD1744" w14:textId="77777777" w:rsidR="002F7F50" w:rsidRDefault="002F7F50" w:rsidP="00EE4875">
            <w:pPr>
              <w:pStyle w:val="CRCoverPage"/>
              <w:spacing w:after="0"/>
              <w:rPr>
                <w:noProof/>
                <w:sz w:val="8"/>
                <w:szCs w:val="8"/>
              </w:rPr>
            </w:pPr>
          </w:p>
        </w:tc>
      </w:tr>
      <w:tr w:rsidR="002F7F50" w14:paraId="08DADBC4" w14:textId="77777777" w:rsidTr="00EE4875">
        <w:tc>
          <w:tcPr>
            <w:tcW w:w="1843" w:type="dxa"/>
            <w:tcBorders>
              <w:top w:val="single" w:sz="4" w:space="0" w:color="auto"/>
              <w:left w:val="single" w:sz="4" w:space="0" w:color="auto"/>
            </w:tcBorders>
          </w:tcPr>
          <w:p w14:paraId="75E067E3" w14:textId="77777777" w:rsidR="002F7F50" w:rsidRDefault="002F7F50" w:rsidP="00EE48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E74FD" w14:textId="77777777" w:rsidR="002F7F50" w:rsidRDefault="00000000" w:rsidP="00EE4875">
            <w:pPr>
              <w:pStyle w:val="CRCoverPage"/>
              <w:spacing w:after="0"/>
              <w:ind w:left="100"/>
              <w:rPr>
                <w:noProof/>
              </w:rPr>
            </w:pPr>
            <w:fldSimple w:instr=" DOCPROPERTY  CrTitle  \* MERGEFORMAT ">
              <w:r w:rsidR="002F7F50">
                <w:t>CR to 38.104: Correction to ACLR and CACLR requirement</w:t>
              </w:r>
            </w:fldSimple>
          </w:p>
        </w:tc>
      </w:tr>
      <w:tr w:rsidR="002F7F50" w14:paraId="7B0FA1E7" w14:textId="77777777" w:rsidTr="00EE4875">
        <w:tc>
          <w:tcPr>
            <w:tcW w:w="1843" w:type="dxa"/>
            <w:tcBorders>
              <w:left w:val="single" w:sz="4" w:space="0" w:color="auto"/>
            </w:tcBorders>
          </w:tcPr>
          <w:p w14:paraId="4F2D971D" w14:textId="77777777" w:rsidR="002F7F50" w:rsidRDefault="002F7F50" w:rsidP="00EE4875">
            <w:pPr>
              <w:pStyle w:val="CRCoverPage"/>
              <w:spacing w:after="0"/>
              <w:rPr>
                <w:b/>
                <w:i/>
                <w:noProof/>
                <w:sz w:val="8"/>
                <w:szCs w:val="8"/>
              </w:rPr>
            </w:pPr>
          </w:p>
        </w:tc>
        <w:tc>
          <w:tcPr>
            <w:tcW w:w="7797" w:type="dxa"/>
            <w:gridSpan w:val="10"/>
            <w:tcBorders>
              <w:right w:val="single" w:sz="4" w:space="0" w:color="auto"/>
            </w:tcBorders>
          </w:tcPr>
          <w:p w14:paraId="230B141F" w14:textId="77777777" w:rsidR="002F7F50" w:rsidRDefault="002F7F50" w:rsidP="00EE4875">
            <w:pPr>
              <w:pStyle w:val="CRCoverPage"/>
              <w:spacing w:after="0"/>
              <w:rPr>
                <w:noProof/>
                <w:sz w:val="8"/>
                <w:szCs w:val="8"/>
              </w:rPr>
            </w:pPr>
          </w:p>
        </w:tc>
      </w:tr>
      <w:tr w:rsidR="002F7F50" w14:paraId="5F4A7127" w14:textId="77777777" w:rsidTr="00EE4875">
        <w:tc>
          <w:tcPr>
            <w:tcW w:w="1843" w:type="dxa"/>
            <w:tcBorders>
              <w:left w:val="single" w:sz="4" w:space="0" w:color="auto"/>
            </w:tcBorders>
          </w:tcPr>
          <w:p w14:paraId="21C32769" w14:textId="77777777" w:rsidR="002F7F50" w:rsidRDefault="002F7F50" w:rsidP="00EE48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BB0CC" w14:textId="77777777" w:rsidR="002F7F50" w:rsidRDefault="00000000" w:rsidP="00EE4875">
            <w:pPr>
              <w:pStyle w:val="CRCoverPage"/>
              <w:spacing w:after="0"/>
              <w:ind w:left="100"/>
              <w:rPr>
                <w:noProof/>
              </w:rPr>
            </w:pPr>
            <w:fldSimple w:instr=" DOCPROPERTY  SourceIfWg  \* MERGEFORMAT ">
              <w:r w:rsidR="002F7F50">
                <w:rPr>
                  <w:noProof/>
                </w:rPr>
                <w:t>Ericsson</w:t>
              </w:r>
            </w:fldSimple>
          </w:p>
        </w:tc>
      </w:tr>
      <w:tr w:rsidR="002F7F50" w14:paraId="1D1C88BB" w14:textId="77777777" w:rsidTr="00EE4875">
        <w:tc>
          <w:tcPr>
            <w:tcW w:w="1843" w:type="dxa"/>
            <w:tcBorders>
              <w:left w:val="single" w:sz="4" w:space="0" w:color="auto"/>
            </w:tcBorders>
          </w:tcPr>
          <w:p w14:paraId="45E3C65A" w14:textId="77777777" w:rsidR="002F7F50" w:rsidRDefault="002F7F50" w:rsidP="00EE48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D34B9" w14:textId="53E77B37" w:rsidR="002F7F50" w:rsidRDefault="003E4CCA" w:rsidP="00EE4875">
            <w:pPr>
              <w:pStyle w:val="CRCoverPage"/>
              <w:spacing w:after="0"/>
              <w:ind w:left="100"/>
              <w:rPr>
                <w:noProof/>
              </w:rPr>
            </w:pPr>
            <w:r>
              <w:t>R4</w:t>
            </w:r>
            <w:fldSimple w:instr=" DOCPROPERTY  SourceIfTsg  \* MERGEFORMAT "/>
          </w:p>
        </w:tc>
      </w:tr>
      <w:tr w:rsidR="002F7F50" w14:paraId="5DFADEB0" w14:textId="77777777" w:rsidTr="00EE4875">
        <w:tc>
          <w:tcPr>
            <w:tcW w:w="1843" w:type="dxa"/>
            <w:tcBorders>
              <w:left w:val="single" w:sz="4" w:space="0" w:color="auto"/>
            </w:tcBorders>
          </w:tcPr>
          <w:p w14:paraId="6AB63A82" w14:textId="77777777" w:rsidR="002F7F50" w:rsidRDefault="002F7F50" w:rsidP="00EE4875">
            <w:pPr>
              <w:pStyle w:val="CRCoverPage"/>
              <w:spacing w:after="0"/>
              <w:rPr>
                <w:b/>
                <w:i/>
                <w:noProof/>
                <w:sz w:val="8"/>
                <w:szCs w:val="8"/>
              </w:rPr>
            </w:pPr>
          </w:p>
        </w:tc>
        <w:tc>
          <w:tcPr>
            <w:tcW w:w="7797" w:type="dxa"/>
            <w:gridSpan w:val="10"/>
            <w:tcBorders>
              <w:right w:val="single" w:sz="4" w:space="0" w:color="auto"/>
            </w:tcBorders>
          </w:tcPr>
          <w:p w14:paraId="6BEF7F7D" w14:textId="77777777" w:rsidR="002F7F50" w:rsidRDefault="002F7F50" w:rsidP="00EE4875">
            <w:pPr>
              <w:pStyle w:val="CRCoverPage"/>
              <w:spacing w:after="0"/>
              <w:rPr>
                <w:noProof/>
                <w:sz w:val="8"/>
                <w:szCs w:val="8"/>
              </w:rPr>
            </w:pPr>
          </w:p>
        </w:tc>
      </w:tr>
      <w:tr w:rsidR="002F7F50" w14:paraId="61B72007" w14:textId="77777777" w:rsidTr="00EE4875">
        <w:tc>
          <w:tcPr>
            <w:tcW w:w="1843" w:type="dxa"/>
            <w:tcBorders>
              <w:left w:val="single" w:sz="4" w:space="0" w:color="auto"/>
            </w:tcBorders>
          </w:tcPr>
          <w:p w14:paraId="7C3DDE93" w14:textId="77777777" w:rsidR="002F7F50" w:rsidRDefault="002F7F50" w:rsidP="00EE4875">
            <w:pPr>
              <w:pStyle w:val="CRCoverPage"/>
              <w:tabs>
                <w:tab w:val="right" w:pos="1759"/>
              </w:tabs>
              <w:spacing w:after="0"/>
              <w:rPr>
                <w:b/>
                <w:i/>
                <w:noProof/>
              </w:rPr>
            </w:pPr>
            <w:r>
              <w:rPr>
                <w:b/>
                <w:i/>
                <w:noProof/>
              </w:rPr>
              <w:t>Work item code:</w:t>
            </w:r>
          </w:p>
        </w:tc>
        <w:tc>
          <w:tcPr>
            <w:tcW w:w="3686" w:type="dxa"/>
            <w:gridSpan w:val="5"/>
            <w:shd w:val="pct30" w:color="FFFF00" w:fill="auto"/>
          </w:tcPr>
          <w:p w14:paraId="6C90A908" w14:textId="77777777" w:rsidR="002F7F50" w:rsidRDefault="00000000" w:rsidP="00EE4875">
            <w:pPr>
              <w:pStyle w:val="CRCoverPage"/>
              <w:spacing w:after="0"/>
              <w:ind w:left="100"/>
              <w:rPr>
                <w:noProof/>
              </w:rPr>
            </w:pPr>
            <w:fldSimple w:instr=" DOCPROPERTY  RelatedWis  \* MERGEFORMAT ">
              <w:r w:rsidR="002F7F50">
                <w:rPr>
                  <w:noProof/>
                </w:rPr>
                <w:t>NR_newRAT-Core</w:t>
              </w:r>
            </w:fldSimple>
          </w:p>
        </w:tc>
        <w:tc>
          <w:tcPr>
            <w:tcW w:w="567" w:type="dxa"/>
            <w:tcBorders>
              <w:left w:val="nil"/>
            </w:tcBorders>
          </w:tcPr>
          <w:p w14:paraId="04B18D06" w14:textId="77777777" w:rsidR="002F7F50" w:rsidRDefault="002F7F50" w:rsidP="00EE4875">
            <w:pPr>
              <w:pStyle w:val="CRCoverPage"/>
              <w:spacing w:after="0"/>
              <w:ind w:right="100"/>
              <w:rPr>
                <w:noProof/>
              </w:rPr>
            </w:pPr>
          </w:p>
        </w:tc>
        <w:tc>
          <w:tcPr>
            <w:tcW w:w="1417" w:type="dxa"/>
            <w:gridSpan w:val="3"/>
            <w:tcBorders>
              <w:left w:val="nil"/>
            </w:tcBorders>
          </w:tcPr>
          <w:p w14:paraId="2A7BCF0F" w14:textId="77777777" w:rsidR="002F7F50" w:rsidRDefault="002F7F50" w:rsidP="00EE48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34EE9" w14:textId="77777777" w:rsidR="002F7F50" w:rsidRDefault="00000000" w:rsidP="00EE4875">
            <w:pPr>
              <w:pStyle w:val="CRCoverPage"/>
              <w:spacing w:after="0"/>
              <w:ind w:left="100"/>
              <w:rPr>
                <w:noProof/>
              </w:rPr>
            </w:pPr>
            <w:fldSimple w:instr=" DOCPROPERTY  ResDate  \* MERGEFORMAT ">
              <w:r w:rsidR="002F7F50">
                <w:rPr>
                  <w:noProof/>
                </w:rPr>
                <w:t>2023-08-11</w:t>
              </w:r>
            </w:fldSimple>
          </w:p>
        </w:tc>
      </w:tr>
      <w:tr w:rsidR="002F7F50" w14:paraId="22A4E9C9" w14:textId="77777777" w:rsidTr="00EE4875">
        <w:tc>
          <w:tcPr>
            <w:tcW w:w="1843" w:type="dxa"/>
            <w:tcBorders>
              <w:left w:val="single" w:sz="4" w:space="0" w:color="auto"/>
            </w:tcBorders>
          </w:tcPr>
          <w:p w14:paraId="49548F26" w14:textId="77777777" w:rsidR="002F7F50" w:rsidRDefault="002F7F50" w:rsidP="00EE4875">
            <w:pPr>
              <w:pStyle w:val="CRCoverPage"/>
              <w:spacing w:after="0"/>
              <w:rPr>
                <w:b/>
                <w:i/>
                <w:noProof/>
                <w:sz w:val="8"/>
                <w:szCs w:val="8"/>
              </w:rPr>
            </w:pPr>
          </w:p>
        </w:tc>
        <w:tc>
          <w:tcPr>
            <w:tcW w:w="1986" w:type="dxa"/>
            <w:gridSpan w:val="4"/>
          </w:tcPr>
          <w:p w14:paraId="4C048024" w14:textId="77777777" w:rsidR="002F7F50" w:rsidRDefault="002F7F50" w:rsidP="00EE4875">
            <w:pPr>
              <w:pStyle w:val="CRCoverPage"/>
              <w:spacing w:after="0"/>
              <w:rPr>
                <w:noProof/>
                <w:sz w:val="8"/>
                <w:szCs w:val="8"/>
              </w:rPr>
            </w:pPr>
          </w:p>
        </w:tc>
        <w:tc>
          <w:tcPr>
            <w:tcW w:w="2267" w:type="dxa"/>
            <w:gridSpan w:val="2"/>
          </w:tcPr>
          <w:p w14:paraId="63B4CF06" w14:textId="77777777" w:rsidR="002F7F50" w:rsidRDefault="002F7F50" w:rsidP="00EE4875">
            <w:pPr>
              <w:pStyle w:val="CRCoverPage"/>
              <w:spacing w:after="0"/>
              <w:rPr>
                <w:noProof/>
                <w:sz w:val="8"/>
                <w:szCs w:val="8"/>
              </w:rPr>
            </w:pPr>
          </w:p>
        </w:tc>
        <w:tc>
          <w:tcPr>
            <w:tcW w:w="1417" w:type="dxa"/>
            <w:gridSpan w:val="3"/>
          </w:tcPr>
          <w:p w14:paraId="2A77133D" w14:textId="77777777" w:rsidR="002F7F50" w:rsidRDefault="002F7F50" w:rsidP="00EE4875">
            <w:pPr>
              <w:pStyle w:val="CRCoverPage"/>
              <w:spacing w:after="0"/>
              <w:rPr>
                <w:noProof/>
                <w:sz w:val="8"/>
                <w:szCs w:val="8"/>
              </w:rPr>
            </w:pPr>
          </w:p>
        </w:tc>
        <w:tc>
          <w:tcPr>
            <w:tcW w:w="2127" w:type="dxa"/>
            <w:tcBorders>
              <w:right w:val="single" w:sz="4" w:space="0" w:color="auto"/>
            </w:tcBorders>
          </w:tcPr>
          <w:p w14:paraId="3529E0E1" w14:textId="77777777" w:rsidR="002F7F50" w:rsidRDefault="002F7F50" w:rsidP="00EE4875">
            <w:pPr>
              <w:pStyle w:val="CRCoverPage"/>
              <w:spacing w:after="0"/>
              <w:rPr>
                <w:noProof/>
                <w:sz w:val="8"/>
                <w:szCs w:val="8"/>
              </w:rPr>
            </w:pPr>
          </w:p>
        </w:tc>
      </w:tr>
      <w:tr w:rsidR="002F7F50" w14:paraId="03ACCFCA" w14:textId="77777777" w:rsidTr="00EE4875">
        <w:trPr>
          <w:cantSplit/>
        </w:trPr>
        <w:tc>
          <w:tcPr>
            <w:tcW w:w="1843" w:type="dxa"/>
            <w:tcBorders>
              <w:left w:val="single" w:sz="4" w:space="0" w:color="auto"/>
            </w:tcBorders>
          </w:tcPr>
          <w:p w14:paraId="2BA999E4" w14:textId="77777777" w:rsidR="002F7F50" w:rsidRDefault="002F7F50" w:rsidP="00EE4875">
            <w:pPr>
              <w:pStyle w:val="CRCoverPage"/>
              <w:tabs>
                <w:tab w:val="right" w:pos="1759"/>
              </w:tabs>
              <w:spacing w:after="0"/>
              <w:rPr>
                <w:b/>
                <w:i/>
                <w:noProof/>
              </w:rPr>
            </w:pPr>
            <w:r>
              <w:rPr>
                <w:b/>
                <w:i/>
                <w:noProof/>
              </w:rPr>
              <w:t>Category:</w:t>
            </w:r>
          </w:p>
        </w:tc>
        <w:tc>
          <w:tcPr>
            <w:tcW w:w="851" w:type="dxa"/>
            <w:shd w:val="pct30" w:color="FFFF00" w:fill="auto"/>
          </w:tcPr>
          <w:p w14:paraId="24817973" w14:textId="77777777" w:rsidR="002F7F50" w:rsidRDefault="00000000" w:rsidP="00EE4875">
            <w:pPr>
              <w:pStyle w:val="CRCoverPage"/>
              <w:spacing w:after="0"/>
              <w:ind w:left="100" w:right="-609"/>
              <w:rPr>
                <w:b/>
                <w:noProof/>
              </w:rPr>
            </w:pPr>
            <w:fldSimple w:instr=" DOCPROPERTY  Cat  \* MERGEFORMAT ">
              <w:r w:rsidR="002F7F50">
                <w:rPr>
                  <w:b/>
                  <w:noProof/>
                </w:rPr>
                <w:t>F</w:t>
              </w:r>
            </w:fldSimple>
          </w:p>
        </w:tc>
        <w:tc>
          <w:tcPr>
            <w:tcW w:w="3402" w:type="dxa"/>
            <w:gridSpan w:val="5"/>
            <w:tcBorders>
              <w:left w:val="nil"/>
            </w:tcBorders>
          </w:tcPr>
          <w:p w14:paraId="161CFE68" w14:textId="77777777" w:rsidR="002F7F50" w:rsidRDefault="002F7F50" w:rsidP="00EE4875">
            <w:pPr>
              <w:pStyle w:val="CRCoverPage"/>
              <w:spacing w:after="0"/>
              <w:rPr>
                <w:noProof/>
              </w:rPr>
            </w:pPr>
          </w:p>
        </w:tc>
        <w:tc>
          <w:tcPr>
            <w:tcW w:w="1417" w:type="dxa"/>
            <w:gridSpan w:val="3"/>
            <w:tcBorders>
              <w:left w:val="nil"/>
            </w:tcBorders>
          </w:tcPr>
          <w:p w14:paraId="71589626" w14:textId="77777777" w:rsidR="002F7F50" w:rsidRDefault="002F7F50" w:rsidP="00EE48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851CBF" w14:textId="77777777" w:rsidR="002F7F50" w:rsidRDefault="00000000" w:rsidP="00EE4875">
            <w:pPr>
              <w:pStyle w:val="CRCoverPage"/>
              <w:spacing w:after="0"/>
              <w:ind w:left="100"/>
              <w:rPr>
                <w:noProof/>
              </w:rPr>
            </w:pPr>
            <w:fldSimple w:instr=" DOCPROPERTY  Release  \* MERGEFORMAT ">
              <w:r w:rsidR="002F7F50">
                <w:rPr>
                  <w:noProof/>
                </w:rPr>
                <w:t>Rel-16</w:t>
              </w:r>
            </w:fldSimple>
          </w:p>
        </w:tc>
      </w:tr>
      <w:tr w:rsidR="002F7F50" w14:paraId="3E78CDED" w14:textId="77777777" w:rsidTr="00EE4875">
        <w:tc>
          <w:tcPr>
            <w:tcW w:w="1843" w:type="dxa"/>
            <w:tcBorders>
              <w:left w:val="single" w:sz="4" w:space="0" w:color="auto"/>
              <w:bottom w:val="single" w:sz="4" w:space="0" w:color="auto"/>
            </w:tcBorders>
          </w:tcPr>
          <w:p w14:paraId="17AC2A5D" w14:textId="77777777" w:rsidR="002F7F50" w:rsidRDefault="002F7F50" w:rsidP="00EE4875">
            <w:pPr>
              <w:pStyle w:val="CRCoverPage"/>
              <w:spacing w:after="0"/>
              <w:rPr>
                <w:b/>
                <w:i/>
                <w:noProof/>
              </w:rPr>
            </w:pPr>
          </w:p>
        </w:tc>
        <w:tc>
          <w:tcPr>
            <w:tcW w:w="4677" w:type="dxa"/>
            <w:gridSpan w:val="8"/>
            <w:tcBorders>
              <w:bottom w:val="single" w:sz="4" w:space="0" w:color="auto"/>
            </w:tcBorders>
          </w:tcPr>
          <w:p w14:paraId="42E1EB2E" w14:textId="77777777" w:rsidR="002F7F50" w:rsidRDefault="002F7F50" w:rsidP="00EE48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22CB" w14:textId="77777777" w:rsidR="002F7F50" w:rsidRDefault="002F7F50" w:rsidP="00EE48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2BB2D9" w14:textId="77777777" w:rsidR="002F7F50" w:rsidRPr="007C2097" w:rsidRDefault="002F7F50" w:rsidP="00EE48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7F50" w14:paraId="3CD1A04A" w14:textId="77777777" w:rsidTr="00EE4875">
        <w:tc>
          <w:tcPr>
            <w:tcW w:w="1843" w:type="dxa"/>
          </w:tcPr>
          <w:p w14:paraId="3B80E58D" w14:textId="77777777" w:rsidR="002F7F50" w:rsidRDefault="002F7F50" w:rsidP="00EE4875">
            <w:pPr>
              <w:pStyle w:val="CRCoverPage"/>
              <w:spacing w:after="0"/>
              <w:rPr>
                <w:b/>
                <w:i/>
                <w:noProof/>
                <w:sz w:val="8"/>
                <w:szCs w:val="8"/>
              </w:rPr>
            </w:pPr>
          </w:p>
        </w:tc>
        <w:tc>
          <w:tcPr>
            <w:tcW w:w="7797" w:type="dxa"/>
            <w:gridSpan w:val="10"/>
          </w:tcPr>
          <w:p w14:paraId="5AF324A4" w14:textId="77777777" w:rsidR="002F7F50" w:rsidRDefault="002F7F50" w:rsidP="00EE4875">
            <w:pPr>
              <w:pStyle w:val="CRCoverPage"/>
              <w:spacing w:after="0"/>
              <w:rPr>
                <w:noProof/>
                <w:sz w:val="8"/>
                <w:szCs w:val="8"/>
              </w:rPr>
            </w:pPr>
          </w:p>
        </w:tc>
      </w:tr>
      <w:tr w:rsidR="002F7F50" w14:paraId="31626E3B" w14:textId="77777777" w:rsidTr="00EE4875">
        <w:tc>
          <w:tcPr>
            <w:tcW w:w="2694" w:type="dxa"/>
            <w:gridSpan w:val="2"/>
            <w:tcBorders>
              <w:top w:val="single" w:sz="4" w:space="0" w:color="auto"/>
              <w:left w:val="single" w:sz="4" w:space="0" w:color="auto"/>
            </w:tcBorders>
          </w:tcPr>
          <w:p w14:paraId="50FF0243" w14:textId="77777777" w:rsidR="002F7F50" w:rsidRDefault="002F7F50" w:rsidP="00EE4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693D6" w14:textId="77777777" w:rsidR="002F7F50" w:rsidRDefault="002F7F50" w:rsidP="00EE4875">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2F7F50" w14:paraId="6B6BDB54" w14:textId="77777777" w:rsidTr="00EE4875">
        <w:tc>
          <w:tcPr>
            <w:tcW w:w="2694" w:type="dxa"/>
            <w:gridSpan w:val="2"/>
            <w:tcBorders>
              <w:left w:val="single" w:sz="4" w:space="0" w:color="auto"/>
            </w:tcBorders>
          </w:tcPr>
          <w:p w14:paraId="282BA015"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2CA90685" w14:textId="77777777" w:rsidR="002F7F50" w:rsidRDefault="002F7F50" w:rsidP="00EE4875">
            <w:pPr>
              <w:pStyle w:val="CRCoverPage"/>
              <w:spacing w:after="0"/>
              <w:rPr>
                <w:noProof/>
                <w:sz w:val="8"/>
                <w:szCs w:val="8"/>
              </w:rPr>
            </w:pPr>
          </w:p>
        </w:tc>
      </w:tr>
      <w:tr w:rsidR="002F7F50" w14:paraId="6DD821CA" w14:textId="77777777" w:rsidTr="00EE4875">
        <w:tc>
          <w:tcPr>
            <w:tcW w:w="2694" w:type="dxa"/>
            <w:gridSpan w:val="2"/>
            <w:tcBorders>
              <w:left w:val="single" w:sz="4" w:space="0" w:color="auto"/>
            </w:tcBorders>
          </w:tcPr>
          <w:p w14:paraId="23CA1C81" w14:textId="77777777" w:rsidR="002F7F50" w:rsidRDefault="002F7F50" w:rsidP="00EE4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4456D" w14:textId="77777777" w:rsidR="002F7F50" w:rsidRDefault="002F7F50" w:rsidP="00EE4875">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2F7F50" w14:paraId="0524BABB" w14:textId="77777777" w:rsidTr="00EE4875">
        <w:tc>
          <w:tcPr>
            <w:tcW w:w="2694" w:type="dxa"/>
            <w:gridSpan w:val="2"/>
            <w:tcBorders>
              <w:left w:val="single" w:sz="4" w:space="0" w:color="auto"/>
            </w:tcBorders>
          </w:tcPr>
          <w:p w14:paraId="17952F42"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5142A79B" w14:textId="77777777" w:rsidR="002F7F50" w:rsidRDefault="002F7F50" w:rsidP="00EE4875">
            <w:pPr>
              <w:pStyle w:val="CRCoverPage"/>
              <w:spacing w:after="0"/>
              <w:rPr>
                <w:noProof/>
                <w:sz w:val="8"/>
                <w:szCs w:val="8"/>
              </w:rPr>
            </w:pPr>
          </w:p>
        </w:tc>
      </w:tr>
      <w:tr w:rsidR="002F7F50" w14:paraId="36F62B88" w14:textId="77777777" w:rsidTr="00EE4875">
        <w:tc>
          <w:tcPr>
            <w:tcW w:w="2694" w:type="dxa"/>
            <w:gridSpan w:val="2"/>
            <w:tcBorders>
              <w:left w:val="single" w:sz="4" w:space="0" w:color="auto"/>
              <w:bottom w:val="single" w:sz="4" w:space="0" w:color="auto"/>
            </w:tcBorders>
          </w:tcPr>
          <w:p w14:paraId="6D1C4E1B" w14:textId="77777777" w:rsidR="002F7F50" w:rsidRDefault="002F7F50" w:rsidP="00EE4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D4828" w14:textId="77777777" w:rsidR="002F7F50" w:rsidRDefault="002F7F50" w:rsidP="00EE4875">
            <w:pPr>
              <w:pStyle w:val="CRCoverPage"/>
              <w:spacing w:after="0"/>
              <w:ind w:left="100"/>
              <w:rPr>
                <w:noProof/>
              </w:rPr>
            </w:pPr>
            <w:r>
              <w:t>The BS channel bandwidth reference for the ACLR and CACLR requirement in non-contiguous spectrum for NR-U would be incorrect.</w:t>
            </w:r>
          </w:p>
        </w:tc>
      </w:tr>
      <w:tr w:rsidR="002F7F50" w14:paraId="358D5424" w14:textId="77777777" w:rsidTr="00EE4875">
        <w:tc>
          <w:tcPr>
            <w:tcW w:w="2694" w:type="dxa"/>
            <w:gridSpan w:val="2"/>
          </w:tcPr>
          <w:p w14:paraId="1CF0C3C5" w14:textId="77777777" w:rsidR="002F7F50" w:rsidRDefault="002F7F50" w:rsidP="00EE4875">
            <w:pPr>
              <w:pStyle w:val="CRCoverPage"/>
              <w:spacing w:after="0"/>
              <w:rPr>
                <w:b/>
                <w:i/>
                <w:noProof/>
                <w:sz w:val="8"/>
                <w:szCs w:val="8"/>
              </w:rPr>
            </w:pPr>
          </w:p>
        </w:tc>
        <w:tc>
          <w:tcPr>
            <w:tcW w:w="6946" w:type="dxa"/>
            <w:gridSpan w:val="9"/>
          </w:tcPr>
          <w:p w14:paraId="5B931B5B" w14:textId="77777777" w:rsidR="002F7F50" w:rsidRDefault="002F7F50" w:rsidP="00EE4875">
            <w:pPr>
              <w:pStyle w:val="CRCoverPage"/>
              <w:spacing w:after="0"/>
              <w:rPr>
                <w:noProof/>
                <w:sz w:val="8"/>
                <w:szCs w:val="8"/>
              </w:rPr>
            </w:pPr>
          </w:p>
        </w:tc>
      </w:tr>
      <w:tr w:rsidR="002F7F50" w14:paraId="0697DD67" w14:textId="77777777" w:rsidTr="00EE4875">
        <w:tc>
          <w:tcPr>
            <w:tcW w:w="2694" w:type="dxa"/>
            <w:gridSpan w:val="2"/>
            <w:tcBorders>
              <w:top w:val="single" w:sz="4" w:space="0" w:color="auto"/>
              <w:left w:val="single" w:sz="4" w:space="0" w:color="auto"/>
            </w:tcBorders>
          </w:tcPr>
          <w:p w14:paraId="09E1BA01" w14:textId="77777777" w:rsidR="002F7F50" w:rsidRDefault="002F7F50" w:rsidP="00EE4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9726F" w14:textId="77777777" w:rsidR="002F7F50" w:rsidRDefault="002F7F50" w:rsidP="00EE4875">
            <w:pPr>
              <w:pStyle w:val="CRCoverPage"/>
              <w:spacing w:after="0"/>
              <w:ind w:left="100"/>
              <w:rPr>
                <w:noProof/>
              </w:rPr>
            </w:pPr>
            <w:r>
              <w:rPr>
                <w:noProof/>
              </w:rPr>
              <w:t>6.6.3.2</w:t>
            </w:r>
          </w:p>
        </w:tc>
      </w:tr>
      <w:tr w:rsidR="002F7F50" w14:paraId="4DB2E2B2" w14:textId="77777777" w:rsidTr="00EE4875">
        <w:tc>
          <w:tcPr>
            <w:tcW w:w="2694" w:type="dxa"/>
            <w:gridSpan w:val="2"/>
            <w:tcBorders>
              <w:left w:val="single" w:sz="4" w:space="0" w:color="auto"/>
            </w:tcBorders>
          </w:tcPr>
          <w:p w14:paraId="0B155A10"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4D2CE0A4" w14:textId="77777777" w:rsidR="002F7F50" w:rsidRDefault="002F7F50" w:rsidP="00EE4875">
            <w:pPr>
              <w:pStyle w:val="CRCoverPage"/>
              <w:spacing w:after="0"/>
              <w:rPr>
                <w:noProof/>
                <w:sz w:val="8"/>
                <w:szCs w:val="8"/>
              </w:rPr>
            </w:pPr>
          </w:p>
        </w:tc>
      </w:tr>
      <w:tr w:rsidR="002F7F50" w14:paraId="10CC3390" w14:textId="77777777" w:rsidTr="00EE4875">
        <w:tc>
          <w:tcPr>
            <w:tcW w:w="2694" w:type="dxa"/>
            <w:gridSpan w:val="2"/>
            <w:tcBorders>
              <w:left w:val="single" w:sz="4" w:space="0" w:color="auto"/>
            </w:tcBorders>
          </w:tcPr>
          <w:p w14:paraId="62AFAED0" w14:textId="77777777" w:rsidR="002F7F50" w:rsidRDefault="002F7F50" w:rsidP="00EE4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24DD6" w14:textId="77777777" w:rsidR="002F7F50" w:rsidRDefault="002F7F50" w:rsidP="00EE4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0D048" w14:textId="77777777" w:rsidR="002F7F50" w:rsidRDefault="002F7F50" w:rsidP="00EE4875">
            <w:pPr>
              <w:pStyle w:val="CRCoverPage"/>
              <w:spacing w:after="0"/>
              <w:jc w:val="center"/>
              <w:rPr>
                <w:b/>
                <w:caps/>
                <w:noProof/>
              </w:rPr>
            </w:pPr>
            <w:r>
              <w:rPr>
                <w:b/>
                <w:caps/>
                <w:noProof/>
              </w:rPr>
              <w:t>N</w:t>
            </w:r>
          </w:p>
        </w:tc>
        <w:tc>
          <w:tcPr>
            <w:tcW w:w="2977" w:type="dxa"/>
            <w:gridSpan w:val="4"/>
          </w:tcPr>
          <w:p w14:paraId="4542FCD9" w14:textId="77777777" w:rsidR="002F7F50" w:rsidRDefault="002F7F50" w:rsidP="00EE4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AEE7E" w14:textId="77777777" w:rsidR="002F7F50" w:rsidRDefault="002F7F50" w:rsidP="00EE4875">
            <w:pPr>
              <w:pStyle w:val="CRCoverPage"/>
              <w:spacing w:after="0"/>
              <w:ind w:left="99"/>
              <w:rPr>
                <w:noProof/>
              </w:rPr>
            </w:pPr>
          </w:p>
        </w:tc>
      </w:tr>
      <w:tr w:rsidR="002F7F50" w14:paraId="1ABFF499" w14:textId="77777777" w:rsidTr="00EE4875">
        <w:tc>
          <w:tcPr>
            <w:tcW w:w="2694" w:type="dxa"/>
            <w:gridSpan w:val="2"/>
            <w:tcBorders>
              <w:left w:val="single" w:sz="4" w:space="0" w:color="auto"/>
            </w:tcBorders>
          </w:tcPr>
          <w:p w14:paraId="04E2E259" w14:textId="77777777" w:rsidR="002F7F50" w:rsidRDefault="002F7F50" w:rsidP="00EE4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22B4E" w14:textId="77777777" w:rsidR="002F7F50" w:rsidRDefault="002F7F50" w:rsidP="00EE4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400F0" w14:textId="77777777" w:rsidR="002F7F50" w:rsidRDefault="002F7F50" w:rsidP="00EE4875">
            <w:pPr>
              <w:pStyle w:val="CRCoverPage"/>
              <w:spacing w:after="0"/>
              <w:jc w:val="center"/>
              <w:rPr>
                <w:b/>
                <w:caps/>
                <w:noProof/>
              </w:rPr>
            </w:pPr>
            <w:r>
              <w:rPr>
                <w:b/>
                <w:caps/>
                <w:noProof/>
              </w:rPr>
              <w:t>X</w:t>
            </w:r>
          </w:p>
        </w:tc>
        <w:tc>
          <w:tcPr>
            <w:tcW w:w="2977" w:type="dxa"/>
            <w:gridSpan w:val="4"/>
          </w:tcPr>
          <w:p w14:paraId="6574DA77" w14:textId="77777777" w:rsidR="002F7F50" w:rsidRDefault="002F7F50" w:rsidP="00EE4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DFAEB" w14:textId="77777777" w:rsidR="002F7F50" w:rsidRDefault="002F7F50" w:rsidP="00EE4875">
            <w:pPr>
              <w:pStyle w:val="CRCoverPage"/>
              <w:spacing w:after="0"/>
              <w:ind w:left="99"/>
              <w:rPr>
                <w:noProof/>
              </w:rPr>
            </w:pPr>
          </w:p>
        </w:tc>
      </w:tr>
      <w:tr w:rsidR="002F7F50" w14:paraId="4F083C5A" w14:textId="77777777" w:rsidTr="00EE4875">
        <w:tc>
          <w:tcPr>
            <w:tcW w:w="2694" w:type="dxa"/>
            <w:gridSpan w:val="2"/>
            <w:tcBorders>
              <w:left w:val="single" w:sz="4" w:space="0" w:color="auto"/>
            </w:tcBorders>
          </w:tcPr>
          <w:p w14:paraId="51174249" w14:textId="77777777" w:rsidR="002F7F50" w:rsidRDefault="002F7F50" w:rsidP="00EE4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6C6E9" w14:textId="77777777" w:rsidR="002F7F50" w:rsidRDefault="002F7F50" w:rsidP="00EE48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98AB3" w14:textId="77777777" w:rsidR="002F7F50" w:rsidRDefault="002F7F50" w:rsidP="00EE4875">
            <w:pPr>
              <w:pStyle w:val="CRCoverPage"/>
              <w:spacing w:after="0"/>
              <w:jc w:val="center"/>
              <w:rPr>
                <w:b/>
                <w:caps/>
                <w:noProof/>
              </w:rPr>
            </w:pPr>
          </w:p>
        </w:tc>
        <w:tc>
          <w:tcPr>
            <w:tcW w:w="2977" w:type="dxa"/>
            <w:gridSpan w:val="4"/>
          </w:tcPr>
          <w:p w14:paraId="3EEAB564" w14:textId="77777777" w:rsidR="002F7F50" w:rsidRDefault="002F7F50" w:rsidP="00EE4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3D984A" w14:textId="77777777" w:rsidR="002F7F50" w:rsidRDefault="002F7F50" w:rsidP="00EE4875">
            <w:pPr>
              <w:pStyle w:val="CRCoverPage"/>
              <w:spacing w:after="0"/>
              <w:ind w:left="99"/>
              <w:rPr>
                <w:noProof/>
              </w:rPr>
            </w:pPr>
            <w:r>
              <w:rPr>
                <w:noProof/>
              </w:rPr>
              <w:t>TS 38.141-1</w:t>
            </w:r>
          </w:p>
        </w:tc>
      </w:tr>
      <w:tr w:rsidR="002F7F50" w14:paraId="100EFAC9" w14:textId="77777777" w:rsidTr="00EE4875">
        <w:tc>
          <w:tcPr>
            <w:tcW w:w="2694" w:type="dxa"/>
            <w:gridSpan w:val="2"/>
            <w:tcBorders>
              <w:left w:val="single" w:sz="4" w:space="0" w:color="auto"/>
            </w:tcBorders>
          </w:tcPr>
          <w:p w14:paraId="0A003100" w14:textId="77777777" w:rsidR="002F7F50" w:rsidRDefault="002F7F50" w:rsidP="00EE4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7A7B" w14:textId="77777777" w:rsidR="002F7F50" w:rsidRDefault="002F7F50" w:rsidP="00EE4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BA456" w14:textId="77777777" w:rsidR="002F7F50" w:rsidRDefault="002F7F50" w:rsidP="00EE4875">
            <w:pPr>
              <w:pStyle w:val="CRCoverPage"/>
              <w:spacing w:after="0"/>
              <w:jc w:val="center"/>
              <w:rPr>
                <w:b/>
                <w:caps/>
                <w:noProof/>
              </w:rPr>
            </w:pPr>
            <w:r>
              <w:rPr>
                <w:b/>
                <w:caps/>
                <w:noProof/>
              </w:rPr>
              <w:t>X</w:t>
            </w:r>
          </w:p>
        </w:tc>
        <w:tc>
          <w:tcPr>
            <w:tcW w:w="2977" w:type="dxa"/>
            <w:gridSpan w:val="4"/>
          </w:tcPr>
          <w:p w14:paraId="029C676A" w14:textId="77777777" w:rsidR="002F7F50" w:rsidRDefault="002F7F50" w:rsidP="00EE4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7FDC3" w14:textId="77777777" w:rsidR="002F7F50" w:rsidRDefault="002F7F50" w:rsidP="00EE4875">
            <w:pPr>
              <w:pStyle w:val="CRCoverPage"/>
              <w:spacing w:after="0"/>
              <w:ind w:left="99"/>
              <w:rPr>
                <w:noProof/>
              </w:rPr>
            </w:pPr>
          </w:p>
        </w:tc>
      </w:tr>
      <w:tr w:rsidR="002F7F50" w14:paraId="0A5F5001" w14:textId="77777777" w:rsidTr="00EE4875">
        <w:tc>
          <w:tcPr>
            <w:tcW w:w="2694" w:type="dxa"/>
            <w:gridSpan w:val="2"/>
            <w:tcBorders>
              <w:left w:val="single" w:sz="4" w:space="0" w:color="auto"/>
            </w:tcBorders>
          </w:tcPr>
          <w:p w14:paraId="29B7AC70" w14:textId="77777777" w:rsidR="002F7F50" w:rsidRDefault="002F7F50" w:rsidP="00EE4875">
            <w:pPr>
              <w:pStyle w:val="CRCoverPage"/>
              <w:spacing w:after="0"/>
              <w:rPr>
                <w:b/>
                <w:i/>
                <w:noProof/>
              </w:rPr>
            </w:pPr>
          </w:p>
        </w:tc>
        <w:tc>
          <w:tcPr>
            <w:tcW w:w="6946" w:type="dxa"/>
            <w:gridSpan w:val="9"/>
            <w:tcBorders>
              <w:right w:val="single" w:sz="4" w:space="0" w:color="auto"/>
            </w:tcBorders>
          </w:tcPr>
          <w:p w14:paraId="065F201B" w14:textId="77777777" w:rsidR="002F7F50" w:rsidRDefault="002F7F50" w:rsidP="00EE4875">
            <w:pPr>
              <w:pStyle w:val="CRCoverPage"/>
              <w:spacing w:after="0"/>
              <w:rPr>
                <w:noProof/>
              </w:rPr>
            </w:pPr>
          </w:p>
        </w:tc>
      </w:tr>
      <w:tr w:rsidR="00A42ED0" w14:paraId="60D636A9" w14:textId="77777777" w:rsidTr="00EE4875">
        <w:tc>
          <w:tcPr>
            <w:tcW w:w="2694" w:type="dxa"/>
            <w:gridSpan w:val="2"/>
            <w:tcBorders>
              <w:left w:val="single" w:sz="4" w:space="0" w:color="auto"/>
              <w:bottom w:val="single" w:sz="4" w:space="0" w:color="auto"/>
            </w:tcBorders>
          </w:tcPr>
          <w:p w14:paraId="058CDF94" w14:textId="77777777" w:rsidR="00A42ED0" w:rsidRDefault="00A42ED0" w:rsidP="00A42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9E080" w14:textId="2C660788" w:rsidR="00A42ED0" w:rsidRDefault="00A42ED0" w:rsidP="00A42ED0">
            <w:pPr>
              <w:pStyle w:val="CRCoverPage"/>
              <w:spacing w:after="0"/>
              <w:ind w:left="100"/>
              <w:rPr>
                <w:noProof/>
              </w:rPr>
            </w:pPr>
            <w:r>
              <w:rPr>
                <w:noProof/>
              </w:rPr>
              <w:t xml:space="preserve">NOTE: This CR complements the changes made in the Cat A CR for TS 38.104 in </w:t>
            </w:r>
            <w:r w:rsidRPr="00630053">
              <w:rPr>
                <w:noProof/>
              </w:rPr>
              <w:t>R4-2309608</w:t>
            </w:r>
            <w:r>
              <w:rPr>
                <w:noProof/>
              </w:rPr>
              <w:t>, which did not cover NR-U in Rel-16.</w:t>
            </w:r>
          </w:p>
        </w:tc>
      </w:tr>
      <w:tr w:rsidR="00A42ED0" w:rsidRPr="008863B9" w14:paraId="44F286DE" w14:textId="77777777" w:rsidTr="00EE4875">
        <w:tc>
          <w:tcPr>
            <w:tcW w:w="2694" w:type="dxa"/>
            <w:gridSpan w:val="2"/>
            <w:tcBorders>
              <w:top w:val="single" w:sz="4" w:space="0" w:color="auto"/>
              <w:bottom w:val="single" w:sz="4" w:space="0" w:color="auto"/>
            </w:tcBorders>
          </w:tcPr>
          <w:p w14:paraId="14FBD906" w14:textId="77777777" w:rsidR="00A42ED0" w:rsidRPr="008863B9" w:rsidRDefault="00A42ED0" w:rsidP="00A42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176AD" w14:textId="77777777" w:rsidR="00A42ED0" w:rsidRPr="008863B9" w:rsidRDefault="00A42ED0" w:rsidP="00A42ED0">
            <w:pPr>
              <w:pStyle w:val="CRCoverPage"/>
              <w:spacing w:after="0"/>
              <w:ind w:left="100"/>
              <w:rPr>
                <w:noProof/>
                <w:sz w:val="8"/>
                <w:szCs w:val="8"/>
              </w:rPr>
            </w:pPr>
          </w:p>
        </w:tc>
      </w:tr>
      <w:tr w:rsidR="00A42ED0" w14:paraId="1BFF4257" w14:textId="77777777" w:rsidTr="00EE4875">
        <w:tc>
          <w:tcPr>
            <w:tcW w:w="2694" w:type="dxa"/>
            <w:gridSpan w:val="2"/>
            <w:tcBorders>
              <w:top w:val="single" w:sz="4" w:space="0" w:color="auto"/>
              <w:left w:val="single" w:sz="4" w:space="0" w:color="auto"/>
              <w:bottom w:val="single" w:sz="4" w:space="0" w:color="auto"/>
            </w:tcBorders>
          </w:tcPr>
          <w:p w14:paraId="272CB915" w14:textId="77777777" w:rsidR="00A42ED0" w:rsidRDefault="00A42ED0" w:rsidP="00A42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2A93" w14:textId="067A8CE0" w:rsidR="00A42ED0" w:rsidRDefault="00A42ED0" w:rsidP="00A42ED0">
            <w:pPr>
              <w:pStyle w:val="CRCoverPage"/>
              <w:spacing w:after="0"/>
              <w:ind w:left="100"/>
              <w:rPr>
                <w:noProof/>
              </w:rPr>
            </w:pPr>
          </w:p>
        </w:tc>
      </w:tr>
    </w:tbl>
    <w:p w14:paraId="2AA0BDAD" w14:textId="77777777" w:rsidR="002F7F50" w:rsidRDefault="002F7F50" w:rsidP="002F7F50">
      <w:pPr>
        <w:pStyle w:val="CRCoverPage"/>
        <w:spacing w:after="0"/>
        <w:rPr>
          <w:noProof/>
          <w:sz w:val="8"/>
          <w:szCs w:val="8"/>
        </w:rPr>
      </w:pPr>
    </w:p>
    <w:p w14:paraId="739966EB" w14:textId="77777777" w:rsidR="002F7F50" w:rsidRDefault="002F7F50" w:rsidP="002F7F50">
      <w:pPr>
        <w:rPr>
          <w:noProof/>
        </w:rPr>
        <w:sectPr w:rsidR="002F7F50">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lastRenderedPageBreak/>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509507B8"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24502C" w:rsidRPr="006B3DF9">
        <w:t xml:space="preserve"> in any operating band except for band n46 and n96</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8307D3" w:rsidRPr="00F95B02" w14:paraId="19885C3C" w14:textId="77777777" w:rsidTr="00E92A2E">
        <w:trPr>
          <w:cantSplit/>
          <w:jc w:val="center"/>
        </w:trPr>
        <w:tc>
          <w:tcPr>
            <w:tcW w:w="2202" w:type="dxa"/>
            <w:tcBorders>
              <w:bottom w:val="nil"/>
            </w:tcBorders>
          </w:tcPr>
          <w:p w14:paraId="31E1D95B" w14:textId="528F3E1F" w:rsidR="008307D3" w:rsidRPr="00F95B02" w:rsidRDefault="008307D3" w:rsidP="008307D3">
            <w:pPr>
              <w:pStyle w:val="TAC"/>
              <w:rPr>
                <w:rFonts w:eastAsia="SimSu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14:paraId="405C54E5" w14:textId="195F5A32" w:rsidR="008307D3" w:rsidRPr="00F95B02" w:rsidRDefault="008307D3" w:rsidP="008307D3">
            <w:pPr>
              <w:pStyle w:val="TAC"/>
            </w:pPr>
            <w:r w:rsidRPr="00F95B02">
              <w:rPr>
                <w:rFonts w:cs="Arial"/>
              </w:rPr>
              <w:t>BW</w:t>
            </w:r>
            <w:r w:rsidRPr="00F95B02">
              <w:rPr>
                <w:rFonts w:cs="Arial"/>
                <w:vertAlign w:val="subscript"/>
              </w:rPr>
              <w:t>Channel</w:t>
            </w:r>
          </w:p>
        </w:tc>
        <w:tc>
          <w:tcPr>
            <w:tcW w:w="1949" w:type="dxa"/>
          </w:tcPr>
          <w:p w14:paraId="3131B10E" w14:textId="7A13E296" w:rsidR="008307D3" w:rsidRPr="00F95B02" w:rsidRDefault="008307D3" w:rsidP="008307D3">
            <w:pPr>
              <w:pStyle w:val="TAC"/>
            </w:pPr>
            <w:r w:rsidRPr="00F95B02">
              <w:t xml:space="preserve">NR of same BW </w:t>
            </w:r>
            <w:r w:rsidRPr="00F95B02">
              <w:rPr>
                <w:rFonts w:cs="v5.0.0"/>
              </w:rPr>
              <w:t>(Note 2)</w:t>
            </w:r>
          </w:p>
        </w:tc>
        <w:tc>
          <w:tcPr>
            <w:tcW w:w="2059" w:type="dxa"/>
          </w:tcPr>
          <w:p w14:paraId="5A623416" w14:textId="67E89E0F" w:rsidR="008307D3" w:rsidRPr="00F95B02" w:rsidRDefault="008307D3" w:rsidP="008307D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04750D35" w14:textId="6204922B" w:rsidR="008307D3" w:rsidRPr="00F95B02" w:rsidRDefault="008307D3" w:rsidP="008307D3">
            <w:pPr>
              <w:pStyle w:val="TAC"/>
            </w:pPr>
            <w:r w:rsidRPr="00F95B02">
              <w:rPr>
                <w:rFonts w:cs="v5.0.0"/>
              </w:rPr>
              <w:t>45 dB</w:t>
            </w:r>
          </w:p>
        </w:tc>
      </w:tr>
      <w:tr w:rsidR="008307D3" w:rsidRPr="00F95B02" w14:paraId="369E600D" w14:textId="77777777" w:rsidTr="00E92A2E">
        <w:trPr>
          <w:cantSplit/>
          <w:jc w:val="center"/>
        </w:trPr>
        <w:tc>
          <w:tcPr>
            <w:tcW w:w="2202" w:type="dxa"/>
            <w:tcBorders>
              <w:top w:val="nil"/>
              <w:bottom w:val="nil"/>
            </w:tcBorders>
          </w:tcPr>
          <w:p w14:paraId="278EBD8C" w14:textId="77777777" w:rsidR="008307D3" w:rsidRPr="00F95B02" w:rsidRDefault="008307D3" w:rsidP="008307D3">
            <w:pPr>
              <w:pStyle w:val="TAC"/>
              <w:rPr>
                <w:rFonts w:eastAsia="SimSun"/>
              </w:rPr>
            </w:pPr>
          </w:p>
        </w:tc>
        <w:tc>
          <w:tcPr>
            <w:tcW w:w="2191" w:type="dxa"/>
          </w:tcPr>
          <w:p w14:paraId="2A0A6CEB" w14:textId="74D7A691" w:rsidR="008307D3" w:rsidRPr="00F95B02" w:rsidRDefault="008307D3" w:rsidP="008307D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8307D3" w:rsidRPr="00F95B02" w:rsidRDefault="008307D3" w:rsidP="008307D3">
            <w:pPr>
              <w:pStyle w:val="TAC"/>
            </w:pPr>
            <w:r w:rsidRPr="00F95B02">
              <w:t xml:space="preserve">NR of same BW </w:t>
            </w:r>
            <w:r w:rsidRPr="00F95B02">
              <w:rPr>
                <w:rFonts w:cs="v5.0.0"/>
              </w:rPr>
              <w:t>(Note 2)</w:t>
            </w:r>
          </w:p>
        </w:tc>
        <w:tc>
          <w:tcPr>
            <w:tcW w:w="2059" w:type="dxa"/>
          </w:tcPr>
          <w:p w14:paraId="60CEBDE8" w14:textId="670042D5" w:rsidR="008307D3" w:rsidRPr="00F95B02" w:rsidRDefault="008307D3" w:rsidP="008307D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6585AC0" w14:textId="1010C9F0" w:rsidR="008307D3" w:rsidRPr="00F95B02" w:rsidRDefault="008307D3" w:rsidP="008307D3">
            <w:pPr>
              <w:pStyle w:val="TAC"/>
              <w:rPr>
                <w:rFonts w:cs="v5.0.0"/>
              </w:rPr>
            </w:pPr>
            <w:r w:rsidRPr="00F95B02">
              <w:rPr>
                <w:rFonts w:cs="v5.0.0"/>
              </w:rPr>
              <w:t>45 dB</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16D4A51C" w14:textId="188FA194" w:rsidR="008307D3" w:rsidRPr="00F95B02" w:rsidRDefault="008307D3" w:rsidP="008307D3">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3A0BE8B8" w14:textId="006C0DC4" w:rsidR="008307D3" w:rsidRDefault="008307D3" w:rsidP="008307D3">
      <w:pPr>
        <w:rPr>
          <w:rFonts w:eastAsia="SimSun"/>
          <w:lang w:eastAsia="zh-CN"/>
        </w:rPr>
      </w:pPr>
    </w:p>
    <w:p w14:paraId="7F4EAEC8" w14:textId="2D09E628" w:rsidR="008307D3" w:rsidRDefault="008307D3" w:rsidP="00E16481">
      <w:pPr>
        <w:rPr>
          <w:rFonts w:cs="v5.0.0"/>
        </w:rPr>
      </w:pPr>
      <w:r>
        <w:rPr>
          <w:rFonts w:cs="v5.0.0"/>
        </w:rPr>
        <w:t>For band n46 and n96, the ACLR shall be higher than the value specified in Table 6.6.3.2-1a.</w:t>
      </w:r>
    </w:p>
    <w:p w14:paraId="2CA4A5C0" w14:textId="1F426E79" w:rsidR="008307D3" w:rsidRDefault="008307D3" w:rsidP="008307D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097DC9">
            <w:pPr>
              <w:pStyle w:val="TAN"/>
            </w:pPr>
            <w:r w:rsidRPr="003F1494">
              <w:t>NOTE 1:</w:t>
            </w:r>
            <w:r w:rsidRPr="003F1494">
              <w:tab/>
              <w:t>BW</w:t>
            </w:r>
            <w:r w:rsidRPr="003F1494">
              <w:rPr>
                <w:vertAlign w:val="subscript"/>
              </w:rPr>
              <w:t>Channel</w:t>
            </w:r>
            <w:r w:rsidRPr="003F1494">
              <w:t xml:space="preserve"> and BW</w:t>
            </w:r>
            <w:r w:rsidRPr="003F1494">
              <w:rPr>
                <w:vertAlign w:val="subscript"/>
              </w:rPr>
              <w:t>Config</w:t>
            </w:r>
            <w:r w:rsidRPr="003F1494">
              <w:t xml:space="preserve"> are the </w:t>
            </w:r>
            <w:r w:rsidRPr="003F1494">
              <w:rPr>
                <w:i/>
              </w:rPr>
              <w:t>BS channel bandwidth</w:t>
            </w:r>
            <w:r w:rsidRPr="003F1494">
              <w:t xml:space="preserve"> and transmission bandwidth configuration of the </w:t>
            </w:r>
            <w:r w:rsidRPr="003F1494">
              <w:rPr>
                <w:rFonts w:eastAsia="SimSun"/>
              </w:rPr>
              <w:t xml:space="preserve">lowest/highest </w:t>
            </w:r>
            <w:r w:rsidRPr="003F1494">
              <w:rPr>
                <w:rFonts w:eastAsia="SimSun"/>
                <w:lang w:eastAsia="zh-CN"/>
              </w:rPr>
              <w:t>NR</w:t>
            </w:r>
            <w:r w:rsidRPr="003F1494">
              <w:t xml:space="preserve"> </w:t>
            </w:r>
            <w:r w:rsidRPr="003F1494">
              <w:rPr>
                <w:rFonts w:eastAsia="SimSun"/>
              </w:rPr>
              <w:t>carrier</w:t>
            </w:r>
            <w:r w:rsidRPr="003F1494">
              <w:t xml:space="preserve"> transmitted on the assigned channel frequency.</w:t>
            </w:r>
          </w:p>
          <w:p w14:paraId="40F200FE" w14:textId="2C2DFDB0" w:rsidR="008307D3" w:rsidRPr="00F95B02" w:rsidRDefault="008307D3" w:rsidP="00097DC9">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24"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4"/>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6709B29F" w:rsidR="00E16481" w:rsidRPr="00F95B02" w:rsidRDefault="00E16481" w:rsidP="00E16481">
      <w:pPr>
        <w:overflowPunct w:val="0"/>
        <w:autoSpaceDE w:val="0"/>
        <w:autoSpaceDN w:val="0"/>
        <w:adjustRightInd w:val="0"/>
        <w:textAlignment w:val="baseline"/>
        <w:rPr>
          <w:rFonts w:cs="v5.0.0"/>
          <w:lang w:eastAsia="ko-KR"/>
        </w:rPr>
      </w:pPr>
      <w:bookmarkStart w:id="25"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B100B1" w:rsidRPr="006B3DF9">
        <w:t xml:space="preserve"> in any operating band except for band n46 and n96</w:t>
      </w:r>
      <w:r w:rsidRPr="00F95B02">
        <w:rPr>
          <w:rFonts w:cs="v5.0.0"/>
          <w:lang w:eastAsia="ko-KR"/>
        </w:rPr>
        <w:t>.</w:t>
      </w:r>
    </w:p>
    <w:p w14:paraId="39E965BF" w14:textId="20300FA1" w:rsidR="00E16481" w:rsidRDefault="00E16481" w:rsidP="00E16481">
      <w:pPr>
        <w:pStyle w:val="TH"/>
      </w:pPr>
      <w:r w:rsidRPr="00F95B02">
        <w:rPr>
          <w:lang w:val="en-US"/>
        </w:rPr>
        <w:lastRenderedPageBreak/>
        <w:t xml:space="preserve">Table 6.6.3.2-2a: Base Station </w:t>
      </w:r>
      <w:r w:rsidRPr="00F95B02">
        <w:t>ACLR limit in non-contiguous spectrum or multiple bands</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4A1D89" w:rsidRPr="00F95B02" w14:paraId="6024B981" w14:textId="291B42FC" w:rsidTr="004A1D89">
        <w:trPr>
          <w:cantSplit/>
          <w:jc w:val="center"/>
        </w:trPr>
        <w:tc>
          <w:tcPr>
            <w:tcW w:w="1976" w:type="dxa"/>
            <w:tcBorders>
              <w:bottom w:val="single" w:sz="6" w:space="0" w:color="auto"/>
            </w:tcBorders>
          </w:tcPr>
          <w:p w14:paraId="6B298DA6" w14:textId="6E5338DA" w:rsidR="004A1D89" w:rsidRPr="00F95B02" w:rsidRDefault="004A1D89" w:rsidP="004A1D8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42BFEC2" w14:textId="572A4558" w:rsidR="004A1D89" w:rsidRPr="00F95B02" w:rsidRDefault="004A1D89" w:rsidP="004A1D8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6D93038" w14:textId="4F493D29" w:rsidR="004A1D89" w:rsidRPr="00F95B02" w:rsidRDefault="004A1D89" w:rsidP="004A1D8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4A1D89" w:rsidRPr="00F95B02" w:rsidRDefault="004A1D89" w:rsidP="004A1D89">
            <w:pPr>
              <w:pStyle w:val="TAH"/>
              <w:rPr>
                <w:rFonts w:cs="v5.0.0"/>
              </w:rPr>
            </w:pPr>
            <w:r w:rsidRPr="00F95B02">
              <w:rPr>
                <w:lang w:eastAsia="zh-CN"/>
              </w:rPr>
              <w:t>Assumed adjacent channel carrier</w:t>
            </w:r>
          </w:p>
        </w:tc>
        <w:tc>
          <w:tcPr>
            <w:tcW w:w="1645" w:type="dxa"/>
          </w:tcPr>
          <w:p w14:paraId="303E4689" w14:textId="1872874A" w:rsidR="004A1D89" w:rsidRPr="00F95B02" w:rsidRDefault="004A1D89" w:rsidP="004A1D89">
            <w:pPr>
              <w:pStyle w:val="TAH"/>
              <w:rPr>
                <w:rFonts w:cs="v5.0.0"/>
              </w:rPr>
            </w:pPr>
            <w:r w:rsidRPr="00F95B02">
              <w:rPr>
                <w:lang w:eastAsia="zh-CN"/>
              </w:rPr>
              <w:t>Filter on the adjacent channel frequency and corresponding filter bandwidth</w:t>
            </w:r>
          </w:p>
        </w:tc>
        <w:tc>
          <w:tcPr>
            <w:tcW w:w="755" w:type="dxa"/>
          </w:tcPr>
          <w:p w14:paraId="15E58D46" w14:textId="7CBCEC0F" w:rsidR="004A1D89" w:rsidRPr="00F95B02" w:rsidRDefault="004A1D89" w:rsidP="004A1D89">
            <w:pPr>
              <w:pStyle w:val="TAH"/>
            </w:pPr>
            <w:r w:rsidRPr="00F95B02">
              <w:rPr>
                <w:lang w:eastAsia="zh-CN"/>
              </w:rPr>
              <w:t>ACLR limit</w:t>
            </w:r>
          </w:p>
        </w:tc>
      </w:tr>
      <w:tr w:rsidR="008307D3" w:rsidRPr="00F95B02" w14:paraId="55D54152" w14:textId="672B8DFB" w:rsidTr="004A1D89">
        <w:trPr>
          <w:cantSplit/>
          <w:jc w:val="center"/>
        </w:trPr>
        <w:tc>
          <w:tcPr>
            <w:tcW w:w="1976" w:type="dxa"/>
            <w:tcBorders>
              <w:bottom w:val="nil"/>
            </w:tcBorders>
          </w:tcPr>
          <w:p w14:paraId="7BED6B7E" w14:textId="20851D37" w:rsidR="008307D3" w:rsidRPr="00F95B02" w:rsidRDefault="008307D3" w:rsidP="008307D3">
            <w:pPr>
              <w:pStyle w:val="TAC"/>
              <w:rPr>
                <w:rFonts w:eastAsia="SimSun"/>
              </w:rPr>
            </w:pPr>
            <w:r w:rsidRPr="00F95B02">
              <w:rPr>
                <w:lang w:eastAsia="zh-CN"/>
              </w:rPr>
              <w:t>5, 10, 15, 20</w:t>
            </w:r>
          </w:p>
        </w:tc>
        <w:tc>
          <w:tcPr>
            <w:tcW w:w="2127" w:type="dxa"/>
          </w:tcPr>
          <w:p w14:paraId="59489A75" w14:textId="77777777" w:rsidR="008307D3" w:rsidRPr="00F95B02" w:rsidRDefault="008307D3" w:rsidP="008307D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8307D3" w:rsidRPr="00F95B02" w:rsidRDefault="008307D3" w:rsidP="008307D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19BABDFC" w14:textId="130352E4" w:rsidR="008307D3" w:rsidRPr="00F95B02" w:rsidRDefault="008307D3" w:rsidP="008307D3">
            <w:pPr>
              <w:pStyle w:val="TAC"/>
            </w:pPr>
            <w:r w:rsidRPr="00F95B02">
              <w:rPr>
                <w:rFonts w:cs="Arial"/>
                <w:lang w:eastAsia="zh-CN"/>
              </w:rPr>
              <w:t>2.5 MHz</w:t>
            </w:r>
          </w:p>
        </w:tc>
        <w:tc>
          <w:tcPr>
            <w:tcW w:w="1446" w:type="dxa"/>
          </w:tcPr>
          <w:p w14:paraId="2C1722F2" w14:textId="018FB81E"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8307D3" w:rsidRPr="00F95B02" w:rsidRDefault="008307D3" w:rsidP="008307D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0CF2CA53" w14:textId="1B1C8F0D" w:rsidR="008307D3" w:rsidRPr="00F95B02" w:rsidRDefault="008307D3" w:rsidP="008307D3">
            <w:pPr>
              <w:pStyle w:val="TAC"/>
              <w:rPr>
                <w:b/>
              </w:rPr>
            </w:pPr>
            <w:r w:rsidRPr="00F95B02">
              <w:rPr>
                <w:lang w:eastAsia="zh-CN"/>
              </w:rPr>
              <w:t>45 dB</w:t>
            </w:r>
          </w:p>
        </w:tc>
      </w:tr>
      <w:tr w:rsidR="008307D3" w:rsidRPr="00F95B02" w14:paraId="44765A89" w14:textId="31A89B68" w:rsidTr="004A1D89">
        <w:trPr>
          <w:cantSplit/>
          <w:jc w:val="center"/>
        </w:trPr>
        <w:tc>
          <w:tcPr>
            <w:tcW w:w="1976" w:type="dxa"/>
            <w:tcBorders>
              <w:top w:val="nil"/>
              <w:bottom w:val="single" w:sz="6" w:space="0" w:color="auto"/>
            </w:tcBorders>
          </w:tcPr>
          <w:p w14:paraId="7137C39F" w14:textId="77777777" w:rsidR="008307D3" w:rsidRPr="00F95B02" w:rsidRDefault="008307D3" w:rsidP="008307D3">
            <w:pPr>
              <w:pStyle w:val="TAC"/>
              <w:rPr>
                <w:rFonts w:eastAsia="SimSun"/>
              </w:rPr>
            </w:pPr>
          </w:p>
        </w:tc>
        <w:tc>
          <w:tcPr>
            <w:tcW w:w="2127" w:type="dxa"/>
          </w:tcPr>
          <w:p w14:paraId="4A073865" w14:textId="77777777" w:rsidR="008307D3" w:rsidRPr="00F95B02" w:rsidRDefault="008307D3" w:rsidP="008307D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8307D3" w:rsidRPr="00F95B02" w:rsidRDefault="008307D3" w:rsidP="008307D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8307D3" w:rsidRPr="00F95B02" w:rsidRDefault="008307D3" w:rsidP="008307D3">
            <w:pPr>
              <w:pStyle w:val="TAC"/>
            </w:pPr>
            <w:r w:rsidRPr="00F95B02">
              <w:rPr>
                <w:lang w:eastAsia="zh-CN"/>
              </w:rPr>
              <w:t>7.5 MHz</w:t>
            </w:r>
          </w:p>
        </w:tc>
        <w:tc>
          <w:tcPr>
            <w:tcW w:w="1446" w:type="dxa"/>
          </w:tcPr>
          <w:p w14:paraId="6F670E98" w14:textId="1F851C9E"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C5EC062" w14:textId="469DA181" w:rsidR="008307D3" w:rsidRPr="00F95B02" w:rsidRDefault="008307D3" w:rsidP="008307D3">
            <w:pPr>
              <w:pStyle w:val="TAC"/>
              <w:rPr>
                <w:b/>
              </w:rPr>
            </w:pPr>
            <w:r w:rsidRPr="00F95B02">
              <w:rPr>
                <w:lang w:eastAsia="zh-CN"/>
              </w:rPr>
              <w:t>45 dB</w:t>
            </w:r>
          </w:p>
        </w:tc>
      </w:tr>
      <w:tr w:rsidR="008307D3" w:rsidRPr="00F95B02" w14:paraId="754AD535" w14:textId="2849ACD4" w:rsidTr="004A1D89">
        <w:trPr>
          <w:cantSplit/>
          <w:jc w:val="center"/>
        </w:trPr>
        <w:tc>
          <w:tcPr>
            <w:tcW w:w="1976" w:type="dxa"/>
            <w:tcBorders>
              <w:top w:val="single" w:sz="6" w:space="0" w:color="auto"/>
              <w:bottom w:val="nil"/>
            </w:tcBorders>
          </w:tcPr>
          <w:p w14:paraId="0B7C108A" w14:textId="0F18502A" w:rsidR="008307D3" w:rsidRPr="00F95B02" w:rsidRDefault="008307D3" w:rsidP="008307D3">
            <w:pPr>
              <w:pStyle w:val="TAC"/>
              <w:rPr>
                <w:rFonts w:eastAsia="SimSun"/>
              </w:rPr>
            </w:pPr>
            <w:r w:rsidRPr="00F95B02">
              <w:rPr>
                <w:rFonts w:eastAsia="SimSun"/>
                <w:lang w:eastAsia="zh-CN"/>
              </w:rPr>
              <w:t>25, 30, 40, 50, 60, 70, 80, 90, 100</w:t>
            </w:r>
          </w:p>
        </w:tc>
        <w:tc>
          <w:tcPr>
            <w:tcW w:w="2127" w:type="dxa"/>
          </w:tcPr>
          <w:p w14:paraId="70DC758F" w14:textId="77777777" w:rsidR="008307D3" w:rsidRPr="00F95B02" w:rsidRDefault="008307D3" w:rsidP="008307D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8307D3" w:rsidRPr="00F95B02" w:rsidRDefault="008307D3" w:rsidP="008307D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8307D3" w:rsidRPr="00F95B02" w:rsidRDefault="008307D3" w:rsidP="008307D3">
            <w:pPr>
              <w:pStyle w:val="TAC"/>
            </w:pPr>
            <w:r w:rsidRPr="00F95B02">
              <w:rPr>
                <w:rFonts w:cs="Arial"/>
                <w:lang w:eastAsia="zh-CN"/>
              </w:rPr>
              <w:t>10 MHz</w:t>
            </w:r>
          </w:p>
        </w:tc>
        <w:tc>
          <w:tcPr>
            <w:tcW w:w="1446" w:type="dxa"/>
          </w:tcPr>
          <w:p w14:paraId="7146A555" w14:textId="6A00E61C"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D780820" w14:textId="7B2F4138" w:rsidR="008307D3" w:rsidRPr="00F95B02" w:rsidRDefault="008307D3" w:rsidP="008307D3">
            <w:pPr>
              <w:pStyle w:val="TAC"/>
              <w:rPr>
                <w:b/>
              </w:rPr>
            </w:pPr>
            <w:r w:rsidRPr="00F95B02">
              <w:rPr>
                <w:lang w:eastAsia="zh-CN"/>
              </w:rPr>
              <w:t>45 dB</w:t>
            </w:r>
          </w:p>
        </w:tc>
      </w:tr>
      <w:tr w:rsidR="008307D3" w:rsidRPr="00F95B02" w14:paraId="5B0652B4" w14:textId="5EE5EEF6" w:rsidTr="004A1D89">
        <w:trPr>
          <w:cantSplit/>
          <w:jc w:val="center"/>
        </w:trPr>
        <w:tc>
          <w:tcPr>
            <w:tcW w:w="1976" w:type="dxa"/>
            <w:tcBorders>
              <w:top w:val="nil"/>
              <w:bottom w:val="single" w:sz="6" w:space="0" w:color="auto"/>
            </w:tcBorders>
          </w:tcPr>
          <w:p w14:paraId="52E235E8" w14:textId="77777777" w:rsidR="008307D3" w:rsidRPr="00F95B02" w:rsidRDefault="008307D3" w:rsidP="008307D3">
            <w:pPr>
              <w:pStyle w:val="TAC"/>
              <w:rPr>
                <w:rFonts w:eastAsia="SimSun"/>
              </w:rPr>
            </w:pPr>
          </w:p>
        </w:tc>
        <w:tc>
          <w:tcPr>
            <w:tcW w:w="2127" w:type="dxa"/>
            <w:tcBorders>
              <w:bottom w:val="single" w:sz="6" w:space="0" w:color="auto"/>
            </w:tcBorders>
          </w:tcPr>
          <w:p w14:paraId="36D06AC8" w14:textId="77777777" w:rsidR="008307D3" w:rsidRPr="00F95B02" w:rsidRDefault="008307D3" w:rsidP="008307D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8307D3" w:rsidRPr="00F95B02" w:rsidRDefault="008307D3" w:rsidP="008307D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360D49AE" w14:textId="132DBD1E" w:rsidR="008307D3" w:rsidRPr="00F95B02" w:rsidRDefault="008307D3" w:rsidP="008307D3">
            <w:pPr>
              <w:pStyle w:val="TAC"/>
              <w:rPr>
                <w:b/>
              </w:rPr>
            </w:pPr>
            <w:r w:rsidRPr="00F95B02">
              <w:rPr>
                <w:lang w:eastAsia="zh-CN"/>
              </w:rPr>
              <w:t>45 dB</w:t>
            </w:r>
          </w:p>
        </w:tc>
      </w:tr>
      <w:tr w:rsidR="008307D3" w:rsidRPr="00F95B02" w14:paraId="27604EF0" w14:textId="77777777" w:rsidTr="004A1D89">
        <w:trPr>
          <w:cantSplit/>
          <w:jc w:val="center"/>
        </w:trPr>
        <w:tc>
          <w:tcPr>
            <w:tcW w:w="10188"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FBE0205" w14:textId="20D0D4F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tbl>
    <w:p w14:paraId="6ED45B0B" w14:textId="6F087402" w:rsidR="008307D3" w:rsidRDefault="008307D3" w:rsidP="008307D3">
      <w:pPr>
        <w:rPr>
          <w:lang w:val="en-US"/>
        </w:rPr>
      </w:pPr>
    </w:p>
    <w:bookmarkEnd w:id="25"/>
    <w:p w14:paraId="6D2E69FD" w14:textId="573D1942" w:rsidR="008307D3" w:rsidRDefault="008307D3" w:rsidP="008E2108">
      <w:pPr>
        <w:rPr>
          <w:lang w:val="en-US"/>
        </w:rPr>
      </w:pPr>
      <w:r>
        <w:rPr>
          <w:lang w:val="en-US"/>
        </w:rPr>
        <w:t>For operation in non-contiguous spectrum for band n46 and n96, the ACLR shall be higher than the value specified in Table 6.6.3.2-2b.</w:t>
      </w:r>
    </w:p>
    <w:p w14:paraId="4D43DC08" w14:textId="0461874E" w:rsidR="008307D3" w:rsidRDefault="008307D3" w:rsidP="008307D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0E22BAE7"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26" w:author="Johan Sköld" w:date="2023-08-10T09:47:00Z">
              <w:r w:rsidRPr="003F1494" w:rsidDel="00630053">
                <w:rPr>
                  <w:rFonts w:eastAsia="SimSun"/>
                  <w:lang w:eastAsia="zh-CN"/>
                </w:rPr>
                <w:delText>l</w:delText>
              </w:r>
              <w:r w:rsidRPr="003F1494" w:rsidDel="00630053">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ins w:id="27" w:author="Johan Sköld" w:date="2023-08-10T09:47:00Z">
              <w:r w:rsidR="00630053">
                <w:rPr>
                  <w:lang w:eastAsia="zh-CN"/>
                </w:rPr>
                <w:t xml:space="preserve">adjacent to </w:t>
              </w:r>
              <w:r w:rsidR="00630053">
                <w:t>s</w:t>
              </w:r>
              <w:r w:rsidR="00630053" w:rsidRPr="00C6449B">
                <w:rPr>
                  <w:i/>
                </w:rPr>
                <w:t>ub-block gap</w:t>
              </w:r>
              <w:r w:rsidR="00630053" w:rsidRPr="00C6449B">
                <w:t xml:space="preserve"> or </w:t>
              </w:r>
              <w:r w:rsidR="00630053">
                <w:rPr>
                  <w:i/>
                </w:rPr>
                <w:t>in</w:t>
              </w:r>
              <w:r w:rsidR="00630053" w:rsidRPr="00C6449B">
                <w:rPr>
                  <w:i/>
                </w:rPr>
                <w:t>ter RF Bandwidth gap</w:t>
              </w:r>
              <w:r w:rsidR="00630053" w:rsidRPr="00C6449B">
                <w:t xml:space="preserve"> </w:t>
              </w:r>
            </w:ins>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097DC9">
            <w:pPr>
              <w:pStyle w:val="TAN"/>
              <w:rPr>
                <w:lang w:eastAsia="zh-CN"/>
              </w:rPr>
            </w:pPr>
            <w:r w:rsidRPr="003F1494">
              <w:rPr>
                <w:lang w:eastAsia="zh-CN"/>
              </w:rPr>
              <w:t>NOTE 1:</w:t>
            </w:r>
            <w:r w:rsidRPr="003F1494">
              <w:rPr>
                <w:lang w:eastAsia="zh-CN"/>
              </w:rPr>
              <w:tab/>
              <w:t>BW</w:t>
            </w:r>
            <w:r w:rsidRPr="003F1494">
              <w:rPr>
                <w:vertAlign w:val="subscript"/>
                <w:lang w:eastAsia="zh-CN"/>
              </w:rPr>
              <w:t>Config</w:t>
            </w:r>
            <w:r w:rsidRPr="003F1494">
              <w:rPr>
                <w:lang w:eastAsia="zh-CN"/>
              </w:rPr>
              <w:t xml:space="preserve"> is the transmission bandwidth configuration of the </w:t>
            </w:r>
            <w:r w:rsidRPr="003F1494">
              <w:rPr>
                <w:rFonts w:cs="v5.0.0"/>
                <w:lang w:eastAsia="zh-CN"/>
              </w:rPr>
              <w:t>assumed adjacent channel carrier</w:t>
            </w:r>
            <w:r w:rsidRPr="003F1494">
              <w:rPr>
                <w:lang w:eastAsia="zh-CN"/>
              </w:rPr>
              <w:t>.</w:t>
            </w:r>
          </w:p>
          <w:p w14:paraId="622DB186" w14:textId="5AC3C960" w:rsidR="008307D3" w:rsidRPr="00F95B02" w:rsidRDefault="008307D3" w:rsidP="00097DC9">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6225D0F3" w:rsidR="008307D3" w:rsidRDefault="008307D3" w:rsidP="008E2108">
      <w:r>
        <w:t>The CACLR requirements in Table 6.6.3.2-3 apply to BS that supports NR, in any operating band except for band n46 and n96. The CACLR requirements for band n46 and n96 are in Table 6.6.3.2-3aa.</w:t>
      </w:r>
    </w:p>
    <w:p w14:paraId="40AAC33A" w14:textId="25F6973A" w:rsidR="00E16481" w:rsidRDefault="00E16481" w:rsidP="00E16481">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4A1D89" w:rsidRPr="00F95B02" w14:paraId="51E31EA8" w14:textId="77777777" w:rsidTr="004A1D89">
        <w:trPr>
          <w:cantSplit/>
          <w:jc w:val="center"/>
        </w:trPr>
        <w:tc>
          <w:tcPr>
            <w:tcW w:w="1976" w:type="dxa"/>
            <w:tcBorders>
              <w:bottom w:val="single" w:sz="6" w:space="0" w:color="auto"/>
            </w:tcBorders>
          </w:tcPr>
          <w:p w14:paraId="427DC678" w14:textId="6E97C304" w:rsidR="004A1D89" w:rsidRPr="00F95B02" w:rsidRDefault="004A1D89" w:rsidP="004A1D8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E33BD70" w14:textId="52B56720" w:rsidR="004A1D89" w:rsidRPr="00F95B02" w:rsidRDefault="004A1D89" w:rsidP="004A1D8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1F75557" w14:textId="0E524CE3" w:rsidR="004A1D89" w:rsidRPr="00F95B02" w:rsidRDefault="004A1D89" w:rsidP="004A1D8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4A1D89" w:rsidRPr="00F95B02" w:rsidRDefault="004A1D89" w:rsidP="004A1D89">
            <w:pPr>
              <w:pStyle w:val="TAH"/>
              <w:rPr>
                <w:rFonts w:cs="v5.0.0"/>
              </w:rPr>
            </w:pPr>
            <w:r w:rsidRPr="00F95B02">
              <w:rPr>
                <w:lang w:eastAsia="zh-CN"/>
              </w:rPr>
              <w:t>Assumed adjacent channel carrier</w:t>
            </w:r>
          </w:p>
        </w:tc>
        <w:tc>
          <w:tcPr>
            <w:tcW w:w="1645" w:type="dxa"/>
          </w:tcPr>
          <w:p w14:paraId="2E88744A" w14:textId="21ECF51E" w:rsidR="004A1D89" w:rsidRPr="00F95B02" w:rsidRDefault="004A1D89" w:rsidP="004A1D89">
            <w:pPr>
              <w:pStyle w:val="TAH"/>
              <w:rPr>
                <w:rFonts w:cs="v5.0.0"/>
              </w:rPr>
            </w:pPr>
            <w:r w:rsidRPr="00F95B02">
              <w:rPr>
                <w:lang w:eastAsia="zh-CN"/>
              </w:rPr>
              <w:t>Filter on the adjacent channel frequency and corresponding filter bandwidth</w:t>
            </w:r>
          </w:p>
        </w:tc>
        <w:tc>
          <w:tcPr>
            <w:tcW w:w="755" w:type="dxa"/>
          </w:tcPr>
          <w:p w14:paraId="43E20B95" w14:textId="1A84461C" w:rsidR="004A1D89" w:rsidRPr="00F95B02" w:rsidRDefault="004A1D89" w:rsidP="004A1D89">
            <w:pPr>
              <w:pStyle w:val="TAH"/>
            </w:pPr>
            <w:r w:rsidRPr="00F95B02">
              <w:rPr>
                <w:lang w:eastAsia="zh-CN"/>
              </w:rPr>
              <w:t>CACLR limit</w:t>
            </w:r>
          </w:p>
        </w:tc>
      </w:tr>
      <w:tr w:rsidR="008307D3" w:rsidRPr="00F95B02" w14:paraId="1F64B061" w14:textId="77777777" w:rsidTr="004A1D89">
        <w:trPr>
          <w:cantSplit/>
          <w:jc w:val="center"/>
        </w:trPr>
        <w:tc>
          <w:tcPr>
            <w:tcW w:w="1976" w:type="dxa"/>
            <w:tcBorders>
              <w:bottom w:val="nil"/>
            </w:tcBorders>
          </w:tcPr>
          <w:p w14:paraId="111BF078" w14:textId="49CD6110" w:rsidR="008307D3" w:rsidRPr="00F95B02" w:rsidRDefault="008307D3" w:rsidP="008307D3">
            <w:pPr>
              <w:pStyle w:val="TAC"/>
              <w:rPr>
                <w:rFonts w:eastAsia="SimSun"/>
              </w:rPr>
            </w:pPr>
            <w:r w:rsidRPr="00F95B02">
              <w:rPr>
                <w:lang w:eastAsia="zh-CN"/>
              </w:rPr>
              <w:t>5, 10, 15, 20</w:t>
            </w:r>
          </w:p>
        </w:tc>
        <w:tc>
          <w:tcPr>
            <w:tcW w:w="2127" w:type="dxa"/>
          </w:tcPr>
          <w:p w14:paraId="032536C8" w14:textId="77777777" w:rsidR="008307D3" w:rsidRPr="00F95B02" w:rsidRDefault="008307D3" w:rsidP="008307D3">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8307D3" w:rsidRPr="00F95B02" w:rsidRDefault="008307D3" w:rsidP="008307D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4AE31DC3" w14:textId="08C59C53" w:rsidR="008307D3" w:rsidRPr="00F95B02" w:rsidRDefault="008307D3" w:rsidP="008307D3">
            <w:pPr>
              <w:pStyle w:val="TAC"/>
            </w:pPr>
            <w:r w:rsidRPr="00F95B02">
              <w:rPr>
                <w:rFonts w:cs="Arial"/>
                <w:lang w:eastAsia="zh-CN"/>
              </w:rPr>
              <w:t>2.5 MHz</w:t>
            </w:r>
          </w:p>
        </w:tc>
        <w:tc>
          <w:tcPr>
            <w:tcW w:w="1446" w:type="dxa"/>
          </w:tcPr>
          <w:p w14:paraId="05F9AB58" w14:textId="200AD45A"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8307D3" w:rsidRPr="00F95B02" w:rsidRDefault="008307D3" w:rsidP="008307D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30DB1A3" w14:textId="2B0E7E66" w:rsidR="008307D3" w:rsidRPr="00F95B02" w:rsidRDefault="008307D3" w:rsidP="008307D3">
            <w:pPr>
              <w:pStyle w:val="TAC"/>
              <w:rPr>
                <w:b/>
              </w:rPr>
            </w:pPr>
            <w:r w:rsidRPr="00F95B02">
              <w:rPr>
                <w:lang w:eastAsia="zh-CN"/>
              </w:rPr>
              <w:t>45 dB</w:t>
            </w:r>
          </w:p>
        </w:tc>
      </w:tr>
      <w:tr w:rsidR="008307D3" w:rsidRPr="00F95B02" w14:paraId="75A743B6" w14:textId="77777777" w:rsidTr="004A1D89">
        <w:trPr>
          <w:cantSplit/>
          <w:jc w:val="center"/>
        </w:trPr>
        <w:tc>
          <w:tcPr>
            <w:tcW w:w="1976" w:type="dxa"/>
            <w:tcBorders>
              <w:top w:val="nil"/>
              <w:bottom w:val="single" w:sz="6" w:space="0" w:color="auto"/>
            </w:tcBorders>
          </w:tcPr>
          <w:p w14:paraId="74CF3DDF" w14:textId="77777777" w:rsidR="008307D3" w:rsidRPr="00F95B02" w:rsidRDefault="008307D3" w:rsidP="008307D3">
            <w:pPr>
              <w:pStyle w:val="TAC"/>
              <w:rPr>
                <w:rFonts w:eastAsia="SimSun"/>
              </w:rPr>
            </w:pPr>
          </w:p>
        </w:tc>
        <w:tc>
          <w:tcPr>
            <w:tcW w:w="2127" w:type="dxa"/>
          </w:tcPr>
          <w:p w14:paraId="6613CE84" w14:textId="77777777" w:rsidR="008307D3" w:rsidRPr="00F95B02" w:rsidRDefault="008307D3" w:rsidP="008307D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8307D3" w:rsidRPr="00F95B02" w:rsidRDefault="008307D3" w:rsidP="008307D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5B43B17A" w14:textId="4970E029" w:rsidR="008307D3" w:rsidRPr="00F95B02" w:rsidRDefault="008307D3" w:rsidP="008307D3">
            <w:pPr>
              <w:pStyle w:val="TAC"/>
            </w:pPr>
            <w:r w:rsidRPr="00F95B02">
              <w:rPr>
                <w:lang w:eastAsia="zh-CN"/>
              </w:rPr>
              <w:t>7.5 MHz</w:t>
            </w:r>
          </w:p>
        </w:tc>
        <w:tc>
          <w:tcPr>
            <w:tcW w:w="1446" w:type="dxa"/>
          </w:tcPr>
          <w:p w14:paraId="4EFC827E" w14:textId="0A5468B4"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7A6D0DC" w14:textId="60DCBDF1" w:rsidR="008307D3" w:rsidRPr="00F95B02" w:rsidRDefault="008307D3" w:rsidP="008307D3">
            <w:pPr>
              <w:pStyle w:val="TAC"/>
              <w:rPr>
                <w:b/>
              </w:rPr>
            </w:pPr>
            <w:r w:rsidRPr="00F95B02">
              <w:rPr>
                <w:lang w:eastAsia="zh-CN"/>
              </w:rPr>
              <w:t>45 dB</w:t>
            </w:r>
          </w:p>
        </w:tc>
      </w:tr>
      <w:tr w:rsidR="008307D3" w:rsidRPr="00F95B02" w14:paraId="03BA4D62" w14:textId="77777777" w:rsidTr="004A1D89">
        <w:trPr>
          <w:cantSplit/>
          <w:jc w:val="center"/>
        </w:trPr>
        <w:tc>
          <w:tcPr>
            <w:tcW w:w="1976" w:type="dxa"/>
            <w:tcBorders>
              <w:top w:val="single" w:sz="6" w:space="0" w:color="auto"/>
              <w:bottom w:val="nil"/>
            </w:tcBorders>
          </w:tcPr>
          <w:p w14:paraId="2CDD9B5F" w14:textId="03E14114" w:rsidR="008307D3" w:rsidRPr="00F95B02" w:rsidRDefault="008307D3" w:rsidP="008307D3">
            <w:pPr>
              <w:pStyle w:val="TAC"/>
              <w:rPr>
                <w:rFonts w:eastAsia="SimSun"/>
              </w:rPr>
            </w:pPr>
            <w:r w:rsidRPr="00F95B02">
              <w:rPr>
                <w:rFonts w:eastAsia="SimSun"/>
                <w:lang w:eastAsia="zh-CN"/>
              </w:rPr>
              <w:t>25, 30, 40, 50, 60, 70, 80,90, 100</w:t>
            </w:r>
          </w:p>
        </w:tc>
        <w:tc>
          <w:tcPr>
            <w:tcW w:w="2127" w:type="dxa"/>
          </w:tcPr>
          <w:p w14:paraId="0F6FA03E" w14:textId="77777777" w:rsidR="008307D3" w:rsidRPr="00F95B02" w:rsidRDefault="008307D3" w:rsidP="008307D3">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8307D3" w:rsidRPr="00F95B02" w:rsidRDefault="008307D3" w:rsidP="008307D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8307D3" w:rsidRPr="00F95B02" w:rsidRDefault="008307D3" w:rsidP="008307D3">
            <w:pPr>
              <w:pStyle w:val="TAC"/>
              <w:rPr>
                <w:rFonts w:cs="v5.0.0"/>
              </w:rPr>
            </w:pPr>
          </w:p>
        </w:tc>
        <w:tc>
          <w:tcPr>
            <w:tcW w:w="2239" w:type="dxa"/>
          </w:tcPr>
          <w:p w14:paraId="7485A2D1" w14:textId="1FF27B9C" w:rsidR="008307D3" w:rsidRPr="00F95B02" w:rsidRDefault="008307D3" w:rsidP="008307D3">
            <w:pPr>
              <w:pStyle w:val="TAC"/>
            </w:pPr>
            <w:r w:rsidRPr="00F95B02">
              <w:rPr>
                <w:rFonts w:cs="Arial"/>
                <w:lang w:eastAsia="zh-CN"/>
              </w:rPr>
              <w:t>10 MHz</w:t>
            </w:r>
          </w:p>
        </w:tc>
        <w:tc>
          <w:tcPr>
            <w:tcW w:w="1446" w:type="dxa"/>
          </w:tcPr>
          <w:p w14:paraId="45C42D54" w14:textId="347CDD26"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7780DE7" w14:textId="78A85BC4" w:rsidR="008307D3" w:rsidRPr="00F95B02" w:rsidRDefault="008307D3" w:rsidP="008307D3">
            <w:pPr>
              <w:pStyle w:val="TAC"/>
              <w:rPr>
                <w:b/>
              </w:rPr>
            </w:pPr>
            <w:r w:rsidRPr="00F95B02">
              <w:rPr>
                <w:lang w:eastAsia="zh-CN"/>
              </w:rPr>
              <w:t>45 dB</w:t>
            </w:r>
          </w:p>
        </w:tc>
      </w:tr>
      <w:tr w:rsidR="008307D3" w:rsidRPr="00F95B02" w14:paraId="389C93D0" w14:textId="77777777" w:rsidTr="004A1D89">
        <w:trPr>
          <w:cantSplit/>
          <w:jc w:val="center"/>
        </w:trPr>
        <w:tc>
          <w:tcPr>
            <w:tcW w:w="1976" w:type="dxa"/>
            <w:tcBorders>
              <w:top w:val="nil"/>
              <w:bottom w:val="single" w:sz="6" w:space="0" w:color="auto"/>
            </w:tcBorders>
          </w:tcPr>
          <w:p w14:paraId="1D3762C0" w14:textId="77777777" w:rsidR="008307D3" w:rsidRPr="00F95B02" w:rsidRDefault="008307D3" w:rsidP="008307D3">
            <w:pPr>
              <w:pStyle w:val="TAC"/>
              <w:rPr>
                <w:rFonts w:eastAsia="SimSun"/>
              </w:rPr>
            </w:pPr>
          </w:p>
        </w:tc>
        <w:tc>
          <w:tcPr>
            <w:tcW w:w="2127" w:type="dxa"/>
            <w:tcBorders>
              <w:bottom w:val="single" w:sz="6" w:space="0" w:color="auto"/>
            </w:tcBorders>
          </w:tcPr>
          <w:p w14:paraId="6DD571B3" w14:textId="77777777" w:rsidR="008307D3" w:rsidRPr="00F95B02" w:rsidRDefault="008307D3" w:rsidP="008307D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8307D3" w:rsidRPr="00F95B02" w:rsidRDefault="008307D3" w:rsidP="008307D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183EB46E" w14:textId="37383E3E" w:rsidR="008307D3" w:rsidRPr="00F95B02" w:rsidRDefault="008307D3" w:rsidP="008307D3">
            <w:pPr>
              <w:pStyle w:val="TAC"/>
              <w:rPr>
                <w:b/>
              </w:rPr>
            </w:pPr>
            <w:r w:rsidRPr="00F95B02">
              <w:rPr>
                <w:lang w:eastAsia="zh-CN"/>
              </w:rPr>
              <w:t>45 dB</w:t>
            </w:r>
          </w:p>
        </w:tc>
      </w:tr>
      <w:tr w:rsidR="008307D3" w:rsidRPr="00F95B02" w14:paraId="52B60239" w14:textId="77777777" w:rsidTr="004A1D89">
        <w:trPr>
          <w:cantSplit/>
          <w:jc w:val="center"/>
        </w:trPr>
        <w:tc>
          <w:tcPr>
            <w:tcW w:w="10188"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1E9EF1FC" w14:textId="33FA57E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14:paraId="496FC319" w14:textId="5F9C73F7" w:rsidR="008307D3" w:rsidRDefault="008307D3" w:rsidP="008307D3">
      <w:pPr>
        <w:rPr>
          <w:rFonts w:eastAsia="SimSun"/>
          <w:lang w:eastAsia="zh-CN"/>
        </w:rPr>
      </w:pPr>
    </w:p>
    <w:p w14:paraId="50109CE6" w14:textId="59B3033E" w:rsidR="008307D3" w:rsidRDefault="008307D3" w:rsidP="008307D3">
      <w:r>
        <w:t>For operation in non-contiguous spectrum for band n46 and n96, the CACLR for NR carriers located on either side of the sub-block gap shall be higher than the value specified in Table 6.6.3.2-3aa.</w:t>
      </w:r>
    </w:p>
    <w:p w14:paraId="286014C6" w14:textId="6D4CB310" w:rsidR="008307D3" w:rsidRDefault="008307D3" w:rsidP="008307D3">
      <w:pPr>
        <w:pStyle w:val="TH"/>
        <w:rPr>
          <w:rFonts w:eastAsia="SimSun"/>
          <w:lang w:eastAsia="zh-CN"/>
        </w:rPr>
      </w:pPr>
      <w:r>
        <w:rPr>
          <w:rFonts w:eastAsia="SimSun"/>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5E86007A"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28" w:author="Johan Sköld" w:date="2023-08-10T09:48:00Z">
              <w:r w:rsidRPr="00156772" w:rsidDel="00630053">
                <w:rPr>
                  <w:rFonts w:eastAsia="SimSun"/>
                  <w:lang w:eastAsia="zh-CN"/>
                </w:rPr>
                <w:delText>l</w:delText>
              </w:r>
              <w:r w:rsidRPr="00156772" w:rsidDel="00630053">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ins w:id="29" w:author="Johan Sköld" w:date="2023-08-10T09:48:00Z">
              <w:r w:rsidR="00630053">
                <w:rPr>
                  <w:lang w:eastAsia="zh-CN"/>
                </w:rPr>
                <w:t xml:space="preserve">adjacent to </w:t>
              </w:r>
              <w:r w:rsidR="00630053">
                <w:t>s</w:t>
              </w:r>
              <w:r w:rsidR="00630053" w:rsidRPr="00C6449B">
                <w:rPr>
                  <w:i/>
                </w:rPr>
                <w:t>ub-block gap</w:t>
              </w:r>
              <w:r w:rsidR="00630053" w:rsidRPr="00C6449B">
                <w:t xml:space="preserve"> or </w:t>
              </w:r>
              <w:r w:rsidR="00630053">
                <w:rPr>
                  <w:i/>
                </w:rPr>
                <w:t>in</w:t>
              </w:r>
              <w:r w:rsidR="00630053" w:rsidRPr="00C6449B">
                <w:rPr>
                  <w:i/>
                </w:rPr>
                <w:t>ter RF Bandwidth gap</w:t>
              </w:r>
              <w:r w:rsidR="00630053" w:rsidRPr="00C6449B">
                <w:t xml:space="preserve"> </w:t>
              </w:r>
            </w:ins>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097DC9">
            <w:pPr>
              <w:pStyle w:val="TAN"/>
              <w:rPr>
                <w:lang w:eastAsia="zh-CN"/>
              </w:rPr>
            </w:pPr>
            <w:r w:rsidRPr="00156772">
              <w:rPr>
                <w:lang w:eastAsia="zh-CN"/>
              </w:rPr>
              <w:t>NOTE 1:</w:t>
            </w:r>
            <w:r w:rsidRPr="00156772">
              <w:rPr>
                <w:lang w:eastAsia="zh-CN"/>
              </w:rPr>
              <w:tab/>
              <w:t>BW</w:t>
            </w:r>
            <w:r w:rsidRPr="00156772">
              <w:rPr>
                <w:vertAlign w:val="subscript"/>
                <w:lang w:eastAsia="zh-CN"/>
              </w:rPr>
              <w:t>Config</w:t>
            </w:r>
            <w:r w:rsidRPr="00156772">
              <w:rPr>
                <w:lang w:eastAsia="zh-CN"/>
              </w:rPr>
              <w:t xml:space="preserve"> is the transmission bandwidth configuration of the </w:t>
            </w:r>
            <w:r w:rsidRPr="00156772">
              <w:rPr>
                <w:rFonts w:cs="v5.0.0"/>
                <w:lang w:eastAsia="zh-CN"/>
              </w:rPr>
              <w:t>assumed adjacent channel carrier</w:t>
            </w:r>
            <w:r w:rsidRPr="00156772">
              <w:rPr>
                <w:lang w:eastAsia="zh-CN"/>
              </w:rPr>
              <w:t>.</w:t>
            </w:r>
          </w:p>
          <w:p w14:paraId="5A268654" w14:textId="52B86F53" w:rsidR="008307D3" w:rsidRPr="00F95B02" w:rsidRDefault="008307D3" w:rsidP="00097DC9">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9E4DD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E3C15" w14:textId="77777777" w:rsidR="005A7F9E" w:rsidRDefault="005A7F9E">
      <w:r>
        <w:separator/>
      </w:r>
    </w:p>
  </w:endnote>
  <w:endnote w:type="continuationSeparator" w:id="0">
    <w:p w14:paraId="6A26CFA0" w14:textId="77777777" w:rsidR="005A7F9E" w:rsidRDefault="005A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A0513" w:rsidRDefault="00AA05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8F979" w14:textId="77777777" w:rsidR="005A7F9E" w:rsidRDefault="005A7F9E">
      <w:r>
        <w:separator/>
      </w:r>
    </w:p>
  </w:footnote>
  <w:footnote w:type="continuationSeparator" w:id="0">
    <w:p w14:paraId="1D84F4A2" w14:textId="77777777" w:rsidR="005A7F9E" w:rsidRDefault="005A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33BD" w14:textId="77777777" w:rsidR="002F7F50" w:rsidRDefault="002F7F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76C04295" w:rsidR="00AA0513" w:rsidRDefault="00AA05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A0513" w:rsidRDefault="00AA05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66C7893C" w:rsidR="00AA0513" w:rsidRDefault="00AA05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A0513" w:rsidRDefault="00AA0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08077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8757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256129">
    <w:abstractNumId w:val="5"/>
  </w:num>
  <w:num w:numId="4" w16cid:durableId="148374883">
    <w:abstractNumId w:val="32"/>
  </w:num>
  <w:num w:numId="5" w16cid:durableId="1188249658">
    <w:abstractNumId w:val="37"/>
  </w:num>
  <w:num w:numId="6" w16cid:durableId="833179592">
    <w:abstractNumId w:val="12"/>
  </w:num>
  <w:num w:numId="7" w16cid:durableId="9065512">
    <w:abstractNumId w:val="33"/>
  </w:num>
  <w:num w:numId="8" w16cid:durableId="769080974">
    <w:abstractNumId w:val="24"/>
  </w:num>
  <w:num w:numId="9" w16cid:durableId="1758475179">
    <w:abstractNumId w:val="7"/>
  </w:num>
  <w:num w:numId="10" w16cid:durableId="770441354">
    <w:abstractNumId w:val="35"/>
  </w:num>
  <w:num w:numId="11" w16cid:durableId="1202088719">
    <w:abstractNumId w:val="25"/>
  </w:num>
  <w:num w:numId="12" w16cid:durableId="1176382988">
    <w:abstractNumId w:val="39"/>
  </w:num>
  <w:num w:numId="13" w16cid:durableId="1456950924">
    <w:abstractNumId w:val="30"/>
  </w:num>
  <w:num w:numId="14" w16cid:durableId="1100763110">
    <w:abstractNumId w:val="13"/>
  </w:num>
  <w:num w:numId="15" w16cid:durableId="622078275">
    <w:abstractNumId w:val="11"/>
  </w:num>
  <w:num w:numId="16" w16cid:durableId="1346323762">
    <w:abstractNumId w:val="23"/>
  </w:num>
  <w:num w:numId="17" w16cid:durableId="934510398">
    <w:abstractNumId w:val="22"/>
  </w:num>
  <w:num w:numId="18" w16cid:durableId="839203053">
    <w:abstractNumId w:val="27"/>
  </w:num>
  <w:num w:numId="19" w16cid:durableId="1650942258">
    <w:abstractNumId w:val="20"/>
  </w:num>
  <w:num w:numId="20" w16cid:durableId="977104154">
    <w:abstractNumId w:val="9"/>
  </w:num>
  <w:num w:numId="21" w16cid:durableId="2056538668">
    <w:abstractNumId w:val="36"/>
  </w:num>
  <w:num w:numId="22" w16cid:durableId="1878469672">
    <w:abstractNumId w:val="29"/>
  </w:num>
  <w:num w:numId="23" w16cid:durableId="1634167295">
    <w:abstractNumId w:val="34"/>
  </w:num>
  <w:num w:numId="24" w16cid:durableId="332487886">
    <w:abstractNumId w:val="10"/>
  </w:num>
  <w:num w:numId="25" w16cid:durableId="298805422">
    <w:abstractNumId w:val="6"/>
  </w:num>
  <w:num w:numId="26" w16cid:durableId="1092236398">
    <w:abstractNumId w:val="15"/>
  </w:num>
  <w:num w:numId="27" w16cid:durableId="982778322">
    <w:abstractNumId w:val="31"/>
  </w:num>
  <w:num w:numId="28" w16cid:durableId="992415159">
    <w:abstractNumId w:val="3"/>
  </w:num>
  <w:num w:numId="29" w16cid:durableId="1016661420">
    <w:abstractNumId w:val="2"/>
  </w:num>
  <w:num w:numId="30" w16cid:durableId="199703911">
    <w:abstractNumId w:val="1"/>
  </w:num>
  <w:num w:numId="31" w16cid:durableId="833885437">
    <w:abstractNumId w:val="21"/>
  </w:num>
  <w:num w:numId="32" w16cid:durableId="488595276">
    <w:abstractNumId w:val="26"/>
  </w:num>
  <w:num w:numId="33" w16cid:durableId="532310195">
    <w:abstractNumId w:val="8"/>
  </w:num>
  <w:num w:numId="34" w16cid:durableId="1735658219">
    <w:abstractNumId w:val="28"/>
  </w:num>
  <w:num w:numId="35" w16cid:durableId="1815947234">
    <w:abstractNumId w:val="40"/>
  </w:num>
  <w:num w:numId="36" w16cid:durableId="1899441489">
    <w:abstractNumId w:val="19"/>
  </w:num>
  <w:num w:numId="37" w16cid:durableId="1014260235">
    <w:abstractNumId w:val="17"/>
  </w:num>
  <w:num w:numId="38" w16cid:durableId="993290451">
    <w:abstractNumId w:val="16"/>
  </w:num>
  <w:num w:numId="39" w16cid:durableId="1397432404">
    <w:abstractNumId w:val="41"/>
  </w:num>
  <w:num w:numId="40" w16cid:durableId="1904560262">
    <w:abstractNumId w:val="38"/>
  </w:num>
  <w:num w:numId="41" w16cid:durableId="472479427">
    <w:abstractNumId w:val="14"/>
  </w:num>
  <w:num w:numId="42" w16cid:durableId="551309537">
    <w:abstractNumId w:val="18"/>
  </w:num>
  <w:num w:numId="43" w16cid:durableId="947394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0F0"/>
    <w:rsid w:val="00014148"/>
    <w:rsid w:val="000141F6"/>
    <w:rsid w:val="00015213"/>
    <w:rsid w:val="00015FDB"/>
    <w:rsid w:val="00020021"/>
    <w:rsid w:val="00022E9F"/>
    <w:rsid w:val="00033397"/>
    <w:rsid w:val="0003344F"/>
    <w:rsid w:val="000365B7"/>
    <w:rsid w:val="00040095"/>
    <w:rsid w:val="00043BD8"/>
    <w:rsid w:val="0004608F"/>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97DC9"/>
    <w:rsid w:val="000A21AD"/>
    <w:rsid w:val="000C3CF9"/>
    <w:rsid w:val="000C47C3"/>
    <w:rsid w:val="000C5280"/>
    <w:rsid w:val="000D0E64"/>
    <w:rsid w:val="000D3C16"/>
    <w:rsid w:val="000D4F2D"/>
    <w:rsid w:val="000D58AB"/>
    <w:rsid w:val="000D784C"/>
    <w:rsid w:val="000E673B"/>
    <w:rsid w:val="000E6CC8"/>
    <w:rsid w:val="000F1F91"/>
    <w:rsid w:val="0010155B"/>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2815"/>
    <w:rsid w:val="00187E9A"/>
    <w:rsid w:val="00190E0B"/>
    <w:rsid w:val="00193544"/>
    <w:rsid w:val="00193B7A"/>
    <w:rsid w:val="00195B2F"/>
    <w:rsid w:val="001A4C42"/>
    <w:rsid w:val="001A7420"/>
    <w:rsid w:val="001A7522"/>
    <w:rsid w:val="001B4505"/>
    <w:rsid w:val="001B574B"/>
    <w:rsid w:val="001B6637"/>
    <w:rsid w:val="001C032A"/>
    <w:rsid w:val="001C21C3"/>
    <w:rsid w:val="001C5ECC"/>
    <w:rsid w:val="001D02C2"/>
    <w:rsid w:val="001F0C1D"/>
    <w:rsid w:val="001F1132"/>
    <w:rsid w:val="001F168B"/>
    <w:rsid w:val="001F2309"/>
    <w:rsid w:val="001F78A5"/>
    <w:rsid w:val="002234F4"/>
    <w:rsid w:val="002257C1"/>
    <w:rsid w:val="002317EA"/>
    <w:rsid w:val="00232087"/>
    <w:rsid w:val="002347A2"/>
    <w:rsid w:val="00240A2A"/>
    <w:rsid w:val="00242B8B"/>
    <w:rsid w:val="0024502C"/>
    <w:rsid w:val="002608D1"/>
    <w:rsid w:val="002675F0"/>
    <w:rsid w:val="002726EA"/>
    <w:rsid w:val="00275326"/>
    <w:rsid w:val="0027653D"/>
    <w:rsid w:val="00281F4A"/>
    <w:rsid w:val="00283D33"/>
    <w:rsid w:val="002864CF"/>
    <w:rsid w:val="00292E4C"/>
    <w:rsid w:val="0029400C"/>
    <w:rsid w:val="002965C2"/>
    <w:rsid w:val="002A75B1"/>
    <w:rsid w:val="002B1963"/>
    <w:rsid w:val="002B6339"/>
    <w:rsid w:val="002C0443"/>
    <w:rsid w:val="002E00EE"/>
    <w:rsid w:val="002E729F"/>
    <w:rsid w:val="002F1CDC"/>
    <w:rsid w:val="002F5FAE"/>
    <w:rsid w:val="002F7F50"/>
    <w:rsid w:val="0030187F"/>
    <w:rsid w:val="00304719"/>
    <w:rsid w:val="00306E5E"/>
    <w:rsid w:val="00316DC3"/>
    <w:rsid w:val="003172DC"/>
    <w:rsid w:val="0032451D"/>
    <w:rsid w:val="00326698"/>
    <w:rsid w:val="00331598"/>
    <w:rsid w:val="00331F34"/>
    <w:rsid w:val="00334C64"/>
    <w:rsid w:val="003355A3"/>
    <w:rsid w:val="00337137"/>
    <w:rsid w:val="003373A0"/>
    <w:rsid w:val="00341461"/>
    <w:rsid w:val="00345A64"/>
    <w:rsid w:val="003463A6"/>
    <w:rsid w:val="00350074"/>
    <w:rsid w:val="0035462D"/>
    <w:rsid w:val="0036035F"/>
    <w:rsid w:val="00360B28"/>
    <w:rsid w:val="00366AC2"/>
    <w:rsid w:val="003765B8"/>
    <w:rsid w:val="00381A5B"/>
    <w:rsid w:val="00382330"/>
    <w:rsid w:val="00382B02"/>
    <w:rsid w:val="00385684"/>
    <w:rsid w:val="00386C90"/>
    <w:rsid w:val="00392345"/>
    <w:rsid w:val="00397170"/>
    <w:rsid w:val="003A1B53"/>
    <w:rsid w:val="003A31A1"/>
    <w:rsid w:val="003A4356"/>
    <w:rsid w:val="003A4A9B"/>
    <w:rsid w:val="003A6F60"/>
    <w:rsid w:val="003A7D6C"/>
    <w:rsid w:val="003B11AC"/>
    <w:rsid w:val="003B4781"/>
    <w:rsid w:val="003C3971"/>
    <w:rsid w:val="003C4B5E"/>
    <w:rsid w:val="003C57E7"/>
    <w:rsid w:val="003D0CCA"/>
    <w:rsid w:val="003D49BC"/>
    <w:rsid w:val="003D7D0E"/>
    <w:rsid w:val="003E0390"/>
    <w:rsid w:val="003E4CCA"/>
    <w:rsid w:val="003F2AA1"/>
    <w:rsid w:val="004107AD"/>
    <w:rsid w:val="00423334"/>
    <w:rsid w:val="004306F0"/>
    <w:rsid w:val="00431E94"/>
    <w:rsid w:val="004345EC"/>
    <w:rsid w:val="00435A82"/>
    <w:rsid w:val="004416F2"/>
    <w:rsid w:val="004421EC"/>
    <w:rsid w:val="00446A01"/>
    <w:rsid w:val="00451C9C"/>
    <w:rsid w:val="004547D4"/>
    <w:rsid w:val="00462E02"/>
    <w:rsid w:val="00464623"/>
    <w:rsid w:val="00465423"/>
    <w:rsid w:val="00465515"/>
    <w:rsid w:val="00471BEC"/>
    <w:rsid w:val="004731A3"/>
    <w:rsid w:val="00473F74"/>
    <w:rsid w:val="00474105"/>
    <w:rsid w:val="00474505"/>
    <w:rsid w:val="004817D7"/>
    <w:rsid w:val="00484775"/>
    <w:rsid w:val="00485D97"/>
    <w:rsid w:val="004910A4"/>
    <w:rsid w:val="0049212A"/>
    <w:rsid w:val="004954C9"/>
    <w:rsid w:val="004A1D89"/>
    <w:rsid w:val="004A45EB"/>
    <w:rsid w:val="004B5B43"/>
    <w:rsid w:val="004C2F96"/>
    <w:rsid w:val="004D3578"/>
    <w:rsid w:val="004E00CA"/>
    <w:rsid w:val="004E213A"/>
    <w:rsid w:val="004E3BE0"/>
    <w:rsid w:val="004E75F2"/>
    <w:rsid w:val="004E7F2A"/>
    <w:rsid w:val="004F0048"/>
    <w:rsid w:val="004F0988"/>
    <w:rsid w:val="004F0DD2"/>
    <w:rsid w:val="004F3340"/>
    <w:rsid w:val="004F637D"/>
    <w:rsid w:val="0050747B"/>
    <w:rsid w:val="00512CFC"/>
    <w:rsid w:val="00512EB1"/>
    <w:rsid w:val="0052065C"/>
    <w:rsid w:val="005211A8"/>
    <w:rsid w:val="005219C5"/>
    <w:rsid w:val="0053388B"/>
    <w:rsid w:val="00535773"/>
    <w:rsid w:val="00536BBD"/>
    <w:rsid w:val="00537979"/>
    <w:rsid w:val="0054268A"/>
    <w:rsid w:val="00543E6C"/>
    <w:rsid w:val="005540D5"/>
    <w:rsid w:val="00560A26"/>
    <w:rsid w:val="00565087"/>
    <w:rsid w:val="005712AB"/>
    <w:rsid w:val="00573A4A"/>
    <w:rsid w:val="00576434"/>
    <w:rsid w:val="00576984"/>
    <w:rsid w:val="00577190"/>
    <w:rsid w:val="005823B2"/>
    <w:rsid w:val="00587439"/>
    <w:rsid w:val="005946A6"/>
    <w:rsid w:val="00597B11"/>
    <w:rsid w:val="005A0D16"/>
    <w:rsid w:val="005A398C"/>
    <w:rsid w:val="005A745C"/>
    <w:rsid w:val="005A7F9E"/>
    <w:rsid w:val="005B443B"/>
    <w:rsid w:val="005C2309"/>
    <w:rsid w:val="005C4B98"/>
    <w:rsid w:val="005C618E"/>
    <w:rsid w:val="005C7356"/>
    <w:rsid w:val="005D2E01"/>
    <w:rsid w:val="005D7526"/>
    <w:rsid w:val="005E2985"/>
    <w:rsid w:val="005E4BB2"/>
    <w:rsid w:val="005E659B"/>
    <w:rsid w:val="00602004"/>
    <w:rsid w:val="00602AEA"/>
    <w:rsid w:val="006113F8"/>
    <w:rsid w:val="006129DE"/>
    <w:rsid w:val="00614FDF"/>
    <w:rsid w:val="006175DD"/>
    <w:rsid w:val="00620615"/>
    <w:rsid w:val="00630053"/>
    <w:rsid w:val="00630368"/>
    <w:rsid w:val="00632CC8"/>
    <w:rsid w:val="00633162"/>
    <w:rsid w:val="006333E1"/>
    <w:rsid w:val="00633774"/>
    <w:rsid w:val="0063543D"/>
    <w:rsid w:val="00643DE8"/>
    <w:rsid w:val="0064469D"/>
    <w:rsid w:val="00647114"/>
    <w:rsid w:val="00651EDF"/>
    <w:rsid w:val="00661B53"/>
    <w:rsid w:val="006744BE"/>
    <w:rsid w:val="006877C8"/>
    <w:rsid w:val="0069334B"/>
    <w:rsid w:val="006940A5"/>
    <w:rsid w:val="00694822"/>
    <w:rsid w:val="006A323F"/>
    <w:rsid w:val="006B30D0"/>
    <w:rsid w:val="006B51D3"/>
    <w:rsid w:val="006B7204"/>
    <w:rsid w:val="006C3D95"/>
    <w:rsid w:val="006C528D"/>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3604E"/>
    <w:rsid w:val="0074026F"/>
    <w:rsid w:val="00740BFB"/>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B0D"/>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04169"/>
    <w:rsid w:val="00810872"/>
    <w:rsid w:val="0081568E"/>
    <w:rsid w:val="00816F3E"/>
    <w:rsid w:val="0082643D"/>
    <w:rsid w:val="00830747"/>
    <w:rsid w:val="008307D3"/>
    <w:rsid w:val="00831940"/>
    <w:rsid w:val="0083781E"/>
    <w:rsid w:val="00841D87"/>
    <w:rsid w:val="0084721D"/>
    <w:rsid w:val="008627EC"/>
    <w:rsid w:val="00864A16"/>
    <w:rsid w:val="00866135"/>
    <w:rsid w:val="00867D20"/>
    <w:rsid w:val="00874A32"/>
    <w:rsid w:val="008768CA"/>
    <w:rsid w:val="00887F5F"/>
    <w:rsid w:val="00896700"/>
    <w:rsid w:val="008A3E83"/>
    <w:rsid w:val="008A734E"/>
    <w:rsid w:val="008A7879"/>
    <w:rsid w:val="008B3ADE"/>
    <w:rsid w:val="008B3C0D"/>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1A4C"/>
    <w:rsid w:val="0091348E"/>
    <w:rsid w:val="00916DD8"/>
    <w:rsid w:val="00917CCB"/>
    <w:rsid w:val="009274C9"/>
    <w:rsid w:val="009300A4"/>
    <w:rsid w:val="00937167"/>
    <w:rsid w:val="00941D07"/>
    <w:rsid w:val="00942EC2"/>
    <w:rsid w:val="009611B7"/>
    <w:rsid w:val="00967A10"/>
    <w:rsid w:val="00972D35"/>
    <w:rsid w:val="00975359"/>
    <w:rsid w:val="009777EC"/>
    <w:rsid w:val="00991152"/>
    <w:rsid w:val="009923D9"/>
    <w:rsid w:val="00992CFB"/>
    <w:rsid w:val="00994EEA"/>
    <w:rsid w:val="009B2980"/>
    <w:rsid w:val="009C271F"/>
    <w:rsid w:val="009C69FD"/>
    <w:rsid w:val="009D2C81"/>
    <w:rsid w:val="009E1216"/>
    <w:rsid w:val="009E4DD5"/>
    <w:rsid w:val="009E7181"/>
    <w:rsid w:val="009F11EC"/>
    <w:rsid w:val="009F1525"/>
    <w:rsid w:val="009F37B7"/>
    <w:rsid w:val="009F3DB1"/>
    <w:rsid w:val="00A00585"/>
    <w:rsid w:val="00A10F02"/>
    <w:rsid w:val="00A14101"/>
    <w:rsid w:val="00A164B4"/>
    <w:rsid w:val="00A26956"/>
    <w:rsid w:val="00A27486"/>
    <w:rsid w:val="00A42ED0"/>
    <w:rsid w:val="00A45A6C"/>
    <w:rsid w:val="00A46AFD"/>
    <w:rsid w:val="00A5252E"/>
    <w:rsid w:val="00A53724"/>
    <w:rsid w:val="00A53B01"/>
    <w:rsid w:val="00A53B07"/>
    <w:rsid w:val="00A56066"/>
    <w:rsid w:val="00A6147A"/>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B1665"/>
    <w:rsid w:val="00AC4CB0"/>
    <w:rsid w:val="00AC6BC6"/>
    <w:rsid w:val="00AD3C81"/>
    <w:rsid w:val="00AE65E2"/>
    <w:rsid w:val="00AF0326"/>
    <w:rsid w:val="00AF0973"/>
    <w:rsid w:val="00AF29E0"/>
    <w:rsid w:val="00B100B1"/>
    <w:rsid w:val="00B115E0"/>
    <w:rsid w:val="00B13841"/>
    <w:rsid w:val="00B15449"/>
    <w:rsid w:val="00B31A9F"/>
    <w:rsid w:val="00B32258"/>
    <w:rsid w:val="00B35479"/>
    <w:rsid w:val="00B4283B"/>
    <w:rsid w:val="00B439A1"/>
    <w:rsid w:val="00B52A94"/>
    <w:rsid w:val="00B57E2B"/>
    <w:rsid w:val="00B6478F"/>
    <w:rsid w:val="00B64C79"/>
    <w:rsid w:val="00B766C3"/>
    <w:rsid w:val="00B81C0F"/>
    <w:rsid w:val="00B93086"/>
    <w:rsid w:val="00B93C14"/>
    <w:rsid w:val="00B972F4"/>
    <w:rsid w:val="00BA105E"/>
    <w:rsid w:val="00BA19ED"/>
    <w:rsid w:val="00BA4B8D"/>
    <w:rsid w:val="00BB1F37"/>
    <w:rsid w:val="00BC0F7D"/>
    <w:rsid w:val="00BC2862"/>
    <w:rsid w:val="00BC361F"/>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22FFF"/>
    <w:rsid w:val="00C32E55"/>
    <w:rsid w:val="00C33079"/>
    <w:rsid w:val="00C37678"/>
    <w:rsid w:val="00C440B7"/>
    <w:rsid w:val="00C44C66"/>
    <w:rsid w:val="00C45231"/>
    <w:rsid w:val="00C53F37"/>
    <w:rsid w:val="00C72833"/>
    <w:rsid w:val="00C76D94"/>
    <w:rsid w:val="00C80F1D"/>
    <w:rsid w:val="00C874D4"/>
    <w:rsid w:val="00C93F40"/>
    <w:rsid w:val="00CA0426"/>
    <w:rsid w:val="00CA0AD8"/>
    <w:rsid w:val="00CA3D0C"/>
    <w:rsid w:val="00CA53FA"/>
    <w:rsid w:val="00CA5970"/>
    <w:rsid w:val="00CB7F3B"/>
    <w:rsid w:val="00CC0587"/>
    <w:rsid w:val="00CC0E06"/>
    <w:rsid w:val="00CC6E3F"/>
    <w:rsid w:val="00CC6EE3"/>
    <w:rsid w:val="00CD3BE0"/>
    <w:rsid w:val="00CD5995"/>
    <w:rsid w:val="00CE0D12"/>
    <w:rsid w:val="00CE0FA6"/>
    <w:rsid w:val="00CE64A8"/>
    <w:rsid w:val="00CE710A"/>
    <w:rsid w:val="00CF628A"/>
    <w:rsid w:val="00D0182E"/>
    <w:rsid w:val="00D0309F"/>
    <w:rsid w:val="00D07356"/>
    <w:rsid w:val="00D26635"/>
    <w:rsid w:val="00D322EF"/>
    <w:rsid w:val="00D32EDF"/>
    <w:rsid w:val="00D3459C"/>
    <w:rsid w:val="00D3656B"/>
    <w:rsid w:val="00D5303C"/>
    <w:rsid w:val="00D53A09"/>
    <w:rsid w:val="00D57972"/>
    <w:rsid w:val="00D63B08"/>
    <w:rsid w:val="00D675A9"/>
    <w:rsid w:val="00D67689"/>
    <w:rsid w:val="00D676AE"/>
    <w:rsid w:val="00D738D6"/>
    <w:rsid w:val="00D755EB"/>
    <w:rsid w:val="00D76048"/>
    <w:rsid w:val="00D8360F"/>
    <w:rsid w:val="00D83D79"/>
    <w:rsid w:val="00D8669D"/>
    <w:rsid w:val="00D875C1"/>
    <w:rsid w:val="00D87E00"/>
    <w:rsid w:val="00D9134D"/>
    <w:rsid w:val="00DA28E8"/>
    <w:rsid w:val="00DA772C"/>
    <w:rsid w:val="00DA7A03"/>
    <w:rsid w:val="00DB1818"/>
    <w:rsid w:val="00DB2C45"/>
    <w:rsid w:val="00DB4B19"/>
    <w:rsid w:val="00DB5318"/>
    <w:rsid w:val="00DB77D7"/>
    <w:rsid w:val="00DC1262"/>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4A90"/>
    <w:rsid w:val="00E16481"/>
    <w:rsid w:val="00E16509"/>
    <w:rsid w:val="00E16740"/>
    <w:rsid w:val="00E21DC5"/>
    <w:rsid w:val="00E228F2"/>
    <w:rsid w:val="00E250CE"/>
    <w:rsid w:val="00E278B7"/>
    <w:rsid w:val="00E31F58"/>
    <w:rsid w:val="00E31FC8"/>
    <w:rsid w:val="00E32900"/>
    <w:rsid w:val="00E34BE6"/>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46AA"/>
    <w:rsid w:val="00E97187"/>
    <w:rsid w:val="00EA15B0"/>
    <w:rsid w:val="00EA5EA7"/>
    <w:rsid w:val="00EB2D18"/>
    <w:rsid w:val="00EC0DF0"/>
    <w:rsid w:val="00EC4A25"/>
    <w:rsid w:val="00ED5084"/>
    <w:rsid w:val="00EE002C"/>
    <w:rsid w:val="00EE4643"/>
    <w:rsid w:val="00EE795F"/>
    <w:rsid w:val="00EF1099"/>
    <w:rsid w:val="00EF32FE"/>
    <w:rsid w:val="00EF59DA"/>
    <w:rsid w:val="00F01816"/>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102A"/>
    <w:rsid w:val="00F653B8"/>
    <w:rsid w:val="00F7410B"/>
    <w:rsid w:val="00F75785"/>
    <w:rsid w:val="00F8131F"/>
    <w:rsid w:val="00F83AC7"/>
    <w:rsid w:val="00F9008D"/>
    <w:rsid w:val="00F95B02"/>
    <w:rsid w:val="00FA1266"/>
    <w:rsid w:val="00FB121F"/>
    <w:rsid w:val="00FC1192"/>
    <w:rsid w:val="00FD62B0"/>
    <w:rsid w:val="00FF02F6"/>
    <w:rsid w:val="00FF2A6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A0513"/>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A0513"/>
    <w:rPr>
      <w:rFonts w:ascii="Cambria" w:eastAsia="SimHei" w:hAnsi="Cambria"/>
      <w:lang w:eastAsia="en-US"/>
    </w:rPr>
  </w:style>
  <w:style w:type="character" w:styleId="HTMLTypewriter">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Preformatted">
    <w:name w:val="HTML Preformatted"/>
    <w:basedOn w:val="Normal"/>
    <w:link w:val="HTMLPreformatted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0513"/>
    <w:rPr>
      <w:rFonts w:ascii="Courier New" w:eastAsia="MS Mincho" w:hAnsi="Courier New"/>
      <w:lang w:eastAsia="x-none"/>
    </w:rPr>
  </w:style>
  <w:style w:type="table" w:customStyle="1" w:styleId="TableGrid72">
    <w:name w:val="Table Grid72"/>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0513"/>
    <w:rPr>
      <w:rFonts w:eastAsia="MS Mincho"/>
      <w:lang w:val="en-US" w:eastAsia="en-US"/>
    </w:rPr>
    <w:tblPr/>
  </w:style>
  <w:style w:type="table" w:customStyle="1" w:styleId="Tabellengitternetz11">
    <w:name w:val="Tabellengitternetz1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0513"/>
  </w:style>
  <w:style w:type="numbering" w:customStyle="1" w:styleId="NoList21">
    <w:name w:val="No List21"/>
    <w:next w:val="NoList"/>
    <w:uiPriority w:val="99"/>
    <w:semiHidden/>
    <w:unhideWhenUsed/>
    <w:rsid w:val="00AA0513"/>
  </w:style>
  <w:style w:type="table" w:customStyle="1" w:styleId="TableGrid41">
    <w:name w:val="Table Grid4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0513"/>
  </w:style>
  <w:style w:type="table" w:customStyle="1" w:styleId="TableGrid51">
    <w:name w:val="Table Grid5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0513"/>
  </w:style>
  <w:style w:type="table" w:customStyle="1" w:styleId="TableGrid61">
    <w:name w:val="Table Grid6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0513"/>
  </w:style>
  <w:style w:type="numbering" w:customStyle="1" w:styleId="NoList61">
    <w:name w:val="No List61"/>
    <w:next w:val="NoList"/>
    <w:semiHidden/>
    <w:unhideWhenUsed/>
    <w:rsid w:val="00AA0513"/>
  </w:style>
  <w:style w:type="numbering" w:customStyle="1" w:styleId="NoList71">
    <w:name w:val="No List71"/>
    <w:next w:val="NoList"/>
    <w:semiHidden/>
    <w:unhideWhenUsed/>
    <w:rsid w:val="00AA0513"/>
  </w:style>
  <w:style w:type="numbering" w:customStyle="1" w:styleId="NoList81">
    <w:name w:val="No List81"/>
    <w:next w:val="NoList"/>
    <w:uiPriority w:val="99"/>
    <w:semiHidden/>
    <w:unhideWhenUsed/>
    <w:rsid w:val="00AA0513"/>
  </w:style>
  <w:style w:type="paragraph" w:customStyle="1" w:styleId="BodyText1">
    <w:name w:val="Body Text1"/>
    <w:basedOn w:val="Normal"/>
    <w:next w:val="BodyText"/>
    <w:uiPriority w:val="99"/>
    <w:rsid w:val="00AA0513"/>
    <w:pPr>
      <w:spacing w:after="120"/>
    </w:pPr>
    <w:rPr>
      <w:rFonts w:ascii="CG Times (WN)" w:hAnsi="CG Times (WN)"/>
      <w:lang w:eastAsia="fr-FR"/>
    </w:rPr>
  </w:style>
  <w:style w:type="numbering" w:customStyle="1" w:styleId="NoList91">
    <w:name w:val="No List91"/>
    <w:next w:val="NoList"/>
    <w:uiPriority w:val="99"/>
    <w:semiHidden/>
    <w:unhideWhenUsed/>
    <w:rsid w:val="00AA0513"/>
  </w:style>
  <w:style w:type="table" w:customStyle="1" w:styleId="TableGrid76">
    <w:name w:val="Table Grid76"/>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AA0513"/>
    <w:rPr>
      <w:rFonts w:ascii="Times New Roman" w:hAnsi="Times New Roman"/>
      <w:lang w:val="en-GB" w:eastAsia="en-US"/>
    </w:rPr>
  </w:style>
  <w:style w:type="character" w:customStyle="1" w:styleId="IntenseEmphasis1">
    <w:name w:val="Intense Emphasis1"/>
    <w:basedOn w:val="DefaultParagraphFon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AA0513"/>
  </w:style>
  <w:style w:type="table" w:customStyle="1" w:styleId="TableGrid9">
    <w:name w:val="Table Grid9"/>
    <w:basedOn w:val="TableNormal"/>
    <w:next w:val="TableGrid"/>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BodyTextIndent">
    <w:name w:val="Body Text Indent"/>
    <w:basedOn w:val="Normal"/>
    <w:link w:val="BodyTextIndentChar"/>
    <w:rsid w:val="00AA05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A0513"/>
    <w:rPr>
      <w:lang w:eastAsia="en-US"/>
    </w:rPr>
  </w:style>
  <w:style w:type="paragraph" w:styleId="Title">
    <w:name w:val="Title"/>
    <w:basedOn w:val="Normal"/>
    <w:next w:val="Normal"/>
    <w:link w:val="TitleChar"/>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BodyText2">
    <w:name w:val="Body Text 2"/>
    <w:basedOn w:val="Normal"/>
    <w:link w:val="BodyText2Char"/>
    <w:uiPriority w:val="99"/>
    <w:rsid w:val="00AA051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AA0513"/>
    <w:rPr>
      <w:i/>
      <w:lang w:eastAsia="en-US"/>
    </w:rPr>
  </w:style>
  <w:style w:type="paragraph" w:styleId="BodyText3">
    <w:name w:val="Body Text 3"/>
    <w:basedOn w:val="Normal"/>
    <w:link w:val="BodyText3Char"/>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BodyTextIndent2">
    <w:name w:val="Body Text Indent 2"/>
    <w:basedOn w:val="Normal"/>
    <w:link w:val="BodyTextIndent2Char"/>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A0513"/>
    <w:rPr>
      <w:rFonts w:eastAsia="MS Mincho"/>
    </w:rPr>
  </w:style>
  <w:style w:type="paragraph" w:styleId="NormalIndent">
    <w:name w:val="Normal Indent"/>
    <w:basedOn w:val="Normal"/>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Reference">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e">
    <w:name w:val="Date"/>
    <w:basedOn w:val="Normal"/>
    <w:next w:val="Normal"/>
    <w:link w:val="DateChar"/>
    <w:uiPriority w:val="99"/>
    <w:rsid w:val="00AA051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Char">
    <w:name w:val="List Char"/>
    <w:link w:val="List"/>
    <w:rsid w:val="00AA0513"/>
    <w:rPr>
      <w:rFonts w:eastAsia="Malgun Gothic"/>
      <w:lang w:eastAsia="en-US"/>
    </w:rPr>
  </w:style>
  <w:style w:type="character" w:customStyle="1" w:styleId="ListBulletChar">
    <w:name w:val="List Bullet Char"/>
    <w:basedOn w:val="ListChar"/>
    <w:link w:val="ListBullet"/>
    <w:rsid w:val="00AA0513"/>
    <w:rPr>
      <w:rFonts w:eastAsia="Malgun Gothic"/>
      <w:lang w:eastAsia="en-US"/>
    </w:rPr>
  </w:style>
  <w:style w:type="character" w:customStyle="1" w:styleId="ListBullet3Char">
    <w:name w:val="List Bullet 3 Char"/>
    <w:basedOn w:val="ListBullet2Char"/>
    <w:link w:val="ListBullet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Normal"/>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DefaultParagraphFon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AA0513"/>
  </w:style>
  <w:style w:type="character" w:customStyle="1" w:styleId="search-word-mail">
    <w:name w:val="search-word-mail"/>
    <w:rsid w:val="00AA0513"/>
  </w:style>
  <w:style w:type="character" w:styleId="SubtleReference">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DefaultParagraphFont"/>
    <w:semiHidden/>
    <w:rsid w:val="00AA0513"/>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AA05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AA0513"/>
  </w:style>
  <w:style w:type="paragraph" w:styleId="NoSpacing">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DefaultParagraphFon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NoList"/>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AA0513"/>
  </w:style>
  <w:style w:type="paragraph" w:customStyle="1" w:styleId="CouvRecTitle">
    <w:name w:val="Couv Rec Title"/>
    <w:basedOn w:val="Normal"/>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AA0513"/>
    <w:pPr>
      <w:numPr>
        <w:numId w:val="42"/>
      </w:numPr>
      <w:spacing w:beforeLines="50" w:afterLines="50"/>
      <w:jc w:val="center"/>
    </w:pPr>
    <w:rPr>
      <w:rFonts w:eastAsia="Malgun Gothic"/>
      <w:b/>
      <w:lang w:eastAsia="zh-CN"/>
    </w:rPr>
  </w:style>
  <w:style w:type="numbering" w:customStyle="1" w:styleId="NoList14">
    <w:name w:val="No List14"/>
    <w:next w:val="NoList"/>
    <w:uiPriority w:val="99"/>
    <w:semiHidden/>
    <w:unhideWhenUsed/>
    <w:rsid w:val="00AA0513"/>
  </w:style>
  <w:style w:type="table" w:customStyle="1" w:styleId="TableGrid14">
    <w:name w:val="Table Grid14"/>
    <w:basedOn w:val="TableNormal"/>
    <w:next w:val="TableGrid"/>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TableNormal"/>
    <w:next w:val="TableGrid"/>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70</cp:revision>
  <cp:lastPrinted>2019-02-25T13:05:00Z</cp:lastPrinted>
  <dcterms:created xsi:type="dcterms:W3CDTF">2022-01-08T16:37:00Z</dcterms:created>
  <dcterms:modified xsi:type="dcterms:W3CDTF">2023-08-31T08:18:00Z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