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BBD08" w14:textId="77777777" w:rsidR="001B055A" w:rsidRDefault="001B055A" w:rsidP="001B0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7912848"/>
      <w:bookmarkStart w:id="8" w:name="_Toc74901535"/>
      <w:bookmarkStart w:id="9" w:name="_Toc76504793"/>
      <w:bookmarkStart w:id="10" w:name="_Toc83044522"/>
      <w:bookmarkStart w:id="11" w:name="_Toc89871867"/>
      <w:bookmarkStart w:id="12" w:name="_Toc98702485"/>
      <w:bookmarkStart w:id="13" w:name="_Toc105745859"/>
      <w:bookmarkStart w:id="14" w:name="_Toc123147651"/>
      <w:bookmarkStart w:id="15" w:name="_Toc124164328"/>
      <w:bookmarkStart w:id="16" w:name="_Toc130736318"/>
      <w:bookmarkStart w:id="17" w:name="_Toc137308122"/>
      <w:bookmarkStart w:id="18" w:name="_Toc138891030"/>
      <w:bookmarkStart w:id="19" w:name="_Toc13889147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R4-2312111</w:t>
        </w:r>
      </w:fldSimple>
    </w:p>
    <w:p w14:paraId="3DBF9C45" w14:textId="77777777" w:rsidR="001B055A" w:rsidRDefault="001B055A" w:rsidP="001B05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55A" w14:paraId="3984A004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ADE07" w14:textId="77777777" w:rsidR="001B055A" w:rsidRDefault="001B055A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055A" w14:paraId="5DBC5F0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B7B77" w14:textId="77777777" w:rsidR="001B055A" w:rsidRDefault="001B055A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55A" w14:paraId="232F1396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70888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6D304C48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600F3496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14931" w14:textId="77777777" w:rsidR="001B055A" w:rsidRPr="00410371" w:rsidRDefault="001B055A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2941A974" w14:textId="77777777" w:rsidR="001B055A" w:rsidRDefault="001B055A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E9A03" w14:textId="77777777" w:rsidR="001B055A" w:rsidRPr="00410371" w:rsidRDefault="001B055A" w:rsidP="00EB6BF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1061</w:t>
              </w:r>
            </w:fldSimple>
          </w:p>
        </w:tc>
        <w:tc>
          <w:tcPr>
            <w:tcW w:w="709" w:type="dxa"/>
          </w:tcPr>
          <w:p w14:paraId="66373AE1" w14:textId="77777777" w:rsidR="001B055A" w:rsidRDefault="001B055A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DAC91D" w14:textId="77777777" w:rsidR="001B055A" w:rsidRPr="00410371" w:rsidRDefault="001B055A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6255A5" w14:textId="77777777" w:rsidR="001B055A" w:rsidRDefault="001B055A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7C7B60" w14:textId="77777777" w:rsidR="001B055A" w:rsidRPr="00410371" w:rsidRDefault="001B055A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95E2F3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0F362674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B5559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33E9DD3E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DF201" w14:textId="77777777" w:rsidR="001B055A" w:rsidRPr="00F25D98" w:rsidRDefault="001B055A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55A" w14:paraId="059C449F" w14:textId="77777777" w:rsidTr="00EB6BF9">
        <w:tc>
          <w:tcPr>
            <w:tcW w:w="9641" w:type="dxa"/>
            <w:gridSpan w:val="9"/>
          </w:tcPr>
          <w:p w14:paraId="2DD954F0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13B89" w14:textId="77777777" w:rsidR="001B055A" w:rsidRDefault="001B055A" w:rsidP="001B0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55A" w14:paraId="05364446" w14:textId="77777777" w:rsidTr="00EB6BF9">
        <w:tc>
          <w:tcPr>
            <w:tcW w:w="2835" w:type="dxa"/>
          </w:tcPr>
          <w:p w14:paraId="6555E450" w14:textId="77777777" w:rsidR="001B055A" w:rsidRDefault="001B055A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24C055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4C9A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E93F9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A41B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761F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64FD7" w14:textId="4AB2A0A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1E8E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10B97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5EF8C" w14:textId="77777777" w:rsidR="001B055A" w:rsidRDefault="001B055A" w:rsidP="001B0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55A" w14:paraId="757B4B80" w14:textId="77777777" w:rsidTr="00EB6BF9">
        <w:tc>
          <w:tcPr>
            <w:tcW w:w="9640" w:type="dxa"/>
            <w:gridSpan w:val="11"/>
          </w:tcPr>
          <w:p w14:paraId="49239797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35BA1C3E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C70ED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4FEA6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37.141: Correction to ACLR and CACLR requirement</w:t>
              </w:r>
            </w:fldSimple>
          </w:p>
        </w:tc>
      </w:tr>
      <w:tr w:rsidR="001B055A" w14:paraId="3EC17424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FDA4CC4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FD7A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76861B97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E916BB0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F3E9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B055A" w14:paraId="6C12907C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1DD69EB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0BCC" w14:textId="2BE9EB2C" w:rsidR="001B055A" w:rsidRDefault="008C0B1B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B055A" w14:paraId="54BBFFCD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F3DDD29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27F7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4484AC8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4B5149D7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AAC4E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00CEBA" w14:textId="77777777" w:rsidR="001B055A" w:rsidRDefault="001B055A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79DB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A881E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1B055A" w14:paraId="27B1C100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0DAC740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ABBC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3108C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E8E5F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89F3C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06652428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5EEBF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E4F5BF" w14:textId="77777777" w:rsidR="001B055A" w:rsidRDefault="001B055A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B46A7D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62FE7" w14:textId="77777777" w:rsidR="001B055A" w:rsidRDefault="001B055A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8795F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B055A" w14:paraId="2AA2115C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8C28F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CD259" w14:textId="77777777" w:rsidR="001B055A" w:rsidRDefault="001B055A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E7779" w14:textId="77777777" w:rsidR="001B055A" w:rsidRDefault="001B055A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4051" w14:textId="77777777" w:rsidR="001B055A" w:rsidRPr="007C2097" w:rsidRDefault="001B055A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055A" w14:paraId="0D91F71C" w14:textId="77777777" w:rsidTr="00EB6BF9">
        <w:tc>
          <w:tcPr>
            <w:tcW w:w="1843" w:type="dxa"/>
          </w:tcPr>
          <w:p w14:paraId="2680B729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F7756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6E46695F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B0FC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F75C9" w14:textId="0791E7EC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B055A" w14:paraId="7786500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55B0C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2A6CF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1A731B70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90DE8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776BE" w14:textId="037B0B03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B055A" w14:paraId="4B7F3DE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44F2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1C6AA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5668B1A7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78297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9BE5C" w14:textId="22622BC0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B055A" w14:paraId="6210F89E" w14:textId="77777777" w:rsidTr="00EB6BF9">
        <w:tc>
          <w:tcPr>
            <w:tcW w:w="2694" w:type="dxa"/>
            <w:gridSpan w:val="2"/>
          </w:tcPr>
          <w:p w14:paraId="0974328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33D3C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52751116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EACBA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5218D" w14:textId="2B3522AE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1B055A" w14:paraId="4549A18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D645D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28C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0A56A114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69135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D7DF0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95384E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DD331" w14:textId="77777777" w:rsidR="001B055A" w:rsidRDefault="001B055A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BC3E3" w14:textId="77777777" w:rsidR="001B055A" w:rsidRDefault="001B055A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07CA46F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E25ED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CEA2" w14:textId="7B646D9D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11F60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2D8FE7" w14:textId="3AAC6D72" w:rsidR="001B055A" w:rsidRDefault="001B055A" w:rsidP="001B0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64538" w14:textId="15AFE9C8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1B055A" w14:paraId="74FE1D16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05DF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1EBCD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0094B" w14:textId="18A85E8C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1326C" w14:textId="437C64FF" w:rsidR="001B055A" w:rsidRDefault="001B055A" w:rsidP="001B0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85192" w14:textId="163B7590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4B13297F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C70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6696D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76D8A" w14:textId="0219D083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921330" w14:textId="245AF038" w:rsidR="001B055A" w:rsidRDefault="001B055A" w:rsidP="001B0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D9EC" w14:textId="4FBE536F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699940B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BC328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A9D16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3C8F6E39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57425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6EFB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55A" w:rsidRPr="008863B9" w14:paraId="6ADE0FF6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44EC8" w14:textId="77777777" w:rsidR="001B055A" w:rsidRPr="008863B9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F32D6" w14:textId="77777777" w:rsidR="001B055A" w:rsidRPr="008863B9" w:rsidRDefault="001B055A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55A" w14:paraId="3BD6702D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3080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7A23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A318F" w14:textId="77777777" w:rsidR="001B055A" w:rsidRDefault="001B055A" w:rsidP="001B055A">
      <w:pPr>
        <w:pStyle w:val="CRCoverPage"/>
        <w:spacing w:after="0"/>
        <w:rPr>
          <w:noProof/>
          <w:sz w:val="8"/>
          <w:szCs w:val="8"/>
        </w:rPr>
      </w:pPr>
    </w:p>
    <w:p w14:paraId="326C122B" w14:textId="77777777" w:rsidR="001B055A" w:rsidRDefault="001B055A" w:rsidP="001B055A">
      <w:pPr>
        <w:rPr>
          <w:noProof/>
        </w:rPr>
        <w:sectPr w:rsidR="001B05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1F3055D2" w14:textId="769902F2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4:46:00Z">
              <w:r w:rsidRPr="00A46FD9" w:rsidDel="0043552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4:46:00Z">
              <w:r w:rsidR="00435526" w:rsidRPr="00B86A5E">
                <w:rPr>
                  <w:lang w:eastAsia="zh-CN"/>
                </w:rPr>
                <w:t xml:space="preserve">adjacent to </w:t>
              </w:r>
              <w:r w:rsidR="00435526" w:rsidRPr="00B86A5E">
                <w:t>s</w:t>
              </w:r>
              <w:r w:rsidR="00435526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435526" w:rsidRPr="00B86A5E">
                <w:t xml:space="preserve"> or </w:t>
              </w:r>
              <w:r w:rsidR="00435526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435526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5" w:name="_Toc21098064"/>
      <w:bookmarkStart w:id="26" w:name="_Toc29765626"/>
      <w:bookmarkStart w:id="27" w:name="_Toc37181108"/>
      <w:bookmarkStart w:id="28" w:name="_Toc37181552"/>
      <w:bookmarkStart w:id="29" w:name="_Toc37181996"/>
      <w:bookmarkStart w:id="30" w:name="_Toc45882061"/>
      <w:bookmarkStart w:id="31" w:name="_Toc52560294"/>
      <w:bookmarkStart w:id="32" w:name="_Toc67912849"/>
      <w:bookmarkStart w:id="33" w:name="_Toc74901536"/>
      <w:bookmarkStart w:id="34" w:name="_Toc76504794"/>
      <w:bookmarkStart w:id="35" w:name="_Toc83044523"/>
      <w:bookmarkStart w:id="36" w:name="_Toc89871868"/>
      <w:bookmarkStart w:id="37" w:name="_Toc98702486"/>
      <w:bookmarkStart w:id="38" w:name="_Toc105745860"/>
      <w:bookmarkStart w:id="39" w:name="_Toc123147652"/>
      <w:bookmarkStart w:id="40" w:name="_Toc124164329"/>
      <w:bookmarkStart w:id="41" w:name="_Toc130736319"/>
      <w:bookmarkStart w:id="42" w:name="_Toc137308123"/>
      <w:bookmarkStart w:id="43" w:name="_Toc138891031"/>
      <w:bookmarkStart w:id="44" w:name="_Toc138891477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in-band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r w:rsidRPr="00A46FD9">
        <w:rPr>
          <w:lang w:eastAsia="zh-CN"/>
        </w:rPr>
        <w:t>in-band,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5" w:name="_Toc21098065"/>
      <w:bookmarkStart w:id="46" w:name="_Toc29765627"/>
      <w:bookmarkStart w:id="47" w:name="_Toc37181109"/>
      <w:bookmarkStart w:id="48" w:name="_Toc37181553"/>
      <w:bookmarkStart w:id="49" w:name="_Toc37181997"/>
      <w:bookmarkStart w:id="50" w:name="_Toc45882062"/>
      <w:bookmarkStart w:id="51" w:name="_Toc52560295"/>
      <w:bookmarkStart w:id="52" w:name="_Toc67912850"/>
      <w:bookmarkStart w:id="53" w:name="_Toc74901537"/>
      <w:bookmarkStart w:id="54" w:name="_Toc76504795"/>
      <w:bookmarkStart w:id="55" w:name="_Toc83044524"/>
      <w:bookmarkStart w:id="56" w:name="_Toc89871869"/>
      <w:bookmarkStart w:id="57" w:name="_Toc98702487"/>
      <w:bookmarkStart w:id="58" w:name="_Toc105745861"/>
      <w:bookmarkStart w:id="59" w:name="_Toc123147653"/>
      <w:bookmarkStart w:id="60" w:name="_Toc124164330"/>
      <w:bookmarkStart w:id="61" w:name="_Toc130736320"/>
      <w:bookmarkStart w:id="62" w:name="_Toc137308124"/>
      <w:bookmarkStart w:id="63" w:name="_Toc138891032"/>
      <w:bookmarkStart w:id="64" w:name="_Toc138891478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5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5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(BW</w:t>
      </w:r>
      <w:r w:rsidRPr="00A46FD9">
        <w:rPr>
          <w:vertAlign w:val="subscript"/>
        </w:rPr>
        <w:t>Config</w:t>
      </w:r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6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6"/>
    </w:p>
    <w:p w14:paraId="18542539" w14:textId="77777777" w:rsidR="009D122A" w:rsidRPr="009D122A" w:rsidRDefault="009D122A" w:rsidP="009D122A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B1229C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F8EB253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lang w:eastAsia="zh-CN"/>
              </w:rPr>
              <w:t xml:space="preserve">,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Arial"/>
              </w:rPr>
              <w:t xml:space="preserve"> and 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(BW</w:t>
            </w:r>
            <w:r w:rsidRPr="00A46FD9">
              <w:rPr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7" w:name="_Hlk508123340"/>
      <w:r w:rsidRPr="00A46FD9">
        <w:rPr>
          <w:rFonts w:cs="v5.0.0"/>
        </w:rPr>
        <w:t>limit is</w:t>
      </w:r>
      <w:bookmarkEnd w:id="67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8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1F44C5A0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9" w:author="Johan Sköld" w:date="2023-08-24T14:46:00Z">
              <w:r w:rsidRPr="00A46FD9" w:rsidDel="00435526">
                <w:rPr>
                  <w:rFonts w:eastAsia="SimSun"/>
                  <w:lang w:eastAsia="zh-CN"/>
                </w:rPr>
                <w:delText>l</w:delText>
              </w:r>
              <w:r w:rsidRPr="00A46FD9" w:rsidDel="0043552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70" w:author="Johan Sköld" w:date="2023-08-24T14:46:00Z">
              <w:r w:rsidR="00435526" w:rsidRPr="00B86A5E">
                <w:rPr>
                  <w:lang w:eastAsia="zh-CN"/>
                </w:rPr>
                <w:t xml:space="preserve">adjacent to </w:t>
              </w:r>
              <w:r w:rsidR="00435526" w:rsidRPr="00B86A5E">
                <w:t>s</w:t>
              </w:r>
              <w:r w:rsidR="00435526" w:rsidRPr="00B86A5E">
                <w:rPr>
                  <w:rPrChange w:id="7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435526" w:rsidRPr="00B86A5E">
                <w:t xml:space="preserve"> or </w:t>
              </w:r>
              <w:r w:rsidR="00435526" w:rsidRPr="00B86A5E">
                <w:rPr>
                  <w:rPrChange w:id="7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435526" w:rsidRPr="00C6449B">
                <w:t xml:space="preserve"> </w:t>
              </w:r>
            </w:ins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(Wgap)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5D583AE4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 xml:space="preserve">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2AFBA7B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577F9611" w14:textId="202AF03E" w:rsidR="00FF3259" w:rsidRPr="00A46FD9" w:rsidRDefault="00D43FC3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NOTE 4:</w:t>
            </w:r>
            <w:r w:rsidRPr="00A46FD9">
              <w:rPr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 MHz.</w:t>
            </w:r>
          </w:p>
        </w:tc>
        <w:bookmarkEnd w:id="68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D8D0C" w14:textId="77777777" w:rsidR="00561BCA" w:rsidRDefault="00561BCA">
      <w:r>
        <w:separator/>
      </w:r>
    </w:p>
  </w:endnote>
  <w:endnote w:type="continuationSeparator" w:id="0">
    <w:p w14:paraId="4FA1EF5F" w14:textId="77777777" w:rsidR="00561BCA" w:rsidRDefault="0056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402C27" w:rsidRDefault="00402C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9B825" w14:textId="77777777" w:rsidR="00561BCA" w:rsidRDefault="00561BCA">
      <w:r>
        <w:separator/>
      </w:r>
    </w:p>
  </w:footnote>
  <w:footnote w:type="continuationSeparator" w:id="0">
    <w:p w14:paraId="3E9F2F90" w14:textId="77777777" w:rsidR="00561BCA" w:rsidRDefault="00561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874E" w14:textId="77777777" w:rsidR="001B055A" w:rsidRDefault="001B05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20B326D3" w:rsidR="00402C27" w:rsidRDefault="00402C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402C27" w:rsidRDefault="00402C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46B9B662" w:rsidR="00402C27" w:rsidRDefault="00402C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402C27" w:rsidRDefault="00402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800873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4094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9230633">
    <w:abstractNumId w:val="1"/>
  </w:num>
  <w:num w:numId="4" w16cid:durableId="1158763575">
    <w:abstractNumId w:val="17"/>
  </w:num>
  <w:num w:numId="5" w16cid:durableId="1533879043">
    <w:abstractNumId w:val="6"/>
  </w:num>
  <w:num w:numId="6" w16cid:durableId="1177040419">
    <w:abstractNumId w:val="19"/>
  </w:num>
  <w:num w:numId="7" w16cid:durableId="856384414">
    <w:abstractNumId w:val="3"/>
  </w:num>
  <w:num w:numId="8" w16cid:durableId="1130827051">
    <w:abstractNumId w:val="11"/>
  </w:num>
  <w:num w:numId="9" w16cid:durableId="214632443">
    <w:abstractNumId w:val="8"/>
  </w:num>
  <w:num w:numId="10" w16cid:durableId="1535776568">
    <w:abstractNumId w:val="12"/>
  </w:num>
  <w:num w:numId="11" w16cid:durableId="618609546">
    <w:abstractNumId w:val="21"/>
  </w:num>
  <w:num w:numId="12" w16cid:durableId="1269584030">
    <w:abstractNumId w:val="22"/>
  </w:num>
  <w:num w:numId="13" w16cid:durableId="942032397">
    <w:abstractNumId w:val="10"/>
  </w:num>
  <w:num w:numId="14" w16cid:durableId="1333990915">
    <w:abstractNumId w:val="7"/>
  </w:num>
  <w:num w:numId="15" w16cid:durableId="221411600">
    <w:abstractNumId w:val="2"/>
  </w:num>
  <w:num w:numId="16" w16cid:durableId="1259678880">
    <w:abstractNumId w:val="4"/>
  </w:num>
  <w:num w:numId="17" w16cid:durableId="348529641">
    <w:abstractNumId w:val="13"/>
  </w:num>
  <w:num w:numId="18" w16cid:durableId="586351942">
    <w:abstractNumId w:val="9"/>
  </w:num>
  <w:num w:numId="19" w16cid:durableId="1213882753">
    <w:abstractNumId w:val="18"/>
  </w:num>
  <w:num w:numId="20" w16cid:durableId="59278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5657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4717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0621438">
    <w:abstractNumId w:val="20"/>
  </w:num>
  <w:num w:numId="24" w16cid:durableId="1802188756">
    <w:abstractNumId w:val="16"/>
  </w:num>
  <w:num w:numId="25" w16cid:durableId="1410542805">
    <w:abstractNumId w:val="5"/>
  </w:num>
  <w:num w:numId="26" w16cid:durableId="371462695">
    <w:abstractNumId w:val="15"/>
  </w:num>
  <w:num w:numId="27" w16cid:durableId="19766379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A3D"/>
    <w:rsid w:val="0001402E"/>
    <w:rsid w:val="00021248"/>
    <w:rsid w:val="00027F4D"/>
    <w:rsid w:val="00033397"/>
    <w:rsid w:val="00040095"/>
    <w:rsid w:val="0004159F"/>
    <w:rsid w:val="00051834"/>
    <w:rsid w:val="00054A22"/>
    <w:rsid w:val="00061B3C"/>
    <w:rsid w:val="00062023"/>
    <w:rsid w:val="000655A6"/>
    <w:rsid w:val="00080512"/>
    <w:rsid w:val="00083F31"/>
    <w:rsid w:val="000862D8"/>
    <w:rsid w:val="000A3BF5"/>
    <w:rsid w:val="000A7DA1"/>
    <w:rsid w:val="000B5634"/>
    <w:rsid w:val="000C3723"/>
    <w:rsid w:val="000C47C3"/>
    <w:rsid w:val="000D58AB"/>
    <w:rsid w:val="000E13D2"/>
    <w:rsid w:val="00120107"/>
    <w:rsid w:val="001209B1"/>
    <w:rsid w:val="00133525"/>
    <w:rsid w:val="00140290"/>
    <w:rsid w:val="00160180"/>
    <w:rsid w:val="00166771"/>
    <w:rsid w:val="00177C57"/>
    <w:rsid w:val="00194E84"/>
    <w:rsid w:val="00197CA3"/>
    <w:rsid w:val="001A1C4E"/>
    <w:rsid w:val="001A4C42"/>
    <w:rsid w:val="001A55EC"/>
    <w:rsid w:val="001A7420"/>
    <w:rsid w:val="001B055A"/>
    <w:rsid w:val="001B1BD6"/>
    <w:rsid w:val="001B4425"/>
    <w:rsid w:val="001B6637"/>
    <w:rsid w:val="001C21C3"/>
    <w:rsid w:val="001C45C0"/>
    <w:rsid w:val="001D02C2"/>
    <w:rsid w:val="001E0E45"/>
    <w:rsid w:val="001E3E48"/>
    <w:rsid w:val="001F0C1D"/>
    <w:rsid w:val="001F1132"/>
    <w:rsid w:val="001F168B"/>
    <w:rsid w:val="00217D06"/>
    <w:rsid w:val="00220846"/>
    <w:rsid w:val="00225094"/>
    <w:rsid w:val="002347A2"/>
    <w:rsid w:val="00246C13"/>
    <w:rsid w:val="00254292"/>
    <w:rsid w:val="002675F0"/>
    <w:rsid w:val="00275480"/>
    <w:rsid w:val="00275D07"/>
    <w:rsid w:val="0029395F"/>
    <w:rsid w:val="002A0981"/>
    <w:rsid w:val="002A4B34"/>
    <w:rsid w:val="002A659C"/>
    <w:rsid w:val="002B2C70"/>
    <w:rsid w:val="002B6339"/>
    <w:rsid w:val="002C1CA7"/>
    <w:rsid w:val="002C5E1E"/>
    <w:rsid w:val="002D7E46"/>
    <w:rsid w:val="002E00EE"/>
    <w:rsid w:val="002E04CE"/>
    <w:rsid w:val="002E10D8"/>
    <w:rsid w:val="00300F80"/>
    <w:rsid w:val="003172DC"/>
    <w:rsid w:val="00336DB0"/>
    <w:rsid w:val="003478F8"/>
    <w:rsid w:val="0035462D"/>
    <w:rsid w:val="00361D3F"/>
    <w:rsid w:val="003731EE"/>
    <w:rsid w:val="003765B8"/>
    <w:rsid w:val="0038480B"/>
    <w:rsid w:val="0039579F"/>
    <w:rsid w:val="00397A0C"/>
    <w:rsid w:val="003A2D51"/>
    <w:rsid w:val="003B694A"/>
    <w:rsid w:val="003B69B9"/>
    <w:rsid w:val="003C3971"/>
    <w:rsid w:val="003D7F5E"/>
    <w:rsid w:val="003F55CA"/>
    <w:rsid w:val="00402C27"/>
    <w:rsid w:val="00423334"/>
    <w:rsid w:val="004328C1"/>
    <w:rsid w:val="004345EC"/>
    <w:rsid w:val="00435526"/>
    <w:rsid w:val="00440C88"/>
    <w:rsid w:val="00461A92"/>
    <w:rsid w:val="00465515"/>
    <w:rsid w:val="0049604E"/>
    <w:rsid w:val="004A2B52"/>
    <w:rsid w:val="004D3578"/>
    <w:rsid w:val="004D5C89"/>
    <w:rsid w:val="004E160D"/>
    <w:rsid w:val="004E213A"/>
    <w:rsid w:val="004F0988"/>
    <w:rsid w:val="004F3340"/>
    <w:rsid w:val="00503DDD"/>
    <w:rsid w:val="0053388B"/>
    <w:rsid w:val="00535773"/>
    <w:rsid w:val="00543246"/>
    <w:rsid w:val="00543E6C"/>
    <w:rsid w:val="00545A42"/>
    <w:rsid w:val="00561BCA"/>
    <w:rsid w:val="00562232"/>
    <w:rsid w:val="00565087"/>
    <w:rsid w:val="00574A7D"/>
    <w:rsid w:val="00583384"/>
    <w:rsid w:val="00597B11"/>
    <w:rsid w:val="005A6D4A"/>
    <w:rsid w:val="005C1947"/>
    <w:rsid w:val="005C32F3"/>
    <w:rsid w:val="005C63A9"/>
    <w:rsid w:val="005D2E01"/>
    <w:rsid w:val="005D7526"/>
    <w:rsid w:val="005E4BB2"/>
    <w:rsid w:val="00602AEA"/>
    <w:rsid w:val="00602FE9"/>
    <w:rsid w:val="006049F3"/>
    <w:rsid w:val="006077AE"/>
    <w:rsid w:val="00614FDF"/>
    <w:rsid w:val="006213BD"/>
    <w:rsid w:val="0063543D"/>
    <w:rsid w:val="00647114"/>
    <w:rsid w:val="00666CEF"/>
    <w:rsid w:val="00670D4A"/>
    <w:rsid w:val="006713A9"/>
    <w:rsid w:val="0068252E"/>
    <w:rsid w:val="00695915"/>
    <w:rsid w:val="006A323F"/>
    <w:rsid w:val="006A358B"/>
    <w:rsid w:val="006B30D0"/>
    <w:rsid w:val="006C24DA"/>
    <w:rsid w:val="006C3D95"/>
    <w:rsid w:val="006E4659"/>
    <w:rsid w:val="006E5C86"/>
    <w:rsid w:val="006F25B8"/>
    <w:rsid w:val="00701116"/>
    <w:rsid w:val="00701570"/>
    <w:rsid w:val="0070210D"/>
    <w:rsid w:val="00713C44"/>
    <w:rsid w:val="007256C6"/>
    <w:rsid w:val="00727E3C"/>
    <w:rsid w:val="00730ADB"/>
    <w:rsid w:val="00732695"/>
    <w:rsid w:val="0073445D"/>
    <w:rsid w:val="00734A5B"/>
    <w:rsid w:val="0074026F"/>
    <w:rsid w:val="007429F6"/>
    <w:rsid w:val="00744E76"/>
    <w:rsid w:val="00767276"/>
    <w:rsid w:val="00774DA4"/>
    <w:rsid w:val="00781F0F"/>
    <w:rsid w:val="0078392E"/>
    <w:rsid w:val="00784A24"/>
    <w:rsid w:val="00793CBF"/>
    <w:rsid w:val="007A4E11"/>
    <w:rsid w:val="007A6E4B"/>
    <w:rsid w:val="007B436E"/>
    <w:rsid w:val="007B600E"/>
    <w:rsid w:val="007C427C"/>
    <w:rsid w:val="007D084C"/>
    <w:rsid w:val="007D1087"/>
    <w:rsid w:val="007D1D92"/>
    <w:rsid w:val="007D4925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15336"/>
    <w:rsid w:val="0082431F"/>
    <w:rsid w:val="00827012"/>
    <w:rsid w:val="00830747"/>
    <w:rsid w:val="00840262"/>
    <w:rsid w:val="00841606"/>
    <w:rsid w:val="00845064"/>
    <w:rsid w:val="0084744D"/>
    <w:rsid w:val="00847D8C"/>
    <w:rsid w:val="00851462"/>
    <w:rsid w:val="00853EBB"/>
    <w:rsid w:val="00856474"/>
    <w:rsid w:val="00863033"/>
    <w:rsid w:val="00867C10"/>
    <w:rsid w:val="00870DE0"/>
    <w:rsid w:val="00875CF7"/>
    <w:rsid w:val="008768CA"/>
    <w:rsid w:val="008946B2"/>
    <w:rsid w:val="008C0B1B"/>
    <w:rsid w:val="008C384C"/>
    <w:rsid w:val="008C3E3C"/>
    <w:rsid w:val="008C760E"/>
    <w:rsid w:val="008E09FA"/>
    <w:rsid w:val="0090271F"/>
    <w:rsid w:val="00902E23"/>
    <w:rsid w:val="00905E34"/>
    <w:rsid w:val="009114D7"/>
    <w:rsid w:val="0091348E"/>
    <w:rsid w:val="00916247"/>
    <w:rsid w:val="00917CCB"/>
    <w:rsid w:val="009253DB"/>
    <w:rsid w:val="0093261C"/>
    <w:rsid w:val="00940A78"/>
    <w:rsid w:val="00942EC2"/>
    <w:rsid w:val="00953ACA"/>
    <w:rsid w:val="00983617"/>
    <w:rsid w:val="00985F82"/>
    <w:rsid w:val="009928D9"/>
    <w:rsid w:val="00995CB2"/>
    <w:rsid w:val="009A06AC"/>
    <w:rsid w:val="009A2232"/>
    <w:rsid w:val="009B23F3"/>
    <w:rsid w:val="009C75B4"/>
    <w:rsid w:val="009D122A"/>
    <w:rsid w:val="009E0142"/>
    <w:rsid w:val="009E0181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187D"/>
    <w:rsid w:val="00A46FD9"/>
    <w:rsid w:val="00A5289C"/>
    <w:rsid w:val="00A53724"/>
    <w:rsid w:val="00A56066"/>
    <w:rsid w:val="00A629CC"/>
    <w:rsid w:val="00A73129"/>
    <w:rsid w:val="00A751CC"/>
    <w:rsid w:val="00A82346"/>
    <w:rsid w:val="00A92BA1"/>
    <w:rsid w:val="00AC6BC6"/>
    <w:rsid w:val="00AE288F"/>
    <w:rsid w:val="00AE65E2"/>
    <w:rsid w:val="00AF3E0E"/>
    <w:rsid w:val="00AF406D"/>
    <w:rsid w:val="00B01838"/>
    <w:rsid w:val="00B03CAD"/>
    <w:rsid w:val="00B1229C"/>
    <w:rsid w:val="00B15449"/>
    <w:rsid w:val="00B402AE"/>
    <w:rsid w:val="00B61602"/>
    <w:rsid w:val="00B93086"/>
    <w:rsid w:val="00BA19ED"/>
    <w:rsid w:val="00BA4B8D"/>
    <w:rsid w:val="00BB663E"/>
    <w:rsid w:val="00BC0F7D"/>
    <w:rsid w:val="00BD4011"/>
    <w:rsid w:val="00BD67CE"/>
    <w:rsid w:val="00BD7D31"/>
    <w:rsid w:val="00BE3255"/>
    <w:rsid w:val="00BF128E"/>
    <w:rsid w:val="00C04194"/>
    <w:rsid w:val="00C074DD"/>
    <w:rsid w:val="00C1496A"/>
    <w:rsid w:val="00C21D69"/>
    <w:rsid w:val="00C33079"/>
    <w:rsid w:val="00C42710"/>
    <w:rsid w:val="00C45231"/>
    <w:rsid w:val="00C4744B"/>
    <w:rsid w:val="00C642D7"/>
    <w:rsid w:val="00C72833"/>
    <w:rsid w:val="00C80F1D"/>
    <w:rsid w:val="00C872ED"/>
    <w:rsid w:val="00C93F40"/>
    <w:rsid w:val="00C952B8"/>
    <w:rsid w:val="00CA3D0C"/>
    <w:rsid w:val="00CC7951"/>
    <w:rsid w:val="00CD3A35"/>
    <w:rsid w:val="00CE1EE7"/>
    <w:rsid w:val="00CF2ED8"/>
    <w:rsid w:val="00D02BF1"/>
    <w:rsid w:val="00D14FF8"/>
    <w:rsid w:val="00D41222"/>
    <w:rsid w:val="00D42D5C"/>
    <w:rsid w:val="00D43EA7"/>
    <w:rsid w:val="00D43FC3"/>
    <w:rsid w:val="00D539DA"/>
    <w:rsid w:val="00D5585D"/>
    <w:rsid w:val="00D57972"/>
    <w:rsid w:val="00D57D72"/>
    <w:rsid w:val="00D60118"/>
    <w:rsid w:val="00D633D6"/>
    <w:rsid w:val="00D63FA9"/>
    <w:rsid w:val="00D675A9"/>
    <w:rsid w:val="00D738D6"/>
    <w:rsid w:val="00D755EB"/>
    <w:rsid w:val="00D76048"/>
    <w:rsid w:val="00D874F4"/>
    <w:rsid w:val="00D87E00"/>
    <w:rsid w:val="00D9134D"/>
    <w:rsid w:val="00D96FFF"/>
    <w:rsid w:val="00DA3169"/>
    <w:rsid w:val="00DA7A03"/>
    <w:rsid w:val="00DB1818"/>
    <w:rsid w:val="00DB2466"/>
    <w:rsid w:val="00DC309B"/>
    <w:rsid w:val="00DC4DA2"/>
    <w:rsid w:val="00DC58CF"/>
    <w:rsid w:val="00DC7404"/>
    <w:rsid w:val="00DC783A"/>
    <w:rsid w:val="00DD1F68"/>
    <w:rsid w:val="00DD4C17"/>
    <w:rsid w:val="00DD74A5"/>
    <w:rsid w:val="00DF2B1F"/>
    <w:rsid w:val="00DF46E6"/>
    <w:rsid w:val="00DF62CD"/>
    <w:rsid w:val="00E113DC"/>
    <w:rsid w:val="00E16509"/>
    <w:rsid w:val="00E22DD3"/>
    <w:rsid w:val="00E2760D"/>
    <w:rsid w:val="00E32B74"/>
    <w:rsid w:val="00E44582"/>
    <w:rsid w:val="00E51D00"/>
    <w:rsid w:val="00E709B2"/>
    <w:rsid w:val="00E73B12"/>
    <w:rsid w:val="00E774CC"/>
    <w:rsid w:val="00E77645"/>
    <w:rsid w:val="00E80D99"/>
    <w:rsid w:val="00E93A98"/>
    <w:rsid w:val="00E93B24"/>
    <w:rsid w:val="00E96E6F"/>
    <w:rsid w:val="00EA15B0"/>
    <w:rsid w:val="00EA5EA7"/>
    <w:rsid w:val="00EC4A25"/>
    <w:rsid w:val="00EE0B9C"/>
    <w:rsid w:val="00EE115C"/>
    <w:rsid w:val="00EE7F88"/>
    <w:rsid w:val="00EF18F4"/>
    <w:rsid w:val="00F00B48"/>
    <w:rsid w:val="00F025A2"/>
    <w:rsid w:val="00F03DD7"/>
    <w:rsid w:val="00F04712"/>
    <w:rsid w:val="00F13360"/>
    <w:rsid w:val="00F22EC7"/>
    <w:rsid w:val="00F325C8"/>
    <w:rsid w:val="00F436A6"/>
    <w:rsid w:val="00F549BD"/>
    <w:rsid w:val="00F653B8"/>
    <w:rsid w:val="00F65448"/>
    <w:rsid w:val="00F9008D"/>
    <w:rsid w:val="00FA1266"/>
    <w:rsid w:val="00FA3B7C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uiPriority w:val="99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qFormat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qFormat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ACC33-5D16-4797-94B8-EA005BD4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69</cp:revision>
  <cp:lastPrinted>2019-02-25T14:05:00Z</cp:lastPrinted>
  <dcterms:created xsi:type="dcterms:W3CDTF">2022-01-08T17:53:00Z</dcterms:created>
  <dcterms:modified xsi:type="dcterms:W3CDTF">2023-08-31T13:08:00Z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