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331B9" w14:textId="3046BFC5"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B3D91">
          <w:rPr>
            <w:b/>
            <w:i/>
            <w:noProof/>
            <w:sz w:val="28"/>
          </w:rPr>
          <w:t>307</w:t>
        </w:r>
        <w:r w:rsidR="00B64FDF">
          <w:rPr>
            <w:b/>
            <w:i/>
            <w:noProof/>
            <w:sz w:val="28"/>
          </w:rPr>
          <w:t>7</w:t>
        </w:r>
      </w:fldSimple>
    </w:p>
    <w:p w14:paraId="4B877699" w14:textId="77777777" w:rsidR="00CE72B3" w:rsidRDefault="00000000" w:rsidP="00CE72B3">
      <w:pPr>
        <w:pStyle w:val="CRCoverPage"/>
        <w:outlineLvl w:val="0"/>
        <w:rPr>
          <w:b/>
          <w:noProof/>
          <w:sz w:val="24"/>
        </w:rPr>
      </w:pPr>
      <w:fldSimple w:instr=" DOCPROPERTY  Location  \* MERGEFORMAT ">
        <w:r w:rsidR="00CE72B3">
          <w:rPr>
            <w:b/>
            <w:noProof/>
            <w:sz w:val="24"/>
          </w:rPr>
          <w:t>Toulouse</w:t>
        </w:r>
      </w:fldSimple>
      <w:r w:rsidR="00CE72B3">
        <w:rPr>
          <w:b/>
          <w:noProof/>
          <w:sz w:val="24"/>
        </w:rPr>
        <w:t xml:space="preserve">, France, </w:t>
      </w:r>
      <w:fldSimple w:instr=" DOCPROPERTY  StartDate  \* MERGEFORMAT ">
        <w:r w:rsidR="00CE72B3">
          <w:rPr>
            <w:b/>
            <w:noProof/>
            <w:sz w:val="24"/>
          </w:rPr>
          <w:t>21</w:t>
        </w:r>
        <w:r w:rsidR="00CE72B3" w:rsidRPr="00894802">
          <w:rPr>
            <w:b/>
            <w:noProof/>
            <w:sz w:val="24"/>
            <w:vertAlign w:val="superscript"/>
          </w:rPr>
          <w:t>st</w:t>
        </w:r>
      </w:fldSimple>
      <w:r w:rsidR="00CE72B3">
        <w:rPr>
          <w:b/>
          <w:noProof/>
          <w:sz w:val="24"/>
        </w:rPr>
        <w:t xml:space="preserve"> – </w:t>
      </w:r>
      <w:fldSimple w:instr=" DOCPROPERTY  EndDate  \* MERGEFORMAT ">
        <w:r w:rsidR="00CE72B3">
          <w:rPr>
            <w:b/>
            <w:noProof/>
            <w:sz w:val="24"/>
          </w:rPr>
          <w:t>25</w:t>
        </w:r>
        <w:r w:rsidR="00CE72B3">
          <w:rPr>
            <w:b/>
            <w:noProof/>
            <w:sz w:val="24"/>
            <w:vertAlign w:val="superscript"/>
          </w:rPr>
          <w:t>th</w:t>
        </w:r>
        <w:r w:rsidR="00CE72B3">
          <w:rPr>
            <w:b/>
            <w:noProof/>
            <w:sz w:val="24"/>
          </w:rPr>
          <w:t xml:space="preserve"> August</w:t>
        </w:r>
      </w:fldSimple>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000000" w:rsidP="000B5A8D">
            <w:pPr>
              <w:pStyle w:val="CRCoverPage"/>
              <w:spacing w:after="0"/>
              <w:jc w:val="right"/>
              <w:rPr>
                <w:b/>
                <w:noProof/>
                <w:sz w:val="28"/>
              </w:rPr>
            </w:pPr>
            <w:fldSimple w:instr=" DOCPROPERTY  Spec#  \* MERGEFORMAT ">
              <w:r w:rsidR="00CE72B3">
                <w:rPr>
                  <w:b/>
                  <w:noProof/>
                  <w:sz w:val="28"/>
                </w:rPr>
                <w:t>38.101-</w:t>
              </w:r>
            </w:fldSimple>
            <w:r w:rsidR="002B3D91">
              <w:rPr>
                <w:b/>
                <w:noProof/>
                <w:sz w:val="28"/>
              </w:rPr>
              <w:t>2</w:t>
            </w:r>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7EE5FDB7" w:rsidR="00CE72B3" w:rsidRPr="00410371" w:rsidRDefault="002B3D91" w:rsidP="000B5A8D">
            <w:pPr>
              <w:pStyle w:val="CRCoverPage"/>
              <w:spacing w:after="0"/>
              <w:rPr>
                <w:noProof/>
              </w:rPr>
            </w:pPr>
            <w:r>
              <w:rPr>
                <w:b/>
                <w:noProof/>
                <w:sz w:val="28"/>
              </w:rPr>
              <w:t>064</w:t>
            </w:r>
            <w:r w:rsidR="00B64FDF">
              <w:rPr>
                <w:b/>
                <w:noProof/>
                <w:sz w:val="28"/>
              </w:rPr>
              <w:t>6</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3B0A59BF" w:rsidR="00CE72B3" w:rsidRPr="00410371" w:rsidRDefault="00000000" w:rsidP="000B5A8D">
            <w:pPr>
              <w:pStyle w:val="CRCoverPage"/>
              <w:spacing w:after="0"/>
              <w:jc w:val="center"/>
              <w:rPr>
                <w:noProof/>
                <w:sz w:val="28"/>
              </w:rPr>
            </w:pPr>
            <w:fldSimple w:instr=" DOCPROPERTY  Version  \* MERGEFORMAT ">
              <w:r w:rsidR="00CE72B3">
                <w:rPr>
                  <w:b/>
                  <w:noProof/>
                  <w:sz w:val="28"/>
                </w:rPr>
                <w:t>1</w:t>
              </w:r>
              <w:r w:rsidR="00B64FDF">
                <w:rPr>
                  <w:b/>
                  <w:noProof/>
                  <w:sz w:val="28"/>
                </w:rPr>
                <w:t>8</w:t>
              </w:r>
              <w:r w:rsidR="00CE72B3">
                <w:rPr>
                  <w:b/>
                  <w:noProof/>
                  <w:sz w:val="28"/>
                </w:rPr>
                <w:t>.</w:t>
              </w:r>
              <w:r w:rsidR="00B64FDF">
                <w:rPr>
                  <w:b/>
                  <w:noProof/>
                  <w:sz w:val="28"/>
                </w:rPr>
                <w:t>2</w:t>
              </w:r>
              <w:r w:rsidR="00CE72B3">
                <w:rPr>
                  <w:b/>
                  <w:noProof/>
                  <w:sz w:val="28"/>
                </w:rPr>
                <w:t>.0</w:t>
              </w:r>
            </w:fldSimple>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0" w:name="_Hlt497126619"/>
              <w:r w:rsidRPr="00F25D98">
                <w:rPr>
                  <w:rStyle w:val="Hyperlink"/>
                  <w:rFonts w:cs="Arial"/>
                  <w:i/>
                  <w:noProof/>
                  <w:color w:val="FF0000"/>
                </w:rPr>
                <w:t>L</w:t>
              </w:r>
              <w:bookmarkEnd w:id="3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 xml:space="preserve">[NR_newRAT-Core]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000000" w:rsidP="000B5A8D">
            <w:pPr>
              <w:pStyle w:val="CRCoverPage"/>
              <w:spacing w:after="0"/>
              <w:ind w:left="100"/>
              <w:rPr>
                <w:noProof/>
              </w:rPr>
            </w:pPr>
            <w:fldSimple w:instr=" DOCPROPERTY  SourceIfWg  \* MERGEFORMAT ">
              <w:r w:rsidR="00CE72B3">
                <w:rPr>
                  <w:noProof/>
                </w:rPr>
                <w:t>Rohde &amp; Schwarz</w:t>
              </w:r>
            </w:fldSimple>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000000" w:rsidP="000B5A8D">
            <w:pPr>
              <w:pStyle w:val="CRCoverPage"/>
              <w:spacing w:after="0"/>
              <w:ind w:left="100"/>
              <w:rPr>
                <w:noProof/>
              </w:rPr>
            </w:pPr>
            <w:fldSimple w:instr=" DOCPROPERTY  SourceIfTsg  \* MERGEFORMAT ">
              <w:r w:rsidR="00CE72B3">
                <w:rPr>
                  <w:noProof/>
                </w:rPr>
                <w:t>R4</w:t>
              </w:r>
            </w:fldSimple>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r w:rsidRPr="002D557A">
              <w:t>NR_newRAT-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14EE0C43" w:rsidR="00CE72B3" w:rsidRDefault="00000000" w:rsidP="000B5A8D">
            <w:pPr>
              <w:pStyle w:val="CRCoverPage"/>
              <w:spacing w:after="0"/>
              <w:ind w:left="100"/>
              <w:rPr>
                <w:noProof/>
              </w:rPr>
            </w:pPr>
            <w:fldSimple w:instr=" DOCPROPERTY  ResDate  \* MERGEFORMAT ">
              <w:r w:rsidR="00CE72B3">
                <w:rPr>
                  <w:noProof/>
                </w:rPr>
                <w:t>2023-08-</w:t>
              </w:r>
              <w:r w:rsidR="00EC5E35">
                <w:rPr>
                  <w:noProof/>
                </w:rPr>
                <w:t>2</w:t>
              </w:r>
              <w:r w:rsidR="00CE72B3">
                <w:rPr>
                  <w:noProof/>
                </w:rPr>
                <w:t>4</w:t>
              </w:r>
            </w:fldSimple>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01EDA64C" w:rsidR="00CE72B3" w:rsidRDefault="00EC5E35" w:rsidP="000B5A8D">
            <w:pPr>
              <w:pStyle w:val="CRCoverPage"/>
              <w:spacing w:after="0"/>
              <w:ind w:left="100" w:right="-609"/>
              <w:rPr>
                <w:b/>
                <w:noProof/>
              </w:rPr>
            </w:pPr>
            <w:r>
              <w:rPr>
                <w:b/>
                <w:noProof/>
              </w:rPr>
              <w:t>A</w:t>
            </w:r>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674F3FC5" w:rsidR="00CE72B3" w:rsidRDefault="00000000" w:rsidP="000B5A8D">
            <w:pPr>
              <w:pStyle w:val="CRCoverPage"/>
              <w:spacing w:after="0"/>
              <w:ind w:left="100"/>
              <w:rPr>
                <w:noProof/>
              </w:rPr>
            </w:pPr>
            <w:fldSimple w:instr=" DOCPROPERTY  Release  \* MERGEFORMAT ">
              <w:r w:rsidR="00CE72B3">
                <w:rPr>
                  <w:noProof/>
                </w:rPr>
                <w:t>Rel-1</w:t>
              </w:r>
            </w:fldSimple>
            <w:r w:rsidR="00B64FDF">
              <w:rPr>
                <w:noProof/>
              </w:rPr>
              <w:t>8</w:t>
            </w:r>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Heading3"/>
      </w:pPr>
    </w:p>
    <w:p w14:paraId="0595B3A2" w14:textId="77777777" w:rsidR="00CE72B3" w:rsidRPr="00CE72B3" w:rsidRDefault="00CE72B3" w:rsidP="00CE72B3"/>
    <w:p w14:paraId="1D948179" w14:textId="6537AFE2" w:rsidR="00CE72B3" w:rsidRDefault="00CE72B3" w:rsidP="00842EF7">
      <w:pPr>
        <w:pStyle w:val="Heading3"/>
      </w:pPr>
      <w:r>
        <w:rPr>
          <w:rFonts w:cs="Arial"/>
          <w:b/>
          <w:color w:val="0000FF"/>
          <w:sz w:val="36"/>
          <w:szCs w:val="36"/>
        </w:rPr>
        <w:lastRenderedPageBreak/>
        <w:t>&lt; Unchanged sections omitted &gt;</w:t>
      </w:r>
    </w:p>
    <w:p w14:paraId="5664AFB0" w14:textId="5C540018" w:rsidR="00842EF7" w:rsidRPr="00C04A08" w:rsidRDefault="00842EF7" w:rsidP="00842EF7">
      <w:pPr>
        <w:pStyle w:val="Heading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Heading4"/>
      </w:pPr>
      <w:bookmarkStart w:id="31" w:name="_Toc21340791"/>
      <w:bookmarkStart w:id="32" w:name="_Toc29805238"/>
      <w:bookmarkStart w:id="33" w:name="_Toc36456447"/>
      <w:bookmarkStart w:id="34" w:name="_Toc36469545"/>
      <w:bookmarkStart w:id="35" w:name="_Toc37253954"/>
      <w:bookmarkStart w:id="36" w:name="_Toc37322811"/>
      <w:bookmarkStart w:id="37" w:name="_Toc37324217"/>
      <w:bookmarkStart w:id="38" w:name="_Toc45889740"/>
      <w:bookmarkStart w:id="39" w:name="_Toc52196399"/>
      <w:bookmarkStart w:id="40" w:name="_Toc52197379"/>
      <w:bookmarkStart w:id="41" w:name="_Toc53173102"/>
      <w:bookmarkStart w:id="42" w:name="_Toc53173471"/>
      <w:bookmarkStart w:id="43" w:name="_Toc61118732"/>
      <w:bookmarkStart w:id="44" w:name="_Toc61119114"/>
      <w:bookmarkStart w:id="45" w:name="_Toc61119495"/>
      <w:bookmarkStart w:id="46" w:name="_Toc67923686"/>
      <w:bookmarkStart w:id="47" w:name="_Toc75294498"/>
      <w:bookmarkStart w:id="48" w:name="_Toc76510261"/>
      <w:bookmarkStart w:id="49" w:name="_Toc83130224"/>
      <w:bookmarkStart w:id="50" w:name="_Toc90589809"/>
      <w:bookmarkStart w:id="51" w:name="_Toc98869383"/>
      <w:bookmarkStart w:id="52" w:name="_Toc106547127"/>
      <w:bookmarkStart w:id="53" w:name="_Toc114500271"/>
      <w:bookmarkStart w:id="54" w:name="_Toc115255822"/>
      <w:bookmarkStart w:id="55" w:name="_Toc123060110"/>
      <w:bookmarkStart w:id="56" w:name="_Toc124294159"/>
      <w:bookmarkStart w:id="57" w:name="_Toc137456959"/>
      <w:bookmarkStart w:id="58" w:name="_Toc138887327"/>
      <w:bookmarkStart w:id="59" w:name="_Toc138968778"/>
      <w:r w:rsidRPr="00C04A08">
        <w:t>6.2A.3.1</w:t>
      </w:r>
      <w:r w:rsidRPr="00C04A08">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0"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1"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67818" w14:textId="77777777" w:rsidR="009A0E6C" w:rsidRDefault="009A0E6C">
      <w:r>
        <w:separator/>
      </w:r>
    </w:p>
  </w:endnote>
  <w:endnote w:type="continuationSeparator" w:id="0">
    <w:p w14:paraId="2F300D3F" w14:textId="77777777" w:rsidR="009A0E6C" w:rsidRDefault="009A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DAAA" w14:textId="77777777" w:rsidR="000D4C89" w:rsidRDefault="000D4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A21C9" w14:textId="77777777" w:rsidR="000D4C89" w:rsidRDefault="000D4C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8E67B" w14:textId="77777777" w:rsidR="000D4C89" w:rsidRDefault="000D4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8D205" w14:textId="77777777" w:rsidR="009A0E6C" w:rsidRDefault="009A0E6C">
      <w:r>
        <w:separator/>
      </w:r>
    </w:p>
  </w:footnote>
  <w:footnote w:type="continuationSeparator" w:id="0">
    <w:p w14:paraId="3ED5401C" w14:textId="77777777" w:rsidR="009A0E6C" w:rsidRDefault="009A0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A8E0" w14:textId="12AD353B" w:rsidR="000D4C89" w:rsidRDefault="000D4C89">
    <w:pPr>
      <w:pStyle w:val="Header"/>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FF2D" w14:textId="5E537E4D" w:rsidR="000D4C89" w:rsidRDefault="000D4C89">
    <w:pPr>
      <w:pStyle w:val="Header"/>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61EE" w14:textId="4817C56F" w:rsidR="000D4C89" w:rsidRDefault="000D4C89">
    <w:pPr>
      <w:pStyle w:val="Header"/>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65361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933835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7225431">
    <w:abstractNumId w:val="2"/>
  </w:num>
  <w:num w:numId="4" w16cid:durableId="1511414040">
    <w:abstractNumId w:val="17"/>
  </w:num>
  <w:num w:numId="5" w16cid:durableId="649090253">
    <w:abstractNumId w:val="6"/>
  </w:num>
  <w:num w:numId="6" w16cid:durableId="1301956525">
    <w:abstractNumId w:val="23"/>
  </w:num>
  <w:num w:numId="7" w16cid:durableId="1118111570">
    <w:abstractNumId w:val="4"/>
  </w:num>
  <w:num w:numId="8" w16cid:durableId="579367937">
    <w:abstractNumId w:val="14"/>
  </w:num>
  <w:num w:numId="9" w16cid:durableId="1830637201">
    <w:abstractNumId w:val="9"/>
  </w:num>
  <w:num w:numId="10" w16cid:durableId="305595914">
    <w:abstractNumId w:val="20"/>
  </w:num>
  <w:num w:numId="11" w16cid:durableId="154881656">
    <w:abstractNumId w:val="24"/>
  </w:num>
  <w:num w:numId="12" w16cid:durableId="102845480">
    <w:abstractNumId w:val="25"/>
  </w:num>
  <w:num w:numId="13" w16cid:durableId="1157842439">
    <w:abstractNumId w:val="7"/>
  </w:num>
  <w:num w:numId="14" w16cid:durableId="1855417460">
    <w:abstractNumId w:val="5"/>
  </w:num>
  <w:num w:numId="15" w16cid:durableId="341203616">
    <w:abstractNumId w:val="10"/>
  </w:num>
  <w:num w:numId="16" w16cid:durableId="1223104016">
    <w:abstractNumId w:val="11"/>
  </w:num>
  <w:num w:numId="17" w16cid:durableId="1379403701">
    <w:abstractNumId w:val="8"/>
  </w:num>
  <w:num w:numId="18" w16cid:durableId="2074308204">
    <w:abstractNumId w:val="19"/>
  </w:num>
  <w:num w:numId="19" w16cid:durableId="2110809656">
    <w:abstractNumId w:val="0"/>
  </w:num>
  <w:num w:numId="20" w16cid:durableId="963275013">
    <w:abstractNumId w:val="15"/>
  </w:num>
  <w:num w:numId="21" w16cid:durableId="688412667">
    <w:abstractNumId w:val="18"/>
  </w:num>
  <w:num w:numId="22" w16cid:durableId="1717007534">
    <w:abstractNumId w:val="22"/>
  </w:num>
  <w:num w:numId="23" w16cid:durableId="1350180169">
    <w:abstractNumId w:val="13"/>
  </w:num>
  <w:num w:numId="24" w16cid:durableId="654652058">
    <w:abstractNumId w:val="3"/>
  </w:num>
  <w:num w:numId="25" w16cid:durableId="70545971">
    <w:abstractNumId w:val="12"/>
  </w:num>
  <w:num w:numId="26" w16cid:durableId="881207520">
    <w:abstractNumId w:val="21"/>
  </w:num>
  <w:num w:numId="27" w16cid:durableId="3801335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5915"/>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20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4548"/>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0E6C"/>
    <w:rsid w:val="009A71CB"/>
    <w:rsid w:val="009B027E"/>
    <w:rsid w:val="009C3569"/>
    <w:rsid w:val="009C41A2"/>
    <w:rsid w:val="009F1013"/>
    <w:rsid w:val="009F37B7"/>
    <w:rsid w:val="009F64BC"/>
    <w:rsid w:val="00A01AE2"/>
    <w:rsid w:val="00A10F02"/>
    <w:rsid w:val="00A1118D"/>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64FDF"/>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333A"/>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5E3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5F09D1"/>
    <w:rPr>
      <w:rFonts w:eastAsiaTheme="minorEastAsia"/>
      <w:lang w:eastAsia="en-US"/>
    </w:rPr>
  </w:style>
  <w:style w:type="character" w:customStyle="1" w:styleId="NoSpacingChar">
    <w:name w:val="No Spacing Char"/>
    <w:basedOn w:val="DefaultParagraphFont"/>
    <w:link w:val="NoSpacing"/>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6C550-E3C2-4741-A0AE-79F38557D8E8}">
  <ds:schemaRefs>
    <ds:schemaRef ds:uri="http://schemas.openxmlformats.org/officeDocument/2006/bibliography"/>
  </ds:schemaRefs>
</ds:datastoreItem>
</file>

<file path=customXml/itemProps3.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4.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5.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714</Words>
  <Characters>4074</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2023-08-07T10:49:00Z</dcterms:created>
  <dcterms:modified xsi:type="dcterms:W3CDTF">2023-08-31T14:39:00Z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