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31B9" w14:textId="737FA142"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w:t>
        </w:r>
        <w:r w:rsidR="00EC5E35">
          <w:rPr>
            <w:b/>
            <w:i/>
            <w:noProof/>
            <w:sz w:val="28"/>
          </w:rPr>
          <w:t>5</w:t>
        </w:r>
      </w:fldSimple>
    </w:p>
    <w:p w14:paraId="4B877699" w14:textId="77777777" w:rsidR="00CE72B3" w:rsidRDefault="00000000"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000000"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1630E350" w:rsidR="00CE72B3" w:rsidRPr="00410371" w:rsidRDefault="002B3D91" w:rsidP="000B5A8D">
            <w:pPr>
              <w:pStyle w:val="CRCoverPage"/>
              <w:spacing w:after="0"/>
              <w:rPr>
                <w:noProof/>
              </w:rPr>
            </w:pPr>
            <w:r>
              <w:rPr>
                <w:b/>
                <w:noProof/>
                <w:sz w:val="28"/>
              </w:rPr>
              <w:t>064</w:t>
            </w:r>
            <w:r w:rsidR="00EC5E35">
              <w:rPr>
                <w:b/>
                <w:noProof/>
                <w:sz w:val="28"/>
              </w:rPr>
              <w:t>4</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4E55C286" w:rsidR="00CE72B3" w:rsidRPr="00410371" w:rsidRDefault="00000000" w:rsidP="000B5A8D">
            <w:pPr>
              <w:pStyle w:val="CRCoverPage"/>
              <w:spacing w:after="0"/>
              <w:jc w:val="center"/>
              <w:rPr>
                <w:noProof/>
                <w:sz w:val="28"/>
              </w:rPr>
            </w:pPr>
            <w:fldSimple w:instr=" DOCPROPERTY  Version  \* MERGEFORMAT ">
              <w:r w:rsidR="00CE72B3">
                <w:rPr>
                  <w:b/>
                  <w:noProof/>
                  <w:sz w:val="28"/>
                </w:rPr>
                <w:t>1</w:t>
              </w:r>
              <w:r w:rsidR="00EC5E35">
                <w:rPr>
                  <w:b/>
                  <w:noProof/>
                  <w:sz w:val="28"/>
                </w:rPr>
                <w:t>6</w:t>
              </w:r>
              <w:r w:rsidR="00CE72B3">
                <w:rPr>
                  <w:b/>
                  <w:noProof/>
                  <w:sz w:val="28"/>
                </w:rPr>
                <w:t>.</w:t>
              </w:r>
              <w:r w:rsidR="00EC5E35">
                <w:rPr>
                  <w:b/>
                  <w:noProof/>
                  <w:sz w:val="28"/>
                </w:rPr>
                <w:t>16</w:t>
              </w:r>
              <w:r w:rsidR="00CE72B3">
                <w:rPr>
                  <w:b/>
                  <w:noProof/>
                  <w:sz w:val="28"/>
                </w:rPr>
                <w:t>.0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0" w:name="_Hlt497126619"/>
              <w:r w:rsidRPr="00F25D98">
                <w:rPr>
                  <w:rStyle w:val="Hyperlink"/>
                  <w:rFonts w:cs="Arial"/>
                  <w:i/>
                  <w:noProof/>
                  <w:color w:val="FF0000"/>
                </w:rPr>
                <w:t>L</w:t>
              </w:r>
              <w:bookmarkEnd w:id="3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000000"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000000"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000000" w:rsidP="000B5A8D">
            <w:pPr>
              <w:pStyle w:val="CRCoverPage"/>
              <w:spacing w:after="0"/>
              <w:ind w:left="100"/>
              <w:rPr>
                <w:noProof/>
              </w:rPr>
            </w:pPr>
            <w:fldSimple w:instr=" DOCPROPERTY  ResDate  \* MERGEFORMAT ">
              <w:r w:rsidR="00CE72B3">
                <w:rPr>
                  <w:noProof/>
                </w:rPr>
                <w:t>2023-08-</w:t>
              </w:r>
              <w:r w:rsidR="00EC5E35">
                <w:rPr>
                  <w:noProof/>
                </w:rPr>
                <w:t>2</w:t>
              </w:r>
              <w:r w:rsidR="00CE72B3">
                <w:rPr>
                  <w:noProof/>
                </w:rPr>
                <w:t>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54A82DF6" w:rsidR="00CE72B3" w:rsidRDefault="00000000" w:rsidP="000B5A8D">
            <w:pPr>
              <w:pStyle w:val="CRCoverPage"/>
              <w:spacing w:after="0"/>
              <w:ind w:left="100"/>
              <w:rPr>
                <w:noProof/>
              </w:rPr>
            </w:pPr>
            <w:fldSimple w:instr=" DOCPROPERTY  Release  \* MERGEFORMAT ">
              <w:r w:rsidR="00CE72B3">
                <w:rPr>
                  <w:noProof/>
                </w:rPr>
                <w:t>Rel-1</w:t>
              </w:r>
            </w:fldSimple>
            <w:r w:rsidR="00EC5E35">
              <w:rPr>
                <w:noProof/>
              </w:rPr>
              <w:t>6</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Heading3"/>
      </w:pPr>
    </w:p>
    <w:p w14:paraId="0595B3A2" w14:textId="77777777" w:rsidR="00CE72B3" w:rsidRPr="00CE72B3" w:rsidRDefault="00CE72B3" w:rsidP="00CE72B3"/>
    <w:p w14:paraId="1D948179" w14:textId="6537AFE2" w:rsidR="00CE72B3" w:rsidRDefault="00CE72B3" w:rsidP="00842EF7">
      <w:pPr>
        <w:pStyle w:val="Heading3"/>
      </w:pPr>
      <w:r>
        <w:rPr>
          <w:rFonts w:cs="Arial"/>
          <w:b/>
          <w:color w:val="0000FF"/>
          <w:sz w:val="36"/>
          <w:szCs w:val="36"/>
        </w:rPr>
        <w:lastRenderedPageBreak/>
        <w:t>&lt; Unchanged sections omitted &gt;</w:t>
      </w:r>
    </w:p>
    <w:p w14:paraId="5664AFB0" w14:textId="5C540018"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Heading4"/>
      </w:pPr>
      <w:bookmarkStart w:id="31" w:name="_Toc21340791"/>
      <w:bookmarkStart w:id="32" w:name="_Toc29805238"/>
      <w:bookmarkStart w:id="33" w:name="_Toc36456447"/>
      <w:bookmarkStart w:id="34" w:name="_Toc36469545"/>
      <w:bookmarkStart w:id="35" w:name="_Toc37253954"/>
      <w:bookmarkStart w:id="36" w:name="_Toc37322811"/>
      <w:bookmarkStart w:id="37" w:name="_Toc37324217"/>
      <w:bookmarkStart w:id="38" w:name="_Toc45889740"/>
      <w:bookmarkStart w:id="39" w:name="_Toc52196399"/>
      <w:bookmarkStart w:id="40" w:name="_Toc52197379"/>
      <w:bookmarkStart w:id="41" w:name="_Toc53173102"/>
      <w:bookmarkStart w:id="42" w:name="_Toc53173471"/>
      <w:bookmarkStart w:id="43" w:name="_Toc61118732"/>
      <w:bookmarkStart w:id="44" w:name="_Toc61119114"/>
      <w:bookmarkStart w:id="45" w:name="_Toc61119495"/>
      <w:bookmarkStart w:id="46" w:name="_Toc67923686"/>
      <w:bookmarkStart w:id="47" w:name="_Toc75294498"/>
      <w:bookmarkStart w:id="48" w:name="_Toc76510261"/>
      <w:bookmarkStart w:id="49" w:name="_Toc83130224"/>
      <w:bookmarkStart w:id="50" w:name="_Toc90589809"/>
      <w:bookmarkStart w:id="51" w:name="_Toc98869383"/>
      <w:bookmarkStart w:id="52" w:name="_Toc106547127"/>
      <w:bookmarkStart w:id="53" w:name="_Toc114500271"/>
      <w:bookmarkStart w:id="54" w:name="_Toc115255822"/>
      <w:bookmarkStart w:id="55" w:name="_Toc123060110"/>
      <w:bookmarkStart w:id="56" w:name="_Toc124294159"/>
      <w:bookmarkStart w:id="57" w:name="_Toc137456959"/>
      <w:bookmarkStart w:id="58" w:name="_Toc138887327"/>
      <w:bookmarkStart w:id="59" w:name="_Toc138968778"/>
      <w:r w:rsidRPr="00C04A08">
        <w:t>6.2A.3.1</w:t>
      </w:r>
      <w:r w:rsidRPr="00C04A08">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0"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1"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D731" w14:textId="77777777" w:rsidR="004D611E" w:rsidRDefault="004D611E">
      <w:r>
        <w:separator/>
      </w:r>
    </w:p>
  </w:endnote>
  <w:endnote w:type="continuationSeparator" w:id="0">
    <w:p w14:paraId="12247D76" w14:textId="77777777" w:rsidR="004D611E" w:rsidRDefault="004D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DAAA" w14:textId="77777777" w:rsidR="000D4C89" w:rsidRDefault="000D4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21C9" w14:textId="77777777" w:rsidR="000D4C89" w:rsidRDefault="000D4C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E67B" w14:textId="77777777" w:rsidR="000D4C89" w:rsidRDefault="000D4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9264" w14:textId="77777777" w:rsidR="004D611E" w:rsidRDefault="004D611E">
      <w:r>
        <w:separator/>
      </w:r>
    </w:p>
  </w:footnote>
  <w:footnote w:type="continuationSeparator" w:id="0">
    <w:p w14:paraId="3FDE7491" w14:textId="77777777" w:rsidR="004D611E" w:rsidRDefault="004D6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A8E0" w14:textId="12AD353B" w:rsidR="000D4C89" w:rsidRDefault="000D4C89">
    <w:pPr>
      <w:pStyle w:val="Header"/>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FF2D" w14:textId="5E537E4D" w:rsidR="000D4C89" w:rsidRDefault="000D4C89">
    <w:pPr>
      <w:pStyle w:val="Header"/>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61EE" w14:textId="4817C56F" w:rsidR="000D4C89" w:rsidRDefault="000D4C89">
    <w:pPr>
      <w:pStyle w:val="Header"/>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74046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23614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4700793">
    <w:abstractNumId w:val="2"/>
  </w:num>
  <w:num w:numId="4" w16cid:durableId="828061331">
    <w:abstractNumId w:val="17"/>
  </w:num>
  <w:num w:numId="5" w16cid:durableId="702827375">
    <w:abstractNumId w:val="6"/>
  </w:num>
  <w:num w:numId="6" w16cid:durableId="1742215834">
    <w:abstractNumId w:val="23"/>
  </w:num>
  <w:num w:numId="7" w16cid:durableId="1163469584">
    <w:abstractNumId w:val="4"/>
  </w:num>
  <w:num w:numId="8" w16cid:durableId="2068872588">
    <w:abstractNumId w:val="14"/>
  </w:num>
  <w:num w:numId="9" w16cid:durableId="1299608258">
    <w:abstractNumId w:val="9"/>
  </w:num>
  <w:num w:numId="10" w16cid:durableId="11424374">
    <w:abstractNumId w:val="20"/>
  </w:num>
  <w:num w:numId="11" w16cid:durableId="1890065893">
    <w:abstractNumId w:val="24"/>
  </w:num>
  <w:num w:numId="12" w16cid:durableId="281501510">
    <w:abstractNumId w:val="25"/>
  </w:num>
  <w:num w:numId="13" w16cid:durableId="1487085236">
    <w:abstractNumId w:val="7"/>
  </w:num>
  <w:num w:numId="14" w16cid:durableId="1595551018">
    <w:abstractNumId w:val="5"/>
  </w:num>
  <w:num w:numId="15" w16cid:durableId="1147088818">
    <w:abstractNumId w:val="10"/>
  </w:num>
  <w:num w:numId="16" w16cid:durableId="730344027">
    <w:abstractNumId w:val="11"/>
  </w:num>
  <w:num w:numId="17" w16cid:durableId="1876889170">
    <w:abstractNumId w:val="8"/>
  </w:num>
  <w:num w:numId="18" w16cid:durableId="1351638964">
    <w:abstractNumId w:val="19"/>
  </w:num>
  <w:num w:numId="19" w16cid:durableId="2083137644">
    <w:abstractNumId w:val="0"/>
  </w:num>
  <w:num w:numId="20" w16cid:durableId="607351611">
    <w:abstractNumId w:val="15"/>
  </w:num>
  <w:num w:numId="21" w16cid:durableId="1270703503">
    <w:abstractNumId w:val="18"/>
  </w:num>
  <w:num w:numId="22" w16cid:durableId="66155650">
    <w:abstractNumId w:val="22"/>
  </w:num>
  <w:num w:numId="23" w16cid:durableId="697585530">
    <w:abstractNumId w:val="13"/>
  </w:num>
  <w:num w:numId="24" w16cid:durableId="1580095218">
    <w:abstractNumId w:val="3"/>
  </w:num>
  <w:num w:numId="25" w16cid:durableId="1328558593">
    <w:abstractNumId w:val="12"/>
  </w:num>
  <w:num w:numId="26" w16cid:durableId="129369373">
    <w:abstractNumId w:val="21"/>
  </w:num>
  <w:num w:numId="27" w16cid:durableId="17861490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D611E"/>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AF6CC3"/>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6516E-6DF1-4365-A2DF-3A9D19B89ADC}">
  <ds:schemaRefs>
    <ds:schemaRef ds:uri="http://schemas.openxmlformats.org/officeDocument/2006/bibliography"/>
  </ds:schemaRefs>
</ds:datastoreItem>
</file>

<file path=customXml/itemProps3.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4.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5.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714</Words>
  <Characters>4075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2023-08-07T10:49:00Z</dcterms:created>
  <dcterms:modified xsi:type="dcterms:W3CDTF">2023-08-31T14:38:00Z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