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79B15" w14:textId="77777777" w:rsidR="001F2B41" w:rsidRDefault="001F2B41" w:rsidP="001F2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885"/>
      <w:bookmarkStart w:id="7" w:name="_Toc61125967"/>
      <w:bookmarkStart w:id="8" w:name="_Toc61126128"/>
      <w:bookmarkStart w:id="9" w:name="_Toc66804640"/>
      <w:bookmarkStart w:id="10" w:name="_Toc74821214"/>
      <w:bookmarkStart w:id="11" w:name="_Toc76503078"/>
      <w:bookmarkStart w:id="12" w:name="_Toc83038751"/>
      <w:bookmarkStart w:id="13" w:name="_Toc89850875"/>
      <w:bookmarkStart w:id="14" w:name="_Toc98664960"/>
      <w:bookmarkStart w:id="15" w:name="_Toc105764962"/>
      <w:bookmarkStart w:id="16" w:name="_Toc123151162"/>
      <w:bookmarkStart w:id="17" w:name="_Toc124162678"/>
      <w:bookmarkStart w:id="18" w:name="_Toc130866045"/>
      <w:bookmarkStart w:id="19" w:name="_Toc138085267"/>
      <w:bookmarkStart w:id="20" w:name="_Toc13889176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R4-2312107</w:t>
        </w:r>
      </w:fldSimple>
    </w:p>
    <w:p w14:paraId="74855F53" w14:textId="77777777" w:rsidR="001F2B41" w:rsidRDefault="001F2B41" w:rsidP="001F2B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B41" w14:paraId="0CD8D292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6E62B" w14:textId="77777777" w:rsidR="001F2B41" w:rsidRDefault="001F2B41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2B41" w14:paraId="705F5A94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2E16F" w14:textId="77777777" w:rsidR="001F2B41" w:rsidRDefault="001F2B41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B41" w14:paraId="74D1CC07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2D85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7808CD7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2F8D2D9E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BD0A7" w14:textId="77777777" w:rsidR="001F2B41" w:rsidRPr="00410371" w:rsidRDefault="001F2B41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042070BC" w14:textId="77777777" w:rsidR="001F2B41" w:rsidRDefault="001F2B41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19C82" w14:textId="77777777" w:rsidR="001F2B41" w:rsidRPr="00410371" w:rsidRDefault="001F2B41" w:rsidP="00E34E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0991</w:t>
              </w:r>
            </w:fldSimple>
          </w:p>
        </w:tc>
        <w:tc>
          <w:tcPr>
            <w:tcW w:w="709" w:type="dxa"/>
          </w:tcPr>
          <w:p w14:paraId="4C2E1A9E" w14:textId="77777777" w:rsidR="001F2B41" w:rsidRDefault="001F2B41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FEEC0" w14:textId="77777777" w:rsidR="001F2B41" w:rsidRPr="00410371" w:rsidRDefault="001F2B41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36FCF1" w14:textId="77777777" w:rsidR="001F2B41" w:rsidRDefault="001F2B41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25E13" w14:textId="77777777" w:rsidR="001F2B41" w:rsidRPr="00410371" w:rsidRDefault="001F2B41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2FE567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096EB974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7E7A7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19C5A04C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CD4B10" w14:textId="77777777" w:rsidR="001F2B41" w:rsidRPr="00F25D98" w:rsidRDefault="001F2B41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B41" w14:paraId="0B7F01E8" w14:textId="77777777" w:rsidTr="00E34E08">
        <w:tc>
          <w:tcPr>
            <w:tcW w:w="9641" w:type="dxa"/>
            <w:gridSpan w:val="9"/>
          </w:tcPr>
          <w:p w14:paraId="4DA34446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78D7E8" w14:textId="77777777" w:rsidR="001F2B41" w:rsidRDefault="001F2B41" w:rsidP="001F2B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B41" w14:paraId="21C34EAB" w14:textId="77777777" w:rsidTr="00E34E08">
        <w:tc>
          <w:tcPr>
            <w:tcW w:w="2835" w:type="dxa"/>
          </w:tcPr>
          <w:p w14:paraId="10FFA2B8" w14:textId="77777777" w:rsidR="001F2B41" w:rsidRDefault="001F2B41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2329A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1BE7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76495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A5EAD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EF5AF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3DE17" w14:textId="146BF1AA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3BF5F2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6F360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DB0B7" w14:textId="77777777" w:rsidR="001F2B41" w:rsidRDefault="001F2B41" w:rsidP="001F2B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B41" w14:paraId="42ACF69E" w14:textId="77777777" w:rsidTr="00E34E08">
        <w:tc>
          <w:tcPr>
            <w:tcW w:w="9640" w:type="dxa"/>
            <w:gridSpan w:val="11"/>
          </w:tcPr>
          <w:p w14:paraId="0E6137F9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F9F27C3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DD6DB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83FA9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37.104: Correction to ACLR and CACLR requirement</w:t>
              </w:r>
            </w:fldSimple>
          </w:p>
        </w:tc>
      </w:tr>
      <w:tr w:rsidR="001F2B41" w14:paraId="0AA7E97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07C5427A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4059B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1C16911B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66B56CF9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2835E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F2B41" w14:paraId="57D8D1E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8C97820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229C2" w14:textId="3F7F00D9" w:rsidR="001F2B41" w:rsidRDefault="0023387A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F2B41" w14:paraId="5D161BCE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33F9E110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C019A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725E051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343583C8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040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CC4A65" w14:textId="77777777" w:rsidR="001F2B41" w:rsidRDefault="001F2B41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EBF6F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2EEBF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1F2B41" w14:paraId="5D32CC49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BF6B00E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CDB6E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AFCB5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D54E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E7DF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34D1D9B4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D3F3C6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3BB1F1" w14:textId="77777777" w:rsidR="001F2B41" w:rsidRDefault="001F2B41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6618A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8BB28" w14:textId="77777777" w:rsidR="001F2B41" w:rsidRDefault="001F2B41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712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F2B41" w14:paraId="271BAFE8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991E6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F17A5" w14:textId="77777777" w:rsidR="001F2B41" w:rsidRDefault="001F2B41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BAEEC8" w14:textId="77777777" w:rsidR="001F2B41" w:rsidRDefault="001F2B41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74054" w14:textId="77777777" w:rsidR="001F2B41" w:rsidRPr="007C2097" w:rsidRDefault="001F2B41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B41" w14:paraId="46B5E43C" w14:textId="77777777" w:rsidTr="00E34E08">
        <w:tc>
          <w:tcPr>
            <w:tcW w:w="1843" w:type="dxa"/>
          </w:tcPr>
          <w:p w14:paraId="6C382581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3B7FB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40E80069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1B9A6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BE5B5" w14:textId="6D7E4EFE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F2B41" w14:paraId="76706E6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483B4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D55C6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5B963E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8981F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0BF58" w14:textId="21A968CD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F2B41" w14:paraId="49F1CB8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A0243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59569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483C8614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4FC8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9AC6" w14:textId="7B264421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F2B41" w14:paraId="663C512D" w14:textId="77777777" w:rsidTr="00E34E08">
        <w:tc>
          <w:tcPr>
            <w:tcW w:w="2694" w:type="dxa"/>
            <w:gridSpan w:val="2"/>
          </w:tcPr>
          <w:p w14:paraId="54F09989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F08AB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64DF27FC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30902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D6D84" w14:textId="0610A705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1F2B41" w14:paraId="71F656AB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CFE1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CC2B5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37E167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7D1D0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D6C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34F4E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6195C" w14:textId="77777777" w:rsidR="001F2B41" w:rsidRDefault="001F2B41" w:rsidP="00E34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7B6D6" w14:textId="77777777" w:rsidR="001F2B41" w:rsidRDefault="001F2B41" w:rsidP="00E34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41" w14:paraId="7345225C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D48F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7390E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4B664" w14:textId="13B4E595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5C7CF" w14:textId="09683659" w:rsidR="001F2B41" w:rsidRDefault="001F2B41" w:rsidP="001F2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F33DB" w14:textId="6F0BF1D5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F2B41" w14:paraId="3A2D3327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42067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BE85B" w14:textId="38496BFE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DDC34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657502" w14:textId="47829D1A" w:rsidR="001F2B41" w:rsidRDefault="001F2B41" w:rsidP="001F2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69776" w14:textId="22B86D4C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1F2B41" w14:paraId="3B13C10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03C3A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36DD6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992D1" w14:textId="1845C5F8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2413A" w14:textId="6E46D438" w:rsidR="001F2B41" w:rsidRDefault="001F2B41" w:rsidP="001F2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D3E16" w14:textId="2E48573D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41" w14:paraId="7A467C12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5799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A86EA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18CFCA39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12C02A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30551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B41" w:rsidRPr="008863B9" w14:paraId="2B54780E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D9F5B" w14:textId="77777777" w:rsidR="001F2B41" w:rsidRPr="008863B9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75E2B" w14:textId="77777777" w:rsidR="001F2B41" w:rsidRPr="008863B9" w:rsidRDefault="001F2B41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B41" w14:paraId="55F534BF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E8228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426E7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F57282" w14:textId="77777777" w:rsidR="001F2B41" w:rsidRDefault="001F2B41" w:rsidP="001F2B41">
      <w:pPr>
        <w:pStyle w:val="CRCoverPage"/>
        <w:spacing w:after="0"/>
        <w:rPr>
          <w:noProof/>
          <w:sz w:val="8"/>
          <w:szCs w:val="8"/>
        </w:rPr>
      </w:pPr>
    </w:p>
    <w:p w14:paraId="7536A703" w14:textId="77777777" w:rsidR="001F2B41" w:rsidRDefault="001F2B41" w:rsidP="001F2B41">
      <w:pPr>
        <w:rPr>
          <w:noProof/>
        </w:rPr>
        <w:sectPr w:rsidR="001F2B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8EEF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D8EEF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07D8EEF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07D8EEF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07D8EEF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07D8EEF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07D8EEF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07D8EEF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07D8EEF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07D8EEF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07D8EEF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07D8EF0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07D8EF0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07D8EF0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07D8EF0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07D8EF0A" w14:textId="77777777" w:rsidTr="0021138B">
        <w:trPr>
          <w:cantSplit/>
          <w:jc w:val="center"/>
        </w:trPr>
        <w:tc>
          <w:tcPr>
            <w:tcW w:w="1112" w:type="dxa"/>
          </w:tcPr>
          <w:p w14:paraId="07D8EF0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07D8EF0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07D8EF0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07D8EF0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07D8EF0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7D8EF0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07D8EF11" w14:textId="77777777" w:rsidTr="0021138B">
        <w:trPr>
          <w:cantSplit/>
          <w:jc w:val="center"/>
        </w:trPr>
        <w:tc>
          <w:tcPr>
            <w:tcW w:w="1112" w:type="dxa"/>
          </w:tcPr>
          <w:p w14:paraId="07D8EF0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0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0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0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07D8EF0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07D8EF1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8" w14:textId="77777777" w:rsidTr="0021138B">
        <w:trPr>
          <w:cantSplit/>
          <w:jc w:val="center"/>
        </w:trPr>
        <w:tc>
          <w:tcPr>
            <w:tcW w:w="1112" w:type="dxa"/>
          </w:tcPr>
          <w:p w14:paraId="07D8EF1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1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1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07D8EF1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07D8EF1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F" w14:textId="77777777" w:rsidTr="0021138B">
        <w:trPr>
          <w:cantSplit/>
          <w:jc w:val="center"/>
        </w:trPr>
        <w:tc>
          <w:tcPr>
            <w:tcW w:w="1112" w:type="dxa"/>
          </w:tcPr>
          <w:p w14:paraId="07D8EF1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1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1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1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6" w14:textId="77777777" w:rsidTr="0021138B">
        <w:trPr>
          <w:cantSplit/>
          <w:jc w:val="center"/>
        </w:trPr>
        <w:tc>
          <w:tcPr>
            <w:tcW w:w="1112" w:type="dxa"/>
          </w:tcPr>
          <w:p w14:paraId="07D8EF2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2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2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2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2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2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D" w14:textId="77777777" w:rsidTr="0021138B">
        <w:trPr>
          <w:cantSplit/>
          <w:jc w:val="center"/>
        </w:trPr>
        <w:tc>
          <w:tcPr>
            <w:tcW w:w="1112" w:type="dxa"/>
          </w:tcPr>
          <w:p w14:paraId="07D8EF2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07D8EF2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07D8EF2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2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2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4" w14:textId="77777777" w:rsidTr="0021138B">
        <w:trPr>
          <w:cantSplit/>
          <w:jc w:val="center"/>
        </w:trPr>
        <w:tc>
          <w:tcPr>
            <w:tcW w:w="1112" w:type="dxa"/>
          </w:tcPr>
          <w:p w14:paraId="07D8EF2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07D8EF3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07D8EF3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B" w14:textId="77777777" w:rsidTr="0021138B">
        <w:trPr>
          <w:cantSplit/>
          <w:jc w:val="center"/>
        </w:trPr>
        <w:tc>
          <w:tcPr>
            <w:tcW w:w="1112" w:type="dxa"/>
          </w:tcPr>
          <w:p w14:paraId="07D8EF3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07D8EF3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2" w14:textId="77777777" w:rsidTr="0021138B">
        <w:trPr>
          <w:cantSplit/>
          <w:jc w:val="center"/>
        </w:trPr>
        <w:tc>
          <w:tcPr>
            <w:tcW w:w="1112" w:type="dxa"/>
          </w:tcPr>
          <w:p w14:paraId="07D8EF3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07D8EF3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9" w14:textId="77777777" w:rsidTr="0021138B">
        <w:trPr>
          <w:cantSplit/>
          <w:jc w:val="center"/>
        </w:trPr>
        <w:tc>
          <w:tcPr>
            <w:tcW w:w="1112" w:type="dxa"/>
          </w:tcPr>
          <w:p w14:paraId="07D8EF4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07D8EF4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0" w14:textId="77777777" w:rsidTr="0021138B">
        <w:trPr>
          <w:cantSplit/>
          <w:jc w:val="center"/>
        </w:trPr>
        <w:tc>
          <w:tcPr>
            <w:tcW w:w="1112" w:type="dxa"/>
          </w:tcPr>
          <w:p w14:paraId="07D8EF4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07D8EF4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07D8EF5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07D8EF5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(BW</w:t>
            </w:r>
            <w:r w:rsidRPr="009C4728">
              <w:rPr>
                <w:rFonts w:cs="Arial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07D8EF5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07D8EF5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07D8EF55" w14:textId="50CCBAA8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22" w:author="Johan Sköld" w:date="2023-08-24T14:00:00Z">
              <w:r w:rsidRPr="009C4728" w:rsidDel="001F2B41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3" w:author="Johan Sköld" w:date="2023-08-24T14:00:00Z">
              <w:r w:rsidR="001F2B41" w:rsidRPr="00B86A5E">
                <w:rPr>
                  <w:lang w:eastAsia="zh-CN"/>
                </w:rPr>
                <w:t xml:space="preserve">adjacent to </w:t>
              </w:r>
              <w:r w:rsidR="001F2B41" w:rsidRPr="00B86A5E">
                <w:t>s</w:t>
              </w:r>
              <w:r w:rsidR="001F2B41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1F2B41" w:rsidRPr="00B86A5E">
                <w:t xml:space="preserve"> or </w:t>
              </w:r>
              <w:r w:rsidR="001F2B41" w:rsidRPr="00B86A5E">
                <w:rPr>
                  <w:rPrChange w:id="2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1F2B41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07D8EF57" w14:textId="77777777" w:rsidR="00C53C29" w:rsidRPr="009C4728" w:rsidRDefault="00C53C29" w:rsidP="00C53C29"/>
    <w:p w14:paraId="07D8EF5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07D8EF5B" w14:textId="77777777" w:rsidTr="0021138B">
        <w:trPr>
          <w:cantSplit/>
          <w:jc w:val="center"/>
        </w:trPr>
        <w:tc>
          <w:tcPr>
            <w:tcW w:w="2597" w:type="dxa"/>
          </w:tcPr>
          <w:p w14:paraId="07D8EF5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07D8EF5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07D8EF5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07D8EF5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07D8EF6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07D8EF6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</w:tr>
      <w:tr w:rsidR="00C53C29" w:rsidRPr="009C4728" w14:paraId="07D8EF6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6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07D8EF6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07D8EF6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07D8EF6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07D8EF6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FB6B" w14:textId="77777777" w:rsidR="00F26D9F" w:rsidRDefault="00F26D9F">
      <w:r>
        <w:separator/>
      </w:r>
    </w:p>
  </w:endnote>
  <w:endnote w:type="continuationSeparator" w:id="0">
    <w:p w14:paraId="64068D53" w14:textId="77777777" w:rsidR="00F26D9F" w:rsidRDefault="00F2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6" w14:textId="77777777" w:rsidR="003B2C89" w:rsidRDefault="003B2C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71AB" w14:textId="77777777" w:rsidR="00F26D9F" w:rsidRDefault="00F26D9F">
      <w:r>
        <w:separator/>
      </w:r>
    </w:p>
  </w:footnote>
  <w:footnote w:type="continuationSeparator" w:id="0">
    <w:p w14:paraId="13C091CF" w14:textId="77777777" w:rsidR="00F26D9F" w:rsidRDefault="00F2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5764" w14:textId="77777777" w:rsidR="001F2B41" w:rsidRDefault="001F2B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2" w14:textId="1CACD0DE" w:rsidR="003B2C89" w:rsidRDefault="003B2C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8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 xml:space="preserve">3GPP TS 37.104 </w:t>
    </w:r>
    <w:r w:rsidR="008C428B">
      <w:rPr>
        <w:rFonts w:ascii="Arial" w:hAnsi="Arial" w:cs="Arial"/>
        <w:b/>
        <w:sz w:val="18"/>
        <w:szCs w:val="18"/>
      </w:rPr>
      <w:t>V18</w:t>
    </w:r>
    <w:r>
      <w:rPr>
        <w:rFonts w:ascii="Arial" w:hAnsi="Arial" w:cs="Arial"/>
        <w:b/>
        <w:sz w:val="18"/>
        <w:szCs w:val="18"/>
      </w:rPr>
      <w:t>.0.0 (</w:t>
    </w:r>
    <w:r w:rsidR="008C428B">
      <w:rPr>
        <w:rFonts w:ascii="Arial" w:hAnsi="Arial" w:cs="Arial"/>
        <w:b/>
        <w:sz w:val="18"/>
        <w:szCs w:val="18"/>
      </w:rPr>
      <w:t>2022</w:t>
    </w:r>
    <w:r>
      <w:rPr>
        <w:rFonts w:ascii="Arial" w:hAnsi="Arial" w:cs="Arial"/>
        <w:b/>
        <w:sz w:val="18"/>
        <w:szCs w:val="18"/>
      </w:rPr>
      <w:t xml:space="preserve">-12) </w:t>
    </w:r>
  </w:p>
  <w:p w14:paraId="07D8FEC3" w14:textId="77777777" w:rsidR="003B2C89" w:rsidRDefault="003B2C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D8FEC4" w14:textId="4EEA3ED9" w:rsidR="003B2C89" w:rsidRDefault="003B2C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8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8FEC5" w14:textId="77777777" w:rsidR="003B2C89" w:rsidRDefault="003B2C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88853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2781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5080773">
    <w:abstractNumId w:val="1"/>
  </w:num>
  <w:num w:numId="4" w16cid:durableId="1991711275">
    <w:abstractNumId w:val="6"/>
  </w:num>
  <w:num w:numId="5" w16cid:durableId="1213612903">
    <w:abstractNumId w:val="8"/>
  </w:num>
  <w:num w:numId="6" w16cid:durableId="1372656550">
    <w:abstractNumId w:val="7"/>
  </w:num>
  <w:num w:numId="7" w16cid:durableId="1986156094">
    <w:abstractNumId w:val="9"/>
  </w:num>
  <w:num w:numId="8" w16cid:durableId="1079789283">
    <w:abstractNumId w:val="2"/>
  </w:num>
  <w:num w:numId="9" w16cid:durableId="704137122">
    <w:abstractNumId w:val="3"/>
  </w:num>
  <w:num w:numId="10" w16cid:durableId="675574957">
    <w:abstractNumId w:val="4"/>
  </w:num>
  <w:num w:numId="11" w16cid:durableId="21215609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48F"/>
    <w:rsid w:val="0002477C"/>
    <w:rsid w:val="00033397"/>
    <w:rsid w:val="00034692"/>
    <w:rsid w:val="00040095"/>
    <w:rsid w:val="0004696B"/>
    <w:rsid w:val="00051182"/>
    <w:rsid w:val="00051834"/>
    <w:rsid w:val="00051CBD"/>
    <w:rsid w:val="00054A22"/>
    <w:rsid w:val="00062023"/>
    <w:rsid w:val="000655A6"/>
    <w:rsid w:val="00073988"/>
    <w:rsid w:val="00080512"/>
    <w:rsid w:val="00083359"/>
    <w:rsid w:val="00091478"/>
    <w:rsid w:val="00095D2E"/>
    <w:rsid w:val="0009718B"/>
    <w:rsid w:val="000A0144"/>
    <w:rsid w:val="000A7383"/>
    <w:rsid w:val="000A796C"/>
    <w:rsid w:val="000C47C3"/>
    <w:rsid w:val="000C677A"/>
    <w:rsid w:val="000D58AB"/>
    <w:rsid w:val="000F502A"/>
    <w:rsid w:val="00114FA7"/>
    <w:rsid w:val="001326EC"/>
    <w:rsid w:val="00133525"/>
    <w:rsid w:val="00146D5A"/>
    <w:rsid w:val="00150448"/>
    <w:rsid w:val="00160AA6"/>
    <w:rsid w:val="001A4C42"/>
    <w:rsid w:val="001A59EB"/>
    <w:rsid w:val="001A7420"/>
    <w:rsid w:val="001B6637"/>
    <w:rsid w:val="001C21C3"/>
    <w:rsid w:val="001D02C2"/>
    <w:rsid w:val="001E2684"/>
    <w:rsid w:val="001F0C1D"/>
    <w:rsid w:val="001F1132"/>
    <w:rsid w:val="001F168B"/>
    <w:rsid w:val="001F2B41"/>
    <w:rsid w:val="001F2C54"/>
    <w:rsid w:val="001F51DD"/>
    <w:rsid w:val="001F5862"/>
    <w:rsid w:val="0020185F"/>
    <w:rsid w:val="002030DF"/>
    <w:rsid w:val="0021138B"/>
    <w:rsid w:val="002301CA"/>
    <w:rsid w:val="0023387A"/>
    <w:rsid w:val="002347A2"/>
    <w:rsid w:val="00262C43"/>
    <w:rsid w:val="002675F0"/>
    <w:rsid w:val="002761CE"/>
    <w:rsid w:val="00295C9C"/>
    <w:rsid w:val="002966DA"/>
    <w:rsid w:val="002A00AD"/>
    <w:rsid w:val="002A4FF9"/>
    <w:rsid w:val="002A74CD"/>
    <w:rsid w:val="002B6339"/>
    <w:rsid w:val="002D00A2"/>
    <w:rsid w:val="002E00EE"/>
    <w:rsid w:val="0030353F"/>
    <w:rsid w:val="00315C3B"/>
    <w:rsid w:val="003172DC"/>
    <w:rsid w:val="0035462D"/>
    <w:rsid w:val="003765B8"/>
    <w:rsid w:val="003958A8"/>
    <w:rsid w:val="003B2C89"/>
    <w:rsid w:val="003B3412"/>
    <w:rsid w:val="003C3971"/>
    <w:rsid w:val="003D77ED"/>
    <w:rsid w:val="004107D3"/>
    <w:rsid w:val="00411C31"/>
    <w:rsid w:val="00415EA5"/>
    <w:rsid w:val="004162A5"/>
    <w:rsid w:val="00423334"/>
    <w:rsid w:val="004327DB"/>
    <w:rsid w:val="004345EC"/>
    <w:rsid w:val="00434BBB"/>
    <w:rsid w:val="0043559F"/>
    <w:rsid w:val="00453D3A"/>
    <w:rsid w:val="004628EC"/>
    <w:rsid w:val="00465515"/>
    <w:rsid w:val="00466E26"/>
    <w:rsid w:val="00473500"/>
    <w:rsid w:val="00485EDE"/>
    <w:rsid w:val="004926E1"/>
    <w:rsid w:val="00495B79"/>
    <w:rsid w:val="004C482F"/>
    <w:rsid w:val="004D3578"/>
    <w:rsid w:val="004E213A"/>
    <w:rsid w:val="004E3ED5"/>
    <w:rsid w:val="004F0988"/>
    <w:rsid w:val="004F0E3E"/>
    <w:rsid w:val="004F3340"/>
    <w:rsid w:val="00530476"/>
    <w:rsid w:val="005308A9"/>
    <w:rsid w:val="0053388B"/>
    <w:rsid w:val="00535773"/>
    <w:rsid w:val="0053723B"/>
    <w:rsid w:val="00543E6C"/>
    <w:rsid w:val="00557E2C"/>
    <w:rsid w:val="0056343E"/>
    <w:rsid w:val="00565087"/>
    <w:rsid w:val="00595270"/>
    <w:rsid w:val="00597B11"/>
    <w:rsid w:val="005D2E01"/>
    <w:rsid w:val="005D7526"/>
    <w:rsid w:val="005E1FC1"/>
    <w:rsid w:val="005E4BB2"/>
    <w:rsid w:val="00601E08"/>
    <w:rsid w:val="00602AEA"/>
    <w:rsid w:val="00614FDF"/>
    <w:rsid w:val="006251E7"/>
    <w:rsid w:val="006255A9"/>
    <w:rsid w:val="0063543D"/>
    <w:rsid w:val="00647114"/>
    <w:rsid w:val="00682E0C"/>
    <w:rsid w:val="00691072"/>
    <w:rsid w:val="006A3048"/>
    <w:rsid w:val="006A323F"/>
    <w:rsid w:val="006B30D0"/>
    <w:rsid w:val="006C0E9B"/>
    <w:rsid w:val="006C3D95"/>
    <w:rsid w:val="006E5C86"/>
    <w:rsid w:val="00701116"/>
    <w:rsid w:val="00704E29"/>
    <w:rsid w:val="00713C44"/>
    <w:rsid w:val="00714531"/>
    <w:rsid w:val="007175CA"/>
    <w:rsid w:val="0073028B"/>
    <w:rsid w:val="00734A5B"/>
    <w:rsid w:val="0074026F"/>
    <w:rsid w:val="007429F6"/>
    <w:rsid w:val="0074495C"/>
    <w:rsid w:val="00744C35"/>
    <w:rsid w:val="00744E76"/>
    <w:rsid w:val="007471BF"/>
    <w:rsid w:val="00774DA4"/>
    <w:rsid w:val="00781F0F"/>
    <w:rsid w:val="00793606"/>
    <w:rsid w:val="007B4569"/>
    <w:rsid w:val="007B600E"/>
    <w:rsid w:val="007C3088"/>
    <w:rsid w:val="007F0F4A"/>
    <w:rsid w:val="008028A4"/>
    <w:rsid w:val="00804EF0"/>
    <w:rsid w:val="0081070A"/>
    <w:rsid w:val="00821275"/>
    <w:rsid w:val="00830747"/>
    <w:rsid w:val="0084226F"/>
    <w:rsid w:val="0085016B"/>
    <w:rsid w:val="00865C82"/>
    <w:rsid w:val="00875760"/>
    <w:rsid w:val="008768CA"/>
    <w:rsid w:val="008953D5"/>
    <w:rsid w:val="008B60F3"/>
    <w:rsid w:val="008C33A2"/>
    <w:rsid w:val="008C384C"/>
    <w:rsid w:val="008C428B"/>
    <w:rsid w:val="008D302A"/>
    <w:rsid w:val="008F0CF0"/>
    <w:rsid w:val="008F1E97"/>
    <w:rsid w:val="008F48F8"/>
    <w:rsid w:val="008F54F1"/>
    <w:rsid w:val="0090271F"/>
    <w:rsid w:val="00902E23"/>
    <w:rsid w:val="00904448"/>
    <w:rsid w:val="009114D7"/>
    <w:rsid w:val="00912B90"/>
    <w:rsid w:val="0091348E"/>
    <w:rsid w:val="00917CCB"/>
    <w:rsid w:val="00942EC2"/>
    <w:rsid w:val="00945378"/>
    <w:rsid w:val="0094561B"/>
    <w:rsid w:val="009536AA"/>
    <w:rsid w:val="00960E3C"/>
    <w:rsid w:val="00963B68"/>
    <w:rsid w:val="00967EFC"/>
    <w:rsid w:val="00995273"/>
    <w:rsid w:val="00997765"/>
    <w:rsid w:val="009C4726"/>
    <w:rsid w:val="009C4728"/>
    <w:rsid w:val="009D674C"/>
    <w:rsid w:val="009F0702"/>
    <w:rsid w:val="009F37B7"/>
    <w:rsid w:val="00A1098A"/>
    <w:rsid w:val="00A10F02"/>
    <w:rsid w:val="00A164B4"/>
    <w:rsid w:val="00A26956"/>
    <w:rsid w:val="00A27486"/>
    <w:rsid w:val="00A53724"/>
    <w:rsid w:val="00A56066"/>
    <w:rsid w:val="00A72C6F"/>
    <w:rsid w:val="00A73129"/>
    <w:rsid w:val="00A75FE3"/>
    <w:rsid w:val="00A77663"/>
    <w:rsid w:val="00A82346"/>
    <w:rsid w:val="00A86F9A"/>
    <w:rsid w:val="00A919FD"/>
    <w:rsid w:val="00A92BA1"/>
    <w:rsid w:val="00A92DAE"/>
    <w:rsid w:val="00A974AA"/>
    <w:rsid w:val="00AC0CC9"/>
    <w:rsid w:val="00AC6BC6"/>
    <w:rsid w:val="00AE65E2"/>
    <w:rsid w:val="00B15449"/>
    <w:rsid w:val="00B24677"/>
    <w:rsid w:val="00B50C11"/>
    <w:rsid w:val="00B762B7"/>
    <w:rsid w:val="00B93086"/>
    <w:rsid w:val="00B938BE"/>
    <w:rsid w:val="00BA19ED"/>
    <w:rsid w:val="00BA4B8D"/>
    <w:rsid w:val="00BC0F7D"/>
    <w:rsid w:val="00BD7D31"/>
    <w:rsid w:val="00BE3255"/>
    <w:rsid w:val="00BF0EFF"/>
    <w:rsid w:val="00BF128E"/>
    <w:rsid w:val="00BF375E"/>
    <w:rsid w:val="00BF5A24"/>
    <w:rsid w:val="00C009B0"/>
    <w:rsid w:val="00C020B2"/>
    <w:rsid w:val="00C0293B"/>
    <w:rsid w:val="00C074DD"/>
    <w:rsid w:val="00C1496A"/>
    <w:rsid w:val="00C33079"/>
    <w:rsid w:val="00C42241"/>
    <w:rsid w:val="00C43A1C"/>
    <w:rsid w:val="00C45231"/>
    <w:rsid w:val="00C53C29"/>
    <w:rsid w:val="00C620D8"/>
    <w:rsid w:val="00C72833"/>
    <w:rsid w:val="00C80F1D"/>
    <w:rsid w:val="00C87DFD"/>
    <w:rsid w:val="00C93F40"/>
    <w:rsid w:val="00CA3D0C"/>
    <w:rsid w:val="00CA47E2"/>
    <w:rsid w:val="00CA5F95"/>
    <w:rsid w:val="00CB78FE"/>
    <w:rsid w:val="00CC5B24"/>
    <w:rsid w:val="00CF014B"/>
    <w:rsid w:val="00D05D07"/>
    <w:rsid w:val="00D0749D"/>
    <w:rsid w:val="00D30B7A"/>
    <w:rsid w:val="00D43734"/>
    <w:rsid w:val="00D511BF"/>
    <w:rsid w:val="00D57972"/>
    <w:rsid w:val="00D61F39"/>
    <w:rsid w:val="00D675A9"/>
    <w:rsid w:val="00D738D6"/>
    <w:rsid w:val="00D755EB"/>
    <w:rsid w:val="00D76048"/>
    <w:rsid w:val="00D87E00"/>
    <w:rsid w:val="00D906CD"/>
    <w:rsid w:val="00D9134D"/>
    <w:rsid w:val="00DA1ADE"/>
    <w:rsid w:val="00DA7A03"/>
    <w:rsid w:val="00DB1818"/>
    <w:rsid w:val="00DC159D"/>
    <w:rsid w:val="00DC309B"/>
    <w:rsid w:val="00DC3E0D"/>
    <w:rsid w:val="00DC4DA2"/>
    <w:rsid w:val="00DD2859"/>
    <w:rsid w:val="00DD4C17"/>
    <w:rsid w:val="00DD74A5"/>
    <w:rsid w:val="00DE7261"/>
    <w:rsid w:val="00DF2B1F"/>
    <w:rsid w:val="00DF62CD"/>
    <w:rsid w:val="00E1211E"/>
    <w:rsid w:val="00E12B2B"/>
    <w:rsid w:val="00E16509"/>
    <w:rsid w:val="00E23832"/>
    <w:rsid w:val="00E249CC"/>
    <w:rsid w:val="00E44582"/>
    <w:rsid w:val="00E56D7C"/>
    <w:rsid w:val="00E77645"/>
    <w:rsid w:val="00EA15B0"/>
    <w:rsid w:val="00EA2D30"/>
    <w:rsid w:val="00EA5EA7"/>
    <w:rsid w:val="00EC1CAF"/>
    <w:rsid w:val="00EC4A25"/>
    <w:rsid w:val="00ED5AC9"/>
    <w:rsid w:val="00ED5DCC"/>
    <w:rsid w:val="00ED62D1"/>
    <w:rsid w:val="00F025A2"/>
    <w:rsid w:val="00F04712"/>
    <w:rsid w:val="00F05E0F"/>
    <w:rsid w:val="00F13360"/>
    <w:rsid w:val="00F15F47"/>
    <w:rsid w:val="00F22EC7"/>
    <w:rsid w:val="00F26D9F"/>
    <w:rsid w:val="00F325C8"/>
    <w:rsid w:val="00F4711D"/>
    <w:rsid w:val="00F51919"/>
    <w:rsid w:val="00F653B8"/>
    <w:rsid w:val="00F9008D"/>
    <w:rsid w:val="00F94ED0"/>
    <w:rsid w:val="00FA1266"/>
    <w:rsid w:val="00FA5A06"/>
    <w:rsid w:val="00FB1B9D"/>
    <w:rsid w:val="00FC1192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D8D9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C53C29"/>
    <w:rPr>
      <w:lang w:eastAsia="en-US"/>
    </w:rPr>
  </w:style>
  <w:style w:type="character" w:customStyle="1" w:styleId="THChar">
    <w:name w:val="TH Char"/>
    <w:link w:val="TH"/>
    <w:qFormat/>
    <w:rsid w:val="00C53C29"/>
    <w:rPr>
      <w:rFonts w:ascii="Arial" w:hAnsi="Arial"/>
      <w:b/>
      <w:lang w:eastAsia="en-US"/>
    </w:rPr>
  </w:style>
  <w:style w:type="paragraph" w:styleId="Index2">
    <w:name w:val="index 2"/>
    <w:basedOn w:val="Index1"/>
    <w:rsid w:val="00C53C29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  <w:lang w:eastAsia="en-US"/>
    </w:rPr>
  </w:style>
  <w:style w:type="paragraph" w:styleId="Index1">
    <w:name w:val="index 1"/>
    <w:basedOn w:val="Normal"/>
    <w:qFormat/>
    <w:rsid w:val="00C53C2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B1Char">
    <w:name w:val="B1 Char"/>
    <w:link w:val="B1"/>
    <w:rsid w:val="00C53C29"/>
    <w:rPr>
      <w:lang w:eastAsia="en-US"/>
    </w:rPr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uiPriority w:val="99"/>
    <w:qFormat/>
    <w:rsid w:val="00C53C29"/>
    <w:rPr>
      <w:rFonts w:ascii="Arial" w:hAnsi="Arial"/>
      <w:b/>
      <w:sz w:val="18"/>
      <w:lang w:eastAsia="en-US"/>
    </w:rPr>
  </w:style>
  <w:style w:type="character" w:styleId="FootnoteReference">
    <w:name w:val="footnote reference"/>
    <w:rsid w:val="00C53C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3C2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C53C29"/>
    <w:pPr>
      <w:ind w:left="851"/>
    </w:pPr>
  </w:style>
  <w:style w:type="paragraph" w:styleId="ListBullet2">
    <w:name w:val="List Bullet 2"/>
    <w:basedOn w:val="ListBullet"/>
    <w:rsid w:val="00C53C29"/>
    <w:pPr>
      <w:ind w:left="851"/>
    </w:pPr>
  </w:style>
  <w:style w:type="paragraph" w:styleId="ListBullet3">
    <w:name w:val="List Bullet 3"/>
    <w:basedOn w:val="ListBullet2"/>
    <w:rsid w:val="00C53C29"/>
    <w:pPr>
      <w:ind w:left="1135"/>
    </w:pPr>
  </w:style>
  <w:style w:type="paragraph" w:styleId="ListNumber">
    <w:name w:val="List Number"/>
    <w:basedOn w:val="List"/>
    <w:rsid w:val="00C53C29"/>
  </w:style>
  <w:style w:type="paragraph" w:styleId="List2">
    <w:name w:val="List 2"/>
    <w:basedOn w:val="List"/>
    <w:rsid w:val="00C53C29"/>
    <w:pPr>
      <w:ind w:left="851"/>
    </w:pPr>
  </w:style>
  <w:style w:type="paragraph" w:styleId="List3">
    <w:name w:val="List 3"/>
    <w:basedOn w:val="List2"/>
    <w:rsid w:val="00C53C29"/>
    <w:pPr>
      <w:ind w:left="1135"/>
    </w:pPr>
  </w:style>
  <w:style w:type="paragraph" w:styleId="List4">
    <w:name w:val="List 4"/>
    <w:basedOn w:val="List3"/>
    <w:rsid w:val="00C53C29"/>
    <w:pPr>
      <w:ind w:left="1418"/>
    </w:pPr>
  </w:style>
  <w:style w:type="paragraph" w:styleId="List5">
    <w:name w:val="List 5"/>
    <w:basedOn w:val="List4"/>
    <w:rsid w:val="00C53C29"/>
    <w:pPr>
      <w:ind w:left="1702"/>
    </w:pPr>
  </w:style>
  <w:style w:type="paragraph" w:styleId="List">
    <w:name w:val="List"/>
    <w:basedOn w:val="Normal"/>
    <w:rsid w:val="00C53C2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C53C29"/>
  </w:style>
  <w:style w:type="paragraph" w:styleId="ListBullet4">
    <w:name w:val="List Bullet 4"/>
    <w:basedOn w:val="ListBullet3"/>
    <w:rsid w:val="00C53C29"/>
    <w:pPr>
      <w:ind w:left="1418"/>
    </w:pPr>
  </w:style>
  <w:style w:type="paragraph" w:styleId="ListBullet5">
    <w:name w:val="List Bullet 5"/>
    <w:basedOn w:val="ListBullet4"/>
    <w:rsid w:val="00C53C29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rsid w:val="00C53C29"/>
    <w:rPr>
      <w:lang w:eastAsia="en-US"/>
    </w:rPr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C53C29"/>
    <w:rPr>
      <w:rFonts w:ascii="Arial" w:hAnsi="Arial"/>
      <w:b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  <w:lang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C53C29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  <w:lang w:eastAsia="ja-JP"/>
    </w:rPr>
  </w:style>
  <w:style w:type="paragraph" w:styleId="CommentText">
    <w:name w:val="annotation text"/>
    <w:basedOn w:val="Normal"/>
    <w:link w:val="Comment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locked/>
    <w:rsid w:val="00C53C29"/>
    <w:rPr>
      <w:noProof/>
      <w:lang w:eastAsia="en-US"/>
    </w:rPr>
  </w:style>
  <w:style w:type="paragraph" w:styleId="NormalIndent">
    <w:name w:val="Normal Indent"/>
    <w:basedOn w:val="Normal"/>
    <w:uiPriority w:val="99"/>
    <w:qFormat/>
    <w:rsid w:val="002D00A2"/>
    <w:pPr>
      <w:spacing w:after="0" w:line="259" w:lineRule="auto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A7B1-3FF9-4C41-9643-E775D6DB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60</cp:revision>
  <cp:lastPrinted>2019-02-25T14:05:00Z</cp:lastPrinted>
  <dcterms:created xsi:type="dcterms:W3CDTF">2022-01-08T17:39:00Z</dcterms:created>
  <dcterms:modified xsi:type="dcterms:W3CDTF">2023-08-31T13:06:00Z</dcterms:modified>
</cp:coreProperties>
</file>