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68263F6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519FA">
        <w:rPr>
          <w:b/>
          <w:noProof/>
          <w:sz w:val="24"/>
        </w:rPr>
        <w:t>10</w:t>
      </w:r>
      <w:r w:rsidR="0015527E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15527E" w:rsidRPr="0015527E">
        <w:rPr>
          <w:b/>
          <w:noProof/>
          <w:sz w:val="24"/>
        </w:rPr>
        <w:t>RP-232463</w:t>
      </w:r>
    </w:p>
    <w:p w14:paraId="54884D06" w14:textId="78911F0E" w:rsidR="006A45BA" w:rsidRPr="006A45BA" w:rsidRDefault="001552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September</w:t>
      </w:r>
      <w:r w:rsidR="005B04D2" w:rsidRPr="007A2A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C2166E">
        <w:rPr>
          <w:b/>
          <w:noProof/>
          <w:sz w:val="24"/>
        </w:rPr>
        <w:t>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</w:t>
      </w:r>
      <w:r w:rsidR="009519FA">
        <w:rPr>
          <w:rFonts w:eastAsia="Batang" w:cs="Arial"/>
          <w:sz w:val="18"/>
          <w:szCs w:val="18"/>
          <w:lang w:eastAsia="zh-CN"/>
        </w:rPr>
        <w:t>1</w:t>
      </w:r>
      <w:r w:rsidRPr="0015527E">
        <w:rPr>
          <w:rFonts w:eastAsia="Batang" w:cs="Arial"/>
          <w:sz w:val="18"/>
          <w:szCs w:val="18"/>
          <w:lang w:eastAsia="zh-CN"/>
        </w:rPr>
        <w:t>487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1BACB9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48130E0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1A92220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5D01A4">
        <w:rPr>
          <w:rFonts w:ascii="Arial" w:eastAsia="Batang" w:hAnsi="Arial"/>
          <w:b/>
          <w:sz w:val="24"/>
          <w:szCs w:val="24"/>
          <w:lang w:eastAsia="zh-CN"/>
        </w:rPr>
        <w:t>3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17E054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95197A" w:rsidRPr="002F1554">
        <w:rPr>
          <w:sz w:val="32"/>
          <w:szCs w:val="32"/>
        </w:rPr>
        <w:t>IoT_</w:t>
      </w:r>
      <w:r w:rsidR="00410424" w:rsidRPr="002F1554">
        <w:rPr>
          <w:sz w:val="32"/>
          <w:szCs w:val="32"/>
        </w:rPr>
        <w:t>NTN_</w:t>
      </w:r>
      <w:r w:rsidR="000376BF" w:rsidRPr="002F1554">
        <w:rPr>
          <w:sz w:val="32"/>
          <w:szCs w:val="32"/>
        </w:rPr>
        <w:t>extLband</w:t>
      </w:r>
    </w:p>
    <w:p w14:paraId="362F187B" w14:textId="77777777" w:rsidR="00D903CF" w:rsidRDefault="00D903CF" w:rsidP="00D903CF">
      <w:pPr>
        <w:pStyle w:val="Guidance"/>
      </w:pPr>
    </w:p>
    <w:p w14:paraId="47CAF668" w14:textId="0A9DF3C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EE3CC4">
        <w:rPr>
          <w:sz w:val="32"/>
          <w:szCs w:val="32"/>
        </w:rPr>
        <w:t xml:space="preserve"> </w:t>
      </w:r>
      <w:r w:rsidR="00EE3CC4" w:rsidRPr="00EE3CC4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2F1554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F1554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97D6AF7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>RAN#92-e approved a Rel-17 Work Item in LTE_NBIOT_eMTC_NTN Release 17 in RP-211601 to address the demand for IoT. The Work Item LTE_NBIOT_eMTC_NTN included objectives to enhance RAN1, RAN2, and RAN3 specifications in Rel-17 to enable NB_IoT and eMTC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>specify RAN4 core and performance requirements applicable to the Rel-17 specifications for NB-IoT and eMTC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WI</w:t>
      </w:r>
      <w:r w:rsidR="00EC2C57">
        <w:rPr>
          <w:iCs/>
        </w:rPr>
        <w:t>s</w:t>
      </w:r>
      <w:r>
        <w:rPr>
          <w:iCs/>
        </w:rPr>
        <w:t>.</w:t>
      </w:r>
    </w:p>
    <w:p w14:paraId="4EFD697B" w14:textId="2B7D3D8E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3D28013E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r w:rsidR="00837E41" w:rsidRPr="00441355">
        <w:rPr>
          <w:iCs/>
        </w:rPr>
        <w:t>MHz</w:t>
      </w:r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>UE Categories NB1, NB2, M1</w:t>
      </w:r>
      <w:r>
        <w:t>;</w:t>
      </w:r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20dBm)</w:t>
      </w:r>
      <w:r w:rsidR="00DB023F">
        <w:t>;</w:t>
      </w:r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requirement</w:t>
      </w:r>
      <w:r>
        <w:t>s;</w:t>
      </w:r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2F1554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>Any additional Regional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/>
        </w:rPr>
        <w:br w:type="page"/>
      </w:r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60C2A422" w:rsidR="00CF4013" w:rsidRPr="00FF3F0C" w:rsidRDefault="000C1F2F" w:rsidP="00CF4013">
            <w:pPr>
              <w:pStyle w:val="TAL"/>
            </w:pPr>
            <w:r>
              <w:t xml:space="preserve">Internal </w:t>
            </w:r>
            <w:r w:rsidR="00CF4013">
              <w:t>TR</w:t>
            </w:r>
          </w:p>
        </w:tc>
        <w:tc>
          <w:tcPr>
            <w:tcW w:w="1134" w:type="dxa"/>
          </w:tcPr>
          <w:p w14:paraId="7FDF07C3" w14:textId="71DB8C0B" w:rsidR="00CF4013" w:rsidRPr="00251D80" w:rsidRDefault="00CF4013" w:rsidP="00CF4013">
            <w:pPr>
              <w:pStyle w:val="TAL"/>
            </w:pPr>
            <w:r w:rsidRPr="00033837">
              <w:rPr>
                <w:rFonts w:cs="Arial"/>
                <w:iCs/>
                <w:szCs w:val="18"/>
              </w:rPr>
              <w:t>TR 36.</w:t>
            </w:r>
            <w:r w:rsidR="00C15F2A">
              <w:rPr>
                <w:rFonts w:cs="Arial"/>
                <w:iCs/>
                <w:szCs w:val="18"/>
              </w:rPr>
              <w:t>7</w:t>
            </w:r>
            <w:r w:rsidRPr="00033837">
              <w:rPr>
                <w:rFonts w:cs="Arial"/>
                <w:iCs/>
                <w:szCs w:val="18"/>
              </w:rPr>
              <w:t>xx</w:t>
            </w:r>
          </w:p>
        </w:tc>
        <w:tc>
          <w:tcPr>
            <w:tcW w:w="2409" w:type="dxa"/>
          </w:tcPr>
          <w:p w14:paraId="2A39B68F" w14:textId="325C1264" w:rsidR="00CF4013" w:rsidRPr="00251D80" w:rsidRDefault="00084AA0" w:rsidP="00CF4013">
            <w:pPr>
              <w:pStyle w:val="TAL"/>
            </w:pPr>
            <w:r>
              <w:t>MUST BE REPLACED</w:t>
            </w:r>
          </w:p>
        </w:tc>
        <w:tc>
          <w:tcPr>
            <w:tcW w:w="1134" w:type="dxa"/>
          </w:tcPr>
          <w:p w14:paraId="031D4307" w14:textId="00477ACD" w:rsidR="00CF4013" w:rsidRPr="00251D80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14A10411" w14:textId="6C738BCB" w:rsidR="00CF4013" w:rsidRPr="00251D80" w:rsidRDefault="00184A98" w:rsidP="00CF4013">
            <w:pPr>
              <w:pStyle w:val="TAL"/>
            </w:pPr>
            <w:r>
              <w:t>RAN#10</w:t>
            </w:r>
            <w:r w:rsidR="00410DBF">
              <w:t>3</w:t>
            </w:r>
          </w:p>
        </w:tc>
        <w:tc>
          <w:tcPr>
            <w:tcW w:w="1985" w:type="dxa"/>
          </w:tcPr>
          <w:p w14:paraId="0025AD37" w14:textId="1CE86F96" w:rsidR="00CF4013" w:rsidRPr="00251D80" w:rsidRDefault="00184A98" w:rsidP="00CF4013">
            <w:pPr>
              <w:pStyle w:val="TAL"/>
            </w:pPr>
            <w:r>
              <w:t>Core</w:t>
            </w:r>
            <w:r w:rsidR="00084AA0">
              <w:t>; Rapporteur &lt;Luca Lodigiani, (Inmarsat) luca.lodigiani@inmarsat.com)&gt;</w:t>
            </w:r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F155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673A4DA2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776E7DB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47A98936" w:rsidR="00B22FBA" w:rsidRPr="00410424" w:rsidRDefault="00B22FBA" w:rsidP="00B22FBA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4E01AF7D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8179BF"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31B62434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B22FBA" w:rsidRPr="00251D80" w14:paraId="3689AC51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18D519E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7A306E2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2EFEC0E2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8179BF"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E3A7B8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0F0C623D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0FDA4C8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5AE418B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7B94F5C6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8179BF"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1CA5B03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4DDCF67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on User Equipments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2479EB02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8179BF"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A6D37A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26EB0594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C779131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7209E442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</w:t>
            </w:r>
            <w:r w:rsidR="008179BF">
              <w:rPr>
                <w:iCs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0086A18E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r>
              <w:t>Mediatek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r>
              <w:t>Ligado</w:t>
            </w:r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77777777" w:rsidR="00CF5E30" w:rsidRDefault="00CF5E30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091F0" w14:textId="77777777" w:rsidR="00153128" w:rsidRDefault="00153128">
      <w:r>
        <w:separator/>
      </w:r>
    </w:p>
  </w:endnote>
  <w:endnote w:type="continuationSeparator" w:id="0">
    <w:p w14:paraId="28798637" w14:textId="77777777" w:rsidR="00153128" w:rsidRDefault="00153128">
      <w:r>
        <w:continuationSeparator/>
      </w:r>
    </w:p>
  </w:endnote>
  <w:endnote w:type="continuationNotice" w:id="1">
    <w:p w14:paraId="0739D8C8" w14:textId="77777777" w:rsidR="00153128" w:rsidRDefault="001531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8BF5F" w14:textId="77777777" w:rsidR="00153128" w:rsidRDefault="00153128">
      <w:r>
        <w:separator/>
      </w:r>
    </w:p>
  </w:footnote>
  <w:footnote w:type="continuationSeparator" w:id="0">
    <w:p w14:paraId="3C595F4D" w14:textId="77777777" w:rsidR="00153128" w:rsidRDefault="00153128">
      <w:r>
        <w:continuationSeparator/>
      </w:r>
    </w:p>
  </w:footnote>
  <w:footnote w:type="continuationNotice" w:id="1">
    <w:p w14:paraId="5127FE4D" w14:textId="77777777" w:rsidR="00153128" w:rsidRDefault="001531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128"/>
    <w:rsid w:val="00153683"/>
    <w:rsid w:val="0015527E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5749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1554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0DBF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1A4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A74C8"/>
    <w:rsid w:val="006B0E16"/>
    <w:rsid w:val="006B17DC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179B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8F08B4"/>
    <w:rsid w:val="0091689E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408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15C5"/>
    <w:rsid w:val="00C62767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D897CAFF-4AF2-4C28-85F2-3D8FE085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5</cp:revision>
  <cp:lastPrinted>2000-02-29T11:31:00Z</cp:lastPrinted>
  <dcterms:created xsi:type="dcterms:W3CDTF">2023-09-04T19:13:00Z</dcterms:created>
  <dcterms:modified xsi:type="dcterms:W3CDTF">2023-09-04T19:18:00Z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