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7418DA94" w:rsidR="00A61937" w:rsidRPr="000F6953" w:rsidRDefault="00DD373F" w:rsidP="00A61937">
      <w:pPr>
        <w:pStyle w:val="CRCoverPage"/>
        <w:tabs>
          <w:tab w:val="right" w:pos="9639"/>
        </w:tabs>
        <w:spacing w:after="0"/>
        <w:rPr>
          <w:b/>
          <w:i/>
          <w:noProof/>
          <w:sz w:val="24"/>
          <w:szCs w:val="24"/>
          <w:lang/>
        </w:rPr>
      </w:pPr>
      <w:r>
        <w:rPr>
          <w:b/>
          <w:noProof/>
          <w:sz w:val="24"/>
          <w:szCs w:val="24"/>
        </w:rPr>
        <w:t>3GPP TSG-RAN WG1 Meeting #11</w:t>
      </w:r>
      <w:r w:rsidR="00F36D83">
        <w:rPr>
          <w:b/>
          <w:noProof/>
          <w:sz w:val="24"/>
          <w:szCs w:val="24"/>
          <w:lang/>
        </w:rPr>
        <w:t>4</w:t>
      </w:r>
      <w:r w:rsidR="005C227B">
        <w:rPr>
          <w:b/>
          <w:i/>
          <w:noProof/>
          <w:sz w:val="24"/>
          <w:szCs w:val="24"/>
        </w:rPr>
        <w:tab/>
      </w:r>
      <w:r w:rsidR="00DB5B81" w:rsidRPr="00DB5B81">
        <w:rPr>
          <w:b/>
          <w:i/>
          <w:noProof/>
          <w:sz w:val="24"/>
          <w:szCs w:val="24"/>
        </w:rPr>
        <w:t>R1-2308428</w:t>
      </w:r>
    </w:p>
    <w:p w14:paraId="58CF6042" w14:textId="0FD72B55" w:rsidR="00534722" w:rsidRPr="00043635" w:rsidRDefault="00F36D83" w:rsidP="00043635">
      <w:pPr>
        <w:pStyle w:val="CRCoverPage"/>
        <w:outlineLvl w:val="0"/>
        <w:rPr>
          <w:b/>
          <w:noProof/>
          <w:sz w:val="24"/>
          <w:lang w:eastAsia="zh-CN"/>
        </w:rPr>
      </w:pPr>
      <w:r>
        <w:rPr>
          <w:b/>
          <w:noProof/>
          <w:sz w:val="24"/>
          <w:lang w:eastAsia="zh-CN"/>
        </w:rPr>
        <w:t>Toulouse (FR)</w:t>
      </w:r>
      <w:r w:rsidR="006B5D53" w:rsidRPr="00043635">
        <w:rPr>
          <w:b/>
          <w:noProof/>
          <w:sz w:val="24"/>
          <w:lang w:eastAsia="zh-CN"/>
        </w:rPr>
        <w:t>,</w:t>
      </w:r>
      <w:r>
        <w:rPr>
          <w:b/>
          <w:noProof/>
          <w:sz w:val="24"/>
          <w:lang w:eastAsia="zh-CN"/>
        </w:rPr>
        <w:t xml:space="preserve"> August 21</w:t>
      </w:r>
      <w:r w:rsidR="006E6DD6" w:rsidRPr="00043635">
        <w:rPr>
          <w:b/>
          <w:noProof/>
          <w:sz w:val="24"/>
          <w:lang w:eastAsia="zh-CN"/>
        </w:rPr>
        <w:t xml:space="preserve"> – </w:t>
      </w:r>
      <w:r>
        <w:rPr>
          <w:b/>
          <w:noProof/>
          <w:sz w:val="24"/>
          <w:lang w:eastAsia="zh-CN"/>
        </w:rPr>
        <w:t>25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8864E35"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8CB7B1" w:rsidR="00954779" w:rsidRPr="00977114" w:rsidRDefault="00EB5765" w:rsidP="00161AE3">
            <w:pPr>
              <w:pStyle w:val="CRCoverPage"/>
              <w:spacing w:after="0"/>
              <w:jc w:val="center"/>
              <w:rPr>
                <w:b/>
                <w:noProof/>
                <w:sz w:val="28"/>
                <w:lang w:eastAsia="zh-CN"/>
              </w:rPr>
            </w:pPr>
            <w:r>
              <w:rPr>
                <w:b/>
                <w:noProof/>
                <w:sz w:val="28"/>
              </w:rPr>
              <w:t>38.21</w:t>
            </w:r>
            <w:r w:rsidR="00977114">
              <w:rPr>
                <w:b/>
                <w:noProof/>
                <w:sz w:val="28"/>
                <w:lang/>
              </w:rPr>
              <w:t>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86E9768" w:rsidR="00954779" w:rsidRPr="00410371" w:rsidRDefault="00DB5B81" w:rsidP="00161AE3">
            <w:pPr>
              <w:pStyle w:val="CRCoverPage"/>
              <w:spacing w:after="0"/>
              <w:jc w:val="center"/>
              <w:rPr>
                <w:noProof/>
              </w:rPr>
            </w:pPr>
            <w:r w:rsidRPr="00DB5B81">
              <w:rPr>
                <w:b/>
                <w:noProof/>
                <w:sz w:val="28"/>
                <w:lang/>
              </w:rPr>
              <w:t>0429</w:t>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DFBD197"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F36D83">
              <w:rPr>
                <w:b/>
                <w:noProof/>
                <w:sz w:val="28"/>
                <w:lang/>
              </w:rPr>
              <w:t>6</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DF5BC09" w:rsidR="00954779" w:rsidRPr="007D05F0" w:rsidRDefault="00977114" w:rsidP="00977114">
            <w:pPr>
              <w:spacing w:after="0"/>
              <w:rPr>
                <w:rFonts w:ascii="Arial" w:hAnsi="Arial" w:cs="Arial"/>
                <w:lang w:eastAsia="zh-CN"/>
              </w:rPr>
            </w:pPr>
            <w:r w:rsidRPr="00977114">
              <w:rPr>
                <w:rFonts w:ascii="Arial" w:hAnsi="Arial" w:cs="Arial"/>
                <w:lang/>
              </w:rPr>
              <w:t>Correction on timeline requirements for simultaneous PUCCH and PUSCH transmission of different priorities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2CB48AB" w:rsidR="00954779" w:rsidRPr="00F36D83" w:rsidRDefault="000F6953" w:rsidP="00161AE3">
            <w:pPr>
              <w:pStyle w:val="CRCoverPage"/>
              <w:spacing w:after="0"/>
              <w:ind w:left="100"/>
              <w:rPr>
                <w:noProof/>
                <w:lang/>
              </w:rPr>
            </w:pPr>
            <w:r>
              <w:rPr>
                <w:noProof/>
                <w:lang/>
              </w:rPr>
              <w:t>Moderator (</w:t>
            </w:r>
            <w:r w:rsidR="006E6DD6">
              <w:rPr>
                <w:noProof/>
                <w:lang/>
              </w:rPr>
              <w:t>Nokia</w:t>
            </w:r>
            <w:r>
              <w:rPr>
                <w:noProof/>
                <w:lang/>
              </w:rPr>
              <w:t>)</w:t>
            </w:r>
            <w:r w:rsidR="006E6DD6">
              <w:rPr>
                <w:noProof/>
                <w:lang/>
              </w:rPr>
              <w:t xml:space="preserve">, </w:t>
            </w:r>
            <w:r w:rsidR="00977114">
              <w:rPr>
                <w:noProof/>
                <w:lang/>
              </w:rPr>
              <w:t>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3E7BECB" w:rsidR="00954779" w:rsidRPr="00F36D83" w:rsidRDefault="00954779" w:rsidP="00161101">
            <w:pPr>
              <w:pStyle w:val="CRCoverPage"/>
              <w:spacing w:after="0"/>
              <w:ind w:left="100"/>
              <w:rPr>
                <w:noProof/>
                <w:lang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F36D83">
              <w:rPr>
                <w:noProof/>
                <w:lang w:eastAsia="zh-CN"/>
              </w:rPr>
              <w:t>8</w:t>
            </w:r>
            <w:r w:rsidR="00161101">
              <w:rPr>
                <w:rFonts w:hint="eastAsia"/>
                <w:noProof/>
                <w:lang w:eastAsia="zh-CN"/>
              </w:rPr>
              <w:t>-</w:t>
            </w:r>
            <w:r w:rsidR="00F36D83">
              <w:rPr>
                <w:noProof/>
                <w:lang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508" w14:textId="24330331" w:rsidR="00977114" w:rsidRDefault="00977114" w:rsidP="00977114">
            <w:pPr>
              <w:tabs>
                <w:tab w:val="left" w:pos="1440"/>
              </w:tabs>
              <w:spacing w:after="0"/>
              <w:jc w:val="both"/>
              <w:rPr>
                <w:rFonts w:ascii="Arial" w:hAnsi="Arial" w:cs="Arial"/>
                <w:noProof/>
                <w:lang w:eastAsia="ko-KR"/>
              </w:rPr>
            </w:pPr>
            <w:r>
              <w:rPr>
                <w:rFonts w:ascii="Arial" w:hAnsi="Arial" w:cs="Arial"/>
                <w:noProof/>
                <w:lang w:eastAsia="ko-KR"/>
              </w:rPr>
              <w:t>In Rel-16, when a PDCCH scheduling a PUCCH/PUSCH with higher priority cancels transmission of a PUCCH/PUSCH with a lower priority, an additional timeline d2 is required. In Rel-17, for simultaneous PUCCH and PUSCH tranmission of different priorities, the additional timeline d2 is not needed should be set to 0</w:t>
            </w:r>
            <w:r>
              <w:rPr>
                <w:rFonts w:ascii="Arial" w:hAnsi="Arial" w:cs="Arial"/>
                <w:noProof/>
                <w:lang w:eastAsia="ko-KR"/>
              </w:rPr>
              <w:t xml:space="preserve"> based on the following </w:t>
            </w:r>
            <w:r>
              <w:rPr>
                <w:rFonts w:ascii="Arial" w:hAnsi="Arial" w:cs="Arial"/>
                <w:noProof/>
                <w:lang w:eastAsia="ko-KR"/>
              </w:rPr>
              <w:t xml:space="preserve">RAN1#107bis-e </w:t>
            </w:r>
            <w:r>
              <w:rPr>
                <w:rFonts w:ascii="Arial" w:hAnsi="Arial" w:cs="Arial"/>
                <w:noProof/>
                <w:lang w:eastAsia="ko-KR"/>
              </w:rPr>
              <w:t>conclusion:</w:t>
            </w:r>
          </w:p>
          <w:tbl>
            <w:tblPr>
              <w:tblStyle w:val="TableGrid"/>
              <w:tblW w:w="0" w:type="auto"/>
              <w:tblInd w:w="340" w:type="dxa"/>
              <w:tblLayout w:type="fixed"/>
              <w:tblLook w:val="04A0" w:firstRow="1" w:lastRow="0" w:firstColumn="1" w:lastColumn="0" w:noHBand="0" w:noVBand="1"/>
            </w:tblPr>
            <w:tblGrid>
              <w:gridCol w:w="6512"/>
            </w:tblGrid>
            <w:tr w:rsidR="00977114" w14:paraId="7213BC96" w14:textId="77777777" w:rsidTr="00977114">
              <w:tc>
                <w:tcPr>
                  <w:tcW w:w="6512" w:type="dxa"/>
                </w:tcPr>
                <w:p w14:paraId="21A55AA9" w14:textId="77777777" w:rsidR="00977114" w:rsidRDefault="00977114" w:rsidP="00977114">
                  <w:pPr>
                    <w:spacing w:after="0"/>
                    <w:rPr>
                      <w:rFonts w:ascii="Arial" w:hAnsi="Arial" w:cs="Arial"/>
                      <w:b/>
                      <w:bCs/>
                      <w:noProof/>
                      <w:lang w:eastAsia="ko-KR"/>
                    </w:rPr>
                  </w:pPr>
                  <w:r>
                    <w:rPr>
                      <w:rFonts w:ascii="Arial" w:hAnsi="Arial" w:cs="Arial"/>
                      <w:b/>
                      <w:bCs/>
                      <w:noProof/>
                      <w:lang w:eastAsia="ko-KR"/>
                    </w:rPr>
                    <w:t>Conclusion</w:t>
                  </w:r>
                </w:p>
                <w:p w14:paraId="06CFEF15" w14:textId="5F93CE39" w:rsidR="00977114" w:rsidRDefault="00977114" w:rsidP="00977114">
                  <w:pPr>
                    <w:tabs>
                      <w:tab w:val="left" w:pos="1440"/>
                    </w:tabs>
                    <w:spacing w:after="0"/>
                    <w:jc w:val="both"/>
                    <w:rPr>
                      <w:rFonts w:ascii="Arial" w:hAnsi="Arial" w:cs="Arial"/>
                      <w:noProof/>
                      <w:lang w:eastAsia="ko-KR"/>
                    </w:rPr>
                  </w:pPr>
                  <w:r>
                    <w:rPr>
                      <w:rFonts w:ascii="Arial" w:hAnsi="Arial" w:cs="Arial"/>
                      <w:noProof/>
                      <w:lang w:eastAsia="ko-KR"/>
                    </w:rPr>
                    <w:t>If the simultaneous PUCCH/PUSCH transmission is enabled, the timeline conditions of intra-UE multiplexing/prioritization of PUCCHs and PUSCHs with different priorities is not applicable to a PUSCH that can be simultaneously transmitted with a PUCCH.</w:t>
                  </w:r>
                </w:p>
              </w:tc>
            </w:tr>
          </w:tbl>
          <w:p w14:paraId="662148FA" w14:textId="12E9F8CD" w:rsidR="00F9591F" w:rsidRPr="00395AB2" w:rsidRDefault="00F9591F" w:rsidP="00977114">
            <w:pPr>
              <w:pStyle w:val="CRCoverPage"/>
              <w:spacing w:after="0"/>
              <w:rPr>
                <w:rFonts w:cs="Arial"/>
                <w:lang/>
              </w:rPr>
            </w:pP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F50E339" w:rsidR="00F9591F" w:rsidRPr="003C0207" w:rsidRDefault="00977114" w:rsidP="00977114">
            <w:pPr>
              <w:pStyle w:val="CRCoverPage"/>
              <w:spacing w:after="0"/>
              <w:rPr>
                <w:noProof/>
                <w:lang w:eastAsia="zh-CN"/>
              </w:rPr>
            </w:pPr>
            <w:r>
              <w:rPr>
                <w:rFonts w:eastAsia="Malgun Gothic" w:cs="Arial"/>
                <w:lang w:eastAsia="ko-KR"/>
              </w:rPr>
              <w:t xml:space="preserve">Clarify that the </w:t>
            </w:r>
            <w:r>
              <w:rPr>
                <w:rFonts w:cs="Arial"/>
                <w:noProof/>
                <w:lang w:eastAsia="ko-KR"/>
              </w:rPr>
              <w:t xml:space="preserve">additional timeline d2 only applies when a UE is not provided with </w:t>
            </w:r>
            <w:proofErr w:type="spellStart"/>
            <w:r>
              <w:rPr>
                <w:i/>
                <w:iCs/>
              </w:rPr>
              <w:t>uci-MuxWithDiffPrio</w:t>
            </w:r>
            <w:proofErr w:type="spellEnd"/>
            <w:r>
              <w:rPr>
                <w:i/>
                <w:iCs/>
              </w:rPr>
              <w:t xml:space="preserve"> </w:t>
            </w:r>
            <w:r>
              <w:rPr>
                <w:rFonts w:cs="Arial"/>
                <w:noProof/>
                <w:lang w:eastAsia="ko-KR"/>
              </w:rPr>
              <w:t>and the PUCCH and PUSCH cannot be simultaneous transmitted.</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09482B8" w:rsidR="00F9591F" w:rsidRPr="00395AB2" w:rsidRDefault="00977114" w:rsidP="00977114">
            <w:pPr>
              <w:pStyle w:val="CRCoverPage"/>
              <w:spacing w:after="0"/>
              <w:rPr>
                <w:noProof/>
                <w:lang/>
              </w:rPr>
            </w:pPr>
            <w:r>
              <w:rPr>
                <w:rFonts w:cs="Arial"/>
                <w:noProof/>
                <w:lang w:eastAsia="ko-KR"/>
              </w:rPr>
              <w:t>An additional timeline/latency is unnecessarily enforced on the gNB for scheduling PDSCH/PUSCH.</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2540A2F" w:rsidR="00043635" w:rsidRPr="00977114" w:rsidRDefault="00977114" w:rsidP="00977114">
            <w:pPr>
              <w:pStyle w:val="CRCoverPage"/>
              <w:spacing w:line="256" w:lineRule="auto"/>
              <w:rPr>
                <w:lang w:eastAsia="ko-KR"/>
              </w:rPr>
            </w:pPr>
            <w:r>
              <w:rPr>
                <w:noProof/>
                <w:lang w:eastAsia="ko-KR"/>
              </w:rPr>
              <w:t>5.3, 6.</w:t>
            </w:r>
            <w:r>
              <w:rPr>
                <w:noProof/>
                <w:lang w:eastAsia="ko-KR"/>
              </w:rPr>
              <w:t>4</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0161D59" w14:textId="77777777" w:rsidR="00977114" w:rsidRPr="00373EAB" w:rsidRDefault="00977114" w:rsidP="00977114">
      <w:bookmarkStart w:id="0" w:name="_Toc12021447"/>
      <w:bookmarkStart w:id="1" w:name="_Toc20311559"/>
      <w:bookmarkStart w:id="2" w:name="_Toc26719384"/>
      <w:bookmarkStart w:id="3" w:name="_Toc29894815"/>
      <w:bookmarkStart w:id="4" w:name="_Toc29899114"/>
      <w:bookmarkStart w:id="5" w:name="_Toc29899532"/>
      <w:bookmarkStart w:id="6" w:name="_Toc29917269"/>
      <w:bookmarkStart w:id="7" w:name="_Toc36498143"/>
      <w:bookmarkStart w:id="8" w:name="_Toc45699169"/>
      <w:bookmarkStart w:id="9" w:name="_Toc137056363"/>
      <w:bookmarkStart w:id="10" w:name="_Toc19798772"/>
      <w:bookmarkStart w:id="11" w:name="_Toc26467243"/>
      <w:bookmarkStart w:id="12" w:name="_Toc29326604"/>
      <w:bookmarkStart w:id="13" w:name="_Toc29327754"/>
      <w:bookmarkStart w:id="14" w:name="_Toc36045944"/>
      <w:bookmarkStart w:id="15" w:name="_Toc36046204"/>
      <w:bookmarkStart w:id="16" w:name="_Toc36046350"/>
      <w:bookmarkStart w:id="17" w:name="_Toc45209267"/>
      <w:bookmarkStart w:id="18" w:name="_Toc51852440"/>
      <w:bookmarkStart w:id="19" w:name="_Toc121820479"/>
      <w:bookmarkStart w:id="20" w:name="_Toc122000445"/>
    </w:p>
    <w:p w14:paraId="7B70BDE3" w14:textId="77777777" w:rsidR="00977114" w:rsidRPr="0048482F" w:rsidRDefault="00977114" w:rsidP="00977114">
      <w:pPr>
        <w:pStyle w:val="Heading2"/>
        <w:rPr>
          <w:color w:val="000000"/>
        </w:rPr>
      </w:pPr>
      <w:bookmarkStart w:id="21" w:name="_Toc11352135"/>
      <w:bookmarkStart w:id="22" w:name="_Toc20318025"/>
      <w:bookmarkStart w:id="23" w:name="_Toc27299923"/>
      <w:bookmarkStart w:id="24" w:name="_Toc29673194"/>
      <w:bookmarkStart w:id="25" w:name="_Toc29673335"/>
      <w:bookmarkStart w:id="26" w:name="_Toc29674328"/>
      <w:bookmarkStart w:id="27" w:name="_Toc36645558"/>
      <w:bookmarkStart w:id="28" w:name="_Toc45810603"/>
      <w:bookmarkStart w:id="29" w:name="_Toc137117141"/>
      <w:r w:rsidRPr="0048482F">
        <w:rPr>
          <w:color w:val="000000"/>
        </w:rPr>
        <w:t>5.3</w:t>
      </w:r>
      <w:r w:rsidRPr="0048482F">
        <w:rPr>
          <w:color w:val="000000"/>
        </w:rPr>
        <w:tab/>
        <w:t>UE PDSCH processing procedure time</w:t>
      </w:r>
      <w:bookmarkEnd w:id="21"/>
      <w:bookmarkEnd w:id="22"/>
      <w:bookmarkEnd w:id="23"/>
      <w:bookmarkEnd w:id="24"/>
      <w:bookmarkEnd w:id="25"/>
      <w:bookmarkEnd w:id="26"/>
      <w:bookmarkEnd w:id="27"/>
      <w:bookmarkEnd w:id="28"/>
      <w:bookmarkEnd w:id="29"/>
    </w:p>
    <w:p w14:paraId="2F31B683" w14:textId="77777777" w:rsidR="00977114" w:rsidRPr="0048482F" w:rsidRDefault="00977114" w:rsidP="00977114">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0" w:name="_Hlk45742881"/>
      <w:bookmarkStart w:id="31" w:name="_Hlk500865557"/>
      <w:bookmarkStart w:id="32" w:name="_Hlk508187268"/>
      <w:r>
        <w:rPr>
          <w:rFonts w:asciiTheme="minorHAnsi" w:eastAsiaTheme="minorHAnsi" w:hAnsiTheme="minorHAnsi" w:cstheme="minorBidi"/>
          <w:position w:val="-12"/>
          <w:sz w:val="22"/>
          <w:szCs w:val="22"/>
        </w:rPr>
        <w:object w:dxaOrig="3855" w:dyaOrig="345" w14:anchorId="02860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6pt;height:16.85pt" o:ole="">
            <v:imagedata r:id="rId17" o:title=""/>
          </v:shape>
          <o:OLEObject Type="Embed" ProgID="Equation.DSMT4" ShapeID="_x0000_i1025" DrawAspect="Content" ObjectID="_1755530021" r:id="rId18"/>
        </w:object>
      </w:r>
      <w:bookmarkEnd w:id="30"/>
      <w:bookmarkEnd w:id="31"/>
      <w:bookmarkEnd w:id="3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21337B9C" w14:textId="77777777" w:rsidR="00977114" w:rsidRDefault="00977114" w:rsidP="00977114">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4F19D61B" w14:textId="77777777" w:rsidR="00977114" w:rsidRDefault="00977114" w:rsidP="00977114">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6BC76C5A">
          <v:shape id="_x0000_i1026" type="#_x0000_t75" style="width:14.95pt;height:19.65pt" o:ole="">
            <v:imagedata r:id="rId19" o:title=""/>
          </v:shape>
          <o:OLEObject Type="Embed" ProgID="Equation.DSMT4" ShapeID="_x0000_i1026" DrawAspect="Content" ObjectID="_1755530022" r:id="rId20"/>
        </w:object>
      </w:r>
      <w:r>
        <w:t xml:space="preserve">is calculated according to [4, TS 38.211], otherwise </w:t>
      </w:r>
      <w:r>
        <w:rPr>
          <w:position w:val="-12"/>
        </w:rPr>
        <w:object w:dxaOrig="285" w:dyaOrig="375" w14:anchorId="5C94B5FA">
          <v:shape id="_x0000_i1027" type="#_x0000_t75" style="width:14.95pt;height:19.65pt" o:ole="">
            <v:imagedata r:id="rId19" o:title=""/>
          </v:shape>
          <o:OLEObject Type="Embed" ProgID="Equation.DSMT4" ShapeID="_x0000_i1027" DrawAspect="Content" ObjectID="_1755530023" r:id="rId21"/>
        </w:object>
      </w:r>
      <w:r>
        <w:t>=0.</w:t>
      </w:r>
    </w:p>
    <w:p w14:paraId="2D3799C2" w14:textId="77777777" w:rsidR="00977114" w:rsidRDefault="00977114" w:rsidP="00977114">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9127A0C" w14:textId="77777777" w:rsidR="00977114" w:rsidRDefault="00977114" w:rsidP="00977114">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4E0FEA4" w14:textId="77777777" w:rsidR="00977114" w:rsidRDefault="00977114" w:rsidP="00977114">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695C314" w14:textId="26B95F40" w:rsidR="00977114" w:rsidRDefault="00977114" w:rsidP="00977114">
      <w:pPr>
        <w:pStyle w:val="B1"/>
        <w:rPr>
          <w:color w:val="000000"/>
        </w:rPr>
      </w:pPr>
      <w:r w:rsidRPr="006F3211">
        <w:t>-</w:t>
      </w:r>
      <w:r w:rsidRPr="006F3211">
        <w:tab/>
      </w:r>
      <w:r w:rsidRPr="00F75846">
        <w:t xml:space="preserve">If a PUCCH of a larger priority index would overlap with </w:t>
      </w:r>
      <w:ins w:id="33" w:author="Nokia" w:date="2023-08-15T22:23:00Z">
        <w:r w:rsidR="00F74F5E">
          <w:rPr>
            <w:lang/>
          </w:rPr>
          <w:t xml:space="preserve">a </w:t>
        </w:r>
      </w:ins>
      <w:r w:rsidRPr="00F75846">
        <w:t>PUCCH</w:t>
      </w:r>
      <w:del w:id="34" w:author="Nokia" w:date="2023-08-15T22:23:00Z">
        <w:r w:rsidRPr="00F75846" w:rsidDel="00F74F5E">
          <w:delText>/PUSCH</w:delText>
        </w:r>
      </w:del>
      <w:r w:rsidRPr="00F75846">
        <w:t xml:space="preserve"> of a smaller priority index</w:t>
      </w:r>
      <w:ins w:id="35" w:author="Nokia" w:date="2023-08-15T22:23:00Z">
        <w:r w:rsidR="00F74F5E">
          <w:t>,</w:t>
        </w:r>
        <w:r w:rsidR="00F74F5E" w:rsidRPr="00F22120">
          <w:t xml:space="preserve"> </w:t>
        </w:r>
        <w:r w:rsidR="00F74F5E">
          <w:t xml:space="preserve">or with a PUSCH of </w:t>
        </w:r>
        <w:r w:rsidR="00F74F5E" w:rsidRPr="00F75846">
          <w:t>a smaller priority index</w:t>
        </w:r>
        <w:r w:rsidR="00F74F5E" w:rsidRPr="00F22120">
          <w:t xml:space="preserve"> </w:t>
        </w:r>
        <w:r w:rsidR="00F74F5E">
          <w:t xml:space="preserve">and the PUCCH </w:t>
        </w:r>
        <w:r w:rsidR="00F74F5E" w:rsidRPr="00F75846">
          <w:t xml:space="preserve">of a larger priority index </w:t>
        </w:r>
        <w:r w:rsidR="00F74F5E">
          <w:t xml:space="preserve">and the PUSCH of </w:t>
        </w:r>
        <w:r w:rsidR="00F74F5E" w:rsidRPr="00F75846">
          <w:t>a smaller priority index</w:t>
        </w:r>
        <w:r w:rsidR="00F74F5E">
          <w:t xml:space="preserve"> are not simultaneously transmitted</w:t>
        </w:r>
      </w:ins>
      <w:r w:rsidRPr="00F22120">
        <w:t xml:space="preserve"> </w:t>
      </w:r>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56D10CF" w14:textId="432CB786" w:rsidR="00F9591F" w:rsidRDefault="00005ABE" w:rsidP="00977114">
      <w:pPr>
        <w:pStyle w:val="s"/>
        <w:ind w:left="6"/>
        <w:jc w:val="center"/>
        <w:rPr>
          <w:b/>
          <w:color w:val="FF0000"/>
        </w:rPr>
      </w:pPr>
      <w:r>
        <w:rPr>
          <w:b/>
          <w:color w:val="FF0000"/>
        </w:rPr>
        <w:t>&lt;Unchanged parts are omitted&gt;</w:t>
      </w:r>
    </w:p>
    <w:bookmarkEnd w:id="0"/>
    <w:bookmarkEnd w:id="1"/>
    <w:bookmarkEnd w:id="2"/>
    <w:bookmarkEnd w:id="3"/>
    <w:bookmarkEnd w:id="4"/>
    <w:bookmarkEnd w:id="5"/>
    <w:bookmarkEnd w:id="6"/>
    <w:bookmarkEnd w:id="7"/>
    <w:bookmarkEnd w:id="8"/>
    <w:bookmarkEnd w:id="9"/>
    <w:p w14:paraId="0112244E" w14:textId="77777777" w:rsidR="00F9591F" w:rsidRDefault="00F9591F" w:rsidP="00AE53F2">
      <w:pPr>
        <w:pStyle w:val="s"/>
        <w:ind w:left="6"/>
        <w:jc w:val="center"/>
        <w:rPr>
          <w:b/>
          <w:color w:val="FF0000"/>
        </w:rPr>
      </w:pPr>
    </w:p>
    <w:p w14:paraId="5C5736CC" w14:textId="77777777" w:rsidR="00977114" w:rsidRPr="00A17C63" w:rsidRDefault="00977114" w:rsidP="00977114">
      <w:pPr>
        <w:jc w:val="both"/>
        <w:rPr>
          <w:color w:val="000000" w:themeColor="text1"/>
        </w:rPr>
      </w:pPr>
    </w:p>
    <w:p w14:paraId="18DE1723" w14:textId="77777777" w:rsidR="00977114" w:rsidRPr="0048482F" w:rsidRDefault="00977114" w:rsidP="00977114">
      <w:pPr>
        <w:pStyle w:val="Heading2"/>
        <w:rPr>
          <w:color w:val="000000"/>
        </w:rPr>
      </w:pPr>
      <w:bookmarkStart w:id="36" w:name="_Toc11352166"/>
      <w:bookmarkStart w:id="37" w:name="_Toc20318056"/>
      <w:bookmarkStart w:id="38" w:name="_Toc27299954"/>
      <w:bookmarkStart w:id="39" w:name="_Toc29673231"/>
      <w:bookmarkStart w:id="40" w:name="_Toc29673372"/>
      <w:bookmarkStart w:id="41" w:name="_Toc29674365"/>
      <w:bookmarkStart w:id="42" w:name="_Toc36645595"/>
      <w:bookmarkStart w:id="43" w:name="_Toc45810644"/>
      <w:bookmarkStart w:id="44" w:name="_Toc137117187"/>
      <w:r w:rsidRPr="0048482F">
        <w:rPr>
          <w:color w:val="000000"/>
        </w:rPr>
        <w:t>6.4</w:t>
      </w:r>
      <w:r w:rsidRPr="0048482F">
        <w:rPr>
          <w:color w:val="000000"/>
        </w:rPr>
        <w:tab/>
        <w:t>UE PUSCH preparation procedure time</w:t>
      </w:r>
      <w:bookmarkEnd w:id="36"/>
      <w:bookmarkEnd w:id="37"/>
      <w:bookmarkEnd w:id="38"/>
      <w:bookmarkEnd w:id="39"/>
      <w:bookmarkEnd w:id="40"/>
      <w:bookmarkEnd w:id="41"/>
      <w:bookmarkEnd w:id="42"/>
      <w:bookmarkEnd w:id="43"/>
      <w:bookmarkEnd w:id="44"/>
    </w:p>
    <w:p w14:paraId="1B2A6A31" w14:textId="77777777" w:rsidR="00977114" w:rsidRPr="0048482F" w:rsidRDefault="00977114" w:rsidP="00977114">
      <w:pPr>
        <w:rPr>
          <w:color w:val="000000"/>
          <w:lang w:val="en-AU"/>
        </w:rPr>
      </w:pPr>
      <w:bookmarkStart w:id="45" w:name="_Hlk496825264"/>
      <w:bookmarkStart w:id="46"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47"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48" w:name="_Hlk45746554"/>
      <w:bookmarkEnd w:id="47"/>
      <w:r w:rsidRPr="00774F96">
        <w:rPr>
          <w:color w:val="000000"/>
          <w:position w:val="-14"/>
        </w:rPr>
        <w:object w:dxaOrig="5240" w:dyaOrig="380" w14:anchorId="5EF99232">
          <v:shape id="_x0000_i1028" type="#_x0000_t75" style="width:270.25pt;height:18.7pt" o:ole="">
            <v:imagedata r:id="rId22" o:title=""/>
          </v:shape>
          <o:OLEObject Type="Embed" ProgID="Equation.DSMT4" ShapeID="_x0000_i1028" DrawAspect="Content" ObjectID="_1755530024" r:id="rId23"/>
        </w:object>
      </w:r>
      <w:bookmarkEnd w:id="48"/>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4538906C" w14:textId="77777777" w:rsidR="00977114" w:rsidRDefault="00977114" w:rsidP="00977114">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6096909" w14:textId="77777777" w:rsidR="00977114" w:rsidRPr="0048482F" w:rsidRDefault="00977114" w:rsidP="00977114">
      <w:pPr>
        <w:pStyle w:val="B1"/>
        <w:rPr>
          <w:lang w:val="en-AU"/>
        </w:rPr>
      </w:pPr>
      <w:r>
        <w:rPr>
          <w:i/>
          <w:lang w:val="en-US"/>
        </w:rPr>
        <w:lastRenderedPageBreak/>
        <w:t>-</w:t>
      </w:r>
      <w:r>
        <w:rPr>
          <w:i/>
          <w:lang w:val="en-US"/>
        </w:rPr>
        <w:tab/>
      </w:r>
      <w:r>
        <w:rPr>
          <w:color w:val="000000" w:themeColor="text1"/>
        </w:rPr>
        <w:t xml:space="preserve">For operation with shared spectrum channel access in FR1, </w:t>
      </w:r>
      <w:r>
        <w:rPr>
          <w:position w:val="-12"/>
        </w:rPr>
        <w:object w:dxaOrig="285" w:dyaOrig="375" w14:anchorId="276A77BC">
          <v:shape id="_x0000_i1029" type="#_x0000_t75" style="width:14.05pt;height:19.65pt" o:ole="">
            <v:imagedata r:id="rId19" o:title=""/>
          </v:shape>
          <o:OLEObject Type="Embed" ProgID="Equation.DSMT4" ShapeID="_x0000_i1029" DrawAspect="Content" ObjectID="_1755530025" r:id="rId24"/>
        </w:object>
      </w:r>
      <w:r>
        <w:t xml:space="preserve">is calculated according to [4, TS 38.211], otherwise </w:t>
      </w:r>
      <w:r>
        <w:rPr>
          <w:position w:val="-12"/>
        </w:rPr>
        <w:object w:dxaOrig="285" w:dyaOrig="375" w14:anchorId="3A802C88">
          <v:shape id="_x0000_i1030" type="#_x0000_t75" style="width:14.05pt;height:19.65pt" o:ole="">
            <v:imagedata r:id="rId19" o:title=""/>
          </v:shape>
          <o:OLEObject Type="Embed" ProgID="Equation.DSMT4" ShapeID="_x0000_i1030" DrawAspect="Content" ObjectID="_1755530026" r:id="rId25"/>
        </w:object>
      </w:r>
      <w:r>
        <w:t>=0.</w:t>
      </w:r>
    </w:p>
    <w:p w14:paraId="520F4407" w14:textId="77777777" w:rsidR="00977114" w:rsidRDefault="00977114" w:rsidP="00977114">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EB19E81" w14:textId="77777777" w:rsidR="00977114" w:rsidRDefault="00977114" w:rsidP="00977114">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6F1A8C28" w14:textId="77777777" w:rsidR="00977114" w:rsidRDefault="00977114" w:rsidP="00977114">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87FDDCE" w14:textId="412B3739" w:rsidR="00977114" w:rsidRDefault="00977114" w:rsidP="00977114">
      <w:pPr>
        <w:pStyle w:val="B1"/>
        <w:rPr>
          <w:lang w:val="en-AU"/>
        </w:rPr>
      </w:pPr>
      <w:r w:rsidRPr="006F3211">
        <w:t>-</w:t>
      </w:r>
      <w:r w:rsidRPr="006F3211">
        <w:tab/>
      </w:r>
      <w:r w:rsidRPr="00F75846">
        <w:t>If a PU</w:t>
      </w:r>
      <w:r>
        <w:t>SCH</w:t>
      </w:r>
      <w:r w:rsidRPr="00F75846">
        <w:t xml:space="preserve"> of a larger priority index would overlap with </w:t>
      </w:r>
      <w:ins w:id="49" w:author="Nokia" w:date="2023-08-15T22:28:00Z">
        <w:r w:rsidR="00F74F5E">
          <w:rPr>
            <w:lang/>
          </w:rPr>
          <w:t xml:space="preserve">a </w:t>
        </w:r>
      </w:ins>
      <w:r w:rsidRPr="00F75846">
        <w:t>PUCCH of a smaller priority index</w:t>
      </w:r>
      <w:r>
        <w:t xml:space="preserve"> </w:t>
      </w:r>
      <w:ins w:id="50" w:author="Nokia" w:date="2023-08-15T22:29:00Z">
        <w:r w:rsidR="00F74F5E">
          <w:t>and the PUCCH and PUSCH are not simultaneously transmitted,</w:t>
        </w:r>
        <w:r w:rsidR="00F74F5E">
          <w:rPr>
            <w:lang/>
          </w:rPr>
          <w:t xml:space="preserve"> </w:t>
        </w:r>
      </w:ins>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C6D0AAB" w14:textId="77777777" w:rsidR="00977114" w:rsidRPr="00E11EC0" w:rsidRDefault="00977114" w:rsidP="00977114">
      <w:pPr>
        <w:pStyle w:val="B1"/>
        <w:rPr>
          <w:color w:val="000000"/>
        </w:rPr>
      </w:pPr>
      <w:r>
        <w:rPr>
          <w:lang w:val="en-AU"/>
        </w:rPr>
        <w:t>-</w:t>
      </w:r>
      <w:r>
        <w:rPr>
          <w:lang w:val="en-AU"/>
        </w:rPr>
        <w:tab/>
      </w:r>
      <w:bookmarkStart w:id="51"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51"/>
    </w:p>
    <w:p w14:paraId="4E3F0C00" w14:textId="77777777" w:rsidR="00977114" w:rsidRDefault="00977114" w:rsidP="00977114">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63BC3995" w14:textId="77777777" w:rsidR="00977114" w:rsidRPr="00BD0AAB" w:rsidRDefault="00977114" w:rsidP="00977114">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623930F3">
          <v:shape id="_x0000_i1031" type="#_x0000_t75" style="width:16.85pt;height:14.95pt" o:ole="">
            <v:imagedata r:id="rId26" o:title=""/>
          </v:shape>
          <o:OLEObject Type="Embed" ProgID="Equation.DSMT4" ShapeID="_x0000_i1031" DrawAspect="Content" ObjectID="_1755530027" r:id="rId27"/>
        </w:object>
      </w:r>
      <w:r w:rsidRPr="004567DC">
        <w:t xml:space="preserve"> equals to </w:t>
      </w:r>
      <w:r>
        <w:t xml:space="preserve">the switching gap duration and </w:t>
      </w:r>
      <w:bookmarkStart w:id="52"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52"/>
      <w:r>
        <w:t xml:space="preserve">, </w:t>
      </w:r>
      <w:r w:rsidRPr="004567DC">
        <w:t xml:space="preserve">otherwise </w:t>
      </w:r>
      <w:r w:rsidRPr="00BD0AAB">
        <w:rPr>
          <w:i/>
          <w:position w:val="-10"/>
        </w:rPr>
        <w:object w:dxaOrig="680" w:dyaOrig="300" w14:anchorId="4717C86C">
          <v:shape id="_x0000_i1032" type="#_x0000_t75" style="width:33.65pt;height:14.95pt" o:ole="">
            <v:imagedata r:id="rId28" o:title=""/>
          </v:shape>
          <o:OLEObject Type="Embed" ProgID="Equation.DSMT4" ShapeID="_x0000_i1032" DrawAspect="Content" ObjectID="_1755530028" r:id="rId29"/>
        </w:object>
      </w:r>
      <w:r>
        <w:t>.</w:t>
      </w:r>
      <w:r w:rsidRPr="004567DC">
        <w:t xml:space="preserve"> </w:t>
      </w:r>
    </w:p>
    <w:bookmarkEnd w:id="10"/>
    <w:bookmarkEnd w:id="11"/>
    <w:bookmarkEnd w:id="12"/>
    <w:bookmarkEnd w:id="13"/>
    <w:bookmarkEnd w:id="14"/>
    <w:bookmarkEnd w:id="15"/>
    <w:bookmarkEnd w:id="16"/>
    <w:bookmarkEnd w:id="17"/>
    <w:bookmarkEnd w:id="18"/>
    <w:bookmarkEnd w:id="19"/>
    <w:bookmarkEnd w:id="20"/>
    <w:bookmarkEnd w:id="45"/>
    <w:bookmarkEnd w:id="46"/>
    <w:p w14:paraId="2BE495DC" w14:textId="77777777" w:rsidR="003C0207" w:rsidRDefault="003C0207" w:rsidP="003C0207">
      <w:pPr>
        <w:pStyle w:val="s"/>
        <w:ind w:left="6"/>
        <w:jc w:val="center"/>
        <w:rPr>
          <w:b/>
          <w:color w:val="FF0000"/>
        </w:rPr>
      </w:pPr>
      <w:r>
        <w:rPr>
          <w:b/>
          <w:color w:val="FF0000"/>
        </w:rPr>
        <w:t>&lt;Unchanged parts are omitted&gt;</w:t>
      </w:r>
    </w:p>
    <w:p w14:paraId="37CAA8E0" w14:textId="77777777" w:rsidR="003C0207" w:rsidRDefault="003C0207" w:rsidP="00AE53F2">
      <w:pPr>
        <w:pStyle w:val="s"/>
        <w:ind w:left="6"/>
        <w:jc w:val="center"/>
        <w:rPr>
          <w:b/>
          <w:color w:val="FF0000"/>
        </w:rPr>
      </w:pPr>
    </w:p>
    <w:sectPr w:rsidR="003C020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1CA14" w14:textId="77777777" w:rsidR="00320C15" w:rsidRDefault="00320C15">
      <w:r>
        <w:separator/>
      </w:r>
    </w:p>
  </w:endnote>
  <w:endnote w:type="continuationSeparator" w:id="0">
    <w:p w14:paraId="6003B2F6" w14:textId="77777777" w:rsidR="00320C15" w:rsidRDefault="0032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EB7B6" w14:textId="77777777" w:rsidR="00320C15" w:rsidRDefault="00320C15">
      <w:r>
        <w:separator/>
      </w:r>
    </w:p>
  </w:footnote>
  <w:footnote w:type="continuationSeparator" w:id="0">
    <w:p w14:paraId="76A87995" w14:textId="77777777" w:rsidR="00320C15" w:rsidRDefault="00320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02BA"/>
    <w:multiLevelType w:val="hybridMultilevel"/>
    <w:tmpl w:val="B2642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297E4A"/>
    <w:multiLevelType w:val="hybridMultilevel"/>
    <w:tmpl w:val="FA16CBA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00B7F87"/>
    <w:multiLevelType w:val="hybridMultilevel"/>
    <w:tmpl w:val="1026F28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1B144E"/>
    <w:multiLevelType w:val="hybridMultilevel"/>
    <w:tmpl w:val="595237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8"/>
  </w:num>
  <w:num w:numId="4" w16cid:durableId="113330692">
    <w:abstractNumId w:val="12"/>
  </w:num>
  <w:num w:numId="5" w16cid:durableId="486172637">
    <w:abstractNumId w:val="34"/>
  </w:num>
  <w:num w:numId="6" w16cid:durableId="567425139">
    <w:abstractNumId w:val="0"/>
  </w:num>
  <w:num w:numId="7" w16cid:durableId="951472033">
    <w:abstractNumId w:val="27"/>
  </w:num>
  <w:num w:numId="8" w16cid:durableId="2146390740">
    <w:abstractNumId w:val="31"/>
  </w:num>
  <w:num w:numId="9" w16cid:durableId="1215192731">
    <w:abstractNumId w:val="33"/>
  </w:num>
  <w:num w:numId="10" w16cid:durableId="405148161">
    <w:abstractNumId w:val="42"/>
  </w:num>
  <w:num w:numId="11" w16cid:durableId="189805520">
    <w:abstractNumId w:val="14"/>
  </w:num>
  <w:num w:numId="12" w16cid:durableId="2028094833">
    <w:abstractNumId w:val="23"/>
  </w:num>
  <w:num w:numId="13" w16cid:durableId="578177534">
    <w:abstractNumId w:val="16"/>
  </w:num>
  <w:num w:numId="14" w16cid:durableId="233899380">
    <w:abstractNumId w:val="25"/>
  </w:num>
  <w:num w:numId="15" w16cid:durableId="778571313">
    <w:abstractNumId w:val="44"/>
  </w:num>
  <w:num w:numId="16" w16cid:durableId="809324800">
    <w:abstractNumId w:val="26"/>
  </w:num>
  <w:num w:numId="17" w16cid:durableId="1827668371">
    <w:abstractNumId w:val="24"/>
  </w:num>
  <w:num w:numId="18" w16cid:durableId="2062823027">
    <w:abstractNumId w:val="40"/>
  </w:num>
  <w:num w:numId="19" w16cid:durableId="2082096049">
    <w:abstractNumId w:val="20"/>
  </w:num>
  <w:num w:numId="20" w16cid:durableId="1632829775">
    <w:abstractNumId w:val="15"/>
  </w:num>
  <w:num w:numId="21" w16cid:durableId="87629239">
    <w:abstractNumId w:val="11"/>
  </w:num>
  <w:num w:numId="22" w16cid:durableId="1847819347">
    <w:abstractNumId w:val="2"/>
  </w:num>
  <w:num w:numId="23" w16cid:durableId="630981489">
    <w:abstractNumId w:val="30"/>
  </w:num>
  <w:num w:numId="24" w16cid:durableId="1916089271">
    <w:abstractNumId w:val="43"/>
  </w:num>
  <w:num w:numId="25" w16cid:durableId="1994410553">
    <w:abstractNumId w:val="36"/>
  </w:num>
  <w:num w:numId="26" w16cid:durableId="2002732163">
    <w:abstractNumId w:val="8"/>
  </w:num>
  <w:num w:numId="27" w16cid:durableId="1916890863">
    <w:abstractNumId w:val="45"/>
  </w:num>
  <w:num w:numId="28" w16cid:durableId="476804490">
    <w:abstractNumId w:val="13"/>
  </w:num>
  <w:num w:numId="29" w16cid:durableId="759453225">
    <w:abstractNumId w:val="37"/>
  </w:num>
  <w:num w:numId="30" w16cid:durableId="1664508500">
    <w:abstractNumId w:val="10"/>
  </w:num>
  <w:num w:numId="31" w16cid:durableId="481428959">
    <w:abstractNumId w:val="35"/>
  </w:num>
  <w:num w:numId="32" w16cid:durableId="9503549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7"/>
  </w:num>
  <w:num w:numId="35" w16cid:durableId="997226820">
    <w:abstractNumId w:val="28"/>
  </w:num>
  <w:num w:numId="36" w16cid:durableId="1269658169">
    <w:abstractNumId w:val="39"/>
  </w:num>
  <w:num w:numId="37" w16cid:durableId="224950575">
    <w:abstractNumId w:val="18"/>
  </w:num>
  <w:num w:numId="38" w16cid:durableId="1160460732">
    <w:abstractNumId w:val="6"/>
  </w:num>
  <w:num w:numId="39" w16cid:durableId="1235318152">
    <w:abstractNumId w:val="32"/>
  </w:num>
  <w:num w:numId="40" w16cid:durableId="1578321452">
    <w:abstractNumId w:val="19"/>
  </w:num>
  <w:num w:numId="41" w16cid:durableId="537861383">
    <w:abstractNumId w:val="9"/>
  </w:num>
  <w:num w:numId="42" w16cid:durableId="1862205901">
    <w:abstractNumId w:val="17"/>
  </w:num>
  <w:num w:numId="43" w16cid:durableId="1019284016">
    <w:abstractNumId w:val="5"/>
  </w:num>
  <w:num w:numId="44" w16cid:durableId="810831196">
    <w:abstractNumId w:val="22"/>
  </w:num>
  <w:num w:numId="45" w16cid:durableId="1299385087">
    <w:abstractNumId w:val="41"/>
  </w:num>
  <w:num w:numId="46" w16cid:durableId="994994926">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5ABE"/>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9D5"/>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2ECD"/>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0C15"/>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0207"/>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1731"/>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5EF"/>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09E3"/>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5F0"/>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120"/>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1D"/>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114"/>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E5177"/>
    <w:rsid w:val="00AE53F2"/>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6A4D"/>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5B81"/>
    <w:rsid w:val="00DB6738"/>
    <w:rsid w:val="00DB76B9"/>
    <w:rsid w:val="00DC048F"/>
    <w:rsid w:val="00DC1A31"/>
    <w:rsid w:val="00DC54F4"/>
    <w:rsid w:val="00DC7898"/>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36D83"/>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2748"/>
    <w:rsid w:val="00F63ED3"/>
    <w:rsid w:val="00F6479A"/>
    <w:rsid w:val="00F6544F"/>
    <w:rsid w:val="00F67413"/>
    <w:rsid w:val="00F700AC"/>
    <w:rsid w:val="00F70442"/>
    <w:rsid w:val="00F731D4"/>
    <w:rsid w:val="00F73A0A"/>
    <w:rsid w:val="00F73C28"/>
    <w:rsid w:val="00F74270"/>
    <w:rsid w:val="00F74F5E"/>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591F"/>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 w:type="paragraph" w:customStyle="1" w:styleId="s">
    <w:name w:val="正文s"/>
    <w:basedOn w:val="Normal"/>
    <w:uiPriority w:val="99"/>
    <w:qFormat/>
    <w:rsid w:val="007909E3"/>
    <w:pPr>
      <w:spacing w:after="0"/>
      <w:jc w:val="both"/>
    </w:pPr>
    <w:rPr>
      <w:rFonts w:eastAsia="SimSun"/>
      <w:iCs/>
      <w:sz w:val="21"/>
      <w:szCs w:val="21"/>
      <w:lang w:val="en-US" w:eastAsia="zh-CN"/>
    </w:rPr>
  </w:style>
  <w:style w:type="character" w:customStyle="1" w:styleId="CRCoverPageChar">
    <w:name w:val="CR Cover Page Char"/>
    <w:qFormat/>
    <w:locked/>
    <w:rsid w:val="0097711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343440728">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0308315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875193884">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5067661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5.wmf"/><Relationship Id="rId10" Type="http://schemas.openxmlformats.org/officeDocument/2006/relationships/settings" Target="setting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2.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5.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6.xml><?xml version="1.0" encoding="utf-8"?>
<ds:datastoreItem xmlns:ds="http://schemas.openxmlformats.org/officeDocument/2006/customXml" ds:itemID="{AEF864EA-3203-4EB3-8E18-97B88CA0D89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1254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MCC: R5-233741</cp:lastModifiedBy>
  <cp:revision>4</cp:revision>
  <cp:lastPrinted>1899-12-31T23:00:00Z</cp:lastPrinted>
  <dcterms:created xsi:type="dcterms:W3CDTF">2023-08-23T09:04:00Z</dcterms:created>
  <dcterms:modified xsi:type="dcterms:W3CDTF">2023-09-06T16:20:00Z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