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4921C" w14:textId="78CCE26A" w:rsidR="0010127D" w:rsidRPr="00DB665D" w:rsidRDefault="0010127D" w:rsidP="0010127D">
      <w:pPr>
        <w:pStyle w:val="CRCoverPage"/>
        <w:tabs>
          <w:tab w:val="right" w:pos="9639"/>
        </w:tabs>
        <w:spacing w:after="0"/>
        <w:rPr>
          <w:b/>
          <w:noProof/>
          <w:sz w:val="24"/>
          <w:lang w:val="en-US"/>
        </w:rPr>
      </w:pPr>
      <w:r w:rsidRPr="0033027D">
        <w:rPr>
          <w:b/>
          <w:noProof/>
          <w:sz w:val="24"/>
        </w:rPr>
        <w:t>3GPP TSG</w:t>
      </w:r>
      <w:r>
        <w:rPr>
          <w:b/>
          <w:noProof/>
          <w:sz w:val="24"/>
        </w:rPr>
        <w:t xml:space="preserve"> RAN </w:t>
      </w:r>
      <w:r w:rsidRPr="0033027D">
        <w:rPr>
          <w:b/>
          <w:noProof/>
          <w:sz w:val="24"/>
        </w:rPr>
        <w:t>Meeting #</w:t>
      </w:r>
      <w:r w:rsidR="00DB665D">
        <w:rPr>
          <w:b/>
          <w:noProof/>
          <w:sz w:val="24"/>
        </w:rPr>
        <w:t>101</w:t>
      </w:r>
      <w:r w:rsidRPr="0033027D">
        <w:rPr>
          <w:b/>
          <w:noProof/>
          <w:sz w:val="24"/>
        </w:rPr>
        <w:tab/>
      </w:r>
      <w:r>
        <w:rPr>
          <w:b/>
          <w:noProof/>
          <w:sz w:val="24"/>
        </w:rPr>
        <w:t>RP</w:t>
      </w:r>
      <w:r w:rsidRPr="0033027D">
        <w:rPr>
          <w:b/>
          <w:noProof/>
          <w:sz w:val="24"/>
        </w:rPr>
        <w:t>-</w:t>
      </w:r>
      <w:r w:rsidR="00EE56CB" w:rsidRPr="00CD7FCC">
        <w:rPr>
          <w:b/>
          <w:noProof/>
          <w:sz w:val="24"/>
        </w:rPr>
        <w:t>2</w:t>
      </w:r>
      <w:r w:rsidR="00CC4F31">
        <w:rPr>
          <w:b/>
          <w:noProof/>
          <w:sz w:val="24"/>
        </w:rPr>
        <w:t>3</w:t>
      </w:r>
      <w:r w:rsidR="00DB665D">
        <w:rPr>
          <w:b/>
          <w:noProof/>
          <w:sz w:val="24"/>
          <w:lang w:val="en-US"/>
        </w:rPr>
        <w:t>1846</w:t>
      </w:r>
    </w:p>
    <w:p w14:paraId="5776266B" w14:textId="10C2586F" w:rsidR="0010127D" w:rsidRPr="006A45BA" w:rsidRDefault="00DB665D" w:rsidP="0010127D">
      <w:pPr>
        <w:pStyle w:val="CRCoverPage"/>
        <w:tabs>
          <w:tab w:val="right" w:pos="9639"/>
        </w:tabs>
        <w:spacing w:after="0"/>
        <w:rPr>
          <w:b/>
          <w:noProof/>
          <w:sz w:val="24"/>
        </w:rPr>
      </w:pPr>
      <w:r>
        <w:rPr>
          <w:b/>
          <w:noProof/>
          <w:sz w:val="24"/>
        </w:rPr>
        <w:t>Bangalore, India</w:t>
      </w:r>
      <w:r w:rsidR="00CC4F31" w:rsidRPr="00CC4F31">
        <w:rPr>
          <w:b/>
          <w:noProof/>
          <w:sz w:val="24"/>
        </w:rPr>
        <w:t xml:space="preserve">, </w:t>
      </w:r>
      <w:r>
        <w:rPr>
          <w:b/>
          <w:noProof/>
          <w:sz w:val="24"/>
        </w:rPr>
        <w:t>Sept</w:t>
      </w:r>
      <w:r w:rsidR="00CC4F31" w:rsidRPr="00CC4F31">
        <w:rPr>
          <w:b/>
          <w:noProof/>
          <w:sz w:val="24"/>
        </w:rPr>
        <w:t xml:space="preserve"> </w:t>
      </w:r>
      <w:r>
        <w:rPr>
          <w:b/>
          <w:noProof/>
          <w:sz w:val="24"/>
        </w:rPr>
        <w:t>11-15</w:t>
      </w:r>
      <w:r w:rsidR="00CC4F31" w:rsidRPr="00CC4F31">
        <w:rPr>
          <w:b/>
          <w:noProof/>
          <w:sz w:val="24"/>
        </w:rPr>
        <w:t>, 2023</w:t>
      </w:r>
      <w:r w:rsidR="0010127D" w:rsidRPr="0033027D">
        <w:rPr>
          <w:b/>
          <w:noProof/>
          <w:sz w:val="24"/>
        </w:rPr>
        <w:tab/>
      </w:r>
    </w:p>
    <w:p w14:paraId="0CBA198B" w14:textId="77777777" w:rsidR="007D040F" w:rsidRPr="00601820" w:rsidRDefault="007D040F" w:rsidP="007D040F">
      <w:pPr>
        <w:pStyle w:val="CRCoverPage"/>
        <w:rPr>
          <w:rFonts w:cs="Arial"/>
          <w:b/>
          <w:bCs/>
          <w:sz w:val="24"/>
        </w:rPr>
      </w:pPr>
    </w:p>
    <w:p w14:paraId="5A72964D" w14:textId="34CF1CF6" w:rsidR="007D040F" w:rsidRDefault="007D040F" w:rsidP="1CF08380">
      <w:pPr>
        <w:pStyle w:val="CRCoverPage"/>
        <w:rPr>
          <w:rFonts w:cs="Arial"/>
          <w:b/>
          <w:bCs/>
          <w:sz w:val="24"/>
          <w:szCs w:val="24"/>
          <w:lang w:val="en-US"/>
        </w:rPr>
      </w:pPr>
      <w:r w:rsidRPr="1CF08380">
        <w:rPr>
          <w:rFonts w:cs="Arial"/>
          <w:b/>
          <w:bCs/>
          <w:sz w:val="24"/>
          <w:szCs w:val="24"/>
          <w:lang w:val="en-US"/>
        </w:rPr>
        <w:t>Agenda item:</w:t>
      </w:r>
      <w:r>
        <w:tab/>
      </w:r>
      <w:r>
        <w:tab/>
      </w:r>
      <w:r w:rsidR="00DB665D">
        <w:rPr>
          <w:rFonts w:cs="Arial"/>
          <w:b/>
          <w:bCs/>
          <w:sz w:val="24"/>
          <w:szCs w:val="24"/>
          <w:lang w:val="en-US"/>
        </w:rPr>
        <w:t>8.2</w:t>
      </w:r>
    </w:p>
    <w:p w14:paraId="7D9EB809" w14:textId="466B5337"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3B162C">
        <w:rPr>
          <w:rFonts w:cs="Arial"/>
          <w:b/>
          <w:bCs/>
          <w:sz w:val="24"/>
          <w:lang w:val="en-US" w:eastAsia="ja-JP"/>
        </w:rPr>
        <w:t>Nokia, Nokia Shanghai Bell</w:t>
      </w:r>
    </w:p>
    <w:p w14:paraId="020AFC7D" w14:textId="3F2B80AE" w:rsidR="003E2C42"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tab/>
      </w:r>
      <w:r w:rsidR="00DB665D">
        <w:rPr>
          <w:rFonts w:ascii="Arial" w:hAnsi="Arial" w:cs="Arial"/>
          <w:b/>
          <w:bCs/>
          <w:sz w:val="24"/>
          <w:lang w:val="en-US"/>
        </w:rPr>
        <w:t>Preparing 3GPP work for IMT2030</w:t>
      </w:r>
    </w:p>
    <w:p w14:paraId="7A84ED52" w14:textId="5A1F4068" w:rsidR="003E2C42"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w:t>
      </w:r>
      <w:r w:rsidR="00DB665D">
        <w:rPr>
          <w:rFonts w:ascii="Arial" w:hAnsi="Arial" w:cs="Arial"/>
          <w:b/>
          <w:bCs/>
          <w:sz w:val="24"/>
          <w:lang w:val="en-US"/>
        </w:rPr>
        <w:t xml:space="preserve"> and Decision</w:t>
      </w:r>
      <w:r>
        <w:rPr>
          <w:rFonts w:ascii="Arial" w:hAnsi="Arial" w:cs="Arial"/>
          <w:b/>
          <w:bCs/>
          <w:sz w:val="24"/>
          <w:lang w:val="en-US"/>
        </w:rPr>
        <w:t xml:space="preserve"> </w:t>
      </w:r>
    </w:p>
    <w:p w14:paraId="2DB1CAD2" w14:textId="77777777" w:rsidR="00DB665D" w:rsidRPr="00BB3A4E" w:rsidRDefault="00DB665D" w:rsidP="003E2C42">
      <w:pPr>
        <w:rPr>
          <w:rFonts w:ascii="Arial" w:hAnsi="Arial" w:cs="Arial"/>
          <w:b/>
          <w:bCs/>
          <w:sz w:val="24"/>
          <w:lang w:val="en-US"/>
        </w:rPr>
      </w:pPr>
    </w:p>
    <w:p w14:paraId="58915F8C" w14:textId="75A48914" w:rsidR="003E2C42" w:rsidRDefault="003E2C42" w:rsidP="00AC42A0">
      <w:pPr>
        <w:pStyle w:val="Heading1"/>
        <w:numPr>
          <w:ilvl w:val="0"/>
          <w:numId w:val="4"/>
        </w:numPr>
      </w:pPr>
      <w:r w:rsidRPr="00BB3A4E">
        <w:t>Introduction</w:t>
      </w:r>
      <w:r w:rsidR="00DB665D">
        <w:t xml:space="preserve"> and Considerations</w:t>
      </w:r>
    </w:p>
    <w:p w14:paraId="1DEA372F" w14:textId="0B39BF47" w:rsidR="00DB665D" w:rsidRDefault="00DB665D" w:rsidP="00DB665D">
      <w:pPr>
        <w:rPr>
          <w:lang w:val="en-US"/>
        </w:rPr>
      </w:pPr>
      <w:r>
        <w:rPr>
          <w:lang w:val="en-US"/>
        </w:rPr>
        <w:t>In June 2022 ITU-R WP5D#41 agreed on an overall timeline for IMT2030 that outlines the process and major milestones towards developing IMT2030 specifications, please see below:</w:t>
      </w:r>
    </w:p>
    <w:p w14:paraId="6E12CE2E" w14:textId="18BEAF7C" w:rsidR="00DB665D" w:rsidRDefault="00DB665D" w:rsidP="00DB665D">
      <w:pPr>
        <w:rPr>
          <w:lang w:val="en-US"/>
        </w:rPr>
      </w:pPr>
      <w:r>
        <w:fldChar w:fldCharType="begin"/>
      </w:r>
      <w:r>
        <w:instrText xml:space="preserve"> INCLUDEPICTURE "https://www.itu.int/en/ITU-R/study-groups/rsg5/rwp5d/imt-2030/PublishingImages/Pages/default/Timeline%20IMT-2030_new%20logo.jpg" \* MERGEFORMATINET </w:instrText>
      </w:r>
      <w:r>
        <w:fldChar w:fldCharType="separate"/>
      </w:r>
      <w:r>
        <w:rPr>
          <w:noProof/>
        </w:rPr>
        <w:drawing>
          <wp:inline distT="0" distB="0" distL="0" distR="0" wp14:anchorId="148626C2" wp14:editId="5252F754">
            <wp:extent cx="6120765" cy="3671570"/>
            <wp:effectExtent l="0" t="0" r="635" b="0"/>
            <wp:docPr id="1568021712" name="Picture 1" descr="A diagram of a 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021712" name="Picture 1" descr="A diagram of a timelin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671570"/>
                    </a:xfrm>
                    <a:prstGeom prst="rect">
                      <a:avLst/>
                    </a:prstGeom>
                    <a:noFill/>
                    <a:ln>
                      <a:noFill/>
                    </a:ln>
                  </pic:spPr>
                </pic:pic>
              </a:graphicData>
            </a:graphic>
          </wp:inline>
        </w:drawing>
      </w:r>
      <w:r>
        <w:fldChar w:fldCharType="end"/>
      </w:r>
    </w:p>
    <w:p w14:paraId="26D74AD5" w14:textId="71E94920" w:rsidR="00DB665D" w:rsidRDefault="009D551B" w:rsidP="003B3A2F">
      <w:pPr>
        <w:rPr>
          <w:lang w:val="en-US"/>
        </w:rPr>
      </w:pPr>
      <w:r>
        <w:rPr>
          <w:lang w:val="en-US"/>
        </w:rPr>
        <w:t xml:space="preserve">As an important milestone in this process, ITU-R WP5D#44 in June this year </w:t>
      </w:r>
      <w:r>
        <w:rPr>
          <w:lang w:eastAsia="ko-KR"/>
        </w:rPr>
        <w:t xml:space="preserve">has </w:t>
      </w:r>
      <w:r>
        <w:rPr>
          <w:bCs/>
          <w:color w:val="000000" w:themeColor="text1"/>
        </w:rPr>
        <w:t>finalized and agreed a Draft New Recommendation, “Framework and overall objectives of the future development of IMT for 2030 and beyond”</w:t>
      </w:r>
      <w:r w:rsidDel="00492ECD">
        <w:rPr>
          <w:lang w:val="en-US"/>
        </w:rPr>
        <w:t xml:space="preserve"> </w:t>
      </w:r>
      <w:r>
        <w:rPr>
          <w:lang w:val="en-US"/>
        </w:rPr>
        <w:t xml:space="preserve"> prompting the expectation that IMT2030 work is progressing as planned, relevant information on IMT-2030 </w:t>
      </w:r>
      <w:r w:rsidRPr="002A4B6E">
        <w:t>can be found from the ITU-R IMT-2030 website (</w:t>
      </w:r>
      <w:hyperlink r:id="rId14" w:history="1">
        <w:r w:rsidRPr="002A4B6E">
          <w:rPr>
            <w:rStyle w:val="Hyperlink"/>
          </w:rPr>
          <w:t>https://www.itu.int/en/ITU-R/study-groups/rsg5/rwp5d/imt-2030/Pages/default.aspx</w:t>
        </w:r>
      </w:hyperlink>
      <w:r w:rsidR="003B3A2F">
        <w:rPr>
          <w:lang w:val="en-US"/>
        </w:rPr>
        <w:t xml:space="preserve">, also see the incoming LS in </w:t>
      </w:r>
      <w:hyperlink r:id="rId15" w:history="1">
        <w:r w:rsidR="00F43C46" w:rsidRPr="00F43C46">
          <w:rPr>
            <w:rStyle w:val="Hyperlink"/>
            <w:lang w:val="en-US"/>
          </w:rPr>
          <w:t>RP-231518</w:t>
        </w:r>
      </w:hyperlink>
      <w:r w:rsidR="00F43C46">
        <w:rPr>
          <w:lang w:val="en-US"/>
        </w:rPr>
        <w:t xml:space="preserve"> [1].</w:t>
      </w:r>
    </w:p>
    <w:p w14:paraId="579BD0F0" w14:textId="63457317" w:rsidR="00DB665D" w:rsidRDefault="00DB665D" w:rsidP="00DB665D">
      <w:pPr>
        <w:rPr>
          <w:lang w:val="en-US"/>
        </w:rPr>
      </w:pPr>
      <w:r>
        <w:rPr>
          <w:lang w:val="en-US"/>
        </w:rPr>
        <w:t xml:space="preserve">It is widely understood that 3GPP will undertake the necessary technical specifications and submit a candidate proposal for IMT2030. Even though 3GPP is very busy with 5G-Advanced, and in finishing stretches of defining Rel-19 content, it is necessary to start planning how 3GPP will address the necessary work for IMT2030. </w:t>
      </w:r>
    </w:p>
    <w:p w14:paraId="4C884BAD" w14:textId="630459C6" w:rsidR="00387C72" w:rsidRDefault="00DB665D" w:rsidP="00DB665D">
      <w:pPr>
        <w:rPr>
          <w:lang w:val="en-US"/>
        </w:rPr>
      </w:pPr>
      <w:r>
        <w:rPr>
          <w:lang w:val="en-US"/>
        </w:rPr>
        <w:t>Looking back at history, for 5G a joint overall plan was developed by RAN and SA</w:t>
      </w:r>
      <w:r w:rsidR="00387C72">
        <w:rPr>
          <w:lang w:val="en-US"/>
        </w:rPr>
        <w:t>, cf</w:t>
      </w:r>
      <w:r w:rsidR="00CB0F05">
        <w:rPr>
          <w:lang w:val="en-US"/>
        </w:rPr>
        <w:t>.</w:t>
      </w:r>
      <w:r w:rsidR="00387C72">
        <w:rPr>
          <w:lang w:val="en-US"/>
        </w:rPr>
        <w:t xml:space="preserve"> </w:t>
      </w:r>
      <w:hyperlink r:id="rId16" w:history="1">
        <w:r w:rsidR="00387C72" w:rsidRPr="00387C72">
          <w:rPr>
            <w:rStyle w:val="Hyperlink"/>
            <w:lang w:val="en-US"/>
          </w:rPr>
          <w:t>SP-150149</w:t>
        </w:r>
      </w:hyperlink>
      <w:r w:rsidR="00387C72">
        <w:rPr>
          <w:lang w:val="en-US"/>
        </w:rPr>
        <w:t xml:space="preserve"> [</w:t>
      </w:r>
      <w:r w:rsidR="00F43C46">
        <w:rPr>
          <w:lang w:val="en-US"/>
        </w:rPr>
        <w:t>2</w:t>
      </w:r>
      <w:r w:rsidR="00387C72">
        <w:rPr>
          <w:lang w:val="en-US"/>
        </w:rPr>
        <w:t xml:space="preserve">]. </w:t>
      </w:r>
    </w:p>
    <w:p w14:paraId="094799A0" w14:textId="2B7F450A" w:rsidR="00DB665D" w:rsidRDefault="00DB665D" w:rsidP="00DB665D">
      <w:pPr>
        <w:rPr>
          <w:lang w:val="en-US"/>
        </w:rPr>
      </w:pPr>
      <w:r>
        <w:rPr>
          <w:lang w:val="en-US"/>
        </w:rPr>
        <w:t xml:space="preserve">We believe a joint RAN and SA plan, together with CT, is the right approach also for IMT2030.  </w:t>
      </w:r>
    </w:p>
    <w:p w14:paraId="3F599CD3" w14:textId="77777777" w:rsidR="00DB665D" w:rsidRPr="00DB665D" w:rsidRDefault="00DB665D" w:rsidP="00DB665D">
      <w:pPr>
        <w:rPr>
          <w:lang w:val="en-US"/>
        </w:rPr>
      </w:pPr>
    </w:p>
    <w:p w14:paraId="737AAC97" w14:textId="6D224379" w:rsidR="00344144" w:rsidRDefault="00DB665D" w:rsidP="00AC42A0">
      <w:pPr>
        <w:pStyle w:val="Heading1"/>
        <w:numPr>
          <w:ilvl w:val="0"/>
          <w:numId w:val="4"/>
        </w:numPr>
        <w:rPr>
          <w:lang w:eastAsia="zh-CN"/>
        </w:rPr>
      </w:pPr>
      <w:r>
        <w:t>Proposal</w:t>
      </w:r>
    </w:p>
    <w:p w14:paraId="76666557" w14:textId="6056EB80" w:rsidR="00AE68BB" w:rsidRPr="00AE68BB" w:rsidRDefault="00DB665D" w:rsidP="00DB665D">
      <w:pPr>
        <w:jc w:val="both"/>
      </w:pPr>
      <w:r>
        <w:t xml:space="preserve">As per the considerations above we propose to start the planning discussions for </w:t>
      </w:r>
      <w:r w:rsidR="000A5B5B">
        <w:t>IMT2030 and</w:t>
      </w:r>
      <w:r>
        <w:t xml:space="preserve"> aim for concluding an overall timeplan for 3GPP on IMT2030 at TSG#102 in December.  </w:t>
      </w:r>
    </w:p>
    <w:p w14:paraId="557B2154" w14:textId="459570D1" w:rsidR="001C7F25" w:rsidRDefault="000F590D" w:rsidP="001C7F25">
      <w:pPr>
        <w:pStyle w:val="Heading1"/>
      </w:pPr>
      <w:r>
        <w:t>References</w:t>
      </w:r>
    </w:p>
    <w:p w14:paraId="59C5513A" w14:textId="62F55360" w:rsidR="00F43C46" w:rsidRDefault="00F43C46" w:rsidP="00F43C46">
      <w:pPr>
        <w:ind w:left="560" w:hanging="560"/>
        <w:rPr>
          <w:lang w:val="en-US"/>
        </w:rPr>
      </w:pPr>
      <w:r>
        <w:rPr>
          <w:lang w:val="en-US"/>
        </w:rPr>
        <w:t>[1]</w:t>
      </w:r>
      <w:r>
        <w:rPr>
          <w:lang w:val="en-US"/>
        </w:rPr>
        <w:tab/>
      </w:r>
      <w:r>
        <w:rPr>
          <w:lang w:val="en-US"/>
        </w:rPr>
        <w:tab/>
        <w:t xml:space="preserve">RP-231518 LS in from ITU-R on </w:t>
      </w:r>
      <w:r w:rsidRPr="00F43C46">
        <w:rPr>
          <w:i/>
          <w:iCs/>
          <w:lang w:val="en-US"/>
        </w:rPr>
        <w:t>“</w:t>
      </w:r>
      <w:r w:rsidRPr="00F43C46">
        <w:rPr>
          <w:i/>
          <w:iCs/>
        </w:rPr>
        <w:t xml:space="preserve">Completion of draft new Recommendation ITU-R </w:t>
      </w:r>
      <w:proofErr w:type="gramStart"/>
      <w:r w:rsidRPr="00F43C46">
        <w:rPr>
          <w:i/>
          <w:iCs/>
        </w:rPr>
        <w:t>M.[</w:t>
      </w:r>
      <w:proofErr w:type="gramEnd"/>
      <w:r w:rsidRPr="00F43C46">
        <w:rPr>
          <w:i/>
          <w:iCs/>
        </w:rPr>
        <w:t>IMT.FRAMEWORK FOR 2030 AND BEYOND]”</w:t>
      </w:r>
    </w:p>
    <w:p w14:paraId="3AEDA31B" w14:textId="3D481F97" w:rsidR="00A132A9" w:rsidRPr="0093014E" w:rsidRDefault="00387C72" w:rsidP="000E2D5E">
      <w:r>
        <w:rPr>
          <w:lang w:val="en-US"/>
        </w:rPr>
        <w:t>[</w:t>
      </w:r>
      <w:r w:rsidR="00F43C46">
        <w:rPr>
          <w:lang w:val="en-US"/>
        </w:rPr>
        <w:t>2</w:t>
      </w:r>
      <w:r>
        <w:rPr>
          <w:lang w:val="en-US"/>
        </w:rPr>
        <w:t>]</w:t>
      </w:r>
      <w:r>
        <w:rPr>
          <w:lang w:val="en-US"/>
        </w:rPr>
        <w:tab/>
      </w:r>
      <w:r>
        <w:rPr>
          <w:lang w:val="en-US"/>
        </w:rPr>
        <w:tab/>
        <w:t xml:space="preserve">SP-150149 </w:t>
      </w:r>
      <w:r w:rsidRPr="00387C72">
        <w:rPr>
          <w:i/>
          <w:iCs/>
          <w:lang w:val="en-US"/>
        </w:rPr>
        <w:t>“5G” Timeline in 3GPP</w:t>
      </w:r>
      <w:r>
        <w:rPr>
          <w:lang w:val="en-US"/>
        </w:rPr>
        <w:t>, source: Chairman of TSG-SA, Chairman of TSG-RAN</w:t>
      </w:r>
    </w:p>
    <w:sectPr w:rsidR="00A132A9" w:rsidRPr="0093014E" w:rsidSect="006605B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52097" w14:textId="77777777" w:rsidR="00633F55" w:rsidRDefault="00633F55">
      <w:r>
        <w:separator/>
      </w:r>
    </w:p>
  </w:endnote>
  <w:endnote w:type="continuationSeparator" w:id="0">
    <w:p w14:paraId="70F218BD" w14:textId="77777777" w:rsidR="00633F55" w:rsidRDefault="00633F55">
      <w:r>
        <w:continuationSeparator/>
      </w:r>
    </w:p>
  </w:endnote>
  <w:endnote w:type="continuationNotice" w:id="1">
    <w:p w14:paraId="6CFE73E5" w14:textId="77777777" w:rsidR="00633F55" w:rsidRDefault="00633F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w:panose1 w:val="00000500000000020000"/>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FCD6C" w14:textId="77777777" w:rsidR="00A507F3" w:rsidRDefault="00A507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2341477"/>
      <w:docPartObj>
        <w:docPartGallery w:val="Page Numbers (Bottom of Page)"/>
        <w:docPartUnique/>
      </w:docPartObj>
    </w:sdtPr>
    <w:sdtEndPr/>
    <w:sdtContent>
      <w:p w14:paraId="42F76C3F" w14:textId="3F22EF03" w:rsidR="008B02EE" w:rsidRDefault="008B02EE">
        <w:pPr>
          <w:pStyle w:val="Footer"/>
        </w:pPr>
        <w:r>
          <w:fldChar w:fldCharType="begin"/>
        </w:r>
        <w:r>
          <w:instrText>PAGE   \* MERGEFORMAT</w:instrText>
        </w:r>
        <w:r>
          <w:fldChar w:fldCharType="separate"/>
        </w:r>
        <w:r w:rsidRPr="00612AF7">
          <w:rPr>
            <w:lang w:val="zh-CN" w:eastAsia="zh-CN"/>
          </w:rPr>
          <w:t>57</w:t>
        </w:r>
        <w:r>
          <w:fldChar w:fldCharType="end"/>
        </w:r>
      </w:p>
    </w:sdtContent>
  </w:sdt>
  <w:p w14:paraId="00A820FC" w14:textId="77777777" w:rsidR="008B02EE" w:rsidRDefault="008B02EE">
    <w:pPr>
      <w:pStyle w:val="Footer"/>
    </w:pPr>
  </w:p>
  <w:p w14:paraId="4A48D3F3" w14:textId="77777777" w:rsidR="008B02EE" w:rsidRDefault="008B02EE"/>
  <w:p w14:paraId="46E31D82" w14:textId="77777777" w:rsidR="008B02EE" w:rsidRDefault="008B02E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AA2BA" w14:textId="77777777" w:rsidR="00A507F3" w:rsidRDefault="00A507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612DA" w14:textId="77777777" w:rsidR="00633F55" w:rsidRDefault="00633F55">
      <w:r>
        <w:separator/>
      </w:r>
    </w:p>
  </w:footnote>
  <w:footnote w:type="continuationSeparator" w:id="0">
    <w:p w14:paraId="6AE026BC" w14:textId="77777777" w:rsidR="00633F55" w:rsidRDefault="00633F55">
      <w:r>
        <w:continuationSeparator/>
      </w:r>
    </w:p>
  </w:footnote>
  <w:footnote w:type="continuationNotice" w:id="1">
    <w:p w14:paraId="51984110" w14:textId="77777777" w:rsidR="00633F55" w:rsidRDefault="00633F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28EED" w14:textId="77777777" w:rsidR="00A507F3" w:rsidRDefault="00A507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9E03EB5" w:rsidR="008B02EE" w:rsidRDefault="008B02EE">
    <w:pPr>
      <w:pStyle w:val="Header"/>
      <w:tabs>
        <w:tab w:val="right" w:pos="9639"/>
      </w:tabs>
    </w:pPr>
    <w:r>
      <w:tab/>
    </w:r>
  </w:p>
  <w:p w14:paraId="246D48EC" w14:textId="77777777" w:rsidR="008B02EE" w:rsidRDefault="008B02EE"/>
  <w:p w14:paraId="4F6F578E" w14:textId="77777777" w:rsidR="008B02EE" w:rsidRDefault="008B02E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55EC6" w14:textId="77777777" w:rsidR="00A507F3" w:rsidRDefault="00A507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1"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533545A"/>
    <w:multiLevelType w:val="hybridMultilevel"/>
    <w:tmpl w:val="8B3E43AA"/>
    <w:lvl w:ilvl="0" w:tplc="76980A3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276982"/>
    <w:multiLevelType w:val="hybridMultilevel"/>
    <w:tmpl w:val="5E984570"/>
    <w:lvl w:ilvl="0" w:tplc="76980A3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C114A4"/>
    <w:multiLevelType w:val="hybridMultilevel"/>
    <w:tmpl w:val="F43A1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4919149">
    <w:abstractNumId w:val="35"/>
  </w:num>
  <w:num w:numId="2" w16cid:durableId="1271233653">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8994598">
    <w:abstractNumId w:val="21"/>
  </w:num>
  <w:num w:numId="4" w16cid:durableId="1149982246">
    <w:abstractNumId w:val="5"/>
  </w:num>
  <w:num w:numId="5" w16cid:durableId="1551183900">
    <w:abstractNumId w:val="0"/>
  </w:num>
  <w:num w:numId="6" w16cid:durableId="118039668">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4512234">
    <w:abstractNumId w:val="26"/>
  </w:num>
  <w:num w:numId="8" w16cid:durableId="1593657492">
    <w:abstractNumId w:val="10"/>
  </w:num>
  <w:num w:numId="9" w16cid:durableId="1123424115">
    <w:abstractNumId w:val="32"/>
  </w:num>
  <w:num w:numId="10" w16cid:durableId="285309849">
    <w:abstractNumId w:val="18"/>
  </w:num>
  <w:num w:numId="11" w16cid:durableId="493491235">
    <w:abstractNumId w:val="27"/>
  </w:num>
  <w:num w:numId="12" w16cid:durableId="1958950490">
    <w:abstractNumId w:val="23"/>
  </w:num>
  <w:num w:numId="13" w16cid:durableId="949898281">
    <w:abstractNumId w:val="17"/>
  </w:num>
  <w:num w:numId="14" w16cid:durableId="1930695346">
    <w:abstractNumId w:val="1"/>
  </w:num>
  <w:num w:numId="15" w16cid:durableId="1182206311">
    <w:abstractNumId w:val="33"/>
  </w:num>
  <w:num w:numId="16" w16cid:durableId="549994783">
    <w:abstractNumId w:val="2"/>
  </w:num>
  <w:num w:numId="17" w16cid:durableId="94137701">
    <w:abstractNumId w:val="36"/>
  </w:num>
  <w:num w:numId="18" w16cid:durableId="1373993621">
    <w:abstractNumId w:val="3"/>
  </w:num>
  <w:num w:numId="19" w16cid:durableId="1775125650">
    <w:abstractNumId w:val="28"/>
  </w:num>
  <w:num w:numId="20" w16cid:durableId="930549987">
    <w:abstractNumId w:val="29"/>
  </w:num>
  <w:num w:numId="21" w16cid:durableId="599989159">
    <w:abstractNumId w:val="20"/>
  </w:num>
  <w:num w:numId="22" w16cid:durableId="275020215">
    <w:abstractNumId w:val="15"/>
  </w:num>
  <w:num w:numId="23" w16cid:durableId="1556815450">
    <w:abstractNumId w:val="8"/>
  </w:num>
  <w:num w:numId="24" w16cid:durableId="716973230">
    <w:abstractNumId w:val="31"/>
  </w:num>
  <w:num w:numId="25" w16cid:durableId="854031070">
    <w:abstractNumId w:val="19"/>
  </w:num>
  <w:num w:numId="26" w16cid:durableId="534076145">
    <w:abstractNumId w:val="7"/>
  </w:num>
  <w:num w:numId="27" w16cid:durableId="2105220885">
    <w:abstractNumId w:val="19"/>
  </w:num>
  <w:num w:numId="28" w16cid:durableId="1464277248">
    <w:abstractNumId w:val="4"/>
  </w:num>
  <w:num w:numId="29" w16cid:durableId="435710380">
    <w:abstractNumId w:val="24"/>
  </w:num>
  <w:num w:numId="30" w16cid:durableId="105275088">
    <w:abstractNumId w:val="24"/>
    <w:lvlOverride w:ilvl="0">
      <w:startOverride w:val="1"/>
    </w:lvlOverride>
  </w:num>
  <w:num w:numId="31" w16cid:durableId="1221090352">
    <w:abstractNumId w:val="13"/>
  </w:num>
  <w:num w:numId="32" w16cid:durableId="1334651435">
    <w:abstractNumId w:val="14"/>
  </w:num>
  <w:num w:numId="33" w16cid:durableId="88544054">
    <w:abstractNumId w:val="11"/>
  </w:num>
  <w:num w:numId="34" w16cid:durableId="475728339">
    <w:abstractNumId w:val="22"/>
  </w:num>
  <w:num w:numId="35" w16cid:durableId="478421409">
    <w:abstractNumId w:val="6"/>
  </w:num>
  <w:num w:numId="36" w16cid:durableId="1260983871">
    <w:abstractNumId w:val="9"/>
  </w:num>
  <w:num w:numId="37" w16cid:durableId="650141693">
    <w:abstractNumId w:val="34"/>
  </w:num>
  <w:num w:numId="38" w16cid:durableId="37122160">
    <w:abstractNumId w:val="12"/>
  </w:num>
  <w:num w:numId="39" w16cid:durableId="1247543865">
    <w:abstractNumId w:val="30"/>
  </w:num>
  <w:num w:numId="40" w16cid:durableId="550728203">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C"/>
    <w:rsid w:val="00000391"/>
    <w:rsid w:val="000005A9"/>
    <w:rsid w:val="000005C0"/>
    <w:rsid w:val="00000BD5"/>
    <w:rsid w:val="00000C10"/>
    <w:rsid w:val="00001086"/>
    <w:rsid w:val="00001203"/>
    <w:rsid w:val="0000183E"/>
    <w:rsid w:val="00001B3B"/>
    <w:rsid w:val="00001CBD"/>
    <w:rsid w:val="00002592"/>
    <w:rsid w:val="000028E9"/>
    <w:rsid w:val="0000290B"/>
    <w:rsid w:val="00002B30"/>
    <w:rsid w:val="00002B5A"/>
    <w:rsid w:val="0000305B"/>
    <w:rsid w:val="0000315C"/>
    <w:rsid w:val="0000377D"/>
    <w:rsid w:val="00003A8E"/>
    <w:rsid w:val="00003AD0"/>
    <w:rsid w:val="00003E73"/>
    <w:rsid w:val="00004512"/>
    <w:rsid w:val="00004737"/>
    <w:rsid w:val="00004F10"/>
    <w:rsid w:val="00005198"/>
    <w:rsid w:val="00005F28"/>
    <w:rsid w:val="00006280"/>
    <w:rsid w:val="000062D7"/>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0F8"/>
    <w:rsid w:val="00010393"/>
    <w:rsid w:val="0001065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4070"/>
    <w:rsid w:val="0001433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F9"/>
    <w:rsid w:val="00017391"/>
    <w:rsid w:val="00017C42"/>
    <w:rsid w:val="00017F8C"/>
    <w:rsid w:val="0002018F"/>
    <w:rsid w:val="00020393"/>
    <w:rsid w:val="00020669"/>
    <w:rsid w:val="00020EBF"/>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EA7"/>
    <w:rsid w:val="0002665E"/>
    <w:rsid w:val="00026A4B"/>
    <w:rsid w:val="00027101"/>
    <w:rsid w:val="000273D8"/>
    <w:rsid w:val="00027A47"/>
    <w:rsid w:val="00027ACC"/>
    <w:rsid w:val="00027C33"/>
    <w:rsid w:val="00027DA5"/>
    <w:rsid w:val="0003014F"/>
    <w:rsid w:val="00030D56"/>
    <w:rsid w:val="0003121D"/>
    <w:rsid w:val="00031476"/>
    <w:rsid w:val="0003154A"/>
    <w:rsid w:val="00031CC2"/>
    <w:rsid w:val="00031E65"/>
    <w:rsid w:val="000324E9"/>
    <w:rsid w:val="00032528"/>
    <w:rsid w:val="0003252E"/>
    <w:rsid w:val="00032614"/>
    <w:rsid w:val="000326C7"/>
    <w:rsid w:val="00032DAE"/>
    <w:rsid w:val="0003313C"/>
    <w:rsid w:val="000332E9"/>
    <w:rsid w:val="000334EF"/>
    <w:rsid w:val="00033BCE"/>
    <w:rsid w:val="00034666"/>
    <w:rsid w:val="000348E0"/>
    <w:rsid w:val="00034FB3"/>
    <w:rsid w:val="000356B2"/>
    <w:rsid w:val="00035906"/>
    <w:rsid w:val="00035D0A"/>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40253"/>
    <w:rsid w:val="00040B50"/>
    <w:rsid w:val="00041088"/>
    <w:rsid w:val="00041393"/>
    <w:rsid w:val="0004146F"/>
    <w:rsid w:val="00041649"/>
    <w:rsid w:val="000416C8"/>
    <w:rsid w:val="00041911"/>
    <w:rsid w:val="00041C73"/>
    <w:rsid w:val="0004203D"/>
    <w:rsid w:val="00042236"/>
    <w:rsid w:val="00042748"/>
    <w:rsid w:val="00042B59"/>
    <w:rsid w:val="0004371E"/>
    <w:rsid w:val="00043AC8"/>
    <w:rsid w:val="00043ACF"/>
    <w:rsid w:val="00043FAF"/>
    <w:rsid w:val="000440CB"/>
    <w:rsid w:val="000442E3"/>
    <w:rsid w:val="000447CE"/>
    <w:rsid w:val="000448EF"/>
    <w:rsid w:val="00044D90"/>
    <w:rsid w:val="00045427"/>
    <w:rsid w:val="0004563C"/>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809"/>
    <w:rsid w:val="00053B9A"/>
    <w:rsid w:val="00053BE6"/>
    <w:rsid w:val="00053E63"/>
    <w:rsid w:val="00053EAF"/>
    <w:rsid w:val="000544B4"/>
    <w:rsid w:val="00054564"/>
    <w:rsid w:val="00055999"/>
    <w:rsid w:val="00055B06"/>
    <w:rsid w:val="0005670B"/>
    <w:rsid w:val="00056B8C"/>
    <w:rsid w:val="00056EC2"/>
    <w:rsid w:val="00057325"/>
    <w:rsid w:val="00057476"/>
    <w:rsid w:val="00057A53"/>
    <w:rsid w:val="0006096A"/>
    <w:rsid w:val="00060ACC"/>
    <w:rsid w:val="00060C19"/>
    <w:rsid w:val="000614D6"/>
    <w:rsid w:val="00062142"/>
    <w:rsid w:val="000623A9"/>
    <w:rsid w:val="000624AB"/>
    <w:rsid w:val="00062BB9"/>
    <w:rsid w:val="0006323E"/>
    <w:rsid w:val="000639C9"/>
    <w:rsid w:val="00063EB2"/>
    <w:rsid w:val="00063F67"/>
    <w:rsid w:val="000646E1"/>
    <w:rsid w:val="00064A5C"/>
    <w:rsid w:val="00064AE7"/>
    <w:rsid w:val="00064AE9"/>
    <w:rsid w:val="0006511B"/>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CBA"/>
    <w:rsid w:val="00067DC5"/>
    <w:rsid w:val="00067F0C"/>
    <w:rsid w:val="00067F84"/>
    <w:rsid w:val="00070292"/>
    <w:rsid w:val="0007075B"/>
    <w:rsid w:val="00070EEB"/>
    <w:rsid w:val="00070F6A"/>
    <w:rsid w:val="0007134D"/>
    <w:rsid w:val="000719B0"/>
    <w:rsid w:val="00071B57"/>
    <w:rsid w:val="00071F65"/>
    <w:rsid w:val="00073806"/>
    <w:rsid w:val="0007414F"/>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B88"/>
    <w:rsid w:val="00081042"/>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3A1"/>
    <w:rsid w:val="00091751"/>
    <w:rsid w:val="000919E8"/>
    <w:rsid w:val="00091FBB"/>
    <w:rsid w:val="00092163"/>
    <w:rsid w:val="000924FB"/>
    <w:rsid w:val="00092642"/>
    <w:rsid w:val="00092B39"/>
    <w:rsid w:val="00092BAE"/>
    <w:rsid w:val="00092F31"/>
    <w:rsid w:val="000933B5"/>
    <w:rsid w:val="00093659"/>
    <w:rsid w:val="00094901"/>
    <w:rsid w:val="00094B67"/>
    <w:rsid w:val="00094DC5"/>
    <w:rsid w:val="00094FCE"/>
    <w:rsid w:val="00095097"/>
    <w:rsid w:val="0009648B"/>
    <w:rsid w:val="00096648"/>
    <w:rsid w:val="00096D36"/>
    <w:rsid w:val="000972E2"/>
    <w:rsid w:val="0009779B"/>
    <w:rsid w:val="000977D8"/>
    <w:rsid w:val="00097876"/>
    <w:rsid w:val="00097A3C"/>
    <w:rsid w:val="00097C87"/>
    <w:rsid w:val="00097D97"/>
    <w:rsid w:val="00097DC9"/>
    <w:rsid w:val="000A0390"/>
    <w:rsid w:val="000A0934"/>
    <w:rsid w:val="000A0945"/>
    <w:rsid w:val="000A0C93"/>
    <w:rsid w:val="000A0E73"/>
    <w:rsid w:val="000A1210"/>
    <w:rsid w:val="000A152C"/>
    <w:rsid w:val="000A16D4"/>
    <w:rsid w:val="000A18D7"/>
    <w:rsid w:val="000A193D"/>
    <w:rsid w:val="000A19C2"/>
    <w:rsid w:val="000A1C10"/>
    <w:rsid w:val="000A2674"/>
    <w:rsid w:val="000A274C"/>
    <w:rsid w:val="000A33D9"/>
    <w:rsid w:val="000A3B0D"/>
    <w:rsid w:val="000A3D1B"/>
    <w:rsid w:val="000A3F0E"/>
    <w:rsid w:val="000A40BD"/>
    <w:rsid w:val="000A4333"/>
    <w:rsid w:val="000A45BB"/>
    <w:rsid w:val="000A468C"/>
    <w:rsid w:val="000A4994"/>
    <w:rsid w:val="000A4B1E"/>
    <w:rsid w:val="000A4C2D"/>
    <w:rsid w:val="000A4C48"/>
    <w:rsid w:val="000A4CD8"/>
    <w:rsid w:val="000A4D42"/>
    <w:rsid w:val="000A4EE9"/>
    <w:rsid w:val="000A53D9"/>
    <w:rsid w:val="000A594E"/>
    <w:rsid w:val="000A5B5B"/>
    <w:rsid w:val="000A61B8"/>
    <w:rsid w:val="000A6394"/>
    <w:rsid w:val="000A69ED"/>
    <w:rsid w:val="000A6C4E"/>
    <w:rsid w:val="000A6CE0"/>
    <w:rsid w:val="000A7129"/>
    <w:rsid w:val="000A75C1"/>
    <w:rsid w:val="000A7872"/>
    <w:rsid w:val="000A7A37"/>
    <w:rsid w:val="000A7B75"/>
    <w:rsid w:val="000B0913"/>
    <w:rsid w:val="000B0DEE"/>
    <w:rsid w:val="000B205D"/>
    <w:rsid w:val="000B220E"/>
    <w:rsid w:val="000B2438"/>
    <w:rsid w:val="000B25C9"/>
    <w:rsid w:val="000B2761"/>
    <w:rsid w:val="000B317D"/>
    <w:rsid w:val="000B3AE6"/>
    <w:rsid w:val="000B4146"/>
    <w:rsid w:val="000B458E"/>
    <w:rsid w:val="000B47EA"/>
    <w:rsid w:val="000B48C0"/>
    <w:rsid w:val="000B48C3"/>
    <w:rsid w:val="000B4C8D"/>
    <w:rsid w:val="000B4CE9"/>
    <w:rsid w:val="000B4E95"/>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B53"/>
    <w:rsid w:val="000C2C23"/>
    <w:rsid w:val="000C2F9A"/>
    <w:rsid w:val="000C3465"/>
    <w:rsid w:val="000C3D44"/>
    <w:rsid w:val="000C3FA6"/>
    <w:rsid w:val="000C4043"/>
    <w:rsid w:val="000C405C"/>
    <w:rsid w:val="000C40A0"/>
    <w:rsid w:val="000C43E8"/>
    <w:rsid w:val="000C4A39"/>
    <w:rsid w:val="000C4A75"/>
    <w:rsid w:val="000C4BE3"/>
    <w:rsid w:val="000C528A"/>
    <w:rsid w:val="000C541E"/>
    <w:rsid w:val="000C57BB"/>
    <w:rsid w:val="000C5985"/>
    <w:rsid w:val="000C5A64"/>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56F"/>
    <w:rsid w:val="000D186A"/>
    <w:rsid w:val="000D1F61"/>
    <w:rsid w:val="000D24FD"/>
    <w:rsid w:val="000D25DC"/>
    <w:rsid w:val="000D2ADD"/>
    <w:rsid w:val="000D2B80"/>
    <w:rsid w:val="000D2DC6"/>
    <w:rsid w:val="000D31BB"/>
    <w:rsid w:val="000D3577"/>
    <w:rsid w:val="000D3A72"/>
    <w:rsid w:val="000D3D27"/>
    <w:rsid w:val="000D4682"/>
    <w:rsid w:val="000D5F95"/>
    <w:rsid w:val="000D648D"/>
    <w:rsid w:val="000D6504"/>
    <w:rsid w:val="000D6759"/>
    <w:rsid w:val="000D6CBD"/>
    <w:rsid w:val="000D6D8D"/>
    <w:rsid w:val="000D7166"/>
    <w:rsid w:val="000D71B0"/>
    <w:rsid w:val="000D7A1A"/>
    <w:rsid w:val="000D7C11"/>
    <w:rsid w:val="000D7C51"/>
    <w:rsid w:val="000D7F9E"/>
    <w:rsid w:val="000D7FCD"/>
    <w:rsid w:val="000E0051"/>
    <w:rsid w:val="000E0120"/>
    <w:rsid w:val="000E064F"/>
    <w:rsid w:val="000E0699"/>
    <w:rsid w:val="000E071D"/>
    <w:rsid w:val="000E0733"/>
    <w:rsid w:val="000E0DC6"/>
    <w:rsid w:val="000E0F05"/>
    <w:rsid w:val="000E1417"/>
    <w:rsid w:val="000E15FA"/>
    <w:rsid w:val="000E172C"/>
    <w:rsid w:val="000E18A0"/>
    <w:rsid w:val="000E1D75"/>
    <w:rsid w:val="000E1D81"/>
    <w:rsid w:val="000E1EB8"/>
    <w:rsid w:val="000E1FA4"/>
    <w:rsid w:val="000E2784"/>
    <w:rsid w:val="000E2AAC"/>
    <w:rsid w:val="000E2D5E"/>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C6"/>
    <w:rsid w:val="000E6E3A"/>
    <w:rsid w:val="000E793C"/>
    <w:rsid w:val="000E7EAD"/>
    <w:rsid w:val="000F0AF6"/>
    <w:rsid w:val="000F0B7D"/>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69A"/>
    <w:rsid w:val="000F68D4"/>
    <w:rsid w:val="000F68E3"/>
    <w:rsid w:val="000F6959"/>
    <w:rsid w:val="000F795F"/>
    <w:rsid w:val="000F7A06"/>
    <w:rsid w:val="000F7A56"/>
    <w:rsid w:val="000F7FC3"/>
    <w:rsid w:val="001000D1"/>
    <w:rsid w:val="001003A9"/>
    <w:rsid w:val="0010066C"/>
    <w:rsid w:val="0010092D"/>
    <w:rsid w:val="00100977"/>
    <w:rsid w:val="0010127D"/>
    <w:rsid w:val="00101898"/>
    <w:rsid w:val="00101B82"/>
    <w:rsid w:val="00102137"/>
    <w:rsid w:val="00102554"/>
    <w:rsid w:val="0010265B"/>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E83"/>
    <w:rsid w:val="00105FBA"/>
    <w:rsid w:val="00106175"/>
    <w:rsid w:val="0010655B"/>
    <w:rsid w:val="00106AE8"/>
    <w:rsid w:val="00106CF7"/>
    <w:rsid w:val="001072AC"/>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6F0"/>
    <w:rsid w:val="0011629D"/>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F08"/>
    <w:rsid w:val="00122675"/>
    <w:rsid w:val="001227D0"/>
    <w:rsid w:val="00123476"/>
    <w:rsid w:val="00123535"/>
    <w:rsid w:val="001235B0"/>
    <w:rsid w:val="0012375A"/>
    <w:rsid w:val="0012375B"/>
    <w:rsid w:val="0012378D"/>
    <w:rsid w:val="001237E9"/>
    <w:rsid w:val="001238A1"/>
    <w:rsid w:val="00124265"/>
    <w:rsid w:val="001244EB"/>
    <w:rsid w:val="0012458E"/>
    <w:rsid w:val="001246F1"/>
    <w:rsid w:val="00124749"/>
    <w:rsid w:val="0012494B"/>
    <w:rsid w:val="00124ABC"/>
    <w:rsid w:val="00124C1F"/>
    <w:rsid w:val="001254B1"/>
    <w:rsid w:val="001256EF"/>
    <w:rsid w:val="00125D64"/>
    <w:rsid w:val="00126A4B"/>
    <w:rsid w:val="00126FF5"/>
    <w:rsid w:val="00127252"/>
    <w:rsid w:val="00127728"/>
    <w:rsid w:val="00127859"/>
    <w:rsid w:val="00127AA9"/>
    <w:rsid w:val="00127FA4"/>
    <w:rsid w:val="00130205"/>
    <w:rsid w:val="00130582"/>
    <w:rsid w:val="0013080D"/>
    <w:rsid w:val="001311C8"/>
    <w:rsid w:val="00131921"/>
    <w:rsid w:val="00131AB1"/>
    <w:rsid w:val="00131F39"/>
    <w:rsid w:val="001322B2"/>
    <w:rsid w:val="0013254E"/>
    <w:rsid w:val="001328A3"/>
    <w:rsid w:val="001328FC"/>
    <w:rsid w:val="00132905"/>
    <w:rsid w:val="00132B8D"/>
    <w:rsid w:val="001332A8"/>
    <w:rsid w:val="00133406"/>
    <w:rsid w:val="00133ADA"/>
    <w:rsid w:val="00133B01"/>
    <w:rsid w:val="00133C3C"/>
    <w:rsid w:val="00133CD6"/>
    <w:rsid w:val="00133F7F"/>
    <w:rsid w:val="0013408F"/>
    <w:rsid w:val="00135404"/>
    <w:rsid w:val="00135464"/>
    <w:rsid w:val="00135740"/>
    <w:rsid w:val="00135B17"/>
    <w:rsid w:val="00135F81"/>
    <w:rsid w:val="001360C8"/>
    <w:rsid w:val="001363D7"/>
    <w:rsid w:val="00136520"/>
    <w:rsid w:val="00136620"/>
    <w:rsid w:val="00136654"/>
    <w:rsid w:val="00136725"/>
    <w:rsid w:val="0013694F"/>
    <w:rsid w:val="00136981"/>
    <w:rsid w:val="00136A3F"/>
    <w:rsid w:val="001370EC"/>
    <w:rsid w:val="001374C4"/>
    <w:rsid w:val="0013767D"/>
    <w:rsid w:val="001377AA"/>
    <w:rsid w:val="00140218"/>
    <w:rsid w:val="0014030B"/>
    <w:rsid w:val="0014032F"/>
    <w:rsid w:val="001403A2"/>
    <w:rsid w:val="0014074C"/>
    <w:rsid w:val="0014078F"/>
    <w:rsid w:val="001417C2"/>
    <w:rsid w:val="00141C25"/>
    <w:rsid w:val="001420C5"/>
    <w:rsid w:val="001421FB"/>
    <w:rsid w:val="0014228F"/>
    <w:rsid w:val="00142443"/>
    <w:rsid w:val="001425E3"/>
    <w:rsid w:val="00143144"/>
    <w:rsid w:val="00143578"/>
    <w:rsid w:val="0014398F"/>
    <w:rsid w:val="00143B02"/>
    <w:rsid w:val="00143EA8"/>
    <w:rsid w:val="00144177"/>
    <w:rsid w:val="00144356"/>
    <w:rsid w:val="001443ED"/>
    <w:rsid w:val="00144C08"/>
    <w:rsid w:val="001450F0"/>
    <w:rsid w:val="001456EB"/>
    <w:rsid w:val="00145BFE"/>
    <w:rsid w:val="00145D43"/>
    <w:rsid w:val="001462BE"/>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37D"/>
    <w:rsid w:val="00150DAA"/>
    <w:rsid w:val="00150FB4"/>
    <w:rsid w:val="00151429"/>
    <w:rsid w:val="00151A21"/>
    <w:rsid w:val="00151B7A"/>
    <w:rsid w:val="00151D74"/>
    <w:rsid w:val="00151D99"/>
    <w:rsid w:val="00152041"/>
    <w:rsid w:val="0015221D"/>
    <w:rsid w:val="0015245E"/>
    <w:rsid w:val="00152B04"/>
    <w:rsid w:val="001530B3"/>
    <w:rsid w:val="00153269"/>
    <w:rsid w:val="00153386"/>
    <w:rsid w:val="00153E07"/>
    <w:rsid w:val="00153EBF"/>
    <w:rsid w:val="00154C97"/>
    <w:rsid w:val="00154E50"/>
    <w:rsid w:val="00154FE5"/>
    <w:rsid w:val="00155580"/>
    <w:rsid w:val="0015596D"/>
    <w:rsid w:val="00155C43"/>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52C"/>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2F0"/>
    <w:rsid w:val="00172563"/>
    <w:rsid w:val="0017278B"/>
    <w:rsid w:val="00172C7A"/>
    <w:rsid w:val="00172E57"/>
    <w:rsid w:val="00172EDD"/>
    <w:rsid w:val="00172EDF"/>
    <w:rsid w:val="00173058"/>
    <w:rsid w:val="00173665"/>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52A"/>
    <w:rsid w:val="00176644"/>
    <w:rsid w:val="00176AE5"/>
    <w:rsid w:val="00176F88"/>
    <w:rsid w:val="00176FE4"/>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976"/>
    <w:rsid w:val="00184BBB"/>
    <w:rsid w:val="00184E8B"/>
    <w:rsid w:val="00185786"/>
    <w:rsid w:val="0018585F"/>
    <w:rsid w:val="00185CEC"/>
    <w:rsid w:val="00186298"/>
    <w:rsid w:val="00186302"/>
    <w:rsid w:val="00186570"/>
    <w:rsid w:val="0018678F"/>
    <w:rsid w:val="001867E9"/>
    <w:rsid w:val="00186CEE"/>
    <w:rsid w:val="00186D96"/>
    <w:rsid w:val="00186F74"/>
    <w:rsid w:val="0018709E"/>
    <w:rsid w:val="001877DB"/>
    <w:rsid w:val="0018781E"/>
    <w:rsid w:val="00187A6E"/>
    <w:rsid w:val="001900E0"/>
    <w:rsid w:val="00190197"/>
    <w:rsid w:val="0019044C"/>
    <w:rsid w:val="001906BB"/>
    <w:rsid w:val="001908C5"/>
    <w:rsid w:val="00190C10"/>
    <w:rsid w:val="00191373"/>
    <w:rsid w:val="001914D7"/>
    <w:rsid w:val="00191849"/>
    <w:rsid w:val="001919E2"/>
    <w:rsid w:val="00192484"/>
    <w:rsid w:val="00192719"/>
    <w:rsid w:val="00192C46"/>
    <w:rsid w:val="00192DEE"/>
    <w:rsid w:val="00192EB7"/>
    <w:rsid w:val="00192EE3"/>
    <w:rsid w:val="00192F15"/>
    <w:rsid w:val="001934EA"/>
    <w:rsid w:val="00193A7E"/>
    <w:rsid w:val="00193D2E"/>
    <w:rsid w:val="00193D7C"/>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633"/>
    <w:rsid w:val="001A267E"/>
    <w:rsid w:val="001A2E06"/>
    <w:rsid w:val="001A38A7"/>
    <w:rsid w:val="001A3C33"/>
    <w:rsid w:val="001A4061"/>
    <w:rsid w:val="001A4117"/>
    <w:rsid w:val="001A545A"/>
    <w:rsid w:val="001A5583"/>
    <w:rsid w:val="001A61E0"/>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9F"/>
    <w:rsid w:val="001B4FD4"/>
    <w:rsid w:val="001B50B2"/>
    <w:rsid w:val="001B5211"/>
    <w:rsid w:val="001B52F0"/>
    <w:rsid w:val="001B53B3"/>
    <w:rsid w:val="001B5693"/>
    <w:rsid w:val="001B6404"/>
    <w:rsid w:val="001B6493"/>
    <w:rsid w:val="001B65AE"/>
    <w:rsid w:val="001B67AC"/>
    <w:rsid w:val="001B6889"/>
    <w:rsid w:val="001B6D1B"/>
    <w:rsid w:val="001B73FE"/>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262"/>
    <w:rsid w:val="001C340D"/>
    <w:rsid w:val="001C39A6"/>
    <w:rsid w:val="001C3A23"/>
    <w:rsid w:val="001C3F3C"/>
    <w:rsid w:val="001C4030"/>
    <w:rsid w:val="001C4D59"/>
    <w:rsid w:val="001C5438"/>
    <w:rsid w:val="001C59FB"/>
    <w:rsid w:val="001C5BF8"/>
    <w:rsid w:val="001C6222"/>
    <w:rsid w:val="001C6964"/>
    <w:rsid w:val="001C6A21"/>
    <w:rsid w:val="001C6FC6"/>
    <w:rsid w:val="001C7043"/>
    <w:rsid w:val="001C71F8"/>
    <w:rsid w:val="001C7AE5"/>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BD"/>
    <w:rsid w:val="001E4D3C"/>
    <w:rsid w:val="001E4EC3"/>
    <w:rsid w:val="001E53D0"/>
    <w:rsid w:val="001E5B37"/>
    <w:rsid w:val="001E5B7F"/>
    <w:rsid w:val="001E5EA4"/>
    <w:rsid w:val="001E63DD"/>
    <w:rsid w:val="001E6705"/>
    <w:rsid w:val="001E67B9"/>
    <w:rsid w:val="001E6F22"/>
    <w:rsid w:val="001E6F34"/>
    <w:rsid w:val="001E70E3"/>
    <w:rsid w:val="001E721C"/>
    <w:rsid w:val="001E7581"/>
    <w:rsid w:val="001E77FB"/>
    <w:rsid w:val="001E7FA1"/>
    <w:rsid w:val="001F00BF"/>
    <w:rsid w:val="001F0538"/>
    <w:rsid w:val="001F0B41"/>
    <w:rsid w:val="001F1027"/>
    <w:rsid w:val="001F117A"/>
    <w:rsid w:val="001F12AF"/>
    <w:rsid w:val="001F1743"/>
    <w:rsid w:val="001F1B1B"/>
    <w:rsid w:val="001F25C9"/>
    <w:rsid w:val="001F27DD"/>
    <w:rsid w:val="001F299B"/>
    <w:rsid w:val="001F2A60"/>
    <w:rsid w:val="001F303F"/>
    <w:rsid w:val="001F348C"/>
    <w:rsid w:val="001F35D6"/>
    <w:rsid w:val="001F373B"/>
    <w:rsid w:val="001F37AA"/>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061"/>
    <w:rsid w:val="001F78BD"/>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F9"/>
    <w:rsid w:val="00201EA3"/>
    <w:rsid w:val="0020211D"/>
    <w:rsid w:val="00202282"/>
    <w:rsid w:val="00202951"/>
    <w:rsid w:val="00202D6F"/>
    <w:rsid w:val="00202E4E"/>
    <w:rsid w:val="00202ED8"/>
    <w:rsid w:val="00203270"/>
    <w:rsid w:val="002034DF"/>
    <w:rsid w:val="0020396C"/>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D"/>
    <w:rsid w:val="00207F41"/>
    <w:rsid w:val="002103C0"/>
    <w:rsid w:val="002105EF"/>
    <w:rsid w:val="00210B1E"/>
    <w:rsid w:val="00210C79"/>
    <w:rsid w:val="00210D7E"/>
    <w:rsid w:val="002112F8"/>
    <w:rsid w:val="002114B6"/>
    <w:rsid w:val="0021168C"/>
    <w:rsid w:val="00211C95"/>
    <w:rsid w:val="00211E68"/>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47C8"/>
    <w:rsid w:val="0021482F"/>
    <w:rsid w:val="0021530B"/>
    <w:rsid w:val="002153DE"/>
    <w:rsid w:val="002153F3"/>
    <w:rsid w:val="0021557D"/>
    <w:rsid w:val="00215D37"/>
    <w:rsid w:val="002162F3"/>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BED"/>
    <w:rsid w:val="00223DFB"/>
    <w:rsid w:val="002242B3"/>
    <w:rsid w:val="00224478"/>
    <w:rsid w:val="002244FA"/>
    <w:rsid w:val="0022452D"/>
    <w:rsid w:val="00224777"/>
    <w:rsid w:val="002247F0"/>
    <w:rsid w:val="00224836"/>
    <w:rsid w:val="002248F8"/>
    <w:rsid w:val="00224A62"/>
    <w:rsid w:val="00224D4A"/>
    <w:rsid w:val="002251FE"/>
    <w:rsid w:val="00225D48"/>
    <w:rsid w:val="00225DEA"/>
    <w:rsid w:val="00225F82"/>
    <w:rsid w:val="00226540"/>
    <w:rsid w:val="0022660B"/>
    <w:rsid w:val="002267CC"/>
    <w:rsid w:val="00226A64"/>
    <w:rsid w:val="00227104"/>
    <w:rsid w:val="0022718E"/>
    <w:rsid w:val="00227782"/>
    <w:rsid w:val="00227A59"/>
    <w:rsid w:val="00227AC6"/>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2FA2"/>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68D0"/>
    <w:rsid w:val="00236D9B"/>
    <w:rsid w:val="002370BE"/>
    <w:rsid w:val="00237616"/>
    <w:rsid w:val="00237C1D"/>
    <w:rsid w:val="00237D9F"/>
    <w:rsid w:val="0024000D"/>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7DD"/>
    <w:rsid w:val="0024496F"/>
    <w:rsid w:val="00244EA0"/>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A92"/>
    <w:rsid w:val="00253AB0"/>
    <w:rsid w:val="00253C1A"/>
    <w:rsid w:val="00253DAE"/>
    <w:rsid w:val="00253DC9"/>
    <w:rsid w:val="00253FA5"/>
    <w:rsid w:val="00254067"/>
    <w:rsid w:val="002541E8"/>
    <w:rsid w:val="00254305"/>
    <w:rsid w:val="0025491F"/>
    <w:rsid w:val="00254974"/>
    <w:rsid w:val="00254A30"/>
    <w:rsid w:val="002554A9"/>
    <w:rsid w:val="0025572F"/>
    <w:rsid w:val="002557CB"/>
    <w:rsid w:val="002558D1"/>
    <w:rsid w:val="00256323"/>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089"/>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07B"/>
    <w:rsid w:val="002746BB"/>
    <w:rsid w:val="0027473B"/>
    <w:rsid w:val="0027476A"/>
    <w:rsid w:val="002749BD"/>
    <w:rsid w:val="00274B40"/>
    <w:rsid w:val="00274BB9"/>
    <w:rsid w:val="00274CB8"/>
    <w:rsid w:val="00275166"/>
    <w:rsid w:val="002753A2"/>
    <w:rsid w:val="00275C07"/>
    <w:rsid w:val="00275C2B"/>
    <w:rsid w:val="00275D12"/>
    <w:rsid w:val="00276CB4"/>
    <w:rsid w:val="00276D17"/>
    <w:rsid w:val="00276D18"/>
    <w:rsid w:val="002773F0"/>
    <w:rsid w:val="002776A4"/>
    <w:rsid w:val="00277889"/>
    <w:rsid w:val="00277CA4"/>
    <w:rsid w:val="00280139"/>
    <w:rsid w:val="00280414"/>
    <w:rsid w:val="002806D3"/>
    <w:rsid w:val="00280C4A"/>
    <w:rsid w:val="00280E89"/>
    <w:rsid w:val="00280F22"/>
    <w:rsid w:val="00280F30"/>
    <w:rsid w:val="002810AB"/>
    <w:rsid w:val="002810BD"/>
    <w:rsid w:val="0028116D"/>
    <w:rsid w:val="00281234"/>
    <w:rsid w:val="0028145F"/>
    <w:rsid w:val="00281AF5"/>
    <w:rsid w:val="00281C72"/>
    <w:rsid w:val="00281D08"/>
    <w:rsid w:val="002821D9"/>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309"/>
    <w:rsid w:val="0028734F"/>
    <w:rsid w:val="002878DE"/>
    <w:rsid w:val="0029023F"/>
    <w:rsid w:val="0029127D"/>
    <w:rsid w:val="00291347"/>
    <w:rsid w:val="00291899"/>
    <w:rsid w:val="00291F94"/>
    <w:rsid w:val="00292843"/>
    <w:rsid w:val="00292E99"/>
    <w:rsid w:val="00292ED0"/>
    <w:rsid w:val="0029324B"/>
    <w:rsid w:val="00293576"/>
    <w:rsid w:val="0029394F"/>
    <w:rsid w:val="0029398E"/>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97DFB"/>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4BF"/>
    <w:rsid w:val="002B0504"/>
    <w:rsid w:val="002B0658"/>
    <w:rsid w:val="002B088C"/>
    <w:rsid w:val="002B0A6A"/>
    <w:rsid w:val="002B0AA8"/>
    <w:rsid w:val="002B0E6F"/>
    <w:rsid w:val="002B1215"/>
    <w:rsid w:val="002B16AE"/>
    <w:rsid w:val="002B1752"/>
    <w:rsid w:val="002B1BEF"/>
    <w:rsid w:val="002B23FC"/>
    <w:rsid w:val="002B2433"/>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9B2"/>
    <w:rsid w:val="002B4FBA"/>
    <w:rsid w:val="002B4FC0"/>
    <w:rsid w:val="002B542A"/>
    <w:rsid w:val="002B5482"/>
    <w:rsid w:val="002B5741"/>
    <w:rsid w:val="002B5886"/>
    <w:rsid w:val="002B6002"/>
    <w:rsid w:val="002B67EC"/>
    <w:rsid w:val="002B686E"/>
    <w:rsid w:val="002B6BCC"/>
    <w:rsid w:val="002B6BD4"/>
    <w:rsid w:val="002B7363"/>
    <w:rsid w:val="002B7553"/>
    <w:rsid w:val="002B781C"/>
    <w:rsid w:val="002B7D48"/>
    <w:rsid w:val="002C00BC"/>
    <w:rsid w:val="002C00FE"/>
    <w:rsid w:val="002C0D6A"/>
    <w:rsid w:val="002C1297"/>
    <w:rsid w:val="002C13FA"/>
    <w:rsid w:val="002C1B3E"/>
    <w:rsid w:val="002C1F43"/>
    <w:rsid w:val="002C2104"/>
    <w:rsid w:val="002C2326"/>
    <w:rsid w:val="002C23CE"/>
    <w:rsid w:val="002C25A0"/>
    <w:rsid w:val="002C2D1C"/>
    <w:rsid w:val="002C306D"/>
    <w:rsid w:val="002C3244"/>
    <w:rsid w:val="002C3489"/>
    <w:rsid w:val="002C3922"/>
    <w:rsid w:val="002C4130"/>
    <w:rsid w:val="002C4493"/>
    <w:rsid w:val="002C456E"/>
    <w:rsid w:val="002C458B"/>
    <w:rsid w:val="002C4D81"/>
    <w:rsid w:val="002C4F2A"/>
    <w:rsid w:val="002C4F6B"/>
    <w:rsid w:val="002C5358"/>
    <w:rsid w:val="002C5730"/>
    <w:rsid w:val="002C604A"/>
    <w:rsid w:val="002C62A6"/>
    <w:rsid w:val="002C640A"/>
    <w:rsid w:val="002C6517"/>
    <w:rsid w:val="002C6A97"/>
    <w:rsid w:val="002C6B2B"/>
    <w:rsid w:val="002C6DC0"/>
    <w:rsid w:val="002C6F96"/>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23FE"/>
    <w:rsid w:val="002E2B26"/>
    <w:rsid w:val="002E2C61"/>
    <w:rsid w:val="002E2ECB"/>
    <w:rsid w:val="002E305C"/>
    <w:rsid w:val="002E357F"/>
    <w:rsid w:val="002E3989"/>
    <w:rsid w:val="002E3C88"/>
    <w:rsid w:val="002E3D3F"/>
    <w:rsid w:val="002E48EB"/>
    <w:rsid w:val="002E48FB"/>
    <w:rsid w:val="002E4EE9"/>
    <w:rsid w:val="002E5241"/>
    <w:rsid w:val="002E5330"/>
    <w:rsid w:val="002E584F"/>
    <w:rsid w:val="002E5A1E"/>
    <w:rsid w:val="002E6097"/>
    <w:rsid w:val="002E6780"/>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BFD"/>
    <w:rsid w:val="002F203C"/>
    <w:rsid w:val="002F20B8"/>
    <w:rsid w:val="002F2359"/>
    <w:rsid w:val="002F26E7"/>
    <w:rsid w:val="002F27C3"/>
    <w:rsid w:val="002F2E86"/>
    <w:rsid w:val="002F2F43"/>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C4D"/>
    <w:rsid w:val="00305409"/>
    <w:rsid w:val="003055A0"/>
    <w:rsid w:val="00305817"/>
    <w:rsid w:val="003058D8"/>
    <w:rsid w:val="00305B9C"/>
    <w:rsid w:val="00305C6B"/>
    <w:rsid w:val="00306757"/>
    <w:rsid w:val="00306D83"/>
    <w:rsid w:val="00306E7F"/>
    <w:rsid w:val="00306F67"/>
    <w:rsid w:val="00306F7A"/>
    <w:rsid w:val="0030745F"/>
    <w:rsid w:val="0030787A"/>
    <w:rsid w:val="0030798E"/>
    <w:rsid w:val="00307BB6"/>
    <w:rsid w:val="00307F4F"/>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759"/>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200E7"/>
    <w:rsid w:val="00320B59"/>
    <w:rsid w:val="00321049"/>
    <w:rsid w:val="0032135B"/>
    <w:rsid w:val="00321904"/>
    <w:rsid w:val="00321C73"/>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59EA"/>
    <w:rsid w:val="00325DB2"/>
    <w:rsid w:val="00326088"/>
    <w:rsid w:val="0032636B"/>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53"/>
    <w:rsid w:val="003338C8"/>
    <w:rsid w:val="00333901"/>
    <w:rsid w:val="00333AF4"/>
    <w:rsid w:val="00333B89"/>
    <w:rsid w:val="00333C1C"/>
    <w:rsid w:val="0033408A"/>
    <w:rsid w:val="003340D5"/>
    <w:rsid w:val="00334764"/>
    <w:rsid w:val="003348A3"/>
    <w:rsid w:val="00334E00"/>
    <w:rsid w:val="00334F79"/>
    <w:rsid w:val="00334FCC"/>
    <w:rsid w:val="003350FD"/>
    <w:rsid w:val="0033510F"/>
    <w:rsid w:val="003354E9"/>
    <w:rsid w:val="003356B8"/>
    <w:rsid w:val="003357DB"/>
    <w:rsid w:val="003359DC"/>
    <w:rsid w:val="00335C43"/>
    <w:rsid w:val="00335FDB"/>
    <w:rsid w:val="00335FE2"/>
    <w:rsid w:val="003367EB"/>
    <w:rsid w:val="00336B0A"/>
    <w:rsid w:val="00336CF2"/>
    <w:rsid w:val="00336E0D"/>
    <w:rsid w:val="003376D3"/>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AD0"/>
    <w:rsid w:val="00343BFF"/>
    <w:rsid w:val="00343DEA"/>
    <w:rsid w:val="00343ECF"/>
    <w:rsid w:val="00343FBF"/>
    <w:rsid w:val="00344144"/>
    <w:rsid w:val="0034435C"/>
    <w:rsid w:val="003450BD"/>
    <w:rsid w:val="003450E5"/>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8F2"/>
    <w:rsid w:val="0035391E"/>
    <w:rsid w:val="003539FC"/>
    <w:rsid w:val="00353E40"/>
    <w:rsid w:val="00353F16"/>
    <w:rsid w:val="00354815"/>
    <w:rsid w:val="003548DB"/>
    <w:rsid w:val="00354A55"/>
    <w:rsid w:val="00354F7E"/>
    <w:rsid w:val="0035510D"/>
    <w:rsid w:val="003551EC"/>
    <w:rsid w:val="00355455"/>
    <w:rsid w:val="003555AF"/>
    <w:rsid w:val="00355A5C"/>
    <w:rsid w:val="00355FCF"/>
    <w:rsid w:val="003566C4"/>
    <w:rsid w:val="003568EB"/>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DFD"/>
    <w:rsid w:val="003675DD"/>
    <w:rsid w:val="00370154"/>
    <w:rsid w:val="003708F5"/>
    <w:rsid w:val="0037131A"/>
    <w:rsid w:val="00371B9D"/>
    <w:rsid w:val="0037215D"/>
    <w:rsid w:val="00372222"/>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E58"/>
    <w:rsid w:val="00381418"/>
    <w:rsid w:val="00381A51"/>
    <w:rsid w:val="00381A59"/>
    <w:rsid w:val="00381A93"/>
    <w:rsid w:val="00381F13"/>
    <w:rsid w:val="00381F4E"/>
    <w:rsid w:val="0038205D"/>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6B15"/>
    <w:rsid w:val="00386C3A"/>
    <w:rsid w:val="00386E82"/>
    <w:rsid w:val="003870BD"/>
    <w:rsid w:val="003872C4"/>
    <w:rsid w:val="00387354"/>
    <w:rsid w:val="00387A8B"/>
    <w:rsid w:val="00387A93"/>
    <w:rsid w:val="00387AEC"/>
    <w:rsid w:val="00387C72"/>
    <w:rsid w:val="00387E5C"/>
    <w:rsid w:val="00387EDC"/>
    <w:rsid w:val="0039003A"/>
    <w:rsid w:val="003902CC"/>
    <w:rsid w:val="003904EA"/>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4EB6"/>
    <w:rsid w:val="0039534D"/>
    <w:rsid w:val="003953B7"/>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4F40"/>
    <w:rsid w:val="003A50EC"/>
    <w:rsid w:val="003A5461"/>
    <w:rsid w:val="003A5547"/>
    <w:rsid w:val="003A5D4F"/>
    <w:rsid w:val="003A5ED1"/>
    <w:rsid w:val="003A6518"/>
    <w:rsid w:val="003A67B4"/>
    <w:rsid w:val="003A6D6C"/>
    <w:rsid w:val="003A6F7B"/>
    <w:rsid w:val="003A7207"/>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2F"/>
    <w:rsid w:val="003B3A86"/>
    <w:rsid w:val="003B3B37"/>
    <w:rsid w:val="003B3C19"/>
    <w:rsid w:val="003B3CEB"/>
    <w:rsid w:val="003B3EE6"/>
    <w:rsid w:val="003B4191"/>
    <w:rsid w:val="003B4CA5"/>
    <w:rsid w:val="003B4D32"/>
    <w:rsid w:val="003B523A"/>
    <w:rsid w:val="003B5B4F"/>
    <w:rsid w:val="003B5E51"/>
    <w:rsid w:val="003B5E6A"/>
    <w:rsid w:val="003B66F3"/>
    <w:rsid w:val="003B6701"/>
    <w:rsid w:val="003B711C"/>
    <w:rsid w:val="003B7555"/>
    <w:rsid w:val="003B781B"/>
    <w:rsid w:val="003B78F8"/>
    <w:rsid w:val="003C00F5"/>
    <w:rsid w:val="003C0576"/>
    <w:rsid w:val="003C0CD9"/>
    <w:rsid w:val="003C0F78"/>
    <w:rsid w:val="003C12AC"/>
    <w:rsid w:val="003C1AF5"/>
    <w:rsid w:val="003C1DEF"/>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701"/>
    <w:rsid w:val="003D0DBA"/>
    <w:rsid w:val="003D0E23"/>
    <w:rsid w:val="003D104A"/>
    <w:rsid w:val="003D1556"/>
    <w:rsid w:val="003D1697"/>
    <w:rsid w:val="003D1761"/>
    <w:rsid w:val="003D17C8"/>
    <w:rsid w:val="003D18D4"/>
    <w:rsid w:val="003D18D7"/>
    <w:rsid w:val="003D1B86"/>
    <w:rsid w:val="003D2010"/>
    <w:rsid w:val="003D20A6"/>
    <w:rsid w:val="003D223D"/>
    <w:rsid w:val="003D2D01"/>
    <w:rsid w:val="003D308F"/>
    <w:rsid w:val="003D3505"/>
    <w:rsid w:val="003D3514"/>
    <w:rsid w:val="003D39C7"/>
    <w:rsid w:val="003D3F16"/>
    <w:rsid w:val="003D4158"/>
    <w:rsid w:val="003D4FB0"/>
    <w:rsid w:val="003D522C"/>
    <w:rsid w:val="003D5459"/>
    <w:rsid w:val="003D5F6A"/>
    <w:rsid w:val="003D60C7"/>
    <w:rsid w:val="003D647D"/>
    <w:rsid w:val="003D6515"/>
    <w:rsid w:val="003D6C8F"/>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AD"/>
    <w:rsid w:val="003E5BCD"/>
    <w:rsid w:val="003E5CA5"/>
    <w:rsid w:val="003E5FD2"/>
    <w:rsid w:val="003E66F2"/>
    <w:rsid w:val="003E6D48"/>
    <w:rsid w:val="003E7185"/>
    <w:rsid w:val="003E762A"/>
    <w:rsid w:val="003E7949"/>
    <w:rsid w:val="003E7AAA"/>
    <w:rsid w:val="003F00A8"/>
    <w:rsid w:val="003F0208"/>
    <w:rsid w:val="003F0573"/>
    <w:rsid w:val="003F0856"/>
    <w:rsid w:val="003F094B"/>
    <w:rsid w:val="003F09D8"/>
    <w:rsid w:val="003F0DFF"/>
    <w:rsid w:val="003F1336"/>
    <w:rsid w:val="003F17DE"/>
    <w:rsid w:val="003F18B7"/>
    <w:rsid w:val="003F20D4"/>
    <w:rsid w:val="003F21B8"/>
    <w:rsid w:val="003F293D"/>
    <w:rsid w:val="003F2BD6"/>
    <w:rsid w:val="003F33F8"/>
    <w:rsid w:val="003F3AB1"/>
    <w:rsid w:val="003F3FE8"/>
    <w:rsid w:val="003F4199"/>
    <w:rsid w:val="003F4218"/>
    <w:rsid w:val="003F44AD"/>
    <w:rsid w:val="003F44C3"/>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6AE"/>
    <w:rsid w:val="003F7A4C"/>
    <w:rsid w:val="003F7C3E"/>
    <w:rsid w:val="003F7D0E"/>
    <w:rsid w:val="0040069D"/>
    <w:rsid w:val="004016B2"/>
    <w:rsid w:val="0040178E"/>
    <w:rsid w:val="004017EB"/>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A52"/>
    <w:rsid w:val="00413AA5"/>
    <w:rsid w:val="00413EB8"/>
    <w:rsid w:val="0041425E"/>
    <w:rsid w:val="00414F27"/>
    <w:rsid w:val="0041518D"/>
    <w:rsid w:val="004153FF"/>
    <w:rsid w:val="00415441"/>
    <w:rsid w:val="00415958"/>
    <w:rsid w:val="00415AB4"/>
    <w:rsid w:val="00415AE7"/>
    <w:rsid w:val="00415AF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2330"/>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5E49"/>
    <w:rsid w:val="00426853"/>
    <w:rsid w:val="00426AB2"/>
    <w:rsid w:val="00426D8A"/>
    <w:rsid w:val="00427EB9"/>
    <w:rsid w:val="004308C2"/>
    <w:rsid w:val="00430CBA"/>
    <w:rsid w:val="00430EA6"/>
    <w:rsid w:val="00430FBA"/>
    <w:rsid w:val="004310E9"/>
    <w:rsid w:val="0043112E"/>
    <w:rsid w:val="0043125B"/>
    <w:rsid w:val="004313A6"/>
    <w:rsid w:val="00431853"/>
    <w:rsid w:val="0043263A"/>
    <w:rsid w:val="004326F4"/>
    <w:rsid w:val="004329D4"/>
    <w:rsid w:val="00432B96"/>
    <w:rsid w:val="00432DB2"/>
    <w:rsid w:val="00432F9B"/>
    <w:rsid w:val="00433040"/>
    <w:rsid w:val="0043359B"/>
    <w:rsid w:val="004343A7"/>
    <w:rsid w:val="00434B27"/>
    <w:rsid w:val="00434D8C"/>
    <w:rsid w:val="004352B8"/>
    <w:rsid w:val="00435B69"/>
    <w:rsid w:val="00435F79"/>
    <w:rsid w:val="00436410"/>
    <w:rsid w:val="00436534"/>
    <w:rsid w:val="004365F0"/>
    <w:rsid w:val="00436F5C"/>
    <w:rsid w:val="00436FD8"/>
    <w:rsid w:val="0043737D"/>
    <w:rsid w:val="0043783E"/>
    <w:rsid w:val="004405C4"/>
    <w:rsid w:val="00440649"/>
    <w:rsid w:val="00440B58"/>
    <w:rsid w:val="00440D0D"/>
    <w:rsid w:val="0044104E"/>
    <w:rsid w:val="004413B5"/>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2CB"/>
    <w:rsid w:val="0045072D"/>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E96"/>
    <w:rsid w:val="00454F8F"/>
    <w:rsid w:val="004551A5"/>
    <w:rsid w:val="00455D9C"/>
    <w:rsid w:val="00455F6E"/>
    <w:rsid w:val="0045628A"/>
    <w:rsid w:val="00456705"/>
    <w:rsid w:val="00456760"/>
    <w:rsid w:val="00456A3C"/>
    <w:rsid w:val="00456EE0"/>
    <w:rsid w:val="00456EFA"/>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4E3B"/>
    <w:rsid w:val="00465486"/>
    <w:rsid w:val="00465AE2"/>
    <w:rsid w:val="00465E05"/>
    <w:rsid w:val="00465F14"/>
    <w:rsid w:val="00466191"/>
    <w:rsid w:val="0046629F"/>
    <w:rsid w:val="00466A10"/>
    <w:rsid w:val="00466BF3"/>
    <w:rsid w:val="00466CF8"/>
    <w:rsid w:val="00466D4E"/>
    <w:rsid w:val="00467202"/>
    <w:rsid w:val="004673DB"/>
    <w:rsid w:val="0046748A"/>
    <w:rsid w:val="0046749B"/>
    <w:rsid w:val="004678B2"/>
    <w:rsid w:val="00467CDC"/>
    <w:rsid w:val="00467D8F"/>
    <w:rsid w:val="004713C3"/>
    <w:rsid w:val="004714A7"/>
    <w:rsid w:val="00471CFF"/>
    <w:rsid w:val="00472070"/>
    <w:rsid w:val="0047224F"/>
    <w:rsid w:val="00472895"/>
    <w:rsid w:val="00472933"/>
    <w:rsid w:val="00472ED5"/>
    <w:rsid w:val="0047340A"/>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6F9"/>
    <w:rsid w:val="00477DD5"/>
    <w:rsid w:val="00480056"/>
    <w:rsid w:val="0048021E"/>
    <w:rsid w:val="004804AB"/>
    <w:rsid w:val="0048058C"/>
    <w:rsid w:val="0048062B"/>
    <w:rsid w:val="00480851"/>
    <w:rsid w:val="00480C56"/>
    <w:rsid w:val="00480F83"/>
    <w:rsid w:val="00480FCA"/>
    <w:rsid w:val="00480FE3"/>
    <w:rsid w:val="00481033"/>
    <w:rsid w:val="0048154F"/>
    <w:rsid w:val="004815A8"/>
    <w:rsid w:val="00481846"/>
    <w:rsid w:val="00481A6F"/>
    <w:rsid w:val="00481E17"/>
    <w:rsid w:val="00481FB2"/>
    <w:rsid w:val="00482287"/>
    <w:rsid w:val="004822A2"/>
    <w:rsid w:val="00482352"/>
    <w:rsid w:val="004829F2"/>
    <w:rsid w:val="00483046"/>
    <w:rsid w:val="00483106"/>
    <w:rsid w:val="004834E1"/>
    <w:rsid w:val="00483C1E"/>
    <w:rsid w:val="0048409F"/>
    <w:rsid w:val="00484908"/>
    <w:rsid w:val="00484964"/>
    <w:rsid w:val="00484C41"/>
    <w:rsid w:val="00484DCB"/>
    <w:rsid w:val="004850BE"/>
    <w:rsid w:val="00485177"/>
    <w:rsid w:val="00485218"/>
    <w:rsid w:val="004852C4"/>
    <w:rsid w:val="0048534E"/>
    <w:rsid w:val="0048544F"/>
    <w:rsid w:val="00485481"/>
    <w:rsid w:val="0048567A"/>
    <w:rsid w:val="00485C07"/>
    <w:rsid w:val="00485F3E"/>
    <w:rsid w:val="0048640E"/>
    <w:rsid w:val="00486C14"/>
    <w:rsid w:val="00486D06"/>
    <w:rsid w:val="00486D14"/>
    <w:rsid w:val="004870B6"/>
    <w:rsid w:val="00487155"/>
    <w:rsid w:val="00487760"/>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3A9"/>
    <w:rsid w:val="00494411"/>
    <w:rsid w:val="00494AAC"/>
    <w:rsid w:val="004959BB"/>
    <w:rsid w:val="00495AA5"/>
    <w:rsid w:val="0049663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1AB"/>
    <w:rsid w:val="004A3220"/>
    <w:rsid w:val="004A3385"/>
    <w:rsid w:val="004A3D03"/>
    <w:rsid w:val="004A3F62"/>
    <w:rsid w:val="004A4216"/>
    <w:rsid w:val="004A42FC"/>
    <w:rsid w:val="004A4482"/>
    <w:rsid w:val="004A45BA"/>
    <w:rsid w:val="004A4971"/>
    <w:rsid w:val="004A4987"/>
    <w:rsid w:val="004A4B1D"/>
    <w:rsid w:val="004A4B72"/>
    <w:rsid w:val="004A5267"/>
    <w:rsid w:val="004A53DD"/>
    <w:rsid w:val="004A5691"/>
    <w:rsid w:val="004A5CFC"/>
    <w:rsid w:val="004A637C"/>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603"/>
    <w:rsid w:val="004B170F"/>
    <w:rsid w:val="004B1A92"/>
    <w:rsid w:val="004B1D86"/>
    <w:rsid w:val="004B221B"/>
    <w:rsid w:val="004B292F"/>
    <w:rsid w:val="004B2B49"/>
    <w:rsid w:val="004B2C1B"/>
    <w:rsid w:val="004B2C97"/>
    <w:rsid w:val="004B3433"/>
    <w:rsid w:val="004B354E"/>
    <w:rsid w:val="004B3A67"/>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412"/>
    <w:rsid w:val="004B75B7"/>
    <w:rsid w:val="004B7980"/>
    <w:rsid w:val="004B7A2D"/>
    <w:rsid w:val="004B7BA2"/>
    <w:rsid w:val="004B7BA8"/>
    <w:rsid w:val="004B7C01"/>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305B"/>
    <w:rsid w:val="004C306B"/>
    <w:rsid w:val="004C365E"/>
    <w:rsid w:val="004C3AD3"/>
    <w:rsid w:val="004C3DAE"/>
    <w:rsid w:val="004C4252"/>
    <w:rsid w:val="004C44AC"/>
    <w:rsid w:val="004C469C"/>
    <w:rsid w:val="004C5131"/>
    <w:rsid w:val="004C532B"/>
    <w:rsid w:val="004C5435"/>
    <w:rsid w:val="004C5A96"/>
    <w:rsid w:val="004C5AE6"/>
    <w:rsid w:val="004C5B44"/>
    <w:rsid w:val="004C5B8B"/>
    <w:rsid w:val="004C5D8C"/>
    <w:rsid w:val="004C5DA6"/>
    <w:rsid w:val="004C6498"/>
    <w:rsid w:val="004C6554"/>
    <w:rsid w:val="004C6801"/>
    <w:rsid w:val="004C6C31"/>
    <w:rsid w:val="004C6D2F"/>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596"/>
    <w:rsid w:val="004D3A6E"/>
    <w:rsid w:val="004D484B"/>
    <w:rsid w:val="004D4CD9"/>
    <w:rsid w:val="004D502D"/>
    <w:rsid w:val="004D50E0"/>
    <w:rsid w:val="004D545A"/>
    <w:rsid w:val="004D5AB6"/>
    <w:rsid w:val="004D69B1"/>
    <w:rsid w:val="004D6AFC"/>
    <w:rsid w:val="004D6B50"/>
    <w:rsid w:val="004D6B87"/>
    <w:rsid w:val="004D6E36"/>
    <w:rsid w:val="004D6FC6"/>
    <w:rsid w:val="004D7114"/>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3D7"/>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5091"/>
    <w:rsid w:val="004E5582"/>
    <w:rsid w:val="004E56BE"/>
    <w:rsid w:val="004E5B9C"/>
    <w:rsid w:val="004E61A7"/>
    <w:rsid w:val="004E649A"/>
    <w:rsid w:val="004E67D8"/>
    <w:rsid w:val="004E6ABB"/>
    <w:rsid w:val="004E6E45"/>
    <w:rsid w:val="004E70E4"/>
    <w:rsid w:val="004E7315"/>
    <w:rsid w:val="004E7ABB"/>
    <w:rsid w:val="004E7D78"/>
    <w:rsid w:val="004F0DCD"/>
    <w:rsid w:val="004F15C1"/>
    <w:rsid w:val="004F1700"/>
    <w:rsid w:val="004F1C73"/>
    <w:rsid w:val="004F1EE7"/>
    <w:rsid w:val="004F1F79"/>
    <w:rsid w:val="004F20C3"/>
    <w:rsid w:val="004F254A"/>
    <w:rsid w:val="004F3615"/>
    <w:rsid w:val="004F3832"/>
    <w:rsid w:val="004F451F"/>
    <w:rsid w:val="004F4579"/>
    <w:rsid w:val="004F46FF"/>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94C"/>
    <w:rsid w:val="004F7FBA"/>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F0D"/>
    <w:rsid w:val="005032CD"/>
    <w:rsid w:val="0050357B"/>
    <w:rsid w:val="00503CE5"/>
    <w:rsid w:val="00504C6A"/>
    <w:rsid w:val="00504F16"/>
    <w:rsid w:val="005057CE"/>
    <w:rsid w:val="005057E6"/>
    <w:rsid w:val="00505BBF"/>
    <w:rsid w:val="00505F5B"/>
    <w:rsid w:val="005060E0"/>
    <w:rsid w:val="005062F0"/>
    <w:rsid w:val="00506553"/>
    <w:rsid w:val="0050667E"/>
    <w:rsid w:val="005066A4"/>
    <w:rsid w:val="00506F1F"/>
    <w:rsid w:val="005071D2"/>
    <w:rsid w:val="00507229"/>
    <w:rsid w:val="00507CE3"/>
    <w:rsid w:val="00507DAF"/>
    <w:rsid w:val="00510194"/>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041"/>
    <w:rsid w:val="00521146"/>
    <w:rsid w:val="00521287"/>
    <w:rsid w:val="005212EE"/>
    <w:rsid w:val="0052148B"/>
    <w:rsid w:val="00521498"/>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544"/>
    <w:rsid w:val="00525730"/>
    <w:rsid w:val="00525A5B"/>
    <w:rsid w:val="00525CF1"/>
    <w:rsid w:val="00525EAB"/>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418A"/>
    <w:rsid w:val="005442D4"/>
    <w:rsid w:val="0054442D"/>
    <w:rsid w:val="00544755"/>
    <w:rsid w:val="00544A30"/>
    <w:rsid w:val="00544E4B"/>
    <w:rsid w:val="00545323"/>
    <w:rsid w:val="00545507"/>
    <w:rsid w:val="005455D2"/>
    <w:rsid w:val="00545728"/>
    <w:rsid w:val="00546788"/>
    <w:rsid w:val="00546A34"/>
    <w:rsid w:val="00547111"/>
    <w:rsid w:val="005472A7"/>
    <w:rsid w:val="0054794F"/>
    <w:rsid w:val="00547E6E"/>
    <w:rsid w:val="0055069A"/>
    <w:rsid w:val="005507D7"/>
    <w:rsid w:val="00550998"/>
    <w:rsid w:val="00550D1F"/>
    <w:rsid w:val="00550FAE"/>
    <w:rsid w:val="00551075"/>
    <w:rsid w:val="0055134A"/>
    <w:rsid w:val="00551A8D"/>
    <w:rsid w:val="00551D9B"/>
    <w:rsid w:val="005525D7"/>
    <w:rsid w:val="00552A51"/>
    <w:rsid w:val="00552D8C"/>
    <w:rsid w:val="00552DE2"/>
    <w:rsid w:val="0055345D"/>
    <w:rsid w:val="00553DA4"/>
    <w:rsid w:val="00553F17"/>
    <w:rsid w:val="0055451D"/>
    <w:rsid w:val="00554830"/>
    <w:rsid w:val="00554BA9"/>
    <w:rsid w:val="00554C0E"/>
    <w:rsid w:val="00554C88"/>
    <w:rsid w:val="00554EB0"/>
    <w:rsid w:val="0055520F"/>
    <w:rsid w:val="0055575F"/>
    <w:rsid w:val="005558F4"/>
    <w:rsid w:val="00555BBB"/>
    <w:rsid w:val="00555C88"/>
    <w:rsid w:val="00556004"/>
    <w:rsid w:val="00556565"/>
    <w:rsid w:val="00556A3F"/>
    <w:rsid w:val="00556E24"/>
    <w:rsid w:val="00556FDA"/>
    <w:rsid w:val="0055782C"/>
    <w:rsid w:val="00557C37"/>
    <w:rsid w:val="00557DA6"/>
    <w:rsid w:val="00557F58"/>
    <w:rsid w:val="00560063"/>
    <w:rsid w:val="00560A26"/>
    <w:rsid w:val="00560A68"/>
    <w:rsid w:val="00560E77"/>
    <w:rsid w:val="0056145F"/>
    <w:rsid w:val="00561530"/>
    <w:rsid w:val="005615E1"/>
    <w:rsid w:val="00561A99"/>
    <w:rsid w:val="00561DCD"/>
    <w:rsid w:val="005621A5"/>
    <w:rsid w:val="005624F6"/>
    <w:rsid w:val="00562D79"/>
    <w:rsid w:val="00562EF3"/>
    <w:rsid w:val="0056365E"/>
    <w:rsid w:val="00563D76"/>
    <w:rsid w:val="00563DA4"/>
    <w:rsid w:val="00563FB1"/>
    <w:rsid w:val="00564510"/>
    <w:rsid w:val="00564C4D"/>
    <w:rsid w:val="00564EC4"/>
    <w:rsid w:val="0056535F"/>
    <w:rsid w:val="00565B94"/>
    <w:rsid w:val="00565C90"/>
    <w:rsid w:val="00565E59"/>
    <w:rsid w:val="00566164"/>
    <w:rsid w:val="005661EE"/>
    <w:rsid w:val="0056622D"/>
    <w:rsid w:val="005664B9"/>
    <w:rsid w:val="00566675"/>
    <w:rsid w:val="00566A40"/>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CFB"/>
    <w:rsid w:val="00572DFE"/>
    <w:rsid w:val="00572F83"/>
    <w:rsid w:val="0057328A"/>
    <w:rsid w:val="0057333F"/>
    <w:rsid w:val="005737E3"/>
    <w:rsid w:val="00573C5A"/>
    <w:rsid w:val="00573E38"/>
    <w:rsid w:val="0057419C"/>
    <w:rsid w:val="005746F7"/>
    <w:rsid w:val="00574A23"/>
    <w:rsid w:val="00574DF1"/>
    <w:rsid w:val="005751E3"/>
    <w:rsid w:val="005753F5"/>
    <w:rsid w:val="0057545B"/>
    <w:rsid w:val="00575B9E"/>
    <w:rsid w:val="00575C22"/>
    <w:rsid w:val="00575C8B"/>
    <w:rsid w:val="00575D35"/>
    <w:rsid w:val="00575E5A"/>
    <w:rsid w:val="0057651C"/>
    <w:rsid w:val="005765C6"/>
    <w:rsid w:val="005767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F2"/>
    <w:rsid w:val="00585A45"/>
    <w:rsid w:val="00585E15"/>
    <w:rsid w:val="00585E7D"/>
    <w:rsid w:val="00586001"/>
    <w:rsid w:val="005860C7"/>
    <w:rsid w:val="00586352"/>
    <w:rsid w:val="0058696A"/>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D74"/>
    <w:rsid w:val="00593153"/>
    <w:rsid w:val="005932CB"/>
    <w:rsid w:val="00593995"/>
    <w:rsid w:val="00593A0B"/>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7821"/>
    <w:rsid w:val="0059787D"/>
    <w:rsid w:val="005A0519"/>
    <w:rsid w:val="005A0650"/>
    <w:rsid w:val="005A06D1"/>
    <w:rsid w:val="005A088B"/>
    <w:rsid w:val="005A135D"/>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51"/>
    <w:rsid w:val="005B04AE"/>
    <w:rsid w:val="005B06D9"/>
    <w:rsid w:val="005B07DD"/>
    <w:rsid w:val="005B08E5"/>
    <w:rsid w:val="005B0CF3"/>
    <w:rsid w:val="005B0DF1"/>
    <w:rsid w:val="005B0E48"/>
    <w:rsid w:val="005B129A"/>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B71"/>
    <w:rsid w:val="005B5E63"/>
    <w:rsid w:val="005B64E2"/>
    <w:rsid w:val="005B6BA7"/>
    <w:rsid w:val="005B6DAF"/>
    <w:rsid w:val="005B7122"/>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699"/>
    <w:rsid w:val="005C389C"/>
    <w:rsid w:val="005C3BAF"/>
    <w:rsid w:val="005C3C9A"/>
    <w:rsid w:val="005C3DAB"/>
    <w:rsid w:val="005C4419"/>
    <w:rsid w:val="005C44BC"/>
    <w:rsid w:val="005C4583"/>
    <w:rsid w:val="005C45A2"/>
    <w:rsid w:val="005C476F"/>
    <w:rsid w:val="005C47D8"/>
    <w:rsid w:val="005C4A7D"/>
    <w:rsid w:val="005C510C"/>
    <w:rsid w:val="005C5495"/>
    <w:rsid w:val="005C5AD4"/>
    <w:rsid w:val="005C5F28"/>
    <w:rsid w:val="005C629A"/>
    <w:rsid w:val="005C63D4"/>
    <w:rsid w:val="005C6BB3"/>
    <w:rsid w:val="005C6DDD"/>
    <w:rsid w:val="005C6EBE"/>
    <w:rsid w:val="005C788F"/>
    <w:rsid w:val="005C7B09"/>
    <w:rsid w:val="005D0408"/>
    <w:rsid w:val="005D0640"/>
    <w:rsid w:val="005D0984"/>
    <w:rsid w:val="005D0FBA"/>
    <w:rsid w:val="005D1553"/>
    <w:rsid w:val="005D1FAD"/>
    <w:rsid w:val="005D20E5"/>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644"/>
    <w:rsid w:val="005E5ECC"/>
    <w:rsid w:val="005E5FDC"/>
    <w:rsid w:val="005E6798"/>
    <w:rsid w:val="005E7001"/>
    <w:rsid w:val="005E71E3"/>
    <w:rsid w:val="005E7217"/>
    <w:rsid w:val="005E7BD7"/>
    <w:rsid w:val="005E7BDB"/>
    <w:rsid w:val="005E7CE9"/>
    <w:rsid w:val="005E7EC7"/>
    <w:rsid w:val="005F0001"/>
    <w:rsid w:val="005F0572"/>
    <w:rsid w:val="005F149A"/>
    <w:rsid w:val="005F1805"/>
    <w:rsid w:val="005F1CFC"/>
    <w:rsid w:val="005F2525"/>
    <w:rsid w:val="005F2664"/>
    <w:rsid w:val="005F2B8C"/>
    <w:rsid w:val="005F2E4D"/>
    <w:rsid w:val="005F2E85"/>
    <w:rsid w:val="005F3409"/>
    <w:rsid w:val="005F34D4"/>
    <w:rsid w:val="005F3A5D"/>
    <w:rsid w:val="005F3B60"/>
    <w:rsid w:val="005F3C1A"/>
    <w:rsid w:val="005F3D6C"/>
    <w:rsid w:val="005F3DA5"/>
    <w:rsid w:val="005F410A"/>
    <w:rsid w:val="005F44EE"/>
    <w:rsid w:val="005F4881"/>
    <w:rsid w:val="005F49C3"/>
    <w:rsid w:val="005F4A2E"/>
    <w:rsid w:val="005F4A4C"/>
    <w:rsid w:val="005F4FF9"/>
    <w:rsid w:val="005F5184"/>
    <w:rsid w:val="005F5522"/>
    <w:rsid w:val="005F5566"/>
    <w:rsid w:val="005F5642"/>
    <w:rsid w:val="005F56C5"/>
    <w:rsid w:val="005F5DD8"/>
    <w:rsid w:val="005F60EF"/>
    <w:rsid w:val="005F6BF5"/>
    <w:rsid w:val="005F6C23"/>
    <w:rsid w:val="005F6FB5"/>
    <w:rsid w:val="005F7148"/>
    <w:rsid w:val="005F7700"/>
    <w:rsid w:val="005F7862"/>
    <w:rsid w:val="005F7AB6"/>
    <w:rsid w:val="005F7F6E"/>
    <w:rsid w:val="0060004A"/>
    <w:rsid w:val="0060048F"/>
    <w:rsid w:val="00600BDD"/>
    <w:rsid w:val="00601020"/>
    <w:rsid w:val="006014DF"/>
    <w:rsid w:val="00601820"/>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087"/>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30F5"/>
    <w:rsid w:val="00623925"/>
    <w:rsid w:val="00623F16"/>
    <w:rsid w:val="00624614"/>
    <w:rsid w:val="00624B17"/>
    <w:rsid w:val="00624B82"/>
    <w:rsid w:val="00624E8F"/>
    <w:rsid w:val="006252F5"/>
    <w:rsid w:val="006257ED"/>
    <w:rsid w:val="00626464"/>
    <w:rsid w:val="00626603"/>
    <w:rsid w:val="00626812"/>
    <w:rsid w:val="0062697C"/>
    <w:rsid w:val="00627094"/>
    <w:rsid w:val="0062714C"/>
    <w:rsid w:val="00627161"/>
    <w:rsid w:val="006271DC"/>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E9B"/>
    <w:rsid w:val="00632648"/>
    <w:rsid w:val="00632E5F"/>
    <w:rsid w:val="00632F3C"/>
    <w:rsid w:val="00632F68"/>
    <w:rsid w:val="0063388A"/>
    <w:rsid w:val="00633EE4"/>
    <w:rsid w:val="00633F55"/>
    <w:rsid w:val="00634025"/>
    <w:rsid w:val="00634BC8"/>
    <w:rsid w:val="006351CC"/>
    <w:rsid w:val="006355D9"/>
    <w:rsid w:val="00635B3C"/>
    <w:rsid w:val="00636C91"/>
    <w:rsid w:val="00637141"/>
    <w:rsid w:val="00637244"/>
    <w:rsid w:val="006372F6"/>
    <w:rsid w:val="006374E6"/>
    <w:rsid w:val="00637DB8"/>
    <w:rsid w:val="00640446"/>
    <w:rsid w:val="006409E6"/>
    <w:rsid w:val="00640EFA"/>
    <w:rsid w:val="00641245"/>
    <w:rsid w:val="006412E1"/>
    <w:rsid w:val="006413BD"/>
    <w:rsid w:val="00641C3C"/>
    <w:rsid w:val="006420F7"/>
    <w:rsid w:val="006421E3"/>
    <w:rsid w:val="006424A5"/>
    <w:rsid w:val="0064297F"/>
    <w:rsid w:val="00642EAC"/>
    <w:rsid w:val="00642F47"/>
    <w:rsid w:val="00644AC9"/>
    <w:rsid w:val="006452B0"/>
    <w:rsid w:val="006454B8"/>
    <w:rsid w:val="00645617"/>
    <w:rsid w:val="00645A3B"/>
    <w:rsid w:val="00645A99"/>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60349"/>
    <w:rsid w:val="006604B3"/>
    <w:rsid w:val="006605B9"/>
    <w:rsid w:val="006608B9"/>
    <w:rsid w:val="006609AF"/>
    <w:rsid w:val="006609B8"/>
    <w:rsid w:val="00660A8B"/>
    <w:rsid w:val="00661691"/>
    <w:rsid w:val="006617FE"/>
    <w:rsid w:val="00661849"/>
    <w:rsid w:val="0066191D"/>
    <w:rsid w:val="00661EE1"/>
    <w:rsid w:val="00661F1E"/>
    <w:rsid w:val="00661F38"/>
    <w:rsid w:val="00662064"/>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156"/>
    <w:rsid w:val="00672337"/>
    <w:rsid w:val="006727EE"/>
    <w:rsid w:val="00672ED5"/>
    <w:rsid w:val="00673554"/>
    <w:rsid w:val="006735EF"/>
    <w:rsid w:val="00674007"/>
    <w:rsid w:val="0067446A"/>
    <w:rsid w:val="00674A52"/>
    <w:rsid w:val="00674B08"/>
    <w:rsid w:val="00674E6E"/>
    <w:rsid w:val="00675262"/>
    <w:rsid w:val="00675A98"/>
    <w:rsid w:val="00675CDF"/>
    <w:rsid w:val="00675D0F"/>
    <w:rsid w:val="00675F65"/>
    <w:rsid w:val="00676203"/>
    <w:rsid w:val="0067627C"/>
    <w:rsid w:val="00676554"/>
    <w:rsid w:val="0067668B"/>
    <w:rsid w:val="00676B36"/>
    <w:rsid w:val="00676F1D"/>
    <w:rsid w:val="00677022"/>
    <w:rsid w:val="0067720A"/>
    <w:rsid w:val="006773FC"/>
    <w:rsid w:val="00677745"/>
    <w:rsid w:val="00677897"/>
    <w:rsid w:val="00677A77"/>
    <w:rsid w:val="006805C8"/>
    <w:rsid w:val="00680A05"/>
    <w:rsid w:val="00680C63"/>
    <w:rsid w:val="00681244"/>
    <w:rsid w:val="00681576"/>
    <w:rsid w:val="00681878"/>
    <w:rsid w:val="006818D4"/>
    <w:rsid w:val="006818E1"/>
    <w:rsid w:val="00681DDC"/>
    <w:rsid w:val="0068253C"/>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6CF"/>
    <w:rsid w:val="006902B5"/>
    <w:rsid w:val="006903ED"/>
    <w:rsid w:val="006907F2"/>
    <w:rsid w:val="006908EE"/>
    <w:rsid w:val="00690972"/>
    <w:rsid w:val="00690E99"/>
    <w:rsid w:val="00691532"/>
    <w:rsid w:val="00691767"/>
    <w:rsid w:val="0069181F"/>
    <w:rsid w:val="00691F0E"/>
    <w:rsid w:val="0069247E"/>
    <w:rsid w:val="006924A1"/>
    <w:rsid w:val="006924ED"/>
    <w:rsid w:val="0069253A"/>
    <w:rsid w:val="0069303D"/>
    <w:rsid w:val="006933E3"/>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5C63"/>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E71"/>
    <w:rsid w:val="006A1124"/>
    <w:rsid w:val="006A166B"/>
    <w:rsid w:val="006A1D79"/>
    <w:rsid w:val="006A2E72"/>
    <w:rsid w:val="006A3597"/>
    <w:rsid w:val="006A3630"/>
    <w:rsid w:val="006A38FF"/>
    <w:rsid w:val="006A414E"/>
    <w:rsid w:val="006A4507"/>
    <w:rsid w:val="006A4A88"/>
    <w:rsid w:val="006A4F7D"/>
    <w:rsid w:val="006A586A"/>
    <w:rsid w:val="006A586C"/>
    <w:rsid w:val="006A5C25"/>
    <w:rsid w:val="006A6449"/>
    <w:rsid w:val="006A6BF2"/>
    <w:rsid w:val="006A6C62"/>
    <w:rsid w:val="006A6D8E"/>
    <w:rsid w:val="006A7059"/>
    <w:rsid w:val="006A729A"/>
    <w:rsid w:val="006B03A4"/>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3F27"/>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2178"/>
    <w:rsid w:val="006C2205"/>
    <w:rsid w:val="006C22C7"/>
    <w:rsid w:val="006C2C6E"/>
    <w:rsid w:val="006C2E74"/>
    <w:rsid w:val="006C2F9A"/>
    <w:rsid w:val="006C3845"/>
    <w:rsid w:val="006C3E54"/>
    <w:rsid w:val="006C40D3"/>
    <w:rsid w:val="006C4406"/>
    <w:rsid w:val="006C4948"/>
    <w:rsid w:val="006C4BAD"/>
    <w:rsid w:val="006C4D23"/>
    <w:rsid w:val="006C4E04"/>
    <w:rsid w:val="006C50E6"/>
    <w:rsid w:val="006C53C3"/>
    <w:rsid w:val="006C5574"/>
    <w:rsid w:val="006C5FFE"/>
    <w:rsid w:val="006C621F"/>
    <w:rsid w:val="006C6240"/>
    <w:rsid w:val="006C6B59"/>
    <w:rsid w:val="006C7104"/>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F3E"/>
    <w:rsid w:val="006D4FA2"/>
    <w:rsid w:val="006D53B6"/>
    <w:rsid w:val="006D55CC"/>
    <w:rsid w:val="006D590B"/>
    <w:rsid w:val="006D5934"/>
    <w:rsid w:val="006D5C13"/>
    <w:rsid w:val="006D6F9A"/>
    <w:rsid w:val="006D6FDD"/>
    <w:rsid w:val="006D767B"/>
    <w:rsid w:val="006D788E"/>
    <w:rsid w:val="006D78FA"/>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ECE"/>
    <w:rsid w:val="006E52E5"/>
    <w:rsid w:val="006E5700"/>
    <w:rsid w:val="006E5940"/>
    <w:rsid w:val="006E5A8E"/>
    <w:rsid w:val="006E5F69"/>
    <w:rsid w:val="006E69DD"/>
    <w:rsid w:val="006E6A66"/>
    <w:rsid w:val="006E6B90"/>
    <w:rsid w:val="006E7357"/>
    <w:rsid w:val="006E7539"/>
    <w:rsid w:val="006E754F"/>
    <w:rsid w:val="006E79B7"/>
    <w:rsid w:val="006F07F8"/>
    <w:rsid w:val="006F0B90"/>
    <w:rsid w:val="006F0CA3"/>
    <w:rsid w:val="006F0D92"/>
    <w:rsid w:val="006F0E5A"/>
    <w:rsid w:val="006F0EE0"/>
    <w:rsid w:val="006F0F30"/>
    <w:rsid w:val="006F10E4"/>
    <w:rsid w:val="006F15DD"/>
    <w:rsid w:val="006F196C"/>
    <w:rsid w:val="006F207C"/>
    <w:rsid w:val="006F2376"/>
    <w:rsid w:val="006F27A6"/>
    <w:rsid w:val="006F298E"/>
    <w:rsid w:val="006F29F2"/>
    <w:rsid w:val="006F2B59"/>
    <w:rsid w:val="006F2C42"/>
    <w:rsid w:val="006F2D67"/>
    <w:rsid w:val="006F2DA8"/>
    <w:rsid w:val="006F2DA9"/>
    <w:rsid w:val="006F39DB"/>
    <w:rsid w:val="006F3AF5"/>
    <w:rsid w:val="006F3FFA"/>
    <w:rsid w:val="006F41AD"/>
    <w:rsid w:val="006F433B"/>
    <w:rsid w:val="006F508E"/>
    <w:rsid w:val="006F50ED"/>
    <w:rsid w:val="006F51EE"/>
    <w:rsid w:val="006F5776"/>
    <w:rsid w:val="006F57E9"/>
    <w:rsid w:val="006F59B8"/>
    <w:rsid w:val="006F6163"/>
    <w:rsid w:val="006F6565"/>
    <w:rsid w:val="006F66E3"/>
    <w:rsid w:val="006F6722"/>
    <w:rsid w:val="006F683A"/>
    <w:rsid w:val="006F6B11"/>
    <w:rsid w:val="006F6B84"/>
    <w:rsid w:val="006F755C"/>
    <w:rsid w:val="006F7BF5"/>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57"/>
    <w:rsid w:val="0070706D"/>
    <w:rsid w:val="00707598"/>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69B"/>
    <w:rsid w:val="00721A48"/>
    <w:rsid w:val="007222EE"/>
    <w:rsid w:val="007227EC"/>
    <w:rsid w:val="00722E0A"/>
    <w:rsid w:val="0072334A"/>
    <w:rsid w:val="007233F7"/>
    <w:rsid w:val="00723998"/>
    <w:rsid w:val="00724060"/>
    <w:rsid w:val="0072413C"/>
    <w:rsid w:val="007246D5"/>
    <w:rsid w:val="00724CAD"/>
    <w:rsid w:val="00724EE6"/>
    <w:rsid w:val="007258A3"/>
    <w:rsid w:val="00725D2A"/>
    <w:rsid w:val="00725DDD"/>
    <w:rsid w:val="00725F32"/>
    <w:rsid w:val="00725FFF"/>
    <w:rsid w:val="00726137"/>
    <w:rsid w:val="0072618D"/>
    <w:rsid w:val="0072673D"/>
    <w:rsid w:val="00726CA6"/>
    <w:rsid w:val="007272FA"/>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7F5"/>
    <w:rsid w:val="00742A6F"/>
    <w:rsid w:val="00742BBB"/>
    <w:rsid w:val="00743415"/>
    <w:rsid w:val="007440AE"/>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0EE2"/>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671"/>
    <w:rsid w:val="00782EA5"/>
    <w:rsid w:val="00782F42"/>
    <w:rsid w:val="00783026"/>
    <w:rsid w:val="00783138"/>
    <w:rsid w:val="00783720"/>
    <w:rsid w:val="007837CE"/>
    <w:rsid w:val="00784490"/>
    <w:rsid w:val="007852D6"/>
    <w:rsid w:val="007852E3"/>
    <w:rsid w:val="007857A1"/>
    <w:rsid w:val="00785811"/>
    <w:rsid w:val="00785910"/>
    <w:rsid w:val="00785CD0"/>
    <w:rsid w:val="00785FA1"/>
    <w:rsid w:val="007860AE"/>
    <w:rsid w:val="0078640D"/>
    <w:rsid w:val="00786469"/>
    <w:rsid w:val="00786794"/>
    <w:rsid w:val="0078687E"/>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93C"/>
    <w:rsid w:val="00794C68"/>
    <w:rsid w:val="00795147"/>
    <w:rsid w:val="007951FC"/>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7A8"/>
    <w:rsid w:val="00797872"/>
    <w:rsid w:val="007979AE"/>
    <w:rsid w:val="00797BA1"/>
    <w:rsid w:val="00797BA2"/>
    <w:rsid w:val="00797E5D"/>
    <w:rsid w:val="007A00E0"/>
    <w:rsid w:val="007A03BF"/>
    <w:rsid w:val="007A0750"/>
    <w:rsid w:val="007A0BB2"/>
    <w:rsid w:val="007A0DDD"/>
    <w:rsid w:val="007A126D"/>
    <w:rsid w:val="007A1B2C"/>
    <w:rsid w:val="007A1D63"/>
    <w:rsid w:val="007A2008"/>
    <w:rsid w:val="007A209F"/>
    <w:rsid w:val="007A2231"/>
    <w:rsid w:val="007A27B9"/>
    <w:rsid w:val="007A27C5"/>
    <w:rsid w:val="007A2A61"/>
    <w:rsid w:val="007A2F58"/>
    <w:rsid w:val="007A30D2"/>
    <w:rsid w:val="007A34D5"/>
    <w:rsid w:val="007A3785"/>
    <w:rsid w:val="007A3FD5"/>
    <w:rsid w:val="007A410D"/>
    <w:rsid w:val="007A43F8"/>
    <w:rsid w:val="007A4596"/>
    <w:rsid w:val="007A45AC"/>
    <w:rsid w:val="007A48B6"/>
    <w:rsid w:val="007A5363"/>
    <w:rsid w:val="007A5502"/>
    <w:rsid w:val="007A5548"/>
    <w:rsid w:val="007A5D47"/>
    <w:rsid w:val="007A5F8F"/>
    <w:rsid w:val="007A62BE"/>
    <w:rsid w:val="007A65E8"/>
    <w:rsid w:val="007A66A4"/>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E6A"/>
    <w:rsid w:val="007B233B"/>
    <w:rsid w:val="007B234C"/>
    <w:rsid w:val="007B2B30"/>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C05"/>
    <w:rsid w:val="007B606E"/>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40F7"/>
    <w:rsid w:val="007C4686"/>
    <w:rsid w:val="007C4A3E"/>
    <w:rsid w:val="007C5027"/>
    <w:rsid w:val="007C5064"/>
    <w:rsid w:val="007C5282"/>
    <w:rsid w:val="007C53D4"/>
    <w:rsid w:val="007C56D4"/>
    <w:rsid w:val="007C5A74"/>
    <w:rsid w:val="007C5D6E"/>
    <w:rsid w:val="007C5E06"/>
    <w:rsid w:val="007C5EAF"/>
    <w:rsid w:val="007C612C"/>
    <w:rsid w:val="007C6C99"/>
    <w:rsid w:val="007C6EB7"/>
    <w:rsid w:val="007C775E"/>
    <w:rsid w:val="007C7BD0"/>
    <w:rsid w:val="007C7BDF"/>
    <w:rsid w:val="007C7CFB"/>
    <w:rsid w:val="007C7DEC"/>
    <w:rsid w:val="007C7F48"/>
    <w:rsid w:val="007C7FF5"/>
    <w:rsid w:val="007D01F0"/>
    <w:rsid w:val="007D040F"/>
    <w:rsid w:val="007D07D3"/>
    <w:rsid w:val="007D0D34"/>
    <w:rsid w:val="007D1009"/>
    <w:rsid w:val="007D101B"/>
    <w:rsid w:val="007D1073"/>
    <w:rsid w:val="007D16D7"/>
    <w:rsid w:val="007D1824"/>
    <w:rsid w:val="007D1E36"/>
    <w:rsid w:val="007D1FB5"/>
    <w:rsid w:val="007D20F7"/>
    <w:rsid w:val="007D21B8"/>
    <w:rsid w:val="007D2748"/>
    <w:rsid w:val="007D2889"/>
    <w:rsid w:val="007D290F"/>
    <w:rsid w:val="007D2A3C"/>
    <w:rsid w:val="007D2A40"/>
    <w:rsid w:val="007D3162"/>
    <w:rsid w:val="007D3379"/>
    <w:rsid w:val="007D38A8"/>
    <w:rsid w:val="007D3A96"/>
    <w:rsid w:val="007D3B30"/>
    <w:rsid w:val="007D3CE8"/>
    <w:rsid w:val="007D3D7D"/>
    <w:rsid w:val="007D411E"/>
    <w:rsid w:val="007D4298"/>
    <w:rsid w:val="007D46D0"/>
    <w:rsid w:val="007D483F"/>
    <w:rsid w:val="007D4B9D"/>
    <w:rsid w:val="007D56D1"/>
    <w:rsid w:val="007D570B"/>
    <w:rsid w:val="007D5975"/>
    <w:rsid w:val="007D6A07"/>
    <w:rsid w:val="007D727F"/>
    <w:rsid w:val="007D732D"/>
    <w:rsid w:val="007D7392"/>
    <w:rsid w:val="007D7698"/>
    <w:rsid w:val="007D76E4"/>
    <w:rsid w:val="007D7949"/>
    <w:rsid w:val="007D7AF0"/>
    <w:rsid w:val="007D7C4F"/>
    <w:rsid w:val="007E0393"/>
    <w:rsid w:val="007E069B"/>
    <w:rsid w:val="007E0721"/>
    <w:rsid w:val="007E0880"/>
    <w:rsid w:val="007E0C1F"/>
    <w:rsid w:val="007E0F62"/>
    <w:rsid w:val="007E1319"/>
    <w:rsid w:val="007E1592"/>
    <w:rsid w:val="007E1681"/>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A4"/>
    <w:rsid w:val="007F63D3"/>
    <w:rsid w:val="007F664D"/>
    <w:rsid w:val="007F71CA"/>
    <w:rsid w:val="007F71DE"/>
    <w:rsid w:val="007F7259"/>
    <w:rsid w:val="007F74C0"/>
    <w:rsid w:val="007F7550"/>
    <w:rsid w:val="007F77BD"/>
    <w:rsid w:val="007F7899"/>
    <w:rsid w:val="00800421"/>
    <w:rsid w:val="0080045D"/>
    <w:rsid w:val="00800577"/>
    <w:rsid w:val="00800833"/>
    <w:rsid w:val="008008F5"/>
    <w:rsid w:val="00800C00"/>
    <w:rsid w:val="00801316"/>
    <w:rsid w:val="008013AF"/>
    <w:rsid w:val="008015CC"/>
    <w:rsid w:val="00801894"/>
    <w:rsid w:val="00801C2B"/>
    <w:rsid w:val="00801E48"/>
    <w:rsid w:val="00802283"/>
    <w:rsid w:val="008026C1"/>
    <w:rsid w:val="00802B0F"/>
    <w:rsid w:val="00802B28"/>
    <w:rsid w:val="00802E1F"/>
    <w:rsid w:val="00802F9A"/>
    <w:rsid w:val="0080306A"/>
    <w:rsid w:val="00803FC1"/>
    <w:rsid w:val="00803FD6"/>
    <w:rsid w:val="0080436E"/>
    <w:rsid w:val="00804A3A"/>
    <w:rsid w:val="00804B2E"/>
    <w:rsid w:val="00804C5B"/>
    <w:rsid w:val="008054F6"/>
    <w:rsid w:val="008060D8"/>
    <w:rsid w:val="00806329"/>
    <w:rsid w:val="00806687"/>
    <w:rsid w:val="00807665"/>
    <w:rsid w:val="00807EF0"/>
    <w:rsid w:val="00810117"/>
    <w:rsid w:val="00810BEF"/>
    <w:rsid w:val="00810C34"/>
    <w:rsid w:val="00810D73"/>
    <w:rsid w:val="00811045"/>
    <w:rsid w:val="008117FA"/>
    <w:rsid w:val="008121B4"/>
    <w:rsid w:val="008127F3"/>
    <w:rsid w:val="00812A35"/>
    <w:rsid w:val="00812C04"/>
    <w:rsid w:val="00812C44"/>
    <w:rsid w:val="00813040"/>
    <w:rsid w:val="00813465"/>
    <w:rsid w:val="00813770"/>
    <w:rsid w:val="00813A02"/>
    <w:rsid w:val="0081412B"/>
    <w:rsid w:val="00814248"/>
    <w:rsid w:val="0081473E"/>
    <w:rsid w:val="008149EE"/>
    <w:rsid w:val="00814A38"/>
    <w:rsid w:val="00814B4A"/>
    <w:rsid w:val="008151E2"/>
    <w:rsid w:val="0081526B"/>
    <w:rsid w:val="008152BE"/>
    <w:rsid w:val="0081580D"/>
    <w:rsid w:val="00815908"/>
    <w:rsid w:val="00815BED"/>
    <w:rsid w:val="00815DFE"/>
    <w:rsid w:val="008167BE"/>
    <w:rsid w:val="00816BD1"/>
    <w:rsid w:val="00816C15"/>
    <w:rsid w:val="00816D2B"/>
    <w:rsid w:val="00816EBC"/>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0F8B"/>
    <w:rsid w:val="00821359"/>
    <w:rsid w:val="008214AB"/>
    <w:rsid w:val="008218F4"/>
    <w:rsid w:val="0082194C"/>
    <w:rsid w:val="008219E0"/>
    <w:rsid w:val="00821F09"/>
    <w:rsid w:val="00821F75"/>
    <w:rsid w:val="00821F83"/>
    <w:rsid w:val="00821F8C"/>
    <w:rsid w:val="0082205A"/>
    <w:rsid w:val="00822607"/>
    <w:rsid w:val="008236AB"/>
    <w:rsid w:val="008237D3"/>
    <w:rsid w:val="008237FA"/>
    <w:rsid w:val="00823BA8"/>
    <w:rsid w:val="00824455"/>
    <w:rsid w:val="00824565"/>
    <w:rsid w:val="008245D4"/>
    <w:rsid w:val="00824A63"/>
    <w:rsid w:val="00824B5F"/>
    <w:rsid w:val="00824CB3"/>
    <w:rsid w:val="00824FE6"/>
    <w:rsid w:val="008253DA"/>
    <w:rsid w:val="00825D78"/>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58"/>
    <w:rsid w:val="008355D0"/>
    <w:rsid w:val="00835674"/>
    <w:rsid w:val="00835986"/>
    <w:rsid w:val="00835B60"/>
    <w:rsid w:val="008360C7"/>
    <w:rsid w:val="008364D9"/>
    <w:rsid w:val="008367CC"/>
    <w:rsid w:val="0083696D"/>
    <w:rsid w:val="00836A5A"/>
    <w:rsid w:val="008379F2"/>
    <w:rsid w:val="00837AD5"/>
    <w:rsid w:val="00837D6B"/>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EE1"/>
    <w:rsid w:val="0085120A"/>
    <w:rsid w:val="008515ED"/>
    <w:rsid w:val="0085267F"/>
    <w:rsid w:val="00852B91"/>
    <w:rsid w:val="00852BAE"/>
    <w:rsid w:val="00852CC5"/>
    <w:rsid w:val="00853027"/>
    <w:rsid w:val="00853D0C"/>
    <w:rsid w:val="008541E1"/>
    <w:rsid w:val="008541EB"/>
    <w:rsid w:val="00854394"/>
    <w:rsid w:val="0085481E"/>
    <w:rsid w:val="0085493F"/>
    <w:rsid w:val="00854AC1"/>
    <w:rsid w:val="00854B92"/>
    <w:rsid w:val="00854C20"/>
    <w:rsid w:val="00854C41"/>
    <w:rsid w:val="00854E49"/>
    <w:rsid w:val="0085510D"/>
    <w:rsid w:val="008551E0"/>
    <w:rsid w:val="008557C4"/>
    <w:rsid w:val="008559AD"/>
    <w:rsid w:val="00856490"/>
    <w:rsid w:val="008564AC"/>
    <w:rsid w:val="00856851"/>
    <w:rsid w:val="0085691A"/>
    <w:rsid w:val="00856A9E"/>
    <w:rsid w:val="0085752F"/>
    <w:rsid w:val="00857C2C"/>
    <w:rsid w:val="00860372"/>
    <w:rsid w:val="008612C1"/>
    <w:rsid w:val="008612C7"/>
    <w:rsid w:val="00861552"/>
    <w:rsid w:val="008619A2"/>
    <w:rsid w:val="00862361"/>
    <w:rsid w:val="008626E7"/>
    <w:rsid w:val="00862FE3"/>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5FC9"/>
    <w:rsid w:val="00866384"/>
    <w:rsid w:val="00866400"/>
    <w:rsid w:val="00866628"/>
    <w:rsid w:val="00866677"/>
    <w:rsid w:val="00866CB2"/>
    <w:rsid w:val="00866DAC"/>
    <w:rsid w:val="00866E62"/>
    <w:rsid w:val="0086718D"/>
    <w:rsid w:val="00867800"/>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438"/>
    <w:rsid w:val="00877626"/>
    <w:rsid w:val="00877BD3"/>
    <w:rsid w:val="00877D8F"/>
    <w:rsid w:val="00877F0C"/>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BE2"/>
    <w:rsid w:val="00893041"/>
    <w:rsid w:val="00893708"/>
    <w:rsid w:val="00894173"/>
    <w:rsid w:val="00894318"/>
    <w:rsid w:val="00894644"/>
    <w:rsid w:val="008949D6"/>
    <w:rsid w:val="00894DB0"/>
    <w:rsid w:val="00894F81"/>
    <w:rsid w:val="00895025"/>
    <w:rsid w:val="008950BA"/>
    <w:rsid w:val="00895106"/>
    <w:rsid w:val="0089526F"/>
    <w:rsid w:val="008957A1"/>
    <w:rsid w:val="0089668D"/>
    <w:rsid w:val="008967C6"/>
    <w:rsid w:val="00896F42"/>
    <w:rsid w:val="00897881"/>
    <w:rsid w:val="00897D4A"/>
    <w:rsid w:val="008A02F0"/>
    <w:rsid w:val="008A083A"/>
    <w:rsid w:val="008A095F"/>
    <w:rsid w:val="008A0A8C"/>
    <w:rsid w:val="008A0C4E"/>
    <w:rsid w:val="008A117C"/>
    <w:rsid w:val="008A1570"/>
    <w:rsid w:val="008A16D1"/>
    <w:rsid w:val="008A1958"/>
    <w:rsid w:val="008A1D9D"/>
    <w:rsid w:val="008A21DE"/>
    <w:rsid w:val="008A2FC7"/>
    <w:rsid w:val="008A332E"/>
    <w:rsid w:val="008A3531"/>
    <w:rsid w:val="008A3E77"/>
    <w:rsid w:val="008A4170"/>
    <w:rsid w:val="008A4211"/>
    <w:rsid w:val="008A4354"/>
    <w:rsid w:val="008A4359"/>
    <w:rsid w:val="008A45A6"/>
    <w:rsid w:val="008A4986"/>
    <w:rsid w:val="008A49E4"/>
    <w:rsid w:val="008A4EBD"/>
    <w:rsid w:val="008A598E"/>
    <w:rsid w:val="008A59B2"/>
    <w:rsid w:val="008A5A0A"/>
    <w:rsid w:val="008A5D86"/>
    <w:rsid w:val="008A63B0"/>
    <w:rsid w:val="008A6D3B"/>
    <w:rsid w:val="008A7087"/>
    <w:rsid w:val="008A722F"/>
    <w:rsid w:val="008A76F4"/>
    <w:rsid w:val="008A7A12"/>
    <w:rsid w:val="008A7B88"/>
    <w:rsid w:val="008B0106"/>
    <w:rsid w:val="008B02EE"/>
    <w:rsid w:val="008B09F5"/>
    <w:rsid w:val="008B148E"/>
    <w:rsid w:val="008B1657"/>
    <w:rsid w:val="008B18AE"/>
    <w:rsid w:val="008B193E"/>
    <w:rsid w:val="008B1C30"/>
    <w:rsid w:val="008B1DE0"/>
    <w:rsid w:val="008B22AC"/>
    <w:rsid w:val="008B25BF"/>
    <w:rsid w:val="008B2F33"/>
    <w:rsid w:val="008B3061"/>
    <w:rsid w:val="008B3AD5"/>
    <w:rsid w:val="008B3C8F"/>
    <w:rsid w:val="008B400F"/>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FB6"/>
    <w:rsid w:val="008C3044"/>
    <w:rsid w:val="008C3298"/>
    <w:rsid w:val="008C34E9"/>
    <w:rsid w:val="008C399C"/>
    <w:rsid w:val="008C39D1"/>
    <w:rsid w:val="008C4005"/>
    <w:rsid w:val="008C40EC"/>
    <w:rsid w:val="008C42EA"/>
    <w:rsid w:val="008C4472"/>
    <w:rsid w:val="008C4818"/>
    <w:rsid w:val="008C4C66"/>
    <w:rsid w:val="008C4D77"/>
    <w:rsid w:val="008C4F8E"/>
    <w:rsid w:val="008C4F96"/>
    <w:rsid w:val="008C535B"/>
    <w:rsid w:val="008C5F80"/>
    <w:rsid w:val="008C5FD0"/>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FA8"/>
    <w:rsid w:val="008E7544"/>
    <w:rsid w:val="008E759C"/>
    <w:rsid w:val="008E7643"/>
    <w:rsid w:val="008E7A5E"/>
    <w:rsid w:val="008E7E92"/>
    <w:rsid w:val="008F0522"/>
    <w:rsid w:val="008F0702"/>
    <w:rsid w:val="008F0840"/>
    <w:rsid w:val="008F12C2"/>
    <w:rsid w:val="008F1B55"/>
    <w:rsid w:val="008F1BB5"/>
    <w:rsid w:val="008F1BD5"/>
    <w:rsid w:val="008F1FC6"/>
    <w:rsid w:val="008F20E5"/>
    <w:rsid w:val="008F20F1"/>
    <w:rsid w:val="008F2589"/>
    <w:rsid w:val="008F29DC"/>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926"/>
    <w:rsid w:val="00911A62"/>
    <w:rsid w:val="00911EAB"/>
    <w:rsid w:val="00912B3C"/>
    <w:rsid w:val="00912BB4"/>
    <w:rsid w:val="00912C5F"/>
    <w:rsid w:val="00912F4C"/>
    <w:rsid w:val="009139FD"/>
    <w:rsid w:val="00913AB2"/>
    <w:rsid w:val="009141C9"/>
    <w:rsid w:val="0091423F"/>
    <w:rsid w:val="009148DE"/>
    <w:rsid w:val="0091497D"/>
    <w:rsid w:val="009150B8"/>
    <w:rsid w:val="009156C9"/>
    <w:rsid w:val="00915C2B"/>
    <w:rsid w:val="009160AD"/>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BD"/>
    <w:rsid w:val="00927924"/>
    <w:rsid w:val="00927EB4"/>
    <w:rsid w:val="00927EF0"/>
    <w:rsid w:val="009300FD"/>
    <w:rsid w:val="0093014E"/>
    <w:rsid w:val="009301D8"/>
    <w:rsid w:val="009309BC"/>
    <w:rsid w:val="00930BC0"/>
    <w:rsid w:val="00930C91"/>
    <w:rsid w:val="00930FDA"/>
    <w:rsid w:val="009316D4"/>
    <w:rsid w:val="00931A4B"/>
    <w:rsid w:val="00931ADB"/>
    <w:rsid w:val="00931C05"/>
    <w:rsid w:val="00932A30"/>
    <w:rsid w:val="00932F68"/>
    <w:rsid w:val="009335D1"/>
    <w:rsid w:val="009339A8"/>
    <w:rsid w:val="00933A72"/>
    <w:rsid w:val="00933BFF"/>
    <w:rsid w:val="00933FB7"/>
    <w:rsid w:val="009348D3"/>
    <w:rsid w:val="009355C7"/>
    <w:rsid w:val="009357A8"/>
    <w:rsid w:val="00935EA1"/>
    <w:rsid w:val="00936512"/>
    <w:rsid w:val="00936658"/>
    <w:rsid w:val="0093677C"/>
    <w:rsid w:val="00936E24"/>
    <w:rsid w:val="00936E87"/>
    <w:rsid w:val="0093705D"/>
    <w:rsid w:val="0093709E"/>
    <w:rsid w:val="00937164"/>
    <w:rsid w:val="009373F5"/>
    <w:rsid w:val="009379BC"/>
    <w:rsid w:val="00937DF0"/>
    <w:rsid w:val="0094020E"/>
    <w:rsid w:val="00940CE9"/>
    <w:rsid w:val="00940F48"/>
    <w:rsid w:val="0094155E"/>
    <w:rsid w:val="00941EA1"/>
    <w:rsid w:val="00942E93"/>
    <w:rsid w:val="00943161"/>
    <w:rsid w:val="0094334D"/>
    <w:rsid w:val="0094350E"/>
    <w:rsid w:val="009435C0"/>
    <w:rsid w:val="009436ED"/>
    <w:rsid w:val="00943F63"/>
    <w:rsid w:val="009443AE"/>
    <w:rsid w:val="009448DF"/>
    <w:rsid w:val="009449FB"/>
    <w:rsid w:val="00944FD9"/>
    <w:rsid w:val="00945036"/>
    <w:rsid w:val="00945254"/>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C5B"/>
    <w:rsid w:val="009511E8"/>
    <w:rsid w:val="009522A9"/>
    <w:rsid w:val="00952356"/>
    <w:rsid w:val="00952BDF"/>
    <w:rsid w:val="00952D72"/>
    <w:rsid w:val="00952F4C"/>
    <w:rsid w:val="00953132"/>
    <w:rsid w:val="0095356C"/>
    <w:rsid w:val="00953A86"/>
    <w:rsid w:val="00953FC8"/>
    <w:rsid w:val="0095412A"/>
    <w:rsid w:val="0095426D"/>
    <w:rsid w:val="00954874"/>
    <w:rsid w:val="00954971"/>
    <w:rsid w:val="00955913"/>
    <w:rsid w:val="0095596B"/>
    <w:rsid w:val="00955CEF"/>
    <w:rsid w:val="00955E81"/>
    <w:rsid w:val="0095685E"/>
    <w:rsid w:val="00956A48"/>
    <w:rsid w:val="00957A4A"/>
    <w:rsid w:val="00960583"/>
    <w:rsid w:val="009605D3"/>
    <w:rsid w:val="009606FC"/>
    <w:rsid w:val="0096092F"/>
    <w:rsid w:val="00960BA6"/>
    <w:rsid w:val="009612E9"/>
    <w:rsid w:val="00961583"/>
    <w:rsid w:val="0096177D"/>
    <w:rsid w:val="00961BAA"/>
    <w:rsid w:val="009625DD"/>
    <w:rsid w:val="009626A4"/>
    <w:rsid w:val="00962773"/>
    <w:rsid w:val="00962AED"/>
    <w:rsid w:val="00962B5A"/>
    <w:rsid w:val="00962CFC"/>
    <w:rsid w:val="009630B2"/>
    <w:rsid w:val="0096364E"/>
    <w:rsid w:val="00963C4A"/>
    <w:rsid w:val="0096430F"/>
    <w:rsid w:val="00964374"/>
    <w:rsid w:val="00964C5E"/>
    <w:rsid w:val="0096583B"/>
    <w:rsid w:val="00965C83"/>
    <w:rsid w:val="00965FC0"/>
    <w:rsid w:val="0096618B"/>
    <w:rsid w:val="009667EA"/>
    <w:rsid w:val="00966938"/>
    <w:rsid w:val="00966BAF"/>
    <w:rsid w:val="00966C95"/>
    <w:rsid w:val="00966CD0"/>
    <w:rsid w:val="00966D5B"/>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3185"/>
    <w:rsid w:val="00973411"/>
    <w:rsid w:val="009734FF"/>
    <w:rsid w:val="00973743"/>
    <w:rsid w:val="00973BC3"/>
    <w:rsid w:val="00973E0A"/>
    <w:rsid w:val="00973EFF"/>
    <w:rsid w:val="00974680"/>
    <w:rsid w:val="009747E4"/>
    <w:rsid w:val="00974914"/>
    <w:rsid w:val="00974971"/>
    <w:rsid w:val="00974A2B"/>
    <w:rsid w:val="00974AE0"/>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51B"/>
    <w:rsid w:val="00985756"/>
    <w:rsid w:val="00985CC8"/>
    <w:rsid w:val="00986FD5"/>
    <w:rsid w:val="00987138"/>
    <w:rsid w:val="009872B7"/>
    <w:rsid w:val="009877BA"/>
    <w:rsid w:val="0099052B"/>
    <w:rsid w:val="009905CE"/>
    <w:rsid w:val="00990E1D"/>
    <w:rsid w:val="00991AF3"/>
    <w:rsid w:val="00991B88"/>
    <w:rsid w:val="00991C95"/>
    <w:rsid w:val="0099225D"/>
    <w:rsid w:val="00992737"/>
    <w:rsid w:val="00992D61"/>
    <w:rsid w:val="009934D3"/>
    <w:rsid w:val="009938AC"/>
    <w:rsid w:val="009942ED"/>
    <w:rsid w:val="00994316"/>
    <w:rsid w:val="00994741"/>
    <w:rsid w:val="0099476C"/>
    <w:rsid w:val="00994AB3"/>
    <w:rsid w:val="00994E28"/>
    <w:rsid w:val="0099577E"/>
    <w:rsid w:val="00995BEE"/>
    <w:rsid w:val="0099634D"/>
    <w:rsid w:val="00996A4B"/>
    <w:rsid w:val="00997669"/>
    <w:rsid w:val="00997A47"/>
    <w:rsid w:val="00997E19"/>
    <w:rsid w:val="00997EB3"/>
    <w:rsid w:val="00997FE9"/>
    <w:rsid w:val="009A010B"/>
    <w:rsid w:val="009A0165"/>
    <w:rsid w:val="009A0528"/>
    <w:rsid w:val="009A054F"/>
    <w:rsid w:val="009A0849"/>
    <w:rsid w:val="009A0D4D"/>
    <w:rsid w:val="009A0E3E"/>
    <w:rsid w:val="009A11B5"/>
    <w:rsid w:val="009A130A"/>
    <w:rsid w:val="009A1499"/>
    <w:rsid w:val="009A1575"/>
    <w:rsid w:val="009A1BE8"/>
    <w:rsid w:val="009A1F8C"/>
    <w:rsid w:val="009A2060"/>
    <w:rsid w:val="009A2270"/>
    <w:rsid w:val="009A23FA"/>
    <w:rsid w:val="009A24FA"/>
    <w:rsid w:val="009A29C4"/>
    <w:rsid w:val="009A2D9D"/>
    <w:rsid w:val="009A2EC6"/>
    <w:rsid w:val="009A2F91"/>
    <w:rsid w:val="009A325C"/>
    <w:rsid w:val="009A3483"/>
    <w:rsid w:val="009A3695"/>
    <w:rsid w:val="009A3839"/>
    <w:rsid w:val="009A3ABE"/>
    <w:rsid w:val="009A3C69"/>
    <w:rsid w:val="009A3D9A"/>
    <w:rsid w:val="009A417E"/>
    <w:rsid w:val="009A4344"/>
    <w:rsid w:val="009A43BF"/>
    <w:rsid w:val="009A4590"/>
    <w:rsid w:val="009A4900"/>
    <w:rsid w:val="009A492D"/>
    <w:rsid w:val="009A4A88"/>
    <w:rsid w:val="009A4C92"/>
    <w:rsid w:val="009A5753"/>
    <w:rsid w:val="009A579D"/>
    <w:rsid w:val="009A57EB"/>
    <w:rsid w:val="009A5809"/>
    <w:rsid w:val="009A5899"/>
    <w:rsid w:val="009A5A4D"/>
    <w:rsid w:val="009A60B4"/>
    <w:rsid w:val="009A618D"/>
    <w:rsid w:val="009A641E"/>
    <w:rsid w:val="009A681E"/>
    <w:rsid w:val="009A6D4E"/>
    <w:rsid w:val="009A6D67"/>
    <w:rsid w:val="009A70CA"/>
    <w:rsid w:val="009A7131"/>
    <w:rsid w:val="009A72A6"/>
    <w:rsid w:val="009A72FB"/>
    <w:rsid w:val="009A7AE2"/>
    <w:rsid w:val="009A7CFC"/>
    <w:rsid w:val="009A7DD5"/>
    <w:rsid w:val="009A7E67"/>
    <w:rsid w:val="009B019F"/>
    <w:rsid w:val="009B02CD"/>
    <w:rsid w:val="009B0D37"/>
    <w:rsid w:val="009B18A7"/>
    <w:rsid w:val="009B18CD"/>
    <w:rsid w:val="009B1A2F"/>
    <w:rsid w:val="009B1CA9"/>
    <w:rsid w:val="009B1FED"/>
    <w:rsid w:val="009B295E"/>
    <w:rsid w:val="009B2963"/>
    <w:rsid w:val="009B2A30"/>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90F"/>
    <w:rsid w:val="009B4D30"/>
    <w:rsid w:val="009B4F86"/>
    <w:rsid w:val="009B5553"/>
    <w:rsid w:val="009B56D5"/>
    <w:rsid w:val="009B5706"/>
    <w:rsid w:val="009B62C3"/>
    <w:rsid w:val="009B63F5"/>
    <w:rsid w:val="009B67DD"/>
    <w:rsid w:val="009B6812"/>
    <w:rsid w:val="009B692F"/>
    <w:rsid w:val="009B6B2F"/>
    <w:rsid w:val="009B6CE1"/>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302"/>
    <w:rsid w:val="009C45BE"/>
    <w:rsid w:val="009C4649"/>
    <w:rsid w:val="009C4904"/>
    <w:rsid w:val="009C4975"/>
    <w:rsid w:val="009C54B1"/>
    <w:rsid w:val="009C60B7"/>
    <w:rsid w:val="009C60EC"/>
    <w:rsid w:val="009C623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3D0"/>
    <w:rsid w:val="009D13FC"/>
    <w:rsid w:val="009D1596"/>
    <w:rsid w:val="009D1882"/>
    <w:rsid w:val="009D1C3A"/>
    <w:rsid w:val="009D1D96"/>
    <w:rsid w:val="009D1DC3"/>
    <w:rsid w:val="009D1E23"/>
    <w:rsid w:val="009D1EAA"/>
    <w:rsid w:val="009D1F77"/>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5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098"/>
    <w:rsid w:val="009E46A0"/>
    <w:rsid w:val="009E47F2"/>
    <w:rsid w:val="009E4C2B"/>
    <w:rsid w:val="009E4F0D"/>
    <w:rsid w:val="009E517D"/>
    <w:rsid w:val="009E51FF"/>
    <w:rsid w:val="009E5BE5"/>
    <w:rsid w:val="009E5C97"/>
    <w:rsid w:val="009E6991"/>
    <w:rsid w:val="009E69D5"/>
    <w:rsid w:val="009E7544"/>
    <w:rsid w:val="009E7808"/>
    <w:rsid w:val="009E7931"/>
    <w:rsid w:val="009E796A"/>
    <w:rsid w:val="009E7A11"/>
    <w:rsid w:val="009E7C15"/>
    <w:rsid w:val="009F012E"/>
    <w:rsid w:val="009F0381"/>
    <w:rsid w:val="009F060A"/>
    <w:rsid w:val="009F10F4"/>
    <w:rsid w:val="009F1145"/>
    <w:rsid w:val="009F12C6"/>
    <w:rsid w:val="009F1311"/>
    <w:rsid w:val="009F1331"/>
    <w:rsid w:val="009F1418"/>
    <w:rsid w:val="009F1B38"/>
    <w:rsid w:val="009F1B7E"/>
    <w:rsid w:val="009F2302"/>
    <w:rsid w:val="009F265D"/>
    <w:rsid w:val="009F28FE"/>
    <w:rsid w:val="009F3212"/>
    <w:rsid w:val="009F3386"/>
    <w:rsid w:val="009F3872"/>
    <w:rsid w:val="009F3C46"/>
    <w:rsid w:val="009F49D2"/>
    <w:rsid w:val="009F4ABF"/>
    <w:rsid w:val="009F4E1D"/>
    <w:rsid w:val="009F50F6"/>
    <w:rsid w:val="009F5362"/>
    <w:rsid w:val="009F5411"/>
    <w:rsid w:val="009F5717"/>
    <w:rsid w:val="009F58D2"/>
    <w:rsid w:val="009F5EE2"/>
    <w:rsid w:val="009F6283"/>
    <w:rsid w:val="009F6358"/>
    <w:rsid w:val="009F6909"/>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8F4"/>
    <w:rsid w:val="00A028F7"/>
    <w:rsid w:val="00A02956"/>
    <w:rsid w:val="00A02CF3"/>
    <w:rsid w:val="00A02DA8"/>
    <w:rsid w:val="00A03055"/>
    <w:rsid w:val="00A03533"/>
    <w:rsid w:val="00A03C4D"/>
    <w:rsid w:val="00A03C54"/>
    <w:rsid w:val="00A03E36"/>
    <w:rsid w:val="00A03E6A"/>
    <w:rsid w:val="00A04340"/>
    <w:rsid w:val="00A04580"/>
    <w:rsid w:val="00A04879"/>
    <w:rsid w:val="00A0553A"/>
    <w:rsid w:val="00A056B2"/>
    <w:rsid w:val="00A0574E"/>
    <w:rsid w:val="00A0593B"/>
    <w:rsid w:val="00A0598A"/>
    <w:rsid w:val="00A06263"/>
    <w:rsid w:val="00A067FC"/>
    <w:rsid w:val="00A068EB"/>
    <w:rsid w:val="00A06B46"/>
    <w:rsid w:val="00A06B52"/>
    <w:rsid w:val="00A100CD"/>
    <w:rsid w:val="00A11916"/>
    <w:rsid w:val="00A11AA4"/>
    <w:rsid w:val="00A11CB4"/>
    <w:rsid w:val="00A1255F"/>
    <w:rsid w:val="00A12623"/>
    <w:rsid w:val="00A1264D"/>
    <w:rsid w:val="00A126F4"/>
    <w:rsid w:val="00A12803"/>
    <w:rsid w:val="00A132A9"/>
    <w:rsid w:val="00A133AE"/>
    <w:rsid w:val="00A13EC8"/>
    <w:rsid w:val="00A1419D"/>
    <w:rsid w:val="00A141FD"/>
    <w:rsid w:val="00A1429A"/>
    <w:rsid w:val="00A142E9"/>
    <w:rsid w:val="00A14D93"/>
    <w:rsid w:val="00A1533E"/>
    <w:rsid w:val="00A15585"/>
    <w:rsid w:val="00A158CA"/>
    <w:rsid w:val="00A15BC7"/>
    <w:rsid w:val="00A15F59"/>
    <w:rsid w:val="00A1689F"/>
    <w:rsid w:val="00A16A8C"/>
    <w:rsid w:val="00A16B57"/>
    <w:rsid w:val="00A16F24"/>
    <w:rsid w:val="00A17080"/>
    <w:rsid w:val="00A17138"/>
    <w:rsid w:val="00A171C2"/>
    <w:rsid w:val="00A1748E"/>
    <w:rsid w:val="00A179D2"/>
    <w:rsid w:val="00A17A10"/>
    <w:rsid w:val="00A17E8E"/>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DBD"/>
    <w:rsid w:val="00A231A8"/>
    <w:rsid w:val="00A231DD"/>
    <w:rsid w:val="00A237AC"/>
    <w:rsid w:val="00A2383F"/>
    <w:rsid w:val="00A23BDB"/>
    <w:rsid w:val="00A23D83"/>
    <w:rsid w:val="00A242EB"/>
    <w:rsid w:val="00A24427"/>
    <w:rsid w:val="00A244FC"/>
    <w:rsid w:val="00A246B6"/>
    <w:rsid w:val="00A246C8"/>
    <w:rsid w:val="00A2497E"/>
    <w:rsid w:val="00A24A38"/>
    <w:rsid w:val="00A251B0"/>
    <w:rsid w:val="00A2532E"/>
    <w:rsid w:val="00A254F8"/>
    <w:rsid w:val="00A2590A"/>
    <w:rsid w:val="00A259AB"/>
    <w:rsid w:val="00A25F85"/>
    <w:rsid w:val="00A26215"/>
    <w:rsid w:val="00A26243"/>
    <w:rsid w:val="00A26B24"/>
    <w:rsid w:val="00A26CB7"/>
    <w:rsid w:val="00A26F48"/>
    <w:rsid w:val="00A27083"/>
    <w:rsid w:val="00A272B8"/>
    <w:rsid w:val="00A273EF"/>
    <w:rsid w:val="00A27418"/>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4FF"/>
    <w:rsid w:val="00A4088D"/>
    <w:rsid w:val="00A40AA0"/>
    <w:rsid w:val="00A41510"/>
    <w:rsid w:val="00A42203"/>
    <w:rsid w:val="00A42415"/>
    <w:rsid w:val="00A424BA"/>
    <w:rsid w:val="00A42511"/>
    <w:rsid w:val="00A42FDC"/>
    <w:rsid w:val="00A43621"/>
    <w:rsid w:val="00A438D0"/>
    <w:rsid w:val="00A4424E"/>
    <w:rsid w:val="00A44257"/>
    <w:rsid w:val="00A44309"/>
    <w:rsid w:val="00A45FC6"/>
    <w:rsid w:val="00A46328"/>
    <w:rsid w:val="00A4686E"/>
    <w:rsid w:val="00A473AB"/>
    <w:rsid w:val="00A474E1"/>
    <w:rsid w:val="00A4757B"/>
    <w:rsid w:val="00A47D45"/>
    <w:rsid w:val="00A47D7A"/>
    <w:rsid w:val="00A47E70"/>
    <w:rsid w:val="00A50112"/>
    <w:rsid w:val="00A50330"/>
    <w:rsid w:val="00A50562"/>
    <w:rsid w:val="00A50640"/>
    <w:rsid w:val="00A5066A"/>
    <w:rsid w:val="00A50731"/>
    <w:rsid w:val="00A507F3"/>
    <w:rsid w:val="00A50A84"/>
    <w:rsid w:val="00A50B6E"/>
    <w:rsid w:val="00A50BF2"/>
    <w:rsid w:val="00A50CAB"/>
    <w:rsid w:val="00A50CF0"/>
    <w:rsid w:val="00A50D69"/>
    <w:rsid w:val="00A5209E"/>
    <w:rsid w:val="00A52735"/>
    <w:rsid w:val="00A527D0"/>
    <w:rsid w:val="00A52C83"/>
    <w:rsid w:val="00A52CF3"/>
    <w:rsid w:val="00A53042"/>
    <w:rsid w:val="00A53091"/>
    <w:rsid w:val="00A531C6"/>
    <w:rsid w:val="00A531C8"/>
    <w:rsid w:val="00A538EA"/>
    <w:rsid w:val="00A53D78"/>
    <w:rsid w:val="00A540DD"/>
    <w:rsid w:val="00A54521"/>
    <w:rsid w:val="00A549E9"/>
    <w:rsid w:val="00A55452"/>
    <w:rsid w:val="00A5566A"/>
    <w:rsid w:val="00A55E19"/>
    <w:rsid w:val="00A56249"/>
    <w:rsid w:val="00A56258"/>
    <w:rsid w:val="00A56389"/>
    <w:rsid w:val="00A563DF"/>
    <w:rsid w:val="00A5676D"/>
    <w:rsid w:val="00A57269"/>
    <w:rsid w:val="00A572AD"/>
    <w:rsid w:val="00A57416"/>
    <w:rsid w:val="00A5769D"/>
    <w:rsid w:val="00A57796"/>
    <w:rsid w:val="00A57CF0"/>
    <w:rsid w:val="00A57EF0"/>
    <w:rsid w:val="00A57F0B"/>
    <w:rsid w:val="00A60075"/>
    <w:rsid w:val="00A60420"/>
    <w:rsid w:val="00A608C3"/>
    <w:rsid w:val="00A60A6A"/>
    <w:rsid w:val="00A60BA9"/>
    <w:rsid w:val="00A60C8B"/>
    <w:rsid w:val="00A610B7"/>
    <w:rsid w:val="00A612E4"/>
    <w:rsid w:val="00A613E7"/>
    <w:rsid w:val="00A614AD"/>
    <w:rsid w:val="00A62144"/>
    <w:rsid w:val="00A62324"/>
    <w:rsid w:val="00A628C8"/>
    <w:rsid w:val="00A63E05"/>
    <w:rsid w:val="00A64998"/>
    <w:rsid w:val="00A64A0D"/>
    <w:rsid w:val="00A64CA7"/>
    <w:rsid w:val="00A64ED4"/>
    <w:rsid w:val="00A64F74"/>
    <w:rsid w:val="00A65005"/>
    <w:rsid w:val="00A6536B"/>
    <w:rsid w:val="00A65C4D"/>
    <w:rsid w:val="00A65C8A"/>
    <w:rsid w:val="00A65DDE"/>
    <w:rsid w:val="00A66010"/>
    <w:rsid w:val="00A661BD"/>
    <w:rsid w:val="00A664DB"/>
    <w:rsid w:val="00A66897"/>
    <w:rsid w:val="00A66CB8"/>
    <w:rsid w:val="00A66DFD"/>
    <w:rsid w:val="00A66FFE"/>
    <w:rsid w:val="00A67691"/>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26"/>
    <w:rsid w:val="00A75D96"/>
    <w:rsid w:val="00A75FD3"/>
    <w:rsid w:val="00A764D3"/>
    <w:rsid w:val="00A7671C"/>
    <w:rsid w:val="00A767B7"/>
    <w:rsid w:val="00A7686D"/>
    <w:rsid w:val="00A76F76"/>
    <w:rsid w:val="00A77917"/>
    <w:rsid w:val="00A77E76"/>
    <w:rsid w:val="00A80318"/>
    <w:rsid w:val="00A807B2"/>
    <w:rsid w:val="00A80ED1"/>
    <w:rsid w:val="00A811BE"/>
    <w:rsid w:val="00A81358"/>
    <w:rsid w:val="00A8171F"/>
    <w:rsid w:val="00A82013"/>
    <w:rsid w:val="00A82223"/>
    <w:rsid w:val="00A8249F"/>
    <w:rsid w:val="00A828BE"/>
    <w:rsid w:val="00A82BBB"/>
    <w:rsid w:val="00A82BE5"/>
    <w:rsid w:val="00A835C3"/>
    <w:rsid w:val="00A83637"/>
    <w:rsid w:val="00A8385A"/>
    <w:rsid w:val="00A84007"/>
    <w:rsid w:val="00A84744"/>
    <w:rsid w:val="00A847F4"/>
    <w:rsid w:val="00A849F0"/>
    <w:rsid w:val="00A84EEA"/>
    <w:rsid w:val="00A868EF"/>
    <w:rsid w:val="00A86CCD"/>
    <w:rsid w:val="00A87206"/>
    <w:rsid w:val="00A8724B"/>
    <w:rsid w:val="00A875F2"/>
    <w:rsid w:val="00A8783E"/>
    <w:rsid w:val="00A87AA2"/>
    <w:rsid w:val="00A87AE9"/>
    <w:rsid w:val="00A87F88"/>
    <w:rsid w:val="00A90416"/>
    <w:rsid w:val="00A90C4B"/>
    <w:rsid w:val="00A910F1"/>
    <w:rsid w:val="00A912EC"/>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2DA"/>
    <w:rsid w:val="00A94E09"/>
    <w:rsid w:val="00A94EF2"/>
    <w:rsid w:val="00A95083"/>
    <w:rsid w:val="00A950BF"/>
    <w:rsid w:val="00A95311"/>
    <w:rsid w:val="00A95AA1"/>
    <w:rsid w:val="00A95D47"/>
    <w:rsid w:val="00A96AC4"/>
    <w:rsid w:val="00A9751B"/>
    <w:rsid w:val="00A9752A"/>
    <w:rsid w:val="00A9797C"/>
    <w:rsid w:val="00AA0038"/>
    <w:rsid w:val="00AA04BF"/>
    <w:rsid w:val="00AA0569"/>
    <w:rsid w:val="00AA0A77"/>
    <w:rsid w:val="00AA0C98"/>
    <w:rsid w:val="00AA0E5C"/>
    <w:rsid w:val="00AA1826"/>
    <w:rsid w:val="00AA1A84"/>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628"/>
    <w:rsid w:val="00AA4A95"/>
    <w:rsid w:val="00AA4F59"/>
    <w:rsid w:val="00AA529D"/>
    <w:rsid w:val="00AA5708"/>
    <w:rsid w:val="00AA5727"/>
    <w:rsid w:val="00AA5905"/>
    <w:rsid w:val="00AA6802"/>
    <w:rsid w:val="00AA6D52"/>
    <w:rsid w:val="00AA6E05"/>
    <w:rsid w:val="00AA7ACB"/>
    <w:rsid w:val="00AA7D02"/>
    <w:rsid w:val="00AB0162"/>
    <w:rsid w:val="00AB034D"/>
    <w:rsid w:val="00AB0DE1"/>
    <w:rsid w:val="00AB12C7"/>
    <w:rsid w:val="00AB13A1"/>
    <w:rsid w:val="00AB1424"/>
    <w:rsid w:val="00AB19A7"/>
    <w:rsid w:val="00AB2046"/>
    <w:rsid w:val="00AB245C"/>
    <w:rsid w:val="00AB2595"/>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AAA"/>
    <w:rsid w:val="00AB5E14"/>
    <w:rsid w:val="00AB6160"/>
    <w:rsid w:val="00AB657D"/>
    <w:rsid w:val="00AB65CD"/>
    <w:rsid w:val="00AB6620"/>
    <w:rsid w:val="00AB6AF4"/>
    <w:rsid w:val="00AB6AFA"/>
    <w:rsid w:val="00AB6DD8"/>
    <w:rsid w:val="00AB6EBE"/>
    <w:rsid w:val="00AB6FD4"/>
    <w:rsid w:val="00AB7068"/>
    <w:rsid w:val="00AB72AE"/>
    <w:rsid w:val="00AB76B8"/>
    <w:rsid w:val="00AB7EB5"/>
    <w:rsid w:val="00AC03F5"/>
    <w:rsid w:val="00AC05CB"/>
    <w:rsid w:val="00AC076D"/>
    <w:rsid w:val="00AC081B"/>
    <w:rsid w:val="00AC091F"/>
    <w:rsid w:val="00AC0A12"/>
    <w:rsid w:val="00AC0C36"/>
    <w:rsid w:val="00AC15C3"/>
    <w:rsid w:val="00AC1E69"/>
    <w:rsid w:val="00AC1F06"/>
    <w:rsid w:val="00AC24C6"/>
    <w:rsid w:val="00AC24E1"/>
    <w:rsid w:val="00AC29BE"/>
    <w:rsid w:val="00AC2A3C"/>
    <w:rsid w:val="00AC2B55"/>
    <w:rsid w:val="00AC2CCE"/>
    <w:rsid w:val="00AC3562"/>
    <w:rsid w:val="00AC3792"/>
    <w:rsid w:val="00AC37E5"/>
    <w:rsid w:val="00AC3922"/>
    <w:rsid w:val="00AC40DB"/>
    <w:rsid w:val="00AC42A0"/>
    <w:rsid w:val="00AC4653"/>
    <w:rsid w:val="00AC4955"/>
    <w:rsid w:val="00AC4A99"/>
    <w:rsid w:val="00AC4B3C"/>
    <w:rsid w:val="00AC4C7B"/>
    <w:rsid w:val="00AC4DD7"/>
    <w:rsid w:val="00AC573F"/>
    <w:rsid w:val="00AC5820"/>
    <w:rsid w:val="00AC585F"/>
    <w:rsid w:val="00AC6125"/>
    <w:rsid w:val="00AC65C8"/>
    <w:rsid w:val="00AC6DA9"/>
    <w:rsid w:val="00AC7713"/>
    <w:rsid w:val="00AC79BD"/>
    <w:rsid w:val="00AC7F68"/>
    <w:rsid w:val="00AC7F79"/>
    <w:rsid w:val="00AD0B10"/>
    <w:rsid w:val="00AD143C"/>
    <w:rsid w:val="00AD16EA"/>
    <w:rsid w:val="00AD1799"/>
    <w:rsid w:val="00AD1BC9"/>
    <w:rsid w:val="00AD1CD8"/>
    <w:rsid w:val="00AD1F34"/>
    <w:rsid w:val="00AD208E"/>
    <w:rsid w:val="00AD22DE"/>
    <w:rsid w:val="00AD2A08"/>
    <w:rsid w:val="00AD2BF4"/>
    <w:rsid w:val="00AD3601"/>
    <w:rsid w:val="00AD3A12"/>
    <w:rsid w:val="00AD3B38"/>
    <w:rsid w:val="00AD3CAA"/>
    <w:rsid w:val="00AD4715"/>
    <w:rsid w:val="00AD49CB"/>
    <w:rsid w:val="00AD4C62"/>
    <w:rsid w:val="00AD4CA3"/>
    <w:rsid w:val="00AD4EEC"/>
    <w:rsid w:val="00AD57E6"/>
    <w:rsid w:val="00AD5825"/>
    <w:rsid w:val="00AD583E"/>
    <w:rsid w:val="00AD59EB"/>
    <w:rsid w:val="00AD5BE6"/>
    <w:rsid w:val="00AD5CA4"/>
    <w:rsid w:val="00AD5CC6"/>
    <w:rsid w:val="00AD5DE3"/>
    <w:rsid w:val="00AD682D"/>
    <w:rsid w:val="00AD6857"/>
    <w:rsid w:val="00AD6F4E"/>
    <w:rsid w:val="00AD7475"/>
    <w:rsid w:val="00AD74F1"/>
    <w:rsid w:val="00AD7CDC"/>
    <w:rsid w:val="00AD7F0A"/>
    <w:rsid w:val="00AE00E4"/>
    <w:rsid w:val="00AE0270"/>
    <w:rsid w:val="00AE0596"/>
    <w:rsid w:val="00AE05BA"/>
    <w:rsid w:val="00AE083D"/>
    <w:rsid w:val="00AE0840"/>
    <w:rsid w:val="00AE0958"/>
    <w:rsid w:val="00AE0B88"/>
    <w:rsid w:val="00AE131F"/>
    <w:rsid w:val="00AE179E"/>
    <w:rsid w:val="00AE1BD4"/>
    <w:rsid w:val="00AE28A7"/>
    <w:rsid w:val="00AE2A62"/>
    <w:rsid w:val="00AE2C4F"/>
    <w:rsid w:val="00AE31F9"/>
    <w:rsid w:val="00AE337A"/>
    <w:rsid w:val="00AE35FD"/>
    <w:rsid w:val="00AE3C06"/>
    <w:rsid w:val="00AE3C95"/>
    <w:rsid w:val="00AE4830"/>
    <w:rsid w:val="00AE4B4B"/>
    <w:rsid w:val="00AE4B6D"/>
    <w:rsid w:val="00AE5143"/>
    <w:rsid w:val="00AE51DB"/>
    <w:rsid w:val="00AE5715"/>
    <w:rsid w:val="00AE571D"/>
    <w:rsid w:val="00AE5B9E"/>
    <w:rsid w:val="00AE5FA6"/>
    <w:rsid w:val="00AE6038"/>
    <w:rsid w:val="00AE618E"/>
    <w:rsid w:val="00AE6380"/>
    <w:rsid w:val="00AE651A"/>
    <w:rsid w:val="00AE6893"/>
    <w:rsid w:val="00AE68BB"/>
    <w:rsid w:val="00AE6BC6"/>
    <w:rsid w:val="00AE6C9A"/>
    <w:rsid w:val="00AE6EDA"/>
    <w:rsid w:val="00AE6FF2"/>
    <w:rsid w:val="00AE7160"/>
    <w:rsid w:val="00AE7291"/>
    <w:rsid w:val="00AE7D6B"/>
    <w:rsid w:val="00AF043D"/>
    <w:rsid w:val="00AF0C63"/>
    <w:rsid w:val="00AF1293"/>
    <w:rsid w:val="00AF155B"/>
    <w:rsid w:val="00AF23E2"/>
    <w:rsid w:val="00AF2450"/>
    <w:rsid w:val="00AF2B25"/>
    <w:rsid w:val="00AF2BB8"/>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172F"/>
    <w:rsid w:val="00B01E68"/>
    <w:rsid w:val="00B023FA"/>
    <w:rsid w:val="00B02741"/>
    <w:rsid w:val="00B02842"/>
    <w:rsid w:val="00B02A39"/>
    <w:rsid w:val="00B02C4C"/>
    <w:rsid w:val="00B02DA6"/>
    <w:rsid w:val="00B032AD"/>
    <w:rsid w:val="00B036A4"/>
    <w:rsid w:val="00B03733"/>
    <w:rsid w:val="00B038A7"/>
    <w:rsid w:val="00B03ACE"/>
    <w:rsid w:val="00B04370"/>
    <w:rsid w:val="00B04ADC"/>
    <w:rsid w:val="00B04FBC"/>
    <w:rsid w:val="00B05276"/>
    <w:rsid w:val="00B0529D"/>
    <w:rsid w:val="00B0559A"/>
    <w:rsid w:val="00B056CD"/>
    <w:rsid w:val="00B05707"/>
    <w:rsid w:val="00B05714"/>
    <w:rsid w:val="00B05B66"/>
    <w:rsid w:val="00B05CCC"/>
    <w:rsid w:val="00B05F8C"/>
    <w:rsid w:val="00B063D0"/>
    <w:rsid w:val="00B0656E"/>
    <w:rsid w:val="00B0658E"/>
    <w:rsid w:val="00B06D41"/>
    <w:rsid w:val="00B070DD"/>
    <w:rsid w:val="00B07680"/>
    <w:rsid w:val="00B07765"/>
    <w:rsid w:val="00B0777D"/>
    <w:rsid w:val="00B07D79"/>
    <w:rsid w:val="00B10442"/>
    <w:rsid w:val="00B10727"/>
    <w:rsid w:val="00B10D75"/>
    <w:rsid w:val="00B10FA1"/>
    <w:rsid w:val="00B10FC4"/>
    <w:rsid w:val="00B11527"/>
    <w:rsid w:val="00B116C6"/>
    <w:rsid w:val="00B11B49"/>
    <w:rsid w:val="00B11C23"/>
    <w:rsid w:val="00B11C5F"/>
    <w:rsid w:val="00B11F61"/>
    <w:rsid w:val="00B12669"/>
    <w:rsid w:val="00B12B94"/>
    <w:rsid w:val="00B13580"/>
    <w:rsid w:val="00B135AF"/>
    <w:rsid w:val="00B136AB"/>
    <w:rsid w:val="00B13F6D"/>
    <w:rsid w:val="00B14090"/>
    <w:rsid w:val="00B1428A"/>
    <w:rsid w:val="00B14546"/>
    <w:rsid w:val="00B14558"/>
    <w:rsid w:val="00B14FB0"/>
    <w:rsid w:val="00B15415"/>
    <w:rsid w:val="00B15A10"/>
    <w:rsid w:val="00B1655A"/>
    <w:rsid w:val="00B16781"/>
    <w:rsid w:val="00B16AB4"/>
    <w:rsid w:val="00B16C5E"/>
    <w:rsid w:val="00B16CB9"/>
    <w:rsid w:val="00B170EA"/>
    <w:rsid w:val="00B17286"/>
    <w:rsid w:val="00B17520"/>
    <w:rsid w:val="00B17776"/>
    <w:rsid w:val="00B2035A"/>
    <w:rsid w:val="00B209ED"/>
    <w:rsid w:val="00B2145A"/>
    <w:rsid w:val="00B2165F"/>
    <w:rsid w:val="00B216CB"/>
    <w:rsid w:val="00B2190E"/>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F34"/>
    <w:rsid w:val="00B25FC8"/>
    <w:rsid w:val="00B26900"/>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50F3"/>
    <w:rsid w:val="00B35564"/>
    <w:rsid w:val="00B35952"/>
    <w:rsid w:val="00B3614A"/>
    <w:rsid w:val="00B36197"/>
    <w:rsid w:val="00B36274"/>
    <w:rsid w:val="00B362CD"/>
    <w:rsid w:val="00B3674D"/>
    <w:rsid w:val="00B368DC"/>
    <w:rsid w:val="00B36ABB"/>
    <w:rsid w:val="00B37029"/>
    <w:rsid w:val="00B37499"/>
    <w:rsid w:val="00B37590"/>
    <w:rsid w:val="00B379B0"/>
    <w:rsid w:val="00B37A6C"/>
    <w:rsid w:val="00B37E9D"/>
    <w:rsid w:val="00B40012"/>
    <w:rsid w:val="00B400D3"/>
    <w:rsid w:val="00B4011F"/>
    <w:rsid w:val="00B4062A"/>
    <w:rsid w:val="00B40E01"/>
    <w:rsid w:val="00B40FC5"/>
    <w:rsid w:val="00B40FDC"/>
    <w:rsid w:val="00B41A10"/>
    <w:rsid w:val="00B42215"/>
    <w:rsid w:val="00B4224B"/>
    <w:rsid w:val="00B428AE"/>
    <w:rsid w:val="00B428E9"/>
    <w:rsid w:val="00B42AED"/>
    <w:rsid w:val="00B42DE9"/>
    <w:rsid w:val="00B4303F"/>
    <w:rsid w:val="00B430E6"/>
    <w:rsid w:val="00B432EE"/>
    <w:rsid w:val="00B43481"/>
    <w:rsid w:val="00B43797"/>
    <w:rsid w:val="00B43CC4"/>
    <w:rsid w:val="00B441E6"/>
    <w:rsid w:val="00B444EE"/>
    <w:rsid w:val="00B4475F"/>
    <w:rsid w:val="00B448BA"/>
    <w:rsid w:val="00B44B56"/>
    <w:rsid w:val="00B45079"/>
    <w:rsid w:val="00B457DD"/>
    <w:rsid w:val="00B45A8C"/>
    <w:rsid w:val="00B4606F"/>
    <w:rsid w:val="00B462C1"/>
    <w:rsid w:val="00B463F6"/>
    <w:rsid w:val="00B4666E"/>
    <w:rsid w:val="00B46843"/>
    <w:rsid w:val="00B46A85"/>
    <w:rsid w:val="00B4736B"/>
    <w:rsid w:val="00B476F8"/>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37"/>
    <w:rsid w:val="00B56CF9"/>
    <w:rsid w:val="00B56D53"/>
    <w:rsid w:val="00B57142"/>
    <w:rsid w:val="00B575FE"/>
    <w:rsid w:val="00B57931"/>
    <w:rsid w:val="00B57FA1"/>
    <w:rsid w:val="00B57FC9"/>
    <w:rsid w:val="00B60224"/>
    <w:rsid w:val="00B603EB"/>
    <w:rsid w:val="00B609CD"/>
    <w:rsid w:val="00B60D15"/>
    <w:rsid w:val="00B612DB"/>
    <w:rsid w:val="00B6163A"/>
    <w:rsid w:val="00B61726"/>
    <w:rsid w:val="00B617CC"/>
    <w:rsid w:val="00B61CEE"/>
    <w:rsid w:val="00B61F57"/>
    <w:rsid w:val="00B62A09"/>
    <w:rsid w:val="00B62B88"/>
    <w:rsid w:val="00B6321B"/>
    <w:rsid w:val="00B632D1"/>
    <w:rsid w:val="00B63304"/>
    <w:rsid w:val="00B63369"/>
    <w:rsid w:val="00B63967"/>
    <w:rsid w:val="00B63C69"/>
    <w:rsid w:val="00B641B6"/>
    <w:rsid w:val="00B644A0"/>
    <w:rsid w:val="00B6484B"/>
    <w:rsid w:val="00B64C82"/>
    <w:rsid w:val="00B64F5E"/>
    <w:rsid w:val="00B65223"/>
    <w:rsid w:val="00B65271"/>
    <w:rsid w:val="00B653F8"/>
    <w:rsid w:val="00B65BA9"/>
    <w:rsid w:val="00B65F29"/>
    <w:rsid w:val="00B663EB"/>
    <w:rsid w:val="00B6656C"/>
    <w:rsid w:val="00B66757"/>
    <w:rsid w:val="00B66EA0"/>
    <w:rsid w:val="00B671ED"/>
    <w:rsid w:val="00B67B97"/>
    <w:rsid w:val="00B67C38"/>
    <w:rsid w:val="00B70070"/>
    <w:rsid w:val="00B70AF7"/>
    <w:rsid w:val="00B70CA7"/>
    <w:rsid w:val="00B714DD"/>
    <w:rsid w:val="00B714E9"/>
    <w:rsid w:val="00B7152F"/>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88B"/>
    <w:rsid w:val="00B75E62"/>
    <w:rsid w:val="00B760E6"/>
    <w:rsid w:val="00B7614C"/>
    <w:rsid w:val="00B762B4"/>
    <w:rsid w:val="00B767EE"/>
    <w:rsid w:val="00B77413"/>
    <w:rsid w:val="00B774CD"/>
    <w:rsid w:val="00B77A5F"/>
    <w:rsid w:val="00B77FC5"/>
    <w:rsid w:val="00B80434"/>
    <w:rsid w:val="00B80613"/>
    <w:rsid w:val="00B80E71"/>
    <w:rsid w:val="00B815F7"/>
    <w:rsid w:val="00B81B9D"/>
    <w:rsid w:val="00B81D10"/>
    <w:rsid w:val="00B81E24"/>
    <w:rsid w:val="00B82295"/>
    <w:rsid w:val="00B8255B"/>
    <w:rsid w:val="00B829A1"/>
    <w:rsid w:val="00B82A23"/>
    <w:rsid w:val="00B82A85"/>
    <w:rsid w:val="00B82F91"/>
    <w:rsid w:val="00B8335B"/>
    <w:rsid w:val="00B83937"/>
    <w:rsid w:val="00B8398E"/>
    <w:rsid w:val="00B83A1C"/>
    <w:rsid w:val="00B83C44"/>
    <w:rsid w:val="00B83F53"/>
    <w:rsid w:val="00B840F0"/>
    <w:rsid w:val="00B84456"/>
    <w:rsid w:val="00B84605"/>
    <w:rsid w:val="00B84CA3"/>
    <w:rsid w:val="00B8559B"/>
    <w:rsid w:val="00B8564E"/>
    <w:rsid w:val="00B8653E"/>
    <w:rsid w:val="00B86806"/>
    <w:rsid w:val="00B87160"/>
    <w:rsid w:val="00B8725C"/>
    <w:rsid w:val="00B87498"/>
    <w:rsid w:val="00B87B08"/>
    <w:rsid w:val="00B90029"/>
    <w:rsid w:val="00B9052E"/>
    <w:rsid w:val="00B90645"/>
    <w:rsid w:val="00B90A14"/>
    <w:rsid w:val="00B90C19"/>
    <w:rsid w:val="00B90CFE"/>
    <w:rsid w:val="00B91186"/>
    <w:rsid w:val="00B9197D"/>
    <w:rsid w:val="00B91A00"/>
    <w:rsid w:val="00B91B28"/>
    <w:rsid w:val="00B91C1E"/>
    <w:rsid w:val="00B91C6F"/>
    <w:rsid w:val="00B91CC0"/>
    <w:rsid w:val="00B925A4"/>
    <w:rsid w:val="00B92EAF"/>
    <w:rsid w:val="00B930EB"/>
    <w:rsid w:val="00B9335E"/>
    <w:rsid w:val="00B938CC"/>
    <w:rsid w:val="00B93A44"/>
    <w:rsid w:val="00B93CE8"/>
    <w:rsid w:val="00B94173"/>
    <w:rsid w:val="00B941A7"/>
    <w:rsid w:val="00B9426F"/>
    <w:rsid w:val="00B94596"/>
    <w:rsid w:val="00B94A0C"/>
    <w:rsid w:val="00B94A5F"/>
    <w:rsid w:val="00B94D8B"/>
    <w:rsid w:val="00B950CB"/>
    <w:rsid w:val="00B95983"/>
    <w:rsid w:val="00B95A6A"/>
    <w:rsid w:val="00B95ACF"/>
    <w:rsid w:val="00B95F56"/>
    <w:rsid w:val="00B961ED"/>
    <w:rsid w:val="00B962B0"/>
    <w:rsid w:val="00B9667F"/>
    <w:rsid w:val="00B968C8"/>
    <w:rsid w:val="00B96ACA"/>
    <w:rsid w:val="00B96F13"/>
    <w:rsid w:val="00B9724B"/>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BA2"/>
    <w:rsid w:val="00BA1F52"/>
    <w:rsid w:val="00BA2605"/>
    <w:rsid w:val="00BA2B01"/>
    <w:rsid w:val="00BA33BE"/>
    <w:rsid w:val="00BA3498"/>
    <w:rsid w:val="00BA3999"/>
    <w:rsid w:val="00BA3CA5"/>
    <w:rsid w:val="00BA3EC5"/>
    <w:rsid w:val="00BA4672"/>
    <w:rsid w:val="00BA50E7"/>
    <w:rsid w:val="00BA51D9"/>
    <w:rsid w:val="00BA52A7"/>
    <w:rsid w:val="00BA531B"/>
    <w:rsid w:val="00BA5B75"/>
    <w:rsid w:val="00BA62B6"/>
    <w:rsid w:val="00BA67E7"/>
    <w:rsid w:val="00BA6E0C"/>
    <w:rsid w:val="00BA6F2D"/>
    <w:rsid w:val="00BA747B"/>
    <w:rsid w:val="00BA7CD3"/>
    <w:rsid w:val="00BB0428"/>
    <w:rsid w:val="00BB05AC"/>
    <w:rsid w:val="00BB0B9C"/>
    <w:rsid w:val="00BB0E12"/>
    <w:rsid w:val="00BB10C7"/>
    <w:rsid w:val="00BB1446"/>
    <w:rsid w:val="00BB1853"/>
    <w:rsid w:val="00BB1A7C"/>
    <w:rsid w:val="00BB2061"/>
    <w:rsid w:val="00BB2424"/>
    <w:rsid w:val="00BB2BEC"/>
    <w:rsid w:val="00BB3692"/>
    <w:rsid w:val="00BB3AF3"/>
    <w:rsid w:val="00BB3DBB"/>
    <w:rsid w:val="00BB3E17"/>
    <w:rsid w:val="00BB41E3"/>
    <w:rsid w:val="00BB4373"/>
    <w:rsid w:val="00BB4481"/>
    <w:rsid w:val="00BB481A"/>
    <w:rsid w:val="00BB49C3"/>
    <w:rsid w:val="00BB4CA1"/>
    <w:rsid w:val="00BB5023"/>
    <w:rsid w:val="00BB51C2"/>
    <w:rsid w:val="00BB5472"/>
    <w:rsid w:val="00BB5DFC"/>
    <w:rsid w:val="00BB5F6C"/>
    <w:rsid w:val="00BB63E1"/>
    <w:rsid w:val="00BB66D6"/>
    <w:rsid w:val="00BB6808"/>
    <w:rsid w:val="00BB6B0C"/>
    <w:rsid w:val="00BB7DC9"/>
    <w:rsid w:val="00BC0CA2"/>
    <w:rsid w:val="00BC0D4D"/>
    <w:rsid w:val="00BC0EA5"/>
    <w:rsid w:val="00BC0F6E"/>
    <w:rsid w:val="00BC1231"/>
    <w:rsid w:val="00BC13F6"/>
    <w:rsid w:val="00BC2580"/>
    <w:rsid w:val="00BC259C"/>
    <w:rsid w:val="00BC28BB"/>
    <w:rsid w:val="00BC3398"/>
    <w:rsid w:val="00BC386B"/>
    <w:rsid w:val="00BC3D39"/>
    <w:rsid w:val="00BC3FC6"/>
    <w:rsid w:val="00BC4076"/>
    <w:rsid w:val="00BC458B"/>
    <w:rsid w:val="00BC464C"/>
    <w:rsid w:val="00BC4794"/>
    <w:rsid w:val="00BC4E0D"/>
    <w:rsid w:val="00BC501C"/>
    <w:rsid w:val="00BC52C5"/>
    <w:rsid w:val="00BC5322"/>
    <w:rsid w:val="00BC5930"/>
    <w:rsid w:val="00BC5B6B"/>
    <w:rsid w:val="00BC5B83"/>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D39"/>
    <w:rsid w:val="00BD3F2F"/>
    <w:rsid w:val="00BD4008"/>
    <w:rsid w:val="00BD4433"/>
    <w:rsid w:val="00BD481A"/>
    <w:rsid w:val="00BD4BBE"/>
    <w:rsid w:val="00BD4E66"/>
    <w:rsid w:val="00BD4F8C"/>
    <w:rsid w:val="00BD57E9"/>
    <w:rsid w:val="00BD58E2"/>
    <w:rsid w:val="00BD5B1A"/>
    <w:rsid w:val="00BD5B22"/>
    <w:rsid w:val="00BD5F94"/>
    <w:rsid w:val="00BD6170"/>
    <w:rsid w:val="00BD6A15"/>
    <w:rsid w:val="00BD6B8D"/>
    <w:rsid w:val="00BD6BB8"/>
    <w:rsid w:val="00BD6DBE"/>
    <w:rsid w:val="00BD70A5"/>
    <w:rsid w:val="00BD7112"/>
    <w:rsid w:val="00BD775C"/>
    <w:rsid w:val="00BD7788"/>
    <w:rsid w:val="00BD7CBA"/>
    <w:rsid w:val="00BD7CC5"/>
    <w:rsid w:val="00BD7CD5"/>
    <w:rsid w:val="00BD7D8A"/>
    <w:rsid w:val="00BD7EC5"/>
    <w:rsid w:val="00BE05EF"/>
    <w:rsid w:val="00BE076D"/>
    <w:rsid w:val="00BE0EC1"/>
    <w:rsid w:val="00BE0F16"/>
    <w:rsid w:val="00BE11C1"/>
    <w:rsid w:val="00BE12FE"/>
    <w:rsid w:val="00BE19E5"/>
    <w:rsid w:val="00BE1B10"/>
    <w:rsid w:val="00BE1CFF"/>
    <w:rsid w:val="00BE1D9D"/>
    <w:rsid w:val="00BE1E0D"/>
    <w:rsid w:val="00BE1E8A"/>
    <w:rsid w:val="00BE2486"/>
    <w:rsid w:val="00BE2710"/>
    <w:rsid w:val="00BE28A3"/>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1ED6"/>
    <w:rsid w:val="00BF210D"/>
    <w:rsid w:val="00BF225A"/>
    <w:rsid w:val="00BF2368"/>
    <w:rsid w:val="00BF2720"/>
    <w:rsid w:val="00BF28A0"/>
    <w:rsid w:val="00BF2B2C"/>
    <w:rsid w:val="00BF3917"/>
    <w:rsid w:val="00BF3CFD"/>
    <w:rsid w:val="00BF525E"/>
    <w:rsid w:val="00BF544F"/>
    <w:rsid w:val="00BF5CD6"/>
    <w:rsid w:val="00BF5E7F"/>
    <w:rsid w:val="00BF61C7"/>
    <w:rsid w:val="00BF620A"/>
    <w:rsid w:val="00BF6245"/>
    <w:rsid w:val="00BF6251"/>
    <w:rsid w:val="00BF758A"/>
    <w:rsid w:val="00BF761F"/>
    <w:rsid w:val="00C002D8"/>
    <w:rsid w:val="00C00357"/>
    <w:rsid w:val="00C008BB"/>
    <w:rsid w:val="00C008C7"/>
    <w:rsid w:val="00C00EAA"/>
    <w:rsid w:val="00C01027"/>
    <w:rsid w:val="00C0138F"/>
    <w:rsid w:val="00C01410"/>
    <w:rsid w:val="00C015CC"/>
    <w:rsid w:val="00C01705"/>
    <w:rsid w:val="00C0178E"/>
    <w:rsid w:val="00C01CC2"/>
    <w:rsid w:val="00C0260B"/>
    <w:rsid w:val="00C03B82"/>
    <w:rsid w:val="00C04164"/>
    <w:rsid w:val="00C0419F"/>
    <w:rsid w:val="00C0431B"/>
    <w:rsid w:val="00C04A12"/>
    <w:rsid w:val="00C04A1F"/>
    <w:rsid w:val="00C04EBB"/>
    <w:rsid w:val="00C04FC4"/>
    <w:rsid w:val="00C0569E"/>
    <w:rsid w:val="00C05842"/>
    <w:rsid w:val="00C05E34"/>
    <w:rsid w:val="00C061A6"/>
    <w:rsid w:val="00C063CC"/>
    <w:rsid w:val="00C06534"/>
    <w:rsid w:val="00C070AB"/>
    <w:rsid w:val="00C074D9"/>
    <w:rsid w:val="00C074F4"/>
    <w:rsid w:val="00C10674"/>
    <w:rsid w:val="00C10676"/>
    <w:rsid w:val="00C10AEC"/>
    <w:rsid w:val="00C112CC"/>
    <w:rsid w:val="00C114E1"/>
    <w:rsid w:val="00C11B5D"/>
    <w:rsid w:val="00C11FB1"/>
    <w:rsid w:val="00C123D1"/>
    <w:rsid w:val="00C12E62"/>
    <w:rsid w:val="00C133DD"/>
    <w:rsid w:val="00C1361B"/>
    <w:rsid w:val="00C13757"/>
    <w:rsid w:val="00C141FB"/>
    <w:rsid w:val="00C1446D"/>
    <w:rsid w:val="00C147CA"/>
    <w:rsid w:val="00C1486C"/>
    <w:rsid w:val="00C14DAD"/>
    <w:rsid w:val="00C14F6C"/>
    <w:rsid w:val="00C14FC5"/>
    <w:rsid w:val="00C150BF"/>
    <w:rsid w:val="00C1576B"/>
    <w:rsid w:val="00C1581B"/>
    <w:rsid w:val="00C15F98"/>
    <w:rsid w:val="00C16143"/>
    <w:rsid w:val="00C1622B"/>
    <w:rsid w:val="00C165E6"/>
    <w:rsid w:val="00C16C7F"/>
    <w:rsid w:val="00C16CBD"/>
    <w:rsid w:val="00C16CF5"/>
    <w:rsid w:val="00C170E9"/>
    <w:rsid w:val="00C172F6"/>
    <w:rsid w:val="00C17763"/>
    <w:rsid w:val="00C17859"/>
    <w:rsid w:val="00C17F92"/>
    <w:rsid w:val="00C200CE"/>
    <w:rsid w:val="00C2012F"/>
    <w:rsid w:val="00C208E9"/>
    <w:rsid w:val="00C2094C"/>
    <w:rsid w:val="00C21354"/>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3FAE"/>
    <w:rsid w:val="00C340D5"/>
    <w:rsid w:val="00C34610"/>
    <w:rsid w:val="00C3490C"/>
    <w:rsid w:val="00C34A4C"/>
    <w:rsid w:val="00C34B5F"/>
    <w:rsid w:val="00C355C3"/>
    <w:rsid w:val="00C3574A"/>
    <w:rsid w:val="00C35E14"/>
    <w:rsid w:val="00C36080"/>
    <w:rsid w:val="00C361D1"/>
    <w:rsid w:val="00C362B6"/>
    <w:rsid w:val="00C365FE"/>
    <w:rsid w:val="00C36DE2"/>
    <w:rsid w:val="00C36E24"/>
    <w:rsid w:val="00C36FBD"/>
    <w:rsid w:val="00C37223"/>
    <w:rsid w:val="00C375D7"/>
    <w:rsid w:val="00C37C54"/>
    <w:rsid w:val="00C40010"/>
    <w:rsid w:val="00C410E9"/>
    <w:rsid w:val="00C41291"/>
    <w:rsid w:val="00C413DF"/>
    <w:rsid w:val="00C417F8"/>
    <w:rsid w:val="00C41C58"/>
    <w:rsid w:val="00C41E9A"/>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9BB"/>
    <w:rsid w:val="00C51F4F"/>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C0B"/>
    <w:rsid w:val="00C55C93"/>
    <w:rsid w:val="00C5621A"/>
    <w:rsid w:val="00C5697F"/>
    <w:rsid w:val="00C569B4"/>
    <w:rsid w:val="00C56B23"/>
    <w:rsid w:val="00C56E67"/>
    <w:rsid w:val="00C57F9F"/>
    <w:rsid w:val="00C57FA0"/>
    <w:rsid w:val="00C600A6"/>
    <w:rsid w:val="00C60DB5"/>
    <w:rsid w:val="00C60F2C"/>
    <w:rsid w:val="00C6139A"/>
    <w:rsid w:val="00C61E74"/>
    <w:rsid w:val="00C62055"/>
    <w:rsid w:val="00C6229C"/>
    <w:rsid w:val="00C62875"/>
    <w:rsid w:val="00C62CE8"/>
    <w:rsid w:val="00C62D4B"/>
    <w:rsid w:val="00C62ED5"/>
    <w:rsid w:val="00C62F34"/>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D1"/>
    <w:rsid w:val="00C70ADF"/>
    <w:rsid w:val="00C70D04"/>
    <w:rsid w:val="00C70F98"/>
    <w:rsid w:val="00C70FA2"/>
    <w:rsid w:val="00C71083"/>
    <w:rsid w:val="00C71719"/>
    <w:rsid w:val="00C721A9"/>
    <w:rsid w:val="00C72D7B"/>
    <w:rsid w:val="00C72FA9"/>
    <w:rsid w:val="00C73371"/>
    <w:rsid w:val="00C73660"/>
    <w:rsid w:val="00C73797"/>
    <w:rsid w:val="00C73A55"/>
    <w:rsid w:val="00C73CA6"/>
    <w:rsid w:val="00C73DA6"/>
    <w:rsid w:val="00C73E45"/>
    <w:rsid w:val="00C74385"/>
    <w:rsid w:val="00C74B30"/>
    <w:rsid w:val="00C74CAB"/>
    <w:rsid w:val="00C752A9"/>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98"/>
    <w:rsid w:val="00C84BA5"/>
    <w:rsid w:val="00C85952"/>
    <w:rsid w:val="00C85A92"/>
    <w:rsid w:val="00C85E33"/>
    <w:rsid w:val="00C87335"/>
    <w:rsid w:val="00C874A4"/>
    <w:rsid w:val="00C8771D"/>
    <w:rsid w:val="00C8792D"/>
    <w:rsid w:val="00C87A48"/>
    <w:rsid w:val="00C87A9A"/>
    <w:rsid w:val="00C90241"/>
    <w:rsid w:val="00C9045F"/>
    <w:rsid w:val="00C9058E"/>
    <w:rsid w:val="00C91090"/>
    <w:rsid w:val="00C91320"/>
    <w:rsid w:val="00C913C2"/>
    <w:rsid w:val="00C91684"/>
    <w:rsid w:val="00C9179A"/>
    <w:rsid w:val="00C91D35"/>
    <w:rsid w:val="00C92707"/>
    <w:rsid w:val="00C92AF9"/>
    <w:rsid w:val="00C92BE7"/>
    <w:rsid w:val="00C92D65"/>
    <w:rsid w:val="00C92E0F"/>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E45"/>
    <w:rsid w:val="00CA20CA"/>
    <w:rsid w:val="00CA271E"/>
    <w:rsid w:val="00CA2A20"/>
    <w:rsid w:val="00CA2EFC"/>
    <w:rsid w:val="00CA2F5D"/>
    <w:rsid w:val="00CA3315"/>
    <w:rsid w:val="00CA38EA"/>
    <w:rsid w:val="00CA39BA"/>
    <w:rsid w:val="00CA3C5A"/>
    <w:rsid w:val="00CA3EA0"/>
    <w:rsid w:val="00CA3F15"/>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0F05"/>
    <w:rsid w:val="00CB0F30"/>
    <w:rsid w:val="00CB120F"/>
    <w:rsid w:val="00CB1372"/>
    <w:rsid w:val="00CB15E6"/>
    <w:rsid w:val="00CB1B97"/>
    <w:rsid w:val="00CB2232"/>
    <w:rsid w:val="00CB2285"/>
    <w:rsid w:val="00CB228F"/>
    <w:rsid w:val="00CB26A9"/>
    <w:rsid w:val="00CB27D5"/>
    <w:rsid w:val="00CB2ADB"/>
    <w:rsid w:val="00CB3268"/>
    <w:rsid w:val="00CB3827"/>
    <w:rsid w:val="00CB3976"/>
    <w:rsid w:val="00CB3BF0"/>
    <w:rsid w:val="00CB464D"/>
    <w:rsid w:val="00CB4960"/>
    <w:rsid w:val="00CB49B8"/>
    <w:rsid w:val="00CB4F82"/>
    <w:rsid w:val="00CB5339"/>
    <w:rsid w:val="00CB5757"/>
    <w:rsid w:val="00CB5835"/>
    <w:rsid w:val="00CB5862"/>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4F31"/>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1056"/>
    <w:rsid w:val="00CD1D71"/>
    <w:rsid w:val="00CD215A"/>
    <w:rsid w:val="00CD21A9"/>
    <w:rsid w:val="00CD25E5"/>
    <w:rsid w:val="00CD2C74"/>
    <w:rsid w:val="00CD2D58"/>
    <w:rsid w:val="00CD2FC6"/>
    <w:rsid w:val="00CD36F3"/>
    <w:rsid w:val="00CD38B0"/>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FB8"/>
    <w:rsid w:val="00CD7B17"/>
    <w:rsid w:val="00CD7FCC"/>
    <w:rsid w:val="00CE0012"/>
    <w:rsid w:val="00CE092D"/>
    <w:rsid w:val="00CE098A"/>
    <w:rsid w:val="00CE0C8E"/>
    <w:rsid w:val="00CE0D92"/>
    <w:rsid w:val="00CE0E8C"/>
    <w:rsid w:val="00CE10C1"/>
    <w:rsid w:val="00CE196D"/>
    <w:rsid w:val="00CE1D27"/>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C1"/>
    <w:rsid w:val="00CE6EBD"/>
    <w:rsid w:val="00CE6F10"/>
    <w:rsid w:val="00CE6F14"/>
    <w:rsid w:val="00CE6F70"/>
    <w:rsid w:val="00CE7397"/>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878"/>
    <w:rsid w:val="00D00C8E"/>
    <w:rsid w:val="00D013A0"/>
    <w:rsid w:val="00D01618"/>
    <w:rsid w:val="00D01A1C"/>
    <w:rsid w:val="00D01BE8"/>
    <w:rsid w:val="00D01CD0"/>
    <w:rsid w:val="00D02041"/>
    <w:rsid w:val="00D021A3"/>
    <w:rsid w:val="00D023DE"/>
    <w:rsid w:val="00D02574"/>
    <w:rsid w:val="00D02ABE"/>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199"/>
    <w:rsid w:val="00D07F3D"/>
    <w:rsid w:val="00D102C5"/>
    <w:rsid w:val="00D10966"/>
    <w:rsid w:val="00D10C55"/>
    <w:rsid w:val="00D10E6E"/>
    <w:rsid w:val="00D112A0"/>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F98"/>
    <w:rsid w:val="00D175C0"/>
    <w:rsid w:val="00D175EF"/>
    <w:rsid w:val="00D1783E"/>
    <w:rsid w:val="00D17FF5"/>
    <w:rsid w:val="00D20024"/>
    <w:rsid w:val="00D20090"/>
    <w:rsid w:val="00D20388"/>
    <w:rsid w:val="00D2087D"/>
    <w:rsid w:val="00D20BC8"/>
    <w:rsid w:val="00D20D59"/>
    <w:rsid w:val="00D20EF4"/>
    <w:rsid w:val="00D2159C"/>
    <w:rsid w:val="00D21A85"/>
    <w:rsid w:val="00D21BFB"/>
    <w:rsid w:val="00D22224"/>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2B7"/>
    <w:rsid w:val="00D307BE"/>
    <w:rsid w:val="00D3089D"/>
    <w:rsid w:val="00D30C01"/>
    <w:rsid w:val="00D30DEE"/>
    <w:rsid w:val="00D31639"/>
    <w:rsid w:val="00D3178B"/>
    <w:rsid w:val="00D31E13"/>
    <w:rsid w:val="00D31EF4"/>
    <w:rsid w:val="00D321F6"/>
    <w:rsid w:val="00D32259"/>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CAB"/>
    <w:rsid w:val="00D37F9C"/>
    <w:rsid w:val="00D4009B"/>
    <w:rsid w:val="00D403EB"/>
    <w:rsid w:val="00D40612"/>
    <w:rsid w:val="00D40672"/>
    <w:rsid w:val="00D40ADF"/>
    <w:rsid w:val="00D40B01"/>
    <w:rsid w:val="00D40BA8"/>
    <w:rsid w:val="00D4106A"/>
    <w:rsid w:val="00D411BB"/>
    <w:rsid w:val="00D41410"/>
    <w:rsid w:val="00D419B5"/>
    <w:rsid w:val="00D41D4E"/>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792"/>
    <w:rsid w:val="00D467EE"/>
    <w:rsid w:val="00D469B0"/>
    <w:rsid w:val="00D46C7E"/>
    <w:rsid w:val="00D46EC7"/>
    <w:rsid w:val="00D4728D"/>
    <w:rsid w:val="00D4731F"/>
    <w:rsid w:val="00D473F6"/>
    <w:rsid w:val="00D474FC"/>
    <w:rsid w:val="00D4756E"/>
    <w:rsid w:val="00D475E6"/>
    <w:rsid w:val="00D47672"/>
    <w:rsid w:val="00D50255"/>
    <w:rsid w:val="00D50331"/>
    <w:rsid w:val="00D5034E"/>
    <w:rsid w:val="00D50885"/>
    <w:rsid w:val="00D508BA"/>
    <w:rsid w:val="00D50BFA"/>
    <w:rsid w:val="00D51CC4"/>
    <w:rsid w:val="00D522A0"/>
    <w:rsid w:val="00D5279B"/>
    <w:rsid w:val="00D527BC"/>
    <w:rsid w:val="00D528CB"/>
    <w:rsid w:val="00D5298B"/>
    <w:rsid w:val="00D529C3"/>
    <w:rsid w:val="00D53069"/>
    <w:rsid w:val="00D53088"/>
    <w:rsid w:val="00D532B7"/>
    <w:rsid w:val="00D53B75"/>
    <w:rsid w:val="00D53CCC"/>
    <w:rsid w:val="00D542E2"/>
    <w:rsid w:val="00D54B95"/>
    <w:rsid w:val="00D54BAB"/>
    <w:rsid w:val="00D54F36"/>
    <w:rsid w:val="00D5500C"/>
    <w:rsid w:val="00D5502C"/>
    <w:rsid w:val="00D55478"/>
    <w:rsid w:val="00D557FF"/>
    <w:rsid w:val="00D55839"/>
    <w:rsid w:val="00D5586C"/>
    <w:rsid w:val="00D558E5"/>
    <w:rsid w:val="00D5592F"/>
    <w:rsid w:val="00D55F9E"/>
    <w:rsid w:val="00D5623C"/>
    <w:rsid w:val="00D56BCB"/>
    <w:rsid w:val="00D56DEE"/>
    <w:rsid w:val="00D57B8C"/>
    <w:rsid w:val="00D6097E"/>
    <w:rsid w:val="00D609F1"/>
    <w:rsid w:val="00D60AE7"/>
    <w:rsid w:val="00D61DB6"/>
    <w:rsid w:val="00D61EC4"/>
    <w:rsid w:val="00D61FB3"/>
    <w:rsid w:val="00D6290B"/>
    <w:rsid w:val="00D62D16"/>
    <w:rsid w:val="00D62E3E"/>
    <w:rsid w:val="00D63033"/>
    <w:rsid w:val="00D631CF"/>
    <w:rsid w:val="00D6378A"/>
    <w:rsid w:val="00D63889"/>
    <w:rsid w:val="00D6392E"/>
    <w:rsid w:val="00D63E39"/>
    <w:rsid w:val="00D640CB"/>
    <w:rsid w:val="00D642D0"/>
    <w:rsid w:val="00D64523"/>
    <w:rsid w:val="00D64876"/>
    <w:rsid w:val="00D64E85"/>
    <w:rsid w:val="00D64EBD"/>
    <w:rsid w:val="00D65576"/>
    <w:rsid w:val="00D66C5C"/>
    <w:rsid w:val="00D66EAA"/>
    <w:rsid w:val="00D6700D"/>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E2C"/>
    <w:rsid w:val="00D772FD"/>
    <w:rsid w:val="00D77380"/>
    <w:rsid w:val="00D77725"/>
    <w:rsid w:val="00D7772D"/>
    <w:rsid w:val="00D7792B"/>
    <w:rsid w:val="00D77A63"/>
    <w:rsid w:val="00D77F4A"/>
    <w:rsid w:val="00D803EE"/>
    <w:rsid w:val="00D80909"/>
    <w:rsid w:val="00D81417"/>
    <w:rsid w:val="00D8145D"/>
    <w:rsid w:val="00D8193A"/>
    <w:rsid w:val="00D81C11"/>
    <w:rsid w:val="00D82009"/>
    <w:rsid w:val="00D82167"/>
    <w:rsid w:val="00D821EF"/>
    <w:rsid w:val="00D824CA"/>
    <w:rsid w:val="00D82903"/>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E0"/>
    <w:rsid w:val="00D97490"/>
    <w:rsid w:val="00D97668"/>
    <w:rsid w:val="00D9791F"/>
    <w:rsid w:val="00D97CB4"/>
    <w:rsid w:val="00D97DC1"/>
    <w:rsid w:val="00D97EBC"/>
    <w:rsid w:val="00DA0209"/>
    <w:rsid w:val="00DA0332"/>
    <w:rsid w:val="00DA14CB"/>
    <w:rsid w:val="00DA1782"/>
    <w:rsid w:val="00DA199E"/>
    <w:rsid w:val="00DA1BE5"/>
    <w:rsid w:val="00DA1E60"/>
    <w:rsid w:val="00DA2243"/>
    <w:rsid w:val="00DA22F6"/>
    <w:rsid w:val="00DA264F"/>
    <w:rsid w:val="00DA271F"/>
    <w:rsid w:val="00DA323C"/>
    <w:rsid w:val="00DA3316"/>
    <w:rsid w:val="00DA3F02"/>
    <w:rsid w:val="00DA3F2A"/>
    <w:rsid w:val="00DA4182"/>
    <w:rsid w:val="00DA4183"/>
    <w:rsid w:val="00DA45CB"/>
    <w:rsid w:val="00DA480D"/>
    <w:rsid w:val="00DA4C6C"/>
    <w:rsid w:val="00DA4C96"/>
    <w:rsid w:val="00DA5D46"/>
    <w:rsid w:val="00DA6656"/>
    <w:rsid w:val="00DA6A22"/>
    <w:rsid w:val="00DA75B5"/>
    <w:rsid w:val="00DA7926"/>
    <w:rsid w:val="00DA7A67"/>
    <w:rsid w:val="00DB045F"/>
    <w:rsid w:val="00DB0840"/>
    <w:rsid w:val="00DB08BA"/>
    <w:rsid w:val="00DB0B1E"/>
    <w:rsid w:val="00DB110A"/>
    <w:rsid w:val="00DB16D0"/>
    <w:rsid w:val="00DB1D82"/>
    <w:rsid w:val="00DB1D84"/>
    <w:rsid w:val="00DB1F37"/>
    <w:rsid w:val="00DB2205"/>
    <w:rsid w:val="00DB24CE"/>
    <w:rsid w:val="00DB27D4"/>
    <w:rsid w:val="00DB3386"/>
    <w:rsid w:val="00DB4089"/>
    <w:rsid w:val="00DB4120"/>
    <w:rsid w:val="00DB4155"/>
    <w:rsid w:val="00DB43FD"/>
    <w:rsid w:val="00DB4FC2"/>
    <w:rsid w:val="00DB5E7D"/>
    <w:rsid w:val="00DB6443"/>
    <w:rsid w:val="00DB649F"/>
    <w:rsid w:val="00DB665D"/>
    <w:rsid w:val="00DB679B"/>
    <w:rsid w:val="00DB712F"/>
    <w:rsid w:val="00DB78CB"/>
    <w:rsid w:val="00DC018A"/>
    <w:rsid w:val="00DC07BA"/>
    <w:rsid w:val="00DC0B0A"/>
    <w:rsid w:val="00DC1231"/>
    <w:rsid w:val="00DC13F8"/>
    <w:rsid w:val="00DC16C0"/>
    <w:rsid w:val="00DC172B"/>
    <w:rsid w:val="00DC19ED"/>
    <w:rsid w:val="00DC1C06"/>
    <w:rsid w:val="00DC1E6A"/>
    <w:rsid w:val="00DC2A32"/>
    <w:rsid w:val="00DC2EB1"/>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0D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1406"/>
    <w:rsid w:val="00DE1F96"/>
    <w:rsid w:val="00DE20AA"/>
    <w:rsid w:val="00DE2287"/>
    <w:rsid w:val="00DE2BBC"/>
    <w:rsid w:val="00DE2E95"/>
    <w:rsid w:val="00DE34CF"/>
    <w:rsid w:val="00DE36E5"/>
    <w:rsid w:val="00DE36FF"/>
    <w:rsid w:val="00DE4213"/>
    <w:rsid w:val="00DE4406"/>
    <w:rsid w:val="00DE456C"/>
    <w:rsid w:val="00DE486F"/>
    <w:rsid w:val="00DE4C49"/>
    <w:rsid w:val="00DE4C93"/>
    <w:rsid w:val="00DE52D4"/>
    <w:rsid w:val="00DE5442"/>
    <w:rsid w:val="00DE551C"/>
    <w:rsid w:val="00DE55C6"/>
    <w:rsid w:val="00DE5A65"/>
    <w:rsid w:val="00DE5CD1"/>
    <w:rsid w:val="00DE5D64"/>
    <w:rsid w:val="00DE6234"/>
    <w:rsid w:val="00DE62BA"/>
    <w:rsid w:val="00DE68F5"/>
    <w:rsid w:val="00DE69C9"/>
    <w:rsid w:val="00DE6C39"/>
    <w:rsid w:val="00DE6C5F"/>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6038"/>
    <w:rsid w:val="00DF6A0F"/>
    <w:rsid w:val="00DF6C70"/>
    <w:rsid w:val="00DF6D49"/>
    <w:rsid w:val="00DF6DC9"/>
    <w:rsid w:val="00DF724F"/>
    <w:rsid w:val="00DF7BDA"/>
    <w:rsid w:val="00DF7C71"/>
    <w:rsid w:val="00DF7FCD"/>
    <w:rsid w:val="00E0057A"/>
    <w:rsid w:val="00E0067E"/>
    <w:rsid w:val="00E007DA"/>
    <w:rsid w:val="00E007DB"/>
    <w:rsid w:val="00E00984"/>
    <w:rsid w:val="00E009A6"/>
    <w:rsid w:val="00E00F3E"/>
    <w:rsid w:val="00E01491"/>
    <w:rsid w:val="00E01807"/>
    <w:rsid w:val="00E01FBE"/>
    <w:rsid w:val="00E0246C"/>
    <w:rsid w:val="00E02591"/>
    <w:rsid w:val="00E02AB5"/>
    <w:rsid w:val="00E0304D"/>
    <w:rsid w:val="00E03191"/>
    <w:rsid w:val="00E0377F"/>
    <w:rsid w:val="00E03E40"/>
    <w:rsid w:val="00E042DB"/>
    <w:rsid w:val="00E0468D"/>
    <w:rsid w:val="00E048C2"/>
    <w:rsid w:val="00E04D80"/>
    <w:rsid w:val="00E04E00"/>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49D"/>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DAD"/>
    <w:rsid w:val="00E213ED"/>
    <w:rsid w:val="00E216B5"/>
    <w:rsid w:val="00E21706"/>
    <w:rsid w:val="00E2187E"/>
    <w:rsid w:val="00E21BBD"/>
    <w:rsid w:val="00E21C38"/>
    <w:rsid w:val="00E220A4"/>
    <w:rsid w:val="00E22A3A"/>
    <w:rsid w:val="00E230E8"/>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6019"/>
    <w:rsid w:val="00E2662B"/>
    <w:rsid w:val="00E26FDB"/>
    <w:rsid w:val="00E27304"/>
    <w:rsid w:val="00E27BA7"/>
    <w:rsid w:val="00E30061"/>
    <w:rsid w:val="00E306E3"/>
    <w:rsid w:val="00E30E30"/>
    <w:rsid w:val="00E31069"/>
    <w:rsid w:val="00E3183A"/>
    <w:rsid w:val="00E32266"/>
    <w:rsid w:val="00E32625"/>
    <w:rsid w:val="00E327A1"/>
    <w:rsid w:val="00E32B26"/>
    <w:rsid w:val="00E32EA3"/>
    <w:rsid w:val="00E32ECF"/>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13E2"/>
    <w:rsid w:val="00E417FD"/>
    <w:rsid w:val="00E41814"/>
    <w:rsid w:val="00E41820"/>
    <w:rsid w:val="00E41AF3"/>
    <w:rsid w:val="00E41B5C"/>
    <w:rsid w:val="00E41E98"/>
    <w:rsid w:val="00E41FCF"/>
    <w:rsid w:val="00E420CC"/>
    <w:rsid w:val="00E42251"/>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006"/>
    <w:rsid w:val="00E512F1"/>
    <w:rsid w:val="00E516FC"/>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108A"/>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7016C"/>
    <w:rsid w:val="00E70181"/>
    <w:rsid w:val="00E70573"/>
    <w:rsid w:val="00E70DFB"/>
    <w:rsid w:val="00E70F0A"/>
    <w:rsid w:val="00E710E8"/>
    <w:rsid w:val="00E71F9D"/>
    <w:rsid w:val="00E722B3"/>
    <w:rsid w:val="00E72321"/>
    <w:rsid w:val="00E72584"/>
    <w:rsid w:val="00E7273B"/>
    <w:rsid w:val="00E7292F"/>
    <w:rsid w:val="00E729F2"/>
    <w:rsid w:val="00E73052"/>
    <w:rsid w:val="00E730E4"/>
    <w:rsid w:val="00E740C5"/>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C0"/>
    <w:rsid w:val="00E80BB9"/>
    <w:rsid w:val="00E80C69"/>
    <w:rsid w:val="00E810E0"/>
    <w:rsid w:val="00E81C89"/>
    <w:rsid w:val="00E81FCC"/>
    <w:rsid w:val="00E8219D"/>
    <w:rsid w:val="00E821CF"/>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A1E"/>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C67"/>
    <w:rsid w:val="00EA0038"/>
    <w:rsid w:val="00EA07CB"/>
    <w:rsid w:val="00EA08EE"/>
    <w:rsid w:val="00EA0BB0"/>
    <w:rsid w:val="00EA0D45"/>
    <w:rsid w:val="00EA0F7C"/>
    <w:rsid w:val="00EA12A2"/>
    <w:rsid w:val="00EA1813"/>
    <w:rsid w:val="00EA1BF2"/>
    <w:rsid w:val="00EA1F9F"/>
    <w:rsid w:val="00EA2576"/>
    <w:rsid w:val="00EA2D9C"/>
    <w:rsid w:val="00EA2FB2"/>
    <w:rsid w:val="00EA36F3"/>
    <w:rsid w:val="00EA37C0"/>
    <w:rsid w:val="00EA3C6E"/>
    <w:rsid w:val="00EA3CC8"/>
    <w:rsid w:val="00EA4333"/>
    <w:rsid w:val="00EA45C5"/>
    <w:rsid w:val="00EA4A79"/>
    <w:rsid w:val="00EA54BE"/>
    <w:rsid w:val="00EA5535"/>
    <w:rsid w:val="00EA59BB"/>
    <w:rsid w:val="00EA62D2"/>
    <w:rsid w:val="00EA6F8A"/>
    <w:rsid w:val="00EA764F"/>
    <w:rsid w:val="00EA7C2C"/>
    <w:rsid w:val="00EA7F3C"/>
    <w:rsid w:val="00EB01CC"/>
    <w:rsid w:val="00EB0366"/>
    <w:rsid w:val="00EB05DE"/>
    <w:rsid w:val="00EB0BCA"/>
    <w:rsid w:val="00EB0D95"/>
    <w:rsid w:val="00EB1398"/>
    <w:rsid w:val="00EB1760"/>
    <w:rsid w:val="00EB18D1"/>
    <w:rsid w:val="00EB1C9A"/>
    <w:rsid w:val="00EB2837"/>
    <w:rsid w:val="00EB292D"/>
    <w:rsid w:val="00EB2D3E"/>
    <w:rsid w:val="00EB310C"/>
    <w:rsid w:val="00EB34CE"/>
    <w:rsid w:val="00EB3886"/>
    <w:rsid w:val="00EB3ADF"/>
    <w:rsid w:val="00EB409E"/>
    <w:rsid w:val="00EB417C"/>
    <w:rsid w:val="00EB4263"/>
    <w:rsid w:val="00EB44BA"/>
    <w:rsid w:val="00EB472D"/>
    <w:rsid w:val="00EB4C0F"/>
    <w:rsid w:val="00EB4D3B"/>
    <w:rsid w:val="00EB5557"/>
    <w:rsid w:val="00EB590D"/>
    <w:rsid w:val="00EB5A26"/>
    <w:rsid w:val="00EB6292"/>
    <w:rsid w:val="00EB63BF"/>
    <w:rsid w:val="00EB69A6"/>
    <w:rsid w:val="00EB69DF"/>
    <w:rsid w:val="00EB6F09"/>
    <w:rsid w:val="00EB76BD"/>
    <w:rsid w:val="00EB7804"/>
    <w:rsid w:val="00EB78A5"/>
    <w:rsid w:val="00EB7A65"/>
    <w:rsid w:val="00EB7AF4"/>
    <w:rsid w:val="00EB7B1D"/>
    <w:rsid w:val="00EB7D79"/>
    <w:rsid w:val="00EB7E6D"/>
    <w:rsid w:val="00EC00C3"/>
    <w:rsid w:val="00EC01EF"/>
    <w:rsid w:val="00EC073E"/>
    <w:rsid w:val="00EC0781"/>
    <w:rsid w:val="00EC0BFE"/>
    <w:rsid w:val="00EC0C97"/>
    <w:rsid w:val="00EC0E27"/>
    <w:rsid w:val="00EC1581"/>
    <w:rsid w:val="00EC1B49"/>
    <w:rsid w:val="00EC1CE3"/>
    <w:rsid w:val="00EC24DF"/>
    <w:rsid w:val="00EC2A6D"/>
    <w:rsid w:val="00EC2CEC"/>
    <w:rsid w:val="00EC2E98"/>
    <w:rsid w:val="00EC34AF"/>
    <w:rsid w:val="00EC3568"/>
    <w:rsid w:val="00EC410B"/>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7E3"/>
    <w:rsid w:val="00ED48D6"/>
    <w:rsid w:val="00ED4A69"/>
    <w:rsid w:val="00ED4B9B"/>
    <w:rsid w:val="00ED4D25"/>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6CB"/>
    <w:rsid w:val="00EE5719"/>
    <w:rsid w:val="00EE5818"/>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4159"/>
    <w:rsid w:val="00EF419D"/>
    <w:rsid w:val="00EF4261"/>
    <w:rsid w:val="00EF4334"/>
    <w:rsid w:val="00EF5530"/>
    <w:rsid w:val="00EF5AB5"/>
    <w:rsid w:val="00EF5AD0"/>
    <w:rsid w:val="00EF6135"/>
    <w:rsid w:val="00EF63CA"/>
    <w:rsid w:val="00EF64F2"/>
    <w:rsid w:val="00EF689F"/>
    <w:rsid w:val="00EF6A3B"/>
    <w:rsid w:val="00EF6CC2"/>
    <w:rsid w:val="00EF6EB4"/>
    <w:rsid w:val="00EF6F66"/>
    <w:rsid w:val="00EF6FCE"/>
    <w:rsid w:val="00EF76B4"/>
    <w:rsid w:val="00EF7F14"/>
    <w:rsid w:val="00F00D65"/>
    <w:rsid w:val="00F01462"/>
    <w:rsid w:val="00F01D7C"/>
    <w:rsid w:val="00F024FC"/>
    <w:rsid w:val="00F02B1D"/>
    <w:rsid w:val="00F03974"/>
    <w:rsid w:val="00F03A3A"/>
    <w:rsid w:val="00F03BC2"/>
    <w:rsid w:val="00F03EAA"/>
    <w:rsid w:val="00F040C7"/>
    <w:rsid w:val="00F0413D"/>
    <w:rsid w:val="00F042F1"/>
    <w:rsid w:val="00F047AA"/>
    <w:rsid w:val="00F04CB5"/>
    <w:rsid w:val="00F04CF6"/>
    <w:rsid w:val="00F04F2B"/>
    <w:rsid w:val="00F051F2"/>
    <w:rsid w:val="00F05324"/>
    <w:rsid w:val="00F05388"/>
    <w:rsid w:val="00F053AA"/>
    <w:rsid w:val="00F0570E"/>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A20"/>
    <w:rsid w:val="00F10D2C"/>
    <w:rsid w:val="00F10EDD"/>
    <w:rsid w:val="00F10F3A"/>
    <w:rsid w:val="00F10F68"/>
    <w:rsid w:val="00F11155"/>
    <w:rsid w:val="00F1184A"/>
    <w:rsid w:val="00F121A9"/>
    <w:rsid w:val="00F12283"/>
    <w:rsid w:val="00F1236A"/>
    <w:rsid w:val="00F12DF5"/>
    <w:rsid w:val="00F12E41"/>
    <w:rsid w:val="00F12FD0"/>
    <w:rsid w:val="00F1301B"/>
    <w:rsid w:val="00F132B6"/>
    <w:rsid w:val="00F13309"/>
    <w:rsid w:val="00F136DD"/>
    <w:rsid w:val="00F137EC"/>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613D"/>
    <w:rsid w:val="00F16496"/>
    <w:rsid w:val="00F166E3"/>
    <w:rsid w:val="00F16C9C"/>
    <w:rsid w:val="00F16CFD"/>
    <w:rsid w:val="00F170F7"/>
    <w:rsid w:val="00F17A18"/>
    <w:rsid w:val="00F17C58"/>
    <w:rsid w:val="00F203E6"/>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47D"/>
    <w:rsid w:val="00F24769"/>
    <w:rsid w:val="00F24916"/>
    <w:rsid w:val="00F25024"/>
    <w:rsid w:val="00F25397"/>
    <w:rsid w:val="00F2576A"/>
    <w:rsid w:val="00F25773"/>
    <w:rsid w:val="00F2588E"/>
    <w:rsid w:val="00F258B9"/>
    <w:rsid w:val="00F25D98"/>
    <w:rsid w:val="00F25E56"/>
    <w:rsid w:val="00F25F34"/>
    <w:rsid w:val="00F25F7D"/>
    <w:rsid w:val="00F26302"/>
    <w:rsid w:val="00F2673B"/>
    <w:rsid w:val="00F26863"/>
    <w:rsid w:val="00F268DC"/>
    <w:rsid w:val="00F269B8"/>
    <w:rsid w:val="00F26C47"/>
    <w:rsid w:val="00F27602"/>
    <w:rsid w:val="00F27AB6"/>
    <w:rsid w:val="00F27BE9"/>
    <w:rsid w:val="00F300FB"/>
    <w:rsid w:val="00F30119"/>
    <w:rsid w:val="00F3049C"/>
    <w:rsid w:val="00F3050B"/>
    <w:rsid w:val="00F30919"/>
    <w:rsid w:val="00F30CDA"/>
    <w:rsid w:val="00F31878"/>
    <w:rsid w:val="00F31A04"/>
    <w:rsid w:val="00F31AC0"/>
    <w:rsid w:val="00F31F4C"/>
    <w:rsid w:val="00F322A8"/>
    <w:rsid w:val="00F326F8"/>
    <w:rsid w:val="00F3272D"/>
    <w:rsid w:val="00F33600"/>
    <w:rsid w:val="00F336A0"/>
    <w:rsid w:val="00F33AC5"/>
    <w:rsid w:val="00F33BF2"/>
    <w:rsid w:val="00F33E67"/>
    <w:rsid w:val="00F33F58"/>
    <w:rsid w:val="00F34322"/>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E9"/>
    <w:rsid w:val="00F41526"/>
    <w:rsid w:val="00F415C1"/>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C46"/>
    <w:rsid w:val="00F43E5F"/>
    <w:rsid w:val="00F43F09"/>
    <w:rsid w:val="00F43FF9"/>
    <w:rsid w:val="00F44494"/>
    <w:rsid w:val="00F44776"/>
    <w:rsid w:val="00F44A59"/>
    <w:rsid w:val="00F44D18"/>
    <w:rsid w:val="00F45CE0"/>
    <w:rsid w:val="00F4618C"/>
    <w:rsid w:val="00F46740"/>
    <w:rsid w:val="00F46834"/>
    <w:rsid w:val="00F46F6D"/>
    <w:rsid w:val="00F47022"/>
    <w:rsid w:val="00F4756A"/>
    <w:rsid w:val="00F47E4B"/>
    <w:rsid w:val="00F501F2"/>
    <w:rsid w:val="00F5020C"/>
    <w:rsid w:val="00F5037E"/>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5592"/>
    <w:rsid w:val="00F555B3"/>
    <w:rsid w:val="00F556DD"/>
    <w:rsid w:val="00F557E5"/>
    <w:rsid w:val="00F574BD"/>
    <w:rsid w:val="00F57B91"/>
    <w:rsid w:val="00F60053"/>
    <w:rsid w:val="00F6006D"/>
    <w:rsid w:val="00F60325"/>
    <w:rsid w:val="00F6036C"/>
    <w:rsid w:val="00F60933"/>
    <w:rsid w:val="00F60C9B"/>
    <w:rsid w:val="00F60F0B"/>
    <w:rsid w:val="00F610CE"/>
    <w:rsid w:val="00F6112A"/>
    <w:rsid w:val="00F61BD7"/>
    <w:rsid w:val="00F61BE9"/>
    <w:rsid w:val="00F622FC"/>
    <w:rsid w:val="00F6284E"/>
    <w:rsid w:val="00F62D1E"/>
    <w:rsid w:val="00F63323"/>
    <w:rsid w:val="00F6353E"/>
    <w:rsid w:val="00F63579"/>
    <w:rsid w:val="00F6391F"/>
    <w:rsid w:val="00F639E0"/>
    <w:rsid w:val="00F63A02"/>
    <w:rsid w:val="00F63D68"/>
    <w:rsid w:val="00F63E45"/>
    <w:rsid w:val="00F64307"/>
    <w:rsid w:val="00F647FD"/>
    <w:rsid w:val="00F649C2"/>
    <w:rsid w:val="00F64A12"/>
    <w:rsid w:val="00F65C22"/>
    <w:rsid w:val="00F65F52"/>
    <w:rsid w:val="00F6645C"/>
    <w:rsid w:val="00F67193"/>
    <w:rsid w:val="00F70621"/>
    <w:rsid w:val="00F70819"/>
    <w:rsid w:val="00F70943"/>
    <w:rsid w:val="00F70952"/>
    <w:rsid w:val="00F709B8"/>
    <w:rsid w:val="00F70A68"/>
    <w:rsid w:val="00F710D2"/>
    <w:rsid w:val="00F71141"/>
    <w:rsid w:val="00F7145F"/>
    <w:rsid w:val="00F71620"/>
    <w:rsid w:val="00F718AC"/>
    <w:rsid w:val="00F7228B"/>
    <w:rsid w:val="00F7270F"/>
    <w:rsid w:val="00F72795"/>
    <w:rsid w:val="00F72A7C"/>
    <w:rsid w:val="00F72C77"/>
    <w:rsid w:val="00F735AD"/>
    <w:rsid w:val="00F737FF"/>
    <w:rsid w:val="00F73AC6"/>
    <w:rsid w:val="00F73B9B"/>
    <w:rsid w:val="00F7476A"/>
    <w:rsid w:val="00F74930"/>
    <w:rsid w:val="00F751B8"/>
    <w:rsid w:val="00F751CA"/>
    <w:rsid w:val="00F753F1"/>
    <w:rsid w:val="00F75481"/>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E02"/>
    <w:rsid w:val="00F82F2C"/>
    <w:rsid w:val="00F83087"/>
    <w:rsid w:val="00F83419"/>
    <w:rsid w:val="00F8350B"/>
    <w:rsid w:val="00F83630"/>
    <w:rsid w:val="00F83C48"/>
    <w:rsid w:val="00F83FEE"/>
    <w:rsid w:val="00F84306"/>
    <w:rsid w:val="00F84B81"/>
    <w:rsid w:val="00F84B84"/>
    <w:rsid w:val="00F84BF7"/>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E"/>
    <w:rsid w:val="00F937C2"/>
    <w:rsid w:val="00F9384B"/>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C46"/>
    <w:rsid w:val="00FA1540"/>
    <w:rsid w:val="00FA1A71"/>
    <w:rsid w:val="00FA1DCA"/>
    <w:rsid w:val="00FA2659"/>
    <w:rsid w:val="00FA2809"/>
    <w:rsid w:val="00FA2B48"/>
    <w:rsid w:val="00FA2D64"/>
    <w:rsid w:val="00FA318D"/>
    <w:rsid w:val="00FA370E"/>
    <w:rsid w:val="00FA3921"/>
    <w:rsid w:val="00FA3A9C"/>
    <w:rsid w:val="00FA3FDD"/>
    <w:rsid w:val="00FA412B"/>
    <w:rsid w:val="00FA419A"/>
    <w:rsid w:val="00FA43E8"/>
    <w:rsid w:val="00FA4414"/>
    <w:rsid w:val="00FA4B03"/>
    <w:rsid w:val="00FA4E9D"/>
    <w:rsid w:val="00FA4F0E"/>
    <w:rsid w:val="00FA4FA2"/>
    <w:rsid w:val="00FA53E2"/>
    <w:rsid w:val="00FA5A81"/>
    <w:rsid w:val="00FA6326"/>
    <w:rsid w:val="00FA66B0"/>
    <w:rsid w:val="00FA6B90"/>
    <w:rsid w:val="00FA6DAD"/>
    <w:rsid w:val="00FA7090"/>
    <w:rsid w:val="00FA75DD"/>
    <w:rsid w:val="00FA7C95"/>
    <w:rsid w:val="00FA7C9C"/>
    <w:rsid w:val="00FA7CB1"/>
    <w:rsid w:val="00FA7D33"/>
    <w:rsid w:val="00FA7EC4"/>
    <w:rsid w:val="00FB0198"/>
    <w:rsid w:val="00FB0638"/>
    <w:rsid w:val="00FB06D0"/>
    <w:rsid w:val="00FB07BB"/>
    <w:rsid w:val="00FB0A44"/>
    <w:rsid w:val="00FB14A6"/>
    <w:rsid w:val="00FB176C"/>
    <w:rsid w:val="00FB1893"/>
    <w:rsid w:val="00FB1CEF"/>
    <w:rsid w:val="00FB2585"/>
    <w:rsid w:val="00FB25BA"/>
    <w:rsid w:val="00FB2E51"/>
    <w:rsid w:val="00FB2FE1"/>
    <w:rsid w:val="00FB35B0"/>
    <w:rsid w:val="00FB44B8"/>
    <w:rsid w:val="00FB4BFC"/>
    <w:rsid w:val="00FB4FD4"/>
    <w:rsid w:val="00FB520F"/>
    <w:rsid w:val="00FB571E"/>
    <w:rsid w:val="00FB59EB"/>
    <w:rsid w:val="00FB59F1"/>
    <w:rsid w:val="00FB5D59"/>
    <w:rsid w:val="00FB5F2C"/>
    <w:rsid w:val="00FB606F"/>
    <w:rsid w:val="00FB60DF"/>
    <w:rsid w:val="00FB6137"/>
    <w:rsid w:val="00FB6386"/>
    <w:rsid w:val="00FB6584"/>
    <w:rsid w:val="00FB658D"/>
    <w:rsid w:val="00FB683A"/>
    <w:rsid w:val="00FB6950"/>
    <w:rsid w:val="00FB6BE6"/>
    <w:rsid w:val="00FB6CBD"/>
    <w:rsid w:val="00FB6FD4"/>
    <w:rsid w:val="00FB7302"/>
    <w:rsid w:val="00FB73BD"/>
    <w:rsid w:val="00FB7A19"/>
    <w:rsid w:val="00FB7CCB"/>
    <w:rsid w:val="00FC02F5"/>
    <w:rsid w:val="00FC03D4"/>
    <w:rsid w:val="00FC0A18"/>
    <w:rsid w:val="00FC0D8D"/>
    <w:rsid w:val="00FC162F"/>
    <w:rsid w:val="00FC1969"/>
    <w:rsid w:val="00FC1C2C"/>
    <w:rsid w:val="00FC1CFB"/>
    <w:rsid w:val="00FC1DA7"/>
    <w:rsid w:val="00FC1DAC"/>
    <w:rsid w:val="00FC1E3D"/>
    <w:rsid w:val="00FC1E50"/>
    <w:rsid w:val="00FC2381"/>
    <w:rsid w:val="00FC3A41"/>
    <w:rsid w:val="00FC3DB9"/>
    <w:rsid w:val="00FC4B3C"/>
    <w:rsid w:val="00FC4CEE"/>
    <w:rsid w:val="00FC4FC5"/>
    <w:rsid w:val="00FC51F9"/>
    <w:rsid w:val="00FC5531"/>
    <w:rsid w:val="00FC5A4D"/>
    <w:rsid w:val="00FC5A99"/>
    <w:rsid w:val="00FC5C40"/>
    <w:rsid w:val="00FC627D"/>
    <w:rsid w:val="00FC6C14"/>
    <w:rsid w:val="00FC6F6A"/>
    <w:rsid w:val="00FC6FCC"/>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AE2"/>
    <w:rsid w:val="00FE11BD"/>
    <w:rsid w:val="00FE136E"/>
    <w:rsid w:val="00FE17B8"/>
    <w:rsid w:val="00FE20BD"/>
    <w:rsid w:val="00FE27EA"/>
    <w:rsid w:val="00FE27F4"/>
    <w:rsid w:val="00FE2AEC"/>
    <w:rsid w:val="00FE320E"/>
    <w:rsid w:val="00FE32A5"/>
    <w:rsid w:val="00FE334D"/>
    <w:rsid w:val="00FE3AA4"/>
    <w:rsid w:val="00FE3E34"/>
    <w:rsid w:val="00FE41B7"/>
    <w:rsid w:val="00FE4524"/>
    <w:rsid w:val="00FE4A8D"/>
    <w:rsid w:val="00FE4CD9"/>
    <w:rsid w:val="00FE4DE8"/>
    <w:rsid w:val="00FE4EF9"/>
    <w:rsid w:val="00FE5597"/>
    <w:rsid w:val="00FE55B2"/>
    <w:rsid w:val="00FE5972"/>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737C"/>
    <w:rsid w:val="00FF7CB3"/>
    <w:rsid w:val="01E24B19"/>
    <w:rsid w:val="03686796"/>
    <w:rsid w:val="04564E93"/>
    <w:rsid w:val="046A0B61"/>
    <w:rsid w:val="051C7C8C"/>
    <w:rsid w:val="052ED799"/>
    <w:rsid w:val="06FE87E5"/>
    <w:rsid w:val="0807617E"/>
    <w:rsid w:val="086790C3"/>
    <w:rsid w:val="0B072D07"/>
    <w:rsid w:val="0B72D521"/>
    <w:rsid w:val="0BD17A09"/>
    <w:rsid w:val="0BFFB8FA"/>
    <w:rsid w:val="0C7ED211"/>
    <w:rsid w:val="0E98ACC6"/>
    <w:rsid w:val="0EF7B98F"/>
    <w:rsid w:val="0FB2E06A"/>
    <w:rsid w:val="11D8545B"/>
    <w:rsid w:val="12ABAE1B"/>
    <w:rsid w:val="155016D9"/>
    <w:rsid w:val="175357AD"/>
    <w:rsid w:val="177D812B"/>
    <w:rsid w:val="17DD458B"/>
    <w:rsid w:val="192367FF"/>
    <w:rsid w:val="1923D9B1"/>
    <w:rsid w:val="1A9BB08D"/>
    <w:rsid w:val="1ABA6BBF"/>
    <w:rsid w:val="1B42F940"/>
    <w:rsid w:val="1CF08380"/>
    <w:rsid w:val="1DC45406"/>
    <w:rsid w:val="20C5683D"/>
    <w:rsid w:val="211219E1"/>
    <w:rsid w:val="22430194"/>
    <w:rsid w:val="22600517"/>
    <w:rsid w:val="2321724A"/>
    <w:rsid w:val="26916B22"/>
    <w:rsid w:val="26CF5196"/>
    <w:rsid w:val="2880EDA0"/>
    <w:rsid w:val="296090F1"/>
    <w:rsid w:val="2961726E"/>
    <w:rsid w:val="2A775654"/>
    <w:rsid w:val="2B90D885"/>
    <w:rsid w:val="2E0605A5"/>
    <w:rsid w:val="308F7DA1"/>
    <w:rsid w:val="309F90F8"/>
    <w:rsid w:val="32D1EEE4"/>
    <w:rsid w:val="331AA966"/>
    <w:rsid w:val="3386313C"/>
    <w:rsid w:val="3697F0B8"/>
    <w:rsid w:val="3752A397"/>
    <w:rsid w:val="37DDF3FA"/>
    <w:rsid w:val="38A14256"/>
    <w:rsid w:val="38CBA9B4"/>
    <w:rsid w:val="3998B535"/>
    <w:rsid w:val="3A2AE9EE"/>
    <w:rsid w:val="3C240125"/>
    <w:rsid w:val="3CC23F66"/>
    <w:rsid w:val="3F8938EB"/>
    <w:rsid w:val="4064826E"/>
    <w:rsid w:val="413CEA0C"/>
    <w:rsid w:val="41456B00"/>
    <w:rsid w:val="41EC9231"/>
    <w:rsid w:val="420FE2D1"/>
    <w:rsid w:val="48CBE0D2"/>
    <w:rsid w:val="49E5353D"/>
    <w:rsid w:val="4B61B3E4"/>
    <w:rsid w:val="4CB9E2BE"/>
    <w:rsid w:val="4DE5AF77"/>
    <w:rsid w:val="4FF18380"/>
    <w:rsid w:val="507B93DD"/>
    <w:rsid w:val="50E778ED"/>
    <w:rsid w:val="50E7BD05"/>
    <w:rsid w:val="53FA2E0A"/>
    <w:rsid w:val="5494CA5A"/>
    <w:rsid w:val="54F84A3C"/>
    <w:rsid w:val="558E17F4"/>
    <w:rsid w:val="55D6727F"/>
    <w:rsid w:val="55D7FE1F"/>
    <w:rsid w:val="5AF1DBC7"/>
    <w:rsid w:val="5DA40D7B"/>
    <w:rsid w:val="60C4861A"/>
    <w:rsid w:val="64330AFF"/>
    <w:rsid w:val="64864868"/>
    <w:rsid w:val="659C28D0"/>
    <w:rsid w:val="65DDE331"/>
    <w:rsid w:val="6612A35F"/>
    <w:rsid w:val="6654D771"/>
    <w:rsid w:val="67AE49B4"/>
    <w:rsid w:val="691A8C28"/>
    <w:rsid w:val="6A57EC4F"/>
    <w:rsid w:val="6A634270"/>
    <w:rsid w:val="6C9DC5B5"/>
    <w:rsid w:val="6E8DF8D5"/>
    <w:rsid w:val="6F48B3B4"/>
    <w:rsid w:val="7249C7EB"/>
    <w:rsid w:val="733FE63C"/>
    <w:rsid w:val="73B106E6"/>
    <w:rsid w:val="74093008"/>
    <w:rsid w:val="7523C95F"/>
    <w:rsid w:val="75D82331"/>
    <w:rsid w:val="76C8FF86"/>
    <w:rsid w:val="78F63A04"/>
    <w:rsid w:val="7995C699"/>
    <w:rsid w:val="79F73A82"/>
    <w:rsid w:val="7A13C59E"/>
    <w:rsid w:val="7AC05DD3"/>
    <w:rsid w:val="7AF267D6"/>
    <w:rsid w:val="7D9DE6A8"/>
    <w:rsid w:val="7DF7FE95"/>
    <w:rsid w:val="7E5773DE"/>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ACFAD3"/>
  <w15:docId w15:val="{4C2F7B77-D7F6-485E-9042-BE39BC21F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8BB"/>
    <w:pPr>
      <w:spacing w:after="180"/>
    </w:pPr>
    <w:rPr>
      <w:rFonts w:ascii="Times New Roman" w:hAnsi="Times New Roman"/>
      <w:lang w:val="en-GB" w:eastAsia="en-US"/>
    </w:rPr>
  </w:style>
  <w:style w:type="paragraph" w:styleId="Heading1">
    <w:name w:val="heading 1"/>
    <w:next w:val="Normal"/>
    <w:link w:val="Heading1Char"/>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A929B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rsid w:val="004D6B87"/>
  </w:style>
  <w:style w:type="character" w:customStyle="1" w:styleId="Heading3Char">
    <w:name w:val="Heading 3 Char"/>
    <w:basedOn w:val="DefaultParagraphFont"/>
    <w:link w:val="Heading3"/>
    <w:rsid w:val="003A79CF"/>
    <w:rPr>
      <w:rFonts w:ascii="Arial" w:hAnsi="Arial"/>
      <w:sz w:val="28"/>
      <w:lang w:val="en-US" w:eastAsia="en-US"/>
    </w:rPr>
  </w:style>
  <w:style w:type="character" w:customStyle="1" w:styleId="tabchar">
    <w:name w:val="tabchar"/>
    <w:basedOn w:val="DefaultParagraphFont"/>
    <w:rsid w:val="003B162C"/>
  </w:style>
  <w:style w:type="character" w:customStyle="1" w:styleId="eop">
    <w:name w:val="eop"/>
    <w:basedOn w:val="DefaultParagraphFont"/>
    <w:rsid w:val="003B162C"/>
  </w:style>
  <w:style w:type="character" w:styleId="UnresolvedMention">
    <w:name w:val="Unresolved Mention"/>
    <w:basedOn w:val="DefaultParagraphFont"/>
    <w:uiPriority w:val="99"/>
    <w:unhideWhenUsed/>
    <w:rsid w:val="0010300F"/>
    <w:rPr>
      <w:color w:val="605E5C"/>
      <w:shd w:val="clear" w:color="auto" w:fill="E1DFDD"/>
    </w:rPr>
  </w:style>
  <w:style w:type="character" w:styleId="Mention">
    <w:name w:val="Mention"/>
    <w:basedOn w:val="DefaultParagraphFont"/>
    <w:uiPriority w:val="99"/>
    <w:unhideWhenUsed/>
    <w:rsid w:val="0010300F"/>
    <w:rPr>
      <w:color w:val="2B579A"/>
      <w:shd w:val="clear" w:color="auto" w:fill="E1DFDD"/>
    </w:rPr>
  </w:style>
  <w:style w:type="paragraph" w:customStyle="1" w:styleId="Reference">
    <w:name w:val="Reference"/>
    <w:basedOn w:val="BodyText"/>
    <w:rsid w:val="00880747"/>
    <w:pPr>
      <w:numPr>
        <w:numId w:val="29"/>
      </w:numPr>
      <w:tabs>
        <w:tab w:val="clear" w:pos="567"/>
        <w:tab w:val="num" w:pos="360"/>
      </w:tabs>
      <w:spacing w:line="259" w:lineRule="auto"/>
      <w:ind w:left="0" w:hanging="283"/>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774740087">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TSG_SA/TSGS_67/Docs/SP-150149.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TSG_RAN/TSGR_101/Docs/RP-231518.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itu.int/en/ITU-R/study-groups/rsg5/rwp5d/imt-2030/Pages/default.aspx"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5AIRPNAIUNRU-1916262822-2372</_dlc_DocId>
    <_dlc_DocIdUrl xmlns="71c5aaf6-e6ce-465b-b873-5148d2a4c105">
      <Url>https://nokia.sharepoint.com/sites/c5g/_layouts/15/DocIdRedir.aspx?ID=5AIRPNAIUNRU-1916262822-2372</Url>
      <Description>5AIRPNAIUNRU-1916262822-2372</Description>
    </_dlc_DocIdUrl>
    <Information xmlns="3b34c8f0-1ef5-4d1e-bb66-517ce7fe7356" xsi:nil="true"/>
    <Associated_x0020_Task xmlns="3b34c8f0-1ef5-4d1e-bb66-517ce7fe7356" xsi:nil="true"/>
    <TaxCatchAll xmlns="71c5aaf6-e6ce-465b-b873-5148d2a4c105" xsi:nil="true"/>
    <lcf76f155ced4ddcb4097134ff3c332f xmlns="610ccbe2-d8cc-4d3a-b40d-a16ab8d3b40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7304B83-8941-4449-8C17-864E875A7039}">
  <ds:schemaRefs>
    <ds:schemaRef ds:uri="http://schemas.openxmlformats.org/officeDocument/2006/bibliography"/>
  </ds:schemaRefs>
</ds:datastoreItem>
</file>

<file path=customXml/itemProps2.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3.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 ds:uri="3b34c8f0-1ef5-4d1e-bb66-517ce7fe7356"/>
    <ds:schemaRef ds:uri="610ccbe2-d8cc-4d3a-b40d-a16ab8d3b403"/>
  </ds:schemaRefs>
</ds:datastoreItem>
</file>

<file path=customXml/itemProps4.xml><?xml version="1.0" encoding="utf-8"?>
<ds:datastoreItem xmlns:ds="http://schemas.openxmlformats.org/officeDocument/2006/customXml" ds:itemID="{80E0E177-D771-414F-8AAC-6AF1BC3ACB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6901DA-E5F4-48FA-B233-6B72299B2F98}">
  <ds:schemaRefs>
    <ds:schemaRef ds:uri="Microsoft.SharePoint.Taxonomy.ContentTypeSync"/>
  </ds:schemaRefs>
</ds:datastoreItem>
</file>

<file path=customXml/itemProps6.xml><?xml version="1.0" encoding="utf-8"?>
<ds:datastoreItem xmlns:ds="http://schemas.openxmlformats.org/officeDocument/2006/customXml" ds:itemID="{83D526AE-E2F5-472D-8396-E1708FBA86A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37</TotalTime>
  <Pages>2</Pages>
  <Words>276</Words>
  <Characters>1991</Characters>
  <Application>Microsoft Office Word</Application>
  <DocSecurity>0</DocSecurity>
  <Lines>16</Lines>
  <Paragraphs>4</Paragraphs>
  <ScaleCrop>false</ScaleCrop>
  <Company>Apple Inc.</Company>
  <LinksUpToDate>false</LinksUpToDate>
  <CharactersWithSpaces>2263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Bertenyi, Balazs (Nokia - HU/Budapest)</cp:lastModifiedBy>
  <cp:revision>11</cp:revision>
  <cp:lastPrinted>1901-01-02T23:00:00Z</cp:lastPrinted>
  <dcterms:created xsi:type="dcterms:W3CDTF">2023-09-04T11:30:00Z</dcterms:created>
  <dcterms:modified xsi:type="dcterms:W3CDTF">2023-09-04T14:20:00Z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d3ebc7ea-f0c3-41cb-a656-3afdc2d22b6d</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1621848288</vt:lpwstr>
  </property>
  <property fmtid="{D5CDD505-2E9C-101B-9397-08002B2CF9AE}" pid="28" name="MediaServiceImageTags">
    <vt:lpwstr/>
  </property>
</Properties>
</file>