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7E5DF" w14:textId="0C4769EA" w:rsidR="006F098E" w:rsidRDefault="006F098E" w:rsidP="00077DEE">
      <w:pPr>
        <w:pStyle w:val="CRCoverPage"/>
        <w:tabs>
          <w:tab w:val="right" w:pos="9639"/>
        </w:tabs>
        <w:spacing w:after="0"/>
        <w:rPr>
          <w:b/>
          <w:i/>
          <w:noProof/>
          <w:sz w:val="28"/>
        </w:rPr>
      </w:pPr>
      <w:bookmarkStart w:id="0" w:name="_Toc90630603"/>
      <w:bookmarkStart w:id="1" w:name="_Toc124350022"/>
      <w:bookmarkStart w:id="2" w:name="_Toc21006001"/>
      <w:bookmarkStart w:id="3" w:name="_Toc36037674"/>
      <w:bookmarkStart w:id="4" w:name="_Toc43837525"/>
      <w:bookmarkStart w:id="5" w:name="_Toc60995637"/>
      <w:bookmarkStart w:id="6" w:name="_Toc69159765"/>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w:t>
        </w:r>
        <w:r w:rsidR="00DC13FB" w:rsidRPr="00DC13FB">
          <w:rPr>
            <w:b/>
            <w:i/>
            <w:noProof/>
            <w:sz w:val="28"/>
          </w:rPr>
          <w:t>23386</w:t>
        </w:r>
        <w:r w:rsidR="00DC13FB">
          <w:rPr>
            <w:b/>
            <w:i/>
            <w:noProof/>
            <w:sz w:val="28"/>
          </w:rPr>
          <w:t>1</w:t>
        </w:r>
      </w:fldSimple>
    </w:p>
    <w:p w14:paraId="18AA892F" w14:textId="77777777" w:rsidR="006F098E" w:rsidRDefault="006F098E" w:rsidP="006F098E">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FC1" w14:paraId="42C23B81" w14:textId="77777777" w:rsidTr="00C26987">
        <w:tc>
          <w:tcPr>
            <w:tcW w:w="9641" w:type="dxa"/>
            <w:gridSpan w:val="9"/>
            <w:tcBorders>
              <w:top w:val="single" w:sz="4" w:space="0" w:color="auto"/>
              <w:left w:val="single" w:sz="4" w:space="0" w:color="auto"/>
              <w:right w:val="single" w:sz="4" w:space="0" w:color="auto"/>
            </w:tcBorders>
          </w:tcPr>
          <w:p w14:paraId="08DDDF0A" w14:textId="77777777" w:rsidR="00F62FC1" w:rsidRDefault="00F62FC1" w:rsidP="00C26987">
            <w:pPr>
              <w:pStyle w:val="CRCoverPage"/>
              <w:spacing w:after="0"/>
              <w:jc w:val="right"/>
              <w:rPr>
                <w:i/>
                <w:noProof/>
              </w:rPr>
            </w:pPr>
            <w:r>
              <w:rPr>
                <w:i/>
                <w:noProof/>
                <w:sz w:val="14"/>
              </w:rPr>
              <w:t>CR-Form-v12.2</w:t>
            </w:r>
          </w:p>
        </w:tc>
      </w:tr>
      <w:tr w:rsidR="00F62FC1" w14:paraId="10F57CFD" w14:textId="77777777" w:rsidTr="00C26987">
        <w:tc>
          <w:tcPr>
            <w:tcW w:w="9641" w:type="dxa"/>
            <w:gridSpan w:val="9"/>
            <w:tcBorders>
              <w:left w:val="single" w:sz="4" w:space="0" w:color="auto"/>
              <w:right w:val="single" w:sz="4" w:space="0" w:color="auto"/>
            </w:tcBorders>
          </w:tcPr>
          <w:p w14:paraId="30719889" w14:textId="77777777" w:rsidR="00F62FC1" w:rsidRDefault="00F62FC1" w:rsidP="00C26987">
            <w:pPr>
              <w:pStyle w:val="CRCoverPage"/>
              <w:spacing w:after="0"/>
              <w:jc w:val="center"/>
              <w:rPr>
                <w:noProof/>
              </w:rPr>
            </w:pPr>
            <w:r>
              <w:rPr>
                <w:b/>
                <w:noProof/>
                <w:sz w:val="32"/>
              </w:rPr>
              <w:t>CHANGE REQUEST</w:t>
            </w:r>
          </w:p>
        </w:tc>
      </w:tr>
      <w:tr w:rsidR="00F62FC1" w14:paraId="13645221" w14:textId="77777777" w:rsidTr="00C26987">
        <w:tc>
          <w:tcPr>
            <w:tcW w:w="9641" w:type="dxa"/>
            <w:gridSpan w:val="9"/>
            <w:tcBorders>
              <w:left w:val="single" w:sz="4" w:space="0" w:color="auto"/>
              <w:right w:val="single" w:sz="4" w:space="0" w:color="auto"/>
            </w:tcBorders>
          </w:tcPr>
          <w:p w14:paraId="34C8B8BF" w14:textId="77777777" w:rsidR="00F62FC1" w:rsidRDefault="00F62FC1" w:rsidP="00C26987">
            <w:pPr>
              <w:pStyle w:val="CRCoverPage"/>
              <w:spacing w:after="0"/>
              <w:rPr>
                <w:noProof/>
                <w:sz w:val="8"/>
                <w:szCs w:val="8"/>
              </w:rPr>
            </w:pPr>
          </w:p>
        </w:tc>
      </w:tr>
      <w:tr w:rsidR="00F62FC1" w14:paraId="10BAD5B4" w14:textId="77777777" w:rsidTr="00C26987">
        <w:tc>
          <w:tcPr>
            <w:tcW w:w="142" w:type="dxa"/>
            <w:tcBorders>
              <w:left w:val="single" w:sz="4" w:space="0" w:color="auto"/>
            </w:tcBorders>
          </w:tcPr>
          <w:p w14:paraId="0AAF6E32" w14:textId="77777777" w:rsidR="00F62FC1" w:rsidRDefault="00F62FC1" w:rsidP="00C26987">
            <w:pPr>
              <w:pStyle w:val="CRCoverPage"/>
              <w:spacing w:after="0"/>
              <w:jc w:val="right"/>
              <w:rPr>
                <w:noProof/>
              </w:rPr>
            </w:pPr>
          </w:p>
        </w:tc>
        <w:tc>
          <w:tcPr>
            <w:tcW w:w="1559" w:type="dxa"/>
            <w:shd w:val="pct30" w:color="FFFF00" w:fill="auto"/>
          </w:tcPr>
          <w:p w14:paraId="07231C1B" w14:textId="13404B30" w:rsidR="00F62FC1" w:rsidRPr="00410371" w:rsidRDefault="00DC13FB" w:rsidP="00C26987">
            <w:pPr>
              <w:pStyle w:val="CRCoverPage"/>
              <w:spacing w:after="0"/>
              <w:jc w:val="right"/>
              <w:rPr>
                <w:b/>
                <w:noProof/>
                <w:sz w:val="28"/>
              </w:rPr>
            </w:pPr>
            <w:fldSimple w:instr=" DOCPROPERTY  Spec#  \* MERGEFORMAT ">
              <w:r w:rsidR="00F62FC1" w:rsidRPr="00410371">
                <w:rPr>
                  <w:b/>
                  <w:noProof/>
                  <w:sz w:val="28"/>
                </w:rPr>
                <w:t>36.579-</w:t>
              </w:r>
              <w:r w:rsidR="00835111">
                <w:rPr>
                  <w:b/>
                  <w:noProof/>
                  <w:sz w:val="28"/>
                </w:rPr>
                <w:t>2</w:t>
              </w:r>
            </w:fldSimple>
          </w:p>
        </w:tc>
        <w:tc>
          <w:tcPr>
            <w:tcW w:w="709" w:type="dxa"/>
          </w:tcPr>
          <w:p w14:paraId="68F9E42A" w14:textId="77777777" w:rsidR="00F62FC1" w:rsidRDefault="00F62FC1" w:rsidP="00C26987">
            <w:pPr>
              <w:pStyle w:val="CRCoverPage"/>
              <w:spacing w:after="0"/>
              <w:jc w:val="center"/>
              <w:rPr>
                <w:noProof/>
              </w:rPr>
            </w:pPr>
            <w:r>
              <w:rPr>
                <w:b/>
                <w:noProof/>
                <w:sz w:val="28"/>
              </w:rPr>
              <w:t>CR</w:t>
            </w:r>
          </w:p>
        </w:tc>
        <w:tc>
          <w:tcPr>
            <w:tcW w:w="1276" w:type="dxa"/>
            <w:shd w:val="pct30" w:color="FFFF00" w:fill="auto"/>
          </w:tcPr>
          <w:p w14:paraId="55B30D7A" w14:textId="7F5A658C" w:rsidR="00F62FC1" w:rsidRPr="00410371" w:rsidRDefault="00DC13FB" w:rsidP="00C26987">
            <w:pPr>
              <w:pStyle w:val="CRCoverPage"/>
              <w:spacing w:after="0"/>
              <w:rPr>
                <w:noProof/>
              </w:rPr>
            </w:pPr>
            <w:r w:rsidRPr="00DC13FB">
              <w:rPr>
                <w:b/>
                <w:noProof/>
                <w:sz w:val="28"/>
              </w:rPr>
              <w:t>0340</w:t>
            </w:r>
          </w:p>
        </w:tc>
        <w:tc>
          <w:tcPr>
            <w:tcW w:w="709" w:type="dxa"/>
          </w:tcPr>
          <w:p w14:paraId="5118E294" w14:textId="77777777" w:rsidR="00F62FC1" w:rsidRDefault="00F62FC1" w:rsidP="00C26987">
            <w:pPr>
              <w:pStyle w:val="CRCoverPage"/>
              <w:tabs>
                <w:tab w:val="right" w:pos="625"/>
              </w:tabs>
              <w:spacing w:after="0"/>
              <w:jc w:val="center"/>
              <w:rPr>
                <w:noProof/>
              </w:rPr>
            </w:pPr>
            <w:r>
              <w:rPr>
                <w:b/>
                <w:bCs/>
                <w:noProof/>
                <w:sz w:val="28"/>
              </w:rPr>
              <w:t>rev</w:t>
            </w:r>
          </w:p>
        </w:tc>
        <w:tc>
          <w:tcPr>
            <w:tcW w:w="992" w:type="dxa"/>
            <w:shd w:val="pct30" w:color="FFFF00" w:fill="auto"/>
          </w:tcPr>
          <w:p w14:paraId="42B918C3" w14:textId="77777777" w:rsidR="00F62FC1" w:rsidRPr="00410371" w:rsidRDefault="00DC13FB" w:rsidP="00C26987">
            <w:pPr>
              <w:pStyle w:val="CRCoverPage"/>
              <w:spacing w:after="0"/>
              <w:jc w:val="center"/>
              <w:rPr>
                <w:b/>
                <w:noProof/>
              </w:rPr>
            </w:pPr>
            <w:fldSimple w:instr=" DOCPROPERTY  Revision  \* MERGEFORMAT ">
              <w:r w:rsidR="00F62FC1" w:rsidRPr="00410371">
                <w:rPr>
                  <w:b/>
                  <w:noProof/>
                  <w:sz w:val="28"/>
                </w:rPr>
                <w:t>-</w:t>
              </w:r>
            </w:fldSimple>
          </w:p>
        </w:tc>
        <w:tc>
          <w:tcPr>
            <w:tcW w:w="2410" w:type="dxa"/>
          </w:tcPr>
          <w:p w14:paraId="51F7D83D" w14:textId="77777777" w:rsidR="00F62FC1" w:rsidRDefault="00F62FC1" w:rsidP="00C269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F8F7A" w14:textId="4FDA9E0B" w:rsidR="00F62FC1" w:rsidRPr="00410371" w:rsidRDefault="00DC13FB" w:rsidP="00C26987">
            <w:pPr>
              <w:pStyle w:val="CRCoverPage"/>
              <w:spacing w:after="0"/>
              <w:jc w:val="center"/>
              <w:rPr>
                <w:noProof/>
                <w:sz w:val="28"/>
              </w:rPr>
            </w:pPr>
            <w:fldSimple w:instr=" DOCPROPERTY  Version  \* MERGEFORMAT ">
              <w:r w:rsidR="00DB0582">
                <w:rPr>
                  <w:b/>
                  <w:noProof/>
                  <w:sz w:val="28"/>
                </w:rPr>
                <w:t>16</w:t>
              </w:r>
              <w:r w:rsidR="00F62FC1" w:rsidRPr="00410371">
                <w:rPr>
                  <w:b/>
                  <w:noProof/>
                  <w:sz w:val="28"/>
                </w:rPr>
                <w:t>.</w:t>
              </w:r>
              <w:r w:rsidR="00DB0582">
                <w:rPr>
                  <w:b/>
                  <w:noProof/>
                  <w:sz w:val="28"/>
                </w:rPr>
                <w:t>1</w:t>
              </w:r>
              <w:r w:rsidR="00F62FC1" w:rsidRPr="00410371">
                <w:rPr>
                  <w:b/>
                  <w:noProof/>
                  <w:sz w:val="28"/>
                </w:rPr>
                <w:t>.</w:t>
              </w:r>
            </w:fldSimple>
            <w:r w:rsidR="006F098E">
              <w:rPr>
                <w:b/>
                <w:noProof/>
                <w:sz w:val="28"/>
              </w:rPr>
              <w:t>0</w:t>
            </w:r>
          </w:p>
        </w:tc>
        <w:tc>
          <w:tcPr>
            <w:tcW w:w="143" w:type="dxa"/>
            <w:tcBorders>
              <w:right w:val="single" w:sz="4" w:space="0" w:color="auto"/>
            </w:tcBorders>
          </w:tcPr>
          <w:p w14:paraId="37A003B4" w14:textId="77777777" w:rsidR="00F62FC1" w:rsidRDefault="00F62FC1" w:rsidP="00C26987">
            <w:pPr>
              <w:pStyle w:val="CRCoverPage"/>
              <w:spacing w:after="0"/>
              <w:rPr>
                <w:noProof/>
              </w:rPr>
            </w:pPr>
          </w:p>
        </w:tc>
      </w:tr>
      <w:tr w:rsidR="00F62FC1" w14:paraId="592BAE28" w14:textId="77777777" w:rsidTr="00C26987">
        <w:tc>
          <w:tcPr>
            <w:tcW w:w="9641" w:type="dxa"/>
            <w:gridSpan w:val="9"/>
            <w:tcBorders>
              <w:left w:val="single" w:sz="4" w:space="0" w:color="auto"/>
              <w:right w:val="single" w:sz="4" w:space="0" w:color="auto"/>
            </w:tcBorders>
          </w:tcPr>
          <w:p w14:paraId="6AA50E8A" w14:textId="77777777" w:rsidR="00F62FC1" w:rsidRDefault="00F62FC1" w:rsidP="00C26987">
            <w:pPr>
              <w:pStyle w:val="CRCoverPage"/>
              <w:spacing w:after="0"/>
              <w:rPr>
                <w:noProof/>
              </w:rPr>
            </w:pPr>
          </w:p>
        </w:tc>
      </w:tr>
      <w:tr w:rsidR="00F62FC1" w14:paraId="51E4C2C3" w14:textId="77777777" w:rsidTr="00C26987">
        <w:tc>
          <w:tcPr>
            <w:tcW w:w="9641" w:type="dxa"/>
            <w:gridSpan w:val="9"/>
            <w:tcBorders>
              <w:top w:val="single" w:sz="4" w:space="0" w:color="auto"/>
            </w:tcBorders>
          </w:tcPr>
          <w:p w14:paraId="7BC50F31" w14:textId="77777777" w:rsidR="00F62FC1" w:rsidRPr="00F25D98" w:rsidRDefault="00F62FC1" w:rsidP="00C269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62FC1" w14:paraId="24D80D8F" w14:textId="77777777" w:rsidTr="00C26987">
        <w:tc>
          <w:tcPr>
            <w:tcW w:w="9641" w:type="dxa"/>
            <w:gridSpan w:val="9"/>
          </w:tcPr>
          <w:p w14:paraId="50108556" w14:textId="77777777" w:rsidR="00F62FC1" w:rsidRDefault="00F62FC1" w:rsidP="00C26987">
            <w:pPr>
              <w:pStyle w:val="CRCoverPage"/>
              <w:spacing w:after="0"/>
              <w:rPr>
                <w:noProof/>
                <w:sz w:val="8"/>
                <w:szCs w:val="8"/>
              </w:rPr>
            </w:pPr>
          </w:p>
        </w:tc>
      </w:tr>
    </w:tbl>
    <w:p w14:paraId="0F8CEE36" w14:textId="77777777" w:rsidR="00F62FC1" w:rsidRDefault="00F62FC1" w:rsidP="00F62F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FC1" w14:paraId="7CB6725D" w14:textId="77777777" w:rsidTr="00C26987">
        <w:tc>
          <w:tcPr>
            <w:tcW w:w="2835" w:type="dxa"/>
          </w:tcPr>
          <w:p w14:paraId="2C9B3721" w14:textId="77777777" w:rsidR="00F62FC1" w:rsidRDefault="00F62FC1" w:rsidP="00C26987">
            <w:pPr>
              <w:pStyle w:val="CRCoverPage"/>
              <w:tabs>
                <w:tab w:val="right" w:pos="2751"/>
              </w:tabs>
              <w:spacing w:after="0"/>
              <w:rPr>
                <w:b/>
                <w:i/>
                <w:noProof/>
              </w:rPr>
            </w:pPr>
            <w:r>
              <w:rPr>
                <w:b/>
                <w:i/>
                <w:noProof/>
              </w:rPr>
              <w:t>Proposed change affects:</w:t>
            </w:r>
          </w:p>
        </w:tc>
        <w:tc>
          <w:tcPr>
            <w:tcW w:w="1418" w:type="dxa"/>
          </w:tcPr>
          <w:p w14:paraId="599EB897" w14:textId="77777777" w:rsidR="00F62FC1" w:rsidRDefault="00F62FC1" w:rsidP="00C269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C5D43" w14:textId="77777777" w:rsidR="00F62FC1" w:rsidRDefault="00F62FC1" w:rsidP="00C26987">
            <w:pPr>
              <w:pStyle w:val="CRCoverPage"/>
              <w:spacing w:after="0"/>
              <w:jc w:val="center"/>
              <w:rPr>
                <w:b/>
                <w:caps/>
                <w:noProof/>
              </w:rPr>
            </w:pPr>
          </w:p>
        </w:tc>
        <w:tc>
          <w:tcPr>
            <w:tcW w:w="709" w:type="dxa"/>
            <w:tcBorders>
              <w:left w:val="single" w:sz="4" w:space="0" w:color="auto"/>
            </w:tcBorders>
          </w:tcPr>
          <w:p w14:paraId="1032961B" w14:textId="77777777" w:rsidR="00F62FC1" w:rsidRDefault="00F62FC1" w:rsidP="00C269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53736" w14:textId="77777777" w:rsidR="00F62FC1" w:rsidRDefault="00F62FC1" w:rsidP="00C26987">
            <w:pPr>
              <w:pStyle w:val="CRCoverPage"/>
              <w:spacing w:after="0"/>
              <w:jc w:val="center"/>
              <w:rPr>
                <w:b/>
                <w:caps/>
                <w:noProof/>
              </w:rPr>
            </w:pPr>
          </w:p>
        </w:tc>
        <w:tc>
          <w:tcPr>
            <w:tcW w:w="2126" w:type="dxa"/>
          </w:tcPr>
          <w:p w14:paraId="661415AA" w14:textId="77777777" w:rsidR="00F62FC1" w:rsidRDefault="00F62FC1" w:rsidP="00C269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00F1F" w14:textId="77777777" w:rsidR="00F62FC1" w:rsidRDefault="00F62FC1" w:rsidP="00C26987">
            <w:pPr>
              <w:pStyle w:val="CRCoverPage"/>
              <w:spacing w:after="0"/>
              <w:jc w:val="center"/>
              <w:rPr>
                <w:b/>
                <w:caps/>
                <w:noProof/>
              </w:rPr>
            </w:pPr>
          </w:p>
        </w:tc>
        <w:tc>
          <w:tcPr>
            <w:tcW w:w="1418" w:type="dxa"/>
            <w:tcBorders>
              <w:left w:val="nil"/>
            </w:tcBorders>
          </w:tcPr>
          <w:p w14:paraId="50A0F579" w14:textId="77777777" w:rsidR="00F62FC1" w:rsidRDefault="00F62FC1" w:rsidP="00C269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5FB4C" w14:textId="77777777" w:rsidR="00F62FC1" w:rsidRDefault="00F62FC1" w:rsidP="00C26987">
            <w:pPr>
              <w:pStyle w:val="CRCoverPage"/>
              <w:spacing w:after="0"/>
              <w:jc w:val="center"/>
              <w:rPr>
                <w:b/>
                <w:bCs/>
                <w:caps/>
                <w:noProof/>
              </w:rPr>
            </w:pPr>
          </w:p>
        </w:tc>
      </w:tr>
    </w:tbl>
    <w:p w14:paraId="7E4E5F3B" w14:textId="77777777" w:rsidR="00F62FC1" w:rsidRDefault="00F62FC1" w:rsidP="00F62F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FC1" w14:paraId="15CFD1D0" w14:textId="77777777" w:rsidTr="00C26987">
        <w:tc>
          <w:tcPr>
            <w:tcW w:w="9640" w:type="dxa"/>
            <w:gridSpan w:val="11"/>
          </w:tcPr>
          <w:p w14:paraId="1FA8479B" w14:textId="77777777" w:rsidR="00F62FC1" w:rsidRDefault="00F62FC1" w:rsidP="00C26987">
            <w:pPr>
              <w:pStyle w:val="CRCoverPage"/>
              <w:spacing w:after="0"/>
              <w:rPr>
                <w:noProof/>
                <w:sz w:val="8"/>
                <w:szCs w:val="8"/>
              </w:rPr>
            </w:pPr>
          </w:p>
        </w:tc>
      </w:tr>
      <w:tr w:rsidR="00F62FC1" w14:paraId="12D48341" w14:textId="77777777" w:rsidTr="00C26987">
        <w:tc>
          <w:tcPr>
            <w:tcW w:w="1843" w:type="dxa"/>
            <w:tcBorders>
              <w:top w:val="single" w:sz="4" w:space="0" w:color="auto"/>
              <w:left w:val="single" w:sz="4" w:space="0" w:color="auto"/>
            </w:tcBorders>
          </w:tcPr>
          <w:p w14:paraId="60B0DD7F" w14:textId="77777777" w:rsidR="00F62FC1" w:rsidRDefault="00F62FC1" w:rsidP="00C269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2E2F2B" w14:textId="1BA2EB97" w:rsidR="00F62FC1" w:rsidRPr="00AE1E94" w:rsidRDefault="00AE1E94" w:rsidP="00AE1E94">
            <w:pPr>
              <w:rPr>
                <w:rFonts w:ascii="Arial" w:hAnsi="Arial"/>
                <w:noProof/>
                <w:lang w:eastAsia="en-US"/>
              </w:rPr>
            </w:pPr>
            <w:r w:rsidRPr="00AE1E94">
              <w:rPr>
                <w:rFonts w:ascii="Arial" w:hAnsi="Arial"/>
                <w:noProof/>
                <w:lang w:eastAsia="en-US"/>
              </w:rPr>
              <w:t xml:space="preserve">Correction of test case </w:t>
            </w:r>
            <w:r w:rsidR="009A2993" w:rsidRPr="009A2993">
              <w:rPr>
                <w:rFonts w:ascii="Arial" w:hAnsi="Arial"/>
                <w:noProof/>
                <w:lang w:eastAsia="en-US"/>
              </w:rPr>
              <w:t>6.</w:t>
            </w:r>
            <w:r w:rsidR="00965776">
              <w:rPr>
                <w:rFonts w:ascii="Arial" w:hAnsi="Arial"/>
                <w:noProof/>
                <w:lang w:eastAsia="en-US"/>
              </w:rPr>
              <w:t>2.1</w:t>
            </w:r>
            <w:r w:rsidR="000A2758">
              <w:rPr>
                <w:rFonts w:ascii="Arial" w:hAnsi="Arial"/>
                <w:noProof/>
                <w:lang w:eastAsia="en-US"/>
              </w:rPr>
              <w:t>4</w:t>
            </w:r>
          </w:p>
        </w:tc>
      </w:tr>
      <w:tr w:rsidR="00F62FC1" w14:paraId="314BEB65" w14:textId="77777777" w:rsidTr="00C26987">
        <w:tc>
          <w:tcPr>
            <w:tcW w:w="1843" w:type="dxa"/>
            <w:tcBorders>
              <w:left w:val="single" w:sz="4" w:space="0" w:color="auto"/>
            </w:tcBorders>
          </w:tcPr>
          <w:p w14:paraId="7DBC073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316CAD95" w14:textId="77777777" w:rsidR="00F62FC1" w:rsidRDefault="00F62FC1" w:rsidP="00C26987">
            <w:pPr>
              <w:pStyle w:val="CRCoverPage"/>
              <w:spacing w:after="0"/>
              <w:rPr>
                <w:noProof/>
                <w:sz w:val="8"/>
                <w:szCs w:val="8"/>
              </w:rPr>
            </w:pPr>
          </w:p>
        </w:tc>
      </w:tr>
      <w:tr w:rsidR="00F62FC1" w14:paraId="52CFD3D3" w14:textId="77777777" w:rsidTr="00C26987">
        <w:tc>
          <w:tcPr>
            <w:tcW w:w="1843" w:type="dxa"/>
            <w:tcBorders>
              <w:left w:val="single" w:sz="4" w:space="0" w:color="auto"/>
            </w:tcBorders>
          </w:tcPr>
          <w:p w14:paraId="4892595B" w14:textId="77777777" w:rsidR="00F62FC1" w:rsidRDefault="00F62FC1" w:rsidP="00C269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AE5D4" w14:textId="5DA45909" w:rsidR="00F62FC1" w:rsidRDefault="00942A20" w:rsidP="00C26987">
            <w:pPr>
              <w:pStyle w:val="CRCoverPage"/>
              <w:spacing w:after="0"/>
              <w:ind w:left="100"/>
              <w:rPr>
                <w:noProof/>
              </w:rPr>
            </w:pPr>
            <w:r w:rsidRPr="00942A20">
              <w:rPr>
                <w:noProof/>
              </w:rPr>
              <w:t>MCC TF160</w:t>
            </w:r>
          </w:p>
        </w:tc>
      </w:tr>
      <w:tr w:rsidR="00F62FC1" w14:paraId="12ECFDA1" w14:textId="77777777" w:rsidTr="00C26987">
        <w:tc>
          <w:tcPr>
            <w:tcW w:w="1843" w:type="dxa"/>
            <w:tcBorders>
              <w:left w:val="single" w:sz="4" w:space="0" w:color="auto"/>
            </w:tcBorders>
          </w:tcPr>
          <w:p w14:paraId="09FE2F61" w14:textId="77777777" w:rsidR="00F62FC1" w:rsidRDefault="00F62FC1" w:rsidP="00C269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6C5B06" w14:textId="1034106A" w:rsidR="00F62FC1" w:rsidRDefault="00550D18" w:rsidP="00C26987">
            <w:pPr>
              <w:pStyle w:val="CRCoverPage"/>
              <w:spacing w:after="0"/>
              <w:ind w:left="100"/>
              <w:rPr>
                <w:noProof/>
              </w:rPr>
            </w:pPr>
            <w:r>
              <w:t>R5</w:t>
            </w:r>
            <w:fldSimple w:instr=" DOCPROPERTY  SourceIfTsg  \* MERGEFORMAT "/>
          </w:p>
        </w:tc>
      </w:tr>
      <w:tr w:rsidR="00F62FC1" w14:paraId="055976B7" w14:textId="77777777" w:rsidTr="00C26987">
        <w:tc>
          <w:tcPr>
            <w:tcW w:w="1843" w:type="dxa"/>
            <w:tcBorders>
              <w:left w:val="single" w:sz="4" w:space="0" w:color="auto"/>
            </w:tcBorders>
          </w:tcPr>
          <w:p w14:paraId="28CAB420" w14:textId="77777777" w:rsidR="00F62FC1" w:rsidRDefault="00F62FC1" w:rsidP="00C26987">
            <w:pPr>
              <w:pStyle w:val="CRCoverPage"/>
              <w:spacing w:after="0"/>
              <w:rPr>
                <w:b/>
                <w:i/>
                <w:noProof/>
                <w:sz w:val="8"/>
                <w:szCs w:val="8"/>
              </w:rPr>
            </w:pPr>
          </w:p>
        </w:tc>
        <w:tc>
          <w:tcPr>
            <w:tcW w:w="7797" w:type="dxa"/>
            <w:gridSpan w:val="10"/>
            <w:tcBorders>
              <w:right w:val="single" w:sz="4" w:space="0" w:color="auto"/>
            </w:tcBorders>
          </w:tcPr>
          <w:p w14:paraId="036CF0AB" w14:textId="77777777" w:rsidR="00F62FC1" w:rsidRDefault="00F62FC1" w:rsidP="00C26987">
            <w:pPr>
              <w:pStyle w:val="CRCoverPage"/>
              <w:spacing w:after="0"/>
              <w:rPr>
                <w:noProof/>
                <w:sz w:val="8"/>
                <w:szCs w:val="8"/>
              </w:rPr>
            </w:pPr>
          </w:p>
        </w:tc>
      </w:tr>
      <w:tr w:rsidR="00F62FC1" w14:paraId="050917A0" w14:textId="77777777" w:rsidTr="00C26987">
        <w:tc>
          <w:tcPr>
            <w:tcW w:w="1843" w:type="dxa"/>
            <w:tcBorders>
              <w:left w:val="single" w:sz="4" w:space="0" w:color="auto"/>
            </w:tcBorders>
          </w:tcPr>
          <w:p w14:paraId="542BEC7F" w14:textId="77777777" w:rsidR="00F62FC1" w:rsidRDefault="00F62FC1" w:rsidP="00C26987">
            <w:pPr>
              <w:pStyle w:val="CRCoverPage"/>
              <w:tabs>
                <w:tab w:val="right" w:pos="1759"/>
              </w:tabs>
              <w:spacing w:after="0"/>
              <w:rPr>
                <w:b/>
                <w:i/>
                <w:noProof/>
              </w:rPr>
            </w:pPr>
            <w:r>
              <w:rPr>
                <w:b/>
                <w:i/>
                <w:noProof/>
              </w:rPr>
              <w:t>Work item code:</w:t>
            </w:r>
          </w:p>
        </w:tc>
        <w:tc>
          <w:tcPr>
            <w:tcW w:w="3686" w:type="dxa"/>
            <w:gridSpan w:val="5"/>
            <w:shd w:val="pct30" w:color="FFFF00" w:fill="auto"/>
          </w:tcPr>
          <w:p w14:paraId="341CAFCF" w14:textId="422213C5" w:rsidR="00F62FC1" w:rsidRDefault="00DC13FB" w:rsidP="00C26987">
            <w:pPr>
              <w:pStyle w:val="CRCoverPage"/>
              <w:spacing w:after="0"/>
              <w:ind w:left="100"/>
              <w:rPr>
                <w:noProof/>
              </w:rPr>
            </w:pPr>
            <w:r w:rsidRPr="00DC13FB">
              <w:rPr>
                <w:noProof/>
              </w:rPr>
              <w:t>TEI14_Test, MCImp-UEConTest</w:t>
            </w:r>
          </w:p>
        </w:tc>
        <w:tc>
          <w:tcPr>
            <w:tcW w:w="567" w:type="dxa"/>
            <w:tcBorders>
              <w:left w:val="nil"/>
            </w:tcBorders>
          </w:tcPr>
          <w:p w14:paraId="4B9172B6" w14:textId="77777777" w:rsidR="00F62FC1" w:rsidRDefault="00F62FC1" w:rsidP="00C26987">
            <w:pPr>
              <w:pStyle w:val="CRCoverPage"/>
              <w:spacing w:after="0"/>
              <w:ind w:right="100"/>
              <w:rPr>
                <w:noProof/>
              </w:rPr>
            </w:pPr>
          </w:p>
        </w:tc>
        <w:tc>
          <w:tcPr>
            <w:tcW w:w="1417" w:type="dxa"/>
            <w:gridSpan w:val="3"/>
            <w:tcBorders>
              <w:left w:val="nil"/>
            </w:tcBorders>
          </w:tcPr>
          <w:p w14:paraId="25EA9A25" w14:textId="77777777" w:rsidR="00F62FC1" w:rsidRDefault="00F62FC1" w:rsidP="00C269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831BE" w14:textId="71DE5DD7" w:rsidR="00F62FC1" w:rsidRDefault="00942A20" w:rsidP="00C26987">
            <w:pPr>
              <w:pStyle w:val="CRCoverPage"/>
              <w:spacing w:after="0"/>
              <w:ind w:left="100"/>
              <w:rPr>
                <w:noProof/>
              </w:rPr>
            </w:pPr>
            <w:r w:rsidRPr="00942A20">
              <w:rPr>
                <w:noProof/>
              </w:rPr>
              <w:t>2023-07-19</w:t>
            </w:r>
          </w:p>
        </w:tc>
      </w:tr>
      <w:tr w:rsidR="00F62FC1" w14:paraId="5A8123D6" w14:textId="77777777" w:rsidTr="00C26987">
        <w:tc>
          <w:tcPr>
            <w:tcW w:w="1843" w:type="dxa"/>
            <w:tcBorders>
              <w:left w:val="single" w:sz="4" w:space="0" w:color="auto"/>
            </w:tcBorders>
          </w:tcPr>
          <w:p w14:paraId="48DC012F" w14:textId="77777777" w:rsidR="00F62FC1" w:rsidRDefault="00F62FC1" w:rsidP="00C26987">
            <w:pPr>
              <w:pStyle w:val="CRCoverPage"/>
              <w:spacing w:after="0"/>
              <w:rPr>
                <w:b/>
                <w:i/>
                <w:noProof/>
                <w:sz w:val="8"/>
                <w:szCs w:val="8"/>
              </w:rPr>
            </w:pPr>
          </w:p>
        </w:tc>
        <w:tc>
          <w:tcPr>
            <w:tcW w:w="1986" w:type="dxa"/>
            <w:gridSpan w:val="4"/>
          </w:tcPr>
          <w:p w14:paraId="3B263A6C" w14:textId="77777777" w:rsidR="00F62FC1" w:rsidRDefault="00F62FC1" w:rsidP="00C26987">
            <w:pPr>
              <w:pStyle w:val="CRCoverPage"/>
              <w:spacing w:after="0"/>
              <w:rPr>
                <w:noProof/>
                <w:sz w:val="8"/>
                <w:szCs w:val="8"/>
              </w:rPr>
            </w:pPr>
          </w:p>
        </w:tc>
        <w:tc>
          <w:tcPr>
            <w:tcW w:w="2267" w:type="dxa"/>
            <w:gridSpan w:val="2"/>
          </w:tcPr>
          <w:p w14:paraId="449C0C9D" w14:textId="77777777" w:rsidR="00F62FC1" w:rsidRDefault="00F62FC1" w:rsidP="00C26987">
            <w:pPr>
              <w:pStyle w:val="CRCoverPage"/>
              <w:spacing w:after="0"/>
              <w:rPr>
                <w:noProof/>
                <w:sz w:val="8"/>
                <w:szCs w:val="8"/>
              </w:rPr>
            </w:pPr>
          </w:p>
        </w:tc>
        <w:tc>
          <w:tcPr>
            <w:tcW w:w="1417" w:type="dxa"/>
            <w:gridSpan w:val="3"/>
          </w:tcPr>
          <w:p w14:paraId="319CB289" w14:textId="77777777" w:rsidR="00F62FC1" w:rsidRDefault="00F62FC1" w:rsidP="00C26987">
            <w:pPr>
              <w:pStyle w:val="CRCoverPage"/>
              <w:spacing w:after="0"/>
              <w:rPr>
                <w:noProof/>
                <w:sz w:val="8"/>
                <w:szCs w:val="8"/>
              </w:rPr>
            </w:pPr>
          </w:p>
        </w:tc>
        <w:tc>
          <w:tcPr>
            <w:tcW w:w="2127" w:type="dxa"/>
            <w:tcBorders>
              <w:right w:val="single" w:sz="4" w:space="0" w:color="auto"/>
            </w:tcBorders>
          </w:tcPr>
          <w:p w14:paraId="637A00E4" w14:textId="77777777" w:rsidR="00F62FC1" w:rsidRDefault="00F62FC1" w:rsidP="00C26987">
            <w:pPr>
              <w:pStyle w:val="CRCoverPage"/>
              <w:spacing w:after="0"/>
              <w:rPr>
                <w:noProof/>
                <w:sz w:val="8"/>
                <w:szCs w:val="8"/>
              </w:rPr>
            </w:pPr>
          </w:p>
        </w:tc>
      </w:tr>
      <w:tr w:rsidR="00F62FC1" w14:paraId="08C6AD34" w14:textId="77777777" w:rsidTr="00C26987">
        <w:trPr>
          <w:cantSplit/>
        </w:trPr>
        <w:tc>
          <w:tcPr>
            <w:tcW w:w="1843" w:type="dxa"/>
            <w:tcBorders>
              <w:left w:val="single" w:sz="4" w:space="0" w:color="auto"/>
            </w:tcBorders>
          </w:tcPr>
          <w:p w14:paraId="2748AFFF" w14:textId="77777777" w:rsidR="00F62FC1" w:rsidRDefault="00F62FC1" w:rsidP="00C26987">
            <w:pPr>
              <w:pStyle w:val="CRCoverPage"/>
              <w:tabs>
                <w:tab w:val="right" w:pos="1759"/>
              </w:tabs>
              <w:spacing w:after="0"/>
              <w:rPr>
                <w:b/>
                <w:i/>
                <w:noProof/>
              </w:rPr>
            </w:pPr>
            <w:r>
              <w:rPr>
                <w:b/>
                <w:i/>
                <w:noProof/>
              </w:rPr>
              <w:t>Category:</w:t>
            </w:r>
          </w:p>
        </w:tc>
        <w:tc>
          <w:tcPr>
            <w:tcW w:w="851" w:type="dxa"/>
            <w:shd w:val="pct30" w:color="FFFF00" w:fill="auto"/>
          </w:tcPr>
          <w:p w14:paraId="2A9488A7" w14:textId="77777777" w:rsidR="00F62FC1" w:rsidRDefault="00DC13FB" w:rsidP="00C26987">
            <w:pPr>
              <w:pStyle w:val="CRCoverPage"/>
              <w:spacing w:after="0"/>
              <w:ind w:left="100" w:right="-609"/>
              <w:rPr>
                <w:b/>
                <w:noProof/>
              </w:rPr>
            </w:pPr>
            <w:fldSimple w:instr=" DOCPROPERTY  Cat  \* MERGEFORMAT ">
              <w:r w:rsidR="00F62FC1">
                <w:rPr>
                  <w:b/>
                  <w:noProof/>
                </w:rPr>
                <w:t>F</w:t>
              </w:r>
            </w:fldSimple>
          </w:p>
        </w:tc>
        <w:tc>
          <w:tcPr>
            <w:tcW w:w="3402" w:type="dxa"/>
            <w:gridSpan w:val="5"/>
            <w:tcBorders>
              <w:left w:val="nil"/>
            </w:tcBorders>
          </w:tcPr>
          <w:p w14:paraId="1F4B3F4B" w14:textId="77777777" w:rsidR="00F62FC1" w:rsidRDefault="00F62FC1" w:rsidP="00C26987">
            <w:pPr>
              <w:pStyle w:val="CRCoverPage"/>
              <w:spacing w:after="0"/>
              <w:rPr>
                <w:noProof/>
              </w:rPr>
            </w:pPr>
          </w:p>
        </w:tc>
        <w:tc>
          <w:tcPr>
            <w:tcW w:w="1417" w:type="dxa"/>
            <w:gridSpan w:val="3"/>
            <w:tcBorders>
              <w:left w:val="nil"/>
            </w:tcBorders>
          </w:tcPr>
          <w:p w14:paraId="24C7E4CF" w14:textId="77777777" w:rsidR="00F62FC1" w:rsidRDefault="00F62FC1" w:rsidP="00C269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9465" w14:textId="7FEB8FD1" w:rsidR="00F62FC1" w:rsidRDefault="00DC13FB" w:rsidP="00C26987">
            <w:pPr>
              <w:pStyle w:val="CRCoverPage"/>
              <w:spacing w:after="0"/>
              <w:ind w:left="100"/>
              <w:rPr>
                <w:noProof/>
              </w:rPr>
            </w:pPr>
            <w:fldSimple w:instr=" DOCPROPERTY  Release  \* MERGEFORMAT ">
              <w:r w:rsidR="00F62FC1">
                <w:rPr>
                  <w:noProof/>
                </w:rPr>
                <w:t>Rel-</w:t>
              </w:r>
              <w:r w:rsidR="00DB0582">
                <w:rPr>
                  <w:noProof/>
                </w:rPr>
                <w:t>16</w:t>
              </w:r>
            </w:fldSimple>
          </w:p>
        </w:tc>
      </w:tr>
      <w:tr w:rsidR="00F62FC1" w14:paraId="6020A50C" w14:textId="77777777" w:rsidTr="00C26987">
        <w:tc>
          <w:tcPr>
            <w:tcW w:w="1843" w:type="dxa"/>
            <w:tcBorders>
              <w:left w:val="single" w:sz="4" w:space="0" w:color="auto"/>
              <w:bottom w:val="single" w:sz="4" w:space="0" w:color="auto"/>
            </w:tcBorders>
          </w:tcPr>
          <w:p w14:paraId="48EF5472" w14:textId="77777777" w:rsidR="00F62FC1" w:rsidRDefault="00F62FC1" w:rsidP="00C26987">
            <w:pPr>
              <w:pStyle w:val="CRCoverPage"/>
              <w:spacing w:after="0"/>
              <w:rPr>
                <w:b/>
                <w:i/>
                <w:noProof/>
              </w:rPr>
            </w:pPr>
          </w:p>
        </w:tc>
        <w:tc>
          <w:tcPr>
            <w:tcW w:w="4677" w:type="dxa"/>
            <w:gridSpan w:val="8"/>
            <w:tcBorders>
              <w:bottom w:val="single" w:sz="4" w:space="0" w:color="auto"/>
            </w:tcBorders>
          </w:tcPr>
          <w:p w14:paraId="208767DE" w14:textId="77777777" w:rsidR="00F62FC1" w:rsidRDefault="00F62FC1" w:rsidP="00C269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A869F2" w14:textId="77777777" w:rsidR="00F62FC1" w:rsidRDefault="00F62FC1" w:rsidP="00C269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F52888" w14:textId="77777777" w:rsidR="00F62FC1" w:rsidRPr="007C2097" w:rsidRDefault="00F62FC1" w:rsidP="00C269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2FC1" w14:paraId="7F25021D" w14:textId="77777777" w:rsidTr="00C26987">
        <w:tc>
          <w:tcPr>
            <w:tcW w:w="1843" w:type="dxa"/>
          </w:tcPr>
          <w:p w14:paraId="5F68ADAD" w14:textId="77777777" w:rsidR="00F62FC1" w:rsidRDefault="00F62FC1" w:rsidP="00C26987">
            <w:pPr>
              <w:pStyle w:val="CRCoverPage"/>
              <w:spacing w:after="0"/>
              <w:rPr>
                <w:b/>
                <w:i/>
                <w:noProof/>
                <w:sz w:val="8"/>
                <w:szCs w:val="8"/>
              </w:rPr>
            </w:pPr>
          </w:p>
        </w:tc>
        <w:tc>
          <w:tcPr>
            <w:tcW w:w="7797" w:type="dxa"/>
            <w:gridSpan w:val="10"/>
          </w:tcPr>
          <w:p w14:paraId="4DDBAA67" w14:textId="77777777" w:rsidR="00F62FC1" w:rsidRDefault="00F62FC1" w:rsidP="00C26987">
            <w:pPr>
              <w:pStyle w:val="CRCoverPage"/>
              <w:spacing w:after="0"/>
              <w:rPr>
                <w:noProof/>
                <w:sz w:val="8"/>
                <w:szCs w:val="8"/>
              </w:rPr>
            </w:pPr>
          </w:p>
        </w:tc>
      </w:tr>
      <w:tr w:rsidR="002E1B12" w14:paraId="0FB9CB28" w14:textId="77777777" w:rsidTr="00C26987">
        <w:tc>
          <w:tcPr>
            <w:tcW w:w="2694" w:type="dxa"/>
            <w:gridSpan w:val="2"/>
            <w:tcBorders>
              <w:top w:val="single" w:sz="4" w:space="0" w:color="auto"/>
              <w:left w:val="single" w:sz="4" w:space="0" w:color="auto"/>
            </w:tcBorders>
          </w:tcPr>
          <w:p w14:paraId="49CF046D" w14:textId="77777777" w:rsidR="002E1B12" w:rsidRDefault="002E1B12" w:rsidP="002E1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9A709" w14:textId="2C93FE5B" w:rsidR="000638B6" w:rsidRDefault="00965776" w:rsidP="000A2758">
            <w:pPr>
              <w:pStyle w:val="CRCoverPage"/>
              <w:numPr>
                <w:ilvl w:val="0"/>
                <w:numId w:val="11"/>
              </w:numPr>
              <w:spacing w:after="0"/>
              <w:rPr>
                <w:noProof/>
              </w:rPr>
            </w:pPr>
            <w:r>
              <w:rPr>
                <w:noProof/>
              </w:rPr>
              <w:t>In general the elements of &lt;anyExt&gt; provide information for particular features or use cases like ambient listening or functional alias and in other cases these elements shall not be present (e.g. when no functional alias is configured, the client shall not provide any &lt;functional-alias-URI&gt; in &lt;anyExt&gt;);</w:t>
            </w:r>
            <w:r>
              <w:rPr>
                <w:noProof/>
              </w:rPr>
              <w:br/>
            </w:r>
            <w:r>
              <w:rPr>
                <w:noProof/>
              </w:rPr>
              <w:sym w:font="Symbol" w:char="F0DE"/>
            </w:r>
            <w:r>
              <w:rPr>
                <w:noProof/>
              </w:rPr>
              <w:t xml:space="preserve"> </w:t>
            </w:r>
            <w:r w:rsidR="00DC13FB" w:rsidRPr="00DC13FB">
              <w:rPr>
                <w:noProof/>
              </w:rPr>
              <w:t>TS 36.579-1 CR 0315</w:t>
            </w:r>
            <w:r w:rsidR="00DC13FB">
              <w:rPr>
                <w:noProof/>
              </w:rPr>
              <w:t xml:space="preserve"> </w:t>
            </w:r>
            <w:r>
              <w:rPr>
                <w:noProof/>
              </w:rPr>
              <w:t>corrects the anyExt element in the default message contents of the mcptt-info to be not present per default. Consequently there shall be no further elements in anyExt when there is specific message contents with elements in anyExt.</w:t>
            </w:r>
          </w:p>
        </w:tc>
      </w:tr>
      <w:tr w:rsidR="002E1B12" w14:paraId="78FD2ED8" w14:textId="77777777" w:rsidTr="00C26987">
        <w:tc>
          <w:tcPr>
            <w:tcW w:w="2694" w:type="dxa"/>
            <w:gridSpan w:val="2"/>
            <w:tcBorders>
              <w:left w:val="single" w:sz="4" w:space="0" w:color="auto"/>
            </w:tcBorders>
          </w:tcPr>
          <w:p w14:paraId="65B36A90"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2F0BF686" w14:textId="77777777" w:rsidR="002E1B12" w:rsidRDefault="002E1B12" w:rsidP="002E1B12">
            <w:pPr>
              <w:pStyle w:val="CRCoverPage"/>
              <w:spacing w:after="0"/>
              <w:rPr>
                <w:noProof/>
                <w:sz w:val="8"/>
                <w:szCs w:val="8"/>
              </w:rPr>
            </w:pPr>
          </w:p>
        </w:tc>
      </w:tr>
      <w:tr w:rsidR="002E1B12" w14:paraId="4A8051A5" w14:textId="77777777" w:rsidTr="00C26987">
        <w:tc>
          <w:tcPr>
            <w:tcW w:w="2694" w:type="dxa"/>
            <w:gridSpan w:val="2"/>
            <w:tcBorders>
              <w:left w:val="single" w:sz="4" w:space="0" w:color="auto"/>
            </w:tcBorders>
          </w:tcPr>
          <w:p w14:paraId="23FB0F34" w14:textId="77777777" w:rsidR="002E1B12" w:rsidRDefault="002E1B12" w:rsidP="002E1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305BF" w14:textId="0970E046" w:rsidR="00965776" w:rsidRPr="000638B6" w:rsidRDefault="00965776" w:rsidP="000A2758">
            <w:pPr>
              <w:numPr>
                <w:ilvl w:val="0"/>
                <w:numId w:val="12"/>
              </w:numPr>
              <w:overflowPunct/>
              <w:autoSpaceDE/>
              <w:autoSpaceDN/>
              <w:adjustRightInd/>
              <w:spacing w:after="0"/>
              <w:textAlignment w:val="auto"/>
              <w:rPr>
                <w:rFonts w:ascii="Arial" w:hAnsi="Arial"/>
                <w:noProof/>
                <w:lang w:eastAsia="en-US"/>
              </w:rPr>
            </w:pPr>
            <w:r>
              <w:rPr>
                <w:rFonts w:ascii="Arial" w:hAnsi="Arial"/>
                <w:noProof/>
                <w:lang w:eastAsia="en-US"/>
              </w:rPr>
              <w:t xml:space="preserve">Comments removed from the specific message contents of the mcptt-info saying that </w:t>
            </w:r>
            <w:r w:rsidRPr="00965776">
              <w:rPr>
                <w:rFonts w:ascii="Arial" w:hAnsi="Arial"/>
                <w:noProof/>
                <w:lang w:eastAsia="en-US"/>
              </w:rPr>
              <w:t xml:space="preserve">anyExt may contain other values </w:t>
            </w:r>
            <w:r>
              <w:rPr>
                <w:rFonts w:ascii="Arial" w:hAnsi="Arial"/>
                <w:noProof/>
                <w:lang w:eastAsia="en-US"/>
              </w:rPr>
              <w:t xml:space="preserve">which don't </w:t>
            </w:r>
            <w:r w:rsidRPr="00965776">
              <w:rPr>
                <w:rFonts w:ascii="Arial" w:hAnsi="Arial"/>
                <w:noProof/>
                <w:lang w:eastAsia="en-US"/>
              </w:rPr>
              <w:t xml:space="preserve">need </w:t>
            </w:r>
            <w:r>
              <w:rPr>
                <w:rFonts w:ascii="Arial" w:hAnsi="Arial"/>
                <w:noProof/>
                <w:lang w:eastAsia="en-US"/>
              </w:rPr>
              <w:t xml:space="preserve">to </w:t>
            </w:r>
            <w:r w:rsidRPr="00965776">
              <w:rPr>
                <w:rFonts w:ascii="Arial" w:hAnsi="Arial"/>
                <w:noProof/>
                <w:lang w:eastAsia="en-US"/>
              </w:rPr>
              <w:t>be checked</w:t>
            </w:r>
          </w:p>
        </w:tc>
      </w:tr>
      <w:tr w:rsidR="002E1B12" w14:paraId="0D89D697" w14:textId="77777777" w:rsidTr="00C26987">
        <w:tc>
          <w:tcPr>
            <w:tcW w:w="2694" w:type="dxa"/>
            <w:gridSpan w:val="2"/>
            <w:tcBorders>
              <w:left w:val="single" w:sz="4" w:space="0" w:color="auto"/>
            </w:tcBorders>
          </w:tcPr>
          <w:p w14:paraId="37C8F817" w14:textId="77777777" w:rsidR="002E1B12" w:rsidRDefault="002E1B12" w:rsidP="002E1B12">
            <w:pPr>
              <w:pStyle w:val="CRCoverPage"/>
              <w:spacing w:after="0"/>
              <w:rPr>
                <w:b/>
                <w:i/>
                <w:noProof/>
                <w:sz w:val="8"/>
                <w:szCs w:val="8"/>
              </w:rPr>
            </w:pPr>
          </w:p>
        </w:tc>
        <w:tc>
          <w:tcPr>
            <w:tcW w:w="6946" w:type="dxa"/>
            <w:gridSpan w:val="9"/>
            <w:tcBorders>
              <w:right w:val="single" w:sz="4" w:space="0" w:color="auto"/>
            </w:tcBorders>
          </w:tcPr>
          <w:p w14:paraId="33E25955" w14:textId="77777777" w:rsidR="002E1B12" w:rsidRDefault="002E1B12" w:rsidP="002E1B12">
            <w:pPr>
              <w:pStyle w:val="CRCoverPage"/>
              <w:spacing w:after="0"/>
              <w:rPr>
                <w:noProof/>
                <w:sz w:val="8"/>
                <w:szCs w:val="8"/>
              </w:rPr>
            </w:pPr>
          </w:p>
        </w:tc>
      </w:tr>
      <w:tr w:rsidR="002E1B12" w14:paraId="209E3D17" w14:textId="77777777" w:rsidTr="00C26987">
        <w:tc>
          <w:tcPr>
            <w:tcW w:w="2694" w:type="dxa"/>
            <w:gridSpan w:val="2"/>
            <w:tcBorders>
              <w:left w:val="single" w:sz="4" w:space="0" w:color="auto"/>
              <w:bottom w:val="single" w:sz="4" w:space="0" w:color="auto"/>
            </w:tcBorders>
          </w:tcPr>
          <w:p w14:paraId="7BFA27FB" w14:textId="77777777" w:rsidR="002E1B12" w:rsidRDefault="002E1B12" w:rsidP="002E1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CD32D" w14:textId="0F7C0216" w:rsidR="002E1B12" w:rsidRDefault="000A2758" w:rsidP="002E1B12">
            <w:pPr>
              <w:pStyle w:val="CRCoverPage"/>
              <w:spacing w:after="0"/>
              <w:ind w:left="100"/>
              <w:rPr>
                <w:noProof/>
              </w:rPr>
            </w:pPr>
            <w:r w:rsidRPr="000A2758">
              <w:rPr>
                <w:noProof/>
              </w:rPr>
              <w:t>Non-conformant UE may pass the test case</w:t>
            </w:r>
          </w:p>
        </w:tc>
      </w:tr>
      <w:tr w:rsidR="00F62FC1" w14:paraId="12D931F0" w14:textId="77777777" w:rsidTr="00C26987">
        <w:tc>
          <w:tcPr>
            <w:tcW w:w="2694" w:type="dxa"/>
            <w:gridSpan w:val="2"/>
          </w:tcPr>
          <w:p w14:paraId="719A69BA" w14:textId="77777777" w:rsidR="00F62FC1" w:rsidRDefault="00F62FC1" w:rsidP="00C26987">
            <w:pPr>
              <w:pStyle w:val="CRCoverPage"/>
              <w:spacing w:after="0"/>
              <w:rPr>
                <w:b/>
                <w:i/>
                <w:noProof/>
                <w:sz w:val="8"/>
                <w:szCs w:val="8"/>
              </w:rPr>
            </w:pPr>
          </w:p>
        </w:tc>
        <w:tc>
          <w:tcPr>
            <w:tcW w:w="6946" w:type="dxa"/>
            <w:gridSpan w:val="9"/>
          </w:tcPr>
          <w:p w14:paraId="4BD7049F" w14:textId="77777777" w:rsidR="00F62FC1" w:rsidRDefault="00F62FC1" w:rsidP="00C26987">
            <w:pPr>
              <w:pStyle w:val="CRCoverPage"/>
              <w:spacing w:after="0"/>
              <w:rPr>
                <w:noProof/>
                <w:sz w:val="8"/>
                <w:szCs w:val="8"/>
              </w:rPr>
            </w:pPr>
          </w:p>
        </w:tc>
      </w:tr>
      <w:tr w:rsidR="00F62FC1" w14:paraId="0F957FD0" w14:textId="77777777" w:rsidTr="00C26987">
        <w:tc>
          <w:tcPr>
            <w:tcW w:w="2694" w:type="dxa"/>
            <w:gridSpan w:val="2"/>
            <w:tcBorders>
              <w:top w:val="single" w:sz="4" w:space="0" w:color="auto"/>
              <w:left w:val="single" w:sz="4" w:space="0" w:color="auto"/>
            </w:tcBorders>
          </w:tcPr>
          <w:p w14:paraId="315D866D" w14:textId="77777777" w:rsidR="00F62FC1" w:rsidRDefault="00F62FC1" w:rsidP="00C269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CCF3" w14:textId="412F37CD" w:rsidR="00F62FC1" w:rsidRDefault="009A2993" w:rsidP="00C26987">
            <w:pPr>
              <w:pStyle w:val="CRCoverPage"/>
              <w:spacing w:after="0"/>
              <w:ind w:left="100"/>
              <w:rPr>
                <w:noProof/>
              </w:rPr>
            </w:pPr>
            <w:r w:rsidRPr="009A2993">
              <w:rPr>
                <w:noProof/>
              </w:rPr>
              <w:t>6.</w:t>
            </w:r>
            <w:r w:rsidR="00965776">
              <w:rPr>
                <w:noProof/>
              </w:rPr>
              <w:t>2.1</w:t>
            </w:r>
            <w:r w:rsidR="000A2758">
              <w:rPr>
                <w:noProof/>
              </w:rPr>
              <w:t>4</w:t>
            </w:r>
          </w:p>
        </w:tc>
      </w:tr>
      <w:tr w:rsidR="00F62FC1" w14:paraId="478EE5E3" w14:textId="77777777" w:rsidTr="00C26987">
        <w:tc>
          <w:tcPr>
            <w:tcW w:w="2694" w:type="dxa"/>
            <w:gridSpan w:val="2"/>
            <w:tcBorders>
              <w:left w:val="single" w:sz="4" w:space="0" w:color="auto"/>
            </w:tcBorders>
          </w:tcPr>
          <w:p w14:paraId="75551A03" w14:textId="77777777" w:rsidR="00F62FC1" w:rsidRDefault="00F62FC1" w:rsidP="00C26987">
            <w:pPr>
              <w:pStyle w:val="CRCoverPage"/>
              <w:spacing w:after="0"/>
              <w:rPr>
                <w:b/>
                <w:i/>
                <w:noProof/>
                <w:sz w:val="8"/>
                <w:szCs w:val="8"/>
              </w:rPr>
            </w:pPr>
          </w:p>
        </w:tc>
        <w:tc>
          <w:tcPr>
            <w:tcW w:w="6946" w:type="dxa"/>
            <w:gridSpan w:val="9"/>
            <w:tcBorders>
              <w:right w:val="single" w:sz="4" w:space="0" w:color="auto"/>
            </w:tcBorders>
          </w:tcPr>
          <w:p w14:paraId="5CD3E1EB" w14:textId="77777777" w:rsidR="00F62FC1" w:rsidRDefault="00F62FC1" w:rsidP="00C26987">
            <w:pPr>
              <w:pStyle w:val="CRCoverPage"/>
              <w:spacing w:after="0"/>
              <w:rPr>
                <w:noProof/>
                <w:sz w:val="8"/>
                <w:szCs w:val="8"/>
              </w:rPr>
            </w:pPr>
          </w:p>
        </w:tc>
      </w:tr>
      <w:tr w:rsidR="00F62FC1" w14:paraId="47FC3C54" w14:textId="77777777" w:rsidTr="00C26987">
        <w:tc>
          <w:tcPr>
            <w:tcW w:w="2694" w:type="dxa"/>
            <w:gridSpan w:val="2"/>
            <w:tcBorders>
              <w:left w:val="single" w:sz="4" w:space="0" w:color="auto"/>
            </w:tcBorders>
          </w:tcPr>
          <w:p w14:paraId="5016166C" w14:textId="77777777" w:rsidR="00F62FC1" w:rsidRDefault="00F62FC1"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708B8" w14:textId="77777777" w:rsidR="00F62FC1" w:rsidRDefault="00F62FC1" w:rsidP="00C269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672BA" w14:textId="77777777" w:rsidR="00F62FC1" w:rsidRDefault="00F62FC1" w:rsidP="00C26987">
            <w:pPr>
              <w:pStyle w:val="CRCoverPage"/>
              <w:spacing w:after="0"/>
              <w:jc w:val="center"/>
              <w:rPr>
                <w:b/>
                <w:caps/>
                <w:noProof/>
              </w:rPr>
            </w:pPr>
            <w:r>
              <w:rPr>
                <w:b/>
                <w:caps/>
                <w:noProof/>
              </w:rPr>
              <w:t>N</w:t>
            </w:r>
          </w:p>
        </w:tc>
        <w:tc>
          <w:tcPr>
            <w:tcW w:w="2977" w:type="dxa"/>
            <w:gridSpan w:val="4"/>
          </w:tcPr>
          <w:p w14:paraId="212C3B63" w14:textId="77777777" w:rsidR="00F62FC1" w:rsidRDefault="00F62FC1"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F1B6F" w14:textId="77777777" w:rsidR="00F62FC1" w:rsidRDefault="00F62FC1" w:rsidP="00C26987">
            <w:pPr>
              <w:pStyle w:val="CRCoverPage"/>
              <w:spacing w:after="0"/>
              <w:ind w:left="99"/>
              <w:rPr>
                <w:noProof/>
              </w:rPr>
            </w:pPr>
          </w:p>
        </w:tc>
      </w:tr>
      <w:tr w:rsidR="00F62FC1" w14:paraId="034DE0C5" w14:textId="77777777" w:rsidTr="00C26987">
        <w:tc>
          <w:tcPr>
            <w:tcW w:w="2694" w:type="dxa"/>
            <w:gridSpan w:val="2"/>
            <w:tcBorders>
              <w:left w:val="single" w:sz="4" w:space="0" w:color="auto"/>
            </w:tcBorders>
          </w:tcPr>
          <w:p w14:paraId="32A3358A" w14:textId="77777777" w:rsidR="00F62FC1" w:rsidRDefault="00F62FC1" w:rsidP="00C269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9AC80" w14:textId="77777777" w:rsidR="00F62FC1" w:rsidRDefault="00F62FC1"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7B46" w14:textId="38667AAA" w:rsidR="00F62FC1" w:rsidRDefault="00550D18" w:rsidP="00C26987">
            <w:pPr>
              <w:pStyle w:val="CRCoverPage"/>
              <w:spacing w:after="0"/>
              <w:jc w:val="center"/>
              <w:rPr>
                <w:b/>
                <w:caps/>
                <w:noProof/>
              </w:rPr>
            </w:pPr>
            <w:r>
              <w:rPr>
                <w:b/>
                <w:caps/>
                <w:noProof/>
              </w:rPr>
              <w:t>X</w:t>
            </w:r>
          </w:p>
        </w:tc>
        <w:tc>
          <w:tcPr>
            <w:tcW w:w="2977" w:type="dxa"/>
            <w:gridSpan w:val="4"/>
          </w:tcPr>
          <w:p w14:paraId="3164FEED" w14:textId="77777777" w:rsidR="00F62FC1" w:rsidRDefault="00F62FC1" w:rsidP="00C269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4A36A" w14:textId="77777777" w:rsidR="00F62FC1" w:rsidRDefault="00F62FC1" w:rsidP="00C26987">
            <w:pPr>
              <w:pStyle w:val="CRCoverPage"/>
              <w:spacing w:after="0"/>
              <w:ind w:left="99"/>
              <w:rPr>
                <w:noProof/>
              </w:rPr>
            </w:pPr>
            <w:r>
              <w:rPr>
                <w:noProof/>
              </w:rPr>
              <w:t xml:space="preserve">TS/TR ... CR ... </w:t>
            </w:r>
          </w:p>
        </w:tc>
      </w:tr>
      <w:tr w:rsidR="00E877FC" w14:paraId="54158DC5" w14:textId="77777777" w:rsidTr="00C26987">
        <w:tc>
          <w:tcPr>
            <w:tcW w:w="2694" w:type="dxa"/>
            <w:gridSpan w:val="2"/>
            <w:tcBorders>
              <w:left w:val="single" w:sz="4" w:space="0" w:color="auto"/>
            </w:tcBorders>
          </w:tcPr>
          <w:p w14:paraId="5DB48F13" w14:textId="77777777" w:rsidR="00E877FC" w:rsidRDefault="00E877FC" w:rsidP="00E877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1BDDE" w14:textId="66D93006" w:rsidR="00E877FC" w:rsidRDefault="00E877FC" w:rsidP="00E877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DE90E" w14:textId="75547D0F" w:rsidR="00E877FC" w:rsidRDefault="00E877FC" w:rsidP="00E877FC">
            <w:pPr>
              <w:pStyle w:val="CRCoverPage"/>
              <w:spacing w:after="0"/>
              <w:jc w:val="center"/>
              <w:rPr>
                <w:b/>
                <w:caps/>
                <w:noProof/>
              </w:rPr>
            </w:pPr>
          </w:p>
        </w:tc>
        <w:tc>
          <w:tcPr>
            <w:tcW w:w="2977" w:type="dxa"/>
            <w:gridSpan w:val="4"/>
          </w:tcPr>
          <w:p w14:paraId="37229E38" w14:textId="77777777" w:rsidR="00E877FC" w:rsidRDefault="00E877FC" w:rsidP="00E877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1CA5E8" w14:textId="24123E0F" w:rsidR="00E877FC" w:rsidRDefault="00E877FC" w:rsidP="00E877FC">
            <w:pPr>
              <w:pStyle w:val="CRCoverPage"/>
              <w:spacing w:after="0"/>
              <w:ind w:left="99"/>
              <w:rPr>
                <w:noProof/>
              </w:rPr>
            </w:pPr>
            <w:r w:rsidRPr="00DC13FB">
              <w:rPr>
                <w:noProof/>
              </w:rPr>
              <w:t>TS 36.579-1 CR 0315</w:t>
            </w:r>
          </w:p>
        </w:tc>
      </w:tr>
      <w:tr w:rsidR="00E877FC" w14:paraId="4DDCBAF5" w14:textId="77777777" w:rsidTr="00C26987">
        <w:tc>
          <w:tcPr>
            <w:tcW w:w="2694" w:type="dxa"/>
            <w:gridSpan w:val="2"/>
            <w:tcBorders>
              <w:left w:val="single" w:sz="4" w:space="0" w:color="auto"/>
            </w:tcBorders>
          </w:tcPr>
          <w:p w14:paraId="59ECAC43" w14:textId="77777777" w:rsidR="00E877FC" w:rsidRDefault="00E877FC" w:rsidP="00E877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95D2E" w14:textId="77777777" w:rsidR="00E877FC" w:rsidRDefault="00E877FC" w:rsidP="00E877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89B8F" w14:textId="1E73D58F" w:rsidR="00E877FC" w:rsidRDefault="00E877FC" w:rsidP="00E877FC">
            <w:pPr>
              <w:pStyle w:val="CRCoverPage"/>
              <w:spacing w:after="0"/>
              <w:jc w:val="center"/>
              <w:rPr>
                <w:b/>
                <w:caps/>
                <w:noProof/>
              </w:rPr>
            </w:pPr>
            <w:r>
              <w:rPr>
                <w:b/>
                <w:caps/>
                <w:noProof/>
              </w:rPr>
              <w:t>X</w:t>
            </w:r>
          </w:p>
        </w:tc>
        <w:tc>
          <w:tcPr>
            <w:tcW w:w="2977" w:type="dxa"/>
            <w:gridSpan w:val="4"/>
          </w:tcPr>
          <w:p w14:paraId="56947B5D" w14:textId="77777777" w:rsidR="00E877FC" w:rsidRDefault="00E877FC" w:rsidP="00E877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D8464" w14:textId="77777777" w:rsidR="00E877FC" w:rsidRDefault="00E877FC" w:rsidP="00E877FC">
            <w:pPr>
              <w:pStyle w:val="CRCoverPage"/>
              <w:spacing w:after="0"/>
              <w:ind w:left="99"/>
              <w:rPr>
                <w:noProof/>
              </w:rPr>
            </w:pPr>
            <w:r>
              <w:rPr>
                <w:noProof/>
              </w:rPr>
              <w:t xml:space="preserve">TS/TR ... CR ... </w:t>
            </w:r>
          </w:p>
        </w:tc>
      </w:tr>
      <w:tr w:rsidR="00E877FC" w14:paraId="615C2D47" w14:textId="77777777" w:rsidTr="00C26987">
        <w:tc>
          <w:tcPr>
            <w:tcW w:w="2694" w:type="dxa"/>
            <w:gridSpan w:val="2"/>
            <w:tcBorders>
              <w:left w:val="single" w:sz="4" w:space="0" w:color="auto"/>
            </w:tcBorders>
          </w:tcPr>
          <w:p w14:paraId="27FD1F8C" w14:textId="77777777" w:rsidR="00E877FC" w:rsidRDefault="00E877FC" w:rsidP="00E877FC">
            <w:pPr>
              <w:pStyle w:val="CRCoverPage"/>
              <w:spacing w:after="0"/>
              <w:rPr>
                <w:b/>
                <w:i/>
                <w:noProof/>
              </w:rPr>
            </w:pPr>
          </w:p>
        </w:tc>
        <w:tc>
          <w:tcPr>
            <w:tcW w:w="6946" w:type="dxa"/>
            <w:gridSpan w:val="9"/>
            <w:tcBorders>
              <w:right w:val="single" w:sz="4" w:space="0" w:color="auto"/>
            </w:tcBorders>
          </w:tcPr>
          <w:p w14:paraId="34B00FD5" w14:textId="77777777" w:rsidR="00E877FC" w:rsidRDefault="00E877FC" w:rsidP="00E877FC">
            <w:pPr>
              <w:pStyle w:val="CRCoverPage"/>
              <w:spacing w:after="0"/>
              <w:rPr>
                <w:noProof/>
              </w:rPr>
            </w:pPr>
          </w:p>
        </w:tc>
      </w:tr>
      <w:tr w:rsidR="00E877FC" w14:paraId="5D885717" w14:textId="77777777" w:rsidTr="00C26987">
        <w:tc>
          <w:tcPr>
            <w:tcW w:w="2694" w:type="dxa"/>
            <w:gridSpan w:val="2"/>
            <w:tcBorders>
              <w:left w:val="single" w:sz="4" w:space="0" w:color="auto"/>
              <w:bottom w:val="single" w:sz="4" w:space="0" w:color="auto"/>
            </w:tcBorders>
          </w:tcPr>
          <w:p w14:paraId="2841E0E6" w14:textId="77777777" w:rsidR="00E877FC" w:rsidRDefault="00E877FC" w:rsidP="00E877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DA4CF" w14:textId="76135A81" w:rsidR="00E877FC" w:rsidRDefault="00E877FC" w:rsidP="00E877FC">
            <w:pPr>
              <w:pStyle w:val="CRCoverPage"/>
              <w:spacing w:after="0"/>
              <w:ind w:left="100"/>
              <w:rPr>
                <w:noProof/>
              </w:rPr>
            </w:pPr>
          </w:p>
        </w:tc>
      </w:tr>
      <w:tr w:rsidR="00E877FC" w:rsidRPr="008863B9" w14:paraId="4236E776" w14:textId="77777777" w:rsidTr="00C26987">
        <w:tc>
          <w:tcPr>
            <w:tcW w:w="2694" w:type="dxa"/>
            <w:gridSpan w:val="2"/>
            <w:tcBorders>
              <w:top w:val="single" w:sz="4" w:space="0" w:color="auto"/>
              <w:bottom w:val="single" w:sz="4" w:space="0" w:color="auto"/>
            </w:tcBorders>
          </w:tcPr>
          <w:p w14:paraId="5281E88B" w14:textId="77777777" w:rsidR="00E877FC" w:rsidRPr="008863B9" w:rsidRDefault="00E877FC" w:rsidP="00E877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C30F82" w14:textId="77777777" w:rsidR="00E877FC" w:rsidRPr="008863B9" w:rsidRDefault="00E877FC" w:rsidP="00E877FC">
            <w:pPr>
              <w:pStyle w:val="CRCoverPage"/>
              <w:spacing w:after="0"/>
              <w:ind w:left="100"/>
              <w:rPr>
                <w:noProof/>
                <w:sz w:val="8"/>
                <w:szCs w:val="8"/>
              </w:rPr>
            </w:pPr>
          </w:p>
        </w:tc>
      </w:tr>
      <w:tr w:rsidR="00E877FC" w14:paraId="0576B0E5" w14:textId="77777777" w:rsidTr="00C26987">
        <w:tc>
          <w:tcPr>
            <w:tcW w:w="2694" w:type="dxa"/>
            <w:gridSpan w:val="2"/>
            <w:tcBorders>
              <w:top w:val="single" w:sz="4" w:space="0" w:color="auto"/>
              <w:left w:val="single" w:sz="4" w:space="0" w:color="auto"/>
              <w:bottom w:val="single" w:sz="4" w:space="0" w:color="auto"/>
            </w:tcBorders>
          </w:tcPr>
          <w:p w14:paraId="4F5A6FA9" w14:textId="77777777" w:rsidR="00E877FC" w:rsidRDefault="00E877FC" w:rsidP="00E877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A7F68" w14:textId="77777777" w:rsidR="00E877FC" w:rsidRDefault="00E877FC" w:rsidP="00E877FC">
            <w:pPr>
              <w:pStyle w:val="CRCoverPage"/>
              <w:spacing w:after="0"/>
              <w:ind w:left="100"/>
              <w:rPr>
                <w:noProof/>
              </w:rPr>
            </w:pPr>
          </w:p>
        </w:tc>
      </w:tr>
    </w:tbl>
    <w:p w14:paraId="356CFB30" w14:textId="77777777" w:rsidR="00F62FC1" w:rsidRDefault="00F62FC1" w:rsidP="00F62FC1">
      <w:pPr>
        <w:pStyle w:val="CRCoverPage"/>
        <w:spacing w:after="0"/>
        <w:rPr>
          <w:noProof/>
          <w:sz w:val="8"/>
          <w:szCs w:val="8"/>
        </w:rPr>
      </w:pPr>
    </w:p>
    <w:p w14:paraId="30ED2A8B" w14:textId="77777777" w:rsidR="00F62FC1" w:rsidRDefault="00F62FC1" w:rsidP="00F62FC1">
      <w:pPr>
        <w:rPr>
          <w:noProof/>
        </w:rPr>
        <w:sectPr w:rsidR="00F62FC1">
          <w:headerReference w:type="even" r:id="rId12"/>
          <w:footnotePr>
            <w:numRestart w:val="eachSect"/>
          </w:footnotePr>
          <w:pgSz w:w="11907" w:h="16840" w:code="9"/>
          <w:pgMar w:top="1418" w:right="1134" w:bottom="1134" w:left="1134" w:header="680" w:footer="567" w:gutter="0"/>
          <w:cols w:space="720"/>
        </w:sectPr>
      </w:pPr>
    </w:p>
    <w:p w14:paraId="522ED33C" w14:textId="77777777" w:rsidR="000A2758" w:rsidRDefault="000A2758" w:rsidP="000A2758">
      <w:pPr>
        <w:keepNext/>
        <w:keepLines/>
        <w:spacing w:before="120"/>
        <w:ind w:left="1134" w:hanging="1134"/>
        <w:outlineLvl w:val="2"/>
        <w:rPr>
          <w:rFonts w:ascii="Arial" w:hAnsi="Arial"/>
          <w:sz w:val="28"/>
        </w:rPr>
      </w:pPr>
      <w:bookmarkStart w:id="8" w:name="_Toc76583167"/>
      <w:bookmarkStart w:id="9" w:name="_Toc83808719"/>
      <w:bookmarkStart w:id="10" w:name="_Toc91233548"/>
      <w:bookmarkStart w:id="11" w:name="_Toc100349027"/>
      <w:bookmarkStart w:id="12" w:name="_Toc106787183"/>
      <w:bookmarkStart w:id="13" w:name="_Toc124350084"/>
      <w:bookmarkEnd w:id="0"/>
      <w:bookmarkEnd w:id="1"/>
      <w:bookmarkEnd w:id="2"/>
      <w:bookmarkEnd w:id="3"/>
      <w:bookmarkEnd w:id="4"/>
      <w:bookmarkEnd w:id="5"/>
      <w:bookmarkEnd w:id="6"/>
      <w:r>
        <w:rPr>
          <w:rFonts w:ascii="Arial" w:hAnsi="Arial"/>
          <w:sz w:val="28"/>
        </w:rPr>
        <w:lastRenderedPageBreak/>
        <w:t>6.2.14</w:t>
      </w:r>
      <w:r>
        <w:rPr>
          <w:rFonts w:ascii="Arial" w:hAnsi="Arial"/>
          <w:sz w:val="28"/>
        </w:rPr>
        <w:tab/>
        <w:t xml:space="preserve">On-network / Private Call / Ambient listening call / </w:t>
      </w:r>
      <w:r>
        <w:rPr>
          <w:rFonts w:ascii="Arial" w:hAnsi="Arial"/>
          <w:sz w:val="28"/>
          <w:lang w:eastAsia="zh-CN"/>
        </w:rPr>
        <w:t xml:space="preserve">Remotely initiated </w:t>
      </w:r>
      <w:r>
        <w:rPr>
          <w:rFonts w:ascii="Arial" w:hAnsi="Arial"/>
          <w:sz w:val="28"/>
        </w:rPr>
        <w:t xml:space="preserve">Ambient listening call / </w:t>
      </w:r>
      <w:r>
        <w:rPr>
          <w:rFonts w:ascii="Arial" w:hAnsi="Arial"/>
          <w:sz w:val="28"/>
          <w:lang w:eastAsia="zh-CN"/>
        </w:rPr>
        <w:t>Remotely initiated ambient listening call release / Success</w:t>
      </w:r>
      <w:r>
        <w:rPr>
          <w:rFonts w:ascii="Arial" w:hAnsi="Arial"/>
          <w:sz w:val="28"/>
        </w:rPr>
        <w:t xml:space="preserve"> </w:t>
      </w:r>
      <w:r>
        <w:rPr>
          <w:rFonts w:ascii="Arial" w:hAnsi="Arial"/>
          <w:sz w:val="28"/>
          <w:lang w:eastAsia="zh-CN"/>
        </w:rPr>
        <w:t xml:space="preserve">/ </w:t>
      </w:r>
      <w:r>
        <w:rPr>
          <w:rFonts w:ascii="Arial" w:hAnsi="Arial"/>
          <w:sz w:val="28"/>
        </w:rPr>
        <w:t xml:space="preserve">Client Originated (CO) / </w:t>
      </w:r>
      <w:r>
        <w:rPr>
          <w:rFonts w:ascii="Arial" w:hAnsi="Arial"/>
          <w:sz w:val="28"/>
          <w:lang w:eastAsia="ko-KR"/>
        </w:rPr>
        <w:t>Server initiated ambient call release</w:t>
      </w:r>
      <w:bookmarkEnd w:id="8"/>
      <w:bookmarkEnd w:id="9"/>
      <w:bookmarkEnd w:id="10"/>
      <w:bookmarkEnd w:id="11"/>
      <w:bookmarkEnd w:id="12"/>
      <w:bookmarkEnd w:id="13"/>
    </w:p>
    <w:p w14:paraId="696A745E" w14:textId="77777777" w:rsidR="000A2758" w:rsidRDefault="000A2758" w:rsidP="000A2758">
      <w:pPr>
        <w:pStyle w:val="H6"/>
      </w:pPr>
      <w:r>
        <w:t>6.2.14.1</w:t>
      </w:r>
      <w:r>
        <w:tab/>
        <w:t>Test Purpose (TP)</w:t>
      </w:r>
    </w:p>
    <w:p w14:paraId="33FF369B" w14:textId="77777777" w:rsidR="000A2758" w:rsidRDefault="000A2758" w:rsidP="000A2758">
      <w:pPr>
        <w:pStyle w:val="H6"/>
      </w:pPr>
      <w:r>
        <w:t>(1)</w:t>
      </w:r>
    </w:p>
    <w:p w14:paraId="60DEA6D5" w14:textId="77777777" w:rsidR="000A2758" w:rsidRDefault="000A2758" w:rsidP="000A2758">
      <w:pPr>
        <w:pStyle w:val="PL"/>
      </w:pPr>
      <w:r>
        <w:rPr>
          <w:b/>
          <w:noProof w:val="0"/>
        </w:rPr>
        <w:t>with</w:t>
      </w:r>
      <w:r>
        <w:rPr>
          <w:noProof w:val="0"/>
        </w:rPr>
        <w:t xml:space="preserve"> { UE (MCPTT Client) registered and authorized for MCPTT Service, including authorized to initiate Remotely initiated ambient listening }</w:t>
      </w:r>
    </w:p>
    <w:p w14:paraId="58B32101" w14:textId="77777777" w:rsidR="000A2758" w:rsidRDefault="000A2758" w:rsidP="000A2758">
      <w:pPr>
        <w:pStyle w:val="PL"/>
      </w:pPr>
      <w:r>
        <w:rPr>
          <w:noProof w:val="0"/>
        </w:rPr>
        <w:t>ensure that {</w:t>
      </w:r>
    </w:p>
    <w:p w14:paraId="6B060538" w14:textId="77777777" w:rsidR="000A2758" w:rsidRDefault="000A2758" w:rsidP="000A2758">
      <w:pPr>
        <w:pStyle w:val="PL"/>
      </w:pPr>
      <w:r>
        <w:rPr>
          <w:b/>
          <w:noProof w:val="0"/>
        </w:rPr>
        <w:t>when</w:t>
      </w:r>
      <w:r>
        <w:rPr>
          <w:noProof w:val="0"/>
        </w:rPr>
        <w:t xml:space="preserve"> { UE (MCPTT User) requests the establishment of </w:t>
      </w:r>
      <w:r>
        <w:rPr>
          <w:noProof w:val="0"/>
          <w:lang w:eastAsia="zh-CN"/>
        </w:rPr>
        <w:t xml:space="preserve">a remotely initiated ambient listening call </w:t>
      </w:r>
      <w:r>
        <w:rPr>
          <w:noProof w:val="0"/>
        </w:rPr>
        <w:t>}</w:t>
      </w:r>
    </w:p>
    <w:p w14:paraId="610317B9" w14:textId="77777777" w:rsidR="000A2758" w:rsidRDefault="000A2758" w:rsidP="000A2758">
      <w:pPr>
        <w:pStyle w:val="PL"/>
      </w:pPr>
      <w:r>
        <w:rPr>
          <w:noProof w:val="0"/>
        </w:rPr>
        <w:t xml:space="preserve">    </w:t>
      </w:r>
      <w:r>
        <w:rPr>
          <w:b/>
          <w:noProof w:val="0"/>
        </w:rPr>
        <w:t>then</w:t>
      </w:r>
      <w:r>
        <w:rPr>
          <w:noProof w:val="0"/>
        </w:rPr>
        <w:t xml:space="preserve"> { UE (MCPTT Client) sends a SIP INVITE message (</w:t>
      </w:r>
      <w:r>
        <w:rPr>
          <w:noProof w:val="0"/>
          <w:lang w:eastAsia="ko-KR"/>
        </w:rPr>
        <w:t>end-to-end security context provided)</w:t>
      </w:r>
      <w:r>
        <w:rPr>
          <w:noProof w:val="0"/>
        </w:rPr>
        <w:t xml:space="preserve"> requesting the establishment of </w:t>
      </w:r>
      <w:r>
        <w:rPr>
          <w:noProof w:val="0"/>
          <w:lang w:eastAsia="zh-CN"/>
        </w:rPr>
        <w:t>a remotely initiated ambient listening call</w:t>
      </w:r>
      <w:r>
        <w:rPr>
          <w:noProof w:val="0"/>
        </w:rPr>
        <w:t xml:space="preserve">, </w:t>
      </w:r>
      <w:r>
        <w:rPr>
          <w:b/>
          <w:noProof w:val="0"/>
        </w:rPr>
        <w:t>and</w:t>
      </w:r>
      <w:r>
        <w:rPr>
          <w:noProof w:val="0"/>
        </w:rPr>
        <w:t>, after indication from the MCPTT Server that the call was established notifies the MCPTT user, and does not do any floor request }</w:t>
      </w:r>
    </w:p>
    <w:p w14:paraId="4EB20114" w14:textId="77777777" w:rsidR="000A2758" w:rsidRDefault="000A2758" w:rsidP="000A2758">
      <w:pPr>
        <w:pStyle w:val="PL"/>
      </w:pPr>
      <w:r>
        <w:rPr>
          <w:noProof w:val="0"/>
        </w:rPr>
        <w:t xml:space="preserve">            }</w:t>
      </w:r>
    </w:p>
    <w:p w14:paraId="1DE0332F" w14:textId="77777777" w:rsidR="000A2758" w:rsidRDefault="000A2758" w:rsidP="000A2758">
      <w:pPr>
        <w:pStyle w:val="PL"/>
      </w:pPr>
    </w:p>
    <w:p w14:paraId="3D186086" w14:textId="77777777" w:rsidR="000A2758" w:rsidRDefault="000A2758" w:rsidP="000A2758">
      <w:pPr>
        <w:pStyle w:val="H6"/>
      </w:pPr>
      <w:r>
        <w:t>(2)</w:t>
      </w:r>
    </w:p>
    <w:p w14:paraId="6B3BD556" w14:textId="77777777" w:rsidR="000A2758" w:rsidRDefault="000A2758" w:rsidP="000A2758">
      <w:pPr>
        <w:pStyle w:val="PL"/>
      </w:pPr>
      <w:r>
        <w:rPr>
          <w:b/>
          <w:noProof w:val="0"/>
        </w:rPr>
        <w:t>with</w:t>
      </w:r>
      <w:r>
        <w:rPr>
          <w:noProof w:val="0"/>
        </w:rPr>
        <w:t xml:space="preserve"> { UE (MCPTT Client) having initiated </w:t>
      </w:r>
      <w:r>
        <w:rPr>
          <w:noProof w:val="0"/>
          <w:lang w:eastAsia="zh-CN"/>
        </w:rPr>
        <w:t xml:space="preserve">a remotely initiated ambient listening call, and, having been notified by the server that </w:t>
      </w:r>
      <w:r>
        <w:rPr>
          <w:noProof w:val="0"/>
        </w:rPr>
        <w:t>the MCPTT server is capable of receiving a SIP BYE from an MCPTT client to release an ambient-listening call }</w:t>
      </w:r>
    </w:p>
    <w:p w14:paraId="71742A38" w14:textId="77777777" w:rsidR="000A2758" w:rsidRDefault="000A2758" w:rsidP="000A2758">
      <w:pPr>
        <w:pStyle w:val="PL"/>
      </w:pPr>
      <w:r>
        <w:rPr>
          <w:noProof w:val="0"/>
        </w:rPr>
        <w:t>ensure that {</w:t>
      </w:r>
    </w:p>
    <w:p w14:paraId="1084886E" w14:textId="77777777" w:rsidR="000A2758" w:rsidRDefault="000A2758" w:rsidP="000A2758">
      <w:pPr>
        <w:pStyle w:val="PL"/>
      </w:pPr>
      <w:r>
        <w:rPr>
          <w:noProof w:val="0"/>
        </w:rPr>
        <w:t xml:space="preserve">  </w:t>
      </w:r>
      <w:r>
        <w:rPr>
          <w:b/>
          <w:noProof w:val="0"/>
        </w:rPr>
        <w:t>when</w:t>
      </w:r>
      <w:r>
        <w:rPr>
          <w:noProof w:val="0"/>
        </w:rPr>
        <w:t xml:space="preserve"> { UE (MCPTT User) wants to release the MCPTT </w:t>
      </w:r>
      <w:r>
        <w:rPr>
          <w:noProof w:val="0"/>
          <w:lang w:eastAsia="zh-CN"/>
        </w:rPr>
        <w:t>remotely initiated ambient listening call</w:t>
      </w:r>
      <w:r>
        <w:rPr>
          <w:noProof w:val="0"/>
        </w:rPr>
        <w:t xml:space="preserve"> }</w:t>
      </w:r>
    </w:p>
    <w:p w14:paraId="47728E98" w14:textId="77777777" w:rsidR="000A2758" w:rsidRDefault="000A2758" w:rsidP="000A2758">
      <w:pPr>
        <w:pStyle w:val="PL"/>
      </w:pPr>
      <w:r>
        <w:rPr>
          <w:noProof w:val="0"/>
        </w:rPr>
        <w:t xml:space="preserve">    </w:t>
      </w:r>
      <w:r>
        <w:rPr>
          <w:b/>
          <w:noProof w:val="0"/>
        </w:rPr>
        <w:t>then</w:t>
      </w:r>
      <w:r>
        <w:rPr>
          <w:noProof w:val="0"/>
        </w:rPr>
        <w:t xml:space="preserve"> { UE (MCPTT Client) sends a SIP BYE request and after receiving a SIP 200 (OK) terminates the call }</w:t>
      </w:r>
    </w:p>
    <w:p w14:paraId="10D5449F" w14:textId="77777777" w:rsidR="000A2758" w:rsidRDefault="000A2758" w:rsidP="000A2758">
      <w:pPr>
        <w:pStyle w:val="PL"/>
      </w:pPr>
      <w:r>
        <w:rPr>
          <w:noProof w:val="0"/>
        </w:rPr>
        <w:t xml:space="preserve">            }</w:t>
      </w:r>
    </w:p>
    <w:p w14:paraId="60B654B6" w14:textId="77777777" w:rsidR="000A2758" w:rsidRDefault="000A2758" w:rsidP="000A2758">
      <w:pPr>
        <w:pStyle w:val="PL"/>
      </w:pPr>
    </w:p>
    <w:p w14:paraId="4DDCB8DC" w14:textId="77777777" w:rsidR="000A2758" w:rsidRDefault="000A2758" w:rsidP="000A2758">
      <w:pPr>
        <w:pStyle w:val="H6"/>
      </w:pPr>
      <w:r>
        <w:t>(3)</w:t>
      </w:r>
    </w:p>
    <w:p w14:paraId="27ACBB98" w14:textId="77777777" w:rsidR="000A2758" w:rsidRDefault="000A2758" w:rsidP="000A2758">
      <w:pPr>
        <w:pStyle w:val="PL"/>
      </w:pPr>
      <w:r>
        <w:rPr>
          <w:b/>
          <w:noProof w:val="0"/>
        </w:rPr>
        <w:t>with</w:t>
      </w:r>
      <w:r>
        <w:rPr>
          <w:noProof w:val="0"/>
        </w:rPr>
        <w:t xml:space="preserve"> { UE (MCPTT Client) having initiated </w:t>
      </w:r>
      <w:r>
        <w:rPr>
          <w:noProof w:val="0"/>
          <w:lang w:eastAsia="zh-CN"/>
        </w:rPr>
        <w:t>a remotely initiated ambient listening call</w:t>
      </w:r>
      <w:r>
        <w:rPr>
          <w:noProof w:val="0"/>
        </w:rPr>
        <w:t xml:space="preserve"> }</w:t>
      </w:r>
    </w:p>
    <w:p w14:paraId="28A590BC" w14:textId="77777777" w:rsidR="000A2758" w:rsidRDefault="000A2758" w:rsidP="000A2758">
      <w:pPr>
        <w:pStyle w:val="PL"/>
      </w:pPr>
      <w:r>
        <w:rPr>
          <w:noProof w:val="0"/>
        </w:rPr>
        <w:t>ensure that {</w:t>
      </w:r>
    </w:p>
    <w:p w14:paraId="72AE3FF4" w14:textId="77777777" w:rsidR="000A2758" w:rsidRDefault="000A2758" w:rsidP="000A2758">
      <w:pPr>
        <w:pStyle w:val="PL"/>
      </w:pPr>
      <w:r>
        <w:rPr>
          <w:noProof w:val="0"/>
        </w:rPr>
        <w:t xml:space="preserve">  </w:t>
      </w:r>
      <w:r>
        <w:rPr>
          <w:b/>
          <w:noProof w:val="0"/>
        </w:rPr>
        <w:t>when</w:t>
      </w:r>
      <w:r>
        <w:rPr>
          <w:noProof w:val="0"/>
        </w:rPr>
        <w:t xml:space="preserve"> { UE (MCPTT client) receives a SIP BYE message </w:t>
      </w:r>
      <w:r>
        <w:rPr>
          <w:noProof w:val="0"/>
          <w:lang w:eastAsia="ko-KR"/>
        </w:rPr>
        <w:t xml:space="preserve">including a &lt;release-reason&gt; element set to </w:t>
      </w:r>
      <w:r>
        <w:rPr>
          <w:noProof w:val="0"/>
        </w:rPr>
        <w:t>"administrator-action" }</w:t>
      </w:r>
    </w:p>
    <w:p w14:paraId="21D874AB" w14:textId="77777777" w:rsidR="000A2758" w:rsidRDefault="000A2758" w:rsidP="000A2758">
      <w:pPr>
        <w:pStyle w:val="PL"/>
      </w:pPr>
      <w:r>
        <w:rPr>
          <w:noProof w:val="0"/>
        </w:rPr>
        <w:t xml:space="preserve">    </w:t>
      </w:r>
      <w:r>
        <w:rPr>
          <w:b/>
          <w:noProof w:val="0"/>
        </w:rPr>
        <w:t>then</w:t>
      </w:r>
      <w:r>
        <w:rPr>
          <w:noProof w:val="0"/>
        </w:rPr>
        <w:t xml:space="preserve"> { UE (MCPTT Client) sends a SIP 200 (OK) response and terminates the call }</w:t>
      </w:r>
    </w:p>
    <w:p w14:paraId="080095DF" w14:textId="77777777" w:rsidR="000A2758" w:rsidRDefault="000A2758" w:rsidP="000A2758">
      <w:pPr>
        <w:pStyle w:val="PL"/>
      </w:pPr>
      <w:r>
        <w:rPr>
          <w:noProof w:val="0"/>
        </w:rPr>
        <w:t xml:space="preserve">            }</w:t>
      </w:r>
    </w:p>
    <w:p w14:paraId="19824602" w14:textId="77777777" w:rsidR="000A2758" w:rsidRDefault="000A2758" w:rsidP="000A2758">
      <w:pPr>
        <w:pStyle w:val="PL"/>
      </w:pPr>
    </w:p>
    <w:p w14:paraId="35C484D5" w14:textId="77777777" w:rsidR="000A2758" w:rsidRDefault="000A2758" w:rsidP="000A2758">
      <w:pPr>
        <w:pStyle w:val="H6"/>
      </w:pPr>
      <w:r>
        <w:t>6.2.14.2</w:t>
      </w:r>
      <w:r>
        <w:tab/>
        <w:t>Conformance requirements</w:t>
      </w:r>
    </w:p>
    <w:p w14:paraId="4F28AB81" w14:textId="77777777" w:rsidR="000A2758" w:rsidRDefault="000A2758" w:rsidP="000A2758">
      <w:r>
        <w:t xml:space="preserve">References: The conformance requirements covered in the present TC are specified in: TS 24.379 clauses </w:t>
      </w:r>
      <w:r>
        <w:rPr>
          <w:lang w:eastAsia="ko-KR"/>
        </w:rPr>
        <w:t xml:space="preserve">11.1.6.2.1.1, 11.1.6.2.1.3, 11.1.6.2.1.4, </w:t>
      </w:r>
      <w:r>
        <w:t>6.2.1, 6.4, F.1.3. Unless otherwise stated these are Rel-14 requirements.</w:t>
      </w:r>
    </w:p>
    <w:p w14:paraId="664862AE" w14:textId="77777777" w:rsidR="000A2758" w:rsidRDefault="000A2758" w:rsidP="000A2758">
      <w:r>
        <w:t xml:space="preserve">[TS 24.379, clause </w:t>
      </w:r>
      <w:r>
        <w:rPr>
          <w:lang w:eastAsia="ko-KR"/>
        </w:rPr>
        <w:t>11.1.6.2.1.1</w:t>
      </w:r>
      <w:r>
        <w:t>]</w:t>
      </w:r>
    </w:p>
    <w:p w14:paraId="01FE9FDB" w14:textId="77777777" w:rsidR="000A2758" w:rsidRDefault="000A2758" w:rsidP="000A2758">
      <w:pPr>
        <w:rPr>
          <w:lang w:eastAsia="ko-KR"/>
        </w:rPr>
      </w:pPr>
      <w:r>
        <w:t xml:space="preserve">Upon receiving a request from an MCPTT </w:t>
      </w:r>
      <w:r>
        <w:rPr>
          <w:lang w:eastAsia="ko-KR"/>
        </w:rPr>
        <w:t>u</w:t>
      </w:r>
      <w:r>
        <w:t xml:space="preserve">ser to establish an MCPTT </w:t>
      </w:r>
      <w:r>
        <w:rPr>
          <w:lang w:eastAsia="ko-KR"/>
        </w:rPr>
        <w:t>ambient listening</w:t>
      </w:r>
      <w:r>
        <w:t xml:space="preserve"> </w:t>
      </w:r>
      <w:r>
        <w:rPr>
          <w:lang w:eastAsia="ko-KR"/>
        </w:rPr>
        <w:t>c</w:t>
      </w:r>
      <w:r>
        <w:t xml:space="preserve">all that has been authorised successfully by the requesting MCPTT client, </w:t>
      </w:r>
      <w:r>
        <w:rPr>
          <w:lang w:eastAsia="ko-KR"/>
        </w:rPr>
        <w:t>the MCPTT client shall generate an initial SIP INVITE request by following the UE originating session procedures specified in 3GPP TS 24.229 [4], with the clarifications given below.</w:t>
      </w:r>
    </w:p>
    <w:p w14:paraId="20474497" w14:textId="77777777" w:rsidR="000A2758" w:rsidRDefault="000A2758" w:rsidP="000A2758">
      <w:pPr>
        <w:rPr>
          <w:lang w:eastAsia="ko-KR"/>
        </w:rPr>
      </w:pPr>
      <w:r>
        <w:rPr>
          <w:lang w:eastAsia="ko-KR"/>
        </w:rPr>
        <w:t>The MCPTT client:</w:t>
      </w:r>
    </w:p>
    <w:p w14:paraId="691F18E4" w14:textId="77777777" w:rsidR="000A2758" w:rsidRDefault="000A2758" w:rsidP="000A2758">
      <w:pPr>
        <w:ind w:left="568" w:hanging="284"/>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690AD0F8" w14:textId="77777777" w:rsidR="000A2758" w:rsidRDefault="000A2758" w:rsidP="000A2758">
      <w:pPr>
        <w:ind w:left="568" w:hanging="284"/>
      </w:pPr>
      <w:r>
        <w:t>2)</w:t>
      </w:r>
      <w:r>
        <w:tab/>
        <w:t>may include a P-Preferred-Identity header field in the SIP INVITE request containing a public user identity as specified in 3GPP TS 24.229 [4];</w:t>
      </w:r>
    </w:p>
    <w:p w14:paraId="5EFFBABE" w14:textId="77777777" w:rsidR="000A2758" w:rsidRDefault="000A2758" w:rsidP="000A2758">
      <w:pPr>
        <w:ind w:left="568" w:hanging="284"/>
        <w:rPr>
          <w:lang w:eastAsia="ko-KR"/>
        </w:rPr>
      </w:pPr>
      <w:r>
        <w:rPr>
          <w:lang w:eastAsia="ko-KR"/>
        </w:rPr>
        <w:t>3)</w:t>
      </w:r>
      <w:r>
        <w:rPr>
          <w:lang w:eastAsia="ko-KR"/>
        </w:rPr>
        <w:tab/>
        <w:t xml:space="preserve">shall include the g.3gpp.mcptt media feature tag </w:t>
      </w:r>
      <w:r>
        <w:t xml:space="preserve">and the </w:t>
      </w:r>
      <w:r>
        <w:rPr>
          <w:lang w:eastAsia="ko-KR"/>
        </w:rPr>
        <w:t>g.3gpp.icsi-ref media feature tag with the value of "urn:urn-7:3gpp-service.ims.icsi.mcptt" in the Contact header field of the SIP INVITE request according to IETF RFC 3840 [16];</w:t>
      </w:r>
    </w:p>
    <w:p w14:paraId="13AC0682" w14:textId="77777777" w:rsidR="000A2758" w:rsidRDefault="000A2758" w:rsidP="000A2758">
      <w:pPr>
        <w:ind w:left="568" w:hanging="284"/>
        <w:rPr>
          <w:lang w:eastAsia="ko-KR"/>
        </w:rPr>
      </w:pPr>
      <w:r>
        <w:rPr>
          <w:lang w:eastAsia="ko-KR"/>
        </w:rPr>
        <w:t>4)</w:t>
      </w:r>
      <w:r>
        <w:rPr>
          <w:lang w:eastAsia="ko-KR"/>
        </w:rPr>
        <w:tab/>
        <w:t>shall include an Accept-Contact header field containing the g.3gpp.mcptt media feature tag along with the "require" and "explicit" header field parameters according to IETF RFC 3841 [6];</w:t>
      </w:r>
    </w:p>
    <w:p w14:paraId="498269E4" w14:textId="77777777" w:rsidR="000A2758" w:rsidRDefault="000A2758" w:rsidP="000A2758">
      <w:pPr>
        <w:ind w:left="568" w:hanging="284"/>
        <w:rPr>
          <w:lang w:eastAsia="ko-KR"/>
        </w:rPr>
      </w:pPr>
      <w:r>
        <w:rPr>
          <w:lang w:eastAsia="ko-KR"/>
        </w:rPr>
        <w:lastRenderedPageBreak/>
        <w:t>5)</w:t>
      </w:r>
      <w:r>
        <w:rPr>
          <w:lang w:eastAsia="ko-KR"/>
        </w:rPr>
        <w:tab/>
        <w:t>shall include the ICSI value "urn:urn-7:3gpp-service.ims.icsi.mcptt" (coded as specified in 3GPP TS 24.229 [4]), in a P-Preferred-Service header field according to IETF RFC 6050 [9] in the SIP INVITE request;</w:t>
      </w:r>
    </w:p>
    <w:p w14:paraId="2B25204D" w14:textId="77777777" w:rsidR="000A2758" w:rsidRDefault="000A2758" w:rsidP="000A2758">
      <w:pPr>
        <w:ind w:left="568" w:hanging="284"/>
        <w:rPr>
          <w:lang w:eastAsia="ko-KR"/>
        </w:rPr>
      </w:pPr>
      <w:r>
        <w:rPr>
          <w:lang w:eastAsia="ko-KR"/>
        </w:rPr>
        <w:t>6)</w:t>
      </w:r>
      <w:r>
        <w:rPr>
          <w:lang w:eastAsia="ko-KR"/>
        </w:rPr>
        <w:tab/>
        <w:t>shall include an Accept-Contact header field with the media feature tag g.3gpp.icsi-ref contain with the value of "urn:urn-7:3gpp-service.ims.icsi.mcptt" along with parameters "require" and "explicit" according to IETF RFC 3841 [6];</w:t>
      </w:r>
    </w:p>
    <w:p w14:paraId="4A5506F5" w14:textId="77777777" w:rsidR="000A2758" w:rsidRDefault="000A2758" w:rsidP="000A2758">
      <w:pPr>
        <w:ind w:left="568" w:hanging="284"/>
      </w:pPr>
      <w:r>
        <w:rPr>
          <w:lang w:eastAsia="ko-KR"/>
        </w:rPr>
        <w:t>7)</w:t>
      </w:r>
      <w:r>
        <w:rPr>
          <w:lang w:eastAsia="ko-KR"/>
        </w:rPr>
        <w:tab/>
        <w:t xml:space="preserve">shall include </w:t>
      </w:r>
      <w:r>
        <w:t>an application/vnd.3gpp.mcptt-info+xml MIME body with the &lt;session-type&gt; element set to a value of "ambient-listening";</w:t>
      </w:r>
    </w:p>
    <w:p w14:paraId="3AF8CECE" w14:textId="77777777" w:rsidR="000A2758" w:rsidRDefault="000A2758" w:rsidP="000A2758">
      <w:pPr>
        <w:ind w:left="568" w:hanging="284"/>
      </w:pPr>
      <w:r>
        <w:t>8)</w:t>
      </w:r>
      <w:r>
        <w:tab/>
        <w:t>shall include in the application/vnd.3gpp.mcptt-info+xml MIME body an &lt;ambient-listening-type&gt; element set to a value of:</w:t>
      </w:r>
    </w:p>
    <w:p w14:paraId="76227A97" w14:textId="77777777" w:rsidR="000A2758" w:rsidRDefault="000A2758" w:rsidP="000A2758">
      <w:pPr>
        <w:ind w:left="851" w:hanging="284"/>
      </w:pPr>
      <w:r>
        <w:t>...</w:t>
      </w:r>
    </w:p>
    <w:p w14:paraId="23C5F72E" w14:textId="77777777" w:rsidR="000A2758" w:rsidRDefault="000A2758" w:rsidP="000A2758">
      <w:pPr>
        <w:ind w:left="851" w:hanging="284"/>
        <w:rPr>
          <w:lang w:eastAsia="x-none"/>
        </w:rPr>
      </w:pPr>
      <w:r>
        <w:t>b)</w:t>
      </w:r>
      <w:r>
        <w:tab/>
        <w:t>"remote-</w:t>
      </w:r>
      <w:proofErr w:type="spellStart"/>
      <w:r>
        <w:t>init</w:t>
      </w:r>
      <w:proofErr w:type="spellEnd"/>
      <w:r>
        <w:t>", if the MCPTT user has requested a remotely initiated ambient listening call;</w:t>
      </w:r>
    </w:p>
    <w:p w14:paraId="7CA87128" w14:textId="77777777" w:rsidR="000A2758" w:rsidRDefault="000A2758" w:rsidP="000A2758">
      <w:pPr>
        <w:ind w:left="568" w:hanging="284"/>
        <w:rPr>
          <w:lang w:eastAsia="ko-KR"/>
        </w:rPr>
      </w:pPr>
      <w:r>
        <w:rPr>
          <w:lang w:eastAsia="ko-KR"/>
        </w:rPr>
        <w:t>9)</w:t>
      </w:r>
      <w:r>
        <w:rPr>
          <w:lang w:eastAsia="ko-KR"/>
        </w:rPr>
        <w:tab/>
        <w:t>shall insert in the SIP INVITE request a MIME resource-lists body with the MCPTT ID of the targeted MCPTT user, according to rules and procedures of IETF RFC 5366 [20];</w:t>
      </w:r>
    </w:p>
    <w:p w14:paraId="6509F661" w14:textId="77777777" w:rsidR="000A2758" w:rsidRDefault="000A2758" w:rsidP="000A2758">
      <w:pPr>
        <w:keepLines/>
        <w:ind w:left="1135" w:hanging="851"/>
      </w:pPr>
      <w:r>
        <w:t>NOTE 1:</w:t>
      </w:r>
      <w:r>
        <w:tab/>
        <w:t>the targeted MCPTT user is the listened-to MCPTT user in the case of a remotely initiated ambient listening call or the listening MCPTT user in the case of a locally initiated listening call.</w:t>
      </w:r>
    </w:p>
    <w:p w14:paraId="4A3DC1FA" w14:textId="77777777" w:rsidR="000A2758" w:rsidRDefault="000A2758" w:rsidP="000A2758">
      <w:pPr>
        <w:ind w:left="568" w:hanging="284"/>
        <w:rPr>
          <w:lang w:eastAsia="ko-KR"/>
        </w:rPr>
      </w:pPr>
      <w:r>
        <w:rPr>
          <w:lang w:eastAsia="ko-KR"/>
        </w:rPr>
        <w:t>10)</w:t>
      </w:r>
      <w:r>
        <w:rPr>
          <w:lang w:eastAsia="ko-KR"/>
        </w:rPr>
        <w:tab/>
        <w:t>if an end-to-end security context needs to be established then:</w:t>
      </w:r>
    </w:p>
    <w:p w14:paraId="3E476C63" w14:textId="77777777" w:rsidR="000A2758" w:rsidRDefault="000A2758" w:rsidP="000A2758">
      <w:pPr>
        <w:ind w:left="851" w:hanging="284"/>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5515E044" w14:textId="77777777" w:rsidR="000A2758" w:rsidRDefault="000A2758" w:rsidP="000A2758">
      <w:pPr>
        <w:ind w:left="851" w:hanging="284"/>
        <w:rPr>
          <w:lang w:eastAsia="ko-KR"/>
        </w:rPr>
      </w:pPr>
      <w:r>
        <w:rPr>
          <w:lang w:eastAsia="ko-KR"/>
        </w:rPr>
        <w:t>b)</w:t>
      </w:r>
      <w:r>
        <w:rPr>
          <w:lang w:eastAsia="ko-KR"/>
        </w:rPr>
        <w:tab/>
        <w:t>shall use the keying material to generate a PCK as described in 3GPP TS 33.180 [78];</w:t>
      </w:r>
    </w:p>
    <w:p w14:paraId="4349636D" w14:textId="77777777" w:rsidR="000A2758" w:rsidRDefault="000A2758" w:rsidP="000A2758">
      <w:pPr>
        <w:ind w:left="851" w:hanging="284"/>
        <w:rPr>
          <w:lang w:eastAsia="ko-KR"/>
        </w:rPr>
      </w:pPr>
      <w:r>
        <w:rPr>
          <w:lang w:eastAsia="ko-KR"/>
        </w:rPr>
        <w:t>c)</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71781474" w14:textId="77777777" w:rsidR="000A2758" w:rsidRDefault="000A2758" w:rsidP="000A2758">
      <w:pPr>
        <w:ind w:left="851" w:hanging="284"/>
        <w:rPr>
          <w:lang w:eastAsia="ko-KR"/>
        </w:rPr>
      </w:pPr>
      <w:r>
        <w:rPr>
          <w:lang w:eastAsia="ko-KR"/>
        </w:rPr>
        <w:t>d)</w:t>
      </w:r>
      <w:r>
        <w:rPr>
          <w:lang w:eastAsia="ko-KR"/>
        </w:rPr>
        <w:tab/>
        <w:t>shall encrypt the PCK to a UID associated to the MCPTT client using the MCPTT ID and KMS URI of the invited user and a time related parameter as described in 3GPP TS 33.180 [78];</w:t>
      </w:r>
    </w:p>
    <w:p w14:paraId="26B58766" w14:textId="77777777" w:rsidR="000A2758" w:rsidRDefault="000A2758" w:rsidP="000A2758">
      <w:pPr>
        <w:ind w:left="851" w:hanging="284"/>
      </w:pPr>
      <w:r>
        <w:t>e)</w:t>
      </w:r>
      <w:r>
        <w:tab/>
        <w:t>shall generate a MIKEY-SAKKE I_MESSAGE using the encapsulated PCK and PCK-ID as specified in 3GPP TS 33.180 [78];</w:t>
      </w:r>
    </w:p>
    <w:p w14:paraId="1D182534" w14:textId="77777777" w:rsidR="000A2758" w:rsidRDefault="000A2758" w:rsidP="000A2758">
      <w:pPr>
        <w:ind w:left="851" w:hanging="284"/>
        <w:rPr>
          <w:lang w:eastAsia="ko-KR"/>
        </w:rPr>
      </w:pPr>
      <w:r>
        <w:rPr>
          <w:lang w:eastAsia="ko-KR"/>
        </w:rPr>
        <w:t>f)</w:t>
      </w:r>
      <w:r>
        <w:rPr>
          <w:lang w:eastAsia="ko-KR"/>
        </w:rPr>
        <w:tab/>
        <w:t xml:space="preserve">shall add the </w:t>
      </w:r>
      <w:r>
        <w:t>MCPTT ID of the originating MCPTT to the initiator field (</w:t>
      </w:r>
      <w:proofErr w:type="spellStart"/>
      <w:r>
        <w:t>IDRi</w:t>
      </w:r>
      <w:proofErr w:type="spellEnd"/>
      <w:r>
        <w:t>) of the I_MESSAGE as described in 3GPP TS 33.180 [78]; and</w:t>
      </w:r>
    </w:p>
    <w:p w14:paraId="42580ADD" w14:textId="77777777" w:rsidR="000A2758" w:rsidRDefault="000A2758" w:rsidP="000A2758">
      <w:pPr>
        <w:ind w:left="851" w:hanging="284"/>
        <w:rPr>
          <w:lang w:eastAsia="ko-KR"/>
        </w:rPr>
      </w:pPr>
      <w:r>
        <w:t>g)</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46A5AB5C" w14:textId="77777777" w:rsidR="000A2758" w:rsidRDefault="000A2758" w:rsidP="000A2758">
      <w:pPr>
        <w:ind w:left="568" w:hanging="284"/>
        <w:rPr>
          <w:lang w:eastAsia="ko-KR"/>
        </w:rPr>
      </w:pPr>
      <w:r>
        <w:rPr>
          <w:lang w:eastAsia="ko-KR"/>
        </w:rPr>
        <w:t>11)</w:t>
      </w:r>
      <w:r>
        <w:rPr>
          <w:lang w:eastAsia="ko-KR"/>
        </w:rPr>
        <w:tab/>
        <w:t>shall include an SDP offer according to 3GPP TS 24.229 [4] with the clarification given in subclause 6.2.1 and with a media stream of the offered media-floor control entity;</w:t>
      </w:r>
    </w:p>
    <w:p w14:paraId="5CABB18D" w14:textId="77777777" w:rsidR="000A2758" w:rsidRDefault="000A2758" w:rsidP="000A2758">
      <w:pPr>
        <w:ind w:left="568" w:hanging="284"/>
        <w:rPr>
          <w:lang w:eastAsia="ko-KR"/>
        </w:rPr>
      </w:pPr>
      <w:r>
        <w:rPr>
          <w:lang w:eastAsia="ko-KR"/>
        </w:rPr>
        <w:t>...</w:t>
      </w:r>
    </w:p>
    <w:p w14:paraId="41C752DA" w14:textId="77777777" w:rsidR="000A2758" w:rsidRDefault="000A2758" w:rsidP="000A2758">
      <w:pPr>
        <w:ind w:left="568" w:hanging="284"/>
        <w:rPr>
          <w:lang w:eastAsia="ko-KR"/>
        </w:rPr>
      </w:pPr>
      <w:r>
        <w:rPr>
          <w:lang w:eastAsia="ko-KR"/>
        </w:rPr>
        <w:t>13)</w:t>
      </w:r>
      <w:r>
        <w:rPr>
          <w:lang w:eastAsia="ko-KR"/>
        </w:rPr>
        <w:tab/>
        <w:t xml:space="preserve">if this is a remotely initiated ambient listening call, shall comply with the conditions for an </w:t>
      </w:r>
      <w:r>
        <w:t>implicit request to grant the floor to the terminating MCPTT client</w:t>
      </w:r>
      <w:r>
        <w:rPr>
          <w:lang w:eastAsia="ko-KR"/>
        </w:rPr>
        <w:t xml:space="preserve"> as specified in subclause 6.4;</w:t>
      </w:r>
    </w:p>
    <w:p w14:paraId="16C24CDD" w14:textId="77777777" w:rsidR="000A2758" w:rsidRDefault="000A2758" w:rsidP="000A2758">
      <w:pPr>
        <w:ind w:left="568" w:hanging="284"/>
        <w:rPr>
          <w:lang w:eastAsia="ko-KR"/>
        </w:rPr>
      </w:pPr>
      <w:r>
        <w:rPr>
          <w:lang w:eastAsia="ko-KR"/>
        </w:rPr>
        <w:t>14) shall include in the SIP INVITE request a Priv-Answer-Mode header field with the value "Auto" according to the rules and procedures of IETF RFC 5373 [18]; and</w:t>
      </w:r>
    </w:p>
    <w:p w14:paraId="370B81B1" w14:textId="77777777" w:rsidR="000A2758" w:rsidRDefault="000A2758" w:rsidP="000A2758">
      <w:pPr>
        <w:ind w:left="568" w:hanging="284"/>
        <w:rPr>
          <w:lang w:eastAsia="ko-KR"/>
        </w:rPr>
      </w:pPr>
      <w:r>
        <w:rPr>
          <w:lang w:eastAsia="ko-KR"/>
        </w:rPr>
        <w:t>15)</w:t>
      </w:r>
      <w:r>
        <w:rPr>
          <w:lang w:eastAsia="ko-KR"/>
        </w:rPr>
        <w:tab/>
        <w:t>shall send the SIP INVITE request towards the participating MCPTT function according to 3GPP TS 24.229 [4].</w:t>
      </w:r>
    </w:p>
    <w:p w14:paraId="4F7B411C" w14:textId="77777777" w:rsidR="000A2758" w:rsidRDefault="000A2758" w:rsidP="000A2758">
      <w:pPr>
        <w:rPr>
          <w:lang w:eastAsia="ko-KR"/>
        </w:rPr>
      </w:pPr>
      <w:r>
        <w:rPr>
          <w:lang w:eastAsia="ko-KR"/>
        </w:rPr>
        <w:t>...</w:t>
      </w:r>
    </w:p>
    <w:p w14:paraId="467DB8E5" w14:textId="77777777" w:rsidR="000A2758" w:rsidRDefault="000A2758" w:rsidP="000A2758">
      <w:pPr>
        <w:rPr>
          <w:lang w:eastAsia="ko-KR"/>
        </w:rPr>
      </w:pPr>
      <w:r>
        <w:rPr>
          <w:lang w:eastAsia="ko-KR"/>
        </w:rPr>
        <w:t>Upon receiving a SIP 200 (OK) response to the SIP INVITE request the MCPTT client:</w:t>
      </w:r>
    </w:p>
    <w:p w14:paraId="602B0E58" w14:textId="77777777" w:rsidR="000A2758" w:rsidRDefault="000A2758" w:rsidP="000A2758">
      <w:pPr>
        <w:ind w:left="568" w:hanging="284"/>
        <w:rPr>
          <w:lang w:eastAsia="ko-KR"/>
        </w:rPr>
      </w:pPr>
      <w:r>
        <w:rPr>
          <w:lang w:eastAsia="ko-KR"/>
        </w:rPr>
        <w:t>1)</w:t>
      </w:r>
      <w:r>
        <w:rPr>
          <w:lang w:eastAsia="ko-KR"/>
        </w:rPr>
        <w:tab/>
        <w:t>shall interact with the media plane as specified in 3GPP TS 24.380 [5];</w:t>
      </w:r>
    </w:p>
    <w:p w14:paraId="6ED2280C" w14:textId="77777777" w:rsidR="000A2758" w:rsidRDefault="000A2758" w:rsidP="000A2758">
      <w:pPr>
        <w:ind w:left="568" w:hanging="284"/>
        <w:rPr>
          <w:lang w:eastAsia="ko-KR"/>
        </w:rPr>
      </w:pPr>
      <w:r>
        <w:rPr>
          <w:lang w:eastAsia="ko-KR"/>
        </w:rPr>
        <w:lastRenderedPageBreak/>
        <w:t>2)</w:t>
      </w:r>
      <w:r>
        <w:rPr>
          <w:lang w:eastAsia="ko-KR"/>
        </w:rPr>
        <w:tab/>
        <w:t>if this is a</w:t>
      </w:r>
      <w:r>
        <w:t xml:space="preserve"> remotely initiated ambient listening call, shall notify the user that the call has been successfully established</w:t>
      </w:r>
      <w:r>
        <w:rPr>
          <w:lang w:eastAsia="ko-KR"/>
        </w:rPr>
        <w:t>;</w:t>
      </w:r>
    </w:p>
    <w:p w14:paraId="0F574BA6" w14:textId="77777777" w:rsidR="000A2758" w:rsidRDefault="000A2758" w:rsidP="000A2758">
      <w:r>
        <w:t xml:space="preserve">[TS 24.379, clause </w:t>
      </w:r>
      <w:r>
        <w:rPr>
          <w:lang w:eastAsia="ko-KR"/>
        </w:rPr>
        <w:t>11.1.6.2.1.3</w:t>
      </w:r>
      <w:r>
        <w:t>]</w:t>
      </w:r>
    </w:p>
    <w:p w14:paraId="22FDD960" w14:textId="77777777" w:rsidR="000A2758" w:rsidRDefault="000A2758" w:rsidP="000A2758">
      <w:r>
        <w:t xml:space="preserve">Upon receiving a request from an MCPTT </w:t>
      </w:r>
      <w:r>
        <w:rPr>
          <w:lang w:eastAsia="ko-KR"/>
        </w:rPr>
        <w:t>u</w:t>
      </w:r>
      <w:r>
        <w:t xml:space="preserve">ser to release an MCPTT </w:t>
      </w:r>
      <w:r>
        <w:rPr>
          <w:lang w:eastAsia="ko-KR"/>
        </w:rPr>
        <w:t>ambient listening</w:t>
      </w:r>
      <w:r>
        <w:t xml:space="preserve"> </w:t>
      </w:r>
      <w:r>
        <w:rPr>
          <w:lang w:eastAsia="ko-KR"/>
        </w:rPr>
        <w:t>c</w:t>
      </w:r>
      <w:r>
        <w:t>all:</w:t>
      </w:r>
    </w:p>
    <w:p w14:paraId="7F8908F2" w14:textId="77777777" w:rsidR="000A2758" w:rsidRDefault="000A2758" w:rsidP="000A2758">
      <w:pPr>
        <w:rPr>
          <w:lang w:eastAsia="ko-KR"/>
        </w:rPr>
      </w:pPr>
      <w:r>
        <w:rPr>
          <w:lang w:eastAsia="ko-KR"/>
        </w:rPr>
        <w:t>The MCPTT client:</w:t>
      </w:r>
    </w:p>
    <w:p w14:paraId="47291A49" w14:textId="77777777" w:rsidR="000A2758" w:rsidRDefault="000A2758" w:rsidP="000A2758">
      <w:pPr>
        <w:ind w:left="568" w:hanging="284"/>
      </w:pPr>
      <w:r>
        <w:t>...</w:t>
      </w:r>
    </w:p>
    <w:p w14:paraId="0EE22B6E" w14:textId="77777777" w:rsidR="000A2758" w:rsidRDefault="000A2758" w:rsidP="000A2758">
      <w:pPr>
        <w:ind w:left="568" w:hanging="284"/>
        <w:rPr>
          <w:lang w:eastAsia="ko-KR"/>
        </w:rPr>
      </w:pPr>
      <w:r>
        <w:rPr>
          <w:lang w:eastAsia="ko-KR"/>
        </w:rPr>
        <w:t>2)</w:t>
      </w:r>
      <w:r>
        <w:rPr>
          <w:lang w:eastAsia="ko-KR"/>
        </w:rPr>
        <w:tab/>
        <w:t>s</w:t>
      </w:r>
      <w:r>
        <w:t xml:space="preserve">hall interact with the </w:t>
      </w:r>
      <w:r>
        <w:rPr>
          <w:lang w:eastAsia="ko-KR"/>
        </w:rPr>
        <w:t>media plane as specified in 3GPP TS 24.380 [5];</w:t>
      </w:r>
    </w:p>
    <w:p w14:paraId="15A8C453" w14:textId="77777777" w:rsidR="000A2758" w:rsidRDefault="000A2758" w:rsidP="000A2758">
      <w:pPr>
        <w:ind w:left="568" w:hanging="284"/>
      </w:pPr>
      <w:r>
        <w:t>3)</w:t>
      </w:r>
      <w:r>
        <w:tab/>
        <w:t>shall generate a SIP BYE request according to rules and procedures of 3GPP TS 24.229 [4] and IETF RFC 6086 [64]; and</w:t>
      </w:r>
    </w:p>
    <w:p w14:paraId="068061D2" w14:textId="77777777" w:rsidR="000A2758" w:rsidRDefault="000A2758" w:rsidP="000A2758">
      <w:pPr>
        <w:ind w:left="568" w:hanging="284"/>
        <w:rPr>
          <w:lang w:eastAsia="ko-KR"/>
        </w:rPr>
      </w:pPr>
      <w:r>
        <w:rPr>
          <w:lang w:eastAsia="ko-KR"/>
        </w:rPr>
        <w:t>4)</w:t>
      </w:r>
      <w:r>
        <w:rPr>
          <w:lang w:eastAsia="ko-KR"/>
        </w:rPr>
        <w:tab/>
        <w:t>shall send the SIP BYE request within the dialog of the MCPTT ambient call session as specified in 3GPP TS 24.229 [4].</w:t>
      </w:r>
    </w:p>
    <w:p w14:paraId="06357B93" w14:textId="77777777" w:rsidR="000A2758" w:rsidRDefault="000A2758" w:rsidP="000A2758">
      <w:pPr>
        <w:rPr>
          <w:lang w:eastAsia="ko-KR"/>
        </w:rPr>
      </w:pPr>
      <w:r>
        <w:rPr>
          <w:lang w:eastAsia="ko-KR"/>
        </w:rPr>
        <w:t>Upon receipt of the SIP 200 (OK) response to the SIP BYE request the MCPTT client:</w:t>
      </w:r>
    </w:p>
    <w:p w14:paraId="4CD2786A" w14:textId="77777777" w:rsidR="000A2758" w:rsidRDefault="000A2758" w:rsidP="000A2758">
      <w:pPr>
        <w:ind w:left="568" w:hanging="284"/>
        <w:rPr>
          <w:lang w:eastAsia="ko-KR"/>
        </w:rPr>
      </w:pPr>
      <w:r>
        <w:t>1)</w:t>
      </w:r>
      <w:r>
        <w:tab/>
      </w:r>
      <w:r>
        <w:rPr>
          <w:lang w:eastAsia="ko-KR"/>
        </w:rPr>
        <w:t>shall interact with the media plane as specified in 3GPP TS 24.380 [5];</w:t>
      </w:r>
    </w:p>
    <w:p w14:paraId="41625552" w14:textId="77777777" w:rsidR="000A2758" w:rsidRDefault="000A2758" w:rsidP="000A2758">
      <w:r>
        <w:t xml:space="preserve">[TS 24.379, clause </w:t>
      </w:r>
      <w:r>
        <w:rPr>
          <w:lang w:eastAsia="ko-KR"/>
        </w:rPr>
        <w:t>11.1.6.2.1.4</w:t>
      </w:r>
      <w:r>
        <w:t>]</w:t>
      </w:r>
    </w:p>
    <w:p w14:paraId="74700A52" w14:textId="77777777" w:rsidR="000A2758" w:rsidRDefault="000A2758" w:rsidP="000A2758">
      <w:pPr>
        <w:rPr>
          <w:lang w:eastAsia="ko-KR"/>
        </w:rPr>
      </w:pPr>
      <w:r>
        <w:rPr>
          <w:lang w:eastAsia="ko-KR"/>
        </w:rPr>
        <w:t>Upon receipt of a SIP BYE request in the dialog of an ambient listening session, the MCPTT client:</w:t>
      </w:r>
    </w:p>
    <w:p w14:paraId="0948DC56" w14:textId="77777777" w:rsidR="000A2758" w:rsidRDefault="000A2758" w:rsidP="000A2758">
      <w:pPr>
        <w:ind w:left="568" w:hanging="284"/>
      </w:pPr>
      <w:r>
        <w:t>1)</w:t>
      </w:r>
      <w:r>
        <w:tab/>
        <w:t>shall comply with the procedures of subclause 6.2.6;</w:t>
      </w:r>
    </w:p>
    <w:p w14:paraId="4B397C20" w14:textId="77777777" w:rsidR="000A2758" w:rsidRDefault="000A2758" w:rsidP="000A2758">
      <w:r>
        <w:t>[TS 24.379, clause 6.2.1]</w:t>
      </w:r>
    </w:p>
    <w:p w14:paraId="775BA9E5" w14:textId="77777777" w:rsidR="000A2758" w:rsidRDefault="000A2758" w:rsidP="000A2758">
      <w: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291A0F8" w14:textId="77777777" w:rsidR="000A2758" w:rsidRDefault="000A2758" w:rsidP="000A2758">
      <w:r>
        <w:t>When composing an SDP offer according to 3GPP TS 24.229 [4] the MCPTT client:</w:t>
      </w:r>
    </w:p>
    <w:p w14:paraId="77D8F76C" w14:textId="77777777" w:rsidR="000A2758" w:rsidRDefault="000A2758" w:rsidP="000A2758">
      <w:pPr>
        <w:ind w:left="568" w:hanging="284"/>
      </w:pPr>
      <w:r>
        <w:t>...</w:t>
      </w:r>
    </w:p>
    <w:p w14:paraId="5998E650" w14:textId="77777777" w:rsidR="000A2758" w:rsidRDefault="000A2758" w:rsidP="000A2758">
      <w:pPr>
        <w:ind w:left="568" w:hanging="284"/>
      </w:pPr>
      <w:r>
        <w:t>2)</w:t>
      </w:r>
      <w:r>
        <w:tab/>
        <w:t>shall include an "m=audio" media-level section for the MCPTT media stream consisting of:</w:t>
      </w:r>
    </w:p>
    <w:p w14:paraId="59C88379" w14:textId="77777777" w:rsidR="000A2758" w:rsidRDefault="000A2758" w:rsidP="000A2758">
      <w:pPr>
        <w:ind w:left="851" w:hanging="284"/>
      </w:pPr>
      <w:r>
        <w:t>...</w:t>
      </w:r>
    </w:p>
    <w:p w14:paraId="7C688ED2" w14:textId="77777777" w:rsidR="000A2758" w:rsidRDefault="000A2758" w:rsidP="000A2758">
      <w:pPr>
        <w:ind w:left="851" w:hanging="284"/>
      </w:pPr>
      <w:r>
        <w:t>c)</w:t>
      </w:r>
      <w:r>
        <w:tab/>
        <w:t>if the SDP offer is for an ambient listening call:</w:t>
      </w:r>
    </w:p>
    <w:p w14:paraId="523C14A2" w14:textId="77777777" w:rsidR="000A2758" w:rsidRDefault="000A2758" w:rsidP="000A2758">
      <w:pPr>
        <w:ind w:left="1135" w:hanging="284"/>
      </w:pPr>
      <w:proofErr w:type="spellStart"/>
      <w:r>
        <w:t>i</w:t>
      </w:r>
      <w:proofErr w:type="spellEnd"/>
      <w:r>
        <w:t>)</w:t>
      </w:r>
      <w:r>
        <w:tab/>
        <w:t>if this is a remotely initiated ambient listening call, include an "a=</w:t>
      </w:r>
      <w:proofErr w:type="spellStart"/>
      <w:r>
        <w:t>recvonly</w:t>
      </w:r>
      <w:proofErr w:type="spellEnd"/>
      <w:r>
        <w:t>" attribute; or</w:t>
      </w:r>
    </w:p>
    <w:p w14:paraId="65F07EEA" w14:textId="77777777" w:rsidR="000A2758" w:rsidRDefault="000A2758" w:rsidP="000A2758">
      <w:r>
        <w:t>[TS 24.379, clause 6.4]</w:t>
      </w:r>
    </w:p>
    <w:p w14:paraId="5641BEB5" w14:textId="77777777" w:rsidR="000A2758" w:rsidRDefault="000A2758" w:rsidP="000A2758">
      <w:r>
        <w:t>An initial SIP INVITE request fulfilling the following criteria shall be regarded by the MCPTT server as an implicit request to grant the floor to the terminating MCPTT client when the originating MCPTT client:</w:t>
      </w:r>
    </w:p>
    <w:p w14:paraId="333E0E94" w14:textId="77777777" w:rsidR="000A2758" w:rsidRDefault="000A2758" w:rsidP="000A2758">
      <w:pPr>
        <w:ind w:left="568" w:hanging="284"/>
      </w:pPr>
      <w:r>
        <w:t>1)</w:t>
      </w:r>
      <w:r>
        <w:tab/>
        <w:t>initiates a remotely initiated MCPTT ambient listening call; and</w:t>
      </w:r>
    </w:p>
    <w:p w14:paraId="6EC22206" w14:textId="77777777" w:rsidR="000A2758" w:rsidRDefault="000A2758" w:rsidP="000A2758">
      <w:pPr>
        <w:ind w:left="568" w:hanging="284"/>
      </w:pPr>
      <w:r>
        <w:t>2)</w:t>
      </w:r>
      <w:r>
        <w:tab/>
        <w:t>includes the "</w:t>
      </w:r>
      <w:proofErr w:type="spellStart"/>
      <w:r>
        <w:t>mc_implicit_request</w:t>
      </w:r>
      <w:proofErr w:type="spellEnd"/>
      <w:r>
        <w:t>" '</w:t>
      </w:r>
      <w:proofErr w:type="spellStart"/>
      <w:r>
        <w:t>fmtp</w:t>
      </w:r>
      <w:proofErr w:type="spellEnd"/>
      <w:r>
        <w:t>' attribute in the associated UDP stream for the floor control in the SDP offer/answer as specified in 3GPP TS 24.380 [5] clause 12.</w:t>
      </w:r>
    </w:p>
    <w:p w14:paraId="28A02D5A" w14:textId="77777777" w:rsidR="000A2758" w:rsidRDefault="000A2758" w:rsidP="000A2758">
      <w:r>
        <w:t>[TS 24.379, clause F.1.3]</w:t>
      </w:r>
    </w:p>
    <w:p w14:paraId="23F8A233" w14:textId="77777777" w:rsidR="000A2758" w:rsidRDefault="000A2758" w:rsidP="000A2758">
      <w:r>
        <w:t>If the &lt;</w:t>
      </w:r>
      <w:proofErr w:type="spellStart"/>
      <w:r>
        <w:t>mcpttinfo</w:t>
      </w:r>
      <w:proofErr w:type="spellEnd"/>
      <w:r>
        <w:t>&gt; contains the &lt;</w:t>
      </w:r>
      <w:proofErr w:type="spellStart"/>
      <w:r>
        <w:t>mcptt</w:t>
      </w:r>
      <w:proofErr w:type="spellEnd"/>
      <w:r>
        <w:t>-Params&gt; element then:</w:t>
      </w:r>
    </w:p>
    <w:p w14:paraId="14734377" w14:textId="77777777" w:rsidR="000A2758" w:rsidRDefault="000A2758" w:rsidP="000A2758">
      <w:pPr>
        <w:ind w:left="568" w:hanging="284"/>
      </w:pPr>
      <w:r>
        <w:t>...</w:t>
      </w:r>
    </w:p>
    <w:p w14:paraId="24EFE3E7" w14:textId="77777777" w:rsidR="000A2758" w:rsidRDefault="000A2758" w:rsidP="000A2758">
      <w:pPr>
        <w:ind w:left="568" w:hanging="284"/>
      </w:pPr>
      <w:r>
        <w:t>2)</w:t>
      </w:r>
      <w:r>
        <w:tab/>
        <w:t>the &lt;session-type&gt; can be included with:</w:t>
      </w:r>
    </w:p>
    <w:p w14:paraId="2206ED30" w14:textId="77777777" w:rsidR="000A2758" w:rsidRDefault="000A2758" w:rsidP="000A2758">
      <w:pPr>
        <w:ind w:left="851" w:hanging="284"/>
      </w:pPr>
      <w:r>
        <w:t>...</w:t>
      </w:r>
    </w:p>
    <w:p w14:paraId="7EC5FCDC" w14:textId="77777777" w:rsidR="000A2758" w:rsidRDefault="000A2758" w:rsidP="000A2758">
      <w:pPr>
        <w:ind w:left="851" w:hanging="284"/>
      </w:pPr>
      <w:r>
        <w:t>e)</w:t>
      </w:r>
      <w:r>
        <w:tab/>
        <w:t>a value of "ambient-listening" to indicate the MCPTT client wants to make an ambient listening call;</w:t>
      </w:r>
    </w:p>
    <w:p w14:paraId="0C828D7E" w14:textId="77777777" w:rsidR="000A2758" w:rsidRDefault="000A2758" w:rsidP="000A2758">
      <w:pPr>
        <w:ind w:left="568" w:hanging="284"/>
      </w:pPr>
      <w:r>
        <w:lastRenderedPageBreak/>
        <w:t>...</w:t>
      </w:r>
    </w:p>
    <w:p w14:paraId="077AE123" w14:textId="77777777" w:rsidR="000A2758" w:rsidRDefault="000A2758" w:rsidP="000A2758">
      <w:pPr>
        <w:ind w:left="568" w:hanging="284"/>
      </w:pPr>
      <w:r>
        <w:t>19)</w:t>
      </w:r>
      <w:r>
        <w:tab/>
        <w:t>the &lt;</w:t>
      </w:r>
      <w:proofErr w:type="spellStart"/>
      <w:r>
        <w:t>anyExt</w:t>
      </w:r>
      <w:proofErr w:type="spellEnd"/>
      <w:r>
        <w:t>&gt; can be included with the following elements not declared in the XML schema:</w:t>
      </w:r>
    </w:p>
    <w:p w14:paraId="101B9E56" w14:textId="77777777" w:rsidR="000A2758" w:rsidRDefault="000A2758" w:rsidP="000A2758">
      <w:pPr>
        <w:ind w:left="851" w:hanging="284"/>
      </w:pPr>
      <w:r>
        <w:t>a)</w:t>
      </w:r>
      <w:r>
        <w:tab/>
        <w:t>an &lt;ambient-listening-type&gt; of type "</w:t>
      </w:r>
      <w:proofErr w:type="spellStart"/>
      <w:r>
        <w:t>xs:string</w:t>
      </w:r>
      <w:proofErr w:type="spellEnd"/>
      <w:r>
        <w:t>":</w:t>
      </w:r>
    </w:p>
    <w:p w14:paraId="0E95F993" w14:textId="77777777" w:rsidR="000A2758" w:rsidRDefault="000A2758" w:rsidP="000A2758">
      <w:pPr>
        <w:ind w:left="1135" w:hanging="284"/>
      </w:pPr>
      <w:proofErr w:type="spellStart"/>
      <w:r>
        <w:t>i</w:t>
      </w:r>
      <w:proofErr w:type="spellEnd"/>
      <w:r>
        <w:t>)</w:t>
      </w:r>
      <w:r>
        <w:tab/>
        <w:t>set to a value of "remote-</w:t>
      </w:r>
      <w:proofErr w:type="spellStart"/>
      <w:r>
        <w:t>init</w:t>
      </w:r>
      <w:proofErr w:type="spellEnd"/>
      <w:r>
        <w:t>" when the listening MCPTT user of an ambient listening call initiates the call; or</w:t>
      </w:r>
    </w:p>
    <w:p w14:paraId="2A9435F3" w14:textId="77777777" w:rsidR="000A2758" w:rsidRDefault="000A2758" w:rsidP="000A2758">
      <w:pPr>
        <w:pStyle w:val="H6"/>
      </w:pPr>
      <w:r>
        <w:t>6.2.14.3</w:t>
      </w:r>
      <w:r>
        <w:tab/>
        <w:t>Test description</w:t>
      </w:r>
    </w:p>
    <w:p w14:paraId="12E671F0" w14:textId="77777777" w:rsidR="000A2758" w:rsidRDefault="000A2758" w:rsidP="000A2758">
      <w:pPr>
        <w:pStyle w:val="H6"/>
      </w:pPr>
      <w:r>
        <w:t>6.2.14.3.1</w:t>
      </w:r>
      <w:r>
        <w:tab/>
        <w:t>Pre-test conditions</w:t>
      </w:r>
    </w:p>
    <w:p w14:paraId="2DADC2AE" w14:textId="77777777" w:rsidR="000A2758" w:rsidRDefault="000A2758" w:rsidP="000A2758">
      <w:pPr>
        <w:pStyle w:val="H6"/>
      </w:pPr>
      <w:r>
        <w:t>System Simulator:</w:t>
      </w:r>
    </w:p>
    <w:p w14:paraId="7E12536A" w14:textId="77777777" w:rsidR="000A2758" w:rsidRDefault="000A2758" w:rsidP="000A2758">
      <w:pPr>
        <w:pStyle w:val="B10"/>
      </w:pPr>
      <w:r>
        <w:t>-</w:t>
      </w:r>
      <w:r>
        <w:tab/>
        <w:t>SS (MCPTT server)</w:t>
      </w:r>
    </w:p>
    <w:p w14:paraId="20171148" w14:textId="77777777" w:rsidR="000A2758" w:rsidRDefault="000A2758" w:rsidP="000A2758">
      <w:pPr>
        <w:pStyle w:val="B10"/>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FFEAFBA" w14:textId="77777777" w:rsidR="000A2758" w:rsidRDefault="000A2758" w:rsidP="000A2758">
      <w:pPr>
        <w:pStyle w:val="H6"/>
      </w:pPr>
      <w:r>
        <w:t>IUT:</w:t>
      </w:r>
    </w:p>
    <w:p w14:paraId="58A851BA" w14:textId="77777777" w:rsidR="000A2758" w:rsidRDefault="000A2758" w:rsidP="000A2758">
      <w:pPr>
        <w:pStyle w:val="B10"/>
      </w:pPr>
      <w:r>
        <w:t>-</w:t>
      </w:r>
      <w:r>
        <w:tab/>
        <w:t>UE (MCPTT client)</w:t>
      </w:r>
    </w:p>
    <w:p w14:paraId="4C5440A2" w14:textId="77777777" w:rsidR="000A2758" w:rsidRDefault="000A2758" w:rsidP="000A2758">
      <w:pPr>
        <w:pStyle w:val="B10"/>
      </w:pPr>
      <w:r>
        <w:t>-</w:t>
      </w:r>
      <w:r>
        <w:tab/>
        <w:t>The test USIM set as defined in TS 36.579-1 [2] clause 5.5.10 is inserted.</w:t>
      </w:r>
    </w:p>
    <w:p w14:paraId="57406E8D" w14:textId="77777777" w:rsidR="000A2758" w:rsidRDefault="000A2758" w:rsidP="000A2758">
      <w:pPr>
        <w:pStyle w:val="H6"/>
      </w:pPr>
      <w:r>
        <w:t>Preamble:</w:t>
      </w:r>
    </w:p>
    <w:p w14:paraId="5DDE000C" w14:textId="77777777" w:rsidR="000A2758" w:rsidRDefault="000A2758" w:rsidP="000A2758">
      <w:pPr>
        <w:pStyle w:val="B10"/>
      </w:pPr>
      <w:r>
        <w:t>-</w:t>
      </w:r>
      <w:r>
        <w:tab/>
        <w:t>The UE has performed procedure 'MCPTT UE registration' as specified in TS 36.579-1 [2] clause 5.4.2.</w:t>
      </w:r>
    </w:p>
    <w:p w14:paraId="28B4AA9F" w14:textId="77777777" w:rsidR="000A2758" w:rsidRDefault="000A2758" w:rsidP="000A2758">
      <w:pPr>
        <w:pStyle w:val="B10"/>
      </w:pPr>
      <w:r>
        <w:t>-</w:t>
      </w:r>
      <w:r>
        <w:tab/>
        <w:t>The UE has performed procedure 'MCX Authorization/Configuration and Key Generation' as specified in TS 36.579-1 [2] clause 5.3.2.</w:t>
      </w:r>
    </w:p>
    <w:p w14:paraId="36025C92" w14:textId="77777777" w:rsidR="000A2758" w:rsidRDefault="000A2758" w:rsidP="000A2758">
      <w:pPr>
        <w:pStyle w:val="B10"/>
      </w:pPr>
      <w:r>
        <w:t>-</w:t>
      </w:r>
      <w:r>
        <w:tab/>
        <w:t>The MCPTT user is authorized to initiate remotely initiated ambient listening: the &lt;allow-request-remote-initiated-ambient-listening&gt; element of the &lt;ruleset&gt; element is present in the MCPTT user profile document and is set to "true"</w:t>
      </w:r>
    </w:p>
    <w:p w14:paraId="13A61978" w14:textId="77777777" w:rsidR="000A2758" w:rsidRDefault="000A2758" w:rsidP="000A2758">
      <w:pPr>
        <w:pStyle w:val="B10"/>
      </w:pPr>
      <w:r>
        <w:t>-</w:t>
      </w:r>
      <w:r>
        <w:tab/>
        <w:t>UE States at the end of the preamble</w:t>
      </w:r>
    </w:p>
    <w:p w14:paraId="662BCE8F" w14:textId="77777777" w:rsidR="000A2758" w:rsidRDefault="000A2758" w:rsidP="000A2758">
      <w:pPr>
        <w:pStyle w:val="B2"/>
      </w:pPr>
      <w:r>
        <w:t>-</w:t>
      </w:r>
      <w:r>
        <w:tab/>
        <w:t>The UE is in E-UTRA Registered, Idle Mode state.</w:t>
      </w:r>
    </w:p>
    <w:p w14:paraId="39A0261B" w14:textId="77777777" w:rsidR="000A2758" w:rsidRDefault="000A2758" w:rsidP="000A2758">
      <w:pPr>
        <w:pStyle w:val="B2"/>
      </w:pPr>
      <w:r>
        <w:t>-</w:t>
      </w:r>
      <w:r>
        <w:tab/>
        <w:t>The MCPTT Client Application has been activated and User has registered-in as the MCPTT User with the Server as active user at the Client.</w:t>
      </w:r>
    </w:p>
    <w:p w14:paraId="4FE2B1B3" w14:textId="77777777" w:rsidR="000A2758" w:rsidRDefault="000A2758" w:rsidP="000A2758">
      <w:pPr>
        <w:pStyle w:val="H6"/>
      </w:pPr>
      <w:r>
        <w:lastRenderedPageBreak/>
        <w:t>6.2.14.3.2</w:t>
      </w:r>
      <w:r>
        <w:tab/>
        <w:t>Test procedure sequence</w:t>
      </w:r>
    </w:p>
    <w:p w14:paraId="46C7FC57" w14:textId="77777777" w:rsidR="000A2758" w:rsidRDefault="000A2758" w:rsidP="000A2758">
      <w:pPr>
        <w:pStyle w:val="TH"/>
      </w:pPr>
      <w:r>
        <w:t>Table 6.2.14.3.2-1: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0A2758" w14:paraId="3EB69195" w14:textId="77777777" w:rsidTr="00C635C9">
        <w:trPr>
          <w:cantSplit/>
        </w:trPr>
        <w:tc>
          <w:tcPr>
            <w:tcW w:w="534" w:type="dxa"/>
            <w:tcBorders>
              <w:top w:val="single" w:sz="4" w:space="0" w:color="auto"/>
              <w:left w:val="single" w:sz="4" w:space="0" w:color="auto"/>
              <w:bottom w:val="nil"/>
              <w:right w:val="single" w:sz="4" w:space="0" w:color="auto"/>
            </w:tcBorders>
            <w:hideMark/>
          </w:tcPr>
          <w:p w14:paraId="0128670F" w14:textId="77777777" w:rsidR="000A2758" w:rsidRDefault="000A2758" w:rsidP="00C635C9">
            <w:pPr>
              <w:pStyle w:val="TAH"/>
            </w:pPr>
            <w:r>
              <w:t>St</w:t>
            </w:r>
          </w:p>
        </w:tc>
        <w:tc>
          <w:tcPr>
            <w:tcW w:w="3968" w:type="dxa"/>
            <w:tcBorders>
              <w:top w:val="single" w:sz="4" w:space="0" w:color="auto"/>
              <w:left w:val="single" w:sz="4" w:space="0" w:color="auto"/>
              <w:bottom w:val="nil"/>
              <w:right w:val="single" w:sz="4" w:space="0" w:color="auto"/>
            </w:tcBorders>
            <w:hideMark/>
          </w:tcPr>
          <w:p w14:paraId="06064893" w14:textId="77777777" w:rsidR="000A2758" w:rsidRDefault="000A2758" w:rsidP="00C635C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A1AE3A1" w14:textId="77777777" w:rsidR="000A2758" w:rsidRDefault="000A2758" w:rsidP="00C635C9">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349B6D9D" w14:textId="77777777" w:rsidR="000A2758" w:rsidRDefault="000A2758" w:rsidP="00C635C9">
            <w:pPr>
              <w:pStyle w:val="TAH"/>
            </w:pPr>
            <w:r>
              <w:t>TP</w:t>
            </w:r>
          </w:p>
        </w:tc>
        <w:tc>
          <w:tcPr>
            <w:tcW w:w="850" w:type="dxa"/>
            <w:tcBorders>
              <w:top w:val="single" w:sz="4" w:space="0" w:color="auto"/>
              <w:left w:val="single" w:sz="4" w:space="0" w:color="auto"/>
              <w:bottom w:val="nil"/>
              <w:right w:val="single" w:sz="4" w:space="0" w:color="auto"/>
            </w:tcBorders>
            <w:hideMark/>
          </w:tcPr>
          <w:p w14:paraId="49C8FD9F" w14:textId="77777777" w:rsidR="000A2758" w:rsidRDefault="000A2758" w:rsidP="00C635C9">
            <w:pPr>
              <w:pStyle w:val="TAH"/>
            </w:pPr>
            <w:r>
              <w:t>Verdict</w:t>
            </w:r>
          </w:p>
        </w:tc>
      </w:tr>
      <w:tr w:rsidR="000A2758" w14:paraId="368B7AEE" w14:textId="77777777" w:rsidTr="00C635C9">
        <w:trPr>
          <w:cantSplit/>
        </w:trPr>
        <w:tc>
          <w:tcPr>
            <w:tcW w:w="534" w:type="dxa"/>
            <w:tcBorders>
              <w:top w:val="nil"/>
              <w:left w:val="single" w:sz="4" w:space="0" w:color="auto"/>
              <w:bottom w:val="single" w:sz="4" w:space="0" w:color="auto"/>
              <w:right w:val="single" w:sz="4" w:space="0" w:color="auto"/>
            </w:tcBorders>
          </w:tcPr>
          <w:p w14:paraId="7CFBCC47" w14:textId="77777777" w:rsidR="000A2758" w:rsidRDefault="000A2758" w:rsidP="00C635C9">
            <w:pPr>
              <w:pStyle w:val="TAH"/>
            </w:pPr>
          </w:p>
        </w:tc>
        <w:tc>
          <w:tcPr>
            <w:tcW w:w="3968" w:type="dxa"/>
            <w:tcBorders>
              <w:top w:val="nil"/>
              <w:left w:val="single" w:sz="4" w:space="0" w:color="auto"/>
              <w:bottom w:val="single" w:sz="4" w:space="0" w:color="auto"/>
              <w:right w:val="single" w:sz="4" w:space="0" w:color="auto"/>
            </w:tcBorders>
          </w:tcPr>
          <w:p w14:paraId="62D8C71D" w14:textId="77777777" w:rsidR="000A2758" w:rsidRDefault="000A2758" w:rsidP="00C635C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15B7F2C" w14:textId="77777777" w:rsidR="000A2758" w:rsidRDefault="000A2758" w:rsidP="00C635C9">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1E2A9A72" w14:textId="77777777" w:rsidR="000A2758" w:rsidRDefault="000A2758" w:rsidP="00C635C9">
            <w:pPr>
              <w:pStyle w:val="TAH"/>
            </w:pPr>
            <w:r>
              <w:t>Message</w:t>
            </w:r>
          </w:p>
        </w:tc>
        <w:tc>
          <w:tcPr>
            <w:tcW w:w="565" w:type="dxa"/>
            <w:tcBorders>
              <w:top w:val="nil"/>
              <w:left w:val="single" w:sz="4" w:space="0" w:color="auto"/>
              <w:bottom w:val="single" w:sz="4" w:space="0" w:color="auto"/>
              <w:right w:val="single" w:sz="4" w:space="0" w:color="auto"/>
            </w:tcBorders>
          </w:tcPr>
          <w:p w14:paraId="6373CA9F" w14:textId="77777777" w:rsidR="000A2758" w:rsidRDefault="000A2758" w:rsidP="00C635C9">
            <w:pPr>
              <w:pStyle w:val="TAH"/>
            </w:pPr>
          </w:p>
        </w:tc>
        <w:tc>
          <w:tcPr>
            <w:tcW w:w="850" w:type="dxa"/>
            <w:tcBorders>
              <w:top w:val="nil"/>
              <w:left w:val="single" w:sz="4" w:space="0" w:color="auto"/>
              <w:bottom w:val="single" w:sz="4" w:space="0" w:color="auto"/>
              <w:right w:val="single" w:sz="4" w:space="0" w:color="auto"/>
            </w:tcBorders>
          </w:tcPr>
          <w:p w14:paraId="6C313357" w14:textId="77777777" w:rsidR="000A2758" w:rsidRDefault="000A2758" w:rsidP="00C635C9">
            <w:pPr>
              <w:pStyle w:val="TAH"/>
            </w:pPr>
          </w:p>
        </w:tc>
      </w:tr>
      <w:tr w:rsidR="000A2758" w14:paraId="2250B5E8"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1FF7CCB6" w14:textId="77777777" w:rsidR="000A2758" w:rsidRDefault="000A2758" w:rsidP="00C635C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00752A34" w14:textId="77777777" w:rsidR="000A2758" w:rsidRDefault="000A2758" w:rsidP="00C635C9">
            <w:pPr>
              <w:pStyle w:val="TAL"/>
            </w:pPr>
            <w:r>
              <w:t>Make the UE (MCPTT client) request the establishment of a remotely initiated ambient listening call to user B.</w:t>
            </w:r>
          </w:p>
          <w:p w14:paraId="29E0B654" w14:textId="77777777" w:rsidR="000A2758" w:rsidRDefault="000A2758"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CBF7927" w14:textId="77777777" w:rsidR="000A2758" w:rsidRDefault="000A2758"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8979AD5" w14:textId="77777777" w:rsidR="000A2758" w:rsidRDefault="000A2758"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B1BAE69" w14:textId="77777777" w:rsidR="000A2758" w:rsidRDefault="000A2758"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FFEF02C" w14:textId="77777777" w:rsidR="000A2758" w:rsidRDefault="000A2758" w:rsidP="00C635C9">
            <w:pPr>
              <w:pStyle w:val="TAC"/>
            </w:pPr>
            <w:r>
              <w:t>-</w:t>
            </w:r>
          </w:p>
        </w:tc>
      </w:tr>
      <w:tr w:rsidR="000A2758" w14:paraId="507E3821"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0D5F4ABE" w14:textId="77777777" w:rsidR="000A2758" w:rsidRDefault="000A2758" w:rsidP="00C635C9">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1BC31D1D" w14:textId="77777777" w:rsidR="000A2758" w:rsidRDefault="000A2758" w:rsidP="00C635C9">
            <w:pPr>
              <w:pStyle w:val="TAL"/>
            </w:pPr>
            <w:r>
              <w:t>Check: Does the UE (MCPTT client) correctly perform procedure 'MCPTT CO session establishment/modification without provisional responses other than 100 Trying' as described in TS 36.579-1 [2] Table 5.3A.1.3-1 to establish a remotely initiated ambient listening call without implicit floor control according to option a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27409CF5" w14:textId="77777777" w:rsidR="000A2758" w:rsidRDefault="000A2758"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4D2180D" w14:textId="77777777" w:rsidR="000A2758" w:rsidRDefault="000A2758" w:rsidP="00C635C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AF19BA4" w14:textId="77777777" w:rsidR="000A2758" w:rsidRDefault="000A2758" w:rsidP="00C635C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1ECB23A" w14:textId="77777777" w:rsidR="000A2758" w:rsidRDefault="000A2758" w:rsidP="00C635C9">
            <w:pPr>
              <w:pStyle w:val="TAC"/>
            </w:pPr>
            <w:r>
              <w:t>P</w:t>
            </w:r>
          </w:p>
        </w:tc>
      </w:tr>
      <w:tr w:rsidR="000A2758" w14:paraId="47C07736"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153C3AC2" w14:textId="77777777" w:rsidR="000A2758" w:rsidRDefault="000A2758" w:rsidP="00C635C9">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42A6E61D" w14:textId="77777777" w:rsidR="000A2758" w:rsidRDefault="000A2758" w:rsidP="00C635C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17D6C4DF" w14:textId="77777777" w:rsidR="000A2758" w:rsidRDefault="000A2758"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54B6CCA" w14:textId="77777777" w:rsidR="000A2758" w:rsidRDefault="000A2758" w:rsidP="00C635C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99949B0" w14:textId="77777777" w:rsidR="000A2758" w:rsidRDefault="000A2758"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8ACC9A4" w14:textId="77777777" w:rsidR="000A2758" w:rsidRDefault="000A2758" w:rsidP="00C635C9">
            <w:pPr>
              <w:pStyle w:val="TAC"/>
            </w:pPr>
            <w:r>
              <w:t>-</w:t>
            </w:r>
          </w:p>
        </w:tc>
      </w:tr>
      <w:tr w:rsidR="000A2758" w14:paraId="3C73D043"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3DAA3C44" w14:textId="77777777" w:rsidR="000A2758" w:rsidRDefault="000A2758" w:rsidP="00C635C9">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46D6DAE3" w14:textId="77777777" w:rsidR="000A2758" w:rsidRDefault="000A2758" w:rsidP="00C635C9">
            <w:pPr>
              <w:pStyle w:val="TAL"/>
            </w:pPr>
            <w:r>
              <w:t xml:space="preserve">The SS (MCPTT server) sends a </w:t>
            </w:r>
            <w:r>
              <w:rPr>
                <w:lang w:eastAsia="ko-KR"/>
              </w:rPr>
              <w:t>Floor Taken message</w:t>
            </w:r>
            <w:r>
              <w:t xml:space="preserve"> with the Permission to Request the Floor field set to '0'</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B981CAB" w14:textId="77777777" w:rsidR="000A2758" w:rsidRDefault="000A2758" w:rsidP="00C635C9">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5909CAB" w14:textId="77777777" w:rsidR="000A2758" w:rsidRDefault="000A2758" w:rsidP="00C635C9">
            <w:pPr>
              <w:pStyle w:val="TAL"/>
              <w:rPr>
                <w:lang w:eastAsia="ko-KR"/>
              </w:rPr>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27D73014" w14:textId="77777777" w:rsidR="000A2758" w:rsidRDefault="000A2758"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55C2E95" w14:textId="77777777" w:rsidR="000A2758" w:rsidRDefault="000A2758" w:rsidP="00C635C9">
            <w:pPr>
              <w:pStyle w:val="TAC"/>
            </w:pPr>
            <w:r>
              <w:t>-</w:t>
            </w:r>
          </w:p>
        </w:tc>
      </w:tr>
      <w:tr w:rsidR="000A2758" w14:paraId="03B205CF"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420974C7" w14:textId="77777777" w:rsidR="000A2758" w:rsidRDefault="000A2758" w:rsidP="00C635C9">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7FD1D958" w14:textId="77777777" w:rsidR="000A2758" w:rsidRDefault="000A2758" w:rsidP="00C635C9">
            <w:pPr>
              <w:pStyle w:val="TAL"/>
            </w:pPr>
            <w:r>
              <w:t>Check: Does the UE (MCPTT client) notify the user that the remotely initiated ambient listening call has been established?</w:t>
            </w:r>
          </w:p>
          <w:p w14:paraId="308C0A1E" w14:textId="77777777" w:rsidR="000A2758" w:rsidRDefault="000A2758"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76CF233" w14:textId="77777777" w:rsidR="000A2758" w:rsidRDefault="000A2758"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9944512" w14:textId="77777777" w:rsidR="000A2758" w:rsidRDefault="000A2758"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82ACCBC" w14:textId="77777777" w:rsidR="000A2758" w:rsidRDefault="000A2758" w:rsidP="00C635C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CFD1241" w14:textId="77777777" w:rsidR="000A2758" w:rsidRDefault="000A2758" w:rsidP="00C635C9">
            <w:pPr>
              <w:pStyle w:val="TAC"/>
            </w:pPr>
            <w:r>
              <w:t>P</w:t>
            </w:r>
          </w:p>
        </w:tc>
      </w:tr>
      <w:tr w:rsidR="000A2758" w14:paraId="1CB872FB"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5F958088" w14:textId="77777777" w:rsidR="000A2758" w:rsidRDefault="000A2758" w:rsidP="00C635C9">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0570D34D" w14:textId="77777777" w:rsidR="000A2758" w:rsidRDefault="000A2758" w:rsidP="00C635C9">
            <w:pPr>
              <w:pStyle w:val="TAL"/>
            </w:pPr>
            <w:r>
              <w:t>Make the UE (MCPTT client) request the floor.</w:t>
            </w:r>
          </w:p>
          <w:p w14:paraId="5466E80B" w14:textId="77777777" w:rsidR="000A2758" w:rsidRDefault="000A2758"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AE0DB3F" w14:textId="77777777" w:rsidR="000A2758" w:rsidRDefault="000A2758"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F47ACEB" w14:textId="77777777" w:rsidR="000A2758" w:rsidRDefault="000A2758" w:rsidP="00C635C9">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2BC19395" w14:textId="77777777" w:rsidR="000A2758" w:rsidRDefault="000A2758"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47774C" w14:textId="77777777" w:rsidR="000A2758" w:rsidRDefault="000A2758" w:rsidP="00C635C9">
            <w:pPr>
              <w:pStyle w:val="TAC"/>
            </w:pPr>
            <w:r>
              <w:t>-</w:t>
            </w:r>
          </w:p>
        </w:tc>
      </w:tr>
      <w:tr w:rsidR="000A2758" w14:paraId="5F481C52"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6B1FCEE3" w14:textId="77777777" w:rsidR="000A2758" w:rsidRDefault="000A2758" w:rsidP="00C635C9">
            <w:pPr>
              <w:pStyle w:val="TAC"/>
            </w:pPr>
            <w:r>
              <w:t>6A</w:t>
            </w:r>
          </w:p>
        </w:tc>
        <w:tc>
          <w:tcPr>
            <w:tcW w:w="3968" w:type="dxa"/>
            <w:tcBorders>
              <w:top w:val="single" w:sz="4" w:space="0" w:color="auto"/>
              <w:left w:val="single" w:sz="4" w:space="0" w:color="auto"/>
              <w:bottom w:val="single" w:sz="4" w:space="0" w:color="auto"/>
              <w:right w:val="single" w:sz="4" w:space="0" w:color="auto"/>
            </w:tcBorders>
            <w:hideMark/>
          </w:tcPr>
          <w:p w14:paraId="3E50D426" w14:textId="77777777" w:rsidR="000A2758" w:rsidRDefault="000A2758" w:rsidP="00C635C9">
            <w:pPr>
              <w:pStyle w:val="TAL"/>
            </w:pPr>
            <w: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3DE78F0B" w14:textId="77777777" w:rsidR="000A2758" w:rsidRDefault="000A2758" w:rsidP="00C635C9">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7677FA5" w14:textId="77777777" w:rsidR="000A2758" w:rsidRDefault="000A2758" w:rsidP="00C635C9">
            <w:pPr>
              <w:pStyle w:val="TAL"/>
            </w:pPr>
            <w:r>
              <w:t>Floor Request</w:t>
            </w:r>
          </w:p>
        </w:tc>
        <w:tc>
          <w:tcPr>
            <w:tcW w:w="565" w:type="dxa"/>
            <w:tcBorders>
              <w:top w:val="single" w:sz="4" w:space="0" w:color="auto"/>
              <w:left w:val="single" w:sz="4" w:space="0" w:color="auto"/>
              <w:bottom w:val="single" w:sz="4" w:space="0" w:color="auto"/>
              <w:right w:val="single" w:sz="4" w:space="0" w:color="auto"/>
            </w:tcBorders>
            <w:hideMark/>
          </w:tcPr>
          <w:p w14:paraId="5898D74C" w14:textId="77777777" w:rsidR="000A2758" w:rsidRDefault="000A2758" w:rsidP="00C635C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A887046" w14:textId="77777777" w:rsidR="000A2758" w:rsidRDefault="000A2758" w:rsidP="00C635C9">
            <w:pPr>
              <w:pStyle w:val="TAC"/>
            </w:pPr>
            <w:r>
              <w:t>F</w:t>
            </w:r>
          </w:p>
        </w:tc>
      </w:tr>
      <w:tr w:rsidR="000A2758" w14:paraId="513B51D2"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6C736F65" w14:textId="77777777" w:rsidR="000A2758" w:rsidRDefault="000A2758" w:rsidP="00C635C9">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23856E54" w14:textId="77777777" w:rsidR="000A2758" w:rsidRDefault="000A2758" w:rsidP="00C635C9">
            <w:pPr>
              <w:pStyle w:val="TAL"/>
            </w:pPr>
            <w:r>
              <w:t>Make the UE (MCPTT client) release the call.</w:t>
            </w:r>
          </w:p>
          <w:p w14:paraId="50E65113" w14:textId="77777777" w:rsidR="000A2758" w:rsidRDefault="000A2758"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EC12776" w14:textId="77777777" w:rsidR="000A2758" w:rsidRDefault="000A2758"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313A060" w14:textId="77777777" w:rsidR="000A2758" w:rsidRDefault="000A2758"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2FC59CA" w14:textId="77777777" w:rsidR="000A2758" w:rsidRDefault="000A2758"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0D8F33" w14:textId="77777777" w:rsidR="000A2758" w:rsidRDefault="000A2758" w:rsidP="00C635C9">
            <w:pPr>
              <w:pStyle w:val="TAC"/>
            </w:pPr>
            <w:r>
              <w:t>-</w:t>
            </w:r>
          </w:p>
        </w:tc>
      </w:tr>
      <w:tr w:rsidR="000A2758" w14:paraId="28051B7E"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6BBECB44" w14:textId="77777777" w:rsidR="000A2758" w:rsidRDefault="000A2758" w:rsidP="00C635C9">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1188D1B6" w14:textId="77777777" w:rsidR="000A2758" w:rsidRDefault="000A2758" w:rsidP="00C635C9">
            <w:pPr>
              <w:pStyle w:val="TAL"/>
            </w:pPr>
            <w:r>
              <w:t xml:space="preserve">Check: Does the UE (MCPTT client) correctly perform procedure 'MCX CO call release' </w:t>
            </w:r>
            <w:r>
              <w:rPr>
                <w:rFonts w:eastAsia="Calibri"/>
              </w:rPr>
              <w:t xml:space="preserve">as described in </w:t>
            </w:r>
            <w:r>
              <w:t>TS 36.579-1 [2] Table 5.3.10.3-1</w:t>
            </w:r>
            <w:r>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48E1FD12" w14:textId="77777777" w:rsidR="000A2758" w:rsidRDefault="000A2758"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0B68018" w14:textId="77777777" w:rsidR="000A2758" w:rsidRDefault="000A2758"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45CE96B" w14:textId="77777777" w:rsidR="000A2758" w:rsidRDefault="000A2758" w:rsidP="00C635C9">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B737966" w14:textId="77777777" w:rsidR="000A2758" w:rsidRDefault="000A2758" w:rsidP="00C635C9">
            <w:pPr>
              <w:pStyle w:val="TAC"/>
            </w:pPr>
            <w:r>
              <w:t>P</w:t>
            </w:r>
          </w:p>
        </w:tc>
      </w:tr>
      <w:tr w:rsidR="000A2758" w14:paraId="6730FA3D"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66FC77A7" w14:textId="77777777" w:rsidR="000A2758" w:rsidRDefault="000A2758" w:rsidP="00C635C9">
            <w:pPr>
              <w:pStyle w:val="TAC"/>
            </w:pPr>
            <w:r>
              <w:t>9-10</w:t>
            </w:r>
          </w:p>
        </w:tc>
        <w:tc>
          <w:tcPr>
            <w:tcW w:w="3968" w:type="dxa"/>
            <w:tcBorders>
              <w:top w:val="single" w:sz="4" w:space="0" w:color="auto"/>
              <w:left w:val="single" w:sz="4" w:space="0" w:color="auto"/>
              <w:bottom w:val="single" w:sz="4" w:space="0" w:color="auto"/>
              <w:right w:val="single" w:sz="4" w:space="0" w:color="auto"/>
            </w:tcBorders>
            <w:hideMark/>
          </w:tcPr>
          <w:p w14:paraId="7E873B6C" w14:textId="77777777" w:rsidR="000A2758" w:rsidRDefault="000A2758" w:rsidP="00C635C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4FFA4CF" w14:textId="77777777" w:rsidR="000A2758" w:rsidRDefault="000A2758"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E62555D" w14:textId="77777777" w:rsidR="000A2758" w:rsidRDefault="000A2758"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D71CB85" w14:textId="77777777" w:rsidR="000A2758" w:rsidRDefault="000A2758"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199752D" w14:textId="77777777" w:rsidR="000A2758" w:rsidRDefault="000A2758" w:rsidP="00C635C9">
            <w:pPr>
              <w:pStyle w:val="TAC"/>
            </w:pPr>
            <w:r>
              <w:t>-</w:t>
            </w:r>
          </w:p>
        </w:tc>
      </w:tr>
      <w:tr w:rsidR="000A2758" w14:paraId="0BA1185A"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5CFCED85" w14:textId="77777777" w:rsidR="000A2758" w:rsidRDefault="000A2758" w:rsidP="00C635C9">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6E30EEB7" w14:textId="77777777" w:rsidR="000A2758" w:rsidRDefault="000A2758" w:rsidP="00C635C9">
            <w:pPr>
              <w:pStyle w:val="TAL"/>
            </w:pPr>
            <w:r>
              <w:t>Make the UE (MCPTT client) request the establishment of a remotely initiated ambient listening call to user B.</w:t>
            </w:r>
          </w:p>
          <w:p w14:paraId="6642D5CB" w14:textId="77777777" w:rsidR="000A2758" w:rsidRDefault="000A2758" w:rsidP="00C635C9">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2D10BB91" w14:textId="77777777" w:rsidR="000A2758" w:rsidRDefault="000A2758"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5F875F3" w14:textId="77777777" w:rsidR="000A2758" w:rsidRDefault="000A2758" w:rsidP="00C635C9">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57D1E808" w14:textId="77777777" w:rsidR="000A2758" w:rsidRDefault="000A2758"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BF6562" w14:textId="77777777" w:rsidR="000A2758" w:rsidRDefault="000A2758" w:rsidP="00C635C9">
            <w:pPr>
              <w:pStyle w:val="TAC"/>
            </w:pPr>
            <w:r>
              <w:t>-</w:t>
            </w:r>
          </w:p>
        </w:tc>
      </w:tr>
      <w:tr w:rsidR="000A2758" w14:paraId="77D67FA9"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3E2FED91" w14:textId="77777777" w:rsidR="000A2758" w:rsidRDefault="000A2758" w:rsidP="00C635C9">
            <w:pPr>
              <w:pStyle w:val="TAC"/>
            </w:pPr>
            <w:r>
              <w:t>12</w:t>
            </w:r>
          </w:p>
        </w:tc>
        <w:tc>
          <w:tcPr>
            <w:tcW w:w="3968" w:type="dxa"/>
            <w:tcBorders>
              <w:top w:val="single" w:sz="4" w:space="0" w:color="auto"/>
              <w:left w:val="single" w:sz="4" w:space="0" w:color="auto"/>
              <w:bottom w:val="single" w:sz="4" w:space="0" w:color="auto"/>
              <w:right w:val="single" w:sz="4" w:space="0" w:color="auto"/>
            </w:tcBorders>
            <w:hideMark/>
          </w:tcPr>
          <w:p w14:paraId="4FB9A858" w14:textId="77777777" w:rsidR="000A2758" w:rsidRDefault="000A2758" w:rsidP="00C635C9">
            <w:pPr>
              <w:pStyle w:val="TAL"/>
            </w:pPr>
            <w:r>
              <w:t>Check: Does the UE (MCPTT client) correctly perform procedure 'MCPTT CO session establishment/modification without provisional responses other than 100 Trying' as described in TS 36.579-1 [2] Table 5.3A.1.3-1 to establish a remotely initiated ambient listening call without implicit floor control according to option a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207C1B8D" w14:textId="77777777" w:rsidR="000A2758" w:rsidRDefault="000A2758"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439B30F" w14:textId="77777777" w:rsidR="000A2758" w:rsidRDefault="000A2758" w:rsidP="00C635C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972130" w14:textId="77777777" w:rsidR="000A2758" w:rsidRDefault="000A2758" w:rsidP="00C635C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4E10700" w14:textId="77777777" w:rsidR="000A2758" w:rsidRDefault="000A2758" w:rsidP="00C635C9">
            <w:pPr>
              <w:pStyle w:val="TAC"/>
            </w:pPr>
            <w:r>
              <w:t>P</w:t>
            </w:r>
          </w:p>
        </w:tc>
      </w:tr>
      <w:tr w:rsidR="000A2758" w14:paraId="742C78F1"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7AEC6F8D" w14:textId="77777777" w:rsidR="000A2758" w:rsidRDefault="000A2758" w:rsidP="00C635C9">
            <w:pPr>
              <w:pStyle w:val="TAC"/>
            </w:pPr>
            <w:r>
              <w:t>13</w:t>
            </w:r>
          </w:p>
        </w:tc>
        <w:tc>
          <w:tcPr>
            <w:tcW w:w="3968" w:type="dxa"/>
            <w:tcBorders>
              <w:top w:val="single" w:sz="4" w:space="0" w:color="auto"/>
              <w:left w:val="single" w:sz="4" w:space="0" w:color="auto"/>
              <w:bottom w:val="single" w:sz="4" w:space="0" w:color="auto"/>
              <w:right w:val="single" w:sz="4" w:space="0" w:color="auto"/>
            </w:tcBorders>
            <w:hideMark/>
          </w:tcPr>
          <w:p w14:paraId="5B80697C" w14:textId="77777777" w:rsidR="000A2758" w:rsidRDefault="000A2758" w:rsidP="00C635C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685B9E39" w14:textId="77777777" w:rsidR="000A2758" w:rsidRDefault="000A2758"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DD1EB4B" w14:textId="77777777" w:rsidR="000A2758" w:rsidRDefault="000A2758" w:rsidP="00C635C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93C5605" w14:textId="77777777" w:rsidR="000A2758" w:rsidRDefault="000A2758"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ABCB304" w14:textId="77777777" w:rsidR="000A2758" w:rsidRDefault="000A2758" w:rsidP="00C635C9">
            <w:pPr>
              <w:pStyle w:val="TAC"/>
            </w:pPr>
            <w:r>
              <w:t>-</w:t>
            </w:r>
          </w:p>
        </w:tc>
      </w:tr>
      <w:tr w:rsidR="000A2758" w14:paraId="6AFF9BD5"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6928A33E" w14:textId="77777777" w:rsidR="000A2758" w:rsidRDefault="000A2758" w:rsidP="00C635C9">
            <w:pPr>
              <w:pStyle w:val="TAC"/>
            </w:pPr>
            <w:r>
              <w:t>14</w:t>
            </w:r>
          </w:p>
        </w:tc>
        <w:tc>
          <w:tcPr>
            <w:tcW w:w="3968" w:type="dxa"/>
            <w:tcBorders>
              <w:top w:val="single" w:sz="4" w:space="0" w:color="auto"/>
              <w:left w:val="single" w:sz="4" w:space="0" w:color="auto"/>
              <w:bottom w:val="single" w:sz="4" w:space="0" w:color="auto"/>
              <w:right w:val="single" w:sz="4" w:space="0" w:color="auto"/>
            </w:tcBorders>
            <w:hideMark/>
          </w:tcPr>
          <w:p w14:paraId="570B7EBA" w14:textId="77777777" w:rsidR="000A2758" w:rsidRDefault="000A2758" w:rsidP="00C635C9">
            <w:pPr>
              <w:pStyle w:val="TAL"/>
            </w:pPr>
            <w:r>
              <w:t xml:space="preserve">The SS (MCPTT server) sends a </w:t>
            </w:r>
            <w:r>
              <w:rPr>
                <w:lang w:eastAsia="ko-KR"/>
              </w:rPr>
              <w:t xml:space="preserve">Floor Taken message with </w:t>
            </w:r>
            <w:r>
              <w:t>the Permission to Request the Floor field set to '0'</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F09936A" w14:textId="77777777" w:rsidR="000A2758" w:rsidRDefault="000A2758" w:rsidP="00C635C9">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D692E49" w14:textId="77777777" w:rsidR="000A2758" w:rsidRDefault="000A2758" w:rsidP="00C635C9">
            <w:pPr>
              <w:pStyle w:val="TAL"/>
              <w:rPr>
                <w:lang w:eastAsia="ko-KR"/>
              </w:rPr>
            </w:pPr>
            <w:r>
              <w:rPr>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27218C33" w14:textId="77777777" w:rsidR="000A2758" w:rsidRDefault="000A2758"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D0C46A9" w14:textId="77777777" w:rsidR="000A2758" w:rsidRDefault="000A2758" w:rsidP="00C635C9">
            <w:pPr>
              <w:pStyle w:val="TAC"/>
            </w:pPr>
            <w:r>
              <w:t>-</w:t>
            </w:r>
          </w:p>
        </w:tc>
      </w:tr>
      <w:tr w:rsidR="000A2758" w14:paraId="1D4CEBFE"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6B0A1D6F" w14:textId="77777777" w:rsidR="000A2758" w:rsidRDefault="000A2758" w:rsidP="00C635C9">
            <w:pPr>
              <w:pStyle w:val="TAC"/>
            </w:pPr>
            <w:r>
              <w:t>15</w:t>
            </w:r>
          </w:p>
        </w:tc>
        <w:tc>
          <w:tcPr>
            <w:tcW w:w="3968" w:type="dxa"/>
            <w:tcBorders>
              <w:top w:val="single" w:sz="4" w:space="0" w:color="auto"/>
              <w:left w:val="single" w:sz="4" w:space="0" w:color="auto"/>
              <w:bottom w:val="single" w:sz="4" w:space="0" w:color="auto"/>
              <w:right w:val="single" w:sz="4" w:space="0" w:color="auto"/>
            </w:tcBorders>
            <w:hideMark/>
          </w:tcPr>
          <w:p w14:paraId="7E180A41" w14:textId="77777777" w:rsidR="000A2758" w:rsidRDefault="000A2758" w:rsidP="00C635C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B4E6535" w14:textId="77777777" w:rsidR="000A2758" w:rsidRDefault="000A2758"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98D9D5D" w14:textId="77777777" w:rsidR="000A2758" w:rsidRDefault="000A2758" w:rsidP="00C635C9">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18DABD0C" w14:textId="77777777" w:rsidR="000A2758" w:rsidRDefault="000A2758"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A933B0C" w14:textId="77777777" w:rsidR="000A2758" w:rsidRDefault="000A2758" w:rsidP="00C635C9">
            <w:pPr>
              <w:pStyle w:val="TAC"/>
            </w:pPr>
            <w:r>
              <w:t>-</w:t>
            </w:r>
          </w:p>
        </w:tc>
      </w:tr>
      <w:tr w:rsidR="000A2758" w14:paraId="0BA023E3"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2B061E54" w14:textId="77777777" w:rsidR="000A2758" w:rsidRDefault="000A2758" w:rsidP="00C635C9">
            <w:pPr>
              <w:pStyle w:val="TAC"/>
            </w:pPr>
            <w:r>
              <w:t>16</w:t>
            </w:r>
          </w:p>
        </w:tc>
        <w:tc>
          <w:tcPr>
            <w:tcW w:w="3968" w:type="dxa"/>
            <w:tcBorders>
              <w:top w:val="single" w:sz="4" w:space="0" w:color="auto"/>
              <w:left w:val="single" w:sz="4" w:space="0" w:color="auto"/>
              <w:bottom w:val="single" w:sz="4" w:space="0" w:color="auto"/>
              <w:right w:val="single" w:sz="4" w:space="0" w:color="auto"/>
            </w:tcBorders>
            <w:hideMark/>
          </w:tcPr>
          <w:p w14:paraId="24C6590E" w14:textId="77777777" w:rsidR="000A2758" w:rsidRDefault="000A2758" w:rsidP="00C635C9">
            <w:pPr>
              <w:pStyle w:val="TAL"/>
            </w:pPr>
            <w:r>
              <w:t xml:space="preserve">Check: </w:t>
            </w:r>
            <w:r>
              <w:rPr>
                <w:rFonts w:eastAsia="Calibri"/>
              </w:rPr>
              <w:t>Does the UE (MCPTT client) correctly perform procedure '</w:t>
            </w:r>
            <w:r>
              <w:t xml:space="preserve">MCX CT call release' </w:t>
            </w:r>
            <w:r>
              <w:rPr>
                <w:rFonts w:eastAsia="Calibri"/>
              </w:rPr>
              <w:t xml:space="preserve">as described in </w:t>
            </w:r>
            <w:r>
              <w:t>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68532E13" w14:textId="77777777" w:rsidR="000A2758" w:rsidRDefault="000A2758"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A1B6D63" w14:textId="77777777" w:rsidR="000A2758" w:rsidRDefault="000A2758"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9404AAD" w14:textId="77777777" w:rsidR="000A2758" w:rsidRDefault="000A2758" w:rsidP="00C635C9">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27DB546" w14:textId="77777777" w:rsidR="000A2758" w:rsidRDefault="000A2758" w:rsidP="00C635C9">
            <w:pPr>
              <w:pStyle w:val="TAC"/>
            </w:pPr>
            <w:r>
              <w:t>P</w:t>
            </w:r>
          </w:p>
        </w:tc>
      </w:tr>
      <w:tr w:rsidR="000A2758" w14:paraId="578D2925" w14:textId="77777777" w:rsidTr="00C635C9">
        <w:trPr>
          <w:cantSplit/>
        </w:trPr>
        <w:tc>
          <w:tcPr>
            <w:tcW w:w="534" w:type="dxa"/>
            <w:tcBorders>
              <w:top w:val="single" w:sz="4" w:space="0" w:color="auto"/>
              <w:left w:val="single" w:sz="4" w:space="0" w:color="auto"/>
              <w:bottom w:val="single" w:sz="4" w:space="0" w:color="auto"/>
              <w:right w:val="single" w:sz="4" w:space="0" w:color="auto"/>
            </w:tcBorders>
            <w:hideMark/>
          </w:tcPr>
          <w:p w14:paraId="198D6CB2" w14:textId="77777777" w:rsidR="000A2758" w:rsidRDefault="000A2758" w:rsidP="00C635C9">
            <w:pPr>
              <w:pStyle w:val="TAC"/>
            </w:pPr>
            <w:r>
              <w:t>17-18</w:t>
            </w:r>
          </w:p>
        </w:tc>
        <w:tc>
          <w:tcPr>
            <w:tcW w:w="3968" w:type="dxa"/>
            <w:tcBorders>
              <w:top w:val="single" w:sz="4" w:space="0" w:color="auto"/>
              <w:left w:val="single" w:sz="4" w:space="0" w:color="auto"/>
              <w:bottom w:val="single" w:sz="4" w:space="0" w:color="auto"/>
              <w:right w:val="single" w:sz="4" w:space="0" w:color="auto"/>
            </w:tcBorders>
            <w:hideMark/>
          </w:tcPr>
          <w:p w14:paraId="618FA91A" w14:textId="77777777" w:rsidR="000A2758" w:rsidRDefault="000A2758" w:rsidP="00C635C9">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5F572C60" w14:textId="77777777" w:rsidR="000A2758" w:rsidRDefault="000A2758" w:rsidP="00C635C9">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E4E483A" w14:textId="77777777" w:rsidR="000A2758" w:rsidRDefault="000A2758" w:rsidP="00C635C9">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C359B63" w14:textId="77777777" w:rsidR="000A2758" w:rsidRDefault="000A2758" w:rsidP="00C635C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F96CEEC" w14:textId="77777777" w:rsidR="000A2758" w:rsidRDefault="000A2758" w:rsidP="00C635C9">
            <w:pPr>
              <w:pStyle w:val="TAC"/>
            </w:pPr>
            <w:r>
              <w:t>-</w:t>
            </w:r>
          </w:p>
        </w:tc>
      </w:tr>
      <w:tr w:rsidR="000A2758" w14:paraId="3B81D3ED" w14:textId="77777777" w:rsidTr="00C635C9">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5D70628E" w14:textId="77777777" w:rsidR="000A2758" w:rsidRDefault="000A2758" w:rsidP="00C635C9">
            <w:pPr>
              <w:pStyle w:val="TAN"/>
            </w:pPr>
            <w:r>
              <w:rPr>
                <w:szCs w:val="22"/>
              </w:rPr>
              <w:t xml:space="preserve">NOTE 1: </w:t>
            </w:r>
            <w:r>
              <w:t>This is expected to be done via a suitable implementation dependent MMI.</w:t>
            </w:r>
          </w:p>
        </w:tc>
      </w:tr>
    </w:tbl>
    <w:p w14:paraId="7EAC0BFA" w14:textId="77777777" w:rsidR="000A2758" w:rsidRDefault="000A2758" w:rsidP="000A2758"/>
    <w:p w14:paraId="295470B4" w14:textId="77777777" w:rsidR="000A2758" w:rsidRDefault="000A2758" w:rsidP="000A2758">
      <w:pPr>
        <w:pStyle w:val="H6"/>
      </w:pPr>
      <w:r>
        <w:lastRenderedPageBreak/>
        <w:t>6.2.14.3.3</w:t>
      </w:r>
      <w:r>
        <w:tab/>
        <w:t>Specific message contents</w:t>
      </w:r>
    </w:p>
    <w:p w14:paraId="27747F09" w14:textId="77777777" w:rsidR="000A2758" w:rsidRDefault="000A2758" w:rsidP="000A2758">
      <w:pPr>
        <w:pStyle w:val="TH"/>
      </w:pPr>
      <w:r>
        <w:t xml:space="preserve">Table 6.2.14.3.3-1: </w:t>
      </w:r>
      <w:r>
        <w:rPr>
          <w:lang w:eastAsia="ko-KR"/>
        </w:rPr>
        <w:t>SIP INVITE</w:t>
      </w:r>
      <w:r>
        <w:t xml:space="preserve"> from the UE (Steps 2, 12, Table 6.2.14.3.2-1;</w:t>
      </w:r>
      <w:r>
        <w:b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A2758" w14:paraId="45CFFB52"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B3A4759" w14:textId="77777777" w:rsidR="000A2758" w:rsidRDefault="000A2758" w:rsidP="00C635C9">
            <w:pPr>
              <w:pStyle w:val="TAL"/>
            </w:pPr>
            <w:r>
              <w:t>Derivation Path: TS 36.579-1 [2], Table 5.5.2.5.1-1, condition PRIVATE-CALL</w:t>
            </w:r>
          </w:p>
        </w:tc>
      </w:tr>
      <w:tr w:rsidR="000A2758" w14:paraId="7D3BCFD9"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56E95866" w14:textId="77777777" w:rsidR="000A2758" w:rsidRDefault="000A2758"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0F11234" w14:textId="77777777" w:rsidR="000A2758" w:rsidRDefault="000A2758"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B5423DD" w14:textId="77777777" w:rsidR="000A2758" w:rsidRDefault="000A2758"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5F0C05B" w14:textId="77777777" w:rsidR="000A2758" w:rsidRDefault="000A2758"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010528E" w14:textId="77777777" w:rsidR="000A2758" w:rsidRDefault="000A2758" w:rsidP="00C635C9">
            <w:pPr>
              <w:pStyle w:val="TAH"/>
            </w:pPr>
            <w:r>
              <w:t>Condition</w:t>
            </w:r>
          </w:p>
        </w:tc>
      </w:tr>
      <w:tr w:rsidR="000A2758" w14:paraId="6450677E"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7AA1B5DC" w14:textId="77777777" w:rsidR="000A2758" w:rsidRPr="00303ED7" w:rsidRDefault="000A2758" w:rsidP="00C635C9">
            <w:pPr>
              <w:pStyle w:val="TAL"/>
              <w:rPr>
                <w:b/>
              </w:rPr>
            </w:pPr>
            <w:r w:rsidRPr="002C79AA">
              <w:rPr>
                <w:b/>
              </w:rPr>
              <w:t>Answer-Mode</w:t>
            </w:r>
          </w:p>
        </w:tc>
        <w:tc>
          <w:tcPr>
            <w:tcW w:w="2126" w:type="dxa"/>
            <w:tcBorders>
              <w:top w:val="single" w:sz="4" w:space="0" w:color="auto"/>
              <w:left w:val="single" w:sz="4" w:space="0" w:color="auto"/>
              <w:bottom w:val="single" w:sz="4" w:space="0" w:color="auto"/>
              <w:right w:val="single" w:sz="4" w:space="0" w:color="auto"/>
            </w:tcBorders>
            <w:hideMark/>
          </w:tcPr>
          <w:p w14:paraId="28CAA6D8" w14:textId="77777777" w:rsidR="000A2758" w:rsidRPr="00303ED7" w:rsidRDefault="000A2758" w:rsidP="00C635C9">
            <w:pPr>
              <w:pStyle w:val="TAL"/>
              <w:rPr>
                <w:b/>
              </w:rPr>
            </w:pPr>
            <w:r w:rsidRPr="002C79AA">
              <w:rPr>
                <w:b/>
              </w:rPr>
              <w:t>not present</w:t>
            </w:r>
          </w:p>
        </w:tc>
        <w:tc>
          <w:tcPr>
            <w:tcW w:w="2126" w:type="dxa"/>
            <w:tcBorders>
              <w:top w:val="single" w:sz="4" w:space="0" w:color="auto"/>
              <w:left w:val="single" w:sz="4" w:space="0" w:color="auto"/>
              <w:bottom w:val="single" w:sz="4" w:space="0" w:color="auto"/>
              <w:right w:val="single" w:sz="4" w:space="0" w:color="auto"/>
            </w:tcBorders>
          </w:tcPr>
          <w:p w14:paraId="016F71EE"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B72798D"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61ADD1A4" w14:textId="77777777" w:rsidR="000A2758" w:rsidRDefault="000A2758" w:rsidP="00C635C9">
            <w:pPr>
              <w:pStyle w:val="TAL"/>
            </w:pPr>
          </w:p>
        </w:tc>
      </w:tr>
      <w:tr w:rsidR="000A2758" w14:paraId="4377F666"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7B9F25EF" w14:textId="77777777" w:rsidR="000A2758" w:rsidRPr="00303ED7" w:rsidRDefault="000A2758" w:rsidP="00C635C9">
            <w:pPr>
              <w:pStyle w:val="TAL"/>
              <w:rPr>
                <w:b/>
              </w:rPr>
            </w:pPr>
            <w:r w:rsidRPr="002C79AA">
              <w:rPr>
                <w:b/>
              </w:rPr>
              <w:t>Priv-Answer-Mode</w:t>
            </w:r>
          </w:p>
        </w:tc>
        <w:tc>
          <w:tcPr>
            <w:tcW w:w="2126" w:type="dxa"/>
            <w:tcBorders>
              <w:top w:val="single" w:sz="4" w:space="0" w:color="auto"/>
              <w:left w:val="single" w:sz="4" w:space="0" w:color="auto"/>
              <w:bottom w:val="single" w:sz="4" w:space="0" w:color="auto"/>
              <w:right w:val="single" w:sz="4" w:space="0" w:color="auto"/>
            </w:tcBorders>
          </w:tcPr>
          <w:p w14:paraId="237F47DF"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64F50E33"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82EB2B7"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28AD772" w14:textId="77777777" w:rsidR="000A2758" w:rsidRDefault="000A2758" w:rsidP="00C635C9">
            <w:pPr>
              <w:pStyle w:val="TAL"/>
            </w:pPr>
          </w:p>
        </w:tc>
      </w:tr>
      <w:tr w:rsidR="000A2758" w14:paraId="022AEFAB"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6C34738E" w14:textId="77777777" w:rsidR="000A2758" w:rsidRDefault="000A2758" w:rsidP="00C635C9">
            <w:pPr>
              <w:pStyle w:val="TAL"/>
            </w:pPr>
            <w: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3341F9E2" w14:textId="77777777" w:rsidR="000A2758" w:rsidRDefault="000A2758" w:rsidP="00C635C9">
            <w:pPr>
              <w:pStyle w:val="TAL"/>
            </w:pPr>
            <w:r>
              <w:t>"Auto"</w:t>
            </w:r>
          </w:p>
        </w:tc>
        <w:tc>
          <w:tcPr>
            <w:tcW w:w="2126" w:type="dxa"/>
            <w:tcBorders>
              <w:top w:val="single" w:sz="4" w:space="0" w:color="auto"/>
              <w:left w:val="single" w:sz="4" w:space="0" w:color="auto"/>
              <w:bottom w:val="single" w:sz="4" w:space="0" w:color="auto"/>
              <w:right w:val="single" w:sz="4" w:space="0" w:color="auto"/>
            </w:tcBorders>
          </w:tcPr>
          <w:p w14:paraId="051C3124"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595E3FB"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257ECFA" w14:textId="77777777" w:rsidR="000A2758" w:rsidRDefault="000A2758" w:rsidP="00C635C9">
            <w:pPr>
              <w:pStyle w:val="TAL"/>
            </w:pPr>
          </w:p>
        </w:tc>
      </w:tr>
      <w:tr w:rsidR="000A2758" w14:paraId="159902C3"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4439131E" w14:textId="77777777" w:rsidR="000A2758" w:rsidRDefault="000A2758" w:rsidP="00C635C9">
            <w:pPr>
              <w:pStyle w:val="TAL"/>
            </w:pPr>
            <w: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5C9F45E0" w14:textId="77777777" w:rsidR="000A2758" w:rsidRDefault="000A2758" w:rsidP="00C635C9">
            <w:pPr>
              <w:pStyle w:val="TAL"/>
            </w:pPr>
            <w:r>
              <w:rPr>
                <w:iCs/>
              </w:rPr>
              <w:t>“</w:t>
            </w:r>
            <w:r>
              <w:t>require”</w:t>
            </w:r>
          </w:p>
        </w:tc>
        <w:tc>
          <w:tcPr>
            <w:tcW w:w="2126" w:type="dxa"/>
            <w:tcBorders>
              <w:top w:val="single" w:sz="4" w:space="0" w:color="auto"/>
              <w:left w:val="single" w:sz="4" w:space="0" w:color="auto"/>
              <w:bottom w:val="single" w:sz="4" w:space="0" w:color="auto"/>
              <w:right w:val="single" w:sz="4" w:space="0" w:color="auto"/>
            </w:tcBorders>
          </w:tcPr>
          <w:p w14:paraId="65488EB8"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B981BB6"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056BDA0E" w14:textId="77777777" w:rsidR="000A2758" w:rsidRDefault="000A2758" w:rsidP="00C635C9">
            <w:pPr>
              <w:pStyle w:val="TAL"/>
            </w:pPr>
          </w:p>
        </w:tc>
      </w:tr>
      <w:tr w:rsidR="000A2758" w14:paraId="03F2ECF6"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2A0BA4BE" w14:textId="77777777" w:rsidR="000A2758" w:rsidRPr="00303ED7" w:rsidRDefault="000A2758" w:rsidP="00C635C9">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1BBBE5D1"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126C3FC5"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DD72EEC"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3300314" w14:textId="77777777" w:rsidR="000A2758" w:rsidRDefault="000A2758" w:rsidP="00C635C9">
            <w:pPr>
              <w:pStyle w:val="TAL"/>
            </w:pPr>
          </w:p>
        </w:tc>
      </w:tr>
      <w:tr w:rsidR="000A2758" w14:paraId="0241E466"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7952EA" w14:textId="77777777" w:rsidR="000A2758" w:rsidRDefault="000A2758" w:rsidP="00C635C9">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E6EA1AA"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53CDB9C" w14:textId="77777777" w:rsidR="000A2758" w:rsidRPr="00303ED7" w:rsidRDefault="000A2758" w:rsidP="00C635C9">
            <w:pPr>
              <w:pStyle w:val="TAL"/>
              <w:rPr>
                <w:b/>
              </w:rPr>
            </w:pPr>
            <w:r w:rsidRPr="002C79AA">
              <w:rPr>
                <w:b/>
              </w:rPr>
              <w:t>SDP Message</w:t>
            </w:r>
          </w:p>
        </w:tc>
        <w:tc>
          <w:tcPr>
            <w:tcW w:w="1418" w:type="dxa"/>
            <w:tcBorders>
              <w:top w:val="single" w:sz="4" w:space="0" w:color="auto"/>
              <w:left w:val="single" w:sz="4" w:space="0" w:color="auto"/>
              <w:bottom w:val="single" w:sz="4" w:space="0" w:color="auto"/>
              <w:right w:val="single" w:sz="4" w:space="0" w:color="auto"/>
            </w:tcBorders>
          </w:tcPr>
          <w:p w14:paraId="1AC1DC3F"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A2B17EF" w14:textId="77777777" w:rsidR="000A2758" w:rsidRDefault="000A2758" w:rsidP="00C635C9">
            <w:pPr>
              <w:pStyle w:val="TAL"/>
            </w:pPr>
          </w:p>
        </w:tc>
      </w:tr>
      <w:tr w:rsidR="000A2758" w14:paraId="6EB89F84"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4E3D5DA" w14:textId="77777777" w:rsidR="000A2758" w:rsidRDefault="000A2758" w:rsidP="00C635C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8FD9E6" w14:textId="77777777" w:rsidR="000A2758" w:rsidRDefault="000A2758" w:rsidP="00C635C9">
            <w:pPr>
              <w:pStyle w:val="TAL"/>
            </w:pPr>
            <w:r>
              <w:t>SDP Message as described in Table 6.2.14.3.3-3</w:t>
            </w:r>
          </w:p>
        </w:tc>
        <w:tc>
          <w:tcPr>
            <w:tcW w:w="2126" w:type="dxa"/>
            <w:tcBorders>
              <w:top w:val="single" w:sz="4" w:space="0" w:color="auto"/>
              <w:left w:val="single" w:sz="4" w:space="0" w:color="auto"/>
              <w:bottom w:val="single" w:sz="4" w:space="0" w:color="auto"/>
              <w:right w:val="single" w:sz="4" w:space="0" w:color="auto"/>
            </w:tcBorders>
          </w:tcPr>
          <w:p w14:paraId="60A724E5"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073F44F4"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144FD5D" w14:textId="77777777" w:rsidR="000A2758" w:rsidRDefault="000A2758" w:rsidP="00C635C9">
            <w:pPr>
              <w:pStyle w:val="TAL"/>
            </w:pPr>
          </w:p>
        </w:tc>
      </w:tr>
      <w:tr w:rsidR="000A2758" w14:paraId="4713E9DA"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BCC76C7" w14:textId="77777777" w:rsidR="000A2758" w:rsidRDefault="000A2758" w:rsidP="00C635C9">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DF57275"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C34B4E4" w14:textId="77777777" w:rsidR="000A2758" w:rsidRPr="00303ED7" w:rsidRDefault="000A2758" w:rsidP="00C635C9">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4D0C661E"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FB67E30" w14:textId="77777777" w:rsidR="000A2758" w:rsidRDefault="000A2758" w:rsidP="00C635C9">
            <w:pPr>
              <w:pStyle w:val="TAL"/>
            </w:pPr>
          </w:p>
        </w:tc>
      </w:tr>
      <w:tr w:rsidR="000A2758" w14:paraId="7FAB9DBE"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1FF381E" w14:textId="77777777" w:rsidR="000A2758" w:rsidRDefault="000A2758" w:rsidP="00C635C9">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18D4A2" w14:textId="77777777" w:rsidR="000A2758" w:rsidRDefault="000A2758" w:rsidP="00C635C9">
            <w:pPr>
              <w:pStyle w:val="TAL"/>
            </w:pPr>
            <w:r>
              <w:t>MCPTT-Info as described in Table 6.2.14.3.3-2</w:t>
            </w:r>
          </w:p>
        </w:tc>
        <w:tc>
          <w:tcPr>
            <w:tcW w:w="2126" w:type="dxa"/>
            <w:tcBorders>
              <w:top w:val="single" w:sz="4" w:space="0" w:color="auto"/>
              <w:left w:val="single" w:sz="4" w:space="0" w:color="auto"/>
              <w:bottom w:val="single" w:sz="4" w:space="0" w:color="auto"/>
              <w:right w:val="single" w:sz="4" w:space="0" w:color="auto"/>
            </w:tcBorders>
          </w:tcPr>
          <w:p w14:paraId="2EA1F663"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675FBE6"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74D686B" w14:textId="77777777" w:rsidR="000A2758" w:rsidRDefault="000A2758" w:rsidP="00C635C9">
            <w:pPr>
              <w:pStyle w:val="TAL"/>
            </w:pPr>
          </w:p>
        </w:tc>
      </w:tr>
    </w:tbl>
    <w:p w14:paraId="75CF9029" w14:textId="77777777" w:rsidR="000A2758" w:rsidRDefault="000A2758" w:rsidP="000A2758"/>
    <w:p w14:paraId="36DA64C3" w14:textId="77777777" w:rsidR="000A2758" w:rsidRDefault="000A2758" w:rsidP="000A2758">
      <w:pPr>
        <w:pStyle w:val="TH"/>
      </w:pPr>
      <w:r>
        <w:t xml:space="preserve">Table 6.2.14.3.3-2: </w:t>
      </w:r>
      <w:r>
        <w:rPr>
          <w:lang w:eastAsia="ko-KR"/>
        </w:rPr>
        <w:t>MCPTT-Info in SIP INVITE</w:t>
      </w:r>
      <w:r>
        <w:t xml:space="preserve"> (Table 6.2.14.3.3-1)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A2758" w14:paraId="2281A636"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3586E05" w14:textId="77777777" w:rsidR="000A2758" w:rsidRDefault="000A2758" w:rsidP="00C635C9">
            <w:pPr>
              <w:pStyle w:val="TAL"/>
            </w:pPr>
            <w:r>
              <w:t>Derivation Path: TS 36.579-1 [2], Table 5.5.3.2.1-1, condition PRIVATE-CALL, INVITE_REFER</w:t>
            </w:r>
          </w:p>
        </w:tc>
      </w:tr>
      <w:tr w:rsidR="000A2758" w14:paraId="08E07E26"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62D22AC6" w14:textId="77777777" w:rsidR="000A2758" w:rsidRDefault="000A2758"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3BFE0DF" w14:textId="77777777" w:rsidR="000A2758" w:rsidRDefault="000A2758"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32296EA" w14:textId="77777777" w:rsidR="000A2758" w:rsidRDefault="000A2758"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10468EC" w14:textId="77777777" w:rsidR="000A2758" w:rsidRDefault="000A2758"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139FE5F" w14:textId="77777777" w:rsidR="000A2758" w:rsidRDefault="000A2758" w:rsidP="00C635C9">
            <w:pPr>
              <w:pStyle w:val="TAH"/>
            </w:pPr>
            <w:r>
              <w:t>Condition</w:t>
            </w:r>
          </w:p>
        </w:tc>
      </w:tr>
      <w:tr w:rsidR="000A2758" w14:paraId="5D1B7282"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54200B" w14:textId="77777777" w:rsidR="000A2758" w:rsidRDefault="000A2758" w:rsidP="00C635C9">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15E0E3A"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7054A4CE"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A435597" w14:textId="77777777" w:rsidR="000A2758" w:rsidRDefault="000A2758" w:rsidP="00C635C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4376B49" w14:textId="77777777" w:rsidR="000A2758" w:rsidRDefault="000A2758" w:rsidP="00C635C9">
            <w:pPr>
              <w:pStyle w:val="TAL"/>
            </w:pPr>
          </w:p>
        </w:tc>
      </w:tr>
      <w:tr w:rsidR="000A2758" w14:paraId="39D1CF52"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104DEC4" w14:textId="77777777" w:rsidR="000A2758" w:rsidRDefault="000A2758" w:rsidP="00C635C9">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32E2AA25"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3CA615F9"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AA5D034" w14:textId="77777777" w:rsidR="000A2758" w:rsidRDefault="000A2758" w:rsidP="00C635C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6313BD9" w14:textId="77777777" w:rsidR="000A2758" w:rsidRDefault="000A2758" w:rsidP="00C635C9">
            <w:pPr>
              <w:pStyle w:val="TAL"/>
            </w:pPr>
          </w:p>
        </w:tc>
      </w:tr>
      <w:tr w:rsidR="000A2758" w14:paraId="46906171" w14:textId="77777777" w:rsidTr="00C635C9">
        <w:trPr>
          <w:jc w:val="center"/>
        </w:trPr>
        <w:tc>
          <w:tcPr>
            <w:tcW w:w="2836" w:type="dxa"/>
            <w:tcBorders>
              <w:top w:val="single" w:sz="4" w:space="0" w:color="auto"/>
              <w:left w:val="single" w:sz="4" w:space="0" w:color="auto"/>
              <w:bottom w:val="nil"/>
              <w:right w:val="single" w:sz="4" w:space="0" w:color="auto"/>
            </w:tcBorders>
            <w:vAlign w:val="center"/>
            <w:hideMark/>
          </w:tcPr>
          <w:p w14:paraId="410B4E50" w14:textId="77777777" w:rsidR="000A2758" w:rsidRDefault="000A2758" w:rsidP="00C635C9">
            <w:pPr>
              <w:pStyle w:val="TAL"/>
            </w:pPr>
            <w: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9C81E83" w14:textId="77777777" w:rsidR="000A2758" w:rsidRDefault="000A2758" w:rsidP="00C635C9">
            <w:pPr>
              <w:pStyle w:val="TAL"/>
            </w:pPr>
            <w:r>
              <w:t>"ambient-listening"</w:t>
            </w:r>
          </w:p>
        </w:tc>
        <w:tc>
          <w:tcPr>
            <w:tcW w:w="2126" w:type="dxa"/>
            <w:tcBorders>
              <w:top w:val="single" w:sz="4" w:space="0" w:color="auto"/>
              <w:left w:val="single" w:sz="4" w:space="0" w:color="auto"/>
              <w:bottom w:val="single" w:sz="4" w:space="0" w:color="auto"/>
              <w:right w:val="single" w:sz="4" w:space="0" w:color="auto"/>
            </w:tcBorders>
          </w:tcPr>
          <w:p w14:paraId="3D47846C"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BAFEE3C" w14:textId="77777777" w:rsidR="000A2758" w:rsidRDefault="000A2758" w:rsidP="00C635C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7536D2F" w14:textId="77777777" w:rsidR="000A2758" w:rsidRDefault="000A2758" w:rsidP="00C635C9">
            <w:pPr>
              <w:pStyle w:val="TAL"/>
            </w:pPr>
          </w:p>
        </w:tc>
      </w:tr>
      <w:tr w:rsidR="000A2758" w14:paraId="26051947" w14:textId="77777777" w:rsidTr="00C635C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F6FCD3" w14:textId="77777777" w:rsidR="000A2758" w:rsidRDefault="000A2758" w:rsidP="00C635C9">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3D4DFD26"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73F5741E"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A749085" w14:textId="77777777" w:rsidR="000A2758" w:rsidRDefault="000A2758" w:rsidP="00C635C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4D90E44" w14:textId="77777777" w:rsidR="000A2758" w:rsidRDefault="000A2758" w:rsidP="00C635C9">
            <w:pPr>
              <w:pStyle w:val="TAL"/>
            </w:pPr>
          </w:p>
        </w:tc>
      </w:tr>
      <w:tr w:rsidR="000A2758" w14:paraId="161E56D7" w14:textId="77777777" w:rsidTr="000A275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A772B7" w14:textId="77777777" w:rsidR="000A2758" w:rsidRDefault="000A2758" w:rsidP="00C635C9">
            <w:pPr>
              <w:pStyle w:val="TAL"/>
            </w:pPr>
            <w: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2EE8999E" w14:textId="77777777" w:rsidR="000A2758" w:rsidRDefault="000A2758" w:rsidP="00C635C9">
            <w:pPr>
              <w:pStyle w:val="TAL"/>
            </w:pPr>
            <w:r>
              <w:t>"remote-</w:t>
            </w:r>
            <w:proofErr w:type="spellStart"/>
            <w:r>
              <w:t>init</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2C5A12A6" w14:textId="56B8BC1F" w:rsidR="000A2758" w:rsidRDefault="000A2758" w:rsidP="00C635C9">
            <w:pPr>
              <w:pStyle w:val="TAL"/>
            </w:pPr>
            <w:del w:id="14" w:author="MCC160" w:date="2023-07-13T13:04:00Z">
              <w:r w:rsidDel="000A2758">
                <w:delText>The anyExt field may contain other values - these need not be checked</w:delText>
              </w:r>
            </w:del>
          </w:p>
        </w:tc>
        <w:tc>
          <w:tcPr>
            <w:tcW w:w="1418" w:type="dxa"/>
            <w:tcBorders>
              <w:top w:val="single" w:sz="4" w:space="0" w:color="auto"/>
              <w:left w:val="single" w:sz="4" w:space="0" w:color="auto"/>
              <w:bottom w:val="single" w:sz="4" w:space="0" w:color="auto"/>
              <w:right w:val="single" w:sz="4" w:space="0" w:color="auto"/>
            </w:tcBorders>
          </w:tcPr>
          <w:p w14:paraId="168A3263" w14:textId="77777777" w:rsidR="000A2758" w:rsidRDefault="000A2758" w:rsidP="00C635C9">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EBBCFC3" w14:textId="77777777" w:rsidR="000A2758" w:rsidRDefault="000A2758" w:rsidP="00C635C9">
            <w:pPr>
              <w:pStyle w:val="TAL"/>
            </w:pPr>
          </w:p>
        </w:tc>
      </w:tr>
    </w:tbl>
    <w:p w14:paraId="24F63845" w14:textId="77777777" w:rsidR="000A2758" w:rsidRDefault="000A2758" w:rsidP="000A2758"/>
    <w:p w14:paraId="14D97175" w14:textId="77777777" w:rsidR="000A2758" w:rsidRDefault="000A2758" w:rsidP="000A2758">
      <w:pPr>
        <w:pStyle w:val="TH"/>
      </w:pPr>
      <w:r>
        <w:t>Table 6.2.14.3.3-3: SDP Message</w:t>
      </w:r>
      <w:r>
        <w:rPr>
          <w:lang w:eastAsia="ko-KR"/>
        </w:rPr>
        <w:t xml:space="preserve"> in SIP INVITE</w:t>
      </w:r>
      <w:r>
        <w:t xml:space="preserve"> (Table 6.2.14.3.3-1)</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6"/>
        <w:gridCol w:w="2126"/>
        <w:gridCol w:w="1418"/>
        <w:gridCol w:w="1134"/>
      </w:tblGrid>
      <w:tr w:rsidR="000A2758" w14:paraId="27B4DB41" w14:textId="77777777" w:rsidTr="00C635C9">
        <w:trPr>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74E2466E" w14:textId="77777777" w:rsidR="000A2758" w:rsidRDefault="000A2758" w:rsidP="00C635C9">
            <w:pPr>
              <w:pStyle w:val="TAL"/>
            </w:pPr>
            <w:r>
              <w:t>Derivation Path: TS 36.579-1 [2], Table 5.5.3.1.1-1, condition PRIVATE-CALL, INITIAL_SDP_OFFER</w:t>
            </w:r>
          </w:p>
        </w:tc>
      </w:tr>
      <w:tr w:rsidR="000A2758" w14:paraId="7D70A7AF" w14:textId="77777777" w:rsidTr="00C635C9">
        <w:trPr>
          <w:jc w:val="center"/>
        </w:trPr>
        <w:tc>
          <w:tcPr>
            <w:tcW w:w="2833" w:type="dxa"/>
            <w:tcBorders>
              <w:top w:val="single" w:sz="4" w:space="0" w:color="auto"/>
              <w:left w:val="single" w:sz="4" w:space="0" w:color="auto"/>
              <w:bottom w:val="single" w:sz="4" w:space="0" w:color="auto"/>
              <w:right w:val="single" w:sz="4" w:space="0" w:color="auto"/>
            </w:tcBorders>
            <w:hideMark/>
          </w:tcPr>
          <w:p w14:paraId="604C18AA" w14:textId="77777777" w:rsidR="000A2758" w:rsidRDefault="000A2758"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5B199B" w14:textId="77777777" w:rsidR="000A2758" w:rsidRDefault="000A2758"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BF24612" w14:textId="77777777" w:rsidR="000A2758" w:rsidRDefault="000A2758"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876F68E" w14:textId="77777777" w:rsidR="000A2758" w:rsidRDefault="000A2758"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6DD9382" w14:textId="77777777" w:rsidR="000A2758" w:rsidRDefault="000A2758" w:rsidP="00C635C9">
            <w:pPr>
              <w:pStyle w:val="TAH"/>
            </w:pPr>
            <w:r>
              <w:t>Condition</w:t>
            </w:r>
          </w:p>
        </w:tc>
      </w:tr>
      <w:tr w:rsidR="000A2758" w14:paraId="0CADBAA3" w14:textId="77777777" w:rsidTr="00C635C9">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65DDCD06" w14:textId="77777777" w:rsidR="000A2758" w:rsidRPr="00303ED7" w:rsidRDefault="000A2758" w:rsidP="00C635C9">
            <w:pPr>
              <w:pStyle w:val="TAL"/>
              <w:rPr>
                <w:b/>
              </w:rPr>
            </w:pPr>
            <w:r w:rsidRPr="002C79A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90F411D"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941B886" w14:textId="77777777" w:rsidR="000A2758" w:rsidRPr="00303ED7" w:rsidRDefault="000A2758" w:rsidP="00C635C9">
            <w:pPr>
              <w:pStyle w:val="TAL"/>
              <w:rPr>
                <w:b/>
              </w:rPr>
            </w:pPr>
            <w:r w:rsidRPr="002C79AA">
              <w:rPr>
                <w:b/>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5950AEFD"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756169A" w14:textId="77777777" w:rsidR="000A2758" w:rsidRDefault="000A2758" w:rsidP="00C635C9">
            <w:pPr>
              <w:pStyle w:val="TAL"/>
            </w:pPr>
          </w:p>
        </w:tc>
      </w:tr>
      <w:tr w:rsidR="000A2758" w14:paraId="573995E9" w14:textId="77777777" w:rsidTr="00C635C9">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7FDDA487" w14:textId="77777777" w:rsidR="000A2758" w:rsidRPr="00303ED7" w:rsidRDefault="000A2758" w:rsidP="00C635C9">
            <w:pPr>
              <w:pStyle w:val="TAL"/>
              <w:rPr>
                <w:b/>
              </w:rPr>
            </w:pPr>
            <w:r w:rsidRPr="002C79A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74FDBA6A"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4E55996" w14:textId="77777777" w:rsidR="000A2758" w:rsidRDefault="000A2758" w:rsidP="00C635C9">
            <w:pPr>
              <w:pStyle w:val="TAL"/>
            </w:pPr>
            <w:r>
              <w:t>a=line</w:t>
            </w:r>
          </w:p>
          <w:p w14:paraId="2DAAAAAE" w14:textId="77777777" w:rsidR="000A2758" w:rsidRDefault="000A2758" w:rsidP="00C635C9">
            <w:pPr>
              <w:pStyle w:val="TAL"/>
            </w:pPr>
            <w:r>
              <w:t>attribute=</w:t>
            </w:r>
            <w:proofErr w:type="spellStart"/>
            <w: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0762B13A"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035B3A4" w14:textId="77777777" w:rsidR="000A2758" w:rsidRDefault="000A2758" w:rsidP="00C635C9">
            <w:pPr>
              <w:pStyle w:val="TAL"/>
            </w:pPr>
          </w:p>
        </w:tc>
      </w:tr>
      <w:tr w:rsidR="000A2758" w14:paraId="18A5618D" w14:textId="77777777" w:rsidTr="00C635C9">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5738E4E2" w14:textId="77777777" w:rsidR="000A2758" w:rsidRDefault="000A2758" w:rsidP="00C635C9">
            <w:pPr>
              <w:pStyle w:val="TAL"/>
            </w:pPr>
            <w:r>
              <w:t xml:space="preserve">    </w:t>
            </w:r>
            <w:proofErr w:type="spellStart"/>
            <w:r>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CB198C1"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43DF81D"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8641566"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295D1FC" w14:textId="77777777" w:rsidR="000A2758" w:rsidRDefault="000A2758" w:rsidP="00C635C9">
            <w:pPr>
              <w:pStyle w:val="TAL"/>
            </w:pPr>
          </w:p>
        </w:tc>
      </w:tr>
    </w:tbl>
    <w:p w14:paraId="1B9C301F" w14:textId="77777777" w:rsidR="000A2758" w:rsidRDefault="000A2758" w:rsidP="000A2758"/>
    <w:p w14:paraId="51EEDD31" w14:textId="77777777" w:rsidR="000A2758" w:rsidRDefault="000A2758" w:rsidP="000A2758">
      <w:pPr>
        <w:pStyle w:val="TH"/>
      </w:pPr>
      <w:r>
        <w:t xml:space="preserve">Table 6.2.14.3.3-4: </w:t>
      </w:r>
      <w:r>
        <w:rPr>
          <w:lang w:eastAsia="ko-KR"/>
        </w:rPr>
        <w:t>SIP 200 (OK)</w:t>
      </w:r>
      <w:r>
        <w:t xml:space="preserve"> from the SS (Steps 2, 12, Table 6.2.14.3.2-1;</w:t>
      </w:r>
      <w:r>
        <w:b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A2758" w14:paraId="039D9E6C"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3A88906" w14:textId="77777777" w:rsidR="000A2758" w:rsidRDefault="000A2758" w:rsidP="00C635C9">
            <w:pPr>
              <w:pStyle w:val="TAL"/>
            </w:pPr>
            <w:r>
              <w:t>Derivation Path: TS 36.579-1 [2], Table 5.5.2.17.1.2-1, condition INVITE-RSP</w:t>
            </w:r>
          </w:p>
        </w:tc>
      </w:tr>
      <w:tr w:rsidR="000A2758" w14:paraId="165C8A19"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50D356A5" w14:textId="77777777" w:rsidR="000A2758" w:rsidRDefault="000A2758"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6AFE7BC" w14:textId="77777777" w:rsidR="000A2758" w:rsidRDefault="000A2758"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559F170" w14:textId="77777777" w:rsidR="000A2758" w:rsidRDefault="000A2758"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6901CDE" w14:textId="77777777" w:rsidR="000A2758" w:rsidRDefault="000A2758"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1B05FEA" w14:textId="77777777" w:rsidR="000A2758" w:rsidRDefault="000A2758" w:rsidP="00C635C9">
            <w:pPr>
              <w:pStyle w:val="TAH"/>
            </w:pPr>
            <w:r>
              <w:t>Condition</w:t>
            </w:r>
          </w:p>
        </w:tc>
      </w:tr>
      <w:tr w:rsidR="000A2758" w14:paraId="39FEAD13"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772A9EBF" w14:textId="77777777" w:rsidR="000A2758" w:rsidRPr="00303ED7" w:rsidRDefault="000A2758" w:rsidP="00C635C9">
            <w:pPr>
              <w:pStyle w:val="TAL"/>
              <w:rPr>
                <w:b/>
              </w:rPr>
            </w:pPr>
            <w:r w:rsidRPr="002C79AA">
              <w:rPr>
                <w:b/>
              </w:rPr>
              <w:t>Feature-Caps</w:t>
            </w:r>
          </w:p>
        </w:tc>
        <w:tc>
          <w:tcPr>
            <w:tcW w:w="2126" w:type="dxa"/>
            <w:tcBorders>
              <w:top w:val="single" w:sz="4" w:space="0" w:color="auto"/>
              <w:left w:val="single" w:sz="4" w:space="0" w:color="auto"/>
              <w:bottom w:val="single" w:sz="4" w:space="0" w:color="auto"/>
              <w:right w:val="single" w:sz="4" w:space="0" w:color="auto"/>
            </w:tcBorders>
          </w:tcPr>
          <w:p w14:paraId="3918F209"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D0A056F"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47F35B6"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2F3C5E69" w14:textId="77777777" w:rsidR="000A2758" w:rsidRDefault="000A2758" w:rsidP="00C635C9">
            <w:pPr>
              <w:pStyle w:val="TAL"/>
            </w:pPr>
          </w:p>
        </w:tc>
      </w:tr>
      <w:tr w:rsidR="000A2758" w14:paraId="21D3659A"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7A427DF4" w14:textId="77777777" w:rsidR="000A2758" w:rsidRDefault="000A2758" w:rsidP="00C635C9">
            <w:pPr>
              <w:pStyle w:val="TAL"/>
            </w:pPr>
            <w:r>
              <w:t xml:space="preserve">  </w:t>
            </w:r>
            <w:proofErr w:type="spellStart"/>
            <w:r>
              <w:t>fcap</w:t>
            </w:r>
            <w:proofErr w:type="spellEnd"/>
            <w:r>
              <w:t>-name</w:t>
            </w:r>
          </w:p>
        </w:tc>
        <w:tc>
          <w:tcPr>
            <w:tcW w:w="2126" w:type="dxa"/>
            <w:tcBorders>
              <w:top w:val="single" w:sz="4" w:space="0" w:color="auto"/>
              <w:left w:val="single" w:sz="4" w:space="0" w:color="auto"/>
              <w:bottom w:val="single" w:sz="4" w:space="0" w:color="auto"/>
              <w:right w:val="single" w:sz="4" w:space="0" w:color="auto"/>
            </w:tcBorders>
            <w:hideMark/>
          </w:tcPr>
          <w:p w14:paraId="63E6E17D" w14:textId="77777777" w:rsidR="000A2758" w:rsidRDefault="000A2758" w:rsidP="00C635C9">
            <w:pPr>
              <w:pStyle w:val="TAL"/>
            </w:pPr>
            <w:r>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14:paraId="2B656F53" w14:textId="77777777" w:rsidR="000A2758" w:rsidRDefault="000A2758" w:rsidP="00C635C9">
            <w:pPr>
              <w:pStyle w:val="TAL"/>
            </w:pPr>
            <w:r>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14:paraId="6D6C80BE"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7693DEB3" w14:textId="77777777" w:rsidR="000A2758" w:rsidRDefault="000A2758" w:rsidP="00C635C9">
            <w:pPr>
              <w:pStyle w:val="TAL"/>
            </w:pPr>
          </w:p>
        </w:tc>
      </w:tr>
      <w:tr w:rsidR="000A2758" w14:paraId="1CD02931"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45ED8010" w14:textId="77777777" w:rsidR="000A2758" w:rsidRPr="00303ED7" w:rsidRDefault="000A2758" w:rsidP="00C635C9">
            <w:pPr>
              <w:pStyle w:val="TAL"/>
              <w:rPr>
                <w:b/>
                <w:bCs/>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4356CBB7"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73D20684"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5B50EA64"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4A3CE2A8" w14:textId="77777777" w:rsidR="000A2758" w:rsidRDefault="000A2758" w:rsidP="00C635C9">
            <w:pPr>
              <w:pStyle w:val="TAL"/>
            </w:pPr>
          </w:p>
        </w:tc>
      </w:tr>
      <w:tr w:rsidR="000A2758" w14:paraId="3CBB7EE9"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78C8EE53" w14:textId="77777777" w:rsidR="000A2758" w:rsidRDefault="000A2758" w:rsidP="00C635C9">
            <w:pPr>
              <w:pStyle w:val="TAL"/>
            </w:pPr>
            <w: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4F6BE8D4" w14:textId="77777777" w:rsidR="000A2758" w:rsidRDefault="000A2758" w:rsidP="00C635C9">
            <w:pPr>
              <w:pStyle w:val="TAL"/>
            </w:pPr>
            <w:r>
              <w:t>SDP message as described in Table 6.2.14.3.3-4A</w:t>
            </w:r>
          </w:p>
        </w:tc>
        <w:tc>
          <w:tcPr>
            <w:tcW w:w="2126" w:type="dxa"/>
            <w:tcBorders>
              <w:top w:val="single" w:sz="4" w:space="0" w:color="auto"/>
              <w:left w:val="single" w:sz="4" w:space="0" w:color="auto"/>
              <w:bottom w:val="single" w:sz="4" w:space="0" w:color="auto"/>
              <w:right w:val="single" w:sz="4" w:space="0" w:color="auto"/>
            </w:tcBorders>
          </w:tcPr>
          <w:p w14:paraId="79CFDE76"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36963FB7"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tcPr>
          <w:p w14:paraId="3D172A38" w14:textId="77777777" w:rsidR="000A2758" w:rsidRDefault="000A2758" w:rsidP="00C635C9">
            <w:pPr>
              <w:pStyle w:val="TAL"/>
            </w:pPr>
          </w:p>
        </w:tc>
      </w:tr>
    </w:tbl>
    <w:p w14:paraId="00007EF3" w14:textId="77777777" w:rsidR="000A2758" w:rsidRDefault="000A2758" w:rsidP="000A2758"/>
    <w:p w14:paraId="2E12DCA3" w14:textId="77777777" w:rsidR="000A2758" w:rsidRDefault="000A2758" w:rsidP="000A2758">
      <w:pPr>
        <w:pStyle w:val="TH"/>
      </w:pPr>
      <w:r>
        <w:lastRenderedPageBreak/>
        <w:t>Table 6.2.14.3.3-4A: SDP Message</w:t>
      </w:r>
      <w:r>
        <w:rPr>
          <w:lang w:eastAsia="ko-KR"/>
        </w:rPr>
        <w:t xml:space="preserve"> in SIP 200 OK</w:t>
      </w:r>
      <w:r>
        <w:t xml:space="preserve"> (Table 6.2.14.3.3-4)</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6"/>
        <w:gridCol w:w="2126"/>
        <w:gridCol w:w="1418"/>
        <w:gridCol w:w="1134"/>
      </w:tblGrid>
      <w:tr w:rsidR="000A2758" w14:paraId="3AAC9E95" w14:textId="77777777" w:rsidTr="00C635C9">
        <w:trPr>
          <w:jc w:val="center"/>
        </w:trPr>
        <w:tc>
          <w:tcPr>
            <w:tcW w:w="9637" w:type="dxa"/>
            <w:gridSpan w:val="5"/>
            <w:tcBorders>
              <w:top w:val="single" w:sz="4" w:space="0" w:color="auto"/>
              <w:left w:val="single" w:sz="4" w:space="0" w:color="auto"/>
              <w:bottom w:val="single" w:sz="4" w:space="0" w:color="auto"/>
              <w:right w:val="single" w:sz="4" w:space="0" w:color="auto"/>
            </w:tcBorders>
            <w:hideMark/>
          </w:tcPr>
          <w:p w14:paraId="24A72113" w14:textId="77777777" w:rsidR="000A2758" w:rsidRDefault="000A2758" w:rsidP="00C635C9">
            <w:pPr>
              <w:pStyle w:val="TAL"/>
            </w:pPr>
            <w:r>
              <w:t>Derivation Path: TS 36.579-1 [2], Table 5.5.3.1.2-1, condition SDP_ANSWER</w:t>
            </w:r>
          </w:p>
        </w:tc>
      </w:tr>
      <w:tr w:rsidR="000A2758" w14:paraId="51A0AE6E" w14:textId="77777777" w:rsidTr="00C635C9">
        <w:trPr>
          <w:jc w:val="center"/>
        </w:trPr>
        <w:tc>
          <w:tcPr>
            <w:tcW w:w="2833" w:type="dxa"/>
            <w:tcBorders>
              <w:top w:val="single" w:sz="4" w:space="0" w:color="auto"/>
              <w:left w:val="single" w:sz="4" w:space="0" w:color="auto"/>
              <w:bottom w:val="single" w:sz="4" w:space="0" w:color="auto"/>
              <w:right w:val="single" w:sz="4" w:space="0" w:color="auto"/>
            </w:tcBorders>
            <w:hideMark/>
          </w:tcPr>
          <w:p w14:paraId="0B4C9B50" w14:textId="77777777" w:rsidR="000A2758" w:rsidRDefault="000A2758"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4EF1618" w14:textId="77777777" w:rsidR="000A2758" w:rsidRDefault="000A2758"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32F5BE1" w14:textId="77777777" w:rsidR="000A2758" w:rsidRDefault="000A2758"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AE49351" w14:textId="77777777" w:rsidR="000A2758" w:rsidRDefault="000A2758"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6DF45653" w14:textId="77777777" w:rsidR="000A2758" w:rsidRDefault="000A2758" w:rsidP="00C635C9">
            <w:pPr>
              <w:pStyle w:val="TAH"/>
            </w:pPr>
            <w:r>
              <w:t>Condition</w:t>
            </w:r>
          </w:p>
        </w:tc>
      </w:tr>
      <w:tr w:rsidR="000A2758" w14:paraId="4689BF5D" w14:textId="77777777" w:rsidTr="00C635C9">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C508A9B" w14:textId="77777777" w:rsidR="000A2758" w:rsidRPr="00303ED7" w:rsidRDefault="000A2758" w:rsidP="00C635C9">
            <w:pPr>
              <w:pStyle w:val="TAL"/>
              <w:rPr>
                <w:b/>
              </w:rPr>
            </w:pPr>
            <w:r w:rsidRPr="002C79AA">
              <w:rPr>
                <w:b/>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58E20B36"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2D50B94" w14:textId="77777777" w:rsidR="000A2758" w:rsidRPr="00303ED7" w:rsidRDefault="000A2758" w:rsidP="00C635C9">
            <w:pPr>
              <w:pStyle w:val="TAL"/>
              <w:rPr>
                <w:b/>
              </w:rPr>
            </w:pPr>
            <w:r w:rsidRPr="002C79AA">
              <w:rPr>
                <w:b/>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722A1B5B"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4687628" w14:textId="77777777" w:rsidR="000A2758" w:rsidRDefault="000A2758" w:rsidP="00C635C9">
            <w:pPr>
              <w:pStyle w:val="TAL"/>
            </w:pPr>
          </w:p>
        </w:tc>
      </w:tr>
      <w:tr w:rsidR="000A2758" w14:paraId="57950139" w14:textId="77777777" w:rsidTr="00C635C9">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2D7F1CAA" w14:textId="77777777" w:rsidR="000A2758" w:rsidRPr="00303ED7" w:rsidRDefault="000A2758" w:rsidP="00C635C9">
            <w:pPr>
              <w:pStyle w:val="TAL"/>
              <w:rPr>
                <w:b/>
              </w:rPr>
            </w:pPr>
            <w:r w:rsidRPr="002C79AA">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007B8359"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D6A9BCA" w14:textId="77777777" w:rsidR="000A2758" w:rsidRDefault="000A2758" w:rsidP="00C635C9">
            <w:pPr>
              <w:pStyle w:val="TAL"/>
            </w:pPr>
            <w:r>
              <w:t>a=line</w:t>
            </w:r>
          </w:p>
          <w:p w14:paraId="1DE75F8A" w14:textId="77777777" w:rsidR="000A2758" w:rsidRDefault="000A2758" w:rsidP="00C635C9">
            <w:pPr>
              <w:pStyle w:val="TAL"/>
            </w:pPr>
            <w:r>
              <w:t>attribute=</w:t>
            </w:r>
            <w:proofErr w:type="spellStart"/>
            <w: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5048F73A"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A415635" w14:textId="77777777" w:rsidR="000A2758" w:rsidRDefault="000A2758" w:rsidP="00C635C9">
            <w:pPr>
              <w:pStyle w:val="TAL"/>
            </w:pPr>
          </w:p>
        </w:tc>
      </w:tr>
      <w:tr w:rsidR="000A2758" w14:paraId="2EB99B5F" w14:textId="77777777" w:rsidTr="00C635C9">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0A5CDCF9" w14:textId="77777777" w:rsidR="000A2758" w:rsidRDefault="000A2758" w:rsidP="00C635C9">
            <w:pPr>
              <w:pStyle w:val="TAL"/>
            </w:pPr>
            <w:r>
              <w:t xml:space="preserve">    </w:t>
            </w:r>
            <w:proofErr w:type="spellStart"/>
            <w: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2795FA33"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3FAC43C7"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EB10D8C"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9618F0B" w14:textId="77777777" w:rsidR="000A2758" w:rsidRDefault="000A2758" w:rsidP="00C635C9">
            <w:pPr>
              <w:pStyle w:val="TAL"/>
            </w:pPr>
          </w:p>
        </w:tc>
      </w:tr>
    </w:tbl>
    <w:p w14:paraId="218A6773" w14:textId="77777777" w:rsidR="000A2758" w:rsidRDefault="000A2758" w:rsidP="000A2758"/>
    <w:p w14:paraId="55AF7BBF" w14:textId="77777777" w:rsidR="000A2758" w:rsidRDefault="000A2758" w:rsidP="000A2758">
      <w:pPr>
        <w:pStyle w:val="TH"/>
      </w:pPr>
      <w:r>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A2758" w14:paraId="3A964C09" w14:textId="77777777" w:rsidTr="00C635C9">
        <w:tc>
          <w:tcPr>
            <w:tcW w:w="9747" w:type="dxa"/>
            <w:gridSpan w:val="4"/>
            <w:tcBorders>
              <w:top w:val="single" w:sz="4" w:space="0" w:color="auto"/>
              <w:left w:val="single" w:sz="4" w:space="0" w:color="auto"/>
              <w:bottom w:val="single" w:sz="4" w:space="0" w:color="auto"/>
              <w:right w:val="single" w:sz="4" w:space="0" w:color="auto"/>
            </w:tcBorders>
            <w:hideMark/>
          </w:tcPr>
          <w:p w14:paraId="482B277A" w14:textId="77777777" w:rsidR="000A2758" w:rsidRDefault="000A2758" w:rsidP="00C635C9">
            <w:pPr>
              <w:pStyle w:val="TAL"/>
              <w:rPr>
                <w:rFonts w:eastAsia="MS Mincho"/>
              </w:rPr>
            </w:pPr>
            <w:r>
              <w:rPr>
                <w:rFonts w:eastAsia="MS Mincho"/>
              </w:rPr>
              <w:t xml:space="preserve">Derivation Path: TS 36.579-1 [2], Table 5.5.6.7-1 </w:t>
            </w:r>
          </w:p>
        </w:tc>
      </w:tr>
      <w:tr w:rsidR="000A2758" w14:paraId="180B945E" w14:textId="77777777" w:rsidTr="00C635C9">
        <w:tc>
          <w:tcPr>
            <w:tcW w:w="4535" w:type="dxa"/>
            <w:tcBorders>
              <w:top w:val="single" w:sz="4" w:space="0" w:color="auto"/>
              <w:left w:val="single" w:sz="4" w:space="0" w:color="auto"/>
              <w:bottom w:val="single" w:sz="4" w:space="0" w:color="auto"/>
              <w:right w:val="single" w:sz="4" w:space="0" w:color="auto"/>
            </w:tcBorders>
            <w:hideMark/>
          </w:tcPr>
          <w:p w14:paraId="32EFD182" w14:textId="77777777" w:rsidR="000A2758" w:rsidRDefault="000A2758" w:rsidP="00C635C9">
            <w:pPr>
              <w:pStyle w:val="TAH"/>
              <w:rPr>
                <w:rFonts w:eastAsia="MS Mincho"/>
              </w:rPr>
            </w:pPr>
            <w:r>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4532B5" w14:textId="77777777" w:rsidR="000A2758" w:rsidRDefault="000A2758" w:rsidP="00C635C9">
            <w:pPr>
              <w:pStyle w:val="TAH"/>
              <w:rPr>
                <w:rFonts w:eastAsia="MS Mincho"/>
              </w:rPr>
            </w:pPr>
            <w:r>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B7125C" w14:textId="77777777" w:rsidR="000A2758" w:rsidRDefault="000A2758" w:rsidP="00C635C9">
            <w:pPr>
              <w:pStyle w:val="TAH"/>
              <w:rPr>
                <w:rFonts w:eastAsia="MS Mincho"/>
              </w:rPr>
            </w:pPr>
            <w:r>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C482DA3" w14:textId="77777777" w:rsidR="000A2758" w:rsidRDefault="000A2758" w:rsidP="00C635C9">
            <w:pPr>
              <w:pStyle w:val="TAH"/>
              <w:rPr>
                <w:rFonts w:eastAsia="MS Mincho"/>
              </w:rPr>
            </w:pPr>
            <w:r>
              <w:rPr>
                <w:rFonts w:eastAsia="MS Mincho"/>
              </w:rPr>
              <w:t>Condition</w:t>
            </w:r>
          </w:p>
        </w:tc>
      </w:tr>
      <w:tr w:rsidR="000A2758" w14:paraId="62DCA4A2" w14:textId="77777777" w:rsidTr="00C635C9">
        <w:tc>
          <w:tcPr>
            <w:tcW w:w="4535" w:type="dxa"/>
            <w:tcBorders>
              <w:top w:val="single" w:sz="4" w:space="0" w:color="auto"/>
              <w:left w:val="single" w:sz="4" w:space="0" w:color="auto"/>
              <w:bottom w:val="single" w:sz="4" w:space="0" w:color="auto"/>
              <w:right w:val="single" w:sz="4" w:space="0" w:color="auto"/>
            </w:tcBorders>
            <w:hideMark/>
          </w:tcPr>
          <w:p w14:paraId="0F479EF0" w14:textId="77777777" w:rsidR="000A2758" w:rsidRDefault="000A2758" w:rsidP="00C635C9">
            <w:pPr>
              <w:pStyle w:val="TAL"/>
              <w:rPr>
                <w:rFonts w:eastAsia="MS Mincho"/>
              </w:rPr>
            </w:pPr>
            <w:r>
              <w:rPr>
                <w:rFonts w:eastAsia="MS Mincho"/>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49A906EC" w14:textId="77777777" w:rsidR="000A2758" w:rsidRDefault="000A2758" w:rsidP="00C635C9">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47B6C3D" w14:textId="77777777" w:rsidR="000A2758" w:rsidRDefault="000A2758" w:rsidP="00C635C9">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DF45E91" w14:textId="77777777" w:rsidR="000A2758" w:rsidRDefault="000A2758" w:rsidP="00C635C9">
            <w:pPr>
              <w:pStyle w:val="TAL"/>
              <w:rPr>
                <w:rFonts w:eastAsia="MS Mincho"/>
              </w:rPr>
            </w:pPr>
          </w:p>
        </w:tc>
      </w:tr>
      <w:tr w:rsidR="000A2758" w14:paraId="31C14087" w14:textId="77777777" w:rsidTr="00C635C9">
        <w:tc>
          <w:tcPr>
            <w:tcW w:w="4535" w:type="dxa"/>
            <w:tcBorders>
              <w:top w:val="single" w:sz="4" w:space="0" w:color="auto"/>
              <w:left w:val="single" w:sz="4" w:space="0" w:color="auto"/>
              <w:bottom w:val="single" w:sz="4" w:space="0" w:color="auto"/>
              <w:right w:val="single" w:sz="4" w:space="0" w:color="auto"/>
            </w:tcBorders>
            <w:hideMark/>
          </w:tcPr>
          <w:p w14:paraId="45A4D163" w14:textId="77777777" w:rsidR="000A2758" w:rsidRDefault="000A2758" w:rsidP="00C635C9">
            <w:pPr>
              <w:pStyle w:val="TAL"/>
              <w:rPr>
                <w:rFonts w:eastAsia="MS Mincho"/>
              </w:rPr>
            </w:pPr>
            <w:r>
              <w:rPr>
                <w:rFonts w:eastAsia="MS Mincho"/>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5F01AA70" w14:textId="77777777" w:rsidR="000A2758" w:rsidRDefault="000A2758" w:rsidP="00C635C9">
            <w:pPr>
              <w:pStyle w:val="TAL"/>
              <w:rPr>
                <w:rFonts w:eastAsia="MS Mincho"/>
              </w:rPr>
            </w:pPr>
            <w:r>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5DF484F8" w14:textId="77777777" w:rsidR="000A2758" w:rsidRDefault="000A2758" w:rsidP="00C635C9">
            <w:pPr>
              <w:pStyle w:val="TAL"/>
              <w:rPr>
                <w:rFonts w:eastAsia="MS PGothic"/>
              </w:rPr>
            </w:pPr>
            <w:r>
              <w:rPr>
                <w:rFonts w:eastAsia="MS PGothic"/>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089E08B8" w14:textId="77777777" w:rsidR="000A2758" w:rsidRDefault="000A2758" w:rsidP="00C635C9">
            <w:pPr>
              <w:pStyle w:val="TAL"/>
              <w:rPr>
                <w:rFonts w:eastAsia="MS Mincho"/>
              </w:rPr>
            </w:pPr>
          </w:p>
        </w:tc>
      </w:tr>
    </w:tbl>
    <w:p w14:paraId="5DD55209" w14:textId="77777777" w:rsidR="000A2758" w:rsidRDefault="000A2758" w:rsidP="000A2758"/>
    <w:p w14:paraId="5BB8F8B0" w14:textId="77777777" w:rsidR="000A2758" w:rsidRDefault="000A2758" w:rsidP="000A2758">
      <w:pPr>
        <w:pStyle w:val="TH"/>
      </w:pPr>
      <w:r>
        <w:t>Table 6.2.14.3.3-6: Void</w:t>
      </w:r>
    </w:p>
    <w:p w14:paraId="62295479" w14:textId="77777777" w:rsidR="000A2758" w:rsidRDefault="000A2758" w:rsidP="000A2758">
      <w:pPr>
        <w:pStyle w:val="TH"/>
      </w:pPr>
      <w:r>
        <w:t>Table 6.2.14.3.3-7: SIP BYE from the SS (Step 16, Table 6.2.14.3.2-1;</w:t>
      </w:r>
      <w:r>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A2758" w14:paraId="5205912F" w14:textId="77777777" w:rsidTr="00C635C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69A8C4F" w14:textId="77777777" w:rsidR="000A2758" w:rsidRDefault="000A2758" w:rsidP="00C635C9">
            <w:pPr>
              <w:pStyle w:val="TAL"/>
            </w:pPr>
            <w:r>
              <w:t>Derivation Path: TS 36.579-1 [2], Table 5.5.2.2.2-1, condition MO_CALL</w:t>
            </w:r>
          </w:p>
        </w:tc>
      </w:tr>
      <w:tr w:rsidR="000A2758" w14:paraId="7B466B4C"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3A9F93C9" w14:textId="77777777" w:rsidR="000A2758" w:rsidRDefault="000A2758" w:rsidP="00C635C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F56C73" w14:textId="77777777" w:rsidR="000A2758" w:rsidRDefault="000A2758" w:rsidP="00C635C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604E36DE" w14:textId="77777777" w:rsidR="000A2758" w:rsidRDefault="000A2758" w:rsidP="00C635C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339BBA3E" w14:textId="77777777" w:rsidR="000A2758" w:rsidRDefault="000A2758" w:rsidP="00C635C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78449CF5" w14:textId="77777777" w:rsidR="000A2758" w:rsidRDefault="000A2758" w:rsidP="00C635C9">
            <w:pPr>
              <w:pStyle w:val="TAH"/>
            </w:pPr>
            <w:r>
              <w:t>Condition</w:t>
            </w:r>
          </w:p>
        </w:tc>
      </w:tr>
      <w:tr w:rsidR="000A2758" w14:paraId="689EF360"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578F2C08" w14:textId="77777777" w:rsidR="000A2758" w:rsidRPr="00303ED7" w:rsidRDefault="000A2758" w:rsidP="00C635C9">
            <w:pPr>
              <w:pStyle w:val="TAL"/>
              <w:rPr>
                <w:b/>
              </w:rPr>
            </w:pPr>
            <w:r w:rsidRPr="002C79AA">
              <w:rPr>
                <w:b/>
              </w:rPr>
              <w:t>Content-Type</w:t>
            </w:r>
          </w:p>
        </w:tc>
        <w:tc>
          <w:tcPr>
            <w:tcW w:w="2127" w:type="dxa"/>
            <w:tcBorders>
              <w:top w:val="single" w:sz="4" w:space="0" w:color="auto"/>
              <w:left w:val="single" w:sz="4" w:space="0" w:color="auto"/>
              <w:bottom w:val="single" w:sz="4" w:space="0" w:color="auto"/>
              <w:right w:val="single" w:sz="4" w:space="0" w:color="auto"/>
            </w:tcBorders>
          </w:tcPr>
          <w:p w14:paraId="2A991EA0" w14:textId="77777777" w:rsidR="000A2758" w:rsidRDefault="000A2758"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4F38B34B" w14:textId="77777777" w:rsidR="000A2758" w:rsidRDefault="000A2758"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4D4335E9" w14:textId="77777777" w:rsidR="000A2758" w:rsidRDefault="000A2758"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26781A8A" w14:textId="77777777" w:rsidR="000A2758" w:rsidRDefault="000A2758" w:rsidP="00C635C9">
            <w:pPr>
              <w:pStyle w:val="TAL"/>
            </w:pPr>
          </w:p>
        </w:tc>
      </w:tr>
      <w:tr w:rsidR="000A2758" w14:paraId="09AEB3F9"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34EBA283" w14:textId="77777777" w:rsidR="000A2758" w:rsidRDefault="000A2758" w:rsidP="00C635C9">
            <w:pPr>
              <w:pStyle w:val="TAL"/>
              <w:rPr>
                <w:bCs/>
              </w:rPr>
            </w:pPr>
            <w: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EC64000" w14:textId="77777777" w:rsidR="000A2758" w:rsidRDefault="000A2758" w:rsidP="00C635C9">
            <w:pPr>
              <w:pStyle w:val="TAL"/>
            </w:pPr>
            <w:r>
              <w:t>"multipart/mixed"</w:t>
            </w:r>
          </w:p>
        </w:tc>
        <w:tc>
          <w:tcPr>
            <w:tcW w:w="2127" w:type="dxa"/>
            <w:tcBorders>
              <w:top w:val="single" w:sz="4" w:space="0" w:color="auto"/>
              <w:left w:val="single" w:sz="4" w:space="0" w:color="auto"/>
              <w:bottom w:val="single" w:sz="4" w:space="0" w:color="auto"/>
              <w:right w:val="single" w:sz="4" w:space="0" w:color="auto"/>
            </w:tcBorders>
          </w:tcPr>
          <w:p w14:paraId="2692139F" w14:textId="77777777" w:rsidR="000A2758" w:rsidRDefault="000A2758"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4D078983" w14:textId="77777777" w:rsidR="000A2758" w:rsidRDefault="000A2758"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35333CC2" w14:textId="77777777" w:rsidR="000A2758" w:rsidRDefault="000A2758" w:rsidP="00C635C9">
            <w:pPr>
              <w:pStyle w:val="TAL"/>
            </w:pPr>
          </w:p>
        </w:tc>
      </w:tr>
      <w:tr w:rsidR="000A2758" w14:paraId="7F092F10"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0E3B149A" w14:textId="77777777" w:rsidR="000A2758" w:rsidRPr="00303ED7" w:rsidRDefault="000A2758" w:rsidP="00C635C9">
            <w:pPr>
              <w:pStyle w:val="TAL"/>
              <w:rPr>
                <w:b/>
              </w:rPr>
            </w:pPr>
            <w:r w:rsidRPr="002C79AA">
              <w:rPr>
                <w:b/>
              </w:rPr>
              <w:t>Message-body</w:t>
            </w:r>
          </w:p>
        </w:tc>
        <w:tc>
          <w:tcPr>
            <w:tcW w:w="2127" w:type="dxa"/>
            <w:tcBorders>
              <w:top w:val="single" w:sz="4" w:space="0" w:color="auto"/>
              <w:left w:val="single" w:sz="4" w:space="0" w:color="auto"/>
              <w:bottom w:val="single" w:sz="4" w:space="0" w:color="auto"/>
              <w:right w:val="single" w:sz="4" w:space="0" w:color="auto"/>
            </w:tcBorders>
          </w:tcPr>
          <w:p w14:paraId="0B9213D1" w14:textId="77777777" w:rsidR="000A2758" w:rsidRDefault="000A2758"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7E0EF16B" w14:textId="77777777" w:rsidR="000A2758" w:rsidRDefault="000A2758"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1E50946D" w14:textId="77777777" w:rsidR="000A2758" w:rsidRDefault="000A2758"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145AEB7F" w14:textId="77777777" w:rsidR="000A2758" w:rsidRDefault="000A2758" w:rsidP="00C635C9">
            <w:pPr>
              <w:pStyle w:val="TAL"/>
            </w:pPr>
          </w:p>
        </w:tc>
      </w:tr>
      <w:tr w:rsidR="000A2758" w14:paraId="30A8F31D"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1E5F8767" w14:textId="77777777" w:rsidR="000A2758" w:rsidRDefault="000A2758" w:rsidP="00C635C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1DA475E" w14:textId="77777777" w:rsidR="000A2758" w:rsidRDefault="000A2758"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DF0CFE5" w14:textId="77777777" w:rsidR="000A2758" w:rsidRPr="00303ED7" w:rsidRDefault="000A2758" w:rsidP="00C635C9">
            <w:pPr>
              <w:pStyle w:val="TAL"/>
              <w:rPr>
                <w:b/>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5A644980" w14:textId="77777777" w:rsidR="000A2758" w:rsidRDefault="000A2758"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54648E03" w14:textId="77777777" w:rsidR="000A2758" w:rsidRDefault="000A2758" w:rsidP="00C635C9">
            <w:pPr>
              <w:pStyle w:val="TAL"/>
            </w:pPr>
          </w:p>
        </w:tc>
      </w:tr>
      <w:tr w:rsidR="000A2758" w14:paraId="0BDAB2DB"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5C837A32" w14:textId="77777777" w:rsidR="000A2758" w:rsidRDefault="000A2758" w:rsidP="00C635C9">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AF3C820" w14:textId="77777777" w:rsidR="000A2758" w:rsidRDefault="000A2758"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3551460C" w14:textId="77777777" w:rsidR="000A2758" w:rsidRDefault="000A2758"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09F90CB6" w14:textId="77777777" w:rsidR="000A2758" w:rsidRDefault="000A2758"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32694722" w14:textId="77777777" w:rsidR="000A2758" w:rsidRDefault="000A2758" w:rsidP="00C635C9">
            <w:pPr>
              <w:pStyle w:val="TAL"/>
            </w:pPr>
          </w:p>
        </w:tc>
      </w:tr>
      <w:tr w:rsidR="000A2758" w14:paraId="0B2CBCB8"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00C2451" w14:textId="77777777" w:rsidR="000A2758" w:rsidRDefault="000A2758" w:rsidP="00C635C9">
            <w:pPr>
              <w:pStyle w:val="TAL"/>
            </w:pPr>
            <w: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CDA306F" w14:textId="77777777" w:rsidR="000A2758" w:rsidRDefault="000A2758" w:rsidP="00C635C9">
            <w:pPr>
              <w:pStyle w:val="TAL"/>
            </w:pPr>
            <w: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6980F993" w14:textId="77777777" w:rsidR="000A2758" w:rsidRDefault="000A2758"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13F361C9" w14:textId="77777777" w:rsidR="000A2758" w:rsidRDefault="000A2758"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AFB0647" w14:textId="77777777" w:rsidR="000A2758" w:rsidRDefault="000A2758" w:rsidP="00C635C9">
            <w:pPr>
              <w:pStyle w:val="TAL"/>
            </w:pPr>
          </w:p>
        </w:tc>
      </w:tr>
      <w:tr w:rsidR="000A2758" w14:paraId="38AED130"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hideMark/>
          </w:tcPr>
          <w:p w14:paraId="4E509A1D" w14:textId="77777777" w:rsidR="000A2758" w:rsidRDefault="000A2758" w:rsidP="00C635C9">
            <w:pPr>
              <w:pStyle w:val="TAL"/>
              <w:rPr>
                <w:bCs/>
              </w:rPr>
            </w:pPr>
            <w:r>
              <w:rPr>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05351804" w14:textId="77777777" w:rsidR="000A2758" w:rsidRDefault="000A2758" w:rsidP="00C635C9">
            <w:pPr>
              <w:pStyle w:val="TAL"/>
            </w:pPr>
            <w:r>
              <w:rPr>
                <w:lang w:val="fr-FR"/>
              </w:rPr>
              <w:t xml:space="preserve">Unique id in format of a Message-ID </w:t>
            </w:r>
            <w:proofErr w:type="spellStart"/>
            <w:r>
              <w:rPr>
                <w:lang w:val="fr-FR"/>
              </w:rPr>
              <w:t>assigned</w:t>
            </w:r>
            <w:proofErr w:type="spellEnd"/>
            <w:r>
              <w:rPr>
                <w:lang w:val="fr-FR"/>
              </w:rPr>
              <w:t xml:space="preserve"> by the SS</w:t>
            </w:r>
          </w:p>
        </w:tc>
        <w:tc>
          <w:tcPr>
            <w:tcW w:w="2127" w:type="dxa"/>
            <w:tcBorders>
              <w:top w:val="single" w:sz="4" w:space="0" w:color="auto"/>
              <w:left w:val="single" w:sz="4" w:space="0" w:color="auto"/>
              <w:bottom w:val="single" w:sz="4" w:space="0" w:color="auto"/>
              <w:right w:val="single" w:sz="4" w:space="0" w:color="auto"/>
            </w:tcBorders>
          </w:tcPr>
          <w:p w14:paraId="60E6FDE2" w14:textId="77777777" w:rsidR="000A2758" w:rsidRDefault="000A2758"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18A6BC4B" w14:textId="77777777" w:rsidR="000A2758" w:rsidRDefault="000A2758" w:rsidP="00C635C9">
            <w:pPr>
              <w:pStyle w:val="TAL"/>
            </w:pPr>
          </w:p>
        </w:tc>
        <w:tc>
          <w:tcPr>
            <w:tcW w:w="1135" w:type="dxa"/>
            <w:tcBorders>
              <w:top w:val="single" w:sz="4" w:space="0" w:color="auto"/>
              <w:left w:val="single" w:sz="4" w:space="0" w:color="auto"/>
              <w:bottom w:val="single" w:sz="4" w:space="0" w:color="auto"/>
              <w:right w:val="single" w:sz="4" w:space="0" w:color="auto"/>
            </w:tcBorders>
          </w:tcPr>
          <w:p w14:paraId="4F924005" w14:textId="77777777" w:rsidR="000A2758" w:rsidRDefault="000A2758" w:rsidP="00C635C9">
            <w:pPr>
              <w:pStyle w:val="TAL"/>
            </w:pPr>
          </w:p>
        </w:tc>
      </w:tr>
      <w:tr w:rsidR="000A2758" w14:paraId="54246217"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59C0252" w14:textId="77777777" w:rsidR="000A2758" w:rsidRDefault="000A2758" w:rsidP="00C635C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D11BC22" w14:textId="77777777" w:rsidR="000A2758" w:rsidRDefault="000A2758" w:rsidP="00C635C9">
            <w:pPr>
              <w:pStyle w:val="TAL"/>
            </w:pPr>
            <w:r>
              <w:t>MCPTT-Info as described in Table 6.2.14.3.3-8</w:t>
            </w:r>
          </w:p>
        </w:tc>
        <w:tc>
          <w:tcPr>
            <w:tcW w:w="2127" w:type="dxa"/>
            <w:tcBorders>
              <w:top w:val="single" w:sz="4" w:space="0" w:color="auto"/>
              <w:left w:val="single" w:sz="4" w:space="0" w:color="auto"/>
              <w:bottom w:val="single" w:sz="4" w:space="0" w:color="auto"/>
              <w:right w:val="single" w:sz="4" w:space="0" w:color="auto"/>
            </w:tcBorders>
          </w:tcPr>
          <w:p w14:paraId="5C6B54F8" w14:textId="77777777" w:rsidR="000A2758" w:rsidRDefault="000A2758"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1CA7883C" w14:textId="77777777" w:rsidR="000A2758" w:rsidRDefault="000A2758"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2222CFA" w14:textId="77777777" w:rsidR="000A2758" w:rsidRDefault="000A2758" w:rsidP="00C635C9">
            <w:pPr>
              <w:pStyle w:val="TAL"/>
            </w:pPr>
          </w:p>
        </w:tc>
      </w:tr>
      <w:tr w:rsidR="000A2758" w14:paraId="62A380EC"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2D3DC15" w14:textId="77777777" w:rsidR="000A2758" w:rsidRDefault="000A2758" w:rsidP="00C635C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AECF4B" w14:textId="77777777" w:rsidR="000A2758" w:rsidRDefault="000A2758" w:rsidP="00C635C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1535CE5" w14:textId="77777777" w:rsidR="000A2758" w:rsidRPr="00303ED7" w:rsidRDefault="000A2758" w:rsidP="00C635C9">
            <w:pPr>
              <w:pStyle w:val="TAL"/>
              <w:rPr>
                <w:b/>
              </w:rPr>
            </w:pPr>
            <w:r w:rsidRPr="002C79AA">
              <w:rPr>
                <w:b/>
              </w:rPr>
              <w:t>Signature</w:t>
            </w:r>
          </w:p>
        </w:tc>
        <w:tc>
          <w:tcPr>
            <w:tcW w:w="1419" w:type="dxa"/>
            <w:tcBorders>
              <w:top w:val="single" w:sz="4" w:space="0" w:color="auto"/>
              <w:left w:val="single" w:sz="4" w:space="0" w:color="auto"/>
              <w:bottom w:val="single" w:sz="4" w:space="0" w:color="auto"/>
              <w:right w:val="single" w:sz="4" w:space="0" w:color="auto"/>
            </w:tcBorders>
          </w:tcPr>
          <w:p w14:paraId="161F7F35" w14:textId="77777777" w:rsidR="000A2758" w:rsidRDefault="000A2758"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15FC8B4" w14:textId="77777777" w:rsidR="000A2758" w:rsidRDefault="000A2758" w:rsidP="00C635C9">
            <w:pPr>
              <w:pStyle w:val="TAL"/>
            </w:pPr>
          </w:p>
        </w:tc>
      </w:tr>
      <w:tr w:rsidR="000A2758" w14:paraId="35BA0CE6"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595CE47" w14:textId="77777777" w:rsidR="000A2758" w:rsidRDefault="000A2758" w:rsidP="00C635C9">
            <w:pPr>
              <w:pStyle w:val="TAL"/>
            </w:pPr>
            <w: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F174CE3" w14:textId="77777777" w:rsidR="000A2758" w:rsidRDefault="000A2758" w:rsidP="00C635C9">
            <w:pPr>
              <w:pStyle w:val="TAL"/>
            </w:pPr>
          </w:p>
        </w:tc>
        <w:tc>
          <w:tcPr>
            <w:tcW w:w="2127" w:type="dxa"/>
            <w:tcBorders>
              <w:top w:val="single" w:sz="4" w:space="0" w:color="auto"/>
              <w:left w:val="single" w:sz="4" w:space="0" w:color="auto"/>
              <w:bottom w:val="single" w:sz="4" w:space="0" w:color="auto"/>
              <w:right w:val="single" w:sz="4" w:space="0" w:color="auto"/>
            </w:tcBorders>
          </w:tcPr>
          <w:p w14:paraId="4BED8B2A" w14:textId="77777777" w:rsidR="000A2758" w:rsidRDefault="000A2758"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730096E8" w14:textId="77777777" w:rsidR="000A2758" w:rsidRDefault="000A2758"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AA3B83" w14:textId="77777777" w:rsidR="000A2758" w:rsidRDefault="000A2758" w:rsidP="00C635C9">
            <w:pPr>
              <w:pStyle w:val="TAL"/>
            </w:pPr>
          </w:p>
        </w:tc>
      </w:tr>
      <w:tr w:rsidR="000A2758" w14:paraId="4C9040D6"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D8D9438" w14:textId="77777777" w:rsidR="000A2758" w:rsidRDefault="000A2758" w:rsidP="00C635C9">
            <w:pPr>
              <w:pStyle w:val="TAL"/>
            </w:pPr>
            <w: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7BF8D0" w14:textId="77777777" w:rsidR="000A2758" w:rsidRDefault="000A2758" w:rsidP="00C635C9">
            <w:pPr>
              <w:pStyle w:val="TAL"/>
            </w:pPr>
            <w: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5E0546E9" w14:textId="77777777" w:rsidR="000A2758" w:rsidRDefault="000A2758"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0B7E4286" w14:textId="77777777" w:rsidR="000A2758" w:rsidRDefault="000A2758"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5CAB50C" w14:textId="77777777" w:rsidR="000A2758" w:rsidRDefault="000A2758" w:rsidP="00C635C9">
            <w:pPr>
              <w:pStyle w:val="TAL"/>
            </w:pPr>
          </w:p>
        </w:tc>
      </w:tr>
      <w:tr w:rsidR="000A2758" w14:paraId="137E646E" w14:textId="77777777" w:rsidTr="00C635C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514236A" w14:textId="77777777" w:rsidR="000A2758" w:rsidRDefault="000A2758" w:rsidP="00C635C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09F72E7" w14:textId="77777777" w:rsidR="000A2758" w:rsidRDefault="000A2758" w:rsidP="00C635C9">
            <w:pPr>
              <w:pStyle w:val="TAL"/>
            </w:pPr>
            <w: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0007AFC9" w14:textId="77777777" w:rsidR="000A2758" w:rsidRDefault="000A2758" w:rsidP="00C635C9">
            <w:pPr>
              <w:pStyle w:val="TAL"/>
            </w:pPr>
          </w:p>
        </w:tc>
        <w:tc>
          <w:tcPr>
            <w:tcW w:w="1419" w:type="dxa"/>
            <w:tcBorders>
              <w:top w:val="single" w:sz="4" w:space="0" w:color="auto"/>
              <w:left w:val="single" w:sz="4" w:space="0" w:color="auto"/>
              <w:bottom w:val="single" w:sz="4" w:space="0" w:color="auto"/>
              <w:right w:val="single" w:sz="4" w:space="0" w:color="auto"/>
            </w:tcBorders>
          </w:tcPr>
          <w:p w14:paraId="41EF5769" w14:textId="77777777" w:rsidR="000A2758" w:rsidRDefault="000A2758" w:rsidP="00C635C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5F92EA0" w14:textId="77777777" w:rsidR="000A2758" w:rsidRDefault="000A2758" w:rsidP="00C635C9">
            <w:pPr>
              <w:pStyle w:val="TAL"/>
            </w:pPr>
          </w:p>
        </w:tc>
      </w:tr>
    </w:tbl>
    <w:p w14:paraId="72DF7B31" w14:textId="77777777" w:rsidR="000A2758" w:rsidRDefault="000A2758" w:rsidP="000A2758"/>
    <w:p w14:paraId="0285FF97" w14:textId="77777777" w:rsidR="000A2758" w:rsidRDefault="000A2758" w:rsidP="000A2758">
      <w:pPr>
        <w:pStyle w:val="TH"/>
      </w:pPr>
      <w:r>
        <w:t xml:space="preserve">Table 6.2.14.3.3-8: </w:t>
      </w:r>
      <w:r>
        <w:rPr>
          <w:lang w:eastAsia="ko-KR"/>
        </w:rPr>
        <w:t>MCPTT-Info in SIP BYE</w:t>
      </w:r>
      <w:r>
        <w:t xml:space="preserve"> (Table 6.2.14.3.3-7)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A2758" w14:paraId="5DBFD67C" w14:textId="77777777" w:rsidTr="00C635C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9AAEFD6" w14:textId="77777777" w:rsidR="000A2758" w:rsidRDefault="000A2758" w:rsidP="00C635C9">
            <w:pPr>
              <w:pStyle w:val="TAL"/>
            </w:pPr>
            <w:r>
              <w:t>Derivation Path: TS 36.579-1 [2], Table 5.5.3.2.2-1</w:t>
            </w:r>
          </w:p>
        </w:tc>
      </w:tr>
      <w:tr w:rsidR="000A2758" w14:paraId="0F4C6259"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hideMark/>
          </w:tcPr>
          <w:p w14:paraId="2394398D" w14:textId="77777777" w:rsidR="000A2758" w:rsidRDefault="000A2758" w:rsidP="00C635C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8709C49" w14:textId="77777777" w:rsidR="000A2758" w:rsidRDefault="000A2758" w:rsidP="00C635C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32849A0" w14:textId="77777777" w:rsidR="000A2758" w:rsidRDefault="000A2758" w:rsidP="00C635C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B9D664E" w14:textId="77777777" w:rsidR="000A2758" w:rsidRDefault="000A2758" w:rsidP="00C635C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06A7663" w14:textId="77777777" w:rsidR="000A2758" w:rsidRDefault="000A2758" w:rsidP="00C635C9">
            <w:pPr>
              <w:pStyle w:val="TAH"/>
            </w:pPr>
            <w:r>
              <w:t>Condition</w:t>
            </w:r>
          </w:p>
        </w:tc>
      </w:tr>
      <w:tr w:rsidR="000A2758" w14:paraId="4DA457FC"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065B486" w14:textId="77777777" w:rsidR="000A2758" w:rsidRDefault="000A2758" w:rsidP="00C635C9">
            <w:pPr>
              <w:pStyle w:val="TAL"/>
            </w:pPr>
            <w:proofErr w:type="spellStart"/>
            <w: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8CB1C88"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312772C"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7672906C"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41B7D58" w14:textId="77777777" w:rsidR="000A2758" w:rsidRDefault="000A2758" w:rsidP="00C635C9">
            <w:pPr>
              <w:pStyle w:val="TAL"/>
            </w:pPr>
          </w:p>
        </w:tc>
      </w:tr>
      <w:tr w:rsidR="000A2758" w14:paraId="58B0B72A"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4D02F2C" w14:textId="77777777" w:rsidR="000A2758" w:rsidRDefault="000A2758" w:rsidP="00C635C9">
            <w:pPr>
              <w:pStyle w:val="TAL"/>
            </w:pPr>
            <w:r>
              <w:t xml:space="preserve">  </w:t>
            </w:r>
            <w:proofErr w:type="spellStart"/>
            <w:r>
              <w:t>mcptt</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31AE6F8C"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0BFA090E"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123A2499"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B9AB222" w14:textId="77777777" w:rsidR="000A2758" w:rsidRDefault="000A2758" w:rsidP="00C635C9">
            <w:pPr>
              <w:pStyle w:val="TAL"/>
            </w:pPr>
          </w:p>
        </w:tc>
      </w:tr>
      <w:tr w:rsidR="000A2758" w14:paraId="1A9D50A3"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E6FA6EB" w14:textId="77777777" w:rsidR="000A2758" w:rsidRDefault="000A2758" w:rsidP="00C635C9">
            <w:pPr>
              <w:pStyle w:val="TAL"/>
            </w:pPr>
            <w:r>
              <w:t xml:space="preserve">    </w:t>
            </w:r>
            <w:proofErr w:type="spellStart"/>
            <w: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6C6344FC" w14:textId="77777777" w:rsidR="000A2758" w:rsidRDefault="000A2758" w:rsidP="00C635C9">
            <w:pPr>
              <w:pStyle w:val="TAL"/>
            </w:pPr>
          </w:p>
        </w:tc>
        <w:tc>
          <w:tcPr>
            <w:tcW w:w="2126" w:type="dxa"/>
            <w:tcBorders>
              <w:top w:val="single" w:sz="4" w:space="0" w:color="auto"/>
              <w:left w:val="single" w:sz="4" w:space="0" w:color="auto"/>
              <w:bottom w:val="single" w:sz="4" w:space="0" w:color="auto"/>
              <w:right w:val="single" w:sz="4" w:space="0" w:color="auto"/>
            </w:tcBorders>
          </w:tcPr>
          <w:p w14:paraId="375A598E"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202A668B"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5ACA0B1" w14:textId="77777777" w:rsidR="000A2758" w:rsidRDefault="000A2758" w:rsidP="00C635C9">
            <w:pPr>
              <w:pStyle w:val="TAL"/>
            </w:pPr>
          </w:p>
        </w:tc>
      </w:tr>
      <w:tr w:rsidR="000A2758" w14:paraId="2EA1E9D6" w14:textId="77777777" w:rsidTr="00C635C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02B48BF" w14:textId="77777777" w:rsidR="000A2758" w:rsidRDefault="000A2758" w:rsidP="00C635C9">
            <w:pPr>
              <w:pStyle w:val="TAL"/>
            </w:pPr>
            <w:r>
              <w:t xml:space="preserve">      </w:t>
            </w:r>
            <w:r>
              <w:rPr>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37927E76" w14:textId="77777777" w:rsidR="000A2758" w:rsidRDefault="000A2758" w:rsidP="00C635C9">
            <w:pPr>
              <w:pStyle w:val="TAL"/>
            </w:pPr>
            <w:r>
              <w:t>"administrator-action"</w:t>
            </w:r>
          </w:p>
        </w:tc>
        <w:tc>
          <w:tcPr>
            <w:tcW w:w="2126" w:type="dxa"/>
            <w:tcBorders>
              <w:top w:val="single" w:sz="4" w:space="0" w:color="auto"/>
              <w:left w:val="single" w:sz="4" w:space="0" w:color="auto"/>
              <w:bottom w:val="single" w:sz="4" w:space="0" w:color="auto"/>
              <w:right w:val="single" w:sz="4" w:space="0" w:color="auto"/>
            </w:tcBorders>
          </w:tcPr>
          <w:p w14:paraId="0A0A3BC1" w14:textId="77777777" w:rsidR="000A2758" w:rsidRDefault="000A2758" w:rsidP="00C635C9">
            <w:pPr>
              <w:pStyle w:val="TAL"/>
            </w:pPr>
          </w:p>
        </w:tc>
        <w:tc>
          <w:tcPr>
            <w:tcW w:w="1418" w:type="dxa"/>
            <w:tcBorders>
              <w:top w:val="single" w:sz="4" w:space="0" w:color="auto"/>
              <w:left w:val="single" w:sz="4" w:space="0" w:color="auto"/>
              <w:bottom w:val="single" w:sz="4" w:space="0" w:color="auto"/>
              <w:right w:val="single" w:sz="4" w:space="0" w:color="auto"/>
            </w:tcBorders>
          </w:tcPr>
          <w:p w14:paraId="45A30825" w14:textId="77777777" w:rsidR="000A2758" w:rsidRDefault="000A2758" w:rsidP="00C635C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A7C53A7" w14:textId="77777777" w:rsidR="000A2758" w:rsidRDefault="000A2758" w:rsidP="00C635C9">
            <w:pPr>
              <w:pStyle w:val="TAL"/>
            </w:pPr>
          </w:p>
        </w:tc>
      </w:tr>
    </w:tbl>
    <w:p w14:paraId="14948B1D" w14:textId="77777777" w:rsidR="000A2758" w:rsidRDefault="000A2758" w:rsidP="000A2758"/>
    <w:sectPr w:rsidR="000A275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89E00" w14:textId="77777777" w:rsidR="00EA3C73" w:rsidRDefault="00EA3C73">
      <w:r>
        <w:separator/>
      </w:r>
    </w:p>
  </w:endnote>
  <w:endnote w:type="continuationSeparator" w:id="0">
    <w:p w14:paraId="02AB4D6F" w14:textId="77777777" w:rsidR="00EA3C73" w:rsidRDefault="00EA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2853" w14:textId="77777777" w:rsidR="00EA3C73" w:rsidRDefault="00EA3C73">
      <w:r>
        <w:separator/>
      </w:r>
    </w:p>
  </w:footnote>
  <w:footnote w:type="continuationSeparator" w:id="0">
    <w:p w14:paraId="633D73C9" w14:textId="77777777" w:rsidR="00EA3C73" w:rsidRDefault="00EA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3DC95" w14:textId="77777777" w:rsidR="00F62FC1" w:rsidRDefault="00F6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445644C4"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77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4DD3A57D"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77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99B"/>
    <w:multiLevelType w:val="hybridMultilevel"/>
    <w:tmpl w:val="9A68FB00"/>
    <w:lvl w:ilvl="0" w:tplc="4F4EB71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276304"/>
    <w:multiLevelType w:val="hybridMultilevel"/>
    <w:tmpl w:val="632C0D82"/>
    <w:lvl w:ilvl="0" w:tplc="E6FAB1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CA549F4"/>
    <w:multiLevelType w:val="hybridMultilevel"/>
    <w:tmpl w:val="D17E7042"/>
    <w:lvl w:ilvl="0" w:tplc="92CE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4"/>
  </w:num>
  <w:num w:numId="2" w16cid:durableId="790199437">
    <w:abstractNumId w:val="2"/>
  </w:num>
  <w:num w:numId="3" w16cid:durableId="1648976805">
    <w:abstractNumId w:val="12"/>
  </w:num>
  <w:num w:numId="4" w16cid:durableId="2040426468">
    <w:abstractNumId w:val="11"/>
  </w:num>
  <w:num w:numId="5" w16cid:durableId="339696859">
    <w:abstractNumId w:val="5"/>
  </w:num>
  <w:num w:numId="6" w16cid:durableId="877085977">
    <w:abstractNumId w:val="7"/>
  </w:num>
  <w:num w:numId="7" w16cid:durableId="121847478">
    <w:abstractNumId w:val="6"/>
  </w:num>
  <w:num w:numId="8" w16cid:durableId="526875825">
    <w:abstractNumId w:val="8"/>
  </w:num>
  <w:num w:numId="9" w16cid:durableId="1964454919">
    <w:abstractNumId w:val="10"/>
  </w:num>
  <w:num w:numId="10" w16cid:durableId="1531332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4640257">
    <w:abstractNumId w:val="9"/>
  </w:num>
  <w:num w:numId="12" w16cid:durableId="1286084549">
    <w:abstractNumId w:val="0"/>
  </w:num>
  <w:num w:numId="13" w16cid:durableId="18621582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212D"/>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8B6"/>
    <w:rsid w:val="00063DDE"/>
    <w:rsid w:val="00064AEB"/>
    <w:rsid w:val="00066663"/>
    <w:rsid w:val="00071253"/>
    <w:rsid w:val="00076108"/>
    <w:rsid w:val="00080512"/>
    <w:rsid w:val="000873B3"/>
    <w:rsid w:val="0009052B"/>
    <w:rsid w:val="0009600F"/>
    <w:rsid w:val="000A2758"/>
    <w:rsid w:val="000A2B95"/>
    <w:rsid w:val="000A401A"/>
    <w:rsid w:val="000A4FEA"/>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E0D55"/>
    <w:rsid w:val="000E109B"/>
    <w:rsid w:val="000E15AD"/>
    <w:rsid w:val="000E534D"/>
    <w:rsid w:val="000F028B"/>
    <w:rsid w:val="000F1C1E"/>
    <w:rsid w:val="000F6218"/>
    <w:rsid w:val="000F6523"/>
    <w:rsid w:val="000F759B"/>
    <w:rsid w:val="00101820"/>
    <w:rsid w:val="00102DCB"/>
    <w:rsid w:val="00105FDE"/>
    <w:rsid w:val="0011173A"/>
    <w:rsid w:val="00114261"/>
    <w:rsid w:val="00115301"/>
    <w:rsid w:val="0012306C"/>
    <w:rsid w:val="0012485A"/>
    <w:rsid w:val="00125817"/>
    <w:rsid w:val="00125895"/>
    <w:rsid w:val="00131C24"/>
    <w:rsid w:val="0013488D"/>
    <w:rsid w:val="00136379"/>
    <w:rsid w:val="0013768F"/>
    <w:rsid w:val="00144272"/>
    <w:rsid w:val="00144BAA"/>
    <w:rsid w:val="00150041"/>
    <w:rsid w:val="00150225"/>
    <w:rsid w:val="0015184E"/>
    <w:rsid w:val="00152AB0"/>
    <w:rsid w:val="00156AD8"/>
    <w:rsid w:val="00156ECF"/>
    <w:rsid w:val="001610D4"/>
    <w:rsid w:val="0016130D"/>
    <w:rsid w:val="00162DF0"/>
    <w:rsid w:val="0016356A"/>
    <w:rsid w:val="00163D0D"/>
    <w:rsid w:val="00164CAD"/>
    <w:rsid w:val="00166976"/>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531"/>
    <w:rsid w:val="001C5A13"/>
    <w:rsid w:val="001D1C82"/>
    <w:rsid w:val="001D2675"/>
    <w:rsid w:val="001D2A81"/>
    <w:rsid w:val="001D4DAB"/>
    <w:rsid w:val="001E3F18"/>
    <w:rsid w:val="001F03D5"/>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A1632"/>
    <w:rsid w:val="002A64B0"/>
    <w:rsid w:val="002A7255"/>
    <w:rsid w:val="002B2F7E"/>
    <w:rsid w:val="002B4221"/>
    <w:rsid w:val="002B4949"/>
    <w:rsid w:val="002B75A6"/>
    <w:rsid w:val="002C0CF7"/>
    <w:rsid w:val="002C317D"/>
    <w:rsid w:val="002C3D46"/>
    <w:rsid w:val="002C553B"/>
    <w:rsid w:val="002C79AA"/>
    <w:rsid w:val="002D0352"/>
    <w:rsid w:val="002E0748"/>
    <w:rsid w:val="002E1B12"/>
    <w:rsid w:val="002E4037"/>
    <w:rsid w:val="002E7659"/>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D1A"/>
    <w:rsid w:val="003409E7"/>
    <w:rsid w:val="00341EBB"/>
    <w:rsid w:val="00342109"/>
    <w:rsid w:val="003432E3"/>
    <w:rsid w:val="00344776"/>
    <w:rsid w:val="00353E82"/>
    <w:rsid w:val="0035462D"/>
    <w:rsid w:val="003550FE"/>
    <w:rsid w:val="0035759F"/>
    <w:rsid w:val="00357B81"/>
    <w:rsid w:val="00361AA9"/>
    <w:rsid w:val="00363624"/>
    <w:rsid w:val="00363AF5"/>
    <w:rsid w:val="003643AD"/>
    <w:rsid w:val="00364C01"/>
    <w:rsid w:val="00367018"/>
    <w:rsid w:val="003701C4"/>
    <w:rsid w:val="00372B4C"/>
    <w:rsid w:val="00373846"/>
    <w:rsid w:val="00374DAF"/>
    <w:rsid w:val="003758AC"/>
    <w:rsid w:val="00376229"/>
    <w:rsid w:val="00381258"/>
    <w:rsid w:val="00381C10"/>
    <w:rsid w:val="00390B01"/>
    <w:rsid w:val="00392C11"/>
    <w:rsid w:val="0039657F"/>
    <w:rsid w:val="0039706A"/>
    <w:rsid w:val="003A3463"/>
    <w:rsid w:val="003A4942"/>
    <w:rsid w:val="003A7FD4"/>
    <w:rsid w:val="003B10A2"/>
    <w:rsid w:val="003B7B71"/>
    <w:rsid w:val="003C21B2"/>
    <w:rsid w:val="003C3971"/>
    <w:rsid w:val="003C7745"/>
    <w:rsid w:val="003D233D"/>
    <w:rsid w:val="003D24AB"/>
    <w:rsid w:val="003D5B7F"/>
    <w:rsid w:val="003D73C4"/>
    <w:rsid w:val="003D7F09"/>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55110"/>
    <w:rsid w:val="004631E1"/>
    <w:rsid w:val="00463CF9"/>
    <w:rsid w:val="00465534"/>
    <w:rsid w:val="004675AB"/>
    <w:rsid w:val="00471AEF"/>
    <w:rsid w:val="00473D44"/>
    <w:rsid w:val="004760D0"/>
    <w:rsid w:val="004768B6"/>
    <w:rsid w:val="00480CAF"/>
    <w:rsid w:val="00483235"/>
    <w:rsid w:val="00483BFE"/>
    <w:rsid w:val="00484433"/>
    <w:rsid w:val="004903C9"/>
    <w:rsid w:val="004930B7"/>
    <w:rsid w:val="00494D99"/>
    <w:rsid w:val="00495D20"/>
    <w:rsid w:val="00496C12"/>
    <w:rsid w:val="00497FFB"/>
    <w:rsid w:val="004A1411"/>
    <w:rsid w:val="004A2BE1"/>
    <w:rsid w:val="004A311D"/>
    <w:rsid w:val="004A767C"/>
    <w:rsid w:val="004B1871"/>
    <w:rsid w:val="004B1C0D"/>
    <w:rsid w:val="004B1D87"/>
    <w:rsid w:val="004C2EB8"/>
    <w:rsid w:val="004D25A9"/>
    <w:rsid w:val="004D27F4"/>
    <w:rsid w:val="004D3578"/>
    <w:rsid w:val="004D4F2A"/>
    <w:rsid w:val="004D660C"/>
    <w:rsid w:val="004D685C"/>
    <w:rsid w:val="004E213A"/>
    <w:rsid w:val="004E2A44"/>
    <w:rsid w:val="004F1C20"/>
    <w:rsid w:val="004F347B"/>
    <w:rsid w:val="004F6D22"/>
    <w:rsid w:val="004F6EB2"/>
    <w:rsid w:val="00503EC3"/>
    <w:rsid w:val="0050592A"/>
    <w:rsid w:val="00510850"/>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0D18"/>
    <w:rsid w:val="005527EC"/>
    <w:rsid w:val="00554E69"/>
    <w:rsid w:val="00555695"/>
    <w:rsid w:val="00555F7B"/>
    <w:rsid w:val="005578F3"/>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C63A7"/>
    <w:rsid w:val="005C77D4"/>
    <w:rsid w:val="005D04D6"/>
    <w:rsid w:val="005D1346"/>
    <w:rsid w:val="005D2E01"/>
    <w:rsid w:val="005D3CE8"/>
    <w:rsid w:val="005D4212"/>
    <w:rsid w:val="005E1717"/>
    <w:rsid w:val="005E42AB"/>
    <w:rsid w:val="005E4F16"/>
    <w:rsid w:val="005E7715"/>
    <w:rsid w:val="005F01ED"/>
    <w:rsid w:val="005F09C0"/>
    <w:rsid w:val="005F1557"/>
    <w:rsid w:val="005F1D9B"/>
    <w:rsid w:val="005F3AA0"/>
    <w:rsid w:val="005F46F1"/>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4B96"/>
    <w:rsid w:val="00636C8F"/>
    <w:rsid w:val="0063790C"/>
    <w:rsid w:val="00643DD8"/>
    <w:rsid w:val="00644D53"/>
    <w:rsid w:val="0065009F"/>
    <w:rsid w:val="0065516D"/>
    <w:rsid w:val="00655F9B"/>
    <w:rsid w:val="00656A0D"/>
    <w:rsid w:val="00657000"/>
    <w:rsid w:val="00657461"/>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86EB2"/>
    <w:rsid w:val="00690B17"/>
    <w:rsid w:val="00692B37"/>
    <w:rsid w:val="0069325E"/>
    <w:rsid w:val="006A3099"/>
    <w:rsid w:val="006A4314"/>
    <w:rsid w:val="006A690B"/>
    <w:rsid w:val="006B2A49"/>
    <w:rsid w:val="006B33A5"/>
    <w:rsid w:val="006B33DE"/>
    <w:rsid w:val="006B42CC"/>
    <w:rsid w:val="006B4688"/>
    <w:rsid w:val="006B62CC"/>
    <w:rsid w:val="006B6B44"/>
    <w:rsid w:val="006B7798"/>
    <w:rsid w:val="006C2E93"/>
    <w:rsid w:val="006C6EB2"/>
    <w:rsid w:val="006D0FA8"/>
    <w:rsid w:val="006D25EA"/>
    <w:rsid w:val="006D39A3"/>
    <w:rsid w:val="006D49F5"/>
    <w:rsid w:val="006D732D"/>
    <w:rsid w:val="006E0AA4"/>
    <w:rsid w:val="006E2123"/>
    <w:rsid w:val="006F098E"/>
    <w:rsid w:val="006F159B"/>
    <w:rsid w:val="006F4B32"/>
    <w:rsid w:val="006F4C5C"/>
    <w:rsid w:val="006F6BD7"/>
    <w:rsid w:val="006F74DC"/>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1D1"/>
    <w:rsid w:val="00732268"/>
    <w:rsid w:val="0073497C"/>
    <w:rsid w:val="00734A5B"/>
    <w:rsid w:val="007351AD"/>
    <w:rsid w:val="00735F4B"/>
    <w:rsid w:val="00740AF7"/>
    <w:rsid w:val="00742004"/>
    <w:rsid w:val="00742984"/>
    <w:rsid w:val="007441FD"/>
    <w:rsid w:val="0074495C"/>
    <w:rsid w:val="00744E76"/>
    <w:rsid w:val="00745556"/>
    <w:rsid w:val="00747151"/>
    <w:rsid w:val="00750EBA"/>
    <w:rsid w:val="00753104"/>
    <w:rsid w:val="0075407C"/>
    <w:rsid w:val="00754C56"/>
    <w:rsid w:val="0075611A"/>
    <w:rsid w:val="007563F3"/>
    <w:rsid w:val="00756C07"/>
    <w:rsid w:val="00761F3B"/>
    <w:rsid w:val="00762F6B"/>
    <w:rsid w:val="007663D2"/>
    <w:rsid w:val="00771360"/>
    <w:rsid w:val="0077225F"/>
    <w:rsid w:val="007725D2"/>
    <w:rsid w:val="00773F74"/>
    <w:rsid w:val="00777BF5"/>
    <w:rsid w:val="00781F0F"/>
    <w:rsid w:val="0078260C"/>
    <w:rsid w:val="0078361C"/>
    <w:rsid w:val="00783C4E"/>
    <w:rsid w:val="00787689"/>
    <w:rsid w:val="00791458"/>
    <w:rsid w:val="00792E5A"/>
    <w:rsid w:val="007941DA"/>
    <w:rsid w:val="007949D3"/>
    <w:rsid w:val="0079508C"/>
    <w:rsid w:val="00795A57"/>
    <w:rsid w:val="007968A7"/>
    <w:rsid w:val="007A36FC"/>
    <w:rsid w:val="007A3956"/>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800165"/>
    <w:rsid w:val="00801668"/>
    <w:rsid w:val="008028A4"/>
    <w:rsid w:val="008040FF"/>
    <w:rsid w:val="00804B41"/>
    <w:rsid w:val="0080543F"/>
    <w:rsid w:val="0080557F"/>
    <w:rsid w:val="00806D24"/>
    <w:rsid w:val="00813615"/>
    <w:rsid w:val="00817F21"/>
    <w:rsid w:val="00817F98"/>
    <w:rsid w:val="00825553"/>
    <w:rsid w:val="0082658F"/>
    <w:rsid w:val="008266AC"/>
    <w:rsid w:val="00834841"/>
    <w:rsid w:val="00834FBA"/>
    <w:rsid w:val="00835111"/>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4ADB"/>
    <w:rsid w:val="00886248"/>
    <w:rsid w:val="00892801"/>
    <w:rsid w:val="00892809"/>
    <w:rsid w:val="0089414D"/>
    <w:rsid w:val="008A0A43"/>
    <w:rsid w:val="008A1A0C"/>
    <w:rsid w:val="008A1E6D"/>
    <w:rsid w:val="008A267A"/>
    <w:rsid w:val="008A3A30"/>
    <w:rsid w:val="008A40FB"/>
    <w:rsid w:val="008A498D"/>
    <w:rsid w:val="008A5576"/>
    <w:rsid w:val="008A59F0"/>
    <w:rsid w:val="008A5D9A"/>
    <w:rsid w:val="008A5F1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510"/>
    <w:rsid w:val="008F07C4"/>
    <w:rsid w:val="008F35B4"/>
    <w:rsid w:val="008F3B77"/>
    <w:rsid w:val="008F52ED"/>
    <w:rsid w:val="008F59AE"/>
    <w:rsid w:val="0090271F"/>
    <w:rsid w:val="00902E23"/>
    <w:rsid w:val="0090397B"/>
    <w:rsid w:val="00905664"/>
    <w:rsid w:val="0090682A"/>
    <w:rsid w:val="00907659"/>
    <w:rsid w:val="00912D0C"/>
    <w:rsid w:val="00913B9E"/>
    <w:rsid w:val="00921599"/>
    <w:rsid w:val="00921DA4"/>
    <w:rsid w:val="009311EE"/>
    <w:rsid w:val="0093316D"/>
    <w:rsid w:val="00933F20"/>
    <w:rsid w:val="0093471C"/>
    <w:rsid w:val="00935961"/>
    <w:rsid w:val="00937DE9"/>
    <w:rsid w:val="00942A20"/>
    <w:rsid w:val="00942EC2"/>
    <w:rsid w:val="0094358A"/>
    <w:rsid w:val="00944445"/>
    <w:rsid w:val="00946E9A"/>
    <w:rsid w:val="00951367"/>
    <w:rsid w:val="00954F51"/>
    <w:rsid w:val="00956CDA"/>
    <w:rsid w:val="00956F72"/>
    <w:rsid w:val="00960A2A"/>
    <w:rsid w:val="00964601"/>
    <w:rsid w:val="00965776"/>
    <w:rsid w:val="00966690"/>
    <w:rsid w:val="00966DF7"/>
    <w:rsid w:val="00970664"/>
    <w:rsid w:val="00971311"/>
    <w:rsid w:val="0097177B"/>
    <w:rsid w:val="00971F1F"/>
    <w:rsid w:val="00974592"/>
    <w:rsid w:val="00982791"/>
    <w:rsid w:val="00986FAB"/>
    <w:rsid w:val="0098765A"/>
    <w:rsid w:val="00990023"/>
    <w:rsid w:val="00990055"/>
    <w:rsid w:val="00990264"/>
    <w:rsid w:val="0099137C"/>
    <w:rsid w:val="0099318B"/>
    <w:rsid w:val="009A00CB"/>
    <w:rsid w:val="009A2993"/>
    <w:rsid w:val="009A6192"/>
    <w:rsid w:val="009B026A"/>
    <w:rsid w:val="009B1CB6"/>
    <w:rsid w:val="009B2DCE"/>
    <w:rsid w:val="009B5D10"/>
    <w:rsid w:val="009C3B7C"/>
    <w:rsid w:val="009C59EA"/>
    <w:rsid w:val="009C5EE6"/>
    <w:rsid w:val="009D2EF2"/>
    <w:rsid w:val="009D3C7E"/>
    <w:rsid w:val="009D62BA"/>
    <w:rsid w:val="009D7D7C"/>
    <w:rsid w:val="009E2E11"/>
    <w:rsid w:val="009E328E"/>
    <w:rsid w:val="009E4133"/>
    <w:rsid w:val="009E6976"/>
    <w:rsid w:val="009F042E"/>
    <w:rsid w:val="009F1EA5"/>
    <w:rsid w:val="009F2E17"/>
    <w:rsid w:val="009F37B7"/>
    <w:rsid w:val="009F61ED"/>
    <w:rsid w:val="00A01BE1"/>
    <w:rsid w:val="00A04103"/>
    <w:rsid w:val="00A053B0"/>
    <w:rsid w:val="00A10F02"/>
    <w:rsid w:val="00A14573"/>
    <w:rsid w:val="00A164B4"/>
    <w:rsid w:val="00A16DF1"/>
    <w:rsid w:val="00A17017"/>
    <w:rsid w:val="00A2028F"/>
    <w:rsid w:val="00A20B5A"/>
    <w:rsid w:val="00A224C1"/>
    <w:rsid w:val="00A22581"/>
    <w:rsid w:val="00A23016"/>
    <w:rsid w:val="00A26F0F"/>
    <w:rsid w:val="00A30915"/>
    <w:rsid w:val="00A30F13"/>
    <w:rsid w:val="00A348EE"/>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5DD4"/>
    <w:rsid w:val="00A66906"/>
    <w:rsid w:val="00A705F6"/>
    <w:rsid w:val="00A71162"/>
    <w:rsid w:val="00A73EE6"/>
    <w:rsid w:val="00A74AEE"/>
    <w:rsid w:val="00A74DE4"/>
    <w:rsid w:val="00A75F13"/>
    <w:rsid w:val="00A802F1"/>
    <w:rsid w:val="00A80B63"/>
    <w:rsid w:val="00A82346"/>
    <w:rsid w:val="00A83244"/>
    <w:rsid w:val="00A878F9"/>
    <w:rsid w:val="00A9004F"/>
    <w:rsid w:val="00A90A74"/>
    <w:rsid w:val="00A90DED"/>
    <w:rsid w:val="00A93034"/>
    <w:rsid w:val="00A94466"/>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E13EB"/>
    <w:rsid w:val="00AE1E94"/>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24CE"/>
    <w:rsid w:val="00B566B3"/>
    <w:rsid w:val="00B574C4"/>
    <w:rsid w:val="00B6267A"/>
    <w:rsid w:val="00B6298C"/>
    <w:rsid w:val="00B63203"/>
    <w:rsid w:val="00B647DE"/>
    <w:rsid w:val="00B651AB"/>
    <w:rsid w:val="00B672B3"/>
    <w:rsid w:val="00B73B90"/>
    <w:rsid w:val="00B75886"/>
    <w:rsid w:val="00B766AD"/>
    <w:rsid w:val="00B81120"/>
    <w:rsid w:val="00B81B7E"/>
    <w:rsid w:val="00B824C3"/>
    <w:rsid w:val="00B854E5"/>
    <w:rsid w:val="00B87F93"/>
    <w:rsid w:val="00B9350D"/>
    <w:rsid w:val="00B94C90"/>
    <w:rsid w:val="00B95427"/>
    <w:rsid w:val="00B96F2B"/>
    <w:rsid w:val="00BA276E"/>
    <w:rsid w:val="00BA339D"/>
    <w:rsid w:val="00BA4F8B"/>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4B7"/>
    <w:rsid w:val="00BD6E39"/>
    <w:rsid w:val="00BE45A5"/>
    <w:rsid w:val="00BE689F"/>
    <w:rsid w:val="00BF0399"/>
    <w:rsid w:val="00BF676F"/>
    <w:rsid w:val="00C0290E"/>
    <w:rsid w:val="00C0396E"/>
    <w:rsid w:val="00C04C2C"/>
    <w:rsid w:val="00C06C37"/>
    <w:rsid w:val="00C13332"/>
    <w:rsid w:val="00C16ED7"/>
    <w:rsid w:val="00C17F68"/>
    <w:rsid w:val="00C216C7"/>
    <w:rsid w:val="00C21B79"/>
    <w:rsid w:val="00C22082"/>
    <w:rsid w:val="00C2289B"/>
    <w:rsid w:val="00C233B8"/>
    <w:rsid w:val="00C23AED"/>
    <w:rsid w:val="00C272F0"/>
    <w:rsid w:val="00C33079"/>
    <w:rsid w:val="00C34966"/>
    <w:rsid w:val="00C350FD"/>
    <w:rsid w:val="00C37764"/>
    <w:rsid w:val="00C418B0"/>
    <w:rsid w:val="00C42FD2"/>
    <w:rsid w:val="00C44F13"/>
    <w:rsid w:val="00C4762B"/>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C2E"/>
    <w:rsid w:val="00C919EB"/>
    <w:rsid w:val="00C92B74"/>
    <w:rsid w:val="00C93010"/>
    <w:rsid w:val="00C93F40"/>
    <w:rsid w:val="00C9430B"/>
    <w:rsid w:val="00C964F0"/>
    <w:rsid w:val="00C96ECC"/>
    <w:rsid w:val="00CA23B2"/>
    <w:rsid w:val="00CA3D0C"/>
    <w:rsid w:val="00CA418B"/>
    <w:rsid w:val="00CA61E1"/>
    <w:rsid w:val="00CA63AA"/>
    <w:rsid w:val="00CA6A0D"/>
    <w:rsid w:val="00CA7BBA"/>
    <w:rsid w:val="00CB2314"/>
    <w:rsid w:val="00CC0EE3"/>
    <w:rsid w:val="00CC3749"/>
    <w:rsid w:val="00CC61FD"/>
    <w:rsid w:val="00CD2F4A"/>
    <w:rsid w:val="00CD3F15"/>
    <w:rsid w:val="00CD65AB"/>
    <w:rsid w:val="00CE1D0D"/>
    <w:rsid w:val="00CE3643"/>
    <w:rsid w:val="00CE7630"/>
    <w:rsid w:val="00CF05A3"/>
    <w:rsid w:val="00CF0DE9"/>
    <w:rsid w:val="00CF3418"/>
    <w:rsid w:val="00D008A9"/>
    <w:rsid w:val="00D0138D"/>
    <w:rsid w:val="00D026D5"/>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7EFF"/>
    <w:rsid w:val="00D53713"/>
    <w:rsid w:val="00D5469E"/>
    <w:rsid w:val="00D57283"/>
    <w:rsid w:val="00D61F07"/>
    <w:rsid w:val="00D738D6"/>
    <w:rsid w:val="00D755EB"/>
    <w:rsid w:val="00D7775B"/>
    <w:rsid w:val="00D81ACB"/>
    <w:rsid w:val="00D851E6"/>
    <w:rsid w:val="00D87119"/>
    <w:rsid w:val="00D87588"/>
    <w:rsid w:val="00D87E00"/>
    <w:rsid w:val="00D9134D"/>
    <w:rsid w:val="00D9248E"/>
    <w:rsid w:val="00D9360C"/>
    <w:rsid w:val="00D95626"/>
    <w:rsid w:val="00D97EB8"/>
    <w:rsid w:val="00DA4593"/>
    <w:rsid w:val="00DA517F"/>
    <w:rsid w:val="00DA5583"/>
    <w:rsid w:val="00DA5819"/>
    <w:rsid w:val="00DA679B"/>
    <w:rsid w:val="00DA7A03"/>
    <w:rsid w:val="00DB0582"/>
    <w:rsid w:val="00DB1818"/>
    <w:rsid w:val="00DB1F2B"/>
    <w:rsid w:val="00DB23A7"/>
    <w:rsid w:val="00DB41CA"/>
    <w:rsid w:val="00DC13FB"/>
    <w:rsid w:val="00DC309B"/>
    <w:rsid w:val="00DC3BF1"/>
    <w:rsid w:val="00DC41A6"/>
    <w:rsid w:val="00DC4DA2"/>
    <w:rsid w:val="00DD1094"/>
    <w:rsid w:val="00DD2F84"/>
    <w:rsid w:val="00DD419B"/>
    <w:rsid w:val="00DD5306"/>
    <w:rsid w:val="00DD5A22"/>
    <w:rsid w:val="00DD7081"/>
    <w:rsid w:val="00DE0430"/>
    <w:rsid w:val="00DE2809"/>
    <w:rsid w:val="00DE5137"/>
    <w:rsid w:val="00DE596A"/>
    <w:rsid w:val="00DE6BD1"/>
    <w:rsid w:val="00DF02AE"/>
    <w:rsid w:val="00DF1103"/>
    <w:rsid w:val="00DF1DFB"/>
    <w:rsid w:val="00DF2B1F"/>
    <w:rsid w:val="00DF4A8C"/>
    <w:rsid w:val="00DF5B3B"/>
    <w:rsid w:val="00DF62CD"/>
    <w:rsid w:val="00E01F80"/>
    <w:rsid w:val="00E035A2"/>
    <w:rsid w:val="00E07C86"/>
    <w:rsid w:val="00E07C9C"/>
    <w:rsid w:val="00E10121"/>
    <w:rsid w:val="00E1441B"/>
    <w:rsid w:val="00E214E0"/>
    <w:rsid w:val="00E236A6"/>
    <w:rsid w:val="00E237BE"/>
    <w:rsid w:val="00E32FDF"/>
    <w:rsid w:val="00E33070"/>
    <w:rsid w:val="00E3459B"/>
    <w:rsid w:val="00E34E9D"/>
    <w:rsid w:val="00E3504B"/>
    <w:rsid w:val="00E36A86"/>
    <w:rsid w:val="00E36C00"/>
    <w:rsid w:val="00E416A6"/>
    <w:rsid w:val="00E44264"/>
    <w:rsid w:val="00E50F22"/>
    <w:rsid w:val="00E51D06"/>
    <w:rsid w:val="00E54153"/>
    <w:rsid w:val="00E54F53"/>
    <w:rsid w:val="00E55031"/>
    <w:rsid w:val="00E57723"/>
    <w:rsid w:val="00E621C8"/>
    <w:rsid w:val="00E62220"/>
    <w:rsid w:val="00E654C5"/>
    <w:rsid w:val="00E67DA4"/>
    <w:rsid w:val="00E70EE9"/>
    <w:rsid w:val="00E77645"/>
    <w:rsid w:val="00E82A39"/>
    <w:rsid w:val="00E837C8"/>
    <w:rsid w:val="00E85098"/>
    <w:rsid w:val="00E8534D"/>
    <w:rsid w:val="00E877FC"/>
    <w:rsid w:val="00E87D07"/>
    <w:rsid w:val="00E90245"/>
    <w:rsid w:val="00E91E9E"/>
    <w:rsid w:val="00E96090"/>
    <w:rsid w:val="00E9620C"/>
    <w:rsid w:val="00E96F5F"/>
    <w:rsid w:val="00E97850"/>
    <w:rsid w:val="00EA22F5"/>
    <w:rsid w:val="00EA318B"/>
    <w:rsid w:val="00EA3C73"/>
    <w:rsid w:val="00EA7B0D"/>
    <w:rsid w:val="00EB00FE"/>
    <w:rsid w:val="00EB0609"/>
    <w:rsid w:val="00EB2A77"/>
    <w:rsid w:val="00EB4D90"/>
    <w:rsid w:val="00EC0EDF"/>
    <w:rsid w:val="00EC184B"/>
    <w:rsid w:val="00EC2A10"/>
    <w:rsid w:val="00EC433B"/>
    <w:rsid w:val="00EC4A25"/>
    <w:rsid w:val="00EC5608"/>
    <w:rsid w:val="00EC6B93"/>
    <w:rsid w:val="00EC73F6"/>
    <w:rsid w:val="00ED3EC9"/>
    <w:rsid w:val="00ED6ACB"/>
    <w:rsid w:val="00ED7275"/>
    <w:rsid w:val="00EE0F4B"/>
    <w:rsid w:val="00EE4A66"/>
    <w:rsid w:val="00EE581D"/>
    <w:rsid w:val="00EE70DB"/>
    <w:rsid w:val="00EF0B0C"/>
    <w:rsid w:val="00EF2BE2"/>
    <w:rsid w:val="00F01F81"/>
    <w:rsid w:val="00F021E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676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2FC1"/>
    <w:rsid w:val="00F64E41"/>
    <w:rsid w:val="00F653B8"/>
    <w:rsid w:val="00F67B06"/>
    <w:rsid w:val="00F70EB8"/>
    <w:rsid w:val="00F72C43"/>
    <w:rsid w:val="00F7311B"/>
    <w:rsid w:val="00F7312C"/>
    <w:rsid w:val="00F74200"/>
    <w:rsid w:val="00F75F30"/>
    <w:rsid w:val="00F77AEF"/>
    <w:rsid w:val="00F803ED"/>
    <w:rsid w:val="00F82492"/>
    <w:rsid w:val="00F82C21"/>
    <w:rsid w:val="00F839EA"/>
    <w:rsid w:val="00F83A29"/>
    <w:rsid w:val="00F84F04"/>
    <w:rsid w:val="00F84FAD"/>
    <w:rsid w:val="00F86593"/>
    <w:rsid w:val="00F86D27"/>
    <w:rsid w:val="00F9014C"/>
    <w:rsid w:val="00F920C2"/>
    <w:rsid w:val="00F92A42"/>
    <w:rsid w:val="00F93C13"/>
    <w:rsid w:val="00F965EC"/>
    <w:rsid w:val="00F96E33"/>
    <w:rsid w:val="00FA024F"/>
    <w:rsid w:val="00FA1266"/>
    <w:rsid w:val="00FB169D"/>
    <w:rsid w:val="00FB3476"/>
    <w:rsid w:val="00FC1192"/>
    <w:rsid w:val="00FC16D5"/>
    <w:rsid w:val="00FC1D51"/>
    <w:rsid w:val="00FC6F19"/>
    <w:rsid w:val="00FC7B95"/>
    <w:rsid w:val="00FD23C3"/>
    <w:rsid w:val="00FD2A69"/>
    <w:rsid w:val="00FD52E4"/>
    <w:rsid w:val="00FD5534"/>
    <w:rsid w:val="00FE1C8C"/>
    <w:rsid w:val="00FE3FC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25E"/>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163D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163D0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163D0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63D0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163D0D"/>
    <w:pPr>
      <w:ind w:left="1701" w:hanging="1701"/>
      <w:outlineLvl w:val="4"/>
    </w:pPr>
    <w:rPr>
      <w:sz w:val="22"/>
    </w:rPr>
  </w:style>
  <w:style w:type="paragraph" w:styleId="Heading6">
    <w:name w:val="heading 6"/>
    <w:aliases w:val="T1,Header 6"/>
    <w:basedOn w:val="H6"/>
    <w:next w:val="Normal"/>
    <w:link w:val="Heading6Char"/>
    <w:qFormat/>
    <w:rsid w:val="00163D0D"/>
    <w:pPr>
      <w:outlineLvl w:val="5"/>
    </w:pPr>
  </w:style>
  <w:style w:type="paragraph" w:styleId="Heading7">
    <w:name w:val="heading 7"/>
    <w:basedOn w:val="H6"/>
    <w:next w:val="Normal"/>
    <w:link w:val="Heading7Char"/>
    <w:qFormat/>
    <w:rsid w:val="00163D0D"/>
    <w:pPr>
      <w:outlineLvl w:val="6"/>
    </w:pPr>
  </w:style>
  <w:style w:type="paragraph" w:styleId="Heading8">
    <w:name w:val="heading 8"/>
    <w:basedOn w:val="Heading1"/>
    <w:next w:val="Normal"/>
    <w:link w:val="Heading8Char"/>
    <w:qFormat/>
    <w:rsid w:val="00163D0D"/>
    <w:pPr>
      <w:ind w:left="0" w:firstLine="0"/>
      <w:outlineLvl w:val="7"/>
    </w:pPr>
  </w:style>
  <w:style w:type="paragraph" w:styleId="Heading9">
    <w:name w:val="heading 9"/>
    <w:basedOn w:val="Heading8"/>
    <w:next w:val="Normal"/>
    <w:link w:val="Heading9Char"/>
    <w:qFormat/>
    <w:rsid w:val="00163D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163D0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163D0D"/>
    <w:pPr>
      <w:ind w:left="1418" w:hanging="1418"/>
    </w:pPr>
  </w:style>
  <w:style w:type="paragraph" w:styleId="TOC8">
    <w:name w:val="toc 8"/>
    <w:basedOn w:val="TOC1"/>
    <w:rsid w:val="00163D0D"/>
    <w:pPr>
      <w:spacing w:before="180"/>
      <w:ind w:left="2693" w:hanging="2693"/>
    </w:pPr>
    <w:rPr>
      <w:b/>
    </w:rPr>
  </w:style>
  <w:style w:type="paragraph" w:styleId="TOC1">
    <w:name w:val="toc 1"/>
    <w:rsid w:val="00163D0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163D0D"/>
    <w:pPr>
      <w:keepLines/>
      <w:tabs>
        <w:tab w:val="center" w:pos="4536"/>
        <w:tab w:val="right" w:pos="9072"/>
      </w:tabs>
    </w:pPr>
    <w:rPr>
      <w:noProof/>
    </w:rPr>
  </w:style>
  <w:style w:type="character" w:customStyle="1" w:styleId="ZGSM">
    <w:name w:val="ZGSM"/>
    <w:rsid w:val="00163D0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0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163D0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163D0D"/>
    <w:pPr>
      <w:ind w:left="1701" w:hanging="1701"/>
    </w:pPr>
  </w:style>
  <w:style w:type="paragraph" w:styleId="TOC4">
    <w:name w:val="toc 4"/>
    <w:basedOn w:val="TOC3"/>
    <w:rsid w:val="00163D0D"/>
    <w:pPr>
      <w:ind w:left="1418" w:hanging="1418"/>
    </w:pPr>
  </w:style>
  <w:style w:type="paragraph" w:styleId="TOC3">
    <w:name w:val="toc 3"/>
    <w:basedOn w:val="TOC2"/>
    <w:rsid w:val="00163D0D"/>
    <w:pPr>
      <w:ind w:left="1134" w:hanging="1134"/>
    </w:pPr>
  </w:style>
  <w:style w:type="paragraph" w:styleId="TOC2">
    <w:name w:val="toc 2"/>
    <w:basedOn w:val="TOC1"/>
    <w:rsid w:val="00163D0D"/>
    <w:pPr>
      <w:keepNext w:val="0"/>
      <w:spacing w:before="0"/>
      <w:ind w:left="851" w:hanging="851"/>
    </w:pPr>
    <w:rPr>
      <w:sz w:val="20"/>
    </w:rPr>
  </w:style>
  <w:style w:type="paragraph" w:styleId="Footer">
    <w:name w:val="footer"/>
    <w:basedOn w:val="Header"/>
    <w:link w:val="FooterChar"/>
    <w:rsid w:val="00163D0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163D0D"/>
    <w:pPr>
      <w:outlineLvl w:val="9"/>
    </w:pPr>
  </w:style>
  <w:style w:type="paragraph" w:customStyle="1" w:styleId="NF">
    <w:name w:val="NF"/>
    <w:basedOn w:val="NO"/>
    <w:rsid w:val="00163D0D"/>
    <w:pPr>
      <w:keepNext/>
      <w:spacing w:after="0"/>
    </w:pPr>
    <w:rPr>
      <w:rFonts w:ascii="Arial" w:hAnsi="Arial"/>
      <w:sz w:val="18"/>
    </w:rPr>
  </w:style>
  <w:style w:type="paragraph" w:customStyle="1" w:styleId="NO">
    <w:name w:val="NO"/>
    <w:basedOn w:val="Normal"/>
    <w:link w:val="NOChar2"/>
    <w:qFormat/>
    <w:rsid w:val="00163D0D"/>
    <w:pPr>
      <w:keepLines/>
      <w:ind w:left="1135" w:hanging="851"/>
    </w:pPr>
  </w:style>
  <w:style w:type="character" w:customStyle="1" w:styleId="NOChar2">
    <w:name w:val="NO Char2"/>
    <w:link w:val="NO"/>
    <w:locked/>
    <w:rsid w:val="004631E1"/>
  </w:style>
  <w:style w:type="paragraph" w:customStyle="1" w:styleId="PL">
    <w:name w:val="PL"/>
    <w:link w:val="PLChar"/>
    <w:rsid w:val="00163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163D0D"/>
    <w:pPr>
      <w:jc w:val="right"/>
    </w:pPr>
  </w:style>
  <w:style w:type="paragraph" w:customStyle="1" w:styleId="TAL">
    <w:name w:val="TAL"/>
    <w:basedOn w:val="Normal"/>
    <w:link w:val="TALChar"/>
    <w:qFormat/>
    <w:rsid w:val="00163D0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qFormat/>
    <w:rsid w:val="00163D0D"/>
    <w:rPr>
      <w:b/>
    </w:rPr>
  </w:style>
  <w:style w:type="paragraph" w:customStyle="1" w:styleId="TAC">
    <w:name w:val="TAC"/>
    <w:basedOn w:val="TAL"/>
    <w:link w:val="TACCar"/>
    <w:rsid w:val="00163D0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163D0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163D0D"/>
    <w:pPr>
      <w:keepLines/>
      <w:ind w:left="1702" w:hanging="1418"/>
    </w:pPr>
  </w:style>
  <w:style w:type="character" w:customStyle="1" w:styleId="EXCar">
    <w:name w:val="EX Car"/>
    <w:link w:val="EX"/>
    <w:rsid w:val="00FF02F6"/>
  </w:style>
  <w:style w:type="paragraph" w:customStyle="1" w:styleId="FP">
    <w:name w:val="FP"/>
    <w:basedOn w:val="Normal"/>
    <w:rsid w:val="00163D0D"/>
    <w:pPr>
      <w:spacing w:after="0"/>
    </w:pPr>
  </w:style>
  <w:style w:type="paragraph" w:customStyle="1" w:styleId="NW">
    <w:name w:val="NW"/>
    <w:basedOn w:val="NO"/>
    <w:rsid w:val="00163D0D"/>
    <w:pPr>
      <w:spacing w:after="0"/>
    </w:pPr>
  </w:style>
  <w:style w:type="paragraph" w:customStyle="1" w:styleId="EW">
    <w:name w:val="EW"/>
    <w:basedOn w:val="EX"/>
    <w:rsid w:val="00163D0D"/>
    <w:pPr>
      <w:spacing w:after="0"/>
    </w:pPr>
  </w:style>
  <w:style w:type="paragraph" w:customStyle="1" w:styleId="B10">
    <w:name w:val="B1"/>
    <w:basedOn w:val="List"/>
    <w:link w:val="B1Char2"/>
    <w:qFormat/>
    <w:rsid w:val="00163D0D"/>
  </w:style>
  <w:style w:type="paragraph" w:styleId="List">
    <w:name w:val="List"/>
    <w:basedOn w:val="Normal"/>
    <w:link w:val="ListChar1"/>
    <w:rsid w:val="00163D0D"/>
    <w:pPr>
      <w:ind w:left="568" w:hanging="284"/>
    </w:pPr>
  </w:style>
  <w:style w:type="character" w:customStyle="1" w:styleId="B1Char2">
    <w:name w:val="B1 Char2"/>
    <w:link w:val="B10"/>
    <w:rsid w:val="004631E1"/>
  </w:style>
  <w:style w:type="paragraph" w:styleId="TOC6">
    <w:name w:val="toc 6"/>
    <w:basedOn w:val="TOC5"/>
    <w:next w:val="Normal"/>
    <w:rsid w:val="00163D0D"/>
    <w:pPr>
      <w:ind w:left="1985" w:hanging="1985"/>
    </w:pPr>
  </w:style>
  <w:style w:type="paragraph" w:styleId="TOC7">
    <w:name w:val="toc 7"/>
    <w:basedOn w:val="TOC6"/>
    <w:next w:val="Normal"/>
    <w:rsid w:val="00163D0D"/>
    <w:pPr>
      <w:ind w:left="2268" w:hanging="2268"/>
    </w:pPr>
  </w:style>
  <w:style w:type="paragraph" w:customStyle="1" w:styleId="EditorsNote">
    <w:name w:val="Editor's Note"/>
    <w:aliases w:val="EN,Editor's Noteormal"/>
    <w:basedOn w:val="NO"/>
    <w:link w:val="EditorsNoteChar"/>
    <w:rsid w:val="00163D0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qFormat/>
    <w:rsid w:val="00163D0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163D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D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163D0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163D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163D0D"/>
    <w:pPr>
      <w:ind w:left="851" w:hanging="851"/>
    </w:pPr>
  </w:style>
  <w:style w:type="paragraph" w:customStyle="1" w:styleId="ZH">
    <w:name w:val="ZH"/>
    <w:rsid w:val="00163D0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163D0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163D0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163D0D"/>
  </w:style>
  <w:style w:type="paragraph" w:styleId="List2">
    <w:name w:val="List 2"/>
    <w:basedOn w:val="List"/>
    <w:link w:val="List2Char"/>
    <w:rsid w:val="00163D0D"/>
    <w:pPr>
      <w:ind w:left="851"/>
    </w:pPr>
  </w:style>
  <w:style w:type="character" w:customStyle="1" w:styleId="B2Char">
    <w:name w:val="B2 Char"/>
    <w:link w:val="B2"/>
    <w:qFormat/>
    <w:rsid w:val="004631E1"/>
  </w:style>
  <w:style w:type="paragraph" w:customStyle="1" w:styleId="B3">
    <w:name w:val="B3"/>
    <w:basedOn w:val="List3"/>
    <w:link w:val="B3Char"/>
    <w:qFormat/>
    <w:rsid w:val="00163D0D"/>
  </w:style>
  <w:style w:type="paragraph" w:styleId="List3">
    <w:name w:val="List 3"/>
    <w:basedOn w:val="List2"/>
    <w:link w:val="List3Char"/>
    <w:rsid w:val="00163D0D"/>
    <w:pPr>
      <w:ind w:left="1135"/>
    </w:pPr>
  </w:style>
  <w:style w:type="character" w:customStyle="1" w:styleId="B3Char">
    <w:name w:val="B3 Char"/>
    <w:link w:val="B3"/>
    <w:rsid w:val="004631E1"/>
  </w:style>
  <w:style w:type="paragraph" w:customStyle="1" w:styleId="B4">
    <w:name w:val="B4"/>
    <w:basedOn w:val="List4"/>
    <w:link w:val="B4Char"/>
    <w:rsid w:val="00163D0D"/>
  </w:style>
  <w:style w:type="paragraph" w:styleId="List4">
    <w:name w:val="List 4"/>
    <w:basedOn w:val="List3"/>
    <w:rsid w:val="00163D0D"/>
    <w:pPr>
      <w:ind w:left="1418"/>
    </w:pPr>
  </w:style>
  <w:style w:type="paragraph" w:customStyle="1" w:styleId="B5">
    <w:name w:val="B5"/>
    <w:basedOn w:val="List5"/>
    <w:link w:val="B5Char"/>
    <w:rsid w:val="00163D0D"/>
  </w:style>
  <w:style w:type="paragraph" w:styleId="List5">
    <w:name w:val="List 5"/>
    <w:basedOn w:val="List4"/>
    <w:rsid w:val="00163D0D"/>
    <w:pPr>
      <w:ind w:left="1702"/>
    </w:pPr>
  </w:style>
  <w:style w:type="paragraph" w:customStyle="1" w:styleId="ZTD">
    <w:name w:val="ZTD"/>
    <w:basedOn w:val="ZB"/>
    <w:rsid w:val="00163D0D"/>
    <w:pPr>
      <w:framePr w:hRule="auto" w:wrap="notBeside" w:y="852"/>
    </w:pPr>
    <w:rPr>
      <w:i w:val="0"/>
      <w:sz w:val="40"/>
    </w:rPr>
  </w:style>
  <w:style w:type="paragraph" w:customStyle="1" w:styleId="ZV">
    <w:name w:val="ZV"/>
    <w:basedOn w:val="ZU"/>
    <w:rsid w:val="00163D0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163D0D"/>
    <w:pPr>
      <w:ind w:left="284"/>
    </w:pPr>
  </w:style>
  <w:style w:type="paragraph" w:styleId="Index1">
    <w:name w:val="index 1"/>
    <w:basedOn w:val="Normal"/>
    <w:rsid w:val="00163D0D"/>
    <w:pPr>
      <w:keepLines/>
      <w:spacing w:after="0"/>
    </w:pPr>
  </w:style>
  <w:style w:type="paragraph" w:styleId="ListNumber2">
    <w:name w:val="List Number 2"/>
    <w:basedOn w:val="ListNumber"/>
    <w:rsid w:val="00163D0D"/>
    <w:pPr>
      <w:ind w:left="851"/>
    </w:pPr>
  </w:style>
  <w:style w:type="paragraph" w:styleId="ListNumber">
    <w:name w:val="List Number"/>
    <w:basedOn w:val="List"/>
    <w:rsid w:val="00163D0D"/>
  </w:style>
  <w:style w:type="character" w:styleId="FootnoteReference">
    <w:name w:val="footnote reference"/>
    <w:rsid w:val="00163D0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3D0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163D0D"/>
    <w:pPr>
      <w:ind w:left="851"/>
    </w:pPr>
  </w:style>
  <w:style w:type="paragraph" w:styleId="ListBullet">
    <w:name w:val="List Bullet"/>
    <w:aliases w:val="UL"/>
    <w:basedOn w:val="List"/>
    <w:rsid w:val="00163D0D"/>
  </w:style>
  <w:style w:type="paragraph" w:styleId="ListBullet3">
    <w:name w:val="List Bullet 3"/>
    <w:basedOn w:val="ListBullet2"/>
    <w:rsid w:val="00163D0D"/>
    <w:pPr>
      <w:ind w:left="1135"/>
    </w:pPr>
  </w:style>
  <w:style w:type="paragraph" w:styleId="ListBullet4">
    <w:name w:val="List Bullet 4"/>
    <w:basedOn w:val="ListBullet3"/>
    <w:rsid w:val="00163D0D"/>
    <w:pPr>
      <w:ind w:left="1418"/>
    </w:pPr>
  </w:style>
  <w:style w:type="paragraph" w:styleId="ListBullet5">
    <w:name w:val="List Bullet 5"/>
    <w:basedOn w:val="ListBullet4"/>
    <w:rsid w:val="00163D0D"/>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2787</Words>
  <Characters>15891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18641</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MCC160</cp:lastModifiedBy>
  <cp:revision>7</cp:revision>
  <dcterms:created xsi:type="dcterms:W3CDTF">2023-07-13T10:38:00Z</dcterms:created>
  <dcterms:modified xsi:type="dcterms:W3CDTF">2023-07-31T14:58:00Z</dcterms:modified>
</cp:coreProperties>
</file>