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A0F0" w14:textId="4055CB19" w:rsidR="00C629FE" w:rsidRDefault="00C629FE" w:rsidP="00C62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6D7BA3">
          <w:rPr>
            <w:b/>
            <w:i/>
            <w:noProof/>
            <w:sz w:val="28"/>
          </w:rPr>
          <w:t>573</w:t>
        </w:r>
      </w:fldSimple>
    </w:p>
    <w:p w14:paraId="2AE00ABB" w14:textId="77777777" w:rsidR="00C629FE" w:rsidRDefault="00C629FE" w:rsidP="00C629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9FE" w14:paraId="0C2BD6DF" w14:textId="77777777" w:rsidTr="004F27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5EDA" w14:textId="77777777" w:rsidR="00C629FE" w:rsidRDefault="00C629FE" w:rsidP="004F27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29FE" w14:paraId="690275FA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EDE4A" w14:textId="77777777"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9FE" w14:paraId="04F7B6E9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4E166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10155068" w14:textId="77777777" w:rsidTr="004F275E">
        <w:tc>
          <w:tcPr>
            <w:tcW w:w="142" w:type="dxa"/>
            <w:tcBorders>
              <w:left w:val="single" w:sz="4" w:space="0" w:color="auto"/>
            </w:tcBorders>
          </w:tcPr>
          <w:p w14:paraId="2E30CC9B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6267C" w14:textId="77777777" w:rsidR="00C629FE" w:rsidRPr="00410371" w:rsidRDefault="00C629FE" w:rsidP="004F27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9F2429" w14:textId="77777777"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B0CD1" w14:textId="77777777" w:rsidR="00C629FE" w:rsidRPr="00410371" w:rsidRDefault="00C629FE" w:rsidP="004F27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3105</w:t>
              </w:r>
            </w:fldSimple>
          </w:p>
        </w:tc>
        <w:tc>
          <w:tcPr>
            <w:tcW w:w="709" w:type="dxa"/>
          </w:tcPr>
          <w:p w14:paraId="1F677230" w14:textId="77777777" w:rsidR="00C629FE" w:rsidRDefault="00C629FE" w:rsidP="004F27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4611F" w14:textId="074B7EE6" w:rsidR="00C629FE" w:rsidRPr="00410371" w:rsidRDefault="006D7BA3" w:rsidP="004F27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D5EB940" w14:textId="77777777" w:rsidR="00C629FE" w:rsidRDefault="00C629FE" w:rsidP="004F27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F5C808" w14:textId="331D2BC6" w:rsidR="00C629FE" w:rsidRPr="00410371" w:rsidRDefault="00C629FE" w:rsidP="004F2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6D7BA3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7B772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34B142A2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A5DE8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716DF675" w14:textId="77777777" w:rsidTr="004F27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600EB" w14:textId="77777777" w:rsidR="00C629FE" w:rsidRPr="00F25D98" w:rsidRDefault="00C629FE" w:rsidP="004F27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9FE" w14:paraId="450D4361" w14:textId="77777777" w:rsidTr="004F275E">
        <w:tc>
          <w:tcPr>
            <w:tcW w:w="9641" w:type="dxa"/>
            <w:gridSpan w:val="9"/>
          </w:tcPr>
          <w:p w14:paraId="2294E476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EC924" w14:textId="77777777" w:rsidR="00C629FE" w:rsidRDefault="00C629FE" w:rsidP="00C62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9FE" w14:paraId="207052A5" w14:textId="77777777" w:rsidTr="004F275E">
        <w:tc>
          <w:tcPr>
            <w:tcW w:w="2835" w:type="dxa"/>
          </w:tcPr>
          <w:p w14:paraId="05D728F2" w14:textId="77777777" w:rsidR="00C629FE" w:rsidRDefault="00C629FE" w:rsidP="004F27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4A8E9A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D76C0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15E31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771B7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725351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34277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98242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6EC34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F4FEC" w14:textId="77777777" w:rsidR="00C629FE" w:rsidRDefault="00C629FE" w:rsidP="00C62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9FE" w14:paraId="56075122" w14:textId="77777777" w:rsidTr="004F275E">
        <w:tc>
          <w:tcPr>
            <w:tcW w:w="9640" w:type="dxa"/>
            <w:gridSpan w:val="11"/>
          </w:tcPr>
          <w:p w14:paraId="1C49CB42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074E4D9F" w14:textId="77777777" w:rsidTr="004F27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05AFE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FB3B6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cr_UE_NR_Capability_v1640_IEs_RedCap</w:t>
              </w:r>
            </w:fldSimple>
          </w:p>
        </w:tc>
      </w:tr>
      <w:tr w:rsidR="00C629FE" w14:paraId="352A78E8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62049404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F53B0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399E78C7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396D1A53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7A4EA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629FE" w14:paraId="7714DD69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0F8C46FC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BD91D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29FE" w14:paraId="748FAEBD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767F07F7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194A2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22CBDBF9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472F8917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0EA7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5DC13D" w14:textId="77777777" w:rsidR="00C629FE" w:rsidRDefault="00C629FE" w:rsidP="004F27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AE6D9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6FAAF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2023-05-30</w:t>
              </w:r>
            </w:fldSimple>
          </w:p>
        </w:tc>
      </w:tr>
      <w:tr w:rsidR="00C629FE" w14:paraId="0E6EF893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01C2B57B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B8D0E1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20D20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E56C0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C2BA3A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5EECDFE7" w14:textId="77777777" w:rsidTr="004F27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2C70A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AA7D7" w14:textId="77777777" w:rsidR="00C629FE" w:rsidRDefault="00C629FE" w:rsidP="004F27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5E1CF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4A1F4" w14:textId="77777777" w:rsidR="00C629FE" w:rsidRDefault="00C629FE" w:rsidP="004F27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6133C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629FE" w14:paraId="284F07BD" w14:textId="77777777" w:rsidTr="004F27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68B8B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192E" w14:textId="77777777" w:rsidR="00C629FE" w:rsidRDefault="00C629FE" w:rsidP="004F27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6D0B5" w14:textId="77777777" w:rsidR="00C629FE" w:rsidRDefault="00C629FE" w:rsidP="004F27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15ECF" w14:textId="77777777" w:rsidR="00C629FE" w:rsidRPr="007C2097" w:rsidRDefault="00C629FE" w:rsidP="004F27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9FE" w14:paraId="71A16C2B" w14:textId="77777777" w:rsidTr="004F275E">
        <w:tc>
          <w:tcPr>
            <w:tcW w:w="1843" w:type="dxa"/>
          </w:tcPr>
          <w:p w14:paraId="7AE89DA5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F4C7CA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380BFBFC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F9B04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AC9C9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its presence.</w:t>
            </w:r>
          </w:p>
        </w:tc>
      </w:tr>
      <w:tr w:rsidR="00C629FE" w14:paraId="069D3BD5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ED5D4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DF358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1186CEDF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D0B15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F0103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ifpresent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C629FE" w14:paraId="73B0F15C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015F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09AD6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4A456CC8" w14:textId="77777777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84CA8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BB26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C629FE" w14:paraId="01329351" w14:textId="77777777" w:rsidTr="004F275E">
        <w:tc>
          <w:tcPr>
            <w:tcW w:w="2694" w:type="dxa"/>
            <w:gridSpan w:val="2"/>
          </w:tcPr>
          <w:p w14:paraId="646B1589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623A6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1042AB2E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A2F38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231F1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t>8.1.5.1.1.NR5GC</w:t>
            </w:r>
          </w:p>
        </w:tc>
      </w:tr>
      <w:tr w:rsidR="00C629FE" w14:paraId="4985C55C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BD84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C632E" w14:textId="77777777" w:rsidR="00C629FE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2E8C396B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38C2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3840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49DDEC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36514" w14:textId="77777777"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9688A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79783911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39C0E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6AB49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6066F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18DEB" w14:textId="77777777"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E2FAF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52A6A66D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241FB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9F6F3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3AE07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83601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CC10C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1DF69333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7EDC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EB7E9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20E09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11F13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1F165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6BFC9569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C766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34C8D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41C1CA74" w14:textId="77777777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CD554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0DED8" w14:textId="77777777"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9FE" w:rsidRPr="008863B9" w14:paraId="19C2456A" w14:textId="77777777" w:rsidTr="004F27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090A5" w14:textId="77777777" w:rsidR="00C629FE" w:rsidRPr="008863B9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9CEE0" w14:textId="77777777" w:rsidR="00C629FE" w:rsidRPr="008863B9" w:rsidRDefault="00C629FE" w:rsidP="00C62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9FE" w14:paraId="26F20508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DA569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F85EF" w14:textId="77777777"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B7CA44" w14:textId="77777777" w:rsidR="00170893" w:rsidRDefault="00170893" w:rsidP="00170893">
      <w:pPr>
        <w:rPr>
          <w:noProof/>
        </w:rPr>
      </w:pPr>
    </w:p>
    <w:p w14:paraId="7ED75BAE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2F4480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CB9AB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34670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BEBAFA3" w14:textId="77777777" w:rsidR="00C629F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629FE" w:rsidRPr="006540C7">
        <w:rPr>
          <w:rFonts w:ascii="Arial" w:hAnsi="Arial" w:cs="Arial"/>
          <w:iCs/>
        </w:rPr>
        <w:t>Table of Contents</w:t>
      </w:r>
      <w:r w:rsidR="00C629FE">
        <w:tab/>
      </w:r>
      <w:r w:rsidR="00C629FE">
        <w:fldChar w:fldCharType="begin"/>
      </w:r>
      <w:r w:rsidR="00C629FE">
        <w:instrText xml:space="preserve"> PAGEREF _Toc136346704 \h </w:instrText>
      </w:r>
      <w:r w:rsidR="00C629FE">
        <w:fldChar w:fldCharType="separate"/>
      </w:r>
      <w:r w:rsidR="00C629FE">
        <w:t>2</w:t>
      </w:r>
      <w:r w:rsidR="00C629FE">
        <w:fldChar w:fldCharType="end"/>
      </w:r>
    </w:p>
    <w:p w14:paraId="5BBDC3E0" w14:textId="77777777"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_Toc136346705 \h </w:instrText>
      </w:r>
      <w:r>
        <w:fldChar w:fldCharType="separate"/>
      </w:r>
      <w:r>
        <w:t>3</w:t>
      </w:r>
      <w:r>
        <w:fldChar w:fldCharType="end"/>
      </w:r>
    </w:p>
    <w:p w14:paraId="1A10430A" w14:textId="77777777"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_Toc136346706 \h </w:instrText>
      </w:r>
      <w:r>
        <w:fldChar w:fldCharType="separate"/>
      </w:r>
      <w:r>
        <w:t>4</w:t>
      </w:r>
      <w:r>
        <w:fldChar w:fldCharType="end"/>
      </w:r>
    </w:p>
    <w:p w14:paraId="7CE8A83A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48AB1DC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6346705"/>
      <w:r w:rsidRPr="00D268E5">
        <w:rPr>
          <w:rFonts w:cs="Arial"/>
        </w:rPr>
        <w:lastRenderedPageBreak/>
        <w:t>Overview</w:t>
      </w:r>
      <w:bookmarkEnd w:id="1"/>
      <w:bookmarkEnd w:id="2"/>
    </w:p>
    <w:p w14:paraId="57D5F0E7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4587BFA9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03D085E6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71AD7150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25E10313" w14:textId="77777777" w:rsidR="00446488" w:rsidRPr="00D268E5" w:rsidRDefault="00446488" w:rsidP="00446488"/>
    <w:p w14:paraId="443FB0DE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5A70FAA1" w14:textId="77777777" w:rsidR="00446488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6346706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3B4BE55B" w14:textId="77777777" w:rsidR="00C629FE" w:rsidRPr="00C629FE" w:rsidRDefault="00C629FE" w:rsidP="00C629FE"/>
    <w:p w14:paraId="69AA98FE" w14:textId="77777777" w:rsidR="008C3E99" w:rsidRDefault="008C3E99" w:rsidP="008C3E99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template </w:t>
      </w:r>
      <w:r w:rsidRPr="001E3924">
        <w:rPr>
          <w:rFonts w:ascii="Arial" w:hAnsi="Arial" w:cs="Arial"/>
          <w:sz w:val="28"/>
          <w:szCs w:val="28"/>
        </w:rPr>
        <w:t>cr_UE_NR_Capability_v1640_IEs_RedCap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3E99" w14:paraId="42C4E885" w14:textId="77777777" w:rsidTr="0039065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64F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CF7" w14:textId="77777777" w:rsidR="008C3E99" w:rsidRDefault="008C3E99" w:rsidP="00A953B9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1E3924">
              <w:rPr>
                <w:rFonts w:ascii="Arial" w:hAnsi="Arial" w:cs="Arial"/>
                <w:color w:val="000000"/>
                <w:lang w:eastAsia="zh-CN"/>
              </w:rPr>
              <w:t>cr_UE_NR_Capability_v1640_IEs_RedCap</w:t>
            </w:r>
          </w:p>
        </w:tc>
      </w:tr>
      <w:tr w:rsidR="008C3E99" w14:paraId="27A9789D" w14:textId="77777777" w:rsidTr="0039065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986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00A" w14:textId="77777777" w:rsidR="008C3E99" w:rsidRPr="005E3DBB" w:rsidRDefault="00386F77" w:rsidP="00386F7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</w:t>
            </w:r>
            <w:r w:rsidR="00C7473E">
              <w:rPr>
                <w:rFonts w:cs="Arial"/>
                <w:color w:val="000000"/>
                <w:lang w:eastAsia="zh-CN"/>
              </w:rPr>
              <w:t>its presence.</w:t>
            </w:r>
          </w:p>
        </w:tc>
      </w:tr>
      <w:tr w:rsidR="008C3E99" w14:paraId="248BF558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5BB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07B" w14:textId="77777777" w:rsidR="008C3E99" w:rsidRPr="005E3DBB" w:rsidRDefault="009A08FF" w:rsidP="00A953B9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ifpresent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8C3E99" w14:paraId="75B3E24E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F76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4814" w14:textId="77777777" w:rsidR="008C3E99" w:rsidRDefault="008C3E99" w:rsidP="00A953B9">
            <w:pPr>
              <w:spacing w:after="0"/>
              <w:rPr>
                <w:rFonts w:ascii="Arial" w:hAnsi="Arial" w:cs="Arial"/>
                <w:color w:val="000000"/>
              </w:rPr>
            </w:pPr>
            <w:r w:rsidRPr="001E3924">
              <w:rPr>
                <w:rFonts w:ascii="Arial" w:hAnsi="Arial" w:cs="Arial"/>
                <w:lang w:val="en-US" w:eastAsia="de-DE"/>
              </w:rPr>
              <w:t>NR_CapabilityFunctions</w:t>
            </w:r>
            <w:r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8C3E99" w14:paraId="254D75AA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FA3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5915" w14:textId="77777777" w:rsidR="008C3E99" w:rsidRDefault="008C3E99" w:rsidP="00A953B9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7A7B820" w14:textId="77777777" w:rsidR="008C3E99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684F7465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4B313F8D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lang w:eastAsia="de-DE"/>
        </w:rPr>
      </w:pPr>
      <w:r w:rsidRPr="009546DE">
        <w:rPr>
          <w:rFonts w:ascii="Courier New" w:hAnsi="Courier New" w:cs="Courier New"/>
          <w:b/>
          <w:lang w:eastAsia="de-DE"/>
        </w:rPr>
        <w:t>&lt;&lt;SKIPPED CODE&gt;&gt;</w:t>
      </w:r>
    </w:p>
    <w:p w14:paraId="3B5FDD8A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eastAsia="de-DE"/>
        </w:rPr>
        <w:t xml:space="preserve">  </w:t>
      </w:r>
      <w:r w:rsidRPr="009546DE">
        <w:rPr>
          <w:rFonts w:ascii="Courier New" w:hAnsi="Courier New" w:cs="Courier New"/>
          <w:lang w:val="en-US" w:eastAsia="de-DE"/>
        </w:rPr>
        <w:t xml:space="preserve"> template UE_NR_Capability_v1640 cr_UE_NR_Capability_v1640_IEs_RedCap := // @sic R5-231410 R5s211246 R5-225384 R5s221155 R5s221179 R5-227571 R5-227572 R5-227573 sic@</w:t>
      </w:r>
    </w:p>
    <w:p w14:paraId="67C2BE63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14:paraId="350ED234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14:paraId="14A2E07F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ifpresent,</w:t>
      </w:r>
    </w:p>
    <w:p w14:paraId="478B262D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nonCriticalExtension                        := { // UE-NR-Capability-v1650</w:t>
      </w:r>
    </w:p>
    <w:p w14:paraId="40447579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14:paraId="1D5B76BB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14:paraId="58E69A41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nonCriticalExtension          := {           // UE-NR-Capability-v1690</w:t>
      </w:r>
    </w:p>
    <w:p w14:paraId="21B8A3E7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14:paraId="4374AB29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nonCriticalExtension      := {           // UE-NR-Capability-v1700</w:t>
      </w:r>
    </w:p>
    <w:p w14:paraId="6DD7205B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14:paraId="71012271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14:paraId="53932BBB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lastRenderedPageBreak/>
        <w:t xml:space="preserve">               powSav_Parameters_v1700           := *,</w:t>
      </w:r>
    </w:p>
    <w:p w14:paraId="50018750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</w:t>
      </w:r>
      <w:r w:rsidRPr="008C7E10">
        <w:rPr>
          <w:rFonts w:ascii="Courier New" w:hAnsi="Courier New" w:cs="Courier New"/>
          <w:lang w:val="en-US" w:eastAsia="de-DE"/>
        </w:rPr>
        <w:t>mac_Parameters_v1700              := {</w:t>
      </w:r>
    </w:p>
    <w:p w14:paraId="65B0F4DB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14:paraId="50AE6BDF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ifpresent, // pc_directMCG_SCellActivation_r17</w:t>
      </w:r>
    </w:p>
    <w:p w14:paraId="4E6D1C95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14:paraId="4AEE6069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14:paraId="35F585A5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14:paraId="2714DB31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14:paraId="6629AEE1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}</w:t>
      </w:r>
    </w:p>
    <w:p w14:paraId="6826E3E6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6172B7">
        <w:rPr>
          <w:rFonts w:ascii="Courier New" w:hAnsi="Courier New" w:cs="Courier New"/>
          <w:highlight w:val="yellow"/>
          <w:lang w:val="en-US" w:eastAsia="de-DE"/>
        </w:rPr>
        <w:t>},</w:t>
      </w:r>
      <w:r w:rsidRPr="009546DE">
        <w:rPr>
          <w:rFonts w:ascii="Courier New" w:hAnsi="Courier New" w:cs="Courier New"/>
          <w:lang w:val="en-US" w:eastAsia="de-DE"/>
        </w:rPr>
        <w:t xml:space="preserve"> </w:t>
      </w:r>
    </w:p>
    <w:p w14:paraId="3701D98E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14:paraId="5D03DEBF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……</w:t>
      </w:r>
    </w:p>
    <w:p w14:paraId="78852E22" w14:textId="77777777"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5484B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</w:t>
      </w:r>
    </w:p>
    <w:p w14:paraId="2847CC02" w14:textId="77777777" w:rsidR="008C3E99" w:rsidRPr="00757A31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56A33BA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364F5FF4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1E20F75F" w14:textId="77777777"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1BEC848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>template UE_NR_Capability_v1640 cr_UE_NR_Capability_v1640_IEs_RedCap := // @sic R5-231410 R5s211246 R5-225384 R5s221155 R5s221179 R5-227571 R5-227572 R5-227573 sic@</w:t>
      </w:r>
    </w:p>
    <w:p w14:paraId="3F166B04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14:paraId="5A1451D7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14:paraId="589499B1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ifpresent,</w:t>
      </w:r>
    </w:p>
    <w:p w14:paraId="57D90D6A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nonCriticalExtension                        := { // UE-NR-Capability-v1650</w:t>
      </w:r>
    </w:p>
    <w:p w14:paraId="3CE48DD9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14:paraId="27229EB7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14:paraId="762FA6FF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lastRenderedPageBreak/>
        <w:t xml:space="preserve">        nonCriticalExtension          := {           // UE-NR-Capability-v1690</w:t>
      </w:r>
    </w:p>
    <w:p w14:paraId="1D2680A5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14:paraId="69220518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nonCriticalExtension      := {           // UE-NR-Capability-v1700</w:t>
      </w:r>
    </w:p>
    <w:p w14:paraId="592A4AAD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14:paraId="467FAA56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14:paraId="2AB676C4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powSav_Parameters_v1700           := *,</w:t>
      </w:r>
    </w:p>
    <w:p w14:paraId="34F708A8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F949F3">
        <w:rPr>
          <w:rFonts w:ascii="Courier New" w:hAnsi="Courier New" w:cs="Courier New"/>
          <w:lang w:val="en-US" w:eastAsia="de-DE"/>
        </w:rPr>
        <w:t>mac_Parameters_v1700              := {</w:t>
      </w:r>
    </w:p>
    <w:p w14:paraId="0413EB81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14:paraId="0B3E5882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ifpresent, // pc_directMCG_SCellActivation_r17</w:t>
      </w:r>
    </w:p>
    <w:p w14:paraId="71D61FE2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14:paraId="3E9204D5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14:paraId="02D0303B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14:paraId="07D6FA8A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14:paraId="5D562EF7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}</w:t>
      </w:r>
    </w:p>
    <w:p w14:paraId="4E54985B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} </w:t>
      </w:r>
      <w:r w:rsidRPr="006172B7">
        <w:rPr>
          <w:rFonts w:ascii="Courier New" w:hAnsi="Courier New" w:cs="Courier New"/>
          <w:highlight w:val="yellow"/>
          <w:lang w:val="en-US" w:eastAsia="de-DE"/>
        </w:rPr>
        <w:t>ifpresent,</w:t>
      </w:r>
      <w:r w:rsidRPr="008C7E10">
        <w:rPr>
          <w:rFonts w:ascii="Courier New" w:hAnsi="Courier New" w:cs="Courier New"/>
          <w:lang w:val="en-US" w:eastAsia="de-DE"/>
        </w:rPr>
        <w:t xml:space="preserve">  </w:t>
      </w:r>
    </w:p>
    <w:p w14:paraId="1E65B56D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14:paraId="3EEDCC52" w14:textId="77777777" w:rsidR="008C3E99" w:rsidRPr="0015484B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    ……</w:t>
      </w:r>
    </w:p>
    <w:p w14:paraId="43C448B2" w14:textId="77777777" w:rsidR="008C3E99" w:rsidRPr="000A6D77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C25A583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6F5E" w14:textId="77777777" w:rsidR="00342BC6" w:rsidRDefault="00342BC6">
      <w:r>
        <w:separator/>
      </w:r>
    </w:p>
  </w:endnote>
  <w:endnote w:type="continuationSeparator" w:id="0">
    <w:p w14:paraId="6004423D" w14:textId="77777777" w:rsidR="00342BC6" w:rsidRDefault="003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F59C" w14:textId="77777777" w:rsidR="00C629FE" w:rsidRDefault="00C62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766FA" w14:textId="77777777" w:rsidR="00C629FE" w:rsidRDefault="00C629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EFB1" w14:textId="77777777" w:rsidR="00C629FE" w:rsidRDefault="00C62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5586" w14:textId="77777777" w:rsidR="00342BC6" w:rsidRDefault="00342BC6">
      <w:r>
        <w:separator/>
      </w:r>
    </w:p>
  </w:footnote>
  <w:footnote w:type="continuationSeparator" w:id="0">
    <w:p w14:paraId="58A1D19E" w14:textId="77777777" w:rsidR="00342BC6" w:rsidRDefault="00342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53B0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A8867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8A88670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F75C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490FE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490FE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B7D0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6A7FFF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6A7FFF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2A48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523E1A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523E1A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3E37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42980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42980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F2A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B0615F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B0615F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8158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673568">
    <w:abstractNumId w:val="21"/>
  </w:num>
  <w:num w:numId="3" w16cid:durableId="1877228506">
    <w:abstractNumId w:val="13"/>
  </w:num>
  <w:num w:numId="4" w16cid:durableId="1240484419">
    <w:abstractNumId w:val="22"/>
  </w:num>
  <w:num w:numId="5" w16cid:durableId="2002351591">
    <w:abstractNumId w:val="0"/>
  </w:num>
  <w:num w:numId="6" w16cid:durableId="2146968242">
    <w:abstractNumId w:val="36"/>
  </w:num>
  <w:num w:numId="7" w16cid:durableId="1333677327">
    <w:abstractNumId w:val="23"/>
  </w:num>
  <w:num w:numId="8" w16cid:durableId="891381895">
    <w:abstractNumId w:val="1"/>
  </w:num>
  <w:num w:numId="9" w16cid:durableId="1461722233">
    <w:abstractNumId w:val="14"/>
  </w:num>
  <w:num w:numId="10" w16cid:durableId="901137757">
    <w:abstractNumId w:val="7"/>
  </w:num>
  <w:num w:numId="11" w16cid:durableId="1890530950">
    <w:abstractNumId w:val="29"/>
  </w:num>
  <w:num w:numId="12" w16cid:durableId="1602950752">
    <w:abstractNumId w:val="16"/>
  </w:num>
  <w:num w:numId="13" w16cid:durableId="91440299">
    <w:abstractNumId w:val="40"/>
  </w:num>
  <w:num w:numId="14" w16cid:durableId="885095791">
    <w:abstractNumId w:val="46"/>
  </w:num>
  <w:num w:numId="15" w16cid:durableId="1677341223">
    <w:abstractNumId w:val="30"/>
  </w:num>
  <w:num w:numId="16" w16cid:durableId="1645156626">
    <w:abstractNumId w:val="43"/>
  </w:num>
  <w:num w:numId="17" w16cid:durableId="668554972">
    <w:abstractNumId w:val="31"/>
  </w:num>
  <w:num w:numId="18" w16cid:durableId="614480350">
    <w:abstractNumId w:val="20"/>
  </w:num>
  <w:num w:numId="19" w16cid:durableId="2122604014">
    <w:abstractNumId w:val="37"/>
  </w:num>
  <w:num w:numId="20" w16cid:durableId="489685415">
    <w:abstractNumId w:val="38"/>
  </w:num>
  <w:num w:numId="21" w16cid:durableId="1339889542">
    <w:abstractNumId w:val="4"/>
  </w:num>
  <w:num w:numId="22" w16cid:durableId="196432611">
    <w:abstractNumId w:val="44"/>
  </w:num>
  <w:num w:numId="23" w16cid:durableId="1990547858">
    <w:abstractNumId w:val="26"/>
  </w:num>
  <w:num w:numId="24" w16cid:durableId="823662622">
    <w:abstractNumId w:val="11"/>
  </w:num>
  <w:num w:numId="25" w16cid:durableId="1412046291">
    <w:abstractNumId w:val="19"/>
  </w:num>
  <w:num w:numId="26" w16cid:durableId="1177189745">
    <w:abstractNumId w:val="8"/>
  </w:num>
  <w:num w:numId="27" w16cid:durableId="897934609">
    <w:abstractNumId w:val="34"/>
  </w:num>
  <w:num w:numId="28" w16cid:durableId="1738747506">
    <w:abstractNumId w:val="25"/>
  </w:num>
  <w:num w:numId="29" w16cid:durableId="313264032">
    <w:abstractNumId w:val="24"/>
  </w:num>
  <w:num w:numId="30" w16cid:durableId="2108845054">
    <w:abstractNumId w:val="9"/>
  </w:num>
  <w:num w:numId="31" w16cid:durableId="972292096">
    <w:abstractNumId w:val="15"/>
  </w:num>
  <w:num w:numId="32" w16cid:durableId="916668285">
    <w:abstractNumId w:val="28"/>
  </w:num>
  <w:num w:numId="33" w16cid:durableId="1491095464">
    <w:abstractNumId w:val="45"/>
  </w:num>
  <w:num w:numId="34" w16cid:durableId="655299463">
    <w:abstractNumId w:val="5"/>
  </w:num>
  <w:num w:numId="35" w16cid:durableId="1675183116">
    <w:abstractNumId w:val="39"/>
  </w:num>
  <w:num w:numId="36" w16cid:durableId="1673407056">
    <w:abstractNumId w:val="6"/>
  </w:num>
  <w:num w:numId="37" w16cid:durableId="1337657054">
    <w:abstractNumId w:val="18"/>
  </w:num>
  <w:num w:numId="38" w16cid:durableId="1678194305">
    <w:abstractNumId w:val="17"/>
  </w:num>
  <w:num w:numId="39" w16cid:durableId="404499237">
    <w:abstractNumId w:val="32"/>
  </w:num>
  <w:num w:numId="40" w16cid:durableId="186023253">
    <w:abstractNumId w:val="3"/>
  </w:num>
  <w:num w:numId="41" w16cid:durableId="1188182579">
    <w:abstractNumId w:val="42"/>
  </w:num>
  <w:num w:numId="42" w16cid:durableId="1304509002">
    <w:abstractNumId w:val="35"/>
  </w:num>
  <w:num w:numId="43" w16cid:durableId="1177840070">
    <w:abstractNumId w:val="12"/>
  </w:num>
  <w:num w:numId="44" w16cid:durableId="1967005350">
    <w:abstractNumId w:val="27"/>
  </w:num>
  <w:num w:numId="45" w16cid:durableId="76833534">
    <w:abstractNumId w:val="41"/>
  </w:num>
  <w:num w:numId="46" w16cid:durableId="1366831536">
    <w:abstractNumId w:val="2"/>
  </w:num>
  <w:num w:numId="47" w16cid:durableId="11952885">
    <w:abstractNumId w:val="33"/>
  </w:num>
  <w:num w:numId="48" w16cid:durableId="16473961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C6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07C3"/>
    <w:rsid w:val="00381218"/>
    <w:rsid w:val="00383C0E"/>
    <w:rsid w:val="003842CD"/>
    <w:rsid w:val="003867ED"/>
    <w:rsid w:val="00386DF4"/>
    <w:rsid w:val="00386F77"/>
    <w:rsid w:val="003879CE"/>
    <w:rsid w:val="0039065A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2B7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BA3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08E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4DAD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C7E10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46DE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8FF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0A09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29FE"/>
    <w:rsid w:val="00C66BA2"/>
    <w:rsid w:val="00C6798C"/>
    <w:rsid w:val="00C7056B"/>
    <w:rsid w:val="00C7195A"/>
    <w:rsid w:val="00C72B5F"/>
    <w:rsid w:val="00C737F7"/>
    <w:rsid w:val="00C7473E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3CAD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49F3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23964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0BD0-F5AE-4BD6-8ECB-66CC450D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511</Words>
  <Characters>6120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2023-05-30T12:45:00Z</dcterms:created>
  <dcterms:modified xsi:type="dcterms:W3CDTF">2023-07-21T16:02:00Z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