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3F815B43" w:rsidR="00D02481" w:rsidRDefault="00D02481" w:rsidP="004266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R5s230</w:t>
        </w:r>
        <w:r w:rsidR="00F43854">
          <w:rPr>
            <w:b/>
            <w:i/>
            <w:noProof/>
            <w:sz w:val="28"/>
          </w:rPr>
          <w:t>5</w:t>
        </w:r>
        <w:r w:rsidR="00A46860">
          <w:rPr>
            <w:b/>
            <w:i/>
            <w:noProof/>
            <w:sz w:val="28"/>
          </w:rPr>
          <w:t>41</w:t>
        </w:r>
      </w:fldSimple>
    </w:p>
    <w:p w14:paraId="6FC967F9" w14:textId="77777777" w:rsidR="00D02481" w:rsidRDefault="00000000" w:rsidP="00D0248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02481" w:rsidRPr="00BA51D9">
          <w:rPr>
            <w:b/>
            <w:noProof/>
            <w:sz w:val="24"/>
          </w:rPr>
          <w:t>Online</w:t>
        </w:r>
      </w:fldSimple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fldSimple w:instr=" DOCPROPERTY  StartDate  \* MERGEFORMAT ">
        <w:r w:rsidR="00D02481">
          <w:rPr>
            <w:b/>
            <w:noProof/>
            <w:sz w:val="24"/>
          </w:rPr>
          <w:t>12</w:t>
        </w:r>
        <w:r w:rsidR="00D02481" w:rsidRPr="00BA51D9">
          <w:rPr>
            <w:b/>
            <w:noProof/>
            <w:sz w:val="24"/>
          </w:rPr>
          <w:t>th Dec 20</w:t>
        </w:r>
        <w:r w:rsidR="00D02481">
          <w:rPr>
            <w:b/>
            <w:noProof/>
            <w:sz w:val="24"/>
          </w:rPr>
          <w:t>22</w:t>
        </w:r>
      </w:fldSimple>
      <w:r w:rsidR="00D02481">
        <w:rPr>
          <w:b/>
          <w:noProof/>
          <w:sz w:val="24"/>
        </w:rPr>
        <w:t xml:space="preserve"> - </w:t>
      </w:r>
      <w:fldSimple w:instr=" DOCPROPERTY  EndDate  \* MERGEFORMAT ">
        <w:r w:rsidR="00D02481" w:rsidRPr="00BA51D9">
          <w:rPr>
            <w:b/>
            <w:noProof/>
            <w:sz w:val="24"/>
          </w:rPr>
          <w:t>31st Dec 202</w:t>
        </w:r>
        <w:r w:rsidR="00D02481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E529EE" w:rsidR="001E41F3" w:rsidRPr="00410371" w:rsidRDefault="00DB4C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F43854">
              <w:rPr>
                <w:b/>
                <w:noProof/>
                <w:sz w:val="28"/>
              </w:rPr>
              <w:t>14</w:t>
            </w:r>
            <w:r w:rsidR="00A4686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C8BAE1" w:rsidR="001E41F3" w:rsidRPr="00745C21" w:rsidRDefault="00F43854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99EC4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F43854">
                <w:rPr>
                  <w:b/>
                  <w:noProof/>
                  <w:sz w:val="28"/>
                </w:rPr>
                <w:t>7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4565E1" w:rsidR="001E41F3" w:rsidRPr="00065F22" w:rsidRDefault="00320AF8" w:rsidP="00423AB6">
            <w:pPr>
              <w:pStyle w:val="CRCoverPage"/>
              <w:spacing w:after="0"/>
            </w:pPr>
            <w:r>
              <w:t xml:space="preserve"> </w:t>
            </w:r>
            <w:r w:rsidR="00A46860" w:rsidRPr="00A46860">
              <w:t>NR5GC FR2: Addition of Idle mode test case 6.1.2.3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D8D4A" w:rsidR="001E41F3" w:rsidRDefault="000D0EF7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423AB6"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0287BB" w:rsidR="001E41F3" w:rsidRDefault="007563C7" w:rsidP="002500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</w:t>
            </w:r>
            <w:r w:rsidR="00065F22">
              <w:rPr>
                <w:noProof/>
              </w:rPr>
              <w:t>5</w:t>
            </w:r>
            <w:r>
              <w:rPr>
                <w:noProof/>
              </w:rPr>
              <w:t xml:space="preserve">_Test, </w:t>
            </w:r>
            <w:r w:rsidR="00065F22" w:rsidRPr="00065F2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25FB45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FD04B3">
              <w:rPr>
                <w:noProof/>
              </w:rPr>
              <w:t>2023-0</w:t>
            </w:r>
            <w:r w:rsidR="00065F22">
              <w:rPr>
                <w:noProof/>
              </w:rPr>
              <w:t>7</w:t>
            </w:r>
            <w:r w:rsidR="00FD04B3">
              <w:rPr>
                <w:noProof/>
              </w:rPr>
              <w:t>-</w:t>
            </w:r>
            <w:r w:rsidR="00065F22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2FA2C1" w:rsidR="001E41F3" w:rsidRDefault="00FC6A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351880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A46860">
              <w:t>6.1.2.3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D04B3"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794A261B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A46860">
              <w:t>6.1.2.3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748997" w:rsidR="004D7D01" w:rsidRDefault="00A46860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6.1.2.3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2BC2AB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3EE6DE" w:rsidR="004D7D01" w:rsidRDefault="00FD04B3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13710B" w:rsidR="004D7D01" w:rsidRDefault="000D0EF7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3991914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BB3E516" w14:textId="1D9BDC98" w:rsidR="00062B88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62B88" w:rsidRPr="008B400F">
        <w:rPr>
          <w:rFonts w:cs="Arial"/>
          <w:iCs/>
        </w:rPr>
        <w:t>Table of Contents</w:t>
      </w:r>
      <w:r w:rsidR="00062B88">
        <w:tab/>
      </w:r>
      <w:r w:rsidR="00062B88">
        <w:fldChar w:fldCharType="begin"/>
      </w:r>
      <w:r w:rsidR="00062B88">
        <w:instrText xml:space="preserve"> PAGEREF _Toc139919144 \h </w:instrText>
      </w:r>
      <w:r w:rsidR="00062B88">
        <w:fldChar w:fldCharType="separate"/>
      </w:r>
      <w:r w:rsidR="00062B88">
        <w:t>2</w:t>
      </w:r>
      <w:r w:rsidR="00062B88">
        <w:fldChar w:fldCharType="end"/>
      </w:r>
    </w:p>
    <w:p w14:paraId="4F685F13" w14:textId="2C398BE2" w:rsidR="00062B88" w:rsidRDefault="00062B88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8B400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_Toc139919145 \h </w:instrText>
      </w:r>
      <w:r>
        <w:fldChar w:fldCharType="separate"/>
      </w:r>
      <w:r>
        <w:t>3</w:t>
      </w:r>
      <w:r>
        <w:fldChar w:fldCharType="end"/>
      </w:r>
    </w:p>
    <w:p w14:paraId="72142CD2" w14:textId="781BEFBB" w:rsidR="00062B88" w:rsidRDefault="00062B88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8B400F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8B400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_Toc139919146 \h </w:instrText>
      </w:r>
      <w:r>
        <w:fldChar w:fldCharType="separate"/>
      </w:r>
      <w:r>
        <w:t>3</w:t>
      </w:r>
      <w:r>
        <w:fldChar w:fldCharType="end"/>
      </w:r>
    </w:p>
    <w:p w14:paraId="0B087B17" w14:textId="7F820860" w:rsidR="00062B88" w:rsidRDefault="00062B88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8B400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8B400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_Toc139919147 \h </w:instrText>
      </w:r>
      <w:r>
        <w:fldChar w:fldCharType="separate"/>
      </w:r>
      <w:r>
        <w:t>3</w:t>
      </w:r>
      <w:r>
        <w:fldChar w:fldCharType="end"/>
      </w:r>
    </w:p>
    <w:p w14:paraId="5F66CC23" w14:textId="11027735" w:rsidR="00062B88" w:rsidRDefault="00062B88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8B400F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8B400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_Toc139919148 \h </w:instrText>
      </w:r>
      <w:r>
        <w:fldChar w:fldCharType="separate"/>
      </w:r>
      <w:r>
        <w:t>3</w:t>
      </w:r>
      <w:r>
        <w:fldChar w:fldCharType="end"/>
      </w:r>
    </w:p>
    <w:p w14:paraId="05B2500E" w14:textId="73A24368" w:rsidR="00062B88" w:rsidRDefault="00062B88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8B400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8B400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_Toc139919149 \h </w:instrText>
      </w:r>
      <w:r>
        <w:fldChar w:fldCharType="separate"/>
      </w:r>
      <w:r>
        <w:t>3</w:t>
      </w:r>
      <w:r>
        <w:fldChar w:fldCharType="end"/>
      </w:r>
    </w:p>
    <w:p w14:paraId="24B5EDCC" w14:textId="250C5C0C" w:rsidR="00062B88" w:rsidRDefault="00062B88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8B400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8B400F">
        <w:rPr>
          <w:rFonts w:cs="Arial"/>
          <w:b/>
        </w:rPr>
        <w:t>Qualcomm Snapdragon x70 5G Modem RF System</w:t>
      </w:r>
      <w:r>
        <w:tab/>
      </w:r>
      <w:r>
        <w:fldChar w:fldCharType="begin"/>
      </w:r>
      <w:r>
        <w:instrText xml:space="preserve"> PAGEREF _Toc139919150 \h </w:instrText>
      </w:r>
      <w:r>
        <w:fldChar w:fldCharType="separate"/>
      </w:r>
      <w:r>
        <w:t>3</w:t>
      </w:r>
      <w:r>
        <w:fldChar w:fldCharType="end"/>
      </w:r>
    </w:p>
    <w:p w14:paraId="7270743D" w14:textId="5120F00E" w:rsidR="00062B88" w:rsidRDefault="00062B88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8B400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8B400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_Toc139919151 \h </w:instrText>
      </w:r>
      <w:r>
        <w:fldChar w:fldCharType="separate"/>
      </w:r>
      <w:r>
        <w:t>3</w:t>
      </w:r>
      <w:r>
        <w:fldChar w:fldCharType="end"/>
      </w:r>
    </w:p>
    <w:p w14:paraId="325A0C2F" w14:textId="5F282CC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39919145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21D0C790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A46860">
        <w:t>6.1.2.3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39919146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36C39843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A46860">
        <w:t>6.1.2.3</w:t>
      </w:r>
    </w:p>
    <w:p w14:paraId="763E129C" w14:textId="12CA924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B104F7" w:rsidRPr="00B104F7">
        <w:rPr>
          <w:rFonts w:cs="Arial"/>
          <w:lang w:eastAsia="ja-JP"/>
        </w:rPr>
        <w:t>iwd-TTCN3-B2022-09_D23wk24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C67E5C4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8E113A" w:rsidRPr="008E113A">
        <w:rPr>
          <w:rFonts w:cs="Arial"/>
          <w:b/>
          <w:lang w:eastAsia="ja-JP"/>
        </w:rPr>
        <w:t>Qualcomm Snapdragon x70 5G Modem RF System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39919147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</w:t>
      </w:r>
      <w:bookmarkEnd w:id="6"/>
      <w:bookmarkEnd w:id="7"/>
      <w:r w:rsidR="00FC2058">
        <w:rPr>
          <w:b/>
        </w:rPr>
        <w:t>d</w:t>
      </w:r>
      <w:bookmarkEnd w:id="8"/>
      <w:proofErr w:type="gramEnd"/>
    </w:p>
    <w:p w14:paraId="3004DBE2" w14:textId="7C793B92" w:rsidR="00534BD9" w:rsidRPr="00E44E97" w:rsidRDefault="00E44E97" w:rsidP="00C26D1E">
      <w:pPr>
        <w:rPr>
          <w:rFonts w:cs="Arial"/>
          <w:bCs/>
          <w:color w:val="FF0000"/>
        </w:rPr>
      </w:pPr>
      <w:bookmarkStart w:id="9" w:name="_Hlk121171100"/>
      <w:r w:rsidRPr="00E44E97">
        <w:rPr>
          <w:bCs/>
          <w:lang w:val="pt-BR"/>
        </w:rPr>
        <w:t>None</w:t>
      </w:r>
    </w:p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39919148"/>
      <w:bookmarkEnd w:id="9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proofErr w:type="gramStart"/>
      <w:r>
        <w:rPr>
          <w:rFonts w:cs="Arial"/>
          <w:b/>
        </w:rPr>
        <w:t>executed</w:t>
      </w:r>
      <w:bookmarkEnd w:id="13"/>
      <w:proofErr w:type="gramEnd"/>
    </w:p>
    <w:p w14:paraId="7A367498" w14:textId="1CFB45D3" w:rsidR="00662A05" w:rsidRPr="00662A05" w:rsidRDefault="00662A05" w:rsidP="00662A05">
      <w:pPr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E377A4">
        <w:rPr>
          <w:rFonts w:cs="Arial"/>
        </w:rPr>
        <w:t>25</w:t>
      </w:r>
      <w:r w:rsidR="000D0EF7">
        <w:rPr>
          <w:rFonts w:cs="Arial"/>
        </w:rPr>
        <w:t>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0B225F">
        <w:rPr>
          <w:rFonts w:cs="Arial"/>
        </w:rPr>
        <w:t>1</w:t>
      </w:r>
      <w:r w:rsidRPr="00662A05">
        <w:rPr>
          <w:rFonts w:cs="Arial"/>
        </w:rPr>
        <w:t xml:space="preserve"> and integrity algorithm nia</w:t>
      </w:r>
      <w:r w:rsidR="000B225F">
        <w:rPr>
          <w:rFonts w:cs="Arial"/>
        </w:rPr>
        <w:t>1</w:t>
      </w:r>
      <w:r w:rsidR="000D0EF7">
        <w:rPr>
          <w:rFonts w:cs="Arial"/>
        </w:rPr>
        <w:t>.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39919149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3F4DE0CB" w14:textId="64F2BC0B" w:rsidR="00007D89" w:rsidRPr="00954EDD" w:rsidRDefault="008E113A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Hlk120026754"/>
      <w:bookmarkStart w:id="19" w:name="_Toc139919150"/>
      <w:r w:rsidRPr="008E113A">
        <w:rPr>
          <w:rFonts w:cs="Arial"/>
          <w:b/>
        </w:rPr>
        <w:t>Qualcomm Snapdragon x70 5G Modem RF System</w:t>
      </w:r>
      <w:bookmarkEnd w:id="19"/>
    </w:p>
    <w:bookmarkEnd w:id="18"/>
    <w:p w14:paraId="29B59B52" w14:textId="721FCA2B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8E113A" w:rsidRPr="008E113A">
        <w:rPr>
          <w:rFonts w:cs="Arial"/>
        </w:rPr>
        <w:t xml:space="preserve">Qualcomm Snapdragon x70 5G Modem RF System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557E8879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0D0EF7">
        <w:t>6_1_</w:t>
      </w:r>
      <w:r w:rsidR="00A46860">
        <w:t>2_</w:t>
      </w:r>
      <w:r w:rsidR="000D0EF7">
        <w:t>3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2AC980EA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0D0EF7">
        <w:t>6_1_</w:t>
      </w:r>
      <w:r w:rsidR="00A46860">
        <w:t>2_</w:t>
      </w:r>
      <w:r w:rsidR="000D0EF7">
        <w:t>3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39919151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4D00402E" w:rsidR="00007D89" w:rsidRPr="00693C41" w:rsidRDefault="000D0EF7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0D0EF7">
              <w:rPr>
                <w:rFonts w:cs="Arial"/>
                <w:b/>
                <w:sz w:val="18"/>
              </w:rPr>
              <w:t>R5s23054</w:t>
            </w:r>
            <w:r w:rsidR="00A46860">
              <w:rPr>
                <w:rFonts w:cs="Arial"/>
                <w:b/>
                <w:sz w:val="18"/>
              </w:rPr>
              <w:t>2</w:t>
            </w:r>
            <w:r w:rsidR="00662A05">
              <w:rPr>
                <w:rFonts w:cs="Arial"/>
                <w:b/>
                <w:sz w:val="18"/>
              </w:rPr>
              <w:t xml:space="preserve">: </w:t>
            </w:r>
            <w:r w:rsidRPr="000D0EF7">
              <w:rPr>
                <w:rFonts w:cs="Arial"/>
                <w:b/>
                <w:sz w:val="18"/>
              </w:rPr>
              <w:t xml:space="preserve">NR5GC FR2: Supporting information for addition of </w:t>
            </w:r>
            <w:r w:rsidR="00A46860" w:rsidRPr="00A46860">
              <w:rPr>
                <w:rFonts w:cs="Arial"/>
                <w:b/>
                <w:sz w:val="18"/>
              </w:rPr>
              <w:t>Idle mode test case 6.1.2.3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3E3BA" w14:textId="77777777" w:rsidR="006C1DB7" w:rsidRDefault="006C1DB7">
      <w:r>
        <w:separator/>
      </w:r>
    </w:p>
  </w:endnote>
  <w:endnote w:type="continuationSeparator" w:id="0">
    <w:p w14:paraId="4E750D86" w14:textId="77777777" w:rsidR="006C1DB7" w:rsidRDefault="006C1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2DC7C" w14:textId="77777777" w:rsidR="006C1DB7" w:rsidRDefault="006C1DB7">
      <w:r>
        <w:separator/>
      </w:r>
    </w:p>
  </w:footnote>
  <w:footnote w:type="continuationSeparator" w:id="0">
    <w:p w14:paraId="658C565C" w14:textId="77777777" w:rsidR="006C1DB7" w:rsidRDefault="006C1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9074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1034581">
    <w:abstractNumId w:val="10"/>
  </w:num>
  <w:num w:numId="3" w16cid:durableId="1204515708">
    <w:abstractNumId w:val="4"/>
  </w:num>
  <w:num w:numId="4" w16cid:durableId="10170032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0926744">
    <w:abstractNumId w:val="25"/>
  </w:num>
  <w:num w:numId="6" w16cid:durableId="1678578354">
    <w:abstractNumId w:val="14"/>
  </w:num>
  <w:num w:numId="7" w16cid:durableId="338000616">
    <w:abstractNumId w:val="9"/>
  </w:num>
  <w:num w:numId="8" w16cid:durableId="1372997010">
    <w:abstractNumId w:val="28"/>
  </w:num>
  <w:num w:numId="9" w16cid:durableId="8083272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17482723">
    <w:abstractNumId w:val="24"/>
  </w:num>
  <w:num w:numId="11" w16cid:durableId="1834032493">
    <w:abstractNumId w:val="12"/>
  </w:num>
  <w:num w:numId="12" w16cid:durableId="1295522337">
    <w:abstractNumId w:val="2"/>
  </w:num>
  <w:num w:numId="13" w16cid:durableId="747849963">
    <w:abstractNumId w:val="7"/>
  </w:num>
  <w:num w:numId="14" w16cid:durableId="79840525">
    <w:abstractNumId w:val="26"/>
  </w:num>
  <w:num w:numId="15" w16cid:durableId="1128863528">
    <w:abstractNumId w:val="6"/>
  </w:num>
  <w:num w:numId="16" w16cid:durableId="1566791409">
    <w:abstractNumId w:val="5"/>
  </w:num>
  <w:num w:numId="17" w16cid:durableId="1364205441">
    <w:abstractNumId w:val="15"/>
  </w:num>
  <w:num w:numId="18" w16cid:durableId="938292644">
    <w:abstractNumId w:val="18"/>
  </w:num>
  <w:num w:numId="19" w16cid:durableId="15532747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921405">
    <w:abstractNumId w:val="29"/>
  </w:num>
  <w:num w:numId="21" w16cid:durableId="297493613">
    <w:abstractNumId w:val="11"/>
  </w:num>
  <w:num w:numId="22" w16cid:durableId="634413198">
    <w:abstractNumId w:val="3"/>
  </w:num>
  <w:num w:numId="23" w16cid:durableId="216164054">
    <w:abstractNumId w:val="13"/>
  </w:num>
  <w:num w:numId="24" w16cid:durableId="1859611281">
    <w:abstractNumId w:val="0"/>
  </w:num>
  <w:num w:numId="25" w16cid:durableId="1022433065">
    <w:abstractNumId w:val="16"/>
  </w:num>
  <w:num w:numId="26" w16cid:durableId="899363476">
    <w:abstractNumId w:val="21"/>
  </w:num>
  <w:num w:numId="27" w16cid:durableId="886796607">
    <w:abstractNumId w:val="8"/>
  </w:num>
  <w:num w:numId="28" w16cid:durableId="2063284131">
    <w:abstractNumId w:val="22"/>
  </w:num>
  <w:num w:numId="29" w16cid:durableId="530341379">
    <w:abstractNumId w:val="1"/>
  </w:num>
  <w:num w:numId="30" w16cid:durableId="182138264">
    <w:abstractNumId w:val="19"/>
  </w:num>
  <w:num w:numId="31" w16cid:durableId="1950893116">
    <w:abstractNumId w:val="23"/>
  </w:num>
  <w:num w:numId="32" w16cid:durableId="298927480">
    <w:abstractNumId w:val="17"/>
  </w:num>
  <w:num w:numId="33" w16cid:durableId="109682325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5316"/>
    <w:rsid w:val="00022E4A"/>
    <w:rsid w:val="00023B8C"/>
    <w:rsid w:val="00023D78"/>
    <w:rsid w:val="00042B86"/>
    <w:rsid w:val="00045EBF"/>
    <w:rsid w:val="00052D64"/>
    <w:rsid w:val="00062540"/>
    <w:rsid w:val="00062B88"/>
    <w:rsid w:val="00065F22"/>
    <w:rsid w:val="00071FA6"/>
    <w:rsid w:val="00074B95"/>
    <w:rsid w:val="00075B9F"/>
    <w:rsid w:val="00076FC9"/>
    <w:rsid w:val="00085B0B"/>
    <w:rsid w:val="000873E7"/>
    <w:rsid w:val="000A6394"/>
    <w:rsid w:val="000B166E"/>
    <w:rsid w:val="000B225F"/>
    <w:rsid w:val="000B3E81"/>
    <w:rsid w:val="000B7FED"/>
    <w:rsid w:val="000C038A"/>
    <w:rsid w:val="000C0A31"/>
    <w:rsid w:val="000C6598"/>
    <w:rsid w:val="000C7415"/>
    <w:rsid w:val="000C743A"/>
    <w:rsid w:val="000D0EF7"/>
    <w:rsid w:val="000D44B3"/>
    <w:rsid w:val="000D4593"/>
    <w:rsid w:val="000D4B2C"/>
    <w:rsid w:val="000E1B96"/>
    <w:rsid w:val="00107268"/>
    <w:rsid w:val="00110B45"/>
    <w:rsid w:val="001336F6"/>
    <w:rsid w:val="00145D43"/>
    <w:rsid w:val="001461F1"/>
    <w:rsid w:val="0015040D"/>
    <w:rsid w:val="00153191"/>
    <w:rsid w:val="00163481"/>
    <w:rsid w:val="00173BE9"/>
    <w:rsid w:val="00174F31"/>
    <w:rsid w:val="00182A57"/>
    <w:rsid w:val="00192C46"/>
    <w:rsid w:val="001957ED"/>
    <w:rsid w:val="001A08B3"/>
    <w:rsid w:val="001A1C81"/>
    <w:rsid w:val="001A7B60"/>
    <w:rsid w:val="001B52F0"/>
    <w:rsid w:val="001B7A65"/>
    <w:rsid w:val="001C14FB"/>
    <w:rsid w:val="001D46C8"/>
    <w:rsid w:val="001E41F3"/>
    <w:rsid w:val="001E790C"/>
    <w:rsid w:val="001F230F"/>
    <w:rsid w:val="001F243F"/>
    <w:rsid w:val="001F5BF2"/>
    <w:rsid w:val="002313D0"/>
    <w:rsid w:val="002409E7"/>
    <w:rsid w:val="00250094"/>
    <w:rsid w:val="00251C7B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44E3"/>
    <w:rsid w:val="002B5741"/>
    <w:rsid w:val="002C103D"/>
    <w:rsid w:val="002E472E"/>
    <w:rsid w:val="00302CB0"/>
    <w:rsid w:val="00305409"/>
    <w:rsid w:val="00320AF8"/>
    <w:rsid w:val="003353AB"/>
    <w:rsid w:val="003364F8"/>
    <w:rsid w:val="003370D8"/>
    <w:rsid w:val="00337EFE"/>
    <w:rsid w:val="003609EF"/>
    <w:rsid w:val="0036231A"/>
    <w:rsid w:val="0036485E"/>
    <w:rsid w:val="0036726D"/>
    <w:rsid w:val="00374DD4"/>
    <w:rsid w:val="0038527D"/>
    <w:rsid w:val="003908BC"/>
    <w:rsid w:val="003A1460"/>
    <w:rsid w:val="003A3D22"/>
    <w:rsid w:val="003B1A92"/>
    <w:rsid w:val="003B640F"/>
    <w:rsid w:val="003C35A9"/>
    <w:rsid w:val="003D3824"/>
    <w:rsid w:val="003D4E6C"/>
    <w:rsid w:val="003D6E22"/>
    <w:rsid w:val="003E00D3"/>
    <w:rsid w:val="003E1A36"/>
    <w:rsid w:val="003F1E18"/>
    <w:rsid w:val="00410371"/>
    <w:rsid w:val="00411047"/>
    <w:rsid w:val="00423AB6"/>
    <w:rsid w:val="004242F1"/>
    <w:rsid w:val="0042471E"/>
    <w:rsid w:val="00430DD6"/>
    <w:rsid w:val="004360A6"/>
    <w:rsid w:val="00444216"/>
    <w:rsid w:val="00445272"/>
    <w:rsid w:val="004511AB"/>
    <w:rsid w:val="004523EE"/>
    <w:rsid w:val="00456E1C"/>
    <w:rsid w:val="00457F71"/>
    <w:rsid w:val="00473E31"/>
    <w:rsid w:val="00491E2E"/>
    <w:rsid w:val="00493085"/>
    <w:rsid w:val="00495888"/>
    <w:rsid w:val="00495D31"/>
    <w:rsid w:val="004B75B7"/>
    <w:rsid w:val="004C3C4E"/>
    <w:rsid w:val="004C652C"/>
    <w:rsid w:val="004D2755"/>
    <w:rsid w:val="004D7D01"/>
    <w:rsid w:val="004F1086"/>
    <w:rsid w:val="004F1599"/>
    <w:rsid w:val="00503418"/>
    <w:rsid w:val="005047B0"/>
    <w:rsid w:val="005141D9"/>
    <w:rsid w:val="0051580D"/>
    <w:rsid w:val="00523634"/>
    <w:rsid w:val="00534BD9"/>
    <w:rsid w:val="00542A34"/>
    <w:rsid w:val="00547111"/>
    <w:rsid w:val="0055025D"/>
    <w:rsid w:val="00552D9D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600D76"/>
    <w:rsid w:val="006017F2"/>
    <w:rsid w:val="00601DEF"/>
    <w:rsid w:val="00611656"/>
    <w:rsid w:val="00616281"/>
    <w:rsid w:val="00621188"/>
    <w:rsid w:val="00623F04"/>
    <w:rsid w:val="006257ED"/>
    <w:rsid w:val="00627662"/>
    <w:rsid w:val="00636220"/>
    <w:rsid w:val="00653DE4"/>
    <w:rsid w:val="0065699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B6B2F"/>
    <w:rsid w:val="006C1DB7"/>
    <w:rsid w:val="006E13A4"/>
    <w:rsid w:val="006E21FB"/>
    <w:rsid w:val="006E6C37"/>
    <w:rsid w:val="006F0E64"/>
    <w:rsid w:val="006F7A50"/>
    <w:rsid w:val="0071432D"/>
    <w:rsid w:val="00716369"/>
    <w:rsid w:val="0072197D"/>
    <w:rsid w:val="007248E7"/>
    <w:rsid w:val="00732BD9"/>
    <w:rsid w:val="00736AE7"/>
    <w:rsid w:val="0074508C"/>
    <w:rsid w:val="00745C21"/>
    <w:rsid w:val="00755507"/>
    <w:rsid w:val="007563C7"/>
    <w:rsid w:val="007612C4"/>
    <w:rsid w:val="007657A2"/>
    <w:rsid w:val="007734C6"/>
    <w:rsid w:val="00776092"/>
    <w:rsid w:val="00785AFF"/>
    <w:rsid w:val="00792342"/>
    <w:rsid w:val="00796FF1"/>
    <w:rsid w:val="007977A8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C3A9F"/>
    <w:rsid w:val="007D6A07"/>
    <w:rsid w:val="007E0BF4"/>
    <w:rsid w:val="007E198F"/>
    <w:rsid w:val="007F4BD1"/>
    <w:rsid w:val="007F7259"/>
    <w:rsid w:val="00802A9B"/>
    <w:rsid w:val="008040A8"/>
    <w:rsid w:val="00811DC0"/>
    <w:rsid w:val="008279FA"/>
    <w:rsid w:val="00827F35"/>
    <w:rsid w:val="008303E6"/>
    <w:rsid w:val="00840795"/>
    <w:rsid w:val="008476E7"/>
    <w:rsid w:val="008534EE"/>
    <w:rsid w:val="008626E7"/>
    <w:rsid w:val="00870EE7"/>
    <w:rsid w:val="00881EC8"/>
    <w:rsid w:val="008863B9"/>
    <w:rsid w:val="00886692"/>
    <w:rsid w:val="00895872"/>
    <w:rsid w:val="008A0D7B"/>
    <w:rsid w:val="008A45A6"/>
    <w:rsid w:val="008B560F"/>
    <w:rsid w:val="008C189A"/>
    <w:rsid w:val="008D3CCC"/>
    <w:rsid w:val="008D4170"/>
    <w:rsid w:val="008E113A"/>
    <w:rsid w:val="008E2056"/>
    <w:rsid w:val="008E4BB4"/>
    <w:rsid w:val="008F3789"/>
    <w:rsid w:val="008F686C"/>
    <w:rsid w:val="0091086A"/>
    <w:rsid w:val="009148DE"/>
    <w:rsid w:val="009161B0"/>
    <w:rsid w:val="00925AE0"/>
    <w:rsid w:val="00926037"/>
    <w:rsid w:val="009321C4"/>
    <w:rsid w:val="00936E4A"/>
    <w:rsid w:val="00941BB2"/>
    <w:rsid w:val="00941E30"/>
    <w:rsid w:val="009420C1"/>
    <w:rsid w:val="009423F7"/>
    <w:rsid w:val="00942D5F"/>
    <w:rsid w:val="00954EDD"/>
    <w:rsid w:val="00956C3E"/>
    <w:rsid w:val="00962443"/>
    <w:rsid w:val="00963C90"/>
    <w:rsid w:val="009777D9"/>
    <w:rsid w:val="00981D8B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F7294"/>
    <w:rsid w:val="009F734F"/>
    <w:rsid w:val="00A13D07"/>
    <w:rsid w:val="00A166F8"/>
    <w:rsid w:val="00A20BFD"/>
    <w:rsid w:val="00A246B6"/>
    <w:rsid w:val="00A26126"/>
    <w:rsid w:val="00A277A1"/>
    <w:rsid w:val="00A30734"/>
    <w:rsid w:val="00A32E80"/>
    <w:rsid w:val="00A46860"/>
    <w:rsid w:val="00A47E70"/>
    <w:rsid w:val="00A50CE4"/>
    <w:rsid w:val="00A50CF0"/>
    <w:rsid w:val="00A53091"/>
    <w:rsid w:val="00A7671C"/>
    <w:rsid w:val="00A7737A"/>
    <w:rsid w:val="00A82FF7"/>
    <w:rsid w:val="00A85D63"/>
    <w:rsid w:val="00A94FC1"/>
    <w:rsid w:val="00AA0D4B"/>
    <w:rsid w:val="00AA2CBC"/>
    <w:rsid w:val="00AB57BC"/>
    <w:rsid w:val="00AC0713"/>
    <w:rsid w:val="00AC518F"/>
    <w:rsid w:val="00AC5820"/>
    <w:rsid w:val="00AD1CD8"/>
    <w:rsid w:val="00AD7212"/>
    <w:rsid w:val="00AE0CC6"/>
    <w:rsid w:val="00AE3BE7"/>
    <w:rsid w:val="00AF7618"/>
    <w:rsid w:val="00B0233C"/>
    <w:rsid w:val="00B104F7"/>
    <w:rsid w:val="00B258BB"/>
    <w:rsid w:val="00B309AB"/>
    <w:rsid w:val="00B47E0E"/>
    <w:rsid w:val="00B546B3"/>
    <w:rsid w:val="00B67B97"/>
    <w:rsid w:val="00B86113"/>
    <w:rsid w:val="00B94614"/>
    <w:rsid w:val="00B968C8"/>
    <w:rsid w:val="00B976D4"/>
    <w:rsid w:val="00BA3EC5"/>
    <w:rsid w:val="00BA51D9"/>
    <w:rsid w:val="00BB5DFC"/>
    <w:rsid w:val="00BB61D2"/>
    <w:rsid w:val="00BC25DD"/>
    <w:rsid w:val="00BC41FF"/>
    <w:rsid w:val="00BD279D"/>
    <w:rsid w:val="00BD6BB8"/>
    <w:rsid w:val="00BE3F35"/>
    <w:rsid w:val="00BE4A9F"/>
    <w:rsid w:val="00BE6C85"/>
    <w:rsid w:val="00BE718A"/>
    <w:rsid w:val="00BF081D"/>
    <w:rsid w:val="00BF49CF"/>
    <w:rsid w:val="00C02433"/>
    <w:rsid w:val="00C20ED2"/>
    <w:rsid w:val="00C247C8"/>
    <w:rsid w:val="00C26D1E"/>
    <w:rsid w:val="00C3054A"/>
    <w:rsid w:val="00C370A3"/>
    <w:rsid w:val="00C60BD0"/>
    <w:rsid w:val="00C6232D"/>
    <w:rsid w:val="00C63B6B"/>
    <w:rsid w:val="00C66BA2"/>
    <w:rsid w:val="00C777AD"/>
    <w:rsid w:val="00C81C63"/>
    <w:rsid w:val="00C863E3"/>
    <w:rsid w:val="00C86424"/>
    <w:rsid w:val="00C870F6"/>
    <w:rsid w:val="00C87494"/>
    <w:rsid w:val="00C91EAB"/>
    <w:rsid w:val="00C95985"/>
    <w:rsid w:val="00CA1205"/>
    <w:rsid w:val="00CA4016"/>
    <w:rsid w:val="00CA4F8E"/>
    <w:rsid w:val="00CB7009"/>
    <w:rsid w:val="00CB71F7"/>
    <w:rsid w:val="00CC2AD8"/>
    <w:rsid w:val="00CC5026"/>
    <w:rsid w:val="00CC68D0"/>
    <w:rsid w:val="00CD3022"/>
    <w:rsid w:val="00CE0F7F"/>
    <w:rsid w:val="00CE4FAC"/>
    <w:rsid w:val="00CF3689"/>
    <w:rsid w:val="00CF4DE2"/>
    <w:rsid w:val="00CF6BA7"/>
    <w:rsid w:val="00D02481"/>
    <w:rsid w:val="00D03F9A"/>
    <w:rsid w:val="00D06D51"/>
    <w:rsid w:val="00D107FB"/>
    <w:rsid w:val="00D20AE9"/>
    <w:rsid w:val="00D20DE0"/>
    <w:rsid w:val="00D24991"/>
    <w:rsid w:val="00D44572"/>
    <w:rsid w:val="00D50255"/>
    <w:rsid w:val="00D52B60"/>
    <w:rsid w:val="00D63737"/>
    <w:rsid w:val="00D66520"/>
    <w:rsid w:val="00D725D1"/>
    <w:rsid w:val="00D72D1F"/>
    <w:rsid w:val="00D743F4"/>
    <w:rsid w:val="00D84AE9"/>
    <w:rsid w:val="00DA7EC5"/>
    <w:rsid w:val="00DB4CA6"/>
    <w:rsid w:val="00DB770C"/>
    <w:rsid w:val="00DB7D2F"/>
    <w:rsid w:val="00DD094C"/>
    <w:rsid w:val="00DE1CC8"/>
    <w:rsid w:val="00DE34CF"/>
    <w:rsid w:val="00DE40EA"/>
    <w:rsid w:val="00DF3D68"/>
    <w:rsid w:val="00E13F3D"/>
    <w:rsid w:val="00E2269B"/>
    <w:rsid w:val="00E22BED"/>
    <w:rsid w:val="00E2642A"/>
    <w:rsid w:val="00E34898"/>
    <w:rsid w:val="00E377A4"/>
    <w:rsid w:val="00E37C01"/>
    <w:rsid w:val="00E44E97"/>
    <w:rsid w:val="00E4651A"/>
    <w:rsid w:val="00E70962"/>
    <w:rsid w:val="00E72132"/>
    <w:rsid w:val="00E75219"/>
    <w:rsid w:val="00E770EE"/>
    <w:rsid w:val="00E83FEF"/>
    <w:rsid w:val="00EA7DCA"/>
    <w:rsid w:val="00EB09B7"/>
    <w:rsid w:val="00EB2949"/>
    <w:rsid w:val="00EB4529"/>
    <w:rsid w:val="00EB605B"/>
    <w:rsid w:val="00EC35EB"/>
    <w:rsid w:val="00EE3EB2"/>
    <w:rsid w:val="00EE7D7C"/>
    <w:rsid w:val="00F0485F"/>
    <w:rsid w:val="00F159B3"/>
    <w:rsid w:val="00F20210"/>
    <w:rsid w:val="00F21F8C"/>
    <w:rsid w:val="00F25D98"/>
    <w:rsid w:val="00F2700A"/>
    <w:rsid w:val="00F300FB"/>
    <w:rsid w:val="00F33300"/>
    <w:rsid w:val="00F33E10"/>
    <w:rsid w:val="00F43854"/>
    <w:rsid w:val="00F46A68"/>
    <w:rsid w:val="00F62238"/>
    <w:rsid w:val="00F652AB"/>
    <w:rsid w:val="00F665AF"/>
    <w:rsid w:val="00F8001D"/>
    <w:rsid w:val="00F832B2"/>
    <w:rsid w:val="00F83FBD"/>
    <w:rsid w:val="00F85509"/>
    <w:rsid w:val="00F958D1"/>
    <w:rsid w:val="00F96B9B"/>
    <w:rsid w:val="00FA3530"/>
    <w:rsid w:val="00FB0165"/>
    <w:rsid w:val="00FB1288"/>
    <w:rsid w:val="00FB35A6"/>
    <w:rsid w:val="00FB6386"/>
    <w:rsid w:val="00FC0AAE"/>
    <w:rsid w:val="00FC1A7C"/>
    <w:rsid w:val="00FC2058"/>
    <w:rsid w:val="00FC54AD"/>
    <w:rsid w:val="00FC5DDF"/>
    <w:rsid w:val="00FC64D3"/>
    <w:rsid w:val="00FC66A7"/>
    <w:rsid w:val="00FC6AB0"/>
    <w:rsid w:val="00FC7EE6"/>
    <w:rsid w:val="00FD04B3"/>
    <w:rsid w:val="00FD273C"/>
    <w:rsid w:val="00FE1E42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302</TotalTime>
  <Pages>3</Pages>
  <Words>575</Words>
  <Characters>3280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8</cp:revision>
  <cp:lastPrinted>1900-01-01T00:00:00Z</cp:lastPrinted>
  <dcterms:created xsi:type="dcterms:W3CDTF">2023-07-10T20:00:00Z</dcterms:created>
  <dcterms:modified xsi:type="dcterms:W3CDTF">2023-07-10T21:05:00Z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