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ACEA56E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32A82" w:rsidRPr="00132A82">
          <w:rPr>
            <w:b/>
            <w:i/>
            <w:noProof/>
            <w:sz w:val="28"/>
          </w:rPr>
          <w:t>R5s230608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5973DD79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F0582B">
                <w:rPr>
                  <w:b/>
                  <w:noProof/>
                  <w:sz w:val="28"/>
                </w:rPr>
                <w:t>7.571-4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28C1179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032B">
                <w:rPr>
                  <w:b/>
                  <w:noProof/>
                  <w:sz w:val="28"/>
                </w:rPr>
                <w:t>0188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8263568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BD032B">
                <w:rPr>
                  <w:b/>
                  <w:noProof/>
                  <w:sz w:val="28"/>
                </w:rPr>
                <w:t>2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95E3296" w:rsidR="000460FA" w:rsidRDefault="008D0CD4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A669F" w:rsidRPr="003A669F">
              <w:t xml:space="preserve">orrection to </w:t>
            </w:r>
            <w:proofErr w:type="spellStart"/>
            <w:r w:rsidR="003A669F" w:rsidRPr="003A669F">
              <w:t>svID</w:t>
            </w:r>
            <w:proofErr w:type="spellEnd"/>
            <w:r w:rsidR="003A669F" w:rsidRPr="003A669F">
              <w:t xml:space="preserve"> values in </w:t>
            </w:r>
            <w:proofErr w:type="spellStart"/>
            <w:r w:rsidR="003A669F" w:rsidRPr="003A669F">
              <w:t>AcquisitionAssist</w:t>
            </w:r>
            <w:proofErr w:type="spellEnd"/>
            <w:r w:rsidR="003A669F" w:rsidRPr="003A669F">
              <w:t xml:space="preserve"> and </w:t>
            </w:r>
            <w:proofErr w:type="spellStart"/>
            <w:r w:rsidR="003A669F" w:rsidRPr="003A669F">
              <w:t>AuxiliaryInformation</w:t>
            </w:r>
            <w:proofErr w:type="spellEnd"/>
            <w:r w:rsidR="003A669F" w:rsidRPr="003A669F">
              <w:t xml:space="preserve"> for GNSS Scenarios 2020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2C6BA729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B3CAD" w:rsidRPr="004B3CAD">
                <w:rPr>
                  <w:noProof/>
                </w:rPr>
                <w:t xml:space="preserve">TEI9_Test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EF6AED1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901CD6">
                <w:rPr>
                  <w:noProof/>
                </w:rPr>
                <w:t>8</w:t>
              </w:r>
              <w:r w:rsidR="000460FA">
                <w:rPr>
                  <w:noProof/>
                </w:rPr>
                <w:t>-</w:t>
              </w:r>
              <w:r w:rsidR="00901CD6">
                <w:rPr>
                  <w:noProof/>
                </w:rPr>
                <w:t>03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716B2DE6" w:rsidR="00CE212C" w:rsidRPr="00D268E5" w:rsidRDefault="00A25479" w:rsidP="00F53BD3">
            <w:pPr>
              <w:pStyle w:val="CRCoverPage"/>
              <w:spacing w:after="0"/>
              <w:rPr>
                <w:noProof/>
              </w:rPr>
            </w:pPr>
            <w:r w:rsidRPr="00A25479">
              <w:rPr>
                <w:rFonts w:cs="Arial"/>
                <w:noProof/>
              </w:rPr>
              <w:t xml:space="preserve">According to </w:t>
            </w:r>
            <w:r>
              <w:rPr>
                <w:rFonts w:cs="Arial"/>
                <w:noProof/>
              </w:rPr>
              <w:t xml:space="preserve">TS </w:t>
            </w:r>
            <w:r w:rsidRPr="00A25479">
              <w:rPr>
                <w:rFonts w:cs="Arial"/>
                <w:noProof/>
              </w:rPr>
              <w:t>37.355</w:t>
            </w:r>
            <w:r>
              <w:rPr>
                <w:rFonts w:cs="Arial"/>
                <w:noProof/>
              </w:rPr>
              <w:t>,</w:t>
            </w:r>
            <w:r w:rsidRPr="00A25479">
              <w:rPr>
                <w:rFonts w:cs="Arial"/>
                <w:noProof/>
              </w:rPr>
              <w:t xml:space="preserve"> </w:t>
            </w:r>
            <w:r w:rsidR="00D94D65">
              <w:rPr>
                <w:rFonts w:cs="Arial"/>
                <w:noProof/>
              </w:rPr>
              <w:t xml:space="preserve">the </w:t>
            </w:r>
            <w:r w:rsidRPr="00A25479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>V-ID</w:t>
            </w:r>
            <w:r w:rsidRPr="00A25479">
              <w:rPr>
                <w:rFonts w:cs="Arial"/>
                <w:noProof/>
              </w:rPr>
              <w:t xml:space="preserve"> </w:t>
            </w:r>
            <w:r w:rsidR="00D94D65">
              <w:rPr>
                <w:rFonts w:cs="Arial"/>
                <w:noProof/>
              </w:rPr>
              <w:t>shall be</w:t>
            </w:r>
            <w:r w:rsidRPr="00A25479">
              <w:rPr>
                <w:rFonts w:cs="Arial"/>
                <w:noProof/>
              </w:rPr>
              <w:t xml:space="preserve"> encoded as PRN-1</w:t>
            </w:r>
            <w:r w:rsidR="002057ED">
              <w:rPr>
                <w:rFonts w:cs="Arial"/>
                <w:noProof/>
              </w:rPr>
              <w:t xml:space="preserve">, </w:t>
            </w:r>
            <w:r w:rsidR="00D94D65">
              <w:rPr>
                <w:rFonts w:cs="Arial"/>
                <w:noProof/>
              </w:rPr>
              <w:t xml:space="preserve">but the </w:t>
            </w:r>
            <w:r w:rsidR="002057ED">
              <w:rPr>
                <w:rFonts w:cs="Arial"/>
                <w:noProof/>
              </w:rPr>
              <w:t>current implementation for 2020 scenario is not correct.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8724911" w:rsidR="00FC6C07" w:rsidRPr="00D268E5" w:rsidRDefault="002057ED" w:rsidP="000460FA">
            <w:pPr>
              <w:pStyle w:val="CRCoverPage"/>
              <w:spacing w:after="0"/>
              <w:rPr>
                <w:noProof/>
              </w:rPr>
            </w:pPr>
            <w:r w:rsidRPr="002057ED">
              <w:rPr>
                <w:noProof/>
              </w:rPr>
              <w:t xml:space="preserve">Modified the </w:t>
            </w:r>
            <w:r w:rsidRPr="00A25479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>V-ID</w:t>
            </w:r>
            <w:r w:rsidRPr="00A25479">
              <w:rPr>
                <w:rFonts w:cs="Arial"/>
                <w:noProof/>
              </w:rPr>
              <w:t xml:space="preserve"> </w:t>
            </w:r>
            <w:r w:rsidRPr="002057ED">
              <w:rPr>
                <w:noProof/>
              </w:rPr>
              <w:t>values accordingly to take into account the “-1”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037B7AE8" w:rsidR="000460FA" w:rsidRPr="00D268E5" w:rsidRDefault="00852D40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Error in the SV-ID encoding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9D6CD88" w:rsidR="000460FA" w:rsidRDefault="00A66AF2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6.2.x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1956896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5630698" w14:textId="38CA41D8" w:rsidR="00B47C2E" w:rsidRDefault="0044648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B47C2E" w:rsidRPr="0074234C">
        <w:rPr>
          <w:rFonts w:ascii="Arial" w:hAnsi="Arial" w:cs="Arial"/>
          <w:iCs/>
        </w:rPr>
        <w:t>Table of Contents</w:t>
      </w:r>
      <w:r w:rsidR="00B47C2E">
        <w:tab/>
      </w:r>
      <w:r w:rsidR="00B47C2E">
        <w:fldChar w:fldCharType="begin"/>
      </w:r>
      <w:r w:rsidR="00B47C2E">
        <w:instrText xml:space="preserve"> PAGEREF _Toc141956896 \h </w:instrText>
      </w:r>
      <w:r w:rsidR="00B47C2E">
        <w:fldChar w:fldCharType="separate"/>
      </w:r>
      <w:r w:rsidR="00B47C2E">
        <w:t>2</w:t>
      </w:r>
      <w:r w:rsidR="00B47C2E">
        <w:fldChar w:fldCharType="end"/>
      </w:r>
    </w:p>
    <w:p w14:paraId="6300CC22" w14:textId="505C21DC" w:rsidR="00B47C2E" w:rsidRDefault="00B47C2E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74234C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74234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_Toc141956897 \h </w:instrText>
      </w:r>
      <w:r>
        <w:fldChar w:fldCharType="separate"/>
      </w:r>
      <w:r>
        <w:t>3</w:t>
      </w:r>
      <w:r>
        <w:fldChar w:fldCharType="end"/>
      </w:r>
    </w:p>
    <w:p w14:paraId="30A4292B" w14:textId="462DD8B1" w:rsidR="00B47C2E" w:rsidRDefault="00B47C2E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74234C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74234C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_Toc141956898 \h </w:instrText>
      </w:r>
      <w:r>
        <w:fldChar w:fldCharType="separate"/>
      </w:r>
      <w:r>
        <w:t>3</w:t>
      </w:r>
      <w:r>
        <w:fldChar w:fldCharType="end"/>
      </w:r>
    </w:p>
    <w:p w14:paraId="24CC10EB" w14:textId="4DE7B4FC" w:rsidR="00B47C2E" w:rsidRDefault="00B47C2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74234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74234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_Toc141956899 \h </w:instrText>
      </w:r>
      <w:r>
        <w:fldChar w:fldCharType="separate"/>
      </w:r>
      <w:r>
        <w:t>3</w:t>
      </w:r>
      <w:r>
        <w:fldChar w:fldCharType="end"/>
      </w:r>
    </w:p>
    <w:p w14:paraId="33D17DF6" w14:textId="43B1C6FC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41956897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273B9E25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B47C2E">
        <w:t>24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41956898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41956899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66B29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A66B29" w:rsidRDefault="00A66B29" w:rsidP="00A66B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4AC6EAE2" w:rsidR="00A66B29" w:rsidRDefault="00A66B29" w:rsidP="00A66B29">
            <w:pPr>
              <w:spacing w:after="0"/>
            </w:pPr>
            <w:r w:rsidRPr="00C31D09">
              <w:t>tsc_IntList_3_4_6_17_19_28 / tsc_IntList_3_4_5_10_18_19 / tsc_IntList_3_5_13_15_21_27 / tsc_IntList_38_40_42_43_59_60</w:t>
            </w:r>
          </w:p>
        </w:tc>
      </w:tr>
      <w:tr w:rsidR="00A66B29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A66B29" w:rsidRDefault="00A66B29" w:rsidP="00A66B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783EF8A2" w:rsidR="00A66B29" w:rsidRPr="00FA46AD" w:rsidRDefault="00A66B29" w:rsidP="00A66B29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C31D09">
              <w:t>According to 37.355 S</w:t>
            </w:r>
            <w:r>
              <w:t>V-ID</w:t>
            </w:r>
            <w:r w:rsidRPr="00C31D09">
              <w:t xml:space="preserve"> </w:t>
            </w:r>
            <w:r w:rsidR="004863D0">
              <w:t xml:space="preserve">shall be </w:t>
            </w:r>
            <w:r w:rsidRPr="00C31D09">
              <w:t>encoded as PRN</w:t>
            </w:r>
            <w:r w:rsidR="009E6F53">
              <w:t xml:space="preserve"> </w:t>
            </w:r>
            <w:r w:rsidRPr="00C31D09">
              <w:t>-</w:t>
            </w:r>
            <w:r w:rsidR="009E6F53">
              <w:t xml:space="preserve"> </w:t>
            </w:r>
            <w:r w:rsidRPr="00C31D09">
              <w:t>1</w:t>
            </w:r>
          </w:p>
        </w:tc>
      </w:tr>
      <w:tr w:rsidR="00A66B29" w14:paraId="4403EECE" w14:textId="77777777" w:rsidTr="0053135D">
        <w:tc>
          <w:tcPr>
            <w:tcW w:w="1985" w:type="dxa"/>
          </w:tcPr>
          <w:p w14:paraId="37831C4A" w14:textId="77777777" w:rsidR="00A66B29" w:rsidRDefault="00A66B29" w:rsidP="00A66B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2A4B7DA9" w:rsidR="00A66B29" w:rsidRPr="00FA46AD" w:rsidRDefault="00A66B29" w:rsidP="00A66B29">
            <w:pPr>
              <w:pStyle w:val="CRCoverPage"/>
              <w:spacing w:after="0"/>
              <w:rPr>
                <w:lang w:val="en-SG"/>
              </w:rPr>
            </w:pPr>
            <w:r w:rsidRPr="00C31D09">
              <w:t>Modified the values accordingly to take into account the “-1”</w:t>
            </w:r>
          </w:p>
        </w:tc>
      </w:tr>
      <w:tr w:rsidR="00A66B29" w14:paraId="170F8D79" w14:textId="77777777" w:rsidTr="0053135D">
        <w:tc>
          <w:tcPr>
            <w:tcW w:w="1985" w:type="dxa"/>
          </w:tcPr>
          <w:p w14:paraId="65ED295A" w14:textId="77777777" w:rsidR="00A66B29" w:rsidRDefault="00A66B29" w:rsidP="00A66B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528A1780" w:rsidR="00A66B29" w:rsidRDefault="00A66B29" w:rsidP="00A66B29">
            <w:pPr>
              <w:spacing w:after="0"/>
              <w:rPr>
                <w:rFonts w:ascii="Arial" w:hAnsi="Arial" w:cs="Arial"/>
              </w:rPr>
            </w:pPr>
            <w:r w:rsidRPr="00C31D09">
              <w:t>\POS\Common\</w:t>
            </w:r>
            <w:proofErr w:type="spellStart"/>
            <w:r w:rsidRPr="00C31D09">
              <w:t>LPP_Templates.ttcn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p w14:paraId="287BE986" w14:textId="77777777" w:rsidR="00E1377E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6"/>
          <w:szCs w:val="16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34BA70AE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proofErr w:type="spellStart"/>
      <w:r w:rsidRPr="00597FED">
        <w:rPr>
          <w:rFonts w:eastAsia="宋体"/>
          <w:sz w:val="18"/>
          <w:szCs w:val="18"/>
        </w:rPr>
        <w:t>const</w:t>
      </w:r>
      <w:proofErr w:type="spellEnd"/>
      <w:r w:rsidRPr="00597FED">
        <w:rPr>
          <w:rFonts w:eastAsia="宋体"/>
          <w:sz w:val="18"/>
          <w:szCs w:val="18"/>
        </w:rPr>
        <w:t xml:space="preserve"> </w:t>
      </w:r>
      <w:proofErr w:type="spellStart"/>
      <w:r w:rsidRPr="00597FED">
        <w:rPr>
          <w:rFonts w:eastAsia="宋体"/>
          <w:sz w:val="18"/>
          <w:szCs w:val="18"/>
        </w:rPr>
        <w:t>IntegerList_Type</w:t>
      </w:r>
      <w:proofErr w:type="spellEnd"/>
      <w:r w:rsidRPr="00597FED">
        <w:rPr>
          <w:rFonts w:eastAsia="宋体"/>
          <w:sz w:val="18"/>
          <w:szCs w:val="18"/>
        </w:rPr>
        <w:t xml:space="preserve"> tsc_IntList_38_40_42_43_59_60 := {</w:t>
      </w:r>
      <w:r w:rsidRPr="00291682">
        <w:rPr>
          <w:rFonts w:eastAsia="宋体"/>
          <w:sz w:val="18"/>
          <w:szCs w:val="18"/>
          <w:highlight w:val="yellow"/>
        </w:rPr>
        <w:t>38, 40, 42, 43, 59, 60</w:t>
      </w:r>
      <w:r w:rsidRPr="00597FED">
        <w:rPr>
          <w:rFonts w:eastAsia="宋体"/>
          <w:sz w:val="18"/>
          <w:szCs w:val="18"/>
        </w:rPr>
        <w:t>};      /* @status    APPROVED (POS)</w:t>
      </w:r>
    </w:p>
    <w:p w14:paraId="6F81831F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r w:rsidRPr="00597FED">
        <w:rPr>
          <w:rFonts w:eastAsia="宋体"/>
          <w:sz w:val="18"/>
          <w:szCs w:val="18"/>
        </w:rPr>
        <w:t xml:space="preserve">                                                                                      @sic R5-145098, R5s170177 sic@ */</w:t>
      </w:r>
    </w:p>
    <w:p w14:paraId="56903A24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</w:p>
    <w:p w14:paraId="761356E9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proofErr w:type="spellStart"/>
      <w:r w:rsidRPr="00597FED">
        <w:rPr>
          <w:rFonts w:eastAsia="宋体"/>
          <w:sz w:val="18"/>
          <w:szCs w:val="18"/>
        </w:rPr>
        <w:t>const</w:t>
      </w:r>
      <w:proofErr w:type="spellEnd"/>
      <w:r w:rsidRPr="00597FED">
        <w:rPr>
          <w:rFonts w:eastAsia="宋体"/>
          <w:sz w:val="18"/>
          <w:szCs w:val="18"/>
        </w:rPr>
        <w:t xml:space="preserve"> </w:t>
      </w:r>
      <w:proofErr w:type="spellStart"/>
      <w:r w:rsidRPr="00597FED">
        <w:rPr>
          <w:rFonts w:eastAsia="宋体"/>
          <w:sz w:val="18"/>
          <w:szCs w:val="18"/>
        </w:rPr>
        <w:t>IntegerList_Type</w:t>
      </w:r>
      <w:proofErr w:type="spellEnd"/>
      <w:r w:rsidRPr="00597FED">
        <w:rPr>
          <w:rFonts w:eastAsia="宋体"/>
          <w:sz w:val="18"/>
          <w:szCs w:val="18"/>
        </w:rPr>
        <w:t xml:space="preserve"> tsc_IntList_3_5_13_15_21_27 := {</w:t>
      </w:r>
      <w:r w:rsidRPr="00291682">
        <w:rPr>
          <w:rFonts w:eastAsia="宋体"/>
          <w:sz w:val="18"/>
          <w:szCs w:val="18"/>
          <w:highlight w:val="yellow"/>
        </w:rPr>
        <w:t>3, 5, 13, 15, 21, 27</w:t>
      </w:r>
      <w:r w:rsidRPr="00597FED">
        <w:rPr>
          <w:rFonts w:eastAsia="宋体"/>
          <w:sz w:val="18"/>
          <w:szCs w:val="18"/>
        </w:rPr>
        <w:t>};  /* @status    APPROVED (POS)</w:t>
      </w:r>
    </w:p>
    <w:p w14:paraId="5EFA0EB2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r w:rsidRPr="00597FED">
        <w:rPr>
          <w:rFonts w:eastAsia="宋体"/>
          <w:sz w:val="18"/>
          <w:szCs w:val="18"/>
        </w:rPr>
        <w:t xml:space="preserve">                                                                                      @sic R5-144138, R5s170177, R5-215711 change in SV-ID sic@ */</w:t>
      </w:r>
    </w:p>
    <w:p w14:paraId="3A12ABCA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</w:p>
    <w:p w14:paraId="79553826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proofErr w:type="spellStart"/>
      <w:r w:rsidRPr="00597FED">
        <w:rPr>
          <w:rFonts w:eastAsia="宋体"/>
          <w:sz w:val="18"/>
          <w:szCs w:val="18"/>
        </w:rPr>
        <w:t>const</w:t>
      </w:r>
      <w:proofErr w:type="spellEnd"/>
      <w:r w:rsidRPr="00597FED">
        <w:rPr>
          <w:rFonts w:eastAsia="宋体"/>
          <w:sz w:val="18"/>
          <w:szCs w:val="18"/>
        </w:rPr>
        <w:t xml:space="preserve"> </w:t>
      </w:r>
      <w:proofErr w:type="spellStart"/>
      <w:r w:rsidRPr="00597FED">
        <w:rPr>
          <w:rFonts w:eastAsia="宋体"/>
          <w:sz w:val="18"/>
          <w:szCs w:val="18"/>
        </w:rPr>
        <w:t>IntegerList_Type</w:t>
      </w:r>
      <w:proofErr w:type="spellEnd"/>
      <w:r w:rsidRPr="00597FED">
        <w:rPr>
          <w:rFonts w:eastAsia="宋体"/>
          <w:sz w:val="18"/>
          <w:szCs w:val="18"/>
        </w:rPr>
        <w:t xml:space="preserve"> tsc_IntList_3_4_5_10_18_19 := {</w:t>
      </w:r>
      <w:r w:rsidRPr="00291682">
        <w:rPr>
          <w:rFonts w:eastAsia="宋体"/>
          <w:sz w:val="18"/>
          <w:szCs w:val="18"/>
          <w:highlight w:val="yellow"/>
        </w:rPr>
        <w:t>3, 4, 5, 10, 18, 19</w:t>
      </w:r>
      <w:r w:rsidRPr="00597FED">
        <w:rPr>
          <w:rFonts w:eastAsia="宋体"/>
          <w:sz w:val="18"/>
          <w:szCs w:val="18"/>
        </w:rPr>
        <w:t>};       /* @status    APPROVED (POS)</w:t>
      </w:r>
    </w:p>
    <w:p w14:paraId="55580CDA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r w:rsidRPr="00597FED">
        <w:rPr>
          <w:rFonts w:eastAsia="宋体"/>
          <w:sz w:val="18"/>
          <w:szCs w:val="18"/>
        </w:rPr>
        <w:t xml:space="preserve">                                                                                      @sic R5s130914, R5-215711 change in SV-ID sic@ */</w:t>
      </w:r>
    </w:p>
    <w:p w14:paraId="2DF1FB8F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</w:p>
    <w:p w14:paraId="374C7A29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proofErr w:type="spellStart"/>
      <w:r w:rsidRPr="00597FED">
        <w:rPr>
          <w:rFonts w:eastAsia="宋体"/>
          <w:sz w:val="18"/>
          <w:szCs w:val="18"/>
        </w:rPr>
        <w:t>const</w:t>
      </w:r>
      <w:proofErr w:type="spellEnd"/>
      <w:r w:rsidRPr="00597FED">
        <w:rPr>
          <w:rFonts w:eastAsia="宋体"/>
          <w:sz w:val="18"/>
          <w:szCs w:val="18"/>
        </w:rPr>
        <w:t xml:space="preserve"> </w:t>
      </w:r>
      <w:proofErr w:type="spellStart"/>
      <w:r w:rsidRPr="00597FED">
        <w:rPr>
          <w:rFonts w:eastAsia="宋体"/>
          <w:sz w:val="18"/>
          <w:szCs w:val="18"/>
        </w:rPr>
        <w:t>IntegerList_Type</w:t>
      </w:r>
      <w:proofErr w:type="spellEnd"/>
      <w:r w:rsidRPr="00597FED">
        <w:rPr>
          <w:rFonts w:eastAsia="宋体"/>
          <w:sz w:val="18"/>
          <w:szCs w:val="18"/>
        </w:rPr>
        <w:t xml:space="preserve"> tsc_IntList_3_4_6_17_19_28 := {</w:t>
      </w:r>
      <w:r w:rsidRPr="00291682">
        <w:rPr>
          <w:rFonts w:eastAsia="宋体"/>
          <w:sz w:val="18"/>
          <w:szCs w:val="18"/>
          <w:highlight w:val="yellow"/>
        </w:rPr>
        <w:t>3, 4, 6, 17, 19, 28</w:t>
      </w:r>
      <w:r w:rsidRPr="00597FED">
        <w:rPr>
          <w:rFonts w:eastAsia="宋体"/>
          <w:sz w:val="18"/>
          <w:szCs w:val="18"/>
        </w:rPr>
        <w:t>};  /* @status    APPROVED (POS)</w:t>
      </w:r>
    </w:p>
    <w:p w14:paraId="0BF74F3D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r w:rsidRPr="00597FED">
        <w:rPr>
          <w:rFonts w:eastAsia="宋体"/>
          <w:sz w:val="18"/>
          <w:szCs w:val="18"/>
        </w:rPr>
        <w:t xml:space="preserve">                                                                                      @sic R5s130914, R5-215711 change in SV-ID sic@ */</w:t>
      </w:r>
    </w:p>
    <w:p w14:paraId="29A7908F" w14:textId="77777777" w:rsidR="00E1377E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6"/>
          <w:szCs w:val="16"/>
        </w:rPr>
      </w:pPr>
    </w:p>
    <w:p w14:paraId="156509EC" w14:textId="77777777" w:rsidR="00171605" w:rsidRDefault="00171605" w:rsidP="00171605">
      <w:pPr>
        <w:rPr>
          <w:lang w:val="en-US"/>
        </w:rPr>
      </w:pPr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5905FDE6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proofErr w:type="spellStart"/>
      <w:r w:rsidRPr="00597FED">
        <w:rPr>
          <w:rFonts w:eastAsia="宋体"/>
          <w:sz w:val="18"/>
          <w:szCs w:val="18"/>
        </w:rPr>
        <w:t>const</w:t>
      </w:r>
      <w:proofErr w:type="spellEnd"/>
      <w:r w:rsidRPr="00597FED">
        <w:rPr>
          <w:rFonts w:eastAsia="宋体"/>
          <w:sz w:val="18"/>
          <w:szCs w:val="18"/>
        </w:rPr>
        <w:t xml:space="preserve"> </w:t>
      </w:r>
      <w:proofErr w:type="spellStart"/>
      <w:r w:rsidRPr="00597FED">
        <w:rPr>
          <w:rFonts w:eastAsia="宋体"/>
          <w:sz w:val="18"/>
          <w:szCs w:val="18"/>
        </w:rPr>
        <w:t>IntegerList_Type</w:t>
      </w:r>
      <w:proofErr w:type="spellEnd"/>
      <w:r w:rsidRPr="00597FED">
        <w:rPr>
          <w:rFonts w:eastAsia="宋体"/>
          <w:sz w:val="18"/>
          <w:szCs w:val="18"/>
        </w:rPr>
        <w:t xml:space="preserve"> tsc_IntList_38_40_42_43_59_60 := {</w:t>
      </w:r>
      <w:r w:rsidRPr="00291682">
        <w:rPr>
          <w:rFonts w:eastAsia="宋体"/>
          <w:sz w:val="18"/>
          <w:szCs w:val="18"/>
          <w:highlight w:val="yellow"/>
        </w:rPr>
        <w:t>37, 39, 41, 42, 58, 59</w:t>
      </w:r>
      <w:r w:rsidRPr="00597FED">
        <w:rPr>
          <w:rFonts w:eastAsia="宋体"/>
          <w:sz w:val="18"/>
          <w:szCs w:val="18"/>
        </w:rPr>
        <w:t>};      /* @status    APPROVED (POS)</w:t>
      </w:r>
    </w:p>
    <w:p w14:paraId="55EA361F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r w:rsidRPr="00597FED">
        <w:rPr>
          <w:rFonts w:eastAsia="宋体"/>
          <w:sz w:val="18"/>
          <w:szCs w:val="18"/>
        </w:rPr>
        <w:t xml:space="preserve">                                                                                      @sic R5-145098, R5s170177 sic@ */</w:t>
      </w:r>
    </w:p>
    <w:p w14:paraId="152B2DBD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</w:p>
    <w:p w14:paraId="34866368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proofErr w:type="spellStart"/>
      <w:r w:rsidRPr="00597FED">
        <w:rPr>
          <w:rFonts w:eastAsia="宋体"/>
          <w:sz w:val="18"/>
          <w:szCs w:val="18"/>
        </w:rPr>
        <w:t>const</w:t>
      </w:r>
      <w:proofErr w:type="spellEnd"/>
      <w:r w:rsidRPr="00597FED">
        <w:rPr>
          <w:rFonts w:eastAsia="宋体"/>
          <w:sz w:val="18"/>
          <w:szCs w:val="18"/>
        </w:rPr>
        <w:t xml:space="preserve"> </w:t>
      </w:r>
      <w:proofErr w:type="spellStart"/>
      <w:r w:rsidRPr="00597FED">
        <w:rPr>
          <w:rFonts w:eastAsia="宋体"/>
          <w:sz w:val="18"/>
          <w:szCs w:val="18"/>
        </w:rPr>
        <w:t>IntegerList_Type</w:t>
      </w:r>
      <w:proofErr w:type="spellEnd"/>
      <w:r w:rsidRPr="00597FED">
        <w:rPr>
          <w:rFonts w:eastAsia="宋体"/>
          <w:sz w:val="18"/>
          <w:szCs w:val="18"/>
        </w:rPr>
        <w:t xml:space="preserve"> tsc_IntList_3_5_13_15_21_27 := {</w:t>
      </w:r>
      <w:r w:rsidRPr="00291682">
        <w:rPr>
          <w:rFonts w:eastAsia="宋体"/>
          <w:sz w:val="18"/>
          <w:szCs w:val="18"/>
          <w:highlight w:val="yellow"/>
        </w:rPr>
        <w:t>2, 4, 12, 14, 20, 26</w:t>
      </w:r>
      <w:r w:rsidRPr="00597FED">
        <w:rPr>
          <w:rFonts w:eastAsia="宋体"/>
          <w:sz w:val="18"/>
          <w:szCs w:val="18"/>
        </w:rPr>
        <w:t>};  /* @status    APPROVED (POS)</w:t>
      </w:r>
    </w:p>
    <w:p w14:paraId="22A06C04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r w:rsidRPr="00597FED">
        <w:rPr>
          <w:rFonts w:eastAsia="宋体"/>
          <w:sz w:val="18"/>
          <w:szCs w:val="18"/>
        </w:rPr>
        <w:t xml:space="preserve">                                                                                      @sic R5-144138, R5s170177, R5-215711 change in SV-ID sic@ */</w:t>
      </w:r>
    </w:p>
    <w:p w14:paraId="7F5CAA1E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</w:p>
    <w:p w14:paraId="20F74AD8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proofErr w:type="spellStart"/>
      <w:r w:rsidRPr="00597FED">
        <w:rPr>
          <w:rFonts w:eastAsia="宋体"/>
          <w:sz w:val="18"/>
          <w:szCs w:val="18"/>
        </w:rPr>
        <w:t>const</w:t>
      </w:r>
      <w:proofErr w:type="spellEnd"/>
      <w:r w:rsidRPr="00597FED">
        <w:rPr>
          <w:rFonts w:eastAsia="宋体"/>
          <w:sz w:val="18"/>
          <w:szCs w:val="18"/>
        </w:rPr>
        <w:t xml:space="preserve"> </w:t>
      </w:r>
      <w:proofErr w:type="spellStart"/>
      <w:r w:rsidRPr="00597FED">
        <w:rPr>
          <w:rFonts w:eastAsia="宋体"/>
          <w:sz w:val="18"/>
          <w:szCs w:val="18"/>
        </w:rPr>
        <w:t>IntegerList_Type</w:t>
      </w:r>
      <w:proofErr w:type="spellEnd"/>
      <w:r w:rsidRPr="00597FED">
        <w:rPr>
          <w:rFonts w:eastAsia="宋体"/>
          <w:sz w:val="18"/>
          <w:szCs w:val="18"/>
        </w:rPr>
        <w:t xml:space="preserve"> tsc_IntList_3_4_5_10_18_19 := {</w:t>
      </w:r>
      <w:r w:rsidRPr="00291682">
        <w:rPr>
          <w:rFonts w:eastAsia="宋体"/>
          <w:sz w:val="18"/>
          <w:szCs w:val="18"/>
          <w:highlight w:val="yellow"/>
        </w:rPr>
        <w:t>2, 3, 4, 9, 17, 18</w:t>
      </w:r>
      <w:r w:rsidRPr="00597FED">
        <w:rPr>
          <w:rFonts w:eastAsia="宋体"/>
          <w:sz w:val="18"/>
          <w:szCs w:val="18"/>
        </w:rPr>
        <w:t>};       /* @status    APPROVED (POS)</w:t>
      </w:r>
    </w:p>
    <w:p w14:paraId="49FF0361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r w:rsidRPr="00597FED">
        <w:rPr>
          <w:rFonts w:eastAsia="宋体"/>
          <w:sz w:val="18"/>
          <w:szCs w:val="18"/>
        </w:rPr>
        <w:t xml:space="preserve">                                                                                      @sic R5s130914, R5-215711 change in SV-ID sic@ */</w:t>
      </w:r>
    </w:p>
    <w:p w14:paraId="573181F2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</w:p>
    <w:p w14:paraId="2152F55C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proofErr w:type="spellStart"/>
      <w:r w:rsidRPr="00597FED">
        <w:rPr>
          <w:rFonts w:eastAsia="宋体"/>
          <w:sz w:val="18"/>
          <w:szCs w:val="18"/>
        </w:rPr>
        <w:t>const</w:t>
      </w:r>
      <w:proofErr w:type="spellEnd"/>
      <w:r w:rsidRPr="00597FED">
        <w:rPr>
          <w:rFonts w:eastAsia="宋体"/>
          <w:sz w:val="18"/>
          <w:szCs w:val="18"/>
        </w:rPr>
        <w:t xml:space="preserve"> </w:t>
      </w:r>
      <w:proofErr w:type="spellStart"/>
      <w:r w:rsidRPr="00597FED">
        <w:rPr>
          <w:rFonts w:eastAsia="宋体"/>
          <w:sz w:val="18"/>
          <w:szCs w:val="18"/>
        </w:rPr>
        <w:t>IntegerList_Type</w:t>
      </w:r>
      <w:proofErr w:type="spellEnd"/>
      <w:r w:rsidRPr="00597FED">
        <w:rPr>
          <w:rFonts w:eastAsia="宋体"/>
          <w:sz w:val="18"/>
          <w:szCs w:val="18"/>
        </w:rPr>
        <w:t xml:space="preserve"> tsc_IntList_3_4_6_17_19_28 := {</w:t>
      </w:r>
      <w:r w:rsidRPr="00291682">
        <w:rPr>
          <w:rFonts w:eastAsia="宋体"/>
          <w:sz w:val="18"/>
          <w:szCs w:val="18"/>
          <w:highlight w:val="yellow"/>
        </w:rPr>
        <w:t>2, 3, 5, 16, 18, 27</w:t>
      </w:r>
      <w:r w:rsidRPr="00597FED">
        <w:rPr>
          <w:rFonts w:eastAsia="宋体"/>
          <w:sz w:val="18"/>
          <w:szCs w:val="18"/>
        </w:rPr>
        <w:t>};  /* @status    APPROVED (POS)</w:t>
      </w:r>
    </w:p>
    <w:p w14:paraId="069B991A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宋体"/>
          <w:sz w:val="18"/>
          <w:szCs w:val="18"/>
        </w:rPr>
      </w:pPr>
      <w:r w:rsidRPr="00597FED">
        <w:rPr>
          <w:rFonts w:eastAsia="宋体"/>
          <w:sz w:val="18"/>
          <w:szCs w:val="18"/>
        </w:rPr>
        <w:t xml:space="preserve">                                                                                      @sic R5s130914, R5-215711 change in SV-ID sic@ */</w:t>
      </w:r>
    </w:p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D0E80" w14:textId="77777777" w:rsidR="00CC6919" w:rsidRDefault="00CC6919">
      <w:r>
        <w:separator/>
      </w:r>
    </w:p>
  </w:endnote>
  <w:endnote w:type="continuationSeparator" w:id="0">
    <w:p w14:paraId="24704728" w14:textId="77777777" w:rsidR="00CC6919" w:rsidRDefault="00CC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53070" w14:textId="77777777" w:rsidR="00CC6919" w:rsidRDefault="00CC6919">
      <w:r>
        <w:separator/>
      </w:r>
    </w:p>
  </w:footnote>
  <w:footnote w:type="continuationSeparator" w:id="0">
    <w:p w14:paraId="0C9A150E" w14:textId="77777777" w:rsidR="00CC6919" w:rsidRDefault="00CC6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052B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2A82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57ED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69F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63D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3CAD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D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0CD4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CD6"/>
    <w:rsid w:val="00901E56"/>
    <w:rsid w:val="00905D0D"/>
    <w:rsid w:val="009062FC"/>
    <w:rsid w:val="00907DA0"/>
    <w:rsid w:val="0091022C"/>
    <w:rsid w:val="00911354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0EC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E6F53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25479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AF2"/>
    <w:rsid w:val="00A66B29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47C2E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032B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919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4D6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77E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582B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81</cp:revision>
  <cp:lastPrinted>1900-01-01T00:00:00Z</cp:lastPrinted>
  <dcterms:created xsi:type="dcterms:W3CDTF">2023-01-04T11:09:00Z</dcterms:created>
  <dcterms:modified xsi:type="dcterms:W3CDTF">2023-08-03T11:37:00Z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