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B16A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</w:t>
        </w:r>
        <w:r w:rsidR="00DC18A5">
          <w:rPr>
            <w:b/>
            <w:i/>
            <w:noProof/>
            <w:sz w:val="28"/>
          </w:rPr>
          <w:t>579</w:t>
        </w:r>
      </w:fldSimple>
    </w:p>
    <w:p w14:paraId="7CB45193" w14:textId="77777777" w:rsidR="001E41F3" w:rsidRDefault="00AC4B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4B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4B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C44F" w:rsidR="001E41F3" w:rsidRPr="00410371" w:rsidRDefault="00DC18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C993D" w:rsidR="001E41F3" w:rsidRPr="00410371" w:rsidRDefault="00AC4B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DC18A5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6.1.1.19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842E7D" w:rsidR="001E41F3" w:rsidRDefault="001B5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4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3B261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6.1.1.19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8BCCBA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5C014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0481E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6.1.1.19.MCPTT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986EA" w:rsidR="001E41F3" w:rsidRDefault="001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B775D" w:rsidR="001E41F3" w:rsidRDefault="001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190E9" w:rsidR="001E41F3" w:rsidRDefault="001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E870F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Logs in R5s230487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90A2" w14:textId="77777777" w:rsidR="001B5F0F" w:rsidRDefault="001B5F0F" w:rsidP="001B5F0F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16FE9436" w14:textId="2B738403" w:rsidR="001B5F0F" w:rsidRDefault="001B5F0F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yperlink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yperlink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 w:rsidR="0028528D">
              <w:t>3</w:t>
            </w:r>
            <w:r>
              <w:fldChar w:fldCharType="end"/>
            </w:r>
          </w:hyperlink>
        </w:p>
        <w:p w14:paraId="3F88A1AD" w14:textId="4A4B21F8" w:rsidR="001B5F0F" w:rsidRDefault="00DC18A5" w:rsidP="001B5F0F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1B5F0F" w:rsidRPr="00A4488F">
              <w:rPr>
                <w:rStyle w:val="Hyperlink"/>
                <w:b/>
              </w:rPr>
              <w:t>1.1</w:t>
            </w:r>
            <w:r w:rsidR="001B5F0F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Verification Test Summary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_Toc138433603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77AF3D51" w14:textId="54515095" w:rsidR="001B5F0F" w:rsidRDefault="00DC18A5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1B5F0F" w:rsidRPr="00A4488F">
              <w:rPr>
                <w:rStyle w:val="Hyperlink"/>
                <w:b/>
              </w:rPr>
              <w:t>2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Corrections required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_Toc138433604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18D0339B" w14:textId="1D834E44" w:rsidR="001B5F0F" w:rsidRDefault="00DC18A5" w:rsidP="001B5F0F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1B5F0F" w:rsidRPr="00A4488F">
              <w:rPr>
                <w:rStyle w:val="Hyperlink"/>
                <w:b/>
                <w:lang w:val="pt-BR"/>
              </w:rPr>
              <w:t>2.1</w:t>
            </w:r>
            <w:r w:rsidR="001B5F0F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  <w:lang w:val="pt-BR"/>
              </w:rPr>
              <w:t>Change 1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_Toc138433605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0658796F" w14:textId="289FB4BA" w:rsidR="001B5F0F" w:rsidRDefault="00DC18A5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1B5F0F" w:rsidRPr="00A4488F">
              <w:rPr>
                <w:rStyle w:val="Hyperlink"/>
                <w:b/>
              </w:rPr>
              <w:t>3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Branches executed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_Toc138433606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0B374CAD" w14:textId="1BB1ED52" w:rsidR="001B5F0F" w:rsidRDefault="00DC18A5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1B5F0F" w:rsidRPr="00A4488F">
              <w:rPr>
                <w:rStyle w:val="Hyperlink"/>
                <w:b/>
              </w:rPr>
              <w:t>4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Execution Log Files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_Toc138433607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638548E9" w14:textId="1A4D535F" w:rsidR="001B5F0F" w:rsidRDefault="00DC18A5" w:rsidP="001B5F0F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1B5F0F" w:rsidRPr="00A4488F">
              <w:rPr>
                <w:rStyle w:val="Hyperlink"/>
                <w:rFonts w:cs="Arial"/>
                <w:b/>
              </w:rPr>
              <w:t>4.1</w:t>
            </w:r>
            <w:r w:rsidR="001B5F0F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Nemergent Solutions Client v7.0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_Toc138433608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0B4AF81A" w14:textId="20EDD17E" w:rsidR="001B5F0F" w:rsidRDefault="00DC18A5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1B5F0F" w:rsidRPr="00A4488F">
              <w:rPr>
                <w:rStyle w:val="Hyperlink"/>
                <w:rFonts w:cs="Arial"/>
                <w:b/>
              </w:rPr>
              <w:t>5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rFonts w:cs="Arial"/>
                <w:b/>
              </w:rPr>
              <w:t>References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_Toc138433609 \h </w:instrText>
            </w:r>
            <w:r w:rsidR="001B5F0F">
              <w:fldChar w:fldCharType="separate"/>
            </w:r>
            <w:r w:rsidR="0028528D">
              <w:t>4</w:t>
            </w:r>
            <w:r w:rsidR="001B5F0F">
              <w:fldChar w:fldCharType="end"/>
            </w:r>
          </w:hyperlink>
        </w:p>
        <w:p w14:paraId="561CAEAC" w14:textId="77777777" w:rsidR="001B5F0F" w:rsidRDefault="001B5F0F" w:rsidP="001B5F0F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2565E34A" w14:textId="77777777" w:rsidR="001B5F0F" w:rsidRDefault="001B5F0F" w:rsidP="001B5F0F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50CD4973" w14:textId="77777777" w:rsidR="001B5F0F" w:rsidRDefault="001B5F0F" w:rsidP="001B5F0F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6E87AA20" w14:textId="77777777" w:rsidR="001B5F0F" w:rsidRPr="00581D13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1" w:name="_Toc69371787"/>
      <w:bookmarkStart w:id="2" w:name="_Toc122434485"/>
      <w:bookmarkStart w:id="3" w:name="_Toc138433602"/>
      <w:r>
        <w:rPr>
          <w:b/>
          <w:lang w:eastAsia="ja-JP"/>
        </w:rPr>
        <w:t>Overview</w:t>
      </w:r>
      <w:bookmarkEnd w:id="1"/>
      <w:bookmarkEnd w:id="2"/>
      <w:bookmarkEnd w:id="3"/>
    </w:p>
    <w:p w14:paraId="6596764C" w14:textId="00760731" w:rsidR="001B5F0F" w:rsidRPr="00581D13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 xml:space="preserve">This document lists all the essential changes needed to correct problems in the TTCN implementation of </w:t>
      </w:r>
      <w:r w:rsidR="00D73538">
        <w:rPr>
          <w:rFonts w:cs="Arial"/>
          <w:sz w:val="24"/>
          <w:szCs w:val="24"/>
        </w:rPr>
        <w:t>test case 6.1.1.19</w:t>
      </w:r>
      <w:r>
        <w:rPr>
          <w:rFonts w:cs="Arial"/>
          <w:sz w:val="24"/>
          <w:szCs w:val="24"/>
        </w:rPr>
        <w:t>.</w:t>
      </w:r>
      <w:r w:rsidRPr="00581D13">
        <w:rPr>
          <w:rFonts w:cs="Arial"/>
          <w:sz w:val="24"/>
          <w:szCs w:val="24"/>
        </w:rPr>
        <w:t xml:space="preserve">MCPTT which is part of the ATS iwd-TTCN3-B2022-09_D23wk12 test suite. </w:t>
      </w:r>
    </w:p>
    <w:p w14:paraId="5845385F" w14:textId="77777777" w:rsidR="001B5F0F" w:rsidRPr="00581D13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72906A87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yperlink"/>
            <w:rFonts w:cs="Arial"/>
            <w:bCs/>
            <w:lang w:eastAsia="ja-JP"/>
          </w:rPr>
          <w:t>endika.aldecoa@ehu.eus</w:t>
        </w:r>
      </w:hyperlink>
    </w:p>
    <w:p w14:paraId="2953AAF7" w14:textId="77777777" w:rsidR="001B5F0F" w:rsidRDefault="001B5F0F" w:rsidP="001B5F0F">
      <w:pPr>
        <w:pStyle w:val="Heading2"/>
        <w:numPr>
          <w:ilvl w:val="1"/>
          <w:numId w:val="4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4" w:name="_Toc69371788"/>
      <w:bookmarkStart w:id="5" w:name="_Toc138433603"/>
      <w:r>
        <w:rPr>
          <w:b/>
        </w:rPr>
        <w:t>Verification Test Summary</w:t>
      </w:r>
      <w:bookmarkEnd w:id="4"/>
      <w:bookmarkEnd w:id="5"/>
      <w:r>
        <w:rPr>
          <w:b/>
        </w:rPr>
        <w:t xml:space="preserve"> </w:t>
      </w:r>
    </w:p>
    <w:p w14:paraId="09D28B31" w14:textId="3F00C22B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73538">
        <w:rPr>
          <w:rFonts w:cs="Arial"/>
          <w:lang w:eastAsia="ja-JP"/>
        </w:rPr>
        <w:t>6.1.1.19</w:t>
      </w:r>
      <w:r>
        <w:rPr>
          <w:rFonts w:cs="Arial"/>
          <w:lang w:eastAsia="ja-JP"/>
        </w:rPr>
        <w:t>.MCPTT</w:t>
      </w:r>
    </w:p>
    <w:p w14:paraId="6D3298E3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49201E3F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7035325F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43DA5E66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B643A82" w14:textId="77777777" w:rsidR="001B5F0F" w:rsidRDefault="001B5F0F" w:rsidP="001B5F0F">
      <w:pPr>
        <w:rPr>
          <w:rFonts w:cs="Arial"/>
          <w:lang w:eastAsia="en-GB"/>
        </w:rPr>
      </w:pPr>
    </w:p>
    <w:p w14:paraId="3F2563B2" w14:textId="77777777" w:rsidR="001B5F0F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6" w:name="_Toc122434488"/>
      <w:bookmarkStart w:id="7" w:name="_Toc295288959"/>
      <w:bookmarkStart w:id="8" w:name="_Toc69371789"/>
      <w:bookmarkStart w:id="9" w:name="_Toc54888062"/>
      <w:bookmarkStart w:id="10" w:name="_Toc138433604"/>
      <w:r>
        <w:rPr>
          <w:b/>
        </w:rPr>
        <w:t>Corrections required</w:t>
      </w:r>
      <w:bookmarkEnd w:id="6"/>
      <w:bookmarkEnd w:id="7"/>
      <w:bookmarkEnd w:id="8"/>
      <w:bookmarkEnd w:id="9"/>
      <w:bookmarkEnd w:id="10"/>
    </w:p>
    <w:p w14:paraId="186E6EAC" w14:textId="77777777" w:rsidR="001B5F0F" w:rsidRDefault="001B5F0F" w:rsidP="001B5F0F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1" w:name="_Toc69371790"/>
      <w:bookmarkStart w:id="12" w:name="_Toc54888063"/>
      <w:bookmarkStart w:id="13" w:name="_Toc138433605"/>
      <w:r>
        <w:rPr>
          <w:b/>
          <w:lang w:val="pt-BR"/>
        </w:rPr>
        <w:t>Change 1</w:t>
      </w:r>
      <w:bookmarkEnd w:id="11"/>
      <w:bookmarkEnd w:id="12"/>
      <w:bookmarkEnd w:id="13"/>
    </w:p>
    <w:p w14:paraId="0D38AC58" w14:textId="25D35837" w:rsidR="001B5F0F" w:rsidRPr="00D73538" w:rsidRDefault="00D73538" w:rsidP="00D73538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>Change1 of R5s230484</w:t>
      </w:r>
    </w:p>
    <w:p w14:paraId="523864EA" w14:textId="77777777" w:rsidR="001B5F0F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4" w:name="_Toc68002782"/>
      <w:bookmarkStart w:id="15" w:name="_Toc69371792"/>
      <w:bookmarkStart w:id="16" w:name="_Toc138433606"/>
      <w:r>
        <w:rPr>
          <w:b/>
        </w:rPr>
        <w:t>Branches executed</w:t>
      </w:r>
      <w:bookmarkEnd w:id="14"/>
      <w:bookmarkEnd w:id="15"/>
      <w:bookmarkEnd w:id="16"/>
      <w:r>
        <w:rPr>
          <w:b/>
        </w:rPr>
        <w:t xml:space="preserve"> </w:t>
      </w:r>
    </w:p>
    <w:p w14:paraId="588440A5" w14:textId="77777777" w:rsidR="001B5F0F" w:rsidRDefault="001B5F0F" w:rsidP="001B5F0F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64B0D966" w14:textId="77777777" w:rsidR="001B5F0F" w:rsidRDefault="001B5F0F" w:rsidP="001B5F0F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6F9107A0" w14:textId="77777777" w:rsidR="001B5F0F" w:rsidRDefault="001B5F0F" w:rsidP="001B5F0F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9DE82B5" w14:textId="77777777" w:rsidR="001B5F0F" w:rsidRPr="00C3618F" w:rsidRDefault="001B5F0F" w:rsidP="001B5F0F">
      <w:pPr>
        <w:numPr>
          <w:ilvl w:val="0"/>
          <w:numId w:val="2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8491DB6" w14:textId="77777777" w:rsidR="001B5F0F" w:rsidRDefault="001B5F0F" w:rsidP="001B5F0F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0805C5A8" w14:textId="77777777" w:rsidR="001B5F0F" w:rsidRDefault="001B5F0F" w:rsidP="001B5F0F">
      <w:pPr>
        <w:numPr>
          <w:ilvl w:val="0"/>
          <w:numId w:val="2"/>
        </w:numPr>
        <w:suppressAutoHyphens/>
      </w:pPr>
      <w:r>
        <w:t>LTE Band 1</w:t>
      </w:r>
    </w:p>
    <w:p w14:paraId="607C7F24" w14:textId="77777777" w:rsidR="001B5F0F" w:rsidRDefault="001B5F0F" w:rsidP="001B5F0F">
      <w:pPr>
        <w:numPr>
          <w:ilvl w:val="0"/>
          <w:numId w:val="2"/>
        </w:numPr>
        <w:suppressAutoHyphens/>
      </w:pPr>
      <w:r>
        <w:t>EEA2/EIA2 RRC/NAS ciphering/integrity algorithms</w:t>
      </w:r>
    </w:p>
    <w:p w14:paraId="2326825D" w14:textId="77777777" w:rsidR="001B5F0F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7" w:name="_Toc69371793"/>
      <w:bookmarkStart w:id="18" w:name="_Toc68002783"/>
      <w:bookmarkStart w:id="19" w:name="_Toc138433607"/>
      <w:r>
        <w:rPr>
          <w:b/>
        </w:rPr>
        <w:t>Execution Log Files</w:t>
      </w:r>
      <w:bookmarkEnd w:id="17"/>
      <w:bookmarkEnd w:id="18"/>
      <w:bookmarkEnd w:id="19"/>
      <w:r>
        <w:rPr>
          <w:b/>
        </w:rPr>
        <w:t xml:space="preserve"> </w:t>
      </w:r>
    </w:p>
    <w:p w14:paraId="1763EE0C" w14:textId="77777777" w:rsidR="001B5F0F" w:rsidRDefault="001B5F0F" w:rsidP="001B5F0F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0" w:name="_Toc54888067"/>
      <w:bookmarkStart w:id="21" w:name="_Toc69371794"/>
      <w:bookmarkStart w:id="22" w:name="_Toc68002784"/>
      <w:bookmarkStart w:id="23" w:name="_Toc138433608"/>
      <w:r>
        <w:rPr>
          <w:b/>
          <w:color w:val="000000"/>
        </w:rPr>
        <w:t>Nemergent Solutions Client v7.0</w:t>
      </w:r>
      <w:bookmarkEnd w:id="20"/>
      <w:bookmarkEnd w:id="21"/>
      <w:bookmarkEnd w:id="22"/>
      <w:bookmarkEnd w:id="23"/>
    </w:p>
    <w:p w14:paraId="6FB0080A" w14:textId="77777777" w:rsidR="001B5F0F" w:rsidRDefault="001B5F0F" w:rsidP="001B5F0F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on COTS LTE UE passed this test case against the MCSTaaSting Tester. The documentation below is enclosed as evidence of the successful test case run [1]:</w:t>
      </w:r>
    </w:p>
    <w:p w14:paraId="4F3164FD" w14:textId="77777777" w:rsidR="001B5F0F" w:rsidRDefault="001B5F0F" w:rsidP="001B5F0F">
      <w:pPr>
        <w:numPr>
          <w:ilvl w:val="0"/>
          <w:numId w:val="3"/>
        </w:numPr>
        <w:suppressAutoHyphens/>
      </w:pPr>
      <w:r>
        <w:rPr>
          <w:rFonts w:cs="Arial"/>
        </w:rPr>
        <w:lastRenderedPageBreak/>
        <w:t>SS_Log_Coversheet.txt</w:t>
      </w:r>
    </w:p>
    <w:p w14:paraId="34FC1368" w14:textId="5FEB38DC" w:rsidR="001B5F0F" w:rsidRDefault="00D73538" w:rsidP="001B5F0F">
      <w:pPr>
        <w:numPr>
          <w:ilvl w:val="0"/>
          <w:numId w:val="3"/>
        </w:numPr>
        <w:suppressAutoHyphens/>
      </w:pPr>
      <w:r>
        <w:rPr>
          <w:rFonts w:cs="Arial"/>
        </w:rPr>
        <w:t>Signalling-TC6.1.1.19</w:t>
      </w:r>
      <w:r w:rsidR="001B5F0F">
        <w:rPr>
          <w:rFonts w:cs="Arial"/>
        </w:rPr>
        <w:t>.MCPTT.html (RRC/NAS signalling, IP flow decrypted/decoded)</w:t>
      </w:r>
    </w:p>
    <w:p w14:paraId="458139EC" w14:textId="77777777" w:rsidR="001B5F0F" w:rsidRDefault="001B5F0F" w:rsidP="001B5F0F">
      <w:pPr>
        <w:numPr>
          <w:ilvl w:val="0"/>
          <w:numId w:val="3"/>
        </w:numPr>
        <w:suppressAutoHyphens/>
      </w:pPr>
      <w:r>
        <w:rPr>
          <w:rFonts w:cs="Arial"/>
        </w:rPr>
        <w:t>MCX-PIXIT.cfg (Titan configuration and PIXITs)</w:t>
      </w:r>
    </w:p>
    <w:p w14:paraId="0997F4F8" w14:textId="77777777" w:rsidR="001B5F0F" w:rsidRDefault="001B5F0F" w:rsidP="001B5F0F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259D8697" w14:textId="77777777" w:rsidR="001B5F0F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4" w:name="_Toc69371795"/>
      <w:bookmarkStart w:id="25" w:name="_Toc54888068"/>
      <w:bookmarkStart w:id="26" w:name="_Toc325725668"/>
      <w:bookmarkStart w:id="27" w:name="_Toc295288973"/>
      <w:bookmarkStart w:id="28" w:name="_Toc122434496"/>
      <w:bookmarkStart w:id="29" w:name="_Toc138433609"/>
      <w:r>
        <w:rPr>
          <w:rFonts w:cs="Arial"/>
          <w:b/>
        </w:rPr>
        <w:t>References</w:t>
      </w:r>
      <w:bookmarkStart w:id="30" w:name="_Toc68002785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1B5F0F" w14:paraId="1FC9D10A" w14:textId="77777777" w:rsidTr="00FC2298">
        <w:tc>
          <w:tcPr>
            <w:tcW w:w="709" w:type="dxa"/>
            <w:shd w:val="clear" w:color="auto" w:fill="auto"/>
          </w:tcPr>
          <w:p w14:paraId="2741270C" w14:textId="77777777" w:rsidR="001B5F0F" w:rsidRDefault="001B5F0F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0983C92F" w14:textId="3662768E" w:rsidR="001B5F0F" w:rsidRDefault="0028528D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R5s230487</w:t>
            </w:r>
            <w:r w:rsidR="001B5F0F">
              <w:rPr>
                <w:rFonts w:cs="Arial"/>
                <w:szCs w:val="21"/>
              </w:rPr>
              <w:t xml:space="preserve">:  Supporting information for the addition of MCPTT </w:t>
            </w:r>
            <w:r>
              <w:rPr>
                <w:rFonts w:cs="Arial"/>
                <w:szCs w:val="21"/>
              </w:rPr>
              <w:t>test case 6.1.1.19</w:t>
            </w:r>
            <w:r w:rsidR="001B5F0F">
              <w:rPr>
                <w:rFonts w:cs="Arial"/>
                <w:szCs w:val="21"/>
              </w:rPr>
              <w:t xml:space="preserve"> to the MCX ATS</w:t>
            </w:r>
            <w:r w:rsidR="001B5F0F">
              <w:rPr>
                <w:rFonts w:cs="Arial"/>
                <w:b/>
                <w:szCs w:val="21"/>
              </w:rPr>
              <w:br/>
            </w:r>
          </w:p>
        </w:tc>
      </w:tr>
    </w:tbl>
    <w:p w14:paraId="1C65329E" w14:textId="77777777" w:rsidR="001B5F0F" w:rsidRDefault="001B5F0F" w:rsidP="001B5F0F"/>
    <w:p w14:paraId="7153A3E6" w14:textId="77777777" w:rsidR="001B5F0F" w:rsidRDefault="001B5F0F" w:rsidP="001B5F0F">
      <w:pPr>
        <w:rPr>
          <w:noProof/>
        </w:rPr>
      </w:pPr>
    </w:p>
    <w:p w14:paraId="30C399DA" w14:textId="77777777" w:rsidR="001B5F0F" w:rsidRDefault="001B5F0F" w:rsidP="001B5F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21E3B" w14:textId="77777777" w:rsidR="006611C2" w:rsidRDefault="007515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3690437">
    <w:abstractNumId w:val="2"/>
  </w:num>
  <w:num w:numId="2" w16cid:durableId="1586646177">
    <w:abstractNumId w:val="3"/>
  </w:num>
  <w:num w:numId="3" w16cid:durableId="902253624">
    <w:abstractNumId w:val="1"/>
  </w:num>
  <w:num w:numId="4" w16cid:durableId="93870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pt-BR" w:vendorID="64" w:dllVersion="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5F0F"/>
    <w:rsid w:val="001B7A65"/>
    <w:rsid w:val="001E41F3"/>
    <w:rsid w:val="0026004D"/>
    <w:rsid w:val="002640DD"/>
    <w:rsid w:val="00275D12"/>
    <w:rsid w:val="00284FEB"/>
    <w:rsid w:val="0028528D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15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B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538"/>
    <w:rsid w:val="00DC18A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B5F0F"/>
    <w:rPr>
      <w:i/>
      <w:iCs/>
    </w:rPr>
  </w:style>
  <w:style w:type="character" w:customStyle="1" w:styleId="IndexLink">
    <w:name w:val="Index Link"/>
    <w:qFormat/>
    <w:rsid w:val="001B5F0F"/>
  </w:style>
  <w:style w:type="paragraph" w:customStyle="1" w:styleId="Heading">
    <w:name w:val="Heading"/>
    <w:basedOn w:val="Normal"/>
    <w:next w:val="Normal"/>
    <w:qFormat/>
    <w:rsid w:val="001B5F0F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1B5F0F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1B5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E905C-7973-4438-9D59-62978598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4</Pages>
  <Words>492</Words>
  <Characters>4543</Characters>
  <Application>Microsoft Office Word</Application>
  <DocSecurity>0</DocSecurity>
  <Lines>37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2020-02-03T08:32:00Z</dcterms:created>
  <dcterms:modified xsi:type="dcterms:W3CDTF">2023-07-21T16:08:00Z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R5s230486</vt:lpwstr>
  </property>
  <property fmtid="{D5CDD505-2E9C-101B-9397-08002B2CF9AE}" pid="10" name="Spec#">
    <vt:lpwstr>36.579-5</vt:lpwstr>
  </property>
  <property fmtid="{D5CDD505-2E9C-101B-9397-08002B2CF9AE}" pid="11" name="Cr#">
    <vt:lpwstr>0096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6.1.1.19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