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51BBA" w14:textId="704BF6B1" w:rsidR="004A01C3" w:rsidRPr="005B3543" w:rsidRDefault="004A01C3" w:rsidP="004A01C3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5B3543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2808EC">
        <w:rPr>
          <w:noProof w:val="0"/>
          <w:sz w:val="24"/>
          <w:szCs w:val="24"/>
          <w:lang w:val="de-DE"/>
        </w:rPr>
        <w:t>SG-RAN #100</w:t>
      </w:r>
      <w:r w:rsidRPr="005B3543">
        <w:rPr>
          <w:bCs/>
          <w:noProof w:val="0"/>
          <w:sz w:val="24"/>
          <w:szCs w:val="24"/>
          <w:lang w:val="de-DE"/>
        </w:rPr>
        <w:tab/>
      </w:r>
      <w:r w:rsidRPr="005B3543">
        <w:rPr>
          <w:noProof w:val="0"/>
          <w:sz w:val="24"/>
          <w:szCs w:val="24"/>
          <w:lang w:val="de-DE"/>
        </w:rPr>
        <w:t>RP-231</w:t>
      </w:r>
      <w:r w:rsidR="00E63A9E">
        <w:rPr>
          <w:noProof w:val="0"/>
          <w:sz w:val="24"/>
          <w:szCs w:val="24"/>
          <w:lang w:val="de-DE"/>
        </w:rPr>
        <w:t>292</w:t>
      </w:r>
    </w:p>
    <w:p w14:paraId="13256007" w14:textId="10C1DC9D" w:rsidR="004A01C3" w:rsidRPr="005B3543" w:rsidRDefault="002808EC" w:rsidP="004A01C3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Taipei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2 -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4 </w:t>
      </w:r>
      <w:r>
        <w:rPr>
          <w:rFonts w:eastAsia="SimSun"/>
          <w:noProof w:val="0"/>
          <w:sz w:val="24"/>
          <w:szCs w:val="24"/>
          <w:lang w:eastAsia="zh-CN"/>
        </w:rPr>
        <w:t>June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 2023</w:t>
      </w:r>
    </w:p>
    <w:p w14:paraId="39BE00F6" w14:textId="77777777" w:rsidR="00CD4C7B" w:rsidRPr="005B354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B354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283747C" w:rsidR="00CD4C7B" w:rsidRPr="005B354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B3543">
        <w:rPr>
          <w:rFonts w:cs="Arial"/>
          <w:b/>
          <w:bCs/>
          <w:sz w:val="24"/>
          <w:szCs w:val="24"/>
        </w:rPr>
        <w:t>Agenda item:</w:t>
      </w:r>
      <w:r w:rsidRPr="005B3543">
        <w:rPr>
          <w:rFonts w:cs="Arial"/>
          <w:b/>
          <w:bCs/>
          <w:sz w:val="24"/>
        </w:rPr>
        <w:tab/>
      </w:r>
      <w:r w:rsidR="005A62B9">
        <w:rPr>
          <w:rFonts w:cs="Arial"/>
          <w:b/>
          <w:bCs/>
          <w:sz w:val="24"/>
        </w:rPr>
        <w:t>9.7</w:t>
      </w:r>
    </w:p>
    <w:p w14:paraId="6A1BC0C1" w14:textId="30D50A2E" w:rsidR="00CD4C7B" w:rsidRPr="005B354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B3543">
        <w:rPr>
          <w:rFonts w:ascii="Arial" w:hAnsi="Arial" w:cs="Arial"/>
          <w:b/>
          <w:bCs/>
          <w:sz w:val="24"/>
          <w:szCs w:val="24"/>
        </w:rPr>
        <w:t>Source:</w:t>
      </w:r>
      <w:r w:rsidRPr="005B3543">
        <w:rPr>
          <w:rFonts w:ascii="Arial" w:hAnsi="Arial" w:cs="Arial"/>
          <w:b/>
          <w:bCs/>
          <w:sz w:val="24"/>
        </w:rPr>
        <w:tab/>
      </w:r>
      <w:r w:rsidR="00DC357B" w:rsidRPr="005B3543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5380C8EC" w:rsidR="00CD4C7B" w:rsidRPr="005B354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B3543">
        <w:rPr>
          <w:rFonts w:ascii="Arial" w:hAnsi="Arial" w:cs="Arial"/>
          <w:b/>
          <w:bCs/>
          <w:sz w:val="24"/>
          <w:szCs w:val="24"/>
        </w:rPr>
        <w:t>Title:</w:t>
      </w:r>
      <w:r w:rsidRPr="005B3543">
        <w:rPr>
          <w:rFonts w:ascii="Arial" w:hAnsi="Arial" w:cs="Arial"/>
          <w:b/>
          <w:bCs/>
          <w:sz w:val="24"/>
        </w:rPr>
        <w:tab/>
      </w:r>
      <w:r w:rsidR="005A62B9" w:rsidRPr="005A62B9">
        <w:rPr>
          <w:rFonts w:ascii="Arial" w:hAnsi="Arial" w:cs="Arial"/>
          <w:b/>
          <w:bCs/>
          <w:sz w:val="24"/>
        </w:rPr>
        <w:t>Observations and lessons to be learned through using the TEI handling procedure</w:t>
      </w:r>
    </w:p>
    <w:p w14:paraId="7DF86DB4" w14:textId="0DF7FCF6" w:rsidR="00CD4C7B" w:rsidRPr="005B354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B3543">
        <w:rPr>
          <w:rFonts w:ascii="Arial" w:hAnsi="Arial" w:cs="Arial"/>
          <w:b/>
          <w:bCs/>
          <w:sz w:val="24"/>
          <w:szCs w:val="24"/>
        </w:rPr>
        <w:t>Document for:</w:t>
      </w:r>
      <w:r w:rsidRPr="005B3543">
        <w:rPr>
          <w:rFonts w:ascii="Arial" w:hAnsi="Arial" w:cs="Arial"/>
          <w:b/>
          <w:bCs/>
          <w:sz w:val="24"/>
        </w:rPr>
        <w:tab/>
      </w:r>
      <w:r w:rsidR="00DC357B" w:rsidRPr="005B3543">
        <w:rPr>
          <w:rFonts w:ascii="Arial" w:hAnsi="Arial" w:cs="Arial"/>
          <w:b/>
          <w:bCs/>
          <w:sz w:val="24"/>
          <w:szCs w:val="24"/>
        </w:rPr>
        <w:t>Discussion</w:t>
      </w:r>
    </w:p>
    <w:p w14:paraId="28573B81" w14:textId="77777777" w:rsidR="00091B6E" w:rsidRPr="005B3543" w:rsidRDefault="00091B6E" w:rsidP="00091B6E">
      <w:pPr>
        <w:pStyle w:val="Heading1"/>
      </w:pPr>
      <w:r w:rsidRPr="005B3543">
        <w:t>1</w:t>
      </w:r>
      <w:r w:rsidRPr="005B3543">
        <w:tab/>
        <w:t>Introduction</w:t>
      </w:r>
    </w:p>
    <w:p w14:paraId="1273C641" w14:textId="1B0F9E6A" w:rsidR="001B7542" w:rsidRPr="001B7542" w:rsidRDefault="001B7542" w:rsidP="00091B6E">
      <w:r>
        <w:t xml:space="preserve">Following the first endorsed TEI handling procedure in March 2021 (RAN#91e), RAN </w:t>
      </w:r>
      <w:r w:rsidRPr="001B7542">
        <w:t xml:space="preserve">approved an update </w:t>
      </w:r>
      <w:r>
        <w:t>i</w:t>
      </w:r>
      <w:r w:rsidRPr="001B7542">
        <w:t>n September 2022</w:t>
      </w:r>
      <w:r>
        <w:t xml:space="preserve"> (RAN#97e)</w:t>
      </w:r>
      <w:r w:rsidRPr="001B7542">
        <w:t xml:space="preserve"> [1].</w:t>
      </w:r>
      <w:r>
        <w:t xml:space="preserve"> The first TEI CRs where the procedure was applied were approved in RAN#95e (March 2022). This paper takes a closer look at the results so far.</w:t>
      </w:r>
    </w:p>
    <w:p w14:paraId="1F5F4DCC" w14:textId="6B9DC263" w:rsidR="00091B6E" w:rsidRDefault="00091B6E" w:rsidP="00091B6E">
      <w:pPr>
        <w:pStyle w:val="Heading1"/>
      </w:pPr>
      <w:r w:rsidRPr="005B3543">
        <w:t>2</w:t>
      </w:r>
      <w:r w:rsidRPr="005B3543">
        <w:tab/>
        <w:t>Discussion</w:t>
      </w:r>
    </w:p>
    <w:p w14:paraId="1E373725" w14:textId="1741FE12" w:rsidR="00A9795A" w:rsidRDefault="00A9795A" w:rsidP="00A9795A">
      <w:r>
        <w:t>The following table summarises the TEI handling starting from RAN#95, sorted by TEI identifier</w:t>
      </w:r>
      <w:r w:rsidR="00A229EA">
        <w:t>,</w:t>
      </w:r>
      <w:r>
        <w:t xml:space="preserve"> and identifying the number of WGs involved (and which ones), the number of CRs and across how many (and which) plenary cycles they were approved.</w:t>
      </w:r>
      <w:r w:rsidR="00A026FA">
        <w:t xml:space="preserve"> Note that for simplicity the 'e' of RAN#95e, #97e and #98e was left out.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A9795A" w14:paraId="1AAFC565" w14:textId="77777777" w:rsidTr="00A9795A">
        <w:tc>
          <w:tcPr>
            <w:tcW w:w="3048" w:type="dxa"/>
            <w:vAlign w:val="bottom"/>
          </w:tcPr>
          <w:p w14:paraId="6EE04D6E" w14:textId="77777777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2E075BC4" w14:textId="6DD81334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6B5829C5" w14:textId="740559DD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304753EB" w14:textId="28B5ACCD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3B6B20D5" w14:textId="6AE3DF58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17D769A4" w14:textId="77777777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3DFC7F63" w14:textId="77777777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A9795A" w:rsidRPr="001E6724" w14:paraId="43257A2B" w14:textId="77777777" w:rsidTr="00A9795A">
        <w:tc>
          <w:tcPr>
            <w:tcW w:w="3048" w:type="dxa"/>
          </w:tcPr>
          <w:p w14:paraId="643471A8" w14:textId="77777777" w:rsidR="00A9795A" w:rsidRPr="001E6724" w:rsidRDefault="00A9795A" w:rsidP="00A9795A">
            <w:pPr>
              <w:pStyle w:val="TAL"/>
              <w:adjustRightInd w:val="0"/>
              <w:snapToGrid w:val="0"/>
              <w:spacing w:line="276" w:lineRule="auto"/>
              <w:contextualSpacing/>
              <w:rPr>
                <w:rFonts w:cs="Arial"/>
                <w:szCs w:val="18"/>
              </w:rPr>
            </w:pPr>
            <w:r w:rsidRPr="001E6724">
              <w:rPr>
                <w:rFonts w:cs="Arial"/>
                <w:szCs w:val="18"/>
              </w:rPr>
              <w:t>[CellSelection_EmergencyFallback]</w:t>
            </w:r>
          </w:p>
        </w:tc>
        <w:tc>
          <w:tcPr>
            <w:tcW w:w="627" w:type="dxa"/>
          </w:tcPr>
          <w:p w14:paraId="4AF91C30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51BB3554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15F9B3D5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27749D7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3FC9A2B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3574211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049EC979" w14:textId="77777777" w:rsidTr="00A9795A">
        <w:tc>
          <w:tcPr>
            <w:tcW w:w="3048" w:type="dxa"/>
          </w:tcPr>
          <w:p w14:paraId="0FCC9A2B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37430F3B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2AC1956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3F54B5FC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2FD651CD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4C0CE35D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257B41FA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0E00435D" w14:textId="77777777" w:rsidTr="00A9795A">
        <w:tc>
          <w:tcPr>
            <w:tcW w:w="3048" w:type="dxa"/>
          </w:tcPr>
          <w:p w14:paraId="5AA3DC88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[CIO-IRAT-HO-ToNR]</w:t>
            </w:r>
          </w:p>
        </w:tc>
        <w:tc>
          <w:tcPr>
            <w:tcW w:w="627" w:type="dxa"/>
          </w:tcPr>
          <w:p w14:paraId="5B502260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2C4395F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37DCFD72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</w:tcPr>
          <w:p w14:paraId="33F3DAA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180326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</w:tcPr>
          <w:p w14:paraId="0D3D916A" w14:textId="6272D1F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A9795A" w:rsidRPr="001E6724" w14:paraId="3C2BC1A4" w14:textId="77777777" w:rsidTr="00A9795A">
        <w:tc>
          <w:tcPr>
            <w:tcW w:w="3048" w:type="dxa"/>
          </w:tcPr>
          <w:p w14:paraId="3B24EE93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A58E9">
              <w:rPr>
                <w:rFonts w:ascii="Arial" w:hAnsi="Arial" w:cs="Arial"/>
                <w:sz w:val="18"/>
                <w:szCs w:val="18"/>
              </w:rPr>
              <w:t>[CSIRSX2]</w:t>
            </w:r>
            <w:r>
              <w:rPr>
                <w:rFonts w:ascii="Arial" w:hAnsi="Arial" w:cs="Arial"/>
                <w:sz w:val="18"/>
                <w:szCs w:val="18"/>
              </w:rPr>
              <w:t>, [CSIRSXn</w:t>
            </w:r>
            <w:r w:rsidRPr="00BA58E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627" w:type="dxa"/>
          </w:tcPr>
          <w:p w14:paraId="12E14231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6B4FB89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4822974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</w:tcPr>
          <w:p w14:paraId="721256D5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449A13A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65EFD0D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72C18219" w14:textId="77777777" w:rsidTr="00A9795A">
        <w:tc>
          <w:tcPr>
            <w:tcW w:w="3048" w:type="dxa"/>
          </w:tcPr>
          <w:p w14:paraId="75B07BE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D293E">
              <w:rPr>
                <w:rFonts w:ascii="Arial" w:hAnsi="Arial" w:cs="Arial"/>
                <w:sz w:val="18"/>
                <w:szCs w:val="18"/>
              </w:rPr>
              <w:t>[DesBufRetrans]</w:t>
            </w:r>
          </w:p>
        </w:tc>
        <w:tc>
          <w:tcPr>
            <w:tcW w:w="627" w:type="dxa"/>
          </w:tcPr>
          <w:p w14:paraId="0E8D55A3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5F1AFB18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291FC05B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42232778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9ADFA36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0264DEBC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E8F6946" w14:textId="77777777" w:rsidTr="00A9795A">
        <w:tc>
          <w:tcPr>
            <w:tcW w:w="3048" w:type="dxa"/>
          </w:tcPr>
          <w:p w14:paraId="04A8F4F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B4A54">
              <w:rPr>
                <w:rFonts w:ascii="Arial" w:hAnsi="Arial" w:cs="Arial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60C995B2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080A6D4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28CF2B3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04479526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4931774B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09BA63B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60B1074" w14:textId="77777777" w:rsidTr="00A9795A">
        <w:tc>
          <w:tcPr>
            <w:tcW w:w="3048" w:type="dxa"/>
          </w:tcPr>
          <w:p w14:paraId="6EC67273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1B0C">
              <w:rPr>
                <w:rFonts w:ascii="Arial" w:hAnsi="Arial" w:cs="Arial"/>
                <w:sz w:val="18"/>
                <w:szCs w:val="18"/>
              </w:rPr>
              <w:t>[HA-GNSS-NMEA]</w:t>
            </w:r>
          </w:p>
        </w:tc>
        <w:tc>
          <w:tcPr>
            <w:tcW w:w="627" w:type="dxa"/>
          </w:tcPr>
          <w:p w14:paraId="4E21A5A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BDDE072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09F86642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1977BAB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1438016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2094" w:type="dxa"/>
          </w:tcPr>
          <w:p w14:paraId="359591E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B74990E" w14:textId="77777777" w:rsidTr="00A9795A">
        <w:tc>
          <w:tcPr>
            <w:tcW w:w="3048" w:type="dxa"/>
          </w:tcPr>
          <w:p w14:paraId="3182FB32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36263">
              <w:rPr>
                <w:rFonts w:ascii="Arial" w:hAnsi="Arial" w:cs="Arial"/>
                <w:sz w:val="18"/>
                <w:szCs w:val="18"/>
              </w:rPr>
              <w:t>[IdleMeaEPSFB]</w:t>
            </w:r>
          </w:p>
        </w:tc>
        <w:tc>
          <w:tcPr>
            <w:tcW w:w="627" w:type="dxa"/>
          </w:tcPr>
          <w:p w14:paraId="08EB8AD4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4F399C70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033621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7E46A0F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699D568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069CE11C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2E438B3" w14:textId="77777777" w:rsidTr="00A9795A">
        <w:tc>
          <w:tcPr>
            <w:tcW w:w="3048" w:type="dxa"/>
          </w:tcPr>
          <w:p w14:paraId="53209C88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0ADB">
              <w:rPr>
                <w:rFonts w:ascii="Arial" w:hAnsi="Arial" w:cs="Arial"/>
                <w:sz w:val="18"/>
                <w:szCs w:val="18"/>
              </w:rPr>
              <w:t>[InterMNResume]</w:t>
            </w:r>
          </w:p>
        </w:tc>
        <w:tc>
          <w:tcPr>
            <w:tcW w:w="627" w:type="dxa"/>
          </w:tcPr>
          <w:p w14:paraId="2521DD3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F2FFEE4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0F5232F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5F7AFCA9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C3BB6B1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69DC48DD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3CC4663D" w14:textId="77777777" w:rsidTr="00A9795A">
        <w:tc>
          <w:tcPr>
            <w:tcW w:w="3048" w:type="dxa"/>
          </w:tcPr>
          <w:p w14:paraId="486012E1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C4F77">
              <w:rPr>
                <w:rFonts w:ascii="Arial" w:hAnsi="Arial" w:cs="Arial"/>
                <w:sz w:val="18"/>
                <w:szCs w:val="18"/>
              </w:rPr>
              <w:t>[LTE-Event-MDT]</w:t>
            </w:r>
          </w:p>
        </w:tc>
        <w:tc>
          <w:tcPr>
            <w:tcW w:w="627" w:type="dxa"/>
          </w:tcPr>
          <w:p w14:paraId="28C11223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1E19EBC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179359D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0AEAEBF2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16A5E08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18A63ED0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37171C7B" w14:textId="77777777" w:rsidTr="00A9795A">
        <w:tc>
          <w:tcPr>
            <w:tcW w:w="3048" w:type="dxa"/>
          </w:tcPr>
          <w:p w14:paraId="5593003C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C4F77">
              <w:rPr>
                <w:rFonts w:ascii="Arial" w:hAnsi="Arial" w:cs="Arial"/>
                <w:sz w:val="18"/>
                <w:szCs w:val="18"/>
              </w:rPr>
              <w:t>[LTE-Height-MDT]</w:t>
            </w:r>
          </w:p>
        </w:tc>
        <w:tc>
          <w:tcPr>
            <w:tcW w:w="627" w:type="dxa"/>
          </w:tcPr>
          <w:p w14:paraId="037CE1F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8F6080A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419F47C4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169105C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49708B1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41355BFF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5B976C05" w14:textId="77777777" w:rsidTr="00A9795A">
        <w:tc>
          <w:tcPr>
            <w:tcW w:w="3048" w:type="dxa"/>
          </w:tcPr>
          <w:p w14:paraId="0CAC622B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617AC">
              <w:rPr>
                <w:rFonts w:ascii="Arial" w:hAnsi="Arial" w:cs="Arial"/>
                <w:sz w:val="18"/>
                <w:szCs w:val="18"/>
              </w:rPr>
              <w:t>[MaxCCPerFRGap]</w:t>
            </w:r>
          </w:p>
        </w:tc>
        <w:tc>
          <w:tcPr>
            <w:tcW w:w="627" w:type="dxa"/>
          </w:tcPr>
          <w:p w14:paraId="4C3ECA09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1FD9A0E0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AFD7089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67D33CB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CC3522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0E1F233C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4B94A57" w14:textId="77777777" w:rsidTr="00A9795A">
        <w:tc>
          <w:tcPr>
            <w:tcW w:w="3048" w:type="dxa"/>
          </w:tcPr>
          <w:p w14:paraId="5B17D0A2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6531E">
              <w:rPr>
                <w:rFonts w:ascii="Arial" w:hAnsi="Arial" w:cs="Arial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3BABC85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48329F1B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90EAA4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22A7F722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20C09ECE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18991B4E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A9795A" w:rsidRPr="001E6724" w14:paraId="25A515E8" w14:textId="77777777" w:rsidTr="00A9795A">
        <w:tc>
          <w:tcPr>
            <w:tcW w:w="3048" w:type="dxa"/>
          </w:tcPr>
          <w:p w14:paraId="1365BEA1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2A2">
              <w:rPr>
                <w:rFonts w:ascii="Arial" w:hAnsi="Arial" w:cs="Arial"/>
                <w:sz w:val="18"/>
                <w:szCs w:val="18"/>
              </w:rPr>
              <w:t>[n28_BS40MHz_raster]</w:t>
            </w:r>
          </w:p>
        </w:tc>
        <w:tc>
          <w:tcPr>
            <w:tcW w:w="627" w:type="dxa"/>
          </w:tcPr>
          <w:p w14:paraId="414EE3D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A881956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</w:t>
            </w:r>
          </w:p>
        </w:tc>
        <w:tc>
          <w:tcPr>
            <w:tcW w:w="577" w:type="dxa"/>
          </w:tcPr>
          <w:p w14:paraId="2240A46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24EED03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8B5AF0E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6D09A25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1D69A21A" w14:textId="77777777" w:rsidTr="00A9795A">
        <w:tc>
          <w:tcPr>
            <w:tcW w:w="3048" w:type="dxa"/>
          </w:tcPr>
          <w:p w14:paraId="49463155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A4BC4">
              <w:rPr>
                <w:rFonts w:ascii="Arial" w:hAnsi="Arial" w:cs="Arial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24DF71B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B1AE355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419009E6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4DD8841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065111EC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6F2945DA" w14:textId="2FD5470E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A9795A" w:rsidRPr="001E6724" w14:paraId="2763C359" w14:textId="77777777" w:rsidTr="00A9795A">
        <w:tc>
          <w:tcPr>
            <w:tcW w:w="3048" w:type="dxa"/>
          </w:tcPr>
          <w:p w14:paraId="787C741E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[n77 US</w:t>
            </w:r>
            <w:r w:rsidRPr="009A4BC4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627" w:type="dxa"/>
          </w:tcPr>
          <w:p w14:paraId="597F9756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EDDA293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67B29D3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4A455F0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25C7865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1083B28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7C6EB9A6" w14:textId="77777777" w:rsidTr="00A9795A">
        <w:tc>
          <w:tcPr>
            <w:tcW w:w="3048" w:type="dxa"/>
          </w:tcPr>
          <w:p w14:paraId="394A07EC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1515">
              <w:rPr>
                <w:rFonts w:ascii="Arial" w:hAnsi="Arial" w:cs="Arial"/>
                <w:sz w:val="18"/>
                <w:szCs w:val="18"/>
              </w:rPr>
              <w:t>[NC-PRACH-SimulTx]</w:t>
            </w:r>
          </w:p>
        </w:tc>
        <w:tc>
          <w:tcPr>
            <w:tcW w:w="627" w:type="dxa"/>
          </w:tcPr>
          <w:p w14:paraId="681EB35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CD3CD53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6478E17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0C6F4777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415458C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5F19D0DE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087B7912" w14:textId="77777777" w:rsidTr="00A9795A">
        <w:tc>
          <w:tcPr>
            <w:tcW w:w="3048" w:type="dxa"/>
          </w:tcPr>
          <w:p w14:paraId="3ED50FD0" w14:textId="77777777" w:rsidR="003A23BE" w:rsidRPr="00AC4F77" w:rsidRDefault="003A23BE" w:rsidP="003A23BE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1515">
              <w:rPr>
                <w:rFonts w:ascii="Arial" w:hAnsi="Arial" w:cs="Arial"/>
                <w:sz w:val="18"/>
                <w:szCs w:val="18"/>
              </w:rPr>
              <w:t>[NR_feMIMO-Core]</w:t>
            </w:r>
          </w:p>
        </w:tc>
        <w:tc>
          <w:tcPr>
            <w:tcW w:w="627" w:type="dxa"/>
          </w:tcPr>
          <w:p w14:paraId="0ECC77CE" w14:textId="77777777" w:rsidR="003A23BE" w:rsidRDefault="003A23BE" w:rsidP="003A23BE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551CDA20" w14:textId="77777777" w:rsidR="003A23BE" w:rsidRDefault="003A23BE" w:rsidP="003A23BE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4EE8D19E" w14:textId="77777777" w:rsidR="003A23BE" w:rsidRDefault="003A23BE" w:rsidP="003A23BE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54BE8BFD" w14:textId="77777777" w:rsidR="003A23BE" w:rsidRDefault="003A23BE" w:rsidP="003A23BE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0D50D6" w14:textId="77777777" w:rsidR="003A23BE" w:rsidRDefault="003A23BE" w:rsidP="003A23BE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</w:tcPr>
          <w:p w14:paraId="72E2F91B" w14:textId="1A5D02C2" w:rsidR="003A23BE" w:rsidRPr="001E6724" w:rsidRDefault="003A23BE" w:rsidP="003A23BE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A9795A" w:rsidRPr="001E6724" w14:paraId="527B5F8E" w14:textId="77777777" w:rsidTr="00A9795A">
        <w:tc>
          <w:tcPr>
            <w:tcW w:w="3048" w:type="dxa"/>
          </w:tcPr>
          <w:p w14:paraId="03E06F8D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B61515">
              <w:rPr>
                <w:rFonts w:ascii="Arial" w:hAnsi="Arial" w:cs="Arial"/>
                <w:sz w:val="18"/>
                <w:szCs w:val="18"/>
              </w:rPr>
              <w:t>NR_FR1_35MHz_45MHz_BW]</w:t>
            </w:r>
          </w:p>
        </w:tc>
        <w:tc>
          <w:tcPr>
            <w:tcW w:w="627" w:type="dxa"/>
          </w:tcPr>
          <w:p w14:paraId="542416B0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7874D0F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6CA3FA3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69C3BC1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1512C427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</w:tcPr>
          <w:p w14:paraId="0BFBB5D5" w14:textId="09BF390E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A9795A" w:rsidRPr="001E6724" w14:paraId="39C1F19E" w14:textId="77777777" w:rsidTr="00A9795A">
        <w:tc>
          <w:tcPr>
            <w:tcW w:w="3048" w:type="dxa"/>
          </w:tcPr>
          <w:p w14:paraId="620DA6BF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D1BFC">
              <w:rPr>
                <w:rFonts w:ascii="Arial" w:hAnsi="Arial" w:cs="Arial"/>
                <w:sz w:val="18"/>
                <w:szCs w:val="18"/>
              </w:rPr>
              <w:t>[NR_HSDN]</w:t>
            </w:r>
          </w:p>
        </w:tc>
        <w:tc>
          <w:tcPr>
            <w:tcW w:w="627" w:type="dxa"/>
          </w:tcPr>
          <w:p w14:paraId="40C2D743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DC8F212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0FB5003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</w:tcPr>
          <w:p w14:paraId="74397B1F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C35542A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04EAAB80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0C664D19" w14:textId="77777777" w:rsidTr="00A9795A">
        <w:tc>
          <w:tcPr>
            <w:tcW w:w="3048" w:type="dxa"/>
          </w:tcPr>
          <w:p w14:paraId="605F0301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068B">
              <w:rPr>
                <w:rFonts w:ascii="Arial" w:hAnsi="Arial" w:cs="Arial"/>
                <w:sz w:val="18"/>
                <w:szCs w:val="18"/>
              </w:rPr>
              <w:t>[NR_PC1.5_SingleUL_3DLCA]</w:t>
            </w:r>
          </w:p>
        </w:tc>
        <w:tc>
          <w:tcPr>
            <w:tcW w:w="627" w:type="dxa"/>
          </w:tcPr>
          <w:p w14:paraId="38031794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9AC56EA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</w:t>
            </w:r>
          </w:p>
        </w:tc>
        <w:tc>
          <w:tcPr>
            <w:tcW w:w="577" w:type="dxa"/>
          </w:tcPr>
          <w:p w14:paraId="138F3A29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78B6E0A0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1AD46100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2094" w:type="dxa"/>
          </w:tcPr>
          <w:p w14:paraId="6099EEAD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2C7A6EBA" w14:textId="77777777" w:rsidTr="00A9795A">
        <w:tc>
          <w:tcPr>
            <w:tcW w:w="3048" w:type="dxa"/>
          </w:tcPr>
          <w:p w14:paraId="4BA88149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068B">
              <w:rPr>
                <w:rFonts w:ascii="Arial" w:hAnsi="Arial" w:cs="Arial"/>
                <w:sz w:val="18"/>
                <w:szCs w:val="18"/>
              </w:rPr>
              <w:t>[NR_RF_FR2_req_enh2-Core]</w:t>
            </w:r>
          </w:p>
        </w:tc>
        <w:tc>
          <w:tcPr>
            <w:tcW w:w="627" w:type="dxa"/>
          </w:tcPr>
          <w:p w14:paraId="1A74B91F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AEE877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7BCEE831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4BAEA074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54E575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094" w:type="dxa"/>
          </w:tcPr>
          <w:p w14:paraId="297945E0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3F14FA50" w14:textId="77777777" w:rsidTr="00A9795A">
        <w:tc>
          <w:tcPr>
            <w:tcW w:w="3048" w:type="dxa"/>
          </w:tcPr>
          <w:p w14:paraId="6FF6B2EE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B4B3D">
              <w:rPr>
                <w:rFonts w:ascii="Arial" w:hAnsi="Arial" w:cs="Arial"/>
                <w:sz w:val="18"/>
                <w:szCs w:val="18"/>
              </w:rPr>
              <w:t>[NRTADV]</w:t>
            </w:r>
          </w:p>
        </w:tc>
        <w:tc>
          <w:tcPr>
            <w:tcW w:w="627" w:type="dxa"/>
          </w:tcPr>
          <w:p w14:paraId="663B3ABC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5" w:type="dxa"/>
          </w:tcPr>
          <w:p w14:paraId="09493C4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R1, R2, R3, R4</w:t>
            </w:r>
          </w:p>
        </w:tc>
        <w:tc>
          <w:tcPr>
            <w:tcW w:w="577" w:type="dxa"/>
          </w:tcPr>
          <w:p w14:paraId="59994A0D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58" w:type="dxa"/>
          </w:tcPr>
          <w:p w14:paraId="68BAB6A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DFE0E04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</w:t>
            </w:r>
          </w:p>
        </w:tc>
        <w:tc>
          <w:tcPr>
            <w:tcW w:w="2094" w:type="dxa"/>
          </w:tcPr>
          <w:p w14:paraId="766C9820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01B0C6E" w14:textId="77777777" w:rsidTr="00A9795A">
        <w:tc>
          <w:tcPr>
            <w:tcW w:w="3048" w:type="dxa"/>
          </w:tcPr>
          <w:p w14:paraId="22D39E1D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65F4F">
              <w:rPr>
                <w:rFonts w:ascii="Arial" w:hAnsi="Arial" w:cs="Arial"/>
                <w:sz w:val="18"/>
                <w:szCs w:val="18"/>
              </w:rPr>
              <w:t>[Paired_ID]</w:t>
            </w:r>
          </w:p>
        </w:tc>
        <w:tc>
          <w:tcPr>
            <w:tcW w:w="627" w:type="dxa"/>
          </w:tcPr>
          <w:p w14:paraId="2B658A3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17424FD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0FBBE2EB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35FCFF2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45D55455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24112090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0735ED9B" w14:textId="77777777" w:rsidTr="00A9795A">
        <w:tc>
          <w:tcPr>
            <w:tcW w:w="3048" w:type="dxa"/>
          </w:tcPr>
          <w:p w14:paraId="68B8A2D0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5AD">
              <w:rPr>
                <w:rFonts w:ascii="Arial" w:hAnsi="Arial" w:cs="Arial"/>
                <w:sz w:val="18"/>
                <w:szCs w:val="18"/>
              </w:rPr>
              <w:t>[PROT_SUP]</w:t>
            </w:r>
          </w:p>
        </w:tc>
        <w:tc>
          <w:tcPr>
            <w:tcW w:w="627" w:type="dxa"/>
          </w:tcPr>
          <w:p w14:paraId="0E4AF103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C0CC5B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4109340D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191EB044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495CD680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2094" w:type="dxa"/>
          </w:tcPr>
          <w:p w14:paraId="099DD66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2DA5C2E5" w14:textId="77777777" w:rsidTr="00A9795A">
        <w:tc>
          <w:tcPr>
            <w:tcW w:w="3048" w:type="dxa"/>
          </w:tcPr>
          <w:p w14:paraId="3AE906C9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5AD">
              <w:rPr>
                <w:rFonts w:ascii="Arial" w:hAnsi="Arial" w:cs="Arial"/>
                <w:sz w:val="18"/>
                <w:szCs w:val="18"/>
              </w:rPr>
              <w:t>[RACS_S1_NG]</w:t>
            </w:r>
          </w:p>
        </w:tc>
        <w:tc>
          <w:tcPr>
            <w:tcW w:w="627" w:type="dxa"/>
          </w:tcPr>
          <w:p w14:paraId="18B61EB2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1DC445B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0DB26588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0FEDB7CC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B0D91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748501DF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10848305" w14:textId="77777777" w:rsidTr="00A9795A">
        <w:tc>
          <w:tcPr>
            <w:tcW w:w="3048" w:type="dxa"/>
          </w:tcPr>
          <w:p w14:paraId="4B32A0D6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5AD">
              <w:rPr>
                <w:rFonts w:ascii="Arial" w:hAnsi="Arial" w:cs="Arial"/>
                <w:sz w:val="18"/>
                <w:szCs w:val="18"/>
              </w:rPr>
              <w:t>[RRCInactive]</w:t>
            </w:r>
          </w:p>
        </w:tc>
        <w:tc>
          <w:tcPr>
            <w:tcW w:w="627" w:type="dxa"/>
          </w:tcPr>
          <w:p w14:paraId="7050FCD1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DFFDE4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0BFF297B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56E70583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7CB4469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4C0C5778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0E559407" w14:textId="77777777" w:rsidTr="00A9795A">
        <w:tc>
          <w:tcPr>
            <w:tcW w:w="3048" w:type="dxa"/>
          </w:tcPr>
          <w:p w14:paraId="46A303EC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F75AF">
              <w:rPr>
                <w:rFonts w:ascii="Arial" w:hAnsi="Arial" w:cs="Arial"/>
                <w:sz w:val="18"/>
                <w:szCs w:val="18"/>
              </w:rPr>
              <w:t>[SI-SCHEDULING]</w:t>
            </w:r>
          </w:p>
        </w:tc>
        <w:tc>
          <w:tcPr>
            <w:tcW w:w="627" w:type="dxa"/>
          </w:tcPr>
          <w:p w14:paraId="76DA5BE8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3204D80E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EE165D4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280C6091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DE1598A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95, 98</w:t>
            </w:r>
          </w:p>
        </w:tc>
        <w:tc>
          <w:tcPr>
            <w:tcW w:w="2094" w:type="dxa"/>
          </w:tcPr>
          <w:p w14:paraId="4934EC2F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1A9A025D" w14:textId="77777777" w:rsidTr="00A9795A">
        <w:tc>
          <w:tcPr>
            <w:tcW w:w="3048" w:type="dxa"/>
          </w:tcPr>
          <w:p w14:paraId="041C98ED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07BD3">
              <w:rPr>
                <w:rFonts w:ascii="Arial" w:hAnsi="Arial" w:cs="Arial"/>
                <w:sz w:val="18"/>
                <w:szCs w:val="18"/>
              </w:rPr>
              <w:t>[UE_Sec_Caps]</w:t>
            </w:r>
          </w:p>
        </w:tc>
        <w:tc>
          <w:tcPr>
            <w:tcW w:w="627" w:type="dxa"/>
          </w:tcPr>
          <w:p w14:paraId="58238168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5284D4B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62A2045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58" w:type="dxa"/>
          </w:tcPr>
          <w:p w14:paraId="2924D1BB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48EC489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741667D3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60C57FAA" w14:textId="77777777" w:rsidTr="00A9795A">
        <w:tc>
          <w:tcPr>
            <w:tcW w:w="3048" w:type="dxa"/>
          </w:tcPr>
          <w:p w14:paraId="2159753D" w14:textId="77777777" w:rsidR="00A9795A" w:rsidRPr="00E6068B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82D6E">
              <w:rPr>
                <w:rFonts w:ascii="Arial" w:hAnsi="Arial" w:cs="Arial"/>
                <w:sz w:val="18"/>
                <w:szCs w:val="18"/>
              </w:rPr>
              <w:t>[ulHARQ_RTT_Timer]</w:t>
            </w:r>
          </w:p>
        </w:tc>
        <w:tc>
          <w:tcPr>
            <w:tcW w:w="627" w:type="dxa"/>
          </w:tcPr>
          <w:p w14:paraId="7FF37BA0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3ADA9A7E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6F65A6DE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29BF7D59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32388BFC" w14:textId="53354748" w:rsidR="00A9795A" w:rsidRPr="001E6724" w:rsidRDefault="00F17088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A9795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94" w:type="dxa"/>
          </w:tcPr>
          <w:p w14:paraId="3E5F156B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BF75C7" w14:textId="77777777" w:rsidR="00A9795A" w:rsidRDefault="00A9795A" w:rsidP="00A9795A"/>
    <w:p w14:paraId="0D1161C4" w14:textId="77777777" w:rsidR="00A9795A" w:rsidRPr="00A9795A" w:rsidRDefault="00A9795A" w:rsidP="00A9795A"/>
    <w:p w14:paraId="30102B9C" w14:textId="44759DBD" w:rsidR="00F17088" w:rsidRDefault="00F17088" w:rsidP="00F17088">
      <w:pPr>
        <w:pStyle w:val="Heading1"/>
      </w:pPr>
      <w:r>
        <w:lastRenderedPageBreak/>
        <w:t>3</w:t>
      </w:r>
      <w:r w:rsidRPr="005B3543">
        <w:tab/>
      </w:r>
      <w:r>
        <w:t>Initial analysis</w:t>
      </w:r>
    </w:p>
    <w:p w14:paraId="7765BF82" w14:textId="65890814" w:rsidR="00F17088" w:rsidRDefault="00F17088" w:rsidP="00F17088">
      <w:r>
        <w:t>Looking in turn at each of the requirements in [1], the table in section 2 shows the following issues.</w:t>
      </w:r>
    </w:p>
    <w:p w14:paraId="77482FA2" w14:textId="079CE88D" w:rsidR="00726379" w:rsidRDefault="00726379" w:rsidP="00726379">
      <w:pPr>
        <w:pStyle w:val="Heading2"/>
      </w:pPr>
      <w:r w:rsidRPr="00F17088">
        <w:t>3</w:t>
      </w:r>
      <w:r>
        <w:t>.1</w:t>
      </w:r>
      <w:r w:rsidRPr="00F17088">
        <w:tab/>
      </w:r>
      <w:r>
        <w:t>A</w:t>
      </w:r>
      <w:r w:rsidRPr="00F17088">
        <w:t>.</w:t>
      </w:r>
      <w:r w:rsidRPr="00F17088">
        <w:tab/>
      </w:r>
      <w:r w:rsidRPr="00726379">
        <w:t>TEI Work Item codes shall only be used for small technical enhancements and</w:t>
      </w:r>
      <w:r>
        <w:t xml:space="preserve"> improvements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8F66C6" w14:paraId="38643A1C" w14:textId="77777777" w:rsidTr="00A026FA">
        <w:tc>
          <w:tcPr>
            <w:tcW w:w="3048" w:type="dxa"/>
            <w:vAlign w:val="bottom"/>
          </w:tcPr>
          <w:p w14:paraId="7B2AD37F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3500B2A3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76D1E8A9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6DD7863D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0045D344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11C689FC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08A83775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8F66C6" w:rsidRPr="001E6724" w14:paraId="0E1E370A" w14:textId="77777777" w:rsidTr="00A026FA">
        <w:tc>
          <w:tcPr>
            <w:tcW w:w="3048" w:type="dxa"/>
          </w:tcPr>
          <w:p w14:paraId="713B4AB1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0AAD5C85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7C3034E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4F628886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0000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121C5792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64583C2D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280976C5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8F66C6" w:rsidRPr="001E6724" w14:paraId="7CF707CB" w14:textId="77777777" w:rsidTr="00A026FA">
        <w:tc>
          <w:tcPr>
            <w:tcW w:w="3048" w:type="dxa"/>
          </w:tcPr>
          <w:p w14:paraId="10CD30ED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2ADABFDA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4FEDA2D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6004AADD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2E1BDB2B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7DB3D643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772FB9C7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66C6" w:rsidRPr="001E6724" w14:paraId="2FFC90F0" w14:textId="77777777" w:rsidTr="00A026FA">
        <w:tc>
          <w:tcPr>
            <w:tcW w:w="3048" w:type="dxa"/>
          </w:tcPr>
          <w:p w14:paraId="537CBEE3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73B3FAC8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5AA8AF35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14567B78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54CB5DB2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18D64ADC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7002A18D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8F66C6" w:rsidRPr="001E6724" w14:paraId="7F7118DC" w14:textId="77777777" w:rsidTr="00A026FA">
        <w:tc>
          <w:tcPr>
            <w:tcW w:w="3048" w:type="dxa"/>
          </w:tcPr>
          <w:p w14:paraId="0EDF215C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[n77 US]</w:t>
            </w:r>
          </w:p>
        </w:tc>
        <w:tc>
          <w:tcPr>
            <w:tcW w:w="627" w:type="dxa"/>
          </w:tcPr>
          <w:p w14:paraId="210F7DDF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A5C975F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7D27FCA9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C000" w:themeColor="accent4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0214E7D8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70EF41A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13B770DA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66C6" w:rsidRPr="001E6724" w14:paraId="0D6BC888" w14:textId="77777777" w:rsidTr="00A026FA">
        <w:tc>
          <w:tcPr>
            <w:tcW w:w="3048" w:type="dxa"/>
          </w:tcPr>
          <w:p w14:paraId="2551F673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546862E8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43A742E9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02BEBC51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C000" w:themeColor="accent4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6A4B1078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CC3A968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5946D525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283DADD" w14:textId="77777777" w:rsidR="008F66C6" w:rsidRDefault="008F66C6" w:rsidP="008F66C6"/>
    <w:p w14:paraId="1D79B8E1" w14:textId="042FD2B1" w:rsidR="008F66C6" w:rsidRDefault="008F66C6" w:rsidP="008F66C6">
      <w:r>
        <w:t xml:space="preserve">Although "small" is a matter of definition, 12 or more CRs </w:t>
      </w:r>
      <w:r w:rsidR="00BC6980">
        <w:t>(</w:t>
      </w:r>
      <w:r w:rsidR="00BC6980" w:rsidRPr="00BC6980">
        <w:rPr>
          <w:color w:val="FF0000"/>
        </w:rPr>
        <w:t xml:space="preserve">red </w:t>
      </w:r>
      <w:r w:rsidR="00BC6980">
        <w:t xml:space="preserve">in the table above) </w:t>
      </w:r>
      <w:r>
        <w:t>cannot be considered "small".</w:t>
      </w:r>
    </w:p>
    <w:p w14:paraId="5242CD94" w14:textId="77777777" w:rsidR="008F66C6" w:rsidRPr="008F66C6" w:rsidRDefault="008F66C6" w:rsidP="008F66C6"/>
    <w:p w14:paraId="29452F6B" w14:textId="67CB61A3" w:rsidR="00F17088" w:rsidRPr="00F17088" w:rsidRDefault="00F17088" w:rsidP="00F17088">
      <w:pPr>
        <w:pStyle w:val="Heading2"/>
      </w:pPr>
      <w:r w:rsidRPr="00F17088">
        <w:t>3</w:t>
      </w:r>
      <w:r w:rsidR="00726379">
        <w:t>.2</w:t>
      </w:r>
      <w:r w:rsidRPr="00F17088">
        <w:tab/>
        <w:t>B.</w:t>
      </w:r>
      <w:r w:rsidRPr="00F17088">
        <w:tab/>
        <w:t>A TEI CR set shall be fully completed within one TSG cy</w:t>
      </w:r>
      <w:r w:rsidR="00726379">
        <w:t>cle/quarter in all affected WGs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F17088" w14:paraId="53E7085C" w14:textId="77777777" w:rsidTr="00A026FA">
        <w:tc>
          <w:tcPr>
            <w:tcW w:w="3048" w:type="dxa"/>
            <w:vAlign w:val="bottom"/>
          </w:tcPr>
          <w:p w14:paraId="00CF4D2D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2BD056AB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7299B51C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0DC5FA75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7F261F5C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748E09D9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081CCCBC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A37A3B" w:rsidRPr="001E6724" w14:paraId="0752FB9D" w14:textId="77777777" w:rsidTr="00A026FA">
        <w:tc>
          <w:tcPr>
            <w:tcW w:w="3048" w:type="dxa"/>
          </w:tcPr>
          <w:p w14:paraId="049D1DD3" w14:textId="77777777" w:rsidR="00A37A3B" w:rsidRPr="00BC6980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1A8DD9B5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4EE5B51E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D621ADC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17AD5765" w14:textId="77777777" w:rsidR="00A37A3B" w:rsidRP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6FFE7FA0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11731756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A37A3B" w:rsidRPr="001E6724" w14:paraId="66068674" w14:textId="77777777" w:rsidTr="00A026FA">
        <w:tc>
          <w:tcPr>
            <w:tcW w:w="3048" w:type="dxa"/>
          </w:tcPr>
          <w:p w14:paraId="158B6073" w14:textId="77777777" w:rsidR="00A37A3B" w:rsidRPr="00BC6980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1EFFC7EA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55A50EF5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383BBAA0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66735BFF" w14:textId="77777777" w:rsidR="00A37A3B" w:rsidRP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729D379A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146AF35A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F17088" w:rsidRPr="001E6724" w14:paraId="11A165D8" w14:textId="77777777" w:rsidTr="00A026FA">
        <w:tc>
          <w:tcPr>
            <w:tcW w:w="3048" w:type="dxa"/>
          </w:tcPr>
          <w:p w14:paraId="0FA5043A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489FEA14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9E3E645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7705B935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319F25C8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4179497D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65052676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35F070A4" w14:textId="77777777" w:rsidTr="00A026FA">
        <w:tc>
          <w:tcPr>
            <w:tcW w:w="3048" w:type="dxa"/>
          </w:tcPr>
          <w:p w14:paraId="22546697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1AF08074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77CB491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2627CAA9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5F9680C5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BD6FB6E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71787A15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5559C238" w14:textId="77777777" w:rsidTr="00A026FA">
        <w:tc>
          <w:tcPr>
            <w:tcW w:w="3048" w:type="dxa"/>
          </w:tcPr>
          <w:p w14:paraId="2CECCABF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[IdleMeaEPSFB]</w:t>
            </w:r>
          </w:p>
        </w:tc>
        <w:tc>
          <w:tcPr>
            <w:tcW w:w="627" w:type="dxa"/>
          </w:tcPr>
          <w:p w14:paraId="132ACC3E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BEA2B9B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1197C549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06782B42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4B203D1F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2ED5A64E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364CD51D" w14:textId="77777777" w:rsidTr="00A026FA">
        <w:tc>
          <w:tcPr>
            <w:tcW w:w="3048" w:type="dxa"/>
          </w:tcPr>
          <w:p w14:paraId="19759381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[LTE-Event-MDT]</w:t>
            </w:r>
          </w:p>
        </w:tc>
        <w:tc>
          <w:tcPr>
            <w:tcW w:w="627" w:type="dxa"/>
          </w:tcPr>
          <w:p w14:paraId="4EA88D3C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33F1AAD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16EF3D8F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73196133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FB2E1F5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7C93345D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2F05C965" w14:textId="77777777" w:rsidTr="00A026FA">
        <w:tc>
          <w:tcPr>
            <w:tcW w:w="3048" w:type="dxa"/>
          </w:tcPr>
          <w:p w14:paraId="3C9880CB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[LTE-Height-MDT]</w:t>
            </w:r>
          </w:p>
        </w:tc>
        <w:tc>
          <w:tcPr>
            <w:tcW w:w="627" w:type="dxa"/>
          </w:tcPr>
          <w:p w14:paraId="4191BB9F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ED78E5E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7E7D6A30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2C5F9C90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B061428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6340262F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0C2DFBE4" w14:textId="77777777" w:rsidTr="00A026FA">
        <w:tc>
          <w:tcPr>
            <w:tcW w:w="3048" w:type="dxa"/>
          </w:tcPr>
          <w:p w14:paraId="3D09C4EF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[n77 US]</w:t>
            </w:r>
          </w:p>
        </w:tc>
        <w:tc>
          <w:tcPr>
            <w:tcW w:w="627" w:type="dxa"/>
          </w:tcPr>
          <w:p w14:paraId="3AD4D48C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1EAE2E4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7B0F0B1C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0B2A198D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922EABF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7B9487E3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3C162237" w14:textId="77777777" w:rsidTr="00A026FA">
        <w:tc>
          <w:tcPr>
            <w:tcW w:w="3048" w:type="dxa"/>
          </w:tcPr>
          <w:p w14:paraId="5CD5B301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[NRTADV]</w:t>
            </w:r>
          </w:p>
        </w:tc>
        <w:tc>
          <w:tcPr>
            <w:tcW w:w="627" w:type="dxa"/>
          </w:tcPr>
          <w:p w14:paraId="0D4119B7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5" w:type="dxa"/>
          </w:tcPr>
          <w:p w14:paraId="1584279F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R1, R2, R3, R4</w:t>
            </w:r>
          </w:p>
        </w:tc>
        <w:tc>
          <w:tcPr>
            <w:tcW w:w="577" w:type="dxa"/>
          </w:tcPr>
          <w:p w14:paraId="09F0C3B3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58" w:type="dxa"/>
          </w:tcPr>
          <w:p w14:paraId="749061B2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200E84B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</w:t>
            </w:r>
          </w:p>
        </w:tc>
        <w:tc>
          <w:tcPr>
            <w:tcW w:w="2094" w:type="dxa"/>
          </w:tcPr>
          <w:p w14:paraId="57DC5E2F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10908365" w14:textId="77777777" w:rsidTr="00A37A3B">
        <w:tc>
          <w:tcPr>
            <w:tcW w:w="3048" w:type="dxa"/>
            <w:tcBorders>
              <w:bottom w:val="single" w:sz="8" w:space="0" w:color="auto"/>
            </w:tcBorders>
          </w:tcPr>
          <w:p w14:paraId="7493AA39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[SI-SCHEDULING]</w:t>
            </w:r>
          </w:p>
        </w:tc>
        <w:tc>
          <w:tcPr>
            <w:tcW w:w="627" w:type="dxa"/>
            <w:tcBorders>
              <w:bottom w:val="single" w:sz="8" w:space="0" w:color="auto"/>
            </w:tcBorders>
          </w:tcPr>
          <w:p w14:paraId="5FF63305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bottom w:val="single" w:sz="8" w:space="0" w:color="auto"/>
            </w:tcBorders>
          </w:tcPr>
          <w:p w14:paraId="0310350A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14:paraId="1FCF7B87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bottom w:val="single" w:sz="8" w:space="0" w:color="auto"/>
            </w:tcBorders>
          </w:tcPr>
          <w:p w14:paraId="75C2BB0A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4A8E6D09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95, 98</w:t>
            </w:r>
          </w:p>
        </w:tc>
        <w:tc>
          <w:tcPr>
            <w:tcW w:w="2094" w:type="dxa"/>
            <w:tcBorders>
              <w:bottom w:val="single" w:sz="8" w:space="0" w:color="auto"/>
            </w:tcBorders>
          </w:tcPr>
          <w:p w14:paraId="54F9DC98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7A3B" w:rsidRPr="001E6724" w14:paraId="664F1F80" w14:textId="77777777" w:rsidTr="00A37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C3DB2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[CIO-IRAT-HO-ToNR]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79D39" w14:textId="77777777" w:rsidR="00A37A3B" w:rsidRPr="001E6724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75918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61A8D6" w14:textId="77777777" w:rsidR="00A37A3B" w:rsidRPr="001E6724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6FFA6" w14:textId="77777777" w:rsidR="00A37A3B" w:rsidRPr="001E6724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A4371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5A3278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3A23BE" w:rsidRPr="001E6724" w14:paraId="713C2BCA" w14:textId="77777777" w:rsidTr="003A23BE">
        <w:tc>
          <w:tcPr>
            <w:tcW w:w="3048" w:type="dxa"/>
            <w:tcBorders>
              <w:bottom w:val="single" w:sz="8" w:space="0" w:color="auto"/>
            </w:tcBorders>
          </w:tcPr>
          <w:p w14:paraId="36B0F806" w14:textId="77777777" w:rsidR="003A23BE" w:rsidRPr="00AC4F77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1515">
              <w:rPr>
                <w:rFonts w:ascii="Arial" w:hAnsi="Arial" w:cs="Arial"/>
                <w:sz w:val="18"/>
                <w:szCs w:val="18"/>
              </w:rPr>
              <w:t>[NR_feMIMO-Core]</w:t>
            </w:r>
          </w:p>
        </w:tc>
        <w:tc>
          <w:tcPr>
            <w:tcW w:w="627" w:type="dxa"/>
            <w:tcBorders>
              <w:bottom w:val="single" w:sz="8" w:space="0" w:color="auto"/>
            </w:tcBorders>
          </w:tcPr>
          <w:p w14:paraId="3E27D59F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bottom w:val="single" w:sz="8" w:space="0" w:color="auto"/>
            </w:tcBorders>
          </w:tcPr>
          <w:p w14:paraId="193B0DA1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14:paraId="09869D4D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  <w:tcBorders>
              <w:bottom w:val="single" w:sz="8" w:space="0" w:color="auto"/>
            </w:tcBorders>
          </w:tcPr>
          <w:p w14:paraId="0C4D5536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0DCAC1FA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  <w:tcBorders>
              <w:bottom w:val="single" w:sz="8" w:space="0" w:color="auto"/>
            </w:tcBorders>
          </w:tcPr>
          <w:p w14:paraId="368040A1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A37A3B" w:rsidRPr="001E6724" w14:paraId="35C3E2B8" w14:textId="77777777" w:rsidTr="003A23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ED10E" w14:textId="77777777" w:rsidR="00A37A3B" w:rsidRPr="00AC4F77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B61515">
              <w:rPr>
                <w:rFonts w:ascii="Arial" w:hAnsi="Arial" w:cs="Arial"/>
                <w:sz w:val="18"/>
                <w:szCs w:val="18"/>
              </w:rPr>
              <w:t>NR_FR1_35MHz_45MHz_BW]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76F56E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B253A7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400D93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55AD6D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AED16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965191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</w:tbl>
    <w:p w14:paraId="6D5175FF" w14:textId="77777777" w:rsidR="00F17088" w:rsidRDefault="00F17088" w:rsidP="00F17088"/>
    <w:p w14:paraId="33272BFD" w14:textId="22035C7C" w:rsidR="00F17088" w:rsidRDefault="00BC6980" w:rsidP="00F17088">
      <w:r>
        <w:t xml:space="preserve">The </w:t>
      </w:r>
      <w:r w:rsidRPr="00BC6980">
        <w:rPr>
          <w:color w:val="FF0000"/>
        </w:rPr>
        <w:t xml:space="preserve">red </w:t>
      </w:r>
      <w:r>
        <w:t xml:space="preserve">TEIs above spanned three or four cycles, which clearly violated this requirement. The </w:t>
      </w:r>
      <w:r w:rsidRPr="00BC6980">
        <w:rPr>
          <w:color w:val="FFC000" w:themeColor="accent4"/>
        </w:rPr>
        <w:t xml:space="preserve">orange </w:t>
      </w:r>
      <w:r>
        <w:t>TEIs technically also violated it but may be considered boundary cases.</w:t>
      </w:r>
      <w:r w:rsidR="0065127B">
        <w:t xml:space="preserve"> The </w:t>
      </w:r>
      <w:r w:rsidR="003A23BE">
        <w:t>three</w:t>
      </w:r>
      <w:r w:rsidR="0065127B">
        <w:t xml:space="preserve"> topics </w:t>
      </w:r>
      <w:r w:rsidR="00A229EA">
        <w:t xml:space="preserve">at the </w:t>
      </w:r>
      <w:r w:rsidR="0065127B">
        <w:t>bottom of the table are recent and could come up again in RAN#100 or later, so may need to be watched.</w:t>
      </w:r>
    </w:p>
    <w:p w14:paraId="3A98815D" w14:textId="77777777" w:rsidR="002C061F" w:rsidRDefault="002C061F" w:rsidP="00F17088"/>
    <w:p w14:paraId="258BCA68" w14:textId="657733AB" w:rsidR="005A432F" w:rsidRDefault="002C061F" w:rsidP="005A432F">
      <w:pPr>
        <w:pStyle w:val="Heading2"/>
      </w:pPr>
      <w:r w:rsidRPr="002C061F">
        <w:t>3.3</w:t>
      </w:r>
      <w:r w:rsidR="004A01C3" w:rsidRPr="002C061F">
        <w:tab/>
      </w:r>
      <w:r w:rsidR="005A432F" w:rsidRPr="005A432F">
        <w:t>D1.</w:t>
      </w:r>
      <w:r w:rsidR="005A432F" w:rsidRPr="005A432F">
        <w:tab/>
        <w:t>Normally, for TSG SA/CT work that requires cat.B/C CRs fr</w:t>
      </w:r>
      <w:r w:rsidR="005A432F">
        <w:t>om RAN WGs a RAN WI is required</w:t>
      </w:r>
      <w:r w:rsidR="005A432F">
        <w:br/>
        <w:t>D2.</w:t>
      </w:r>
      <w:r w:rsidR="005A432F">
        <w:tab/>
        <w:t xml:space="preserve">In case the RAN work triggered via a TSG SA/CT WI is small and it affects only one RAN WG, then the </w:t>
      </w:r>
      <w:r w:rsidR="005A432F">
        <w:tab/>
        <w:t>RAN</w:t>
      </w:r>
      <w:r w:rsidR="00A229EA">
        <w:t xml:space="preserve"> WG CR(s) shall use the WI code</w:t>
      </w:r>
      <w:r w:rsidR="005A432F">
        <w:t xml:space="preserve"> of the TSG SA/CT WI that triggered this work.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2C061F" w14:paraId="3CA4ACD7" w14:textId="77777777" w:rsidTr="00A026FA">
        <w:tc>
          <w:tcPr>
            <w:tcW w:w="3048" w:type="dxa"/>
            <w:vAlign w:val="bottom"/>
          </w:tcPr>
          <w:p w14:paraId="17EF64BE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55F88C30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3B26EBFF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5F387851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146C9DBC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25EBF4C3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6819B0E8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2C061F" w:rsidRPr="001E6724" w14:paraId="357233D9" w14:textId="77777777" w:rsidTr="00A026FA">
        <w:tc>
          <w:tcPr>
            <w:tcW w:w="3048" w:type="dxa"/>
          </w:tcPr>
          <w:p w14:paraId="3CB33524" w14:textId="77777777" w:rsidR="002C061F" w:rsidRPr="005A432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A432F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420A7E58" w14:textId="77777777" w:rsidR="002C061F" w:rsidRDefault="002C061F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79DCEC3" w14:textId="77777777" w:rsidR="002C061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6C11CBAE" w14:textId="77777777" w:rsidR="002C061F" w:rsidRDefault="002C061F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01BFBEF0" w14:textId="77777777" w:rsidR="002C061F" w:rsidRDefault="002C061F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340C9FE1" w14:textId="77777777" w:rsidR="002C061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635E5866" w14:textId="77777777" w:rsidR="002C061F" w:rsidRPr="005A432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A432F">
              <w:rPr>
                <w:rFonts w:ascii="Arial" w:hAnsi="Arial" w:cs="Arial"/>
                <w:color w:val="FF0000"/>
                <w:sz w:val="18"/>
                <w:szCs w:val="18"/>
              </w:rPr>
              <w:t>Work Item in SA/CT</w:t>
            </w:r>
          </w:p>
        </w:tc>
      </w:tr>
    </w:tbl>
    <w:p w14:paraId="184755FD" w14:textId="77777777" w:rsidR="002C061F" w:rsidRDefault="002C061F" w:rsidP="002C061F"/>
    <w:p w14:paraId="465D6DFB" w14:textId="5E3B2FE4" w:rsidR="005A432F" w:rsidRDefault="005A432F" w:rsidP="002C061F">
      <w:r>
        <w:t>MINT affected two RAN WGs, and with 15 CRs across 4 TSG cycles was clearly not small, so in hindsight a RAN WI should have been defined for this work.</w:t>
      </w:r>
    </w:p>
    <w:p w14:paraId="14C4EA84" w14:textId="3A7516AF" w:rsidR="00091B6E" w:rsidRPr="005B3543" w:rsidRDefault="00357CD5" w:rsidP="00091B6E">
      <w:pPr>
        <w:pStyle w:val="Heading1"/>
      </w:pPr>
      <w:r>
        <w:lastRenderedPageBreak/>
        <w:t>4</w:t>
      </w:r>
      <w:r w:rsidR="00091B6E" w:rsidRPr="005B3543">
        <w:tab/>
      </w:r>
      <w:r>
        <w:t>Summary and proposal</w:t>
      </w:r>
    </w:p>
    <w:p w14:paraId="5465D5CE" w14:textId="01D8F68A" w:rsidR="00A026FA" w:rsidRDefault="00A026FA" w:rsidP="00357CD5">
      <w:r>
        <w:t>The TEI handling procedure in [1] has led to improved visibility and traceability. Many of the CR</w:t>
      </w:r>
      <w:r w:rsidR="009B11D6">
        <w:t xml:space="preserve"> set</w:t>
      </w:r>
      <w:r>
        <w:t>s satisfy the requirements outlined in the TEI handling procedure, but some of the CR sets do not.</w:t>
      </w:r>
    </w:p>
    <w:p w14:paraId="6234FAB5" w14:textId="6D075B81" w:rsidR="00637BC6" w:rsidRPr="00637BC6" w:rsidRDefault="00637BC6" w:rsidP="00357CD5">
      <w:pPr>
        <w:rPr>
          <w:b/>
        </w:rPr>
      </w:pPr>
      <w:r w:rsidRPr="00637BC6">
        <w:rPr>
          <w:b/>
        </w:rPr>
        <w:t>Observation: TEI CR topics that violated one or more requirements seem in all cases to violate the "finish within one TSG cycle" rule.</w:t>
      </w:r>
    </w:p>
    <w:p w14:paraId="29C03A8F" w14:textId="3EB786AB" w:rsidR="00A026FA" w:rsidRDefault="00A026FA" w:rsidP="00357CD5">
      <w:r>
        <w:t>Of course, it is easy to point out problems after the fact and much more difficult to foresee whether a TEI 'topic' will indeed be small and easy to handle within one RAN cycle. However, we recommend to study the TEI topics that</w:t>
      </w:r>
      <w:r w:rsidR="00637BC6">
        <w:t xml:space="preserve"> have</w:t>
      </w:r>
      <w:r>
        <w:t xml:space="preserve"> fall</w:t>
      </w:r>
      <w:r w:rsidR="00637BC6">
        <w:t>en</w:t>
      </w:r>
      <w:r>
        <w:t xml:space="preserve"> outside the intended scope</w:t>
      </w:r>
      <w:r w:rsidR="00C26E0C">
        <w:t xml:space="preserve"> (at least the 'red' ones</w:t>
      </w:r>
      <w:r w:rsidR="00637BC6">
        <w:t xml:space="preserve"> in the table below</w:t>
      </w:r>
      <w:r w:rsidR="00C26E0C">
        <w:t>)</w:t>
      </w:r>
      <w:r>
        <w:t xml:space="preserve">, and see if in future we can </w:t>
      </w:r>
      <w:r w:rsidR="00637BC6">
        <w:t xml:space="preserve">identify earlier that </w:t>
      </w:r>
      <w:r w:rsidR="00BC3B3F">
        <w:t>such CRs</w:t>
      </w:r>
      <w:bookmarkStart w:id="1" w:name="_GoBack"/>
      <w:bookmarkEnd w:id="1"/>
      <w:r w:rsidR="00637BC6">
        <w:t xml:space="preserve"> should really be</w:t>
      </w:r>
      <w:r>
        <w:t xml:space="preserve"> part of proper Work Items instead</w:t>
      </w:r>
      <w:r w:rsidR="00637BC6">
        <w:t xml:space="preserve"> of TEI</w:t>
      </w:r>
      <w:r>
        <w:t>.</w:t>
      </w:r>
    </w:p>
    <w:p w14:paraId="6D7DDCF4" w14:textId="2582CA05" w:rsidR="00C26E0C" w:rsidRDefault="00C26E0C" w:rsidP="00C26E0C">
      <w:pPr>
        <w:rPr>
          <w:b/>
        </w:rPr>
      </w:pPr>
      <w:r w:rsidRPr="00C26E0C">
        <w:rPr>
          <w:b/>
        </w:rPr>
        <w:t xml:space="preserve">Proposal 1: Analyse the following TEI sets in more detail to see what can be </w:t>
      </w:r>
      <w:r>
        <w:rPr>
          <w:b/>
        </w:rPr>
        <w:t>improved in TEI handling</w:t>
      </w:r>
      <w:r w:rsidRPr="00C26E0C">
        <w:rPr>
          <w:b/>
        </w:rPr>
        <w:t xml:space="preserve"> to avoid (at least) future 'red' cases</w:t>
      </w:r>
    </w:p>
    <w:p w14:paraId="258CFA9C" w14:textId="28BEED9C" w:rsidR="00637BC6" w:rsidRDefault="00637BC6" w:rsidP="00C26E0C">
      <w:pPr>
        <w:rPr>
          <w:b/>
        </w:rPr>
      </w:pPr>
      <w:r>
        <w:rPr>
          <w:b/>
        </w:rPr>
        <w:t>Note: There is no intention to change existing TEI topics retroactively; the only intention is to learn from past 'mistakes' if possible</w:t>
      </w:r>
    </w:p>
    <w:p w14:paraId="22DEC6B5" w14:textId="773E6FB2" w:rsidR="00637BC6" w:rsidRPr="00C26E0C" w:rsidRDefault="00637BC6" w:rsidP="00637BC6">
      <w:pPr>
        <w:rPr>
          <w:b/>
        </w:rPr>
      </w:pPr>
      <w:r>
        <w:rPr>
          <w:b/>
        </w:rPr>
        <w:t>Proposal 2</w:t>
      </w:r>
      <w:r w:rsidRPr="00C26E0C">
        <w:rPr>
          <w:b/>
        </w:rPr>
        <w:t xml:space="preserve">: </w:t>
      </w:r>
      <w:r>
        <w:rPr>
          <w:b/>
        </w:rPr>
        <w:t>Update, if needed, the TEI handling procedure based on the results of the analysis above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3A23BE" w14:paraId="76C1255B" w14:textId="77777777" w:rsidTr="008175E9">
        <w:tc>
          <w:tcPr>
            <w:tcW w:w="3048" w:type="dxa"/>
            <w:vAlign w:val="bottom"/>
          </w:tcPr>
          <w:p w14:paraId="6F86392F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0B4CB258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18628D99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17DEDFD4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5C3D9929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4229AF3C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54345581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3A23BE" w:rsidRPr="001E6724" w14:paraId="403DB05B" w14:textId="77777777" w:rsidTr="008175E9">
        <w:tc>
          <w:tcPr>
            <w:tcW w:w="3048" w:type="dxa"/>
          </w:tcPr>
          <w:p w14:paraId="6AC2F8AF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54CB4FAD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6BC9497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B9D182E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0000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34B586CF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330194D5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5EB77CDA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3A23BE" w:rsidRPr="001E6724" w14:paraId="11F2CABB" w14:textId="77777777" w:rsidTr="008175E9">
        <w:tc>
          <w:tcPr>
            <w:tcW w:w="3048" w:type="dxa"/>
          </w:tcPr>
          <w:p w14:paraId="19A361E3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2BEEF83D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9B60D89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2831FE4A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20F5153B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753C42AF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23D73401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3A23BE" w:rsidRPr="001E6724" w14:paraId="6F0B0CDE" w14:textId="77777777" w:rsidTr="008175E9">
        <w:tc>
          <w:tcPr>
            <w:tcW w:w="3048" w:type="dxa"/>
          </w:tcPr>
          <w:p w14:paraId="2A581C89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114B7AE1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7B5CBAE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34537FB2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02568CF6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4D6A5CCF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047747D3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1BB73469" w14:textId="77777777" w:rsidTr="008175E9">
        <w:tc>
          <w:tcPr>
            <w:tcW w:w="3048" w:type="dxa"/>
          </w:tcPr>
          <w:p w14:paraId="15F988BA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20FF0696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72AC791D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DAF3875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C000" w:themeColor="accent4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2615C223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BC58631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53B9D898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15346488" w14:textId="77777777" w:rsidTr="008175E9">
        <w:tc>
          <w:tcPr>
            <w:tcW w:w="3048" w:type="dxa"/>
          </w:tcPr>
          <w:p w14:paraId="5E6256EA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[IdleMeaEPSFB]</w:t>
            </w:r>
          </w:p>
        </w:tc>
        <w:tc>
          <w:tcPr>
            <w:tcW w:w="627" w:type="dxa"/>
          </w:tcPr>
          <w:p w14:paraId="7DAD46BD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B7FCAE6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097DEB3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0D4770B1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08BAECED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0620038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193AA93A" w14:textId="77777777" w:rsidTr="008175E9">
        <w:tc>
          <w:tcPr>
            <w:tcW w:w="3048" w:type="dxa"/>
          </w:tcPr>
          <w:p w14:paraId="16016D02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[LTE-Event-MDT]</w:t>
            </w:r>
          </w:p>
        </w:tc>
        <w:tc>
          <w:tcPr>
            <w:tcW w:w="627" w:type="dxa"/>
          </w:tcPr>
          <w:p w14:paraId="4FBF90A9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31D804F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1DD0132B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527C2280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F447D16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017FA71D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0A32D695" w14:textId="77777777" w:rsidTr="008175E9">
        <w:tc>
          <w:tcPr>
            <w:tcW w:w="3048" w:type="dxa"/>
          </w:tcPr>
          <w:p w14:paraId="7A7AD78E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[LTE-Height-MDT]</w:t>
            </w:r>
          </w:p>
        </w:tc>
        <w:tc>
          <w:tcPr>
            <w:tcW w:w="627" w:type="dxa"/>
          </w:tcPr>
          <w:p w14:paraId="55AC64D9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51A5BD9C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E67EF46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545335F5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1749D691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06B934FF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21FD4BE5" w14:textId="77777777" w:rsidTr="008175E9">
        <w:tc>
          <w:tcPr>
            <w:tcW w:w="3048" w:type="dxa"/>
          </w:tcPr>
          <w:p w14:paraId="5B5ED198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[n77 US]</w:t>
            </w:r>
          </w:p>
        </w:tc>
        <w:tc>
          <w:tcPr>
            <w:tcW w:w="627" w:type="dxa"/>
          </w:tcPr>
          <w:p w14:paraId="5F9B8849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CC85114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5BDB5012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C000" w:themeColor="accent4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079B9A49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77A8A87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33215D1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40ACE190" w14:textId="77777777" w:rsidTr="008175E9">
        <w:tc>
          <w:tcPr>
            <w:tcW w:w="3048" w:type="dxa"/>
          </w:tcPr>
          <w:p w14:paraId="0D55526E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[NRTADV]</w:t>
            </w:r>
          </w:p>
        </w:tc>
        <w:tc>
          <w:tcPr>
            <w:tcW w:w="627" w:type="dxa"/>
          </w:tcPr>
          <w:p w14:paraId="1D480F51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5" w:type="dxa"/>
          </w:tcPr>
          <w:p w14:paraId="70806998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R1, R2, R3, R4</w:t>
            </w:r>
          </w:p>
        </w:tc>
        <w:tc>
          <w:tcPr>
            <w:tcW w:w="577" w:type="dxa"/>
          </w:tcPr>
          <w:p w14:paraId="095FDDE3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58" w:type="dxa"/>
          </w:tcPr>
          <w:p w14:paraId="3DD01612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2EB8AC0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</w:t>
            </w:r>
          </w:p>
        </w:tc>
        <w:tc>
          <w:tcPr>
            <w:tcW w:w="2094" w:type="dxa"/>
          </w:tcPr>
          <w:p w14:paraId="5136DC43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7091A251" w14:textId="77777777" w:rsidTr="008175E9">
        <w:tc>
          <w:tcPr>
            <w:tcW w:w="3048" w:type="dxa"/>
            <w:tcBorders>
              <w:bottom w:val="single" w:sz="8" w:space="0" w:color="auto"/>
            </w:tcBorders>
          </w:tcPr>
          <w:p w14:paraId="43562861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[SI-SCHEDULING]</w:t>
            </w:r>
          </w:p>
        </w:tc>
        <w:tc>
          <w:tcPr>
            <w:tcW w:w="627" w:type="dxa"/>
            <w:tcBorders>
              <w:bottom w:val="single" w:sz="8" w:space="0" w:color="auto"/>
            </w:tcBorders>
          </w:tcPr>
          <w:p w14:paraId="5B57EDA0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bottom w:val="single" w:sz="8" w:space="0" w:color="auto"/>
            </w:tcBorders>
          </w:tcPr>
          <w:p w14:paraId="5743EB8A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14:paraId="63AFF3DC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bottom w:val="single" w:sz="8" w:space="0" w:color="auto"/>
            </w:tcBorders>
          </w:tcPr>
          <w:p w14:paraId="702B19E2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408CE092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95, 98</w:t>
            </w:r>
          </w:p>
        </w:tc>
        <w:tc>
          <w:tcPr>
            <w:tcW w:w="2094" w:type="dxa"/>
            <w:tcBorders>
              <w:bottom w:val="single" w:sz="8" w:space="0" w:color="auto"/>
            </w:tcBorders>
          </w:tcPr>
          <w:p w14:paraId="7790296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3DC64F88" w14:textId="77777777" w:rsidTr="00817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0D0353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[CIO-IRAT-HO-ToNR]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455167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0DCD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53133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AD2620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9C8718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F78C1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3A23BE" w:rsidRPr="001E6724" w14:paraId="0846058C" w14:textId="77777777" w:rsidTr="008175E9">
        <w:tc>
          <w:tcPr>
            <w:tcW w:w="3048" w:type="dxa"/>
          </w:tcPr>
          <w:p w14:paraId="7BE5F3F0" w14:textId="77777777" w:rsidR="003A23BE" w:rsidRPr="00AC4F77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1515">
              <w:rPr>
                <w:rFonts w:ascii="Arial" w:hAnsi="Arial" w:cs="Arial"/>
                <w:sz w:val="18"/>
                <w:szCs w:val="18"/>
              </w:rPr>
              <w:t>[NR_feMIMO-Core]</w:t>
            </w:r>
          </w:p>
        </w:tc>
        <w:tc>
          <w:tcPr>
            <w:tcW w:w="627" w:type="dxa"/>
          </w:tcPr>
          <w:p w14:paraId="3FCC2EBB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17298F2F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3066A9FC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6D93ECF4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EF6469F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</w:tcPr>
          <w:p w14:paraId="290036E0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  <w:tr w:rsidR="003A23BE" w:rsidRPr="001E6724" w14:paraId="6354B360" w14:textId="77777777" w:rsidTr="00817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4F7AFE" w14:textId="77777777" w:rsidR="003A23BE" w:rsidRPr="00AC4F77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B61515">
              <w:rPr>
                <w:rFonts w:ascii="Arial" w:hAnsi="Arial" w:cs="Arial"/>
                <w:sz w:val="18"/>
                <w:szCs w:val="18"/>
              </w:rPr>
              <w:t>NR_FR1_35MHz_45MHz_BW]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2E1F6A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7807BD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DC7FC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7DDEB8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D62052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A2BDB6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Checked up to #99</w:t>
            </w:r>
          </w:p>
        </w:tc>
      </w:tr>
    </w:tbl>
    <w:p w14:paraId="437255EC" w14:textId="77777777" w:rsidR="003A23BE" w:rsidRDefault="003A23BE" w:rsidP="003A23BE"/>
    <w:p w14:paraId="71A72422" w14:textId="743C7304" w:rsidR="009F2DE3" w:rsidRPr="00FD0EE3" w:rsidRDefault="00357CD5" w:rsidP="009F2DE3">
      <w:pPr>
        <w:pStyle w:val="Heading1"/>
      </w:pPr>
      <w:r>
        <w:t>5</w:t>
      </w:r>
      <w:r w:rsidR="009F2DE3" w:rsidRPr="00FD0EE3">
        <w:tab/>
        <w:t>References</w:t>
      </w:r>
    </w:p>
    <w:p w14:paraId="6D8C1F0A" w14:textId="773F6156" w:rsidR="004E3E22" w:rsidRPr="007808CB" w:rsidRDefault="004E3E22" w:rsidP="004E3E22">
      <w:r>
        <w:t>[1]</w:t>
      </w:r>
      <w:r>
        <w:tab/>
        <w:t>RP-222624</w:t>
      </w:r>
      <w:r>
        <w:tab/>
      </w:r>
      <w:r w:rsidRPr="00012878">
        <w:t>Handling of TEI CRs</w:t>
      </w:r>
      <w:r w:rsidR="00226C17">
        <w:t xml:space="preserve"> [status: approved]</w:t>
      </w:r>
      <w:r>
        <w:tab/>
        <w:t>NEC, ETSI MCC</w:t>
      </w:r>
    </w:p>
    <w:p w14:paraId="6B1A792A" w14:textId="77777777" w:rsidR="009F2DE3" w:rsidRPr="007808CB" w:rsidRDefault="009F2DE3" w:rsidP="00CD1C7C"/>
    <w:sectPr w:rsidR="009F2DE3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44357" w14:textId="77777777" w:rsidR="00EC0480" w:rsidRDefault="00EC0480">
      <w:r>
        <w:separator/>
      </w:r>
    </w:p>
  </w:endnote>
  <w:endnote w:type="continuationSeparator" w:id="0">
    <w:p w14:paraId="01AA4089" w14:textId="77777777" w:rsidR="00EC0480" w:rsidRDefault="00EC0480">
      <w:r>
        <w:continuationSeparator/>
      </w:r>
    </w:p>
  </w:endnote>
  <w:endnote w:type="continuationNotice" w:id="1">
    <w:p w14:paraId="2369E1FC" w14:textId="77777777" w:rsidR="00EC0480" w:rsidRDefault="00EC0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AA2C9" w14:textId="77777777" w:rsidR="00EC0480" w:rsidRDefault="00EC0480">
      <w:r>
        <w:separator/>
      </w:r>
    </w:p>
  </w:footnote>
  <w:footnote w:type="continuationSeparator" w:id="0">
    <w:p w14:paraId="1954F05D" w14:textId="77777777" w:rsidR="00EC0480" w:rsidRDefault="00EC0480">
      <w:r>
        <w:continuationSeparator/>
      </w:r>
    </w:p>
  </w:footnote>
  <w:footnote w:type="continuationNotice" w:id="1">
    <w:p w14:paraId="12940EF8" w14:textId="77777777" w:rsidR="00EC0480" w:rsidRDefault="00EC04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878"/>
    <w:rsid w:val="00012AC0"/>
    <w:rsid w:val="000177DD"/>
    <w:rsid w:val="0001793A"/>
    <w:rsid w:val="00022284"/>
    <w:rsid w:val="0003084C"/>
    <w:rsid w:val="00032DFC"/>
    <w:rsid w:val="00033397"/>
    <w:rsid w:val="00033EEB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B5B0B"/>
    <w:rsid w:val="000B5C82"/>
    <w:rsid w:val="000B728C"/>
    <w:rsid w:val="000B7BCF"/>
    <w:rsid w:val="000C522B"/>
    <w:rsid w:val="000C7778"/>
    <w:rsid w:val="000D169E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2B0E"/>
    <w:rsid w:val="00143283"/>
    <w:rsid w:val="00143BAB"/>
    <w:rsid w:val="00145075"/>
    <w:rsid w:val="0015436A"/>
    <w:rsid w:val="001577D3"/>
    <w:rsid w:val="00162052"/>
    <w:rsid w:val="0016275B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B1F90"/>
    <w:rsid w:val="001B257F"/>
    <w:rsid w:val="001B33A5"/>
    <w:rsid w:val="001B49C9"/>
    <w:rsid w:val="001B654C"/>
    <w:rsid w:val="001B7542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26C17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08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61F"/>
    <w:rsid w:val="002C093C"/>
    <w:rsid w:val="002C42BC"/>
    <w:rsid w:val="002C7D14"/>
    <w:rsid w:val="002D0338"/>
    <w:rsid w:val="002D049B"/>
    <w:rsid w:val="002D0780"/>
    <w:rsid w:val="002D0DF1"/>
    <w:rsid w:val="002D1B07"/>
    <w:rsid w:val="002D24A1"/>
    <w:rsid w:val="002D337A"/>
    <w:rsid w:val="002D5EB5"/>
    <w:rsid w:val="002E02D3"/>
    <w:rsid w:val="002E61B9"/>
    <w:rsid w:val="002E7B58"/>
    <w:rsid w:val="002F0CEC"/>
    <w:rsid w:val="002F0D22"/>
    <w:rsid w:val="002F217F"/>
    <w:rsid w:val="002F31C1"/>
    <w:rsid w:val="002F7968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57CD5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3BE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1EFD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26521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6894"/>
    <w:rsid w:val="00477455"/>
    <w:rsid w:val="0048046E"/>
    <w:rsid w:val="0048477F"/>
    <w:rsid w:val="00484B83"/>
    <w:rsid w:val="004906C8"/>
    <w:rsid w:val="00492C50"/>
    <w:rsid w:val="00495FA8"/>
    <w:rsid w:val="004A01C3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3E22"/>
    <w:rsid w:val="004E43B7"/>
    <w:rsid w:val="004E7580"/>
    <w:rsid w:val="004E75AF"/>
    <w:rsid w:val="004E7B6A"/>
    <w:rsid w:val="004F0646"/>
    <w:rsid w:val="004F0C37"/>
    <w:rsid w:val="004F324D"/>
    <w:rsid w:val="004F5C11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0053"/>
    <w:rsid w:val="00531B0A"/>
    <w:rsid w:val="0053287E"/>
    <w:rsid w:val="00532AD8"/>
    <w:rsid w:val="00534DA0"/>
    <w:rsid w:val="0053591A"/>
    <w:rsid w:val="00535D12"/>
    <w:rsid w:val="005378CA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432F"/>
    <w:rsid w:val="005A5AC2"/>
    <w:rsid w:val="005A62B9"/>
    <w:rsid w:val="005B1EF8"/>
    <w:rsid w:val="005B3543"/>
    <w:rsid w:val="005C0C03"/>
    <w:rsid w:val="005C441D"/>
    <w:rsid w:val="005C6DCC"/>
    <w:rsid w:val="005E1DD4"/>
    <w:rsid w:val="005E2641"/>
    <w:rsid w:val="005E3869"/>
    <w:rsid w:val="005E53C7"/>
    <w:rsid w:val="005E5501"/>
    <w:rsid w:val="005F46FE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37BC6"/>
    <w:rsid w:val="006431F5"/>
    <w:rsid w:val="0064385C"/>
    <w:rsid w:val="006468D1"/>
    <w:rsid w:val="00646D99"/>
    <w:rsid w:val="0065127B"/>
    <w:rsid w:val="00651F6B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2CC"/>
    <w:rsid w:val="00723A9E"/>
    <w:rsid w:val="00724702"/>
    <w:rsid w:val="00726379"/>
    <w:rsid w:val="00726403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46CA1"/>
    <w:rsid w:val="007507EB"/>
    <w:rsid w:val="0075320F"/>
    <w:rsid w:val="00755A1B"/>
    <w:rsid w:val="00756720"/>
    <w:rsid w:val="00757D40"/>
    <w:rsid w:val="00764677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E4C3E"/>
    <w:rsid w:val="007F058D"/>
    <w:rsid w:val="007F1BDE"/>
    <w:rsid w:val="007F480E"/>
    <w:rsid w:val="007F6E04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3CA9"/>
    <w:rsid w:val="008567C6"/>
    <w:rsid w:val="00856EB8"/>
    <w:rsid w:val="00857C51"/>
    <w:rsid w:val="00860775"/>
    <w:rsid w:val="00867D61"/>
    <w:rsid w:val="00871E3A"/>
    <w:rsid w:val="00872AF3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B6AE7"/>
    <w:rsid w:val="008C1B1C"/>
    <w:rsid w:val="008C391F"/>
    <w:rsid w:val="008C3CCA"/>
    <w:rsid w:val="008C44D1"/>
    <w:rsid w:val="008C6426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66C6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A73B6"/>
    <w:rsid w:val="009B02AA"/>
    <w:rsid w:val="009B07CD"/>
    <w:rsid w:val="009B11D6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E2C15"/>
    <w:rsid w:val="009F1197"/>
    <w:rsid w:val="009F2DE3"/>
    <w:rsid w:val="009F458E"/>
    <w:rsid w:val="00A02133"/>
    <w:rsid w:val="00A026FA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29EA"/>
    <w:rsid w:val="00A23007"/>
    <w:rsid w:val="00A2565D"/>
    <w:rsid w:val="00A26105"/>
    <w:rsid w:val="00A31C20"/>
    <w:rsid w:val="00A320FC"/>
    <w:rsid w:val="00A330BE"/>
    <w:rsid w:val="00A37A3B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2346"/>
    <w:rsid w:val="00A84E14"/>
    <w:rsid w:val="00A86647"/>
    <w:rsid w:val="00A873BD"/>
    <w:rsid w:val="00A90233"/>
    <w:rsid w:val="00A952FC"/>
    <w:rsid w:val="00A9671C"/>
    <w:rsid w:val="00A9795A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3B3F"/>
    <w:rsid w:val="00BC68A2"/>
    <w:rsid w:val="00BC6980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0BC2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26E0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4A03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4CC"/>
    <w:rsid w:val="00DF1960"/>
    <w:rsid w:val="00E00C4A"/>
    <w:rsid w:val="00E01BBF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62835"/>
    <w:rsid w:val="00E63A9E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F4A"/>
    <w:rsid w:val="00EB352C"/>
    <w:rsid w:val="00EC0480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17088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qFormat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TALChar">
    <w:name w:val="TAL Char"/>
    <w:link w:val="TAL"/>
    <w:locked/>
    <w:rsid w:val="00A9795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uiPriority w:val="99"/>
    <w:locked/>
    <w:rsid w:val="00A9795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171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33</cp:revision>
  <dcterms:created xsi:type="dcterms:W3CDTF">2023-03-09T20:20:00Z</dcterms:created>
  <dcterms:modified xsi:type="dcterms:W3CDTF">2023-06-05T20:16:00Z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