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3B76D2AC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471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464719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305A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464719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897FCA1" w14:textId="4452B162" w:rsidR="00724330" w:rsidRDefault="0074717C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724330">
        <w:rPr>
          <w:b/>
          <w:noProof/>
          <w:sz w:val="24"/>
        </w:rPr>
        <w:t>; 1</w:t>
      </w:r>
      <w:r w:rsidR="00464719">
        <w:rPr>
          <w:b/>
          <w:noProof/>
          <w:sz w:val="24"/>
        </w:rPr>
        <w:t>9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Novemebr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28DD6" w14:textId="77777777" w:rsidR="0068561A" w:rsidRDefault="0068561A">
      <w:r>
        <w:separator/>
      </w:r>
    </w:p>
  </w:endnote>
  <w:endnote w:type="continuationSeparator" w:id="0">
    <w:p w14:paraId="53E57703" w14:textId="77777777" w:rsidR="0068561A" w:rsidRDefault="0068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37D2" w14:textId="77777777" w:rsidR="0068561A" w:rsidRDefault="0068561A">
      <w:r>
        <w:separator/>
      </w:r>
    </w:p>
  </w:footnote>
  <w:footnote w:type="continuationSeparator" w:id="0">
    <w:p w14:paraId="69EF8819" w14:textId="77777777" w:rsidR="0068561A" w:rsidRDefault="00685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05A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64719"/>
    <w:rsid w:val="00497F14"/>
    <w:rsid w:val="004A4BEC"/>
    <w:rsid w:val="004A5019"/>
    <w:rsid w:val="004B45A4"/>
    <w:rsid w:val="004D077E"/>
    <w:rsid w:val="0050780D"/>
    <w:rsid w:val="00507912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8561A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1767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DE7CB8"/>
    <w:rsid w:val="00E015DE"/>
    <w:rsid w:val="00E02BCB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17E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23003-i70.</cp:lastModifiedBy>
  <cp:revision>85</cp:revision>
  <cp:lastPrinted>1899-12-31T23:00:00Z</cp:lastPrinted>
  <dcterms:created xsi:type="dcterms:W3CDTF">2019-01-14T04:28:00Z</dcterms:created>
  <dcterms:modified xsi:type="dcterms:W3CDTF">2024-10-16T00:35:00Z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