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DF34BE">
        <w:tc>
          <w:tcPr>
            <w:tcW w:w="10423" w:type="dxa"/>
            <w:gridSpan w:val="2"/>
            <w:shd w:val="clear" w:color="auto" w:fill="auto"/>
          </w:tcPr>
          <w:p w14:paraId="0B1FEB1F" w14:textId="4C74BF37" w:rsidR="00252629" w:rsidRPr="006C1F26" w:rsidRDefault="00252629" w:rsidP="00DF34BE">
            <w:pPr>
              <w:pStyle w:val="ZA"/>
              <w:framePr w:w="0" w:hRule="auto" w:wrap="auto" w:vAnchor="margin" w:hAnchor="text" w:yAlign="inline"/>
              <w:rPr>
                <w:noProof w:val="0"/>
              </w:rPr>
            </w:pPr>
            <w:bookmarkStart w:id="0" w:name="_Hlk72412673"/>
            <w:bookmarkStart w:id="1" w:name="MCCQCTEMPBM_00000045" w:colFirst="1" w:colLast="1"/>
            <w:bookmarkStart w:id="2" w:name="page1"/>
            <w:r w:rsidRPr="006C1F26">
              <w:rPr>
                <w:noProof w:val="0"/>
                <w:sz w:val="64"/>
              </w:rPr>
              <w:t xml:space="preserve">3GPP </w:t>
            </w:r>
            <w:bookmarkStart w:id="3" w:name="specType1"/>
            <w:r w:rsidRPr="006C1F26">
              <w:rPr>
                <w:noProof w:val="0"/>
                <w:sz w:val="64"/>
              </w:rPr>
              <w:t>TS</w:t>
            </w:r>
            <w:bookmarkEnd w:id="3"/>
            <w:r w:rsidRPr="006C1F26">
              <w:rPr>
                <w:noProof w:val="0"/>
                <w:sz w:val="64"/>
              </w:rPr>
              <w:t xml:space="preserve"> </w:t>
            </w:r>
            <w:bookmarkStart w:id="4" w:name="specNumber"/>
            <w:r w:rsidRPr="006C1F26">
              <w:rPr>
                <w:noProof w:val="0"/>
                <w:sz w:val="64"/>
              </w:rPr>
              <w:t>31.1</w:t>
            </w:r>
            <w:r>
              <w:rPr>
                <w:noProof w:val="0"/>
                <w:sz w:val="64"/>
              </w:rPr>
              <w:t>17</w:t>
            </w:r>
            <w:bookmarkEnd w:id="4"/>
            <w:r w:rsidRPr="006C1F26">
              <w:rPr>
                <w:noProof w:val="0"/>
                <w:sz w:val="64"/>
              </w:rPr>
              <w:t xml:space="preserve"> </w:t>
            </w:r>
            <w:bookmarkStart w:id="5" w:name="specVersion"/>
            <w:r w:rsidR="002228E9" w:rsidRPr="006C1F26">
              <w:rPr>
                <w:noProof w:val="0"/>
              </w:rPr>
              <w:t>V</w:t>
            </w:r>
            <w:r w:rsidR="001104DD">
              <w:rPr>
                <w:noProof w:val="0"/>
              </w:rPr>
              <w:t>0</w:t>
            </w:r>
            <w:r w:rsidRPr="006C1F26">
              <w:rPr>
                <w:noProof w:val="0"/>
              </w:rPr>
              <w:t>.</w:t>
            </w:r>
            <w:r w:rsidR="00AB5838">
              <w:rPr>
                <w:noProof w:val="0"/>
              </w:rPr>
              <w:t>4</w:t>
            </w:r>
            <w:r w:rsidR="001A31E2">
              <w:rPr>
                <w:noProof w:val="0"/>
              </w:rPr>
              <w:t>0</w:t>
            </w:r>
            <w:r>
              <w:rPr>
                <w:noProof w:val="0"/>
              </w:rPr>
              <w:t>.</w:t>
            </w:r>
            <w:bookmarkStart w:id="6" w:name="issueDate"/>
            <w:bookmarkEnd w:id="5"/>
            <w:r w:rsidR="002228E9">
              <w:t>0</w:t>
            </w:r>
            <w:r w:rsidR="002228E9" w:rsidRPr="006C1F26">
              <w:rPr>
                <w:noProof w:val="0"/>
              </w:rPr>
              <w:t xml:space="preserve"> </w:t>
            </w:r>
            <w:r>
              <w:rPr>
                <w:noProof w:val="0"/>
                <w:sz w:val="32"/>
              </w:rPr>
              <w:t>(</w:t>
            </w:r>
            <w:r w:rsidRPr="006C1F26">
              <w:rPr>
                <w:noProof w:val="0"/>
                <w:sz w:val="32"/>
              </w:rPr>
              <w:t>202</w:t>
            </w:r>
            <w:r>
              <w:rPr>
                <w:noProof w:val="0"/>
                <w:sz w:val="32"/>
              </w:rPr>
              <w:t>4</w:t>
            </w:r>
            <w:r w:rsidRPr="006C1F26">
              <w:rPr>
                <w:noProof w:val="0"/>
                <w:sz w:val="32"/>
              </w:rPr>
              <w:t>-</w:t>
            </w:r>
            <w:r w:rsidR="001A31E2">
              <w:rPr>
                <w:noProof w:val="0"/>
                <w:sz w:val="32"/>
              </w:rPr>
              <w:t>11</w:t>
            </w:r>
            <w:r>
              <w:rPr>
                <w:noProof w:val="0"/>
                <w:sz w:val="32"/>
              </w:rPr>
              <w:t>)</w:t>
            </w:r>
            <w:bookmarkEnd w:id="0"/>
            <w:bookmarkEnd w:id="6"/>
          </w:p>
        </w:tc>
      </w:tr>
      <w:tr w:rsidR="00252629" w:rsidRPr="006C1F26" w14:paraId="2F363169" w14:textId="77777777" w:rsidTr="00DF34BE">
        <w:trPr>
          <w:trHeight w:hRule="exact" w:val="1134"/>
        </w:trPr>
        <w:tc>
          <w:tcPr>
            <w:tcW w:w="10423" w:type="dxa"/>
            <w:gridSpan w:val="2"/>
            <w:shd w:val="clear" w:color="auto" w:fill="auto"/>
          </w:tcPr>
          <w:p w14:paraId="265C5097" w14:textId="77777777" w:rsidR="00252629" w:rsidRPr="006C1F26" w:rsidRDefault="00252629" w:rsidP="00DF34BE">
            <w:pPr>
              <w:pStyle w:val="ZB"/>
              <w:framePr w:w="0" w:hRule="auto" w:wrap="auto" w:vAnchor="margin" w:hAnchor="text" w:yAlign="inline"/>
              <w:rPr>
                <w:noProof w:val="0"/>
              </w:rPr>
            </w:pPr>
            <w:bookmarkStart w:id="7" w:name="spectype2"/>
            <w:bookmarkEnd w:id="1"/>
            <w:r>
              <w:rPr>
                <w:noProof w:val="0"/>
              </w:rPr>
              <w:t xml:space="preserve">Technical </w:t>
            </w:r>
            <w:r w:rsidRPr="006C1F26">
              <w:rPr>
                <w:noProof w:val="0"/>
              </w:rPr>
              <w:t>Specification</w:t>
            </w:r>
            <w:bookmarkEnd w:id="7"/>
          </w:p>
          <w:p w14:paraId="3E8C80CE" w14:textId="77777777" w:rsidR="00252629" w:rsidRPr="006C1F26" w:rsidRDefault="00252629" w:rsidP="00DF34BE">
            <w:pPr>
              <w:pStyle w:val="Guidance"/>
            </w:pPr>
          </w:p>
        </w:tc>
      </w:tr>
      <w:tr w:rsidR="00252629" w:rsidRPr="006C1F26" w14:paraId="012F5229" w14:textId="77777777" w:rsidTr="00DF34BE">
        <w:trPr>
          <w:trHeight w:hRule="exact" w:val="3686"/>
        </w:trPr>
        <w:tc>
          <w:tcPr>
            <w:tcW w:w="10423" w:type="dxa"/>
            <w:gridSpan w:val="2"/>
            <w:shd w:val="clear" w:color="auto" w:fill="auto"/>
          </w:tcPr>
          <w:p w14:paraId="4D124310" w14:textId="77777777" w:rsidR="00252629" w:rsidRPr="006C1F26" w:rsidRDefault="00252629" w:rsidP="00DF34BE">
            <w:pPr>
              <w:pStyle w:val="ZT"/>
              <w:framePr w:wrap="auto" w:hAnchor="text" w:yAlign="inline"/>
            </w:pPr>
            <w:r w:rsidRPr="006C1F26">
              <w:t>3rd Generation Partnership Project;</w:t>
            </w:r>
          </w:p>
          <w:p w14:paraId="50A3A650" w14:textId="77777777" w:rsidR="00252629" w:rsidRPr="003D3826" w:rsidRDefault="00252629" w:rsidP="00DF34BE">
            <w:pPr>
              <w:pStyle w:val="ZT"/>
              <w:framePr w:wrap="auto" w:hAnchor="text" w:yAlign="inline"/>
            </w:pPr>
            <w:r w:rsidRPr="006C1F26">
              <w:t xml:space="preserve">Technical Specification Group </w:t>
            </w:r>
            <w:bookmarkStart w:id="8" w:name="specTitle"/>
            <w:r w:rsidRPr="006C1F26">
              <w:t>Core Network and Terminals;</w:t>
            </w:r>
            <w:bookmarkStart w:id="9" w:name="MCCQCTEMPBM_00000044"/>
          </w:p>
          <w:bookmarkEnd w:id="9"/>
          <w:p w14:paraId="31301B50" w14:textId="77777777" w:rsidR="00252629" w:rsidRPr="006C1F26" w:rsidRDefault="00252629" w:rsidP="00DF34BE">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8"/>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77777777" w:rsidR="00252629" w:rsidRPr="006C1F26" w:rsidRDefault="00252629" w:rsidP="00DF34BE">
            <w:pPr>
              <w:pStyle w:val="ZT"/>
              <w:framePr w:wrap="auto" w:hAnchor="text" w:yAlign="inline"/>
              <w:rPr>
                <w:i/>
                <w:sz w:val="28"/>
              </w:rPr>
            </w:pPr>
            <w:r w:rsidRPr="006C1F26">
              <w:t>(</w:t>
            </w:r>
            <w:r w:rsidRPr="006C1F26">
              <w:rPr>
                <w:rStyle w:val="ZGSM"/>
              </w:rPr>
              <w:t xml:space="preserve">Release </w:t>
            </w:r>
            <w:bookmarkStart w:id="10" w:name="specRelease"/>
            <w:r>
              <w:rPr>
                <w:rStyle w:val="ZGSM"/>
              </w:rPr>
              <w:t>17</w:t>
            </w:r>
            <w:bookmarkEnd w:id="10"/>
            <w:r w:rsidRPr="006C1F26">
              <w:t>)</w:t>
            </w:r>
          </w:p>
        </w:tc>
      </w:tr>
      <w:tr w:rsidR="00252629" w:rsidRPr="006C1F26" w14:paraId="4AE84ED6" w14:textId="77777777" w:rsidTr="00DF34BE">
        <w:tc>
          <w:tcPr>
            <w:tcW w:w="10423" w:type="dxa"/>
            <w:gridSpan w:val="2"/>
            <w:shd w:val="clear" w:color="auto" w:fill="auto"/>
          </w:tcPr>
          <w:p w14:paraId="0F6FB10F" w14:textId="77777777" w:rsidR="00252629" w:rsidRPr="006C1F26" w:rsidRDefault="00252629" w:rsidP="00DF34BE">
            <w:pPr>
              <w:pStyle w:val="ZU"/>
              <w:framePr w:w="0" w:wrap="auto" w:vAnchor="margin" w:hAnchor="text" w:yAlign="inline"/>
              <w:tabs>
                <w:tab w:val="right" w:pos="10206"/>
              </w:tabs>
              <w:jc w:val="left"/>
              <w:rPr>
                <w:noProof w:val="0"/>
                <w:color w:val="0000FF"/>
              </w:rPr>
            </w:pPr>
            <w:r w:rsidRPr="006C1F26">
              <w:rPr>
                <w:noProof w:val="0"/>
                <w:color w:val="0000FF"/>
              </w:rPr>
              <w:tab/>
            </w:r>
          </w:p>
        </w:tc>
      </w:tr>
      <w:tr w:rsidR="00252629" w:rsidRPr="006C1F26" w14:paraId="3A8AE9BB" w14:textId="77777777" w:rsidTr="00DF34BE">
        <w:trPr>
          <w:trHeight w:hRule="exact" w:val="1531"/>
        </w:trPr>
        <w:tc>
          <w:tcPr>
            <w:tcW w:w="4883" w:type="dxa"/>
            <w:shd w:val="clear" w:color="auto" w:fill="auto"/>
          </w:tcPr>
          <w:p w14:paraId="4D254A89" w14:textId="77777777" w:rsidR="00252629" w:rsidRPr="006C1F26" w:rsidRDefault="00252629" w:rsidP="00DF34BE">
            <w:r w:rsidRPr="006C1F26">
              <w:rPr>
                <w:i/>
                <w:noProof/>
              </w:rPr>
              <w:drawing>
                <wp:inline distT="0" distB="0" distL="0" distR="0" wp14:anchorId="30EA9113" wp14:editId="31CC5122">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2AA94363" w14:textId="77777777" w:rsidR="00252629" w:rsidRPr="006C1F26" w:rsidRDefault="00252629" w:rsidP="00DF34BE">
            <w:pPr>
              <w:jc w:val="right"/>
            </w:pPr>
            <w:bookmarkStart w:id="11"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1"/>
          </w:p>
        </w:tc>
      </w:tr>
      <w:tr w:rsidR="00252629" w:rsidRPr="006C1F26" w14:paraId="67FC7D09" w14:textId="77777777" w:rsidTr="00DF34BE">
        <w:trPr>
          <w:trHeight w:hRule="exact" w:val="5783"/>
        </w:trPr>
        <w:tc>
          <w:tcPr>
            <w:tcW w:w="10423" w:type="dxa"/>
            <w:gridSpan w:val="2"/>
            <w:shd w:val="clear" w:color="auto" w:fill="auto"/>
          </w:tcPr>
          <w:p w14:paraId="7E3590AF" w14:textId="77777777" w:rsidR="00252629" w:rsidRPr="006C1F26" w:rsidRDefault="00252629" w:rsidP="00DF34BE">
            <w:pPr>
              <w:pStyle w:val="Guidance"/>
              <w:tabs>
                <w:tab w:val="left" w:pos="599"/>
              </w:tabs>
              <w:rPr>
                <w:b/>
                <w:color w:val="auto"/>
              </w:rPr>
            </w:pPr>
            <w:r w:rsidRPr="006C1F26">
              <w:rPr>
                <w:b/>
                <w:color w:val="auto"/>
              </w:rPr>
              <w:tab/>
            </w:r>
          </w:p>
        </w:tc>
      </w:tr>
      <w:tr w:rsidR="00252629" w:rsidRPr="006C1F26" w14:paraId="01CD26A4" w14:textId="77777777" w:rsidTr="00DF34BE">
        <w:trPr>
          <w:cantSplit/>
          <w:trHeight w:hRule="exact" w:val="964"/>
        </w:trPr>
        <w:tc>
          <w:tcPr>
            <w:tcW w:w="10423" w:type="dxa"/>
            <w:gridSpan w:val="2"/>
            <w:shd w:val="clear" w:color="auto" w:fill="auto"/>
          </w:tcPr>
          <w:p w14:paraId="5C55BF06" w14:textId="77777777" w:rsidR="00252629" w:rsidRPr="006C1F26" w:rsidRDefault="00252629" w:rsidP="00DF34BE">
            <w:pPr>
              <w:rPr>
                <w:sz w:val="16"/>
              </w:rPr>
            </w:pPr>
            <w:bookmarkStart w:id="12"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2"/>
          </w:p>
          <w:p w14:paraId="608E3394" w14:textId="77777777" w:rsidR="00252629" w:rsidRPr="006C1F26" w:rsidRDefault="00252629" w:rsidP="00DF34BE">
            <w:pPr>
              <w:pStyle w:val="ZV"/>
              <w:framePr w:w="0" w:wrap="auto" w:vAnchor="margin" w:hAnchor="text" w:yAlign="inline"/>
              <w:rPr>
                <w:noProof w:val="0"/>
              </w:rPr>
            </w:pPr>
          </w:p>
          <w:p w14:paraId="4A5D8BE8" w14:textId="77777777" w:rsidR="00252629" w:rsidRPr="006C1F26" w:rsidRDefault="00252629" w:rsidP="00DF34BE">
            <w:pPr>
              <w:rPr>
                <w:sz w:val="16"/>
              </w:rPr>
            </w:pPr>
          </w:p>
        </w:tc>
      </w:tr>
      <w:bookmarkEnd w:id="2"/>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DF34BE">
        <w:trPr>
          <w:trHeight w:hRule="exact" w:val="5670"/>
        </w:trPr>
        <w:tc>
          <w:tcPr>
            <w:tcW w:w="10423" w:type="dxa"/>
            <w:shd w:val="clear" w:color="auto" w:fill="auto"/>
          </w:tcPr>
          <w:p w14:paraId="386FD555" w14:textId="77777777" w:rsidR="00252629" w:rsidRPr="006C1F26" w:rsidRDefault="00252629" w:rsidP="00DF34BE">
            <w:pPr>
              <w:pStyle w:val="Guidance"/>
            </w:pPr>
            <w:bookmarkStart w:id="13" w:name="page2"/>
          </w:p>
        </w:tc>
      </w:tr>
      <w:tr w:rsidR="00252629" w:rsidRPr="006C1F26" w14:paraId="0FDB33F6" w14:textId="77777777" w:rsidTr="00DF34BE">
        <w:trPr>
          <w:trHeight w:hRule="exact" w:val="5387"/>
        </w:trPr>
        <w:tc>
          <w:tcPr>
            <w:tcW w:w="10423" w:type="dxa"/>
            <w:shd w:val="clear" w:color="auto" w:fill="auto"/>
          </w:tcPr>
          <w:p w14:paraId="081DDE2B" w14:textId="77777777" w:rsidR="00252629" w:rsidRPr="006C1F26" w:rsidRDefault="00252629" w:rsidP="00DF34BE">
            <w:pPr>
              <w:pStyle w:val="FP"/>
              <w:spacing w:after="240"/>
              <w:ind w:left="2835" w:right="2835"/>
              <w:jc w:val="center"/>
              <w:rPr>
                <w:rFonts w:ascii="Arial" w:hAnsi="Arial"/>
                <w:b/>
                <w:i/>
              </w:rPr>
            </w:pPr>
            <w:bookmarkStart w:id="14" w:name="coords3gpp"/>
            <w:r w:rsidRPr="006C1F26">
              <w:rPr>
                <w:rFonts w:ascii="Arial" w:hAnsi="Arial"/>
                <w:b/>
                <w:i/>
              </w:rPr>
              <w:t>3GPP</w:t>
            </w:r>
          </w:p>
          <w:p w14:paraId="7CE0DC41" w14:textId="77777777" w:rsidR="00252629" w:rsidRPr="006C1F26" w:rsidRDefault="00252629" w:rsidP="00DF34BE">
            <w:pPr>
              <w:pStyle w:val="FP"/>
              <w:pBdr>
                <w:bottom w:val="single" w:sz="6" w:space="1" w:color="auto"/>
              </w:pBdr>
              <w:ind w:left="2835" w:right="2835"/>
              <w:jc w:val="center"/>
            </w:pPr>
            <w:r w:rsidRPr="006C1F26">
              <w:t>Postal address</w:t>
            </w:r>
          </w:p>
          <w:p w14:paraId="596E9223" w14:textId="77777777" w:rsidR="00252629" w:rsidRPr="006C1F26" w:rsidRDefault="00252629" w:rsidP="00DF34BE">
            <w:pPr>
              <w:pStyle w:val="FP"/>
              <w:ind w:left="2835" w:right="2835"/>
              <w:jc w:val="center"/>
              <w:rPr>
                <w:rFonts w:ascii="Arial" w:hAnsi="Arial"/>
                <w:sz w:val="18"/>
              </w:rPr>
            </w:pPr>
          </w:p>
          <w:p w14:paraId="01E9318B" w14:textId="77777777" w:rsidR="00252629" w:rsidRPr="006C1F26" w:rsidRDefault="00252629" w:rsidP="00DF34BE">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DF34BE">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DF34BE">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http://www.3gpp.org</w:t>
            </w:r>
            <w:bookmarkEnd w:id="14"/>
          </w:p>
          <w:p w14:paraId="002B1542" w14:textId="77777777" w:rsidR="00252629" w:rsidRPr="006C1F26" w:rsidRDefault="00252629" w:rsidP="00DF34BE"/>
        </w:tc>
      </w:tr>
      <w:tr w:rsidR="00252629" w:rsidRPr="006C1F26" w14:paraId="1AED2D99" w14:textId="77777777" w:rsidTr="00DF34BE">
        <w:tc>
          <w:tcPr>
            <w:tcW w:w="10423" w:type="dxa"/>
            <w:shd w:val="clear" w:color="auto" w:fill="auto"/>
            <w:vAlign w:val="bottom"/>
          </w:tcPr>
          <w:p w14:paraId="67651392" w14:textId="77777777" w:rsidR="00252629" w:rsidRPr="006C1F26" w:rsidRDefault="00252629" w:rsidP="00DF34BE">
            <w:pPr>
              <w:pStyle w:val="FP"/>
              <w:pBdr>
                <w:bottom w:val="single" w:sz="6" w:space="1" w:color="auto"/>
              </w:pBdr>
              <w:spacing w:after="240"/>
              <w:jc w:val="center"/>
              <w:rPr>
                <w:rFonts w:ascii="Arial" w:hAnsi="Arial"/>
                <w:b/>
                <w:i/>
              </w:rPr>
            </w:pPr>
            <w:bookmarkStart w:id="15" w:name="copyrightNotification"/>
            <w:r w:rsidRPr="006C1F26">
              <w:rPr>
                <w:rFonts w:ascii="Arial" w:hAnsi="Arial"/>
                <w:b/>
                <w:i/>
              </w:rPr>
              <w:t>Copyright Notification</w:t>
            </w:r>
          </w:p>
          <w:p w14:paraId="2BACC0E2" w14:textId="77777777" w:rsidR="00252629" w:rsidRPr="006C1F26" w:rsidRDefault="00252629" w:rsidP="00DF34BE">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DF34BE">
            <w:pPr>
              <w:pStyle w:val="FP"/>
              <w:jc w:val="center"/>
            </w:pPr>
          </w:p>
          <w:p w14:paraId="7A101FC3" w14:textId="77777777" w:rsidR="00252629" w:rsidRPr="006C1F26" w:rsidRDefault="00252629" w:rsidP="00DF34BE">
            <w:pPr>
              <w:pStyle w:val="FP"/>
              <w:jc w:val="center"/>
              <w:rPr>
                <w:sz w:val="18"/>
              </w:rPr>
            </w:pPr>
            <w:r w:rsidRPr="006C1F26">
              <w:rPr>
                <w:sz w:val="18"/>
              </w:rPr>
              <w:t xml:space="preserve">© </w:t>
            </w:r>
            <w:bookmarkStart w:id="16" w:name="copyrightDate"/>
            <w:r w:rsidRPr="006C1F26">
              <w:rPr>
                <w:sz w:val="18"/>
              </w:rPr>
              <w:t>202</w:t>
            </w:r>
            <w:bookmarkEnd w:id="16"/>
            <w:r>
              <w:rPr>
                <w:sz w:val="18"/>
              </w:rPr>
              <w:t>4</w:t>
            </w:r>
            <w:r w:rsidRPr="006C1F26">
              <w:rPr>
                <w:sz w:val="18"/>
              </w:rPr>
              <w:t>, 3GPP Organizational Partners (ARIB, ATIS, CCSA, ETSI, TSDSI, TTA, TTC).</w:t>
            </w:r>
            <w:bookmarkStart w:id="17" w:name="copyrightaddon"/>
            <w:bookmarkEnd w:id="17"/>
          </w:p>
          <w:p w14:paraId="579F675C" w14:textId="77777777" w:rsidR="00252629" w:rsidRPr="006C1F26" w:rsidRDefault="00252629" w:rsidP="00DF34BE">
            <w:pPr>
              <w:pStyle w:val="FP"/>
              <w:jc w:val="center"/>
              <w:rPr>
                <w:sz w:val="18"/>
              </w:rPr>
            </w:pPr>
            <w:r w:rsidRPr="006C1F26">
              <w:rPr>
                <w:sz w:val="18"/>
              </w:rPr>
              <w:t>All rights reserved.</w:t>
            </w:r>
          </w:p>
          <w:p w14:paraId="194D2771" w14:textId="77777777" w:rsidR="00252629" w:rsidRPr="006C1F26" w:rsidRDefault="00252629" w:rsidP="00DF34BE">
            <w:pPr>
              <w:pStyle w:val="FP"/>
              <w:rPr>
                <w:sz w:val="18"/>
              </w:rPr>
            </w:pPr>
          </w:p>
          <w:p w14:paraId="3FEEC68F" w14:textId="77777777" w:rsidR="00252629" w:rsidRPr="006C1F26" w:rsidRDefault="00252629" w:rsidP="00DF34BE">
            <w:pPr>
              <w:pStyle w:val="FP"/>
              <w:rPr>
                <w:sz w:val="18"/>
              </w:rPr>
            </w:pPr>
            <w:r w:rsidRPr="006C1F26">
              <w:rPr>
                <w:sz w:val="18"/>
              </w:rPr>
              <w:t>UMTS™ is a Trade Mark of ETSI registered for the benefit of its members</w:t>
            </w:r>
          </w:p>
          <w:p w14:paraId="464431BE" w14:textId="77777777" w:rsidR="00252629" w:rsidRPr="006C1F26" w:rsidRDefault="00252629" w:rsidP="00DF34BE">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DF34BE">
            <w:pPr>
              <w:pStyle w:val="FP"/>
              <w:rPr>
                <w:sz w:val="18"/>
              </w:rPr>
            </w:pPr>
            <w:r w:rsidRPr="006C1F26">
              <w:rPr>
                <w:sz w:val="18"/>
              </w:rPr>
              <w:t>GSM® and the GSM logo are registered and owned by the GSM Association</w:t>
            </w:r>
            <w:bookmarkEnd w:id="15"/>
          </w:p>
          <w:p w14:paraId="2DF49462" w14:textId="77777777" w:rsidR="00252629" w:rsidRPr="006C1F26" w:rsidRDefault="00252629" w:rsidP="00DF34BE"/>
        </w:tc>
      </w:tr>
      <w:bookmarkEnd w:id="13"/>
    </w:tbl>
    <w:p w14:paraId="17FB10B0" w14:textId="77777777" w:rsidR="00252629" w:rsidRPr="006C1F26" w:rsidRDefault="00252629" w:rsidP="00252629">
      <w:pPr>
        <w:pStyle w:val="TT"/>
      </w:pPr>
      <w:r w:rsidRPr="006C1F26">
        <w:br w:type="page"/>
      </w:r>
      <w:bookmarkStart w:id="18" w:name="tableOfContents"/>
      <w:bookmarkEnd w:id="18"/>
      <w:r w:rsidRPr="006C1F26">
        <w:lastRenderedPageBreak/>
        <w:t>Contents</w:t>
      </w:r>
    </w:p>
    <w:p w14:paraId="55DD88FD" w14:textId="6CEE0B48" w:rsidR="007A4344" w:rsidRDefault="005F5637">
      <w:pPr>
        <w:pStyle w:val="TOC1"/>
        <w:rPr>
          <w:rFonts w:asciiTheme="minorHAnsi" w:eastAsiaTheme="minorEastAsia" w:hAnsiTheme="minorHAnsi" w:cstheme="minorBidi"/>
          <w:kern w:val="2"/>
          <w:sz w:val="24"/>
          <w:szCs w:val="24"/>
          <w14:ligatures w14:val="standardContextual"/>
        </w:rPr>
      </w:pPr>
      <w:r>
        <w:rPr>
          <w:noProof w:val="0"/>
        </w:rPr>
        <w:fldChar w:fldCharType="begin"/>
      </w:r>
      <w:r>
        <w:rPr>
          <w:noProof w:val="0"/>
        </w:rPr>
        <w:instrText xml:space="preserve"> TOC \o "1-9"  \* MERGEFORMAT </w:instrText>
      </w:r>
      <w:r>
        <w:rPr>
          <w:noProof w:val="0"/>
        </w:rPr>
        <w:fldChar w:fldCharType="separate"/>
      </w:r>
      <w:r w:rsidR="007A4344">
        <w:t>Foreword</w:t>
      </w:r>
      <w:r w:rsidR="007A4344">
        <w:tab/>
      </w:r>
      <w:r w:rsidR="007A4344">
        <w:fldChar w:fldCharType="begin"/>
      </w:r>
      <w:r w:rsidR="007A4344">
        <w:instrText xml:space="preserve"> PAGEREF _Toc182581187 \h </w:instrText>
      </w:r>
      <w:r w:rsidR="007A4344">
        <w:fldChar w:fldCharType="separate"/>
      </w:r>
      <w:r w:rsidR="007A4344">
        <w:t>9</w:t>
      </w:r>
      <w:r w:rsidR="007A4344">
        <w:fldChar w:fldCharType="end"/>
      </w:r>
    </w:p>
    <w:p w14:paraId="2EDD24B5" w14:textId="42A3F6B1" w:rsidR="007A4344" w:rsidRDefault="007A4344">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_Toc182581188 \h </w:instrText>
      </w:r>
      <w:r>
        <w:fldChar w:fldCharType="separate"/>
      </w:r>
      <w:r>
        <w:t>10</w:t>
      </w:r>
      <w:r>
        <w:fldChar w:fldCharType="end"/>
      </w:r>
    </w:p>
    <w:p w14:paraId="74D60293" w14:textId="5DC61C03" w:rsidR="007A4344" w:rsidRDefault="007A4344">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_Toc182581189 \h </w:instrText>
      </w:r>
      <w:r>
        <w:fldChar w:fldCharType="separate"/>
      </w:r>
      <w:r>
        <w:t>11</w:t>
      </w:r>
      <w:r>
        <w:fldChar w:fldCharType="end"/>
      </w:r>
    </w:p>
    <w:p w14:paraId="512DC4E7" w14:textId="2C935515" w:rsidR="007A4344" w:rsidRDefault="007A4344">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_Toc182581190 \h </w:instrText>
      </w:r>
      <w:r>
        <w:fldChar w:fldCharType="separate"/>
      </w:r>
      <w:r>
        <w:t>11</w:t>
      </w:r>
      <w:r>
        <w:fldChar w:fldCharType="end"/>
      </w:r>
    </w:p>
    <w:p w14:paraId="63E7A35D" w14:textId="36A88AAF" w:rsidR="007A4344" w:rsidRDefault="007A4344">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_Toc182581191 \h </w:instrText>
      </w:r>
      <w:r>
        <w:fldChar w:fldCharType="separate"/>
      </w:r>
      <w:r>
        <w:t>12</w:t>
      </w:r>
      <w:r>
        <w:fldChar w:fldCharType="end"/>
      </w:r>
    </w:p>
    <w:p w14:paraId="487311A2" w14:textId="72B99A0E" w:rsidR="007A4344" w:rsidRDefault="007A4344">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_Toc182581192 \h </w:instrText>
      </w:r>
      <w:r>
        <w:fldChar w:fldCharType="separate"/>
      </w:r>
      <w:r>
        <w:t>12</w:t>
      </w:r>
      <w:r>
        <w:fldChar w:fldCharType="end"/>
      </w:r>
    </w:p>
    <w:p w14:paraId="01784E72" w14:textId="2955AC61" w:rsidR="007A4344" w:rsidRDefault="007A4344">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_Toc182581193 \h </w:instrText>
      </w:r>
      <w:r>
        <w:fldChar w:fldCharType="separate"/>
      </w:r>
      <w:r>
        <w:t>13</w:t>
      </w:r>
      <w:r>
        <w:fldChar w:fldCharType="end"/>
      </w:r>
    </w:p>
    <w:p w14:paraId="7F660FAD" w14:textId="651595E8" w:rsidR="007A4344" w:rsidRDefault="007A4344">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_Toc182581194 \h </w:instrText>
      </w:r>
      <w:r>
        <w:fldChar w:fldCharType="separate"/>
      </w:r>
      <w:r>
        <w:t>13</w:t>
      </w:r>
      <w:r>
        <w:fldChar w:fldCharType="end"/>
      </w:r>
    </w:p>
    <w:p w14:paraId="09745CC2" w14:textId="31C119E6" w:rsidR="007A4344" w:rsidRDefault="007A4344">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r>
      <w:r>
        <w:instrText xml:space="preserve"> PAGEREF _Toc182581195 \h </w:instrText>
      </w:r>
      <w:r>
        <w:fldChar w:fldCharType="separate"/>
      </w:r>
      <w:r>
        <w:t>13</w:t>
      </w:r>
      <w:r>
        <w:fldChar w:fldCharType="end"/>
      </w:r>
    </w:p>
    <w:p w14:paraId="501735B3" w14:textId="02D4137D" w:rsidR="007A4344" w:rsidRDefault="007A4344">
      <w:pPr>
        <w:pStyle w:val="TOC2"/>
        <w:rPr>
          <w:rFonts w:asciiTheme="minorHAnsi" w:eastAsiaTheme="minorEastAsia" w:hAnsiTheme="minorHAnsi" w:cstheme="minorBidi"/>
          <w:kern w:val="2"/>
          <w:sz w:val="24"/>
          <w:szCs w:val="24"/>
          <w14:ligatures w14:val="standardContextual"/>
        </w:rPr>
      </w:pPr>
      <w:r>
        <w:t>3.5</w:t>
      </w:r>
      <w:r>
        <w:rPr>
          <w:rFonts w:asciiTheme="minorHAnsi" w:eastAsiaTheme="minorEastAsia" w:hAnsiTheme="minorHAnsi" w:cstheme="minorBidi"/>
          <w:kern w:val="2"/>
          <w:sz w:val="24"/>
          <w:szCs w:val="24"/>
          <w14:ligatures w14:val="standardContextual"/>
        </w:rPr>
        <w:tab/>
      </w:r>
      <w:r>
        <w:t>Coding Conventions</w:t>
      </w:r>
      <w:r>
        <w:tab/>
      </w:r>
      <w:r>
        <w:fldChar w:fldCharType="begin"/>
      </w:r>
      <w:r>
        <w:instrText xml:space="preserve"> PAGEREF _Toc182581196 \h </w:instrText>
      </w:r>
      <w:r>
        <w:fldChar w:fldCharType="separate"/>
      </w:r>
      <w:r>
        <w:t>13</w:t>
      </w:r>
      <w:r>
        <w:fldChar w:fldCharType="end"/>
      </w:r>
    </w:p>
    <w:p w14:paraId="2573E8D9" w14:textId="7E66269E" w:rsidR="007A4344" w:rsidRDefault="007A4344">
      <w:pPr>
        <w:pStyle w:val="TOC2"/>
        <w:rPr>
          <w:rFonts w:asciiTheme="minorHAnsi" w:eastAsiaTheme="minorEastAsia" w:hAnsiTheme="minorHAnsi" w:cstheme="minorBidi"/>
          <w:kern w:val="2"/>
          <w:sz w:val="24"/>
          <w:szCs w:val="24"/>
          <w14:ligatures w14:val="standardContextual"/>
        </w:rPr>
      </w:pPr>
      <w:r>
        <w:t>3.6</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_Toc182581197 \h </w:instrText>
      </w:r>
      <w:r>
        <w:fldChar w:fldCharType="separate"/>
      </w:r>
      <w:r>
        <w:t>14</w:t>
      </w:r>
      <w:r>
        <w:fldChar w:fldCharType="end"/>
      </w:r>
    </w:p>
    <w:p w14:paraId="6AB897FC" w14:textId="78A8578E" w:rsidR="007A4344" w:rsidRDefault="007A4344">
      <w:pPr>
        <w:pStyle w:val="TOC3"/>
        <w:rPr>
          <w:rFonts w:asciiTheme="minorHAnsi" w:eastAsiaTheme="minorEastAsia" w:hAnsiTheme="minorHAnsi" w:cstheme="minorBidi"/>
          <w:kern w:val="2"/>
          <w:sz w:val="24"/>
          <w:szCs w:val="24"/>
          <w14:ligatures w14:val="standardContextual"/>
        </w:rPr>
      </w:pPr>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r>
      <w:r>
        <w:instrText xml:space="preserve"> PAGEREF _Toc182581198 \h </w:instrText>
      </w:r>
      <w:r>
        <w:fldChar w:fldCharType="separate"/>
      </w:r>
      <w:r>
        <w:t>14</w:t>
      </w:r>
      <w:r>
        <w:fldChar w:fldCharType="end"/>
      </w:r>
    </w:p>
    <w:p w14:paraId="46AB7F81" w14:textId="3038CDFC" w:rsidR="007A4344" w:rsidRDefault="007A4344">
      <w:pPr>
        <w:pStyle w:val="TOC3"/>
        <w:rPr>
          <w:rFonts w:asciiTheme="minorHAnsi" w:eastAsiaTheme="minorEastAsia" w:hAnsiTheme="minorHAnsi" w:cstheme="minorBidi"/>
          <w:kern w:val="2"/>
          <w:sz w:val="24"/>
          <w:szCs w:val="24"/>
          <w14:ligatures w14:val="standardContextual"/>
        </w:rPr>
      </w:pPr>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r>
      <w:r>
        <w:instrText xml:space="preserve"> PAGEREF _Toc182581199 \h </w:instrText>
      </w:r>
      <w:r>
        <w:fldChar w:fldCharType="separate"/>
      </w:r>
      <w:r>
        <w:t>14</w:t>
      </w:r>
      <w:r>
        <w:fldChar w:fldCharType="end"/>
      </w:r>
    </w:p>
    <w:p w14:paraId="3C47535A" w14:textId="00792518" w:rsidR="007A4344" w:rsidRDefault="007A4344">
      <w:pPr>
        <w:pStyle w:val="TOC3"/>
        <w:rPr>
          <w:rFonts w:asciiTheme="minorHAnsi" w:eastAsiaTheme="minorEastAsia" w:hAnsiTheme="minorHAnsi" w:cstheme="minorBidi"/>
          <w:kern w:val="2"/>
          <w:sz w:val="24"/>
          <w:szCs w:val="24"/>
          <w14:ligatures w14:val="standardContextual"/>
        </w:rPr>
      </w:pPr>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r>
      <w:r>
        <w:instrText xml:space="preserve"> PAGEREF _Toc182581200 \h </w:instrText>
      </w:r>
      <w:r>
        <w:fldChar w:fldCharType="separate"/>
      </w:r>
      <w:r>
        <w:t>14</w:t>
      </w:r>
      <w:r>
        <w:fldChar w:fldCharType="end"/>
      </w:r>
    </w:p>
    <w:p w14:paraId="17557538" w14:textId="0A05B50C" w:rsidR="007A4344" w:rsidRDefault="007A4344">
      <w:pPr>
        <w:pStyle w:val="TOC3"/>
        <w:rPr>
          <w:rFonts w:asciiTheme="minorHAnsi" w:eastAsiaTheme="minorEastAsia" w:hAnsiTheme="minorHAnsi" w:cstheme="minorBidi"/>
          <w:kern w:val="2"/>
          <w:sz w:val="24"/>
          <w:szCs w:val="24"/>
          <w14:ligatures w14:val="standardContextual"/>
        </w:rPr>
      </w:pPr>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r>
      <w:r>
        <w:instrText xml:space="preserve"> PAGEREF _Toc182581201 \h </w:instrText>
      </w:r>
      <w:r>
        <w:fldChar w:fldCharType="separate"/>
      </w:r>
      <w:r>
        <w:t>15</w:t>
      </w:r>
      <w:r>
        <w:fldChar w:fldCharType="end"/>
      </w:r>
    </w:p>
    <w:p w14:paraId="447EB0CC" w14:textId="2830E3D0" w:rsidR="007A4344" w:rsidRDefault="007A4344">
      <w:pPr>
        <w:pStyle w:val="TOC3"/>
        <w:rPr>
          <w:rFonts w:asciiTheme="minorHAnsi" w:eastAsiaTheme="minorEastAsia" w:hAnsiTheme="minorHAnsi" w:cstheme="minorBidi"/>
          <w:kern w:val="2"/>
          <w:sz w:val="24"/>
          <w:szCs w:val="24"/>
          <w14:ligatures w14:val="standardContextual"/>
        </w:rPr>
      </w:pPr>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r>
      <w:r>
        <w:instrText xml:space="preserve"> PAGEREF _Toc182581202 \h </w:instrText>
      </w:r>
      <w:r>
        <w:fldChar w:fldCharType="separate"/>
      </w:r>
      <w:r>
        <w:t>15</w:t>
      </w:r>
      <w:r>
        <w:fldChar w:fldCharType="end"/>
      </w:r>
    </w:p>
    <w:p w14:paraId="4B515894" w14:textId="02A0EC76" w:rsidR="007A4344" w:rsidRDefault="007A4344">
      <w:pPr>
        <w:pStyle w:val="TOC2"/>
        <w:rPr>
          <w:rFonts w:asciiTheme="minorHAnsi" w:eastAsiaTheme="minorEastAsia" w:hAnsiTheme="minorHAnsi" w:cstheme="minorBidi"/>
          <w:kern w:val="2"/>
          <w:sz w:val="24"/>
          <w:szCs w:val="24"/>
          <w14:ligatures w14:val="standardContextual"/>
        </w:rPr>
      </w:pPr>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r>
      <w:r>
        <w:instrText xml:space="preserve"> PAGEREF _Toc182581203 \h </w:instrText>
      </w:r>
      <w:r>
        <w:fldChar w:fldCharType="separate"/>
      </w:r>
      <w:r>
        <w:t>16</w:t>
      </w:r>
      <w:r>
        <w:fldChar w:fldCharType="end"/>
      </w:r>
    </w:p>
    <w:p w14:paraId="0ABFF0C6" w14:textId="687E8764" w:rsidR="007A4344" w:rsidRDefault="007A4344">
      <w:pPr>
        <w:pStyle w:val="TOC2"/>
        <w:rPr>
          <w:rFonts w:asciiTheme="minorHAnsi" w:eastAsiaTheme="minorEastAsia" w:hAnsiTheme="minorHAnsi" w:cstheme="minorBidi"/>
          <w:kern w:val="2"/>
          <w:sz w:val="24"/>
          <w:szCs w:val="24"/>
          <w14:ligatures w14:val="standardContextual"/>
        </w:rPr>
      </w:pPr>
      <w:r>
        <w:t>3.8</w:t>
      </w:r>
      <w:r>
        <w:rPr>
          <w:rFonts w:asciiTheme="minorHAnsi" w:eastAsiaTheme="minorEastAsia" w:hAnsiTheme="minorHAnsi" w:cstheme="minorBidi"/>
          <w:kern w:val="2"/>
          <w:sz w:val="24"/>
          <w:szCs w:val="24"/>
          <w14:ligatures w14:val="standardContextual"/>
        </w:rPr>
        <w:tab/>
      </w:r>
      <w:r>
        <w:t>Applicability table</w:t>
      </w:r>
      <w:r>
        <w:tab/>
      </w:r>
      <w:r>
        <w:fldChar w:fldCharType="begin"/>
      </w:r>
      <w:r>
        <w:instrText xml:space="preserve"> PAGEREF _Toc182581204 \h </w:instrText>
      </w:r>
      <w:r>
        <w:fldChar w:fldCharType="separate"/>
      </w:r>
      <w:r>
        <w:t>16</w:t>
      </w:r>
      <w:r>
        <w:fldChar w:fldCharType="end"/>
      </w:r>
    </w:p>
    <w:p w14:paraId="00848897" w14:textId="652698D7" w:rsidR="007A4344" w:rsidRDefault="007A4344">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Test environment</w:t>
      </w:r>
      <w:r>
        <w:tab/>
      </w:r>
      <w:r>
        <w:fldChar w:fldCharType="begin"/>
      </w:r>
      <w:r>
        <w:instrText xml:space="preserve"> PAGEREF _Toc182581205 \h </w:instrText>
      </w:r>
      <w:r>
        <w:fldChar w:fldCharType="separate"/>
      </w:r>
      <w:r>
        <w:t>40</w:t>
      </w:r>
      <w:r>
        <w:fldChar w:fldCharType="end"/>
      </w:r>
    </w:p>
    <w:p w14:paraId="7778C638" w14:textId="2D3693C9" w:rsidR="007A4344" w:rsidRDefault="007A4344">
      <w:pPr>
        <w:pStyle w:val="TOC2"/>
        <w:rPr>
          <w:rFonts w:asciiTheme="minorHAnsi" w:eastAsiaTheme="minorEastAsia" w:hAnsiTheme="minorHAnsi" w:cstheme="minorBidi"/>
          <w:kern w:val="2"/>
          <w:sz w:val="24"/>
          <w:szCs w:val="24"/>
          <w14:ligatures w14:val="standardContextual"/>
        </w:rPr>
      </w:pPr>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_Toc182581206 \h </w:instrText>
      </w:r>
      <w:r>
        <w:fldChar w:fldCharType="separate"/>
      </w:r>
      <w:r>
        <w:t>40</w:t>
      </w:r>
      <w:r>
        <w:fldChar w:fldCharType="end"/>
      </w:r>
    </w:p>
    <w:p w14:paraId="6F59497A" w14:textId="033A20C9" w:rsidR="007A4344" w:rsidRDefault="007A4344">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r>
      <w:r>
        <w:instrText xml:space="preserve"> PAGEREF _Toc182581207 \h </w:instrText>
      </w:r>
      <w:r>
        <w:fldChar w:fldCharType="separate"/>
      </w:r>
      <w:r>
        <w:t>40</w:t>
      </w:r>
      <w:r>
        <w:fldChar w:fldCharType="end"/>
      </w:r>
    </w:p>
    <w:p w14:paraId="4F64D1B8" w14:textId="73D0C479" w:rsidR="007A4344" w:rsidRDefault="007A4344">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r>
      <w:r>
        <w:instrText xml:space="preserve"> PAGEREF _Toc182581208 \h </w:instrText>
      </w:r>
      <w:r>
        <w:fldChar w:fldCharType="separate"/>
      </w:r>
      <w:r>
        <w:t>41</w:t>
      </w:r>
      <w:r>
        <w:fldChar w:fldCharType="end"/>
      </w:r>
    </w:p>
    <w:p w14:paraId="69CE582F" w14:textId="7C5E35B5" w:rsidR="007A4344" w:rsidRDefault="007A4344">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r>
      <w:r>
        <w:instrText xml:space="preserve"> PAGEREF _Toc182581209 \h </w:instrText>
      </w:r>
      <w:r>
        <w:fldChar w:fldCharType="separate"/>
      </w:r>
      <w:r>
        <w:t>41</w:t>
      </w:r>
      <w:r>
        <w:fldChar w:fldCharType="end"/>
      </w:r>
    </w:p>
    <w:p w14:paraId="2C19E2D6" w14:textId="2EEC3D43" w:rsidR="007A4344" w:rsidRDefault="007A4344">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r>
      <w:r>
        <w:instrText xml:space="preserve"> PAGEREF _Toc182581210 \h </w:instrText>
      </w:r>
      <w:r>
        <w:fldChar w:fldCharType="separate"/>
      </w:r>
      <w:r>
        <w:t>42</w:t>
      </w:r>
      <w:r>
        <w:fldChar w:fldCharType="end"/>
      </w:r>
    </w:p>
    <w:p w14:paraId="781FE476" w14:textId="4DA4D2BC" w:rsidR="007A4344" w:rsidRDefault="007A4344">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r>
      <w:r>
        <w:instrText xml:space="preserve"> PAGEREF _Toc182581211 \h </w:instrText>
      </w:r>
      <w:r>
        <w:fldChar w:fldCharType="separate"/>
      </w:r>
      <w:r>
        <w:t>43</w:t>
      </w:r>
      <w:r>
        <w:fldChar w:fldCharType="end"/>
      </w:r>
    </w:p>
    <w:p w14:paraId="7A8C6FF6" w14:textId="6AEE940C" w:rsidR="007A4344" w:rsidRDefault="007A4344">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_Toc182581212 \h </w:instrText>
      </w:r>
      <w:r>
        <w:fldChar w:fldCharType="separate"/>
      </w:r>
      <w:r>
        <w:t>43</w:t>
      </w:r>
      <w:r>
        <w:fldChar w:fldCharType="end"/>
      </w:r>
    </w:p>
    <w:p w14:paraId="78B01C30" w14:textId="6F0F0846" w:rsidR="007A4344" w:rsidRDefault="007A4344">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r>
      <w:r>
        <w:instrText xml:space="preserve"> PAGEREF _Toc182581213 \h </w:instrText>
      </w:r>
      <w:r>
        <w:fldChar w:fldCharType="separate"/>
      </w:r>
      <w:r>
        <w:t>43</w:t>
      </w:r>
      <w:r>
        <w:fldChar w:fldCharType="end"/>
      </w:r>
    </w:p>
    <w:p w14:paraId="173645F7" w14:textId="0BF0EA40" w:rsidR="007A4344" w:rsidRDefault="007A4344">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Supported RATs</w:t>
      </w:r>
      <w:r>
        <w:tab/>
      </w:r>
      <w:r>
        <w:fldChar w:fldCharType="begin"/>
      </w:r>
      <w:r>
        <w:instrText xml:space="preserve"> PAGEREF _Toc182581214 \h </w:instrText>
      </w:r>
      <w:r>
        <w:fldChar w:fldCharType="separate"/>
      </w:r>
      <w:r>
        <w:t>43</w:t>
      </w:r>
      <w:r>
        <w:fldChar w:fldCharType="end"/>
      </w:r>
    </w:p>
    <w:p w14:paraId="1826D732" w14:textId="5E264472" w:rsidR="007A4344" w:rsidRDefault="007A4344">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r>
      <w:r>
        <w:instrText xml:space="preserve"> PAGEREF _Toc182581215 \h </w:instrText>
      </w:r>
      <w:r>
        <w:fldChar w:fldCharType="separate"/>
      </w:r>
      <w:r>
        <w:t>44</w:t>
      </w:r>
      <w:r>
        <w:fldChar w:fldCharType="end"/>
      </w:r>
    </w:p>
    <w:p w14:paraId="251A5110" w14:textId="0C7C609D" w:rsidR="007A4344" w:rsidRDefault="007A4344">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r>
      <w:r>
        <w:instrText xml:space="preserve"> PAGEREF _Toc182581216 \h </w:instrText>
      </w:r>
      <w:r>
        <w:fldChar w:fldCharType="separate"/>
      </w:r>
      <w:r>
        <w:t>44</w:t>
      </w:r>
      <w:r>
        <w:fldChar w:fldCharType="end"/>
      </w:r>
    </w:p>
    <w:p w14:paraId="7DA4999E" w14:textId="11039A8F" w:rsidR="007A4344" w:rsidRDefault="007A4344">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r>
      <w:r>
        <w:instrText xml:space="preserve"> PAGEREF _Toc182581217 \h </w:instrText>
      </w:r>
      <w:r>
        <w:fldChar w:fldCharType="separate"/>
      </w:r>
      <w:r>
        <w:t>44</w:t>
      </w:r>
      <w:r>
        <w:fldChar w:fldCharType="end"/>
      </w:r>
    </w:p>
    <w:p w14:paraId="2EA63531" w14:textId="61128E8E" w:rsidR="007A4344" w:rsidRDefault="007A4344">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_Toc182581218 \h </w:instrText>
      </w:r>
      <w:r>
        <w:fldChar w:fldCharType="separate"/>
      </w:r>
      <w:r>
        <w:t>44</w:t>
      </w:r>
      <w:r>
        <w:fldChar w:fldCharType="end"/>
      </w:r>
    </w:p>
    <w:p w14:paraId="395356C4" w14:textId="710AF7C6" w:rsidR="007A4344" w:rsidRDefault="007A4344">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r>
      <w:r>
        <w:instrText xml:space="preserve"> PAGEREF _Toc182581219 \h </w:instrText>
      </w:r>
      <w:r>
        <w:fldChar w:fldCharType="separate"/>
      </w:r>
      <w:r>
        <w:t>44</w:t>
      </w:r>
      <w:r>
        <w:fldChar w:fldCharType="end"/>
      </w:r>
    </w:p>
    <w:p w14:paraId="4D347F5C" w14:textId="473E9616" w:rsidR="007A4344" w:rsidRDefault="007A4344">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r>
      <w:r>
        <w:instrText xml:space="preserve"> PAGEREF _Toc182581220 \h </w:instrText>
      </w:r>
      <w:r>
        <w:fldChar w:fldCharType="separate"/>
      </w:r>
      <w:r>
        <w:t>44</w:t>
      </w:r>
      <w:r>
        <w:fldChar w:fldCharType="end"/>
      </w:r>
    </w:p>
    <w:p w14:paraId="7206C44F" w14:textId="3611F26D" w:rsidR="007A4344" w:rsidRDefault="007A4344">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r>
      <w:r>
        <w:instrText xml:space="preserve"> PAGEREF _Toc182581221 \h </w:instrText>
      </w:r>
      <w:r>
        <w:fldChar w:fldCharType="separate"/>
      </w:r>
      <w:r>
        <w:t>44</w:t>
      </w:r>
      <w:r>
        <w:fldChar w:fldCharType="end"/>
      </w:r>
    </w:p>
    <w:p w14:paraId="08A60D61" w14:textId="049FA456" w:rsidR="007A4344" w:rsidRDefault="007A4344">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r>
      <w:r>
        <w:instrText xml:space="preserve"> PAGEREF _Toc182581222 \h </w:instrText>
      </w:r>
      <w:r>
        <w:fldChar w:fldCharType="separate"/>
      </w:r>
      <w:r>
        <w:t>44</w:t>
      </w:r>
      <w:r>
        <w:fldChar w:fldCharType="end"/>
      </w:r>
    </w:p>
    <w:p w14:paraId="655BED52" w14:textId="5CA932DE" w:rsidR="007A4344" w:rsidRDefault="007A4344">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r>
      <w:r>
        <w:instrText xml:space="preserve"> PAGEREF _Toc182581223 \h </w:instrText>
      </w:r>
      <w:r>
        <w:fldChar w:fldCharType="separate"/>
      </w:r>
      <w:r>
        <w:t>44</w:t>
      </w:r>
      <w:r>
        <w:fldChar w:fldCharType="end"/>
      </w:r>
    </w:p>
    <w:p w14:paraId="12AC4DA4" w14:textId="1BE984A3" w:rsidR="007A4344" w:rsidRDefault="007A4344">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r>
      <w:r>
        <w:instrText xml:space="preserve"> PAGEREF _Toc182581224 \h </w:instrText>
      </w:r>
      <w:r>
        <w:fldChar w:fldCharType="separate"/>
      </w:r>
      <w:r>
        <w:t>49</w:t>
      </w:r>
      <w:r>
        <w:fldChar w:fldCharType="end"/>
      </w:r>
    </w:p>
    <w:p w14:paraId="772B40CD" w14:textId="52116ADA" w:rsidR="007A4344" w:rsidRDefault="007A4344">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r>
      <w:r>
        <w:instrText xml:space="preserve"> PAGEREF _Toc182581225 \h </w:instrText>
      </w:r>
      <w:r>
        <w:fldChar w:fldCharType="separate"/>
      </w:r>
      <w:r>
        <w:t>50</w:t>
      </w:r>
      <w:r>
        <w:fldChar w:fldCharType="end"/>
      </w:r>
    </w:p>
    <w:p w14:paraId="5161E977" w14:textId="283A8CE5" w:rsidR="007A4344" w:rsidRDefault="007A4344">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r>
      <w:r>
        <w:instrText xml:space="preserve"> PAGEREF _Toc182581226 \h </w:instrText>
      </w:r>
      <w:r>
        <w:fldChar w:fldCharType="separate"/>
      </w:r>
      <w:r>
        <w:t>50</w:t>
      </w:r>
      <w:r>
        <w:fldChar w:fldCharType="end"/>
      </w:r>
    </w:p>
    <w:p w14:paraId="344650C6" w14:textId="6193840A" w:rsidR="007A4344" w:rsidRDefault="007A4344">
      <w:pPr>
        <w:pStyle w:val="TOC4"/>
        <w:rPr>
          <w:rFonts w:asciiTheme="minorHAnsi" w:eastAsiaTheme="minorEastAsia" w:hAnsiTheme="minorHAnsi" w:cstheme="minorBidi"/>
          <w:kern w:val="2"/>
          <w:sz w:val="24"/>
          <w:szCs w:val="24"/>
          <w14:ligatures w14:val="standardContextual"/>
        </w:rPr>
      </w:pPr>
      <w:r w:rsidRPr="00CF5FAF">
        <w:rPr>
          <w:lang w:val="en-US"/>
        </w:rPr>
        <w:t>4.4.3.2</w:t>
      </w:r>
      <w:r>
        <w:rPr>
          <w:rFonts w:asciiTheme="minorHAnsi" w:eastAsiaTheme="minorEastAsia" w:hAnsiTheme="minorHAnsi" w:cstheme="minorBidi"/>
          <w:kern w:val="2"/>
          <w:sz w:val="24"/>
          <w:szCs w:val="24"/>
          <w14:ligatures w14:val="standardContextual"/>
        </w:rPr>
        <w:tab/>
      </w:r>
      <w:r w:rsidRPr="00CF5FAF">
        <w:rPr>
          <w:lang w:val="en-US"/>
        </w:rPr>
        <w:t>Definition of E-UTRAN/EPC USIM values</w:t>
      </w:r>
      <w:r>
        <w:tab/>
      </w:r>
      <w:r>
        <w:fldChar w:fldCharType="begin"/>
      </w:r>
      <w:r>
        <w:instrText xml:space="preserve"> PAGEREF _Toc182581227 \h </w:instrText>
      </w:r>
      <w:r>
        <w:fldChar w:fldCharType="separate"/>
      </w:r>
      <w:r>
        <w:t>50</w:t>
      </w:r>
      <w:r>
        <w:fldChar w:fldCharType="end"/>
      </w:r>
    </w:p>
    <w:p w14:paraId="08958DE8" w14:textId="525B82BB" w:rsidR="007A4344" w:rsidRDefault="007A4344">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r>
      <w:r>
        <w:instrText xml:space="preserve"> PAGEREF _Toc182581228 \h </w:instrText>
      </w:r>
      <w:r>
        <w:fldChar w:fldCharType="separate"/>
      </w:r>
      <w:r>
        <w:t>50</w:t>
      </w:r>
      <w:r>
        <w:fldChar w:fldCharType="end"/>
      </w:r>
    </w:p>
    <w:p w14:paraId="6C71A5D1" w14:textId="7807A961" w:rsidR="007A4344" w:rsidRDefault="007A4344">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r>
      <w:r>
        <w:instrText xml:space="preserve"> PAGEREF _Toc182581229 \h </w:instrText>
      </w:r>
      <w:r>
        <w:fldChar w:fldCharType="separate"/>
      </w:r>
      <w:r>
        <w:t>53</w:t>
      </w:r>
      <w:r>
        <w:fldChar w:fldCharType="end"/>
      </w:r>
    </w:p>
    <w:p w14:paraId="5EF32707" w14:textId="5CE76DA4" w:rsidR="007A4344" w:rsidRDefault="007A4344">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r>
      <w:r>
        <w:instrText xml:space="preserve"> PAGEREF _Toc182581230 \h </w:instrText>
      </w:r>
      <w:r>
        <w:fldChar w:fldCharType="separate"/>
      </w:r>
      <w:r>
        <w:t>54</w:t>
      </w:r>
      <w:r>
        <w:fldChar w:fldCharType="end"/>
      </w:r>
    </w:p>
    <w:p w14:paraId="312D2B29" w14:textId="6876AACB" w:rsidR="007A4344" w:rsidRDefault="007A4344">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r>
      <w:r>
        <w:instrText xml:space="preserve"> PAGEREF _Toc182581231 \h </w:instrText>
      </w:r>
      <w:r>
        <w:fldChar w:fldCharType="separate"/>
      </w:r>
      <w:r>
        <w:t>54</w:t>
      </w:r>
      <w:r>
        <w:fldChar w:fldCharType="end"/>
      </w:r>
    </w:p>
    <w:p w14:paraId="2CDD81C9" w14:textId="48608B27" w:rsidR="007A4344" w:rsidRDefault="007A4344">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r>
      <w:r>
        <w:instrText xml:space="preserve"> PAGEREF _Toc182581232 \h </w:instrText>
      </w:r>
      <w:r>
        <w:fldChar w:fldCharType="separate"/>
      </w:r>
      <w:r>
        <w:t>54</w:t>
      </w:r>
      <w:r>
        <w:fldChar w:fldCharType="end"/>
      </w:r>
    </w:p>
    <w:p w14:paraId="48C8D735" w14:textId="6AE5F5D1" w:rsidR="007A4344" w:rsidRDefault="007A4344">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r>
      <w:r>
        <w:instrText xml:space="preserve"> PAGEREF _Toc182581233 \h </w:instrText>
      </w:r>
      <w:r>
        <w:fldChar w:fldCharType="separate"/>
      </w:r>
      <w:r>
        <w:t>55</w:t>
      </w:r>
      <w:r>
        <w:fldChar w:fldCharType="end"/>
      </w:r>
    </w:p>
    <w:p w14:paraId="5BF4E844" w14:textId="1123579A" w:rsidR="007A4344" w:rsidRDefault="007A4344">
      <w:pPr>
        <w:pStyle w:val="TOC4"/>
        <w:rPr>
          <w:rFonts w:asciiTheme="minorHAnsi" w:eastAsiaTheme="minorEastAsia" w:hAnsiTheme="minorHAnsi" w:cstheme="minorBidi"/>
          <w:kern w:val="2"/>
          <w:sz w:val="24"/>
          <w:szCs w:val="24"/>
          <w14:ligatures w14:val="standardContextual"/>
        </w:rPr>
      </w:pPr>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r>
      <w:r>
        <w:instrText xml:space="preserve"> PAGEREF _Toc182581234 \h </w:instrText>
      </w:r>
      <w:r>
        <w:fldChar w:fldCharType="separate"/>
      </w:r>
      <w:r>
        <w:t>55</w:t>
      </w:r>
      <w:r>
        <w:fldChar w:fldCharType="end"/>
      </w:r>
    </w:p>
    <w:p w14:paraId="5D7F54A3" w14:textId="6FD85EC4" w:rsidR="007A4344" w:rsidRDefault="007A4344">
      <w:pPr>
        <w:pStyle w:val="TOC4"/>
        <w:rPr>
          <w:rFonts w:asciiTheme="minorHAnsi" w:eastAsiaTheme="minorEastAsia" w:hAnsiTheme="minorHAnsi" w:cstheme="minorBidi"/>
          <w:kern w:val="2"/>
          <w:sz w:val="24"/>
          <w:szCs w:val="24"/>
          <w14:ligatures w14:val="standardContextual"/>
        </w:rPr>
      </w:pPr>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r>
      <w:r>
        <w:instrText xml:space="preserve"> PAGEREF _Toc182581235 \h </w:instrText>
      </w:r>
      <w:r>
        <w:fldChar w:fldCharType="separate"/>
      </w:r>
      <w:r>
        <w:t>56</w:t>
      </w:r>
      <w:r>
        <w:fldChar w:fldCharType="end"/>
      </w:r>
    </w:p>
    <w:p w14:paraId="78DEEC8B" w14:textId="30A2F9B1" w:rsidR="007A4344" w:rsidRDefault="007A4344">
      <w:pPr>
        <w:pStyle w:val="TOC4"/>
        <w:rPr>
          <w:rFonts w:asciiTheme="minorHAnsi" w:eastAsiaTheme="minorEastAsia" w:hAnsiTheme="minorHAnsi" w:cstheme="minorBidi"/>
          <w:kern w:val="2"/>
          <w:sz w:val="24"/>
          <w:szCs w:val="24"/>
          <w14:ligatures w14:val="standardContextual"/>
        </w:rPr>
      </w:pPr>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r>
      <w:r>
        <w:instrText xml:space="preserve"> PAGEREF _Toc182581236 \h </w:instrText>
      </w:r>
      <w:r>
        <w:fldChar w:fldCharType="separate"/>
      </w:r>
      <w:r>
        <w:t>57</w:t>
      </w:r>
      <w:r>
        <w:fldChar w:fldCharType="end"/>
      </w:r>
    </w:p>
    <w:p w14:paraId="1B258FF4" w14:textId="13E4392A" w:rsidR="007A4344" w:rsidRDefault="007A4344">
      <w:pPr>
        <w:pStyle w:val="TOC1"/>
        <w:rPr>
          <w:rFonts w:asciiTheme="minorHAnsi" w:eastAsiaTheme="minorEastAsia" w:hAnsiTheme="minorHAnsi" w:cstheme="minorBidi"/>
          <w:kern w:val="2"/>
          <w:sz w:val="24"/>
          <w:szCs w:val="24"/>
          <w14:ligatures w14:val="standardContextual"/>
        </w:rPr>
      </w:pPr>
      <w:r w:rsidRPr="00CF5FAF">
        <w:rPr>
          <w:lang w:val="en-US"/>
        </w:rPr>
        <w:t>5</w:t>
      </w:r>
      <w:r>
        <w:rPr>
          <w:rFonts w:asciiTheme="minorHAnsi" w:eastAsiaTheme="minorEastAsia" w:hAnsiTheme="minorHAnsi" w:cstheme="minorBidi"/>
          <w:kern w:val="2"/>
          <w:sz w:val="24"/>
          <w:szCs w:val="24"/>
          <w14:ligatures w14:val="standardContextual"/>
        </w:rPr>
        <w:tab/>
      </w:r>
      <w:r w:rsidRPr="00CF5FAF">
        <w:rPr>
          <w:lang w:val="en-US"/>
        </w:rPr>
        <w:t>Testing methodology in general</w:t>
      </w:r>
      <w:r>
        <w:tab/>
      </w:r>
      <w:r>
        <w:fldChar w:fldCharType="begin"/>
      </w:r>
      <w:r>
        <w:instrText xml:space="preserve"> PAGEREF _Toc182581237 \h </w:instrText>
      </w:r>
      <w:r>
        <w:fldChar w:fldCharType="separate"/>
      </w:r>
      <w:r>
        <w:t>57</w:t>
      </w:r>
      <w:r>
        <w:fldChar w:fldCharType="end"/>
      </w:r>
    </w:p>
    <w:p w14:paraId="0B103612" w14:textId="7F61CC75" w:rsidR="007A4344" w:rsidRDefault="007A4344">
      <w:pPr>
        <w:pStyle w:val="TOC2"/>
        <w:rPr>
          <w:rFonts w:asciiTheme="minorHAnsi" w:eastAsiaTheme="minorEastAsia" w:hAnsiTheme="minorHAnsi" w:cstheme="minorBidi"/>
          <w:kern w:val="2"/>
          <w:sz w:val="24"/>
          <w:szCs w:val="24"/>
          <w14:ligatures w14:val="standardContextual"/>
        </w:rPr>
      </w:pPr>
      <w:r w:rsidRPr="00CF5FAF">
        <w:rPr>
          <w:lang w:val="en-US"/>
        </w:rPr>
        <w:t>5.1</w:t>
      </w:r>
      <w:r>
        <w:rPr>
          <w:rFonts w:asciiTheme="minorHAnsi" w:eastAsiaTheme="minorEastAsia" w:hAnsiTheme="minorHAnsi" w:cstheme="minorBidi"/>
          <w:kern w:val="2"/>
          <w:sz w:val="24"/>
          <w:szCs w:val="24"/>
          <w14:ligatures w14:val="standardContextual"/>
        </w:rPr>
        <w:tab/>
      </w:r>
      <w:r w:rsidRPr="00CF5FAF">
        <w:rPr>
          <w:lang w:val="en-US"/>
        </w:rPr>
        <w:t>Testing of optional functions and procedures</w:t>
      </w:r>
      <w:r>
        <w:tab/>
      </w:r>
      <w:r>
        <w:fldChar w:fldCharType="begin"/>
      </w:r>
      <w:r>
        <w:instrText xml:space="preserve"> PAGEREF _Toc182581238 \h </w:instrText>
      </w:r>
      <w:r>
        <w:fldChar w:fldCharType="separate"/>
      </w:r>
      <w:r>
        <w:t>57</w:t>
      </w:r>
      <w:r>
        <w:fldChar w:fldCharType="end"/>
      </w:r>
    </w:p>
    <w:p w14:paraId="07F70D62" w14:textId="7EAE7BBC" w:rsidR="007A4344" w:rsidRDefault="007A4344">
      <w:pPr>
        <w:pStyle w:val="TOC2"/>
        <w:rPr>
          <w:rFonts w:asciiTheme="minorHAnsi" w:eastAsiaTheme="minorEastAsia" w:hAnsiTheme="minorHAnsi" w:cstheme="minorBidi"/>
          <w:kern w:val="2"/>
          <w:sz w:val="24"/>
          <w:szCs w:val="24"/>
          <w14:ligatures w14:val="standardContextual"/>
        </w:rPr>
      </w:pPr>
      <w:r w:rsidRPr="00CF5FAF">
        <w:rPr>
          <w:lang w:val="en-US"/>
        </w:rPr>
        <w:t>5.2</w:t>
      </w:r>
      <w:r>
        <w:rPr>
          <w:rFonts w:asciiTheme="minorHAnsi" w:eastAsiaTheme="minorEastAsia" w:hAnsiTheme="minorHAnsi" w:cstheme="minorBidi"/>
          <w:kern w:val="2"/>
          <w:sz w:val="24"/>
          <w:szCs w:val="24"/>
          <w14:ligatures w14:val="standardContextual"/>
        </w:rPr>
        <w:tab/>
      </w:r>
      <w:r w:rsidRPr="00CF5FAF">
        <w:rPr>
          <w:lang w:val="en-US"/>
        </w:rPr>
        <w:t>Test interfaces and facilities</w:t>
      </w:r>
      <w:r>
        <w:tab/>
      </w:r>
      <w:r>
        <w:fldChar w:fldCharType="begin"/>
      </w:r>
      <w:r>
        <w:instrText xml:space="preserve"> PAGEREF _Toc182581239 \h </w:instrText>
      </w:r>
      <w:r>
        <w:fldChar w:fldCharType="separate"/>
      </w:r>
      <w:r>
        <w:t>57</w:t>
      </w:r>
      <w:r>
        <w:fldChar w:fldCharType="end"/>
      </w:r>
    </w:p>
    <w:p w14:paraId="2BC92EF6" w14:textId="1408FE61" w:rsidR="007A4344" w:rsidRDefault="007A4344">
      <w:pPr>
        <w:pStyle w:val="TOC2"/>
        <w:rPr>
          <w:rFonts w:asciiTheme="minorHAnsi" w:eastAsiaTheme="minorEastAsia" w:hAnsiTheme="minorHAnsi" w:cstheme="minorBidi"/>
          <w:kern w:val="2"/>
          <w:sz w:val="24"/>
          <w:szCs w:val="24"/>
          <w14:ligatures w14:val="standardContextual"/>
        </w:rPr>
      </w:pPr>
      <w:r w:rsidRPr="00CF5FAF">
        <w:rPr>
          <w:lang w:val="en-US"/>
        </w:rPr>
        <w:t>5.3</w:t>
      </w:r>
      <w:r>
        <w:rPr>
          <w:rFonts w:asciiTheme="minorHAnsi" w:eastAsiaTheme="minorEastAsia" w:hAnsiTheme="minorHAnsi" w:cstheme="minorBidi"/>
          <w:kern w:val="2"/>
          <w:sz w:val="24"/>
          <w:szCs w:val="24"/>
          <w14:ligatures w14:val="standardContextual"/>
        </w:rPr>
        <w:tab/>
      </w:r>
      <w:r w:rsidRPr="00CF5FAF">
        <w:rPr>
          <w:lang w:val="en-US"/>
        </w:rPr>
        <w:t>Information to be provided by the apparatus supplier</w:t>
      </w:r>
      <w:r>
        <w:tab/>
      </w:r>
      <w:r>
        <w:fldChar w:fldCharType="begin"/>
      </w:r>
      <w:r>
        <w:instrText xml:space="preserve"> PAGEREF _Toc182581240 \h </w:instrText>
      </w:r>
      <w:r>
        <w:fldChar w:fldCharType="separate"/>
      </w:r>
      <w:r>
        <w:t>57</w:t>
      </w:r>
      <w:r>
        <w:fldChar w:fldCharType="end"/>
      </w:r>
    </w:p>
    <w:p w14:paraId="601B5C59" w14:textId="1EA7472A" w:rsidR="007A4344" w:rsidRDefault="007A4344">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r>
      <w:r>
        <w:instrText xml:space="preserve"> PAGEREF _Toc182581241 \h </w:instrText>
      </w:r>
      <w:r>
        <w:fldChar w:fldCharType="separate"/>
      </w:r>
      <w:r>
        <w:t>57</w:t>
      </w:r>
      <w:r>
        <w:fldChar w:fldCharType="end"/>
      </w:r>
    </w:p>
    <w:p w14:paraId="14B29907" w14:textId="09D9046B" w:rsidR="007A4344" w:rsidRDefault="007A4344">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r>
      <w:r>
        <w:instrText xml:space="preserve"> PAGEREF _Toc182581242 \h </w:instrText>
      </w:r>
      <w:r>
        <w:fldChar w:fldCharType="separate"/>
      </w:r>
      <w:r>
        <w:t>57</w:t>
      </w:r>
      <w:r>
        <w:fldChar w:fldCharType="end"/>
      </w:r>
    </w:p>
    <w:p w14:paraId="22A55B17" w14:textId="381AED50" w:rsidR="007A4344" w:rsidRDefault="007A4344">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Format of tests</w:t>
      </w:r>
      <w:r>
        <w:tab/>
      </w:r>
      <w:r>
        <w:fldChar w:fldCharType="begin"/>
      </w:r>
      <w:r>
        <w:instrText xml:space="preserve"> PAGEREF _Toc182581243 \h </w:instrText>
      </w:r>
      <w:r>
        <w:fldChar w:fldCharType="separate"/>
      </w:r>
      <w:r>
        <w:t>58</w:t>
      </w:r>
      <w:r>
        <w:fldChar w:fldCharType="end"/>
      </w:r>
    </w:p>
    <w:p w14:paraId="3CA44803" w14:textId="7AAEAB12" w:rsidR="007A4344" w:rsidRDefault="007A4344">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r>
      <w:r>
        <w:instrText xml:space="preserve"> PAGEREF _Toc182581244 \h </w:instrText>
      </w:r>
      <w:r>
        <w:fldChar w:fldCharType="separate"/>
      </w:r>
      <w:r>
        <w:t>58</w:t>
      </w:r>
      <w:r>
        <w:fldChar w:fldCharType="end"/>
      </w:r>
    </w:p>
    <w:p w14:paraId="056B7FF2" w14:textId="07A3056A" w:rsidR="007A4344" w:rsidRDefault="007A4344">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r>
      <w:r>
        <w:instrText xml:space="preserve"> PAGEREF _Toc182581245 \h </w:instrText>
      </w:r>
      <w:r>
        <w:fldChar w:fldCharType="separate"/>
      </w:r>
      <w:r>
        <w:t>58</w:t>
      </w:r>
      <w:r>
        <w:fldChar w:fldCharType="end"/>
      </w:r>
    </w:p>
    <w:p w14:paraId="08182D20" w14:textId="6F0FE6C3" w:rsidR="007A4344" w:rsidRDefault="007A4344">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_Toc182581246 \h </w:instrText>
      </w:r>
      <w:r>
        <w:fldChar w:fldCharType="separate"/>
      </w:r>
      <w:r>
        <w:t>58</w:t>
      </w:r>
      <w:r>
        <w:fldChar w:fldCharType="end"/>
      </w:r>
    </w:p>
    <w:p w14:paraId="2287DFAC" w14:textId="4571D05C" w:rsidR="007A4344" w:rsidRDefault="007A4344">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_Toc182581247 \h </w:instrText>
      </w:r>
      <w:r>
        <w:fldChar w:fldCharType="separate"/>
      </w:r>
      <w:r>
        <w:t>58</w:t>
      </w:r>
      <w:r>
        <w:fldChar w:fldCharType="end"/>
      </w:r>
    </w:p>
    <w:p w14:paraId="519C820E" w14:textId="02890003" w:rsidR="007A4344" w:rsidRDefault="007A4344">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r>
      <w:r>
        <w:instrText xml:space="preserve"> PAGEREF _Toc182581248 \h </w:instrText>
      </w:r>
      <w:r>
        <w:fldChar w:fldCharType="separate"/>
      </w:r>
      <w:r>
        <w:t>58</w:t>
      </w:r>
      <w:r>
        <w:fldChar w:fldCharType="end"/>
      </w:r>
    </w:p>
    <w:p w14:paraId="7C36323E" w14:textId="41695255" w:rsidR="007A4344" w:rsidRDefault="007A4344">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r>
      <w:r>
        <w:instrText xml:space="preserve"> PAGEREF _Toc182581249 \h </w:instrText>
      </w:r>
      <w:r>
        <w:fldChar w:fldCharType="separate"/>
      </w:r>
      <w:r>
        <w:t>58</w:t>
      </w:r>
      <w:r>
        <w:fldChar w:fldCharType="end"/>
      </w:r>
    </w:p>
    <w:p w14:paraId="46326896" w14:textId="471FB395" w:rsidR="007A4344" w:rsidRDefault="007A4344">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_Toc182581250 \h </w:instrText>
      </w:r>
      <w:r>
        <w:fldChar w:fldCharType="separate"/>
      </w:r>
      <w:r>
        <w:t>58</w:t>
      </w:r>
      <w:r>
        <w:fldChar w:fldCharType="end"/>
      </w:r>
    </w:p>
    <w:p w14:paraId="16E32A45" w14:textId="2B4B1BDC" w:rsidR="007A4344" w:rsidRDefault="007A4344">
      <w:pPr>
        <w:pStyle w:val="TOC4"/>
        <w:rPr>
          <w:rFonts w:asciiTheme="minorHAnsi" w:eastAsiaTheme="minorEastAsia" w:hAnsiTheme="minorHAnsi" w:cstheme="minorBidi"/>
          <w:kern w:val="2"/>
          <w:sz w:val="24"/>
          <w:szCs w:val="24"/>
          <w14:ligatures w14:val="standardContextual"/>
        </w:rPr>
      </w:pPr>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_Toc182581251 \h </w:instrText>
      </w:r>
      <w:r>
        <w:fldChar w:fldCharType="separate"/>
      </w:r>
      <w:r>
        <w:t>58</w:t>
      </w:r>
      <w:r>
        <w:fldChar w:fldCharType="end"/>
      </w:r>
    </w:p>
    <w:p w14:paraId="23D96280" w14:textId="5A0E8780" w:rsidR="007A4344" w:rsidRDefault="007A4344">
      <w:pPr>
        <w:pStyle w:val="TOC4"/>
        <w:rPr>
          <w:rFonts w:asciiTheme="minorHAnsi" w:eastAsiaTheme="minorEastAsia" w:hAnsiTheme="minorHAnsi" w:cstheme="minorBidi"/>
          <w:kern w:val="2"/>
          <w:sz w:val="24"/>
          <w:szCs w:val="24"/>
          <w14:ligatures w14:val="standardContextual"/>
        </w:rPr>
      </w:pPr>
      <w:r>
        <w:t>10.3.1.3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_Toc182581252 \h </w:instrText>
      </w:r>
      <w:r>
        <w:fldChar w:fldCharType="separate"/>
      </w:r>
      <w:r>
        <w:t>58</w:t>
      </w:r>
      <w:r>
        <w:fldChar w:fldCharType="end"/>
      </w:r>
    </w:p>
    <w:p w14:paraId="65A47C46" w14:textId="475826E1" w:rsidR="007A4344" w:rsidRDefault="007A4344">
      <w:pPr>
        <w:pStyle w:val="TOC4"/>
        <w:rPr>
          <w:rFonts w:asciiTheme="minorHAnsi" w:eastAsiaTheme="minorEastAsia" w:hAnsiTheme="minorHAnsi" w:cstheme="minorBidi"/>
          <w:kern w:val="2"/>
          <w:sz w:val="24"/>
          <w:szCs w:val="24"/>
          <w14:ligatures w14:val="standardContextual"/>
        </w:rPr>
      </w:pPr>
      <w:r>
        <w:t>10.3.1.4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_Toc182581253 \h </w:instrText>
      </w:r>
      <w:r>
        <w:fldChar w:fldCharType="separate"/>
      </w:r>
      <w:r>
        <w:t>58</w:t>
      </w:r>
      <w:r>
        <w:fldChar w:fldCharType="end"/>
      </w:r>
    </w:p>
    <w:p w14:paraId="724076F9" w14:textId="45E2CCE9" w:rsidR="007A4344" w:rsidRDefault="007A4344">
      <w:pPr>
        <w:pStyle w:val="TOC5"/>
        <w:rPr>
          <w:rFonts w:asciiTheme="minorHAnsi" w:eastAsiaTheme="minorEastAsia" w:hAnsiTheme="minorHAnsi" w:cstheme="minorBidi"/>
          <w:kern w:val="2"/>
          <w:sz w:val="24"/>
          <w:szCs w:val="24"/>
          <w14:ligatures w14:val="standardContextual"/>
        </w:rPr>
      </w:pPr>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_Toc182581254 \h </w:instrText>
      </w:r>
      <w:r>
        <w:fldChar w:fldCharType="separate"/>
      </w:r>
      <w:r>
        <w:t>58</w:t>
      </w:r>
      <w:r>
        <w:fldChar w:fldCharType="end"/>
      </w:r>
    </w:p>
    <w:p w14:paraId="2E211DBA" w14:textId="7C2C2954" w:rsidR="007A4344" w:rsidRDefault="007A4344">
      <w:pPr>
        <w:pStyle w:val="TOC5"/>
        <w:rPr>
          <w:rFonts w:asciiTheme="minorHAnsi" w:eastAsiaTheme="minorEastAsia" w:hAnsiTheme="minorHAnsi" w:cstheme="minorBidi"/>
          <w:kern w:val="2"/>
          <w:sz w:val="24"/>
          <w:szCs w:val="24"/>
          <w14:ligatures w14:val="standardContextual"/>
        </w:rPr>
      </w:pPr>
      <w:r>
        <w:t>10.3.1.4.2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_Toc182581255 \h </w:instrText>
      </w:r>
      <w:r>
        <w:fldChar w:fldCharType="separate"/>
      </w:r>
      <w:r>
        <w:t>59</w:t>
      </w:r>
      <w:r>
        <w:fldChar w:fldCharType="end"/>
      </w:r>
    </w:p>
    <w:p w14:paraId="477E385E" w14:textId="19366E81" w:rsidR="007A4344" w:rsidRDefault="007A4344">
      <w:pPr>
        <w:pStyle w:val="TOC4"/>
        <w:rPr>
          <w:rFonts w:asciiTheme="minorHAnsi" w:eastAsiaTheme="minorEastAsia" w:hAnsiTheme="minorHAnsi" w:cstheme="minorBidi"/>
          <w:kern w:val="2"/>
          <w:sz w:val="24"/>
          <w:szCs w:val="24"/>
          <w14:ligatures w14:val="standardContextual"/>
        </w:rPr>
      </w:pPr>
      <w:r>
        <w:t>10.3.1.5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_Toc182581256 \h </w:instrText>
      </w:r>
      <w:r>
        <w:fldChar w:fldCharType="separate"/>
      </w:r>
      <w:r>
        <w:t>59</w:t>
      </w:r>
      <w:r>
        <w:fldChar w:fldCharType="end"/>
      </w:r>
    </w:p>
    <w:p w14:paraId="50455925" w14:textId="59780112" w:rsidR="007A4344" w:rsidRDefault="007A4344">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r>
      <w:r>
        <w:instrText xml:space="preserve"> PAGEREF _Toc182581257 \h </w:instrText>
      </w:r>
      <w:r>
        <w:fldChar w:fldCharType="separate"/>
      </w:r>
      <w:r>
        <w:t>59</w:t>
      </w:r>
      <w:r>
        <w:fldChar w:fldCharType="end"/>
      </w:r>
    </w:p>
    <w:p w14:paraId="0F79C8F8" w14:textId="6E289471" w:rsidR="007A4344" w:rsidRDefault="007A4344">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_Toc182581258 \h </w:instrText>
      </w:r>
      <w:r>
        <w:fldChar w:fldCharType="separate"/>
      </w:r>
      <w:r>
        <w:t>59</w:t>
      </w:r>
      <w:r>
        <w:fldChar w:fldCharType="end"/>
      </w:r>
    </w:p>
    <w:p w14:paraId="4E1F947B" w14:textId="1A1FB512" w:rsidR="007A4344" w:rsidRDefault="007A4344">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_Toc182581259 \h </w:instrText>
      </w:r>
      <w:r>
        <w:fldChar w:fldCharType="separate"/>
      </w:r>
      <w:r>
        <w:t>59</w:t>
      </w:r>
      <w:r>
        <w:fldChar w:fldCharType="end"/>
      </w:r>
    </w:p>
    <w:p w14:paraId="2C9009FA" w14:textId="5E19791C" w:rsidR="007A4344" w:rsidRDefault="007A4344">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_Toc182581260 \h </w:instrText>
      </w:r>
      <w:r>
        <w:fldChar w:fldCharType="separate"/>
      </w:r>
      <w:r>
        <w:t>59</w:t>
      </w:r>
      <w:r>
        <w:fldChar w:fldCharType="end"/>
      </w:r>
    </w:p>
    <w:p w14:paraId="2CDB86C0" w14:textId="32FB20A8" w:rsidR="007A4344" w:rsidRDefault="007A4344">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_Toc182581261 \h </w:instrText>
      </w:r>
      <w:r>
        <w:fldChar w:fldCharType="separate"/>
      </w:r>
      <w:r>
        <w:t>60</w:t>
      </w:r>
      <w:r>
        <w:fldChar w:fldCharType="end"/>
      </w:r>
    </w:p>
    <w:p w14:paraId="7CCD3FCD" w14:textId="23BD2706" w:rsidR="007A4344" w:rsidRDefault="007A4344">
      <w:pPr>
        <w:pStyle w:val="TOC5"/>
        <w:rPr>
          <w:rFonts w:asciiTheme="minorHAnsi" w:eastAsiaTheme="minorEastAsia" w:hAnsiTheme="minorHAnsi" w:cstheme="minorBidi"/>
          <w:kern w:val="2"/>
          <w:sz w:val="24"/>
          <w:szCs w:val="24"/>
          <w14:ligatures w14:val="standardContextual"/>
        </w:rPr>
      </w:pPr>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_Toc182581262 \h </w:instrText>
      </w:r>
      <w:r>
        <w:fldChar w:fldCharType="separate"/>
      </w:r>
      <w:r>
        <w:t>60</w:t>
      </w:r>
      <w:r>
        <w:fldChar w:fldCharType="end"/>
      </w:r>
    </w:p>
    <w:p w14:paraId="69158352" w14:textId="56F42A0F" w:rsidR="007A4344" w:rsidRDefault="007A4344">
      <w:pPr>
        <w:pStyle w:val="TOC5"/>
        <w:rPr>
          <w:rFonts w:asciiTheme="minorHAnsi" w:eastAsiaTheme="minorEastAsia" w:hAnsiTheme="minorHAnsi" w:cstheme="minorBidi"/>
          <w:kern w:val="2"/>
          <w:sz w:val="24"/>
          <w:szCs w:val="24"/>
          <w14:ligatures w14:val="standardContextual"/>
        </w:rPr>
      </w:pPr>
      <w:r>
        <w:t>10.3.2.4.2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_Toc182581263 \h </w:instrText>
      </w:r>
      <w:r>
        <w:fldChar w:fldCharType="separate"/>
      </w:r>
      <w:r>
        <w:t>60</w:t>
      </w:r>
      <w:r>
        <w:fldChar w:fldCharType="end"/>
      </w:r>
    </w:p>
    <w:p w14:paraId="795BD7B2" w14:textId="19844946" w:rsidR="007A4344" w:rsidRDefault="007A4344">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_Toc182581264 \h </w:instrText>
      </w:r>
      <w:r>
        <w:fldChar w:fldCharType="separate"/>
      </w:r>
      <w:r>
        <w:t>60</w:t>
      </w:r>
      <w:r>
        <w:fldChar w:fldCharType="end"/>
      </w:r>
    </w:p>
    <w:p w14:paraId="536ED1FB" w14:textId="4A955565" w:rsidR="007A4344" w:rsidRDefault="007A4344">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_Toc182581265 \h </w:instrText>
      </w:r>
      <w:r>
        <w:fldChar w:fldCharType="separate"/>
      </w:r>
      <w:r>
        <w:t>60</w:t>
      </w:r>
      <w:r>
        <w:fldChar w:fldCharType="end"/>
      </w:r>
    </w:p>
    <w:p w14:paraId="5D7A7002" w14:textId="1BA95ED5" w:rsidR="007A4344" w:rsidRDefault="007A4344">
      <w:pPr>
        <w:pStyle w:val="TOC3"/>
        <w:rPr>
          <w:rFonts w:asciiTheme="minorHAnsi" w:eastAsiaTheme="minorEastAsia" w:hAnsiTheme="minorHAnsi" w:cstheme="minorBidi"/>
          <w:kern w:val="2"/>
          <w:sz w:val="24"/>
          <w:szCs w:val="24"/>
          <w14:ligatures w14:val="standardContextual"/>
        </w:rPr>
      </w:pPr>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r>
      <w:r>
        <w:instrText xml:space="preserve"> PAGEREF _Toc182581266 \h </w:instrText>
      </w:r>
      <w:r>
        <w:fldChar w:fldCharType="separate"/>
      </w:r>
      <w:r>
        <w:t>60</w:t>
      </w:r>
      <w:r>
        <w:fldChar w:fldCharType="end"/>
      </w:r>
    </w:p>
    <w:p w14:paraId="3D27F729" w14:textId="5CC911A3" w:rsidR="007A4344" w:rsidRDefault="007A4344">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_Toc182581267 \h </w:instrText>
      </w:r>
      <w:r>
        <w:fldChar w:fldCharType="separate"/>
      </w:r>
      <w:r>
        <w:t>60</w:t>
      </w:r>
      <w:r>
        <w:fldChar w:fldCharType="end"/>
      </w:r>
    </w:p>
    <w:p w14:paraId="4141B217" w14:textId="1A5BABC6" w:rsidR="007A4344" w:rsidRDefault="007A4344">
      <w:pPr>
        <w:pStyle w:val="TOC4"/>
        <w:rPr>
          <w:rFonts w:asciiTheme="minorHAnsi" w:eastAsiaTheme="minorEastAsia" w:hAnsiTheme="minorHAnsi" w:cstheme="minorBidi"/>
          <w:kern w:val="2"/>
          <w:sz w:val="24"/>
          <w:szCs w:val="24"/>
          <w14:ligatures w14:val="standardContextual"/>
        </w:rPr>
      </w:pPr>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_Toc182581268 \h </w:instrText>
      </w:r>
      <w:r>
        <w:fldChar w:fldCharType="separate"/>
      </w:r>
      <w:r>
        <w:t>60</w:t>
      </w:r>
      <w:r>
        <w:fldChar w:fldCharType="end"/>
      </w:r>
    </w:p>
    <w:p w14:paraId="105A002A" w14:textId="23B7FAE9" w:rsidR="007A4344" w:rsidRDefault="007A4344">
      <w:pPr>
        <w:pStyle w:val="TOC4"/>
        <w:rPr>
          <w:rFonts w:asciiTheme="minorHAnsi" w:eastAsiaTheme="minorEastAsia" w:hAnsiTheme="minorHAnsi" w:cstheme="minorBidi"/>
          <w:kern w:val="2"/>
          <w:sz w:val="24"/>
          <w:szCs w:val="24"/>
          <w14:ligatures w14:val="standardContextual"/>
        </w:rPr>
      </w:pPr>
      <w:r>
        <w:t>10.3.3.3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_Toc182581269 \h </w:instrText>
      </w:r>
      <w:r>
        <w:fldChar w:fldCharType="separate"/>
      </w:r>
      <w:r>
        <w:t>60</w:t>
      </w:r>
      <w:r>
        <w:fldChar w:fldCharType="end"/>
      </w:r>
    </w:p>
    <w:p w14:paraId="67C4FCA2" w14:textId="2A615B0E" w:rsidR="007A4344" w:rsidRDefault="007A4344">
      <w:pPr>
        <w:pStyle w:val="TOC4"/>
        <w:rPr>
          <w:rFonts w:asciiTheme="minorHAnsi" w:eastAsiaTheme="minorEastAsia" w:hAnsiTheme="minorHAnsi" w:cstheme="minorBidi"/>
          <w:kern w:val="2"/>
          <w:sz w:val="24"/>
          <w:szCs w:val="24"/>
          <w14:ligatures w14:val="standardContextual"/>
        </w:rPr>
      </w:pPr>
      <w:r>
        <w:t>10.3.3.4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_Toc182581270 \h </w:instrText>
      </w:r>
      <w:r>
        <w:fldChar w:fldCharType="separate"/>
      </w:r>
      <w:r>
        <w:t>60</w:t>
      </w:r>
      <w:r>
        <w:fldChar w:fldCharType="end"/>
      </w:r>
    </w:p>
    <w:p w14:paraId="0B1CC798" w14:textId="291ED5F9" w:rsidR="007A4344" w:rsidRDefault="007A4344">
      <w:pPr>
        <w:pStyle w:val="TOC5"/>
        <w:rPr>
          <w:rFonts w:asciiTheme="minorHAnsi" w:eastAsiaTheme="minorEastAsia" w:hAnsiTheme="minorHAnsi" w:cstheme="minorBidi"/>
          <w:kern w:val="2"/>
          <w:sz w:val="24"/>
          <w:szCs w:val="24"/>
          <w14:ligatures w14:val="standardContextual"/>
        </w:rPr>
      </w:pPr>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_Toc182581271 \h </w:instrText>
      </w:r>
      <w:r>
        <w:fldChar w:fldCharType="separate"/>
      </w:r>
      <w:r>
        <w:t>60</w:t>
      </w:r>
      <w:r>
        <w:fldChar w:fldCharType="end"/>
      </w:r>
    </w:p>
    <w:p w14:paraId="6A21C58B" w14:textId="10446A86" w:rsidR="007A4344" w:rsidRDefault="007A4344">
      <w:pPr>
        <w:pStyle w:val="TOC5"/>
        <w:rPr>
          <w:rFonts w:asciiTheme="minorHAnsi" w:eastAsiaTheme="minorEastAsia" w:hAnsiTheme="minorHAnsi" w:cstheme="minorBidi"/>
          <w:kern w:val="2"/>
          <w:sz w:val="24"/>
          <w:szCs w:val="24"/>
          <w14:ligatures w14:val="standardContextual"/>
        </w:rPr>
      </w:pPr>
      <w:r>
        <w:t>10.3.3.4.2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_Toc182581272 \h </w:instrText>
      </w:r>
      <w:r>
        <w:fldChar w:fldCharType="separate"/>
      </w:r>
      <w:r>
        <w:t>61</w:t>
      </w:r>
      <w:r>
        <w:fldChar w:fldCharType="end"/>
      </w:r>
    </w:p>
    <w:p w14:paraId="2CA44F99" w14:textId="35BC7828" w:rsidR="007A4344" w:rsidRDefault="007A4344">
      <w:pPr>
        <w:pStyle w:val="TOC4"/>
        <w:rPr>
          <w:rFonts w:asciiTheme="minorHAnsi" w:eastAsiaTheme="minorEastAsia" w:hAnsiTheme="minorHAnsi" w:cstheme="minorBidi"/>
          <w:kern w:val="2"/>
          <w:sz w:val="24"/>
          <w:szCs w:val="24"/>
          <w14:ligatures w14:val="standardContextual"/>
        </w:rPr>
      </w:pPr>
      <w:r>
        <w:t>10.3.3.5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_Toc182581273 \h </w:instrText>
      </w:r>
      <w:r>
        <w:fldChar w:fldCharType="separate"/>
      </w:r>
      <w:r>
        <w:t>61</w:t>
      </w:r>
      <w:r>
        <w:fldChar w:fldCharType="end"/>
      </w:r>
    </w:p>
    <w:p w14:paraId="368E5BDA" w14:textId="560F9ECC" w:rsidR="007A4344" w:rsidRDefault="007A4344">
      <w:pPr>
        <w:pStyle w:val="TOC4"/>
        <w:rPr>
          <w:rFonts w:asciiTheme="minorHAnsi" w:eastAsiaTheme="minorEastAsia" w:hAnsiTheme="minorHAnsi" w:cstheme="minorBidi"/>
          <w:kern w:val="2"/>
          <w:sz w:val="24"/>
          <w:szCs w:val="24"/>
          <w14:ligatures w14:val="standardContextual"/>
        </w:rPr>
      </w:pPr>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_Toc182581274 \h </w:instrText>
      </w:r>
      <w:r>
        <w:fldChar w:fldCharType="separate"/>
      </w:r>
      <w:r>
        <w:t>61</w:t>
      </w:r>
      <w:r>
        <w:fldChar w:fldCharType="end"/>
      </w:r>
    </w:p>
    <w:p w14:paraId="0E6687AD" w14:textId="071C6C43" w:rsidR="007A4344" w:rsidRDefault="007A4344">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r>
      <w:r>
        <w:instrText xml:space="preserve"> PAGEREF _Toc182581275 \h </w:instrText>
      </w:r>
      <w:r>
        <w:fldChar w:fldCharType="separate"/>
      </w:r>
      <w:r>
        <w:t>61</w:t>
      </w:r>
      <w:r>
        <w:fldChar w:fldCharType="end"/>
      </w:r>
    </w:p>
    <w:p w14:paraId="0E6FA449" w14:textId="471ECCE6" w:rsidR="007A4344" w:rsidRDefault="007A4344">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DISPLAY TEXT</w:t>
      </w:r>
      <w:r>
        <w:tab/>
      </w:r>
      <w:r>
        <w:fldChar w:fldCharType="begin"/>
      </w:r>
      <w:r>
        <w:instrText xml:space="preserve"> PAGEREF _Toc182581276 \h </w:instrText>
      </w:r>
      <w:r>
        <w:fldChar w:fldCharType="separate"/>
      </w:r>
      <w:r>
        <w:t>61</w:t>
      </w:r>
      <w:r>
        <w:fldChar w:fldCharType="end"/>
      </w:r>
    </w:p>
    <w:p w14:paraId="6BFE2CFA" w14:textId="321C22BE" w:rsidR="007A4344" w:rsidRDefault="007A4344">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r>
      <w:r>
        <w:instrText xml:space="preserve"> PAGEREF _Toc182581277 \h </w:instrText>
      </w:r>
      <w:r>
        <w:fldChar w:fldCharType="separate"/>
      </w:r>
      <w:r>
        <w:t>61</w:t>
      </w:r>
      <w:r>
        <w:fldChar w:fldCharType="end"/>
      </w:r>
    </w:p>
    <w:p w14:paraId="11107653" w14:textId="6E822D38" w:rsidR="007A4344" w:rsidRDefault="007A4344">
      <w:pPr>
        <w:pStyle w:val="TOC4"/>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r>
      <w:r>
        <w:instrText xml:space="preserve"> PAGEREF _Toc182581278 \h </w:instrText>
      </w:r>
      <w:r>
        <w:fldChar w:fldCharType="separate"/>
      </w:r>
      <w:r>
        <w:t>61</w:t>
      </w:r>
      <w:r>
        <w:fldChar w:fldCharType="end"/>
      </w:r>
    </w:p>
    <w:p w14:paraId="3F97F93D" w14:textId="3DBFE324" w:rsidR="007A4344" w:rsidRDefault="007A4344">
      <w:pPr>
        <w:pStyle w:val="TOC4"/>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r>
      <w:r>
        <w:instrText xml:space="preserve"> PAGEREF _Toc182581279 \h </w:instrText>
      </w:r>
      <w:r>
        <w:fldChar w:fldCharType="separate"/>
      </w:r>
      <w:r>
        <w:t>61</w:t>
      </w:r>
      <w:r>
        <w:fldChar w:fldCharType="end"/>
      </w:r>
    </w:p>
    <w:p w14:paraId="44415DA5" w14:textId="7E60DA69" w:rsidR="007A4344" w:rsidRDefault="007A4344">
      <w:pPr>
        <w:pStyle w:val="TOC4"/>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r>
      <w:r>
        <w:instrText xml:space="preserve"> PAGEREF _Toc182581280 \h </w:instrText>
      </w:r>
      <w:r>
        <w:fldChar w:fldCharType="separate"/>
      </w:r>
      <w:r>
        <w:t>61</w:t>
      </w:r>
      <w:r>
        <w:fldChar w:fldCharType="end"/>
      </w:r>
    </w:p>
    <w:p w14:paraId="1AB25D88" w14:textId="1F01AD9C" w:rsidR="007A4344" w:rsidRDefault="007A4344">
      <w:pPr>
        <w:pStyle w:val="TOC4"/>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r>
      <w:r>
        <w:instrText xml:space="preserve"> PAGEREF _Toc182581281 \h </w:instrText>
      </w:r>
      <w:r>
        <w:fldChar w:fldCharType="separate"/>
      </w:r>
      <w:r>
        <w:t>62</w:t>
      </w:r>
      <w:r>
        <w:fldChar w:fldCharType="end"/>
      </w:r>
    </w:p>
    <w:p w14:paraId="47BAF509" w14:textId="7157D941" w:rsidR="007A4344" w:rsidRDefault="007A4344">
      <w:pPr>
        <w:pStyle w:val="TOC4"/>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 xml:space="preserve">DISPLAY TEXT (UCS2 display </w:t>
      </w:r>
      <w:r w:rsidRPr="00CF5FAF">
        <w:rPr>
          <w:bCs/>
          <w:iCs/>
        </w:rPr>
        <w:t>in Cyrillic</w:t>
      </w:r>
      <w:r>
        <w:t>)</w:t>
      </w:r>
      <w:r>
        <w:tab/>
      </w:r>
      <w:r>
        <w:fldChar w:fldCharType="begin"/>
      </w:r>
      <w:r>
        <w:instrText xml:space="preserve"> PAGEREF _Toc182581282 \h </w:instrText>
      </w:r>
      <w:r>
        <w:fldChar w:fldCharType="separate"/>
      </w:r>
      <w:r>
        <w:t>62</w:t>
      </w:r>
      <w:r>
        <w:fldChar w:fldCharType="end"/>
      </w:r>
    </w:p>
    <w:p w14:paraId="6A5730CF" w14:textId="2B326655" w:rsidR="007A4344" w:rsidRDefault="007A4344">
      <w:pPr>
        <w:pStyle w:val="TOC4"/>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r>
      <w:r>
        <w:instrText xml:space="preserve"> PAGEREF _Toc182581283 \h </w:instrText>
      </w:r>
      <w:r>
        <w:fldChar w:fldCharType="separate"/>
      </w:r>
      <w:r>
        <w:t>62</w:t>
      </w:r>
      <w:r>
        <w:fldChar w:fldCharType="end"/>
      </w:r>
    </w:p>
    <w:p w14:paraId="2DF86D89" w14:textId="62C634CB" w:rsidR="007A4344" w:rsidRDefault="007A4344">
      <w:pPr>
        <w:pStyle w:val="TOC4"/>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r>
      <w:r>
        <w:instrText xml:space="preserve"> PAGEREF _Toc182581284 \h </w:instrText>
      </w:r>
      <w:r>
        <w:fldChar w:fldCharType="separate"/>
      </w:r>
      <w:r>
        <w:t>62</w:t>
      </w:r>
      <w:r>
        <w:fldChar w:fldCharType="end"/>
      </w:r>
    </w:p>
    <w:p w14:paraId="2E8EEFAC" w14:textId="41808FD8" w:rsidR="007A4344" w:rsidRDefault="007A4344">
      <w:pPr>
        <w:pStyle w:val="TOC4"/>
        <w:rPr>
          <w:rFonts w:asciiTheme="minorHAnsi" w:eastAsiaTheme="minorEastAsia" w:hAnsiTheme="minorHAnsi" w:cstheme="minorBidi"/>
          <w:kern w:val="2"/>
          <w:sz w:val="24"/>
          <w:szCs w:val="24"/>
          <w14:ligatures w14:val="standardContextual"/>
        </w:rPr>
      </w:pPr>
      <w:r w:rsidRPr="00CF5FAF">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CF5FAF">
        <w:rPr>
          <w:bCs/>
          <w:iCs/>
        </w:rPr>
        <w:t>in Chinese</w:t>
      </w:r>
      <w:r>
        <w:t>)</w:t>
      </w:r>
      <w:r>
        <w:tab/>
      </w:r>
      <w:r>
        <w:fldChar w:fldCharType="begin"/>
      </w:r>
      <w:r>
        <w:instrText xml:space="preserve"> PAGEREF _Toc182581285 \h </w:instrText>
      </w:r>
      <w:r>
        <w:fldChar w:fldCharType="separate"/>
      </w:r>
      <w:r>
        <w:t>62</w:t>
      </w:r>
      <w:r>
        <w:fldChar w:fldCharType="end"/>
      </w:r>
    </w:p>
    <w:p w14:paraId="3C8D573A" w14:textId="1F5A4ADE" w:rsidR="007A4344" w:rsidRDefault="007A4344">
      <w:pPr>
        <w:pStyle w:val="TOC4"/>
        <w:rPr>
          <w:rFonts w:asciiTheme="minorHAnsi" w:eastAsiaTheme="minorEastAsia" w:hAnsiTheme="minorHAnsi" w:cstheme="minorBidi"/>
          <w:kern w:val="2"/>
          <w:sz w:val="24"/>
          <w:szCs w:val="24"/>
          <w14:ligatures w14:val="standardContextual"/>
        </w:rPr>
      </w:pPr>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r>
      <w:r>
        <w:instrText xml:space="preserve"> PAGEREF _Toc182581286 \h </w:instrText>
      </w:r>
      <w:r>
        <w:fldChar w:fldCharType="separate"/>
      </w:r>
      <w:r>
        <w:t>62</w:t>
      </w:r>
      <w:r>
        <w:fldChar w:fldCharType="end"/>
      </w:r>
    </w:p>
    <w:p w14:paraId="15581953" w14:textId="00B5A441" w:rsidR="007A4344" w:rsidRDefault="007A4344">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GET INKEY</w:t>
      </w:r>
      <w:r>
        <w:tab/>
      </w:r>
      <w:r>
        <w:fldChar w:fldCharType="begin"/>
      </w:r>
      <w:r>
        <w:instrText xml:space="preserve"> PAGEREF _Toc182581287 \h </w:instrText>
      </w:r>
      <w:r>
        <w:fldChar w:fldCharType="separate"/>
      </w:r>
      <w:r>
        <w:t>63</w:t>
      </w:r>
      <w:r>
        <w:fldChar w:fldCharType="end"/>
      </w:r>
    </w:p>
    <w:p w14:paraId="6FD0430A" w14:textId="1A945A87" w:rsidR="007A4344" w:rsidRDefault="007A4344">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GET INKEY (Normal)</w:t>
      </w:r>
      <w:r>
        <w:tab/>
      </w:r>
      <w:r>
        <w:fldChar w:fldCharType="begin"/>
      </w:r>
      <w:r>
        <w:instrText xml:space="preserve"> PAGEREF _Toc182581288 \h </w:instrText>
      </w:r>
      <w:r>
        <w:fldChar w:fldCharType="separate"/>
      </w:r>
      <w:r>
        <w:t>63</w:t>
      </w:r>
      <w:r>
        <w:fldChar w:fldCharType="end"/>
      </w:r>
    </w:p>
    <w:p w14:paraId="23A8D830" w14:textId="512D4F95" w:rsidR="007A4344" w:rsidRDefault="007A4344">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r>
      <w:r>
        <w:instrText xml:space="preserve"> PAGEREF _Toc182581289 \h </w:instrText>
      </w:r>
      <w:r>
        <w:fldChar w:fldCharType="separate"/>
      </w:r>
      <w:r>
        <w:t>63</w:t>
      </w:r>
      <w:r>
        <w:fldChar w:fldCharType="end"/>
      </w:r>
    </w:p>
    <w:p w14:paraId="1F7A5F2A" w14:textId="282AD8F7" w:rsidR="007A4344" w:rsidRDefault="007A4344">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r>
      <w:r>
        <w:instrText xml:space="preserve"> PAGEREF _Toc182581290 \h </w:instrText>
      </w:r>
      <w:r>
        <w:fldChar w:fldCharType="separate"/>
      </w:r>
      <w:r>
        <w:t>63</w:t>
      </w:r>
      <w:r>
        <w:fldChar w:fldCharType="end"/>
      </w:r>
    </w:p>
    <w:p w14:paraId="34A18ACD" w14:textId="0FADE842" w:rsidR="007A4344" w:rsidRDefault="007A4344">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r>
      <w:r>
        <w:instrText xml:space="preserve"> PAGEREF _Toc182581291 \h </w:instrText>
      </w:r>
      <w:r>
        <w:fldChar w:fldCharType="separate"/>
      </w:r>
      <w:r>
        <w:t>63</w:t>
      </w:r>
      <w:r>
        <w:fldChar w:fldCharType="end"/>
      </w:r>
    </w:p>
    <w:p w14:paraId="3456AB52" w14:textId="41C436AA" w:rsidR="007A4344" w:rsidRDefault="007A4344">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r>
      <w:r>
        <w:instrText xml:space="preserve"> PAGEREF _Toc182581292 \h </w:instrText>
      </w:r>
      <w:r>
        <w:fldChar w:fldCharType="separate"/>
      </w:r>
      <w:r>
        <w:t>63</w:t>
      </w:r>
      <w:r>
        <w:fldChar w:fldCharType="end"/>
      </w:r>
    </w:p>
    <w:p w14:paraId="7BF74240" w14:textId="2079687B" w:rsidR="007A4344" w:rsidRDefault="007A4344">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r>
      <w:r>
        <w:instrText xml:space="preserve"> PAGEREF _Toc182581293 \h </w:instrText>
      </w:r>
      <w:r>
        <w:fldChar w:fldCharType="separate"/>
      </w:r>
      <w:r>
        <w:t>63</w:t>
      </w:r>
      <w:r>
        <w:fldChar w:fldCharType="end"/>
      </w:r>
    </w:p>
    <w:p w14:paraId="57B58CCE" w14:textId="66D33C6A" w:rsidR="007A4344" w:rsidRDefault="007A4344">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r>
      <w:r>
        <w:instrText xml:space="preserve"> PAGEREF _Toc182581294 \h </w:instrText>
      </w:r>
      <w:r>
        <w:fldChar w:fldCharType="separate"/>
      </w:r>
      <w:r>
        <w:t>63</w:t>
      </w:r>
      <w:r>
        <w:fldChar w:fldCharType="end"/>
      </w:r>
    </w:p>
    <w:p w14:paraId="6AE7A8E7" w14:textId="477D9B50" w:rsidR="007A4344" w:rsidRDefault="007A4344">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r>
      <w:r>
        <w:instrText xml:space="preserve"> PAGEREF _Toc182581295 \h </w:instrText>
      </w:r>
      <w:r>
        <w:fldChar w:fldCharType="separate"/>
      </w:r>
      <w:r>
        <w:t>64</w:t>
      </w:r>
      <w:r>
        <w:fldChar w:fldCharType="end"/>
      </w:r>
    </w:p>
    <w:p w14:paraId="54479F9A" w14:textId="1BFADEEE" w:rsidR="007A4344" w:rsidRDefault="007A4344">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r>
      <w:r>
        <w:instrText xml:space="preserve"> PAGEREF _Toc182581296 \h </w:instrText>
      </w:r>
      <w:r>
        <w:fldChar w:fldCharType="separate"/>
      </w:r>
      <w:r>
        <w:t>64</w:t>
      </w:r>
      <w:r>
        <w:fldChar w:fldCharType="end"/>
      </w:r>
    </w:p>
    <w:p w14:paraId="5AC2B02F" w14:textId="2B0C5EB8" w:rsidR="007A4344" w:rsidRDefault="007A4344">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r>
      <w:r>
        <w:instrText xml:space="preserve"> PAGEREF _Toc182581297 \h </w:instrText>
      </w:r>
      <w:r>
        <w:fldChar w:fldCharType="separate"/>
      </w:r>
      <w:r>
        <w:t>64</w:t>
      </w:r>
      <w:r>
        <w:fldChar w:fldCharType="end"/>
      </w:r>
    </w:p>
    <w:p w14:paraId="79EDE1B9" w14:textId="2547C87B" w:rsidR="007A4344" w:rsidRDefault="007A4344">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r>
      <w:r>
        <w:instrText xml:space="preserve"> PAGEREF _Toc182581298 \h </w:instrText>
      </w:r>
      <w:r>
        <w:fldChar w:fldCharType="separate"/>
      </w:r>
      <w:r>
        <w:t>64</w:t>
      </w:r>
      <w:r>
        <w:fldChar w:fldCharType="end"/>
      </w:r>
    </w:p>
    <w:p w14:paraId="35F97091" w14:textId="525EA91E" w:rsidR="007A4344" w:rsidRDefault="007A4344">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r>
      <w:r>
        <w:instrText xml:space="preserve"> PAGEREF _Toc182581299 \h </w:instrText>
      </w:r>
      <w:r>
        <w:fldChar w:fldCharType="separate"/>
      </w:r>
      <w:r>
        <w:t>64</w:t>
      </w:r>
      <w:r>
        <w:fldChar w:fldCharType="end"/>
      </w:r>
    </w:p>
    <w:p w14:paraId="3D6035FB" w14:textId="2B8FBB76" w:rsidR="007A4344" w:rsidRDefault="007A4344">
      <w:pPr>
        <w:pStyle w:val="TOC4"/>
        <w:rPr>
          <w:rFonts w:asciiTheme="minorHAnsi" w:eastAsiaTheme="minorEastAsia" w:hAnsiTheme="minorHAnsi" w:cstheme="minorBidi"/>
          <w:kern w:val="2"/>
          <w:sz w:val="24"/>
          <w:szCs w:val="24"/>
          <w14:ligatures w14:val="standardContextual"/>
        </w:rPr>
      </w:pPr>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r>
      <w:r>
        <w:instrText xml:space="preserve"> PAGEREF _Toc182581300 \h </w:instrText>
      </w:r>
      <w:r>
        <w:fldChar w:fldCharType="separate"/>
      </w:r>
      <w:r>
        <w:t>64</w:t>
      </w:r>
      <w:r>
        <w:fldChar w:fldCharType="end"/>
      </w:r>
    </w:p>
    <w:p w14:paraId="2F03A6B7" w14:textId="43BEA2DF" w:rsidR="007A4344" w:rsidRDefault="007A4344">
      <w:pPr>
        <w:pStyle w:val="TOC3"/>
        <w:rPr>
          <w:rFonts w:asciiTheme="minorHAnsi" w:eastAsiaTheme="minorEastAsia" w:hAnsiTheme="minorHAnsi" w:cstheme="minorBidi"/>
          <w:kern w:val="2"/>
          <w:sz w:val="24"/>
          <w:szCs w:val="24"/>
          <w14:ligatures w14:val="standardContextual"/>
        </w:rPr>
      </w:pPr>
      <w:r>
        <w:t>10.4.3</w:t>
      </w:r>
      <w:r>
        <w:rPr>
          <w:rFonts w:asciiTheme="minorHAnsi" w:eastAsiaTheme="minorEastAsia" w:hAnsiTheme="minorHAnsi" w:cstheme="minorBidi"/>
          <w:kern w:val="2"/>
          <w:sz w:val="24"/>
          <w:szCs w:val="24"/>
          <w14:ligatures w14:val="standardContextual"/>
        </w:rPr>
        <w:tab/>
      </w:r>
      <w:r>
        <w:t>GET INPUT</w:t>
      </w:r>
      <w:r>
        <w:tab/>
      </w:r>
      <w:r>
        <w:fldChar w:fldCharType="begin"/>
      </w:r>
      <w:r>
        <w:instrText xml:space="preserve"> PAGEREF _Toc182581301 \h </w:instrText>
      </w:r>
      <w:r>
        <w:fldChar w:fldCharType="separate"/>
      </w:r>
      <w:r>
        <w:t>64</w:t>
      </w:r>
      <w:r>
        <w:fldChar w:fldCharType="end"/>
      </w:r>
    </w:p>
    <w:p w14:paraId="3A1F8DBA" w14:textId="0A498275" w:rsidR="007A4344" w:rsidRDefault="007A4344">
      <w:pPr>
        <w:pStyle w:val="TOC4"/>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INPUT (Normal)</w:t>
      </w:r>
      <w:r>
        <w:tab/>
      </w:r>
      <w:r>
        <w:fldChar w:fldCharType="begin"/>
      </w:r>
      <w:r>
        <w:instrText xml:space="preserve"> PAGEREF _Toc182581302 \h </w:instrText>
      </w:r>
      <w:r>
        <w:fldChar w:fldCharType="separate"/>
      </w:r>
      <w:r>
        <w:t>64</w:t>
      </w:r>
      <w:r>
        <w:fldChar w:fldCharType="end"/>
      </w:r>
    </w:p>
    <w:p w14:paraId="678CEAD7" w14:textId="00A4C4F0" w:rsidR="007A4344" w:rsidRDefault="007A4344">
      <w:pPr>
        <w:pStyle w:val="TOC4"/>
        <w:rPr>
          <w:rFonts w:asciiTheme="minorHAnsi" w:eastAsiaTheme="minorEastAsia" w:hAnsiTheme="minorHAnsi" w:cstheme="minorBidi"/>
          <w:kern w:val="2"/>
          <w:sz w:val="24"/>
          <w:szCs w:val="24"/>
          <w14:ligatures w14:val="standardContextual"/>
        </w:rPr>
      </w:pPr>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r>
      <w:r>
        <w:instrText xml:space="preserve"> PAGEREF _Toc182581303 \h </w:instrText>
      </w:r>
      <w:r>
        <w:fldChar w:fldCharType="separate"/>
      </w:r>
      <w:r>
        <w:t>65</w:t>
      </w:r>
      <w:r>
        <w:fldChar w:fldCharType="end"/>
      </w:r>
    </w:p>
    <w:p w14:paraId="241A24E1" w14:textId="653533AE" w:rsidR="007A4344" w:rsidRDefault="007A4344">
      <w:pPr>
        <w:pStyle w:val="TOC4"/>
        <w:rPr>
          <w:rFonts w:asciiTheme="minorHAnsi" w:eastAsiaTheme="minorEastAsia" w:hAnsiTheme="minorHAnsi" w:cstheme="minorBidi"/>
          <w:kern w:val="2"/>
          <w:sz w:val="24"/>
          <w:szCs w:val="24"/>
          <w14:ligatures w14:val="standardContextual"/>
        </w:rPr>
      </w:pPr>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r>
      <w:r>
        <w:instrText xml:space="preserve"> PAGEREF _Toc182581304 \h </w:instrText>
      </w:r>
      <w:r>
        <w:fldChar w:fldCharType="separate"/>
      </w:r>
      <w:r>
        <w:t>65</w:t>
      </w:r>
      <w:r>
        <w:fldChar w:fldCharType="end"/>
      </w:r>
    </w:p>
    <w:p w14:paraId="1A059F5C" w14:textId="1C599A20" w:rsidR="007A4344" w:rsidRDefault="007A4344">
      <w:pPr>
        <w:pStyle w:val="TOC4"/>
        <w:rPr>
          <w:rFonts w:asciiTheme="minorHAnsi" w:eastAsiaTheme="minorEastAsia" w:hAnsiTheme="minorHAnsi" w:cstheme="minorBidi"/>
          <w:kern w:val="2"/>
          <w:sz w:val="24"/>
          <w:szCs w:val="24"/>
          <w14:ligatures w14:val="standardContextual"/>
        </w:rPr>
      </w:pPr>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r>
      <w:r>
        <w:instrText xml:space="preserve"> PAGEREF _Toc182581305 \h </w:instrText>
      </w:r>
      <w:r>
        <w:fldChar w:fldCharType="separate"/>
      </w:r>
      <w:r>
        <w:t>65</w:t>
      </w:r>
      <w:r>
        <w:fldChar w:fldCharType="end"/>
      </w:r>
    </w:p>
    <w:p w14:paraId="64BF5B2B" w14:textId="1A668D68" w:rsidR="007A4344" w:rsidRDefault="007A4344">
      <w:pPr>
        <w:pStyle w:val="TOC4"/>
        <w:rPr>
          <w:rFonts w:asciiTheme="minorHAnsi" w:eastAsiaTheme="minorEastAsia" w:hAnsiTheme="minorHAnsi" w:cstheme="minorBidi"/>
          <w:kern w:val="2"/>
          <w:sz w:val="24"/>
          <w:szCs w:val="24"/>
          <w14:ligatures w14:val="standardContextual"/>
        </w:rPr>
      </w:pPr>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r>
      <w:r>
        <w:instrText xml:space="preserve"> PAGEREF _Toc182581306 \h </w:instrText>
      </w:r>
      <w:r>
        <w:fldChar w:fldCharType="separate"/>
      </w:r>
      <w:r>
        <w:t>65</w:t>
      </w:r>
      <w:r>
        <w:fldChar w:fldCharType="end"/>
      </w:r>
    </w:p>
    <w:p w14:paraId="1C197D28" w14:textId="5BBDAD5B" w:rsidR="007A4344" w:rsidRDefault="007A4344">
      <w:pPr>
        <w:pStyle w:val="TOC4"/>
        <w:rPr>
          <w:rFonts w:asciiTheme="minorHAnsi" w:eastAsiaTheme="minorEastAsia" w:hAnsiTheme="minorHAnsi" w:cstheme="minorBidi"/>
          <w:kern w:val="2"/>
          <w:sz w:val="24"/>
          <w:szCs w:val="24"/>
          <w14:ligatures w14:val="standardContextual"/>
        </w:rPr>
      </w:pPr>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r>
      <w:r>
        <w:instrText xml:space="preserve"> PAGEREF _Toc182581307 \h </w:instrText>
      </w:r>
      <w:r>
        <w:fldChar w:fldCharType="separate"/>
      </w:r>
      <w:r>
        <w:t>65</w:t>
      </w:r>
      <w:r>
        <w:fldChar w:fldCharType="end"/>
      </w:r>
    </w:p>
    <w:p w14:paraId="18E316AA" w14:textId="6A6BE990" w:rsidR="007A4344" w:rsidRDefault="007A4344">
      <w:pPr>
        <w:pStyle w:val="TOC4"/>
        <w:rPr>
          <w:rFonts w:asciiTheme="minorHAnsi" w:eastAsiaTheme="minorEastAsia" w:hAnsiTheme="minorHAnsi" w:cstheme="minorBidi"/>
          <w:kern w:val="2"/>
          <w:sz w:val="24"/>
          <w:szCs w:val="24"/>
          <w14:ligatures w14:val="standardContextual"/>
        </w:rPr>
      </w:pPr>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r>
      <w:r>
        <w:instrText xml:space="preserve"> PAGEREF _Toc182581308 \h </w:instrText>
      </w:r>
      <w:r>
        <w:fldChar w:fldCharType="separate"/>
      </w:r>
      <w:r>
        <w:t>65</w:t>
      </w:r>
      <w:r>
        <w:fldChar w:fldCharType="end"/>
      </w:r>
    </w:p>
    <w:p w14:paraId="5AE934E6" w14:textId="440D6604" w:rsidR="007A4344" w:rsidRDefault="007A4344">
      <w:pPr>
        <w:pStyle w:val="TOC4"/>
        <w:rPr>
          <w:rFonts w:asciiTheme="minorHAnsi" w:eastAsiaTheme="minorEastAsia" w:hAnsiTheme="minorHAnsi" w:cstheme="minorBidi"/>
          <w:kern w:val="2"/>
          <w:sz w:val="24"/>
          <w:szCs w:val="24"/>
          <w14:ligatures w14:val="standardContextual"/>
        </w:rPr>
      </w:pPr>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r>
      <w:r>
        <w:instrText xml:space="preserve"> PAGEREF _Toc182581309 \h </w:instrText>
      </w:r>
      <w:r>
        <w:fldChar w:fldCharType="separate"/>
      </w:r>
      <w:r>
        <w:t>65</w:t>
      </w:r>
      <w:r>
        <w:fldChar w:fldCharType="end"/>
      </w:r>
    </w:p>
    <w:p w14:paraId="3F9F3DC9" w14:textId="02CA8138" w:rsidR="007A4344" w:rsidRDefault="007A4344">
      <w:pPr>
        <w:pStyle w:val="TOC4"/>
        <w:rPr>
          <w:rFonts w:asciiTheme="minorHAnsi" w:eastAsiaTheme="minorEastAsia" w:hAnsiTheme="minorHAnsi" w:cstheme="minorBidi"/>
          <w:kern w:val="2"/>
          <w:sz w:val="24"/>
          <w:szCs w:val="24"/>
          <w14:ligatures w14:val="standardContextual"/>
        </w:rPr>
      </w:pPr>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r>
      <w:r>
        <w:instrText xml:space="preserve"> PAGEREF _Toc182581310 \h </w:instrText>
      </w:r>
      <w:r>
        <w:fldChar w:fldCharType="separate"/>
      </w:r>
      <w:r>
        <w:t>66</w:t>
      </w:r>
      <w:r>
        <w:fldChar w:fldCharType="end"/>
      </w:r>
    </w:p>
    <w:p w14:paraId="5B1226E1" w14:textId="21A320FA" w:rsidR="007A4344" w:rsidRDefault="007A4344">
      <w:pPr>
        <w:pStyle w:val="TOC4"/>
        <w:rPr>
          <w:rFonts w:asciiTheme="minorHAnsi" w:eastAsiaTheme="minorEastAsia" w:hAnsiTheme="minorHAnsi" w:cstheme="minorBidi"/>
          <w:kern w:val="2"/>
          <w:sz w:val="24"/>
          <w:szCs w:val="24"/>
          <w14:ligatures w14:val="standardContextual"/>
        </w:rPr>
      </w:pPr>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r>
      <w:r>
        <w:instrText xml:space="preserve"> PAGEREF _Toc182581311 \h </w:instrText>
      </w:r>
      <w:r>
        <w:fldChar w:fldCharType="separate"/>
      </w:r>
      <w:r>
        <w:t>66</w:t>
      </w:r>
      <w:r>
        <w:fldChar w:fldCharType="end"/>
      </w:r>
    </w:p>
    <w:p w14:paraId="626A5DED" w14:textId="77BC8020" w:rsidR="007A4344" w:rsidRDefault="007A4344">
      <w:pPr>
        <w:pStyle w:val="TOC4"/>
        <w:rPr>
          <w:rFonts w:asciiTheme="minorHAnsi" w:eastAsiaTheme="minorEastAsia" w:hAnsiTheme="minorHAnsi" w:cstheme="minorBidi"/>
          <w:kern w:val="2"/>
          <w:sz w:val="24"/>
          <w:szCs w:val="24"/>
          <w14:ligatures w14:val="standardContextual"/>
        </w:rPr>
      </w:pPr>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r>
      <w:r>
        <w:instrText xml:space="preserve"> PAGEREF _Toc182581312 \h </w:instrText>
      </w:r>
      <w:r>
        <w:fldChar w:fldCharType="separate"/>
      </w:r>
      <w:r>
        <w:t>66</w:t>
      </w:r>
      <w:r>
        <w:fldChar w:fldCharType="end"/>
      </w:r>
    </w:p>
    <w:p w14:paraId="25A24549" w14:textId="0A7DD05A" w:rsidR="007A4344" w:rsidRDefault="007A4344">
      <w:pPr>
        <w:pStyle w:val="TOC4"/>
        <w:rPr>
          <w:rFonts w:asciiTheme="minorHAnsi" w:eastAsiaTheme="minorEastAsia" w:hAnsiTheme="minorHAnsi" w:cstheme="minorBidi"/>
          <w:kern w:val="2"/>
          <w:sz w:val="24"/>
          <w:szCs w:val="24"/>
          <w14:ligatures w14:val="standardContextual"/>
        </w:rPr>
      </w:pPr>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r>
      <w:r>
        <w:instrText xml:space="preserve"> PAGEREF _Toc182581313 \h </w:instrText>
      </w:r>
      <w:r>
        <w:fldChar w:fldCharType="separate"/>
      </w:r>
      <w:r>
        <w:t>66</w:t>
      </w:r>
      <w:r>
        <w:fldChar w:fldCharType="end"/>
      </w:r>
    </w:p>
    <w:p w14:paraId="5D48C27B" w14:textId="4A574D2B" w:rsidR="007A4344" w:rsidRDefault="007A4344">
      <w:pPr>
        <w:pStyle w:val="TOC3"/>
        <w:rPr>
          <w:rFonts w:asciiTheme="minorHAnsi" w:eastAsiaTheme="minorEastAsia" w:hAnsiTheme="minorHAnsi" w:cstheme="minorBidi"/>
          <w:kern w:val="2"/>
          <w:sz w:val="24"/>
          <w:szCs w:val="24"/>
          <w14:ligatures w14:val="standardContextual"/>
        </w:rPr>
      </w:pPr>
      <w:r>
        <w:t>10.4.4</w:t>
      </w:r>
      <w:r>
        <w:rPr>
          <w:rFonts w:asciiTheme="minorHAnsi" w:eastAsiaTheme="minorEastAsia" w:hAnsiTheme="minorHAnsi" w:cstheme="minorBidi"/>
          <w:kern w:val="2"/>
          <w:sz w:val="24"/>
          <w:szCs w:val="24"/>
          <w14:ligatures w14:val="standardContextual"/>
        </w:rPr>
        <w:tab/>
      </w:r>
      <w:r>
        <w:t>MORE TIME</w:t>
      </w:r>
      <w:r>
        <w:tab/>
      </w:r>
      <w:r>
        <w:fldChar w:fldCharType="begin"/>
      </w:r>
      <w:r>
        <w:instrText xml:space="preserve"> PAGEREF _Toc182581314 \h </w:instrText>
      </w:r>
      <w:r>
        <w:fldChar w:fldCharType="separate"/>
      </w:r>
      <w:r>
        <w:t>66</w:t>
      </w:r>
      <w:r>
        <w:fldChar w:fldCharType="end"/>
      </w:r>
    </w:p>
    <w:p w14:paraId="4B59D508" w14:textId="62C7FF3C" w:rsidR="007A4344" w:rsidRDefault="007A4344">
      <w:pPr>
        <w:pStyle w:val="TOC3"/>
        <w:rPr>
          <w:rFonts w:asciiTheme="minorHAnsi" w:eastAsiaTheme="minorEastAsia" w:hAnsiTheme="minorHAnsi" w:cstheme="minorBidi"/>
          <w:kern w:val="2"/>
          <w:sz w:val="24"/>
          <w:szCs w:val="24"/>
          <w14:ligatures w14:val="standardContextual"/>
        </w:rPr>
      </w:pPr>
      <w:r>
        <w:t>10.4.5</w:t>
      </w:r>
      <w:r>
        <w:rPr>
          <w:rFonts w:asciiTheme="minorHAnsi" w:eastAsiaTheme="minorEastAsia" w:hAnsiTheme="minorHAnsi" w:cstheme="minorBidi"/>
          <w:kern w:val="2"/>
          <w:sz w:val="24"/>
          <w:szCs w:val="24"/>
          <w14:ligatures w14:val="standardContextual"/>
        </w:rPr>
        <w:tab/>
      </w:r>
      <w:r>
        <w:t>PLAY TONE</w:t>
      </w:r>
      <w:r>
        <w:tab/>
      </w:r>
      <w:r>
        <w:fldChar w:fldCharType="begin"/>
      </w:r>
      <w:r>
        <w:instrText xml:space="preserve"> PAGEREF _Toc182581315 \h </w:instrText>
      </w:r>
      <w:r>
        <w:fldChar w:fldCharType="separate"/>
      </w:r>
      <w:r>
        <w:t>66</w:t>
      </w:r>
      <w:r>
        <w:fldChar w:fldCharType="end"/>
      </w:r>
    </w:p>
    <w:p w14:paraId="504E6068" w14:textId="62946354" w:rsidR="007A4344" w:rsidRDefault="007A4344">
      <w:pPr>
        <w:pStyle w:val="TOC4"/>
        <w:rPr>
          <w:rFonts w:asciiTheme="minorHAnsi" w:eastAsiaTheme="minorEastAsia" w:hAnsiTheme="minorHAnsi" w:cstheme="minorBidi"/>
          <w:kern w:val="2"/>
          <w:sz w:val="24"/>
          <w:szCs w:val="24"/>
          <w14:ligatures w14:val="standardContextual"/>
        </w:rPr>
      </w:pPr>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r>
      <w:r>
        <w:instrText xml:space="preserve"> PAGEREF _Toc182581316 \h </w:instrText>
      </w:r>
      <w:r>
        <w:fldChar w:fldCharType="separate"/>
      </w:r>
      <w:r>
        <w:t>66</w:t>
      </w:r>
      <w:r>
        <w:fldChar w:fldCharType="end"/>
      </w:r>
    </w:p>
    <w:p w14:paraId="69D56114" w14:textId="50BC08B5" w:rsidR="007A4344" w:rsidRDefault="007A4344">
      <w:pPr>
        <w:pStyle w:val="TOC4"/>
        <w:rPr>
          <w:rFonts w:asciiTheme="minorHAnsi" w:eastAsiaTheme="minorEastAsia" w:hAnsiTheme="minorHAnsi" w:cstheme="minorBidi"/>
          <w:kern w:val="2"/>
          <w:sz w:val="24"/>
          <w:szCs w:val="24"/>
          <w14:ligatures w14:val="standardContextual"/>
        </w:rPr>
      </w:pPr>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r>
      <w:r>
        <w:instrText xml:space="preserve"> PAGEREF _Toc182581317 \h </w:instrText>
      </w:r>
      <w:r>
        <w:fldChar w:fldCharType="separate"/>
      </w:r>
      <w:r>
        <w:t>67</w:t>
      </w:r>
      <w:r>
        <w:fldChar w:fldCharType="end"/>
      </w:r>
    </w:p>
    <w:p w14:paraId="39FA1A4D" w14:textId="6780A77D" w:rsidR="007A4344" w:rsidRDefault="007A4344">
      <w:pPr>
        <w:pStyle w:val="TOC4"/>
        <w:rPr>
          <w:rFonts w:asciiTheme="minorHAnsi" w:eastAsiaTheme="minorEastAsia" w:hAnsiTheme="minorHAnsi" w:cstheme="minorBidi"/>
          <w:kern w:val="2"/>
          <w:sz w:val="24"/>
          <w:szCs w:val="24"/>
          <w14:ligatures w14:val="standardContextual"/>
        </w:rPr>
      </w:pPr>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r>
      <w:r>
        <w:instrText xml:space="preserve"> PAGEREF _Toc182581318 \h </w:instrText>
      </w:r>
      <w:r>
        <w:fldChar w:fldCharType="separate"/>
      </w:r>
      <w:r>
        <w:t>67</w:t>
      </w:r>
      <w:r>
        <w:fldChar w:fldCharType="end"/>
      </w:r>
    </w:p>
    <w:p w14:paraId="4ACFD43D" w14:textId="4985256C" w:rsidR="007A4344" w:rsidRDefault="007A4344">
      <w:pPr>
        <w:pStyle w:val="TOC4"/>
        <w:rPr>
          <w:rFonts w:asciiTheme="minorHAnsi" w:eastAsiaTheme="minorEastAsia" w:hAnsiTheme="minorHAnsi" w:cstheme="minorBidi"/>
          <w:kern w:val="2"/>
          <w:sz w:val="24"/>
          <w:szCs w:val="24"/>
          <w14:ligatures w14:val="standardContextual"/>
        </w:rPr>
      </w:pPr>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r>
      <w:r>
        <w:instrText xml:space="preserve"> PAGEREF _Toc182581319 \h </w:instrText>
      </w:r>
      <w:r>
        <w:fldChar w:fldCharType="separate"/>
      </w:r>
      <w:r>
        <w:t>67</w:t>
      </w:r>
      <w:r>
        <w:fldChar w:fldCharType="end"/>
      </w:r>
    </w:p>
    <w:p w14:paraId="220E00F4" w14:textId="7D602771" w:rsidR="007A4344" w:rsidRDefault="007A4344">
      <w:pPr>
        <w:pStyle w:val="TOC4"/>
        <w:rPr>
          <w:rFonts w:asciiTheme="minorHAnsi" w:eastAsiaTheme="minorEastAsia" w:hAnsiTheme="minorHAnsi" w:cstheme="minorBidi"/>
          <w:kern w:val="2"/>
          <w:sz w:val="24"/>
          <w:szCs w:val="24"/>
          <w14:ligatures w14:val="standardContextual"/>
        </w:rPr>
      </w:pPr>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r>
      <w:r>
        <w:instrText xml:space="preserve"> PAGEREF _Toc182581320 \h </w:instrText>
      </w:r>
      <w:r>
        <w:fldChar w:fldCharType="separate"/>
      </w:r>
      <w:r>
        <w:t>67</w:t>
      </w:r>
      <w:r>
        <w:fldChar w:fldCharType="end"/>
      </w:r>
    </w:p>
    <w:p w14:paraId="0E474D7C" w14:textId="5AA66A43" w:rsidR="007A4344" w:rsidRDefault="007A4344">
      <w:pPr>
        <w:pStyle w:val="TOC3"/>
        <w:rPr>
          <w:rFonts w:asciiTheme="minorHAnsi" w:eastAsiaTheme="minorEastAsia" w:hAnsiTheme="minorHAnsi" w:cstheme="minorBidi"/>
          <w:kern w:val="2"/>
          <w:sz w:val="24"/>
          <w:szCs w:val="24"/>
          <w14:ligatures w14:val="standardContextual"/>
        </w:rPr>
      </w:pPr>
      <w:r>
        <w:t>10.4.6</w:t>
      </w:r>
      <w:r>
        <w:rPr>
          <w:rFonts w:asciiTheme="minorHAnsi" w:eastAsiaTheme="minorEastAsia" w:hAnsiTheme="minorHAnsi" w:cstheme="minorBidi"/>
          <w:kern w:val="2"/>
          <w:sz w:val="24"/>
          <w:szCs w:val="24"/>
          <w14:ligatures w14:val="standardContextual"/>
        </w:rPr>
        <w:tab/>
      </w:r>
      <w:r>
        <w:t>POLL INTERVAL</w:t>
      </w:r>
      <w:r>
        <w:tab/>
      </w:r>
      <w:r>
        <w:fldChar w:fldCharType="begin"/>
      </w:r>
      <w:r>
        <w:instrText xml:space="preserve"> PAGEREF _Toc182581321 \h </w:instrText>
      </w:r>
      <w:r>
        <w:fldChar w:fldCharType="separate"/>
      </w:r>
      <w:r>
        <w:t>67</w:t>
      </w:r>
      <w:r>
        <w:fldChar w:fldCharType="end"/>
      </w:r>
    </w:p>
    <w:p w14:paraId="60745467" w14:textId="0DE4818E" w:rsidR="007A4344" w:rsidRDefault="007A4344">
      <w:pPr>
        <w:pStyle w:val="TOC3"/>
        <w:rPr>
          <w:rFonts w:asciiTheme="minorHAnsi" w:eastAsiaTheme="minorEastAsia" w:hAnsiTheme="minorHAnsi" w:cstheme="minorBidi"/>
          <w:kern w:val="2"/>
          <w:sz w:val="24"/>
          <w:szCs w:val="24"/>
          <w14:ligatures w14:val="standardContextual"/>
        </w:rPr>
      </w:pPr>
      <w:r>
        <w:t>10.4.7</w:t>
      </w:r>
      <w:r>
        <w:rPr>
          <w:rFonts w:asciiTheme="minorHAnsi" w:eastAsiaTheme="minorEastAsia" w:hAnsiTheme="minorHAnsi" w:cstheme="minorBidi"/>
          <w:kern w:val="2"/>
          <w:sz w:val="24"/>
          <w:szCs w:val="24"/>
          <w14:ligatures w14:val="standardContextual"/>
        </w:rPr>
        <w:tab/>
      </w:r>
      <w:r>
        <w:t>REFRESH</w:t>
      </w:r>
      <w:r>
        <w:tab/>
      </w:r>
      <w:r>
        <w:fldChar w:fldCharType="begin"/>
      </w:r>
      <w:r>
        <w:instrText xml:space="preserve"> PAGEREF _Toc182581322 \h </w:instrText>
      </w:r>
      <w:r>
        <w:fldChar w:fldCharType="separate"/>
      </w:r>
      <w:r>
        <w:t>67</w:t>
      </w:r>
      <w:r>
        <w:fldChar w:fldCharType="end"/>
      </w:r>
    </w:p>
    <w:p w14:paraId="69D6E2C2" w14:textId="58286321" w:rsidR="007A4344" w:rsidRDefault="007A4344">
      <w:pPr>
        <w:pStyle w:val="TOC4"/>
        <w:rPr>
          <w:rFonts w:asciiTheme="minorHAnsi" w:eastAsiaTheme="minorEastAsia" w:hAnsiTheme="minorHAnsi" w:cstheme="minorBidi"/>
          <w:kern w:val="2"/>
          <w:sz w:val="24"/>
          <w:szCs w:val="24"/>
          <w14:ligatures w14:val="standardContextual"/>
        </w:rPr>
      </w:pPr>
      <w:r>
        <w:t>10.4.7.1</w:t>
      </w:r>
      <w:r>
        <w:rPr>
          <w:rFonts w:asciiTheme="minorHAnsi" w:eastAsiaTheme="minorEastAsia" w:hAnsiTheme="minorHAnsi" w:cstheme="minorBidi"/>
          <w:kern w:val="2"/>
          <w:sz w:val="24"/>
          <w:szCs w:val="24"/>
          <w14:ligatures w14:val="standardContextual"/>
        </w:rPr>
        <w:tab/>
      </w:r>
      <w:r>
        <w:t>REFRESH (Normal)</w:t>
      </w:r>
      <w:r>
        <w:tab/>
      </w:r>
      <w:r>
        <w:fldChar w:fldCharType="begin"/>
      </w:r>
      <w:r>
        <w:instrText xml:space="preserve"> PAGEREF _Toc182581323 \h </w:instrText>
      </w:r>
      <w:r>
        <w:fldChar w:fldCharType="separate"/>
      </w:r>
      <w:r>
        <w:t>67</w:t>
      </w:r>
      <w:r>
        <w:fldChar w:fldCharType="end"/>
      </w:r>
    </w:p>
    <w:p w14:paraId="73C62987" w14:textId="5FAF0CBB" w:rsidR="007A4344" w:rsidRDefault="007A4344">
      <w:pPr>
        <w:pStyle w:val="TOC4"/>
        <w:rPr>
          <w:rFonts w:asciiTheme="minorHAnsi" w:eastAsiaTheme="minorEastAsia" w:hAnsiTheme="minorHAnsi" w:cstheme="minorBidi"/>
          <w:kern w:val="2"/>
          <w:sz w:val="24"/>
          <w:szCs w:val="24"/>
          <w14:ligatures w14:val="standardContextual"/>
        </w:rPr>
      </w:pPr>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r>
      <w:r>
        <w:instrText xml:space="preserve"> PAGEREF _Toc182581324 \h </w:instrText>
      </w:r>
      <w:r>
        <w:fldChar w:fldCharType="separate"/>
      </w:r>
      <w:r>
        <w:t>67</w:t>
      </w:r>
      <w:r>
        <w:fldChar w:fldCharType="end"/>
      </w:r>
    </w:p>
    <w:p w14:paraId="14342651" w14:textId="698E1906" w:rsidR="007A4344" w:rsidRDefault="007A4344">
      <w:pPr>
        <w:pStyle w:val="TOC4"/>
        <w:rPr>
          <w:rFonts w:asciiTheme="minorHAnsi" w:eastAsiaTheme="minorEastAsia" w:hAnsiTheme="minorHAnsi" w:cstheme="minorBidi"/>
          <w:kern w:val="2"/>
          <w:sz w:val="24"/>
          <w:szCs w:val="24"/>
          <w14:ligatures w14:val="standardContextual"/>
        </w:rPr>
      </w:pPr>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r>
      <w:r>
        <w:instrText xml:space="preserve"> PAGEREF _Toc182581325 \h </w:instrText>
      </w:r>
      <w:r>
        <w:fldChar w:fldCharType="separate"/>
      </w:r>
      <w:r>
        <w:t>68</w:t>
      </w:r>
      <w:r>
        <w:fldChar w:fldCharType="end"/>
      </w:r>
    </w:p>
    <w:p w14:paraId="2FAEB816" w14:textId="31509033" w:rsidR="007A4344" w:rsidRDefault="007A4344">
      <w:pPr>
        <w:pStyle w:val="TOC4"/>
        <w:rPr>
          <w:rFonts w:asciiTheme="minorHAnsi" w:eastAsiaTheme="minorEastAsia" w:hAnsiTheme="minorHAnsi" w:cstheme="minorBidi"/>
          <w:kern w:val="2"/>
          <w:sz w:val="24"/>
          <w:szCs w:val="24"/>
          <w14:ligatures w14:val="standardContextual"/>
        </w:rPr>
      </w:pPr>
      <w:r>
        <w:t>10.4.7.4</w:t>
      </w:r>
      <w:r>
        <w:rPr>
          <w:rFonts w:asciiTheme="minorHAnsi" w:eastAsiaTheme="minorEastAsia" w:hAnsiTheme="minorHAnsi" w:cstheme="minorBidi"/>
          <w:kern w:val="2"/>
          <w:sz w:val="24"/>
          <w:szCs w:val="24"/>
          <w14:ligatures w14:val="standardContextual"/>
        </w:rPr>
        <w:tab/>
      </w:r>
      <w:r>
        <w:t>REFRESH (AID)</w:t>
      </w:r>
      <w:r>
        <w:tab/>
      </w:r>
      <w:r>
        <w:fldChar w:fldCharType="begin"/>
      </w:r>
      <w:r>
        <w:instrText xml:space="preserve"> PAGEREF _Toc182581326 \h </w:instrText>
      </w:r>
      <w:r>
        <w:fldChar w:fldCharType="separate"/>
      </w:r>
      <w:r>
        <w:t>68</w:t>
      </w:r>
      <w:r>
        <w:fldChar w:fldCharType="end"/>
      </w:r>
    </w:p>
    <w:p w14:paraId="5CD8E27B" w14:textId="091E7884" w:rsidR="007A4344" w:rsidRDefault="007A4344">
      <w:pPr>
        <w:pStyle w:val="TOC4"/>
        <w:rPr>
          <w:rFonts w:asciiTheme="minorHAnsi" w:eastAsiaTheme="minorEastAsia" w:hAnsiTheme="minorHAnsi" w:cstheme="minorBidi"/>
          <w:kern w:val="2"/>
          <w:sz w:val="24"/>
          <w:szCs w:val="24"/>
          <w14:ligatures w14:val="standardContextual"/>
        </w:rPr>
      </w:pPr>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r>
      <w:r>
        <w:instrText xml:space="preserve"> PAGEREF _Toc182581327 \h </w:instrText>
      </w:r>
      <w:r>
        <w:fldChar w:fldCharType="separate"/>
      </w:r>
      <w:r>
        <w:t>68</w:t>
      </w:r>
      <w:r>
        <w:fldChar w:fldCharType="end"/>
      </w:r>
    </w:p>
    <w:p w14:paraId="07757542" w14:textId="25B71360" w:rsidR="007A4344" w:rsidRDefault="007A4344">
      <w:pPr>
        <w:pStyle w:val="TOC4"/>
        <w:rPr>
          <w:rFonts w:asciiTheme="minorHAnsi" w:eastAsiaTheme="minorEastAsia" w:hAnsiTheme="minorHAnsi" w:cstheme="minorBidi"/>
          <w:kern w:val="2"/>
          <w:sz w:val="24"/>
          <w:szCs w:val="24"/>
          <w14:ligatures w14:val="standardContextual"/>
        </w:rPr>
      </w:pPr>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r>
      <w:r>
        <w:instrText xml:space="preserve"> PAGEREF _Toc182581328 \h </w:instrText>
      </w:r>
      <w:r>
        <w:fldChar w:fldCharType="separate"/>
      </w:r>
      <w:r>
        <w:t>68</w:t>
      </w:r>
      <w:r>
        <w:fldChar w:fldCharType="end"/>
      </w:r>
    </w:p>
    <w:p w14:paraId="40202005" w14:textId="1FEF6A76" w:rsidR="007A4344" w:rsidRDefault="007A4344">
      <w:pPr>
        <w:pStyle w:val="TOC4"/>
        <w:rPr>
          <w:rFonts w:asciiTheme="minorHAnsi" w:eastAsiaTheme="minorEastAsia" w:hAnsiTheme="minorHAnsi" w:cstheme="minorBidi"/>
          <w:kern w:val="2"/>
          <w:sz w:val="24"/>
          <w:szCs w:val="24"/>
          <w14:ligatures w14:val="standardContextual"/>
        </w:rPr>
      </w:pPr>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r>
      <w:r>
        <w:instrText xml:space="preserve"> PAGEREF _Toc182581329 \h </w:instrText>
      </w:r>
      <w:r>
        <w:fldChar w:fldCharType="separate"/>
      </w:r>
      <w:r>
        <w:t>68</w:t>
      </w:r>
      <w:r>
        <w:fldChar w:fldCharType="end"/>
      </w:r>
    </w:p>
    <w:p w14:paraId="2B793EC1" w14:textId="746F4257" w:rsidR="007A4344" w:rsidRDefault="007A4344">
      <w:pPr>
        <w:pStyle w:val="TOC4"/>
        <w:rPr>
          <w:rFonts w:asciiTheme="minorHAnsi" w:eastAsiaTheme="minorEastAsia" w:hAnsiTheme="minorHAnsi" w:cstheme="minorBidi"/>
          <w:kern w:val="2"/>
          <w:sz w:val="24"/>
          <w:szCs w:val="24"/>
          <w14:ligatures w14:val="standardContextual"/>
        </w:rPr>
      </w:pPr>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r>
      <w:r>
        <w:instrText xml:space="preserve"> PAGEREF _Toc182581330 \h </w:instrText>
      </w:r>
      <w:r>
        <w:fldChar w:fldCharType="separate"/>
      </w:r>
      <w:r>
        <w:t>68</w:t>
      </w:r>
      <w:r>
        <w:fldChar w:fldCharType="end"/>
      </w:r>
    </w:p>
    <w:p w14:paraId="65692AE8" w14:textId="5F0C864A" w:rsidR="007A4344" w:rsidRDefault="007A4344">
      <w:pPr>
        <w:pStyle w:val="TOC3"/>
        <w:rPr>
          <w:rFonts w:asciiTheme="minorHAnsi" w:eastAsiaTheme="minorEastAsia" w:hAnsiTheme="minorHAnsi" w:cstheme="minorBidi"/>
          <w:kern w:val="2"/>
          <w:sz w:val="24"/>
          <w:szCs w:val="24"/>
          <w14:ligatures w14:val="standardContextual"/>
        </w:rPr>
      </w:pPr>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r>
      <w:r>
        <w:instrText xml:space="preserve"> PAGEREF _Toc182581331 \h </w:instrText>
      </w:r>
      <w:r>
        <w:fldChar w:fldCharType="separate"/>
      </w:r>
      <w:r>
        <w:t>69</w:t>
      </w:r>
      <w:r>
        <w:fldChar w:fldCharType="end"/>
      </w:r>
    </w:p>
    <w:p w14:paraId="0E9FFA59" w14:textId="79580821" w:rsidR="007A4344" w:rsidRDefault="007A4344">
      <w:pPr>
        <w:pStyle w:val="TOC4"/>
        <w:rPr>
          <w:rFonts w:asciiTheme="minorHAnsi" w:eastAsiaTheme="minorEastAsia" w:hAnsiTheme="minorHAnsi" w:cstheme="minorBidi"/>
          <w:kern w:val="2"/>
          <w:sz w:val="24"/>
          <w:szCs w:val="24"/>
          <w14:ligatures w14:val="standardContextual"/>
        </w:rPr>
      </w:pPr>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r>
      <w:r>
        <w:instrText xml:space="preserve"> PAGEREF _Toc182581332 \h </w:instrText>
      </w:r>
      <w:r>
        <w:fldChar w:fldCharType="separate"/>
      </w:r>
      <w:r>
        <w:t>69</w:t>
      </w:r>
      <w:r>
        <w:fldChar w:fldCharType="end"/>
      </w:r>
    </w:p>
    <w:p w14:paraId="2A53E9AC" w14:textId="60BA37BC" w:rsidR="007A4344" w:rsidRDefault="007A4344">
      <w:pPr>
        <w:pStyle w:val="TOC4"/>
        <w:rPr>
          <w:rFonts w:asciiTheme="minorHAnsi" w:eastAsiaTheme="minorEastAsia" w:hAnsiTheme="minorHAnsi" w:cstheme="minorBidi"/>
          <w:kern w:val="2"/>
          <w:sz w:val="24"/>
          <w:szCs w:val="24"/>
          <w14:ligatures w14:val="standardContextual"/>
        </w:rPr>
      </w:pPr>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_Toc182581333 \h </w:instrText>
      </w:r>
      <w:r>
        <w:fldChar w:fldCharType="separate"/>
      </w:r>
      <w:r>
        <w:t>69</w:t>
      </w:r>
      <w:r>
        <w:fldChar w:fldCharType="end"/>
      </w:r>
    </w:p>
    <w:p w14:paraId="70382DF1" w14:textId="6CD9D644" w:rsidR="007A4344" w:rsidRDefault="007A4344">
      <w:pPr>
        <w:pStyle w:val="TOC4"/>
        <w:rPr>
          <w:rFonts w:asciiTheme="minorHAnsi" w:eastAsiaTheme="minorEastAsia" w:hAnsiTheme="minorHAnsi" w:cstheme="minorBidi"/>
          <w:kern w:val="2"/>
          <w:sz w:val="24"/>
          <w:szCs w:val="24"/>
          <w14:ligatures w14:val="standardContextual"/>
        </w:rPr>
      </w:pPr>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_Toc182581334 \h </w:instrText>
      </w:r>
      <w:r>
        <w:fldChar w:fldCharType="separate"/>
      </w:r>
      <w:r>
        <w:t>69</w:t>
      </w:r>
      <w:r>
        <w:fldChar w:fldCharType="end"/>
      </w:r>
    </w:p>
    <w:p w14:paraId="36477B2D" w14:textId="24384154" w:rsidR="007A4344" w:rsidRDefault="007A4344">
      <w:pPr>
        <w:pStyle w:val="TOC4"/>
        <w:rPr>
          <w:rFonts w:asciiTheme="minorHAnsi" w:eastAsiaTheme="minorEastAsia" w:hAnsiTheme="minorHAnsi" w:cstheme="minorBidi"/>
          <w:kern w:val="2"/>
          <w:sz w:val="24"/>
          <w:szCs w:val="24"/>
          <w14:ligatures w14:val="standardContextual"/>
        </w:rPr>
      </w:pPr>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r>
      <w:r>
        <w:instrText xml:space="preserve"> PAGEREF _Toc182581335 \h </w:instrText>
      </w:r>
      <w:r>
        <w:fldChar w:fldCharType="separate"/>
      </w:r>
      <w:r>
        <w:t>69</w:t>
      </w:r>
      <w:r>
        <w:fldChar w:fldCharType="end"/>
      </w:r>
    </w:p>
    <w:p w14:paraId="6F4D344D" w14:textId="31A0558A" w:rsidR="007A4344" w:rsidRDefault="007A4344">
      <w:pPr>
        <w:pStyle w:val="TOC4"/>
        <w:rPr>
          <w:rFonts w:asciiTheme="minorHAnsi" w:eastAsiaTheme="minorEastAsia" w:hAnsiTheme="minorHAnsi" w:cstheme="minorBidi"/>
          <w:kern w:val="2"/>
          <w:sz w:val="24"/>
          <w:szCs w:val="24"/>
          <w14:ligatures w14:val="standardContextual"/>
        </w:rPr>
      </w:pPr>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r>
      <w:r>
        <w:instrText xml:space="preserve"> PAGEREF _Toc182581336 \h </w:instrText>
      </w:r>
      <w:r>
        <w:fldChar w:fldCharType="separate"/>
      </w:r>
      <w:r>
        <w:t>69</w:t>
      </w:r>
      <w:r>
        <w:fldChar w:fldCharType="end"/>
      </w:r>
    </w:p>
    <w:p w14:paraId="7FDC6EB2" w14:textId="4CDA2AA6" w:rsidR="007A4344" w:rsidRDefault="007A4344">
      <w:pPr>
        <w:pStyle w:val="TOC4"/>
        <w:rPr>
          <w:rFonts w:asciiTheme="minorHAnsi" w:eastAsiaTheme="minorEastAsia" w:hAnsiTheme="minorHAnsi" w:cstheme="minorBidi"/>
          <w:kern w:val="2"/>
          <w:sz w:val="24"/>
          <w:szCs w:val="24"/>
          <w14:ligatures w14:val="standardContextual"/>
        </w:rPr>
      </w:pPr>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r>
      <w:r>
        <w:instrText xml:space="preserve"> PAGEREF _Toc182581337 \h </w:instrText>
      </w:r>
      <w:r>
        <w:fldChar w:fldCharType="separate"/>
      </w:r>
      <w:r>
        <w:t>69</w:t>
      </w:r>
      <w:r>
        <w:fldChar w:fldCharType="end"/>
      </w:r>
    </w:p>
    <w:p w14:paraId="468FA544" w14:textId="1CE14329" w:rsidR="007A4344" w:rsidRDefault="007A4344">
      <w:pPr>
        <w:pStyle w:val="TOC4"/>
        <w:rPr>
          <w:rFonts w:asciiTheme="minorHAnsi" w:eastAsiaTheme="minorEastAsia" w:hAnsiTheme="minorHAnsi" w:cstheme="minorBidi"/>
          <w:kern w:val="2"/>
          <w:sz w:val="24"/>
          <w:szCs w:val="24"/>
          <w14:ligatures w14:val="standardContextual"/>
        </w:rPr>
      </w:pPr>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r>
      <w:r>
        <w:instrText xml:space="preserve"> PAGEREF _Toc182581338 \h </w:instrText>
      </w:r>
      <w:r>
        <w:fldChar w:fldCharType="separate"/>
      </w:r>
      <w:r>
        <w:t>70</w:t>
      </w:r>
      <w:r>
        <w:fldChar w:fldCharType="end"/>
      </w:r>
    </w:p>
    <w:p w14:paraId="0FC3EC43" w14:textId="14CBA998" w:rsidR="007A4344" w:rsidRDefault="007A4344">
      <w:pPr>
        <w:pStyle w:val="TOC4"/>
        <w:rPr>
          <w:rFonts w:asciiTheme="minorHAnsi" w:eastAsiaTheme="minorEastAsia" w:hAnsiTheme="minorHAnsi" w:cstheme="minorBidi"/>
          <w:kern w:val="2"/>
          <w:sz w:val="24"/>
          <w:szCs w:val="24"/>
          <w14:ligatures w14:val="standardContextual"/>
        </w:rPr>
      </w:pPr>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r>
      <w:r>
        <w:instrText xml:space="preserve"> PAGEREF _Toc182581339 \h </w:instrText>
      </w:r>
      <w:r>
        <w:fldChar w:fldCharType="separate"/>
      </w:r>
      <w:r>
        <w:t>70</w:t>
      </w:r>
      <w:r>
        <w:fldChar w:fldCharType="end"/>
      </w:r>
    </w:p>
    <w:p w14:paraId="6A4B6F8C" w14:textId="78786537" w:rsidR="007A4344" w:rsidRDefault="007A4344">
      <w:pPr>
        <w:pStyle w:val="TOC4"/>
        <w:rPr>
          <w:rFonts w:asciiTheme="minorHAnsi" w:eastAsiaTheme="minorEastAsia" w:hAnsiTheme="minorHAnsi" w:cstheme="minorBidi"/>
          <w:kern w:val="2"/>
          <w:sz w:val="24"/>
          <w:szCs w:val="24"/>
          <w14:ligatures w14:val="standardContextual"/>
        </w:rPr>
      </w:pPr>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r>
      <w:r>
        <w:instrText xml:space="preserve"> PAGEREF _Toc182581340 \h </w:instrText>
      </w:r>
      <w:r>
        <w:fldChar w:fldCharType="separate"/>
      </w:r>
      <w:r>
        <w:t>70</w:t>
      </w:r>
      <w:r>
        <w:fldChar w:fldCharType="end"/>
      </w:r>
    </w:p>
    <w:p w14:paraId="6B034A50" w14:textId="6A65387C" w:rsidR="007A4344" w:rsidRDefault="007A4344">
      <w:pPr>
        <w:pStyle w:val="TOC3"/>
        <w:rPr>
          <w:rFonts w:asciiTheme="minorHAnsi" w:eastAsiaTheme="minorEastAsia" w:hAnsiTheme="minorHAnsi" w:cstheme="minorBidi"/>
          <w:kern w:val="2"/>
          <w:sz w:val="24"/>
          <w:szCs w:val="24"/>
          <w14:ligatures w14:val="standardContextual"/>
        </w:rPr>
      </w:pPr>
      <w:r>
        <w:t>10.4.9</w:t>
      </w:r>
      <w:r>
        <w:rPr>
          <w:rFonts w:asciiTheme="minorHAnsi" w:eastAsiaTheme="minorEastAsia" w:hAnsiTheme="minorHAnsi" w:cstheme="minorBidi"/>
          <w:kern w:val="2"/>
          <w:sz w:val="24"/>
          <w:szCs w:val="24"/>
          <w14:ligatures w14:val="standardContextual"/>
        </w:rPr>
        <w:tab/>
      </w:r>
      <w:r>
        <w:t>SELECT ITEM</w:t>
      </w:r>
      <w:r>
        <w:tab/>
      </w:r>
      <w:r>
        <w:fldChar w:fldCharType="begin"/>
      </w:r>
      <w:r>
        <w:instrText xml:space="preserve"> PAGEREF _Toc182581341 \h </w:instrText>
      </w:r>
      <w:r>
        <w:fldChar w:fldCharType="separate"/>
      </w:r>
      <w:r>
        <w:t>70</w:t>
      </w:r>
      <w:r>
        <w:fldChar w:fldCharType="end"/>
      </w:r>
    </w:p>
    <w:p w14:paraId="7846D3F3" w14:textId="44917F4B" w:rsidR="007A4344" w:rsidRDefault="007A4344">
      <w:pPr>
        <w:pStyle w:val="TOC4"/>
        <w:rPr>
          <w:rFonts w:asciiTheme="minorHAnsi" w:eastAsiaTheme="minorEastAsia" w:hAnsiTheme="minorHAnsi" w:cstheme="minorBidi"/>
          <w:kern w:val="2"/>
          <w:sz w:val="24"/>
          <w:szCs w:val="24"/>
          <w14:ligatures w14:val="standardContextual"/>
        </w:rPr>
      </w:pPr>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r>
      <w:r>
        <w:instrText xml:space="preserve"> PAGEREF _Toc182581342 \h </w:instrText>
      </w:r>
      <w:r>
        <w:fldChar w:fldCharType="separate"/>
      </w:r>
      <w:r>
        <w:t>70</w:t>
      </w:r>
      <w:r>
        <w:fldChar w:fldCharType="end"/>
      </w:r>
    </w:p>
    <w:p w14:paraId="503DF8E7" w14:textId="3B24490A" w:rsidR="007A4344" w:rsidRDefault="007A4344">
      <w:pPr>
        <w:pStyle w:val="TOC4"/>
        <w:rPr>
          <w:rFonts w:asciiTheme="minorHAnsi" w:eastAsiaTheme="minorEastAsia" w:hAnsiTheme="minorHAnsi" w:cstheme="minorBidi"/>
          <w:kern w:val="2"/>
          <w:sz w:val="24"/>
          <w:szCs w:val="24"/>
          <w14:ligatures w14:val="standardContextual"/>
        </w:rPr>
      </w:pPr>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r>
      <w:r>
        <w:instrText xml:space="preserve"> PAGEREF _Toc182581343 \h </w:instrText>
      </w:r>
      <w:r>
        <w:fldChar w:fldCharType="separate"/>
      </w:r>
      <w:r>
        <w:t>70</w:t>
      </w:r>
      <w:r>
        <w:fldChar w:fldCharType="end"/>
      </w:r>
    </w:p>
    <w:p w14:paraId="748297D9" w14:textId="30EDE04B" w:rsidR="007A4344" w:rsidRDefault="007A4344">
      <w:pPr>
        <w:pStyle w:val="TOC4"/>
        <w:rPr>
          <w:rFonts w:asciiTheme="minorHAnsi" w:eastAsiaTheme="minorEastAsia" w:hAnsiTheme="minorHAnsi" w:cstheme="minorBidi"/>
          <w:kern w:val="2"/>
          <w:sz w:val="24"/>
          <w:szCs w:val="24"/>
          <w14:ligatures w14:val="standardContextual"/>
        </w:rPr>
      </w:pPr>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r>
      <w:r>
        <w:instrText xml:space="preserve"> PAGEREF _Toc182581344 \h </w:instrText>
      </w:r>
      <w:r>
        <w:fldChar w:fldCharType="separate"/>
      </w:r>
      <w:r>
        <w:t>70</w:t>
      </w:r>
      <w:r>
        <w:fldChar w:fldCharType="end"/>
      </w:r>
    </w:p>
    <w:p w14:paraId="5108492E" w14:textId="3F5B351F" w:rsidR="007A4344" w:rsidRDefault="007A4344">
      <w:pPr>
        <w:pStyle w:val="TOC4"/>
        <w:rPr>
          <w:rFonts w:asciiTheme="minorHAnsi" w:eastAsiaTheme="minorEastAsia" w:hAnsiTheme="minorHAnsi" w:cstheme="minorBidi"/>
          <w:kern w:val="2"/>
          <w:sz w:val="24"/>
          <w:szCs w:val="24"/>
          <w14:ligatures w14:val="standardContextual"/>
        </w:rPr>
      </w:pPr>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r>
      <w:r>
        <w:instrText xml:space="preserve"> PAGEREF _Toc182581345 \h </w:instrText>
      </w:r>
      <w:r>
        <w:fldChar w:fldCharType="separate"/>
      </w:r>
      <w:r>
        <w:t>70</w:t>
      </w:r>
      <w:r>
        <w:fldChar w:fldCharType="end"/>
      </w:r>
    </w:p>
    <w:p w14:paraId="45EC5289" w14:textId="4C606027" w:rsidR="007A4344" w:rsidRDefault="007A4344">
      <w:pPr>
        <w:pStyle w:val="TOC4"/>
        <w:rPr>
          <w:rFonts w:asciiTheme="minorHAnsi" w:eastAsiaTheme="minorEastAsia" w:hAnsiTheme="minorHAnsi" w:cstheme="minorBidi"/>
          <w:kern w:val="2"/>
          <w:sz w:val="24"/>
          <w:szCs w:val="24"/>
          <w14:ligatures w14:val="standardContextual"/>
        </w:rPr>
      </w:pPr>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r>
      <w:r>
        <w:instrText xml:space="preserve"> PAGEREF _Toc182581346 \h </w:instrText>
      </w:r>
      <w:r>
        <w:fldChar w:fldCharType="separate"/>
      </w:r>
      <w:r>
        <w:t>71</w:t>
      </w:r>
      <w:r>
        <w:fldChar w:fldCharType="end"/>
      </w:r>
    </w:p>
    <w:p w14:paraId="16273008" w14:textId="6E14E5C6" w:rsidR="007A4344" w:rsidRDefault="007A4344">
      <w:pPr>
        <w:pStyle w:val="TOC4"/>
        <w:rPr>
          <w:rFonts w:asciiTheme="minorHAnsi" w:eastAsiaTheme="minorEastAsia" w:hAnsiTheme="minorHAnsi" w:cstheme="minorBidi"/>
          <w:kern w:val="2"/>
          <w:sz w:val="24"/>
          <w:szCs w:val="24"/>
          <w14:ligatures w14:val="standardContextual"/>
        </w:rPr>
      </w:pPr>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r>
      <w:r>
        <w:instrText xml:space="preserve"> PAGEREF _Toc182581347 \h </w:instrText>
      </w:r>
      <w:r>
        <w:fldChar w:fldCharType="separate"/>
      </w:r>
      <w:r>
        <w:t>71</w:t>
      </w:r>
      <w:r>
        <w:fldChar w:fldCharType="end"/>
      </w:r>
    </w:p>
    <w:p w14:paraId="786A69B6" w14:textId="68173DCD" w:rsidR="007A4344" w:rsidRDefault="007A4344">
      <w:pPr>
        <w:pStyle w:val="TOC4"/>
        <w:rPr>
          <w:rFonts w:asciiTheme="minorHAnsi" w:eastAsiaTheme="minorEastAsia" w:hAnsiTheme="minorHAnsi" w:cstheme="minorBidi"/>
          <w:kern w:val="2"/>
          <w:sz w:val="24"/>
          <w:szCs w:val="24"/>
          <w14:ligatures w14:val="standardContextual"/>
        </w:rPr>
      </w:pPr>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r>
      <w:r>
        <w:instrText xml:space="preserve"> PAGEREF _Toc182581348 \h </w:instrText>
      </w:r>
      <w:r>
        <w:fldChar w:fldCharType="separate"/>
      </w:r>
      <w:r>
        <w:t>71</w:t>
      </w:r>
      <w:r>
        <w:fldChar w:fldCharType="end"/>
      </w:r>
    </w:p>
    <w:p w14:paraId="25665DE9" w14:textId="670732BE" w:rsidR="007A4344" w:rsidRDefault="007A4344">
      <w:pPr>
        <w:pStyle w:val="TOC4"/>
        <w:rPr>
          <w:rFonts w:asciiTheme="minorHAnsi" w:eastAsiaTheme="minorEastAsia" w:hAnsiTheme="minorHAnsi" w:cstheme="minorBidi"/>
          <w:kern w:val="2"/>
          <w:sz w:val="24"/>
          <w:szCs w:val="24"/>
          <w14:ligatures w14:val="standardContextual"/>
        </w:rPr>
      </w:pPr>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r>
      <w:r>
        <w:instrText xml:space="preserve"> PAGEREF _Toc182581349 \h </w:instrText>
      </w:r>
      <w:r>
        <w:fldChar w:fldCharType="separate"/>
      </w:r>
      <w:r>
        <w:t>71</w:t>
      </w:r>
      <w:r>
        <w:fldChar w:fldCharType="end"/>
      </w:r>
    </w:p>
    <w:p w14:paraId="632D719C" w14:textId="38A8C3F8" w:rsidR="007A4344" w:rsidRDefault="007A4344">
      <w:pPr>
        <w:pStyle w:val="TOC4"/>
        <w:rPr>
          <w:rFonts w:asciiTheme="minorHAnsi" w:eastAsiaTheme="minorEastAsia" w:hAnsiTheme="minorHAnsi" w:cstheme="minorBidi"/>
          <w:kern w:val="2"/>
          <w:sz w:val="24"/>
          <w:szCs w:val="24"/>
          <w14:ligatures w14:val="standardContextual"/>
        </w:rPr>
      </w:pPr>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r>
      <w:r>
        <w:instrText xml:space="preserve"> PAGEREF _Toc182581350 \h </w:instrText>
      </w:r>
      <w:r>
        <w:fldChar w:fldCharType="separate"/>
      </w:r>
      <w:r>
        <w:t>71</w:t>
      </w:r>
      <w:r>
        <w:fldChar w:fldCharType="end"/>
      </w:r>
    </w:p>
    <w:p w14:paraId="616C4FD4" w14:textId="4E6E874A" w:rsidR="007A4344" w:rsidRDefault="007A4344">
      <w:pPr>
        <w:pStyle w:val="TOC4"/>
        <w:rPr>
          <w:rFonts w:asciiTheme="minorHAnsi" w:eastAsiaTheme="minorEastAsia" w:hAnsiTheme="minorHAnsi" w:cstheme="minorBidi"/>
          <w:kern w:val="2"/>
          <w:sz w:val="24"/>
          <w:szCs w:val="24"/>
          <w14:ligatures w14:val="standardContextual"/>
        </w:rPr>
      </w:pPr>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r>
      <w:r>
        <w:instrText xml:space="preserve"> PAGEREF _Toc182581351 \h </w:instrText>
      </w:r>
      <w:r>
        <w:fldChar w:fldCharType="separate"/>
      </w:r>
      <w:r>
        <w:t>71</w:t>
      </w:r>
      <w:r>
        <w:fldChar w:fldCharType="end"/>
      </w:r>
    </w:p>
    <w:p w14:paraId="133F4FE9" w14:textId="5F1A6DB1" w:rsidR="007A4344" w:rsidRDefault="007A4344">
      <w:pPr>
        <w:pStyle w:val="TOC4"/>
        <w:rPr>
          <w:rFonts w:asciiTheme="minorHAnsi" w:eastAsiaTheme="minorEastAsia" w:hAnsiTheme="minorHAnsi" w:cstheme="minorBidi"/>
          <w:kern w:val="2"/>
          <w:sz w:val="24"/>
          <w:szCs w:val="24"/>
          <w14:ligatures w14:val="standardContextual"/>
        </w:rPr>
      </w:pPr>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r>
      <w:r>
        <w:instrText xml:space="preserve"> PAGEREF _Toc182581352 \h </w:instrText>
      </w:r>
      <w:r>
        <w:fldChar w:fldCharType="separate"/>
      </w:r>
      <w:r>
        <w:t>71</w:t>
      </w:r>
      <w:r>
        <w:fldChar w:fldCharType="end"/>
      </w:r>
    </w:p>
    <w:p w14:paraId="7EE95397" w14:textId="4135302C" w:rsidR="007A4344" w:rsidRDefault="007A4344">
      <w:pPr>
        <w:pStyle w:val="TOC4"/>
        <w:rPr>
          <w:rFonts w:asciiTheme="minorHAnsi" w:eastAsiaTheme="minorEastAsia" w:hAnsiTheme="minorHAnsi" w:cstheme="minorBidi"/>
          <w:kern w:val="2"/>
          <w:sz w:val="24"/>
          <w:szCs w:val="24"/>
          <w14:ligatures w14:val="standardContextual"/>
        </w:rPr>
      </w:pPr>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r>
      <w:r>
        <w:instrText xml:space="preserve"> PAGEREF _Toc182581353 \h </w:instrText>
      </w:r>
      <w:r>
        <w:fldChar w:fldCharType="separate"/>
      </w:r>
      <w:r>
        <w:t>72</w:t>
      </w:r>
      <w:r>
        <w:fldChar w:fldCharType="end"/>
      </w:r>
    </w:p>
    <w:p w14:paraId="5838BFAA" w14:textId="6237BFA6" w:rsidR="007A4344" w:rsidRDefault="007A4344">
      <w:pPr>
        <w:pStyle w:val="TOC3"/>
        <w:rPr>
          <w:rFonts w:asciiTheme="minorHAnsi" w:eastAsiaTheme="minorEastAsia" w:hAnsiTheme="minorHAnsi" w:cstheme="minorBidi"/>
          <w:kern w:val="2"/>
          <w:sz w:val="24"/>
          <w:szCs w:val="24"/>
          <w14:ligatures w14:val="standardContextual"/>
        </w:rPr>
      </w:pPr>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r>
      <w:r>
        <w:instrText xml:space="preserve"> PAGEREF _Toc182581354 \h </w:instrText>
      </w:r>
      <w:r>
        <w:fldChar w:fldCharType="separate"/>
      </w:r>
      <w:r>
        <w:t>72</w:t>
      </w:r>
      <w:r>
        <w:fldChar w:fldCharType="end"/>
      </w:r>
    </w:p>
    <w:p w14:paraId="141DC7AF" w14:textId="4997FC6D" w:rsidR="007A4344" w:rsidRDefault="007A4344">
      <w:pPr>
        <w:pStyle w:val="TOC4"/>
        <w:rPr>
          <w:rFonts w:asciiTheme="minorHAnsi" w:eastAsiaTheme="minorEastAsia" w:hAnsiTheme="minorHAnsi" w:cstheme="minorBidi"/>
          <w:kern w:val="2"/>
          <w:sz w:val="24"/>
          <w:szCs w:val="24"/>
          <w14:ligatures w14:val="standardContextual"/>
        </w:rPr>
      </w:pPr>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r>
      <w:r>
        <w:instrText xml:space="preserve"> PAGEREF _Toc182581355 \h </w:instrText>
      </w:r>
      <w:r>
        <w:fldChar w:fldCharType="separate"/>
      </w:r>
      <w:r>
        <w:t>72</w:t>
      </w:r>
      <w:r>
        <w:fldChar w:fldCharType="end"/>
      </w:r>
    </w:p>
    <w:p w14:paraId="55823FC4" w14:textId="488C7944" w:rsidR="007A4344" w:rsidRDefault="007A4344">
      <w:pPr>
        <w:pStyle w:val="TOC4"/>
        <w:rPr>
          <w:rFonts w:asciiTheme="minorHAnsi" w:eastAsiaTheme="minorEastAsia" w:hAnsiTheme="minorHAnsi" w:cstheme="minorBidi"/>
          <w:kern w:val="2"/>
          <w:sz w:val="24"/>
          <w:szCs w:val="24"/>
          <w14:ligatures w14:val="standardContextual"/>
        </w:rPr>
      </w:pPr>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r>
      <w:r>
        <w:instrText xml:space="preserve"> PAGEREF _Toc182581356 \h </w:instrText>
      </w:r>
      <w:r>
        <w:fldChar w:fldCharType="separate"/>
      </w:r>
      <w:r>
        <w:t>72</w:t>
      </w:r>
      <w:r>
        <w:fldChar w:fldCharType="end"/>
      </w:r>
    </w:p>
    <w:p w14:paraId="00D52F14" w14:textId="16EE0A3A" w:rsidR="007A4344" w:rsidRDefault="007A4344">
      <w:pPr>
        <w:pStyle w:val="TOC4"/>
        <w:rPr>
          <w:rFonts w:asciiTheme="minorHAnsi" w:eastAsiaTheme="minorEastAsia" w:hAnsiTheme="minorHAnsi" w:cstheme="minorBidi"/>
          <w:kern w:val="2"/>
          <w:sz w:val="24"/>
          <w:szCs w:val="24"/>
          <w14:ligatures w14:val="standardContextual"/>
        </w:rPr>
      </w:pPr>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r>
      <w:r>
        <w:instrText xml:space="preserve"> PAGEREF _Toc182581357 \h </w:instrText>
      </w:r>
      <w:r>
        <w:fldChar w:fldCharType="separate"/>
      </w:r>
      <w:r>
        <w:t>72</w:t>
      </w:r>
      <w:r>
        <w:fldChar w:fldCharType="end"/>
      </w:r>
    </w:p>
    <w:p w14:paraId="0D7BC2D3" w14:textId="2402A2DA" w:rsidR="007A4344" w:rsidRDefault="007A4344">
      <w:pPr>
        <w:pStyle w:val="TOC4"/>
        <w:rPr>
          <w:rFonts w:asciiTheme="minorHAnsi" w:eastAsiaTheme="minorEastAsia" w:hAnsiTheme="minorHAnsi" w:cstheme="minorBidi"/>
          <w:kern w:val="2"/>
          <w:sz w:val="24"/>
          <w:szCs w:val="24"/>
          <w14:ligatures w14:val="standardContextual"/>
        </w:rPr>
      </w:pPr>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r>
      <w:r>
        <w:instrText xml:space="preserve"> PAGEREF _Toc182581358 \h </w:instrText>
      </w:r>
      <w:r>
        <w:fldChar w:fldCharType="separate"/>
      </w:r>
      <w:r>
        <w:t>72</w:t>
      </w:r>
      <w:r>
        <w:fldChar w:fldCharType="end"/>
      </w:r>
    </w:p>
    <w:p w14:paraId="5FEDC0BD" w14:textId="50031120" w:rsidR="007A4344" w:rsidRDefault="007A4344">
      <w:pPr>
        <w:pStyle w:val="TOC4"/>
        <w:rPr>
          <w:rFonts w:asciiTheme="minorHAnsi" w:eastAsiaTheme="minorEastAsia" w:hAnsiTheme="minorHAnsi" w:cstheme="minorBidi"/>
          <w:kern w:val="2"/>
          <w:sz w:val="24"/>
          <w:szCs w:val="24"/>
          <w14:ligatures w14:val="standardContextual"/>
        </w:rPr>
      </w:pPr>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r>
      <w:r>
        <w:instrText xml:space="preserve"> PAGEREF _Toc182581359 \h </w:instrText>
      </w:r>
      <w:r>
        <w:fldChar w:fldCharType="separate"/>
      </w:r>
      <w:r>
        <w:t>72</w:t>
      </w:r>
      <w:r>
        <w:fldChar w:fldCharType="end"/>
      </w:r>
    </w:p>
    <w:p w14:paraId="3F07FED2" w14:textId="39A49832" w:rsidR="007A4344" w:rsidRDefault="007A4344">
      <w:pPr>
        <w:pStyle w:val="TOC4"/>
        <w:rPr>
          <w:rFonts w:asciiTheme="minorHAnsi" w:eastAsiaTheme="minorEastAsia" w:hAnsiTheme="minorHAnsi" w:cstheme="minorBidi"/>
          <w:kern w:val="2"/>
          <w:sz w:val="24"/>
          <w:szCs w:val="24"/>
          <w14:ligatures w14:val="standardContextual"/>
        </w:rPr>
      </w:pPr>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r>
      <w:r>
        <w:instrText xml:space="preserve"> PAGEREF _Toc182581360 \h </w:instrText>
      </w:r>
      <w:r>
        <w:fldChar w:fldCharType="separate"/>
      </w:r>
      <w:r>
        <w:t>72</w:t>
      </w:r>
      <w:r>
        <w:fldChar w:fldCharType="end"/>
      </w:r>
    </w:p>
    <w:p w14:paraId="30C78C84" w14:textId="6209BA11" w:rsidR="007A4344" w:rsidRDefault="007A4344">
      <w:pPr>
        <w:pStyle w:val="TOC4"/>
        <w:rPr>
          <w:rFonts w:asciiTheme="minorHAnsi" w:eastAsiaTheme="minorEastAsia" w:hAnsiTheme="minorHAnsi" w:cstheme="minorBidi"/>
          <w:kern w:val="2"/>
          <w:sz w:val="24"/>
          <w:szCs w:val="24"/>
          <w14:ligatures w14:val="standardContextual"/>
        </w:rPr>
      </w:pPr>
      <w:r>
        <w:lastRenderedPageBreak/>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r>
      <w:r>
        <w:instrText xml:space="preserve"> PAGEREF _Toc182581361 \h </w:instrText>
      </w:r>
      <w:r>
        <w:fldChar w:fldCharType="separate"/>
      </w:r>
      <w:r>
        <w:t>72</w:t>
      </w:r>
      <w:r>
        <w:fldChar w:fldCharType="end"/>
      </w:r>
    </w:p>
    <w:p w14:paraId="72666FB4" w14:textId="26D9FC01" w:rsidR="007A4344" w:rsidRDefault="007A4344">
      <w:pPr>
        <w:pStyle w:val="TOC4"/>
        <w:rPr>
          <w:rFonts w:asciiTheme="minorHAnsi" w:eastAsiaTheme="minorEastAsia" w:hAnsiTheme="minorHAnsi" w:cstheme="minorBidi"/>
          <w:kern w:val="2"/>
          <w:sz w:val="24"/>
          <w:szCs w:val="24"/>
          <w14:ligatures w14:val="standardContextual"/>
        </w:rPr>
      </w:pPr>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r>
      <w:r>
        <w:instrText xml:space="preserve"> PAGEREF _Toc182581362 \h </w:instrText>
      </w:r>
      <w:r>
        <w:fldChar w:fldCharType="separate"/>
      </w:r>
      <w:r>
        <w:t>72</w:t>
      </w:r>
      <w:r>
        <w:fldChar w:fldCharType="end"/>
      </w:r>
    </w:p>
    <w:p w14:paraId="5ED83EBB" w14:textId="3E4BE090" w:rsidR="007A4344" w:rsidRDefault="007A4344">
      <w:pPr>
        <w:pStyle w:val="TOC3"/>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SEND SS</w:t>
      </w:r>
      <w:r>
        <w:tab/>
      </w:r>
      <w:r>
        <w:fldChar w:fldCharType="begin"/>
      </w:r>
      <w:r>
        <w:instrText xml:space="preserve"> PAGEREF _Toc182581363 \h </w:instrText>
      </w:r>
      <w:r>
        <w:fldChar w:fldCharType="separate"/>
      </w:r>
      <w:r>
        <w:t>72</w:t>
      </w:r>
      <w:r>
        <w:fldChar w:fldCharType="end"/>
      </w:r>
    </w:p>
    <w:p w14:paraId="28EB6CF8" w14:textId="43567DE5" w:rsidR="007A4344" w:rsidRDefault="007A4344">
      <w:pPr>
        <w:pStyle w:val="TOC3"/>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SEND USSD</w:t>
      </w:r>
      <w:r>
        <w:tab/>
      </w:r>
      <w:r>
        <w:fldChar w:fldCharType="begin"/>
      </w:r>
      <w:r>
        <w:instrText xml:space="preserve"> PAGEREF _Toc182581364 \h </w:instrText>
      </w:r>
      <w:r>
        <w:fldChar w:fldCharType="separate"/>
      </w:r>
      <w:r>
        <w:t>73</w:t>
      </w:r>
      <w:r>
        <w:fldChar w:fldCharType="end"/>
      </w:r>
    </w:p>
    <w:p w14:paraId="6AC0222F" w14:textId="36944095" w:rsidR="007A4344" w:rsidRDefault="007A4344">
      <w:pPr>
        <w:pStyle w:val="TOC3"/>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SET UP CALL</w:t>
      </w:r>
      <w:r>
        <w:tab/>
      </w:r>
      <w:r>
        <w:fldChar w:fldCharType="begin"/>
      </w:r>
      <w:r>
        <w:instrText xml:space="preserve"> PAGEREF _Toc182581365 \h </w:instrText>
      </w:r>
      <w:r>
        <w:fldChar w:fldCharType="separate"/>
      </w:r>
      <w:r>
        <w:t>73</w:t>
      </w:r>
      <w:r>
        <w:fldChar w:fldCharType="end"/>
      </w:r>
    </w:p>
    <w:p w14:paraId="67EC58D6" w14:textId="4302EECD" w:rsidR="007A4344" w:rsidRDefault="007A4344">
      <w:pPr>
        <w:pStyle w:val="TOC3"/>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POLLING OFF</w:t>
      </w:r>
      <w:r>
        <w:tab/>
      </w:r>
      <w:r>
        <w:fldChar w:fldCharType="begin"/>
      </w:r>
      <w:r>
        <w:instrText xml:space="preserve"> PAGEREF _Toc182581366 \h </w:instrText>
      </w:r>
      <w:r>
        <w:fldChar w:fldCharType="separate"/>
      </w:r>
      <w:r>
        <w:t>73</w:t>
      </w:r>
      <w:r>
        <w:fldChar w:fldCharType="end"/>
      </w:r>
    </w:p>
    <w:p w14:paraId="7118FBEE" w14:textId="1392789D" w:rsidR="007A4344" w:rsidRDefault="007A4344">
      <w:pPr>
        <w:pStyle w:val="TOC3"/>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r>
      <w:r>
        <w:instrText xml:space="preserve"> PAGEREF _Toc182581367 \h </w:instrText>
      </w:r>
      <w:r>
        <w:fldChar w:fldCharType="separate"/>
      </w:r>
      <w:r>
        <w:t>73</w:t>
      </w:r>
      <w:r>
        <w:fldChar w:fldCharType="end"/>
      </w:r>
    </w:p>
    <w:p w14:paraId="6685D2C5" w14:textId="52561873" w:rsidR="007A4344" w:rsidRDefault="007A4344">
      <w:pPr>
        <w:pStyle w:val="TOC3"/>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r>
      <w:r>
        <w:instrText xml:space="preserve"> PAGEREF _Toc182581368 \h </w:instrText>
      </w:r>
      <w:r>
        <w:fldChar w:fldCharType="separate"/>
      </w:r>
      <w:r>
        <w:t>73</w:t>
      </w:r>
      <w:r>
        <w:fldChar w:fldCharType="end"/>
      </w:r>
    </w:p>
    <w:p w14:paraId="36F3AC67" w14:textId="722AA05C" w:rsidR="007A4344" w:rsidRDefault="007A4344">
      <w:pPr>
        <w:pStyle w:val="TOC3"/>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r>
      <w:r>
        <w:instrText xml:space="preserve"> PAGEREF _Toc182581369 \h </w:instrText>
      </w:r>
      <w:r>
        <w:fldChar w:fldCharType="separate"/>
      </w:r>
      <w:r>
        <w:t>73</w:t>
      </w:r>
      <w:r>
        <w:fldChar w:fldCharType="end"/>
      </w:r>
    </w:p>
    <w:p w14:paraId="3D29C748" w14:textId="2807746E" w:rsidR="007A4344" w:rsidRDefault="007A4344">
      <w:pPr>
        <w:pStyle w:val="TOC4"/>
        <w:rPr>
          <w:rFonts w:asciiTheme="minorHAnsi" w:eastAsiaTheme="minorEastAsia" w:hAnsiTheme="minorHAnsi" w:cstheme="minorBidi"/>
          <w:kern w:val="2"/>
          <w:sz w:val="24"/>
          <w:szCs w:val="24"/>
          <w14:ligatures w14:val="standardContextual"/>
        </w:rPr>
      </w:pPr>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r>
      <w:r>
        <w:instrText xml:space="preserve"> PAGEREF _Toc182581370 \h </w:instrText>
      </w:r>
      <w:r>
        <w:fldChar w:fldCharType="separate"/>
      </w:r>
      <w:r>
        <w:t>73</w:t>
      </w:r>
      <w:r>
        <w:fldChar w:fldCharType="end"/>
      </w:r>
    </w:p>
    <w:p w14:paraId="06CEE329" w14:textId="1C73D019" w:rsidR="007A4344" w:rsidRDefault="007A4344">
      <w:pPr>
        <w:pStyle w:val="TOC4"/>
        <w:rPr>
          <w:rFonts w:asciiTheme="minorHAnsi" w:eastAsiaTheme="minorEastAsia" w:hAnsiTheme="minorHAnsi" w:cstheme="minorBidi"/>
          <w:kern w:val="2"/>
          <w:sz w:val="24"/>
          <w:szCs w:val="24"/>
          <w14:ligatures w14:val="standardContextual"/>
        </w:rPr>
      </w:pPr>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r>
      <w:r>
        <w:instrText xml:space="preserve"> PAGEREF _Toc182581371 \h </w:instrText>
      </w:r>
      <w:r>
        <w:fldChar w:fldCharType="separate"/>
      </w:r>
      <w:r>
        <w:t>73</w:t>
      </w:r>
      <w:r>
        <w:fldChar w:fldCharType="end"/>
      </w:r>
    </w:p>
    <w:p w14:paraId="49ED52BE" w14:textId="6CE65682" w:rsidR="007A4344" w:rsidRDefault="007A4344">
      <w:pPr>
        <w:pStyle w:val="TOC3"/>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POWER OFF CARD</w:t>
      </w:r>
      <w:r>
        <w:tab/>
      </w:r>
      <w:r>
        <w:fldChar w:fldCharType="begin"/>
      </w:r>
      <w:r>
        <w:instrText xml:space="preserve"> PAGEREF _Toc182581372 \h </w:instrText>
      </w:r>
      <w:r>
        <w:fldChar w:fldCharType="separate"/>
      </w:r>
      <w:r>
        <w:t>74</w:t>
      </w:r>
      <w:r>
        <w:fldChar w:fldCharType="end"/>
      </w:r>
    </w:p>
    <w:p w14:paraId="308C1B5D" w14:textId="5A3922DB" w:rsidR="007A4344" w:rsidRDefault="007A4344">
      <w:pPr>
        <w:pStyle w:val="TOC4"/>
        <w:rPr>
          <w:rFonts w:asciiTheme="minorHAnsi" w:eastAsiaTheme="minorEastAsia" w:hAnsiTheme="minorHAnsi" w:cstheme="minorBidi"/>
          <w:kern w:val="2"/>
          <w:sz w:val="24"/>
          <w:szCs w:val="24"/>
          <w14:ligatures w14:val="standardContextual"/>
        </w:rPr>
      </w:pPr>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r>
      <w:r>
        <w:instrText xml:space="preserve"> PAGEREF _Toc182581373 \h </w:instrText>
      </w:r>
      <w:r>
        <w:fldChar w:fldCharType="separate"/>
      </w:r>
      <w:r>
        <w:t>74</w:t>
      </w:r>
      <w:r>
        <w:fldChar w:fldCharType="end"/>
      </w:r>
    </w:p>
    <w:p w14:paraId="0A029E8C" w14:textId="616E2A79" w:rsidR="007A4344" w:rsidRDefault="007A4344">
      <w:pPr>
        <w:pStyle w:val="TOC4"/>
        <w:rPr>
          <w:rFonts w:asciiTheme="minorHAnsi" w:eastAsiaTheme="minorEastAsia" w:hAnsiTheme="minorHAnsi" w:cstheme="minorBidi"/>
          <w:kern w:val="2"/>
          <w:sz w:val="24"/>
          <w:szCs w:val="24"/>
          <w14:ligatures w14:val="standardContextual"/>
        </w:rPr>
      </w:pPr>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r>
      <w:r>
        <w:instrText xml:space="preserve"> PAGEREF _Toc182581374 \h </w:instrText>
      </w:r>
      <w:r>
        <w:fldChar w:fldCharType="separate"/>
      </w:r>
      <w:r>
        <w:t>74</w:t>
      </w:r>
      <w:r>
        <w:fldChar w:fldCharType="end"/>
      </w:r>
    </w:p>
    <w:p w14:paraId="21891995" w14:textId="01379585" w:rsidR="007A4344" w:rsidRDefault="007A4344">
      <w:pPr>
        <w:pStyle w:val="TOC3"/>
        <w:rPr>
          <w:rFonts w:asciiTheme="minorHAnsi" w:eastAsiaTheme="minorEastAsia" w:hAnsiTheme="minorHAnsi" w:cstheme="minorBidi"/>
          <w:kern w:val="2"/>
          <w:sz w:val="24"/>
          <w:szCs w:val="24"/>
          <w14:ligatures w14:val="standardContextual"/>
        </w:rPr>
      </w:pPr>
      <w:r>
        <w:t>10.4.19</w:t>
      </w:r>
      <w:r>
        <w:rPr>
          <w:rFonts w:asciiTheme="minorHAnsi" w:eastAsiaTheme="minorEastAsia" w:hAnsiTheme="minorHAnsi" w:cstheme="minorBidi"/>
          <w:kern w:val="2"/>
          <w:sz w:val="24"/>
          <w:szCs w:val="24"/>
          <w14:ligatures w14:val="standardContextual"/>
        </w:rPr>
        <w:tab/>
      </w:r>
      <w:r>
        <w:t>POWER ON CARD</w:t>
      </w:r>
      <w:r>
        <w:tab/>
      </w:r>
      <w:r>
        <w:fldChar w:fldCharType="begin"/>
      </w:r>
      <w:r>
        <w:instrText xml:space="preserve"> PAGEREF _Toc182581375 \h </w:instrText>
      </w:r>
      <w:r>
        <w:fldChar w:fldCharType="separate"/>
      </w:r>
      <w:r>
        <w:t>74</w:t>
      </w:r>
      <w:r>
        <w:fldChar w:fldCharType="end"/>
      </w:r>
    </w:p>
    <w:p w14:paraId="23A72FDD" w14:textId="05E2B0F0" w:rsidR="007A4344" w:rsidRDefault="007A4344">
      <w:pPr>
        <w:pStyle w:val="TOC4"/>
        <w:rPr>
          <w:rFonts w:asciiTheme="minorHAnsi" w:eastAsiaTheme="minorEastAsia" w:hAnsiTheme="minorHAnsi" w:cstheme="minorBidi"/>
          <w:kern w:val="2"/>
          <w:sz w:val="24"/>
          <w:szCs w:val="24"/>
          <w14:ligatures w14:val="standardContextual"/>
        </w:rPr>
      </w:pPr>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r>
      <w:r>
        <w:instrText xml:space="preserve"> PAGEREF _Toc182581376 \h </w:instrText>
      </w:r>
      <w:r>
        <w:fldChar w:fldCharType="separate"/>
      </w:r>
      <w:r>
        <w:t>74</w:t>
      </w:r>
      <w:r>
        <w:fldChar w:fldCharType="end"/>
      </w:r>
    </w:p>
    <w:p w14:paraId="5FE3F6BE" w14:textId="2666E01A" w:rsidR="007A4344" w:rsidRDefault="007A4344">
      <w:pPr>
        <w:pStyle w:val="TOC4"/>
        <w:rPr>
          <w:rFonts w:asciiTheme="minorHAnsi" w:eastAsiaTheme="minorEastAsia" w:hAnsiTheme="minorHAnsi" w:cstheme="minorBidi"/>
          <w:kern w:val="2"/>
          <w:sz w:val="24"/>
          <w:szCs w:val="24"/>
          <w14:ligatures w14:val="standardContextual"/>
        </w:rPr>
      </w:pPr>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r>
      <w:r>
        <w:instrText xml:space="preserve"> PAGEREF _Toc182581377 \h </w:instrText>
      </w:r>
      <w:r>
        <w:fldChar w:fldCharType="separate"/>
      </w:r>
      <w:r>
        <w:t>74</w:t>
      </w:r>
      <w:r>
        <w:fldChar w:fldCharType="end"/>
      </w:r>
    </w:p>
    <w:p w14:paraId="477DBF79" w14:textId="0A5037C7" w:rsidR="007A4344" w:rsidRDefault="007A4344">
      <w:pPr>
        <w:pStyle w:val="TOC3"/>
        <w:rPr>
          <w:rFonts w:asciiTheme="minorHAnsi" w:eastAsiaTheme="minorEastAsia" w:hAnsiTheme="minorHAnsi" w:cstheme="minorBidi"/>
          <w:kern w:val="2"/>
          <w:sz w:val="24"/>
          <w:szCs w:val="24"/>
          <w14:ligatures w14:val="standardContextual"/>
        </w:rPr>
      </w:pPr>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r>
      <w:r>
        <w:instrText xml:space="preserve"> PAGEREF _Toc182581378 \h </w:instrText>
      </w:r>
      <w:r>
        <w:fldChar w:fldCharType="separate"/>
      </w:r>
      <w:r>
        <w:t>74</w:t>
      </w:r>
      <w:r>
        <w:fldChar w:fldCharType="end"/>
      </w:r>
    </w:p>
    <w:p w14:paraId="3E2766BD" w14:textId="4D875F7B" w:rsidR="007A4344" w:rsidRDefault="007A4344">
      <w:pPr>
        <w:pStyle w:val="TOC4"/>
        <w:rPr>
          <w:rFonts w:asciiTheme="minorHAnsi" w:eastAsiaTheme="minorEastAsia" w:hAnsiTheme="minorHAnsi" w:cstheme="minorBidi"/>
          <w:kern w:val="2"/>
          <w:sz w:val="24"/>
          <w:szCs w:val="24"/>
          <w14:ligatures w14:val="standardContextual"/>
        </w:rPr>
      </w:pPr>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r>
      <w:r>
        <w:instrText xml:space="preserve"> PAGEREF _Toc182581379 \h </w:instrText>
      </w:r>
      <w:r>
        <w:fldChar w:fldCharType="separate"/>
      </w:r>
      <w:r>
        <w:t>74</w:t>
      </w:r>
      <w:r>
        <w:fldChar w:fldCharType="end"/>
      </w:r>
    </w:p>
    <w:p w14:paraId="089D3C14" w14:textId="1CAAFCA5" w:rsidR="007A4344" w:rsidRDefault="007A4344">
      <w:pPr>
        <w:pStyle w:val="TOC4"/>
        <w:rPr>
          <w:rFonts w:asciiTheme="minorHAnsi" w:eastAsiaTheme="minorEastAsia" w:hAnsiTheme="minorHAnsi" w:cstheme="minorBidi"/>
          <w:kern w:val="2"/>
          <w:sz w:val="24"/>
          <w:szCs w:val="24"/>
          <w14:ligatures w14:val="standardContextual"/>
        </w:rPr>
      </w:pPr>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r>
      <w:r>
        <w:instrText xml:space="preserve"> PAGEREF _Toc182581380 \h </w:instrText>
      </w:r>
      <w:r>
        <w:fldChar w:fldCharType="separate"/>
      </w:r>
      <w:r>
        <w:t>74</w:t>
      </w:r>
      <w:r>
        <w:fldChar w:fldCharType="end"/>
      </w:r>
    </w:p>
    <w:p w14:paraId="13166F76" w14:textId="1C885FAA" w:rsidR="007A4344" w:rsidRDefault="007A4344">
      <w:pPr>
        <w:pStyle w:val="TOC3"/>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r>
      <w:r>
        <w:instrText xml:space="preserve"> PAGEREF _Toc182581381 \h </w:instrText>
      </w:r>
      <w:r>
        <w:fldChar w:fldCharType="separate"/>
      </w:r>
      <w:r>
        <w:t>75</w:t>
      </w:r>
      <w:r>
        <w:fldChar w:fldCharType="end"/>
      </w:r>
    </w:p>
    <w:p w14:paraId="5EBEAB14" w14:textId="160084C5" w:rsidR="007A4344" w:rsidRDefault="007A4344">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r>
      <w:r>
        <w:instrText xml:space="preserve"> PAGEREF _Toc182581382 \h </w:instrText>
      </w:r>
      <w:r>
        <w:fldChar w:fldCharType="separate"/>
      </w:r>
      <w:r>
        <w:t>75</w:t>
      </w:r>
      <w:r>
        <w:fldChar w:fldCharType="end"/>
      </w:r>
    </w:p>
    <w:p w14:paraId="53B5F45B" w14:textId="1F926C61" w:rsidR="007A4344" w:rsidRDefault="007A4344">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r>
      <w:r>
        <w:instrText xml:space="preserve"> PAGEREF _Toc182581383 \h </w:instrText>
      </w:r>
      <w:r>
        <w:fldChar w:fldCharType="separate"/>
      </w:r>
      <w:r>
        <w:t>75</w:t>
      </w:r>
      <w:r>
        <w:fldChar w:fldCharType="end"/>
      </w:r>
    </w:p>
    <w:p w14:paraId="066C3BF3" w14:textId="390578D1" w:rsidR="007A4344" w:rsidRDefault="007A4344">
      <w:pPr>
        <w:pStyle w:val="TOC3"/>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r>
      <w:r>
        <w:instrText xml:space="preserve"> PAGEREF _Toc182581384 \h </w:instrText>
      </w:r>
      <w:r>
        <w:fldChar w:fldCharType="separate"/>
      </w:r>
      <w:r>
        <w:t>75</w:t>
      </w:r>
      <w:r>
        <w:fldChar w:fldCharType="end"/>
      </w:r>
    </w:p>
    <w:p w14:paraId="01449A8B" w14:textId="1BF4E0DB" w:rsidR="007A4344" w:rsidRDefault="007A4344">
      <w:pPr>
        <w:pStyle w:val="TOC3"/>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RUN AT COMMAND</w:t>
      </w:r>
      <w:r>
        <w:tab/>
      </w:r>
      <w:r>
        <w:fldChar w:fldCharType="begin"/>
      </w:r>
      <w:r>
        <w:instrText xml:space="preserve"> PAGEREF _Toc182581385 \h </w:instrText>
      </w:r>
      <w:r>
        <w:fldChar w:fldCharType="separate"/>
      </w:r>
      <w:r>
        <w:t>75</w:t>
      </w:r>
      <w:r>
        <w:fldChar w:fldCharType="end"/>
      </w:r>
    </w:p>
    <w:p w14:paraId="3FE981FD" w14:textId="4C85105E" w:rsidR="007A4344" w:rsidRDefault="007A4344">
      <w:pPr>
        <w:pStyle w:val="TOC4"/>
        <w:rPr>
          <w:rFonts w:asciiTheme="minorHAnsi" w:eastAsiaTheme="minorEastAsia" w:hAnsiTheme="minorHAnsi" w:cstheme="minorBidi"/>
          <w:kern w:val="2"/>
          <w:sz w:val="24"/>
          <w:szCs w:val="24"/>
          <w14:ligatures w14:val="standardContextual"/>
        </w:rPr>
      </w:pPr>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r>
      <w:r>
        <w:instrText xml:space="preserve"> PAGEREF _Toc182581386 \h </w:instrText>
      </w:r>
      <w:r>
        <w:fldChar w:fldCharType="separate"/>
      </w:r>
      <w:r>
        <w:t>75</w:t>
      </w:r>
      <w:r>
        <w:fldChar w:fldCharType="end"/>
      </w:r>
    </w:p>
    <w:p w14:paraId="7C2CA94A" w14:textId="59BB6297" w:rsidR="007A4344" w:rsidRDefault="007A4344">
      <w:pPr>
        <w:pStyle w:val="TOC4"/>
        <w:rPr>
          <w:rFonts w:asciiTheme="minorHAnsi" w:eastAsiaTheme="minorEastAsia" w:hAnsiTheme="minorHAnsi" w:cstheme="minorBidi"/>
          <w:kern w:val="2"/>
          <w:sz w:val="24"/>
          <w:szCs w:val="24"/>
          <w14:ligatures w14:val="standardContextual"/>
        </w:rPr>
      </w:pPr>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r>
      <w:r>
        <w:instrText xml:space="preserve"> PAGEREF _Toc182581387 \h </w:instrText>
      </w:r>
      <w:r>
        <w:fldChar w:fldCharType="separate"/>
      </w:r>
      <w:r>
        <w:t>75</w:t>
      </w:r>
      <w:r>
        <w:fldChar w:fldCharType="end"/>
      </w:r>
    </w:p>
    <w:p w14:paraId="58677424" w14:textId="799214E5" w:rsidR="007A4344" w:rsidRDefault="007A4344">
      <w:pPr>
        <w:pStyle w:val="TOC4"/>
        <w:rPr>
          <w:rFonts w:asciiTheme="minorHAnsi" w:eastAsiaTheme="minorEastAsia" w:hAnsiTheme="minorHAnsi" w:cstheme="minorBidi"/>
          <w:kern w:val="2"/>
          <w:sz w:val="24"/>
          <w:szCs w:val="24"/>
          <w14:ligatures w14:val="standardContextual"/>
        </w:rPr>
      </w:pPr>
      <w:r w:rsidRPr="00CF5FAF">
        <w:rPr>
          <w:rFonts w:eastAsiaTheme="minorHAnsi"/>
        </w:rPr>
        <w:t>10.4.23.3</w:t>
      </w:r>
      <w:r>
        <w:rPr>
          <w:rFonts w:asciiTheme="minorHAnsi" w:eastAsiaTheme="minorEastAsia" w:hAnsiTheme="minorHAnsi" w:cstheme="minorBidi"/>
          <w:kern w:val="2"/>
          <w:sz w:val="24"/>
          <w:szCs w:val="24"/>
          <w14:ligatures w14:val="standardContextual"/>
        </w:rPr>
        <w:tab/>
      </w:r>
      <w:r w:rsidRPr="00CF5FAF">
        <w:rPr>
          <w:rFonts w:eastAsiaTheme="minorHAnsi"/>
        </w:rPr>
        <w:t>RUN AT COMMAND (Support of Text Attribute)</w:t>
      </w:r>
      <w:r>
        <w:tab/>
      </w:r>
      <w:r>
        <w:fldChar w:fldCharType="begin"/>
      </w:r>
      <w:r>
        <w:instrText xml:space="preserve"> PAGEREF _Toc182581388 \h </w:instrText>
      </w:r>
      <w:r>
        <w:fldChar w:fldCharType="separate"/>
      </w:r>
      <w:r>
        <w:t>75</w:t>
      </w:r>
      <w:r>
        <w:fldChar w:fldCharType="end"/>
      </w:r>
    </w:p>
    <w:p w14:paraId="13DF7773" w14:textId="07A68464" w:rsidR="007A4344" w:rsidRDefault="007A4344">
      <w:pPr>
        <w:pStyle w:val="TOC4"/>
        <w:rPr>
          <w:rFonts w:asciiTheme="minorHAnsi" w:eastAsiaTheme="minorEastAsia" w:hAnsiTheme="minorHAnsi" w:cstheme="minorBidi"/>
          <w:kern w:val="2"/>
          <w:sz w:val="24"/>
          <w:szCs w:val="24"/>
          <w14:ligatures w14:val="standardContextual"/>
        </w:rPr>
      </w:pPr>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r>
      <w:r>
        <w:instrText xml:space="preserve"> PAGEREF _Toc182581389 \h </w:instrText>
      </w:r>
      <w:r>
        <w:fldChar w:fldCharType="separate"/>
      </w:r>
      <w:r>
        <w:t>75</w:t>
      </w:r>
      <w:r>
        <w:fldChar w:fldCharType="end"/>
      </w:r>
    </w:p>
    <w:p w14:paraId="7EF63F9B" w14:textId="41381DD4" w:rsidR="007A4344" w:rsidRDefault="007A4344">
      <w:pPr>
        <w:pStyle w:val="TOC4"/>
        <w:rPr>
          <w:rFonts w:asciiTheme="minorHAnsi" w:eastAsiaTheme="minorEastAsia" w:hAnsiTheme="minorHAnsi" w:cstheme="minorBidi"/>
          <w:kern w:val="2"/>
          <w:sz w:val="24"/>
          <w:szCs w:val="24"/>
          <w14:ligatures w14:val="standardContextual"/>
        </w:rPr>
      </w:pPr>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r>
      <w:r>
        <w:instrText xml:space="preserve"> PAGEREF _Toc182581390 \h </w:instrText>
      </w:r>
      <w:r>
        <w:fldChar w:fldCharType="separate"/>
      </w:r>
      <w:r>
        <w:t>76</w:t>
      </w:r>
      <w:r>
        <w:fldChar w:fldCharType="end"/>
      </w:r>
    </w:p>
    <w:p w14:paraId="47F30C6D" w14:textId="427A0490" w:rsidR="007A4344" w:rsidRDefault="007A4344">
      <w:pPr>
        <w:pStyle w:val="TOC4"/>
        <w:rPr>
          <w:rFonts w:asciiTheme="minorHAnsi" w:eastAsiaTheme="minorEastAsia" w:hAnsiTheme="minorHAnsi" w:cstheme="minorBidi"/>
          <w:kern w:val="2"/>
          <w:sz w:val="24"/>
          <w:szCs w:val="24"/>
          <w14:ligatures w14:val="standardContextual"/>
        </w:rPr>
      </w:pPr>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r>
      <w:r>
        <w:instrText xml:space="preserve"> PAGEREF _Toc182581391 \h </w:instrText>
      </w:r>
      <w:r>
        <w:fldChar w:fldCharType="separate"/>
      </w:r>
      <w:r>
        <w:t>76</w:t>
      </w:r>
      <w:r>
        <w:fldChar w:fldCharType="end"/>
      </w:r>
    </w:p>
    <w:p w14:paraId="523099D2" w14:textId="78919832" w:rsidR="007A4344" w:rsidRDefault="007A4344">
      <w:pPr>
        <w:pStyle w:val="TOC3"/>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SEND DTMF</w:t>
      </w:r>
      <w:r>
        <w:tab/>
      </w:r>
      <w:r>
        <w:fldChar w:fldCharType="begin"/>
      </w:r>
      <w:r>
        <w:instrText xml:space="preserve"> PAGEREF _Toc182581392 \h </w:instrText>
      </w:r>
      <w:r>
        <w:fldChar w:fldCharType="separate"/>
      </w:r>
      <w:r>
        <w:t>76</w:t>
      </w:r>
      <w:r>
        <w:fldChar w:fldCharType="end"/>
      </w:r>
    </w:p>
    <w:p w14:paraId="2D8A0088" w14:textId="30335404" w:rsidR="007A4344" w:rsidRDefault="007A4344">
      <w:pPr>
        <w:pStyle w:val="TOC3"/>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r>
      <w:r>
        <w:instrText xml:space="preserve"> PAGEREF _Toc182581393 \h </w:instrText>
      </w:r>
      <w:r>
        <w:fldChar w:fldCharType="separate"/>
      </w:r>
      <w:r>
        <w:t>76</w:t>
      </w:r>
      <w:r>
        <w:fldChar w:fldCharType="end"/>
      </w:r>
    </w:p>
    <w:p w14:paraId="224322D2" w14:textId="2A659814" w:rsidR="007A4344" w:rsidRDefault="007A4344">
      <w:pPr>
        <w:pStyle w:val="TOC3"/>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LAUNCH BROWSER</w:t>
      </w:r>
      <w:r>
        <w:tab/>
      </w:r>
      <w:r>
        <w:fldChar w:fldCharType="begin"/>
      </w:r>
      <w:r>
        <w:instrText xml:space="preserve"> PAGEREF _Toc182581394 \h </w:instrText>
      </w:r>
      <w:r>
        <w:fldChar w:fldCharType="separate"/>
      </w:r>
      <w:r>
        <w:t>76</w:t>
      </w:r>
      <w:r>
        <w:fldChar w:fldCharType="end"/>
      </w:r>
    </w:p>
    <w:p w14:paraId="049B9BB9" w14:textId="737D9092" w:rsidR="007A4344" w:rsidRDefault="007A4344">
      <w:pPr>
        <w:pStyle w:val="TOC4"/>
        <w:rPr>
          <w:rFonts w:asciiTheme="minorHAnsi" w:eastAsiaTheme="minorEastAsia" w:hAnsiTheme="minorHAnsi" w:cstheme="minorBidi"/>
          <w:kern w:val="2"/>
          <w:sz w:val="24"/>
          <w:szCs w:val="24"/>
          <w14:ligatures w14:val="standardContextual"/>
        </w:rPr>
      </w:pPr>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r>
      <w:r>
        <w:instrText xml:space="preserve"> PAGEREF _Toc182581395 \h </w:instrText>
      </w:r>
      <w:r>
        <w:fldChar w:fldCharType="separate"/>
      </w:r>
      <w:r>
        <w:t>76</w:t>
      </w:r>
      <w:r>
        <w:fldChar w:fldCharType="end"/>
      </w:r>
    </w:p>
    <w:p w14:paraId="60B1BBFB" w14:textId="6338F3BB" w:rsidR="007A4344" w:rsidRDefault="007A4344">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rsidRPr="00CF5FAF">
        <w:rPr>
          <w:rFonts w:eastAsia="TimesNewRoman"/>
        </w:rPr>
        <w:t>LAUNCH BROWSER (Interaction with current session)</w:t>
      </w:r>
      <w:r>
        <w:tab/>
      </w:r>
      <w:r>
        <w:fldChar w:fldCharType="begin"/>
      </w:r>
      <w:r>
        <w:instrText xml:space="preserve"> PAGEREF _Toc182581396 \h </w:instrText>
      </w:r>
      <w:r>
        <w:fldChar w:fldCharType="separate"/>
      </w:r>
      <w:r>
        <w:t>76</w:t>
      </w:r>
      <w:r>
        <w:fldChar w:fldCharType="end"/>
      </w:r>
    </w:p>
    <w:p w14:paraId="1D8579BB" w14:textId="57B827A7" w:rsidR="007A4344" w:rsidRDefault="007A4344">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r>
      <w:r>
        <w:instrText xml:space="preserve"> PAGEREF _Toc182581397 \h </w:instrText>
      </w:r>
      <w:r>
        <w:fldChar w:fldCharType="separate"/>
      </w:r>
      <w:r>
        <w:t>76</w:t>
      </w:r>
      <w:r>
        <w:fldChar w:fldCharType="end"/>
      </w:r>
    </w:p>
    <w:p w14:paraId="249BC3D7" w14:textId="68729374" w:rsidR="007A4344" w:rsidRDefault="007A4344">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rsidRPr="00CF5FAF">
        <w:rPr>
          <w:rFonts w:eastAsia="TimesNewRoman"/>
        </w:rPr>
        <w:t>LAUNCH BROWSER (Icon Support)</w:t>
      </w:r>
      <w:r>
        <w:tab/>
      </w:r>
      <w:r>
        <w:fldChar w:fldCharType="begin"/>
      </w:r>
      <w:r>
        <w:instrText xml:space="preserve"> PAGEREF _Toc182581398 \h </w:instrText>
      </w:r>
      <w:r>
        <w:fldChar w:fldCharType="separate"/>
      </w:r>
      <w:r>
        <w:t>76</w:t>
      </w:r>
      <w:r>
        <w:fldChar w:fldCharType="end"/>
      </w:r>
    </w:p>
    <w:p w14:paraId="06B4DED5" w14:textId="4393577F" w:rsidR="007A4344" w:rsidRDefault="007A4344">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r>
      <w:r>
        <w:instrText xml:space="preserve"> PAGEREF _Toc182581399 \h </w:instrText>
      </w:r>
      <w:r>
        <w:fldChar w:fldCharType="separate"/>
      </w:r>
      <w:r>
        <w:t>76</w:t>
      </w:r>
      <w:r>
        <w:fldChar w:fldCharType="end"/>
      </w:r>
    </w:p>
    <w:p w14:paraId="63D54F0B" w14:textId="12FD98C6" w:rsidR="007A4344" w:rsidRDefault="007A4344">
      <w:pPr>
        <w:pStyle w:val="TOC4"/>
        <w:rPr>
          <w:rFonts w:asciiTheme="minorHAnsi" w:eastAsiaTheme="minorEastAsia" w:hAnsiTheme="minorHAnsi" w:cstheme="minorBidi"/>
          <w:kern w:val="2"/>
          <w:sz w:val="24"/>
          <w:szCs w:val="24"/>
          <w14:ligatures w14:val="standardContextual"/>
        </w:rPr>
      </w:pPr>
      <w:r>
        <w:t>10.4.26.6</w:t>
      </w:r>
      <w:r>
        <w:rPr>
          <w:rFonts w:asciiTheme="minorHAnsi" w:eastAsiaTheme="minorEastAsia" w:hAnsiTheme="minorHAnsi" w:cstheme="minorBidi"/>
          <w:kern w:val="2"/>
          <w:sz w:val="24"/>
          <w:szCs w:val="24"/>
          <w14:ligatures w14:val="standardContextual"/>
        </w:rPr>
        <w:tab/>
      </w:r>
      <w:r w:rsidRPr="00CF5FAF">
        <w:rPr>
          <w:rFonts w:eastAsia="TimesNewRoman"/>
        </w:rPr>
        <w:t>LAUNCH BROWSER (UCS2 Display in Chinese)</w:t>
      </w:r>
      <w:r>
        <w:tab/>
      </w:r>
      <w:r>
        <w:fldChar w:fldCharType="begin"/>
      </w:r>
      <w:r>
        <w:instrText xml:space="preserve"> PAGEREF _Toc182581400 \h </w:instrText>
      </w:r>
      <w:r>
        <w:fldChar w:fldCharType="separate"/>
      </w:r>
      <w:r>
        <w:t>76</w:t>
      </w:r>
      <w:r>
        <w:fldChar w:fldCharType="end"/>
      </w:r>
    </w:p>
    <w:p w14:paraId="094645A5" w14:textId="23A4A08A" w:rsidR="007A4344" w:rsidRDefault="007A4344">
      <w:pPr>
        <w:pStyle w:val="TOC4"/>
        <w:rPr>
          <w:rFonts w:asciiTheme="minorHAnsi" w:eastAsiaTheme="minorEastAsia" w:hAnsiTheme="minorHAnsi" w:cstheme="minorBidi"/>
          <w:kern w:val="2"/>
          <w:sz w:val="24"/>
          <w:szCs w:val="24"/>
          <w14:ligatures w14:val="standardContextual"/>
        </w:rPr>
      </w:pPr>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r>
      <w:r>
        <w:instrText xml:space="preserve"> PAGEREF _Toc182581401 \h </w:instrText>
      </w:r>
      <w:r>
        <w:fldChar w:fldCharType="separate"/>
      </w:r>
      <w:r>
        <w:t>76</w:t>
      </w:r>
      <w:r>
        <w:fldChar w:fldCharType="end"/>
      </w:r>
    </w:p>
    <w:p w14:paraId="67EA8CF3" w14:textId="0D4CAE67" w:rsidR="007A4344" w:rsidRDefault="007A4344">
      <w:pPr>
        <w:pStyle w:val="TOC4"/>
        <w:rPr>
          <w:rFonts w:asciiTheme="minorHAnsi" w:eastAsiaTheme="minorEastAsia" w:hAnsiTheme="minorHAnsi" w:cstheme="minorBidi"/>
          <w:kern w:val="2"/>
          <w:sz w:val="24"/>
          <w:szCs w:val="24"/>
          <w14:ligatures w14:val="standardContextual"/>
        </w:rPr>
      </w:pPr>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r>
      <w:r>
        <w:instrText xml:space="preserve"> PAGEREF _Toc182581402 \h </w:instrText>
      </w:r>
      <w:r>
        <w:fldChar w:fldCharType="separate"/>
      </w:r>
      <w:r>
        <w:t>77</w:t>
      </w:r>
      <w:r>
        <w:fldChar w:fldCharType="end"/>
      </w:r>
    </w:p>
    <w:p w14:paraId="2C2E4775" w14:textId="30646638" w:rsidR="007A4344" w:rsidRDefault="007A4344">
      <w:pPr>
        <w:pStyle w:val="TOC3"/>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OPEN CHANNEL</w:t>
      </w:r>
      <w:r>
        <w:tab/>
      </w:r>
      <w:r>
        <w:fldChar w:fldCharType="begin"/>
      </w:r>
      <w:r>
        <w:instrText xml:space="preserve"> PAGEREF _Toc182581403 \h </w:instrText>
      </w:r>
      <w:r>
        <w:fldChar w:fldCharType="separate"/>
      </w:r>
      <w:r>
        <w:t>77</w:t>
      </w:r>
      <w:r>
        <w:fldChar w:fldCharType="end"/>
      </w:r>
    </w:p>
    <w:p w14:paraId="06780CAE" w14:textId="5F6AAA73" w:rsidR="007A4344" w:rsidRDefault="007A4344">
      <w:pPr>
        <w:pStyle w:val="TOC4"/>
        <w:rPr>
          <w:rFonts w:asciiTheme="minorHAnsi" w:eastAsiaTheme="minorEastAsia" w:hAnsiTheme="minorHAnsi" w:cstheme="minorBidi"/>
          <w:kern w:val="2"/>
          <w:sz w:val="24"/>
          <w:szCs w:val="24"/>
          <w14:ligatures w14:val="standardContextual"/>
        </w:rPr>
      </w:pPr>
      <w:r>
        <w:t>10.4.27.1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_Toc182581404 \h </w:instrText>
      </w:r>
      <w:r>
        <w:fldChar w:fldCharType="separate"/>
      </w:r>
      <w:r>
        <w:t>77</w:t>
      </w:r>
      <w:r>
        <w:fldChar w:fldCharType="end"/>
      </w:r>
    </w:p>
    <w:p w14:paraId="468B1307" w14:textId="6C488155" w:rsidR="007A4344" w:rsidRDefault="007A4344">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r>
      <w:r>
        <w:instrText xml:space="preserve"> PAGEREF _Toc182581405 \h </w:instrText>
      </w:r>
      <w:r>
        <w:fldChar w:fldCharType="separate"/>
      </w:r>
      <w:r>
        <w:t>77</w:t>
      </w:r>
      <w:r>
        <w:fldChar w:fldCharType="end"/>
      </w:r>
    </w:p>
    <w:p w14:paraId="6065C6A3" w14:textId="5E968FE7" w:rsidR="007A4344" w:rsidRDefault="007A4344">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OPEN CHANNEL (</w:t>
      </w:r>
      <w:r w:rsidRPr="00CF5FAF">
        <w:rPr>
          <w:rFonts w:eastAsia="TimesNewRoman"/>
        </w:rPr>
        <w:t>Default Bearer)</w:t>
      </w:r>
      <w:r>
        <w:tab/>
      </w:r>
      <w:r>
        <w:fldChar w:fldCharType="begin"/>
      </w:r>
      <w:r>
        <w:instrText xml:space="preserve"> PAGEREF _Toc182581406 \h </w:instrText>
      </w:r>
      <w:r>
        <w:fldChar w:fldCharType="separate"/>
      </w:r>
      <w:r>
        <w:t>77</w:t>
      </w:r>
      <w:r>
        <w:fldChar w:fldCharType="end"/>
      </w:r>
    </w:p>
    <w:p w14:paraId="3B8245EA" w14:textId="6DACEA9B" w:rsidR="007A4344" w:rsidRDefault="007A4344">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r>
      <w:r>
        <w:instrText xml:space="preserve"> PAGEREF _Toc182581407 \h </w:instrText>
      </w:r>
      <w:r>
        <w:fldChar w:fldCharType="separate"/>
      </w:r>
      <w:r>
        <w:t>77</w:t>
      </w:r>
      <w:r>
        <w:fldChar w:fldCharType="end"/>
      </w:r>
    </w:p>
    <w:p w14:paraId="0FC0EEAA" w14:textId="7BEE7070" w:rsidR="007A4344" w:rsidRDefault="007A4344">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OPEN CHANNEL (</w:t>
      </w:r>
      <w:r w:rsidRPr="00CF5FAF">
        <w:rPr>
          <w:rFonts w:eastAsia="TimesNewRoman"/>
        </w:rPr>
        <w:t>GPRS, Support of Text Attribute)</w:t>
      </w:r>
      <w:r>
        <w:tab/>
      </w:r>
      <w:r>
        <w:fldChar w:fldCharType="begin"/>
      </w:r>
      <w:r>
        <w:instrText xml:space="preserve"> PAGEREF _Toc182581408 \h </w:instrText>
      </w:r>
      <w:r>
        <w:fldChar w:fldCharType="separate"/>
      </w:r>
      <w:r>
        <w:t>77</w:t>
      </w:r>
      <w:r>
        <w:fldChar w:fldCharType="end"/>
      </w:r>
    </w:p>
    <w:p w14:paraId="77909C43" w14:textId="68C3C0AB" w:rsidR="007A4344" w:rsidRDefault="007A4344">
      <w:pPr>
        <w:pStyle w:val="TOC4"/>
        <w:rPr>
          <w:rFonts w:asciiTheme="minorHAnsi" w:eastAsiaTheme="minorEastAsia" w:hAnsiTheme="minorHAnsi" w:cstheme="minorBidi"/>
          <w:kern w:val="2"/>
          <w:sz w:val="24"/>
          <w:szCs w:val="24"/>
          <w14:ligatures w14:val="standardContextual"/>
        </w:rPr>
      </w:pPr>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r>
      <w:r>
        <w:instrText xml:space="preserve"> PAGEREF _Toc182581409 \h </w:instrText>
      </w:r>
      <w:r>
        <w:fldChar w:fldCharType="separate"/>
      </w:r>
      <w:r>
        <w:t>77</w:t>
      </w:r>
      <w:r>
        <w:fldChar w:fldCharType="end"/>
      </w:r>
    </w:p>
    <w:p w14:paraId="01C7B280" w14:textId="5978388A" w:rsidR="007A4344" w:rsidRDefault="007A4344">
      <w:pPr>
        <w:pStyle w:val="TOC4"/>
        <w:rPr>
          <w:rFonts w:asciiTheme="minorHAnsi" w:eastAsiaTheme="minorEastAsia" w:hAnsiTheme="minorHAnsi" w:cstheme="minorBidi"/>
          <w:kern w:val="2"/>
          <w:sz w:val="24"/>
          <w:szCs w:val="24"/>
          <w14:ligatures w14:val="standardContextual"/>
        </w:rPr>
      </w:pPr>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r>
      <w:r>
        <w:instrText xml:space="preserve"> PAGEREF _Toc182581410 \h </w:instrText>
      </w:r>
      <w:r>
        <w:fldChar w:fldCharType="separate"/>
      </w:r>
      <w:r>
        <w:t>77</w:t>
      </w:r>
      <w:r>
        <w:fldChar w:fldCharType="end"/>
      </w:r>
    </w:p>
    <w:p w14:paraId="65178B39" w14:textId="639AB8E9" w:rsidR="007A4344" w:rsidRDefault="007A4344">
      <w:pPr>
        <w:pStyle w:val="TOC4"/>
        <w:rPr>
          <w:rFonts w:asciiTheme="minorHAnsi" w:eastAsiaTheme="minorEastAsia" w:hAnsiTheme="minorHAnsi" w:cstheme="minorBidi"/>
          <w:kern w:val="2"/>
          <w:sz w:val="24"/>
          <w:szCs w:val="24"/>
          <w14:ligatures w14:val="standardContextual"/>
        </w:rPr>
      </w:pPr>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r>
      <w:r>
        <w:instrText xml:space="preserve"> PAGEREF _Toc182581411 \h </w:instrText>
      </w:r>
      <w:r>
        <w:fldChar w:fldCharType="separate"/>
      </w:r>
      <w:r>
        <w:t>77</w:t>
      </w:r>
      <w:r>
        <w:fldChar w:fldCharType="end"/>
      </w:r>
    </w:p>
    <w:p w14:paraId="534508C9" w14:textId="7BBAF74B" w:rsidR="007A4344" w:rsidRDefault="007A4344">
      <w:pPr>
        <w:pStyle w:val="TOC4"/>
        <w:rPr>
          <w:rFonts w:asciiTheme="minorHAnsi" w:eastAsiaTheme="minorEastAsia" w:hAnsiTheme="minorHAnsi" w:cstheme="minorBidi"/>
          <w:kern w:val="2"/>
          <w:sz w:val="24"/>
          <w:szCs w:val="24"/>
          <w14:ligatures w14:val="standardContextual"/>
        </w:rPr>
      </w:pPr>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r>
      <w:r>
        <w:instrText xml:space="preserve"> PAGEREF _Toc182581412 \h </w:instrText>
      </w:r>
      <w:r>
        <w:fldChar w:fldCharType="separate"/>
      </w:r>
      <w:r>
        <w:t>78</w:t>
      </w:r>
      <w:r>
        <w:fldChar w:fldCharType="end"/>
      </w:r>
    </w:p>
    <w:p w14:paraId="1A6EFA43" w14:textId="68F42E38" w:rsidR="007A4344" w:rsidRDefault="007A4344">
      <w:pPr>
        <w:pStyle w:val="TOC3"/>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CLOSE CHANNEL</w:t>
      </w:r>
      <w:r>
        <w:tab/>
      </w:r>
      <w:r>
        <w:fldChar w:fldCharType="begin"/>
      </w:r>
      <w:r>
        <w:instrText xml:space="preserve"> PAGEREF _Toc182581413 \h </w:instrText>
      </w:r>
      <w:r>
        <w:fldChar w:fldCharType="separate"/>
      </w:r>
      <w:r>
        <w:t>78</w:t>
      </w:r>
      <w:r>
        <w:fldChar w:fldCharType="end"/>
      </w:r>
    </w:p>
    <w:p w14:paraId="2E839DC1" w14:textId="354360F9" w:rsidR="007A4344" w:rsidRDefault="007A4344">
      <w:pPr>
        <w:pStyle w:val="TOC4"/>
        <w:rPr>
          <w:rFonts w:asciiTheme="minorHAnsi" w:eastAsiaTheme="minorEastAsia" w:hAnsiTheme="minorHAnsi" w:cstheme="minorBidi"/>
          <w:kern w:val="2"/>
          <w:sz w:val="24"/>
          <w:szCs w:val="24"/>
          <w14:ligatures w14:val="standardContextual"/>
        </w:rPr>
      </w:pPr>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r>
      <w:r>
        <w:instrText xml:space="preserve"> PAGEREF _Toc182581414 \h </w:instrText>
      </w:r>
      <w:r>
        <w:fldChar w:fldCharType="separate"/>
      </w:r>
      <w:r>
        <w:t>78</w:t>
      </w:r>
      <w:r>
        <w:fldChar w:fldCharType="end"/>
      </w:r>
    </w:p>
    <w:p w14:paraId="0A47BE8C" w14:textId="2ED7E754" w:rsidR="007A4344" w:rsidRDefault="007A4344">
      <w:pPr>
        <w:pStyle w:val="TOC4"/>
        <w:rPr>
          <w:rFonts w:asciiTheme="minorHAnsi" w:eastAsiaTheme="minorEastAsia" w:hAnsiTheme="minorHAnsi" w:cstheme="minorBidi"/>
          <w:kern w:val="2"/>
          <w:sz w:val="24"/>
          <w:szCs w:val="24"/>
          <w14:ligatures w14:val="standardContextual"/>
        </w:rPr>
      </w:pPr>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r>
      <w:r>
        <w:instrText xml:space="preserve"> PAGEREF _Toc182581415 \h </w:instrText>
      </w:r>
      <w:r>
        <w:fldChar w:fldCharType="separate"/>
      </w:r>
      <w:r>
        <w:t>78</w:t>
      </w:r>
      <w:r>
        <w:fldChar w:fldCharType="end"/>
      </w:r>
    </w:p>
    <w:p w14:paraId="7D65B4A2" w14:textId="4C59D49D" w:rsidR="007A4344" w:rsidRDefault="007A4344">
      <w:pPr>
        <w:pStyle w:val="TOC4"/>
        <w:rPr>
          <w:rFonts w:asciiTheme="minorHAnsi" w:eastAsiaTheme="minorEastAsia" w:hAnsiTheme="minorHAnsi" w:cstheme="minorBidi"/>
          <w:kern w:val="2"/>
          <w:sz w:val="24"/>
          <w:szCs w:val="24"/>
          <w14:ligatures w14:val="standardContextual"/>
        </w:rPr>
      </w:pPr>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r>
      <w:r>
        <w:instrText xml:space="preserve"> PAGEREF _Toc182581416 \h </w:instrText>
      </w:r>
      <w:r>
        <w:fldChar w:fldCharType="separate"/>
      </w:r>
      <w:r>
        <w:t>78</w:t>
      </w:r>
      <w:r>
        <w:fldChar w:fldCharType="end"/>
      </w:r>
    </w:p>
    <w:p w14:paraId="41CF9866" w14:textId="79866B30" w:rsidR="007A4344" w:rsidRDefault="007A4344">
      <w:pPr>
        <w:pStyle w:val="TOC4"/>
        <w:rPr>
          <w:rFonts w:asciiTheme="minorHAnsi" w:eastAsiaTheme="minorEastAsia" w:hAnsiTheme="minorHAnsi" w:cstheme="minorBidi"/>
          <w:kern w:val="2"/>
          <w:sz w:val="24"/>
          <w:szCs w:val="24"/>
          <w14:ligatures w14:val="standardContextual"/>
        </w:rPr>
      </w:pPr>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r>
      <w:r>
        <w:instrText xml:space="preserve"> PAGEREF _Toc182581417 \h </w:instrText>
      </w:r>
      <w:r>
        <w:fldChar w:fldCharType="separate"/>
      </w:r>
      <w:r>
        <w:t>78</w:t>
      </w:r>
      <w:r>
        <w:fldChar w:fldCharType="end"/>
      </w:r>
    </w:p>
    <w:p w14:paraId="54164A1C" w14:textId="13FC40C8" w:rsidR="007A4344" w:rsidRDefault="007A4344">
      <w:pPr>
        <w:pStyle w:val="TOC3"/>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RECEIVE DATA</w:t>
      </w:r>
      <w:r>
        <w:tab/>
      </w:r>
      <w:r>
        <w:fldChar w:fldCharType="begin"/>
      </w:r>
      <w:r>
        <w:instrText xml:space="preserve"> PAGEREF _Toc182581418 \h </w:instrText>
      </w:r>
      <w:r>
        <w:fldChar w:fldCharType="separate"/>
      </w:r>
      <w:r>
        <w:t>78</w:t>
      </w:r>
      <w:r>
        <w:fldChar w:fldCharType="end"/>
      </w:r>
    </w:p>
    <w:p w14:paraId="7625F1D4" w14:textId="62D15802" w:rsidR="007A4344" w:rsidRDefault="007A4344">
      <w:pPr>
        <w:pStyle w:val="TOC4"/>
        <w:rPr>
          <w:rFonts w:asciiTheme="minorHAnsi" w:eastAsiaTheme="minorEastAsia" w:hAnsiTheme="minorHAnsi" w:cstheme="minorBidi"/>
          <w:kern w:val="2"/>
          <w:sz w:val="24"/>
          <w:szCs w:val="24"/>
          <w14:ligatures w14:val="standardContextual"/>
        </w:rPr>
      </w:pPr>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r>
      <w:r>
        <w:instrText xml:space="preserve"> PAGEREF _Toc182581419 \h </w:instrText>
      </w:r>
      <w:r>
        <w:fldChar w:fldCharType="separate"/>
      </w:r>
      <w:r>
        <w:t>78</w:t>
      </w:r>
      <w:r>
        <w:fldChar w:fldCharType="end"/>
      </w:r>
    </w:p>
    <w:p w14:paraId="28BB542B" w14:textId="22D35AC6" w:rsidR="007A4344" w:rsidRDefault="007A4344">
      <w:pPr>
        <w:pStyle w:val="TOC4"/>
        <w:rPr>
          <w:rFonts w:asciiTheme="minorHAnsi" w:eastAsiaTheme="minorEastAsia" w:hAnsiTheme="minorHAnsi" w:cstheme="minorBidi"/>
          <w:kern w:val="2"/>
          <w:sz w:val="24"/>
          <w:szCs w:val="24"/>
          <w14:ligatures w14:val="standardContextual"/>
        </w:rPr>
      </w:pPr>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r>
      <w:r>
        <w:instrText xml:space="preserve"> PAGEREF _Toc182581420 \h </w:instrText>
      </w:r>
      <w:r>
        <w:fldChar w:fldCharType="separate"/>
      </w:r>
      <w:r>
        <w:t>79</w:t>
      </w:r>
      <w:r>
        <w:fldChar w:fldCharType="end"/>
      </w:r>
    </w:p>
    <w:p w14:paraId="3598BCBB" w14:textId="588087A5" w:rsidR="007A4344" w:rsidRDefault="007A4344">
      <w:pPr>
        <w:pStyle w:val="TOC3"/>
        <w:rPr>
          <w:rFonts w:asciiTheme="minorHAnsi" w:eastAsiaTheme="minorEastAsia" w:hAnsiTheme="minorHAnsi" w:cstheme="minorBidi"/>
          <w:kern w:val="2"/>
          <w:sz w:val="24"/>
          <w:szCs w:val="24"/>
          <w14:ligatures w14:val="standardContextual"/>
        </w:rPr>
      </w:pPr>
      <w:r>
        <w:t>10.4.30</w:t>
      </w:r>
      <w:r>
        <w:rPr>
          <w:rFonts w:asciiTheme="minorHAnsi" w:eastAsiaTheme="minorEastAsia" w:hAnsiTheme="minorHAnsi" w:cstheme="minorBidi"/>
          <w:kern w:val="2"/>
          <w:sz w:val="24"/>
          <w:szCs w:val="24"/>
          <w14:ligatures w14:val="standardContextual"/>
        </w:rPr>
        <w:tab/>
      </w:r>
      <w:r>
        <w:t>SEND DATA</w:t>
      </w:r>
      <w:r>
        <w:tab/>
      </w:r>
      <w:r>
        <w:fldChar w:fldCharType="begin"/>
      </w:r>
      <w:r>
        <w:instrText xml:space="preserve"> PAGEREF _Toc182581421 \h </w:instrText>
      </w:r>
      <w:r>
        <w:fldChar w:fldCharType="separate"/>
      </w:r>
      <w:r>
        <w:t>79</w:t>
      </w:r>
      <w:r>
        <w:fldChar w:fldCharType="end"/>
      </w:r>
    </w:p>
    <w:p w14:paraId="3F8D13DF" w14:textId="2ED5A368" w:rsidR="007A4344" w:rsidRDefault="007A4344">
      <w:pPr>
        <w:pStyle w:val="TOC4"/>
        <w:rPr>
          <w:rFonts w:asciiTheme="minorHAnsi" w:eastAsiaTheme="minorEastAsia" w:hAnsiTheme="minorHAnsi" w:cstheme="minorBidi"/>
          <w:kern w:val="2"/>
          <w:sz w:val="24"/>
          <w:szCs w:val="24"/>
          <w14:ligatures w14:val="standardContextual"/>
        </w:rPr>
      </w:pPr>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r>
      <w:r>
        <w:instrText xml:space="preserve"> PAGEREF _Toc182581422 \h </w:instrText>
      </w:r>
      <w:r>
        <w:fldChar w:fldCharType="separate"/>
      </w:r>
      <w:r>
        <w:t>79</w:t>
      </w:r>
      <w:r>
        <w:fldChar w:fldCharType="end"/>
      </w:r>
    </w:p>
    <w:p w14:paraId="224025DC" w14:textId="7A117727" w:rsidR="007A4344" w:rsidRDefault="007A4344">
      <w:pPr>
        <w:pStyle w:val="TOC4"/>
        <w:rPr>
          <w:rFonts w:asciiTheme="minorHAnsi" w:eastAsiaTheme="minorEastAsia" w:hAnsiTheme="minorHAnsi" w:cstheme="minorBidi"/>
          <w:kern w:val="2"/>
          <w:sz w:val="24"/>
          <w:szCs w:val="24"/>
          <w14:ligatures w14:val="standardContextual"/>
        </w:rPr>
      </w:pPr>
      <w:r>
        <w:lastRenderedPageBreak/>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r>
      <w:r>
        <w:instrText xml:space="preserve"> PAGEREF _Toc182581423 \h </w:instrText>
      </w:r>
      <w:r>
        <w:fldChar w:fldCharType="separate"/>
      </w:r>
      <w:r>
        <w:t>79</w:t>
      </w:r>
      <w:r>
        <w:fldChar w:fldCharType="end"/>
      </w:r>
    </w:p>
    <w:p w14:paraId="11F92637" w14:textId="5635868B" w:rsidR="007A4344" w:rsidRDefault="007A4344">
      <w:pPr>
        <w:pStyle w:val="TOC4"/>
        <w:rPr>
          <w:rFonts w:asciiTheme="minorHAnsi" w:eastAsiaTheme="minorEastAsia" w:hAnsiTheme="minorHAnsi" w:cstheme="minorBidi"/>
          <w:kern w:val="2"/>
          <w:sz w:val="24"/>
          <w:szCs w:val="24"/>
          <w14:ligatures w14:val="standardContextual"/>
        </w:rPr>
      </w:pPr>
      <w:r>
        <w:t>10.4.30.3</w:t>
      </w:r>
      <w:r>
        <w:rPr>
          <w:rFonts w:asciiTheme="minorHAnsi" w:eastAsiaTheme="minorEastAsia" w:hAnsiTheme="minorHAnsi" w:cstheme="minorBidi"/>
          <w:kern w:val="2"/>
          <w:sz w:val="24"/>
          <w:szCs w:val="24"/>
          <w14:ligatures w14:val="standardContextual"/>
        </w:rPr>
        <w:tab/>
      </w:r>
      <w:r>
        <w:t>SEND DATA(E-UTRAN)</w:t>
      </w:r>
      <w:r>
        <w:tab/>
      </w:r>
      <w:r>
        <w:fldChar w:fldCharType="begin"/>
      </w:r>
      <w:r>
        <w:instrText xml:space="preserve"> PAGEREF _Toc182581424 \h </w:instrText>
      </w:r>
      <w:r>
        <w:fldChar w:fldCharType="separate"/>
      </w:r>
      <w:r>
        <w:t>79</w:t>
      </w:r>
      <w:r>
        <w:fldChar w:fldCharType="end"/>
      </w:r>
    </w:p>
    <w:p w14:paraId="1E3BD5CA" w14:textId="0CCCCB7A" w:rsidR="007A4344" w:rsidRDefault="007A4344">
      <w:pPr>
        <w:pStyle w:val="TOC4"/>
        <w:rPr>
          <w:rFonts w:asciiTheme="minorHAnsi" w:eastAsiaTheme="minorEastAsia" w:hAnsiTheme="minorHAnsi" w:cstheme="minorBidi"/>
          <w:kern w:val="2"/>
          <w:sz w:val="24"/>
          <w:szCs w:val="24"/>
          <w14:ligatures w14:val="standardContextual"/>
        </w:rPr>
      </w:pPr>
      <w:r>
        <w:t>10.4.30.4</w:t>
      </w:r>
      <w:r>
        <w:rPr>
          <w:rFonts w:asciiTheme="minorHAnsi" w:eastAsiaTheme="minorEastAsia" w:hAnsiTheme="minorHAnsi" w:cstheme="minorBidi"/>
          <w:kern w:val="2"/>
          <w:sz w:val="24"/>
          <w:szCs w:val="24"/>
          <w14:ligatures w14:val="standardContextual"/>
        </w:rPr>
        <w:tab/>
      </w:r>
      <w:r>
        <w:t>SEND DATA(NG-RAN)</w:t>
      </w:r>
      <w:r>
        <w:tab/>
      </w:r>
      <w:r>
        <w:fldChar w:fldCharType="begin"/>
      </w:r>
      <w:r>
        <w:instrText xml:space="preserve"> PAGEREF _Toc182581425 \h </w:instrText>
      </w:r>
      <w:r>
        <w:fldChar w:fldCharType="separate"/>
      </w:r>
      <w:r>
        <w:t>79</w:t>
      </w:r>
      <w:r>
        <w:fldChar w:fldCharType="end"/>
      </w:r>
    </w:p>
    <w:p w14:paraId="788556A2" w14:textId="4054A351" w:rsidR="007A4344" w:rsidRDefault="007A4344">
      <w:pPr>
        <w:pStyle w:val="TOC3"/>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r>
      <w:r>
        <w:instrText xml:space="preserve"> PAGEREF _Toc182581426 \h </w:instrText>
      </w:r>
      <w:r>
        <w:fldChar w:fldCharType="separate"/>
      </w:r>
      <w:r>
        <w:t>79</w:t>
      </w:r>
      <w:r>
        <w:fldChar w:fldCharType="end"/>
      </w:r>
    </w:p>
    <w:p w14:paraId="2E598428" w14:textId="7219F689" w:rsidR="007A4344" w:rsidRDefault="007A4344">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r>
      <w:r>
        <w:instrText xml:space="preserve"> PAGEREF _Toc182581427 \h </w:instrText>
      </w:r>
      <w:r>
        <w:fldChar w:fldCharType="separate"/>
      </w:r>
      <w:r>
        <w:t>79</w:t>
      </w:r>
      <w:r>
        <w:fldChar w:fldCharType="end"/>
      </w:r>
    </w:p>
    <w:p w14:paraId="3B2FBD63" w14:textId="28C00279" w:rsidR="007A4344" w:rsidRDefault="007A4344">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r>
      <w:r>
        <w:instrText xml:space="preserve"> PAGEREF _Toc182581428 \h </w:instrText>
      </w:r>
      <w:r>
        <w:fldChar w:fldCharType="separate"/>
      </w:r>
      <w:r>
        <w:t>79</w:t>
      </w:r>
      <w:r>
        <w:fldChar w:fldCharType="end"/>
      </w:r>
    </w:p>
    <w:p w14:paraId="3181440D" w14:textId="2EE56AD0" w:rsidR="007A4344" w:rsidRDefault="007A4344">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r>
      <w:r>
        <w:instrText xml:space="preserve"> PAGEREF _Toc182581429 \h </w:instrText>
      </w:r>
      <w:r>
        <w:fldChar w:fldCharType="separate"/>
      </w:r>
      <w:r>
        <w:t>79</w:t>
      </w:r>
      <w:r>
        <w:fldChar w:fldCharType="end"/>
      </w:r>
    </w:p>
    <w:p w14:paraId="471C6C55" w14:textId="0ED48298" w:rsidR="007A4344" w:rsidRDefault="007A4344">
      <w:pPr>
        <w:pStyle w:val="TOC3"/>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r>
      <w:r>
        <w:instrText xml:space="preserve"> PAGEREF _Toc182581430 \h </w:instrText>
      </w:r>
      <w:r>
        <w:fldChar w:fldCharType="separate"/>
      </w:r>
      <w:r>
        <w:t>79</w:t>
      </w:r>
      <w:r>
        <w:fldChar w:fldCharType="end"/>
      </w:r>
    </w:p>
    <w:p w14:paraId="2874C8E7" w14:textId="69FFDFE3" w:rsidR="007A4344" w:rsidRDefault="007A4344">
      <w:pPr>
        <w:pStyle w:val="TOC3"/>
        <w:rPr>
          <w:rFonts w:asciiTheme="minorHAnsi" w:eastAsiaTheme="minorEastAsia" w:hAnsiTheme="minorHAnsi" w:cstheme="minorBidi"/>
          <w:kern w:val="2"/>
          <w:sz w:val="24"/>
          <w:szCs w:val="24"/>
          <w14:ligatures w14:val="standardContextual"/>
        </w:rPr>
      </w:pPr>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r>
      <w:r>
        <w:instrText xml:space="preserve"> PAGEREF _Toc182581431 \h </w:instrText>
      </w:r>
      <w:r>
        <w:fldChar w:fldCharType="separate"/>
      </w:r>
      <w:r>
        <w:t>80</w:t>
      </w:r>
      <w:r>
        <w:fldChar w:fldCharType="end"/>
      </w:r>
    </w:p>
    <w:p w14:paraId="234C1F76" w14:textId="1BC25256" w:rsidR="007A4344" w:rsidRDefault="007A4344">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r>
      <w:r>
        <w:instrText xml:space="preserve"> PAGEREF _Toc182581432 \h </w:instrText>
      </w:r>
      <w:r>
        <w:fldChar w:fldCharType="separate"/>
      </w:r>
      <w:r>
        <w:t>80</w:t>
      </w:r>
      <w:r>
        <w:fldChar w:fldCharType="end"/>
      </w:r>
    </w:p>
    <w:p w14:paraId="3A5FA7AB" w14:textId="4DBE2219" w:rsidR="007A4344" w:rsidRDefault="007A4344">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_Toc182581433 \h </w:instrText>
      </w:r>
      <w:r>
        <w:fldChar w:fldCharType="separate"/>
      </w:r>
      <w:r>
        <w:t>80</w:t>
      </w:r>
      <w:r>
        <w:fldChar w:fldCharType="end"/>
      </w:r>
    </w:p>
    <w:p w14:paraId="02B00EA3" w14:textId="60B39EE1" w:rsidR="007A4344" w:rsidRDefault="007A4344">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r>
      <w:r>
        <w:instrText xml:space="preserve"> PAGEREF _Toc182581434 \h </w:instrText>
      </w:r>
      <w:r>
        <w:fldChar w:fldCharType="separate"/>
      </w:r>
      <w:r>
        <w:t>80</w:t>
      </w:r>
      <w:r>
        <w:fldChar w:fldCharType="end"/>
      </w:r>
    </w:p>
    <w:p w14:paraId="372E2994" w14:textId="72B5D48F" w:rsidR="007A4344" w:rsidRDefault="007A4344">
      <w:pPr>
        <w:pStyle w:val="TOC3"/>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r>
      <w:r>
        <w:instrText xml:space="preserve"> PAGEREF _Toc182581435 \h </w:instrText>
      </w:r>
      <w:r>
        <w:fldChar w:fldCharType="separate"/>
      </w:r>
      <w:r>
        <w:t>80</w:t>
      </w:r>
      <w:r>
        <w:fldChar w:fldCharType="end"/>
      </w:r>
    </w:p>
    <w:p w14:paraId="00FDEC9C" w14:textId="47E59D86" w:rsidR="007A4344" w:rsidRDefault="007A4344">
      <w:pPr>
        <w:pStyle w:val="TOC3"/>
        <w:rPr>
          <w:rFonts w:asciiTheme="minorHAnsi" w:eastAsiaTheme="minorEastAsia" w:hAnsiTheme="minorHAnsi" w:cstheme="minorBidi"/>
          <w:kern w:val="2"/>
          <w:sz w:val="24"/>
          <w:szCs w:val="24"/>
          <w14:ligatures w14:val="standardContextual"/>
        </w:rPr>
      </w:pPr>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r>
      <w:r>
        <w:instrText xml:space="preserve"> PAGEREF _Toc182581436 \h </w:instrText>
      </w:r>
      <w:r>
        <w:fldChar w:fldCharType="separate"/>
      </w:r>
      <w:r>
        <w:t>80</w:t>
      </w:r>
      <w:r>
        <w:fldChar w:fldCharType="end"/>
      </w:r>
    </w:p>
    <w:p w14:paraId="286ADEFC" w14:textId="6ED04AC6" w:rsidR="007A4344" w:rsidRDefault="007A4344">
      <w:pPr>
        <w:pStyle w:val="TOC3"/>
        <w:rPr>
          <w:rFonts w:asciiTheme="minorHAnsi" w:eastAsiaTheme="minorEastAsia" w:hAnsiTheme="minorHAnsi" w:cstheme="minorBidi"/>
          <w:kern w:val="2"/>
          <w:sz w:val="24"/>
          <w:szCs w:val="24"/>
          <w14:ligatures w14:val="standardContextual"/>
        </w:rPr>
      </w:pPr>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r>
      <w:r>
        <w:instrText xml:space="preserve"> PAGEREF _Toc182581437 \h </w:instrText>
      </w:r>
      <w:r>
        <w:fldChar w:fldCharType="separate"/>
      </w:r>
      <w:r>
        <w:t>80</w:t>
      </w:r>
      <w:r>
        <w:fldChar w:fldCharType="end"/>
      </w:r>
    </w:p>
    <w:p w14:paraId="26F939DF" w14:textId="63F7E79F" w:rsidR="007A4344" w:rsidRDefault="007A4344">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EVENT DOWNLOAD</w:t>
      </w:r>
      <w:r>
        <w:tab/>
      </w:r>
      <w:r>
        <w:fldChar w:fldCharType="begin"/>
      </w:r>
      <w:r>
        <w:instrText xml:space="preserve"> PAGEREF _Toc182581438 \h </w:instrText>
      </w:r>
      <w:r>
        <w:fldChar w:fldCharType="separate"/>
      </w:r>
      <w:r>
        <w:t>80</w:t>
      </w:r>
      <w:r>
        <w:fldChar w:fldCharType="end"/>
      </w:r>
    </w:p>
    <w:p w14:paraId="422DFA90" w14:textId="275BABB3" w:rsidR="007A4344" w:rsidRDefault="007A4344">
      <w:pPr>
        <w:pStyle w:val="TOC3"/>
        <w:rPr>
          <w:rFonts w:asciiTheme="minorHAnsi" w:eastAsiaTheme="minorEastAsia" w:hAnsiTheme="minorHAnsi" w:cstheme="minorBidi"/>
          <w:kern w:val="2"/>
          <w:sz w:val="24"/>
          <w:szCs w:val="24"/>
          <w14:ligatures w14:val="standardContextual"/>
        </w:rPr>
      </w:pPr>
      <w:r>
        <w:t>10.7.1</w:t>
      </w:r>
      <w:r>
        <w:rPr>
          <w:rFonts w:asciiTheme="minorHAnsi" w:eastAsiaTheme="minorEastAsia" w:hAnsiTheme="minorHAnsi" w:cstheme="minorBidi"/>
          <w:kern w:val="2"/>
          <w:sz w:val="24"/>
          <w:szCs w:val="24"/>
          <w14:ligatures w14:val="standardContextual"/>
        </w:rPr>
        <w:tab/>
      </w:r>
      <w:r>
        <w:t>MT Call Event</w:t>
      </w:r>
      <w:r>
        <w:tab/>
      </w:r>
      <w:r>
        <w:fldChar w:fldCharType="begin"/>
      </w:r>
      <w:r>
        <w:instrText xml:space="preserve"> PAGEREF _Toc182581439 \h </w:instrText>
      </w:r>
      <w:r>
        <w:fldChar w:fldCharType="separate"/>
      </w:r>
      <w:r>
        <w:t>80</w:t>
      </w:r>
      <w:r>
        <w:fldChar w:fldCharType="end"/>
      </w:r>
    </w:p>
    <w:p w14:paraId="78F240A3" w14:textId="25EEAAA8" w:rsidR="007A4344" w:rsidRDefault="007A4344">
      <w:pPr>
        <w:pStyle w:val="TOC3"/>
        <w:rPr>
          <w:rFonts w:asciiTheme="minorHAnsi" w:eastAsiaTheme="minorEastAsia" w:hAnsiTheme="minorHAnsi" w:cstheme="minorBidi"/>
          <w:kern w:val="2"/>
          <w:sz w:val="24"/>
          <w:szCs w:val="24"/>
          <w14:ligatures w14:val="standardContextual"/>
        </w:rPr>
      </w:pPr>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r>
      <w:r>
        <w:instrText xml:space="preserve"> PAGEREF _Toc182581440 \h </w:instrText>
      </w:r>
      <w:r>
        <w:fldChar w:fldCharType="separate"/>
      </w:r>
      <w:r>
        <w:t>80</w:t>
      </w:r>
      <w:r>
        <w:fldChar w:fldCharType="end"/>
      </w:r>
    </w:p>
    <w:p w14:paraId="00A698F7" w14:textId="63BA2627" w:rsidR="007A4344" w:rsidRDefault="007A4344">
      <w:pPr>
        <w:pStyle w:val="TOC3"/>
        <w:rPr>
          <w:rFonts w:asciiTheme="minorHAnsi" w:eastAsiaTheme="minorEastAsia" w:hAnsiTheme="minorHAnsi" w:cstheme="minorBidi"/>
          <w:kern w:val="2"/>
          <w:sz w:val="24"/>
          <w:szCs w:val="24"/>
          <w14:ligatures w14:val="standardContextual"/>
        </w:rPr>
      </w:pPr>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r>
      <w:r>
        <w:instrText xml:space="preserve"> PAGEREF _Toc182581441 \h </w:instrText>
      </w:r>
      <w:r>
        <w:fldChar w:fldCharType="separate"/>
      </w:r>
      <w:r>
        <w:t>80</w:t>
      </w:r>
      <w:r>
        <w:fldChar w:fldCharType="end"/>
      </w:r>
    </w:p>
    <w:p w14:paraId="1246F700" w14:textId="3AF634BB" w:rsidR="007A4344" w:rsidRDefault="007A4344">
      <w:pPr>
        <w:pStyle w:val="TOC3"/>
        <w:rPr>
          <w:rFonts w:asciiTheme="minorHAnsi" w:eastAsiaTheme="minorEastAsia" w:hAnsiTheme="minorHAnsi" w:cstheme="minorBidi"/>
          <w:kern w:val="2"/>
          <w:sz w:val="24"/>
          <w:szCs w:val="24"/>
          <w14:ligatures w14:val="standardContextual"/>
        </w:rPr>
      </w:pPr>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r>
      <w:r>
        <w:instrText xml:space="preserve"> PAGEREF _Toc182581442 \h </w:instrText>
      </w:r>
      <w:r>
        <w:fldChar w:fldCharType="separate"/>
      </w:r>
      <w:r>
        <w:t>80</w:t>
      </w:r>
      <w:r>
        <w:fldChar w:fldCharType="end"/>
      </w:r>
    </w:p>
    <w:p w14:paraId="477E887A" w14:textId="2B6C4893" w:rsidR="007A4344" w:rsidRDefault="007A4344">
      <w:pPr>
        <w:pStyle w:val="TOC4"/>
        <w:rPr>
          <w:rFonts w:asciiTheme="minorHAnsi" w:eastAsiaTheme="minorEastAsia" w:hAnsiTheme="minorHAnsi" w:cstheme="minorBidi"/>
          <w:kern w:val="2"/>
          <w:sz w:val="24"/>
          <w:szCs w:val="24"/>
          <w14:ligatures w14:val="standardContextual"/>
        </w:rPr>
      </w:pPr>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r>
      <w:r>
        <w:instrText xml:space="preserve"> PAGEREF _Toc182581443 \h </w:instrText>
      </w:r>
      <w:r>
        <w:fldChar w:fldCharType="separate"/>
      </w:r>
      <w:r>
        <w:t>80</w:t>
      </w:r>
      <w:r>
        <w:fldChar w:fldCharType="end"/>
      </w:r>
    </w:p>
    <w:p w14:paraId="5C468E9E" w14:textId="6354E3D4" w:rsidR="007A4344" w:rsidRDefault="007A4344">
      <w:pPr>
        <w:pStyle w:val="TOC3"/>
        <w:rPr>
          <w:rFonts w:asciiTheme="minorHAnsi" w:eastAsiaTheme="minorEastAsia" w:hAnsiTheme="minorHAnsi" w:cstheme="minorBidi"/>
          <w:kern w:val="2"/>
          <w:sz w:val="24"/>
          <w:szCs w:val="24"/>
          <w14:ligatures w14:val="standardContextual"/>
        </w:rPr>
      </w:pPr>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r>
      <w:r>
        <w:instrText xml:space="preserve"> PAGEREF _Toc182581444 \h </w:instrText>
      </w:r>
      <w:r>
        <w:fldChar w:fldCharType="separate"/>
      </w:r>
      <w:r>
        <w:t>81</w:t>
      </w:r>
      <w:r>
        <w:fldChar w:fldCharType="end"/>
      </w:r>
    </w:p>
    <w:p w14:paraId="19DA20E9" w14:textId="5A11C30F" w:rsidR="007A4344" w:rsidRDefault="007A4344">
      <w:pPr>
        <w:pStyle w:val="TOC4"/>
        <w:rPr>
          <w:rFonts w:asciiTheme="minorHAnsi" w:eastAsiaTheme="minorEastAsia" w:hAnsiTheme="minorHAnsi" w:cstheme="minorBidi"/>
          <w:kern w:val="2"/>
          <w:sz w:val="24"/>
          <w:szCs w:val="24"/>
          <w14:ligatures w14:val="standardContextual"/>
        </w:rPr>
      </w:pPr>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r>
      <w:r>
        <w:instrText xml:space="preserve"> PAGEREF _Toc182581445 \h </w:instrText>
      </w:r>
      <w:r>
        <w:fldChar w:fldCharType="separate"/>
      </w:r>
      <w:r>
        <w:t>81</w:t>
      </w:r>
      <w:r>
        <w:fldChar w:fldCharType="end"/>
      </w:r>
    </w:p>
    <w:p w14:paraId="602D587E" w14:textId="0D449343" w:rsidR="007A4344" w:rsidRDefault="007A4344">
      <w:pPr>
        <w:pStyle w:val="TOC3"/>
        <w:rPr>
          <w:rFonts w:asciiTheme="minorHAnsi" w:eastAsiaTheme="minorEastAsia" w:hAnsiTheme="minorHAnsi" w:cstheme="minorBidi"/>
          <w:kern w:val="2"/>
          <w:sz w:val="24"/>
          <w:szCs w:val="24"/>
          <w14:ligatures w14:val="standardContextual"/>
        </w:rPr>
      </w:pPr>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r>
      <w:r>
        <w:instrText xml:space="preserve"> PAGEREF _Toc182581446 \h </w:instrText>
      </w:r>
      <w:r>
        <w:fldChar w:fldCharType="separate"/>
      </w:r>
      <w:r>
        <w:t>81</w:t>
      </w:r>
      <w:r>
        <w:fldChar w:fldCharType="end"/>
      </w:r>
    </w:p>
    <w:p w14:paraId="46A8CF69" w14:textId="1C96E35B" w:rsidR="007A4344" w:rsidRDefault="007A4344">
      <w:pPr>
        <w:pStyle w:val="TOC3"/>
        <w:rPr>
          <w:rFonts w:asciiTheme="minorHAnsi" w:eastAsiaTheme="minorEastAsia" w:hAnsiTheme="minorHAnsi" w:cstheme="minorBidi"/>
          <w:kern w:val="2"/>
          <w:sz w:val="24"/>
          <w:szCs w:val="24"/>
          <w14:ligatures w14:val="standardContextual"/>
        </w:rPr>
      </w:pPr>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r>
      <w:r>
        <w:instrText xml:space="preserve"> PAGEREF _Toc182581447 \h </w:instrText>
      </w:r>
      <w:r>
        <w:fldChar w:fldCharType="separate"/>
      </w:r>
      <w:r>
        <w:t>81</w:t>
      </w:r>
      <w:r>
        <w:fldChar w:fldCharType="end"/>
      </w:r>
    </w:p>
    <w:p w14:paraId="5529CFBA" w14:textId="103C7DF2" w:rsidR="007A4344" w:rsidRDefault="007A4344">
      <w:pPr>
        <w:pStyle w:val="TOC4"/>
        <w:rPr>
          <w:rFonts w:asciiTheme="minorHAnsi" w:eastAsiaTheme="minorEastAsia" w:hAnsiTheme="minorHAnsi" w:cstheme="minorBidi"/>
          <w:kern w:val="2"/>
          <w:sz w:val="24"/>
          <w:szCs w:val="24"/>
          <w14:ligatures w14:val="standardContextual"/>
        </w:rPr>
      </w:pPr>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r>
      <w:r>
        <w:instrText xml:space="preserve"> PAGEREF _Toc182581448 \h </w:instrText>
      </w:r>
      <w:r>
        <w:fldChar w:fldCharType="separate"/>
      </w:r>
      <w:r>
        <w:t>81</w:t>
      </w:r>
      <w:r>
        <w:fldChar w:fldCharType="end"/>
      </w:r>
    </w:p>
    <w:p w14:paraId="4012F194" w14:textId="61B7940B" w:rsidR="007A4344" w:rsidRDefault="007A4344">
      <w:pPr>
        <w:pStyle w:val="TOC4"/>
        <w:rPr>
          <w:rFonts w:asciiTheme="minorHAnsi" w:eastAsiaTheme="minorEastAsia" w:hAnsiTheme="minorHAnsi" w:cstheme="minorBidi"/>
          <w:kern w:val="2"/>
          <w:sz w:val="24"/>
          <w:szCs w:val="24"/>
          <w14:ligatures w14:val="standardContextual"/>
        </w:rPr>
      </w:pPr>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r>
      <w:r>
        <w:instrText xml:space="preserve"> PAGEREF _Toc182581449 \h </w:instrText>
      </w:r>
      <w:r>
        <w:fldChar w:fldCharType="separate"/>
      </w:r>
      <w:r>
        <w:t>81</w:t>
      </w:r>
      <w:r>
        <w:fldChar w:fldCharType="end"/>
      </w:r>
    </w:p>
    <w:p w14:paraId="31CAA0E5" w14:textId="71AF7A08" w:rsidR="007A4344" w:rsidRDefault="007A4344">
      <w:pPr>
        <w:pStyle w:val="TOC3"/>
        <w:rPr>
          <w:rFonts w:asciiTheme="minorHAnsi" w:eastAsiaTheme="minorEastAsia" w:hAnsiTheme="minorHAnsi" w:cstheme="minorBidi"/>
          <w:kern w:val="2"/>
          <w:sz w:val="24"/>
          <w:szCs w:val="24"/>
          <w14:ligatures w14:val="standardContextual"/>
        </w:rPr>
      </w:pPr>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r>
      <w:r>
        <w:instrText xml:space="preserve"> PAGEREF _Toc182581450 \h </w:instrText>
      </w:r>
      <w:r>
        <w:fldChar w:fldCharType="separate"/>
      </w:r>
      <w:r>
        <w:t>81</w:t>
      </w:r>
      <w:r>
        <w:fldChar w:fldCharType="end"/>
      </w:r>
    </w:p>
    <w:p w14:paraId="458B3AC5" w14:textId="2350A383" w:rsidR="007A4344" w:rsidRDefault="007A4344">
      <w:pPr>
        <w:pStyle w:val="TOC4"/>
        <w:rPr>
          <w:rFonts w:asciiTheme="minorHAnsi" w:eastAsiaTheme="minorEastAsia" w:hAnsiTheme="minorHAnsi" w:cstheme="minorBidi"/>
          <w:kern w:val="2"/>
          <w:sz w:val="24"/>
          <w:szCs w:val="24"/>
          <w14:ligatures w14:val="standardContextual"/>
        </w:rPr>
      </w:pPr>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r>
      <w:r>
        <w:instrText xml:space="preserve"> PAGEREF _Toc182581451 \h </w:instrText>
      </w:r>
      <w:r>
        <w:fldChar w:fldCharType="separate"/>
      </w:r>
      <w:r>
        <w:t>81</w:t>
      </w:r>
      <w:r>
        <w:fldChar w:fldCharType="end"/>
      </w:r>
    </w:p>
    <w:p w14:paraId="095A7FA5" w14:textId="5641BBE6" w:rsidR="007A4344" w:rsidRDefault="007A4344">
      <w:pPr>
        <w:pStyle w:val="TOC3"/>
        <w:rPr>
          <w:rFonts w:asciiTheme="minorHAnsi" w:eastAsiaTheme="minorEastAsia" w:hAnsiTheme="minorHAnsi" w:cstheme="minorBidi"/>
          <w:kern w:val="2"/>
          <w:sz w:val="24"/>
          <w:szCs w:val="24"/>
          <w14:ligatures w14:val="standardContextual"/>
        </w:rPr>
      </w:pPr>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r>
      <w:r>
        <w:instrText xml:space="preserve"> PAGEREF _Toc182581452 \h </w:instrText>
      </w:r>
      <w:r>
        <w:fldChar w:fldCharType="separate"/>
      </w:r>
      <w:r>
        <w:t>81</w:t>
      </w:r>
      <w:r>
        <w:fldChar w:fldCharType="end"/>
      </w:r>
    </w:p>
    <w:p w14:paraId="6FDF9BE1" w14:textId="27861380" w:rsidR="007A4344" w:rsidRDefault="007A4344">
      <w:pPr>
        <w:pStyle w:val="TOC3"/>
        <w:rPr>
          <w:rFonts w:asciiTheme="minorHAnsi" w:eastAsiaTheme="minorEastAsia" w:hAnsiTheme="minorHAnsi" w:cstheme="minorBidi"/>
          <w:kern w:val="2"/>
          <w:sz w:val="24"/>
          <w:szCs w:val="24"/>
          <w14:ligatures w14:val="standardContextual"/>
        </w:rPr>
      </w:pPr>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r>
      <w:r>
        <w:instrText xml:space="preserve"> PAGEREF _Toc182581453 \h </w:instrText>
      </w:r>
      <w:r>
        <w:fldChar w:fldCharType="separate"/>
      </w:r>
      <w:r>
        <w:t>81</w:t>
      </w:r>
      <w:r>
        <w:fldChar w:fldCharType="end"/>
      </w:r>
    </w:p>
    <w:p w14:paraId="706BF6C1" w14:textId="55FA3DB1" w:rsidR="007A4344" w:rsidRDefault="007A4344">
      <w:pPr>
        <w:pStyle w:val="TOC4"/>
        <w:rPr>
          <w:rFonts w:asciiTheme="minorHAnsi" w:eastAsiaTheme="minorEastAsia" w:hAnsiTheme="minorHAnsi" w:cstheme="minorBidi"/>
          <w:kern w:val="2"/>
          <w:sz w:val="24"/>
          <w:szCs w:val="24"/>
          <w14:ligatures w14:val="standardContextual"/>
        </w:rPr>
      </w:pPr>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r>
      <w:r>
        <w:instrText xml:space="preserve"> PAGEREF _Toc182581454 \h </w:instrText>
      </w:r>
      <w:r>
        <w:fldChar w:fldCharType="separate"/>
      </w:r>
      <w:r>
        <w:t>81</w:t>
      </w:r>
      <w:r>
        <w:fldChar w:fldCharType="end"/>
      </w:r>
    </w:p>
    <w:p w14:paraId="78E6393B" w14:textId="387BF5AD" w:rsidR="007A4344" w:rsidRDefault="007A4344">
      <w:pPr>
        <w:pStyle w:val="TOC3"/>
        <w:rPr>
          <w:rFonts w:asciiTheme="minorHAnsi" w:eastAsiaTheme="minorEastAsia" w:hAnsiTheme="minorHAnsi" w:cstheme="minorBidi"/>
          <w:kern w:val="2"/>
          <w:sz w:val="24"/>
          <w:szCs w:val="24"/>
          <w14:ligatures w14:val="standardContextual"/>
        </w:rPr>
      </w:pPr>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r>
      <w:r>
        <w:instrText xml:space="preserve"> PAGEREF _Toc182581455 \h </w:instrText>
      </w:r>
      <w:r>
        <w:fldChar w:fldCharType="separate"/>
      </w:r>
      <w:r>
        <w:t>82</w:t>
      </w:r>
      <w:r>
        <w:fldChar w:fldCharType="end"/>
      </w:r>
    </w:p>
    <w:p w14:paraId="332E74A9" w14:textId="0D6C26AC" w:rsidR="007A4344" w:rsidRDefault="007A4344">
      <w:pPr>
        <w:pStyle w:val="TOC3"/>
        <w:rPr>
          <w:rFonts w:asciiTheme="minorHAnsi" w:eastAsiaTheme="minorEastAsia" w:hAnsiTheme="minorHAnsi" w:cstheme="minorBidi"/>
          <w:kern w:val="2"/>
          <w:sz w:val="24"/>
          <w:szCs w:val="24"/>
          <w14:ligatures w14:val="standardContextual"/>
        </w:rPr>
      </w:pPr>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r>
      <w:r>
        <w:instrText xml:space="preserve"> PAGEREF _Toc182581456 \h </w:instrText>
      </w:r>
      <w:r>
        <w:fldChar w:fldCharType="separate"/>
      </w:r>
      <w:r>
        <w:t>82</w:t>
      </w:r>
      <w:r>
        <w:fldChar w:fldCharType="end"/>
      </w:r>
    </w:p>
    <w:p w14:paraId="183E4459" w14:textId="4B36B904" w:rsidR="007A4344" w:rsidRDefault="007A4344">
      <w:pPr>
        <w:pStyle w:val="TOC3"/>
        <w:rPr>
          <w:rFonts w:asciiTheme="minorHAnsi" w:eastAsiaTheme="minorEastAsia" w:hAnsiTheme="minorHAnsi" w:cstheme="minorBidi"/>
          <w:kern w:val="2"/>
          <w:sz w:val="24"/>
          <w:szCs w:val="24"/>
          <w14:ligatures w14:val="standardContextual"/>
        </w:rPr>
      </w:pPr>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r>
      <w:r>
        <w:instrText xml:space="preserve"> PAGEREF _Toc182581457 \h </w:instrText>
      </w:r>
      <w:r>
        <w:fldChar w:fldCharType="separate"/>
      </w:r>
      <w:r>
        <w:t>82</w:t>
      </w:r>
      <w:r>
        <w:fldChar w:fldCharType="end"/>
      </w:r>
    </w:p>
    <w:p w14:paraId="27D0D2B7" w14:textId="560DC7B9" w:rsidR="007A4344" w:rsidRDefault="007A4344">
      <w:pPr>
        <w:pStyle w:val="TOC3"/>
        <w:rPr>
          <w:rFonts w:asciiTheme="minorHAnsi" w:eastAsiaTheme="minorEastAsia" w:hAnsiTheme="minorHAnsi" w:cstheme="minorBidi"/>
          <w:kern w:val="2"/>
          <w:sz w:val="24"/>
          <w:szCs w:val="24"/>
          <w14:ligatures w14:val="standardContextual"/>
        </w:rPr>
      </w:pPr>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r>
      <w:r>
        <w:instrText xml:space="preserve"> PAGEREF _Toc182581458 \h </w:instrText>
      </w:r>
      <w:r>
        <w:fldChar w:fldCharType="separate"/>
      </w:r>
      <w:r>
        <w:t>82</w:t>
      </w:r>
      <w:r>
        <w:fldChar w:fldCharType="end"/>
      </w:r>
    </w:p>
    <w:p w14:paraId="11307BCB" w14:textId="3D2383CC" w:rsidR="007A4344" w:rsidRDefault="007A4344">
      <w:pPr>
        <w:pStyle w:val="TOC3"/>
        <w:rPr>
          <w:rFonts w:asciiTheme="minorHAnsi" w:eastAsiaTheme="minorEastAsia" w:hAnsiTheme="minorHAnsi" w:cstheme="minorBidi"/>
          <w:kern w:val="2"/>
          <w:sz w:val="24"/>
          <w:szCs w:val="24"/>
          <w14:ligatures w14:val="standardContextual"/>
        </w:rPr>
      </w:pPr>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r>
      <w:r>
        <w:instrText xml:space="preserve"> PAGEREF _Toc182581459 \h </w:instrText>
      </w:r>
      <w:r>
        <w:fldChar w:fldCharType="separate"/>
      </w:r>
      <w:r>
        <w:t>82</w:t>
      </w:r>
      <w:r>
        <w:fldChar w:fldCharType="end"/>
      </w:r>
    </w:p>
    <w:p w14:paraId="0C09CEE6" w14:textId="3B50F91C" w:rsidR="007A4344" w:rsidRDefault="007A4344">
      <w:pPr>
        <w:pStyle w:val="TOC3"/>
        <w:rPr>
          <w:rFonts w:asciiTheme="minorHAnsi" w:eastAsiaTheme="minorEastAsia" w:hAnsiTheme="minorHAnsi" w:cstheme="minorBidi"/>
          <w:kern w:val="2"/>
          <w:sz w:val="24"/>
          <w:szCs w:val="24"/>
          <w14:ligatures w14:val="standardContextual"/>
        </w:rPr>
      </w:pPr>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r>
      <w:r>
        <w:instrText xml:space="preserve"> PAGEREF _Toc182581460 \h </w:instrText>
      </w:r>
      <w:r>
        <w:fldChar w:fldCharType="separate"/>
      </w:r>
      <w:r>
        <w:t>82</w:t>
      </w:r>
      <w:r>
        <w:fldChar w:fldCharType="end"/>
      </w:r>
    </w:p>
    <w:p w14:paraId="6F531136" w14:textId="4612D071" w:rsidR="007A4344" w:rsidRDefault="007A4344">
      <w:pPr>
        <w:pStyle w:val="TOC3"/>
        <w:rPr>
          <w:rFonts w:asciiTheme="minorHAnsi" w:eastAsiaTheme="minorEastAsia" w:hAnsiTheme="minorHAnsi" w:cstheme="minorBidi"/>
          <w:kern w:val="2"/>
          <w:sz w:val="24"/>
          <w:szCs w:val="24"/>
          <w14:ligatures w14:val="standardContextual"/>
        </w:rPr>
      </w:pPr>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r>
      <w:r>
        <w:instrText xml:space="preserve"> PAGEREF _Toc182581461 \h </w:instrText>
      </w:r>
      <w:r>
        <w:fldChar w:fldCharType="separate"/>
      </w:r>
      <w:r>
        <w:t>82</w:t>
      </w:r>
      <w:r>
        <w:fldChar w:fldCharType="end"/>
      </w:r>
    </w:p>
    <w:p w14:paraId="60C845A4" w14:textId="72B9E4EE" w:rsidR="007A4344" w:rsidRDefault="007A4344">
      <w:pPr>
        <w:pStyle w:val="TOC3"/>
        <w:rPr>
          <w:rFonts w:asciiTheme="minorHAnsi" w:eastAsiaTheme="minorEastAsia" w:hAnsiTheme="minorHAnsi" w:cstheme="minorBidi"/>
          <w:kern w:val="2"/>
          <w:sz w:val="24"/>
          <w:szCs w:val="24"/>
          <w14:ligatures w14:val="standardContextual"/>
        </w:rPr>
      </w:pPr>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r>
      <w:r>
        <w:instrText xml:space="preserve"> PAGEREF _Toc182581462 \h </w:instrText>
      </w:r>
      <w:r>
        <w:fldChar w:fldCharType="separate"/>
      </w:r>
      <w:r>
        <w:t>82</w:t>
      </w:r>
      <w:r>
        <w:fldChar w:fldCharType="end"/>
      </w:r>
    </w:p>
    <w:p w14:paraId="7E249CAF" w14:textId="66EF2A67" w:rsidR="007A4344" w:rsidRDefault="007A4344">
      <w:pPr>
        <w:pStyle w:val="TOC3"/>
        <w:rPr>
          <w:rFonts w:asciiTheme="minorHAnsi" w:eastAsiaTheme="minorEastAsia" w:hAnsiTheme="minorHAnsi" w:cstheme="minorBidi"/>
          <w:kern w:val="2"/>
          <w:sz w:val="24"/>
          <w:szCs w:val="24"/>
          <w14:ligatures w14:val="standardContextual"/>
        </w:rPr>
      </w:pPr>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r>
      <w:r>
        <w:instrText xml:space="preserve"> PAGEREF _Toc182581463 \h </w:instrText>
      </w:r>
      <w:r>
        <w:fldChar w:fldCharType="separate"/>
      </w:r>
      <w:r>
        <w:t>83</w:t>
      </w:r>
      <w:r>
        <w:fldChar w:fldCharType="end"/>
      </w:r>
    </w:p>
    <w:p w14:paraId="5D9BEC4B" w14:textId="4D34399B" w:rsidR="007A4344" w:rsidRDefault="007A4344">
      <w:pPr>
        <w:pStyle w:val="TOC3"/>
        <w:rPr>
          <w:rFonts w:asciiTheme="minorHAnsi" w:eastAsiaTheme="minorEastAsia" w:hAnsiTheme="minorHAnsi" w:cstheme="minorBidi"/>
          <w:kern w:val="2"/>
          <w:sz w:val="24"/>
          <w:szCs w:val="24"/>
          <w14:ligatures w14:val="standardContextual"/>
        </w:rPr>
      </w:pPr>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r>
      <w:r>
        <w:instrText xml:space="preserve"> PAGEREF _Toc182581464 \h </w:instrText>
      </w:r>
      <w:r>
        <w:fldChar w:fldCharType="separate"/>
      </w:r>
      <w:r>
        <w:t>83</w:t>
      </w:r>
      <w:r>
        <w:fldChar w:fldCharType="end"/>
      </w:r>
    </w:p>
    <w:p w14:paraId="41C4E9DD" w14:textId="1D0E1B31" w:rsidR="007A4344" w:rsidRDefault="007A4344">
      <w:pPr>
        <w:pStyle w:val="TOC4"/>
        <w:rPr>
          <w:rFonts w:asciiTheme="minorHAnsi" w:eastAsiaTheme="minorEastAsia" w:hAnsiTheme="minorHAnsi" w:cstheme="minorBidi"/>
          <w:kern w:val="2"/>
          <w:sz w:val="24"/>
          <w:szCs w:val="24"/>
          <w14:ligatures w14:val="standardContextual"/>
        </w:rPr>
      </w:pPr>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r>
      <w:r>
        <w:instrText xml:space="preserve"> PAGEREF _Toc182581465 \h </w:instrText>
      </w:r>
      <w:r>
        <w:fldChar w:fldCharType="separate"/>
      </w:r>
      <w:r>
        <w:t>83</w:t>
      </w:r>
      <w:r>
        <w:fldChar w:fldCharType="end"/>
      </w:r>
    </w:p>
    <w:p w14:paraId="3A4C9D5A" w14:textId="37DAA402" w:rsidR="007A4344" w:rsidRDefault="007A4344">
      <w:pPr>
        <w:pStyle w:val="TOC3"/>
        <w:rPr>
          <w:rFonts w:asciiTheme="minorHAnsi" w:eastAsiaTheme="minorEastAsia" w:hAnsiTheme="minorHAnsi" w:cstheme="minorBidi"/>
          <w:kern w:val="2"/>
          <w:sz w:val="24"/>
          <w:szCs w:val="24"/>
          <w14:ligatures w14:val="standardContextual"/>
        </w:rPr>
      </w:pPr>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r>
      <w:r>
        <w:instrText xml:space="preserve"> PAGEREF _Toc182581466 \h </w:instrText>
      </w:r>
      <w:r>
        <w:fldChar w:fldCharType="separate"/>
      </w:r>
      <w:r>
        <w:t>83</w:t>
      </w:r>
      <w:r>
        <w:fldChar w:fldCharType="end"/>
      </w:r>
    </w:p>
    <w:p w14:paraId="283D45E9" w14:textId="752F148C" w:rsidR="007A4344" w:rsidRDefault="007A4344">
      <w:pPr>
        <w:pStyle w:val="TOC3"/>
        <w:rPr>
          <w:rFonts w:asciiTheme="minorHAnsi" w:eastAsiaTheme="minorEastAsia" w:hAnsiTheme="minorHAnsi" w:cstheme="minorBidi"/>
          <w:kern w:val="2"/>
          <w:sz w:val="24"/>
          <w:szCs w:val="24"/>
          <w14:ligatures w14:val="standardContextual"/>
        </w:rPr>
      </w:pPr>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r>
      <w:r>
        <w:instrText xml:space="preserve"> PAGEREF _Toc182581467 \h </w:instrText>
      </w:r>
      <w:r>
        <w:fldChar w:fldCharType="separate"/>
      </w:r>
      <w:r>
        <w:t>83</w:t>
      </w:r>
      <w:r>
        <w:fldChar w:fldCharType="end"/>
      </w:r>
    </w:p>
    <w:p w14:paraId="51AFC8AC" w14:textId="199B9D67" w:rsidR="007A4344" w:rsidRDefault="007A4344">
      <w:pPr>
        <w:pStyle w:val="TOC4"/>
        <w:rPr>
          <w:rFonts w:asciiTheme="minorHAnsi" w:eastAsiaTheme="minorEastAsia" w:hAnsiTheme="minorHAnsi" w:cstheme="minorBidi"/>
          <w:kern w:val="2"/>
          <w:sz w:val="24"/>
          <w:szCs w:val="24"/>
          <w14:ligatures w14:val="standardContextual"/>
        </w:rPr>
      </w:pPr>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r>
      <w:r>
        <w:instrText xml:space="preserve"> PAGEREF _Toc182581468 \h </w:instrText>
      </w:r>
      <w:r>
        <w:fldChar w:fldCharType="separate"/>
      </w:r>
      <w:r>
        <w:t>83</w:t>
      </w:r>
      <w:r>
        <w:fldChar w:fldCharType="end"/>
      </w:r>
    </w:p>
    <w:p w14:paraId="5FB23DD5" w14:textId="6D8C511F" w:rsidR="007A4344" w:rsidRDefault="007A4344">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r>
      <w:r>
        <w:instrText xml:space="preserve"> PAGEREF _Toc182581469 \h </w:instrText>
      </w:r>
      <w:r>
        <w:fldChar w:fldCharType="separate"/>
      </w:r>
      <w:r>
        <w:t>83</w:t>
      </w:r>
      <w:r>
        <w:fldChar w:fldCharType="end"/>
      </w:r>
    </w:p>
    <w:p w14:paraId="53FAFBEE" w14:textId="008E7CBD" w:rsidR="007A4344" w:rsidRDefault="007A4344">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r>
      <w:r>
        <w:instrText xml:space="preserve"> PAGEREF _Toc182581470 \h </w:instrText>
      </w:r>
      <w:r>
        <w:fldChar w:fldCharType="separate"/>
      </w:r>
      <w:r>
        <w:t>83</w:t>
      </w:r>
      <w:r>
        <w:fldChar w:fldCharType="end"/>
      </w:r>
    </w:p>
    <w:p w14:paraId="5E9FB459" w14:textId="4EB3EBAE" w:rsidR="007A4344" w:rsidRDefault="007A4344">
      <w:pPr>
        <w:pStyle w:val="TOC2"/>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r>
      <w:r>
        <w:instrText xml:space="preserve"> PAGEREF _Toc182581471 \h </w:instrText>
      </w:r>
      <w:r>
        <w:fldChar w:fldCharType="separate"/>
      </w:r>
      <w:r>
        <w:t>84</w:t>
      </w:r>
      <w:r>
        <w:fldChar w:fldCharType="end"/>
      </w:r>
    </w:p>
    <w:p w14:paraId="2FD6A0D6" w14:textId="49B3667B" w:rsidR="007A4344" w:rsidRDefault="007A4344">
      <w:pPr>
        <w:pStyle w:val="TOC2"/>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r>
      <w:r>
        <w:instrText xml:space="preserve"> PAGEREF _Toc182581472 \h </w:instrText>
      </w:r>
      <w:r>
        <w:fldChar w:fldCharType="separate"/>
      </w:r>
      <w:r>
        <w:t>84</w:t>
      </w:r>
      <w:r>
        <w:fldChar w:fldCharType="end"/>
      </w:r>
    </w:p>
    <w:p w14:paraId="57E4F7CD" w14:textId="33447101" w:rsidR="007A4344" w:rsidRDefault="007A4344">
      <w:pPr>
        <w:pStyle w:val="TOC3"/>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_Toc182581473 \h </w:instrText>
      </w:r>
      <w:r>
        <w:fldChar w:fldCharType="separate"/>
      </w:r>
      <w:r>
        <w:t>84</w:t>
      </w:r>
      <w:r>
        <w:fldChar w:fldCharType="end"/>
      </w:r>
    </w:p>
    <w:p w14:paraId="060346F2" w14:textId="21F78765" w:rsidR="007A4344" w:rsidRDefault="007A4344">
      <w:pPr>
        <w:pStyle w:val="TOC2"/>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Change eCall mode</w:t>
      </w:r>
      <w:r>
        <w:tab/>
      </w:r>
      <w:r>
        <w:fldChar w:fldCharType="begin"/>
      </w:r>
      <w:r>
        <w:instrText xml:space="preserve"> PAGEREF _Toc182581474 \h </w:instrText>
      </w:r>
      <w:r>
        <w:fldChar w:fldCharType="separate"/>
      </w:r>
      <w:r>
        <w:t>84</w:t>
      </w:r>
      <w:r>
        <w:fldChar w:fldCharType="end"/>
      </w:r>
    </w:p>
    <w:p w14:paraId="46C572BA" w14:textId="2ECA8FA4" w:rsidR="007A4344" w:rsidRDefault="007A4344">
      <w:pPr>
        <w:pStyle w:val="TOC2"/>
        <w:rPr>
          <w:rFonts w:asciiTheme="minorHAnsi" w:eastAsiaTheme="minorEastAsia" w:hAnsiTheme="minorHAnsi" w:cstheme="minorBidi"/>
          <w:kern w:val="2"/>
          <w:sz w:val="24"/>
          <w:szCs w:val="24"/>
          <w14:ligatures w14:val="standardContextual"/>
        </w:rPr>
      </w:pPr>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r>
      <w:r>
        <w:instrText xml:space="preserve"> PAGEREF _Toc182581475 \h </w:instrText>
      </w:r>
      <w:r>
        <w:fldChar w:fldCharType="separate"/>
      </w:r>
      <w:r>
        <w:t>84</w:t>
      </w:r>
      <w:r>
        <w:fldChar w:fldCharType="end"/>
      </w:r>
    </w:p>
    <w:p w14:paraId="1FCF27FB" w14:textId="0F0FB7D4" w:rsidR="007A4344" w:rsidRDefault="007A4344">
      <w:pPr>
        <w:pStyle w:val="TOC3"/>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_Toc182581476 \h </w:instrText>
      </w:r>
      <w:r>
        <w:fldChar w:fldCharType="separate"/>
      </w:r>
      <w:r>
        <w:t>84</w:t>
      </w:r>
      <w:r>
        <w:fldChar w:fldCharType="end"/>
      </w:r>
    </w:p>
    <w:p w14:paraId="693D9CED" w14:textId="2FFEEF50" w:rsidR="007A4344" w:rsidRDefault="007A4344">
      <w:pPr>
        <w:pStyle w:val="TOC2"/>
        <w:rPr>
          <w:rFonts w:asciiTheme="minorHAnsi" w:eastAsiaTheme="minorEastAsia" w:hAnsiTheme="minorHAnsi" w:cstheme="minorBidi"/>
          <w:kern w:val="2"/>
          <w:sz w:val="24"/>
          <w:szCs w:val="24"/>
          <w14:ligatures w14:val="standardContextual"/>
        </w:rPr>
      </w:pPr>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r>
      <w:r>
        <w:instrText xml:space="preserve"> PAGEREF _Toc182581477 \h </w:instrText>
      </w:r>
      <w:r>
        <w:fldChar w:fldCharType="separate"/>
      </w:r>
      <w:r>
        <w:t>84</w:t>
      </w:r>
      <w:r>
        <w:fldChar w:fldCharType="end"/>
      </w:r>
    </w:p>
    <w:p w14:paraId="7BBA1AA4" w14:textId="21CAB9B0" w:rsidR="007A4344" w:rsidRDefault="007A4344">
      <w:pPr>
        <w:pStyle w:val="TOC3"/>
        <w:rPr>
          <w:rFonts w:asciiTheme="minorHAnsi" w:eastAsiaTheme="minorEastAsia" w:hAnsiTheme="minorHAnsi" w:cstheme="minorBidi"/>
          <w:kern w:val="2"/>
          <w:sz w:val="24"/>
          <w:szCs w:val="24"/>
          <w14:ligatures w14:val="standardContextual"/>
        </w:rPr>
      </w:pPr>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r>
      <w:r>
        <w:instrText xml:space="preserve"> PAGEREF _Toc182581478 \h </w:instrText>
      </w:r>
      <w:r>
        <w:fldChar w:fldCharType="separate"/>
      </w:r>
      <w:r>
        <w:t>84</w:t>
      </w:r>
      <w:r>
        <w:fldChar w:fldCharType="end"/>
      </w:r>
    </w:p>
    <w:p w14:paraId="2D9D1105" w14:textId="36DED652" w:rsidR="007A4344" w:rsidRDefault="007A4344">
      <w:pPr>
        <w:pStyle w:val="TOC3"/>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r>
      <w:r>
        <w:instrText xml:space="preserve"> PAGEREF _Toc182581479 \h </w:instrText>
      </w:r>
      <w:r>
        <w:fldChar w:fldCharType="separate"/>
      </w:r>
      <w:r>
        <w:t>85</w:t>
      </w:r>
      <w:r>
        <w:fldChar w:fldCharType="end"/>
      </w:r>
    </w:p>
    <w:p w14:paraId="7DA2C800" w14:textId="4C6CBB37" w:rsidR="007A4344" w:rsidRDefault="007A4344">
      <w:pPr>
        <w:pStyle w:val="TOC3"/>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r>
      <w:r>
        <w:instrText xml:space="preserve"> PAGEREF _Toc182581480 \h </w:instrText>
      </w:r>
      <w:r>
        <w:fldChar w:fldCharType="separate"/>
      </w:r>
      <w:r>
        <w:t>85</w:t>
      </w:r>
      <w:r>
        <w:fldChar w:fldCharType="end"/>
      </w:r>
    </w:p>
    <w:p w14:paraId="68DFAA60" w14:textId="26A0A04B" w:rsidR="007A4344" w:rsidRDefault="007A4344">
      <w:pPr>
        <w:pStyle w:val="TOC2"/>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r>
      <w:r>
        <w:instrText xml:space="preserve"> PAGEREF _Toc182581481 \h </w:instrText>
      </w:r>
      <w:r>
        <w:fldChar w:fldCharType="separate"/>
      </w:r>
      <w:r>
        <w:t>85</w:t>
      </w:r>
      <w:r>
        <w:fldChar w:fldCharType="end"/>
      </w:r>
    </w:p>
    <w:p w14:paraId="679800CF" w14:textId="48158B2D" w:rsidR="007A4344" w:rsidRDefault="007A4344">
      <w:pPr>
        <w:pStyle w:val="TOC8"/>
        <w:rPr>
          <w:rFonts w:asciiTheme="minorHAnsi" w:eastAsiaTheme="minorEastAsia" w:hAnsiTheme="minorHAnsi" w:cstheme="minorBidi"/>
          <w:b w:val="0"/>
          <w:kern w:val="2"/>
          <w:sz w:val="24"/>
          <w:szCs w:val="24"/>
          <w14:ligatures w14:val="standardContextual"/>
        </w:rPr>
      </w:pPr>
      <w:r>
        <w:t>Annex A (informative): Examples of Test-nrUICC</w:t>
      </w:r>
      <w:r>
        <w:tab/>
      </w:r>
      <w:r>
        <w:fldChar w:fldCharType="begin"/>
      </w:r>
      <w:r>
        <w:instrText xml:space="preserve"> PAGEREF _Toc182581482 \h </w:instrText>
      </w:r>
      <w:r>
        <w:fldChar w:fldCharType="separate"/>
      </w:r>
      <w:r>
        <w:t>86</w:t>
      </w:r>
      <w:r>
        <w:fldChar w:fldCharType="end"/>
      </w:r>
    </w:p>
    <w:p w14:paraId="4D640088" w14:textId="36505CBD" w:rsidR="007A4344" w:rsidRDefault="007A4344">
      <w:pPr>
        <w:pStyle w:val="TOC2"/>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General information</w:t>
      </w:r>
      <w:r>
        <w:tab/>
      </w:r>
      <w:r>
        <w:fldChar w:fldCharType="begin"/>
      </w:r>
      <w:r>
        <w:instrText xml:space="preserve"> PAGEREF _Toc182581483 \h </w:instrText>
      </w:r>
      <w:r>
        <w:fldChar w:fldCharType="separate"/>
      </w:r>
      <w:r>
        <w:t>86</w:t>
      </w:r>
      <w:r>
        <w:fldChar w:fldCharType="end"/>
      </w:r>
    </w:p>
    <w:p w14:paraId="10753A80" w14:textId="23218BB4" w:rsidR="007A4344" w:rsidRDefault="007A4344">
      <w:pPr>
        <w:pStyle w:val="TOC2"/>
        <w:rPr>
          <w:rFonts w:asciiTheme="minorHAnsi" w:eastAsiaTheme="minorEastAsia" w:hAnsiTheme="minorHAnsi" w:cstheme="minorBidi"/>
          <w:kern w:val="2"/>
          <w:sz w:val="24"/>
          <w:szCs w:val="24"/>
          <w14:ligatures w14:val="standardContextual"/>
        </w:rPr>
      </w:pPr>
      <w:r>
        <w:lastRenderedPageBreak/>
        <w:t>A.1</w:t>
      </w:r>
      <w:r>
        <w:rPr>
          <w:rFonts w:asciiTheme="minorHAnsi" w:eastAsiaTheme="minorEastAsia" w:hAnsiTheme="minorHAnsi" w:cstheme="minorBidi"/>
          <w:kern w:val="2"/>
          <w:sz w:val="24"/>
          <w:szCs w:val="24"/>
          <w14:ligatures w14:val="standardContextual"/>
        </w:rPr>
        <w:tab/>
      </w:r>
      <w:r>
        <w:t>Test EF structure - 1</w:t>
      </w:r>
      <w:r>
        <w:tab/>
      </w:r>
      <w:r>
        <w:fldChar w:fldCharType="begin"/>
      </w:r>
      <w:r>
        <w:instrText xml:space="preserve"> PAGEREF _Toc182581484 \h </w:instrText>
      </w:r>
      <w:r>
        <w:fldChar w:fldCharType="separate"/>
      </w:r>
      <w:r>
        <w:t>86</w:t>
      </w:r>
      <w:r>
        <w:fldChar w:fldCharType="end"/>
      </w:r>
    </w:p>
    <w:p w14:paraId="7C51F2D9" w14:textId="098E5ACA" w:rsidR="007A4344" w:rsidRDefault="007A4344">
      <w:pPr>
        <w:pStyle w:val="TOC3"/>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EF</w:t>
      </w:r>
      <w:r w:rsidRPr="00CF5FAF">
        <w:rPr>
          <w:vertAlign w:val="subscript"/>
        </w:rPr>
        <w:t>STK</w:t>
      </w:r>
      <w:r>
        <w:t xml:space="preserve"> (SIM Toolkit data)</w:t>
      </w:r>
      <w:r>
        <w:tab/>
      </w:r>
      <w:r>
        <w:fldChar w:fldCharType="begin"/>
      </w:r>
      <w:r>
        <w:instrText xml:space="preserve"> PAGEREF _Toc182581485 \h </w:instrText>
      </w:r>
      <w:r>
        <w:fldChar w:fldCharType="separate"/>
      </w:r>
      <w:r>
        <w:t>86</w:t>
      </w:r>
      <w:r>
        <w:fldChar w:fldCharType="end"/>
      </w:r>
    </w:p>
    <w:p w14:paraId="6EDE716E" w14:textId="0E08656D" w:rsidR="007A4344" w:rsidRDefault="007A4344">
      <w:pPr>
        <w:pStyle w:val="TOC3"/>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EF</w:t>
      </w:r>
      <w:r w:rsidRPr="00CF5FAF">
        <w:rPr>
          <w:vertAlign w:val="subscript"/>
        </w:rPr>
        <w:t>SETSTK</w:t>
      </w:r>
      <w:r>
        <w:t xml:space="preserve"> (SET SIM Toolkit)</w:t>
      </w:r>
      <w:r>
        <w:tab/>
      </w:r>
      <w:r>
        <w:fldChar w:fldCharType="begin"/>
      </w:r>
      <w:r>
        <w:instrText xml:space="preserve"> PAGEREF _Toc182581486 \h </w:instrText>
      </w:r>
      <w:r>
        <w:fldChar w:fldCharType="separate"/>
      </w:r>
      <w:r>
        <w:t>87</w:t>
      </w:r>
      <w:r>
        <w:fldChar w:fldCharType="end"/>
      </w:r>
    </w:p>
    <w:p w14:paraId="66B279E0" w14:textId="1671ECE2" w:rsidR="007A4344" w:rsidRDefault="007A4344">
      <w:pPr>
        <w:pStyle w:val="TOC3"/>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EF</w:t>
      </w:r>
      <w:r w:rsidRPr="00CF5FAF">
        <w:rPr>
          <w:vertAlign w:val="subscript"/>
        </w:rPr>
        <w:t>CC</w:t>
      </w:r>
      <w:r>
        <w:t xml:space="preserve"> (CALL CONTROL)</w:t>
      </w:r>
      <w:r>
        <w:tab/>
      </w:r>
      <w:r>
        <w:fldChar w:fldCharType="begin"/>
      </w:r>
      <w:r>
        <w:instrText xml:space="preserve"> PAGEREF _Toc182581487 \h </w:instrText>
      </w:r>
      <w:r>
        <w:fldChar w:fldCharType="separate"/>
      </w:r>
      <w:r>
        <w:t>87</w:t>
      </w:r>
      <w:r>
        <w:fldChar w:fldCharType="end"/>
      </w:r>
    </w:p>
    <w:p w14:paraId="67FA7C63" w14:textId="67071CF1" w:rsidR="007A4344" w:rsidRDefault="007A4344">
      <w:pPr>
        <w:pStyle w:val="TOC3"/>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EF</w:t>
      </w:r>
      <w:r w:rsidRPr="00CF5FAF">
        <w:rPr>
          <w:vertAlign w:val="subscript"/>
        </w:rPr>
        <w:t>EVENTLIST</w:t>
      </w:r>
      <w:r>
        <w:t xml:space="preserve"> (EVENT LIST)</w:t>
      </w:r>
      <w:r>
        <w:tab/>
      </w:r>
      <w:r>
        <w:fldChar w:fldCharType="begin"/>
      </w:r>
      <w:r>
        <w:instrText xml:space="preserve"> PAGEREF _Toc182581488 \h </w:instrText>
      </w:r>
      <w:r>
        <w:fldChar w:fldCharType="separate"/>
      </w:r>
      <w:r>
        <w:t>88</w:t>
      </w:r>
      <w:r>
        <w:fldChar w:fldCharType="end"/>
      </w:r>
    </w:p>
    <w:p w14:paraId="0F82BF07" w14:textId="1BC133A6" w:rsidR="007A4344" w:rsidRDefault="007A4344">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r>
      <w:r>
        <w:instrText xml:space="preserve"> PAGEREF _Toc182581489 \h </w:instrText>
      </w:r>
      <w:r>
        <w:fldChar w:fldCharType="separate"/>
      </w:r>
      <w:r>
        <w:t>88</w:t>
      </w:r>
      <w:r>
        <w:fldChar w:fldCharType="end"/>
      </w:r>
    </w:p>
    <w:p w14:paraId="25E739F3" w14:textId="3EDE851F" w:rsidR="007A4344" w:rsidRDefault="007A4344">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EF</w:t>
      </w:r>
      <w:r w:rsidRPr="00CF5FAF">
        <w:rPr>
          <w:vertAlign w:val="subscript"/>
        </w:rPr>
        <w:t xml:space="preserve">TC_IN </w:t>
      </w:r>
      <w:r>
        <w:t>(Test Case Input)</w:t>
      </w:r>
      <w:r>
        <w:tab/>
      </w:r>
      <w:r>
        <w:fldChar w:fldCharType="begin"/>
      </w:r>
      <w:r>
        <w:instrText xml:space="preserve"> PAGEREF _Toc182581490 \h </w:instrText>
      </w:r>
      <w:r>
        <w:fldChar w:fldCharType="separate"/>
      </w:r>
      <w:r>
        <w:t>88</w:t>
      </w:r>
      <w:r>
        <w:fldChar w:fldCharType="end"/>
      </w:r>
    </w:p>
    <w:p w14:paraId="32A6E0EA" w14:textId="7CEA1C43" w:rsidR="007A4344" w:rsidRDefault="007A4344">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EF</w:t>
      </w:r>
      <w:r w:rsidRPr="00CF5FAF">
        <w:rPr>
          <w:vertAlign w:val="subscript"/>
        </w:rPr>
        <w:t xml:space="preserve">TC_OUT </w:t>
      </w:r>
      <w:r>
        <w:t>(Test CaseOutput)</w:t>
      </w:r>
      <w:r>
        <w:tab/>
      </w:r>
      <w:r>
        <w:fldChar w:fldCharType="begin"/>
      </w:r>
      <w:r>
        <w:instrText xml:space="preserve"> PAGEREF _Toc182581491 \h </w:instrText>
      </w:r>
      <w:r>
        <w:fldChar w:fldCharType="separate"/>
      </w:r>
      <w:r>
        <w:t>89</w:t>
      </w:r>
      <w:r>
        <w:fldChar w:fldCharType="end"/>
      </w:r>
    </w:p>
    <w:p w14:paraId="470F4F58" w14:textId="7027788E" w:rsidR="007A4344" w:rsidRDefault="007A4344">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EF</w:t>
      </w:r>
      <w:r w:rsidRPr="00CF5FAF">
        <w:rPr>
          <w:vertAlign w:val="subscript"/>
        </w:rPr>
        <w:t xml:space="preserve">EF_RESET </w:t>
      </w:r>
      <w:r>
        <w:t>(EF_RESET)</w:t>
      </w:r>
      <w:r>
        <w:tab/>
      </w:r>
      <w:r>
        <w:fldChar w:fldCharType="begin"/>
      </w:r>
      <w:r>
        <w:instrText xml:space="preserve"> PAGEREF _Toc182581492 \h </w:instrText>
      </w:r>
      <w:r>
        <w:fldChar w:fldCharType="separate"/>
      </w:r>
      <w:r>
        <w:t>89</w:t>
      </w:r>
      <w:r>
        <w:fldChar w:fldCharType="end"/>
      </w:r>
    </w:p>
    <w:p w14:paraId="3163B0BF" w14:textId="3420BFBF" w:rsidR="007A4344" w:rsidRDefault="007A4344">
      <w:pPr>
        <w:pStyle w:val="TOC8"/>
        <w:rPr>
          <w:rFonts w:asciiTheme="minorHAnsi" w:eastAsiaTheme="minorEastAsia" w:hAnsiTheme="minorHAnsi" w:cstheme="minorBidi"/>
          <w:b w:val="0"/>
          <w:kern w:val="2"/>
          <w:sz w:val="24"/>
          <w:szCs w:val="24"/>
          <w14:ligatures w14:val="standardContextual"/>
        </w:rPr>
      </w:pPr>
      <w:r>
        <w:t xml:space="preserve">Annex B (normative): </w:t>
      </w:r>
      <w:r w:rsidRPr="00CF5FAF">
        <w:rPr>
          <w:snapToGrid w:val="0"/>
          <w:lang w:eastAsia="de-DE"/>
        </w:rPr>
        <w:t>Details of terminal profile support</w:t>
      </w:r>
      <w:r>
        <w:tab/>
      </w:r>
      <w:r>
        <w:fldChar w:fldCharType="begin"/>
      </w:r>
      <w:r>
        <w:instrText xml:space="preserve"> PAGEREF _Toc182581493 \h </w:instrText>
      </w:r>
      <w:r>
        <w:fldChar w:fldCharType="separate"/>
      </w:r>
      <w:r>
        <w:t>91</w:t>
      </w:r>
      <w:r>
        <w:fldChar w:fldCharType="end"/>
      </w:r>
    </w:p>
    <w:p w14:paraId="588057B1" w14:textId="1C9C6468" w:rsidR="007A4344" w:rsidRDefault="007A4344">
      <w:pPr>
        <w:pStyle w:val="TOC9"/>
        <w:rPr>
          <w:rFonts w:asciiTheme="minorHAnsi" w:eastAsiaTheme="minorEastAsia" w:hAnsiTheme="minorHAnsi" w:cstheme="minorBidi"/>
          <w:b w:val="0"/>
          <w:kern w:val="2"/>
          <w:sz w:val="24"/>
          <w:szCs w:val="24"/>
          <w14:ligatures w14:val="standardContextual"/>
        </w:rPr>
      </w:pPr>
      <w:r>
        <w:t>Annex C (informative): Suggested requirement lists for Test Applet functionality</w:t>
      </w:r>
      <w:r>
        <w:tab/>
      </w:r>
      <w:r>
        <w:fldChar w:fldCharType="begin"/>
      </w:r>
      <w:r>
        <w:instrText xml:space="preserve"> PAGEREF _Toc182581494 \h </w:instrText>
      </w:r>
      <w:r>
        <w:fldChar w:fldCharType="separate"/>
      </w:r>
      <w:r>
        <w:t>92</w:t>
      </w:r>
      <w:r>
        <w:fldChar w:fldCharType="end"/>
      </w:r>
    </w:p>
    <w:p w14:paraId="4EB10601" w14:textId="1E5386A7" w:rsidR="007A4344" w:rsidRDefault="007A4344">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_Toc182581495 \h </w:instrText>
      </w:r>
      <w:r>
        <w:fldChar w:fldCharType="separate"/>
      </w:r>
      <w:r>
        <w:t>93</w:t>
      </w:r>
      <w:r>
        <w:fldChar w:fldCharType="end"/>
      </w:r>
    </w:p>
    <w:p w14:paraId="25E50437" w14:textId="6C509F06" w:rsidR="00252629" w:rsidRPr="006C1F26" w:rsidRDefault="005F5637" w:rsidP="00252629">
      <w:r>
        <w:rPr>
          <w:noProof/>
          <w:sz w:val="22"/>
        </w:rPr>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19" w:name="foreword"/>
      <w:bookmarkStart w:id="20" w:name="_Toc178929325"/>
      <w:bookmarkStart w:id="21" w:name="_Toc182581187"/>
      <w:bookmarkEnd w:id="19"/>
      <w:r w:rsidRPr="006C1F26">
        <w:lastRenderedPageBreak/>
        <w:t>Foreword</w:t>
      </w:r>
      <w:bookmarkEnd w:id="20"/>
      <w:bookmarkEnd w:id="21"/>
    </w:p>
    <w:p w14:paraId="7AABCFAB" w14:textId="77777777" w:rsidR="00252629" w:rsidRPr="006C1F26" w:rsidRDefault="00252629" w:rsidP="00252629">
      <w:r w:rsidRPr="006C1F26">
        <w:t xml:space="preserve">This Technical </w:t>
      </w:r>
      <w:bookmarkStart w:id="22" w:name="spectype3"/>
      <w:r w:rsidRPr="006C1F26">
        <w:t>Specification</w:t>
      </w:r>
      <w:bookmarkEnd w:id="22"/>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3" w:name="introduction"/>
      <w:bookmarkStart w:id="24" w:name="_Toc178929326"/>
      <w:bookmarkStart w:id="25" w:name="_Toc182581188"/>
      <w:bookmarkEnd w:id="23"/>
      <w:r w:rsidRPr="006C1F26">
        <w:t>Introduction</w:t>
      </w:r>
      <w:bookmarkEnd w:id="24"/>
      <w:bookmarkEnd w:id="25"/>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77777777"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[2]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6" w:name="scope"/>
      <w:bookmarkStart w:id="27" w:name="_Toc178929327"/>
      <w:bookmarkStart w:id="28" w:name="_Toc182581189"/>
      <w:bookmarkEnd w:id="26"/>
      <w:r w:rsidRPr="006C1F26">
        <w:lastRenderedPageBreak/>
        <w:t>1</w:t>
      </w:r>
      <w:r w:rsidRPr="006C1F26">
        <w:tab/>
      </w:r>
      <w:r w:rsidRPr="005F5637">
        <w:t>Scope</w:t>
      </w:r>
      <w:bookmarkEnd w:id="27"/>
      <w:bookmarkEnd w:id="28"/>
    </w:p>
    <w:p w14:paraId="3B389779" w14:textId="6BF18BA2"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r w:rsidR="00E90DE8">
        <w:t>7</w:t>
      </w:r>
      <w:r>
        <w:t>] and ETSI ETS 300 406 [20].</w:t>
      </w:r>
    </w:p>
    <w:p w14:paraId="0517C857" w14:textId="792FB3CC" w:rsidR="00252629" w:rsidRDefault="00252629" w:rsidP="00252629">
      <w:r>
        <w:t xml:space="preserve">This document shall provide alternative verification and testing approaches for test cases initially defined in </w:t>
      </w:r>
      <w:r w:rsidRPr="006C1F26">
        <w:t>TS 31.12</w:t>
      </w:r>
      <w:r>
        <w:t>4</w:t>
      </w:r>
      <w:r w:rsidRPr="006C1F26">
        <w:t> </w:t>
      </w:r>
      <w:bookmarkStart w:id="29" w:name="MCCQCTEMPBM_00000116"/>
      <w:r w:rsidRPr="006C1F26">
        <w:fldChar w:fldCharType="begin"/>
      </w:r>
      <w:r w:rsidRPr="006C1F26">
        <w:instrText xml:space="preserve"> REF _Ref62645896 \r \h </w:instrText>
      </w:r>
      <w:r w:rsidRPr="006C1F26">
        <w:fldChar w:fldCharType="separate"/>
      </w:r>
      <w:r w:rsidRPr="006C1F26">
        <w:t>[2]</w:t>
      </w:r>
      <w:r w:rsidRPr="006C1F26">
        <w:fldChar w:fldCharType="end"/>
      </w:r>
      <w:bookmarkEnd w:id="29"/>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7777777" w:rsidR="00B05BAE" w:rsidRDefault="00B05BAE" w:rsidP="00B05BAE">
      <w:r>
        <w:t>A 3GPP ME may support functionality that is not required by 3GPP, but the requirements to do so are outside of the scope of 3GPP. Thus, the present document does not contain tests or references to ETSI TS 102 384 </w:t>
      </w:r>
      <w:bookmarkStart w:id="30" w:name="MCCQCTEMPBM_00000117"/>
      <w:r>
        <w:fldChar w:fldCharType="begin"/>
      </w:r>
      <w:r>
        <w:instrText xml:space="preserve"> REF _Ref73456295 \r \h </w:instrText>
      </w:r>
      <w:r>
        <w:fldChar w:fldCharType="separate"/>
      </w:r>
      <w:r>
        <w:t>[3]</w:t>
      </w:r>
      <w:r>
        <w:fldChar w:fldCharType="end"/>
      </w:r>
      <w:bookmarkEnd w:id="30"/>
      <w:r>
        <w:t xml:space="preserve"> tests for features which are out of scope of 3GPP.</w:t>
      </w:r>
    </w:p>
    <w:p w14:paraId="7C6D5ABD" w14:textId="2F7441CC" w:rsidR="00252629"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08739F11" w14:textId="77777777" w:rsidR="001A31E2" w:rsidRPr="006C1F26" w:rsidRDefault="001A31E2" w:rsidP="001A31E2">
      <w:r w:rsidRPr="006C1F26">
        <w:t>A 3GPP ME may support functionality that is not required by 3GPP, but the requirements to do so are outside of the scope of 3GPP. The present document does not contain tests for features that are out of scope of 3GPP.</w:t>
      </w:r>
    </w:p>
    <w:p w14:paraId="56AA0965" w14:textId="77777777" w:rsidR="001A31E2" w:rsidRDefault="001A31E2" w:rsidP="001A31E2">
      <w:r w:rsidRPr="006C1F26">
        <w:t>In the present document, unless explicitly stated otherwise, for Rel-13 onwards the term E-UTRAN implicitly refers to E-UTRAN in WB-S1 mode. E-UTRAN in NB-S1 mode is always explicitly referred to as NB-IoT.</w:t>
      </w:r>
    </w:p>
    <w:p w14:paraId="543746B3" w14:textId="77777777" w:rsidR="001A31E2" w:rsidRDefault="001A31E2" w:rsidP="001A31E2">
      <w:r>
        <w:t>Within the context of this document, the term "terminal" used in ETSI TS 102 384 </w:t>
      </w:r>
      <w:r>
        <w:fldChar w:fldCharType="begin"/>
      </w:r>
      <w:r>
        <w:instrText xml:space="preserve"> REF _Ref73456295 \r \h </w:instrText>
      </w:r>
      <w:r>
        <w:fldChar w:fldCharType="separate"/>
      </w:r>
      <w:r>
        <w:t>[3]</w:t>
      </w:r>
      <w:r>
        <w:fldChar w:fldCharType="end"/>
      </w:r>
      <w:r>
        <w:t xml:space="preserve"> refers to the Mobile Equipment (ME).</w:t>
      </w:r>
    </w:p>
    <w:p w14:paraId="67A02727" w14:textId="77777777" w:rsidR="001A31E2" w:rsidRDefault="001A31E2" w:rsidP="001A31E2">
      <w:r>
        <w:t>Within the context of this document, the term "UICC" used in ETSI TS 102 384 </w:t>
      </w:r>
      <w:r>
        <w:fldChar w:fldCharType="begin"/>
      </w:r>
      <w:r>
        <w:instrText xml:space="preserve"> REF _Ref73456295 \r \h </w:instrText>
      </w:r>
      <w:r>
        <w:fldChar w:fldCharType="separate"/>
      </w:r>
      <w:r>
        <w:t>[3]</w:t>
      </w:r>
      <w:r>
        <w:fldChar w:fldCharType="end"/>
      </w:r>
      <w:r>
        <w:t xml:space="preserve"> refers to the USIM card.</w:t>
      </w:r>
    </w:p>
    <w:p w14:paraId="060AF31D" w14:textId="77777777" w:rsidR="001A31E2" w:rsidRDefault="001A31E2" w:rsidP="001A31E2">
      <w:r>
        <w:t>Within the context of this document, the term "NAA" used in ETSI TS 102 384 </w:t>
      </w:r>
      <w:r>
        <w:fldChar w:fldCharType="begin"/>
      </w:r>
      <w:r>
        <w:instrText xml:space="preserve"> REF _Ref73456295 \r \h </w:instrText>
      </w:r>
      <w:r>
        <w:fldChar w:fldCharType="separate"/>
      </w:r>
      <w:r>
        <w:t>[3]</w:t>
      </w:r>
      <w:r>
        <w:fldChar w:fldCharType="end"/>
      </w:r>
      <w:r>
        <w:t xml:space="preserve"> refers to the USIM application.</w:t>
      </w:r>
    </w:p>
    <w:p w14:paraId="6D1D613F" w14:textId="1BAB7FAE" w:rsidR="001A31E2" w:rsidRDefault="001A31E2" w:rsidP="001A31E2">
      <w:r>
        <w:t>For the avoidance of doubt, references to clauses of ETSI TS 102 384 </w:t>
      </w:r>
      <w:r>
        <w:fldChar w:fldCharType="begin"/>
      </w:r>
      <w:r>
        <w:instrText xml:space="preserve"> REF _Ref73456295 \r \h </w:instrText>
      </w:r>
      <w:r>
        <w:fldChar w:fldCharType="separate"/>
      </w:r>
      <w:r>
        <w:t>[3]</w:t>
      </w:r>
      <w:r>
        <w:fldChar w:fldCharType="end"/>
      </w:r>
      <w:r>
        <w:t xml:space="preserve"> or ETSI TS 102 221 </w:t>
      </w:r>
      <w:r>
        <w:fldChar w:fldCharType="begin"/>
      </w:r>
      <w:r>
        <w:instrText xml:space="preserve"> REF _Ref72137167 \r \h </w:instrText>
      </w:r>
      <w:r>
        <w:fldChar w:fldCharType="separate"/>
      </w:r>
      <w:r>
        <w:t>[</w:t>
      </w:r>
      <w:r w:rsidR="00E90DE8">
        <w:t>8</w:t>
      </w:r>
      <w:r>
        <w:t>]</w:t>
      </w:r>
      <w:r>
        <w:fldChar w:fldCharType="end"/>
      </w:r>
      <w:r>
        <w:t xml:space="preserve"> include all the subclauses of that clause, unless specifically mentioned.</w:t>
      </w:r>
    </w:p>
    <w:p w14:paraId="1B289331" w14:textId="77777777" w:rsidR="001A31E2" w:rsidRDefault="001A31E2" w:rsidP="001A31E2">
      <w:r>
        <w:t>The target test specifications ETSI TS 102 384 </w:t>
      </w:r>
      <w:r>
        <w:fldChar w:fldCharType="begin"/>
      </w:r>
      <w:r>
        <w:instrText xml:space="preserve"> REF _Ref73456295 \r \h </w:instrText>
      </w:r>
      <w:r>
        <w:fldChar w:fldCharType="separate"/>
      </w:r>
      <w:r>
        <w:t>[3]</w:t>
      </w:r>
      <w:r>
        <w:fldChar w:fldCharType="end"/>
      </w:r>
      <w:r>
        <w:t xml:space="preserve"> and TS 31.124 </w:t>
      </w:r>
      <w:r>
        <w:fldChar w:fldCharType="begin"/>
      </w:r>
      <w:r>
        <w:instrText xml:space="preserve"> REF _Ref73456517 \r \h </w:instrText>
      </w:r>
      <w:r>
        <w:fldChar w:fldCharType="separate"/>
      </w:r>
      <w:r>
        <w:t>[2]</w:t>
      </w:r>
      <w:r>
        <w:fldChar w:fldCharType="end"/>
      </w:r>
      <w:r>
        <w:t xml:space="preserve"> contain material that is outside of the scope of the 3GPP requirements for nrUSIM testing the and the present document indicates which parts are in the scope and which are not.</w:t>
      </w:r>
    </w:p>
    <w:p w14:paraId="7EA38874" w14:textId="77777777" w:rsidR="001A31E2" w:rsidRDefault="001A31E2" w:rsidP="001A31E2">
      <w:r>
        <w:t>A 3GPP ME may support functionality that is not required by 3GPP, but the requirements to do so are outside of the scope of 3GPP. Thus, the present document does not contain tests or references to ETSI TS 102 384 </w:t>
      </w:r>
      <w:r>
        <w:fldChar w:fldCharType="begin"/>
      </w:r>
      <w:r>
        <w:instrText xml:space="preserve"> REF _Ref73456295 \r \h </w:instrText>
      </w:r>
      <w:r>
        <w:fldChar w:fldCharType="separate"/>
      </w:r>
      <w:r>
        <w:t>[3]</w:t>
      </w:r>
      <w:r>
        <w:fldChar w:fldCharType="end"/>
      </w:r>
      <w:r>
        <w:t xml:space="preserve"> tests for features which are out of scope of 3GPP.</w:t>
      </w:r>
    </w:p>
    <w:p w14:paraId="552EEBCC" w14:textId="540019DE" w:rsidR="001A31E2" w:rsidRPr="006C1F26" w:rsidRDefault="001A31E2" w:rsidP="00252629">
      <w:r>
        <w:t>In the present document, unless explicitly stated otherwise, for Rel-13 onwards the term E-UTRAN implicitly refers to the E-UTRAN in WB-S1 mode. E-UTRAN in NB-S1 mode is always explicitly referred to as NB-IoT.</w:t>
      </w:r>
    </w:p>
    <w:p w14:paraId="223EB49B" w14:textId="77777777" w:rsidR="00252629" w:rsidRPr="006C1F26" w:rsidRDefault="00252629" w:rsidP="005F5637">
      <w:pPr>
        <w:pStyle w:val="Heading1"/>
      </w:pPr>
      <w:bookmarkStart w:id="31" w:name="references"/>
      <w:bookmarkStart w:id="32" w:name="_Toc178929328"/>
      <w:bookmarkStart w:id="33" w:name="_Toc182581190"/>
      <w:bookmarkStart w:id="34" w:name="_Hlk62489853"/>
      <w:bookmarkEnd w:id="31"/>
      <w:r w:rsidRPr="006C1F26">
        <w:t>2</w:t>
      </w:r>
      <w:r w:rsidRPr="006C1F26">
        <w:tab/>
        <w:t>References</w:t>
      </w:r>
      <w:bookmarkEnd w:id="32"/>
      <w:bookmarkEnd w:id="33"/>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77777777" w:rsidR="00E90DE8" w:rsidRDefault="00252629" w:rsidP="00E90DE8">
      <w:pPr>
        <w:pStyle w:val="EX"/>
        <w:numPr>
          <w:ilvl w:val="0"/>
          <w:numId w:val="18"/>
        </w:numPr>
        <w:ind w:left="1276" w:hanging="992"/>
      </w:pPr>
      <w:bookmarkStart w:id="35" w:name="_Ref62645866"/>
      <w:bookmarkStart w:id="36" w:name="MCCQCTEMPBM_00000175"/>
      <w:bookmarkEnd w:id="34"/>
      <w:r w:rsidRPr="006C1F26">
        <w:t>3GPP TR 21.905: "Vocabulary for 3GPP Specifications".</w:t>
      </w:r>
      <w:bookmarkStart w:id="37" w:name="_Ref62645896"/>
      <w:bookmarkStart w:id="38" w:name="_Ref73456517"/>
      <w:bookmarkStart w:id="39" w:name="MCCQCTEMPBM_00000176"/>
      <w:bookmarkEnd w:id="35"/>
      <w:bookmarkEnd w:id="36"/>
    </w:p>
    <w:p w14:paraId="5BD17633" w14:textId="77777777" w:rsidR="00E90DE8" w:rsidRDefault="00252629" w:rsidP="00E90DE8">
      <w:pPr>
        <w:pStyle w:val="EX"/>
        <w:numPr>
          <w:ilvl w:val="0"/>
          <w:numId w:val="18"/>
        </w:numPr>
        <w:ind w:left="1276" w:hanging="992"/>
      </w:pPr>
      <w:r w:rsidRPr="006C1F26">
        <w:t>3GPP TS 31.12</w:t>
      </w:r>
      <w:r>
        <w:t>4</w:t>
      </w:r>
      <w:r w:rsidRPr="006C1F26">
        <w:t>: "</w:t>
      </w:r>
      <w:r w:rsidRPr="00131177">
        <w:t xml:space="preserve"> </w:t>
      </w:r>
      <w:r>
        <w:t>Mobile Equipment (ME) conformance test specification; Universal Subscriber Identity Module Application Toolkit (USAT) conformance test specification</w:t>
      </w:r>
      <w:r w:rsidRPr="006C1F26">
        <w:t>".</w:t>
      </w:r>
      <w:bookmarkStart w:id="40" w:name="_Ref73456295"/>
      <w:bookmarkStart w:id="41" w:name="MCCQCTEMPBM_00000177"/>
      <w:bookmarkEnd w:id="37"/>
      <w:bookmarkEnd w:id="38"/>
      <w:bookmarkEnd w:id="39"/>
    </w:p>
    <w:p w14:paraId="711891AD" w14:textId="77777777" w:rsidR="00E90DE8" w:rsidRDefault="00252629" w:rsidP="00E90DE8">
      <w:pPr>
        <w:pStyle w:val="EX"/>
        <w:numPr>
          <w:ilvl w:val="0"/>
          <w:numId w:val="18"/>
        </w:numPr>
        <w:ind w:left="1276" w:hanging="992"/>
      </w:pPr>
      <w:r>
        <w:lastRenderedPageBreak/>
        <w:t>ETSI TS 102 384</w:t>
      </w:r>
      <w:r w:rsidR="001A31E2">
        <w:t xml:space="preserve"> V</w:t>
      </w:r>
      <w:r w:rsidR="007240DF">
        <w:t>17.0.0</w:t>
      </w:r>
      <w:r>
        <w:t xml:space="preserve">: </w:t>
      </w:r>
      <w:r w:rsidRPr="006C1F26">
        <w:t>"</w:t>
      </w:r>
      <w:r>
        <w:t>Smart cards; UICC-Terminal interface; Card Application Toolkit (CAT) conformance specification</w:t>
      </w:r>
      <w:r w:rsidRPr="006C1F26">
        <w:t>".</w:t>
      </w:r>
      <w:bookmarkStart w:id="42" w:name="_Ref62645985"/>
      <w:bookmarkStart w:id="43" w:name="MCCQCTEMPBM_00000178"/>
      <w:bookmarkEnd w:id="40"/>
      <w:bookmarkEnd w:id="41"/>
    </w:p>
    <w:p w14:paraId="05321047" w14:textId="77777777" w:rsidR="00E90DE8" w:rsidRDefault="00252629" w:rsidP="00E90DE8">
      <w:pPr>
        <w:pStyle w:val="EX"/>
        <w:numPr>
          <w:ilvl w:val="0"/>
          <w:numId w:val="18"/>
        </w:numPr>
        <w:ind w:left="1276" w:hanging="992"/>
      </w:pPr>
      <w:r w:rsidRPr="006C1F26">
        <w:t>3GPP TS 38.508-1: "5GS; User Equipment (UE) conformance specification; Part 1: Common test environment".</w:t>
      </w:r>
      <w:bookmarkStart w:id="44" w:name="_Ref62646021"/>
      <w:bookmarkStart w:id="45" w:name="MCCQCTEMPBM_00000179"/>
      <w:bookmarkEnd w:id="42"/>
      <w:bookmarkEnd w:id="43"/>
    </w:p>
    <w:p w14:paraId="49992294" w14:textId="77777777" w:rsidR="00E90DE8" w:rsidRDefault="00252629" w:rsidP="00E90DE8">
      <w:pPr>
        <w:pStyle w:val="EX"/>
        <w:numPr>
          <w:ilvl w:val="0"/>
          <w:numId w:val="18"/>
        </w:numPr>
        <w:ind w:left="1276" w:hanging="992"/>
      </w:pPr>
      <w:r w:rsidRPr="006C1F26">
        <w:t>3GPP TS 36.508: "Evolved Universal Terrestrial Radio Access (E-UTRA) and Evolved Packet Core (EPC); Common test environments for User Equipment (UE) conformance testing".</w:t>
      </w:r>
      <w:bookmarkStart w:id="46" w:name="_Ref62646075"/>
      <w:bookmarkStart w:id="47" w:name="MCCQCTEMPBM_00000180"/>
      <w:bookmarkEnd w:id="44"/>
      <w:bookmarkEnd w:id="45"/>
    </w:p>
    <w:p w14:paraId="43130757" w14:textId="77777777" w:rsidR="00E90DE8" w:rsidRDefault="00252629" w:rsidP="00E90DE8">
      <w:pPr>
        <w:pStyle w:val="EX"/>
        <w:numPr>
          <w:ilvl w:val="0"/>
          <w:numId w:val="18"/>
        </w:numPr>
        <w:ind w:left="1276" w:hanging="992"/>
      </w:pPr>
      <w:r w:rsidRPr="006C1F26">
        <w:t>3GPP TS 34.108: "Common test environments for User Equipment (UE) conformance testing".</w:t>
      </w:r>
      <w:bookmarkStart w:id="48" w:name="_Ref62646789"/>
      <w:bookmarkStart w:id="49" w:name="MCCQCTEMPBM_00000181"/>
      <w:bookmarkEnd w:id="46"/>
      <w:bookmarkEnd w:id="47"/>
    </w:p>
    <w:p w14:paraId="5C98B5DE" w14:textId="77777777" w:rsidR="00E90DE8" w:rsidRDefault="00252629" w:rsidP="00E90DE8">
      <w:pPr>
        <w:pStyle w:val="EX"/>
        <w:numPr>
          <w:ilvl w:val="0"/>
          <w:numId w:val="18"/>
        </w:numPr>
        <w:ind w:left="1276" w:hanging="992"/>
      </w:pPr>
      <w:bookmarkStart w:id="50" w:name="_Ref62646858"/>
      <w:bookmarkStart w:id="51" w:name="MCCQCTEMPBM_00000182"/>
      <w:bookmarkEnd w:id="48"/>
      <w:bookmarkEnd w:id="49"/>
      <w:r w:rsidRPr="006C1F26">
        <w:t>ISO/IEC 9646</w:t>
      </w:r>
      <w:r w:rsidRPr="006C1F26">
        <w:noBreakHyphen/>
        <w:t>7</w:t>
      </w:r>
      <w:r w:rsidR="007240DF">
        <w:t>:1995</w:t>
      </w:r>
      <w:r w:rsidRPr="006C1F26">
        <w:t>: "Information technology - Open Systems Interconnection - Conformance testing methodology and framework - Part 7: Implementation Conformance Statements".</w:t>
      </w:r>
      <w:bookmarkStart w:id="52" w:name="_Ref62645937"/>
      <w:bookmarkStart w:id="53" w:name="_Ref72137167"/>
      <w:bookmarkStart w:id="54" w:name="MCCQCTEMPBM_00000183"/>
      <w:bookmarkEnd w:id="50"/>
      <w:bookmarkEnd w:id="51"/>
    </w:p>
    <w:p w14:paraId="603D9FC8" w14:textId="77777777" w:rsidR="00E90DE8" w:rsidRDefault="00252629" w:rsidP="00E90DE8">
      <w:pPr>
        <w:pStyle w:val="EX"/>
        <w:numPr>
          <w:ilvl w:val="0"/>
          <w:numId w:val="18"/>
        </w:numPr>
        <w:ind w:left="1276" w:hanging="992"/>
      </w:pPr>
      <w:r w:rsidRPr="006C1F26">
        <w:t>ETSI TS 102 221</w:t>
      </w:r>
      <w:r w:rsidR="007240DF">
        <w:t xml:space="preserve"> V18.0.0</w:t>
      </w:r>
      <w:r w:rsidRPr="006C1F26">
        <w:t>: "UICC-Terminal interface; Physical and logical characteristics"</w:t>
      </w:r>
      <w:bookmarkEnd w:id="52"/>
      <w:r w:rsidRPr="006C1F26">
        <w:t>.</w:t>
      </w:r>
      <w:bookmarkStart w:id="55" w:name="_Ref62648839"/>
      <w:bookmarkStart w:id="56" w:name="MCCQCTEMPBM_00000184"/>
      <w:bookmarkEnd w:id="53"/>
      <w:bookmarkEnd w:id="54"/>
    </w:p>
    <w:p w14:paraId="664D2AC6" w14:textId="77777777" w:rsidR="00E90DE8" w:rsidRDefault="00252629" w:rsidP="00E90DE8">
      <w:pPr>
        <w:pStyle w:val="EX"/>
        <w:numPr>
          <w:ilvl w:val="0"/>
          <w:numId w:val="18"/>
        </w:numPr>
        <w:ind w:left="1276" w:hanging="992"/>
      </w:pPr>
      <w:r w:rsidRPr="006C1F26">
        <w:t>GSMA TS.48</w:t>
      </w:r>
      <w:r w:rsidR="007240DF">
        <w:t xml:space="preserve"> v5.0</w:t>
      </w:r>
      <w:r w:rsidRPr="006C1F26">
        <w:t>: "Generic eUICC Test Profile for Device Testing".</w:t>
      </w:r>
      <w:bookmarkStart w:id="57" w:name="_Ref62646929"/>
      <w:bookmarkStart w:id="58" w:name="MCCQCTEMPBM_00000185"/>
      <w:bookmarkEnd w:id="55"/>
      <w:bookmarkEnd w:id="56"/>
    </w:p>
    <w:p w14:paraId="684DCCA1" w14:textId="77777777" w:rsidR="00E90DE8" w:rsidRDefault="00252629" w:rsidP="00E90DE8">
      <w:pPr>
        <w:pStyle w:val="EX"/>
        <w:numPr>
          <w:ilvl w:val="0"/>
          <w:numId w:val="18"/>
        </w:numPr>
        <w:ind w:left="1276" w:hanging="992"/>
      </w:pPr>
      <w:r w:rsidRPr="006C1F26">
        <w:t>ETSI TS 103 666-1</w:t>
      </w:r>
      <w:r w:rsidR="007240DF">
        <w:t xml:space="preserve"> V17.3.0</w:t>
      </w:r>
      <w:r w:rsidRPr="006C1F26">
        <w:t>: "Smart Secure Platform (SSP); Part 1: General characteristics"</w:t>
      </w:r>
      <w:bookmarkEnd w:id="57"/>
      <w:r w:rsidRPr="006C1F26">
        <w:t>.</w:t>
      </w:r>
      <w:bookmarkStart w:id="59" w:name="_Ref62646974"/>
      <w:bookmarkStart w:id="60" w:name="MCCQCTEMPBM_00000186"/>
      <w:bookmarkEnd w:id="58"/>
    </w:p>
    <w:p w14:paraId="3B76C6A3" w14:textId="77777777" w:rsidR="00E90DE8" w:rsidRDefault="00252629" w:rsidP="00E90DE8">
      <w:pPr>
        <w:pStyle w:val="EX"/>
        <w:numPr>
          <w:ilvl w:val="0"/>
          <w:numId w:val="18"/>
        </w:numPr>
        <w:ind w:left="1276" w:hanging="992"/>
      </w:pPr>
      <w:r w:rsidRPr="006C1F26">
        <w:t>ETSI TS 103 666-2</w:t>
      </w:r>
      <w:r w:rsidR="007240DF">
        <w:t xml:space="preserve"> V17.0.0</w:t>
      </w:r>
      <w:r w:rsidRPr="006C1F26">
        <w:t>: "Smart Secure Platform (SSP); Part 2: Integrated SSP (iSSP) characteristics"</w:t>
      </w:r>
      <w:bookmarkEnd w:id="59"/>
      <w:r w:rsidRPr="006C1F26">
        <w:t>.</w:t>
      </w:r>
      <w:bookmarkStart w:id="61" w:name="_Ref62646991"/>
      <w:bookmarkStart w:id="62" w:name="MCCQCTEMPBM_00000187"/>
      <w:bookmarkEnd w:id="60"/>
    </w:p>
    <w:p w14:paraId="202B3DC6" w14:textId="7777777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ETSI TS 103 666-3</w:t>
      </w:r>
      <w:r w:rsidR="007240DF">
        <w:t xml:space="preserve"> V16.0.0</w:t>
      </w:r>
      <w:r w:rsidRPr="006C1F26">
        <w:t>: "Smart Secure Platform (SSP); Part 3: Embedded SSP (eSSP) Type 1 characteristics"</w:t>
      </w:r>
      <w:bookmarkEnd w:id="61"/>
      <w:r w:rsidRPr="006C1F26">
        <w:t>.</w:t>
      </w:r>
      <w:bookmarkStart w:id="63" w:name="_Ref62647498"/>
      <w:bookmarkStart w:id="64" w:name="MCCQCTEMPBM_00000188"/>
      <w:bookmarkEnd w:id="62"/>
    </w:p>
    <w:p w14:paraId="05175458" w14:textId="7777777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63"/>
      <w:r w:rsidRPr="006C1F26">
        <w:t>.</w:t>
      </w:r>
      <w:bookmarkStart w:id="65" w:name="_Ref62648066"/>
      <w:bookmarkStart w:id="66" w:name="MCCQCTEMPBM_00000189"/>
      <w:bookmarkEnd w:id="64"/>
    </w:p>
    <w:p w14:paraId="244A9B56" w14:textId="0C67CC5A"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ETSI TS 102 225</w:t>
      </w:r>
      <w:r w:rsidR="007240DF">
        <w:t xml:space="preserve"> V18.1.0</w:t>
      </w:r>
      <w:r w:rsidRPr="006C1F26">
        <w:t>: "Secured packet structure for UICC based applications".</w:t>
      </w:r>
      <w:bookmarkStart w:id="67" w:name="_Ref62648568"/>
      <w:bookmarkStart w:id="68" w:name="MCCQCTEMPBM_00000191"/>
      <w:bookmarkEnd w:id="65"/>
      <w:bookmarkEnd w:id="66"/>
    </w:p>
    <w:p w14:paraId="10C0F50B" w14:textId="77777777" w:rsidR="00E90DE8" w:rsidRDefault="00E90DE8" w:rsidP="00E90DE8">
      <w:pPr>
        <w:pStyle w:val="EX"/>
        <w:numPr>
          <w:ilvl w:val="0"/>
          <w:numId w:val="18"/>
        </w:numPr>
        <w:overflowPunct/>
        <w:autoSpaceDE/>
        <w:autoSpaceDN/>
        <w:adjustRightInd/>
        <w:spacing w:after="200" w:line="276" w:lineRule="auto"/>
        <w:ind w:left="1276" w:hanging="992"/>
        <w:textAlignment w:val="auto"/>
      </w:pPr>
      <w:r w:rsidRPr="006C1F26">
        <w:t>ETSI TS 102 226</w:t>
      </w:r>
      <w:r>
        <w:t xml:space="preserve"> V18.3.0</w:t>
      </w:r>
      <w:r w:rsidRPr="006C1F26">
        <w:t>: "Remote APDU structure for UICC based applications".</w:t>
      </w:r>
    </w:p>
    <w:p w14:paraId="5CCACF28" w14:textId="37A2A467"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3GPP TS 27.007: "AT command set for User Equipment (UE) ".</w:t>
      </w:r>
      <w:bookmarkStart w:id="69" w:name="_Ref62648815"/>
      <w:bookmarkStart w:id="70" w:name="MCCQCTEMPBM_00000192"/>
      <w:bookmarkEnd w:id="67"/>
      <w:bookmarkEnd w:id="68"/>
    </w:p>
    <w:p w14:paraId="26D14A21" w14:textId="10191311" w:rsidR="00E90DE8" w:rsidRDefault="00252629" w:rsidP="00E90DE8">
      <w:pPr>
        <w:pStyle w:val="EX"/>
        <w:numPr>
          <w:ilvl w:val="0"/>
          <w:numId w:val="18"/>
        </w:numPr>
        <w:overflowPunct/>
        <w:autoSpaceDE/>
        <w:autoSpaceDN/>
        <w:adjustRightInd/>
        <w:spacing w:after="200" w:line="276" w:lineRule="auto"/>
        <w:ind w:left="1276" w:hanging="992"/>
        <w:textAlignment w:val="auto"/>
      </w:pPr>
      <w:r w:rsidRPr="006C1F26">
        <w:t>3GPP TS 31.130: "(U)SIM Application Programming Interface (API); (U)SIM API for Java™Card".</w:t>
      </w:r>
      <w:bookmarkStart w:id="71" w:name="_Ref62649275"/>
      <w:bookmarkStart w:id="72" w:name="MCCQCTEMPBM_00000193"/>
      <w:bookmarkEnd w:id="69"/>
      <w:bookmarkEnd w:id="70"/>
    </w:p>
    <w:p w14:paraId="5352FAE8" w14:textId="0557F7F7" w:rsidR="00E90DE8" w:rsidRDefault="00252629" w:rsidP="00537DD9">
      <w:pPr>
        <w:pStyle w:val="EX"/>
        <w:numPr>
          <w:ilvl w:val="0"/>
          <w:numId w:val="18"/>
        </w:numPr>
        <w:overflowPunct/>
        <w:autoSpaceDE/>
        <w:autoSpaceDN/>
        <w:adjustRightInd/>
        <w:spacing w:after="200" w:line="276" w:lineRule="auto"/>
        <w:ind w:left="1276" w:hanging="992"/>
        <w:textAlignment w:val="auto"/>
      </w:pPr>
      <w:bookmarkStart w:id="73" w:name="_Ref62665141"/>
      <w:bookmarkStart w:id="74" w:name="MCCQCTEMPBM_00000197"/>
      <w:bookmarkStart w:id="75" w:name="_Ref179538889"/>
      <w:bookmarkEnd w:id="71"/>
      <w:bookmarkEnd w:id="72"/>
      <w:r w:rsidRPr="006C1F26">
        <w:t>Trusted Connectivity Alliance: "eUICC Profile Package: Interoperable Format Technical Specification</w:t>
      </w:r>
      <w:r w:rsidR="00E90DE8">
        <w:t xml:space="preserve"> Version 3.3.1</w:t>
      </w:r>
      <w:r w:rsidRPr="006C1F26">
        <w:t>".</w:t>
      </w:r>
      <w:bookmarkStart w:id="76" w:name="_Ref65064651"/>
      <w:bookmarkStart w:id="77" w:name="MCCQCTEMPBM_00000198"/>
      <w:bookmarkEnd w:id="73"/>
      <w:bookmarkEnd w:id="74"/>
      <w:bookmarkEnd w:id="75"/>
    </w:p>
    <w:p w14:paraId="41EE2D81" w14:textId="23B00C79"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78" w:name="_Ref179538971"/>
      <w:r w:rsidRPr="006C1F26">
        <w:t>ETSI TS 102 241</w:t>
      </w:r>
      <w:r w:rsidR="00E90DE8">
        <w:t>V18.0.0</w:t>
      </w:r>
      <w:r w:rsidRPr="006C1F26">
        <w:t>: "UICC Application Programming Interface (UICC API) for Java Card™".</w:t>
      </w:r>
      <w:bookmarkStart w:id="79" w:name="_Ref63061803"/>
      <w:bookmarkStart w:id="80" w:name="MCCQCTEMPBM_00000199"/>
      <w:bookmarkEnd w:id="76"/>
      <w:bookmarkEnd w:id="77"/>
      <w:bookmarkEnd w:id="78"/>
    </w:p>
    <w:p w14:paraId="4FA06BC5" w14:textId="082F8F5D" w:rsidR="00E90DE8" w:rsidRDefault="00252629" w:rsidP="00515023">
      <w:pPr>
        <w:pStyle w:val="EX"/>
        <w:numPr>
          <w:ilvl w:val="0"/>
          <w:numId w:val="18"/>
        </w:numPr>
        <w:overflowPunct/>
        <w:autoSpaceDE/>
        <w:autoSpaceDN/>
        <w:adjustRightInd/>
        <w:spacing w:after="200" w:line="276" w:lineRule="auto"/>
        <w:ind w:left="1276" w:hanging="992"/>
        <w:textAlignment w:val="auto"/>
      </w:pPr>
      <w:bookmarkStart w:id="81" w:name="_Ref63064073"/>
      <w:bookmarkStart w:id="82" w:name="_Ref65069167"/>
      <w:bookmarkStart w:id="83" w:name="MCCQCTEMPBM_00000201"/>
      <w:bookmarkStart w:id="84" w:name="_Ref179539142"/>
      <w:bookmarkEnd w:id="79"/>
      <w:bookmarkEnd w:id="80"/>
      <w:r w:rsidRPr="00746902">
        <w:t>3GPP</w:t>
      </w:r>
      <w:r>
        <w:t> </w:t>
      </w:r>
      <w:r w:rsidRPr="00746902">
        <w:t>TS</w:t>
      </w:r>
      <w:r>
        <w:t> </w:t>
      </w:r>
      <w:r w:rsidRPr="00746902">
        <w:t>31.111</w:t>
      </w:r>
      <w:r>
        <w:t xml:space="preserve">: </w:t>
      </w:r>
      <w:r w:rsidRPr="006C1F26">
        <w:t>"</w:t>
      </w:r>
      <w:r>
        <w:t>Universal Subscriber Identity Module (USIM) Application Toolkit (USAT)</w:t>
      </w:r>
      <w:r w:rsidRPr="006C1F26">
        <w:t>"</w:t>
      </w:r>
      <w:bookmarkStart w:id="85" w:name="_Ref65069003"/>
      <w:bookmarkStart w:id="86" w:name="MCCQCTEMPBM_00000202"/>
      <w:bookmarkEnd w:id="82"/>
      <w:bookmarkEnd w:id="83"/>
      <w:bookmarkEnd w:id="84"/>
    </w:p>
    <w:p w14:paraId="3D7A6D81" w14:textId="2BE685B3"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87" w:name="_Ref179539320"/>
      <w:r w:rsidRPr="00746902">
        <w:t>ETSI</w:t>
      </w:r>
      <w:r>
        <w:t> </w:t>
      </w:r>
      <w:r w:rsidRPr="00746902">
        <w:t>TS</w:t>
      </w:r>
      <w:r>
        <w:t> </w:t>
      </w:r>
      <w:r w:rsidRPr="00746902">
        <w:t>102</w:t>
      </w:r>
      <w:r>
        <w:t> </w:t>
      </w:r>
      <w:r w:rsidRPr="00746902">
        <w:t>223</w:t>
      </w:r>
      <w:r w:rsidR="00E90DE8">
        <w:t xml:space="preserve"> V18.0.0</w:t>
      </w:r>
      <w:r>
        <w:t xml:space="preserve">: </w:t>
      </w:r>
      <w:r w:rsidRPr="006C1F26">
        <w:t>"</w:t>
      </w:r>
      <w:r w:rsidR="002D082F">
        <w:t xml:space="preserve">Smart </w:t>
      </w:r>
      <w:r w:rsidRPr="00746902">
        <w:t>Card</w:t>
      </w:r>
      <w:r w:rsidR="002D082F">
        <w:t>s;</w:t>
      </w:r>
      <w:r w:rsidRPr="00746902">
        <w:t xml:space="preserve"> </w:t>
      </w:r>
      <w:r w:rsidR="002D082F">
        <w:t xml:space="preserve">Card </w:t>
      </w:r>
      <w:r w:rsidRPr="00746902">
        <w:t>Application Toolkit (CAT)</w:t>
      </w:r>
      <w:r w:rsidRPr="006C1F26">
        <w:t>"</w:t>
      </w:r>
      <w:bookmarkStart w:id="88" w:name="_Ref72225768"/>
      <w:bookmarkStart w:id="89" w:name="MCCQCTEMPBM_00000203"/>
      <w:bookmarkEnd w:id="85"/>
      <w:bookmarkEnd w:id="86"/>
      <w:bookmarkEnd w:id="87"/>
    </w:p>
    <w:p w14:paraId="0869EDD7" w14:textId="0A70D0B5"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90" w:name="_Ref179539483"/>
      <w:r>
        <w:t>ETSI TS 102 671</w:t>
      </w:r>
      <w:r w:rsidR="00E90DE8">
        <w:t xml:space="preserve"> V18.1.0</w:t>
      </w:r>
      <w:r>
        <w:t xml:space="preserve">: </w:t>
      </w:r>
      <w:r w:rsidRPr="006C1F26">
        <w:t>"</w:t>
      </w:r>
      <w:r>
        <w:t>Machine to Machine UICC; Physical and logical characteristics</w:t>
      </w:r>
      <w:r w:rsidRPr="006C1F26">
        <w:t>"</w:t>
      </w:r>
      <w:bookmarkStart w:id="91" w:name="_Ref72232734"/>
      <w:bookmarkStart w:id="92" w:name="MCCQCTEMPBM_00000204"/>
      <w:bookmarkEnd w:id="88"/>
      <w:bookmarkEnd w:id="89"/>
      <w:bookmarkEnd w:id="90"/>
    </w:p>
    <w:p w14:paraId="322DAE42" w14:textId="0FC979A4" w:rsidR="00E90DE8" w:rsidRDefault="00252629" w:rsidP="00E90DE8">
      <w:pPr>
        <w:pStyle w:val="EX"/>
        <w:numPr>
          <w:ilvl w:val="0"/>
          <w:numId w:val="18"/>
        </w:numPr>
        <w:overflowPunct/>
        <w:autoSpaceDE/>
        <w:autoSpaceDN/>
        <w:adjustRightInd/>
        <w:spacing w:after="200" w:line="276" w:lineRule="auto"/>
        <w:ind w:left="1276" w:hanging="992"/>
        <w:textAlignment w:val="auto"/>
      </w:pPr>
      <w:bookmarkStart w:id="93" w:name="_Ref179539552"/>
      <w:r>
        <w:t>GSMA SGP.22</w:t>
      </w:r>
      <w:r w:rsidR="00E90DE8">
        <w:t xml:space="preserve"> v3.1</w:t>
      </w:r>
      <w:r>
        <w:t xml:space="preserve">: </w:t>
      </w:r>
      <w:r w:rsidRPr="006C1F26">
        <w:t>"</w:t>
      </w:r>
      <w:r w:rsidRPr="00296080">
        <w:t>RSP Technical specification</w:t>
      </w:r>
      <w:r w:rsidRPr="006C1F26">
        <w:t>"</w:t>
      </w:r>
      <w:bookmarkStart w:id="94" w:name="_Ref72251210"/>
      <w:bookmarkStart w:id="95" w:name="MCCQCTEMPBM_00000205"/>
      <w:bookmarkEnd w:id="91"/>
      <w:bookmarkEnd w:id="92"/>
      <w:bookmarkEnd w:id="93"/>
    </w:p>
    <w:p w14:paraId="699AF50B" w14:textId="5368E41E" w:rsidR="00810F6B" w:rsidRDefault="00810F6B" w:rsidP="00810F6B">
      <w:pPr>
        <w:pStyle w:val="EX"/>
        <w:numPr>
          <w:ilvl w:val="0"/>
          <w:numId w:val="18"/>
        </w:numPr>
        <w:overflowPunct/>
        <w:autoSpaceDE/>
        <w:autoSpaceDN/>
        <w:adjustRightInd/>
        <w:spacing w:after="200" w:line="276" w:lineRule="auto"/>
        <w:ind w:left="1276" w:hanging="992"/>
        <w:textAlignment w:val="auto"/>
      </w:pPr>
      <w:bookmarkStart w:id="96" w:name="_Ref155871264"/>
      <w:bookmarkStart w:id="97" w:name="MCCQCTEMPBM_00000208"/>
      <w:bookmarkStart w:id="98" w:name="_Ref179547758"/>
      <w:bookmarkEnd w:id="94"/>
      <w:bookmarkEnd w:id="95"/>
      <w:r>
        <w:t>3GPP TS 38.508-1: "5GS; User Equipment (UE) conformance specification; Part 1: Common test environment".</w:t>
      </w:r>
      <w:bookmarkEnd w:id="98"/>
    </w:p>
    <w:p w14:paraId="5F504273" w14:textId="77777777" w:rsidR="00252629" w:rsidRPr="006C1F26" w:rsidRDefault="00252629" w:rsidP="00252629">
      <w:pPr>
        <w:pStyle w:val="Heading1"/>
      </w:pPr>
      <w:bookmarkStart w:id="99" w:name="definitions"/>
      <w:bookmarkStart w:id="100" w:name="_Toc178929329"/>
      <w:bookmarkStart w:id="101" w:name="_Toc182581191"/>
      <w:bookmarkEnd w:id="81"/>
      <w:bookmarkEnd w:id="96"/>
      <w:bookmarkEnd w:id="97"/>
      <w:bookmarkEnd w:id="99"/>
      <w:r w:rsidRPr="006C1F26">
        <w:t>3</w:t>
      </w:r>
      <w:r w:rsidRPr="006C1F26">
        <w:tab/>
        <w:t>Definitions of terms, symbols and abbreviations</w:t>
      </w:r>
      <w:bookmarkEnd w:id="100"/>
      <w:bookmarkEnd w:id="101"/>
    </w:p>
    <w:p w14:paraId="251227AC" w14:textId="77777777" w:rsidR="00252629" w:rsidRPr="006C1F26" w:rsidRDefault="00252629" w:rsidP="00252629">
      <w:pPr>
        <w:pStyle w:val="Heading2"/>
      </w:pPr>
      <w:bookmarkStart w:id="102" w:name="_Toc178929330"/>
      <w:bookmarkStart w:id="103" w:name="_Toc182581192"/>
      <w:r w:rsidRPr="006C1F26">
        <w:t>3.1</w:t>
      </w:r>
      <w:r w:rsidRPr="006C1F26">
        <w:tab/>
        <w:t>Terms</w:t>
      </w:r>
      <w:bookmarkEnd w:id="102"/>
      <w:bookmarkEnd w:id="103"/>
    </w:p>
    <w:p w14:paraId="4488A88F" w14:textId="77777777" w:rsidR="00252629" w:rsidRPr="006C1F26" w:rsidRDefault="00252629" w:rsidP="00252629">
      <w:r w:rsidRPr="006C1F26">
        <w:t>For the purposes of the present document, the terms given in TR 21.905 </w:t>
      </w:r>
      <w:bookmarkStart w:id="104" w:name="MCCQCTEMPBM_00000118"/>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104"/>
      <w:r>
        <w:t xml:space="preserve">, TS 31.124 [2]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14267744" w:rsidR="00B05BAE" w:rsidRDefault="00B05BAE" w:rsidP="00B05BAE">
      <w:pPr>
        <w:ind w:left="993" w:hanging="993"/>
      </w:pPr>
      <w:r w:rsidRPr="00B05BAE">
        <w:rPr>
          <w:b/>
          <w:bCs/>
        </w:rPr>
        <w:lastRenderedPageBreak/>
        <w:t>NAA:</w:t>
      </w:r>
      <w:r w:rsidRPr="00B05BAE">
        <w:rPr>
          <w:b/>
          <w:bCs/>
        </w:rPr>
        <w:tab/>
      </w:r>
      <w:r>
        <w:t>term used in ETSI TS 102 384 </w:t>
      </w:r>
      <w:bookmarkStart w:id="105" w:name="MCCQCTEMPBM_00000119"/>
      <w:r>
        <w:fldChar w:fldCharType="begin"/>
      </w:r>
      <w:r>
        <w:instrText xml:space="preserve"> REF _Ref73456295 \r \h </w:instrText>
      </w:r>
      <w:r>
        <w:fldChar w:fldCharType="separate"/>
      </w:r>
      <w:r>
        <w:t>[3]</w:t>
      </w:r>
      <w:r>
        <w:fldChar w:fldCharType="end"/>
      </w:r>
      <w:bookmarkEnd w:id="105"/>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7BD27CD3" w:rsidR="00B05BAE" w:rsidRDefault="00B05BAE" w:rsidP="00252629">
      <w:pPr>
        <w:ind w:left="993" w:hanging="993"/>
      </w:pPr>
      <w:r>
        <w:rPr>
          <w:rStyle w:val="Strong"/>
        </w:rPr>
        <w:t>Terminal:</w:t>
      </w:r>
      <w:r>
        <w:tab/>
        <w:t xml:space="preserve">term </w:t>
      </w:r>
      <w:r w:rsidRPr="00B05BAE">
        <w:t>used in ETSI TS 102 384</w:t>
      </w:r>
      <w:r w:rsidR="00E90DE8">
        <w:t> </w:t>
      </w:r>
      <w:r w:rsidRPr="00B05BAE">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30B9C243" w:rsidR="00B05BAE" w:rsidRDefault="00B05BAE" w:rsidP="00B05BAE">
      <w:pPr>
        <w:ind w:left="993" w:hanging="993"/>
      </w:pPr>
      <w:r>
        <w:rPr>
          <w:b/>
          <w:bCs/>
        </w:rPr>
        <w:t>UICC:</w:t>
      </w:r>
      <w:r>
        <w:rPr>
          <w:b/>
          <w:bCs/>
        </w:rPr>
        <w:tab/>
      </w:r>
      <w:r>
        <w:t>term used in ETSI TS 102 384 </w:t>
      </w:r>
      <w:bookmarkStart w:id="106" w:name="MCCQCTEMPBM_00000120"/>
      <w:r>
        <w:fldChar w:fldCharType="begin"/>
      </w:r>
      <w:r>
        <w:instrText xml:space="preserve"> REF _Ref73456295 \r \h </w:instrText>
      </w:r>
      <w:r>
        <w:fldChar w:fldCharType="separate"/>
      </w:r>
      <w:r>
        <w:t>[3]</w:t>
      </w:r>
      <w:r>
        <w:fldChar w:fldCharType="end"/>
      </w:r>
      <w:bookmarkEnd w:id="106"/>
      <w:r>
        <w:t xml:space="preserve"> refers to the USIM card.</w:t>
      </w:r>
    </w:p>
    <w:p w14:paraId="762A573E" w14:textId="77777777" w:rsidR="00252629" w:rsidRPr="00B519E0" w:rsidRDefault="00252629" w:rsidP="00252629">
      <w:r w:rsidRPr="006C1F26">
        <w:t>A term defined in the present document takes precedence over the definition of the same term, if any, in TR 21.905 [1].</w:t>
      </w:r>
    </w:p>
    <w:p w14:paraId="5161E041" w14:textId="77777777" w:rsidR="00252629" w:rsidRPr="006C1F26" w:rsidRDefault="00252629" w:rsidP="00252629">
      <w:pPr>
        <w:pStyle w:val="Heading2"/>
      </w:pPr>
      <w:bookmarkStart w:id="107" w:name="_Toc178929331"/>
      <w:bookmarkStart w:id="108" w:name="_Toc182581193"/>
      <w:r w:rsidRPr="006C1F26">
        <w:t>3.2</w:t>
      </w:r>
      <w:r w:rsidRPr="006C1F26">
        <w:tab/>
        <w:t>Symbols</w:t>
      </w:r>
      <w:bookmarkEnd w:id="107"/>
      <w:bookmarkEnd w:id="108"/>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109" w:name="_Toc178929332"/>
      <w:bookmarkStart w:id="110" w:name="_Toc182581194"/>
      <w:r w:rsidRPr="006C1F26">
        <w:t>3.3</w:t>
      </w:r>
      <w:r w:rsidRPr="006C1F26">
        <w:tab/>
        <w:t>Abbreviations</w:t>
      </w:r>
      <w:bookmarkEnd w:id="109"/>
      <w:bookmarkEnd w:id="110"/>
    </w:p>
    <w:p w14:paraId="6036D4C4" w14:textId="3A8F91ED" w:rsidR="00252629" w:rsidRPr="006C1F26" w:rsidRDefault="00252629" w:rsidP="00252629">
      <w:r w:rsidRPr="006C1F26">
        <w:t>For the purposes of the present document, the abbreviations given in TR 21.905 </w:t>
      </w:r>
      <w:bookmarkStart w:id="111" w:name="MCCQCTEMPBM_00000121"/>
      <w:r w:rsidRPr="006C1F26">
        <w:fldChar w:fldCharType="begin"/>
      </w:r>
      <w:r w:rsidRPr="006C1F26">
        <w:instrText xml:space="preserve"> REF _Ref62645896 \r \h </w:instrText>
      </w:r>
      <w:r w:rsidRPr="006C1F26">
        <w:fldChar w:fldCharType="separate"/>
      </w:r>
      <w:r w:rsidRPr="006C1F26">
        <w:t>[1]</w:t>
      </w:r>
      <w:r w:rsidRPr="006C1F26">
        <w:fldChar w:fldCharType="end"/>
      </w:r>
      <w:bookmarkEnd w:id="111"/>
      <w:r>
        <w:t xml:space="preserve">, TS 31.124 [2]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77777777" w:rsidR="00252629" w:rsidRPr="00B519E0" w:rsidRDefault="00252629" w:rsidP="00252629">
      <w:r w:rsidRPr="006C1F26">
        <w:t>An abbreviation defined in the present document takes precedence over the definition of the same abbreviation, if any, in TR 21.905 [1].</w:t>
      </w:r>
    </w:p>
    <w:p w14:paraId="12DE7717" w14:textId="77777777" w:rsidR="00252629" w:rsidRDefault="00252629" w:rsidP="00252629">
      <w:pPr>
        <w:pStyle w:val="Heading2"/>
      </w:pPr>
      <w:bookmarkStart w:id="112" w:name="_Toc178929333"/>
      <w:bookmarkStart w:id="113" w:name="_Toc182581195"/>
      <w:r>
        <w:t>3.4</w:t>
      </w:r>
      <w:r>
        <w:tab/>
        <w:t>Mobile station definition and configurations</w:t>
      </w:r>
      <w:bookmarkEnd w:id="112"/>
      <w:bookmarkEnd w:id="113"/>
    </w:p>
    <w:p w14:paraId="7B8B5969" w14:textId="2A7F5E77" w:rsidR="00252629" w:rsidRPr="003E12DE" w:rsidRDefault="00252629" w:rsidP="00252629">
      <w:pPr>
        <w:rPr>
          <w:rFonts w:eastAsia="TimesNewRoman"/>
        </w:rPr>
      </w:pPr>
      <w:r>
        <w:rPr>
          <w:rFonts w:eastAsia="TimesNewRoman"/>
        </w:rPr>
        <w:t>The mobile station definition and configurations specified in TS 34.108 </w:t>
      </w:r>
      <w:bookmarkStart w:id="114" w:name="MCCQCTEMPBM_00000123"/>
      <w:r>
        <w:rPr>
          <w:rFonts w:eastAsia="TimesNewRoman"/>
        </w:rPr>
        <w:fldChar w:fldCharType="begin"/>
      </w:r>
      <w:r>
        <w:rPr>
          <w:rFonts w:eastAsia="TimesNewRoman"/>
        </w:rPr>
        <w:instrText xml:space="preserve"> REF _Ref62646075 \r \h </w:instrText>
      </w:r>
      <w:r>
        <w:rPr>
          <w:rFonts w:eastAsia="TimesNewRoman"/>
        </w:rPr>
      </w:r>
      <w:r>
        <w:rPr>
          <w:rFonts w:eastAsia="TimesNewRoman"/>
        </w:rPr>
        <w:fldChar w:fldCharType="separate"/>
      </w:r>
      <w:r>
        <w:rPr>
          <w:rFonts w:eastAsia="TimesNewRoman"/>
        </w:rPr>
        <w:t>[6]</w:t>
      </w:r>
      <w:r>
        <w:rPr>
          <w:rFonts w:eastAsia="TimesNewRoman"/>
        </w:rPr>
        <w:fldChar w:fldCharType="end"/>
      </w:r>
      <w:bookmarkEnd w:id="114"/>
      <w:r>
        <w:rPr>
          <w:rFonts w:eastAsia="TimesNewRoman"/>
        </w:rPr>
        <w:t xml:space="preserve"> and TS 36.508 </w:t>
      </w:r>
      <w:bookmarkStart w:id="115" w:name="MCCQCTEMPBM_00000124"/>
      <w:r>
        <w:rPr>
          <w:rFonts w:eastAsia="TimesNewRoman"/>
        </w:rPr>
        <w:fldChar w:fldCharType="begin"/>
      </w:r>
      <w:r>
        <w:rPr>
          <w:rFonts w:eastAsia="TimesNewRoman"/>
        </w:rPr>
        <w:instrText xml:space="preserve"> REF _Ref155871264 \r \h </w:instrText>
      </w:r>
      <w:r>
        <w:rPr>
          <w:rFonts w:eastAsia="TimesNewRoman"/>
        </w:rPr>
      </w:r>
      <w:r>
        <w:rPr>
          <w:rFonts w:eastAsia="TimesNewRoman"/>
        </w:rPr>
        <w:fldChar w:fldCharType="separate"/>
      </w:r>
      <w:r>
        <w:rPr>
          <w:rFonts w:eastAsia="TimesNewRoman"/>
        </w:rPr>
        <w:t>[</w:t>
      </w:r>
      <w:r w:rsidR="00E90DE8">
        <w:rPr>
          <w:rFonts w:eastAsia="TimesNewRoman"/>
        </w:rPr>
        <w:t>5</w:t>
      </w:r>
      <w:r>
        <w:rPr>
          <w:rFonts w:eastAsia="TimesNewRoman"/>
        </w:rPr>
        <w:t>]</w:t>
      </w:r>
      <w:r>
        <w:rPr>
          <w:rFonts w:eastAsia="TimesNewRoman"/>
        </w:rPr>
        <w:fldChar w:fldCharType="end"/>
      </w:r>
      <w:bookmarkEnd w:id="115"/>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116" w:name="_Toc178929334"/>
      <w:bookmarkStart w:id="117" w:name="_Toc182581196"/>
      <w:r w:rsidRPr="006C1F26">
        <w:t>3.</w:t>
      </w:r>
      <w:r>
        <w:t>5</w:t>
      </w:r>
      <w:r w:rsidRPr="006C1F26">
        <w:tab/>
        <w:t>Coding Conventions</w:t>
      </w:r>
      <w:bookmarkEnd w:id="116"/>
      <w:bookmarkEnd w:id="117"/>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19E3B865" w:rsidR="00252629" w:rsidRPr="006C1F26" w:rsidRDefault="00252629" w:rsidP="00252629">
      <w:r w:rsidRPr="006C1F26">
        <w:t>The coding of all data objects in the present document is according to ETSI TS 102 221 </w:t>
      </w:r>
      <w:bookmarkStart w:id="118" w:name="MCCQCTEMPBM_00000125"/>
      <w:r>
        <w:fldChar w:fldCharType="begin"/>
      </w:r>
      <w:r>
        <w:instrText xml:space="preserve"> REF _Ref72137167 \r \h </w:instrText>
      </w:r>
      <w:r>
        <w:fldChar w:fldCharType="separate"/>
      </w:r>
      <w:r>
        <w:t>[</w:t>
      </w:r>
      <w:r w:rsidR="00E90DE8">
        <w:t>8</w:t>
      </w:r>
      <w:r>
        <w:t>]</w:t>
      </w:r>
      <w:r>
        <w:fldChar w:fldCharType="end"/>
      </w:r>
      <w:bookmarkEnd w:id="118"/>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119" w:name="_Toc10738246"/>
      <w:bookmarkStart w:id="120" w:name="_Toc20396080"/>
      <w:bookmarkStart w:id="121" w:name="_Toc29397662"/>
      <w:bookmarkStart w:id="122" w:name="_Toc29398784"/>
      <w:bookmarkStart w:id="123" w:name="_Toc36648794"/>
      <w:bookmarkStart w:id="124" w:name="_Toc36654582"/>
      <w:bookmarkStart w:id="125" w:name="_Toc44960853"/>
      <w:bookmarkStart w:id="126" w:name="_Toc50982494"/>
      <w:bookmarkStart w:id="127" w:name="_Toc50984665"/>
      <w:bookmarkStart w:id="128" w:name="_Toc57111933"/>
      <w:bookmarkStart w:id="129" w:name="_Toc57208080"/>
      <w:bookmarkStart w:id="130" w:name="_Toc178929335"/>
      <w:bookmarkStart w:id="131" w:name="_Toc182581197"/>
      <w:r w:rsidRPr="006C1F26">
        <w:lastRenderedPageBreak/>
        <w:t>3.6</w:t>
      </w:r>
      <w:r w:rsidRPr="006C1F26">
        <w:tab/>
        <w:t>Applicability</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4EB59D8C" w14:textId="77777777" w:rsidR="00252629" w:rsidRPr="006C1F26" w:rsidRDefault="00252629" w:rsidP="00252629">
      <w:pPr>
        <w:pStyle w:val="Heading3"/>
      </w:pPr>
      <w:bookmarkStart w:id="132" w:name="_Toc10738247"/>
      <w:bookmarkStart w:id="133" w:name="_Toc20396081"/>
      <w:bookmarkStart w:id="134" w:name="_Toc29397663"/>
      <w:bookmarkStart w:id="135" w:name="_Toc29398785"/>
      <w:bookmarkStart w:id="136" w:name="_Toc36648795"/>
      <w:bookmarkStart w:id="137" w:name="_Toc36654583"/>
      <w:bookmarkStart w:id="138" w:name="_Toc44960854"/>
      <w:bookmarkStart w:id="139" w:name="_Toc50982495"/>
      <w:bookmarkStart w:id="140" w:name="_Toc50984666"/>
      <w:bookmarkStart w:id="141" w:name="_Toc57111934"/>
      <w:bookmarkStart w:id="142" w:name="_Toc57208081"/>
      <w:bookmarkStart w:id="143" w:name="_Toc178929336"/>
      <w:bookmarkStart w:id="144" w:name="_Toc182581198"/>
      <w:r w:rsidRPr="006C1F26">
        <w:t>3.6.1</w:t>
      </w:r>
      <w:r w:rsidRPr="006C1F26">
        <w:tab/>
        <w:t>Applicability of the present document</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145" w:name="_Toc10738249"/>
      <w:bookmarkStart w:id="146" w:name="_Toc20396083"/>
      <w:bookmarkStart w:id="147" w:name="_Toc29397665"/>
      <w:bookmarkStart w:id="148" w:name="_Toc29398787"/>
      <w:bookmarkStart w:id="149" w:name="_Toc36648797"/>
      <w:bookmarkStart w:id="150" w:name="_Toc36654585"/>
      <w:bookmarkStart w:id="151" w:name="_Toc44960856"/>
      <w:bookmarkStart w:id="152" w:name="_Toc50982497"/>
      <w:bookmarkStart w:id="153" w:name="_Toc50984668"/>
      <w:bookmarkStart w:id="154" w:name="_Toc57111936"/>
      <w:bookmarkStart w:id="155" w:name="_Toc57208083"/>
      <w:bookmarkStart w:id="156" w:name="_Toc178929337"/>
      <w:bookmarkStart w:id="157" w:name="_Toc182581199"/>
      <w:r w:rsidRPr="006C1F26">
        <w:t>3.6.</w:t>
      </w:r>
      <w:r>
        <w:t>2</w:t>
      </w:r>
      <w:r w:rsidRPr="006C1F26">
        <w:tab/>
        <w:t>Applicability of the individual tests</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148EC278" w14:textId="51610A14"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 ME default configuration in accordance with table A.2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77777777" w:rsidR="00252629" w:rsidRPr="006C1F26" w:rsidRDefault="00252629" w:rsidP="00252629">
      <w:r w:rsidRPr="006C1F26">
        <w:t>The following notations, defined in ISO/IEC 9646</w:t>
      </w:r>
      <w:r w:rsidRPr="006C1F26">
        <w:noBreakHyphen/>
        <w:t>7 </w:t>
      </w:r>
      <w:bookmarkStart w:id="158" w:name="MCCQCTEMPBM_00000128"/>
      <w:r w:rsidRPr="006C1F26">
        <w:fldChar w:fldCharType="begin"/>
      </w:r>
      <w:r w:rsidRPr="006C1F26">
        <w:instrText xml:space="preserve"> REF _Ref62646858 \r \h </w:instrText>
      </w:r>
      <w:r w:rsidRPr="006C1F26">
        <w:fldChar w:fldCharType="separate"/>
      </w:r>
      <w:r w:rsidRPr="006C1F26">
        <w:t>[7]</w:t>
      </w:r>
      <w:r w:rsidRPr="006C1F26">
        <w:fldChar w:fldCharType="end"/>
      </w:r>
      <w:bookmarkEnd w:id="158"/>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r w:rsidRPr="006C1F26">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77777777" w:rsidR="00252629" w:rsidRPr="006C1F26" w:rsidRDefault="00252629" w:rsidP="00E20A33">
      <w:pPr>
        <w:pStyle w:val="B10"/>
      </w:pPr>
      <w:r w:rsidRPr="006C1F26">
        <w:t>Ci</w:t>
      </w:r>
      <w:r w:rsidRPr="006C1F26">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"Rxx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159" w:name="_Toc10738250"/>
      <w:bookmarkStart w:id="160" w:name="_Toc20396084"/>
      <w:bookmarkStart w:id="161" w:name="_Toc29397666"/>
      <w:bookmarkStart w:id="162" w:name="_Toc29398788"/>
      <w:bookmarkStart w:id="163" w:name="_Toc36648798"/>
      <w:bookmarkStart w:id="164" w:name="_Toc36654586"/>
      <w:bookmarkStart w:id="165" w:name="_Toc44960857"/>
      <w:bookmarkStart w:id="166" w:name="_Toc50982498"/>
      <w:bookmarkStart w:id="167" w:name="_Toc50984669"/>
      <w:bookmarkStart w:id="168" w:name="_Toc57111937"/>
      <w:bookmarkStart w:id="169" w:name="_Toc57208084"/>
      <w:bookmarkStart w:id="170" w:name="_Toc178929338"/>
      <w:bookmarkStart w:id="171" w:name="_Toc182581200"/>
      <w:r w:rsidRPr="006C1F26">
        <w:t>3.</w:t>
      </w:r>
      <w:r>
        <w:t>6.3</w:t>
      </w:r>
      <w:r w:rsidRPr="006C1F26">
        <w:tab/>
      </w:r>
      <w:bookmarkEnd w:id="159"/>
      <w:bookmarkEnd w:id="160"/>
      <w:bookmarkEnd w:id="161"/>
      <w:bookmarkEnd w:id="162"/>
      <w:bookmarkEnd w:id="163"/>
      <w:bookmarkEnd w:id="164"/>
      <w:bookmarkEnd w:id="165"/>
      <w:bookmarkEnd w:id="166"/>
      <w:bookmarkEnd w:id="167"/>
      <w:bookmarkEnd w:id="168"/>
      <w:bookmarkEnd w:id="169"/>
      <w:r>
        <w:t>Declaration of options specific for testing of terminals with non</w:t>
      </w:r>
      <w:r>
        <w:noBreakHyphen/>
        <w:t>removable USIM</w:t>
      </w:r>
      <w:bookmarkEnd w:id="170"/>
      <w:bookmarkEnd w:id="171"/>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lastRenderedPageBreak/>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DF34BE">
        <w:trPr>
          <w:cantSplit/>
          <w:jc w:val="center"/>
        </w:trPr>
        <w:tc>
          <w:tcPr>
            <w:tcW w:w="799" w:type="dxa"/>
            <w:shd w:val="clear" w:color="auto" w:fill="D9D9D9" w:themeFill="background1" w:themeFillShade="D9"/>
          </w:tcPr>
          <w:p w14:paraId="548C6E0A" w14:textId="77777777" w:rsidR="00252629" w:rsidRPr="006C1F26" w:rsidRDefault="00252629" w:rsidP="00DF34BE">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DF34BE">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DF34BE">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DF34BE">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DF34BE">
            <w:pPr>
              <w:pStyle w:val="TAH"/>
              <w:keepNext w:val="0"/>
              <w:keepLines w:val="0"/>
            </w:pPr>
            <w:r w:rsidRPr="006C1F26">
              <w:t>Mnemonic</w:t>
            </w:r>
          </w:p>
        </w:tc>
      </w:tr>
      <w:tr w:rsidR="00252629" w:rsidRPr="006C1F26" w14:paraId="703924CB" w14:textId="77777777" w:rsidTr="00DF34BE">
        <w:trPr>
          <w:cantSplit/>
          <w:jc w:val="center"/>
        </w:trPr>
        <w:tc>
          <w:tcPr>
            <w:tcW w:w="799" w:type="dxa"/>
          </w:tcPr>
          <w:p w14:paraId="5858F210" w14:textId="77777777" w:rsidR="00252629" w:rsidRPr="006C1F26" w:rsidRDefault="00252629" w:rsidP="00DF34BE">
            <w:pPr>
              <w:pStyle w:val="TAC"/>
              <w:keepNext w:val="0"/>
              <w:keepLines w:val="0"/>
            </w:pPr>
            <w:r w:rsidRPr="006C1F26">
              <w:t>1</w:t>
            </w:r>
          </w:p>
        </w:tc>
        <w:tc>
          <w:tcPr>
            <w:tcW w:w="2881" w:type="dxa"/>
          </w:tcPr>
          <w:p w14:paraId="674B40F4" w14:textId="77777777" w:rsidR="00252629" w:rsidRPr="006C1F26" w:rsidRDefault="00252629" w:rsidP="00DF34BE">
            <w:pPr>
              <w:pStyle w:val="TAC"/>
              <w:keepNext w:val="0"/>
              <w:keepLines w:val="0"/>
              <w:jc w:val="left"/>
            </w:pPr>
            <w:r w:rsidRPr="006C1F26">
              <w:t>Support of UTRAN access</w:t>
            </w:r>
          </w:p>
        </w:tc>
        <w:tc>
          <w:tcPr>
            <w:tcW w:w="758" w:type="dxa"/>
          </w:tcPr>
          <w:p w14:paraId="4D07B51E" w14:textId="77777777" w:rsidR="00252629" w:rsidRPr="006C1F26" w:rsidRDefault="00252629" w:rsidP="00DF34BE">
            <w:pPr>
              <w:pStyle w:val="TAC"/>
              <w:keepNext w:val="0"/>
              <w:keepLines w:val="0"/>
            </w:pPr>
            <w:r w:rsidRPr="006C1F26">
              <w:t>O</w:t>
            </w:r>
          </w:p>
        </w:tc>
        <w:tc>
          <w:tcPr>
            <w:tcW w:w="851" w:type="dxa"/>
          </w:tcPr>
          <w:p w14:paraId="3BBC2FFE" w14:textId="77777777" w:rsidR="00252629" w:rsidRPr="006C1F26" w:rsidRDefault="00252629" w:rsidP="00DF34BE">
            <w:pPr>
              <w:pStyle w:val="TAC"/>
              <w:keepNext w:val="0"/>
              <w:keepLines w:val="0"/>
            </w:pPr>
          </w:p>
        </w:tc>
        <w:tc>
          <w:tcPr>
            <w:tcW w:w="3710" w:type="dxa"/>
          </w:tcPr>
          <w:p w14:paraId="3D89F2EC" w14:textId="77777777" w:rsidR="00252629" w:rsidRPr="006C1F26" w:rsidRDefault="00252629" w:rsidP="00DF34BE">
            <w:pPr>
              <w:pStyle w:val="TAC"/>
              <w:keepNext w:val="0"/>
              <w:keepLines w:val="0"/>
              <w:jc w:val="left"/>
            </w:pPr>
            <w:r w:rsidRPr="006C1F26">
              <w:t>O_UTRAN</w:t>
            </w:r>
          </w:p>
        </w:tc>
      </w:tr>
      <w:tr w:rsidR="00252629" w:rsidRPr="006C1F26" w14:paraId="552ADD9C" w14:textId="77777777" w:rsidTr="00DF34BE">
        <w:trPr>
          <w:cantSplit/>
          <w:jc w:val="center"/>
        </w:trPr>
        <w:tc>
          <w:tcPr>
            <w:tcW w:w="799" w:type="dxa"/>
          </w:tcPr>
          <w:p w14:paraId="5B457083" w14:textId="77777777" w:rsidR="00252629" w:rsidRPr="006C1F26" w:rsidRDefault="00252629" w:rsidP="00DF34BE">
            <w:pPr>
              <w:pStyle w:val="TAC"/>
              <w:keepNext w:val="0"/>
              <w:keepLines w:val="0"/>
            </w:pPr>
            <w:r w:rsidRPr="006C1F26">
              <w:t>2</w:t>
            </w:r>
          </w:p>
        </w:tc>
        <w:tc>
          <w:tcPr>
            <w:tcW w:w="2881" w:type="dxa"/>
          </w:tcPr>
          <w:p w14:paraId="11FA39AB" w14:textId="77777777" w:rsidR="00252629" w:rsidRPr="006C1F26" w:rsidRDefault="00252629" w:rsidP="00DF34BE">
            <w:pPr>
              <w:pStyle w:val="TAC"/>
              <w:keepNext w:val="0"/>
              <w:keepLines w:val="0"/>
              <w:jc w:val="left"/>
            </w:pPr>
            <w:r w:rsidRPr="006C1F26">
              <w:t>Support of E-UTRAN access</w:t>
            </w:r>
          </w:p>
        </w:tc>
        <w:tc>
          <w:tcPr>
            <w:tcW w:w="758" w:type="dxa"/>
          </w:tcPr>
          <w:p w14:paraId="47831410" w14:textId="77777777" w:rsidR="00252629" w:rsidRPr="006C1F26" w:rsidRDefault="00252629" w:rsidP="00DF34BE">
            <w:pPr>
              <w:pStyle w:val="TAC"/>
              <w:keepNext w:val="0"/>
              <w:keepLines w:val="0"/>
            </w:pPr>
            <w:r w:rsidRPr="006C1F26">
              <w:t>O</w:t>
            </w:r>
          </w:p>
        </w:tc>
        <w:tc>
          <w:tcPr>
            <w:tcW w:w="851" w:type="dxa"/>
          </w:tcPr>
          <w:p w14:paraId="0AA57378" w14:textId="77777777" w:rsidR="00252629" w:rsidRPr="006C1F26" w:rsidRDefault="00252629" w:rsidP="00DF34BE">
            <w:pPr>
              <w:pStyle w:val="TAC"/>
              <w:keepNext w:val="0"/>
              <w:keepLines w:val="0"/>
            </w:pPr>
          </w:p>
        </w:tc>
        <w:tc>
          <w:tcPr>
            <w:tcW w:w="3710" w:type="dxa"/>
          </w:tcPr>
          <w:p w14:paraId="084B8B47" w14:textId="77777777" w:rsidR="00252629" w:rsidRPr="006C1F26" w:rsidRDefault="00252629" w:rsidP="00DF34BE">
            <w:pPr>
              <w:pStyle w:val="TAC"/>
              <w:keepNext w:val="0"/>
              <w:keepLines w:val="0"/>
              <w:jc w:val="left"/>
            </w:pPr>
            <w:r w:rsidRPr="006C1F26">
              <w:t>O_E-UTRAN</w:t>
            </w:r>
          </w:p>
        </w:tc>
      </w:tr>
      <w:tr w:rsidR="00252629" w:rsidRPr="006C1F26" w14:paraId="36E4941F" w14:textId="77777777" w:rsidTr="00DF34BE">
        <w:trPr>
          <w:cantSplit/>
          <w:jc w:val="center"/>
        </w:trPr>
        <w:tc>
          <w:tcPr>
            <w:tcW w:w="799" w:type="dxa"/>
          </w:tcPr>
          <w:p w14:paraId="68849A10" w14:textId="77777777" w:rsidR="00252629" w:rsidRPr="006C1F26" w:rsidRDefault="00252629" w:rsidP="00DF34BE">
            <w:pPr>
              <w:pStyle w:val="TAC"/>
              <w:keepNext w:val="0"/>
              <w:keepLines w:val="0"/>
            </w:pPr>
            <w:r w:rsidRPr="006C1F26">
              <w:t>3</w:t>
            </w:r>
          </w:p>
        </w:tc>
        <w:tc>
          <w:tcPr>
            <w:tcW w:w="2881" w:type="dxa"/>
          </w:tcPr>
          <w:p w14:paraId="42174356" w14:textId="77777777" w:rsidR="00252629" w:rsidRPr="006C1F26" w:rsidRDefault="00252629" w:rsidP="00DF34BE">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DF34BE">
            <w:pPr>
              <w:pStyle w:val="TAC"/>
              <w:keepNext w:val="0"/>
              <w:keepLines w:val="0"/>
            </w:pPr>
            <w:r w:rsidRPr="006C1F26">
              <w:t>O</w:t>
            </w:r>
          </w:p>
        </w:tc>
        <w:tc>
          <w:tcPr>
            <w:tcW w:w="851" w:type="dxa"/>
          </w:tcPr>
          <w:p w14:paraId="51357231" w14:textId="77777777" w:rsidR="00252629" w:rsidRPr="006C1F26" w:rsidRDefault="00252629" w:rsidP="00DF34BE">
            <w:pPr>
              <w:pStyle w:val="TAC"/>
              <w:keepNext w:val="0"/>
              <w:keepLines w:val="0"/>
            </w:pPr>
          </w:p>
        </w:tc>
        <w:tc>
          <w:tcPr>
            <w:tcW w:w="3710" w:type="dxa"/>
          </w:tcPr>
          <w:p w14:paraId="0A6A9BB8" w14:textId="77777777" w:rsidR="00252629" w:rsidRPr="006C1F26" w:rsidRDefault="00252629" w:rsidP="00DF34BE">
            <w:pPr>
              <w:pStyle w:val="TAC"/>
              <w:keepNext w:val="0"/>
              <w:keepLines w:val="0"/>
              <w:jc w:val="left"/>
            </w:pPr>
            <w:r w:rsidRPr="006C1F26">
              <w:t>O_NB-IoT</w:t>
            </w:r>
          </w:p>
        </w:tc>
      </w:tr>
      <w:tr w:rsidR="00252629" w:rsidRPr="006C1F26" w14:paraId="7F128AFC" w14:textId="77777777" w:rsidTr="00DF34BE">
        <w:trPr>
          <w:cantSplit/>
          <w:jc w:val="center"/>
        </w:trPr>
        <w:tc>
          <w:tcPr>
            <w:tcW w:w="799" w:type="dxa"/>
          </w:tcPr>
          <w:p w14:paraId="7A133E87" w14:textId="77777777" w:rsidR="00252629" w:rsidRPr="006C1F26" w:rsidRDefault="00252629" w:rsidP="00DF34BE">
            <w:pPr>
              <w:pStyle w:val="TAC"/>
              <w:keepNext w:val="0"/>
              <w:keepLines w:val="0"/>
            </w:pPr>
            <w:r w:rsidRPr="006C1F26">
              <w:t>4</w:t>
            </w:r>
          </w:p>
        </w:tc>
        <w:tc>
          <w:tcPr>
            <w:tcW w:w="2881" w:type="dxa"/>
          </w:tcPr>
          <w:p w14:paraId="4F52B601" w14:textId="77777777" w:rsidR="00252629" w:rsidRPr="006C1F26" w:rsidRDefault="00252629" w:rsidP="00DF34BE">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DF34BE">
            <w:pPr>
              <w:pStyle w:val="TAC"/>
              <w:keepNext w:val="0"/>
              <w:keepLines w:val="0"/>
            </w:pPr>
            <w:r w:rsidRPr="006C1F26">
              <w:t>O</w:t>
            </w:r>
          </w:p>
        </w:tc>
        <w:tc>
          <w:tcPr>
            <w:tcW w:w="851" w:type="dxa"/>
          </w:tcPr>
          <w:p w14:paraId="023B9E9D" w14:textId="77777777" w:rsidR="00252629" w:rsidRPr="006C1F26" w:rsidRDefault="00252629" w:rsidP="00DF34BE">
            <w:pPr>
              <w:pStyle w:val="TAC"/>
              <w:keepNext w:val="0"/>
              <w:keepLines w:val="0"/>
            </w:pPr>
          </w:p>
        </w:tc>
        <w:tc>
          <w:tcPr>
            <w:tcW w:w="3710" w:type="dxa"/>
          </w:tcPr>
          <w:p w14:paraId="4440A54E" w14:textId="77777777" w:rsidR="00252629" w:rsidRPr="006C1F26" w:rsidRDefault="00252629" w:rsidP="00DF34BE">
            <w:pPr>
              <w:pStyle w:val="TAC"/>
              <w:keepNext w:val="0"/>
              <w:keepLines w:val="0"/>
              <w:jc w:val="left"/>
            </w:pPr>
            <w:r w:rsidRPr="006C1F26">
              <w:t>O_5GC</w:t>
            </w:r>
          </w:p>
        </w:tc>
      </w:tr>
      <w:tr w:rsidR="00252629" w:rsidRPr="006C1F26" w14:paraId="14601071" w14:textId="77777777" w:rsidTr="00DF34BE">
        <w:trPr>
          <w:cantSplit/>
          <w:jc w:val="center"/>
        </w:trPr>
        <w:tc>
          <w:tcPr>
            <w:tcW w:w="799" w:type="dxa"/>
          </w:tcPr>
          <w:p w14:paraId="056ADABD" w14:textId="77777777" w:rsidR="00252629" w:rsidRPr="006C1F26" w:rsidRDefault="00252629" w:rsidP="00DF34BE">
            <w:pPr>
              <w:pStyle w:val="TAC"/>
              <w:keepNext w:val="0"/>
              <w:keepLines w:val="0"/>
            </w:pPr>
            <w:r w:rsidRPr="006C1F26">
              <w:t>5</w:t>
            </w:r>
          </w:p>
        </w:tc>
        <w:tc>
          <w:tcPr>
            <w:tcW w:w="2881" w:type="dxa"/>
          </w:tcPr>
          <w:p w14:paraId="6F563B6E" w14:textId="77777777" w:rsidR="00252629" w:rsidRPr="006C1F26" w:rsidRDefault="00252629" w:rsidP="00DF34BE">
            <w:pPr>
              <w:pStyle w:val="TAC"/>
              <w:keepNext w:val="0"/>
              <w:keepLines w:val="0"/>
              <w:jc w:val="left"/>
            </w:pPr>
            <w:r w:rsidRPr="006C1F26">
              <w:t>Support of New Radio access</w:t>
            </w:r>
          </w:p>
        </w:tc>
        <w:tc>
          <w:tcPr>
            <w:tcW w:w="758" w:type="dxa"/>
          </w:tcPr>
          <w:p w14:paraId="5A32E2B2" w14:textId="77777777" w:rsidR="00252629" w:rsidRPr="006C1F26" w:rsidRDefault="00252629" w:rsidP="00DF34BE">
            <w:pPr>
              <w:pStyle w:val="TAC"/>
              <w:keepNext w:val="0"/>
              <w:keepLines w:val="0"/>
            </w:pPr>
            <w:r w:rsidRPr="006C1F26">
              <w:t>O</w:t>
            </w:r>
          </w:p>
        </w:tc>
        <w:tc>
          <w:tcPr>
            <w:tcW w:w="851" w:type="dxa"/>
          </w:tcPr>
          <w:p w14:paraId="6D2FAAB1" w14:textId="77777777" w:rsidR="00252629" w:rsidRPr="006C1F26" w:rsidRDefault="00252629" w:rsidP="00DF34BE">
            <w:pPr>
              <w:pStyle w:val="TAC"/>
              <w:keepNext w:val="0"/>
              <w:keepLines w:val="0"/>
            </w:pPr>
          </w:p>
        </w:tc>
        <w:tc>
          <w:tcPr>
            <w:tcW w:w="3710" w:type="dxa"/>
          </w:tcPr>
          <w:p w14:paraId="58B434F2" w14:textId="12CC8419" w:rsidR="00252629" w:rsidRPr="006C1F26" w:rsidRDefault="00252629" w:rsidP="00DF34BE">
            <w:pPr>
              <w:pStyle w:val="TAC"/>
              <w:keepNext w:val="0"/>
              <w:keepLines w:val="0"/>
              <w:jc w:val="left"/>
            </w:pPr>
            <w:r w:rsidRPr="006C1F26">
              <w:t>O_5G</w:t>
            </w:r>
            <w:r w:rsidR="00FA1D5B">
              <w:t>-</w:t>
            </w:r>
            <w:r w:rsidRPr="006C1F26">
              <w:t>NR</w:t>
            </w:r>
          </w:p>
        </w:tc>
      </w:tr>
      <w:tr w:rsidR="00252629" w:rsidRPr="006C1F26" w14:paraId="1BC8225F" w14:textId="77777777" w:rsidTr="00DF34BE">
        <w:trPr>
          <w:cantSplit/>
          <w:jc w:val="center"/>
        </w:trPr>
        <w:tc>
          <w:tcPr>
            <w:tcW w:w="799" w:type="dxa"/>
          </w:tcPr>
          <w:p w14:paraId="44638170" w14:textId="77777777" w:rsidR="00252629" w:rsidRPr="006C1F26" w:rsidRDefault="00252629" w:rsidP="00DF34BE">
            <w:pPr>
              <w:pStyle w:val="TAC"/>
              <w:keepNext w:val="0"/>
              <w:keepLines w:val="0"/>
            </w:pPr>
            <w:bookmarkStart w:id="172" w:name="clause4"/>
            <w:bookmarkEnd w:id="172"/>
            <w:r>
              <w:t>6</w:t>
            </w:r>
          </w:p>
        </w:tc>
        <w:tc>
          <w:tcPr>
            <w:tcW w:w="2881" w:type="dxa"/>
          </w:tcPr>
          <w:p w14:paraId="38697CFB" w14:textId="33CEB040" w:rsidR="00252629" w:rsidRPr="006C1F26" w:rsidRDefault="00252629" w:rsidP="00DF34BE">
            <w:pPr>
              <w:pStyle w:val="TAC"/>
              <w:keepNext w:val="0"/>
              <w:keepLines w:val="0"/>
              <w:jc w:val="left"/>
            </w:pPr>
            <w:r w:rsidRPr="006C1F26">
              <w:t>Support of RSP(SGP.22</w:t>
            </w:r>
            <w:r w:rsidR="00E90DE8">
              <w:t> </w:t>
            </w:r>
            <w:r w:rsidR="00E90DE8">
              <w:fldChar w:fldCharType="begin"/>
            </w:r>
            <w:r w:rsidR="00E90DE8">
              <w:instrText xml:space="preserve"> REF _Ref179539552 \r \h </w:instrText>
            </w:r>
            <w:r w:rsidR="00E90DE8">
              <w:fldChar w:fldCharType="separate"/>
            </w:r>
            <w:r w:rsidR="00E90DE8">
              <w:t>[23]</w:t>
            </w:r>
            <w:r w:rsidR="00E90DE8">
              <w:fldChar w:fldCharType="end"/>
            </w:r>
            <w:r w:rsidRPr="006C1F26">
              <w:t>)</w:t>
            </w:r>
          </w:p>
        </w:tc>
        <w:tc>
          <w:tcPr>
            <w:tcW w:w="758" w:type="dxa"/>
          </w:tcPr>
          <w:p w14:paraId="41EC741D" w14:textId="77777777" w:rsidR="00252629" w:rsidRPr="006C1F26" w:rsidRDefault="00252629" w:rsidP="00DF34BE">
            <w:pPr>
              <w:pStyle w:val="TAC"/>
              <w:keepNext w:val="0"/>
              <w:keepLines w:val="0"/>
            </w:pPr>
            <w:r w:rsidRPr="006C1F26">
              <w:t>C003</w:t>
            </w:r>
          </w:p>
        </w:tc>
        <w:tc>
          <w:tcPr>
            <w:tcW w:w="851" w:type="dxa"/>
          </w:tcPr>
          <w:p w14:paraId="272F4897" w14:textId="77777777" w:rsidR="00252629" w:rsidRPr="006C1F26" w:rsidRDefault="00252629" w:rsidP="00DF34BE">
            <w:pPr>
              <w:pStyle w:val="TAC"/>
              <w:keepNext w:val="0"/>
              <w:keepLines w:val="0"/>
            </w:pPr>
          </w:p>
        </w:tc>
        <w:tc>
          <w:tcPr>
            <w:tcW w:w="3710" w:type="dxa"/>
          </w:tcPr>
          <w:p w14:paraId="5C008A57" w14:textId="77777777" w:rsidR="00252629" w:rsidRPr="006C1F26" w:rsidRDefault="00252629" w:rsidP="00DF34BE">
            <w:pPr>
              <w:pStyle w:val="TAC"/>
              <w:keepNext w:val="0"/>
              <w:keepLines w:val="0"/>
              <w:jc w:val="left"/>
            </w:pPr>
            <w:r w:rsidRPr="006C1F26">
              <w:t>O_RSP22</w:t>
            </w:r>
          </w:p>
        </w:tc>
      </w:tr>
      <w:tr w:rsidR="00252629" w:rsidRPr="006C1F26" w14:paraId="284ECBDF" w14:textId="77777777" w:rsidTr="00DF34BE">
        <w:trPr>
          <w:cantSplit/>
          <w:jc w:val="center"/>
        </w:trPr>
        <w:tc>
          <w:tcPr>
            <w:tcW w:w="799" w:type="dxa"/>
          </w:tcPr>
          <w:p w14:paraId="67DB462A" w14:textId="77777777" w:rsidR="00252629" w:rsidRPr="006C1F26" w:rsidRDefault="00252629" w:rsidP="00DF34BE">
            <w:pPr>
              <w:pStyle w:val="TAC"/>
              <w:keepNext w:val="0"/>
              <w:keepLines w:val="0"/>
            </w:pPr>
            <w:r>
              <w:t>7</w:t>
            </w:r>
          </w:p>
        </w:tc>
        <w:tc>
          <w:tcPr>
            <w:tcW w:w="2881" w:type="dxa"/>
          </w:tcPr>
          <w:p w14:paraId="621FA72D" w14:textId="77777777" w:rsidR="00252629" w:rsidRPr="006C1F26" w:rsidRDefault="00252629" w:rsidP="00DF34BE">
            <w:pPr>
              <w:pStyle w:val="TAC"/>
              <w:keepNext w:val="0"/>
              <w:keepLines w:val="0"/>
              <w:jc w:val="left"/>
            </w:pPr>
            <w:r w:rsidRPr="006C1F26">
              <w:t>Support of AT+CSIM</w:t>
            </w:r>
          </w:p>
        </w:tc>
        <w:tc>
          <w:tcPr>
            <w:tcW w:w="758" w:type="dxa"/>
          </w:tcPr>
          <w:p w14:paraId="735D5517" w14:textId="77777777" w:rsidR="00252629" w:rsidRPr="006C1F26" w:rsidRDefault="00252629" w:rsidP="00DF34BE">
            <w:pPr>
              <w:pStyle w:val="TAC"/>
              <w:keepNext w:val="0"/>
              <w:keepLines w:val="0"/>
            </w:pPr>
            <w:r>
              <w:t>O</w:t>
            </w:r>
          </w:p>
        </w:tc>
        <w:tc>
          <w:tcPr>
            <w:tcW w:w="851" w:type="dxa"/>
          </w:tcPr>
          <w:p w14:paraId="5E965B33" w14:textId="77777777" w:rsidR="00252629" w:rsidRPr="006C1F26" w:rsidRDefault="00252629" w:rsidP="00DF34BE">
            <w:pPr>
              <w:pStyle w:val="TAC"/>
              <w:keepNext w:val="0"/>
              <w:keepLines w:val="0"/>
            </w:pPr>
          </w:p>
        </w:tc>
        <w:tc>
          <w:tcPr>
            <w:tcW w:w="3710" w:type="dxa"/>
          </w:tcPr>
          <w:p w14:paraId="49359981" w14:textId="77777777" w:rsidR="00252629" w:rsidRPr="006C1F26" w:rsidRDefault="00252629" w:rsidP="00DF34BE">
            <w:pPr>
              <w:pStyle w:val="TAC"/>
              <w:keepNext w:val="0"/>
              <w:keepLines w:val="0"/>
              <w:jc w:val="left"/>
            </w:pPr>
            <w:r w:rsidRPr="006C1F26">
              <w:t>O_AT+CSIM</w:t>
            </w:r>
          </w:p>
        </w:tc>
      </w:tr>
      <w:tr w:rsidR="00252629" w:rsidRPr="006C1F26" w14:paraId="2578D611" w14:textId="77777777" w:rsidTr="00DF34BE">
        <w:trPr>
          <w:cantSplit/>
          <w:jc w:val="center"/>
        </w:trPr>
        <w:tc>
          <w:tcPr>
            <w:tcW w:w="799" w:type="dxa"/>
            <w:tcBorders>
              <w:bottom w:val="single" w:sz="4" w:space="0" w:color="auto"/>
            </w:tcBorders>
          </w:tcPr>
          <w:p w14:paraId="71EFF3F7" w14:textId="77777777" w:rsidR="00252629" w:rsidRPr="006C1F26" w:rsidRDefault="00252629" w:rsidP="00DF34BE">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DF34BE">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DF34BE">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DF34BE">
            <w:pPr>
              <w:pStyle w:val="TAC"/>
              <w:keepNext w:val="0"/>
              <w:keepLines w:val="0"/>
            </w:pPr>
          </w:p>
        </w:tc>
        <w:tc>
          <w:tcPr>
            <w:tcW w:w="3710" w:type="dxa"/>
            <w:tcBorders>
              <w:bottom w:val="single" w:sz="4" w:space="0" w:color="auto"/>
            </w:tcBorders>
          </w:tcPr>
          <w:p w14:paraId="6E6EA33A" w14:textId="77777777" w:rsidR="00252629" w:rsidRPr="006C1F26" w:rsidRDefault="00252629" w:rsidP="00DF34BE">
            <w:pPr>
              <w:pStyle w:val="TAC"/>
              <w:keepNext w:val="0"/>
              <w:keepLines w:val="0"/>
              <w:jc w:val="left"/>
            </w:pPr>
            <w:r w:rsidRPr="006C1F26">
              <w:t>O_NON-REMOVABLE_UICC_ONLY</w:t>
            </w:r>
          </w:p>
        </w:tc>
      </w:tr>
      <w:tr w:rsidR="00252629" w:rsidRPr="006C1F26" w14:paraId="3478A9D9" w14:textId="77777777" w:rsidTr="00DF34BE">
        <w:trPr>
          <w:cantSplit/>
          <w:jc w:val="center"/>
        </w:trPr>
        <w:tc>
          <w:tcPr>
            <w:tcW w:w="799" w:type="dxa"/>
            <w:tcBorders>
              <w:bottom w:val="single" w:sz="4" w:space="0" w:color="auto"/>
            </w:tcBorders>
          </w:tcPr>
          <w:p w14:paraId="27B91688" w14:textId="77777777" w:rsidR="00252629" w:rsidRPr="006C1F26" w:rsidRDefault="00252629" w:rsidP="00DF34BE">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DF34BE">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DF34BE">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DF34BE">
            <w:pPr>
              <w:pStyle w:val="TAC"/>
              <w:keepNext w:val="0"/>
              <w:keepLines w:val="0"/>
            </w:pPr>
          </w:p>
        </w:tc>
        <w:tc>
          <w:tcPr>
            <w:tcW w:w="3710" w:type="dxa"/>
            <w:tcBorders>
              <w:bottom w:val="single" w:sz="4" w:space="0" w:color="auto"/>
            </w:tcBorders>
          </w:tcPr>
          <w:p w14:paraId="4560FA8C" w14:textId="77777777" w:rsidR="00252629" w:rsidRPr="006C1F26" w:rsidRDefault="00252629" w:rsidP="00DF34BE">
            <w:pPr>
              <w:pStyle w:val="TAC"/>
              <w:keepNext w:val="0"/>
              <w:keepLines w:val="0"/>
              <w:jc w:val="left"/>
            </w:pPr>
            <w:r>
              <w:t>O_JAVA_CARD_API</w:t>
            </w:r>
          </w:p>
        </w:tc>
      </w:tr>
      <w:tr w:rsidR="00252629" w:rsidRPr="006C1F26" w14:paraId="43762616" w14:textId="77777777" w:rsidTr="00DF34BE">
        <w:trPr>
          <w:cantSplit/>
          <w:jc w:val="center"/>
        </w:trPr>
        <w:tc>
          <w:tcPr>
            <w:tcW w:w="799" w:type="dxa"/>
            <w:tcBorders>
              <w:bottom w:val="single" w:sz="4" w:space="0" w:color="auto"/>
            </w:tcBorders>
          </w:tcPr>
          <w:p w14:paraId="1418AD45" w14:textId="77777777" w:rsidR="00252629" w:rsidRDefault="00252629" w:rsidP="00DF34BE">
            <w:pPr>
              <w:pStyle w:val="TAC"/>
              <w:keepNext w:val="0"/>
              <w:keepLines w:val="0"/>
            </w:pPr>
            <w:r>
              <w:t>10</w:t>
            </w:r>
          </w:p>
        </w:tc>
        <w:tc>
          <w:tcPr>
            <w:tcW w:w="2881" w:type="dxa"/>
            <w:tcBorders>
              <w:bottom w:val="single" w:sz="4" w:space="0" w:color="auto"/>
            </w:tcBorders>
          </w:tcPr>
          <w:p w14:paraId="11BBF5D4" w14:textId="77777777" w:rsidR="00252629" w:rsidRDefault="00252629" w:rsidP="00DF34BE">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DF34BE">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DF34BE">
            <w:pPr>
              <w:pStyle w:val="TAC"/>
              <w:keepNext w:val="0"/>
              <w:keepLines w:val="0"/>
            </w:pPr>
          </w:p>
        </w:tc>
        <w:tc>
          <w:tcPr>
            <w:tcW w:w="3710" w:type="dxa"/>
            <w:tcBorders>
              <w:bottom w:val="single" w:sz="4" w:space="0" w:color="auto"/>
            </w:tcBorders>
          </w:tcPr>
          <w:p w14:paraId="2CEAB6DE" w14:textId="77777777" w:rsidR="00252629" w:rsidRPr="00505EE2" w:rsidRDefault="00252629" w:rsidP="00DF34BE">
            <w:pPr>
              <w:pStyle w:val="TAC"/>
              <w:keepNext w:val="0"/>
              <w:keepLines w:val="0"/>
              <w:jc w:val="left"/>
            </w:pPr>
            <w:r>
              <w:t>O_USAT</w:t>
            </w:r>
          </w:p>
        </w:tc>
      </w:tr>
      <w:tr w:rsidR="00FA1D5B" w:rsidRPr="006C1F26" w14:paraId="782242A0" w14:textId="77777777" w:rsidTr="00DF34BE">
        <w:trPr>
          <w:cantSplit/>
          <w:jc w:val="center"/>
        </w:trPr>
        <w:tc>
          <w:tcPr>
            <w:tcW w:w="799" w:type="dxa"/>
            <w:tcBorders>
              <w:bottom w:val="single" w:sz="4" w:space="0" w:color="auto"/>
            </w:tcBorders>
          </w:tcPr>
          <w:p w14:paraId="18C67422" w14:textId="019E3A3A" w:rsidR="00FA1D5B" w:rsidRDefault="00FA1D5B" w:rsidP="00FA1D5B">
            <w:pPr>
              <w:pStyle w:val="TAC"/>
              <w:keepNext w:val="0"/>
              <w:keepLines w:val="0"/>
            </w:pPr>
            <w:r>
              <w:t>11</w:t>
            </w:r>
          </w:p>
        </w:tc>
        <w:tc>
          <w:tcPr>
            <w:tcW w:w="2881" w:type="dxa"/>
            <w:tcBorders>
              <w:bottom w:val="single" w:sz="4" w:space="0" w:color="auto"/>
            </w:tcBorders>
          </w:tcPr>
          <w:p w14:paraId="1061F7EC" w14:textId="00AB0BD3" w:rsidR="00FA1D5B" w:rsidRDefault="00FA1D5B" w:rsidP="00FA1D5B">
            <w:pPr>
              <w:pStyle w:val="TAC"/>
              <w:keepNext w:val="0"/>
              <w:keepLines w:val="0"/>
              <w:jc w:val="left"/>
            </w:pPr>
            <w:r w:rsidRPr="006C1F26">
              <w:t xml:space="preserve">Support of </w:t>
            </w:r>
            <w:r>
              <w:t xml:space="preserve">Satellite </w:t>
            </w:r>
            <w:r w:rsidRPr="006C1F26">
              <w:t>New Radio access</w:t>
            </w:r>
          </w:p>
        </w:tc>
        <w:tc>
          <w:tcPr>
            <w:tcW w:w="758" w:type="dxa"/>
            <w:tcBorders>
              <w:bottom w:val="single" w:sz="4" w:space="0" w:color="auto"/>
            </w:tcBorders>
          </w:tcPr>
          <w:p w14:paraId="1970DBB9" w14:textId="49576C4A" w:rsidR="00FA1D5B" w:rsidRDefault="00FA1D5B" w:rsidP="00FA1D5B">
            <w:pPr>
              <w:pStyle w:val="TAC"/>
              <w:keepNext w:val="0"/>
              <w:keepLines w:val="0"/>
            </w:pPr>
            <w:r w:rsidRPr="006C1F26">
              <w:t>O</w:t>
            </w:r>
          </w:p>
        </w:tc>
        <w:tc>
          <w:tcPr>
            <w:tcW w:w="851" w:type="dxa"/>
            <w:tcBorders>
              <w:bottom w:val="single" w:sz="4" w:space="0" w:color="auto"/>
            </w:tcBorders>
          </w:tcPr>
          <w:p w14:paraId="19AA0A85" w14:textId="77777777" w:rsidR="00FA1D5B" w:rsidRPr="006C1F26" w:rsidRDefault="00FA1D5B" w:rsidP="00FA1D5B">
            <w:pPr>
              <w:pStyle w:val="TAC"/>
              <w:keepNext w:val="0"/>
              <w:keepLines w:val="0"/>
            </w:pPr>
          </w:p>
        </w:tc>
        <w:tc>
          <w:tcPr>
            <w:tcW w:w="3710" w:type="dxa"/>
            <w:tcBorders>
              <w:bottom w:val="single" w:sz="4" w:space="0" w:color="auto"/>
            </w:tcBorders>
          </w:tcPr>
          <w:p w14:paraId="2B6260A4" w14:textId="77645875" w:rsidR="00FA1D5B" w:rsidRDefault="00FA1D5B" w:rsidP="00FA1D5B">
            <w:pPr>
              <w:pStyle w:val="TAC"/>
              <w:keepNext w:val="0"/>
              <w:keepLines w:val="0"/>
              <w:jc w:val="left"/>
            </w:pPr>
            <w:r w:rsidRPr="006C1F26">
              <w:t>O_5G</w:t>
            </w:r>
            <w:r>
              <w:t>-SAT-</w:t>
            </w:r>
            <w:r w:rsidRPr="006C1F26">
              <w:t>NR</w:t>
            </w:r>
          </w:p>
        </w:tc>
      </w:tr>
      <w:tr w:rsidR="00FA1D5B" w:rsidRPr="006C1F26" w14:paraId="0E76706C" w14:textId="77777777" w:rsidTr="00DF34BE">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6EF5BF97"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r>
              <w:rPr>
                <w:b w:val="0"/>
              </w:rPr>
              <w:t> [8]</w:t>
            </w:r>
            <w:r w:rsidRPr="006C1F26">
              <w:rPr>
                <w:b w:val="0"/>
              </w:rPr>
              <w:t xml:space="preserve"> is not available</w:t>
            </w:r>
          </w:p>
        </w:tc>
      </w:tr>
      <w:tr w:rsidR="00FA1D5B" w:rsidRPr="006C1F26" w14:paraId="777EBECC" w14:textId="77777777" w:rsidTr="00DF34BE">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DF34BE">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4AF47CF6"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bookmarkStart w:id="173" w:name="MCCQCTEMPBM_00000129"/>
            <w:r>
              <w:rPr>
                <w:b w:val="0"/>
              </w:rPr>
              <w:fldChar w:fldCharType="begin"/>
            </w:r>
            <w:r>
              <w:rPr>
                <w:b w:val="0"/>
              </w:rPr>
              <w:instrText xml:space="preserve"> REF _Ref179538971 \r \h </w:instrText>
            </w:r>
            <w:r>
              <w:rPr>
                <w:b w:val="0"/>
              </w:rPr>
            </w:r>
            <w:r>
              <w:rPr>
                <w:b w:val="0"/>
              </w:rPr>
              <w:fldChar w:fldCharType="separate"/>
            </w:r>
            <w:r>
              <w:rPr>
                <w:b w:val="0"/>
              </w:rPr>
              <w:t>[19]</w:t>
            </w:r>
            <w:r>
              <w:rPr>
                <w:b w:val="0"/>
              </w:rPr>
              <w:fldChar w:fldCharType="end"/>
            </w:r>
            <w:bookmarkEnd w:id="173"/>
            <w:r>
              <w:rPr>
                <w:b w:val="0"/>
              </w:rPr>
              <w:t xml:space="preserve"> and the USIM API defined in TS 31.130 </w:t>
            </w:r>
            <w:bookmarkStart w:id="174" w:name="MCCQCTEMPBM_00000130"/>
            <w:r>
              <w:rPr>
                <w:b w:val="0"/>
              </w:rPr>
              <w:fldChar w:fldCharType="begin"/>
            </w:r>
            <w:r>
              <w:rPr>
                <w:b w:val="0"/>
              </w:rPr>
              <w:instrText xml:space="preserve"> REF _Ref62648815 \r \h </w:instrText>
            </w:r>
            <w:r>
              <w:rPr>
                <w:b w:val="0"/>
              </w:rPr>
            </w:r>
            <w:r>
              <w:rPr>
                <w:b w:val="0"/>
              </w:rPr>
              <w:fldChar w:fldCharType="separate"/>
            </w:r>
            <w:r>
              <w:rPr>
                <w:b w:val="0"/>
              </w:rPr>
              <w:t>[17]</w:t>
            </w:r>
            <w:r>
              <w:rPr>
                <w:b w:val="0"/>
              </w:rPr>
              <w:fldChar w:fldCharType="end"/>
            </w:r>
            <w:bookmarkEnd w:id="174"/>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175" w:name="_Toc103688298"/>
      <w:bookmarkStart w:id="176" w:name="_Toc152151221"/>
      <w:bookmarkStart w:id="177" w:name="_Toc178929339"/>
      <w:bookmarkStart w:id="178" w:name="_Toc182581201"/>
      <w:r w:rsidRPr="001D4BBD">
        <w:t>3.</w:t>
      </w:r>
      <w:r>
        <w:t>6.4</w:t>
      </w:r>
      <w:r w:rsidRPr="001D4BBD">
        <w:tab/>
        <w:t>Applicability to user equipment</w:t>
      </w:r>
      <w:bookmarkEnd w:id="175"/>
      <w:bookmarkEnd w:id="176"/>
      <w:bookmarkEnd w:id="177"/>
      <w:bookmarkEnd w:id="178"/>
    </w:p>
    <w:p w14:paraId="57107FAC" w14:textId="77777777"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bookmarkStart w:id="179" w:name="MCCQCTEMPBM_00000564"/>
      <w:bookmarkStart w:id="180" w:name="MCCQCTEMPBM_00000131"/>
      <w:r w:rsidRPr="001D4BBD">
        <w:fldChar w:fldCharType="begin"/>
      </w:r>
      <w:r w:rsidRPr="001D4BBD">
        <w:instrText xml:space="preserve"> REF _Ref62645896 \r \h </w:instrText>
      </w:r>
      <w:r w:rsidRPr="001D4BBD">
        <w:fldChar w:fldCharType="separate"/>
      </w:r>
      <w:r w:rsidRPr="001D4BBD">
        <w:t>[2]</w:t>
      </w:r>
      <w:r w:rsidRPr="001D4BBD">
        <w:fldChar w:fldCharType="end"/>
      </w:r>
      <w:bookmarkEnd w:id="179"/>
      <w:bookmarkEnd w:id="180"/>
      <w:r w:rsidRPr="001D4BBD">
        <w:t xml:space="preserve"> the applicability of the individual test cases is defined within the present document.</w:t>
      </w:r>
    </w:p>
    <w:p w14:paraId="2EFEC041" w14:textId="5140E910" w:rsidR="00252629" w:rsidRDefault="00252629" w:rsidP="00252629">
      <w:bookmarkStart w:id="181"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182" w:name="_Toc178929340"/>
      <w:bookmarkStart w:id="183" w:name="_Toc182581202"/>
      <w:r w:rsidRPr="001D4BBD">
        <w:t>3.</w:t>
      </w:r>
      <w:r>
        <w:t>6</w:t>
      </w:r>
      <w:r w:rsidRPr="001D4BBD">
        <w:t>.</w:t>
      </w:r>
      <w:r>
        <w:t>5</w:t>
      </w:r>
      <w:r w:rsidRPr="001D4BBD">
        <w:tab/>
        <w:t>Supported additional explicit verification methods</w:t>
      </w:r>
      <w:bookmarkEnd w:id="181"/>
      <w:bookmarkEnd w:id="182"/>
      <w:bookmarkEnd w:id="183"/>
    </w:p>
    <w:p w14:paraId="4B05AC55" w14:textId="07C8F37A"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bookmarkStart w:id="184" w:name="MCCQCTEMPBM_00000036"/>
      <w:r w:rsidRPr="001D4BBD">
        <w:lastRenderedPageBreak/>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DF34BE">
        <w:trPr>
          <w:trHeight w:val="199"/>
        </w:trPr>
        <w:tc>
          <w:tcPr>
            <w:tcW w:w="702" w:type="dxa"/>
            <w:shd w:val="clear" w:color="auto" w:fill="D9D9D9" w:themeFill="background1" w:themeFillShade="D9"/>
          </w:tcPr>
          <w:bookmarkEnd w:id="184"/>
          <w:p w14:paraId="73900429"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DF34BE">
        <w:trPr>
          <w:trHeight w:val="199"/>
        </w:trPr>
        <w:tc>
          <w:tcPr>
            <w:tcW w:w="702" w:type="dxa"/>
          </w:tcPr>
          <w:p w14:paraId="7FD8D2C6" w14:textId="77777777" w:rsidR="00252629" w:rsidRPr="001D4BBD" w:rsidRDefault="00252629" w:rsidP="00DF34BE">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DF34BE">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DF34BE">
            <w:pPr>
              <w:keepNext/>
              <w:keepLines/>
              <w:rPr>
                <w:rFonts w:ascii="Arial" w:hAnsi="Arial"/>
                <w:sz w:val="18"/>
              </w:rPr>
            </w:pPr>
          </w:p>
        </w:tc>
        <w:tc>
          <w:tcPr>
            <w:tcW w:w="3243" w:type="dxa"/>
          </w:tcPr>
          <w:p w14:paraId="491EA151" w14:textId="77777777" w:rsidR="00252629" w:rsidRPr="001D4BBD" w:rsidRDefault="00252629" w:rsidP="00DF34BE">
            <w:pPr>
              <w:keepNext/>
              <w:keepLines/>
              <w:rPr>
                <w:rFonts w:ascii="Arial" w:hAnsi="Arial"/>
                <w:sz w:val="18"/>
              </w:rPr>
            </w:pPr>
            <w:r w:rsidRPr="001D4BBD">
              <w:rPr>
                <w:rFonts w:ascii="Arial" w:hAnsi="Arial"/>
                <w:sz w:val="18"/>
              </w:rPr>
              <w:t>O_Toolkit_Test_Events</w:t>
            </w:r>
          </w:p>
        </w:tc>
      </w:tr>
      <w:tr w:rsidR="00252629" w:rsidRPr="001D4BBD" w14:paraId="7ADABCEE" w14:textId="77777777" w:rsidTr="00DF34BE">
        <w:trPr>
          <w:trHeight w:val="260"/>
        </w:trPr>
        <w:tc>
          <w:tcPr>
            <w:tcW w:w="702" w:type="dxa"/>
          </w:tcPr>
          <w:p w14:paraId="4D37F929" w14:textId="77777777" w:rsidR="00252629" w:rsidRPr="001D4BBD" w:rsidRDefault="00252629" w:rsidP="00DF34BE">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DF34BE">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DF34BE">
            <w:pPr>
              <w:keepNext/>
              <w:keepLines/>
              <w:rPr>
                <w:rFonts w:ascii="Arial" w:hAnsi="Arial"/>
                <w:sz w:val="18"/>
              </w:rPr>
            </w:pPr>
          </w:p>
        </w:tc>
        <w:tc>
          <w:tcPr>
            <w:tcW w:w="3243" w:type="dxa"/>
          </w:tcPr>
          <w:p w14:paraId="6ABD4A5D" w14:textId="77777777" w:rsidR="00252629" w:rsidRPr="001D4BBD" w:rsidRDefault="00252629" w:rsidP="00DF34BE">
            <w:pPr>
              <w:keepNext/>
              <w:keepLines/>
              <w:rPr>
                <w:rFonts w:ascii="Arial" w:hAnsi="Arial"/>
                <w:sz w:val="18"/>
              </w:rPr>
            </w:pPr>
            <w:r w:rsidRPr="001D4BBD">
              <w:rPr>
                <w:rFonts w:ascii="Arial" w:hAnsi="Arial"/>
                <w:sz w:val="18"/>
              </w:rPr>
              <w:t>O_Seamless_APDU_Logging</w:t>
            </w:r>
          </w:p>
        </w:tc>
      </w:tr>
      <w:tr w:rsidR="00252629" w:rsidRPr="001D4BBD" w14:paraId="171A116C" w14:textId="77777777" w:rsidTr="00DF34BE">
        <w:trPr>
          <w:trHeight w:val="260"/>
        </w:trPr>
        <w:tc>
          <w:tcPr>
            <w:tcW w:w="702" w:type="dxa"/>
          </w:tcPr>
          <w:p w14:paraId="348EECEC" w14:textId="77777777" w:rsidR="00252629" w:rsidRPr="001D4BBD" w:rsidRDefault="00252629" w:rsidP="00DF34BE">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DF34BE">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DF34BE">
            <w:pPr>
              <w:keepNext/>
              <w:keepLines/>
              <w:rPr>
                <w:rFonts w:ascii="Arial" w:hAnsi="Arial"/>
                <w:sz w:val="18"/>
              </w:rPr>
            </w:pPr>
          </w:p>
        </w:tc>
        <w:tc>
          <w:tcPr>
            <w:tcW w:w="3243" w:type="dxa"/>
          </w:tcPr>
          <w:p w14:paraId="4E2907B9" w14:textId="77777777" w:rsidR="00252629" w:rsidRPr="001D4BBD" w:rsidRDefault="00252629" w:rsidP="00DF34BE">
            <w:pPr>
              <w:keepNext/>
              <w:keepLines/>
              <w:rPr>
                <w:rFonts w:ascii="Arial" w:hAnsi="Arial"/>
                <w:sz w:val="18"/>
              </w:rPr>
            </w:pPr>
            <w:r w:rsidRPr="001D4BBD">
              <w:rPr>
                <w:rFonts w:ascii="Arial" w:hAnsi="Arial"/>
                <w:sz w:val="18"/>
              </w:rPr>
              <w:t>O_File_Contents_Verification</w:t>
            </w:r>
          </w:p>
        </w:tc>
      </w:tr>
      <w:tr w:rsidR="00252629" w:rsidRPr="001D4BBD" w14:paraId="5321BDA7" w14:textId="77777777" w:rsidTr="00DF34BE">
        <w:trPr>
          <w:trHeight w:val="260"/>
        </w:trPr>
        <w:tc>
          <w:tcPr>
            <w:tcW w:w="9631" w:type="dxa"/>
            <w:gridSpan w:val="5"/>
          </w:tcPr>
          <w:p w14:paraId="5E1B29DC" w14:textId="77777777" w:rsidR="00252629" w:rsidRPr="001D4BBD" w:rsidRDefault="00252629" w:rsidP="00DF34BE">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185" w:name="_Toc178929341"/>
      <w:bookmarkStart w:id="186" w:name="_Toc182581203"/>
      <w:bookmarkStart w:id="187" w:name="_Toc10738251"/>
      <w:bookmarkStart w:id="188" w:name="_Toc20396085"/>
      <w:bookmarkStart w:id="189" w:name="_Toc29397667"/>
      <w:bookmarkStart w:id="190" w:name="_Toc29398789"/>
      <w:bookmarkStart w:id="191" w:name="_Toc36648799"/>
      <w:bookmarkStart w:id="192" w:name="_Toc36654587"/>
      <w:bookmarkStart w:id="193" w:name="_Toc44960858"/>
      <w:bookmarkStart w:id="194" w:name="_Toc50982499"/>
      <w:bookmarkStart w:id="195" w:name="_Toc50984670"/>
      <w:bookmarkStart w:id="196" w:name="_Toc57111938"/>
      <w:bookmarkStart w:id="197" w:name="_Toc57208085"/>
      <w:bookmarkStart w:id="198" w:name="_Toc58494982"/>
      <w:r w:rsidRPr="006C1F26">
        <w:t>3.7</w:t>
      </w:r>
      <w:r w:rsidRPr="006C1F26">
        <w:tab/>
        <w:t>Table of optional features</w:t>
      </w:r>
      <w:bookmarkEnd w:id="185"/>
      <w:bookmarkEnd w:id="186"/>
    </w:p>
    <w:p w14:paraId="1F86543B" w14:textId="5092106B" w:rsidR="007574FB"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A.1.The supplier of the implementation shall state the support of possible options in table A.1</w:t>
      </w:r>
      <w:r>
        <w:t xml:space="preserve"> </w:t>
      </w:r>
    </w:p>
    <w:p w14:paraId="5132BE66" w14:textId="77777777" w:rsidR="007574FB" w:rsidRPr="0041528A" w:rsidRDefault="007574FB" w:rsidP="007574FB">
      <w:pPr>
        <w:pStyle w:val="TH"/>
      </w:pPr>
      <w:r w:rsidRPr="0041528A">
        <w:t>Table A.1: Options</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7574FB" w:rsidRPr="0041528A" w14:paraId="72397110" w14:textId="77777777" w:rsidTr="007574FB">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2BF2A3F" w14:textId="77777777" w:rsidR="007574FB" w:rsidRPr="0041528A" w:rsidRDefault="007574FB" w:rsidP="008064FA">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1AC4688A" w14:textId="77777777" w:rsidR="007574FB" w:rsidRPr="0041528A" w:rsidRDefault="007574FB" w:rsidP="008064FA">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7BEB2BB4" w14:textId="77777777" w:rsidR="007574FB" w:rsidRPr="0041528A" w:rsidRDefault="007574FB" w:rsidP="008064FA">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07F893BA" w14:textId="77777777" w:rsidR="007574FB" w:rsidRPr="0041528A" w:rsidRDefault="007574FB" w:rsidP="008064FA">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6647F972" w14:textId="77777777" w:rsidR="007574FB" w:rsidRPr="0041528A" w:rsidRDefault="007574FB" w:rsidP="008064FA">
            <w:pPr>
              <w:pStyle w:val="TAH"/>
            </w:pPr>
            <w:r w:rsidRPr="0041528A">
              <w:t>Mnemonic</w:t>
            </w:r>
          </w:p>
        </w:tc>
      </w:tr>
      <w:tr w:rsidR="007574FB" w:rsidRPr="0041528A" w14:paraId="1424D461" w14:textId="77777777" w:rsidTr="007574FB">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46E68262" w14:textId="5271400A" w:rsidR="007574FB" w:rsidRPr="0041528A" w:rsidRDefault="007574FB" w:rsidP="007574FB">
            <w:pPr>
              <w:pStyle w:val="TAL"/>
            </w:pPr>
            <w:r>
              <w:t>For the declaration of the support of optional features the contents for Table A.1 as defined in TS 31.124 [</w:t>
            </w:r>
            <w:r>
              <w:fldChar w:fldCharType="begin"/>
            </w:r>
            <w:r>
              <w:instrText xml:space="preserve"> REF _Ref73456517 \r \h  \* MERGEFORMAT </w:instrText>
            </w:r>
            <w:r>
              <w:fldChar w:fldCharType="separate"/>
            </w:r>
            <w:r>
              <w:t>2]</w:t>
            </w:r>
            <w:r>
              <w:fldChar w:fldCharType="end"/>
            </w:r>
            <w:r>
              <w:t xml:space="preserve"> clause 3.3 shall be used</w:t>
            </w:r>
            <w:r w:rsidRPr="006C1F26">
              <w:t>.</w:t>
            </w:r>
          </w:p>
        </w:tc>
      </w:tr>
    </w:tbl>
    <w:p w14:paraId="041A05F7" w14:textId="77777777" w:rsidR="007574FB" w:rsidRDefault="007574FB" w:rsidP="007574FB"/>
    <w:p w14:paraId="561366EC" w14:textId="357F51E9" w:rsidR="00252629" w:rsidRPr="006C1F26" w:rsidRDefault="00252629" w:rsidP="00252629"/>
    <w:p w14:paraId="41605FA6" w14:textId="5847A0B0" w:rsidR="00252629" w:rsidRPr="008F652A" w:rsidRDefault="00252629" w:rsidP="00252629">
      <w:pPr>
        <w:pStyle w:val="Heading2"/>
      </w:pPr>
      <w:bookmarkStart w:id="199" w:name="_Toc178929342"/>
      <w:bookmarkStart w:id="200" w:name="_Toc182581204"/>
      <w:r>
        <w:t>3.8</w:t>
      </w:r>
      <w:r w:rsidRPr="008F652A">
        <w:tab/>
        <w:t>Applicability table</w:t>
      </w:r>
      <w:bookmarkEnd w:id="199"/>
      <w:bookmarkEnd w:id="200"/>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p w14:paraId="17CCFAD5" w14:textId="77777777" w:rsidR="00252629" w:rsidRPr="00251AC5" w:rsidRDefault="00252629" w:rsidP="00B05BAE">
            <w:pPr>
              <w:pStyle w:val="TAH"/>
              <w:jc w:val="left"/>
              <w:rPr>
                <w:bCs w:val="0"/>
                <w:color w:val="auto"/>
                <w:sz w:val="16"/>
                <w:szCs w:val="16"/>
                <w:lang w:val="en-GB"/>
              </w:rPr>
            </w:pPr>
            <w:bookmarkStart w:id="201" w:name="MCCQCTEMPBM_00000174"/>
            <w:bookmarkEnd w:id="187"/>
            <w:bookmarkEnd w:id="188"/>
            <w:bookmarkEnd w:id="189"/>
            <w:bookmarkEnd w:id="190"/>
            <w:bookmarkEnd w:id="191"/>
            <w:bookmarkEnd w:id="192"/>
            <w:bookmarkEnd w:id="193"/>
            <w:bookmarkEnd w:id="194"/>
            <w:bookmarkEnd w:id="195"/>
            <w:bookmarkEnd w:id="196"/>
            <w:bookmarkEnd w:id="197"/>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shd w:val="clear" w:color="auto" w:fill="auto"/>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shd w:val="clear" w:color="auto" w:fill="auto"/>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shd w:val="clear" w:color="auto" w:fill="auto"/>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shd w:val="clear" w:color="auto" w:fill="auto"/>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shd w:val="clear" w:color="auto" w:fill="auto"/>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shd w:val="clear" w:color="auto" w:fill="auto"/>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shd w:val="clear" w:color="auto" w:fill="auto"/>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shd w:val="clear" w:color="auto" w:fill="auto"/>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shd w:val="clear" w:color="auto" w:fill="auto"/>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lastRenderedPageBreak/>
              <w:t>10.4</w:t>
            </w:r>
            <w:r w:rsidR="0023700E" w:rsidRPr="007A0B32">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shd w:val="clear" w:color="auto" w:fill="auto"/>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shd w:val="clear" w:color="auto" w:fill="auto"/>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shd w:val="clear" w:color="auto" w:fill="auto"/>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shd w:val="clear" w:color="auto" w:fill="auto"/>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shd w:val="clear" w:color="auto" w:fill="auto"/>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shd w:val="clear" w:color="auto" w:fill="auto"/>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shd w:val="clear" w:color="auto" w:fill="auto"/>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shd w:val="clear" w:color="auto" w:fill="auto"/>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shd w:val="clear" w:color="auto" w:fill="auto"/>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shd w:val="clear" w:color="auto" w:fill="auto"/>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shd w:val="clear" w:color="auto" w:fill="auto"/>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shd w:val="clear" w:color="auto" w:fill="auto"/>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shd w:val="clear" w:color="auto" w:fill="auto"/>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shd w:val="clear" w:color="auto" w:fill="auto"/>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shd w:val="clear" w:color="auto" w:fill="auto"/>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shd w:val="clear" w:color="auto" w:fill="auto"/>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shd w:val="clear" w:color="auto" w:fill="auto"/>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shd w:val="clear" w:color="auto" w:fill="auto"/>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 xml:space="preserve">E.1/17 AND E.1/124 AND E.1/225 AND </w:t>
            </w:r>
            <w:r w:rsidRPr="00682CBF">
              <w:rPr>
                <w:rFonts w:ascii="Arial" w:hAnsi="Arial" w:cs="Arial"/>
                <w:color w:val="000000"/>
                <w:sz w:val="16"/>
                <w:szCs w:val="16"/>
                <w:lang w:val="en-GB"/>
              </w:rPr>
              <w:lastRenderedPageBreak/>
              <w:t>E.1/229 AND E.1/110</w:t>
            </w:r>
          </w:p>
        </w:tc>
        <w:tc>
          <w:tcPr>
            <w:tcW w:w="538" w:type="pct"/>
            <w:tcBorders>
              <w:top w:val="single" w:sz="4" w:space="0" w:color="auto"/>
              <w:bottom w:val="single" w:sz="4" w:space="0" w:color="auto"/>
            </w:tcBorders>
            <w:shd w:val="clear" w:color="auto" w:fill="auto"/>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shd w:val="clear" w:color="auto" w:fill="auto"/>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shd w:val="clear" w:color="auto" w:fill="auto"/>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shd w:val="clear" w:color="auto" w:fill="auto"/>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shd w:val="clear" w:color="auto" w:fill="auto"/>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shd w:val="clear" w:color="auto" w:fill="auto"/>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shd w:val="clear" w:color="auto" w:fill="auto"/>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shd w:val="clear" w:color="auto" w:fill="auto"/>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00583609">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shd w:val="clear" w:color="auto" w:fill="auto"/>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shd w:val="clear" w:color="auto" w:fill="auto"/>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shd w:val="clear" w:color="auto" w:fill="auto"/>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E.1/18 AND E.1/14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shd w:val="clear" w:color="auto" w:fill="auto"/>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shd w:val="clear" w:color="auto" w:fill="auto"/>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shd w:val="clear" w:color="auto" w:fill="auto"/>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shd w:val="clear" w:color="auto" w:fill="auto"/>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shd w:val="clear" w:color="auto" w:fill="auto"/>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shd w:val="clear" w:color="auto" w:fill="auto"/>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shd w:val="clear" w:color="auto" w:fill="auto"/>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shd w:val="clear" w:color="auto" w:fill="auto"/>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shd w:val="clear" w:color="auto" w:fill="auto"/>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shd w:val="clear" w:color="auto" w:fill="auto"/>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shd w:val="clear" w:color="auto" w:fill="auto"/>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shd w:val="clear" w:color="auto" w:fill="auto"/>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shd w:val="clear" w:color="auto" w:fill="auto"/>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shd w:val="clear" w:color="auto" w:fill="auto"/>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shd w:val="clear" w:color="auto" w:fill="auto"/>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E.1/221 AND E.1/220 AND 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shd w:val="clear" w:color="auto" w:fill="auto"/>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shd w:val="clear" w:color="auto" w:fill="auto"/>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shd w:val="clear" w:color="auto" w:fill="auto"/>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shd w:val="clear" w:color="auto" w:fill="auto"/>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shd w:val="clear" w:color="auto" w:fill="auto"/>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shd w:val="clear" w:color="auto" w:fill="auto"/>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shd w:val="clear" w:color="auto" w:fill="auto"/>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shd w:val="clear" w:color="auto" w:fill="auto"/>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shd w:val="clear" w:color="auto" w:fill="auto"/>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shd w:val="clear" w:color="auto" w:fill="auto"/>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shd w:val="clear" w:color="auto" w:fill="auto"/>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shd w:val="clear" w:color="auto" w:fill="auto"/>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shd w:val="clear" w:color="auto" w:fill="auto"/>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shd w:val="clear" w:color="auto" w:fill="auto"/>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shd w:val="clear" w:color="auto" w:fill="auto"/>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C160 AND </w:t>
            </w:r>
            <w:r w:rsidRPr="00682CBF">
              <w:rPr>
                <w:rFonts w:ascii="Arial" w:hAnsi="Arial" w:cs="Arial"/>
                <w:color w:val="000000"/>
                <w:sz w:val="16"/>
                <w:szCs w:val="16"/>
                <w:lang w:val="en-GB"/>
              </w:rPr>
              <w:lastRenderedPageBreak/>
              <w:t>C159 AND C179</w:t>
            </w:r>
          </w:p>
        </w:tc>
        <w:tc>
          <w:tcPr>
            <w:tcW w:w="538" w:type="pct"/>
            <w:tcBorders>
              <w:top w:val="single" w:sz="4" w:space="0" w:color="auto"/>
              <w:bottom w:val="single" w:sz="4" w:space="0" w:color="auto"/>
            </w:tcBorders>
            <w:shd w:val="clear" w:color="auto" w:fill="auto"/>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E.1/21 AND </w:t>
            </w:r>
            <w:r w:rsidRPr="00682CBF">
              <w:rPr>
                <w:rFonts w:ascii="Arial" w:hAnsi="Arial" w:cs="Arial"/>
                <w:color w:val="000000"/>
                <w:sz w:val="16"/>
                <w:szCs w:val="16"/>
                <w:lang w:val="en-GB"/>
              </w:rPr>
              <w:lastRenderedPageBreak/>
              <w:t>E.1/124 AND E.1/225 AND E.1/226 AND E.1/110</w:t>
            </w:r>
          </w:p>
        </w:tc>
        <w:tc>
          <w:tcPr>
            <w:tcW w:w="538" w:type="pct"/>
            <w:tcBorders>
              <w:top w:val="single" w:sz="4" w:space="0" w:color="auto"/>
              <w:bottom w:val="single" w:sz="4" w:space="0" w:color="auto"/>
            </w:tcBorders>
            <w:shd w:val="clear" w:color="auto" w:fill="auto"/>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shd w:val="clear" w:color="auto" w:fill="auto"/>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shd w:val="clear" w:color="auto" w:fill="auto"/>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shd w:val="clear" w:color="auto" w:fill="auto"/>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shd w:val="clear" w:color="auto" w:fill="auto"/>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shd w:val="clear" w:color="auto" w:fill="auto"/>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shd w:val="clear" w:color="auto" w:fill="auto"/>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shd w:val="clear" w:color="auto" w:fill="auto"/>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shd w:val="clear" w:color="auto" w:fill="auto"/>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shd w:val="clear" w:color="auto" w:fill="auto"/>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shd w:val="clear" w:color="auto" w:fill="auto"/>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E.1/110 AND 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shd w:val="clear" w:color="auto" w:fill="auto"/>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shd w:val="clear" w:color="auto" w:fill="auto"/>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3208A4D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0A7E5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28D2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140417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91B192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9D3E89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shd w:val="clear" w:color="auto" w:fill="auto"/>
          </w:tcPr>
          <w:p w14:paraId="018EBD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0F61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CF26F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7B164E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5FB1A5A3" w14:textId="77777777" w:rsidTr="00A54701">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3AD16CB9"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0F44D8B7" w14:textId="2A8EAAF5"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5F3AA059" w14:textId="3E414BE0"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USIM Application Reset for IMSI Changing procedure, NG-RAN</w:t>
            </w:r>
          </w:p>
        </w:tc>
        <w:tc>
          <w:tcPr>
            <w:tcW w:w="0" w:type="pct"/>
            <w:tcBorders>
              <w:top w:val="single" w:sz="4" w:space="0" w:color="auto"/>
              <w:bottom w:val="single" w:sz="4" w:space="0" w:color="auto"/>
            </w:tcBorders>
            <w:shd w:val="clear" w:color="auto" w:fill="auto"/>
          </w:tcPr>
          <w:p w14:paraId="67265530" w14:textId="6A08A62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49F10FE"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BB219" w14:textId="68DB98A2"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4B7B76F6"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5A8F9BB9"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49CC2A0B" w14:textId="5255F8A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3875D458" w14:textId="4731D0F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B6000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4CFEE6E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0C87EB63" w14:textId="77777777" w:rsidTr="00A547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p>
        </w:tc>
        <w:tc>
          <w:tcPr>
            <w:tcW w:w="0"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reject 3G Session Reset for IMSI Changing procedure during mobile originated call, NG-RAN</w:t>
            </w:r>
          </w:p>
        </w:tc>
        <w:tc>
          <w:tcPr>
            <w:tcW w:w="0"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1A3B6B2C"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1FD000E5" w14:textId="748B24E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54701" w:rsidRPr="00682CB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A54701" w:rsidRPr="00682CB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w:t>
            </w:r>
            <w:r w:rsidRPr="00682CBF">
              <w:rPr>
                <w:rFonts w:ascii="Arial" w:hAnsi="Arial" w:cs="Arial"/>
                <w:color w:val="000000"/>
                <w:sz w:val="16"/>
                <w:szCs w:val="16"/>
                <w:lang w:val="en-GB"/>
              </w:rPr>
              <w:lastRenderedPageBreak/>
              <w:t>RAN</w:t>
            </w:r>
          </w:p>
        </w:tc>
        <w:tc>
          <w:tcPr>
            <w:tcW w:w="396"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Rel-16</w:t>
            </w:r>
          </w:p>
        </w:tc>
        <w:tc>
          <w:tcPr>
            <w:tcW w:w="396"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682CB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shd w:val="clear" w:color="auto" w:fill="auto"/>
          </w:tcPr>
          <w:p w14:paraId="14E8DBA0"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shd w:val="clear" w:color="auto" w:fill="auto"/>
          </w:tcPr>
          <w:p w14:paraId="443E47F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45C9DF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6AFA596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21459E8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6DEE16F"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70FA5943"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Application Reset for SUPI_NAI Changing procedure, NG-RAN</w:t>
            </w:r>
          </w:p>
        </w:tc>
        <w:tc>
          <w:tcPr>
            <w:tcW w:w="0"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1D35A0DB" w14:textId="3ADAF90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4E7984" w:rsidRPr="00682CBF" w14:paraId="7AF9850C"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06728B9"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091F402" w14:textId="1516D26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7.4</w:t>
            </w:r>
          </w:p>
        </w:tc>
        <w:tc>
          <w:tcPr>
            <w:tcW w:w="0" w:type="pct"/>
            <w:tcBorders>
              <w:top w:val="single" w:sz="4" w:space="0" w:color="auto"/>
              <w:bottom w:val="single" w:sz="4" w:space="0" w:color="auto"/>
            </w:tcBorders>
            <w:shd w:val="clear" w:color="auto" w:fill="auto"/>
          </w:tcPr>
          <w:p w14:paraId="5A4AD069" w14:textId="279184FE"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reject 3G Session Reset for SUPI_NAI Changing procedure during mobile originated call, NG-RAN</w:t>
            </w:r>
          </w:p>
        </w:tc>
        <w:tc>
          <w:tcPr>
            <w:tcW w:w="0" w:type="pct"/>
            <w:tcBorders>
              <w:top w:val="single" w:sz="4" w:space="0" w:color="auto"/>
              <w:bottom w:val="single" w:sz="4" w:space="0" w:color="auto"/>
            </w:tcBorders>
            <w:shd w:val="clear" w:color="auto" w:fill="auto"/>
          </w:tcPr>
          <w:p w14:paraId="032A2444" w14:textId="14A7CF2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02BDE933"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04C1EA13"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4AA7E840" w14:textId="1E3DA08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685BBDC" w14:textId="3D43919D"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7384A63C" w14:textId="64360D9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42EA38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2E7E6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620678" w:rsidRPr="00682CBF" w14:paraId="343A7B52" w14:textId="77777777" w:rsidTr="0062067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0FB8218" w14:textId="65C5F111"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0E7F67" w14:textId="326A4180"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p>
        </w:tc>
      </w:tr>
      <w:tr w:rsidR="004E7984" w:rsidRPr="00682CBF" w14:paraId="25ABFF52"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23E57CE6" w14:textId="77777777" w:rsidR="008C7A45" w:rsidRPr="008C7A45" w:rsidRDefault="008C7A45" w:rsidP="008C7A45">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5F54EC9" w14:textId="639CD140"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8.1</w:t>
            </w:r>
          </w:p>
        </w:tc>
        <w:tc>
          <w:tcPr>
            <w:tcW w:w="0" w:type="pct"/>
            <w:tcBorders>
              <w:top w:val="single" w:sz="4" w:space="0" w:color="auto"/>
              <w:bottom w:val="single" w:sz="4" w:space="0" w:color="auto"/>
            </w:tcBorders>
            <w:shd w:val="clear" w:color="auto" w:fill="auto"/>
          </w:tcPr>
          <w:p w14:paraId="1EDC3696" w14:textId="13E8592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File Change Notification for Generic Bootstrapping Procedure Request, NG</w:t>
            </w:r>
            <w:r>
              <w:rPr>
                <w:rFonts w:ascii="Arial" w:hAnsi="Arial" w:cs="Arial"/>
                <w:color w:val="000000"/>
                <w:sz w:val="16"/>
                <w:szCs w:val="16"/>
                <w:lang w:val="en-GB"/>
              </w:rPr>
              <w:noBreakHyphen/>
            </w:r>
            <w:r w:rsidRPr="008C7A45">
              <w:rPr>
                <w:rFonts w:ascii="Arial" w:hAnsi="Arial" w:cs="Arial" w:hint="eastAsia"/>
                <w:color w:val="000000"/>
                <w:sz w:val="16"/>
                <w:szCs w:val="16"/>
                <w:lang w:val="en-GB"/>
              </w:rPr>
              <w:t>RAN</w:t>
            </w:r>
          </w:p>
        </w:tc>
        <w:tc>
          <w:tcPr>
            <w:tcW w:w="0" w:type="pct"/>
            <w:tcBorders>
              <w:top w:val="single" w:sz="4" w:space="0" w:color="auto"/>
              <w:bottom w:val="single" w:sz="4" w:space="0" w:color="auto"/>
            </w:tcBorders>
            <w:shd w:val="clear" w:color="auto" w:fill="auto"/>
          </w:tcPr>
          <w:p w14:paraId="0126C980" w14:textId="37A02E05"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480CDF08"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0D52434" w14:textId="1712553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C238</w:t>
            </w:r>
          </w:p>
        </w:tc>
        <w:tc>
          <w:tcPr>
            <w:tcW w:w="0" w:type="pct"/>
            <w:tcBorders>
              <w:top w:val="single" w:sz="4" w:space="0" w:color="auto"/>
              <w:bottom w:val="single" w:sz="4" w:space="0" w:color="auto"/>
            </w:tcBorders>
            <w:shd w:val="clear" w:color="auto" w:fill="auto"/>
          </w:tcPr>
          <w:p w14:paraId="7BDAAC37" w14:textId="355B6822"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p>
        </w:tc>
        <w:tc>
          <w:tcPr>
            <w:tcW w:w="0" w:type="pct"/>
            <w:tcBorders>
              <w:top w:val="single" w:sz="4" w:space="0" w:color="auto"/>
              <w:bottom w:val="single" w:sz="4" w:space="0" w:color="auto"/>
            </w:tcBorders>
            <w:shd w:val="clear" w:color="auto" w:fill="auto"/>
          </w:tcPr>
          <w:p w14:paraId="0F0DA535" w14:textId="0EB6BBB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9879309"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vAlign w:val="center"/>
          </w:tcPr>
          <w:p w14:paraId="01207D44"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73BAC77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5F82C6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FE0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4F3B1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63FA61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4181CD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3C183F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5921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6CD72B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5AACA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00AFF0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60E784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CE5D40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CCC836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CD9EE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8C7A45"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25A46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2C5FFE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C50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283111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D7A07A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B49D33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A38ADB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6DED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D7B97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shd w:val="clear" w:color="auto" w:fill="auto"/>
          </w:tcPr>
          <w:p w14:paraId="396EC6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49CFE92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482F8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DCA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D1B02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shd w:val="clear" w:color="auto" w:fill="auto"/>
          </w:tcPr>
          <w:p w14:paraId="1048B8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E.1/30 AND E.1/124 AND E.1/222 AND E.1/220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72E1C6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F04B79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0324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211939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shd w:val="clear" w:color="auto" w:fill="auto"/>
          </w:tcPr>
          <w:p w14:paraId="5FB48B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EC002C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273699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4A039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6BC5E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shd w:val="clear" w:color="auto" w:fill="auto"/>
          </w:tcPr>
          <w:p w14:paraId="238F3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shd w:val="clear" w:color="auto" w:fill="auto"/>
          </w:tcPr>
          <w:p w14:paraId="78A7610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841DD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A5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044F0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shd w:val="clear" w:color="auto" w:fill="auto"/>
          </w:tcPr>
          <w:p w14:paraId="663754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FFF46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750947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95DAD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42D9B2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4A04F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F81469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D7EE0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57B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312A04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3F7FB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1709A4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27DAE1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FB218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63718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AA480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8C7A45"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E48F3B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7FB991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206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CB3D5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A1D93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0DA8C9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shd w:val="clear" w:color="auto" w:fill="auto"/>
          </w:tcPr>
          <w:p w14:paraId="4B508B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F9C1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7279B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58031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2BC2B6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47DA6E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C956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0E11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78F6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8C7A45"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AB28CE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0ED440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C6C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D2B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5AAE5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8C7A45"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8ABD4E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shd w:val="clear" w:color="auto" w:fill="auto"/>
          </w:tcPr>
          <w:p w14:paraId="631476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25C1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shd w:val="clear" w:color="auto" w:fill="auto"/>
          </w:tcPr>
          <w:p w14:paraId="49AAAE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3EC3A6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8C7A45"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1E7B92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shd w:val="clear" w:color="auto" w:fill="auto"/>
          </w:tcPr>
          <w:p w14:paraId="01B6FA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A608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0AE349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4C81B4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8C7A45"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B3A874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1F6575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A37B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657C24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669AEA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8C7A45"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63D18F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shd w:val="clear" w:color="auto" w:fill="auto"/>
          </w:tcPr>
          <w:p w14:paraId="30F413C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A679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91ECCE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DA7E2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8C7A45"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1FD97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shd w:val="clear" w:color="auto" w:fill="auto"/>
          </w:tcPr>
          <w:p w14:paraId="68BA7B9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256D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036AAC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shd w:val="clear" w:color="auto" w:fill="auto"/>
          </w:tcPr>
          <w:p w14:paraId="2E72190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8C7A45"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8A0B8A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68D972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C83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5AE24D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6C828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8C7A45"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41FA48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9BC719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5EFA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20F80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shd w:val="clear" w:color="auto" w:fill="auto"/>
          </w:tcPr>
          <w:p w14:paraId="660789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35C15EF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664B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0AA8F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80A6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shd w:val="clear" w:color="auto" w:fill="auto"/>
          </w:tcPr>
          <w:p w14:paraId="72D8F3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7BDF53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D75B0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70E5B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55C873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shd w:val="clear" w:color="auto" w:fill="auto"/>
          </w:tcPr>
          <w:p w14:paraId="05F507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05CC3FF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7BD7D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B83A0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64824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shd w:val="clear" w:color="auto" w:fill="auto"/>
          </w:tcPr>
          <w:p w14:paraId="189EA4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292C5C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5DEA4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6940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0A17CB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E.1/25 AND E.1/124 AND E.1/225 AND E.1/229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4DE044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8C7A45"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3D7F2F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shd w:val="clear" w:color="auto" w:fill="auto"/>
          </w:tcPr>
          <w:p w14:paraId="53406B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78E9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379023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FB0A9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8C7A45"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8C7A45"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D776EB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shd w:val="clear" w:color="auto" w:fill="auto"/>
          </w:tcPr>
          <w:p w14:paraId="29E011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033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3B71D9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9B07A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0x82 UCS2 coding</w:t>
            </w:r>
          </w:p>
        </w:tc>
        <w:tc>
          <w:tcPr>
            <w:tcW w:w="396"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8C7A45"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56ADF76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shd w:val="clear" w:color="auto" w:fill="auto"/>
          </w:tcPr>
          <w:p w14:paraId="6AFA34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AA5D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shd w:val="clear" w:color="auto" w:fill="auto"/>
          </w:tcPr>
          <w:p w14:paraId="4D41F6E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76A9E8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F4EA4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70BD8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8C7A45"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EDBAE0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shd w:val="clear" w:color="auto" w:fill="auto"/>
          </w:tcPr>
          <w:p w14:paraId="6CB14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C5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3F41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3BC4394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1D59F6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2B50E0A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8C7A45" w:rsidRPr="00682CB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2EE85226" w14:textId="77777777" w:rsidTr="00A97A7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41939068" w14:textId="77777777" w:rsidR="00A17FF3" w:rsidRPr="004F2842"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5517CE9B" w14:textId="1409E633"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D5DEE92" w14:textId="5AD0DEA9" w:rsidR="00A17FF3" w:rsidRPr="00A17FF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POLLING OFF, NG-RAN</w:t>
            </w:r>
          </w:p>
        </w:tc>
        <w:tc>
          <w:tcPr>
            <w:tcW w:w="0" w:type="pct"/>
            <w:tcBorders>
              <w:top w:val="single" w:sz="4" w:space="0" w:color="auto"/>
              <w:bottom w:val="single" w:sz="4" w:space="0" w:color="auto"/>
            </w:tcBorders>
            <w:shd w:val="clear" w:color="auto" w:fill="auto"/>
            <w:vAlign w:val="center"/>
          </w:tcPr>
          <w:p w14:paraId="67961DD8" w14:textId="54E33958"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Rel-1</w:t>
            </w:r>
            <w:r>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503DA43"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vAlign w:val="center"/>
          </w:tcPr>
          <w:p w14:paraId="7FD8FA4D" w14:textId="4672576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C231</w:t>
            </w:r>
          </w:p>
        </w:tc>
        <w:tc>
          <w:tcPr>
            <w:tcW w:w="0" w:type="pct"/>
            <w:tcBorders>
              <w:top w:val="single" w:sz="4" w:space="0" w:color="auto"/>
              <w:bottom w:val="single" w:sz="4" w:space="0" w:color="auto"/>
            </w:tcBorders>
            <w:shd w:val="clear" w:color="auto" w:fill="auto"/>
            <w:vAlign w:val="center"/>
          </w:tcPr>
          <w:p w14:paraId="4207647E" w14:textId="2B8ECDC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E.1/23</w:t>
            </w:r>
          </w:p>
        </w:tc>
        <w:tc>
          <w:tcPr>
            <w:tcW w:w="0" w:type="pct"/>
            <w:tcBorders>
              <w:top w:val="single" w:sz="4" w:space="0" w:color="auto"/>
              <w:bottom w:val="single" w:sz="4" w:space="0" w:color="auto"/>
            </w:tcBorders>
            <w:shd w:val="clear" w:color="auto" w:fill="auto"/>
            <w:vAlign w:val="center"/>
          </w:tcPr>
          <w:p w14:paraId="30A70DD1" w14:textId="20780A5B"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3C9CED0"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400FCAC5"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r>
      <w:tr w:rsidR="00A17FF3" w:rsidRPr="00682CB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A17FF3" w:rsidRPr="00682CB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D0FF85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shd w:val="clear" w:color="auto" w:fill="auto"/>
          </w:tcPr>
          <w:p w14:paraId="28B661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7D17F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0C0A5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398ABA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9BDEC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shd w:val="clear" w:color="auto" w:fill="auto"/>
          </w:tcPr>
          <w:p w14:paraId="363830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AFFC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shd w:val="clear" w:color="auto" w:fill="auto"/>
          </w:tcPr>
          <w:p w14:paraId="7F41AF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shd w:val="clear" w:color="auto" w:fill="auto"/>
          </w:tcPr>
          <w:p w14:paraId="15F9A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0CC4A07"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shd w:val="clear" w:color="auto" w:fill="auto"/>
          </w:tcPr>
          <w:p w14:paraId="6840EB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56C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28CBE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shd w:val="clear" w:color="auto" w:fill="auto"/>
          </w:tcPr>
          <w:p w14:paraId="5C6D5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6AAC97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6FF09CF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C1E0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C9DB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3F7DB5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66A777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AB8D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6D39A8B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shd w:val="clear" w:color="auto" w:fill="auto"/>
          </w:tcPr>
          <w:p w14:paraId="58095E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8B6E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7B9DB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102715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466E7C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shd w:val="clear" w:color="auto" w:fill="auto"/>
          </w:tcPr>
          <w:p w14:paraId="575A4AD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shd w:val="clear" w:color="auto" w:fill="auto"/>
          </w:tcPr>
          <w:p w14:paraId="3DF58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EFBC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shd w:val="clear" w:color="auto" w:fill="auto"/>
          </w:tcPr>
          <w:p w14:paraId="7958D2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shd w:val="clear" w:color="auto" w:fill="auto"/>
          </w:tcPr>
          <w:p w14:paraId="5F8586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207E68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DD1633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34D912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A29F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ACD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56511C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0B939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shd w:val="clear" w:color="auto" w:fill="auto"/>
          </w:tcPr>
          <w:p w14:paraId="10D26D4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shd w:val="clear" w:color="auto" w:fill="auto"/>
          </w:tcPr>
          <w:p w14:paraId="73B7F4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33CB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6DA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589258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15DEA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4A40030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14C11A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4F2F1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3D3DE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720039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DB336F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29220F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1AB7267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F4B50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035ED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0FD73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DF981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4405607B" w14:textId="77777777" w:rsidTr="00FA1D5B">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70B95936"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1A0554C" w14:textId="71117746"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1.31</w:t>
            </w:r>
          </w:p>
        </w:tc>
        <w:tc>
          <w:tcPr>
            <w:tcW w:w="0" w:type="pct"/>
            <w:tcBorders>
              <w:top w:val="single" w:sz="4" w:space="0" w:color="auto"/>
              <w:bottom w:val="single" w:sz="4" w:space="0" w:color="auto"/>
            </w:tcBorders>
            <w:shd w:val="clear" w:color="auto" w:fill="auto"/>
          </w:tcPr>
          <w:p w14:paraId="4EF4EEA5" w14:textId="275FD822"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Satellite NG-RAN PrimaryTiming advance</w:t>
            </w:r>
          </w:p>
        </w:tc>
        <w:tc>
          <w:tcPr>
            <w:tcW w:w="0" w:type="pct"/>
            <w:tcBorders>
              <w:top w:val="single" w:sz="4" w:space="0" w:color="auto"/>
              <w:bottom w:val="single" w:sz="4" w:space="0" w:color="auto"/>
            </w:tcBorders>
            <w:shd w:val="clear" w:color="auto" w:fill="auto"/>
          </w:tcPr>
          <w:p w14:paraId="257405F6" w14:textId="64260CAA"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F1575EC" w14:textId="77777777"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9CA7C" w14:textId="22C0B06C"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0B9B252" w14:textId="553CF0D5"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E.1/305</w:t>
            </w:r>
          </w:p>
        </w:tc>
        <w:tc>
          <w:tcPr>
            <w:tcW w:w="0" w:type="pct"/>
            <w:tcBorders>
              <w:top w:val="single" w:sz="4" w:space="0" w:color="auto"/>
              <w:bottom w:val="single" w:sz="4" w:space="0" w:color="auto"/>
            </w:tcBorders>
            <w:shd w:val="clear" w:color="auto" w:fill="auto"/>
          </w:tcPr>
          <w:p w14:paraId="6EFA9AE6" w14:textId="1DEFEDCD"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F1562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278E0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3508ED3B" w14:textId="77777777" w:rsidTr="00FA1D5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1.32</w:t>
            </w:r>
          </w:p>
        </w:tc>
        <w:tc>
          <w:tcPr>
            <w:tcW w:w="0" w:type="pct"/>
            <w:tcBorders>
              <w:top w:val="single" w:sz="4" w:space="0" w:color="auto"/>
              <w:bottom w:val="single" w:sz="4" w:space="0" w:color="auto"/>
            </w:tcBorders>
            <w:shd w:val="clear" w:color="auto" w:fill="auto"/>
          </w:tcPr>
          <w:p w14:paraId="7E7AC7FA" w14:textId="4142D98B"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Access Technology, Satellite NG-RAN</w:t>
            </w:r>
          </w:p>
        </w:tc>
        <w:tc>
          <w:tcPr>
            <w:tcW w:w="0" w:type="pct"/>
            <w:tcBorders>
              <w:top w:val="single" w:sz="4" w:space="0" w:color="auto"/>
              <w:bottom w:val="single" w:sz="4" w:space="0" w:color="auto"/>
            </w:tcBorders>
            <w:shd w:val="clear" w:color="auto" w:fill="auto"/>
          </w:tcPr>
          <w:p w14:paraId="4756CA44" w14:textId="5A15C19E"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79A63B3"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E7695EA" w14:textId="311B3A1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E.1/72</w:t>
            </w:r>
          </w:p>
        </w:tc>
        <w:tc>
          <w:tcPr>
            <w:tcW w:w="0" w:type="pct"/>
            <w:tcBorders>
              <w:top w:val="single" w:sz="4" w:space="0" w:color="auto"/>
              <w:bottom w:val="single" w:sz="4" w:space="0" w:color="auto"/>
            </w:tcBorders>
            <w:shd w:val="clear" w:color="auto" w:fill="auto"/>
          </w:tcPr>
          <w:p w14:paraId="7661FA63" w14:textId="7C912B6B"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A17FF3" w:rsidRPr="00682CB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shd w:val="clear" w:color="auto" w:fill="auto"/>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shd w:val="clear" w:color="auto" w:fill="auto"/>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A17FF3" w:rsidRPr="00682CB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A17FF3" w:rsidRPr="00682CB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A17FF3" w:rsidRPr="00682CB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A17FF3" w:rsidRPr="00682CB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shd w:val="clear" w:color="auto" w:fill="auto"/>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A17FF3" w:rsidRPr="00682CB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Start timer 8 several times; get the current value of the </w:t>
            </w:r>
            <w:r w:rsidRPr="00682CBF">
              <w:rPr>
                <w:rFonts w:ascii="Arial" w:hAnsi="Arial" w:cs="Arial"/>
                <w:color w:val="000000"/>
                <w:sz w:val="16"/>
                <w:szCs w:val="16"/>
                <w:lang w:val="en-GB"/>
              </w:rPr>
              <w:lastRenderedPageBreak/>
              <w:t>timer and deactivate the timer successfully</w:t>
            </w:r>
          </w:p>
        </w:tc>
        <w:tc>
          <w:tcPr>
            <w:tcW w:w="396" w:type="pct"/>
            <w:tcBorders>
              <w:top w:val="single" w:sz="4" w:space="0" w:color="auto"/>
              <w:bottom w:val="single" w:sz="4" w:space="0" w:color="auto"/>
            </w:tcBorders>
            <w:shd w:val="clear" w:color="auto" w:fill="auto"/>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A17FF3" w:rsidRPr="00682CB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shd w:val="clear" w:color="auto" w:fill="auto"/>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A17FF3" w:rsidRPr="00682CB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shd w:val="clear" w:color="auto" w:fill="auto"/>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shd w:val="clear" w:color="auto" w:fill="auto"/>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A17FF3" w:rsidRPr="00682CB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87EC2A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21FE9D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B8C0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8B6C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6919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6465CA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3008CB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D1F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47A4A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29A666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shd w:val="clear" w:color="auto" w:fill="auto"/>
          </w:tcPr>
          <w:p w14:paraId="2C80D7F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shd w:val="clear" w:color="auto" w:fill="auto"/>
          </w:tcPr>
          <w:p w14:paraId="65EB28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883D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8F1D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1729A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A17FF3" w:rsidRPr="00682CB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794751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455DE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6B22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3C3A7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4007F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F4909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135B681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B50A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03602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C8B96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shd w:val="clear" w:color="auto" w:fill="auto"/>
          </w:tcPr>
          <w:p w14:paraId="4C68C8C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AEC7A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1412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0FA5B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9872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shd w:val="clear" w:color="auto" w:fill="auto"/>
          </w:tcPr>
          <w:p w14:paraId="207828F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CC8BF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7248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7B07BA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884C1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C177</w:t>
            </w:r>
          </w:p>
        </w:tc>
        <w:tc>
          <w:tcPr>
            <w:tcW w:w="538"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shd w:val="clear" w:color="auto" w:fill="auto"/>
          </w:tcPr>
          <w:p w14:paraId="0DDE73A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A08C7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DE66A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487AC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3FC1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A17FF3" w:rsidRPr="00682CB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A17FF3" w:rsidRPr="00682CB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A17FF3" w:rsidRPr="00682CB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A17FF3" w:rsidRPr="00682CB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84F9BA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shd w:val="clear" w:color="auto" w:fill="auto"/>
          </w:tcPr>
          <w:p w14:paraId="61141C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90A7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321B0A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525EB3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A17FF3" w:rsidRPr="00682CB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D6EAFF4"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shd w:val="clear" w:color="auto" w:fill="auto"/>
          </w:tcPr>
          <w:p w14:paraId="5A60EB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33188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E5447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25775EE"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205425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3BB4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CALL CONTROL</w:t>
            </w:r>
          </w:p>
        </w:tc>
        <w:tc>
          <w:tcPr>
            <w:tcW w:w="396"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7E66746"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shd w:val="clear" w:color="auto" w:fill="auto"/>
          </w:tcPr>
          <w:p w14:paraId="4D14AD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D4BA6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A4B9E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520E866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245F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0B18F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70848BEA"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shd w:val="clear" w:color="auto" w:fill="auto"/>
          </w:tcPr>
          <w:p w14:paraId="27F874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01AAE8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4A3F4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0F89CBD"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A1F1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C14C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A17FF3" w:rsidRPr="00682CB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E31CE9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shd w:val="clear" w:color="auto" w:fill="auto"/>
          </w:tcPr>
          <w:p w14:paraId="57CE69B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B97D0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F0FDF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64B1F7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0B03811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3638128C"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shd w:val="clear" w:color="auto" w:fill="auto"/>
          </w:tcPr>
          <w:p w14:paraId="202C554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CFA67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B15BCD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BF9925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070DDF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DC14FB2"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shd w:val="clear" w:color="auto" w:fill="auto"/>
          </w:tcPr>
          <w:p w14:paraId="2C1B5C6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0B57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C87298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28501E0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49D603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4480FE1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E.1/135</w:t>
            </w:r>
          </w:p>
        </w:tc>
        <w:tc>
          <w:tcPr>
            <w:tcW w:w="538"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FA8711A"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shd w:val="clear" w:color="auto" w:fill="auto"/>
          </w:tcPr>
          <w:p w14:paraId="7C07F5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85657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36D8F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D24998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02186DD"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3F8B1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A17FF3" w:rsidRPr="00682CB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74D3E767"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shd w:val="clear" w:color="auto" w:fill="auto"/>
          </w:tcPr>
          <w:p w14:paraId="006149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54B4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A67B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shd w:val="clear" w:color="auto" w:fill="auto"/>
          </w:tcPr>
          <w:p w14:paraId="10D4E32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521B59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7E44C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A17FF3" w:rsidRPr="00682CB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9474D6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F7031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E3405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CD252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AFB56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CDDED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AEADC7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5B40F4C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shd w:val="clear" w:color="auto" w:fill="auto"/>
          </w:tcPr>
          <w:p w14:paraId="65FA61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177D6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D5BB9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42F83640"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74612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533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4BA97941"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3F9D9F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CF38F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CF4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96A3CC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BA9CF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C77C5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6D847D1"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507360">
              <w:rPr>
                <w:rFonts w:ascii="Arial" w:hAnsi="Arial" w:cs="Arial"/>
                <w:sz w:val="16"/>
                <w:szCs w:val="16"/>
                <w:lang w:val="en-GB"/>
              </w:rPr>
              <w:t>OPEN CHANNEL (related to Sa</w:t>
            </w:r>
            <w:r>
              <w:rPr>
                <w:rFonts w:ascii="Arial" w:hAnsi="Arial" w:cs="Arial"/>
                <w:sz w:val="16"/>
                <w:szCs w:val="16"/>
                <w:lang w:val="en-GB"/>
              </w:rPr>
              <w:t>tellite NG-RAN)</w:t>
            </w:r>
          </w:p>
        </w:tc>
      </w:tr>
      <w:tr w:rsidR="004E7984" w:rsidRPr="00682CBF" w14:paraId="44FB8178"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9.1</w:t>
            </w:r>
          </w:p>
        </w:tc>
        <w:tc>
          <w:tcPr>
            <w:tcW w:w="0"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'03' – Default PDU Session</w:t>
            </w:r>
          </w:p>
        </w:tc>
        <w:tc>
          <w:tcPr>
            <w:tcW w:w="0"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C7CF08"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69AF873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DE2F557" w14:textId="4508F7E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9.2</w:t>
            </w:r>
          </w:p>
        </w:tc>
        <w:tc>
          <w:tcPr>
            <w:tcW w:w="0" w:type="pct"/>
            <w:tcBorders>
              <w:top w:val="single" w:sz="4" w:space="0" w:color="auto"/>
              <w:bottom w:val="single" w:sz="4" w:space="0" w:color="auto"/>
            </w:tcBorders>
            <w:shd w:val="clear" w:color="auto" w:fill="auto"/>
            <w:vAlign w:val="center"/>
          </w:tcPr>
          <w:p w14:paraId="56EAD276" w14:textId="041C3470"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'0C'</w:t>
            </w:r>
          </w:p>
        </w:tc>
        <w:tc>
          <w:tcPr>
            <w:tcW w:w="0" w:type="pct"/>
            <w:tcBorders>
              <w:top w:val="single" w:sz="4" w:space="0" w:color="auto"/>
              <w:bottom w:val="single" w:sz="4" w:space="0" w:color="auto"/>
            </w:tcBorders>
            <w:shd w:val="clear" w:color="auto" w:fill="auto"/>
          </w:tcPr>
          <w:p w14:paraId="0998DA21" w14:textId="4914716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7F4CE9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15A7912A" w14:textId="290E8D5D"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5878C535" w14:textId="666C32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2C327100" w14:textId="5FE1FB0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625D25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401FB3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6BE062B7"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9.3</w:t>
            </w:r>
          </w:p>
        </w:tc>
        <w:tc>
          <w:tcPr>
            <w:tcW w:w="0"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after receiving policy update for URSP from network</w:t>
            </w:r>
          </w:p>
        </w:tc>
        <w:tc>
          <w:tcPr>
            <w:tcW w:w="0"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0BDC4F65"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0C3FBC3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4235C3A" w14:textId="0458917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9.4</w:t>
            </w:r>
          </w:p>
        </w:tc>
        <w:tc>
          <w:tcPr>
            <w:tcW w:w="0" w:type="pct"/>
            <w:tcBorders>
              <w:top w:val="single" w:sz="4" w:space="0" w:color="auto"/>
              <w:bottom w:val="single" w:sz="4" w:space="0" w:color="auto"/>
            </w:tcBorders>
            <w:shd w:val="clear" w:color="auto" w:fill="auto"/>
            <w:vAlign w:val="center"/>
          </w:tcPr>
          <w:p w14:paraId="5B95C7EE" w14:textId="54D1C664"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PDU Session is already available for the same DNN</w:t>
            </w:r>
          </w:p>
        </w:tc>
        <w:tc>
          <w:tcPr>
            <w:tcW w:w="0" w:type="pct"/>
            <w:tcBorders>
              <w:top w:val="single" w:sz="4" w:space="0" w:color="auto"/>
              <w:bottom w:val="single" w:sz="4" w:space="0" w:color="auto"/>
            </w:tcBorders>
            <w:shd w:val="clear" w:color="auto" w:fill="auto"/>
          </w:tcPr>
          <w:p w14:paraId="1C23CB68" w14:textId="0EB4D8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243F155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23A705" w14:textId="16C406B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9CB2590" w14:textId="1108A7A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716CC85F" w14:textId="1415800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754FD42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28ACEE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4F64F1B1"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9.5</w:t>
            </w:r>
          </w:p>
        </w:tc>
        <w:tc>
          <w:tcPr>
            <w:tcW w:w="0"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'02'</w:t>
            </w:r>
          </w:p>
        </w:tc>
        <w:tc>
          <w:tcPr>
            <w:tcW w:w="0"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6B7AE0FE"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622844DB"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3DE66FE2" w14:textId="29C6255C"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9.6</w:t>
            </w:r>
          </w:p>
        </w:tc>
        <w:tc>
          <w:tcPr>
            <w:tcW w:w="0" w:type="pct"/>
            <w:tcBorders>
              <w:top w:val="single" w:sz="4" w:space="0" w:color="auto"/>
              <w:bottom w:val="single" w:sz="4" w:space="0" w:color="auto"/>
            </w:tcBorders>
            <w:shd w:val="clear" w:color="auto" w:fill="auto"/>
            <w:vAlign w:val="center"/>
          </w:tcPr>
          <w:p w14:paraId="4C5F0146" w14:textId="31940EDE"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'0B'</w:t>
            </w:r>
          </w:p>
        </w:tc>
        <w:tc>
          <w:tcPr>
            <w:tcW w:w="0" w:type="pct"/>
            <w:tcBorders>
              <w:top w:val="single" w:sz="4" w:space="0" w:color="auto"/>
              <w:bottom w:val="single" w:sz="4" w:space="0" w:color="auto"/>
            </w:tcBorders>
            <w:shd w:val="clear" w:color="auto" w:fill="auto"/>
          </w:tcPr>
          <w:p w14:paraId="73C0C1E7" w14:textId="180B295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4DBB53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BC35027" w14:textId="54B44751"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4EE6ADDA" w14:textId="67A86A4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02A85B31" w14:textId="43033B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FBF15D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0B64F19"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A17FF3"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41950A08"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DAE99F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566AE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CF6152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0796C86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939AE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shd w:val="clear" w:color="auto" w:fill="auto"/>
          </w:tcPr>
          <w:p w14:paraId="3FAA1DD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A17FF3"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7DACBC6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shd w:val="clear" w:color="auto" w:fill="auto"/>
          </w:tcPr>
          <w:p w14:paraId="66C58F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41FA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D4DE2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FF2850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5E5EC3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A45DF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A17FF3"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2477EB5"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Already opened channel – E-UTRAN; APN different </w:t>
            </w:r>
            <w:r w:rsidRPr="00682CBF">
              <w:rPr>
                <w:rFonts w:ascii="Arial" w:hAnsi="Arial" w:cs="Arial"/>
                <w:color w:val="000000"/>
                <w:sz w:val="16"/>
                <w:szCs w:val="16"/>
                <w:lang w:val="en-GB"/>
              </w:rPr>
              <w:lastRenderedPageBreak/>
              <w:t>from default</w:t>
            </w:r>
          </w:p>
        </w:tc>
        <w:tc>
          <w:tcPr>
            <w:tcW w:w="396" w:type="pct"/>
            <w:tcBorders>
              <w:top w:val="single" w:sz="4" w:space="0" w:color="auto"/>
              <w:bottom w:val="single" w:sz="4" w:space="0" w:color="auto"/>
            </w:tcBorders>
            <w:shd w:val="clear" w:color="auto" w:fill="auto"/>
          </w:tcPr>
          <w:p w14:paraId="1BD4D9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4FB7EE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E4562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EDB0B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E.1/92</w:t>
            </w:r>
          </w:p>
        </w:tc>
        <w:tc>
          <w:tcPr>
            <w:tcW w:w="538" w:type="pct"/>
            <w:tcBorders>
              <w:top w:val="single" w:sz="4" w:space="0" w:color="auto"/>
              <w:bottom w:val="single" w:sz="4" w:space="0" w:color="auto"/>
            </w:tcBorders>
            <w:shd w:val="clear" w:color="auto" w:fill="auto"/>
          </w:tcPr>
          <w:p w14:paraId="07A22C50"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 OR NB-SS</w:t>
            </w:r>
          </w:p>
        </w:tc>
        <w:tc>
          <w:tcPr>
            <w:tcW w:w="450" w:type="pct"/>
            <w:tcBorders>
              <w:top w:val="single" w:sz="4" w:space="0" w:color="auto"/>
              <w:bottom w:val="single" w:sz="4" w:space="0" w:color="auto"/>
              <w:right w:val="single" w:sz="4" w:space="0" w:color="auto"/>
            </w:tcBorders>
            <w:shd w:val="clear" w:color="auto" w:fill="auto"/>
          </w:tcPr>
          <w:p w14:paraId="738AB0E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33BC22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shd w:val="clear" w:color="auto" w:fill="auto"/>
          </w:tcPr>
          <w:p w14:paraId="6694433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0E43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CE8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582C67E"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505D6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C0B2F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7DFAD1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shd w:val="clear" w:color="auto" w:fill="auto"/>
          </w:tcPr>
          <w:p w14:paraId="7B00F4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EB73A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655067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6E566F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9AC99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778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A17FF3"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7E28FC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shd w:val="clear" w:color="auto" w:fill="auto"/>
          </w:tcPr>
          <w:p w14:paraId="79B2CFA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D65938"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5D33AA66"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221CE25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9243B4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A17FF3" w:rsidRPr="00682CB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8D6ED5C"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shd w:val="clear" w:color="auto" w:fill="auto"/>
          </w:tcPr>
          <w:p w14:paraId="385CA7C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59E6B5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DE8B9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4234AA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8F4199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A203CE"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12AABBDC" w14:textId="77777777" w:rsidR="00A17FF3" w:rsidRPr="00283E8E"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3AF5A244" w14:textId="5D1CA864"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C5EDF25" w14:textId="2F74EA9B" w:rsidR="00A17FF3" w:rsidRPr="00A5470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SEND DATA, NG-RAN, RECEIVE DATA suspended during the process of SEND DATA</w:t>
            </w:r>
          </w:p>
        </w:tc>
        <w:tc>
          <w:tcPr>
            <w:tcW w:w="0" w:type="pct"/>
            <w:tcBorders>
              <w:top w:val="single" w:sz="4" w:space="0" w:color="auto"/>
              <w:bottom w:val="single" w:sz="4" w:space="0" w:color="auto"/>
            </w:tcBorders>
            <w:shd w:val="clear" w:color="auto" w:fill="auto"/>
          </w:tcPr>
          <w:p w14:paraId="5EA3837A" w14:textId="335913D3"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1F7D508"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5BB47B75" w14:textId="7B5A657B"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C232</w:t>
            </w:r>
          </w:p>
        </w:tc>
        <w:tc>
          <w:tcPr>
            <w:tcW w:w="0" w:type="pct"/>
            <w:tcBorders>
              <w:top w:val="single" w:sz="4" w:space="0" w:color="auto"/>
              <w:bottom w:val="single" w:sz="4" w:space="0" w:color="auto"/>
            </w:tcBorders>
            <w:shd w:val="clear" w:color="auto" w:fill="auto"/>
          </w:tcPr>
          <w:p w14:paraId="35F11265" w14:textId="5354C816" w:rsidR="00A17FF3" w:rsidRPr="00A54701"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E.1/89 AND</w:t>
            </w:r>
            <w:r>
              <w:rPr>
                <w:rFonts w:ascii="Arial" w:hAnsi="Arial" w:cs="Arial"/>
                <w:color w:val="000000"/>
                <w:sz w:val="16"/>
                <w:szCs w:val="16"/>
                <w:lang w:val="en-GB"/>
              </w:rPr>
              <w:t xml:space="preserve"> </w:t>
            </w:r>
            <w:r w:rsidRPr="002642B4">
              <w:rPr>
                <w:rFonts w:ascii="Arial" w:hAnsi="Arial" w:cs="Arial"/>
                <w:color w:val="000000"/>
                <w:sz w:val="16"/>
                <w:szCs w:val="16"/>
                <w:lang w:val="en-GB"/>
              </w:rPr>
              <w:t>E.1/281</w:t>
            </w:r>
          </w:p>
        </w:tc>
        <w:tc>
          <w:tcPr>
            <w:tcW w:w="0" w:type="pct"/>
            <w:tcBorders>
              <w:top w:val="single" w:sz="4" w:space="0" w:color="auto"/>
              <w:bottom w:val="single" w:sz="4" w:space="0" w:color="auto"/>
            </w:tcBorders>
            <w:shd w:val="clear" w:color="auto" w:fill="auto"/>
          </w:tcPr>
          <w:p w14:paraId="7C5B6CD4" w14:textId="7E445905"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5A6AED70"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5323B53B"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A17FF3" w:rsidRPr="00682CB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78BD67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AAF1D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FFE71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508A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AE074E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F0A8E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8CF64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AFD5D97"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shd w:val="clear" w:color="auto" w:fill="auto"/>
          </w:tcPr>
          <w:p w14:paraId="74FC3BE6"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B92E2C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0B8C8B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BF9866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EA6CAE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A17FF3" w:rsidRPr="00682CB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A17FF3" w:rsidRPr="00682CB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A17FF3" w:rsidRPr="00682CB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EAD5C10"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shd w:val="clear" w:color="auto" w:fill="auto"/>
          </w:tcPr>
          <w:p w14:paraId="6BB1C3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C6E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1C4E9D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F010E2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89265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A17FF3" w:rsidRPr="00682CB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5596BE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shd w:val="clear" w:color="auto" w:fill="auto"/>
          </w:tcPr>
          <w:p w14:paraId="528DD6C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76A52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shd w:val="clear" w:color="auto" w:fill="auto"/>
          </w:tcPr>
          <w:p w14:paraId="7D10E7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9DF2B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A17FF3" w:rsidRPr="00682CB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E5D1D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AB0DB4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shd w:val="clear" w:color="auto" w:fill="auto"/>
          </w:tcPr>
          <w:p w14:paraId="2DDA3F3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B8E35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F5AA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6A1087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ACF56E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4514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225C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A17FF3" w:rsidRPr="00682CB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5DBA32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760EE0D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3D4717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07AC126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4B0E0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lastRenderedPageBreak/>
              <w:t>10.7.8</w:t>
            </w:r>
            <w:r>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A17FF3" w:rsidRPr="00682CB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A17FF3" w:rsidRPr="00682CB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5F3E2380" w14:textId="77777777"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shd w:val="clear" w:color="auto" w:fill="auto"/>
          </w:tcPr>
          <w:p w14:paraId="6DE4C55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C7333EE"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6A9C1A9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1B4C057"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0E4386E6"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F9AEF5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5DD8A0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997629"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99762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0A5E5BD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0F6926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5AB1C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86353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05814365"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4B0326C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52F447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05F99E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32CC533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3A0CFC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2B4FCFA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FDCE7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48B53934"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6B604D4A"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688202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shd w:val="clear" w:color="auto" w:fill="auto"/>
          </w:tcPr>
          <w:p w14:paraId="5E9665D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A17FF3" w:rsidRPr="00682CB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A17FF3" w:rsidRPr="00682CB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A17FF3" w:rsidRPr="00682CB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A17FF3" w:rsidRPr="00682CB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A17FF3" w:rsidRPr="00682CB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88BE5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shd w:val="clear" w:color="auto" w:fill="auto"/>
          </w:tcPr>
          <w:p w14:paraId="13FC1B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9BBBB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2572F7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468740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DC1AF4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D2371C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shd w:val="clear" w:color="auto" w:fill="auto"/>
          </w:tcPr>
          <w:p w14:paraId="03D02D5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467506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CEF38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0629B1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1E579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A17FF3" w:rsidRPr="00682CB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A17FF3" w:rsidRPr="00682CB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A17FF3" w:rsidRPr="00682CB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A17FF3" w:rsidRPr="00682CB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1BCE9A1"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shd w:val="clear" w:color="auto" w:fill="auto"/>
          </w:tcPr>
          <w:p w14:paraId="375BA1B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515827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DDEE6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36FE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77D71A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shd w:val="clear" w:color="auto" w:fill="auto"/>
          </w:tcPr>
          <w:p w14:paraId="121082C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A17FF3" w:rsidRPr="00682CB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6CA161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shd w:val="clear" w:color="auto" w:fill="auto"/>
          </w:tcPr>
          <w:p w14:paraId="01BF29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1DAA10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FB3C2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E2756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6397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A17FF3" w:rsidRPr="00682CB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60B8DA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446FC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41DA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1591A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24ECB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3F036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1733C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 xml:space="preserve">llowed; no </w:t>
            </w:r>
            <w:r w:rsidRPr="00682CBF">
              <w:rPr>
                <w:rFonts w:ascii="Arial" w:hAnsi="Arial" w:cs="Arial"/>
                <w:color w:val="000000"/>
                <w:sz w:val="16"/>
                <w:szCs w:val="16"/>
                <w:lang w:val="en-GB"/>
              </w:rPr>
              <w:lastRenderedPageBreak/>
              <w:t>modification</w:t>
            </w:r>
          </w:p>
        </w:tc>
        <w:tc>
          <w:tcPr>
            <w:tcW w:w="396"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1460C3A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shd w:val="clear" w:color="auto" w:fill="auto"/>
          </w:tcPr>
          <w:p w14:paraId="5F3F748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6721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0B04D0B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2C7FDC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D60B5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21859A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3FE13D3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shd w:val="clear" w:color="auto" w:fill="auto"/>
          </w:tcPr>
          <w:p w14:paraId="3EF6F31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D7F64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E3E2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76522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DFBF1D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579AC3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30EAC85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shd w:val="clear" w:color="auto" w:fill="auto"/>
          </w:tcPr>
          <w:p w14:paraId="3A15162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FF16B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542EC2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36A3CC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DAA895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264A4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A17FF3" w:rsidRPr="00682CB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A17FF3" w:rsidRPr="00682CB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436127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31844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625EC8F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6951894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23580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D8BDD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13DDE2A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24C95A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B0E585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E31E47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337F1A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2E32680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45247EA"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BB61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097DBFC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3832066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D62784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669DC89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68E5F5E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916E60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6D6F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0108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B83311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FF60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C81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84BE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shd w:val="clear" w:color="auto" w:fill="auto"/>
          </w:tcPr>
          <w:p w14:paraId="1098D4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0A4C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A17FF3" w:rsidRPr="00682CB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REFRESH after change eCall mode; disable FDN </w:t>
            </w:r>
            <w:r w:rsidRPr="00682CBF">
              <w:rPr>
                <w:rFonts w:ascii="Arial" w:hAnsi="Arial" w:cs="Arial"/>
                <w:color w:val="000000"/>
                <w:sz w:val="16"/>
                <w:szCs w:val="16"/>
                <w:lang w:val="en-GB"/>
              </w:rPr>
              <w:lastRenderedPageBreak/>
              <w:t>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A9F7A7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A9DA5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173E95C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704D6D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5089DBB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944292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541853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DA0B38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changing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A17FF3" w:rsidRPr="00682CB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29A349A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shd w:val="clear" w:color="auto" w:fill="auto"/>
          </w:tcPr>
          <w:p w14:paraId="784DA5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5D88F3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055B47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2F873A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787E7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782BB3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shd w:val="clear" w:color="auto" w:fill="auto"/>
          </w:tcPr>
          <w:p w14:paraId="3D55D6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11C311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79D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353BEF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50BE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6946BFA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shd w:val="clear" w:color="auto" w:fill="auto"/>
          </w:tcPr>
          <w:p w14:paraId="5A32C03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80586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FCC39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68D5CB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E7084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A17FF3" w:rsidRPr="00682CB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5A0CA0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shd w:val="clear" w:color="auto" w:fill="auto"/>
          </w:tcPr>
          <w:p w14:paraId="4472DA9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53986B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E093C7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361592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8A50D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0DC7077"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shd w:val="clear" w:color="auto" w:fill="auto"/>
          </w:tcPr>
          <w:p w14:paraId="43D35B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E634DA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A827C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AFB19F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E1F1F5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A17FF3" w:rsidRPr="00682CB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5CCCACF7"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shd w:val="clear" w:color="auto" w:fill="auto"/>
          </w:tcPr>
          <w:p w14:paraId="331460E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FD6BB0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D233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A19BF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38CD9F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35BB6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lastRenderedPageBreak/>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A17FF3" w:rsidRPr="00682CB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2F78BD6F" w14:textId="77777777"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shd w:val="clear" w:color="auto" w:fill="auto"/>
          </w:tcPr>
          <w:p w14:paraId="4608138E"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EE30C52"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EF25C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88D84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4DDC9E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E13A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rFonts w:ascii="Arial" w:hAnsi="Arial" w:cs="Arial"/>
                <w:color w:val="000000"/>
                <w:sz w:val="16"/>
                <w:szCs w:val="16"/>
                <w:lang w:val="en-GB"/>
              </w:rPr>
            </w:pPr>
            <w:r w:rsidRPr="00E13A5F">
              <w:rPr>
                <w:rFonts w:ascii="Arial" w:hAnsi="Arial" w:cs="Arial"/>
                <w:color w:val="000000"/>
                <w:sz w:val="16"/>
                <w:szCs w:val="16"/>
                <w:lang w:val="en-GB"/>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bookmarkStart w:id="202" w:name="OLE_LINK13"/>
            <w:r w:rsidRPr="00E13A5F">
              <w:rPr>
                <w:rFonts w:ascii="Arial" w:hAnsi="Arial" w:cs="Arial" w:hint="eastAsia"/>
                <w:b/>
                <w:bCs/>
                <w:color w:val="000000"/>
                <w:sz w:val="16"/>
                <w:szCs w:val="16"/>
                <w:lang w:val="en-GB"/>
              </w:rPr>
              <w:t>Geographical location discovery</w:t>
            </w:r>
            <w:bookmarkEnd w:id="202"/>
          </w:p>
        </w:tc>
      </w:tr>
      <w:tr w:rsidR="004E7984" w:rsidRPr="00682CBF" w14:paraId="5323D9B1"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06B0A74" w14:textId="77777777" w:rsidR="00E13A5F" w:rsidRPr="00DB582F" w:rsidRDefault="00E13A5F" w:rsidP="00E13A5F">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457CB512" w14:textId="2433759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1.1</w:t>
            </w:r>
          </w:p>
        </w:tc>
        <w:tc>
          <w:tcPr>
            <w:tcW w:w="0" w:type="pct"/>
            <w:tcBorders>
              <w:top w:val="single" w:sz="4" w:space="0" w:color="auto"/>
              <w:bottom w:val="single" w:sz="4" w:space="0" w:color="auto"/>
            </w:tcBorders>
            <w:shd w:val="clear" w:color="auto" w:fill="auto"/>
          </w:tcPr>
          <w:p w14:paraId="5C3B3E77" w14:textId="653281C9"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hint="eastAsia"/>
                <w:color w:val="000000"/>
                <w:sz w:val="16"/>
                <w:szCs w:val="16"/>
                <w:lang w:val="en-GB"/>
              </w:rPr>
              <w:t>Geographical location discovery, Preferred GAD shapes is Ellipsoid point with altitude, NG-RAN</w:t>
            </w:r>
          </w:p>
        </w:tc>
        <w:tc>
          <w:tcPr>
            <w:tcW w:w="0" w:type="pct"/>
            <w:tcBorders>
              <w:top w:val="single" w:sz="4" w:space="0" w:color="auto"/>
              <w:bottom w:val="single" w:sz="4" w:space="0" w:color="auto"/>
            </w:tcBorders>
            <w:shd w:val="clear" w:color="auto" w:fill="auto"/>
          </w:tcPr>
          <w:p w14:paraId="67D84DA5" w14:textId="5DA9DFBF"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70279ACA" w14:textId="77777777"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A6A2E25" w14:textId="58F99986"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C237</w:t>
            </w:r>
          </w:p>
        </w:tc>
        <w:tc>
          <w:tcPr>
            <w:tcW w:w="0" w:type="pct"/>
            <w:tcBorders>
              <w:top w:val="single" w:sz="4" w:space="0" w:color="auto"/>
              <w:bottom w:val="single" w:sz="4" w:space="0" w:color="auto"/>
            </w:tcBorders>
            <w:shd w:val="clear" w:color="auto" w:fill="auto"/>
          </w:tcPr>
          <w:p w14:paraId="16791789" w14:textId="6A9B03B8" w:rsidR="00E13A5F" w:rsidRPr="00E13A5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r>
              <w:rPr>
                <w:rFonts w:ascii="Arial" w:hAnsi="Arial" w:cs="Arial"/>
                <w:color w:val="000000"/>
                <w:sz w:val="16"/>
                <w:szCs w:val="16"/>
                <w:lang w:val="en-GB"/>
              </w:rPr>
              <w:t xml:space="preserve"> </w:t>
            </w: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p>
        </w:tc>
        <w:tc>
          <w:tcPr>
            <w:tcW w:w="0" w:type="pct"/>
            <w:tcBorders>
              <w:top w:val="single" w:sz="4" w:space="0" w:color="auto"/>
              <w:bottom w:val="single" w:sz="4" w:space="0" w:color="auto"/>
            </w:tcBorders>
            <w:shd w:val="clear" w:color="auto" w:fill="auto"/>
          </w:tcPr>
          <w:p w14:paraId="3E88B14B" w14:textId="2176780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D0671E0"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B4B59DF"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251AC5">
      <w:pPr>
        <w:widowControl w:val="0"/>
        <w:spacing w:after="0"/>
        <w:rPr>
          <w:rFonts w:ascii="Arial" w:hAnsi="Arial" w:cs="Arial"/>
          <w:sz w:val="16"/>
          <w:szCs w:val="16"/>
        </w:rPr>
      </w:pPr>
      <w:bookmarkStart w:id="203" w:name="MCCQCTEMPBM_00000047"/>
      <w:bookmarkEnd w:id="201"/>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bookmarkEnd w:id="203"/>
          <w:p w14:paraId="0E339B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DF34BE">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DF34BE">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707622A5"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DF34BE">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DF34BE">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7F1C0D52"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DF34BE">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DF34BE">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DF34BE">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DF34BE">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DF34BE">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DF34BE">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DF34BE">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DF34BE">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DF34BE">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DF34BE">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DF34BE">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6B530AF2"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54985F29"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10FE3324"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(pc_SMS_CS_MO OR pc_SMS_PS_MO)</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IF (NOT A.1/135) AND (A.1/64 OR A.1/134) AND </w:t>
            </w:r>
            <w:r w:rsidRPr="00682CBF">
              <w:rPr>
                <w:rFonts w:cs="Arial"/>
                <w:sz w:val="16"/>
                <w:szCs w:val="16"/>
              </w:rPr>
              <w:lastRenderedPageBreak/>
              <w:t>(A.1/157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 xml:space="preserve">-- (NOT (O_EUTRAN_NO_UTRAN_NO_GERAN) AND </w:t>
            </w:r>
            <w:r w:rsidRPr="00682CBF">
              <w:rPr>
                <w:rFonts w:cs="Arial"/>
                <w:sz w:val="16"/>
                <w:szCs w:val="16"/>
              </w:rPr>
              <w:lastRenderedPageBreak/>
              <w:t>(O_GERAN OR O_UTRAN)) AND (pc_SMS_CS_MO OR pc_SMS_PS_MO)</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(pc_SMS_CS_MT OR pc_SMS_PS_MT)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OR pc_NB) AND O_SMS_SGs_MT</w:t>
            </w:r>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 OR pc_NB</w:t>
            </w:r>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FA1D5B" w:rsidRPr="00682CBF" w14:paraId="3302FEF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rFonts w:cs="Arial"/>
                <w:sz w:val="16"/>
                <w:szCs w:val="16"/>
                <w:lang w:eastAsia="zh-CN"/>
              </w:rPr>
            </w:pPr>
            <w:r w:rsidRPr="00DA5672">
              <w:t>C236</w:t>
            </w:r>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rFonts w:cs="Arial"/>
                <w:sz w:val="16"/>
                <w:szCs w:val="16"/>
              </w:rPr>
            </w:pPr>
            <w:r w:rsidRPr="008925C8">
              <w:t>IF A.1/</w:t>
            </w:r>
            <w:r>
              <w:t>197</w:t>
            </w:r>
            <w:r w:rsidRPr="008925C8">
              <w:t xml:space="preserve"> THEN M ELSE N/A</w:t>
            </w:r>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rFonts w:cs="Arial"/>
                <w:sz w:val="16"/>
                <w:szCs w:val="16"/>
                <w:lang w:eastAsia="zh-CN"/>
              </w:rPr>
            </w:pPr>
            <w:r>
              <w:t xml:space="preserve">-- </w:t>
            </w:r>
            <w:r w:rsidRPr="008B62BC">
              <w:t>pc_nonTerrestrialNetwork_r17</w:t>
            </w:r>
          </w:p>
        </w:tc>
      </w:tr>
      <w:tr w:rsidR="00FA1D5B" w:rsidRPr="00682CBF" w14:paraId="00ED11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rFonts w:cs="Arial"/>
                <w:sz w:val="16"/>
                <w:szCs w:val="16"/>
                <w:lang w:eastAsia="zh-CN"/>
              </w:rPr>
            </w:pPr>
            <w:bookmarkStart w:id="204" w:name="OLE_LINK26"/>
            <w:r w:rsidRPr="00DA5672">
              <w:rPr>
                <w:lang w:eastAsia="zh-CN"/>
              </w:rPr>
              <w:t>C</w:t>
            </w:r>
            <w:bookmarkEnd w:id="204"/>
            <w:r w:rsidRPr="00DA5672">
              <w:rPr>
                <w:lang w:eastAsia="zh-CN"/>
              </w:rPr>
              <w:t>237</w:t>
            </w:r>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rFonts w:cs="Arial"/>
                <w:sz w:val="16"/>
                <w:szCs w:val="16"/>
              </w:rPr>
            </w:pPr>
            <w:r>
              <w:t>IF (A.1/81 AND A.1/187) THEN M ELSE N/A</w:t>
            </w:r>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rFonts w:cs="Arial"/>
                <w:sz w:val="16"/>
                <w:szCs w:val="16"/>
                <w:lang w:eastAsia="zh-CN"/>
              </w:rPr>
            </w:pPr>
            <w:r>
              <w:rPr>
                <w:lang w:eastAsia="zh-CN"/>
              </w:rPr>
              <w:t>-- O_Geo_Location_Discovery AND pc_NG_RAN</w:t>
            </w:r>
          </w:p>
        </w:tc>
      </w:tr>
      <w:tr w:rsidR="00FA1D5B" w:rsidRPr="00682CBF" w14:paraId="6CAD74D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rFonts w:cs="Arial"/>
                <w:sz w:val="16"/>
                <w:szCs w:val="16"/>
                <w:lang w:eastAsia="zh-CN"/>
              </w:rPr>
            </w:pPr>
            <w:r>
              <w:rPr>
                <w:lang w:eastAsia="zh-CN"/>
              </w:rPr>
              <w:t>C238</w:t>
            </w:r>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rFonts w:cs="Arial"/>
                <w:sz w:val="16"/>
                <w:szCs w:val="16"/>
              </w:rPr>
            </w:pPr>
            <w:r>
              <w:t>IF (A.1/8</w:t>
            </w:r>
            <w:r>
              <w:rPr>
                <w:rFonts w:eastAsia="SimSun" w:hint="eastAsia"/>
                <w:lang w:val="en-US" w:eastAsia="zh-CN"/>
              </w:rPr>
              <w:t>3</w:t>
            </w:r>
            <w:r>
              <w:t xml:space="preserve"> AND A.1/187) THEN M ELSE N/A</w:t>
            </w:r>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rFonts w:cs="Arial"/>
                <w:sz w:val="16"/>
                <w:szCs w:val="16"/>
                <w:lang w:eastAsia="zh-CN"/>
              </w:rPr>
            </w:pPr>
            <w:r>
              <w:rPr>
                <w:lang w:eastAsia="zh-CN"/>
              </w:rPr>
              <w:t xml:space="preserve">-- </w:t>
            </w:r>
            <w:r>
              <w:rPr>
                <w:rFonts w:hint="eastAsia"/>
                <w:lang w:eastAsia="zh-CN"/>
              </w:rPr>
              <w:t>O_Toolkit_GBA</w:t>
            </w:r>
            <w:r>
              <w:rPr>
                <w:lang w:eastAsia="zh-CN"/>
              </w:rPr>
              <w:t xml:space="preserve"> AND pc_NG_RAN</w:t>
            </w:r>
          </w:p>
        </w:tc>
      </w:tr>
    </w:tbl>
    <w:p w14:paraId="4AAD1C54" w14:textId="77777777" w:rsidR="003D3826" w:rsidRPr="00682CBF" w:rsidRDefault="003D3826" w:rsidP="00FA1D5B">
      <w:pPr>
        <w:spacing w:after="0"/>
      </w:pPr>
      <w:bookmarkStart w:id="205" w:name="MCCQCTEMPBM_00000048"/>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05"/>
          <w:p w14:paraId="0F27F4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bookmarkStart w:id="206" w:name="MCCQCTEMPBM_00000049"/>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06"/>
          <w:p w14:paraId="41089DA0"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bookmarkStart w:id="207" w:name="MCCQCTEMPBM_00000050"/>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bookmarkEnd w:id="207"/>
          <w:p w14:paraId="2E90748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 xml:space="preserve">.27.6; Seq. </w:t>
            </w:r>
            <w:r w:rsidRPr="00682CBF">
              <w:rPr>
                <w:rFonts w:cs="Arial"/>
                <w:sz w:val="16"/>
                <w:szCs w:val="16"/>
              </w:rPr>
              <w:lastRenderedPageBreak/>
              <w:t>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0"/>
          <w:footerReference w:type="default" r:id="rId11"/>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208" w:name="_Toc178929343"/>
      <w:bookmarkStart w:id="209" w:name="_Toc182581205"/>
      <w:bookmarkStart w:id="210" w:name="_Toc58494983"/>
      <w:bookmarkStart w:id="211" w:name="_Toc103688302"/>
      <w:bookmarkEnd w:id="198"/>
      <w:r>
        <w:lastRenderedPageBreak/>
        <w:t>4</w:t>
      </w:r>
      <w:r>
        <w:tab/>
        <w:t>Test environment</w:t>
      </w:r>
      <w:bookmarkEnd w:id="208"/>
      <w:bookmarkEnd w:id="209"/>
    </w:p>
    <w:p w14:paraId="4FCE83C8" w14:textId="77777777" w:rsidR="00252629" w:rsidRPr="004133E0" w:rsidRDefault="00252629" w:rsidP="00252629">
      <w:pPr>
        <w:pStyle w:val="Heading2"/>
      </w:pPr>
      <w:bookmarkStart w:id="212" w:name="_Toc178929344"/>
      <w:bookmarkStart w:id="213" w:name="_Toc182581206"/>
      <w:r w:rsidRPr="004133E0">
        <w:t>4.0</w:t>
      </w:r>
      <w:r w:rsidRPr="004133E0">
        <w:tab/>
        <w:t>General Test purpose</w:t>
      </w:r>
      <w:bookmarkEnd w:id="212"/>
      <w:bookmarkEnd w:id="213"/>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210"/>
      <w:r w:rsidRPr="001D4BBD">
        <w:rPr>
          <w:rFonts w:ascii="Arial" w:hAnsi="Arial"/>
          <w:sz w:val="32"/>
        </w:rPr>
        <w:t xml:space="preserve"> description</w:t>
      </w:r>
      <w:bookmarkEnd w:id="211"/>
    </w:p>
    <w:p w14:paraId="63FBCA80" w14:textId="77777777" w:rsidR="00252629" w:rsidRPr="001D4BBD" w:rsidRDefault="00252629" w:rsidP="00252629">
      <w:pPr>
        <w:pStyle w:val="Heading3"/>
      </w:pPr>
      <w:bookmarkStart w:id="214" w:name="_Toc103688303"/>
      <w:bookmarkStart w:id="215" w:name="_Toc152151226"/>
      <w:bookmarkStart w:id="216" w:name="_Toc178929345"/>
      <w:bookmarkStart w:id="217" w:name="_Toc182581207"/>
      <w:r w:rsidRPr="001D4BBD">
        <w:t>4.1.1</w:t>
      </w:r>
      <w:r w:rsidRPr="001D4BBD">
        <w:tab/>
        <w:t>General test environment</w:t>
      </w:r>
      <w:bookmarkEnd w:id="214"/>
      <w:bookmarkEnd w:id="215"/>
      <w:bookmarkEnd w:id="216"/>
      <w:bookmarkEnd w:id="217"/>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4pt;height:238.8pt;mso-width-percent:0;mso-height-percent:0;mso-width-percent:0;mso-height-percent:0" o:ole="">
            <v:imagedata r:id="rId12" o:title=""/>
          </v:shape>
          <o:OLEObject Type="Embed" ProgID="Visio.Drawing.15" ShapeID="_x0000_i1025" DrawAspect="Content" ObjectID="_1793641051" r:id="rId13"/>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029D8FE6" w:rsidR="00252629" w:rsidRPr="001D4BBD" w:rsidRDefault="00C86AAA" w:rsidP="00C86AAA">
      <w:pPr>
        <w:pStyle w:val="B10"/>
      </w:pPr>
      <w:bookmarkStart w:id="218" w:name="MCCQCTEMPBM_00001162"/>
      <w:r>
        <w:t>-</w:t>
      </w:r>
      <w:r>
        <w:tab/>
      </w:r>
      <w:r w:rsidR="00252629" w:rsidRPr="001D4BBD">
        <w:t>In the preparation phase the initial set-up for the test case is performed. Test specific data is transferred to the nrUSIM. E.g. by provisioning a test specific profile</w:t>
      </w:r>
      <w:r w:rsidR="00E90DE8">
        <w:t xml:space="preserve"> compliant to the TCA </w:t>
      </w:r>
      <w:r w:rsidR="00E90DE8" w:rsidRPr="006C1F26">
        <w:t>eUICC Profile Package: Interoperable Format Technical Specification</w:t>
      </w:r>
      <w:r w:rsidR="00E90DE8">
        <w:t> </w:t>
      </w:r>
      <w:r w:rsidR="00E90DE8">
        <w:fldChar w:fldCharType="begin"/>
      </w:r>
      <w:r w:rsidR="00E90DE8">
        <w:instrText xml:space="preserve"> REF _Ref179538889 \r \h </w:instrText>
      </w:r>
      <w:r w:rsidR="00E90DE8">
        <w:fldChar w:fldCharType="separate"/>
      </w:r>
      <w:r w:rsidR="00E90DE8">
        <w:t>[18]</w:t>
      </w:r>
      <w:r w:rsidR="00E90DE8">
        <w:fldChar w:fldCharType="end"/>
      </w:r>
      <w:r w:rsidR="00252629">
        <w:rPr>
          <w:lang w:val="en-US"/>
        </w:rPr>
        <w:t>, provisioning test specific proactive command data</w:t>
      </w:r>
      <w:r w:rsidR="00E90DE8">
        <w:rPr>
          <w:lang w:val="en-US"/>
        </w:rPr>
        <w:t>,</w:t>
      </w:r>
      <w:r w:rsidR="00252629">
        <w:rPr>
          <w:lang w:val="en-US"/>
        </w:rPr>
        <w:t xml:space="preserve"> etc</w:t>
      </w:r>
      <w:r w:rsidR="00252629" w:rsidRPr="001D4BBD">
        <w:t>.</w:t>
      </w:r>
      <w:r w:rsidR="00E90DE8">
        <w:t>.</w:t>
      </w:r>
    </w:p>
    <w:p w14:paraId="484CECAD" w14:textId="15990D9F" w:rsidR="00252629" w:rsidRPr="001D4BBD" w:rsidRDefault="00C86AAA" w:rsidP="00C86AAA">
      <w:pPr>
        <w:pStyle w:val="B10"/>
      </w:pPr>
      <w:bookmarkStart w:id="219" w:name="MCCQCTEMPBM_00001163"/>
      <w:bookmarkEnd w:id="218"/>
      <w:r>
        <w:lastRenderedPageBreak/>
        <w:t>-</w:t>
      </w:r>
      <w:r>
        <w:tab/>
      </w:r>
      <w:r w:rsidR="00252629"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4EE05186" w:rsidR="00252629" w:rsidRPr="001D4BBD" w:rsidRDefault="00C86AAA" w:rsidP="00C86AAA">
      <w:pPr>
        <w:pStyle w:val="B10"/>
      </w:pPr>
      <w:bookmarkStart w:id="220" w:name="MCCQCTEMPBM_00001164"/>
      <w:bookmarkEnd w:id="219"/>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221" w:name="_Toc103688305"/>
      <w:bookmarkStart w:id="222" w:name="_Toc152151228"/>
      <w:bookmarkStart w:id="223" w:name="_Toc178929346"/>
      <w:bookmarkStart w:id="224" w:name="_Toc182581208"/>
      <w:bookmarkEnd w:id="220"/>
      <w:r w:rsidRPr="001D4BBD">
        <w:t>4.1.</w:t>
      </w:r>
      <w:r>
        <w:t>2</w:t>
      </w:r>
      <w:r w:rsidRPr="001D4BBD">
        <w:tab/>
        <w:t>Example - test environment for contents verification</w:t>
      </w:r>
      <w:bookmarkEnd w:id="221"/>
      <w:bookmarkEnd w:id="222"/>
      <w:bookmarkEnd w:id="223"/>
      <w:bookmarkEnd w:id="224"/>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During preparation phase specific content for the EFFPLMN is updated in the nrUSIM;</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225" w:name="_Toc103688306"/>
      <w:bookmarkStart w:id="226" w:name="_Toc152151229"/>
      <w:bookmarkStart w:id="227" w:name="_Toc178929347"/>
      <w:bookmarkStart w:id="228" w:name="_Toc182581209"/>
      <w:r w:rsidRPr="001D4BBD">
        <w:t>4.1.</w:t>
      </w:r>
      <w:r>
        <w:t>3</w:t>
      </w:r>
      <w:r w:rsidRPr="001D4BBD">
        <w:tab/>
        <w:t>Example - test environment for seamless testing</w:t>
      </w:r>
      <w:bookmarkEnd w:id="225"/>
      <w:bookmarkEnd w:id="226"/>
      <w:bookmarkEnd w:id="227"/>
      <w:bookmarkEnd w:id="228"/>
    </w:p>
    <w:p w14:paraId="0F32FC26" w14:textId="77777777" w:rsidR="00252629" w:rsidRPr="001D4BBD" w:rsidRDefault="00252629" w:rsidP="00252629">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64928B01"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r w:rsidR="00711A03">
        <w:t>applet</w:t>
      </w:r>
      <w:r w:rsidR="00B24229">
        <w: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4"/>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229" w:name="_Toc103688307"/>
      <w:bookmarkStart w:id="230" w:name="_Toc152151230"/>
      <w:bookmarkStart w:id="231" w:name="_Toc178929348"/>
      <w:bookmarkStart w:id="232" w:name="_Toc182581210"/>
      <w:r w:rsidRPr="001D4BBD">
        <w:t>4.1.</w:t>
      </w:r>
      <w:r>
        <w:t>4</w:t>
      </w:r>
      <w:r w:rsidRPr="001D4BBD">
        <w:tab/>
        <w:t>Example – test environment for test toolkit events based testing</w:t>
      </w:r>
      <w:bookmarkEnd w:id="229"/>
      <w:bookmarkEnd w:id="230"/>
      <w:bookmarkEnd w:id="231"/>
      <w:bookmarkEnd w:id="232"/>
    </w:p>
    <w:p w14:paraId="10A09A73" w14:textId="77777777"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7C51DA48" w14:textId="64EBA21E"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r w:rsidR="00711A03">
        <w:t>applet</w:t>
      </w:r>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5"/>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77777777" w:rsidR="00252629" w:rsidRPr="001D4BBD" w:rsidRDefault="00252629" w:rsidP="00252629">
      <w:r w:rsidRPr="001D4BBD">
        <w:t>Please see the required "Test configuration state" in Annex N and the "Examples of test configuration usage" in Annex O of ETSI TS 102 221 </w:t>
      </w:r>
      <w:bookmarkStart w:id="233" w:name="MCCQCTEMPBM_00000569"/>
      <w:bookmarkStart w:id="234" w:name="MCCQCTEMPBM_00000133"/>
      <w:r w:rsidRPr="001D4BBD">
        <w:fldChar w:fldCharType="begin"/>
      </w:r>
      <w:r w:rsidRPr="001D4BBD">
        <w:instrText xml:space="preserve"> REF _Ref72137167 \r \h </w:instrText>
      </w:r>
      <w:r w:rsidRPr="001D4BBD">
        <w:fldChar w:fldCharType="separate"/>
      </w:r>
      <w:r w:rsidRPr="001D4BBD">
        <w:t>[8]</w:t>
      </w:r>
      <w:r w:rsidRPr="001D4BBD">
        <w:fldChar w:fldCharType="end"/>
      </w:r>
      <w:bookmarkEnd w:id="233"/>
      <w:bookmarkEnd w:id="234"/>
    </w:p>
    <w:p w14:paraId="519449CC" w14:textId="77777777" w:rsidR="00252629" w:rsidRPr="001D4BBD" w:rsidRDefault="00252629" w:rsidP="00252629">
      <w:pPr>
        <w:pStyle w:val="Heading2"/>
      </w:pPr>
      <w:bookmarkStart w:id="235" w:name="_Toc103688309"/>
      <w:bookmarkStart w:id="236" w:name="_Toc152151232"/>
      <w:bookmarkStart w:id="237" w:name="_Toc178929349"/>
      <w:bookmarkStart w:id="238" w:name="_Toc182581211"/>
      <w:r w:rsidRPr="001D4BBD">
        <w:lastRenderedPageBreak/>
        <w:t>4.2</w:t>
      </w:r>
      <w:r w:rsidRPr="001D4BBD">
        <w:tab/>
        <w:t>Requirements to the EUT and the test environment</w:t>
      </w:r>
      <w:bookmarkEnd w:id="235"/>
      <w:bookmarkEnd w:id="236"/>
      <w:bookmarkEnd w:id="237"/>
      <w:bookmarkEnd w:id="238"/>
    </w:p>
    <w:p w14:paraId="40DFEFD3" w14:textId="77777777" w:rsidR="00252629" w:rsidRPr="001D4BBD" w:rsidRDefault="00252629" w:rsidP="00252629">
      <w:pPr>
        <w:pStyle w:val="Heading3"/>
      </w:pPr>
      <w:bookmarkStart w:id="239" w:name="_Toc103688310"/>
      <w:bookmarkStart w:id="240" w:name="_Toc152151233"/>
      <w:bookmarkStart w:id="241" w:name="_Toc178929350"/>
      <w:bookmarkStart w:id="242" w:name="_Toc182581212"/>
      <w:r w:rsidRPr="001D4BBD">
        <w:t>4.2.1</w:t>
      </w:r>
      <w:r w:rsidRPr="001D4BBD">
        <w:tab/>
        <w:t>General Requirements</w:t>
      </w:r>
      <w:bookmarkEnd w:id="239"/>
      <w:bookmarkEnd w:id="240"/>
      <w:bookmarkEnd w:id="241"/>
      <w:bookmarkEnd w:id="242"/>
    </w:p>
    <w:p w14:paraId="6A004DE3" w14:textId="7ED58ACF" w:rsidR="00252629" w:rsidRPr="001D4BBD" w:rsidRDefault="00252629" w:rsidP="00252629">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3EB7434C"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bookmarkStart w:id="243" w:name="MCCQCTEMPBM_00000570"/>
      <w:bookmarkStart w:id="244" w:name="MCCQCTEMPBM_00000134"/>
      <w:r w:rsidRPr="001D4BBD">
        <w:fldChar w:fldCharType="begin"/>
      </w:r>
      <w:r w:rsidRPr="001D4BBD">
        <w:instrText xml:space="preserve"> REF _Ref72225733 \r \h </w:instrText>
      </w:r>
      <w:r w:rsidRPr="001D4BBD">
        <w:fldChar w:fldCharType="separate"/>
      </w:r>
      <w:r w:rsidRPr="001D4BBD">
        <w:t>[</w:t>
      </w:r>
      <w:r w:rsidR="00E90DE8">
        <w:t>8</w:t>
      </w:r>
      <w:r w:rsidRPr="001D4BBD">
        <w:t>]</w:t>
      </w:r>
      <w:r w:rsidRPr="001D4BBD">
        <w:fldChar w:fldCharType="end"/>
      </w:r>
      <w:bookmarkEnd w:id="243"/>
      <w:bookmarkEnd w:id="244"/>
      <w:r w:rsidRPr="001D4BBD">
        <w:t xml:space="preserve"> or ETSI TS 102 671 </w:t>
      </w:r>
      <w:r w:rsidR="00E90DE8">
        <w:fldChar w:fldCharType="begin"/>
      </w:r>
      <w:r w:rsidR="00E90DE8">
        <w:instrText xml:space="preserve"> REF _Ref179539483 \r \h </w:instrText>
      </w:r>
      <w:r w:rsidR="00E90DE8">
        <w:fldChar w:fldCharType="separate"/>
      </w:r>
      <w:r w:rsidR="00E90DE8">
        <w:t>[22]</w:t>
      </w:r>
      <w:r w:rsidR="00E90DE8">
        <w:fldChar w:fldCharType="end"/>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38EDAC1B"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bookmarkStart w:id="245" w:name="MCCQCTEMPBM_00000572"/>
      <w:bookmarkStart w:id="246" w:name="MCCQCTEMPBM_00000136"/>
      <w:r w:rsidRPr="001D4BBD">
        <w:fldChar w:fldCharType="begin"/>
      </w:r>
      <w:r w:rsidRPr="001D4BBD">
        <w:instrText xml:space="preserve"> REF _Ref62646929 \r \h </w:instrText>
      </w:r>
      <w:r w:rsidRPr="001D4BBD">
        <w:fldChar w:fldCharType="separate"/>
      </w:r>
      <w:r w:rsidRPr="001D4BBD">
        <w:t>[10]</w:t>
      </w:r>
      <w:r w:rsidRPr="001D4BBD">
        <w:fldChar w:fldCharType="end"/>
      </w:r>
      <w:bookmarkEnd w:id="245"/>
      <w:bookmarkEnd w:id="246"/>
      <w:r w:rsidRPr="001D4BBD">
        <w:t>, ETSI TS 103 666-2 </w:t>
      </w:r>
      <w:bookmarkStart w:id="247" w:name="MCCQCTEMPBM_00000573"/>
      <w:bookmarkStart w:id="248" w:name="MCCQCTEMPBM_00000137"/>
      <w:r w:rsidRPr="001D4BBD">
        <w:fldChar w:fldCharType="begin"/>
      </w:r>
      <w:r w:rsidRPr="001D4BBD">
        <w:instrText xml:space="preserve"> REF _Ref62646974 \r \h </w:instrText>
      </w:r>
      <w:r w:rsidRPr="001D4BBD">
        <w:fldChar w:fldCharType="separate"/>
      </w:r>
      <w:r w:rsidRPr="001D4BBD">
        <w:t>[11]</w:t>
      </w:r>
      <w:r w:rsidRPr="001D4BBD">
        <w:fldChar w:fldCharType="end"/>
      </w:r>
      <w:bookmarkEnd w:id="247"/>
      <w:bookmarkEnd w:id="248"/>
      <w:r w:rsidRPr="001D4BBD">
        <w:t xml:space="preserve"> and ETSI TS 103 666-3 </w:t>
      </w:r>
      <w:bookmarkStart w:id="249" w:name="MCCQCTEMPBM_00000574"/>
      <w:bookmarkStart w:id="250" w:name="MCCQCTEMPBM_00000138"/>
      <w:r w:rsidRPr="001D4BBD">
        <w:fldChar w:fldCharType="begin"/>
      </w:r>
      <w:r w:rsidRPr="001D4BBD">
        <w:instrText xml:space="preserve"> REF _Ref62646991 \r \h </w:instrText>
      </w:r>
      <w:r w:rsidRPr="001D4BBD">
        <w:fldChar w:fldCharType="separate"/>
      </w:r>
      <w:r w:rsidRPr="001D4BBD">
        <w:t>[12]</w:t>
      </w:r>
      <w:r w:rsidRPr="001D4BBD">
        <w:fldChar w:fldCharType="end"/>
      </w:r>
      <w:bookmarkEnd w:id="249"/>
      <w:bookmarkEnd w:id="250"/>
    </w:p>
    <w:p w14:paraId="0379907E" w14:textId="34B309F9" w:rsidR="00252629" w:rsidRPr="00BE383A" w:rsidRDefault="00252629" w:rsidP="00C86AAA">
      <w:r w:rsidRPr="00BE383A">
        <w:t xml:space="preserve">For the proactive command test cases in clause </w:t>
      </w:r>
      <w:r w:rsidR="00E50B88">
        <w:t>10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251" w:name="_Toc103688311"/>
      <w:bookmarkStart w:id="252" w:name="_Toc152151234"/>
      <w:bookmarkStart w:id="253" w:name="_Toc178929351"/>
      <w:bookmarkStart w:id="254" w:name="_Toc182581213"/>
      <w:r w:rsidRPr="001D4BBD">
        <w:t>4.2.2</w:t>
      </w:r>
      <w:r w:rsidRPr="001D4BBD">
        <w:tab/>
        <w:t>Requirements to the UE (EUT) – supported interfaces</w:t>
      </w:r>
      <w:bookmarkEnd w:id="251"/>
      <w:bookmarkEnd w:id="252"/>
      <w:bookmarkEnd w:id="253"/>
      <w:bookmarkEnd w:id="254"/>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6FF67C4C"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bookmarkStart w:id="255" w:name="MCCQCTEMPBM_00000575"/>
      <w:bookmarkStart w:id="256" w:name="MCCQCTEMPBM_00000139"/>
      <w:r w:rsidR="00E90DE8">
        <w:fldChar w:fldCharType="begin"/>
      </w:r>
      <w:r w:rsidR="00E90DE8">
        <w:instrText xml:space="preserve"> REF _Ref179539552 \r \h </w:instrText>
      </w:r>
      <w:r w:rsidR="00E90DE8">
        <w:fldChar w:fldCharType="separate"/>
      </w:r>
      <w:r w:rsidR="00E90DE8">
        <w:t>[23]</w:t>
      </w:r>
      <w:r w:rsidR="00E90DE8">
        <w:fldChar w:fldCharType="end"/>
      </w:r>
      <w:bookmarkEnd w:id="255"/>
      <w:bookmarkEnd w:id="256"/>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2FF5E144" w:rsidR="00252629" w:rsidRPr="001D4BBD" w:rsidRDefault="00C86AAA" w:rsidP="00C86AAA">
      <w:pPr>
        <w:pStyle w:val="B10"/>
      </w:pPr>
      <w:r>
        <w:t>-</w:t>
      </w:r>
      <w:r>
        <w:tab/>
      </w:r>
      <w:r w:rsidR="00252629" w:rsidRPr="001D4BBD">
        <w:t>Wi-Fi (IEEE 802.11-2016 </w:t>
      </w:r>
      <w:bookmarkStart w:id="257" w:name="MCCQCTEMPBM_00000576"/>
      <w:bookmarkStart w:id="258" w:name="MCCQCTEMPBM_00000140"/>
      <w:r w:rsidR="00252629" w:rsidRPr="001D4BBD">
        <w:fldChar w:fldCharType="begin"/>
      </w:r>
      <w:r w:rsidR="00252629" w:rsidRPr="001D4BBD">
        <w:instrText xml:space="preserve"> REF _Ref62647498 \r \h  \* MERGEFORMAT </w:instrText>
      </w:r>
      <w:r w:rsidR="00252629" w:rsidRPr="001D4BBD">
        <w:fldChar w:fldCharType="separate"/>
      </w:r>
      <w:r w:rsidR="00252629" w:rsidRPr="001D4BBD">
        <w:t>[13]</w:t>
      </w:r>
      <w:r w:rsidR="00252629" w:rsidRPr="001D4BBD">
        <w:fldChar w:fldCharType="end"/>
      </w:r>
      <w:bookmarkEnd w:id="257"/>
      <w:bookmarkEnd w:id="258"/>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4325E138" w:rsidR="00252629" w:rsidRPr="001104DD"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bookmarkStart w:id="259" w:name="MCCQCTEMPBM_00000577"/>
      <w:bookmarkStart w:id="260" w:name="MCCQCTEMPBM_00000141"/>
      <w:r w:rsidR="00252629" w:rsidRPr="001D4BBD">
        <w:fldChar w:fldCharType="begin"/>
      </w:r>
      <w:r w:rsidR="00252629" w:rsidRPr="001104DD">
        <w:rPr>
          <w:lang w:val="fi-FI"/>
        </w:rPr>
        <w:instrText xml:space="preserve"> REF _Ref62648066 \r \h  \* MERGEFORMAT </w:instrText>
      </w:r>
      <w:r w:rsidR="00252629" w:rsidRPr="001D4BBD">
        <w:fldChar w:fldCharType="separate"/>
      </w:r>
      <w:r w:rsidR="00252629" w:rsidRPr="001104DD">
        <w:rPr>
          <w:lang w:val="fi-FI"/>
        </w:rPr>
        <w:t>[14]</w:t>
      </w:r>
      <w:r w:rsidR="00252629" w:rsidRPr="001D4BBD">
        <w:fldChar w:fldCharType="end"/>
      </w:r>
      <w:bookmarkEnd w:id="259"/>
      <w:bookmarkEnd w:id="260"/>
      <w:r w:rsidR="00252629" w:rsidRPr="001104DD">
        <w:rPr>
          <w:lang w:val="fi-FI"/>
        </w:rPr>
        <w:t xml:space="preserve"> and ETSI TS 102 226 </w:t>
      </w:r>
      <w:bookmarkStart w:id="261" w:name="MCCQCTEMPBM_00000578"/>
      <w:bookmarkStart w:id="262" w:name="MCCQCTEMPBM_00000142"/>
      <w:r w:rsidR="00252629" w:rsidRPr="001D4BBD">
        <w:fldChar w:fldCharType="begin"/>
      </w:r>
      <w:r w:rsidR="00252629" w:rsidRPr="001104DD">
        <w:rPr>
          <w:lang w:val="fi-FI"/>
        </w:rPr>
        <w:instrText xml:space="preserve"> REF _Ref62648089 \r \h  \* MERGEFORMAT </w:instrText>
      </w:r>
      <w:r w:rsidR="00252629" w:rsidRPr="001D4BBD">
        <w:fldChar w:fldCharType="separate"/>
      </w:r>
      <w:r w:rsidR="00252629" w:rsidRPr="001104DD">
        <w:rPr>
          <w:lang w:val="fi-FI"/>
        </w:rPr>
        <w:t>[15]</w:t>
      </w:r>
      <w:r w:rsidR="00252629" w:rsidRPr="001D4BBD">
        <w:fldChar w:fldCharType="end"/>
      </w:r>
      <w:bookmarkEnd w:id="261"/>
      <w:bookmarkEnd w:id="262"/>
    </w:p>
    <w:p w14:paraId="5A6D7BAC" w14:textId="59D6E101" w:rsidR="00252629" w:rsidRPr="001D4BBD" w:rsidRDefault="00C86AAA" w:rsidP="00C86AAA">
      <w:pPr>
        <w:pStyle w:val="B10"/>
      </w:pPr>
      <w:r>
        <w:t>-</w:t>
      </w:r>
      <w:r>
        <w:tab/>
      </w:r>
      <w:r w:rsidR="00252629" w:rsidRPr="001D4BBD">
        <w:t>AT commands as defined in TS 27.007 </w:t>
      </w:r>
      <w:bookmarkStart w:id="263" w:name="MCCQCTEMPBM_00000579"/>
      <w:bookmarkStart w:id="264" w:name="MCCQCTEMPBM_00000143"/>
      <w:r w:rsidR="00252629" w:rsidRPr="001D4BBD">
        <w:fldChar w:fldCharType="begin"/>
      </w:r>
      <w:r w:rsidR="00252629" w:rsidRPr="001D4BBD">
        <w:instrText xml:space="preserve"> REF _Ref62648568 \r \h  \* MERGEFORMAT </w:instrText>
      </w:r>
      <w:r w:rsidR="00252629" w:rsidRPr="001D4BBD">
        <w:fldChar w:fldCharType="separate"/>
      </w:r>
      <w:r w:rsidR="00252629" w:rsidRPr="001D4BBD">
        <w:t>[16]</w:t>
      </w:r>
      <w:r w:rsidR="00252629" w:rsidRPr="001D4BBD">
        <w:fldChar w:fldCharType="end"/>
      </w:r>
      <w:bookmarkEnd w:id="263"/>
      <w:bookmarkEnd w:id="264"/>
    </w:p>
    <w:p w14:paraId="352E5AF0" w14:textId="1A079C8E" w:rsidR="00252629" w:rsidRPr="001D4BBD" w:rsidRDefault="00C86AAA" w:rsidP="00C86AAA">
      <w:pPr>
        <w:pStyle w:val="B10"/>
      </w:pPr>
      <w:r>
        <w:t>-</w:t>
      </w:r>
      <w:r>
        <w:tab/>
      </w:r>
      <w:r w:rsidR="00252629" w:rsidRPr="001D4BBD">
        <w:t>Java</w:t>
      </w:r>
      <w:r w:rsidR="00252629" w:rsidRPr="001D4BBD">
        <w:rPr>
          <w:vertAlign w:val="superscript"/>
        </w:rPr>
        <w:t>TM</w:t>
      </w:r>
      <w:r w:rsidR="00252629" w:rsidRPr="001D4BBD">
        <w:t>Card as defined in TS 31.130 </w:t>
      </w:r>
      <w:bookmarkStart w:id="265" w:name="MCCQCTEMPBM_00000580"/>
      <w:bookmarkStart w:id="266" w:name="MCCQCTEMPBM_00000144"/>
      <w:r w:rsidR="00252629" w:rsidRPr="001D4BBD">
        <w:fldChar w:fldCharType="begin"/>
      </w:r>
      <w:r w:rsidR="00252629" w:rsidRPr="001D4BBD">
        <w:instrText xml:space="preserve"> REF _Ref62648815 \r \h </w:instrText>
      </w:r>
      <w:r w:rsidR="00252629" w:rsidRPr="001D4BBD">
        <w:fldChar w:fldCharType="separate"/>
      </w:r>
      <w:r w:rsidR="00252629" w:rsidRPr="001D4BBD">
        <w:t>[17]</w:t>
      </w:r>
      <w:r w:rsidR="00252629" w:rsidRPr="001D4BBD">
        <w:fldChar w:fldCharType="end"/>
      </w:r>
      <w:bookmarkEnd w:id="265"/>
      <w:bookmarkEnd w:id="266"/>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267" w:name="_Toc103688312"/>
      <w:bookmarkStart w:id="268" w:name="_Toc152151235"/>
      <w:bookmarkStart w:id="269" w:name="_Toc178929352"/>
      <w:bookmarkStart w:id="270" w:name="_Toc182581214"/>
      <w:r w:rsidRPr="001D4BBD">
        <w:t>4.2.3</w:t>
      </w:r>
      <w:r w:rsidRPr="001D4BBD">
        <w:tab/>
        <w:t>Supported RATs</w:t>
      </w:r>
      <w:bookmarkEnd w:id="267"/>
      <w:bookmarkEnd w:id="268"/>
      <w:bookmarkEnd w:id="269"/>
      <w:bookmarkEnd w:id="270"/>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271" w:name="_Toc103688313"/>
      <w:bookmarkStart w:id="272" w:name="_Toc152151236"/>
      <w:bookmarkStart w:id="273" w:name="_Toc178929353"/>
      <w:bookmarkStart w:id="274" w:name="_Toc182581215"/>
      <w:r w:rsidRPr="001D4BBD">
        <w:t>4.2.4</w:t>
      </w:r>
      <w:r w:rsidRPr="001D4BBD">
        <w:tab/>
        <w:t>Initial and final procedure steps</w:t>
      </w:r>
      <w:bookmarkEnd w:id="271"/>
      <w:bookmarkEnd w:id="272"/>
      <w:bookmarkEnd w:id="273"/>
      <w:bookmarkEnd w:id="274"/>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77777777"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bookmarkStart w:id="275" w:name="MCCQCTEMPBM_00000581"/>
      <w:bookmarkStart w:id="276" w:name="MCCQCTEMPBM_00000145"/>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275"/>
      <w:bookmarkEnd w:id="276"/>
      <w:r w:rsidRPr="001D4BBD">
        <w:t>).</w:t>
      </w:r>
    </w:p>
    <w:p w14:paraId="4C4C80D5" w14:textId="77777777" w:rsidR="00252629" w:rsidRDefault="00252629" w:rsidP="00252629">
      <w:pPr>
        <w:pStyle w:val="Heading2"/>
      </w:pPr>
      <w:bookmarkStart w:id="277" w:name="_Toc103688326"/>
      <w:bookmarkStart w:id="278" w:name="_Toc152151238"/>
      <w:bookmarkStart w:id="279" w:name="_Toc178929354"/>
      <w:bookmarkStart w:id="280" w:name="_Toc182581216"/>
      <w:bookmarkStart w:id="281" w:name="_Toc103688315"/>
      <w:r w:rsidRPr="001D4BBD">
        <w:t>4.</w:t>
      </w:r>
      <w:r>
        <w:t>3</w:t>
      </w:r>
      <w:r w:rsidRPr="001D4BBD">
        <w:tab/>
        <w:t>Suitability assessment</w:t>
      </w:r>
      <w:bookmarkEnd w:id="277"/>
      <w:bookmarkEnd w:id="278"/>
      <w:bookmarkEnd w:id="279"/>
      <w:bookmarkEnd w:id="280"/>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282" w:name="_Toc152151243"/>
      <w:bookmarkStart w:id="283" w:name="_Toc178929355"/>
      <w:bookmarkStart w:id="284" w:name="_Toc182581217"/>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281"/>
      <w:bookmarkEnd w:id="282"/>
      <w:r w:rsidR="008804FB" w:rsidRPr="008804FB">
        <w:t>for USAT testing</w:t>
      </w:r>
      <w:bookmarkEnd w:id="283"/>
      <w:bookmarkEnd w:id="284"/>
    </w:p>
    <w:p w14:paraId="33DD7A53" w14:textId="77777777" w:rsidR="00252629" w:rsidRPr="001D4BBD" w:rsidRDefault="00252629" w:rsidP="00252629">
      <w:pPr>
        <w:pStyle w:val="Heading3"/>
      </w:pPr>
      <w:bookmarkStart w:id="285" w:name="_Toc152151244"/>
      <w:bookmarkStart w:id="286" w:name="_Toc178929356"/>
      <w:bookmarkStart w:id="287" w:name="_Toc182581218"/>
      <w:r w:rsidRPr="001D4BBD">
        <w:t>4.</w:t>
      </w:r>
      <w:r>
        <w:t>4</w:t>
      </w:r>
      <w:r w:rsidRPr="001D4BBD">
        <w:t>.1</w:t>
      </w:r>
      <w:r w:rsidRPr="001D4BBD">
        <w:tab/>
        <w:t>Introduction</w:t>
      </w:r>
      <w:bookmarkEnd w:id="285"/>
      <w:bookmarkEnd w:id="286"/>
      <w:bookmarkEnd w:id="287"/>
    </w:p>
    <w:p w14:paraId="52AA818A" w14:textId="77777777" w:rsidR="00252629" w:rsidRPr="001D4BBD" w:rsidRDefault="00252629" w:rsidP="00252629">
      <w:pPr>
        <w:pStyle w:val="Heading4"/>
      </w:pPr>
      <w:bookmarkStart w:id="288" w:name="_Toc152151245"/>
      <w:bookmarkStart w:id="289" w:name="_Toc178929357"/>
      <w:bookmarkStart w:id="290" w:name="_Toc182581219"/>
      <w:r w:rsidRPr="001D4BBD">
        <w:t>4.</w:t>
      </w:r>
      <w:r>
        <w:t>4</w:t>
      </w:r>
      <w:r w:rsidRPr="001D4BBD">
        <w:t>.1.1</w:t>
      </w:r>
      <w:r w:rsidRPr="001D4BBD">
        <w:tab/>
        <w:t>Installation, provisioning or modification methods for EFs and DFs</w:t>
      </w:r>
      <w:bookmarkEnd w:id="288"/>
      <w:bookmarkEnd w:id="289"/>
      <w:bookmarkEnd w:id="290"/>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291" w:name="_Toc152151246"/>
      <w:bookmarkStart w:id="292" w:name="_Toc178929358"/>
      <w:bookmarkStart w:id="293" w:name="_Toc182581220"/>
      <w:r w:rsidRPr="001D4BBD">
        <w:t>4.</w:t>
      </w:r>
      <w:r>
        <w:t>4</w:t>
      </w:r>
      <w:r w:rsidRPr="001D4BBD">
        <w:t>.1.2</w:t>
      </w:r>
      <w:r w:rsidRPr="001D4BBD">
        <w:tab/>
      </w:r>
      <w:r w:rsidR="00CC00C4">
        <w:t>GSMA </w:t>
      </w:r>
      <w:r w:rsidRPr="001D4BBD">
        <w:t>TS.48 Version and usage</w:t>
      </w:r>
      <w:bookmarkEnd w:id="291"/>
      <w:bookmarkEnd w:id="292"/>
      <w:bookmarkEnd w:id="293"/>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51060ADF" w:rsidR="00252629" w:rsidRPr="00C3185B" w:rsidRDefault="00252629" w:rsidP="00252629">
      <w:r w:rsidRPr="001D4BBD">
        <w:t>The usage of file values defined in GSMA TS.48 </w:t>
      </w:r>
      <w:bookmarkStart w:id="294" w:name="MCCQCTEMPBM_00000584"/>
      <w:bookmarkStart w:id="295" w:name="MCCQCTEMPBM_00000146"/>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294"/>
      <w:bookmarkEnd w:id="295"/>
      <w:r w:rsidRPr="001D4BBD">
        <w:t xml:space="preserve"> does not imply that remote SIM provisioning as defined in GSMA </w:t>
      </w:r>
      <w:r w:rsidRPr="00C3185B">
        <w:t xml:space="preserve">or profiles as defined by the </w:t>
      </w:r>
      <w:r w:rsidR="00E90DE8">
        <w:t>Trusted Connectivity Alliance (</w:t>
      </w:r>
      <w:r w:rsidRPr="00C3185B">
        <w:t>TCA</w:t>
      </w:r>
      <w:r w:rsidR="00E90DE8">
        <w:t>)</w:t>
      </w:r>
      <w:r w:rsidRPr="00C3185B">
        <w:t xml:space="preserve"> have to be supported by the nrUSIM.</w:t>
      </w:r>
    </w:p>
    <w:p w14:paraId="5F81850C" w14:textId="6E61AD26" w:rsidR="00252629" w:rsidRPr="00C3185B" w:rsidRDefault="00252629" w:rsidP="00252629">
      <w:pPr>
        <w:pStyle w:val="Heading3"/>
      </w:pPr>
      <w:bookmarkStart w:id="296" w:name="_Toc178929359"/>
      <w:bookmarkStart w:id="297" w:name="_Toc182581221"/>
      <w:r w:rsidRPr="00C3185B">
        <w:t>4.4.2</w:t>
      </w:r>
      <w:r w:rsidRPr="00C3185B">
        <w:tab/>
        <w:t>Definition of default values</w:t>
      </w:r>
      <w:r w:rsidR="00541F4A">
        <w:t xml:space="preserve"> </w:t>
      </w:r>
      <w:r w:rsidR="00541F4A" w:rsidRPr="008804FB">
        <w:t>for USAT testing</w:t>
      </w:r>
      <w:bookmarkEnd w:id="296"/>
      <w:bookmarkEnd w:id="297"/>
    </w:p>
    <w:p w14:paraId="6B0D43DB" w14:textId="26BC25AD" w:rsidR="00CC00C4" w:rsidRDefault="00CC00C4" w:rsidP="00C86AAA">
      <w:pPr>
        <w:pStyle w:val="Heading4"/>
      </w:pPr>
      <w:bookmarkStart w:id="298" w:name="_Toc178929360"/>
      <w:bookmarkStart w:id="299" w:name="_Toc182581222"/>
      <w:r>
        <w:t>4.4.2.1</w:t>
      </w:r>
      <w:r>
        <w:tab/>
        <w:t>Applications on the default nrUICC</w:t>
      </w:r>
      <w:bookmarkEnd w:id="298"/>
      <w:bookmarkEnd w:id="299"/>
    </w:p>
    <w:p w14:paraId="2B8D63A1" w14:textId="77777777" w:rsidR="00CC00C4" w:rsidRDefault="00E167AB" w:rsidP="00E167AB">
      <w:r>
        <w:t>The default configuration of the nrUICC shall host at least one USIM application.</w:t>
      </w:r>
    </w:p>
    <w:p w14:paraId="53A3B207" w14:textId="06575B17" w:rsidR="00CC00C4" w:rsidRDefault="00CC00C4" w:rsidP="00C86AAA">
      <w:pPr>
        <w:pStyle w:val="Heading4"/>
      </w:pPr>
      <w:bookmarkStart w:id="300" w:name="_Toc178929361"/>
      <w:bookmarkStart w:id="301" w:name="_Toc182581223"/>
      <w:r>
        <w:t>4.4.2.2</w:t>
      </w:r>
      <w:r>
        <w:tab/>
        <w:t>Definition of USIM default values</w:t>
      </w:r>
      <w:bookmarkEnd w:id="300"/>
      <w:bookmarkEnd w:id="301"/>
    </w:p>
    <w:p w14:paraId="06DA1792" w14:textId="7590E881" w:rsidR="00252629" w:rsidRPr="0041528A" w:rsidRDefault="00E167AB" w:rsidP="00B05BAE">
      <w:r>
        <w:t xml:space="preserve">The USIM application shall be configured as </w:t>
      </w:r>
      <w:r w:rsidR="00252629">
        <w:t xml:space="preserve">defined in </w:t>
      </w:r>
      <w:r w:rsidR="00252629" w:rsidRPr="001D4BBD">
        <w:t>GSMA TS.48 </w:t>
      </w:r>
      <w:bookmarkStart w:id="302" w:name="MCCQCTEMPBM_00000147"/>
      <w:r w:rsidR="00252629" w:rsidRPr="001D4BBD">
        <w:fldChar w:fldCharType="begin"/>
      </w:r>
      <w:r w:rsidR="00252629" w:rsidRPr="001D4BBD">
        <w:instrText xml:space="preserve"> REF _Ref62648839 \r \h  \* MERGEFORMAT </w:instrText>
      </w:r>
      <w:r w:rsidR="00252629" w:rsidRPr="001D4BBD">
        <w:fldChar w:fldCharType="separate"/>
      </w:r>
      <w:r w:rsidR="00252629" w:rsidRPr="001D4BBD">
        <w:t>[9]</w:t>
      </w:r>
      <w:r w:rsidR="00252629" w:rsidRPr="001D4BBD">
        <w:fldChar w:fldCharType="end"/>
      </w:r>
      <w:bookmarkEnd w:id="302"/>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bookmarkStart w:id="303" w:name="MCCQCTEMPBM_00000051"/>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bookmarkEnd w:id="303"/>
          <w:p w14:paraId="755F3F43" w14:textId="77777777" w:rsidR="00252629" w:rsidRPr="00B05BAE" w:rsidRDefault="00252629" w:rsidP="00DF34BE">
            <w:pPr>
              <w:spacing w:after="0"/>
              <w:ind w:left="34"/>
            </w:pPr>
            <w:r w:rsidRPr="00B05BAE">
              <w:t>Service n°1:</w:t>
            </w:r>
          </w:p>
        </w:tc>
        <w:tc>
          <w:tcPr>
            <w:tcW w:w="5102" w:type="dxa"/>
          </w:tcPr>
          <w:p w14:paraId="620AF39C" w14:textId="77777777" w:rsidR="00252629" w:rsidRPr="00B05BAE" w:rsidRDefault="00252629" w:rsidP="00DF34BE">
            <w:pPr>
              <w:spacing w:after="0"/>
              <w:ind w:left="34"/>
            </w:pPr>
            <w:r w:rsidRPr="00B05BAE">
              <w:t>Local Phone Book</w:t>
            </w:r>
          </w:p>
        </w:tc>
        <w:tc>
          <w:tcPr>
            <w:tcW w:w="1701" w:type="dxa"/>
          </w:tcPr>
          <w:p w14:paraId="593094B1" w14:textId="77777777" w:rsidR="00252629" w:rsidRPr="00B05BAE" w:rsidRDefault="00252629" w:rsidP="00DF34BE">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DF34BE">
            <w:pPr>
              <w:spacing w:after="0"/>
              <w:ind w:left="34"/>
            </w:pPr>
            <w:r w:rsidRPr="00B05BAE">
              <w:t>Service n°2:</w:t>
            </w:r>
          </w:p>
        </w:tc>
        <w:tc>
          <w:tcPr>
            <w:tcW w:w="5102" w:type="dxa"/>
          </w:tcPr>
          <w:p w14:paraId="28974F12" w14:textId="77777777" w:rsidR="00252629" w:rsidRPr="00B05BAE" w:rsidRDefault="00252629" w:rsidP="00DF34BE">
            <w:pPr>
              <w:spacing w:after="0"/>
              <w:ind w:left="34"/>
            </w:pPr>
            <w:r w:rsidRPr="00B05BAE">
              <w:t>Fixed Dialling Numbers (FDN)</w:t>
            </w:r>
          </w:p>
        </w:tc>
        <w:tc>
          <w:tcPr>
            <w:tcW w:w="1701" w:type="dxa"/>
          </w:tcPr>
          <w:p w14:paraId="4FC11E1C" w14:textId="77777777" w:rsidR="00252629" w:rsidRPr="00B05BAE" w:rsidRDefault="00252629" w:rsidP="00DF34BE">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DF34BE">
            <w:pPr>
              <w:spacing w:after="0"/>
              <w:ind w:left="34"/>
            </w:pPr>
            <w:r w:rsidRPr="00B05BAE">
              <w:t>Service n°6:</w:t>
            </w:r>
          </w:p>
        </w:tc>
        <w:tc>
          <w:tcPr>
            <w:tcW w:w="5102" w:type="dxa"/>
          </w:tcPr>
          <w:p w14:paraId="6F0F2677" w14:textId="77777777" w:rsidR="00252629" w:rsidRPr="00B05BAE" w:rsidRDefault="00252629" w:rsidP="00DF34BE">
            <w:pPr>
              <w:spacing w:after="0"/>
              <w:ind w:left="34"/>
            </w:pPr>
            <w:r w:rsidRPr="00B05BAE">
              <w:t>Barred Dialling Numbers (BDN)</w:t>
            </w:r>
          </w:p>
        </w:tc>
        <w:tc>
          <w:tcPr>
            <w:tcW w:w="1701" w:type="dxa"/>
          </w:tcPr>
          <w:p w14:paraId="33438C0E" w14:textId="77777777" w:rsidR="00252629" w:rsidRPr="00B05BAE" w:rsidRDefault="00252629" w:rsidP="00DF34BE">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DF34BE">
            <w:pPr>
              <w:spacing w:after="0"/>
              <w:ind w:left="34"/>
            </w:pPr>
            <w:r w:rsidRPr="00B05BAE">
              <w:lastRenderedPageBreak/>
              <w:t>Service n°10:</w:t>
            </w:r>
          </w:p>
        </w:tc>
        <w:tc>
          <w:tcPr>
            <w:tcW w:w="5102" w:type="dxa"/>
          </w:tcPr>
          <w:p w14:paraId="7FEFCF64" w14:textId="77777777" w:rsidR="00252629" w:rsidRPr="00B05BAE" w:rsidRDefault="00252629" w:rsidP="00DF34BE">
            <w:pPr>
              <w:spacing w:after="0"/>
              <w:ind w:left="34"/>
            </w:pPr>
            <w:r w:rsidRPr="00B05BAE">
              <w:t>Short Message Storage (SMS)</w:t>
            </w:r>
          </w:p>
        </w:tc>
        <w:tc>
          <w:tcPr>
            <w:tcW w:w="1701" w:type="dxa"/>
          </w:tcPr>
          <w:p w14:paraId="2DF43A65" w14:textId="77777777" w:rsidR="00252629" w:rsidRPr="00B05BAE" w:rsidRDefault="00252629" w:rsidP="00DF34BE">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DF34BE">
            <w:pPr>
              <w:spacing w:after="0"/>
              <w:ind w:left="34"/>
            </w:pPr>
            <w:r w:rsidRPr="00B05BAE">
              <w:t>Service n°11:</w:t>
            </w:r>
          </w:p>
        </w:tc>
        <w:tc>
          <w:tcPr>
            <w:tcW w:w="5102" w:type="dxa"/>
          </w:tcPr>
          <w:p w14:paraId="6C65D6A8" w14:textId="77777777" w:rsidR="00252629" w:rsidRPr="00B05BAE" w:rsidRDefault="00252629" w:rsidP="00DF34BE">
            <w:pPr>
              <w:spacing w:after="0"/>
              <w:ind w:left="34"/>
            </w:pPr>
            <w:r w:rsidRPr="00B05BAE">
              <w:t>Short Message Status Reports (SMSR)</w:t>
            </w:r>
          </w:p>
        </w:tc>
        <w:tc>
          <w:tcPr>
            <w:tcW w:w="1701" w:type="dxa"/>
          </w:tcPr>
          <w:p w14:paraId="19E8D13C" w14:textId="77777777" w:rsidR="00252629" w:rsidRPr="00B05BAE" w:rsidRDefault="00252629" w:rsidP="00DF34BE">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DF34BE">
            <w:pPr>
              <w:spacing w:after="0"/>
              <w:ind w:left="34"/>
            </w:pPr>
            <w:r w:rsidRPr="00B05BAE">
              <w:t>Service n°12:</w:t>
            </w:r>
          </w:p>
        </w:tc>
        <w:tc>
          <w:tcPr>
            <w:tcW w:w="5102" w:type="dxa"/>
          </w:tcPr>
          <w:p w14:paraId="0983FD6A" w14:textId="77777777" w:rsidR="00252629" w:rsidRPr="00B05BAE" w:rsidRDefault="00252629" w:rsidP="00DF34BE">
            <w:pPr>
              <w:spacing w:after="0"/>
              <w:ind w:left="34"/>
            </w:pPr>
            <w:r w:rsidRPr="00B05BAE">
              <w:t>Short Message Service Parameters (SMSP)</w:t>
            </w:r>
          </w:p>
        </w:tc>
        <w:tc>
          <w:tcPr>
            <w:tcW w:w="1701" w:type="dxa"/>
          </w:tcPr>
          <w:p w14:paraId="279D91A4" w14:textId="77777777" w:rsidR="00252629" w:rsidRPr="00B05BAE" w:rsidRDefault="00252629" w:rsidP="00DF34BE">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DF34BE">
            <w:pPr>
              <w:spacing w:after="0"/>
              <w:ind w:left="34"/>
            </w:pPr>
            <w:r w:rsidRPr="00B05BAE">
              <w:t>Service n°15:</w:t>
            </w:r>
          </w:p>
        </w:tc>
        <w:tc>
          <w:tcPr>
            <w:tcW w:w="5102" w:type="dxa"/>
          </w:tcPr>
          <w:p w14:paraId="56639903" w14:textId="77777777" w:rsidR="00252629" w:rsidRPr="00B05BAE" w:rsidRDefault="00252629" w:rsidP="00DF34BE">
            <w:pPr>
              <w:spacing w:after="0"/>
              <w:ind w:left="34"/>
            </w:pPr>
            <w:r w:rsidRPr="00B05BAE">
              <w:t xml:space="preserve">Cell Broadcast Message Identifier </w:t>
            </w:r>
          </w:p>
        </w:tc>
        <w:tc>
          <w:tcPr>
            <w:tcW w:w="1701" w:type="dxa"/>
          </w:tcPr>
          <w:p w14:paraId="45F1D950" w14:textId="77777777" w:rsidR="00252629" w:rsidRPr="00B05BAE" w:rsidRDefault="00252629" w:rsidP="00DF34BE">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DF34BE">
            <w:pPr>
              <w:spacing w:after="0"/>
              <w:ind w:left="34"/>
            </w:pPr>
            <w:r w:rsidRPr="00B05BAE">
              <w:t>Service n°17:</w:t>
            </w:r>
          </w:p>
        </w:tc>
        <w:tc>
          <w:tcPr>
            <w:tcW w:w="5102" w:type="dxa"/>
          </w:tcPr>
          <w:p w14:paraId="104A8DEF" w14:textId="77777777" w:rsidR="00252629" w:rsidRPr="00B05BAE" w:rsidRDefault="00252629" w:rsidP="00DF34BE">
            <w:pPr>
              <w:spacing w:after="0"/>
              <w:ind w:left="34"/>
            </w:pPr>
            <w:r w:rsidRPr="00B05BAE">
              <w:t>Group Identifier Level 1</w:t>
            </w:r>
          </w:p>
        </w:tc>
        <w:tc>
          <w:tcPr>
            <w:tcW w:w="1701" w:type="dxa"/>
          </w:tcPr>
          <w:p w14:paraId="1733C492" w14:textId="77777777" w:rsidR="00252629" w:rsidRPr="00B05BAE" w:rsidRDefault="00252629" w:rsidP="00DF34BE">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DF34BE">
            <w:pPr>
              <w:spacing w:after="0"/>
              <w:ind w:left="34"/>
            </w:pPr>
            <w:r w:rsidRPr="00B05BAE">
              <w:t>Service n°18:</w:t>
            </w:r>
          </w:p>
        </w:tc>
        <w:tc>
          <w:tcPr>
            <w:tcW w:w="5102" w:type="dxa"/>
          </w:tcPr>
          <w:p w14:paraId="37ADF7F4" w14:textId="77777777" w:rsidR="00252629" w:rsidRPr="00B05BAE" w:rsidRDefault="00252629" w:rsidP="00DF34BE">
            <w:pPr>
              <w:spacing w:after="0"/>
              <w:ind w:left="34"/>
            </w:pPr>
            <w:r w:rsidRPr="00B05BAE">
              <w:t>Group Identifier Level 2</w:t>
            </w:r>
          </w:p>
        </w:tc>
        <w:tc>
          <w:tcPr>
            <w:tcW w:w="1701" w:type="dxa"/>
          </w:tcPr>
          <w:p w14:paraId="280E178B" w14:textId="77777777" w:rsidR="00252629" w:rsidRPr="00B05BAE" w:rsidRDefault="00252629" w:rsidP="00DF34BE">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DF34BE">
            <w:pPr>
              <w:spacing w:after="0"/>
              <w:ind w:left="34"/>
            </w:pPr>
            <w:r w:rsidRPr="00B05BAE">
              <w:t>Service n°20:</w:t>
            </w:r>
          </w:p>
        </w:tc>
        <w:tc>
          <w:tcPr>
            <w:tcW w:w="5102" w:type="dxa"/>
          </w:tcPr>
          <w:p w14:paraId="6EAAC949" w14:textId="77777777" w:rsidR="00252629" w:rsidRPr="00B05BAE" w:rsidRDefault="00252629" w:rsidP="00DF34BE">
            <w:pPr>
              <w:spacing w:after="0"/>
              <w:ind w:left="34"/>
            </w:pPr>
            <w:r w:rsidRPr="00B05BAE">
              <w:t>User controlled PLMN selector with Access Technology</w:t>
            </w:r>
          </w:p>
        </w:tc>
        <w:tc>
          <w:tcPr>
            <w:tcW w:w="1701" w:type="dxa"/>
          </w:tcPr>
          <w:p w14:paraId="28F8EAA2" w14:textId="77777777" w:rsidR="00252629" w:rsidRPr="00B05BAE" w:rsidRDefault="00252629" w:rsidP="00DF34BE">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DF34BE">
            <w:pPr>
              <w:spacing w:after="0"/>
              <w:ind w:left="34"/>
            </w:pPr>
            <w:r w:rsidRPr="00B05BAE">
              <w:t>Service n°22:</w:t>
            </w:r>
          </w:p>
        </w:tc>
        <w:tc>
          <w:tcPr>
            <w:tcW w:w="5102" w:type="dxa"/>
          </w:tcPr>
          <w:p w14:paraId="5CA59C3E" w14:textId="77777777" w:rsidR="00252629" w:rsidRPr="00B05BAE" w:rsidRDefault="00252629" w:rsidP="00DF34BE">
            <w:pPr>
              <w:spacing w:after="0"/>
              <w:ind w:left="34"/>
            </w:pPr>
            <w:r w:rsidRPr="00B05BAE">
              <w:t>Image (IMG)</w:t>
            </w:r>
          </w:p>
        </w:tc>
        <w:tc>
          <w:tcPr>
            <w:tcW w:w="1701" w:type="dxa"/>
          </w:tcPr>
          <w:p w14:paraId="5867E711" w14:textId="77777777" w:rsidR="00252629" w:rsidRPr="00B05BAE" w:rsidRDefault="00252629" w:rsidP="00DF34BE">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DF34BE">
            <w:pPr>
              <w:spacing w:after="0"/>
              <w:ind w:left="34"/>
            </w:pPr>
            <w:r w:rsidRPr="00B05BAE">
              <w:t>Service n°27:</w:t>
            </w:r>
          </w:p>
        </w:tc>
        <w:tc>
          <w:tcPr>
            <w:tcW w:w="5102" w:type="dxa"/>
          </w:tcPr>
          <w:p w14:paraId="11062AF5" w14:textId="77777777" w:rsidR="00252629" w:rsidRPr="00B05BAE" w:rsidRDefault="00252629" w:rsidP="00DF34BE">
            <w:pPr>
              <w:spacing w:after="0"/>
              <w:ind w:left="34"/>
            </w:pPr>
            <w:r w:rsidRPr="00B05BAE">
              <w:t>GSM Access</w:t>
            </w:r>
          </w:p>
        </w:tc>
        <w:tc>
          <w:tcPr>
            <w:tcW w:w="1701" w:type="dxa"/>
          </w:tcPr>
          <w:p w14:paraId="34AAC355" w14:textId="77777777" w:rsidR="00252629" w:rsidRPr="00B05BAE" w:rsidRDefault="00252629" w:rsidP="00DF34BE">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DF34BE">
            <w:pPr>
              <w:spacing w:after="0"/>
              <w:ind w:left="34"/>
            </w:pPr>
            <w:r w:rsidRPr="00B05BAE">
              <w:t>Service n°28:</w:t>
            </w:r>
          </w:p>
        </w:tc>
        <w:tc>
          <w:tcPr>
            <w:tcW w:w="5102" w:type="dxa"/>
          </w:tcPr>
          <w:p w14:paraId="0F8F3FD9" w14:textId="77777777" w:rsidR="00252629" w:rsidRPr="00B05BAE" w:rsidRDefault="00252629" w:rsidP="00DF34BE">
            <w:pPr>
              <w:spacing w:after="0"/>
              <w:ind w:left="34"/>
            </w:pPr>
            <w:r w:rsidRPr="00B05BAE">
              <w:t>Data download via SMS-PP</w:t>
            </w:r>
          </w:p>
        </w:tc>
        <w:tc>
          <w:tcPr>
            <w:tcW w:w="1701" w:type="dxa"/>
          </w:tcPr>
          <w:p w14:paraId="059133AA" w14:textId="77777777" w:rsidR="00252629" w:rsidRPr="00B05BAE" w:rsidRDefault="00252629" w:rsidP="00DF34BE">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DF34BE">
            <w:pPr>
              <w:spacing w:after="0"/>
              <w:ind w:left="34"/>
            </w:pPr>
            <w:r w:rsidRPr="00B05BAE">
              <w:t>Service n°29:</w:t>
            </w:r>
          </w:p>
        </w:tc>
        <w:tc>
          <w:tcPr>
            <w:tcW w:w="5102" w:type="dxa"/>
          </w:tcPr>
          <w:p w14:paraId="35574E0B" w14:textId="77777777" w:rsidR="00252629" w:rsidRPr="00B05BAE" w:rsidRDefault="00252629" w:rsidP="00DF34BE">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DF34BE">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DF34BE">
            <w:pPr>
              <w:spacing w:after="0"/>
              <w:ind w:left="34"/>
            </w:pPr>
            <w:r w:rsidRPr="00B05BAE">
              <w:t>Service n°30:</w:t>
            </w:r>
          </w:p>
        </w:tc>
        <w:tc>
          <w:tcPr>
            <w:tcW w:w="5102" w:type="dxa"/>
          </w:tcPr>
          <w:p w14:paraId="2FAE33C4" w14:textId="77777777" w:rsidR="00252629" w:rsidRPr="00B05BAE" w:rsidRDefault="00252629" w:rsidP="00DF34BE">
            <w:pPr>
              <w:spacing w:after="0"/>
              <w:ind w:left="34"/>
            </w:pPr>
            <w:r w:rsidRPr="00B05BAE">
              <w:t>Call Control by USIM</w:t>
            </w:r>
          </w:p>
        </w:tc>
        <w:tc>
          <w:tcPr>
            <w:tcW w:w="1701" w:type="dxa"/>
          </w:tcPr>
          <w:p w14:paraId="4904BF4C" w14:textId="77777777" w:rsidR="00252629" w:rsidRPr="00B05BAE" w:rsidRDefault="00252629" w:rsidP="00DF34BE">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DF34BE">
            <w:pPr>
              <w:spacing w:after="0"/>
              <w:ind w:left="34"/>
            </w:pPr>
            <w:r w:rsidRPr="00B05BAE">
              <w:t>Service n°31:</w:t>
            </w:r>
          </w:p>
        </w:tc>
        <w:tc>
          <w:tcPr>
            <w:tcW w:w="5102" w:type="dxa"/>
          </w:tcPr>
          <w:p w14:paraId="63D46E38" w14:textId="77777777" w:rsidR="00252629" w:rsidRPr="00B05BAE" w:rsidRDefault="00252629" w:rsidP="00DF34BE">
            <w:pPr>
              <w:spacing w:after="0"/>
              <w:ind w:left="34"/>
            </w:pPr>
            <w:r w:rsidRPr="00B05BAE">
              <w:t>MO-SMS Control by USIM</w:t>
            </w:r>
          </w:p>
        </w:tc>
        <w:tc>
          <w:tcPr>
            <w:tcW w:w="1701" w:type="dxa"/>
          </w:tcPr>
          <w:p w14:paraId="6795493C" w14:textId="77777777" w:rsidR="00252629" w:rsidRPr="00B05BAE" w:rsidRDefault="00252629" w:rsidP="00DF34BE">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DF34BE">
            <w:pPr>
              <w:spacing w:after="0"/>
              <w:ind w:left="34"/>
            </w:pPr>
            <w:r w:rsidRPr="00B05BAE">
              <w:t>Service n°32:</w:t>
            </w:r>
          </w:p>
        </w:tc>
        <w:tc>
          <w:tcPr>
            <w:tcW w:w="5102" w:type="dxa"/>
          </w:tcPr>
          <w:p w14:paraId="425D017F" w14:textId="77777777" w:rsidR="00252629" w:rsidRPr="00B05BAE" w:rsidRDefault="00252629" w:rsidP="00DF34BE">
            <w:pPr>
              <w:spacing w:after="0"/>
              <w:ind w:left="34"/>
            </w:pPr>
            <w:r w:rsidRPr="00B05BAE">
              <w:t>RUN AT COMMAND command</w:t>
            </w:r>
          </w:p>
        </w:tc>
        <w:tc>
          <w:tcPr>
            <w:tcW w:w="1701" w:type="dxa"/>
          </w:tcPr>
          <w:p w14:paraId="050F38C3" w14:textId="77777777" w:rsidR="00252629" w:rsidRPr="00B05BAE" w:rsidRDefault="00252629" w:rsidP="00DF34BE">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DF34BE">
            <w:pPr>
              <w:spacing w:after="0"/>
              <w:ind w:left="34"/>
            </w:pPr>
            <w:r w:rsidRPr="00B05BAE">
              <w:t>Service n°33:</w:t>
            </w:r>
          </w:p>
        </w:tc>
        <w:tc>
          <w:tcPr>
            <w:tcW w:w="5102" w:type="dxa"/>
          </w:tcPr>
          <w:p w14:paraId="66FCC5A7" w14:textId="77777777" w:rsidR="00252629" w:rsidRPr="00B05BAE" w:rsidRDefault="00252629" w:rsidP="00DF34BE">
            <w:pPr>
              <w:spacing w:after="0"/>
              <w:ind w:left="34"/>
            </w:pPr>
            <w:r w:rsidRPr="00B05BAE">
              <w:t>shall be set to '1'</w:t>
            </w:r>
          </w:p>
        </w:tc>
        <w:tc>
          <w:tcPr>
            <w:tcW w:w="1701" w:type="dxa"/>
          </w:tcPr>
          <w:p w14:paraId="0A377B2D" w14:textId="77777777" w:rsidR="00252629" w:rsidRPr="00B05BAE" w:rsidRDefault="00252629" w:rsidP="00DF34BE">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DF34BE">
            <w:pPr>
              <w:spacing w:after="0"/>
              <w:ind w:left="34"/>
            </w:pPr>
            <w:r w:rsidRPr="00B05BAE">
              <w:t>Service n°34:</w:t>
            </w:r>
          </w:p>
        </w:tc>
        <w:tc>
          <w:tcPr>
            <w:tcW w:w="5102" w:type="dxa"/>
          </w:tcPr>
          <w:p w14:paraId="298A6D4C" w14:textId="77777777" w:rsidR="00252629" w:rsidRPr="00B05BAE" w:rsidRDefault="00252629" w:rsidP="00DF34BE">
            <w:pPr>
              <w:spacing w:after="0"/>
              <w:ind w:left="34"/>
            </w:pPr>
            <w:r w:rsidRPr="00B05BAE">
              <w:t>Enabled Services Table</w:t>
            </w:r>
          </w:p>
        </w:tc>
        <w:tc>
          <w:tcPr>
            <w:tcW w:w="1701" w:type="dxa"/>
          </w:tcPr>
          <w:p w14:paraId="3E8FCE6E" w14:textId="77777777" w:rsidR="00252629" w:rsidRPr="00B05BAE" w:rsidRDefault="00252629" w:rsidP="00DF34BE">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DF34BE">
            <w:pPr>
              <w:spacing w:after="0"/>
              <w:ind w:left="34"/>
            </w:pPr>
            <w:r w:rsidRPr="00B05BAE">
              <w:t>Service n°85</w:t>
            </w:r>
          </w:p>
        </w:tc>
        <w:tc>
          <w:tcPr>
            <w:tcW w:w="5102" w:type="dxa"/>
          </w:tcPr>
          <w:p w14:paraId="3269BE27" w14:textId="77777777" w:rsidR="00252629" w:rsidRPr="00B05BAE" w:rsidRDefault="00252629" w:rsidP="00DF34BE">
            <w:pPr>
              <w:spacing w:after="0"/>
              <w:ind w:left="34"/>
            </w:pPr>
            <w:r w:rsidRPr="00B05BAE">
              <w:t>EPS Mobility Management Information</w:t>
            </w:r>
          </w:p>
        </w:tc>
        <w:tc>
          <w:tcPr>
            <w:tcW w:w="1701" w:type="dxa"/>
          </w:tcPr>
          <w:p w14:paraId="1DB0A31B" w14:textId="714409EB" w:rsidR="00252629" w:rsidRPr="00B05BAE" w:rsidRDefault="00252629" w:rsidP="00DF34BE">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DF34BE">
            <w:pPr>
              <w:spacing w:after="0"/>
              <w:ind w:left="34"/>
            </w:pPr>
            <w:r w:rsidRPr="00B05BAE">
              <w:t>Service n°86</w:t>
            </w:r>
          </w:p>
        </w:tc>
        <w:tc>
          <w:tcPr>
            <w:tcW w:w="5102" w:type="dxa"/>
          </w:tcPr>
          <w:p w14:paraId="23DCFB12" w14:textId="77777777" w:rsidR="00252629" w:rsidRPr="00B05BAE" w:rsidRDefault="00252629" w:rsidP="00DF34BE">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bookmarkStart w:id="304" w:name="MCCQCTEMPBM_00000052"/>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4"/>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bookmarkStart w:id="305" w:name="MCCQCTEMPBM_00000053"/>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DF34BE">
        <w:tc>
          <w:tcPr>
            <w:tcW w:w="1417" w:type="dxa"/>
          </w:tcPr>
          <w:bookmarkEnd w:id="305"/>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DF34BE">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DF34BE">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bookmarkStart w:id="306" w:name="MCCQCTEMPBM_00000054"/>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DF34BE">
        <w:tc>
          <w:tcPr>
            <w:tcW w:w="1077" w:type="dxa"/>
            <w:shd w:val="clear" w:color="auto" w:fill="F2F2F2" w:themeFill="background1" w:themeFillShade="F2"/>
          </w:tcPr>
          <w:bookmarkEnd w:id="306"/>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DF34BE">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bookmarkStart w:id="307" w:name="MCCQCTEMPBM_00000055"/>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bookmarkEnd w:id="307"/>
          <w:p w14:paraId="4A8CD2D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DF34BE">
            <w:pPr>
              <w:pStyle w:val="TAL"/>
            </w:pPr>
            <w:r w:rsidRPr="0041528A">
              <w:t>Hex</w:t>
            </w:r>
          </w:p>
        </w:tc>
        <w:tc>
          <w:tcPr>
            <w:tcW w:w="680" w:type="dxa"/>
          </w:tcPr>
          <w:p w14:paraId="515249B8" w14:textId="77777777" w:rsidR="00252629" w:rsidRPr="00DE057A" w:rsidRDefault="00252629" w:rsidP="00DF34BE">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DF34BE">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DF34BE">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DF34BE">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DF34BE">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DF34BE">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DF34BE">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bookmarkStart w:id="308" w:name="MCCQCTEMPBM_00000056"/>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bookmarkEnd w:id="308"/>
          <w:p w14:paraId="0D6A5A32"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DF34BE">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bookmarkStart w:id="309" w:name="MCCQCTEMPBM_00000057"/>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09"/>
          <w:p w14:paraId="3531E4D7"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DF34BE">
            <w:pPr>
              <w:pStyle w:val="TAL"/>
            </w:pPr>
            <w:r w:rsidRPr="0041528A">
              <w:t>Hex</w:t>
            </w:r>
          </w:p>
        </w:tc>
        <w:tc>
          <w:tcPr>
            <w:tcW w:w="680" w:type="dxa"/>
            <w:tcBorders>
              <w:top w:val="single" w:sz="2" w:space="0" w:color="auto"/>
            </w:tcBorders>
          </w:tcPr>
          <w:p w14:paraId="4614781C" w14:textId="77777777" w:rsidR="00252629" w:rsidRPr="00DE057A" w:rsidRDefault="00252629" w:rsidP="00DF34BE">
            <w:pPr>
              <w:pStyle w:val="TAC"/>
            </w:pPr>
            <w:r w:rsidRPr="0041528A">
              <w:t>FF</w:t>
            </w:r>
          </w:p>
        </w:tc>
        <w:tc>
          <w:tcPr>
            <w:tcW w:w="680" w:type="dxa"/>
            <w:tcBorders>
              <w:top w:val="single" w:sz="2" w:space="0" w:color="auto"/>
            </w:tcBorders>
          </w:tcPr>
          <w:p w14:paraId="1A50ADC1" w14:textId="77777777" w:rsidR="00252629" w:rsidRPr="00DE057A" w:rsidRDefault="00252629" w:rsidP="00DF34BE">
            <w:pPr>
              <w:pStyle w:val="TAC"/>
            </w:pPr>
            <w:r w:rsidRPr="0041528A">
              <w:t>FF</w:t>
            </w:r>
          </w:p>
        </w:tc>
        <w:tc>
          <w:tcPr>
            <w:tcW w:w="680" w:type="dxa"/>
            <w:tcBorders>
              <w:top w:val="single" w:sz="2" w:space="0" w:color="auto"/>
            </w:tcBorders>
          </w:tcPr>
          <w:p w14:paraId="242687F4" w14:textId="77777777" w:rsidR="00252629" w:rsidRPr="00DE057A" w:rsidRDefault="00252629" w:rsidP="00DF34BE">
            <w:pPr>
              <w:pStyle w:val="TAC"/>
            </w:pPr>
            <w:r w:rsidRPr="0041528A">
              <w:t>FF</w:t>
            </w:r>
          </w:p>
        </w:tc>
        <w:tc>
          <w:tcPr>
            <w:tcW w:w="680" w:type="dxa"/>
            <w:tcBorders>
              <w:top w:val="single" w:sz="2" w:space="0" w:color="auto"/>
            </w:tcBorders>
          </w:tcPr>
          <w:p w14:paraId="753A5003" w14:textId="77777777" w:rsidR="00252629" w:rsidRPr="00DE057A" w:rsidRDefault="00252629" w:rsidP="00DF34BE">
            <w:pPr>
              <w:pStyle w:val="TAC"/>
            </w:pPr>
            <w:r w:rsidRPr="0041528A">
              <w:t>FF</w:t>
            </w:r>
          </w:p>
        </w:tc>
        <w:tc>
          <w:tcPr>
            <w:tcW w:w="680" w:type="dxa"/>
            <w:tcBorders>
              <w:top w:val="single" w:sz="2" w:space="0" w:color="auto"/>
            </w:tcBorders>
          </w:tcPr>
          <w:p w14:paraId="591C8204" w14:textId="77777777" w:rsidR="00252629" w:rsidRPr="00DE057A" w:rsidRDefault="00252629" w:rsidP="00DF34BE">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DF34BE">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DF34BE">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DF34BE">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DF34BE">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DF34BE">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DF34BE">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bookmarkStart w:id="310" w:name="MCCQCTEMPBM_00000058"/>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0"/>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bookmarkStart w:id="311" w:name="MCCQCTEMPBM_00000059"/>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1"/>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bookmarkStart w:id="312" w:name="MCCQCTEMPBM_00000060"/>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bookmarkEnd w:id="312"/>
          <w:p w14:paraId="0E046ABB"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DF34BE">
            <w:pPr>
              <w:pStyle w:val="TAL"/>
            </w:pPr>
            <w:r w:rsidRPr="0041528A">
              <w:t>Hex</w:t>
            </w:r>
          </w:p>
        </w:tc>
        <w:tc>
          <w:tcPr>
            <w:tcW w:w="680" w:type="dxa"/>
            <w:tcBorders>
              <w:top w:val="nil"/>
            </w:tcBorders>
          </w:tcPr>
          <w:p w14:paraId="3830A7B8" w14:textId="77777777" w:rsidR="00252629" w:rsidRPr="00DE057A" w:rsidRDefault="00252629" w:rsidP="00DF34BE">
            <w:pPr>
              <w:pStyle w:val="TAC"/>
            </w:pPr>
            <w:r>
              <w:t>03</w:t>
            </w:r>
          </w:p>
        </w:tc>
        <w:tc>
          <w:tcPr>
            <w:tcW w:w="680" w:type="dxa"/>
            <w:tcBorders>
              <w:top w:val="nil"/>
            </w:tcBorders>
          </w:tcPr>
          <w:p w14:paraId="3D9F0699" w14:textId="77777777" w:rsidR="00252629" w:rsidRPr="00DE057A" w:rsidRDefault="00252629" w:rsidP="00DF34BE">
            <w:pPr>
              <w:pStyle w:val="TAC"/>
            </w:pPr>
            <w:r>
              <w:t>E7</w:t>
            </w:r>
          </w:p>
        </w:tc>
        <w:tc>
          <w:tcPr>
            <w:tcW w:w="680" w:type="dxa"/>
            <w:tcBorders>
              <w:top w:val="nil"/>
            </w:tcBorders>
          </w:tcPr>
          <w:p w14:paraId="18CD03BC" w14:textId="77777777" w:rsidR="00252629" w:rsidRPr="00DE057A" w:rsidRDefault="00252629" w:rsidP="00DF34BE">
            <w:pPr>
              <w:pStyle w:val="TAC"/>
            </w:pPr>
            <w:r w:rsidRPr="0041528A">
              <w:t>FF</w:t>
            </w:r>
          </w:p>
        </w:tc>
        <w:tc>
          <w:tcPr>
            <w:tcW w:w="680" w:type="dxa"/>
            <w:tcBorders>
              <w:top w:val="nil"/>
            </w:tcBorders>
          </w:tcPr>
          <w:p w14:paraId="0C150935" w14:textId="77777777" w:rsidR="00252629" w:rsidRPr="00DE057A" w:rsidRDefault="00252629" w:rsidP="00DF34BE">
            <w:pPr>
              <w:pStyle w:val="TAC"/>
            </w:pPr>
            <w:r>
              <w:t>..</w:t>
            </w:r>
          </w:p>
        </w:tc>
        <w:tc>
          <w:tcPr>
            <w:tcW w:w="680" w:type="dxa"/>
            <w:tcBorders>
              <w:top w:val="nil"/>
            </w:tcBorders>
          </w:tcPr>
          <w:p w14:paraId="1E0EFBCA" w14:textId="77777777" w:rsidR="00252629" w:rsidRPr="00DE057A" w:rsidRDefault="00252629" w:rsidP="00DF34BE">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bookmarkStart w:id="313" w:name="MCCQCTEMPBM_00000061"/>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3"/>
          <w:p w14:paraId="658BD936"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DF34BE">
            <w:pPr>
              <w:pStyle w:val="TAL"/>
            </w:pPr>
            <w:r w:rsidRPr="0041528A">
              <w:t>Hex</w:t>
            </w:r>
          </w:p>
        </w:tc>
        <w:tc>
          <w:tcPr>
            <w:tcW w:w="680" w:type="dxa"/>
            <w:tcBorders>
              <w:top w:val="single" w:sz="2" w:space="0" w:color="auto"/>
            </w:tcBorders>
          </w:tcPr>
          <w:p w14:paraId="5FA51CFE" w14:textId="77777777" w:rsidR="00252629" w:rsidRPr="00DE057A" w:rsidRDefault="00252629" w:rsidP="00DF34BE">
            <w:pPr>
              <w:pStyle w:val="TAC"/>
            </w:pPr>
            <w:r w:rsidRPr="0041528A">
              <w:t>10</w:t>
            </w:r>
          </w:p>
        </w:tc>
        <w:tc>
          <w:tcPr>
            <w:tcW w:w="680" w:type="dxa"/>
            <w:tcBorders>
              <w:top w:val="single" w:sz="2" w:space="0" w:color="auto"/>
            </w:tcBorders>
          </w:tcPr>
          <w:p w14:paraId="5C562279" w14:textId="77777777" w:rsidR="00252629" w:rsidRPr="00DE057A" w:rsidRDefault="00252629" w:rsidP="00DF34BE">
            <w:pPr>
              <w:pStyle w:val="TAC"/>
            </w:pPr>
            <w:r w:rsidRPr="0041528A">
              <w:t>01</w:t>
            </w:r>
          </w:p>
        </w:tc>
        <w:tc>
          <w:tcPr>
            <w:tcW w:w="680" w:type="dxa"/>
            <w:tcBorders>
              <w:top w:val="single" w:sz="2" w:space="0" w:color="auto"/>
            </w:tcBorders>
          </w:tcPr>
          <w:p w14:paraId="6F7572DE" w14:textId="77777777" w:rsidR="00252629" w:rsidRPr="00DE057A" w:rsidRDefault="00252629" w:rsidP="00DF34BE">
            <w:pPr>
              <w:pStyle w:val="TAC"/>
            </w:pPr>
            <w:r w:rsidRPr="0041528A">
              <w:t>FF</w:t>
            </w:r>
          </w:p>
        </w:tc>
        <w:tc>
          <w:tcPr>
            <w:tcW w:w="680" w:type="dxa"/>
            <w:tcBorders>
              <w:top w:val="single" w:sz="2" w:space="0" w:color="auto"/>
            </w:tcBorders>
          </w:tcPr>
          <w:p w14:paraId="07C4929B" w14:textId="77777777" w:rsidR="00252629" w:rsidRPr="00DE057A" w:rsidRDefault="00252629" w:rsidP="00DF34BE">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DF34BE">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bookmarkStart w:id="314" w:name="MCCQCTEMPBM_00000062"/>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4"/>
          <w:p w14:paraId="162BBA8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DF34BE">
            <w:pPr>
              <w:pStyle w:val="TAL"/>
            </w:pPr>
            <w:r w:rsidRPr="0041528A">
              <w:t>Hex</w:t>
            </w:r>
          </w:p>
        </w:tc>
        <w:tc>
          <w:tcPr>
            <w:tcW w:w="679" w:type="dxa"/>
            <w:tcBorders>
              <w:top w:val="single" w:sz="2" w:space="0" w:color="auto"/>
            </w:tcBorders>
          </w:tcPr>
          <w:p w14:paraId="7ABDDFA2" w14:textId="77777777" w:rsidR="00252629" w:rsidRPr="00DE057A" w:rsidRDefault="00252629" w:rsidP="00DF34BE">
            <w:pPr>
              <w:pStyle w:val="TAC"/>
            </w:pPr>
            <w:r w:rsidRPr="0041528A">
              <w:t>46</w:t>
            </w:r>
          </w:p>
        </w:tc>
        <w:tc>
          <w:tcPr>
            <w:tcW w:w="679" w:type="dxa"/>
            <w:tcBorders>
              <w:top w:val="single" w:sz="2" w:space="0" w:color="auto"/>
            </w:tcBorders>
          </w:tcPr>
          <w:p w14:paraId="613950A5" w14:textId="77777777" w:rsidR="00252629" w:rsidRPr="00DE057A" w:rsidRDefault="00252629" w:rsidP="00DF34BE">
            <w:pPr>
              <w:pStyle w:val="TAC"/>
            </w:pPr>
            <w:r w:rsidRPr="0041528A">
              <w:t>44</w:t>
            </w:r>
          </w:p>
        </w:tc>
        <w:tc>
          <w:tcPr>
            <w:tcW w:w="680" w:type="dxa"/>
            <w:tcBorders>
              <w:top w:val="single" w:sz="2" w:space="0" w:color="auto"/>
            </w:tcBorders>
          </w:tcPr>
          <w:p w14:paraId="6ED7C173" w14:textId="77777777" w:rsidR="00252629" w:rsidRPr="00DE057A" w:rsidRDefault="00252629" w:rsidP="00DF34BE">
            <w:pPr>
              <w:pStyle w:val="TAC"/>
            </w:pPr>
            <w:r w:rsidRPr="0041528A">
              <w:t>4E</w:t>
            </w:r>
          </w:p>
        </w:tc>
        <w:tc>
          <w:tcPr>
            <w:tcW w:w="680" w:type="dxa"/>
            <w:tcBorders>
              <w:top w:val="single" w:sz="2" w:space="0" w:color="auto"/>
            </w:tcBorders>
          </w:tcPr>
          <w:p w14:paraId="66254E1D" w14:textId="77777777" w:rsidR="00252629" w:rsidRPr="00DE057A" w:rsidRDefault="00252629" w:rsidP="00DF34BE">
            <w:pPr>
              <w:pStyle w:val="TAC"/>
            </w:pPr>
            <w:r w:rsidRPr="0041528A">
              <w:t>31</w:t>
            </w:r>
          </w:p>
        </w:tc>
        <w:tc>
          <w:tcPr>
            <w:tcW w:w="680" w:type="dxa"/>
            <w:tcBorders>
              <w:top w:val="single" w:sz="2" w:space="0" w:color="auto"/>
            </w:tcBorders>
          </w:tcPr>
          <w:p w14:paraId="403299C2" w14:textId="77777777" w:rsidR="00252629" w:rsidRPr="00DE057A" w:rsidRDefault="00252629" w:rsidP="00DF34BE">
            <w:pPr>
              <w:pStyle w:val="TAC"/>
            </w:pPr>
            <w:r w:rsidRPr="0041528A">
              <w:t>31</w:t>
            </w:r>
          </w:p>
        </w:tc>
        <w:tc>
          <w:tcPr>
            <w:tcW w:w="680" w:type="dxa"/>
            <w:tcBorders>
              <w:top w:val="single" w:sz="2" w:space="0" w:color="auto"/>
            </w:tcBorders>
          </w:tcPr>
          <w:p w14:paraId="70417E8A" w14:textId="77777777" w:rsidR="00252629" w:rsidRPr="00DE057A" w:rsidRDefault="00252629" w:rsidP="00DF34BE">
            <w:pPr>
              <w:pStyle w:val="TAC"/>
            </w:pPr>
            <w:r w:rsidRPr="0041528A">
              <w:t>31</w:t>
            </w:r>
          </w:p>
        </w:tc>
        <w:tc>
          <w:tcPr>
            <w:tcW w:w="680" w:type="dxa"/>
            <w:tcBorders>
              <w:top w:val="single" w:sz="2" w:space="0" w:color="auto"/>
            </w:tcBorders>
          </w:tcPr>
          <w:p w14:paraId="1BA076E3" w14:textId="77777777" w:rsidR="00252629" w:rsidRDefault="00252629" w:rsidP="00DF34BE">
            <w:pPr>
              <w:pStyle w:val="TAC"/>
            </w:pPr>
            <w:r w:rsidRPr="0041528A">
              <w:t>03</w:t>
            </w:r>
          </w:p>
        </w:tc>
        <w:tc>
          <w:tcPr>
            <w:tcW w:w="680" w:type="dxa"/>
            <w:tcBorders>
              <w:top w:val="single" w:sz="2" w:space="0" w:color="auto"/>
            </w:tcBorders>
          </w:tcPr>
          <w:p w14:paraId="75FD9497" w14:textId="77777777" w:rsidR="00252629" w:rsidRDefault="00252629" w:rsidP="00DF34BE">
            <w:pPr>
              <w:pStyle w:val="TAC"/>
            </w:pPr>
            <w:r w:rsidRPr="0041528A">
              <w:t>81</w:t>
            </w:r>
          </w:p>
        </w:tc>
        <w:tc>
          <w:tcPr>
            <w:tcW w:w="683" w:type="dxa"/>
            <w:tcBorders>
              <w:top w:val="single" w:sz="2" w:space="0" w:color="auto"/>
            </w:tcBorders>
          </w:tcPr>
          <w:p w14:paraId="1C3A528E" w14:textId="77777777" w:rsidR="00252629" w:rsidRPr="00DE057A" w:rsidRDefault="00252629" w:rsidP="00DF34BE">
            <w:pPr>
              <w:pStyle w:val="TAC"/>
            </w:pPr>
            <w:r w:rsidRPr="0041528A">
              <w:t>21</w:t>
            </w:r>
          </w:p>
        </w:tc>
        <w:tc>
          <w:tcPr>
            <w:tcW w:w="680" w:type="dxa"/>
            <w:tcBorders>
              <w:top w:val="single" w:sz="2" w:space="0" w:color="auto"/>
            </w:tcBorders>
          </w:tcPr>
          <w:p w14:paraId="047DC212" w14:textId="77777777" w:rsidR="00252629" w:rsidRPr="00DE057A" w:rsidRDefault="00252629" w:rsidP="00DF34BE">
            <w:pPr>
              <w:pStyle w:val="TAC"/>
            </w:pPr>
            <w:r w:rsidRPr="0041528A">
              <w:t>F3</w:t>
            </w:r>
          </w:p>
        </w:tc>
        <w:tc>
          <w:tcPr>
            <w:tcW w:w="680" w:type="dxa"/>
            <w:tcBorders>
              <w:top w:val="single" w:sz="2" w:space="0" w:color="auto"/>
            </w:tcBorders>
          </w:tcPr>
          <w:p w14:paraId="678ACDA8" w14:textId="77777777" w:rsidR="00252629" w:rsidRPr="00DE057A" w:rsidRDefault="00252629" w:rsidP="00DF34BE">
            <w:pPr>
              <w:pStyle w:val="TAC"/>
            </w:pPr>
            <w:r w:rsidRPr="0041528A">
              <w:t>FF</w:t>
            </w:r>
          </w:p>
        </w:tc>
        <w:tc>
          <w:tcPr>
            <w:tcW w:w="680" w:type="dxa"/>
            <w:tcBorders>
              <w:top w:val="single" w:sz="2" w:space="0" w:color="auto"/>
            </w:tcBorders>
          </w:tcPr>
          <w:p w14:paraId="53008ACF" w14:textId="77777777" w:rsidR="00252629" w:rsidRPr="00DE057A" w:rsidRDefault="00252629" w:rsidP="00DF34BE">
            <w:pPr>
              <w:pStyle w:val="TAC"/>
            </w:pPr>
            <w:r w:rsidRPr="0041528A">
              <w:t>FF</w:t>
            </w:r>
          </w:p>
        </w:tc>
      </w:tr>
      <w:tr w:rsidR="00252629" w:rsidRPr="00DE057A" w14:paraId="3977CBE7" w14:textId="77777777" w:rsidTr="00DF34BE">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DF34BE">
            <w:pPr>
              <w:pStyle w:val="TAC"/>
              <w:rPr>
                <w:b/>
              </w:rPr>
            </w:pPr>
            <w:r w:rsidRPr="00092350">
              <w:rPr>
                <w:b/>
              </w:rPr>
              <w:t>B</w:t>
            </w:r>
            <w:r>
              <w:rPr>
                <w:b/>
              </w:rPr>
              <w:t>20</w:t>
            </w:r>
          </w:p>
        </w:tc>
      </w:tr>
      <w:tr w:rsidR="00252629" w:rsidRPr="00DE057A" w14:paraId="20D23654" w14:textId="77777777" w:rsidTr="00DF34BE">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DF34BE">
            <w:pPr>
              <w:pStyle w:val="TAL"/>
              <w:rPr>
                <w:b/>
              </w:rPr>
            </w:pPr>
          </w:p>
        </w:tc>
        <w:tc>
          <w:tcPr>
            <w:tcW w:w="679" w:type="dxa"/>
            <w:tcBorders>
              <w:left w:val="single" w:sz="4" w:space="0" w:color="auto"/>
            </w:tcBorders>
          </w:tcPr>
          <w:p w14:paraId="0DB2FE99" w14:textId="77777777" w:rsidR="00252629" w:rsidRPr="00092350" w:rsidRDefault="00252629" w:rsidP="00DF34BE">
            <w:pPr>
              <w:pStyle w:val="TAC"/>
              <w:rPr>
                <w:b/>
              </w:rPr>
            </w:pPr>
            <w:r w:rsidRPr="0041528A">
              <w:t>F</w:t>
            </w:r>
            <w:r>
              <w:t>F</w:t>
            </w:r>
          </w:p>
        </w:tc>
        <w:tc>
          <w:tcPr>
            <w:tcW w:w="679" w:type="dxa"/>
          </w:tcPr>
          <w:p w14:paraId="26DDDF91" w14:textId="77777777" w:rsidR="00252629" w:rsidRPr="00092350" w:rsidRDefault="00252629" w:rsidP="00DF34BE">
            <w:pPr>
              <w:pStyle w:val="TAC"/>
              <w:rPr>
                <w:b/>
              </w:rPr>
            </w:pPr>
            <w:r w:rsidRPr="0041528A">
              <w:t>FF</w:t>
            </w:r>
          </w:p>
        </w:tc>
        <w:tc>
          <w:tcPr>
            <w:tcW w:w="680" w:type="dxa"/>
          </w:tcPr>
          <w:p w14:paraId="28D6890E" w14:textId="77777777" w:rsidR="00252629" w:rsidRPr="00092350" w:rsidRDefault="00252629" w:rsidP="00DF34BE">
            <w:pPr>
              <w:pStyle w:val="TAC"/>
              <w:rPr>
                <w:b/>
              </w:rPr>
            </w:pPr>
            <w:r w:rsidRPr="0041528A">
              <w:t>FF</w:t>
            </w:r>
          </w:p>
        </w:tc>
        <w:tc>
          <w:tcPr>
            <w:tcW w:w="680" w:type="dxa"/>
          </w:tcPr>
          <w:p w14:paraId="4954AD96" w14:textId="77777777" w:rsidR="00252629" w:rsidRPr="00092350" w:rsidRDefault="00252629" w:rsidP="00DF34BE">
            <w:pPr>
              <w:pStyle w:val="TAC"/>
              <w:rPr>
                <w:b/>
              </w:rPr>
            </w:pPr>
            <w:r w:rsidRPr="0041528A">
              <w:t>FF</w:t>
            </w:r>
          </w:p>
        </w:tc>
        <w:tc>
          <w:tcPr>
            <w:tcW w:w="680" w:type="dxa"/>
          </w:tcPr>
          <w:p w14:paraId="5094229E" w14:textId="77777777" w:rsidR="00252629" w:rsidRPr="00092350" w:rsidRDefault="00252629" w:rsidP="00DF34BE">
            <w:pPr>
              <w:pStyle w:val="TAC"/>
              <w:rPr>
                <w:b/>
              </w:rPr>
            </w:pPr>
            <w:r w:rsidRPr="0041528A">
              <w:t>FF</w:t>
            </w:r>
          </w:p>
        </w:tc>
        <w:tc>
          <w:tcPr>
            <w:tcW w:w="680" w:type="dxa"/>
            <w:tcBorders>
              <w:bottom w:val="single" w:sz="4" w:space="0" w:color="auto"/>
            </w:tcBorders>
          </w:tcPr>
          <w:p w14:paraId="5E00DA0B" w14:textId="77777777" w:rsidR="00252629" w:rsidRPr="00092350" w:rsidRDefault="00252629" w:rsidP="00DF34BE">
            <w:pPr>
              <w:pStyle w:val="TAC"/>
              <w:rPr>
                <w:b/>
              </w:rPr>
            </w:pPr>
            <w:r w:rsidRPr="0041528A">
              <w:t>FF</w:t>
            </w:r>
          </w:p>
        </w:tc>
        <w:tc>
          <w:tcPr>
            <w:tcW w:w="680" w:type="dxa"/>
          </w:tcPr>
          <w:p w14:paraId="61B9BF3F" w14:textId="77777777" w:rsidR="00252629" w:rsidRPr="00DE057A" w:rsidRDefault="00252629" w:rsidP="00DF34BE">
            <w:pPr>
              <w:pStyle w:val="TAC"/>
            </w:pPr>
            <w:r w:rsidRPr="0041528A">
              <w:t>FF</w:t>
            </w:r>
          </w:p>
        </w:tc>
        <w:tc>
          <w:tcPr>
            <w:tcW w:w="680" w:type="dxa"/>
          </w:tcPr>
          <w:p w14:paraId="2DEAB944" w14:textId="77777777" w:rsidR="00252629" w:rsidRPr="00DE057A" w:rsidRDefault="00252629" w:rsidP="00DF34BE">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bookmarkStart w:id="315" w:name="MCCQCTEMPBM_00000063"/>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5"/>
          <w:p w14:paraId="22214840"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DF34BE">
            <w:pPr>
              <w:pStyle w:val="TAL"/>
            </w:pPr>
            <w:r w:rsidRPr="0041528A">
              <w:t>Hex</w:t>
            </w:r>
          </w:p>
        </w:tc>
        <w:tc>
          <w:tcPr>
            <w:tcW w:w="679" w:type="dxa"/>
            <w:tcBorders>
              <w:top w:val="single" w:sz="2" w:space="0" w:color="auto"/>
            </w:tcBorders>
          </w:tcPr>
          <w:p w14:paraId="15A8B788" w14:textId="77777777" w:rsidR="00252629" w:rsidRPr="00DE057A" w:rsidRDefault="00252629" w:rsidP="00DF34BE">
            <w:pPr>
              <w:pStyle w:val="TAC"/>
            </w:pPr>
            <w:r w:rsidRPr="0041528A">
              <w:t>46</w:t>
            </w:r>
          </w:p>
        </w:tc>
        <w:tc>
          <w:tcPr>
            <w:tcW w:w="679" w:type="dxa"/>
            <w:tcBorders>
              <w:top w:val="single" w:sz="2" w:space="0" w:color="auto"/>
            </w:tcBorders>
          </w:tcPr>
          <w:p w14:paraId="04959488" w14:textId="77777777" w:rsidR="00252629" w:rsidRPr="00DE057A" w:rsidRDefault="00252629" w:rsidP="00DF34BE">
            <w:pPr>
              <w:pStyle w:val="TAC"/>
            </w:pPr>
            <w:r w:rsidRPr="0041528A">
              <w:t>44</w:t>
            </w:r>
          </w:p>
        </w:tc>
        <w:tc>
          <w:tcPr>
            <w:tcW w:w="680" w:type="dxa"/>
            <w:tcBorders>
              <w:top w:val="single" w:sz="2" w:space="0" w:color="auto"/>
            </w:tcBorders>
          </w:tcPr>
          <w:p w14:paraId="796FDAC1" w14:textId="77777777" w:rsidR="00252629" w:rsidRPr="00DE057A" w:rsidRDefault="00252629" w:rsidP="00DF34BE">
            <w:pPr>
              <w:pStyle w:val="TAC"/>
            </w:pPr>
            <w:r w:rsidRPr="0041528A">
              <w:t>4E</w:t>
            </w:r>
          </w:p>
        </w:tc>
        <w:tc>
          <w:tcPr>
            <w:tcW w:w="680" w:type="dxa"/>
            <w:tcBorders>
              <w:top w:val="single" w:sz="2" w:space="0" w:color="auto"/>
            </w:tcBorders>
          </w:tcPr>
          <w:p w14:paraId="5328048A" w14:textId="77777777" w:rsidR="00252629" w:rsidRPr="00DE057A" w:rsidRDefault="00252629" w:rsidP="00DF34BE">
            <w:pPr>
              <w:pStyle w:val="TAC"/>
            </w:pPr>
            <w:r w:rsidRPr="0041528A">
              <w:t>32</w:t>
            </w:r>
          </w:p>
        </w:tc>
        <w:tc>
          <w:tcPr>
            <w:tcW w:w="680" w:type="dxa"/>
            <w:tcBorders>
              <w:top w:val="single" w:sz="2" w:space="0" w:color="auto"/>
            </w:tcBorders>
          </w:tcPr>
          <w:p w14:paraId="414307A9" w14:textId="77777777" w:rsidR="00252629" w:rsidRPr="00DE057A" w:rsidRDefault="00252629" w:rsidP="00DF34BE">
            <w:pPr>
              <w:pStyle w:val="TAC"/>
            </w:pPr>
            <w:r w:rsidRPr="0041528A">
              <w:t>32</w:t>
            </w:r>
          </w:p>
        </w:tc>
        <w:tc>
          <w:tcPr>
            <w:tcW w:w="680" w:type="dxa"/>
            <w:tcBorders>
              <w:top w:val="single" w:sz="2" w:space="0" w:color="auto"/>
            </w:tcBorders>
          </w:tcPr>
          <w:p w14:paraId="4389BCF4" w14:textId="77777777" w:rsidR="00252629" w:rsidRPr="00DE057A" w:rsidRDefault="00252629" w:rsidP="00DF34BE">
            <w:pPr>
              <w:pStyle w:val="TAC"/>
            </w:pPr>
            <w:r w:rsidRPr="0041528A">
              <w:t>32</w:t>
            </w:r>
          </w:p>
        </w:tc>
        <w:tc>
          <w:tcPr>
            <w:tcW w:w="680" w:type="dxa"/>
            <w:tcBorders>
              <w:top w:val="single" w:sz="2" w:space="0" w:color="auto"/>
            </w:tcBorders>
          </w:tcPr>
          <w:p w14:paraId="1622BF53" w14:textId="77777777" w:rsidR="00252629" w:rsidRDefault="00252629" w:rsidP="00DF34BE">
            <w:pPr>
              <w:pStyle w:val="TAC"/>
            </w:pPr>
            <w:r w:rsidRPr="0041528A">
              <w:t>03</w:t>
            </w:r>
          </w:p>
        </w:tc>
        <w:tc>
          <w:tcPr>
            <w:tcW w:w="680" w:type="dxa"/>
            <w:tcBorders>
              <w:top w:val="single" w:sz="2" w:space="0" w:color="auto"/>
            </w:tcBorders>
          </w:tcPr>
          <w:p w14:paraId="4E128F18" w14:textId="77777777" w:rsidR="00252629" w:rsidRDefault="00252629" w:rsidP="00DF34BE">
            <w:pPr>
              <w:pStyle w:val="TAC"/>
            </w:pPr>
            <w:r w:rsidRPr="0041528A">
              <w:t>81</w:t>
            </w:r>
          </w:p>
        </w:tc>
        <w:tc>
          <w:tcPr>
            <w:tcW w:w="683" w:type="dxa"/>
            <w:tcBorders>
              <w:top w:val="single" w:sz="2" w:space="0" w:color="auto"/>
            </w:tcBorders>
          </w:tcPr>
          <w:p w14:paraId="3908718C" w14:textId="77777777" w:rsidR="00252629" w:rsidRPr="00DE057A" w:rsidRDefault="00252629" w:rsidP="00DF34BE">
            <w:pPr>
              <w:pStyle w:val="TAC"/>
            </w:pPr>
            <w:r w:rsidRPr="0041528A">
              <w:t>89</w:t>
            </w:r>
          </w:p>
        </w:tc>
        <w:tc>
          <w:tcPr>
            <w:tcW w:w="680" w:type="dxa"/>
            <w:tcBorders>
              <w:top w:val="single" w:sz="2" w:space="0" w:color="auto"/>
            </w:tcBorders>
          </w:tcPr>
          <w:p w14:paraId="13F8DBEF" w14:textId="77777777" w:rsidR="00252629" w:rsidRPr="00DE057A" w:rsidRDefault="00252629" w:rsidP="00DF34BE">
            <w:pPr>
              <w:pStyle w:val="TAC"/>
            </w:pPr>
            <w:r w:rsidRPr="0041528A">
              <w:t>67</w:t>
            </w:r>
          </w:p>
        </w:tc>
        <w:tc>
          <w:tcPr>
            <w:tcW w:w="680" w:type="dxa"/>
            <w:tcBorders>
              <w:top w:val="single" w:sz="2" w:space="0" w:color="auto"/>
            </w:tcBorders>
          </w:tcPr>
          <w:p w14:paraId="4D1A0BA8" w14:textId="77777777" w:rsidR="00252629" w:rsidRPr="00DE057A" w:rsidRDefault="00252629" w:rsidP="00DF34BE">
            <w:pPr>
              <w:pStyle w:val="TAC"/>
            </w:pPr>
            <w:r w:rsidRPr="0041528A">
              <w:t>FF</w:t>
            </w:r>
          </w:p>
        </w:tc>
        <w:tc>
          <w:tcPr>
            <w:tcW w:w="680" w:type="dxa"/>
            <w:tcBorders>
              <w:top w:val="single" w:sz="2" w:space="0" w:color="auto"/>
            </w:tcBorders>
          </w:tcPr>
          <w:p w14:paraId="7B3E0FD5" w14:textId="77777777" w:rsidR="00252629" w:rsidRPr="00DE057A" w:rsidRDefault="00252629" w:rsidP="00DF34BE">
            <w:pPr>
              <w:pStyle w:val="TAC"/>
            </w:pPr>
            <w:r w:rsidRPr="0041528A">
              <w:t>FF</w:t>
            </w:r>
          </w:p>
        </w:tc>
      </w:tr>
      <w:tr w:rsidR="00252629" w:rsidRPr="00DE057A" w14:paraId="71A8FAB6" w14:textId="77777777" w:rsidTr="00DF34BE">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DF34BE">
            <w:pPr>
              <w:pStyle w:val="TAC"/>
              <w:rPr>
                <w:b/>
              </w:rPr>
            </w:pPr>
            <w:r w:rsidRPr="00092350">
              <w:rPr>
                <w:b/>
              </w:rPr>
              <w:t>B</w:t>
            </w:r>
            <w:r>
              <w:rPr>
                <w:b/>
              </w:rPr>
              <w:t>20</w:t>
            </w:r>
          </w:p>
        </w:tc>
      </w:tr>
      <w:tr w:rsidR="00252629" w:rsidRPr="00DE057A" w14:paraId="3F277278" w14:textId="77777777" w:rsidTr="00DF34BE">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DF34BE">
            <w:pPr>
              <w:pStyle w:val="TAL"/>
              <w:rPr>
                <w:b/>
              </w:rPr>
            </w:pPr>
          </w:p>
        </w:tc>
        <w:tc>
          <w:tcPr>
            <w:tcW w:w="679" w:type="dxa"/>
            <w:tcBorders>
              <w:left w:val="single" w:sz="4" w:space="0" w:color="auto"/>
            </w:tcBorders>
          </w:tcPr>
          <w:p w14:paraId="75268D16" w14:textId="77777777" w:rsidR="00252629" w:rsidRPr="00092350" w:rsidRDefault="00252629" w:rsidP="00DF34BE">
            <w:pPr>
              <w:pStyle w:val="TAC"/>
              <w:rPr>
                <w:b/>
              </w:rPr>
            </w:pPr>
            <w:r w:rsidRPr="0041528A">
              <w:t>F</w:t>
            </w:r>
            <w:r>
              <w:t>F</w:t>
            </w:r>
          </w:p>
        </w:tc>
        <w:tc>
          <w:tcPr>
            <w:tcW w:w="679" w:type="dxa"/>
          </w:tcPr>
          <w:p w14:paraId="62FF729C" w14:textId="77777777" w:rsidR="00252629" w:rsidRPr="00092350" w:rsidRDefault="00252629" w:rsidP="00DF34BE">
            <w:pPr>
              <w:pStyle w:val="TAC"/>
              <w:rPr>
                <w:b/>
              </w:rPr>
            </w:pPr>
            <w:r w:rsidRPr="0041528A">
              <w:t>FF</w:t>
            </w:r>
          </w:p>
        </w:tc>
        <w:tc>
          <w:tcPr>
            <w:tcW w:w="680" w:type="dxa"/>
          </w:tcPr>
          <w:p w14:paraId="7CDCC0FB" w14:textId="77777777" w:rsidR="00252629" w:rsidRPr="00092350" w:rsidRDefault="00252629" w:rsidP="00DF34BE">
            <w:pPr>
              <w:pStyle w:val="TAC"/>
              <w:rPr>
                <w:b/>
              </w:rPr>
            </w:pPr>
            <w:r w:rsidRPr="0041528A">
              <w:t>FF</w:t>
            </w:r>
          </w:p>
        </w:tc>
        <w:tc>
          <w:tcPr>
            <w:tcW w:w="680" w:type="dxa"/>
          </w:tcPr>
          <w:p w14:paraId="3BE4561E" w14:textId="77777777" w:rsidR="00252629" w:rsidRPr="00092350" w:rsidRDefault="00252629" w:rsidP="00DF34BE">
            <w:pPr>
              <w:pStyle w:val="TAC"/>
              <w:rPr>
                <w:b/>
              </w:rPr>
            </w:pPr>
            <w:r w:rsidRPr="0041528A">
              <w:t>FF</w:t>
            </w:r>
          </w:p>
        </w:tc>
        <w:tc>
          <w:tcPr>
            <w:tcW w:w="680" w:type="dxa"/>
          </w:tcPr>
          <w:p w14:paraId="41C89D55" w14:textId="77777777" w:rsidR="00252629" w:rsidRPr="00092350" w:rsidRDefault="00252629" w:rsidP="00DF34BE">
            <w:pPr>
              <w:pStyle w:val="TAC"/>
              <w:rPr>
                <w:b/>
              </w:rPr>
            </w:pPr>
            <w:r w:rsidRPr="0041528A">
              <w:t>FF</w:t>
            </w:r>
          </w:p>
        </w:tc>
        <w:tc>
          <w:tcPr>
            <w:tcW w:w="680" w:type="dxa"/>
            <w:tcBorders>
              <w:bottom w:val="single" w:sz="4" w:space="0" w:color="auto"/>
            </w:tcBorders>
          </w:tcPr>
          <w:p w14:paraId="484896F3" w14:textId="77777777" w:rsidR="00252629" w:rsidRPr="00092350" w:rsidRDefault="00252629" w:rsidP="00DF34BE">
            <w:pPr>
              <w:pStyle w:val="TAC"/>
              <w:rPr>
                <w:b/>
              </w:rPr>
            </w:pPr>
            <w:r w:rsidRPr="0041528A">
              <w:t>FF</w:t>
            </w:r>
          </w:p>
        </w:tc>
        <w:tc>
          <w:tcPr>
            <w:tcW w:w="680" w:type="dxa"/>
          </w:tcPr>
          <w:p w14:paraId="23D3D6A6" w14:textId="77777777" w:rsidR="00252629" w:rsidRPr="00DE057A" w:rsidRDefault="00252629" w:rsidP="00DF34BE">
            <w:pPr>
              <w:pStyle w:val="TAC"/>
            </w:pPr>
            <w:r w:rsidRPr="0041528A">
              <w:t>FF</w:t>
            </w:r>
          </w:p>
        </w:tc>
        <w:tc>
          <w:tcPr>
            <w:tcW w:w="680" w:type="dxa"/>
          </w:tcPr>
          <w:p w14:paraId="10DE6723" w14:textId="77777777" w:rsidR="00252629" w:rsidRPr="00DE057A" w:rsidRDefault="00252629" w:rsidP="00DF34BE">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bookmarkStart w:id="316" w:name="MCCQCTEMPBM_00000064"/>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bookmarkEnd w:id="316"/>
          <w:p w14:paraId="7A4CC4A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DF34BE">
            <w:pPr>
              <w:pStyle w:val="TAL"/>
            </w:pPr>
            <w:r w:rsidRPr="0041528A">
              <w:t>Hex</w:t>
            </w:r>
          </w:p>
        </w:tc>
        <w:tc>
          <w:tcPr>
            <w:tcW w:w="679" w:type="dxa"/>
            <w:tcBorders>
              <w:top w:val="single" w:sz="2" w:space="0" w:color="auto"/>
            </w:tcBorders>
          </w:tcPr>
          <w:p w14:paraId="415E46FF" w14:textId="77777777" w:rsidR="00252629" w:rsidRPr="00DE057A" w:rsidRDefault="00252629" w:rsidP="00DF34BE">
            <w:pPr>
              <w:pStyle w:val="TAC"/>
            </w:pPr>
            <w:r w:rsidRPr="0041528A">
              <w:t>46</w:t>
            </w:r>
          </w:p>
        </w:tc>
        <w:tc>
          <w:tcPr>
            <w:tcW w:w="679" w:type="dxa"/>
            <w:tcBorders>
              <w:top w:val="single" w:sz="2" w:space="0" w:color="auto"/>
            </w:tcBorders>
          </w:tcPr>
          <w:p w14:paraId="58D67901" w14:textId="77777777" w:rsidR="00252629" w:rsidRPr="00DE057A" w:rsidRDefault="00252629" w:rsidP="00DF34BE">
            <w:pPr>
              <w:pStyle w:val="TAC"/>
            </w:pPr>
            <w:r w:rsidRPr="0041528A">
              <w:t>44</w:t>
            </w:r>
          </w:p>
        </w:tc>
        <w:tc>
          <w:tcPr>
            <w:tcW w:w="680" w:type="dxa"/>
            <w:tcBorders>
              <w:top w:val="single" w:sz="2" w:space="0" w:color="auto"/>
            </w:tcBorders>
          </w:tcPr>
          <w:p w14:paraId="36ED096F" w14:textId="77777777" w:rsidR="00252629" w:rsidRPr="00DE057A" w:rsidRDefault="00252629" w:rsidP="00DF34BE">
            <w:pPr>
              <w:pStyle w:val="TAC"/>
            </w:pPr>
            <w:r w:rsidRPr="0041528A">
              <w:t>4E</w:t>
            </w:r>
          </w:p>
        </w:tc>
        <w:tc>
          <w:tcPr>
            <w:tcW w:w="680" w:type="dxa"/>
            <w:tcBorders>
              <w:top w:val="single" w:sz="2" w:space="0" w:color="auto"/>
            </w:tcBorders>
          </w:tcPr>
          <w:p w14:paraId="3E8FBAA5" w14:textId="77777777" w:rsidR="00252629" w:rsidRPr="00DE057A" w:rsidRDefault="00252629" w:rsidP="00DF34BE">
            <w:pPr>
              <w:pStyle w:val="TAC"/>
            </w:pPr>
            <w:r w:rsidRPr="0041528A">
              <w:t>33</w:t>
            </w:r>
          </w:p>
        </w:tc>
        <w:tc>
          <w:tcPr>
            <w:tcW w:w="680" w:type="dxa"/>
            <w:tcBorders>
              <w:top w:val="single" w:sz="2" w:space="0" w:color="auto"/>
            </w:tcBorders>
          </w:tcPr>
          <w:p w14:paraId="2AF8252F" w14:textId="77777777" w:rsidR="00252629" w:rsidRPr="00DE057A" w:rsidRDefault="00252629" w:rsidP="00DF34BE">
            <w:pPr>
              <w:pStyle w:val="TAC"/>
            </w:pPr>
            <w:r w:rsidRPr="0041528A">
              <w:t>33</w:t>
            </w:r>
          </w:p>
        </w:tc>
        <w:tc>
          <w:tcPr>
            <w:tcW w:w="680" w:type="dxa"/>
            <w:tcBorders>
              <w:top w:val="single" w:sz="2" w:space="0" w:color="auto"/>
            </w:tcBorders>
          </w:tcPr>
          <w:p w14:paraId="0CB73C5E" w14:textId="77777777" w:rsidR="00252629" w:rsidRPr="00DE057A" w:rsidRDefault="00252629" w:rsidP="00DF34BE">
            <w:pPr>
              <w:pStyle w:val="TAC"/>
            </w:pPr>
            <w:r w:rsidRPr="0041528A">
              <w:t>33</w:t>
            </w:r>
          </w:p>
        </w:tc>
        <w:tc>
          <w:tcPr>
            <w:tcW w:w="680" w:type="dxa"/>
            <w:tcBorders>
              <w:top w:val="single" w:sz="2" w:space="0" w:color="auto"/>
            </w:tcBorders>
          </w:tcPr>
          <w:p w14:paraId="6C938FC7" w14:textId="77777777" w:rsidR="00252629" w:rsidRDefault="00252629" w:rsidP="00DF34BE">
            <w:pPr>
              <w:pStyle w:val="TAC"/>
            </w:pPr>
            <w:r w:rsidRPr="0041528A">
              <w:t>0B</w:t>
            </w:r>
          </w:p>
        </w:tc>
        <w:tc>
          <w:tcPr>
            <w:tcW w:w="680" w:type="dxa"/>
            <w:tcBorders>
              <w:top w:val="single" w:sz="2" w:space="0" w:color="auto"/>
            </w:tcBorders>
          </w:tcPr>
          <w:p w14:paraId="73FFB6E2" w14:textId="77777777" w:rsidR="00252629" w:rsidRDefault="00252629" w:rsidP="00DF34BE">
            <w:pPr>
              <w:pStyle w:val="TAC"/>
            </w:pPr>
            <w:r w:rsidRPr="0041528A">
              <w:t>91</w:t>
            </w:r>
          </w:p>
        </w:tc>
        <w:tc>
          <w:tcPr>
            <w:tcW w:w="683" w:type="dxa"/>
            <w:tcBorders>
              <w:top w:val="single" w:sz="2" w:space="0" w:color="auto"/>
            </w:tcBorders>
          </w:tcPr>
          <w:p w14:paraId="3417E407" w14:textId="77777777" w:rsidR="00252629" w:rsidRPr="00DE057A" w:rsidRDefault="00252629" w:rsidP="00DF34BE">
            <w:pPr>
              <w:pStyle w:val="TAC"/>
            </w:pPr>
            <w:r w:rsidRPr="0041528A">
              <w:t>21</w:t>
            </w:r>
          </w:p>
        </w:tc>
        <w:tc>
          <w:tcPr>
            <w:tcW w:w="680" w:type="dxa"/>
            <w:tcBorders>
              <w:top w:val="single" w:sz="2" w:space="0" w:color="auto"/>
            </w:tcBorders>
          </w:tcPr>
          <w:p w14:paraId="1393B7FD" w14:textId="77777777" w:rsidR="00252629" w:rsidRPr="00DE057A" w:rsidRDefault="00252629" w:rsidP="00DF34BE">
            <w:pPr>
              <w:pStyle w:val="TAC"/>
            </w:pPr>
            <w:r w:rsidRPr="0041528A">
              <w:t>43</w:t>
            </w:r>
          </w:p>
        </w:tc>
        <w:tc>
          <w:tcPr>
            <w:tcW w:w="680" w:type="dxa"/>
            <w:tcBorders>
              <w:top w:val="single" w:sz="2" w:space="0" w:color="auto"/>
            </w:tcBorders>
          </w:tcPr>
          <w:p w14:paraId="2506176A" w14:textId="77777777" w:rsidR="00252629" w:rsidRPr="00DE057A" w:rsidRDefault="00252629" w:rsidP="00DF34BE">
            <w:pPr>
              <w:pStyle w:val="TAC"/>
            </w:pPr>
            <w:r w:rsidRPr="0041528A">
              <w:t>65</w:t>
            </w:r>
          </w:p>
        </w:tc>
        <w:tc>
          <w:tcPr>
            <w:tcW w:w="680" w:type="dxa"/>
            <w:tcBorders>
              <w:top w:val="single" w:sz="2" w:space="0" w:color="auto"/>
            </w:tcBorders>
          </w:tcPr>
          <w:p w14:paraId="75BD0151" w14:textId="77777777" w:rsidR="00252629" w:rsidRPr="00DE057A" w:rsidRDefault="00252629" w:rsidP="00DF34BE">
            <w:pPr>
              <w:pStyle w:val="TAC"/>
            </w:pPr>
            <w:r w:rsidRPr="0041528A">
              <w:t>87</w:t>
            </w:r>
          </w:p>
        </w:tc>
      </w:tr>
      <w:tr w:rsidR="00252629" w:rsidRPr="00DE057A" w14:paraId="3ED743B7" w14:textId="77777777" w:rsidTr="00DF34BE">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DF34BE">
            <w:pPr>
              <w:pStyle w:val="TAC"/>
              <w:rPr>
                <w:b/>
              </w:rPr>
            </w:pPr>
            <w:r w:rsidRPr="00092350">
              <w:rPr>
                <w:b/>
              </w:rPr>
              <w:t>B</w:t>
            </w:r>
            <w:r>
              <w:rPr>
                <w:b/>
              </w:rPr>
              <w:t>20</w:t>
            </w:r>
          </w:p>
        </w:tc>
      </w:tr>
      <w:tr w:rsidR="00252629" w:rsidRPr="00DE057A" w14:paraId="14F3F1B8" w14:textId="77777777" w:rsidTr="00DF34BE">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DF34BE">
            <w:pPr>
              <w:pStyle w:val="TAL"/>
              <w:rPr>
                <w:b/>
              </w:rPr>
            </w:pPr>
          </w:p>
        </w:tc>
        <w:tc>
          <w:tcPr>
            <w:tcW w:w="679" w:type="dxa"/>
            <w:tcBorders>
              <w:left w:val="single" w:sz="4" w:space="0" w:color="auto"/>
            </w:tcBorders>
          </w:tcPr>
          <w:p w14:paraId="30DBC405" w14:textId="77777777" w:rsidR="00252629" w:rsidRPr="00092350" w:rsidRDefault="00252629" w:rsidP="00DF34BE">
            <w:pPr>
              <w:pStyle w:val="TAC"/>
              <w:rPr>
                <w:b/>
              </w:rPr>
            </w:pPr>
            <w:r w:rsidRPr="0041528A">
              <w:t>09</w:t>
            </w:r>
          </w:p>
        </w:tc>
        <w:tc>
          <w:tcPr>
            <w:tcW w:w="679" w:type="dxa"/>
          </w:tcPr>
          <w:p w14:paraId="79FBAEEE" w14:textId="77777777" w:rsidR="00252629" w:rsidRPr="00092350" w:rsidRDefault="00252629" w:rsidP="00DF34BE">
            <w:pPr>
              <w:pStyle w:val="TAC"/>
              <w:rPr>
                <w:b/>
              </w:rPr>
            </w:pPr>
            <w:r w:rsidRPr="0041528A">
              <w:t>21</w:t>
            </w:r>
          </w:p>
        </w:tc>
        <w:tc>
          <w:tcPr>
            <w:tcW w:w="680" w:type="dxa"/>
          </w:tcPr>
          <w:p w14:paraId="4772ECBA" w14:textId="77777777" w:rsidR="00252629" w:rsidRPr="00092350" w:rsidRDefault="00252629" w:rsidP="00DF34BE">
            <w:pPr>
              <w:pStyle w:val="TAC"/>
              <w:rPr>
                <w:b/>
              </w:rPr>
            </w:pPr>
            <w:r w:rsidRPr="0041528A">
              <w:t>43</w:t>
            </w:r>
          </w:p>
        </w:tc>
        <w:tc>
          <w:tcPr>
            <w:tcW w:w="680" w:type="dxa"/>
          </w:tcPr>
          <w:p w14:paraId="1EF0769C" w14:textId="77777777" w:rsidR="00252629" w:rsidRPr="00092350" w:rsidRDefault="00252629" w:rsidP="00DF34BE">
            <w:pPr>
              <w:pStyle w:val="TAC"/>
              <w:rPr>
                <w:b/>
              </w:rPr>
            </w:pPr>
            <w:r w:rsidRPr="0041528A">
              <w:t>65</w:t>
            </w:r>
          </w:p>
        </w:tc>
        <w:tc>
          <w:tcPr>
            <w:tcW w:w="680" w:type="dxa"/>
          </w:tcPr>
          <w:p w14:paraId="0A030CC0" w14:textId="77777777" w:rsidR="00252629" w:rsidRPr="00092350" w:rsidRDefault="00252629" w:rsidP="00DF34BE">
            <w:pPr>
              <w:pStyle w:val="TAC"/>
              <w:rPr>
                <w:b/>
              </w:rPr>
            </w:pPr>
            <w:r w:rsidRPr="0041528A">
              <w:t>87</w:t>
            </w:r>
          </w:p>
        </w:tc>
        <w:tc>
          <w:tcPr>
            <w:tcW w:w="680" w:type="dxa"/>
            <w:tcBorders>
              <w:bottom w:val="single" w:sz="4" w:space="0" w:color="auto"/>
            </w:tcBorders>
          </w:tcPr>
          <w:p w14:paraId="320CDF91" w14:textId="77777777" w:rsidR="00252629" w:rsidRPr="00092350" w:rsidRDefault="00252629" w:rsidP="00DF34BE">
            <w:pPr>
              <w:pStyle w:val="TAC"/>
              <w:rPr>
                <w:b/>
              </w:rPr>
            </w:pPr>
            <w:r w:rsidRPr="0041528A">
              <w:t>09</w:t>
            </w:r>
          </w:p>
        </w:tc>
        <w:tc>
          <w:tcPr>
            <w:tcW w:w="680" w:type="dxa"/>
          </w:tcPr>
          <w:p w14:paraId="32E991E5" w14:textId="77777777" w:rsidR="00252629" w:rsidRPr="00DE057A" w:rsidRDefault="00252629" w:rsidP="00DF34BE">
            <w:pPr>
              <w:pStyle w:val="TAC"/>
            </w:pPr>
            <w:r w:rsidRPr="0041528A">
              <w:t>FF</w:t>
            </w:r>
          </w:p>
        </w:tc>
        <w:tc>
          <w:tcPr>
            <w:tcW w:w="680" w:type="dxa"/>
          </w:tcPr>
          <w:p w14:paraId="458EDE53" w14:textId="77777777" w:rsidR="00252629" w:rsidRPr="00DE057A" w:rsidRDefault="00252629" w:rsidP="00DF34BE">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bookmarkStart w:id="317" w:name="MCCQCTEMPBM_00000065"/>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DF34BE">
        <w:tc>
          <w:tcPr>
            <w:tcW w:w="957" w:type="dxa"/>
            <w:shd w:val="clear" w:color="auto" w:fill="F2F2F2" w:themeFill="background1" w:themeFillShade="F2"/>
          </w:tcPr>
          <w:bookmarkEnd w:id="317"/>
          <w:p w14:paraId="54B4DFF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DF34BE">
        <w:tc>
          <w:tcPr>
            <w:tcW w:w="957" w:type="dxa"/>
            <w:tcBorders>
              <w:bottom w:val="single" w:sz="4" w:space="0" w:color="auto"/>
            </w:tcBorders>
          </w:tcPr>
          <w:p w14:paraId="604B9714" w14:textId="77777777" w:rsidR="00252629" w:rsidRPr="00DE057A" w:rsidRDefault="00252629" w:rsidP="00DF34BE">
            <w:pPr>
              <w:pStyle w:val="TAL"/>
            </w:pPr>
            <w:r w:rsidRPr="0041528A">
              <w:t>Hex</w:t>
            </w:r>
          </w:p>
        </w:tc>
        <w:tc>
          <w:tcPr>
            <w:tcW w:w="678" w:type="dxa"/>
          </w:tcPr>
          <w:p w14:paraId="4EEFD752" w14:textId="77777777" w:rsidR="00252629" w:rsidRPr="00DE057A" w:rsidRDefault="00252629" w:rsidP="00DF34BE">
            <w:pPr>
              <w:pStyle w:val="TAC"/>
            </w:pPr>
            <w:r w:rsidRPr="0041528A">
              <w:t>42</w:t>
            </w:r>
          </w:p>
        </w:tc>
        <w:tc>
          <w:tcPr>
            <w:tcW w:w="678" w:type="dxa"/>
          </w:tcPr>
          <w:p w14:paraId="622444B2" w14:textId="77777777" w:rsidR="00252629" w:rsidRPr="00DE057A" w:rsidRDefault="00252629" w:rsidP="00DF34BE">
            <w:pPr>
              <w:pStyle w:val="TAC"/>
            </w:pPr>
            <w:r w:rsidRPr="0041528A">
              <w:t>44</w:t>
            </w:r>
          </w:p>
        </w:tc>
        <w:tc>
          <w:tcPr>
            <w:tcW w:w="680" w:type="dxa"/>
          </w:tcPr>
          <w:p w14:paraId="246C4DB0" w14:textId="77777777" w:rsidR="00252629" w:rsidRPr="00DE057A" w:rsidRDefault="00252629" w:rsidP="00DF34BE">
            <w:pPr>
              <w:pStyle w:val="TAC"/>
            </w:pPr>
            <w:r w:rsidRPr="0041528A">
              <w:t>4E</w:t>
            </w:r>
          </w:p>
        </w:tc>
        <w:tc>
          <w:tcPr>
            <w:tcW w:w="680" w:type="dxa"/>
          </w:tcPr>
          <w:p w14:paraId="69ED176D" w14:textId="77777777" w:rsidR="00252629" w:rsidRPr="00DE057A" w:rsidRDefault="00252629" w:rsidP="00DF34BE">
            <w:pPr>
              <w:pStyle w:val="TAC"/>
            </w:pPr>
            <w:r w:rsidRPr="0041528A">
              <w:t>31</w:t>
            </w:r>
          </w:p>
        </w:tc>
        <w:tc>
          <w:tcPr>
            <w:tcW w:w="680" w:type="dxa"/>
          </w:tcPr>
          <w:p w14:paraId="47A89D2B" w14:textId="77777777" w:rsidR="00252629" w:rsidRPr="00DE057A" w:rsidRDefault="00252629" w:rsidP="00DF34BE">
            <w:pPr>
              <w:pStyle w:val="TAC"/>
            </w:pPr>
            <w:r w:rsidRPr="0041528A">
              <w:t>31</w:t>
            </w:r>
          </w:p>
        </w:tc>
        <w:tc>
          <w:tcPr>
            <w:tcW w:w="680" w:type="dxa"/>
          </w:tcPr>
          <w:p w14:paraId="2AA25C08" w14:textId="77777777" w:rsidR="00252629" w:rsidRPr="00DE057A" w:rsidRDefault="00252629" w:rsidP="00DF34BE">
            <w:pPr>
              <w:pStyle w:val="TAC"/>
            </w:pPr>
            <w:r w:rsidRPr="0041528A">
              <w:t>31</w:t>
            </w:r>
          </w:p>
        </w:tc>
        <w:tc>
          <w:tcPr>
            <w:tcW w:w="680" w:type="dxa"/>
          </w:tcPr>
          <w:p w14:paraId="31B1577A" w14:textId="77777777" w:rsidR="00252629" w:rsidRDefault="00252629" w:rsidP="00DF34BE">
            <w:pPr>
              <w:pStyle w:val="TAC"/>
            </w:pPr>
            <w:r w:rsidRPr="0041528A">
              <w:t>06</w:t>
            </w:r>
          </w:p>
        </w:tc>
        <w:tc>
          <w:tcPr>
            <w:tcW w:w="680" w:type="dxa"/>
          </w:tcPr>
          <w:p w14:paraId="7B75C27A" w14:textId="77777777" w:rsidR="00252629" w:rsidRDefault="00252629" w:rsidP="00DF34BE">
            <w:pPr>
              <w:pStyle w:val="TAC"/>
            </w:pPr>
            <w:r w:rsidRPr="0041528A">
              <w:t>91</w:t>
            </w:r>
          </w:p>
        </w:tc>
        <w:tc>
          <w:tcPr>
            <w:tcW w:w="683" w:type="dxa"/>
          </w:tcPr>
          <w:p w14:paraId="6FB2B662" w14:textId="77777777" w:rsidR="00252629" w:rsidRPr="00DE057A" w:rsidRDefault="00252629" w:rsidP="00DF34BE">
            <w:pPr>
              <w:pStyle w:val="TAC"/>
            </w:pPr>
            <w:r w:rsidRPr="0041528A">
              <w:t>31</w:t>
            </w:r>
          </w:p>
        </w:tc>
        <w:tc>
          <w:tcPr>
            <w:tcW w:w="680" w:type="dxa"/>
          </w:tcPr>
          <w:p w14:paraId="360BB561" w14:textId="77777777" w:rsidR="00252629" w:rsidRPr="00DE057A" w:rsidRDefault="00252629" w:rsidP="00DF34BE">
            <w:pPr>
              <w:pStyle w:val="TAC"/>
            </w:pPr>
            <w:r w:rsidRPr="0041528A">
              <w:t>75</w:t>
            </w:r>
          </w:p>
        </w:tc>
        <w:tc>
          <w:tcPr>
            <w:tcW w:w="680" w:type="dxa"/>
          </w:tcPr>
          <w:p w14:paraId="7A3A13BD" w14:textId="77777777" w:rsidR="00252629" w:rsidRPr="00DE057A" w:rsidRDefault="00252629" w:rsidP="00DF34BE">
            <w:pPr>
              <w:pStyle w:val="TAC"/>
            </w:pPr>
            <w:r w:rsidRPr="0041528A">
              <w:t>29</w:t>
            </w:r>
          </w:p>
        </w:tc>
        <w:tc>
          <w:tcPr>
            <w:tcW w:w="683" w:type="dxa"/>
          </w:tcPr>
          <w:p w14:paraId="21144122" w14:textId="77777777" w:rsidR="00252629" w:rsidRPr="00DE057A" w:rsidRDefault="00252629" w:rsidP="00DF34BE">
            <w:pPr>
              <w:pStyle w:val="TAC"/>
            </w:pPr>
            <w:r w:rsidRPr="0041528A">
              <w:t>64</w:t>
            </w:r>
          </w:p>
        </w:tc>
      </w:tr>
      <w:tr w:rsidR="00252629" w:rsidRPr="00DE057A" w14:paraId="54C0C73F" w14:textId="77777777" w:rsidTr="00DF34BE">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DF34BE">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DF34BE">
            <w:pPr>
              <w:pStyle w:val="TAL"/>
              <w:rPr>
                <w:b/>
              </w:rPr>
            </w:pPr>
          </w:p>
        </w:tc>
        <w:tc>
          <w:tcPr>
            <w:tcW w:w="678" w:type="dxa"/>
            <w:tcBorders>
              <w:left w:val="single" w:sz="4" w:space="0" w:color="auto"/>
            </w:tcBorders>
          </w:tcPr>
          <w:p w14:paraId="1925CB01" w14:textId="77777777" w:rsidR="00252629" w:rsidRPr="00092350" w:rsidRDefault="00252629" w:rsidP="00DF34BE">
            <w:pPr>
              <w:pStyle w:val="TAC"/>
              <w:rPr>
                <w:b/>
              </w:rPr>
            </w:pPr>
            <w:r w:rsidRPr="0041528A">
              <w:t>0</w:t>
            </w:r>
            <w:r>
              <w:t>8</w:t>
            </w:r>
          </w:p>
        </w:tc>
        <w:tc>
          <w:tcPr>
            <w:tcW w:w="678" w:type="dxa"/>
          </w:tcPr>
          <w:p w14:paraId="59E997CB" w14:textId="77777777" w:rsidR="00252629" w:rsidRPr="00092350" w:rsidRDefault="00252629" w:rsidP="00DF34BE">
            <w:pPr>
              <w:pStyle w:val="TAC"/>
              <w:rPr>
                <w:b/>
              </w:rPr>
            </w:pPr>
            <w:r w:rsidRPr="0041528A">
              <w:t>FF</w:t>
            </w:r>
          </w:p>
        </w:tc>
        <w:tc>
          <w:tcPr>
            <w:tcW w:w="680" w:type="dxa"/>
          </w:tcPr>
          <w:p w14:paraId="71711A97" w14:textId="77777777" w:rsidR="00252629" w:rsidRPr="00092350" w:rsidRDefault="00252629" w:rsidP="00DF34BE">
            <w:pPr>
              <w:pStyle w:val="TAC"/>
              <w:rPr>
                <w:b/>
              </w:rPr>
            </w:pPr>
            <w:r w:rsidRPr="0041528A">
              <w:t>FF</w:t>
            </w:r>
          </w:p>
        </w:tc>
        <w:tc>
          <w:tcPr>
            <w:tcW w:w="680" w:type="dxa"/>
          </w:tcPr>
          <w:p w14:paraId="1B15F683" w14:textId="77777777" w:rsidR="00252629" w:rsidRPr="00092350" w:rsidRDefault="00252629" w:rsidP="00DF34BE">
            <w:pPr>
              <w:pStyle w:val="TAC"/>
              <w:rPr>
                <w:b/>
              </w:rPr>
            </w:pPr>
            <w:r w:rsidRPr="0041528A">
              <w:t>FF</w:t>
            </w:r>
          </w:p>
        </w:tc>
        <w:tc>
          <w:tcPr>
            <w:tcW w:w="680" w:type="dxa"/>
          </w:tcPr>
          <w:p w14:paraId="349EC98C" w14:textId="77777777" w:rsidR="00252629" w:rsidRPr="00092350" w:rsidRDefault="00252629" w:rsidP="00DF34BE">
            <w:pPr>
              <w:pStyle w:val="TAC"/>
              <w:rPr>
                <w:b/>
              </w:rPr>
            </w:pPr>
            <w:r w:rsidRPr="0041528A">
              <w:t>FF</w:t>
            </w:r>
          </w:p>
        </w:tc>
        <w:tc>
          <w:tcPr>
            <w:tcW w:w="680" w:type="dxa"/>
            <w:tcBorders>
              <w:bottom w:val="single" w:sz="4" w:space="0" w:color="auto"/>
            </w:tcBorders>
          </w:tcPr>
          <w:p w14:paraId="4AA6BE0D" w14:textId="77777777" w:rsidR="00252629" w:rsidRPr="00092350" w:rsidRDefault="00252629" w:rsidP="00DF34BE">
            <w:pPr>
              <w:pStyle w:val="TAC"/>
              <w:rPr>
                <w:b/>
              </w:rPr>
            </w:pPr>
            <w:r w:rsidRPr="0041528A">
              <w:t>FF</w:t>
            </w:r>
          </w:p>
        </w:tc>
        <w:tc>
          <w:tcPr>
            <w:tcW w:w="680" w:type="dxa"/>
          </w:tcPr>
          <w:p w14:paraId="79D5C96B" w14:textId="77777777" w:rsidR="00252629" w:rsidRPr="00DE057A" w:rsidRDefault="00252629" w:rsidP="00DF34BE">
            <w:pPr>
              <w:pStyle w:val="TAC"/>
            </w:pPr>
            <w:r w:rsidRPr="0041528A">
              <w:t>FF</w:t>
            </w:r>
          </w:p>
        </w:tc>
        <w:tc>
          <w:tcPr>
            <w:tcW w:w="680" w:type="dxa"/>
          </w:tcPr>
          <w:p w14:paraId="199CFFC4" w14:textId="77777777" w:rsidR="00252629" w:rsidRPr="00DE057A" w:rsidRDefault="00252629" w:rsidP="00DF34BE">
            <w:pPr>
              <w:pStyle w:val="TAC"/>
            </w:pPr>
            <w:r w:rsidRPr="0041528A">
              <w:t>FF</w:t>
            </w:r>
          </w:p>
        </w:tc>
        <w:tc>
          <w:tcPr>
            <w:tcW w:w="683" w:type="dxa"/>
          </w:tcPr>
          <w:p w14:paraId="370CB947" w14:textId="77777777" w:rsidR="00252629" w:rsidRPr="00DE057A" w:rsidRDefault="00252629" w:rsidP="00DF34BE">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bookmarkStart w:id="318" w:name="MCCQCTEMPBM_00000066"/>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DF34BE">
        <w:tc>
          <w:tcPr>
            <w:tcW w:w="957" w:type="dxa"/>
            <w:shd w:val="clear" w:color="auto" w:fill="F2F2F2" w:themeFill="background1" w:themeFillShade="F2"/>
          </w:tcPr>
          <w:bookmarkEnd w:id="318"/>
          <w:p w14:paraId="1AC097C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DF34BE">
        <w:tc>
          <w:tcPr>
            <w:tcW w:w="957" w:type="dxa"/>
            <w:tcBorders>
              <w:bottom w:val="single" w:sz="4" w:space="0" w:color="auto"/>
            </w:tcBorders>
          </w:tcPr>
          <w:p w14:paraId="1F02B177" w14:textId="77777777" w:rsidR="00252629" w:rsidRPr="00DE057A" w:rsidRDefault="00252629" w:rsidP="00DF34BE">
            <w:pPr>
              <w:pStyle w:val="TAL"/>
            </w:pPr>
            <w:r w:rsidRPr="0041528A">
              <w:t>Hex</w:t>
            </w:r>
          </w:p>
        </w:tc>
        <w:tc>
          <w:tcPr>
            <w:tcW w:w="678" w:type="dxa"/>
          </w:tcPr>
          <w:p w14:paraId="455EE1FF" w14:textId="77777777" w:rsidR="00252629" w:rsidRPr="00DE057A" w:rsidRDefault="00252629" w:rsidP="00DF34BE">
            <w:pPr>
              <w:pStyle w:val="TAC"/>
            </w:pPr>
            <w:r w:rsidRPr="0041528A">
              <w:t>42</w:t>
            </w:r>
          </w:p>
        </w:tc>
        <w:tc>
          <w:tcPr>
            <w:tcW w:w="678" w:type="dxa"/>
          </w:tcPr>
          <w:p w14:paraId="6410BD37" w14:textId="77777777" w:rsidR="00252629" w:rsidRPr="00DE057A" w:rsidRDefault="00252629" w:rsidP="00DF34BE">
            <w:pPr>
              <w:pStyle w:val="TAC"/>
            </w:pPr>
            <w:r w:rsidRPr="0041528A">
              <w:t>44</w:t>
            </w:r>
          </w:p>
        </w:tc>
        <w:tc>
          <w:tcPr>
            <w:tcW w:w="680" w:type="dxa"/>
          </w:tcPr>
          <w:p w14:paraId="7137CF0E" w14:textId="77777777" w:rsidR="00252629" w:rsidRPr="00DE057A" w:rsidRDefault="00252629" w:rsidP="00DF34BE">
            <w:pPr>
              <w:pStyle w:val="TAC"/>
            </w:pPr>
            <w:r w:rsidRPr="0041528A">
              <w:t>4E</w:t>
            </w:r>
          </w:p>
        </w:tc>
        <w:tc>
          <w:tcPr>
            <w:tcW w:w="680" w:type="dxa"/>
          </w:tcPr>
          <w:p w14:paraId="050F3165" w14:textId="77777777" w:rsidR="00252629" w:rsidRPr="00DE057A" w:rsidRDefault="00252629" w:rsidP="00DF34BE">
            <w:pPr>
              <w:pStyle w:val="TAC"/>
            </w:pPr>
            <w:r w:rsidRPr="0041528A">
              <w:t>32</w:t>
            </w:r>
          </w:p>
        </w:tc>
        <w:tc>
          <w:tcPr>
            <w:tcW w:w="680" w:type="dxa"/>
          </w:tcPr>
          <w:p w14:paraId="32E692FC" w14:textId="77777777" w:rsidR="00252629" w:rsidRPr="00DE057A" w:rsidRDefault="00252629" w:rsidP="00DF34BE">
            <w:pPr>
              <w:pStyle w:val="TAC"/>
            </w:pPr>
            <w:r w:rsidRPr="0041528A">
              <w:t>32</w:t>
            </w:r>
          </w:p>
        </w:tc>
        <w:tc>
          <w:tcPr>
            <w:tcW w:w="680" w:type="dxa"/>
          </w:tcPr>
          <w:p w14:paraId="52A1963A" w14:textId="77777777" w:rsidR="00252629" w:rsidRPr="00DE057A" w:rsidRDefault="00252629" w:rsidP="00DF34BE">
            <w:pPr>
              <w:pStyle w:val="TAC"/>
            </w:pPr>
            <w:r w:rsidRPr="0041528A">
              <w:t>32</w:t>
            </w:r>
          </w:p>
        </w:tc>
        <w:tc>
          <w:tcPr>
            <w:tcW w:w="680" w:type="dxa"/>
          </w:tcPr>
          <w:p w14:paraId="1C0D1041" w14:textId="77777777" w:rsidR="00252629" w:rsidRDefault="00252629" w:rsidP="00DF34BE">
            <w:pPr>
              <w:pStyle w:val="TAC"/>
            </w:pPr>
            <w:r w:rsidRPr="0041528A">
              <w:t>04</w:t>
            </w:r>
          </w:p>
        </w:tc>
        <w:tc>
          <w:tcPr>
            <w:tcW w:w="680" w:type="dxa"/>
          </w:tcPr>
          <w:p w14:paraId="3C3557A5" w14:textId="77777777" w:rsidR="00252629" w:rsidRDefault="00252629" w:rsidP="00DF34BE">
            <w:pPr>
              <w:pStyle w:val="TAC"/>
            </w:pPr>
            <w:r w:rsidRPr="0041528A">
              <w:t>81</w:t>
            </w:r>
          </w:p>
        </w:tc>
        <w:tc>
          <w:tcPr>
            <w:tcW w:w="683" w:type="dxa"/>
          </w:tcPr>
          <w:p w14:paraId="65701A19" w14:textId="77777777" w:rsidR="00252629" w:rsidRPr="00DE057A" w:rsidRDefault="00252629" w:rsidP="00DF34BE">
            <w:pPr>
              <w:pStyle w:val="TAC"/>
            </w:pPr>
            <w:r w:rsidRPr="0041528A">
              <w:t>21</w:t>
            </w:r>
          </w:p>
        </w:tc>
        <w:tc>
          <w:tcPr>
            <w:tcW w:w="680" w:type="dxa"/>
          </w:tcPr>
          <w:p w14:paraId="18A62406" w14:textId="77777777" w:rsidR="00252629" w:rsidRPr="00DE057A" w:rsidRDefault="00252629" w:rsidP="00DF34BE">
            <w:pPr>
              <w:pStyle w:val="TAC"/>
            </w:pPr>
            <w:r w:rsidRPr="0041528A">
              <w:t>F2</w:t>
            </w:r>
          </w:p>
        </w:tc>
        <w:tc>
          <w:tcPr>
            <w:tcW w:w="680" w:type="dxa"/>
          </w:tcPr>
          <w:p w14:paraId="38C0C615" w14:textId="77777777" w:rsidR="00252629" w:rsidRPr="00DE057A" w:rsidRDefault="00252629" w:rsidP="00DF34BE">
            <w:pPr>
              <w:pStyle w:val="TAC"/>
            </w:pPr>
            <w:r w:rsidRPr="0041528A">
              <w:t>FF</w:t>
            </w:r>
          </w:p>
        </w:tc>
        <w:tc>
          <w:tcPr>
            <w:tcW w:w="683" w:type="dxa"/>
          </w:tcPr>
          <w:p w14:paraId="567BED8B" w14:textId="77777777" w:rsidR="00252629" w:rsidRPr="00DE057A" w:rsidRDefault="00252629" w:rsidP="00DF34BE">
            <w:pPr>
              <w:pStyle w:val="TAC"/>
            </w:pPr>
            <w:r w:rsidRPr="0041528A">
              <w:t>FF</w:t>
            </w:r>
          </w:p>
        </w:tc>
      </w:tr>
      <w:tr w:rsidR="00252629" w:rsidRPr="00DE057A" w14:paraId="5F54C922" w14:textId="77777777" w:rsidTr="00DF34BE">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DF34BE">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DF34BE">
            <w:pPr>
              <w:pStyle w:val="TAL"/>
              <w:rPr>
                <w:b/>
              </w:rPr>
            </w:pPr>
          </w:p>
        </w:tc>
        <w:tc>
          <w:tcPr>
            <w:tcW w:w="678" w:type="dxa"/>
            <w:tcBorders>
              <w:left w:val="single" w:sz="4" w:space="0" w:color="auto"/>
            </w:tcBorders>
          </w:tcPr>
          <w:p w14:paraId="07391969" w14:textId="77777777" w:rsidR="00252629" w:rsidRPr="00092350" w:rsidRDefault="00252629" w:rsidP="00DF34BE">
            <w:pPr>
              <w:pStyle w:val="TAC"/>
              <w:rPr>
                <w:b/>
              </w:rPr>
            </w:pPr>
            <w:r>
              <w:t>FF</w:t>
            </w:r>
          </w:p>
        </w:tc>
        <w:tc>
          <w:tcPr>
            <w:tcW w:w="678" w:type="dxa"/>
          </w:tcPr>
          <w:p w14:paraId="34908CF0" w14:textId="77777777" w:rsidR="00252629" w:rsidRPr="00092350" w:rsidRDefault="00252629" w:rsidP="00DF34BE">
            <w:pPr>
              <w:pStyle w:val="TAC"/>
              <w:rPr>
                <w:b/>
              </w:rPr>
            </w:pPr>
            <w:r w:rsidRPr="0041528A">
              <w:t>FF</w:t>
            </w:r>
          </w:p>
        </w:tc>
        <w:tc>
          <w:tcPr>
            <w:tcW w:w="680" w:type="dxa"/>
          </w:tcPr>
          <w:p w14:paraId="287BAB15" w14:textId="77777777" w:rsidR="00252629" w:rsidRPr="00092350" w:rsidRDefault="00252629" w:rsidP="00DF34BE">
            <w:pPr>
              <w:pStyle w:val="TAC"/>
              <w:rPr>
                <w:b/>
              </w:rPr>
            </w:pPr>
            <w:r w:rsidRPr="0041528A">
              <w:t>FF</w:t>
            </w:r>
          </w:p>
        </w:tc>
        <w:tc>
          <w:tcPr>
            <w:tcW w:w="680" w:type="dxa"/>
          </w:tcPr>
          <w:p w14:paraId="2B5EFA94" w14:textId="77777777" w:rsidR="00252629" w:rsidRPr="00092350" w:rsidRDefault="00252629" w:rsidP="00DF34BE">
            <w:pPr>
              <w:pStyle w:val="TAC"/>
              <w:rPr>
                <w:b/>
              </w:rPr>
            </w:pPr>
            <w:r w:rsidRPr="0041528A">
              <w:t>FF</w:t>
            </w:r>
          </w:p>
        </w:tc>
        <w:tc>
          <w:tcPr>
            <w:tcW w:w="680" w:type="dxa"/>
          </w:tcPr>
          <w:p w14:paraId="75BFD136" w14:textId="77777777" w:rsidR="00252629" w:rsidRPr="00092350" w:rsidRDefault="00252629" w:rsidP="00DF34BE">
            <w:pPr>
              <w:pStyle w:val="TAC"/>
              <w:rPr>
                <w:b/>
              </w:rPr>
            </w:pPr>
            <w:r w:rsidRPr="0041528A">
              <w:t>FF</w:t>
            </w:r>
          </w:p>
        </w:tc>
        <w:tc>
          <w:tcPr>
            <w:tcW w:w="680" w:type="dxa"/>
            <w:tcBorders>
              <w:bottom w:val="single" w:sz="4" w:space="0" w:color="auto"/>
            </w:tcBorders>
          </w:tcPr>
          <w:p w14:paraId="5AC9EF77" w14:textId="77777777" w:rsidR="00252629" w:rsidRPr="00092350" w:rsidRDefault="00252629" w:rsidP="00DF34BE">
            <w:pPr>
              <w:pStyle w:val="TAC"/>
              <w:rPr>
                <w:b/>
              </w:rPr>
            </w:pPr>
            <w:r w:rsidRPr="0041528A">
              <w:t>FF</w:t>
            </w:r>
          </w:p>
        </w:tc>
        <w:tc>
          <w:tcPr>
            <w:tcW w:w="680" w:type="dxa"/>
          </w:tcPr>
          <w:p w14:paraId="0FF482F9" w14:textId="77777777" w:rsidR="00252629" w:rsidRPr="00DE057A" w:rsidRDefault="00252629" w:rsidP="00DF34BE">
            <w:pPr>
              <w:pStyle w:val="TAC"/>
            </w:pPr>
            <w:r w:rsidRPr="0041528A">
              <w:t>FF</w:t>
            </w:r>
          </w:p>
        </w:tc>
        <w:tc>
          <w:tcPr>
            <w:tcW w:w="680" w:type="dxa"/>
          </w:tcPr>
          <w:p w14:paraId="32513CA9" w14:textId="77777777" w:rsidR="00252629" w:rsidRPr="00DE057A" w:rsidRDefault="00252629" w:rsidP="00DF34BE">
            <w:pPr>
              <w:pStyle w:val="TAC"/>
            </w:pPr>
            <w:r w:rsidRPr="0041528A">
              <w:t>FF</w:t>
            </w:r>
          </w:p>
        </w:tc>
        <w:tc>
          <w:tcPr>
            <w:tcW w:w="683" w:type="dxa"/>
          </w:tcPr>
          <w:p w14:paraId="7190EDB1" w14:textId="77777777" w:rsidR="00252629" w:rsidRPr="00DE057A" w:rsidRDefault="00252629" w:rsidP="00DF34BE">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bookmarkStart w:id="319" w:name="MCCQCTEMPBM_00000067"/>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DF34BE">
        <w:tc>
          <w:tcPr>
            <w:tcW w:w="957" w:type="dxa"/>
            <w:shd w:val="clear" w:color="auto" w:fill="F2F2F2" w:themeFill="background1" w:themeFillShade="F2"/>
          </w:tcPr>
          <w:bookmarkEnd w:id="319"/>
          <w:p w14:paraId="4D39A98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DF34BE">
        <w:tc>
          <w:tcPr>
            <w:tcW w:w="957" w:type="dxa"/>
            <w:tcBorders>
              <w:bottom w:val="single" w:sz="4" w:space="0" w:color="auto"/>
            </w:tcBorders>
          </w:tcPr>
          <w:p w14:paraId="5201D028" w14:textId="77777777" w:rsidR="00252629" w:rsidRPr="00DE057A" w:rsidRDefault="00252629" w:rsidP="00DF34BE">
            <w:pPr>
              <w:pStyle w:val="TAL"/>
            </w:pPr>
            <w:r w:rsidRPr="0041528A">
              <w:t>Hex</w:t>
            </w:r>
          </w:p>
        </w:tc>
        <w:tc>
          <w:tcPr>
            <w:tcW w:w="678" w:type="dxa"/>
          </w:tcPr>
          <w:p w14:paraId="2A9B6FDD" w14:textId="77777777" w:rsidR="00252629" w:rsidRPr="00DE057A" w:rsidRDefault="00252629" w:rsidP="00DF34BE">
            <w:pPr>
              <w:pStyle w:val="TAC"/>
            </w:pPr>
            <w:r w:rsidRPr="0041528A">
              <w:t>42</w:t>
            </w:r>
          </w:p>
        </w:tc>
        <w:tc>
          <w:tcPr>
            <w:tcW w:w="678" w:type="dxa"/>
          </w:tcPr>
          <w:p w14:paraId="281F4941" w14:textId="77777777" w:rsidR="00252629" w:rsidRPr="00DE057A" w:rsidRDefault="00252629" w:rsidP="00DF34BE">
            <w:pPr>
              <w:pStyle w:val="TAC"/>
            </w:pPr>
            <w:r w:rsidRPr="0041528A">
              <w:t>44</w:t>
            </w:r>
          </w:p>
        </w:tc>
        <w:tc>
          <w:tcPr>
            <w:tcW w:w="680" w:type="dxa"/>
          </w:tcPr>
          <w:p w14:paraId="5349FF87" w14:textId="77777777" w:rsidR="00252629" w:rsidRPr="00DE057A" w:rsidRDefault="00252629" w:rsidP="00DF34BE">
            <w:pPr>
              <w:pStyle w:val="TAC"/>
            </w:pPr>
            <w:r w:rsidRPr="0041528A">
              <w:t>4E</w:t>
            </w:r>
          </w:p>
        </w:tc>
        <w:tc>
          <w:tcPr>
            <w:tcW w:w="680" w:type="dxa"/>
          </w:tcPr>
          <w:p w14:paraId="58DCD1BB" w14:textId="77777777" w:rsidR="00252629" w:rsidRPr="00DE057A" w:rsidRDefault="00252629" w:rsidP="00DF34BE">
            <w:pPr>
              <w:pStyle w:val="TAC"/>
            </w:pPr>
            <w:r w:rsidRPr="0041528A">
              <w:t>33</w:t>
            </w:r>
          </w:p>
        </w:tc>
        <w:tc>
          <w:tcPr>
            <w:tcW w:w="680" w:type="dxa"/>
          </w:tcPr>
          <w:p w14:paraId="2A66DE28" w14:textId="77777777" w:rsidR="00252629" w:rsidRPr="00DE057A" w:rsidRDefault="00252629" w:rsidP="00DF34BE">
            <w:pPr>
              <w:pStyle w:val="TAC"/>
            </w:pPr>
            <w:r w:rsidRPr="0041528A">
              <w:t>33</w:t>
            </w:r>
          </w:p>
        </w:tc>
        <w:tc>
          <w:tcPr>
            <w:tcW w:w="680" w:type="dxa"/>
          </w:tcPr>
          <w:p w14:paraId="47657B99" w14:textId="77777777" w:rsidR="00252629" w:rsidRPr="00DE057A" w:rsidRDefault="00252629" w:rsidP="00DF34BE">
            <w:pPr>
              <w:pStyle w:val="TAC"/>
            </w:pPr>
            <w:r w:rsidRPr="0041528A">
              <w:t>33</w:t>
            </w:r>
          </w:p>
        </w:tc>
        <w:tc>
          <w:tcPr>
            <w:tcW w:w="680" w:type="dxa"/>
          </w:tcPr>
          <w:p w14:paraId="1B4378F9" w14:textId="77777777" w:rsidR="00252629" w:rsidRDefault="00252629" w:rsidP="00DF34BE">
            <w:pPr>
              <w:pStyle w:val="TAC"/>
            </w:pPr>
            <w:r w:rsidRPr="0041528A">
              <w:t>03</w:t>
            </w:r>
          </w:p>
        </w:tc>
        <w:tc>
          <w:tcPr>
            <w:tcW w:w="680" w:type="dxa"/>
          </w:tcPr>
          <w:p w14:paraId="06849A83" w14:textId="77777777" w:rsidR="00252629" w:rsidRDefault="00252629" w:rsidP="00DF34BE">
            <w:pPr>
              <w:pStyle w:val="TAC"/>
            </w:pPr>
            <w:r w:rsidRPr="0041528A">
              <w:t>81</w:t>
            </w:r>
          </w:p>
        </w:tc>
        <w:tc>
          <w:tcPr>
            <w:tcW w:w="683" w:type="dxa"/>
          </w:tcPr>
          <w:p w14:paraId="282853F4" w14:textId="77777777" w:rsidR="00252629" w:rsidRPr="00DE057A" w:rsidRDefault="00252629" w:rsidP="00DF34BE">
            <w:pPr>
              <w:pStyle w:val="TAC"/>
            </w:pPr>
            <w:r w:rsidRPr="0041528A">
              <w:t>11</w:t>
            </w:r>
          </w:p>
        </w:tc>
        <w:tc>
          <w:tcPr>
            <w:tcW w:w="680" w:type="dxa"/>
          </w:tcPr>
          <w:p w14:paraId="2E29929B" w14:textId="77777777" w:rsidR="00252629" w:rsidRPr="00DE057A" w:rsidRDefault="00252629" w:rsidP="00DF34BE">
            <w:pPr>
              <w:pStyle w:val="TAC"/>
            </w:pPr>
            <w:r w:rsidRPr="0041528A">
              <w:t>F2</w:t>
            </w:r>
          </w:p>
        </w:tc>
        <w:tc>
          <w:tcPr>
            <w:tcW w:w="680" w:type="dxa"/>
          </w:tcPr>
          <w:p w14:paraId="0BEA0B6B" w14:textId="77777777" w:rsidR="00252629" w:rsidRPr="00DE057A" w:rsidRDefault="00252629" w:rsidP="00DF34BE">
            <w:pPr>
              <w:pStyle w:val="TAC"/>
            </w:pPr>
            <w:r w:rsidRPr="0041528A">
              <w:t>FF</w:t>
            </w:r>
          </w:p>
        </w:tc>
        <w:tc>
          <w:tcPr>
            <w:tcW w:w="683" w:type="dxa"/>
          </w:tcPr>
          <w:p w14:paraId="2CC4C9CF" w14:textId="77777777" w:rsidR="00252629" w:rsidRPr="00DE057A" w:rsidRDefault="00252629" w:rsidP="00DF34BE">
            <w:pPr>
              <w:pStyle w:val="TAC"/>
            </w:pPr>
            <w:r w:rsidRPr="0041528A">
              <w:t>FF</w:t>
            </w:r>
          </w:p>
        </w:tc>
      </w:tr>
      <w:tr w:rsidR="00252629" w:rsidRPr="00DE057A" w14:paraId="7ED554C8" w14:textId="77777777" w:rsidTr="00DF34BE">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DF34BE">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DF34BE">
            <w:pPr>
              <w:pStyle w:val="TAL"/>
              <w:rPr>
                <w:b/>
              </w:rPr>
            </w:pPr>
          </w:p>
        </w:tc>
        <w:tc>
          <w:tcPr>
            <w:tcW w:w="678" w:type="dxa"/>
            <w:tcBorders>
              <w:left w:val="single" w:sz="4" w:space="0" w:color="auto"/>
            </w:tcBorders>
          </w:tcPr>
          <w:p w14:paraId="18B2D167" w14:textId="77777777" w:rsidR="00252629" w:rsidRPr="00092350" w:rsidRDefault="00252629" w:rsidP="00DF34BE">
            <w:pPr>
              <w:pStyle w:val="TAC"/>
              <w:rPr>
                <w:b/>
              </w:rPr>
            </w:pPr>
            <w:r>
              <w:t>FF</w:t>
            </w:r>
          </w:p>
        </w:tc>
        <w:tc>
          <w:tcPr>
            <w:tcW w:w="678" w:type="dxa"/>
          </w:tcPr>
          <w:p w14:paraId="1F18131E" w14:textId="77777777" w:rsidR="00252629" w:rsidRPr="00092350" w:rsidRDefault="00252629" w:rsidP="00DF34BE">
            <w:pPr>
              <w:pStyle w:val="TAC"/>
              <w:rPr>
                <w:b/>
              </w:rPr>
            </w:pPr>
            <w:r w:rsidRPr="0041528A">
              <w:t>FF</w:t>
            </w:r>
          </w:p>
        </w:tc>
        <w:tc>
          <w:tcPr>
            <w:tcW w:w="680" w:type="dxa"/>
          </w:tcPr>
          <w:p w14:paraId="79A2304D" w14:textId="77777777" w:rsidR="00252629" w:rsidRPr="00092350" w:rsidRDefault="00252629" w:rsidP="00DF34BE">
            <w:pPr>
              <w:pStyle w:val="TAC"/>
              <w:rPr>
                <w:b/>
              </w:rPr>
            </w:pPr>
            <w:r w:rsidRPr="0041528A">
              <w:t>FF</w:t>
            </w:r>
          </w:p>
        </w:tc>
        <w:tc>
          <w:tcPr>
            <w:tcW w:w="680" w:type="dxa"/>
          </w:tcPr>
          <w:p w14:paraId="5E23E1F9" w14:textId="77777777" w:rsidR="00252629" w:rsidRPr="00092350" w:rsidRDefault="00252629" w:rsidP="00DF34BE">
            <w:pPr>
              <w:pStyle w:val="TAC"/>
              <w:rPr>
                <w:b/>
              </w:rPr>
            </w:pPr>
            <w:r w:rsidRPr="0041528A">
              <w:t>FF</w:t>
            </w:r>
          </w:p>
        </w:tc>
        <w:tc>
          <w:tcPr>
            <w:tcW w:w="680" w:type="dxa"/>
          </w:tcPr>
          <w:p w14:paraId="21A0EBCB" w14:textId="77777777" w:rsidR="00252629" w:rsidRPr="00092350" w:rsidRDefault="00252629" w:rsidP="00DF34BE">
            <w:pPr>
              <w:pStyle w:val="TAC"/>
              <w:rPr>
                <w:b/>
              </w:rPr>
            </w:pPr>
            <w:r w:rsidRPr="0041528A">
              <w:t>FF</w:t>
            </w:r>
          </w:p>
        </w:tc>
        <w:tc>
          <w:tcPr>
            <w:tcW w:w="680" w:type="dxa"/>
            <w:tcBorders>
              <w:bottom w:val="single" w:sz="4" w:space="0" w:color="auto"/>
            </w:tcBorders>
          </w:tcPr>
          <w:p w14:paraId="35829886" w14:textId="77777777" w:rsidR="00252629" w:rsidRPr="00092350" w:rsidRDefault="00252629" w:rsidP="00DF34BE">
            <w:pPr>
              <w:pStyle w:val="TAC"/>
              <w:rPr>
                <w:b/>
              </w:rPr>
            </w:pPr>
            <w:r w:rsidRPr="0041528A">
              <w:t>FF</w:t>
            </w:r>
          </w:p>
        </w:tc>
        <w:tc>
          <w:tcPr>
            <w:tcW w:w="680" w:type="dxa"/>
          </w:tcPr>
          <w:p w14:paraId="6E2214FC" w14:textId="77777777" w:rsidR="00252629" w:rsidRPr="00DE057A" w:rsidRDefault="00252629" w:rsidP="00DF34BE">
            <w:pPr>
              <w:pStyle w:val="TAC"/>
            </w:pPr>
            <w:r w:rsidRPr="0041528A">
              <w:t>FF</w:t>
            </w:r>
          </w:p>
        </w:tc>
        <w:tc>
          <w:tcPr>
            <w:tcW w:w="680" w:type="dxa"/>
          </w:tcPr>
          <w:p w14:paraId="2C8BEC41" w14:textId="77777777" w:rsidR="00252629" w:rsidRPr="00DE057A" w:rsidRDefault="00252629" w:rsidP="00DF34BE">
            <w:pPr>
              <w:pStyle w:val="TAC"/>
            </w:pPr>
            <w:r w:rsidRPr="0041528A">
              <w:t>FF</w:t>
            </w:r>
          </w:p>
        </w:tc>
        <w:tc>
          <w:tcPr>
            <w:tcW w:w="683" w:type="dxa"/>
          </w:tcPr>
          <w:p w14:paraId="0EF331E3" w14:textId="77777777" w:rsidR="00252629" w:rsidRPr="00DE057A" w:rsidRDefault="00252629" w:rsidP="00DF34BE">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bookmarkStart w:id="320" w:name="MCCQCTEMPBM_00000068"/>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DF34BE">
        <w:tc>
          <w:tcPr>
            <w:tcW w:w="959" w:type="dxa"/>
            <w:shd w:val="clear" w:color="auto" w:fill="F2F2F2" w:themeFill="background1" w:themeFillShade="F2"/>
          </w:tcPr>
          <w:bookmarkEnd w:id="320"/>
          <w:p w14:paraId="103DFAF4"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DF34BE">
        <w:tc>
          <w:tcPr>
            <w:tcW w:w="959" w:type="dxa"/>
            <w:tcBorders>
              <w:bottom w:val="single" w:sz="4" w:space="0" w:color="auto"/>
            </w:tcBorders>
          </w:tcPr>
          <w:p w14:paraId="1CFEDE8A" w14:textId="77777777" w:rsidR="00252629" w:rsidRPr="00DE057A" w:rsidRDefault="00252629" w:rsidP="00DF34BE">
            <w:pPr>
              <w:pStyle w:val="TAL"/>
            </w:pPr>
            <w:r w:rsidRPr="0041528A">
              <w:t>Hex</w:t>
            </w:r>
          </w:p>
        </w:tc>
        <w:tc>
          <w:tcPr>
            <w:tcW w:w="680" w:type="dxa"/>
          </w:tcPr>
          <w:p w14:paraId="78AC20B5" w14:textId="77777777" w:rsidR="00252629" w:rsidRPr="00DE057A" w:rsidRDefault="00252629" w:rsidP="00DF34BE">
            <w:pPr>
              <w:pStyle w:val="TAC"/>
            </w:pPr>
            <w:r w:rsidRPr="0041528A">
              <w:t>21</w:t>
            </w:r>
          </w:p>
        </w:tc>
        <w:tc>
          <w:tcPr>
            <w:tcW w:w="680" w:type="dxa"/>
          </w:tcPr>
          <w:p w14:paraId="7E6FB204" w14:textId="77777777" w:rsidR="00252629" w:rsidRPr="00DE057A" w:rsidRDefault="00252629" w:rsidP="00DF34BE">
            <w:pPr>
              <w:pStyle w:val="TAC"/>
            </w:pPr>
            <w:r w:rsidRPr="0041528A">
              <w:t>F2</w:t>
            </w:r>
          </w:p>
        </w:tc>
        <w:tc>
          <w:tcPr>
            <w:tcW w:w="680" w:type="dxa"/>
          </w:tcPr>
          <w:p w14:paraId="1E0D43CF" w14:textId="77777777" w:rsidR="00252629" w:rsidRPr="00DE057A" w:rsidRDefault="00252629" w:rsidP="00DF34BE">
            <w:pPr>
              <w:pStyle w:val="TAC"/>
            </w:pPr>
            <w:r w:rsidRPr="0041528A">
              <w:t>FF</w:t>
            </w:r>
          </w:p>
        </w:tc>
        <w:tc>
          <w:tcPr>
            <w:tcW w:w="680" w:type="dxa"/>
          </w:tcPr>
          <w:p w14:paraId="7DEF1584" w14:textId="77777777" w:rsidR="00252629" w:rsidRPr="00DE057A" w:rsidRDefault="00252629" w:rsidP="00DF34BE">
            <w:pPr>
              <w:pStyle w:val="TAC"/>
            </w:pPr>
            <w:r w:rsidRPr="0041528A">
              <w:t>54</w:t>
            </w:r>
          </w:p>
        </w:tc>
        <w:tc>
          <w:tcPr>
            <w:tcW w:w="680" w:type="dxa"/>
          </w:tcPr>
          <w:p w14:paraId="5819676E" w14:textId="77777777" w:rsidR="00252629" w:rsidRPr="00DE057A" w:rsidRDefault="00252629" w:rsidP="00DF34BE">
            <w:pPr>
              <w:pStyle w:val="TAC"/>
            </w:pPr>
            <w:r w:rsidRPr="0041528A">
              <w:t>45</w:t>
            </w:r>
          </w:p>
        </w:tc>
        <w:tc>
          <w:tcPr>
            <w:tcW w:w="680" w:type="dxa"/>
          </w:tcPr>
          <w:p w14:paraId="61A1D82D" w14:textId="77777777" w:rsidR="00252629" w:rsidRPr="00DE057A" w:rsidRDefault="00252629" w:rsidP="00DF34BE">
            <w:pPr>
              <w:pStyle w:val="TAC"/>
            </w:pPr>
            <w:r w:rsidRPr="0041528A">
              <w:t>53</w:t>
            </w:r>
          </w:p>
        </w:tc>
        <w:tc>
          <w:tcPr>
            <w:tcW w:w="680" w:type="dxa"/>
          </w:tcPr>
          <w:p w14:paraId="18EF21CC" w14:textId="77777777" w:rsidR="00252629" w:rsidRDefault="00252629" w:rsidP="00DF34BE">
            <w:pPr>
              <w:pStyle w:val="TAC"/>
            </w:pPr>
            <w:r w:rsidRPr="0041528A">
              <w:t>54</w:t>
            </w:r>
          </w:p>
        </w:tc>
        <w:tc>
          <w:tcPr>
            <w:tcW w:w="680" w:type="dxa"/>
          </w:tcPr>
          <w:p w14:paraId="28F054B8" w14:textId="77777777" w:rsidR="00252629" w:rsidRDefault="00252629" w:rsidP="00DF34BE">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bookmarkStart w:id="321" w:name="MCCQCTEMPBM_00000069"/>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DF34BE">
        <w:tc>
          <w:tcPr>
            <w:tcW w:w="959" w:type="dxa"/>
            <w:shd w:val="clear" w:color="auto" w:fill="F2F2F2" w:themeFill="background1" w:themeFillShade="F2"/>
          </w:tcPr>
          <w:bookmarkEnd w:id="321"/>
          <w:p w14:paraId="2003652E"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DF34BE">
        <w:tc>
          <w:tcPr>
            <w:tcW w:w="959" w:type="dxa"/>
            <w:tcBorders>
              <w:bottom w:val="single" w:sz="4" w:space="0" w:color="auto"/>
            </w:tcBorders>
          </w:tcPr>
          <w:p w14:paraId="1B5C6B2E" w14:textId="77777777" w:rsidR="00252629" w:rsidRPr="00DE057A" w:rsidRDefault="00252629" w:rsidP="00DF34BE">
            <w:pPr>
              <w:pStyle w:val="TAL"/>
            </w:pPr>
            <w:r w:rsidRPr="0041528A">
              <w:t>Hex</w:t>
            </w:r>
          </w:p>
        </w:tc>
        <w:tc>
          <w:tcPr>
            <w:tcW w:w="680" w:type="dxa"/>
          </w:tcPr>
          <w:p w14:paraId="43888FFD" w14:textId="77777777" w:rsidR="00252629" w:rsidRPr="00DE057A" w:rsidRDefault="00252629" w:rsidP="00DF34BE">
            <w:pPr>
              <w:pStyle w:val="TAC"/>
            </w:pPr>
            <w:r w:rsidRPr="0041528A">
              <w:t>00</w:t>
            </w:r>
          </w:p>
        </w:tc>
        <w:tc>
          <w:tcPr>
            <w:tcW w:w="680" w:type="dxa"/>
          </w:tcPr>
          <w:p w14:paraId="6908B34D" w14:textId="77777777" w:rsidR="00252629" w:rsidRPr="00DE057A" w:rsidRDefault="00252629" w:rsidP="00DF34BE">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bookmarkStart w:id="322" w:name="MCCQCTEMPBM_00000070"/>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DF34BE">
        <w:tc>
          <w:tcPr>
            <w:tcW w:w="957" w:type="dxa"/>
            <w:shd w:val="clear" w:color="auto" w:fill="F2F2F2" w:themeFill="background1" w:themeFillShade="F2"/>
          </w:tcPr>
          <w:bookmarkEnd w:id="322"/>
          <w:p w14:paraId="2CB3BA6A"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DF34BE">
        <w:tc>
          <w:tcPr>
            <w:tcW w:w="957" w:type="dxa"/>
            <w:tcBorders>
              <w:bottom w:val="single" w:sz="4" w:space="0" w:color="auto"/>
            </w:tcBorders>
          </w:tcPr>
          <w:p w14:paraId="3D189A08" w14:textId="77777777" w:rsidR="00252629" w:rsidRPr="00DE057A" w:rsidRDefault="00252629" w:rsidP="00DF34BE">
            <w:pPr>
              <w:pStyle w:val="TAL"/>
            </w:pPr>
            <w:r w:rsidRPr="0041528A">
              <w:t>Hex</w:t>
            </w:r>
          </w:p>
        </w:tc>
        <w:tc>
          <w:tcPr>
            <w:tcW w:w="678" w:type="dxa"/>
          </w:tcPr>
          <w:p w14:paraId="73D9FAC5" w14:textId="77777777" w:rsidR="00252629" w:rsidRPr="00DE057A" w:rsidRDefault="00252629" w:rsidP="00DF34BE">
            <w:pPr>
              <w:pStyle w:val="TAC"/>
            </w:pPr>
            <w:r w:rsidRPr="0041528A">
              <w:t>FD</w:t>
            </w:r>
          </w:p>
        </w:tc>
        <w:tc>
          <w:tcPr>
            <w:tcW w:w="678" w:type="dxa"/>
          </w:tcPr>
          <w:p w14:paraId="0C765DEB" w14:textId="77777777" w:rsidR="00252629" w:rsidRPr="00DE057A" w:rsidRDefault="00252629" w:rsidP="00DF34BE">
            <w:pPr>
              <w:pStyle w:val="TAC"/>
            </w:pPr>
            <w:r w:rsidRPr="0041528A">
              <w:t>FF</w:t>
            </w:r>
          </w:p>
        </w:tc>
        <w:tc>
          <w:tcPr>
            <w:tcW w:w="680" w:type="dxa"/>
          </w:tcPr>
          <w:p w14:paraId="33FDA7B6" w14:textId="77777777" w:rsidR="00252629" w:rsidRPr="00DE057A" w:rsidRDefault="00252629" w:rsidP="00DF34BE">
            <w:pPr>
              <w:pStyle w:val="TAC"/>
            </w:pPr>
            <w:r w:rsidRPr="0041528A">
              <w:t>FF</w:t>
            </w:r>
          </w:p>
        </w:tc>
        <w:tc>
          <w:tcPr>
            <w:tcW w:w="680" w:type="dxa"/>
          </w:tcPr>
          <w:p w14:paraId="2517B275" w14:textId="77777777" w:rsidR="00252629" w:rsidRPr="00DE057A" w:rsidRDefault="00252629" w:rsidP="00DF34BE">
            <w:pPr>
              <w:pStyle w:val="TAC"/>
            </w:pPr>
            <w:r w:rsidRPr="0041528A">
              <w:t>..</w:t>
            </w:r>
          </w:p>
        </w:tc>
        <w:tc>
          <w:tcPr>
            <w:tcW w:w="680" w:type="dxa"/>
          </w:tcPr>
          <w:p w14:paraId="1925F4F8" w14:textId="77777777" w:rsidR="00252629" w:rsidRPr="00DE057A" w:rsidRDefault="00252629" w:rsidP="00DF34BE">
            <w:pPr>
              <w:pStyle w:val="TAC"/>
            </w:pPr>
            <w:r w:rsidRPr="0041528A">
              <w:t>FF</w:t>
            </w:r>
          </w:p>
        </w:tc>
        <w:tc>
          <w:tcPr>
            <w:tcW w:w="680" w:type="dxa"/>
          </w:tcPr>
          <w:p w14:paraId="603385FD" w14:textId="77777777" w:rsidR="00252629" w:rsidRPr="00DE057A" w:rsidRDefault="00252629" w:rsidP="00DF34BE">
            <w:pPr>
              <w:pStyle w:val="TAC"/>
            </w:pPr>
            <w:r w:rsidRPr="0041528A">
              <w:t>09</w:t>
            </w:r>
          </w:p>
        </w:tc>
        <w:tc>
          <w:tcPr>
            <w:tcW w:w="680" w:type="dxa"/>
          </w:tcPr>
          <w:p w14:paraId="33A82815" w14:textId="77777777" w:rsidR="00252629" w:rsidRDefault="00252629" w:rsidP="00DF34BE">
            <w:pPr>
              <w:pStyle w:val="TAC"/>
            </w:pPr>
            <w:r w:rsidRPr="0041528A">
              <w:t>91</w:t>
            </w:r>
          </w:p>
        </w:tc>
        <w:tc>
          <w:tcPr>
            <w:tcW w:w="680" w:type="dxa"/>
          </w:tcPr>
          <w:p w14:paraId="55167A0E" w14:textId="77777777" w:rsidR="00252629" w:rsidRDefault="00252629" w:rsidP="00DF34BE">
            <w:pPr>
              <w:pStyle w:val="TAC"/>
            </w:pPr>
            <w:r w:rsidRPr="0041528A">
              <w:t>11</w:t>
            </w:r>
          </w:p>
        </w:tc>
        <w:tc>
          <w:tcPr>
            <w:tcW w:w="683" w:type="dxa"/>
          </w:tcPr>
          <w:p w14:paraId="5A554F6A" w14:textId="77777777" w:rsidR="00252629" w:rsidRPr="00DE057A" w:rsidRDefault="00252629" w:rsidP="00DF34BE">
            <w:pPr>
              <w:pStyle w:val="TAC"/>
            </w:pPr>
            <w:r w:rsidRPr="0041528A">
              <w:t>22</w:t>
            </w:r>
          </w:p>
        </w:tc>
        <w:tc>
          <w:tcPr>
            <w:tcW w:w="680" w:type="dxa"/>
          </w:tcPr>
          <w:p w14:paraId="15D477AB" w14:textId="77777777" w:rsidR="00252629" w:rsidRPr="00DE057A" w:rsidRDefault="00252629" w:rsidP="00DF34BE">
            <w:pPr>
              <w:pStyle w:val="TAC"/>
            </w:pPr>
            <w:r w:rsidRPr="0041528A">
              <w:t>33</w:t>
            </w:r>
          </w:p>
        </w:tc>
        <w:tc>
          <w:tcPr>
            <w:tcW w:w="680" w:type="dxa"/>
          </w:tcPr>
          <w:p w14:paraId="12FF8CA7" w14:textId="77777777" w:rsidR="00252629" w:rsidRPr="00DE057A" w:rsidRDefault="00252629" w:rsidP="00DF34BE">
            <w:pPr>
              <w:pStyle w:val="TAC"/>
            </w:pPr>
            <w:r w:rsidRPr="0041528A">
              <w:t>44</w:t>
            </w:r>
          </w:p>
        </w:tc>
        <w:tc>
          <w:tcPr>
            <w:tcW w:w="683" w:type="dxa"/>
          </w:tcPr>
          <w:p w14:paraId="70C3989D" w14:textId="77777777" w:rsidR="00252629" w:rsidRPr="00DE057A" w:rsidRDefault="00252629" w:rsidP="00DF34BE">
            <w:pPr>
              <w:pStyle w:val="TAC"/>
            </w:pPr>
            <w:r w:rsidRPr="0041528A">
              <w:t>55</w:t>
            </w:r>
          </w:p>
        </w:tc>
      </w:tr>
      <w:tr w:rsidR="00252629" w:rsidRPr="00DE057A" w14:paraId="5D401E0C" w14:textId="77777777" w:rsidTr="00DF34BE">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DF34BE">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DF34BE">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DF34BE">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DF34BE">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DF34BE">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DF34BE">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DF34BE">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DF34BE">
            <w:pPr>
              <w:pStyle w:val="TAC"/>
              <w:rPr>
                <w:b/>
              </w:rPr>
            </w:pPr>
            <w:r w:rsidRPr="00092350">
              <w:rPr>
                <w:b/>
              </w:rPr>
              <w:t>B</w:t>
            </w:r>
            <w:r>
              <w:rPr>
                <w:b/>
              </w:rPr>
              <w:t>28</w:t>
            </w:r>
          </w:p>
        </w:tc>
      </w:tr>
      <w:tr w:rsidR="00252629" w:rsidRPr="00DE057A" w14:paraId="346EE39C" w14:textId="77777777" w:rsidTr="00DF34BE">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DF34BE">
            <w:pPr>
              <w:pStyle w:val="TAL"/>
              <w:rPr>
                <w:b/>
              </w:rPr>
            </w:pPr>
          </w:p>
        </w:tc>
        <w:tc>
          <w:tcPr>
            <w:tcW w:w="678" w:type="dxa"/>
            <w:tcBorders>
              <w:left w:val="single" w:sz="4" w:space="0" w:color="auto"/>
            </w:tcBorders>
          </w:tcPr>
          <w:p w14:paraId="0EDB2BEC" w14:textId="77777777" w:rsidR="00252629" w:rsidRPr="00092350" w:rsidRDefault="00252629" w:rsidP="00DF34BE">
            <w:pPr>
              <w:pStyle w:val="TAC"/>
              <w:rPr>
                <w:b/>
              </w:rPr>
            </w:pPr>
            <w:r w:rsidRPr="0041528A">
              <w:t>66</w:t>
            </w:r>
          </w:p>
        </w:tc>
        <w:tc>
          <w:tcPr>
            <w:tcW w:w="678" w:type="dxa"/>
          </w:tcPr>
          <w:p w14:paraId="0930B7B5" w14:textId="77777777" w:rsidR="00252629" w:rsidRPr="00092350" w:rsidRDefault="00252629" w:rsidP="00DF34BE">
            <w:pPr>
              <w:pStyle w:val="TAC"/>
              <w:rPr>
                <w:b/>
              </w:rPr>
            </w:pPr>
            <w:r w:rsidRPr="0041528A">
              <w:t>77</w:t>
            </w:r>
          </w:p>
        </w:tc>
        <w:tc>
          <w:tcPr>
            <w:tcW w:w="680" w:type="dxa"/>
          </w:tcPr>
          <w:p w14:paraId="2D044C5C" w14:textId="77777777" w:rsidR="00252629" w:rsidRPr="00092350" w:rsidRDefault="00252629" w:rsidP="00DF34BE">
            <w:pPr>
              <w:pStyle w:val="TAC"/>
              <w:rPr>
                <w:b/>
              </w:rPr>
            </w:pPr>
            <w:r w:rsidRPr="0041528A">
              <w:t>F8</w:t>
            </w:r>
          </w:p>
        </w:tc>
        <w:tc>
          <w:tcPr>
            <w:tcW w:w="680" w:type="dxa"/>
          </w:tcPr>
          <w:p w14:paraId="18F22257" w14:textId="77777777" w:rsidR="00252629" w:rsidRPr="00092350" w:rsidRDefault="00252629" w:rsidP="00DF34BE">
            <w:pPr>
              <w:pStyle w:val="TAC"/>
              <w:rPr>
                <w:b/>
              </w:rPr>
            </w:pPr>
            <w:r w:rsidRPr="0041528A">
              <w:t>FF</w:t>
            </w:r>
          </w:p>
        </w:tc>
        <w:tc>
          <w:tcPr>
            <w:tcW w:w="680" w:type="dxa"/>
          </w:tcPr>
          <w:p w14:paraId="1C1C30EF" w14:textId="77777777" w:rsidR="00252629" w:rsidRPr="00092350" w:rsidRDefault="00252629" w:rsidP="00DF34BE">
            <w:pPr>
              <w:pStyle w:val="TAC"/>
              <w:rPr>
                <w:b/>
              </w:rPr>
            </w:pPr>
            <w:r w:rsidRPr="0041528A">
              <w:t>FF</w:t>
            </w:r>
          </w:p>
        </w:tc>
        <w:tc>
          <w:tcPr>
            <w:tcW w:w="680" w:type="dxa"/>
            <w:tcBorders>
              <w:bottom w:val="single" w:sz="4" w:space="0" w:color="auto"/>
            </w:tcBorders>
          </w:tcPr>
          <w:p w14:paraId="008E05B0" w14:textId="77777777" w:rsidR="00252629" w:rsidRPr="00092350" w:rsidRDefault="00252629" w:rsidP="00DF34BE">
            <w:pPr>
              <w:pStyle w:val="TAC"/>
              <w:rPr>
                <w:b/>
              </w:rPr>
            </w:pPr>
            <w:r w:rsidRPr="0041528A">
              <w:t>FF</w:t>
            </w:r>
          </w:p>
        </w:tc>
        <w:tc>
          <w:tcPr>
            <w:tcW w:w="680" w:type="dxa"/>
          </w:tcPr>
          <w:p w14:paraId="637CE1A4" w14:textId="77777777" w:rsidR="00252629" w:rsidRPr="00DE057A" w:rsidRDefault="00252629" w:rsidP="00DF34BE">
            <w:pPr>
              <w:pStyle w:val="TAC"/>
            </w:pPr>
            <w:r w:rsidRPr="0041528A">
              <w:t>FF</w:t>
            </w:r>
          </w:p>
        </w:tc>
        <w:tc>
          <w:tcPr>
            <w:tcW w:w="680" w:type="dxa"/>
          </w:tcPr>
          <w:p w14:paraId="48E92CF7" w14:textId="77777777" w:rsidR="00252629" w:rsidRPr="00DE057A" w:rsidRDefault="00252629" w:rsidP="00DF34BE">
            <w:pPr>
              <w:pStyle w:val="TAC"/>
            </w:pPr>
            <w:r w:rsidRPr="0041528A">
              <w:t>FF</w:t>
            </w:r>
          </w:p>
        </w:tc>
      </w:tr>
    </w:tbl>
    <w:p w14:paraId="1D1EB662" w14:textId="77777777" w:rsidR="00252629" w:rsidRPr="0041528A" w:rsidRDefault="00252629" w:rsidP="00252629">
      <w:pPr>
        <w:pStyle w:val="FP"/>
      </w:pPr>
    </w:p>
    <w:p w14:paraId="3E4797DB" w14:textId="7522A7AF" w:rsidR="00252629" w:rsidRDefault="00252629" w:rsidP="00252629">
      <w:r w:rsidRPr="0041528A">
        <w:t>For the display of icon: See ETSI TS 102 384 [</w:t>
      </w:r>
      <w:r>
        <w:t>3</w:t>
      </w:r>
      <w:r w:rsidRPr="0041528A">
        <w:t>] clause 27.22.1B.</w:t>
      </w:r>
    </w:p>
    <w:p w14:paraId="7E3A2CD0" w14:textId="7BAECD11"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bookmarkStart w:id="323" w:name="MCCQCTEMPBM_00000148"/>
      <w:r>
        <w:fldChar w:fldCharType="begin"/>
      </w:r>
      <w:r>
        <w:instrText xml:space="preserve"> REF _Ref73456517 \r \h </w:instrText>
      </w:r>
      <w:r>
        <w:fldChar w:fldCharType="separate"/>
      </w:r>
      <w:r>
        <w:t>[2]</w:t>
      </w:r>
      <w:r>
        <w:fldChar w:fldCharType="end"/>
      </w:r>
      <w:bookmarkEnd w:id="323"/>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324" w:name="_Toc178929362"/>
      <w:bookmarkStart w:id="325" w:name="_Toc182581224"/>
      <w:r>
        <w:t>4.4.2</w:t>
      </w:r>
      <w:r w:rsidRPr="0041528A">
        <w:t>.</w:t>
      </w:r>
      <w:r>
        <w:t>3</w:t>
      </w:r>
      <w:r w:rsidRPr="0041528A">
        <w:tab/>
        <w:t>Def</w:t>
      </w:r>
      <w:r>
        <w:t xml:space="preserve">inition of </w:t>
      </w:r>
      <w:r w:rsidRPr="0041528A">
        <w:t>DF_TELECOM</w:t>
      </w:r>
      <w:r>
        <w:t xml:space="preserve"> default values</w:t>
      </w:r>
      <w:bookmarkEnd w:id="324"/>
      <w:bookmarkEnd w:id="325"/>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bookmarkStart w:id="326" w:name="MCCQCTEMPBM_00000071"/>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26"/>
          <w:p w14:paraId="69148136" w14:textId="77777777" w:rsidR="004E0389" w:rsidRPr="0041528A" w:rsidRDefault="004E0389" w:rsidP="00114F40">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114F40">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114F40">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114F40">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114F40">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114F40">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114F40">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114F40">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114F40">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114F40">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114F40">
            <w:pPr>
              <w:pStyle w:val="TAL"/>
              <w:jc w:val="center"/>
              <w:rPr>
                <w:b/>
              </w:rPr>
            </w:pPr>
            <w:r w:rsidRPr="0041528A">
              <w:rPr>
                <w:b/>
              </w:rPr>
              <w:t>B10</w:t>
            </w:r>
          </w:p>
        </w:tc>
      </w:tr>
      <w:tr w:rsidR="004E0389" w:rsidRPr="0041528A" w14:paraId="6B09155C"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114F40">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114F40">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114F40">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114F40">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114F40">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114F40">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114F40">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114F40">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114F40">
            <w:pPr>
              <w:pStyle w:val="TAL"/>
              <w:jc w:val="center"/>
            </w:pPr>
            <w:r w:rsidRPr="0041528A">
              <w:rPr>
                <w:rFonts w:cs="Arial"/>
                <w:szCs w:val="18"/>
              </w:rPr>
              <w:t>32</w:t>
            </w:r>
          </w:p>
        </w:tc>
      </w:tr>
      <w:tr w:rsidR="004E0389" w:rsidRPr="0041528A" w14:paraId="622107FF" w14:textId="77777777" w:rsidTr="00114F40">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114F40">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114F40">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114F40">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114F40">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114F40">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114F40">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114F40">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114F40">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114F40">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114F40">
            <w:pPr>
              <w:pStyle w:val="TAL"/>
              <w:jc w:val="center"/>
              <w:rPr>
                <w:b/>
              </w:rPr>
            </w:pPr>
            <w:r w:rsidRPr="0041528A">
              <w:rPr>
                <w:b/>
              </w:rPr>
              <w:t>B20</w:t>
            </w:r>
          </w:p>
        </w:tc>
      </w:tr>
      <w:tr w:rsidR="004E0389" w:rsidRPr="0041528A" w14:paraId="016BD8EC" w14:textId="77777777" w:rsidTr="00114F40">
        <w:trPr>
          <w:cantSplit/>
          <w:jc w:val="center"/>
        </w:trPr>
        <w:tc>
          <w:tcPr>
            <w:tcW w:w="840" w:type="dxa"/>
            <w:tcBorders>
              <w:right w:val="single" w:sz="4" w:space="0" w:color="auto"/>
            </w:tcBorders>
          </w:tcPr>
          <w:p w14:paraId="283CAD9C"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114F40">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114F40">
            <w:pPr>
              <w:pStyle w:val="TAL"/>
              <w:jc w:val="center"/>
            </w:pPr>
            <w:r w:rsidRPr="0041528A">
              <w:rPr>
                <w:rFonts w:cs="Arial"/>
                <w:szCs w:val="18"/>
              </w:rPr>
              <w:t>37</w:t>
            </w:r>
          </w:p>
        </w:tc>
      </w:tr>
      <w:tr w:rsidR="004E0389" w:rsidRPr="0041528A" w14:paraId="52E8D4DA" w14:textId="77777777" w:rsidTr="00114F40">
        <w:trPr>
          <w:cantSplit/>
          <w:jc w:val="center"/>
        </w:trPr>
        <w:tc>
          <w:tcPr>
            <w:tcW w:w="840" w:type="dxa"/>
            <w:tcBorders>
              <w:right w:val="single" w:sz="4" w:space="0" w:color="auto"/>
            </w:tcBorders>
          </w:tcPr>
          <w:p w14:paraId="216D7EA6"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114F40">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114F40">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114F40">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114F40">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114F40">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114F40">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114F40">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114F40">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114F40">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114F40">
            <w:pPr>
              <w:pStyle w:val="TAL"/>
              <w:jc w:val="center"/>
              <w:rPr>
                <w:b/>
              </w:rPr>
            </w:pPr>
            <w:r w:rsidRPr="0041528A">
              <w:rPr>
                <w:b/>
              </w:rPr>
              <w:t>Bxx</w:t>
            </w:r>
          </w:p>
        </w:tc>
      </w:tr>
      <w:tr w:rsidR="004E0389" w:rsidRPr="0041528A" w14:paraId="289AF2C2" w14:textId="77777777" w:rsidTr="00114F40">
        <w:trPr>
          <w:cantSplit/>
          <w:jc w:val="center"/>
        </w:trPr>
        <w:tc>
          <w:tcPr>
            <w:tcW w:w="840" w:type="dxa"/>
            <w:tcBorders>
              <w:right w:val="single" w:sz="4" w:space="0" w:color="auto"/>
            </w:tcBorders>
          </w:tcPr>
          <w:p w14:paraId="493A9E50"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114F40">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114F40">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114F40">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114F40">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327" w:name="_Toc178929363"/>
      <w:bookmarkStart w:id="328" w:name="_Toc182581225"/>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bookmarkEnd w:id="327"/>
      <w:bookmarkEnd w:id="328"/>
    </w:p>
    <w:p w14:paraId="533CBADE" w14:textId="57A49C04" w:rsidR="00CC00C4" w:rsidRPr="00CC00C4" w:rsidRDefault="00CC00C4" w:rsidP="00B05BAE">
      <w:pPr>
        <w:pStyle w:val="Heading4"/>
      </w:pPr>
      <w:bookmarkStart w:id="329" w:name="_Toc178929364"/>
      <w:bookmarkStart w:id="330" w:name="_Toc182581226"/>
      <w:r>
        <w:t>4.4.3.1</w:t>
      </w:r>
      <w:r>
        <w:tab/>
        <w:t>Applications on the E-UTRAN/EPC nrUICC</w:t>
      </w:r>
      <w:bookmarkEnd w:id="329"/>
      <w:bookmarkEnd w:id="330"/>
    </w:p>
    <w:p w14:paraId="39FC3B40" w14:textId="59986B9F"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r>
        <w:rPr>
          <w:lang w:val="en-US"/>
        </w:rPr>
        <w:t>nr</w:t>
      </w:r>
      <w:r w:rsidRPr="001D4BBD">
        <w:rPr>
          <w:lang w:val="en-US"/>
        </w:rPr>
        <w:t xml:space="preserve">UICC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t xml:space="preserve"> </w:t>
      </w:r>
      <w:r w:rsidR="003764AA">
        <w:rPr>
          <w:lang w:val="en-US"/>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rPr>
      </w:pPr>
      <w:bookmarkStart w:id="331" w:name="_Toc178929365"/>
      <w:bookmarkStart w:id="332" w:name="_Toc182581227"/>
      <w:r>
        <w:rPr>
          <w:lang w:val="en-US"/>
        </w:rPr>
        <w:t>4.4.3.2</w:t>
      </w:r>
      <w:r>
        <w:rPr>
          <w:lang w:val="en-US"/>
        </w:rPr>
        <w:tab/>
        <w:t>Definition of E-UTRAN/EPC USIM values</w:t>
      </w:r>
      <w:bookmarkEnd w:id="331"/>
      <w:bookmarkEnd w:id="332"/>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173793E3" w:rsidR="004E0389" w:rsidRPr="00B05BAE" w:rsidRDefault="004E0389" w:rsidP="00B05BAE">
      <w:pPr>
        <w:pStyle w:val="NO"/>
      </w:pPr>
      <w:r>
        <w:t>NOTE:</w:t>
      </w:r>
      <w:r>
        <w:tab/>
        <w:t>For test sequences executed in accordance with the present specification, the listed values may replace the configurations defined in TS 31.124 </w:t>
      </w:r>
      <w:bookmarkStart w:id="333" w:name="MCCQCTEMPBM_00000149"/>
      <w:r>
        <w:fldChar w:fldCharType="begin"/>
      </w:r>
      <w:r>
        <w:instrText xml:space="preserve"> REF _Ref73456517 \r \h </w:instrText>
      </w:r>
      <w:r>
        <w:fldChar w:fldCharType="separate"/>
      </w:r>
      <w:r>
        <w:t>[2]</w:t>
      </w:r>
      <w:r>
        <w:fldChar w:fldCharType="end"/>
      </w:r>
      <w:bookmarkEnd w:id="333"/>
      <w:r>
        <w:t>, clause 27.22.2B.1.</w:t>
      </w:r>
    </w:p>
    <w:p w14:paraId="2F638562" w14:textId="619C17C3" w:rsidR="006E40A6" w:rsidRPr="006E40A6" w:rsidRDefault="006E40A6" w:rsidP="00B05BAE">
      <w:pPr>
        <w:pStyle w:val="Heading4"/>
      </w:pPr>
      <w:bookmarkStart w:id="334" w:name="_Toc178929366"/>
      <w:bookmarkStart w:id="335" w:name="_Toc182581228"/>
      <w:r>
        <w:t>4.4.</w:t>
      </w:r>
      <w:r w:rsidR="003764AA">
        <w:t>3</w:t>
      </w:r>
      <w:r>
        <w:t>.</w:t>
      </w:r>
      <w:r w:rsidR="003764AA">
        <w:t>3</w:t>
      </w:r>
      <w:r>
        <w:tab/>
      </w:r>
      <w:r w:rsidR="003764AA">
        <w:t xml:space="preserve">Definition of </w:t>
      </w:r>
      <w:r>
        <w:t>E-UTRAN/EPC ISIM</w:t>
      </w:r>
      <w:r w:rsidR="003764AA">
        <w:t xml:space="preserve"> values</w:t>
      </w:r>
      <w:bookmarkEnd w:id="334"/>
      <w:bookmarkEnd w:id="335"/>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bookmarkStart w:id="336" w:name="MCCQCTEMPBM_00000072"/>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DF34BE">
        <w:tc>
          <w:tcPr>
            <w:tcW w:w="957" w:type="dxa"/>
            <w:shd w:val="clear" w:color="auto" w:fill="F2F2F2" w:themeFill="background1" w:themeFillShade="F2"/>
          </w:tcPr>
          <w:bookmarkEnd w:id="336"/>
          <w:p w14:paraId="1FC8658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DF34BE">
        <w:tc>
          <w:tcPr>
            <w:tcW w:w="957" w:type="dxa"/>
            <w:tcBorders>
              <w:bottom w:val="single" w:sz="4" w:space="0" w:color="auto"/>
            </w:tcBorders>
          </w:tcPr>
          <w:p w14:paraId="321EBE45" w14:textId="77777777" w:rsidR="00252629" w:rsidRPr="00DE057A" w:rsidRDefault="00252629" w:rsidP="00DF34BE">
            <w:pPr>
              <w:pStyle w:val="TAL"/>
            </w:pPr>
            <w:r w:rsidRPr="0041528A">
              <w:t>Hex</w:t>
            </w:r>
          </w:p>
        </w:tc>
        <w:tc>
          <w:tcPr>
            <w:tcW w:w="678" w:type="dxa"/>
          </w:tcPr>
          <w:p w14:paraId="60763242" w14:textId="77777777" w:rsidR="00252629" w:rsidRPr="00DE057A" w:rsidRDefault="00252629" w:rsidP="00DF34BE">
            <w:pPr>
              <w:pStyle w:val="TAC"/>
            </w:pPr>
            <w:r w:rsidRPr="0041528A">
              <w:t>80</w:t>
            </w:r>
          </w:p>
        </w:tc>
        <w:tc>
          <w:tcPr>
            <w:tcW w:w="678" w:type="dxa"/>
          </w:tcPr>
          <w:p w14:paraId="3172FBF9" w14:textId="77777777" w:rsidR="00252629" w:rsidRPr="00DE057A" w:rsidRDefault="00252629" w:rsidP="00DF34BE">
            <w:pPr>
              <w:pStyle w:val="TAC"/>
            </w:pPr>
            <w:r w:rsidRPr="0041528A">
              <w:t>00</w:t>
            </w:r>
          </w:p>
        </w:tc>
        <w:tc>
          <w:tcPr>
            <w:tcW w:w="680" w:type="dxa"/>
          </w:tcPr>
          <w:p w14:paraId="23394BD0" w14:textId="77777777" w:rsidR="00252629" w:rsidRPr="00DE057A" w:rsidRDefault="00252629" w:rsidP="00DF34BE">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bookmarkStart w:id="337" w:name="MCCQCTEMPBM_00000073"/>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DF34BE">
        <w:tc>
          <w:tcPr>
            <w:tcW w:w="1337" w:type="dxa"/>
          </w:tcPr>
          <w:bookmarkEnd w:id="337"/>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DF34BE">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DF34BE">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DF34BE">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DF34BE">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DF34BE">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DF34BE">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DF34BE">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600C60C4" w:rsidR="00252629" w:rsidRPr="00E22044" w:rsidRDefault="00252629" w:rsidP="00284937">
            <w:pPr>
              <w:pStyle w:val="NoSpaceNormal"/>
            </w:pPr>
            <w:r w:rsidRPr="00E22044">
              <w:t>Support for SM-over-IP including data download via SMS-PP as defined in TS 31.111</w:t>
            </w:r>
            <w:r w:rsidR="00E90DE8">
              <w:t> </w:t>
            </w:r>
            <w:r w:rsidR="00E90DE8">
              <w:fldChar w:fldCharType="begin"/>
            </w:r>
            <w:r w:rsidR="00E90DE8">
              <w:instrText xml:space="preserve"> REF _Ref179539142 \r \h </w:instrText>
            </w:r>
            <w:r w:rsidR="00E90DE8">
              <w:fldChar w:fldCharType="separate"/>
            </w:r>
            <w:r w:rsidR="00E90DE8">
              <w:t>[20]</w:t>
            </w:r>
            <w:r w:rsidR="00E90DE8">
              <w:fldChar w:fldCharType="end"/>
            </w:r>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bookmarkStart w:id="338" w:name="MCCQCTEMPBM_00000074"/>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DF34BE">
        <w:tc>
          <w:tcPr>
            <w:tcW w:w="957" w:type="dxa"/>
            <w:shd w:val="clear" w:color="auto" w:fill="F2F2F2" w:themeFill="background1" w:themeFillShade="F2"/>
          </w:tcPr>
          <w:bookmarkEnd w:id="338"/>
          <w:p w14:paraId="72B4EAB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DF34BE">
        <w:tc>
          <w:tcPr>
            <w:tcW w:w="957" w:type="dxa"/>
            <w:tcBorders>
              <w:bottom w:val="single" w:sz="4" w:space="0" w:color="auto"/>
            </w:tcBorders>
          </w:tcPr>
          <w:p w14:paraId="30E84832" w14:textId="77777777" w:rsidR="00252629" w:rsidRPr="00DE057A" w:rsidRDefault="00252629" w:rsidP="00DF34BE">
            <w:pPr>
              <w:pStyle w:val="TAL"/>
            </w:pPr>
            <w:r>
              <w:t>binary</w:t>
            </w:r>
          </w:p>
        </w:tc>
        <w:tc>
          <w:tcPr>
            <w:tcW w:w="1304" w:type="dxa"/>
          </w:tcPr>
          <w:p w14:paraId="5A268566" w14:textId="77777777" w:rsidR="00252629" w:rsidRPr="00DE057A" w:rsidRDefault="00252629" w:rsidP="00DF34BE">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bookmarkStart w:id="339" w:name="MCCQCTEMPBM_00000075"/>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39"/>
          <w:p w14:paraId="2BF16377" w14:textId="67A4B2B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DF34BE">
        <w:tc>
          <w:tcPr>
            <w:tcW w:w="840" w:type="dxa"/>
            <w:tcBorders>
              <w:right w:val="single" w:sz="4" w:space="0" w:color="auto"/>
            </w:tcBorders>
          </w:tcPr>
          <w:p w14:paraId="686172E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DF34BE">
        <w:tc>
          <w:tcPr>
            <w:tcW w:w="840" w:type="dxa"/>
            <w:tcBorders>
              <w:right w:val="single" w:sz="4" w:space="0" w:color="auto"/>
            </w:tcBorders>
          </w:tcPr>
          <w:p w14:paraId="0F4A746E"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DF34BE">
        <w:tc>
          <w:tcPr>
            <w:tcW w:w="840" w:type="dxa"/>
            <w:tcBorders>
              <w:right w:val="single" w:sz="4" w:space="0" w:color="auto"/>
            </w:tcBorders>
          </w:tcPr>
          <w:p w14:paraId="79494D92"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bookmarkStart w:id="340" w:name="MCCQCTEMPBM_00000076"/>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0"/>
          <w:p w14:paraId="290691E1" w14:textId="4CDA79AF"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DF34BE">
        <w:tc>
          <w:tcPr>
            <w:tcW w:w="840" w:type="dxa"/>
            <w:tcBorders>
              <w:right w:val="single" w:sz="4" w:space="0" w:color="auto"/>
            </w:tcBorders>
          </w:tcPr>
          <w:p w14:paraId="3F030D3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bookmarkStart w:id="341" w:name="MCCQCTEMPBM_00000077"/>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1"/>
          <w:p w14:paraId="526F6D6B" w14:textId="4A3A0E7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DF34BE">
        <w:tc>
          <w:tcPr>
            <w:tcW w:w="840" w:type="dxa"/>
            <w:tcBorders>
              <w:right w:val="single" w:sz="4" w:space="0" w:color="auto"/>
            </w:tcBorders>
          </w:tcPr>
          <w:p w14:paraId="0EFBC5B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DF34BE">
        <w:tc>
          <w:tcPr>
            <w:tcW w:w="840" w:type="dxa"/>
            <w:tcBorders>
              <w:right w:val="single" w:sz="4" w:space="0" w:color="auto"/>
            </w:tcBorders>
          </w:tcPr>
          <w:p w14:paraId="52296D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DF34BE">
        <w:tc>
          <w:tcPr>
            <w:tcW w:w="840" w:type="dxa"/>
            <w:tcBorders>
              <w:right w:val="single" w:sz="4" w:space="0" w:color="auto"/>
            </w:tcBorders>
          </w:tcPr>
          <w:p w14:paraId="26C2F5A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DF34BE">
        <w:tc>
          <w:tcPr>
            <w:tcW w:w="840" w:type="dxa"/>
            <w:tcBorders>
              <w:right w:val="single" w:sz="4" w:space="0" w:color="auto"/>
            </w:tcBorders>
          </w:tcPr>
          <w:p w14:paraId="28C528D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DF34BE">
        <w:tc>
          <w:tcPr>
            <w:tcW w:w="840" w:type="dxa"/>
            <w:tcBorders>
              <w:right w:val="single" w:sz="4" w:space="0" w:color="auto"/>
            </w:tcBorders>
          </w:tcPr>
          <w:p w14:paraId="357C0858"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bookmarkStart w:id="342" w:name="MCCQCTEMPBM_00000078"/>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2"/>
          <w:p w14:paraId="482D385D" w14:textId="6030995D"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DF34BE">
        <w:tc>
          <w:tcPr>
            <w:tcW w:w="840" w:type="dxa"/>
            <w:tcBorders>
              <w:right w:val="single" w:sz="4" w:space="0" w:color="auto"/>
            </w:tcBorders>
          </w:tcPr>
          <w:p w14:paraId="5BEECBB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DF34BE">
        <w:tc>
          <w:tcPr>
            <w:tcW w:w="840" w:type="dxa"/>
            <w:tcBorders>
              <w:right w:val="single" w:sz="4" w:space="0" w:color="auto"/>
            </w:tcBorders>
          </w:tcPr>
          <w:p w14:paraId="3301FF2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DF34BE">
        <w:tc>
          <w:tcPr>
            <w:tcW w:w="840" w:type="dxa"/>
            <w:tcBorders>
              <w:right w:val="single" w:sz="4" w:space="0" w:color="auto"/>
            </w:tcBorders>
          </w:tcPr>
          <w:p w14:paraId="0D28220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DF34BE">
        <w:tc>
          <w:tcPr>
            <w:tcW w:w="840" w:type="dxa"/>
            <w:tcBorders>
              <w:right w:val="single" w:sz="4" w:space="0" w:color="auto"/>
            </w:tcBorders>
          </w:tcPr>
          <w:p w14:paraId="1FDC626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DF34BE">
        <w:tc>
          <w:tcPr>
            <w:tcW w:w="840" w:type="dxa"/>
            <w:tcBorders>
              <w:right w:val="single" w:sz="4" w:space="0" w:color="auto"/>
            </w:tcBorders>
          </w:tcPr>
          <w:p w14:paraId="3973AC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bookmarkStart w:id="343" w:name="MCCQCTEMPBM_00000079"/>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3"/>
          <w:p w14:paraId="69FC3E9E" w14:textId="0FF3935E"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DF34BE">
        <w:tc>
          <w:tcPr>
            <w:tcW w:w="840" w:type="dxa"/>
            <w:tcBorders>
              <w:right w:val="single" w:sz="4" w:space="0" w:color="auto"/>
            </w:tcBorders>
          </w:tcPr>
          <w:p w14:paraId="7D97BB4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DF34BE">
        <w:tc>
          <w:tcPr>
            <w:tcW w:w="840" w:type="dxa"/>
            <w:tcBorders>
              <w:right w:val="single" w:sz="4" w:space="0" w:color="auto"/>
            </w:tcBorders>
          </w:tcPr>
          <w:p w14:paraId="751C7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DF34BE">
        <w:tc>
          <w:tcPr>
            <w:tcW w:w="840" w:type="dxa"/>
            <w:tcBorders>
              <w:right w:val="single" w:sz="4" w:space="0" w:color="auto"/>
            </w:tcBorders>
          </w:tcPr>
          <w:p w14:paraId="12FB31D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DF34BE">
        <w:tc>
          <w:tcPr>
            <w:tcW w:w="840" w:type="dxa"/>
            <w:tcBorders>
              <w:right w:val="single" w:sz="4" w:space="0" w:color="auto"/>
            </w:tcBorders>
          </w:tcPr>
          <w:p w14:paraId="6CEF336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DF34BE">
        <w:tc>
          <w:tcPr>
            <w:tcW w:w="840" w:type="dxa"/>
            <w:tcBorders>
              <w:right w:val="single" w:sz="4" w:space="0" w:color="auto"/>
            </w:tcBorders>
          </w:tcPr>
          <w:p w14:paraId="3DC7B59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bookmarkStart w:id="344" w:name="MCCQCTEMPBM_00000080"/>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4"/>
          <w:p w14:paraId="373781E6" w14:textId="53EDFE17"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DF34BE">
        <w:tc>
          <w:tcPr>
            <w:tcW w:w="840" w:type="dxa"/>
            <w:tcBorders>
              <w:right w:val="single" w:sz="4" w:space="0" w:color="auto"/>
            </w:tcBorders>
          </w:tcPr>
          <w:p w14:paraId="08A4FBE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DF34BE">
        <w:tc>
          <w:tcPr>
            <w:tcW w:w="840" w:type="dxa"/>
            <w:tcBorders>
              <w:right w:val="single" w:sz="4" w:space="0" w:color="auto"/>
            </w:tcBorders>
          </w:tcPr>
          <w:p w14:paraId="47DB090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DF34BE">
        <w:tc>
          <w:tcPr>
            <w:tcW w:w="840" w:type="dxa"/>
            <w:tcBorders>
              <w:right w:val="single" w:sz="4" w:space="0" w:color="auto"/>
            </w:tcBorders>
          </w:tcPr>
          <w:p w14:paraId="668DE89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DF34BE">
        <w:tc>
          <w:tcPr>
            <w:tcW w:w="840" w:type="dxa"/>
            <w:tcBorders>
              <w:right w:val="single" w:sz="4" w:space="0" w:color="auto"/>
            </w:tcBorders>
          </w:tcPr>
          <w:p w14:paraId="38B2614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DF34BE">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DF34BE">
        <w:tc>
          <w:tcPr>
            <w:tcW w:w="1101" w:type="dxa"/>
          </w:tcPr>
          <w:p w14:paraId="4962875B" w14:textId="1B45B961" w:rsidR="00252629" w:rsidRPr="0041528A" w:rsidRDefault="00E22044" w:rsidP="00DF34BE">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bookmarkStart w:id="345" w:name="MCCQCTEMPBM_00000081"/>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bookmarkEnd w:id="345"/>
          <w:p w14:paraId="587EA727" w14:textId="0CE7148C" w:rsidR="00252629" w:rsidRPr="0041528A" w:rsidRDefault="00C5506F" w:rsidP="00DF34BE">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DF34BE">
        <w:tc>
          <w:tcPr>
            <w:tcW w:w="840" w:type="dxa"/>
            <w:tcBorders>
              <w:right w:val="single" w:sz="4" w:space="0" w:color="auto"/>
            </w:tcBorders>
          </w:tcPr>
          <w:p w14:paraId="02BFE479"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DF34BE">
        <w:tc>
          <w:tcPr>
            <w:tcW w:w="840" w:type="dxa"/>
            <w:tcBorders>
              <w:right w:val="single" w:sz="4" w:space="0" w:color="auto"/>
            </w:tcBorders>
          </w:tcPr>
          <w:p w14:paraId="2B9FA1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bookmarkStart w:id="346" w:name="MCCQCTEMPBM_00000082"/>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bookmarkEnd w:id="346"/>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DF34BE">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bookmarkStart w:id="347" w:name="MCCQCTEMPBM_00000083"/>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bookmarkEnd w:id="347"/>
          <w:p w14:paraId="44A7B638" w14:textId="02D0D113" w:rsidR="00E22044" w:rsidRPr="00BE79A5" w:rsidRDefault="00C5506F" w:rsidP="00BE79A5">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E79A5">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E79A5">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E79A5">
            <w:pPr>
              <w:pStyle w:val="TAL"/>
            </w:pPr>
            <w:r>
              <w:t>Hex</w:t>
            </w:r>
          </w:p>
        </w:tc>
        <w:tc>
          <w:tcPr>
            <w:tcW w:w="680" w:type="dxa"/>
            <w:tcBorders>
              <w:bottom w:val="single" w:sz="4" w:space="0" w:color="auto"/>
            </w:tcBorders>
          </w:tcPr>
          <w:p w14:paraId="60DEDEFB" w14:textId="77777777" w:rsidR="00E22044" w:rsidRPr="0041528A" w:rsidRDefault="00E22044" w:rsidP="00BE79A5">
            <w:pPr>
              <w:pStyle w:val="TAC"/>
            </w:pPr>
            <w:r w:rsidRPr="0041528A">
              <w:t>FD</w:t>
            </w:r>
          </w:p>
        </w:tc>
        <w:tc>
          <w:tcPr>
            <w:tcW w:w="680" w:type="dxa"/>
            <w:tcBorders>
              <w:bottom w:val="single" w:sz="4" w:space="0" w:color="auto"/>
            </w:tcBorders>
          </w:tcPr>
          <w:p w14:paraId="611D3B84" w14:textId="77777777" w:rsidR="00E22044" w:rsidRPr="0041528A" w:rsidRDefault="00E22044" w:rsidP="00BE79A5">
            <w:pPr>
              <w:pStyle w:val="TAC"/>
            </w:pPr>
            <w:r w:rsidRPr="0041528A">
              <w:t>FF</w:t>
            </w:r>
          </w:p>
        </w:tc>
      </w:tr>
    </w:tbl>
    <w:p w14:paraId="56612A93" w14:textId="77777777" w:rsidR="00E22044" w:rsidRPr="0041528A" w:rsidRDefault="00E22044" w:rsidP="00252629"/>
    <w:p w14:paraId="1BC6B31F" w14:textId="78A4E234" w:rsidR="00E22044" w:rsidRDefault="00E22044" w:rsidP="00E22044">
      <w:pPr>
        <w:pStyle w:val="NO"/>
      </w:pPr>
      <w:r>
        <w:t>NOTE:</w:t>
      </w:r>
      <w:r>
        <w:tab/>
        <w:t>For test sequences executed in accordance with the present specification, the formerly listed values replace the is configuration defined in TS 31.124 </w:t>
      </w:r>
      <w:bookmarkStart w:id="348" w:name="MCCQCTEMPBM_00000150"/>
      <w:r>
        <w:fldChar w:fldCharType="begin"/>
      </w:r>
      <w:r>
        <w:instrText xml:space="preserve"> REF _Ref73456517 \r \h </w:instrText>
      </w:r>
      <w:r>
        <w:fldChar w:fldCharType="separate"/>
      </w:r>
      <w:r>
        <w:t>[2]</w:t>
      </w:r>
      <w:r>
        <w:fldChar w:fldCharType="end"/>
      </w:r>
      <w:bookmarkEnd w:id="348"/>
      <w:r>
        <w:t>, clause 27.22.2C</w:t>
      </w:r>
      <w:r w:rsidR="00627639">
        <w:t>.3</w:t>
      </w:r>
    </w:p>
    <w:p w14:paraId="77F7FAE4" w14:textId="4A5BE776" w:rsidR="00EA02CF" w:rsidRPr="00EA02CF" w:rsidRDefault="00EA02CF" w:rsidP="00EA02CF">
      <w:pPr>
        <w:pStyle w:val="Heading4"/>
      </w:pPr>
      <w:bookmarkStart w:id="349" w:name="_Toc178929367"/>
      <w:bookmarkStart w:id="350" w:name="_Toc182581229"/>
      <w:r w:rsidRPr="00EA02CF">
        <w:t>4.4.3.4</w:t>
      </w:r>
      <w:r w:rsidRPr="00EA02CF">
        <w:tab/>
        <w:t>Definition of E-UTRAN System Simulator parameters</w:t>
      </w:r>
      <w:bookmarkEnd w:id="349"/>
      <w:bookmarkEnd w:id="350"/>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1CDDF81A" w:rsidR="00EA02CF" w:rsidRPr="0041528A" w:rsidRDefault="00EA02CF" w:rsidP="00EA02CF">
      <w:r w:rsidRPr="0041528A">
        <w:t>The default EPS bearer context is defined in of TS 36.508</w:t>
      </w:r>
      <w:r>
        <w:t> </w:t>
      </w:r>
      <w:bookmarkStart w:id="351" w:name="MCCQCTEMPBM_00000151"/>
      <w:r>
        <w:fldChar w:fldCharType="begin"/>
      </w:r>
      <w:r>
        <w:instrText xml:space="preserve"> REF _Ref62646021 \r \h </w:instrText>
      </w:r>
      <w:r>
        <w:fldChar w:fldCharType="separate"/>
      </w:r>
      <w:r>
        <w:t>[5]</w:t>
      </w:r>
      <w:r>
        <w:fldChar w:fldCharType="end"/>
      </w:r>
      <w:bookmarkEnd w:id="351"/>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352" w:name="_Toc178929368"/>
      <w:bookmarkStart w:id="353" w:name="_Toc182581230"/>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352"/>
      <w:bookmarkEnd w:id="353"/>
    </w:p>
    <w:p w14:paraId="6FE47773" w14:textId="79B05CD9" w:rsidR="00627639" w:rsidRPr="006E40A6" w:rsidRDefault="00627639" w:rsidP="00627639">
      <w:pPr>
        <w:pStyle w:val="Heading4"/>
      </w:pPr>
      <w:bookmarkStart w:id="354" w:name="_Toc178929369"/>
      <w:bookmarkStart w:id="355" w:name="_Toc182581231"/>
      <w:r>
        <w:t>4.4.</w:t>
      </w:r>
      <w:r w:rsidR="00EA02CF">
        <w:t>4</w:t>
      </w:r>
      <w:r>
        <w:t>.1</w:t>
      </w:r>
      <w:r>
        <w:tab/>
        <w:t>Applications of the NG-RAN nrUICC</w:t>
      </w:r>
      <w:bookmarkEnd w:id="354"/>
      <w:bookmarkEnd w:id="355"/>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356" w:name="_Toc178929370"/>
      <w:bookmarkStart w:id="357" w:name="_Toc182581232"/>
      <w:r>
        <w:t>4.4.</w:t>
      </w:r>
      <w:r w:rsidR="00EA02CF">
        <w:t>4</w:t>
      </w:r>
      <w:r w:rsidRPr="0041528A">
        <w:t>.</w:t>
      </w:r>
      <w:r w:rsidR="00627639">
        <w:t>2</w:t>
      </w:r>
      <w:r w:rsidRPr="0041528A">
        <w:tab/>
        <w:t>Definition of NG-RAN U</w:t>
      </w:r>
      <w:r w:rsidR="00627639">
        <w:t>S</w:t>
      </w:r>
      <w:r w:rsidRPr="0041528A">
        <w:t>I</w:t>
      </w:r>
      <w:r w:rsidR="00627639">
        <w:t>M</w:t>
      </w:r>
      <w:bookmarkEnd w:id="356"/>
      <w:bookmarkEnd w:id="357"/>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bookmarkStart w:id="358" w:name="MCCQCTEMPBM_00000084"/>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bookmarkEnd w:id="358"/>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bookmarkStart w:id="359" w:name="MCCQCTEMPBM_00000085"/>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bookmarkEnd w:id="359"/>
          <w:p w14:paraId="410CC548" w14:textId="77777777" w:rsidR="00964EB1" w:rsidRPr="00DE057A" w:rsidRDefault="00964EB1" w:rsidP="00114F40">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114F40">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bookmarkStart w:id="360" w:name="MCCQCTEMPBM_00000086"/>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bookmarkEnd w:id="360"/>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bookmarkStart w:id="361" w:name="MCCQCTEMPBM_00000087"/>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61"/>
          <w:p w14:paraId="5A52685C" w14:textId="75EEA269"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DF34BE">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DF34BE">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DF34BE">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DF34BE">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DF34BE">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DF34BE">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DF34BE">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DF34BE">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r w:rsidRPr="0041528A">
        <w:rPr>
          <w:b/>
        </w:rPr>
        <w:lastRenderedPageBreak/>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bookmarkStart w:id="362" w:name="MCCQCTEMPBM_00000088"/>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362"/>
          <w:p w14:paraId="13C67477" w14:textId="7BDC9216"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DF34BE">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DF34BE">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DF34BE">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DF34BE">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DF34BE">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DF34BE">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bookmarkStart w:id="363" w:name="MCCQCTEMPBM_00000089"/>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bookmarkEnd w:id="363"/>
          <w:p w14:paraId="3306A093" w14:textId="317FC0B0" w:rsidR="00252629" w:rsidRPr="00B05BAE" w:rsidRDefault="00E22044" w:rsidP="00DF34BE">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DF34BE">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DF34BE">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DF34BE">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DF34BE">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DF34BE">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DF34BE">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DF34BE">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DF34BE">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DF34BE">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DF34BE">
            <w:pPr>
              <w:pStyle w:val="TAC"/>
              <w:rPr>
                <w:b/>
                <w:bCs/>
              </w:rPr>
            </w:pPr>
            <w:r w:rsidRPr="00B05BAE">
              <w:rPr>
                <w:b/>
                <w:bCs/>
              </w:rPr>
              <w:t>Bx</w:t>
            </w:r>
          </w:p>
        </w:tc>
      </w:tr>
      <w:tr w:rsidR="00252629" w:rsidRPr="0041528A" w14:paraId="143CE8C5" w14:textId="77777777" w:rsidTr="00DF34BE">
        <w:trPr>
          <w:cantSplit/>
          <w:jc w:val="center"/>
        </w:trPr>
        <w:tc>
          <w:tcPr>
            <w:tcW w:w="959" w:type="dxa"/>
          </w:tcPr>
          <w:p w14:paraId="197E934D" w14:textId="77777777" w:rsidR="00252629" w:rsidRPr="0041528A" w:rsidRDefault="00252629" w:rsidP="00DF34BE">
            <w:pPr>
              <w:pStyle w:val="TAL"/>
            </w:pPr>
            <w:r w:rsidRPr="0041528A">
              <w:t>Hex</w:t>
            </w:r>
          </w:p>
        </w:tc>
        <w:tc>
          <w:tcPr>
            <w:tcW w:w="717" w:type="dxa"/>
          </w:tcPr>
          <w:p w14:paraId="27E5B562" w14:textId="77777777" w:rsidR="00252629" w:rsidRPr="0041528A" w:rsidRDefault="00252629" w:rsidP="00DF34BE">
            <w:pPr>
              <w:pStyle w:val="TAC"/>
            </w:pPr>
            <w:r w:rsidRPr="0041528A">
              <w:t>A0</w:t>
            </w:r>
          </w:p>
        </w:tc>
        <w:tc>
          <w:tcPr>
            <w:tcW w:w="717" w:type="dxa"/>
          </w:tcPr>
          <w:p w14:paraId="326C4439" w14:textId="77777777" w:rsidR="00252629" w:rsidRPr="0041528A" w:rsidRDefault="00252629" w:rsidP="00DF34BE">
            <w:pPr>
              <w:pStyle w:val="TAC"/>
            </w:pPr>
            <w:r w:rsidRPr="0041528A">
              <w:t>XX</w:t>
            </w:r>
          </w:p>
        </w:tc>
        <w:tc>
          <w:tcPr>
            <w:tcW w:w="717" w:type="dxa"/>
          </w:tcPr>
          <w:p w14:paraId="7E820D74" w14:textId="77777777" w:rsidR="00252629" w:rsidRPr="0041528A" w:rsidRDefault="00252629" w:rsidP="00DF34BE">
            <w:pPr>
              <w:pStyle w:val="TAC"/>
            </w:pPr>
            <w:r w:rsidRPr="0041528A">
              <w:t>80</w:t>
            </w:r>
          </w:p>
        </w:tc>
        <w:tc>
          <w:tcPr>
            <w:tcW w:w="717" w:type="dxa"/>
          </w:tcPr>
          <w:p w14:paraId="5E4B17AC" w14:textId="77777777" w:rsidR="00252629" w:rsidRPr="0041528A" w:rsidRDefault="00252629" w:rsidP="00DF34BE">
            <w:pPr>
              <w:pStyle w:val="TAC"/>
            </w:pPr>
            <w:r w:rsidRPr="0041528A">
              <w:t>01</w:t>
            </w:r>
          </w:p>
        </w:tc>
        <w:tc>
          <w:tcPr>
            <w:tcW w:w="717" w:type="dxa"/>
          </w:tcPr>
          <w:p w14:paraId="01D7F722" w14:textId="77777777" w:rsidR="00252629" w:rsidRPr="0041528A" w:rsidRDefault="00252629" w:rsidP="00DF34BE">
            <w:pPr>
              <w:pStyle w:val="TAC"/>
            </w:pPr>
            <w:r w:rsidRPr="0041528A">
              <w:t>00</w:t>
            </w:r>
          </w:p>
        </w:tc>
        <w:tc>
          <w:tcPr>
            <w:tcW w:w="717" w:type="dxa"/>
          </w:tcPr>
          <w:p w14:paraId="55307811" w14:textId="77777777" w:rsidR="00252629" w:rsidRPr="0041528A" w:rsidRDefault="00252629" w:rsidP="00DF34BE">
            <w:pPr>
              <w:pStyle w:val="TAC"/>
            </w:pPr>
            <w:r w:rsidRPr="0041528A">
              <w:t>81</w:t>
            </w:r>
          </w:p>
        </w:tc>
        <w:tc>
          <w:tcPr>
            <w:tcW w:w="717" w:type="dxa"/>
          </w:tcPr>
          <w:p w14:paraId="3F7AFE2B" w14:textId="77777777" w:rsidR="00252629" w:rsidRPr="0041528A" w:rsidRDefault="00252629" w:rsidP="00DF34BE">
            <w:pPr>
              <w:pStyle w:val="TAC"/>
            </w:pPr>
            <w:r w:rsidRPr="0041528A">
              <w:t>xx</w:t>
            </w:r>
          </w:p>
        </w:tc>
        <w:tc>
          <w:tcPr>
            <w:tcW w:w="717" w:type="dxa"/>
          </w:tcPr>
          <w:p w14:paraId="6C7587DE" w14:textId="77777777" w:rsidR="00252629" w:rsidRPr="0041528A" w:rsidRDefault="00252629" w:rsidP="00DF34BE">
            <w:pPr>
              <w:pStyle w:val="TAC"/>
            </w:pPr>
            <w:r w:rsidRPr="0041528A">
              <w:t>xx</w:t>
            </w:r>
          </w:p>
        </w:tc>
        <w:tc>
          <w:tcPr>
            <w:tcW w:w="717" w:type="dxa"/>
          </w:tcPr>
          <w:p w14:paraId="73EA3E17" w14:textId="77777777" w:rsidR="00252629" w:rsidRPr="0041528A" w:rsidRDefault="00252629" w:rsidP="00DF34BE">
            <w:pPr>
              <w:pStyle w:val="TAC"/>
            </w:pPr>
            <w:r w:rsidRPr="0041528A">
              <w:t>…</w:t>
            </w:r>
          </w:p>
        </w:tc>
        <w:tc>
          <w:tcPr>
            <w:tcW w:w="717" w:type="dxa"/>
          </w:tcPr>
          <w:p w14:paraId="7C5CEEAA" w14:textId="77777777" w:rsidR="00252629" w:rsidRPr="0041528A" w:rsidRDefault="00252629" w:rsidP="00DF34BE">
            <w:pPr>
              <w:pStyle w:val="TAC"/>
            </w:pPr>
            <w:r w:rsidRPr="0041528A">
              <w:t>xx</w:t>
            </w:r>
          </w:p>
        </w:tc>
      </w:tr>
    </w:tbl>
    <w:p w14:paraId="6116DA98" w14:textId="77777777" w:rsidR="00E22044" w:rsidRDefault="00E22044" w:rsidP="00B05BAE"/>
    <w:p w14:paraId="6B7AAEB2" w14:textId="5EF31E41" w:rsidR="00E22044" w:rsidRDefault="00E22044" w:rsidP="00E22044">
      <w:pPr>
        <w:pStyle w:val="NO"/>
      </w:pPr>
      <w:r>
        <w:t>NOTE:</w:t>
      </w:r>
      <w:r>
        <w:tab/>
        <w:t>For test sequences executed in accordance with the present specification, the formerly listed values replace the is configuration defined in TS 31.124 </w:t>
      </w:r>
      <w:bookmarkStart w:id="364" w:name="MCCQCTEMPBM_00000152"/>
      <w:r>
        <w:fldChar w:fldCharType="begin"/>
      </w:r>
      <w:r>
        <w:instrText xml:space="preserve"> REF _Ref73456517 \r \h </w:instrText>
      </w:r>
      <w:r>
        <w:fldChar w:fldCharType="separate"/>
      </w:r>
      <w:r>
        <w:t>[2]</w:t>
      </w:r>
      <w:r>
        <w:fldChar w:fldCharType="end"/>
      </w:r>
      <w:bookmarkEnd w:id="364"/>
      <w:r>
        <w:t>, clause 27.22.2D</w:t>
      </w:r>
      <w:r w:rsidR="00541F4A">
        <w:t>.1</w:t>
      </w:r>
    </w:p>
    <w:p w14:paraId="5630D230" w14:textId="3AB8F9F1" w:rsidR="00541F4A" w:rsidRPr="00E22044" w:rsidRDefault="00541F4A" w:rsidP="00B05BAE">
      <w:pPr>
        <w:pStyle w:val="Heading4"/>
      </w:pPr>
      <w:bookmarkStart w:id="365" w:name="_Toc178929371"/>
      <w:bookmarkStart w:id="366" w:name="_Toc182581233"/>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365"/>
      <w:bookmarkEnd w:id="366"/>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bookmarkStart w:id="367" w:name="MCCQCTEMPBM_00000090"/>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bookmarkEnd w:id="367"/>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bookmarkStart w:id="368" w:name="MCCQCTEMPBM_00000091"/>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68"/>
          <w:p w14:paraId="4892C1CB"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114F40">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114F40">
        <w:tc>
          <w:tcPr>
            <w:tcW w:w="907" w:type="dxa"/>
            <w:tcBorders>
              <w:top w:val="single" w:sz="4" w:space="0" w:color="auto"/>
              <w:right w:val="single" w:sz="4" w:space="0" w:color="auto"/>
            </w:tcBorders>
          </w:tcPr>
          <w:p w14:paraId="43B02BC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114F40">
        <w:tc>
          <w:tcPr>
            <w:tcW w:w="907" w:type="dxa"/>
            <w:tcBorders>
              <w:right w:val="single" w:sz="4" w:space="0" w:color="auto"/>
            </w:tcBorders>
          </w:tcPr>
          <w:p w14:paraId="4DFC2CBB"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69" w:name="MCCQCTEMPBM_00000153"/>
      <w:r>
        <w:fldChar w:fldCharType="begin"/>
      </w:r>
      <w:r>
        <w:instrText xml:space="preserve"> REF _Ref73456517 \r \h </w:instrText>
      </w:r>
      <w:r>
        <w:fldChar w:fldCharType="separate"/>
      </w:r>
      <w:r>
        <w:t>[2]</w:t>
      </w:r>
      <w:r>
        <w:fldChar w:fldCharType="end"/>
      </w:r>
      <w:bookmarkEnd w:id="369"/>
      <w:r>
        <w:t>, clause 27.22.2D.3</w:t>
      </w:r>
    </w:p>
    <w:p w14:paraId="4F782542" w14:textId="26417912" w:rsidR="00AB0844" w:rsidRPr="00E22044" w:rsidRDefault="00AB0844" w:rsidP="00AB0844">
      <w:pPr>
        <w:pStyle w:val="Heading4"/>
      </w:pPr>
      <w:bookmarkStart w:id="370" w:name="_Toc178929372"/>
      <w:bookmarkStart w:id="371" w:name="_Toc182581234"/>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370"/>
      <w:bookmarkEnd w:id="371"/>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bookmarkStart w:id="372" w:name="MCCQCTEMPBM_00000092"/>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114F40">
        <w:tc>
          <w:tcPr>
            <w:tcW w:w="2091" w:type="dxa"/>
          </w:tcPr>
          <w:bookmarkEnd w:id="372"/>
          <w:p w14:paraId="38D2BBAC" w14:textId="77777777" w:rsidR="00AB0844" w:rsidRPr="009E0F75" w:rsidRDefault="00AB0844" w:rsidP="00284937">
            <w:pPr>
              <w:pStyle w:val="NoSpaceNormal"/>
            </w:pPr>
            <w:r w:rsidRPr="009E0F75">
              <w:rPr>
                <w:lang w:val="en-US"/>
              </w:rPr>
              <w:lastRenderedPageBreak/>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114F40">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114F40">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114F40">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bookmarkStart w:id="373" w:name="MCCQCTEMPBM_00000093"/>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73"/>
          <w:p w14:paraId="0EA9E763"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114F40">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114F40">
        <w:tc>
          <w:tcPr>
            <w:tcW w:w="907" w:type="dxa"/>
            <w:tcBorders>
              <w:top w:val="single" w:sz="4" w:space="0" w:color="auto"/>
              <w:right w:val="single" w:sz="4" w:space="0" w:color="auto"/>
            </w:tcBorders>
          </w:tcPr>
          <w:p w14:paraId="3CF3AE85"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114F40">
        <w:tc>
          <w:tcPr>
            <w:tcW w:w="907" w:type="dxa"/>
            <w:tcBorders>
              <w:right w:val="single" w:sz="4" w:space="0" w:color="auto"/>
            </w:tcBorders>
          </w:tcPr>
          <w:p w14:paraId="2DBA2BD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28BFACD" w:rsidR="00AB0844" w:rsidRDefault="00AB0844" w:rsidP="00B05BAE">
      <w:pPr>
        <w:pStyle w:val="EX"/>
        <w:spacing w:after="0"/>
        <w:ind w:left="1701" w:hanging="1134"/>
      </w:pPr>
      <w:r>
        <w:t xml:space="preserve">Range indication: </w:t>
      </w:r>
      <w:r>
        <w:tab/>
      </w:r>
      <w:r w:rsidR="00183425">
        <w:tab/>
      </w:r>
      <w:r>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bookmarkStart w:id="374" w:name="MCCQCTEMPBM_00000094"/>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114F40">
        <w:tc>
          <w:tcPr>
            <w:tcW w:w="959" w:type="dxa"/>
            <w:shd w:val="clear" w:color="auto" w:fill="F2F2F2" w:themeFill="background1" w:themeFillShade="F2"/>
          </w:tcPr>
          <w:bookmarkEnd w:id="374"/>
          <w:p w14:paraId="6D86355F"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114F40">
            <w:pPr>
              <w:pStyle w:val="TAC"/>
              <w:rPr>
                <w:b/>
              </w:rPr>
            </w:pPr>
            <w:r w:rsidRPr="00446C27">
              <w:rPr>
                <w:b/>
              </w:rPr>
              <w:t>B10</w:t>
            </w:r>
          </w:p>
        </w:tc>
      </w:tr>
      <w:tr w:rsidR="00AB0844" w:rsidRPr="001D1519" w14:paraId="59AD6615" w14:textId="77777777" w:rsidTr="00114F40">
        <w:tc>
          <w:tcPr>
            <w:tcW w:w="959" w:type="dxa"/>
            <w:tcBorders>
              <w:bottom w:val="single" w:sz="4" w:space="0" w:color="auto"/>
            </w:tcBorders>
          </w:tcPr>
          <w:p w14:paraId="52E51763"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114F40">
            <w:pPr>
              <w:pStyle w:val="TAC"/>
            </w:pPr>
            <w:r>
              <w:t>00</w:t>
            </w:r>
          </w:p>
        </w:tc>
        <w:tc>
          <w:tcPr>
            <w:tcW w:w="717" w:type="dxa"/>
          </w:tcPr>
          <w:p w14:paraId="70E33472" w14:textId="77777777" w:rsidR="00AB0844" w:rsidRPr="001D1519" w:rsidRDefault="00AB0844" w:rsidP="00114F40">
            <w:pPr>
              <w:pStyle w:val="TAC"/>
            </w:pPr>
            <w:r>
              <w:t>1A</w:t>
            </w:r>
          </w:p>
        </w:tc>
        <w:tc>
          <w:tcPr>
            <w:tcW w:w="717" w:type="dxa"/>
          </w:tcPr>
          <w:p w14:paraId="575FEA41" w14:textId="77777777" w:rsidR="00AB0844" w:rsidRPr="001D1519" w:rsidRDefault="00AB0844" w:rsidP="00114F40">
            <w:pPr>
              <w:pStyle w:val="TAC"/>
            </w:pPr>
            <w:r>
              <w:t>0C</w:t>
            </w:r>
          </w:p>
        </w:tc>
        <w:tc>
          <w:tcPr>
            <w:tcW w:w="717" w:type="dxa"/>
          </w:tcPr>
          <w:p w14:paraId="15AAAEBC" w14:textId="77777777" w:rsidR="00AB0844" w:rsidRPr="001D1519" w:rsidRDefault="00AB0844" w:rsidP="00114F40">
            <w:pPr>
              <w:pStyle w:val="TAC"/>
            </w:pPr>
            <w:r>
              <w:t>42</w:t>
            </w:r>
          </w:p>
        </w:tc>
        <w:tc>
          <w:tcPr>
            <w:tcW w:w="717" w:type="dxa"/>
          </w:tcPr>
          <w:p w14:paraId="4FFE2415" w14:textId="77777777" w:rsidR="00AB0844" w:rsidRPr="001D1519" w:rsidRDefault="00AB0844" w:rsidP="00114F40">
            <w:pPr>
              <w:pStyle w:val="TAC"/>
            </w:pPr>
            <w:r>
              <w:t>34</w:t>
            </w:r>
          </w:p>
        </w:tc>
        <w:tc>
          <w:tcPr>
            <w:tcW w:w="717" w:type="dxa"/>
          </w:tcPr>
          <w:p w14:paraId="63BB25E6" w14:textId="77777777" w:rsidR="00AB0844" w:rsidRPr="001D1519" w:rsidRDefault="00AB0844" w:rsidP="00114F40">
            <w:pPr>
              <w:pStyle w:val="TAC"/>
            </w:pPr>
            <w:r>
              <w:t>80</w:t>
            </w:r>
          </w:p>
        </w:tc>
        <w:tc>
          <w:tcPr>
            <w:tcW w:w="717" w:type="dxa"/>
          </w:tcPr>
          <w:p w14:paraId="1DA9D474" w14:textId="77777777" w:rsidR="00AB0844" w:rsidRPr="001D1519" w:rsidRDefault="00AB0844" w:rsidP="00114F40">
            <w:pPr>
              <w:pStyle w:val="TAC"/>
            </w:pPr>
            <w:r>
              <w:t>03</w:t>
            </w:r>
          </w:p>
        </w:tc>
        <w:tc>
          <w:tcPr>
            <w:tcW w:w="717" w:type="dxa"/>
          </w:tcPr>
          <w:p w14:paraId="17482F33" w14:textId="77777777" w:rsidR="00AB0844" w:rsidRPr="001D1519" w:rsidRDefault="00AB0844" w:rsidP="00114F40">
            <w:pPr>
              <w:pStyle w:val="TAC"/>
            </w:pPr>
            <w:r>
              <w:t>00</w:t>
            </w:r>
          </w:p>
        </w:tc>
        <w:tc>
          <w:tcPr>
            <w:tcW w:w="717" w:type="dxa"/>
          </w:tcPr>
          <w:p w14:paraId="47476ED3" w14:textId="77777777" w:rsidR="00AB0844" w:rsidRPr="001D1519" w:rsidRDefault="00AB0844" w:rsidP="00114F40">
            <w:pPr>
              <w:pStyle w:val="TAC"/>
            </w:pPr>
            <w:r>
              <w:t>00</w:t>
            </w:r>
          </w:p>
        </w:tc>
        <w:tc>
          <w:tcPr>
            <w:tcW w:w="717" w:type="dxa"/>
          </w:tcPr>
          <w:p w14:paraId="1A737071" w14:textId="77777777" w:rsidR="00AB0844" w:rsidRPr="001D1519" w:rsidRDefault="00AB0844" w:rsidP="00114F40">
            <w:pPr>
              <w:pStyle w:val="TAC"/>
            </w:pPr>
            <w:r>
              <w:t>00</w:t>
            </w:r>
          </w:p>
        </w:tc>
      </w:tr>
      <w:tr w:rsidR="00AB0844" w:rsidRPr="001D1519" w14:paraId="780602AA" w14:textId="77777777" w:rsidTr="00114F40">
        <w:tc>
          <w:tcPr>
            <w:tcW w:w="959" w:type="dxa"/>
            <w:tcBorders>
              <w:top w:val="single" w:sz="4" w:space="0" w:color="auto"/>
              <w:left w:val="nil"/>
              <w:bottom w:val="nil"/>
              <w:right w:val="single" w:sz="4" w:space="0" w:color="auto"/>
            </w:tcBorders>
          </w:tcPr>
          <w:p w14:paraId="6C3214F5"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114F40">
            <w:pPr>
              <w:pStyle w:val="TAC"/>
            </w:pPr>
            <w:r w:rsidRPr="001D1519">
              <w:rPr>
                <w:b/>
              </w:rPr>
              <w:t>B20</w:t>
            </w:r>
          </w:p>
        </w:tc>
      </w:tr>
      <w:tr w:rsidR="00AB0844" w:rsidRPr="001D1519" w14:paraId="540AFBBC" w14:textId="77777777" w:rsidTr="00114F40">
        <w:tc>
          <w:tcPr>
            <w:tcW w:w="959" w:type="dxa"/>
            <w:tcBorders>
              <w:top w:val="nil"/>
              <w:left w:val="nil"/>
              <w:bottom w:val="nil"/>
              <w:right w:val="single" w:sz="4" w:space="0" w:color="auto"/>
            </w:tcBorders>
          </w:tcPr>
          <w:p w14:paraId="19A13E87"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114F40">
            <w:pPr>
              <w:pStyle w:val="TAC"/>
            </w:pPr>
            <w:r>
              <w:t>00</w:t>
            </w:r>
          </w:p>
        </w:tc>
        <w:tc>
          <w:tcPr>
            <w:tcW w:w="717" w:type="dxa"/>
          </w:tcPr>
          <w:p w14:paraId="73B59BFE" w14:textId="77777777" w:rsidR="00AB0844" w:rsidRPr="001D1519" w:rsidRDefault="00AB0844" w:rsidP="00114F40">
            <w:pPr>
              <w:pStyle w:val="TAC"/>
            </w:pPr>
            <w:r>
              <w:t>00</w:t>
            </w:r>
          </w:p>
        </w:tc>
        <w:tc>
          <w:tcPr>
            <w:tcW w:w="717" w:type="dxa"/>
          </w:tcPr>
          <w:p w14:paraId="192E5391" w14:textId="77777777" w:rsidR="00AB0844" w:rsidRPr="001D1519" w:rsidRDefault="00AB0844" w:rsidP="00114F40">
            <w:pPr>
              <w:pStyle w:val="TAC"/>
            </w:pPr>
            <w:r>
              <w:t>00</w:t>
            </w:r>
          </w:p>
        </w:tc>
        <w:tc>
          <w:tcPr>
            <w:tcW w:w="717" w:type="dxa"/>
          </w:tcPr>
          <w:p w14:paraId="2148918F" w14:textId="77777777" w:rsidR="00AB0844" w:rsidRPr="001D1519" w:rsidRDefault="00AB0844" w:rsidP="00114F40">
            <w:pPr>
              <w:pStyle w:val="TAC"/>
            </w:pPr>
            <w:r>
              <w:t>07</w:t>
            </w:r>
          </w:p>
        </w:tc>
        <w:tc>
          <w:tcPr>
            <w:tcW w:w="717" w:type="dxa"/>
          </w:tcPr>
          <w:p w14:paraId="7804D10B" w14:textId="77777777" w:rsidR="00AB0844" w:rsidRPr="001D1519" w:rsidRDefault="00AB0844" w:rsidP="00114F40">
            <w:pPr>
              <w:pStyle w:val="TAC"/>
            </w:pPr>
            <w:r>
              <w:t>0C</w:t>
            </w:r>
          </w:p>
        </w:tc>
        <w:tc>
          <w:tcPr>
            <w:tcW w:w="717" w:type="dxa"/>
          </w:tcPr>
          <w:p w14:paraId="6BD498BE" w14:textId="77777777" w:rsidR="00AB0844" w:rsidRPr="001D1519" w:rsidRDefault="00AB0844" w:rsidP="00114F40">
            <w:pPr>
              <w:pStyle w:val="TAC"/>
            </w:pPr>
            <w:r>
              <w:t>42</w:t>
            </w:r>
          </w:p>
        </w:tc>
        <w:tc>
          <w:tcPr>
            <w:tcW w:w="717" w:type="dxa"/>
          </w:tcPr>
          <w:p w14:paraId="55F493B4" w14:textId="77777777" w:rsidR="00AB0844" w:rsidRPr="001D1519" w:rsidRDefault="00AB0844" w:rsidP="00114F40">
            <w:pPr>
              <w:pStyle w:val="TAC"/>
            </w:pPr>
            <w:r>
              <w:t>44</w:t>
            </w:r>
          </w:p>
        </w:tc>
        <w:tc>
          <w:tcPr>
            <w:tcW w:w="717" w:type="dxa"/>
            <w:tcBorders>
              <w:bottom w:val="single" w:sz="4" w:space="0" w:color="auto"/>
            </w:tcBorders>
          </w:tcPr>
          <w:p w14:paraId="22D342C6" w14:textId="77777777" w:rsidR="00AB0844" w:rsidRPr="001D1519" w:rsidRDefault="00AB0844" w:rsidP="00114F40">
            <w:pPr>
              <w:pStyle w:val="TAC"/>
            </w:pPr>
            <w:r>
              <w:t>80</w:t>
            </w:r>
          </w:p>
        </w:tc>
        <w:tc>
          <w:tcPr>
            <w:tcW w:w="717" w:type="dxa"/>
            <w:tcBorders>
              <w:bottom w:val="single" w:sz="4" w:space="0" w:color="auto"/>
            </w:tcBorders>
          </w:tcPr>
          <w:p w14:paraId="1DB56C5D" w14:textId="77777777" w:rsidR="00AB0844" w:rsidRPr="001D1519" w:rsidRDefault="00AB0844" w:rsidP="00114F40">
            <w:pPr>
              <w:pStyle w:val="TAC"/>
            </w:pPr>
            <w:r>
              <w:t>03</w:t>
            </w:r>
          </w:p>
        </w:tc>
      </w:tr>
      <w:tr w:rsidR="00AB0844" w:rsidRPr="0013239E" w14:paraId="4F8BDAA2" w14:textId="77777777" w:rsidTr="00114F40">
        <w:tc>
          <w:tcPr>
            <w:tcW w:w="959" w:type="dxa"/>
            <w:tcBorders>
              <w:top w:val="nil"/>
              <w:left w:val="nil"/>
              <w:bottom w:val="nil"/>
              <w:right w:val="single" w:sz="4" w:space="0" w:color="auto"/>
            </w:tcBorders>
          </w:tcPr>
          <w:p w14:paraId="44682DDE"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4C0594A7"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0D24959A" w14:textId="77777777" w:rsidR="00AB0844" w:rsidRPr="0013239E" w:rsidRDefault="00AB0844" w:rsidP="00114F40">
            <w:pPr>
              <w:pStyle w:val="TAC"/>
              <w:rPr>
                <w:b/>
                <w:bCs/>
              </w:rPr>
            </w:pPr>
          </w:p>
        </w:tc>
      </w:tr>
      <w:tr w:rsidR="00AB0844" w:rsidRPr="001D1519" w14:paraId="563B1C14" w14:textId="77777777" w:rsidTr="00114F40">
        <w:tc>
          <w:tcPr>
            <w:tcW w:w="959" w:type="dxa"/>
            <w:tcBorders>
              <w:top w:val="nil"/>
              <w:left w:val="nil"/>
              <w:bottom w:val="nil"/>
              <w:right w:val="single" w:sz="4" w:space="0" w:color="auto"/>
            </w:tcBorders>
          </w:tcPr>
          <w:p w14:paraId="434F60B4"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114F40">
            <w:pPr>
              <w:pStyle w:val="TAC"/>
            </w:pPr>
          </w:p>
        </w:tc>
        <w:tc>
          <w:tcPr>
            <w:tcW w:w="717" w:type="dxa"/>
            <w:tcBorders>
              <w:top w:val="nil"/>
              <w:left w:val="nil"/>
              <w:bottom w:val="nil"/>
              <w:right w:val="nil"/>
            </w:tcBorders>
          </w:tcPr>
          <w:p w14:paraId="5057E00C" w14:textId="77777777" w:rsidR="00AB0844" w:rsidRPr="0013239E" w:rsidRDefault="00AB0844" w:rsidP="00114F40">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bookmarkStart w:id="375" w:name="MCCQCTEMPBM_00000095"/>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114F40">
        <w:tc>
          <w:tcPr>
            <w:tcW w:w="959" w:type="dxa"/>
            <w:shd w:val="clear" w:color="auto" w:fill="F2F2F2" w:themeFill="background1" w:themeFillShade="F2"/>
          </w:tcPr>
          <w:bookmarkEnd w:id="375"/>
          <w:p w14:paraId="3FFDBB4B"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114F40">
            <w:pPr>
              <w:pStyle w:val="TAC"/>
              <w:rPr>
                <w:b/>
              </w:rPr>
            </w:pPr>
            <w:r w:rsidRPr="00446C27">
              <w:rPr>
                <w:b/>
              </w:rPr>
              <w:t>B10</w:t>
            </w:r>
          </w:p>
        </w:tc>
      </w:tr>
      <w:tr w:rsidR="00AB0844" w:rsidRPr="001D1519" w14:paraId="79290C62" w14:textId="77777777" w:rsidTr="00114F40">
        <w:tc>
          <w:tcPr>
            <w:tcW w:w="959" w:type="dxa"/>
            <w:tcBorders>
              <w:bottom w:val="single" w:sz="4" w:space="0" w:color="auto"/>
            </w:tcBorders>
          </w:tcPr>
          <w:p w14:paraId="00C504D5"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114F40">
            <w:pPr>
              <w:pStyle w:val="TAC"/>
            </w:pPr>
            <w:r>
              <w:t>00</w:t>
            </w:r>
          </w:p>
        </w:tc>
        <w:tc>
          <w:tcPr>
            <w:tcW w:w="717" w:type="dxa"/>
          </w:tcPr>
          <w:p w14:paraId="239DD731" w14:textId="77777777" w:rsidR="00AB0844" w:rsidRPr="001D1519" w:rsidRDefault="00AB0844" w:rsidP="00114F40">
            <w:pPr>
              <w:pStyle w:val="TAC"/>
            </w:pPr>
            <w:r>
              <w:t>1A</w:t>
            </w:r>
          </w:p>
        </w:tc>
        <w:tc>
          <w:tcPr>
            <w:tcW w:w="717" w:type="dxa"/>
          </w:tcPr>
          <w:p w14:paraId="79553BBE" w14:textId="77777777" w:rsidR="00AB0844" w:rsidRPr="001D1519" w:rsidRDefault="00AB0844" w:rsidP="00114F40">
            <w:pPr>
              <w:pStyle w:val="TAC"/>
            </w:pPr>
            <w:r>
              <w:t>0C</w:t>
            </w:r>
          </w:p>
        </w:tc>
        <w:tc>
          <w:tcPr>
            <w:tcW w:w="717" w:type="dxa"/>
          </w:tcPr>
          <w:p w14:paraId="55E1CE69" w14:textId="77777777" w:rsidR="00AB0844" w:rsidRPr="001D1519" w:rsidRDefault="00AB0844" w:rsidP="00114F40">
            <w:pPr>
              <w:pStyle w:val="TAC"/>
            </w:pPr>
            <w:r>
              <w:t>42</w:t>
            </w:r>
          </w:p>
        </w:tc>
        <w:tc>
          <w:tcPr>
            <w:tcW w:w="717" w:type="dxa"/>
          </w:tcPr>
          <w:p w14:paraId="52B88768" w14:textId="77777777" w:rsidR="00AB0844" w:rsidRPr="001D1519" w:rsidRDefault="00AB0844" w:rsidP="00114F40">
            <w:pPr>
              <w:pStyle w:val="TAC"/>
            </w:pPr>
            <w:r>
              <w:t>34</w:t>
            </w:r>
          </w:p>
        </w:tc>
        <w:tc>
          <w:tcPr>
            <w:tcW w:w="717" w:type="dxa"/>
          </w:tcPr>
          <w:p w14:paraId="0C2F84E4" w14:textId="77777777" w:rsidR="00AB0844" w:rsidRPr="001D1519" w:rsidRDefault="00AB0844" w:rsidP="00114F40">
            <w:pPr>
              <w:pStyle w:val="TAC"/>
            </w:pPr>
            <w:r>
              <w:t>80</w:t>
            </w:r>
          </w:p>
        </w:tc>
        <w:tc>
          <w:tcPr>
            <w:tcW w:w="717" w:type="dxa"/>
          </w:tcPr>
          <w:p w14:paraId="1609C5B8" w14:textId="77777777" w:rsidR="00AB0844" w:rsidRPr="001D1519" w:rsidRDefault="00AB0844" w:rsidP="00114F40">
            <w:pPr>
              <w:pStyle w:val="TAC"/>
            </w:pPr>
            <w:r>
              <w:t>03</w:t>
            </w:r>
          </w:p>
        </w:tc>
        <w:tc>
          <w:tcPr>
            <w:tcW w:w="717" w:type="dxa"/>
          </w:tcPr>
          <w:p w14:paraId="0FF2E1BD" w14:textId="77777777" w:rsidR="00AB0844" w:rsidRPr="001D1519" w:rsidRDefault="00AB0844" w:rsidP="00114F40">
            <w:pPr>
              <w:pStyle w:val="TAC"/>
            </w:pPr>
            <w:r>
              <w:t>00</w:t>
            </w:r>
          </w:p>
        </w:tc>
        <w:tc>
          <w:tcPr>
            <w:tcW w:w="717" w:type="dxa"/>
          </w:tcPr>
          <w:p w14:paraId="73CAC47B" w14:textId="77777777" w:rsidR="00AB0844" w:rsidRPr="001D1519" w:rsidRDefault="00AB0844" w:rsidP="00114F40">
            <w:pPr>
              <w:pStyle w:val="TAC"/>
            </w:pPr>
            <w:r>
              <w:t>00</w:t>
            </w:r>
          </w:p>
        </w:tc>
        <w:tc>
          <w:tcPr>
            <w:tcW w:w="717" w:type="dxa"/>
          </w:tcPr>
          <w:p w14:paraId="44E0A50F" w14:textId="77777777" w:rsidR="00AB0844" w:rsidRPr="001D1519" w:rsidRDefault="00AB0844" w:rsidP="00114F40">
            <w:pPr>
              <w:pStyle w:val="TAC"/>
            </w:pPr>
            <w:r>
              <w:t>00</w:t>
            </w:r>
          </w:p>
        </w:tc>
      </w:tr>
      <w:tr w:rsidR="00AB0844" w:rsidRPr="001D1519" w14:paraId="47443047" w14:textId="77777777" w:rsidTr="00114F40">
        <w:tc>
          <w:tcPr>
            <w:tcW w:w="959" w:type="dxa"/>
            <w:tcBorders>
              <w:top w:val="single" w:sz="4" w:space="0" w:color="auto"/>
              <w:left w:val="nil"/>
              <w:bottom w:val="nil"/>
              <w:right w:val="single" w:sz="4" w:space="0" w:color="auto"/>
            </w:tcBorders>
          </w:tcPr>
          <w:p w14:paraId="36CD06EF"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114F40">
            <w:pPr>
              <w:pStyle w:val="TAC"/>
            </w:pPr>
            <w:r w:rsidRPr="001D1519">
              <w:rPr>
                <w:b/>
              </w:rPr>
              <w:t>B20</w:t>
            </w:r>
          </w:p>
        </w:tc>
      </w:tr>
      <w:tr w:rsidR="00AB0844" w:rsidRPr="001D1519" w14:paraId="1C5A5787" w14:textId="77777777" w:rsidTr="00114F40">
        <w:tc>
          <w:tcPr>
            <w:tcW w:w="959" w:type="dxa"/>
            <w:tcBorders>
              <w:top w:val="nil"/>
              <w:left w:val="nil"/>
              <w:bottom w:val="nil"/>
              <w:right w:val="single" w:sz="4" w:space="0" w:color="auto"/>
            </w:tcBorders>
          </w:tcPr>
          <w:p w14:paraId="1DFCEFF5"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114F40">
            <w:pPr>
              <w:pStyle w:val="TAC"/>
            </w:pPr>
            <w:r>
              <w:t>00</w:t>
            </w:r>
          </w:p>
        </w:tc>
        <w:tc>
          <w:tcPr>
            <w:tcW w:w="717" w:type="dxa"/>
          </w:tcPr>
          <w:p w14:paraId="6088260C" w14:textId="77777777" w:rsidR="00AB0844" w:rsidRPr="001D1519" w:rsidRDefault="00AB0844" w:rsidP="00114F40">
            <w:pPr>
              <w:pStyle w:val="TAC"/>
            </w:pPr>
            <w:r>
              <w:t>00</w:t>
            </w:r>
          </w:p>
        </w:tc>
        <w:tc>
          <w:tcPr>
            <w:tcW w:w="717" w:type="dxa"/>
          </w:tcPr>
          <w:p w14:paraId="62289278" w14:textId="77777777" w:rsidR="00AB0844" w:rsidRPr="001D1519" w:rsidRDefault="00AB0844" w:rsidP="00114F40">
            <w:pPr>
              <w:pStyle w:val="TAC"/>
            </w:pPr>
            <w:r>
              <w:t>00</w:t>
            </w:r>
          </w:p>
        </w:tc>
        <w:tc>
          <w:tcPr>
            <w:tcW w:w="717" w:type="dxa"/>
          </w:tcPr>
          <w:p w14:paraId="4987E5F4" w14:textId="77777777" w:rsidR="00AB0844" w:rsidRPr="001D1519" w:rsidRDefault="00AB0844" w:rsidP="00114F40">
            <w:pPr>
              <w:pStyle w:val="TAC"/>
            </w:pPr>
            <w:r>
              <w:t>07</w:t>
            </w:r>
          </w:p>
        </w:tc>
        <w:tc>
          <w:tcPr>
            <w:tcW w:w="717" w:type="dxa"/>
          </w:tcPr>
          <w:p w14:paraId="7D8D8BBE" w14:textId="77777777" w:rsidR="00AB0844" w:rsidRPr="001D1519" w:rsidRDefault="00AB0844" w:rsidP="00114F40">
            <w:pPr>
              <w:pStyle w:val="TAC"/>
            </w:pPr>
            <w:r>
              <w:t>0C</w:t>
            </w:r>
          </w:p>
        </w:tc>
        <w:tc>
          <w:tcPr>
            <w:tcW w:w="717" w:type="dxa"/>
          </w:tcPr>
          <w:p w14:paraId="3A36EA84" w14:textId="77777777" w:rsidR="00AB0844" w:rsidRPr="001D1519" w:rsidRDefault="00AB0844" w:rsidP="00114F40">
            <w:pPr>
              <w:pStyle w:val="TAC"/>
            </w:pPr>
            <w:r>
              <w:t>42</w:t>
            </w:r>
          </w:p>
        </w:tc>
        <w:tc>
          <w:tcPr>
            <w:tcW w:w="717" w:type="dxa"/>
          </w:tcPr>
          <w:p w14:paraId="67CF9268" w14:textId="77777777" w:rsidR="00AB0844" w:rsidRPr="001D1519" w:rsidRDefault="00AB0844" w:rsidP="00114F40">
            <w:pPr>
              <w:pStyle w:val="TAC"/>
            </w:pPr>
            <w:r>
              <w:t>44</w:t>
            </w:r>
          </w:p>
        </w:tc>
        <w:tc>
          <w:tcPr>
            <w:tcW w:w="717" w:type="dxa"/>
            <w:tcBorders>
              <w:bottom w:val="single" w:sz="4" w:space="0" w:color="auto"/>
            </w:tcBorders>
          </w:tcPr>
          <w:p w14:paraId="2130926C" w14:textId="77777777" w:rsidR="00AB0844" w:rsidRPr="001D1519" w:rsidRDefault="00AB0844" w:rsidP="00114F40">
            <w:pPr>
              <w:pStyle w:val="TAC"/>
            </w:pPr>
            <w:r>
              <w:t>80</w:t>
            </w:r>
          </w:p>
        </w:tc>
        <w:tc>
          <w:tcPr>
            <w:tcW w:w="717" w:type="dxa"/>
            <w:tcBorders>
              <w:bottom w:val="single" w:sz="4" w:space="0" w:color="auto"/>
            </w:tcBorders>
          </w:tcPr>
          <w:p w14:paraId="5F6E0FA0" w14:textId="77777777" w:rsidR="00AB0844" w:rsidRPr="001D1519" w:rsidRDefault="00AB0844" w:rsidP="00114F40">
            <w:pPr>
              <w:pStyle w:val="TAC"/>
            </w:pPr>
            <w:r>
              <w:t>03</w:t>
            </w:r>
          </w:p>
        </w:tc>
      </w:tr>
      <w:tr w:rsidR="00AB0844" w:rsidRPr="0013239E" w14:paraId="5248D327" w14:textId="77777777" w:rsidTr="00114F40">
        <w:tc>
          <w:tcPr>
            <w:tcW w:w="959" w:type="dxa"/>
            <w:tcBorders>
              <w:top w:val="nil"/>
              <w:left w:val="nil"/>
              <w:bottom w:val="nil"/>
              <w:right w:val="single" w:sz="4" w:space="0" w:color="auto"/>
            </w:tcBorders>
          </w:tcPr>
          <w:p w14:paraId="50DC86D2"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114F40">
            <w:pPr>
              <w:pStyle w:val="TAC"/>
              <w:rPr>
                <w:b/>
                <w:bCs/>
              </w:rPr>
            </w:pPr>
          </w:p>
        </w:tc>
      </w:tr>
      <w:tr w:rsidR="00AB0844" w:rsidRPr="001D1519" w14:paraId="4D0E930E" w14:textId="77777777" w:rsidTr="00114F40">
        <w:tc>
          <w:tcPr>
            <w:tcW w:w="959" w:type="dxa"/>
            <w:tcBorders>
              <w:top w:val="nil"/>
              <w:left w:val="nil"/>
              <w:bottom w:val="nil"/>
              <w:right w:val="single" w:sz="4" w:space="0" w:color="auto"/>
            </w:tcBorders>
          </w:tcPr>
          <w:p w14:paraId="4ED9526A"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114F40">
            <w:pPr>
              <w:pStyle w:val="TAC"/>
            </w:pPr>
          </w:p>
        </w:tc>
        <w:tc>
          <w:tcPr>
            <w:tcW w:w="717" w:type="dxa"/>
            <w:tcBorders>
              <w:top w:val="nil"/>
              <w:left w:val="nil"/>
              <w:bottom w:val="nil"/>
              <w:right w:val="nil"/>
            </w:tcBorders>
          </w:tcPr>
          <w:p w14:paraId="69F3E7C0" w14:textId="77777777" w:rsidR="00AB0844" w:rsidRPr="0013239E" w:rsidRDefault="00AB0844" w:rsidP="00114F40">
            <w:pPr>
              <w:pStyle w:val="TAC"/>
            </w:pPr>
          </w:p>
        </w:tc>
      </w:tr>
    </w:tbl>
    <w:p w14:paraId="432C65EA" w14:textId="77777777" w:rsidR="00AB0844" w:rsidRDefault="00AB0844" w:rsidP="00AB0844">
      <w:pPr>
        <w:rPr>
          <w:lang w:val="en-US" w:eastAsia="fr-FR"/>
        </w:rPr>
      </w:pPr>
    </w:p>
    <w:p w14:paraId="1E967017" w14:textId="77777777" w:rsidR="00AB0844" w:rsidRDefault="00AB0844" w:rsidP="00AB0844">
      <w:pPr>
        <w:pStyle w:val="NO"/>
      </w:pPr>
      <w:r>
        <w:t>NOTE:</w:t>
      </w:r>
      <w:r>
        <w:tab/>
        <w:t>For test sequences executed in accordance with the present specification, the formerly listed values replace the is configuration defined in TS 31.124 </w:t>
      </w:r>
      <w:bookmarkStart w:id="376" w:name="MCCQCTEMPBM_00000154"/>
      <w:r>
        <w:fldChar w:fldCharType="begin"/>
      </w:r>
      <w:r>
        <w:instrText xml:space="preserve"> REF _Ref73456517 \r \h </w:instrText>
      </w:r>
      <w:r>
        <w:fldChar w:fldCharType="separate"/>
      </w:r>
      <w:r>
        <w:t>[2]</w:t>
      </w:r>
      <w:r>
        <w:fldChar w:fldCharType="end"/>
      </w:r>
      <w:bookmarkEnd w:id="376"/>
      <w:r>
        <w:t>, clause 27.22.2D.4</w:t>
      </w:r>
    </w:p>
    <w:p w14:paraId="16926939" w14:textId="6F751FBE" w:rsidR="00AB0844" w:rsidRPr="006E40A6" w:rsidRDefault="00AB0844" w:rsidP="00AB0844">
      <w:pPr>
        <w:pStyle w:val="Heading4"/>
      </w:pPr>
      <w:bookmarkStart w:id="377" w:name="_Toc178929373"/>
      <w:bookmarkStart w:id="378" w:name="_Toc182581235"/>
      <w:r>
        <w:t>4.4.4.5</w:t>
      </w:r>
      <w:r>
        <w:tab/>
        <w:t>Definition of NG-RAN ISIM values</w:t>
      </w:r>
      <w:bookmarkEnd w:id="377"/>
      <w:bookmarkEnd w:id="378"/>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0D82DB9C"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bookmarkStart w:id="379" w:name="MCCQCTEMPBM_00000155"/>
      <w:r>
        <w:fldChar w:fldCharType="begin"/>
      </w:r>
      <w:r>
        <w:instrText xml:space="preserve"> REF _Ref73456517 \r \h </w:instrText>
      </w:r>
      <w:r>
        <w:fldChar w:fldCharType="separate"/>
      </w:r>
      <w:r>
        <w:t>[2]</w:t>
      </w:r>
      <w:r>
        <w:fldChar w:fldCharType="end"/>
      </w:r>
      <w:bookmarkEnd w:id="379"/>
      <w:r>
        <w:t>, clause 27.22.2E.2</w:t>
      </w:r>
    </w:p>
    <w:p w14:paraId="0683115E" w14:textId="77C397C0" w:rsidR="00AB4D46" w:rsidRPr="00EA02CF" w:rsidRDefault="00AB4D46" w:rsidP="00AB4D46">
      <w:pPr>
        <w:pStyle w:val="Heading4"/>
      </w:pPr>
      <w:bookmarkStart w:id="380" w:name="_Toc178929374"/>
      <w:bookmarkStart w:id="381" w:name="_Toc182581236"/>
      <w:r w:rsidRPr="00EA02CF">
        <w:t>4.4.</w:t>
      </w:r>
      <w:r>
        <w:t>4</w:t>
      </w:r>
      <w:r w:rsidRPr="00EA02CF">
        <w:t>.</w:t>
      </w:r>
      <w:r>
        <w:t>6</w:t>
      </w:r>
      <w:r w:rsidRPr="00EA02CF">
        <w:tab/>
        <w:t xml:space="preserve">Definition of </w:t>
      </w:r>
      <w:r>
        <w:t>NG</w:t>
      </w:r>
      <w:r w:rsidRPr="00EA02CF">
        <w:t>-RAN System Simulator parameters</w:t>
      </w:r>
      <w:bookmarkEnd w:id="380"/>
      <w:bookmarkEnd w:id="381"/>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382" w:name="_Toc178929375"/>
      <w:bookmarkStart w:id="383" w:name="_Toc182581237"/>
      <w:r>
        <w:rPr>
          <w:lang w:val="en-US"/>
        </w:rPr>
        <w:t>5</w:t>
      </w:r>
      <w:r>
        <w:rPr>
          <w:lang w:val="en-US"/>
        </w:rPr>
        <w:tab/>
        <w:t>Testing methodology in general</w:t>
      </w:r>
      <w:bookmarkEnd w:id="382"/>
      <w:bookmarkEnd w:id="383"/>
    </w:p>
    <w:p w14:paraId="151DF0FE" w14:textId="77777777" w:rsidR="00252629" w:rsidRDefault="00252629" w:rsidP="00252629">
      <w:pPr>
        <w:rPr>
          <w:rFonts w:eastAsia="TimesNewRoman"/>
          <w:lang w:val="en-US"/>
        </w:rPr>
      </w:pPr>
      <w:r>
        <w:rPr>
          <w:rFonts w:eastAsia="TimesNewRoman"/>
          <w:lang w:val="en-US"/>
        </w:rPr>
        <w:t>When possible, the present document refers to ETSI TS 102 384 </w:t>
      </w:r>
      <w:bookmarkStart w:id="384" w:name="MCCQCTEMPBM_00000156"/>
      <w:r>
        <w:rPr>
          <w:rFonts w:eastAsia="TimesNewRoman"/>
          <w:lang w:val="en-US"/>
        </w:rPr>
        <w:fldChar w:fldCharType="begin"/>
      </w:r>
      <w:r>
        <w:rPr>
          <w:rFonts w:eastAsia="TimesNewRoman"/>
          <w:lang w:val="en-US"/>
        </w:rPr>
        <w:instrText xml:space="preserve"> REF _Ref73456295 \r \h </w:instrText>
      </w:r>
      <w:r>
        <w:rPr>
          <w:rFonts w:eastAsia="TimesNewRoman"/>
          <w:lang w:val="en-US"/>
        </w:rPr>
      </w:r>
      <w:r>
        <w:rPr>
          <w:rFonts w:eastAsia="TimesNewRoman"/>
          <w:lang w:val="en-US"/>
        </w:rPr>
        <w:fldChar w:fldCharType="separate"/>
      </w:r>
      <w:r>
        <w:rPr>
          <w:rFonts w:eastAsia="TimesNewRoman"/>
          <w:lang w:val="en-US"/>
        </w:rPr>
        <w:t>[3]</w:t>
      </w:r>
      <w:r>
        <w:rPr>
          <w:rFonts w:eastAsia="TimesNewRoman"/>
          <w:lang w:val="en-US"/>
        </w:rPr>
        <w:fldChar w:fldCharType="end"/>
      </w:r>
      <w:bookmarkEnd w:id="384"/>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385" w:name="_Toc178929376"/>
      <w:bookmarkStart w:id="386" w:name="_Toc182581238"/>
      <w:r>
        <w:rPr>
          <w:lang w:val="en-US"/>
        </w:rPr>
        <w:t>5.1</w:t>
      </w:r>
      <w:r>
        <w:rPr>
          <w:lang w:val="en-US"/>
        </w:rPr>
        <w:tab/>
        <w:t>Testing of optional functions and procedures</w:t>
      </w:r>
      <w:bookmarkEnd w:id="385"/>
      <w:bookmarkEnd w:id="386"/>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387" w:name="_Toc178929377"/>
      <w:bookmarkStart w:id="388" w:name="_Toc182581239"/>
      <w:r>
        <w:rPr>
          <w:lang w:val="en-US"/>
        </w:rPr>
        <w:t>5.2</w:t>
      </w:r>
      <w:r>
        <w:rPr>
          <w:lang w:val="en-US"/>
        </w:rPr>
        <w:tab/>
        <w:t>Test interfaces and facilities</w:t>
      </w:r>
      <w:bookmarkEnd w:id="387"/>
      <w:bookmarkEnd w:id="388"/>
    </w:p>
    <w:p w14:paraId="31FF6E89" w14:textId="342F6398" w:rsidR="00252629" w:rsidRDefault="00252629" w:rsidP="00252629">
      <w:pPr>
        <w:rPr>
          <w:rFonts w:eastAsia="TimesNewRoman"/>
          <w:lang w:val="en-US"/>
        </w:rPr>
      </w:pPr>
      <w:r>
        <w:rPr>
          <w:rFonts w:eastAsia="TimesNewRoman"/>
          <w:lang w:val="en-US"/>
        </w:rPr>
        <w:t xml:space="preserve">The UICC and </w:t>
      </w:r>
      <w:r w:rsidR="00FA1D5B">
        <w:rPr>
          <w:rFonts w:eastAsia="TimesNewRoman"/>
          <w:lang w:val="en-US"/>
        </w:rPr>
        <w:t xml:space="preserve">SAT-NG-SS, </w:t>
      </w:r>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r w:rsidR="00FA1D5B">
        <w:rPr>
          <w:rFonts w:eastAsia="TimesNewRoman"/>
          <w:lang w:val="en-US"/>
        </w:rPr>
        <w:t xml:space="preserve">, a </w:t>
      </w:r>
      <w:r w:rsidR="00FA1D5B" w:rsidRPr="00FA1D5B">
        <w:rPr>
          <w:rFonts w:eastAsia="TimesNewRoman"/>
        </w:rPr>
        <w:t>Satellite Next Generation System Simulator</w:t>
      </w:r>
      <w:r w:rsidR="00FA1D5B">
        <w:rPr>
          <w:rFonts w:eastAsia="TimesNewRoman"/>
        </w:rPr>
        <w:t xml:space="preserve"> </w:t>
      </w:r>
      <w:r w:rsidR="00FA1D5B" w:rsidRPr="00FA1D5B">
        <w:rPr>
          <w:rFonts w:eastAsia="TimesNewRoman"/>
        </w:rPr>
        <w:t>when accessing a SAT-NG-</w:t>
      </w:r>
      <w:r w:rsidR="00FA1D5B">
        <w:rPr>
          <w:rFonts w:eastAsia="TimesNewRoman"/>
        </w:rPr>
        <w:t>RAN</w:t>
      </w:r>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389" w:name="_Toc178929378"/>
      <w:bookmarkStart w:id="390" w:name="_Toc182581240"/>
      <w:r>
        <w:rPr>
          <w:lang w:val="en-US"/>
        </w:rPr>
        <w:t>5.3</w:t>
      </w:r>
      <w:r>
        <w:rPr>
          <w:lang w:val="en-US"/>
        </w:rPr>
        <w:tab/>
        <w:t>Information to be provided by the apparatus supplier</w:t>
      </w:r>
      <w:bookmarkEnd w:id="389"/>
      <w:bookmarkEnd w:id="390"/>
    </w:p>
    <w:p w14:paraId="6B251877" w14:textId="036D30DD"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Pr>
          <w:rFonts w:eastAsia="TimesNewRoman"/>
          <w:lang w:val="en-US"/>
        </w:rPr>
        <w:t>[</w:t>
      </w:r>
      <w:r w:rsidR="00E90DE8">
        <w:rPr>
          <w:rFonts w:eastAsia="TimesNewRoman"/>
          <w:lang w:val="en-US"/>
        </w:rPr>
        <w:t>4</w:t>
      </w:r>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r w:rsidR="00810F6B">
        <w:rPr>
          <w:rFonts w:eastAsia="TimesNewRoman"/>
          <w:lang w:val="en-US"/>
        </w:rPr>
        <w:fldChar w:fldCharType="begin"/>
      </w:r>
      <w:r w:rsidR="00810F6B">
        <w:rPr>
          <w:rFonts w:eastAsia="TimesNewRoman"/>
          <w:lang w:val="en-US"/>
        </w:rPr>
        <w:instrText xml:space="preserve"> REF _Ref179547758 \r \h </w:instrText>
      </w:r>
      <w:r w:rsidR="00810F6B">
        <w:rPr>
          <w:rFonts w:eastAsia="TimesNewRoman"/>
          <w:lang w:val="en-US"/>
        </w:rPr>
      </w:r>
      <w:r w:rsidR="00810F6B">
        <w:rPr>
          <w:rFonts w:eastAsia="TimesNewRoman"/>
          <w:lang w:val="en-US"/>
        </w:rPr>
        <w:fldChar w:fldCharType="separate"/>
      </w:r>
      <w:r w:rsidR="00810F6B">
        <w:rPr>
          <w:rFonts w:eastAsia="TimesNewRoman"/>
          <w:lang w:val="en-US"/>
        </w:rPr>
        <w:t>[24]</w:t>
      </w:r>
      <w:r w:rsidR="00810F6B">
        <w:rPr>
          <w:rFonts w:eastAsia="TimesNewRoman"/>
          <w:lang w:val="en-US"/>
        </w:rPr>
        <w:fldChar w:fldCharType="end"/>
      </w:r>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Pr>
          <w:rFonts w:eastAsia="TimesNewRoman"/>
          <w:lang w:val="en-US"/>
        </w:rPr>
        <w:t>[</w:t>
      </w:r>
      <w:r w:rsidR="00E90DE8">
        <w:rPr>
          <w:rFonts w:eastAsia="TimesNewRoman"/>
          <w:lang w:val="en-US"/>
        </w:rPr>
        <w:t>5</w:t>
      </w:r>
      <w:r>
        <w:rPr>
          <w:rFonts w:eastAsia="TimesNewRoman"/>
          <w:lang w:val="en-US"/>
        </w:rPr>
        <w:t>]</w:t>
      </w:r>
      <w:r w:rsidR="00810F6B">
        <w:rPr>
          <w:rFonts w:eastAsia="TimesNewRoman"/>
          <w:lang w:val="en-US"/>
        </w:rPr>
        <w:t xml:space="preserve"> and</w:t>
      </w:r>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Pr>
          <w:rFonts w:eastAsia="TimesNewRoman"/>
          <w:lang w:val="en-US"/>
        </w:rPr>
        <w:t>[</w:t>
      </w:r>
      <w:r w:rsidR="00E90DE8">
        <w:rPr>
          <w:rFonts w:eastAsia="TimesNewRoman"/>
          <w:lang w:val="en-US"/>
        </w:rPr>
        <w:t>6</w:t>
      </w:r>
      <w:r>
        <w:rPr>
          <w:rFonts w:eastAsia="TimesNewRoman"/>
          <w:lang w:val="en-US"/>
        </w:rPr>
        <w:t>] shall apply, unless otherwise specified in the present clause.</w:t>
      </w:r>
    </w:p>
    <w:p w14:paraId="09288173" w14:textId="0EF85313" w:rsidR="00252629" w:rsidRDefault="00252629" w:rsidP="00252629">
      <w:pPr>
        <w:rPr>
          <w:rFonts w:eastAsia="TimesNewRoman"/>
          <w:lang w:val="en-US"/>
        </w:rPr>
      </w:pPr>
      <w:r>
        <w:rPr>
          <w:rFonts w:eastAsia="TimesNewRoman"/>
          <w:lang w:val="en-US"/>
        </w:rPr>
        <w:t xml:space="preserve">In addition, the apparatus supplier shall provide the information with respect to the </w:t>
      </w:r>
      <w:r w:rsidR="00C01F59">
        <w:rPr>
          <w:rFonts w:eastAsia="TimesNewRoman"/>
          <w:lang w:val="en-US"/>
        </w:rPr>
        <w:t xml:space="preserve">supported </w:t>
      </w:r>
      <w:r>
        <w:rPr>
          <w:rFonts w:eastAsia="TimesNewRoman"/>
          <w:lang w:val="en-US"/>
        </w:rPr>
        <w:t>Option table A.1 and to ME's default configuration table A.2.</w:t>
      </w:r>
    </w:p>
    <w:p w14:paraId="717EA07E" w14:textId="7C48DEAC" w:rsidR="00C01F59" w:rsidRPr="0041528A" w:rsidRDefault="00C01F59" w:rsidP="00C01F59">
      <w:pPr>
        <w:pStyle w:val="TH"/>
      </w:pPr>
      <w:r w:rsidRPr="0041528A">
        <w:t>Table A.</w:t>
      </w:r>
      <w:r>
        <w:t>2</w:t>
      </w:r>
      <w:r w:rsidRPr="0041528A">
        <w:t xml:space="preserve">: </w:t>
      </w:r>
      <w:r w:rsidRPr="00C01F59">
        <w:rPr>
          <w:bCs/>
        </w:rPr>
        <w:t>ME's default configuration</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41528A" w14:paraId="0D5A0A52" w14:textId="77777777" w:rsidTr="008064FA">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1E000C7" w14:textId="77777777" w:rsidR="00C01F59" w:rsidRPr="0041528A" w:rsidRDefault="00C01F59" w:rsidP="008064FA">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298AA7A3" w14:textId="77777777" w:rsidR="00C01F59" w:rsidRPr="0041528A" w:rsidRDefault="00C01F59" w:rsidP="008064FA">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474DEDC8" w14:textId="77777777" w:rsidR="00C01F59" w:rsidRPr="0041528A" w:rsidRDefault="00C01F59" w:rsidP="008064FA">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13A7FC22" w14:textId="77777777" w:rsidR="00C01F59" w:rsidRPr="0041528A" w:rsidRDefault="00C01F59" w:rsidP="008064FA">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2E805C19" w14:textId="77777777" w:rsidR="00C01F59" w:rsidRPr="0041528A" w:rsidRDefault="00C01F59" w:rsidP="008064FA">
            <w:pPr>
              <w:pStyle w:val="TAH"/>
            </w:pPr>
            <w:r w:rsidRPr="0041528A">
              <w:t>Mnemonic</w:t>
            </w:r>
          </w:p>
        </w:tc>
      </w:tr>
      <w:tr w:rsidR="00C01F59" w:rsidRPr="0041528A" w14:paraId="13066E4D" w14:textId="77777777" w:rsidTr="008064FA">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524A9A18" w14:textId="59882519" w:rsidR="00C01F59" w:rsidRPr="0041528A" w:rsidRDefault="00C01F59" w:rsidP="008064FA">
            <w:pPr>
              <w:pStyle w:val="TAL"/>
            </w:pPr>
            <w:r>
              <w:t>For the declaration of the ME’s default configuration the contents of Table A.2 as defined in TS 31.124 [</w:t>
            </w:r>
            <w:r>
              <w:fldChar w:fldCharType="begin"/>
            </w:r>
            <w:r>
              <w:instrText xml:space="preserve"> REF _Ref73456517 \r \h  \* MERGEFORMAT </w:instrText>
            </w:r>
            <w:r>
              <w:fldChar w:fldCharType="separate"/>
            </w:r>
            <w:r>
              <w:t>2]</w:t>
            </w:r>
            <w:r>
              <w:fldChar w:fldCharType="end"/>
            </w:r>
            <w:r>
              <w:t xml:space="preserve"> clause 5.3 shall be used</w:t>
            </w:r>
            <w:r w:rsidRPr="006C1F26">
              <w:t>.</w:t>
            </w:r>
          </w:p>
        </w:tc>
      </w:tr>
    </w:tbl>
    <w:p w14:paraId="4101ADED" w14:textId="77777777" w:rsidR="00C01F59" w:rsidRPr="00C01F59" w:rsidRDefault="00C01F59" w:rsidP="00252629">
      <w:pPr>
        <w:rPr>
          <w:rFonts w:eastAsia="TimesNewRoman"/>
        </w:rPr>
      </w:pPr>
    </w:p>
    <w:p w14:paraId="71FAC1C3" w14:textId="77777777" w:rsidR="00252629" w:rsidRPr="00C3185B" w:rsidRDefault="00252629" w:rsidP="00252629">
      <w:pPr>
        <w:pStyle w:val="Heading1"/>
      </w:pPr>
      <w:bookmarkStart w:id="391" w:name="_Toc178929379"/>
      <w:bookmarkStart w:id="392" w:name="_Toc182581241"/>
      <w:bookmarkStart w:id="393" w:name="_Toc146312816"/>
      <w:r>
        <w:t>6</w:t>
      </w:r>
      <w:r>
        <w:tab/>
      </w:r>
      <w:r w:rsidRPr="00C3185B">
        <w:t>Implicit testing</w:t>
      </w:r>
      <w:bookmarkEnd w:id="391"/>
      <w:bookmarkEnd w:id="392"/>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r w:rsidR="00810F6B">
        <w:t>.0</w:t>
      </w:r>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394" w:name="_Toc178929380"/>
      <w:bookmarkStart w:id="395" w:name="_Toc182581242"/>
      <w:r>
        <w:lastRenderedPageBreak/>
        <w:t>7</w:t>
      </w:r>
      <w:r w:rsidRPr="0041528A">
        <w:tab/>
        <w:t>Measurement uncertainty</w:t>
      </w:r>
      <w:bookmarkEnd w:id="393"/>
      <w:bookmarkEnd w:id="394"/>
      <w:bookmarkEnd w:id="395"/>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396" w:name="_Toc146312817"/>
      <w:bookmarkStart w:id="397" w:name="_Toc178929381"/>
      <w:bookmarkStart w:id="398" w:name="_Toc182581243"/>
      <w:r>
        <w:t>8</w:t>
      </w:r>
      <w:r w:rsidRPr="0041528A">
        <w:tab/>
        <w:t>Format of tests</w:t>
      </w:r>
      <w:bookmarkEnd w:id="396"/>
      <w:bookmarkEnd w:id="397"/>
      <w:bookmarkEnd w:id="398"/>
    </w:p>
    <w:p w14:paraId="29512FB4" w14:textId="77777777" w:rsidR="00252629" w:rsidRDefault="00252629" w:rsidP="00252629">
      <w:r>
        <w:t>The Format of tests defined in TS 31.124 </w:t>
      </w:r>
      <w:bookmarkStart w:id="399" w:name="MCCQCTEMPBM_00000157"/>
      <w:r>
        <w:fldChar w:fldCharType="begin"/>
      </w:r>
      <w:r>
        <w:instrText xml:space="preserve"> REF _Ref73456517 \r \h </w:instrText>
      </w:r>
      <w:r>
        <w:fldChar w:fldCharType="separate"/>
      </w:r>
      <w:r>
        <w:t>[2]</w:t>
      </w:r>
      <w:r>
        <w:fldChar w:fldCharType="end"/>
      </w:r>
      <w:bookmarkEnd w:id="399"/>
      <w:r>
        <w:t>, clause 8 applies.</w:t>
      </w:r>
    </w:p>
    <w:p w14:paraId="2A9FE33C" w14:textId="44C52227" w:rsidR="00252629" w:rsidRPr="0041528A" w:rsidRDefault="00252629" w:rsidP="00252629">
      <w:pPr>
        <w:pStyle w:val="Heading1"/>
      </w:pPr>
      <w:bookmarkStart w:id="400" w:name="_Toc146312818"/>
      <w:bookmarkStart w:id="401" w:name="_Toc178929382"/>
      <w:bookmarkStart w:id="402" w:name="_Toc182581244"/>
      <w:r>
        <w:t>9</w:t>
      </w:r>
      <w:r w:rsidRPr="0041528A">
        <w:tab/>
        <w:t>Generic call set up procedures</w:t>
      </w:r>
      <w:bookmarkEnd w:id="400"/>
      <w:bookmarkEnd w:id="401"/>
      <w:bookmarkEnd w:id="402"/>
    </w:p>
    <w:p w14:paraId="52DD3C47" w14:textId="77777777" w:rsidR="00252629" w:rsidRDefault="00252629" w:rsidP="00252629">
      <w:r w:rsidRPr="0041528A">
        <w:t>The generic call set up procedure</w:t>
      </w:r>
      <w:r>
        <w:t>s as defined in TS 31.124 </w:t>
      </w:r>
      <w:bookmarkStart w:id="403" w:name="MCCQCTEMPBM_00000158"/>
      <w:r>
        <w:fldChar w:fldCharType="begin"/>
      </w:r>
      <w:r>
        <w:instrText xml:space="preserve"> REF _Ref73456517 \r \h </w:instrText>
      </w:r>
      <w:r>
        <w:fldChar w:fldCharType="separate"/>
      </w:r>
      <w:r>
        <w:t>[2]</w:t>
      </w:r>
      <w:r>
        <w:fldChar w:fldCharType="end"/>
      </w:r>
      <w:bookmarkEnd w:id="403"/>
      <w:r>
        <w:t>, clause 9 apply.</w:t>
      </w:r>
    </w:p>
    <w:p w14:paraId="263F5B1C" w14:textId="2BF1492B" w:rsidR="00252629" w:rsidRPr="0041528A" w:rsidRDefault="00252629" w:rsidP="00252629">
      <w:pPr>
        <w:pStyle w:val="Heading1"/>
      </w:pPr>
      <w:bookmarkStart w:id="404" w:name="_Toc146312820"/>
      <w:bookmarkStart w:id="405" w:name="_Toc178929383"/>
      <w:bookmarkStart w:id="406" w:name="_Toc182581245"/>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404"/>
      <w:bookmarkEnd w:id="405"/>
      <w:bookmarkEnd w:id="406"/>
    </w:p>
    <w:p w14:paraId="6796F95E" w14:textId="2DE993A5" w:rsidR="00252629" w:rsidRPr="0041528A" w:rsidRDefault="00252629" w:rsidP="00252629">
      <w:pPr>
        <w:pStyle w:val="Heading2"/>
      </w:pPr>
      <w:bookmarkStart w:id="407" w:name="_Toc146312821"/>
      <w:bookmarkStart w:id="408" w:name="_Toc178929384"/>
      <w:bookmarkStart w:id="409" w:name="_Toc182581246"/>
      <w:r>
        <w:t>10</w:t>
      </w:r>
      <w:r w:rsidRPr="0041528A">
        <w:t>.</w:t>
      </w:r>
      <w:r w:rsidR="008D6E37">
        <w:t>1</w:t>
      </w:r>
      <w:r w:rsidRPr="0041528A">
        <w:tab/>
        <w:t>Introduction</w:t>
      </w:r>
      <w:bookmarkEnd w:id="407"/>
      <w:bookmarkEnd w:id="408"/>
      <w:bookmarkEnd w:id="409"/>
    </w:p>
    <w:p w14:paraId="25E96DD5" w14:textId="77777777" w:rsidR="00252629" w:rsidRDefault="00252629" w:rsidP="00252629">
      <w:r w:rsidRPr="0041528A">
        <w:t xml:space="preserve">The </w:t>
      </w:r>
      <w:r>
        <w:t>introduction provided in TS 31.124 </w:t>
      </w:r>
      <w:bookmarkStart w:id="410" w:name="MCCQCTEMPBM_00000159"/>
      <w:r>
        <w:fldChar w:fldCharType="begin"/>
      </w:r>
      <w:r>
        <w:instrText xml:space="preserve"> REF _Ref73456517 \r \h </w:instrText>
      </w:r>
      <w:r>
        <w:fldChar w:fldCharType="separate"/>
      </w:r>
      <w:r>
        <w:t>[2]</w:t>
      </w:r>
      <w:r>
        <w:fldChar w:fldCharType="end"/>
      </w:r>
      <w:bookmarkEnd w:id="410"/>
      <w:r>
        <w:t>, clause 27.0 applies.</w:t>
      </w:r>
    </w:p>
    <w:p w14:paraId="5FC4D1CA" w14:textId="0669751E" w:rsidR="00252629" w:rsidRPr="00E16204" w:rsidRDefault="00252629" w:rsidP="00B05BAE">
      <w:pPr>
        <w:pStyle w:val="Heading2"/>
      </w:pPr>
      <w:bookmarkStart w:id="411" w:name="_Toc146312824"/>
      <w:bookmarkStart w:id="412" w:name="_Toc178929385"/>
      <w:bookmarkStart w:id="413" w:name="_Toc182581247"/>
      <w:r w:rsidRPr="00C3185B">
        <w:rPr>
          <w:rStyle w:val="Heading2Char"/>
        </w:rPr>
        <w:t>10.</w:t>
      </w:r>
      <w:r w:rsidR="008D6E37">
        <w:rPr>
          <w:rStyle w:val="Heading2Char"/>
        </w:rPr>
        <w:t>2</w:t>
      </w:r>
      <w:r w:rsidRPr="00C3185B">
        <w:rPr>
          <w:rStyle w:val="Heading2Char"/>
        </w:rPr>
        <w:tab/>
        <w:t>General Test purpose</w:t>
      </w:r>
      <w:bookmarkEnd w:id="411"/>
      <w:bookmarkEnd w:id="412"/>
      <w:bookmarkEnd w:id="413"/>
    </w:p>
    <w:p w14:paraId="1CB11631" w14:textId="77777777" w:rsidR="00252629" w:rsidRDefault="00252629" w:rsidP="00252629">
      <w:r w:rsidRPr="0041528A">
        <w:t xml:space="preserve">The </w:t>
      </w:r>
      <w:r>
        <w:t>General Test purpose defined in TS 31.124 </w:t>
      </w:r>
      <w:bookmarkStart w:id="414" w:name="MCCQCTEMPBM_00000160"/>
      <w:r>
        <w:fldChar w:fldCharType="begin"/>
      </w:r>
      <w:r>
        <w:instrText xml:space="preserve"> REF _Ref73456517 \r \h </w:instrText>
      </w:r>
      <w:r>
        <w:fldChar w:fldCharType="separate"/>
      </w:r>
      <w:r>
        <w:t>[2]</w:t>
      </w:r>
      <w:r>
        <w:fldChar w:fldCharType="end"/>
      </w:r>
      <w:bookmarkEnd w:id="414"/>
      <w:r>
        <w:t>, clause 27.22.1A applies.</w:t>
      </w:r>
    </w:p>
    <w:p w14:paraId="2E1535EE" w14:textId="4543B47B" w:rsidR="008D6E37" w:rsidRDefault="008D6E37" w:rsidP="008D6E37">
      <w:pPr>
        <w:pStyle w:val="Heading2"/>
      </w:pPr>
      <w:bookmarkStart w:id="415" w:name="_Toc178929386"/>
      <w:bookmarkStart w:id="416" w:name="_Toc182581248"/>
      <w:bookmarkStart w:id="417" w:name="_Toc146312852"/>
      <w:r>
        <w:t>10.3</w:t>
      </w:r>
      <w:r>
        <w:tab/>
        <w:t>Initialization of USAT functionality on an ME with non</w:t>
      </w:r>
      <w:r>
        <w:noBreakHyphen/>
        <w:t>removable UICC</w:t>
      </w:r>
      <w:bookmarkEnd w:id="415"/>
      <w:bookmarkEnd w:id="416"/>
    </w:p>
    <w:p w14:paraId="2CCFABAF" w14:textId="5ADA9F09" w:rsidR="00252629" w:rsidRPr="008D6E37" w:rsidRDefault="00252629" w:rsidP="008D6E37">
      <w:pPr>
        <w:pStyle w:val="Heading3"/>
      </w:pPr>
      <w:bookmarkStart w:id="418" w:name="_Toc178929387"/>
      <w:bookmarkStart w:id="419" w:name="_Toc182581249"/>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417"/>
      <w:bookmarkEnd w:id="418"/>
      <w:bookmarkEnd w:id="419"/>
    </w:p>
    <w:p w14:paraId="35FA1C4F" w14:textId="618FF443" w:rsidR="00252629" w:rsidRPr="0041528A" w:rsidRDefault="00252629" w:rsidP="00B05BAE">
      <w:pPr>
        <w:pStyle w:val="Heading4"/>
      </w:pPr>
      <w:bookmarkStart w:id="420" w:name="_Toc146312853"/>
      <w:bookmarkStart w:id="421" w:name="_Toc178929388"/>
      <w:bookmarkStart w:id="422" w:name="_Toc182581250"/>
      <w:r>
        <w:t>10.</w:t>
      </w:r>
      <w:r w:rsidR="008D6E37">
        <w:t>3</w:t>
      </w:r>
      <w:r w:rsidRPr="0041528A">
        <w:t>.1</w:t>
      </w:r>
      <w:r w:rsidR="008D6E37">
        <w:t>.1</w:t>
      </w:r>
      <w:r w:rsidRPr="0041528A">
        <w:tab/>
        <w:t>Definition and applicability</w:t>
      </w:r>
      <w:bookmarkEnd w:id="420"/>
      <w:bookmarkEnd w:id="421"/>
      <w:bookmarkEnd w:id="422"/>
    </w:p>
    <w:p w14:paraId="571CE454" w14:textId="437CC585" w:rsidR="00252629" w:rsidRPr="0041528A" w:rsidRDefault="00252629" w:rsidP="00252629">
      <w:r>
        <w:t>See clause 3.6.2 of the present document.</w:t>
      </w:r>
    </w:p>
    <w:p w14:paraId="0A705E5C" w14:textId="3E28A5F4" w:rsidR="00252629" w:rsidRPr="0041528A" w:rsidRDefault="00252629" w:rsidP="008D6E37">
      <w:pPr>
        <w:pStyle w:val="Heading4"/>
      </w:pPr>
      <w:bookmarkStart w:id="423" w:name="_Toc146312854"/>
      <w:bookmarkStart w:id="424" w:name="_Toc178929389"/>
      <w:bookmarkStart w:id="425" w:name="_Toc182581251"/>
      <w:r>
        <w:t>10.</w:t>
      </w:r>
      <w:r w:rsidR="008D6E37">
        <w:t>3</w:t>
      </w:r>
      <w:r w:rsidRPr="0041528A">
        <w:t>.</w:t>
      </w:r>
      <w:r w:rsidR="008D6E37">
        <w:t>1.</w:t>
      </w:r>
      <w:r w:rsidRPr="0041528A">
        <w:t>2</w:t>
      </w:r>
      <w:r w:rsidRPr="0041528A">
        <w:tab/>
        <w:t>Conformance requirement</w:t>
      </w:r>
      <w:bookmarkEnd w:id="423"/>
      <w:bookmarkEnd w:id="424"/>
      <w:bookmarkEnd w:id="425"/>
    </w:p>
    <w:p w14:paraId="13E09BDB" w14:textId="77777777" w:rsidR="00252629" w:rsidRPr="0041528A" w:rsidRDefault="00252629" w:rsidP="00252629">
      <w:r w:rsidRPr="0041528A">
        <w:t>The ME shall support the PROFILE DOWNLOAD command as defined in:</w:t>
      </w:r>
    </w:p>
    <w:p w14:paraId="2AC7EF63" w14:textId="2BF72A0D" w:rsidR="00252629" w:rsidRPr="0041528A" w:rsidRDefault="00252629" w:rsidP="00C86AAA">
      <w:pPr>
        <w:pStyle w:val="B10"/>
      </w:pPr>
      <w:r w:rsidRPr="0041528A">
        <w:t>-</w:t>
      </w:r>
      <w:r w:rsidRPr="0041528A">
        <w:tab/>
        <w:t>TS 31.111 </w:t>
      </w:r>
      <w:r w:rsidR="00E90DE8">
        <w:fldChar w:fldCharType="begin"/>
      </w:r>
      <w:r w:rsidR="00E90DE8">
        <w:instrText xml:space="preserve"> REF _Ref179539142 \r \h </w:instrText>
      </w:r>
      <w:r w:rsidR="00E90DE8">
        <w:fldChar w:fldCharType="separate"/>
      </w:r>
      <w:r w:rsidR="00E90DE8">
        <w:t>[20]</w:t>
      </w:r>
      <w:r w:rsidR="00E90DE8">
        <w:fldChar w:fldCharType="end"/>
      </w:r>
      <w:r w:rsidRPr="0041528A">
        <w:t xml:space="preserve"> clause 5.2.</w:t>
      </w:r>
    </w:p>
    <w:p w14:paraId="53375FBD" w14:textId="61FDF394" w:rsidR="00252629" w:rsidRPr="0041528A" w:rsidRDefault="00252629" w:rsidP="00B05BAE">
      <w:pPr>
        <w:pStyle w:val="Heading4"/>
      </w:pPr>
      <w:bookmarkStart w:id="426" w:name="_Toc146312855"/>
      <w:bookmarkStart w:id="427" w:name="_Toc178929390"/>
      <w:bookmarkStart w:id="428" w:name="_Toc182581252"/>
      <w:r>
        <w:t>10.</w:t>
      </w:r>
      <w:r w:rsidR="008D6E37">
        <w:t>3</w:t>
      </w:r>
      <w:r w:rsidRPr="0041528A">
        <w:t>.</w:t>
      </w:r>
      <w:r w:rsidR="008D6E37">
        <w:t>1.</w:t>
      </w:r>
      <w:r w:rsidRPr="0041528A">
        <w:t>3</w:t>
      </w:r>
      <w:r w:rsidRPr="0041528A">
        <w:tab/>
        <w:t>Test purpose</w:t>
      </w:r>
      <w:bookmarkEnd w:id="426"/>
      <w:bookmarkEnd w:id="427"/>
      <w:bookmarkEnd w:id="428"/>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429" w:name="_Toc146312856"/>
      <w:bookmarkStart w:id="430" w:name="_Toc178929391"/>
      <w:bookmarkStart w:id="431" w:name="_Toc182581253"/>
      <w:r>
        <w:t>10.</w:t>
      </w:r>
      <w:r w:rsidR="008D6E37">
        <w:t>3.1</w:t>
      </w:r>
      <w:r w:rsidRPr="0041528A">
        <w:t>.4</w:t>
      </w:r>
      <w:r w:rsidRPr="0041528A">
        <w:tab/>
        <w:t>Method of test</w:t>
      </w:r>
      <w:bookmarkEnd w:id="429"/>
      <w:bookmarkEnd w:id="430"/>
      <w:bookmarkEnd w:id="431"/>
    </w:p>
    <w:p w14:paraId="44BB1ABB" w14:textId="3CDEC7B1" w:rsidR="00252629" w:rsidRPr="0041528A" w:rsidRDefault="00252629" w:rsidP="00B05BAE">
      <w:pPr>
        <w:pStyle w:val="Heading5"/>
      </w:pPr>
      <w:bookmarkStart w:id="432" w:name="_Toc146312857"/>
      <w:bookmarkStart w:id="433" w:name="_Toc178929392"/>
      <w:bookmarkStart w:id="434" w:name="_Toc182581254"/>
      <w:r>
        <w:t>10.</w:t>
      </w:r>
      <w:r w:rsidR="008D6E37">
        <w:t>3.1</w:t>
      </w:r>
      <w:r>
        <w:t>.</w:t>
      </w:r>
      <w:r w:rsidRPr="0041528A">
        <w:t>4.1</w:t>
      </w:r>
      <w:r w:rsidRPr="0041528A">
        <w:tab/>
        <w:t>Initial conditions</w:t>
      </w:r>
      <w:bookmarkEnd w:id="432"/>
      <w:bookmarkEnd w:id="433"/>
      <w:bookmarkEnd w:id="434"/>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435" w:name="_Toc146312858"/>
      <w:bookmarkStart w:id="436" w:name="_Toc178929393"/>
      <w:bookmarkStart w:id="437" w:name="_Toc182581255"/>
      <w:r>
        <w:lastRenderedPageBreak/>
        <w:t>10.</w:t>
      </w:r>
      <w:r w:rsidR="008D6E37">
        <w:t>3.1</w:t>
      </w:r>
      <w:r w:rsidRPr="0041528A">
        <w:t>.4.2</w:t>
      </w:r>
      <w:r w:rsidRPr="0041528A">
        <w:tab/>
        <w:t>Procedure</w:t>
      </w:r>
      <w:bookmarkEnd w:id="435"/>
      <w:bookmarkEnd w:id="436"/>
      <w:bookmarkEnd w:id="437"/>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bookmarkStart w:id="438" w:name="MCCQCTEMPBM_00000096"/>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DF34BE">
        <w:tc>
          <w:tcPr>
            <w:tcW w:w="1020" w:type="dxa"/>
            <w:tcBorders>
              <w:bottom w:val="single" w:sz="4" w:space="0" w:color="auto"/>
            </w:tcBorders>
          </w:tcPr>
          <w:bookmarkEnd w:id="438"/>
          <w:p w14:paraId="7EF7A44B" w14:textId="77777777" w:rsidR="00252629" w:rsidRPr="00DE057A" w:rsidRDefault="00252629" w:rsidP="00DF34BE">
            <w:pPr>
              <w:pStyle w:val="TAL"/>
            </w:pPr>
            <w:r>
              <w:t>APDU</w:t>
            </w:r>
          </w:p>
        </w:tc>
        <w:tc>
          <w:tcPr>
            <w:tcW w:w="907" w:type="dxa"/>
          </w:tcPr>
          <w:p w14:paraId="7D66D20B" w14:textId="77777777" w:rsidR="00252629" w:rsidRPr="0041528A" w:rsidRDefault="00252629" w:rsidP="00DF34BE">
            <w:pPr>
              <w:pStyle w:val="TAC"/>
            </w:pPr>
            <w:r w:rsidRPr="0041528A">
              <w:t>CLA=80</w:t>
            </w:r>
          </w:p>
        </w:tc>
        <w:tc>
          <w:tcPr>
            <w:tcW w:w="907" w:type="dxa"/>
          </w:tcPr>
          <w:p w14:paraId="6C94F97D" w14:textId="77777777" w:rsidR="00252629" w:rsidRPr="0041528A" w:rsidRDefault="00252629" w:rsidP="00DF34BE">
            <w:pPr>
              <w:pStyle w:val="TAC"/>
            </w:pPr>
            <w:r w:rsidRPr="0041528A">
              <w:t>INS=10</w:t>
            </w:r>
          </w:p>
        </w:tc>
        <w:tc>
          <w:tcPr>
            <w:tcW w:w="907" w:type="dxa"/>
          </w:tcPr>
          <w:p w14:paraId="2A34163D" w14:textId="77777777" w:rsidR="00252629" w:rsidRPr="0041528A" w:rsidRDefault="00252629" w:rsidP="00DF34BE">
            <w:pPr>
              <w:pStyle w:val="TAC"/>
            </w:pPr>
            <w:r w:rsidRPr="0041528A">
              <w:t>P1=00</w:t>
            </w:r>
          </w:p>
        </w:tc>
        <w:tc>
          <w:tcPr>
            <w:tcW w:w="907" w:type="dxa"/>
          </w:tcPr>
          <w:p w14:paraId="2B45F64E" w14:textId="77777777" w:rsidR="00252629" w:rsidRPr="0041528A" w:rsidRDefault="00252629" w:rsidP="00DF34BE">
            <w:pPr>
              <w:pStyle w:val="TAC"/>
            </w:pPr>
            <w:r w:rsidRPr="0041528A">
              <w:t>P2=00</w:t>
            </w:r>
          </w:p>
        </w:tc>
        <w:tc>
          <w:tcPr>
            <w:tcW w:w="907" w:type="dxa"/>
          </w:tcPr>
          <w:p w14:paraId="3606E780" w14:textId="77777777" w:rsidR="00252629" w:rsidRPr="0041528A" w:rsidRDefault="00252629" w:rsidP="00DF34BE">
            <w:pPr>
              <w:pStyle w:val="TAC"/>
            </w:pPr>
            <w:r w:rsidRPr="0041528A">
              <w:t>P3=XX</w:t>
            </w:r>
          </w:p>
        </w:tc>
      </w:tr>
    </w:tbl>
    <w:p w14:paraId="14C35831" w14:textId="77777777" w:rsidR="00252629" w:rsidRPr="0041528A" w:rsidRDefault="00252629" w:rsidP="00252629">
      <w:pPr>
        <w:spacing w:after="0"/>
      </w:pPr>
      <w:bookmarkStart w:id="439" w:name="MCCQCTEMPBM_00000097"/>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DF34BE">
        <w:tc>
          <w:tcPr>
            <w:tcW w:w="1020" w:type="dxa"/>
            <w:tcBorders>
              <w:bottom w:val="single" w:sz="4" w:space="0" w:color="auto"/>
            </w:tcBorders>
          </w:tcPr>
          <w:bookmarkEnd w:id="439"/>
          <w:p w14:paraId="251B1AA8" w14:textId="77777777" w:rsidR="00252629" w:rsidRDefault="00252629" w:rsidP="00DF34BE">
            <w:pPr>
              <w:pStyle w:val="TAL"/>
            </w:pPr>
            <w:r w:rsidRPr="0041528A">
              <w:t>DATA IN:</w:t>
            </w:r>
          </w:p>
        </w:tc>
        <w:tc>
          <w:tcPr>
            <w:tcW w:w="957" w:type="dxa"/>
            <w:tcBorders>
              <w:bottom w:val="single" w:sz="4" w:space="0" w:color="auto"/>
            </w:tcBorders>
          </w:tcPr>
          <w:p w14:paraId="1BDA641E" w14:textId="77777777" w:rsidR="00252629" w:rsidRDefault="00252629" w:rsidP="00DF34BE">
            <w:pPr>
              <w:pStyle w:val="TAL"/>
            </w:pPr>
            <w:r w:rsidRPr="0041528A">
              <w:t>YY</w:t>
            </w:r>
          </w:p>
        </w:tc>
        <w:tc>
          <w:tcPr>
            <w:tcW w:w="957" w:type="dxa"/>
            <w:tcBorders>
              <w:bottom w:val="single" w:sz="4" w:space="0" w:color="auto"/>
            </w:tcBorders>
          </w:tcPr>
          <w:p w14:paraId="243F9882" w14:textId="77777777" w:rsidR="00252629" w:rsidRDefault="00252629" w:rsidP="00DF34BE">
            <w:pPr>
              <w:pStyle w:val="TAL"/>
            </w:pPr>
            <w:r w:rsidRPr="0041528A">
              <w:t>ZZ</w:t>
            </w:r>
          </w:p>
        </w:tc>
        <w:tc>
          <w:tcPr>
            <w:tcW w:w="957" w:type="dxa"/>
            <w:tcBorders>
              <w:bottom w:val="single" w:sz="4" w:space="0" w:color="auto"/>
            </w:tcBorders>
          </w:tcPr>
          <w:p w14:paraId="36CA8340" w14:textId="77777777" w:rsidR="00252629" w:rsidRDefault="00252629" w:rsidP="00DF34BE">
            <w:pPr>
              <w:pStyle w:val="TAL"/>
            </w:pPr>
            <w:r>
              <w:t>..</w:t>
            </w:r>
          </w:p>
        </w:tc>
      </w:tr>
    </w:tbl>
    <w:p w14:paraId="0BA9AC8C" w14:textId="77777777" w:rsidR="00252629" w:rsidRDefault="00252629" w:rsidP="00252629"/>
    <w:p w14:paraId="074D3A60" w14:textId="7580ABA1"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r w:rsidR="00E90DE8">
        <w:fldChar w:fldCharType="begin"/>
      </w:r>
      <w:r w:rsidR="00E90DE8">
        <w:instrText xml:space="preserve"> REF _Ref179539142 \r \h </w:instrText>
      </w:r>
      <w:r w:rsidR="00E90DE8">
        <w:fldChar w:fldCharType="separate"/>
      </w:r>
      <w:r w:rsidR="00E90DE8">
        <w:t>[20]</w:t>
      </w:r>
      <w:r w:rsidR="00E90DE8">
        <w:fldChar w:fldCharType="end"/>
      </w:r>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bookmarkStart w:id="440" w:name="MCCQCTEMPBM_00000098"/>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DF34BE">
        <w:tc>
          <w:tcPr>
            <w:tcW w:w="1134" w:type="dxa"/>
            <w:tcBorders>
              <w:bottom w:val="single" w:sz="4" w:space="0" w:color="auto"/>
            </w:tcBorders>
          </w:tcPr>
          <w:bookmarkEnd w:id="440"/>
          <w:p w14:paraId="32908206" w14:textId="77777777" w:rsidR="00252629" w:rsidRPr="00DE057A" w:rsidRDefault="00252629" w:rsidP="00DF34BE">
            <w:pPr>
              <w:pStyle w:val="TAL"/>
            </w:pPr>
            <w:r>
              <w:t>SW1=90</w:t>
            </w:r>
          </w:p>
        </w:tc>
        <w:tc>
          <w:tcPr>
            <w:tcW w:w="1134" w:type="dxa"/>
          </w:tcPr>
          <w:p w14:paraId="6CD8FC6A" w14:textId="77777777" w:rsidR="00252629" w:rsidRPr="0041528A" w:rsidRDefault="00252629" w:rsidP="00DF34BE">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441" w:name="_Toc146312859"/>
      <w:bookmarkStart w:id="442" w:name="_Toc178929394"/>
      <w:bookmarkStart w:id="443" w:name="_Toc182581256"/>
      <w:r>
        <w:t>10.</w:t>
      </w:r>
      <w:r w:rsidR="008D6E37">
        <w:t>3.1</w:t>
      </w:r>
      <w:r w:rsidRPr="0041528A">
        <w:t>.5</w:t>
      </w:r>
      <w:r w:rsidRPr="0041528A">
        <w:tab/>
        <w:t>Test requirement</w:t>
      </w:r>
      <w:bookmarkEnd w:id="441"/>
      <w:bookmarkEnd w:id="442"/>
      <w:bookmarkEnd w:id="443"/>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444" w:name="_Toc146312860"/>
      <w:bookmarkStart w:id="445" w:name="_Toc178929395"/>
      <w:bookmarkStart w:id="446" w:name="_Toc182581257"/>
      <w:r>
        <w:t>10.3</w:t>
      </w:r>
      <w:r w:rsidR="008D6E37">
        <w:t>.2</w:t>
      </w:r>
      <w:r w:rsidRPr="0041528A">
        <w:tab/>
        <w:t>Contents of the TERMINAL PROFILE command</w:t>
      </w:r>
      <w:bookmarkEnd w:id="444"/>
      <w:bookmarkEnd w:id="445"/>
      <w:bookmarkEnd w:id="446"/>
    </w:p>
    <w:p w14:paraId="689A366A" w14:textId="149DFAAA" w:rsidR="00252629" w:rsidRPr="0041528A" w:rsidRDefault="00252629" w:rsidP="00B05BAE">
      <w:pPr>
        <w:pStyle w:val="Heading4"/>
      </w:pPr>
      <w:bookmarkStart w:id="447" w:name="_Toc146312861"/>
      <w:bookmarkStart w:id="448" w:name="_Toc178929396"/>
      <w:bookmarkStart w:id="449" w:name="_Toc182581258"/>
      <w:r>
        <w:t>10.3</w:t>
      </w:r>
      <w:r w:rsidRPr="0041528A">
        <w:t>.</w:t>
      </w:r>
      <w:r w:rsidR="008D6E37">
        <w:t>2.</w:t>
      </w:r>
      <w:r w:rsidRPr="0041528A">
        <w:t>1</w:t>
      </w:r>
      <w:r w:rsidRPr="0041528A">
        <w:tab/>
        <w:t>Definition and applicability</w:t>
      </w:r>
      <w:bookmarkEnd w:id="447"/>
      <w:bookmarkEnd w:id="448"/>
      <w:bookmarkEnd w:id="449"/>
    </w:p>
    <w:p w14:paraId="7F265E2A" w14:textId="77777777" w:rsidR="00252629" w:rsidRPr="0041528A" w:rsidRDefault="00252629" w:rsidP="00252629">
      <w:r w:rsidRPr="0041528A">
        <w:t>See table E.1 in annex B</w:t>
      </w:r>
      <w:r>
        <w:t xml:space="preserve"> of TS 31.124 </w:t>
      </w:r>
      <w:bookmarkStart w:id="450" w:name="MCCQCTEMPBM_00000161"/>
      <w:r>
        <w:fldChar w:fldCharType="begin"/>
      </w:r>
      <w:r>
        <w:instrText xml:space="preserve"> REF _Ref73456517 \r \h </w:instrText>
      </w:r>
      <w:r>
        <w:fldChar w:fldCharType="separate"/>
      </w:r>
      <w:r>
        <w:t>[2]</w:t>
      </w:r>
      <w:r>
        <w:fldChar w:fldCharType="end"/>
      </w:r>
      <w:bookmarkEnd w:id="450"/>
      <w:r w:rsidRPr="0041528A">
        <w:t>.</w:t>
      </w:r>
    </w:p>
    <w:p w14:paraId="7DF77368" w14:textId="64E38D3B" w:rsidR="00252629" w:rsidRPr="0041528A" w:rsidRDefault="00E50B88" w:rsidP="00B05BAE">
      <w:pPr>
        <w:pStyle w:val="Heading4"/>
      </w:pPr>
      <w:bookmarkStart w:id="451" w:name="_Toc146312862"/>
      <w:bookmarkStart w:id="452" w:name="_Toc178929397"/>
      <w:bookmarkStart w:id="453" w:name="_Toc182581259"/>
      <w:r>
        <w:t>10.3</w:t>
      </w:r>
      <w:r w:rsidR="008D6E37">
        <w:t>.2</w:t>
      </w:r>
      <w:r w:rsidR="00252629" w:rsidRPr="0041528A">
        <w:t>.2</w:t>
      </w:r>
      <w:r w:rsidR="00252629" w:rsidRPr="0041528A">
        <w:tab/>
        <w:t>Conformance requirement</w:t>
      </w:r>
      <w:bookmarkEnd w:id="451"/>
      <w:bookmarkEnd w:id="452"/>
      <w:bookmarkEnd w:id="453"/>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64453F2A" w:rsidR="00252629" w:rsidRPr="0041528A" w:rsidRDefault="00252629" w:rsidP="00252629">
      <w:pPr>
        <w:pStyle w:val="B10"/>
      </w:pPr>
      <w:r w:rsidRPr="0041528A">
        <w:t>-</w:t>
      </w:r>
      <w:r w:rsidRPr="0041528A">
        <w:tab/>
        <w:t>TS 31.111 </w:t>
      </w:r>
      <w:bookmarkStart w:id="454" w:name="MCCQCTEMPBM_00000162"/>
      <w:r w:rsidR="00E90DE8">
        <w:fldChar w:fldCharType="begin"/>
      </w:r>
      <w:r w:rsidR="00E90DE8">
        <w:instrText xml:space="preserve"> REF _Ref179539142 \r \h </w:instrText>
      </w:r>
      <w:r w:rsidR="00E90DE8">
        <w:fldChar w:fldCharType="separate"/>
      </w:r>
      <w:r w:rsidR="00E90DE8">
        <w:t>[20]</w:t>
      </w:r>
      <w:r w:rsidR="00E90DE8">
        <w:fldChar w:fldCharType="end"/>
      </w:r>
      <w:bookmarkEnd w:id="454"/>
      <w:r w:rsidRPr="0041528A">
        <w:t xml:space="preserve"> clause 5.2.</w:t>
      </w:r>
    </w:p>
    <w:p w14:paraId="1DA703B9" w14:textId="5351C839" w:rsidR="00252629" w:rsidRPr="0041528A" w:rsidRDefault="00E50B88" w:rsidP="00B05BAE">
      <w:pPr>
        <w:pStyle w:val="Heading4"/>
      </w:pPr>
      <w:bookmarkStart w:id="455" w:name="_Toc146312863"/>
      <w:bookmarkStart w:id="456" w:name="_Toc178929398"/>
      <w:bookmarkStart w:id="457" w:name="_Toc182581260"/>
      <w:r>
        <w:t>10.3</w:t>
      </w:r>
      <w:r w:rsidR="008D6E37">
        <w:t>.2</w:t>
      </w:r>
      <w:r w:rsidR="00252629" w:rsidRPr="0041528A">
        <w:t>.3</w:t>
      </w:r>
      <w:r w:rsidR="00252629" w:rsidRPr="0041528A">
        <w:tab/>
        <w:t>Test purpose</w:t>
      </w:r>
      <w:bookmarkEnd w:id="455"/>
      <w:bookmarkEnd w:id="456"/>
      <w:bookmarkEnd w:id="457"/>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458" w:name="_Toc146312864"/>
      <w:bookmarkStart w:id="459" w:name="_Toc178929399"/>
      <w:bookmarkStart w:id="460" w:name="_Toc182581261"/>
      <w:r>
        <w:lastRenderedPageBreak/>
        <w:t>10.3</w:t>
      </w:r>
      <w:r w:rsidR="008D6E37">
        <w:t>.2</w:t>
      </w:r>
      <w:r w:rsidR="00252629" w:rsidRPr="0041528A">
        <w:t>.4</w:t>
      </w:r>
      <w:r w:rsidR="00252629" w:rsidRPr="0041528A">
        <w:tab/>
        <w:t>Method of test</w:t>
      </w:r>
      <w:bookmarkEnd w:id="458"/>
      <w:bookmarkEnd w:id="459"/>
      <w:bookmarkEnd w:id="460"/>
    </w:p>
    <w:p w14:paraId="6840F9BE" w14:textId="4629E906" w:rsidR="00252629" w:rsidRPr="0041528A" w:rsidRDefault="00E50B88" w:rsidP="00B05BAE">
      <w:pPr>
        <w:pStyle w:val="Heading5"/>
      </w:pPr>
      <w:bookmarkStart w:id="461" w:name="_Toc146312865"/>
      <w:bookmarkStart w:id="462" w:name="_Toc178929400"/>
      <w:bookmarkStart w:id="463" w:name="_Toc182581262"/>
      <w:r>
        <w:t>10.3</w:t>
      </w:r>
      <w:r w:rsidR="00252629" w:rsidRPr="0041528A">
        <w:t>.</w:t>
      </w:r>
      <w:r w:rsidR="008D6E37">
        <w:t>2.</w:t>
      </w:r>
      <w:r w:rsidR="00252629" w:rsidRPr="0041528A">
        <w:t>4.1</w:t>
      </w:r>
      <w:r w:rsidR="00252629" w:rsidRPr="0041528A">
        <w:tab/>
        <w:t>Initial conditions</w:t>
      </w:r>
      <w:bookmarkEnd w:id="461"/>
      <w:bookmarkEnd w:id="462"/>
      <w:bookmarkEnd w:id="463"/>
    </w:p>
    <w:p w14:paraId="4121F3EF" w14:textId="6BFC7B65"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464" w:name="_Toc146312866"/>
      <w:bookmarkStart w:id="465" w:name="_Toc178929401"/>
      <w:bookmarkStart w:id="466" w:name="_Toc182581263"/>
      <w:bookmarkStart w:id="467" w:name="MCCQCTEMPBM_00000099"/>
      <w:r>
        <w:t>10.3</w:t>
      </w:r>
      <w:r w:rsidR="00252629" w:rsidRPr="0041528A">
        <w:t>.</w:t>
      </w:r>
      <w:r w:rsidR="008D6E37">
        <w:t>2.</w:t>
      </w:r>
      <w:r w:rsidR="00252629" w:rsidRPr="0041528A">
        <w:t>4.2</w:t>
      </w:r>
      <w:r w:rsidR="00252629" w:rsidRPr="0041528A">
        <w:tab/>
        <w:t>Procedure</w:t>
      </w:r>
      <w:bookmarkEnd w:id="464"/>
      <w:bookmarkEnd w:id="465"/>
      <w:bookmarkEnd w:id="466"/>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bookmarkEnd w:id="467"/>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468" w:name="_Toc146312867"/>
      <w:bookmarkStart w:id="469" w:name="_Toc178929402"/>
      <w:bookmarkStart w:id="470" w:name="_Toc182581264"/>
      <w:r>
        <w:t>10.3</w:t>
      </w:r>
      <w:r w:rsidR="008D6E37">
        <w:t>.2</w:t>
      </w:r>
      <w:r w:rsidR="00252629" w:rsidRPr="0041528A">
        <w:t>.5</w:t>
      </w:r>
      <w:r w:rsidR="00252629" w:rsidRPr="0041528A">
        <w:tab/>
        <w:t>Test requirement</w:t>
      </w:r>
      <w:bookmarkEnd w:id="468"/>
      <w:bookmarkEnd w:id="469"/>
      <w:bookmarkEnd w:id="470"/>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471" w:name="_Toc109133961"/>
      <w:bookmarkStart w:id="472" w:name="_Toc152151705"/>
      <w:bookmarkStart w:id="473" w:name="_Toc178929403"/>
      <w:bookmarkStart w:id="474" w:name="_Toc182581265"/>
      <w:r>
        <w:t>10.3</w:t>
      </w:r>
      <w:r w:rsidR="008D6E37">
        <w:t>.2</w:t>
      </w:r>
      <w:r w:rsidR="00252629" w:rsidRPr="00E50B88">
        <w:t>.6</w:t>
      </w:r>
      <w:r w:rsidR="00252629" w:rsidRPr="00E50B88">
        <w:tab/>
        <w:t>Acceptance criteria</w:t>
      </w:r>
      <w:bookmarkEnd w:id="471"/>
      <w:bookmarkEnd w:id="472"/>
      <w:bookmarkEnd w:id="473"/>
      <w:bookmarkEnd w:id="474"/>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475" w:name="_Toc146312868"/>
      <w:bookmarkStart w:id="476" w:name="_Toc178929404"/>
      <w:bookmarkStart w:id="477" w:name="_Toc182581266"/>
      <w:r w:rsidRPr="00B05BAE">
        <w:rPr>
          <w:rStyle w:val="B3Char"/>
        </w:rPr>
        <w:t>10.</w:t>
      </w:r>
      <w:r w:rsidR="008D6E37" w:rsidRPr="00B05BAE">
        <w:rPr>
          <w:rStyle w:val="B3Char"/>
        </w:rPr>
        <w:t>3.3</w:t>
      </w:r>
      <w:r w:rsidR="00252629" w:rsidRPr="00B05BAE">
        <w:rPr>
          <w:rStyle w:val="B3Char"/>
        </w:rPr>
        <w:tab/>
        <w:t>Servicing of proactive UICC commands</w:t>
      </w:r>
      <w:bookmarkEnd w:id="475"/>
      <w:bookmarkEnd w:id="476"/>
      <w:bookmarkEnd w:id="477"/>
    </w:p>
    <w:p w14:paraId="158EAA2F" w14:textId="136F0245" w:rsidR="00252629" w:rsidRPr="0041528A" w:rsidRDefault="00E50B88" w:rsidP="00B05BAE">
      <w:pPr>
        <w:pStyle w:val="Heading4"/>
      </w:pPr>
      <w:bookmarkStart w:id="478" w:name="_Toc146312869"/>
      <w:bookmarkStart w:id="479" w:name="_Toc178929405"/>
      <w:bookmarkStart w:id="480" w:name="_Toc182581267"/>
      <w:r>
        <w:t>10.</w:t>
      </w:r>
      <w:r w:rsidR="008D6E37">
        <w:t>3.3</w:t>
      </w:r>
      <w:r w:rsidR="00252629" w:rsidRPr="0041528A">
        <w:t>.1</w:t>
      </w:r>
      <w:r w:rsidR="00252629" w:rsidRPr="0041528A">
        <w:tab/>
        <w:t>Definition and applicability</w:t>
      </w:r>
      <w:bookmarkEnd w:id="478"/>
      <w:bookmarkEnd w:id="479"/>
      <w:bookmarkEnd w:id="480"/>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481" w:name="_Toc146312870"/>
      <w:bookmarkStart w:id="482" w:name="_Toc178929406"/>
      <w:bookmarkStart w:id="483" w:name="_Toc182581268"/>
      <w:r>
        <w:t>10.</w:t>
      </w:r>
      <w:r w:rsidR="008D6E37">
        <w:t>3.3</w:t>
      </w:r>
      <w:r w:rsidR="00252629" w:rsidRPr="0041528A">
        <w:t>.2</w:t>
      </w:r>
      <w:r w:rsidR="00252629" w:rsidRPr="0041528A">
        <w:tab/>
        <w:t>Conformance requirement</w:t>
      </w:r>
      <w:bookmarkEnd w:id="481"/>
      <w:bookmarkEnd w:id="482"/>
      <w:bookmarkEnd w:id="483"/>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4CC01386" w:rsidR="00252629" w:rsidRPr="0041528A" w:rsidRDefault="00252629" w:rsidP="00C86AAA">
      <w:pPr>
        <w:pStyle w:val="B10"/>
      </w:pPr>
      <w:r w:rsidRPr="0041528A">
        <w:t>-</w:t>
      </w:r>
      <w:r w:rsidRPr="0041528A">
        <w:tab/>
        <w:t>TS 31.111 </w:t>
      </w:r>
      <w:bookmarkStart w:id="484" w:name="MCCQCTEMPBM_00000163"/>
      <w:r w:rsidR="00E90DE8">
        <w:fldChar w:fldCharType="begin"/>
      </w:r>
      <w:r w:rsidR="00E90DE8">
        <w:instrText xml:space="preserve"> REF _Ref179539142 \r \h </w:instrText>
      </w:r>
      <w:r w:rsidR="00E90DE8">
        <w:fldChar w:fldCharType="separate"/>
      </w:r>
      <w:r w:rsidR="00E90DE8">
        <w:t>[20]</w:t>
      </w:r>
      <w:r w:rsidR="00E90DE8">
        <w:fldChar w:fldCharType="end"/>
      </w:r>
      <w:bookmarkEnd w:id="484"/>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485" w:name="_Toc146312871"/>
      <w:bookmarkStart w:id="486" w:name="_Toc178929407"/>
      <w:bookmarkStart w:id="487" w:name="_Toc182581269"/>
      <w:r>
        <w:t>10.</w:t>
      </w:r>
      <w:r w:rsidR="008D6E37">
        <w:t>3.3</w:t>
      </w:r>
      <w:r w:rsidR="00252629" w:rsidRPr="0041528A">
        <w:t>.3</w:t>
      </w:r>
      <w:r w:rsidR="00252629" w:rsidRPr="0041528A">
        <w:tab/>
        <w:t>Test purpose</w:t>
      </w:r>
      <w:bookmarkEnd w:id="485"/>
      <w:bookmarkEnd w:id="486"/>
      <w:bookmarkEnd w:id="487"/>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488" w:name="_Toc146312872"/>
      <w:bookmarkStart w:id="489" w:name="_Toc178929408"/>
      <w:bookmarkStart w:id="490" w:name="_Toc182581270"/>
      <w:r>
        <w:t>10.</w:t>
      </w:r>
      <w:r w:rsidR="008D6E37">
        <w:t>3.3</w:t>
      </w:r>
      <w:r w:rsidR="00252629" w:rsidRPr="0041528A">
        <w:t>.4</w:t>
      </w:r>
      <w:r w:rsidR="00252629" w:rsidRPr="0041528A">
        <w:tab/>
        <w:t>Method of test</w:t>
      </w:r>
      <w:bookmarkEnd w:id="488"/>
      <w:bookmarkEnd w:id="489"/>
      <w:bookmarkEnd w:id="490"/>
    </w:p>
    <w:p w14:paraId="21435416" w14:textId="72CE570C" w:rsidR="00252629" w:rsidRPr="0041528A" w:rsidRDefault="00E50B88" w:rsidP="00B05BAE">
      <w:pPr>
        <w:pStyle w:val="Heading5"/>
      </w:pPr>
      <w:bookmarkStart w:id="491" w:name="_Toc146312873"/>
      <w:bookmarkStart w:id="492" w:name="_Toc178929409"/>
      <w:bookmarkStart w:id="493" w:name="_Toc182581271"/>
      <w:r>
        <w:t>10.</w:t>
      </w:r>
      <w:r w:rsidR="008D6E37">
        <w:t>3.3</w:t>
      </w:r>
      <w:r w:rsidR="00252629" w:rsidRPr="0041528A">
        <w:t>.4.1</w:t>
      </w:r>
      <w:r w:rsidR="00252629" w:rsidRPr="0041528A">
        <w:tab/>
        <w:t>Initial conditions</w:t>
      </w:r>
      <w:bookmarkEnd w:id="491"/>
      <w:bookmarkEnd w:id="492"/>
      <w:bookmarkEnd w:id="493"/>
    </w:p>
    <w:p w14:paraId="54B5269C" w14:textId="1E1906BD"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494" w:name="_Toc178929410"/>
      <w:bookmarkStart w:id="495" w:name="_Toc182581272"/>
      <w:bookmarkStart w:id="496" w:name="MCCQCTEMPBM_00000100"/>
      <w:r>
        <w:t>10.</w:t>
      </w:r>
      <w:r w:rsidR="008D6E37">
        <w:t>3.3</w:t>
      </w:r>
      <w:r w:rsidR="00252629" w:rsidRPr="0041528A">
        <w:t>.4.2</w:t>
      </w:r>
      <w:r w:rsidR="00252629" w:rsidRPr="0041528A">
        <w:tab/>
        <w:t>Procedure</w:t>
      </w:r>
      <w:bookmarkEnd w:id="494"/>
      <w:bookmarkEnd w:id="49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bookmarkEnd w:id="496"/>
          <w:p w14:paraId="41256CED" w14:textId="77777777" w:rsidR="00252629" w:rsidRPr="001D4BBD" w:rsidRDefault="00252629" w:rsidP="00DF34BE">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DF34BE">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DF34BE">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DF34BE">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497" w:name="_Toc178929411"/>
      <w:bookmarkStart w:id="498" w:name="_Toc182581273"/>
      <w:r>
        <w:t>10.</w:t>
      </w:r>
      <w:r w:rsidR="008D6E37">
        <w:t>3.3</w:t>
      </w:r>
      <w:r w:rsidR="00252629" w:rsidRPr="0041528A">
        <w:t>.5</w:t>
      </w:r>
      <w:r w:rsidR="00252629" w:rsidRPr="0041528A">
        <w:tab/>
        <w:t>Test requirement</w:t>
      </w:r>
      <w:bookmarkEnd w:id="497"/>
      <w:bookmarkEnd w:id="498"/>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499" w:name="_Toc178929412"/>
      <w:bookmarkStart w:id="500" w:name="_Toc182581274"/>
      <w:r>
        <w:t>10.</w:t>
      </w:r>
      <w:r w:rsidR="008D6E37">
        <w:t>3.3</w:t>
      </w:r>
      <w:r w:rsidR="00252629" w:rsidRPr="0041528A">
        <w:t>.</w:t>
      </w:r>
      <w:r w:rsidR="00252629" w:rsidRPr="001D4BBD">
        <w:t>6</w:t>
      </w:r>
      <w:r w:rsidR="00252629" w:rsidRPr="001D4BBD">
        <w:tab/>
        <w:t>Acceptance criteria</w:t>
      </w:r>
      <w:bookmarkEnd w:id="499"/>
      <w:bookmarkEnd w:id="500"/>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501" w:name="_Toc146312876"/>
      <w:bookmarkStart w:id="502" w:name="_Toc178929413"/>
      <w:bookmarkStart w:id="503" w:name="_Toc182581275"/>
      <w:r>
        <w:t>10.4</w:t>
      </w:r>
      <w:r w:rsidR="00252629" w:rsidRPr="0041528A">
        <w:tab/>
        <w:t>Proactive UICC commands</w:t>
      </w:r>
      <w:bookmarkEnd w:id="501"/>
      <w:bookmarkEnd w:id="502"/>
      <w:bookmarkEnd w:id="503"/>
    </w:p>
    <w:p w14:paraId="085F2A31" w14:textId="2EF3FB66" w:rsidR="00252629" w:rsidRDefault="008D6E37" w:rsidP="00E50B88">
      <w:pPr>
        <w:pStyle w:val="Heading3"/>
      </w:pPr>
      <w:bookmarkStart w:id="504" w:name="_Toc146312877"/>
      <w:bookmarkStart w:id="505" w:name="_Toc178929414"/>
      <w:bookmarkStart w:id="506" w:name="_Toc182581276"/>
      <w:r>
        <w:t>10.4</w:t>
      </w:r>
      <w:r w:rsidR="00252629" w:rsidRPr="0041528A">
        <w:t>.1</w:t>
      </w:r>
      <w:r w:rsidR="00252629" w:rsidRPr="0041528A">
        <w:tab/>
        <w:t>DISPLAY TEXT</w:t>
      </w:r>
      <w:bookmarkEnd w:id="504"/>
      <w:bookmarkEnd w:id="505"/>
      <w:bookmarkEnd w:id="506"/>
    </w:p>
    <w:p w14:paraId="45E25046" w14:textId="3CDE7975" w:rsidR="00252629" w:rsidRPr="00945626" w:rsidRDefault="008D6E37" w:rsidP="00E50B88">
      <w:pPr>
        <w:pStyle w:val="Heading4"/>
      </w:pPr>
      <w:bookmarkStart w:id="507" w:name="_Toc146312878"/>
      <w:bookmarkStart w:id="508" w:name="_Toc167358352"/>
      <w:bookmarkStart w:id="509" w:name="_Toc178929415"/>
      <w:bookmarkStart w:id="510" w:name="_Toc182581277"/>
      <w:r>
        <w:t>10.4</w:t>
      </w:r>
      <w:r w:rsidR="00252629" w:rsidRPr="0041528A">
        <w:t>.1.1</w:t>
      </w:r>
      <w:r w:rsidR="00252629" w:rsidRPr="0041528A">
        <w:tab/>
        <w:t>DISPLAY TEXT (Normal)</w:t>
      </w:r>
      <w:bookmarkEnd w:id="507"/>
      <w:bookmarkEnd w:id="508"/>
      <w:bookmarkEnd w:id="509"/>
      <w:bookmarkEnd w:id="510"/>
    </w:p>
    <w:p w14:paraId="162E694B" w14:textId="6C766848"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r w:rsidR="00E90DE8">
        <w:t> </w:t>
      </w:r>
      <w:r w:rsidR="00326842" w:rsidRPr="00284937">
        <w:t xml:space="preserve">[2],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3FBD0FB2" w:rsidR="00E22044" w:rsidRPr="00284937" w:rsidRDefault="00C86AAA" w:rsidP="00C86AAA">
      <w:pPr>
        <w:pStyle w:val="B10"/>
      </w:pPr>
      <w:r>
        <w:t>-</w:t>
      </w:r>
      <w:r>
        <w:tab/>
      </w:r>
      <w:r w:rsidR="00E22044" w:rsidRPr="00284937">
        <w:t>The General Requirements as defined in clause 4.2.1 apply</w:t>
      </w:r>
    </w:p>
    <w:p w14:paraId="0D8A3040" w14:textId="379BDFCF" w:rsidR="00252629" w:rsidRPr="00284937" w:rsidRDefault="00C86AAA" w:rsidP="00C86AAA">
      <w:pPr>
        <w:pStyle w:val="B10"/>
      </w:pPr>
      <w:r>
        <w:t>-</w:t>
      </w:r>
      <w:r>
        <w:tab/>
      </w:r>
      <w:r w:rsidR="00E22044" w:rsidRPr="00284937">
        <w:t>The nrU</w:t>
      </w:r>
      <w:r w:rsidR="00E81C86" w:rsidRPr="00284937">
        <w:t>ICC</w:t>
      </w:r>
      <w:r w:rsidR="00E22044"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511" w:name="_Toc146312879"/>
      <w:bookmarkStart w:id="512" w:name="_Toc167358353"/>
      <w:bookmarkStart w:id="513" w:name="_Toc178929416"/>
      <w:bookmarkStart w:id="514" w:name="_Toc182581278"/>
      <w:r>
        <w:t>10.4</w:t>
      </w:r>
      <w:r w:rsidR="00252629" w:rsidRPr="0041528A">
        <w:t>.1.2</w:t>
      </w:r>
      <w:r w:rsidR="00252629" w:rsidRPr="0041528A">
        <w:tab/>
        <w:t>DISPLAY TEXT (Support of "No response from user")</w:t>
      </w:r>
      <w:bookmarkEnd w:id="511"/>
      <w:bookmarkEnd w:id="512"/>
      <w:bookmarkEnd w:id="513"/>
      <w:bookmarkEnd w:id="514"/>
    </w:p>
    <w:p w14:paraId="362347C4" w14:textId="158B71EB" w:rsidR="00E22044" w:rsidRPr="00284937" w:rsidRDefault="00E22044" w:rsidP="00E22044">
      <w:r w:rsidRPr="00284937">
        <w:t>For test sequence 2.1 the test descriptions from TS 31.124</w:t>
      </w:r>
      <w:r w:rsidR="00E90DE8">
        <w:t> </w:t>
      </w:r>
      <w:r w:rsidRPr="00284937">
        <w:t>[2], clause 27.22.4.1.</w:t>
      </w:r>
      <w:r w:rsidR="005B395A" w:rsidRPr="00284937">
        <w:t>2</w:t>
      </w:r>
      <w:r w:rsidRPr="00284937">
        <w:t xml:space="preserve"> apply with the following exceptions:</w:t>
      </w:r>
    </w:p>
    <w:p w14:paraId="02850086" w14:textId="5EED74B9" w:rsidR="00E22044" w:rsidRPr="00284937" w:rsidRDefault="00C86AAA" w:rsidP="00C86AAA">
      <w:pPr>
        <w:pStyle w:val="B10"/>
      </w:pPr>
      <w:r>
        <w:t>-</w:t>
      </w:r>
      <w:r>
        <w:tab/>
      </w:r>
      <w:r w:rsidR="00E22044" w:rsidRPr="00284937">
        <w:t>The General Requirements as defined in clause 4.2.1 apply</w:t>
      </w:r>
    </w:p>
    <w:p w14:paraId="4371D1BF" w14:textId="5F498A0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515" w:name="_Toc146312880"/>
      <w:bookmarkStart w:id="516" w:name="_Toc167358354"/>
      <w:bookmarkStart w:id="517" w:name="_Toc178929417"/>
      <w:bookmarkStart w:id="518" w:name="_Toc182581279"/>
      <w:r>
        <w:t>10.4</w:t>
      </w:r>
      <w:r w:rsidR="00252629" w:rsidRPr="0041528A">
        <w:t>.1.3</w:t>
      </w:r>
      <w:r w:rsidR="00252629" w:rsidRPr="0041528A">
        <w:tab/>
        <w:t>DISPLAY TEXT (Display of extension text)</w:t>
      </w:r>
      <w:bookmarkEnd w:id="515"/>
      <w:bookmarkEnd w:id="516"/>
      <w:bookmarkEnd w:id="517"/>
      <w:bookmarkEnd w:id="518"/>
    </w:p>
    <w:p w14:paraId="44987FCC" w14:textId="219DFD3E" w:rsidR="00E22044" w:rsidRPr="00284937" w:rsidRDefault="00E22044" w:rsidP="00E22044">
      <w:r w:rsidRPr="00284937">
        <w:t>For test sequence 3.1 the test descriptions from TS 31.124</w:t>
      </w:r>
      <w:r w:rsidR="00E90DE8">
        <w:t> </w:t>
      </w:r>
      <w:r w:rsidRPr="00284937">
        <w:t>[2], clause 27.22.4.1.</w:t>
      </w:r>
      <w:r w:rsidR="005B395A" w:rsidRPr="00284937">
        <w:t>3</w:t>
      </w:r>
      <w:r w:rsidRPr="00284937">
        <w:t xml:space="preserve"> apply with the following exceptions:</w:t>
      </w:r>
    </w:p>
    <w:p w14:paraId="296B8117" w14:textId="1D414158" w:rsidR="00E22044" w:rsidRPr="00284937" w:rsidRDefault="00C86AAA" w:rsidP="00C86AAA">
      <w:pPr>
        <w:pStyle w:val="B10"/>
      </w:pPr>
      <w:r>
        <w:t>-</w:t>
      </w:r>
      <w:r>
        <w:tab/>
      </w:r>
      <w:r w:rsidR="00E22044" w:rsidRPr="00284937">
        <w:t>The General Requirements as defined in clause 4.2.1 apply</w:t>
      </w:r>
    </w:p>
    <w:p w14:paraId="1C4409E1" w14:textId="7FEC9C7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519" w:name="_Toc146312881"/>
      <w:bookmarkStart w:id="520" w:name="_Toc167358355"/>
      <w:bookmarkStart w:id="521" w:name="_Toc178929418"/>
      <w:bookmarkStart w:id="522" w:name="_Toc182581280"/>
      <w:r>
        <w:t>10.4</w:t>
      </w:r>
      <w:r w:rsidR="00252629" w:rsidRPr="0041528A">
        <w:t>.1.4</w:t>
      </w:r>
      <w:r w:rsidR="00252629" w:rsidRPr="0041528A">
        <w:tab/>
        <w:t>DISPLAY TEXT (Sustained text)</w:t>
      </w:r>
      <w:bookmarkEnd w:id="519"/>
      <w:bookmarkEnd w:id="520"/>
      <w:bookmarkEnd w:id="521"/>
      <w:bookmarkEnd w:id="522"/>
    </w:p>
    <w:p w14:paraId="5939B651" w14:textId="45090831" w:rsidR="00E22044" w:rsidRPr="00284937" w:rsidRDefault="00E22044" w:rsidP="00E22044">
      <w:r w:rsidRPr="00284937">
        <w:t>For test sequences 4.1 to 4.3 the test descriptions from TS 31.124</w:t>
      </w:r>
      <w:r w:rsidR="00E90DE8">
        <w:t> </w:t>
      </w:r>
      <w:r w:rsidRPr="00284937">
        <w:t>[2], clause 27.22.4.1.</w:t>
      </w:r>
      <w:r w:rsidR="005B395A" w:rsidRPr="00284937">
        <w:t>4</w:t>
      </w:r>
      <w:r w:rsidRPr="00284937">
        <w:t xml:space="preserve"> apply with the following exceptions:</w:t>
      </w:r>
    </w:p>
    <w:p w14:paraId="16142336" w14:textId="67DCB8B2" w:rsidR="00E22044" w:rsidRPr="00284937" w:rsidRDefault="00C86AAA" w:rsidP="00C86AAA">
      <w:pPr>
        <w:pStyle w:val="B10"/>
      </w:pPr>
      <w:r>
        <w:lastRenderedPageBreak/>
        <w:t>-</w:t>
      </w:r>
      <w:r>
        <w:tab/>
      </w:r>
      <w:r w:rsidR="00E22044" w:rsidRPr="00284937">
        <w:t>The General Requirements as defined in clause 4.2.1 apply</w:t>
      </w:r>
    </w:p>
    <w:p w14:paraId="1D9783AB" w14:textId="6005472E"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523" w:name="_Toc146312882"/>
      <w:bookmarkStart w:id="524" w:name="_Toc167358356"/>
      <w:bookmarkStart w:id="525" w:name="_Toc178929419"/>
      <w:bookmarkStart w:id="526" w:name="_Toc182581281"/>
      <w:r>
        <w:t>10.4</w:t>
      </w:r>
      <w:r w:rsidR="00252629" w:rsidRPr="0041528A">
        <w:t>.1.5</w:t>
      </w:r>
      <w:r w:rsidR="00252629" w:rsidRPr="0041528A">
        <w:tab/>
        <w:t>DISPLAY TEXT (Display</w:t>
      </w:r>
      <w:r w:rsidR="0094721B">
        <w:t xml:space="preserve"> of</w:t>
      </w:r>
      <w:r w:rsidR="00252629" w:rsidRPr="0041528A">
        <w:t xml:space="preserve"> icons)</w:t>
      </w:r>
      <w:bookmarkEnd w:id="523"/>
      <w:bookmarkEnd w:id="524"/>
      <w:bookmarkEnd w:id="525"/>
      <w:bookmarkEnd w:id="526"/>
    </w:p>
    <w:p w14:paraId="13947021" w14:textId="068C2362" w:rsidR="00E22044" w:rsidRPr="00284937" w:rsidRDefault="00E22044" w:rsidP="00E22044">
      <w:r w:rsidRPr="00284937">
        <w:t>For test sequences 5.1 to 5.3 the test descriptions from TS 31.124</w:t>
      </w:r>
      <w:r w:rsidR="00E90DE8">
        <w:t> </w:t>
      </w:r>
      <w:r w:rsidRPr="00284937">
        <w:t>[2], clause 27.22.4.1.</w:t>
      </w:r>
      <w:r w:rsidR="005B395A" w:rsidRPr="00284937">
        <w:t>5</w:t>
      </w:r>
      <w:r w:rsidRPr="00284937">
        <w:t xml:space="preserve"> apply with the following exceptions:</w:t>
      </w:r>
    </w:p>
    <w:p w14:paraId="409E53AB" w14:textId="5C2E184D" w:rsidR="00E22044" w:rsidRPr="00284937" w:rsidRDefault="00C86AAA" w:rsidP="00C86AAA">
      <w:pPr>
        <w:pStyle w:val="B10"/>
      </w:pPr>
      <w:r>
        <w:t>-</w:t>
      </w:r>
      <w:r>
        <w:tab/>
      </w:r>
      <w:r w:rsidR="00E22044" w:rsidRPr="00284937">
        <w:t>The General Requirements as defined in clause 4.2.1 apply</w:t>
      </w:r>
    </w:p>
    <w:p w14:paraId="14FC8B02" w14:textId="1D3E802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527" w:name="_Toc146312883"/>
      <w:bookmarkStart w:id="528" w:name="_Toc167358357"/>
      <w:bookmarkStart w:id="529" w:name="_Toc178929420"/>
      <w:bookmarkStart w:id="530" w:name="_Toc182581282"/>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527"/>
      <w:bookmarkEnd w:id="528"/>
      <w:bookmarkEnd w:id="529"/>
      <w:bookmarkEnd w:id="530"/>
    </w:p>
    <w:p w14:paraId="759D8F0D" w14:textId="49362970" w:rsidR="00E22044" w:rsidRPr="00284937" w:rsidRDefault="00E22044" w:rsidP="00E22044">
      <w:r w:rsidRPr="00284937">
        <w:t>For test sequence 6.1 the test descriptions from TS 31.124</w:t>
      </w:r>
      <w:r w:rsidR="00E90DE8">
        <w:t> </w:t>
      </w:r>
      <w:r w:rsidRPr="00284937">
        <w:t>[2], clause 27.22.4.1.</w:t>
      </w:r>
      <w:r w:rsidR="005B395A" w:rsidRPr="00284937">
        <w:t>6</w:t>
      </w:r>
      <w:r w:rsidRPr="00284937">
        <w:t xml:space="preserve"> apply with the following exceptions:</w:t>
      </w:r>
    </w:p>
    <w:p w14:paraId="3885EDCB" w14:textId="35FD5882" w:rsidR="00E22044" w:rsidRPr="00284937" w:rsidRDefault="00C86AAA" w:rsidP="00C86AAA">
      <w:pPr>
        <w:pStyle w:val="B10"/>
      </w:pPr>
      <w:r>
        <w:t>-</w:t>
      </w:r>
      <w:r>
        <w:tab/>
      </w:r>
      <w:r w:rsidR="00E22044" w:rsidRPr="00284937">
        <w:t>The General Requirements as defined in clause 4.2.1 apply</w:t>
      </w:r>
    </w:p>
    <w:p w14:paraId="05005932" w14:textId="67355567"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531" w:name="_Toc146312884"/>
      <w:bookmarkStart w:id="532" w:name="_Toc167358358"/>
      <w:bookmarkStart w:id="533" w:name="_Toc178929421"/>
      <w:bookmarkStart w:id="534" w:name="_Toc182581283"/>
      <w:r>
        <w:t>10.4</w:t>
      </w:r>
      <w:r w:rsidR="00252629" w:rsidRPr="0041528A">
        <w:t>.1.7</w:t>
      </w:r>
      <w:r w:rsidR="00252629" w:rsidRPr="0041528A">
        <w:tab/>
        <w:t>DISPLAY TEXT (Variable Time out)</w:t>
      </w:r>
      <w:bookmarkEnd w:id="531"/>
      <w:bookmarkEnd w:id="532"/>
      <w:bookmarkEnd w:id="533"/>
      <w:bookmarkEnd w:id="534"/>
    </w:p>
    <w:p w14:paraId="36E3A657" w14:textId="3DE0886D" w:rsidR="00E22044" w:rsidRPr="00284937" w:rsidRDefault="00E22044" w:rsidP="00E22044">
      <w:r w:rsidRPr="00284937">
        <w:t>For test sequence 7.1 the test descriptions from TS 31.124</w:t>
      </w:r>
      <w:r w:rsidR="00E90DE8">
        <w:t> </w:t>
      </w:r>
      <w:r w:rsidRPr="00284937">
        <w:t>[2], clause 27.22.4.1.</w:t>
      </w:r>
      <w:r w:rsidR="005B395A" w:rsidRPr="00284937">
        <w:t>7</w:t>
      </w:r>
      <w:r w:rsidRPr="00284937">
        <w:t xml:space="preserve"> apply with the following exceptions:</w:t>
      </w:r>
    </w:p>
    <w:p w14:paraId="5671380A" w14:textId="3DBF409D" w:rsidR="00E22044" w:rsidRPr="00284937" w:rsidRDefault="00C86AAA" w:rsidP="00C86AAA">
      <w:pPr>
        <w:pStyle w:val="B10"/>
      </w:pPr>
      <w:r>
        <w:t>-</w:t>
      </w:r>
      <w:r>
        <w:tab/>
      </w:r>
      <w:r w:rsidR="00E22044" w:rsidRPr="00284937">
        <w:t>The General Requirements as defined in clause 4.2.1 apply</w:t>
      </w:r>
    </w:p>
    <w:p w14:paraId="507FA8B4" w14:textId="44DFAA7B"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535" w:name="_Toc146312885"/>
      <w:bookmarkStart w:id="536" w:name="_Toc167358359"/>
      <w:bookmarkStart w:id="537" w:name="_Toc178929422"/>
      <w:bookmarkStart w:id="538" w:name="_Toc182581284"/>
      <w:r>
        <w:t>10.4</w:t>
      </w:r>
      <w:r w:rsidR="00252629" w:rsidRPr="0041528A">
        <w:t>.1.8</w:t>
      </w:r>
      <w:r w:rsidR="00252629" w:rsidRPr="0041528A">
        <w:tab/>
        <w:t>DISPLAY TEXT (Support of Text Attribute)</w:t>
      </w:r>
      <w:bookmarkEnd w:id="535"/>
      <w:bookmarkEnd w:id="536"/>
      <w:bookmarkEnd w:id="537"/>
      <w:bookmarkEnd w:id="538"/>
    </w:p>
    <w:p w14:paraId="4DC4F08D" w14:textId="69DE9629" w:rsidR="00E22044" w:rsidRPr="00284937" w:rsidRDefault="00E22044" w:rsidP="00E22044">
      <w:r w:rsidRPr="00284937">
        <w:t>For test sequences 8.1 to 8.10 the test descriptions from TS 31.124</w:t>
      </w:r>
      <w:r w:rsidR="00E90DE8">
        <w:t> </w:t>
      </w:r>
      <w:r w:rsidRPr="00284937">
        <w:t>[2], clause 27.22.4.1.</w:t>
      </w:r>
      <w:r w:rsidR="005B395A" w:rsidRPr="00284937">
        <w:t>8</w:t>
      </w:r>
      <w:r w:rsidRPr="00284937">
        <w:t xml:space="preserve"> apply with the following exceptions:</w:t>
      </w:r>
    </w:p>
    <w:p w14:paraId="174D2D16" w14:textId="35429D64" w:rsidR="00E22044" w:rsidRPr="00284937" w:rsidRDefault="00C86AAA" w:rsidP="00C86AAA">
      <w:pPr>
        <w:pStyle w:val="B10"/>
      </w:pPr>
      <w:r>
        <w:t>-</w:t>
      </w:r>
      <w:r>
        <w:tab/>
      </w:r>
      <w:r w:rsidR="00E22044" w:rsidRPr="00284937">
        <w:t>The General Requirements as defined in clause 4.2.1 apply</w:t>
      </w:r>
    </w:p>
    <w:p w14:paraId="06C772FF" w14:textId="6C4FC94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539" w:name="_Toc146312886"/>
      <w:bookmarkStart w:id="540" w:name="_Toc167358360"/>
      <w:bookmarkStart w:id="541" w:name="_Toc178929423"/>
      <w:bookmarkStart w:id="542" w:name="_Toc182581285"/>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539"/>
      <w:bookmarkEnd w:id="540"/>
      <w:bookmarkEnd w:id="541"/>
      <w:bookmarkEnd w:id="542"/>
    </w:p>
    <w:p w14:paraId="3983B097" w14:textId="1B33978F" w:rsidR="00E22044" w:rsidRPr="00284937" w:rsidRDefault="00E22044" w:rsidP="00E22044">
      <w:r w:rsidRPr="00284937">
        <w:t>For test sequence 9.1 the test descriptions from TS 31.124</w:t>
      </w:r>
      <w:r w:rsidR="00E90DE8">
        <w:t> </w:t>
      </w:r>
      <w:r w:rsidRPr="00284937">
        <w:t>[2], clause 27.22.4.1.</w:t>
      </w:r>
      <w:r w:rsidR="005B395A" w:rsidRPr="00284937">
        <w:t>9</w:t>
      </w:r>
      <w:r w:rsidRPr="00284937">
        <w:t xml:space="preserve"> apply with the following exceptions:</w:t>
      </w:r>
    </w:p>
    <w:p w14:paraId="0C1A70B1" w14:textId="4E381C8D" w:rsidR="00E22044" w:rsidRPr="00284937" w:rsidRDefault="00C86AAA" w:rsidP="00C86AAA">
      <w:pPr>
        <w:pStyle w:val="B10"/>
      </w:pPr>
      <w:r>
        <w:t>-</w:t>
      </w:r>
      <w:r>
        <w:tab/>
      </w:r>
      <w:r w:rsidR="00E22044" w:rsidRPr="00284937">
        <w:t>The General Requirements as defined in clause 4.2.1 apply</w:t>
      </w:r>
    </w:p>
    <w:p w14:paraId="6D61F5FD" w14:textId="4672CE12"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543" w:name="_Toc146312887"/>
      <w:bookmarkStart w:id="544" w:name="_Toc167358361"/>
      <w:bookmarkStart w:id="545" w:name="_Toc178929424"/>
      <w:bookmarkStart w:id="546" w:name="_Toc182581286"/>
      <w:r>
        <w:t>10.4</w:t>
      </w:r>
      <w:r w:rsidR="00252629" w:rsidRPr="0041528A">
        <w:t>.1.10</w:t>
      </w:r>
      <w:r w:rsidR="00252629" w:rsidRPr="0041528A">
        <w:tab/>
        <w:t>DISPLAY TEXT (UCS2 display in Katakana)</w:t>
      </w:r>
      <w:bookmarkEnd w:id="543"/>
      <w:bookmarkEnd w:id="544"/>
      <w:bookmarkEnd w:id="545"/>
      <w:bookmarkEnd w:id="546"/>
    </w:p>
    <w:p w14:paraId="236B84F9" w14:textId="254A1BAC" w:rsidR="00E22044" w:rsidRPr="00284937" w:rsidRDefault="00E22044" w:rsidP="00E22044">
      <w:r w:rsidRPr="00284937">
        <w:t>For test sequence 10.1 the test descriptions from TS 31.124</w:t>
      </w:r>
      <w:r w:rsidR="00E90DE8">
        <w:t> </w:t>
      </w:r>
      <w:r w:rsidRPr="00284937">
        <w:t>[2], clause 27.22.4.1.1</w:t>
      </w:r>
      <w:r w:rsidR="005B395A" w:rsidRPr="00284937">
        <w:t>0</w:t>
      </w:r>
      <w:r w:rsidRPr="00284937">
        <w:t xml:space="preserve"> apply with the following exceptions:</w:t>
      </w:r>
    </w:p>
    <w:p w14:paraId="6ED90C16" w14:textId="5F92A1F1" w:rsidR="00E22044" w:rsidRPr="00284937" w:rsidRDefault="00C86AAA" w:rsidP="00C86AAA">
      <w:pPr>
        <w:pStyle w:val="B10"/>
      </w:pPr>
      <w:r>
        <w:t>-</w:t>
      </w:r>
      <w:r>
        <w:tab/>
      </w:r>
      <w:r w:rsidR="00E22044" w:rsidRPr="00284937">
        <w:t>The General Requirements as defined in clause 4.2.1 apply</w:t>
      </w:r>
    </w:p>
    <w:p w14:paraId="17B19AB6" w14:textId="324E29E4"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547" w:name="_Toc146312888"/>
      <w:bookmarkStart w:id="548" w:name="_Toc178929425"/>
      <w:bookmarkStart w:id="549" w:name="_Toc182581287"/>
      <w:r>
        <w:lastRenderedPageBreak/>
        <w:t>10.4</w:t>
      </w:r>
      <w:r w:rsidR="00252629" w:rsidRPr="0041528A">
        <w:t>.2</w:t>
      </w:r>
      <w:r w:rsidR="00252629" w:rsidRPr="0041528A">
        <w:tab/>
        <w:t>GET INKEY</w:t>
      </w:r>
      <w:bookmarkEnd w:id="547"/>
      <w:bookmarkEnd w:id="548"/>
      <w:bookmarkEnd w:id="549"/>
    </w:p>
    <w:p w14:paraId="65689951" w14:textId="67080403" w:rsidR="00E22044" w:rsidRDefault="00E22044" w:rsidP="00B05BAE">
      <w:pPr>
        <w:pStyle w:val="Heading4"/>
      </w:pPr>
      <w:bookmarkStart w:id="550" w:name="_Toc178929426"/>
      <w:bookmarkStart w:id="551" w:name="_Toc182581288"/>
      <w:r>
        <w:t>10.4.2.1</w:t>
      </w:r>
      <w:r>
        <w:tab/>
        <w:t>GET INKEY (Normal)</w:t>
      </w:r>
      <w:bookmarkEnd w:id="550"/>
      <w:bookmarkEnd w:id="551"/>
    </w:p>
    <w:p w14:paraId="07D40BDF" w14:textId="27145D58" w:rsidR="00E22044" w:rsidRPr="00284937" w:rsidRDefault="00E22044" w:rsidP="00E22044">
      <w:r w:rsidRPr="00284937">
        <w:t>For test sequences 1.1 to 1.6 the test descriptions from TS 31.124</w:t>
      </w:r>
      <w:r w:rsidR="00E90DE8">
        <w:t> </w:t>
      </w:r>
      <w:r w:rsidRPr="00284937">
        <w:t>[2], clause 27.22.4.</w:t>
      </w:r>
      <w:r w:rsidR="005B395A" w:rsidRPr="00284937">
        <w:t>2</w:t>
      </w:r>
      <w:r w:rsidRPr="00284937">
        <w:t>.1 apply with the following exceptions:</w:t>
      </w:r>
    </w:p>
    <w:p w14:paraId="6CD8146B" w14:textId="6DFE3047" w:rsidR="00E22044" w:rsidRPr="00284937" w:rsidRDefault="00C86AAA" w:rsidP="00C86AAA">
      <w:pPr>
        <w:pStyle w:val="B10"/>
      </w:pPr>
      <w:r>
        <w:t>-</w:t>
      </w:r>
      <w:r>
        <w:tab/>
      </w:r>
      <w:r w:rsidR="00E22044" w:rsidRPr="00284937">
        <w:t>The General Requirements as defined in clause 4.2.1 apply</w:t>
      </w:r>
    </w:p>
    <w:p w14:paraId="389445BB" w14:textId="6084219A"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E32B474" w14:textId="468554C0" w:rsidR="00E22044" w:rsidRDefault="00E22044" w:rsidP="00E22044">
      <w:pPr>
        <w:pStyle w:val="Heading4"/>
      </w:pPr>
      <w:bookmarkStart w:id="552" w:name="_Toc178929427"/>
      <w:bookmarkStart w:id="553" w:name="_Toc182581289"/>
      <w:r>
        <w:t>10.4.2.2</w:t>
      </w:r>
      <w:r>
        <w:tab/>
        <w:t>GET INKEY (No response from User)</w:t>
      </w:r>
      <w:bookmarkEnd w:id="552"/>
      <w:bookmarkEnd w:id="553"/>
    </w:p>
    <w:p w14:paraId="6717E738" w14:textId="534DB3DD" w:rsidR="00E22044" w:rsidRPr="00E22044" w:rsidRDefault="00E22044" w:rsidP="00E22044">
      <w:r w:rsidRPr="00B05BAE">
        <w:t xml:space="preserve">For test sequence </w:t>
      </w:r>
      <w:r>
        <w:t>2</w:t>
      </w:r>
      <w:r w:rsidRPr="00B05BAE">
        <w:t>.1 the test descriptions from TS 31.124</w:t>
      </w:r>
      <w:r w:rsidR="00E90DE8">
        <w:t> </w:t>
      </w:r>
      <w:r w:rsidRPr="00B05BAE">
        <w:t>[2], clause 27.22.4.</w:t>
      </w:r>
      <w:r w:rsidR="005B395A">
        <w:t>2</w:t>
      </w:r>
      <w:r w:rsidRPr="00B05BAE">
        <w:t>.</w:t>
      </w:r>
      <w:r w:rsidR="005B395A">
        <w:t>2</w:t>
      </w:r>
      <w:r w:rsidRPr="00B05BAE">
        <w:t xml:space="preserve"> apply with the following exceptions:</w:t>
      </w:r>
    </w:p>
    <w:p w14:paraId="1B0E3121" w14:textId="09B61161" w:rsidR="00E22044" w:rsidRPr="00B05BAE" w:rsidRDefault="00C86AAA" w:rsidP="00C86AAA">
      <w:pPr>
        <w:pStyle w:val="B10"/>
      </w:pPr>
      <w:r>
        <w:t>-</w:t>
      </w:r>
      <w:r>
        <w:tab/>
      </w:r>
      <w:r w:rsidR="00E22044" w:rsidRPr="00B05BAE">
        <w:t>The General Requirements as defined in clause 4.2.1 apply</w:t>
      </w:r>
    </w:p>
    <w:p w14:paraId="04D35703" w14:textId="5B7BD009" w:rsidR="00E22044" w:rsidRPr="00E22044" w:rsidRDefault="00C86AAA" w:rsidP="00C86AAA">
      <w:pPr>
        <w:pStyle w:val="B10"/>
      </w:pPr>
      <w:r>
        <w:t>-</w:t>
      </w:r>
      <w:r>
        <w:tab/>
      </w:r>
      <w:r w:rsidR="00E22044" w:rsidRPr="00B05BAE">
        <w:t xml:space="preserve">The </w:t>
      </w:r>
      <w:r w:rsidR="00E81C86">
        <w:t xml:space="preserve">nrUICC is configured </w:t>
      </w:r>
      <w:r w:rsidR="00E22044"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bookmarkStart w:id="554" w:name="_Toc178929428"/>
      <w:bookmarkStart w:id="555" w:name="_Toc182581290"/>
      <w:r>
        <w:t>10.4.2.3</w:t>
      </w:r>
      <w:r>
        <w:tab/>
        <w:t>GET INKEY (UCS2 display in Cyrillic)</w:t>
      </w:r>
      <w:bookmarkEnd w:id="554"/>
      <w:bookmarkEnd w:id="555"/>
    </w:p>
    <w:p w14:paraId="6C08CE8D" w14:textId="66F9F648"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r w:rsidR="00E90DE8">
        <w:t> </w:t>
      </w:r>
      <w:r w:rsidRPr="00BE79A5">
        <w:t>[2], clause 27.22.4.</w:t>
      </w:r>
      <w:r w:rsidR="005B395A">
        <w:t>2</w:t>
      </w:r>
      <w:r w:rsidRPr="00BE79A5">
        <w:t>.</w:t>
      </w:r>
      <w:r w:rsidR="005B395A">
        <w:t>3</w:t>
      </w:r>
      <w:r w:rsidRPr="00BE79A5">
        <w:t xml:space="preserve"> apply with the following exceptions:</w:t>
      </w:r>
    </w:p>
    <w:p w14:paraId="28E8F7A7" w14:textId="44B8A176" w:rsidR="00E22044" w:rsidRPr="00BE79A5" w:rsidRDefault="00C86AAA" w:rsidP="00C86AAA">
      <w:pPr>
        <w:pStyle w:val="B10"/>
      </w:pPr>
      <w:r>
        <w:t>-</w:t>
      </w:r>
      <w:r>
        <w:tab/>
      </w:r>
      <w:r w:rsidR="00E22044" w:rsidRPr="00BE79A5">
        <w:t>The General Requirements as defined in clause 4.2.1 apply</w:t>
      </w:r>
    </w:p>
    <w:p w14:paraId="0C718209" w14:textId="7BD0925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bookmarkStart w:id="556" w:name="_Toc178929429"/>
      <w:bookmarkStart w:id="557" w:name="_Toc182581291"/>
      <w:r>
        <w:t>10.4.2.4</w:t>
      </w:r>
      <w:r>
        <w:tab/>
        <w:t>GET INKEY (UCS2 entry in Cyrillic)</w:t>
      </w:r>
      <w:bookmarkEnd w:id="556"/>
      <w:bookmarkEnd w:id="557"/>
    </w:p>
    <w:p w14:paraId="7FAE5E13" w14:textId="1E6A0F8F" w:rsidR="00E22044" w:rsidRPr="00E22044" w:rsidRDefault="00E22044" w:rsidP="00E22044">
      <w:r w:rsidRPr="00BE79A5">
        <w:t xml:space="preserve">For test sequence </w:t>
      </w:r>
      <w:r>
        <w:t>4</w:t>
      </w:r>
      <w:r w:rsidRPr="00BE79A5">
        <w:t>.1 the test descriptions from TS 31.124</w:t>
      </w:r>
      <w:r w:rsidR="00E90DE8">
        <w:t> </w:t>
      </w:r>
      <w:r w:rsidRPr="00BE79A5">
        <w:t>[2], clause 27.22.4.</w:t>
      </w:r>
      <w:r w:rsidR="005B395A">
        <w:t>2</w:t>
      </w:r>
      <w:r w:rsidRPr="00BE79A5">
        <w:t>.</w:t>
      </w:r>
      <w:r w:rsidR="005B395A">
        <w:t>4</w:t>
      </w:r>
      <w:r w:rsidRPr="00BE79A5">
        <w:t xml:space="preserve"> apply with the following exceptions:</w:t>
      </w:r>
    </w:p>
    <w:p w14:paraId="5F5BF237" w14:textId="1D6DE6CD" w:rsidR="00E22044" w:rsidRPr="00BE79A5" w:rsidRDefault="00C86AAA" w:rsidP="00C86AAA">
      <w:pPr>
        <w:pStyle w:val="B10"/>
      </w:pPr>
      <w:r>
        <w:t>-</w:t>
      </w:r>
      <w:r>
        <w:tab/>
      </w:r>
      <w:r w:rsidR="00E22044" w:rsidRPr="00BE79A5">
        <w:t>The General Requirements as defined in clause 4.2.1 apply</w:t>
      </w:r>
    </w:p>
    <w:p w14:paraId="656816CC" w14:textId="789CEB4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bookmarkStart w:id="558" w:name="_Toc178929430"/>
      <w:bookmarkStart w:id="559" w:name="_Toc182581292"/>
      <w:r>
        <w:t>10.4.2.5</w:t>
      </w:r>
      <w:r>
        <w:tab/>
        <w:t>GET INKEY ("Yes/No" Response)</w:t>
      </w:r>
      <w:bookmarkEnd w:id="558"/>
      <w:bookmarkEnd w:id="559"/>
    </w:p>
    <w:p w14:paraId="330425F7" w14:textId="65E3ADE6" w:rsidR="00E22044" w:rsidRPr="00E22044" w:rsidRDefault="00E22044" w:rsidP="00E22044">
      <w:r w:rsidRPr="00BE79A5">
        <w:t xml:space="preserve">For test sequence </w:t>
      </w:r>
      <w:r>
        <w:t>5</w:t>
      </w:r>
      <w:r w:rsidRPr="00BE79A5">
        <w:t>.1 the test descriptions from TS 31.124</w:t>
      </w:r>
      <w:r w:rsidR="00E90DE8">
        <w:t> </w:t>
      </w:r>
      <w:r w:rsidRPr="00BE79A5">
        <w:t>[2], clause 27.22.4.</w:t>
      </w:r>
      <w:r w:rsidR="005B395A">
        <w:t>2</w:t>
      </w:r>
      <w:r w:rsidRPr="00BE79A5">
        <w:t>.</w:t>
      </w:r>
      <w:r w:rsidR="005B395A">
        <w:t>5</w:t>
      </w:r>
      <w:r w:rsidRPr="00BE79A5">
        <w:t xml:space="preserve"> apply with the following exceptions:</w:t>
      </w:r>
    </w:p>
    <w:p w14:paraId="4131335F" w14:textId="2A3B0634" w:rsidR="00E22044" w:rsidRPr="00BE79A5" w:rsidRDefault="00C86AAA" w:rsidP="00C86AAA">
      <w:pPr>
        <w:pStyle w:val="B10"/>
      </w:pPr>
      <w:r>
        <w:t>-</w:t>
      </w:r>
      <w:r>
        <w:tab/>
      </w:r>
      <w:r w:rsidR="00E22044" w:rsidRPr="00BE79A5">
        <w:t>The General Requirements as defined in clause 4.2.1 apply</w:t>
      </w:r>
    </w:p>
    <w:p w14:paraId="178C97A9" w14:textId="22086A93"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bookmarkStart w:id="560" w:name="_Toc178929431"/>
      <w:bookmarkStart w:id="561" w:name="_Toc182581293"/>
      <w:r>
        <w:t>10.4.2.6</w:t>
      </w:r>
      <w:r>
        <w:tab/>
        <w:t>GET INKEY (Display of icons)</w:t>
      </w:r>
      <w:bookmarkEnd w:id="560"/>
      <w:bookmarkEnd w:id="561"/>
    </w:p>
    <w:p w14:paraId="5F45B919" w14:textId="6A933F4C"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Pr="00BE79A5">
        <w:t>[2], clause 27.22.4.</w:t>
      </w:r>
      <w:r w:rsidR="005B395A">
        <w:t>2</w:t>
      </w:r>
      <w:r w:rsidRPr="00BE79A5">
        <w:t>.</w:t>
      </w:r>
      <w:r w:rsidR="005B395A">
        <w:t>6</w:t>
      </w:r>
      <w:r w:rsidRPr="00BE79A5">
        <w:t xml:space="preserve"> apply with the following exceptions:</w:t>
      </w:r>
    </w:p>
    <w:p w14:paraId="10DADF75" w14:textId="2EC7C3D6" w:rsidR="00E22044" w:rsidRPr="00BE79A5" w:rsidRDefault="00C86AAA" w:rsidP="00C86AAA">
      <w:pPr>
        <w:pStyle w:val="B10"/>
      </w:pPr>
      <w:r>
        <w:t>-</w:t>
      </w:r>
      <w:r>
        <w:tab/>
      </w:r>
      <w:r w:rsidR="00E22044" w:rsidRPr="00BE79A5">
        <w:t>The General Requirements as defined in clause 4.2.1 apply</w:t>
      </w:r>
    </w:p>
    <w:p w14:paraId="37BB4A25" w14:textId="5BF290A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bookmarkStart w:id="562" w:name="_Toc178929432"/>
      <w:bookmarkStart w:id="563" w:name="_Toc182581294"/>
      <w:r>
        <w:t>10.4.2.7</w:t>
      </w:r>
      <w:r>
        <w:tab/>
        <w:t>GET INKEY (Help Information)</w:t>
      </w:r>
      <w:bookmarkEnd w:id="562"/>
      <w:bookmarkEnd w:id="563"/>
    </w:p>
    <w:p w14:paraId="27404E82" w14:textId="2DF03248" w:rsidR="00E22044" w:rsidRPr="00E22044" w:rsidRDefault="00E22044" w:rsidP="00E22044">
      <w:r w:rsidRPr="00BE79A5">
        <w:t xml:space="preserve">For test sequence </w:t>
      </w:r>
      <w:r>
        <w:t>7</w:t>
      </w:r>
      <w:r w:rsidRPr="00BE79A5">
        <w:t>.1 the test descriptions from TS 31.124</w:t>
      </w:r>
      <w:r w:rsidR="00E90DE8">
        <w:t> </w:t>
      </w:r>
      <w:r w:rsidRPr="00BE79A5">
        <w:t>[2], clause 27.22.4.</w:t>
      </w:r>
      <w:r w:rsidR="005B395A">
        <w:t>2</w:t>
      </w:r>
      <w:r w:rsidRPr="00BE79A5">
        <w:t>.</w:t>
      </w:r>
      <w:r w:rsidR="005B395A">
        <w:t>7</w:t>
      </w:r>
      <w:r w:rsidRPr="00BE79A5">
        <w:t xml:space="preserve"> apply with the following exceptions:</w:t>
      </w:r>
    </w:p>
    <w:p w14:paraId="6910A538" w14:textId="1DDA3511" w:rsidR="00E22044" w:rsidRPr="00BE79A5" w:rsidRDefault="00C86AAA" w:rsidP="00C86AAA">
      <w:pPr>
        <w:pStyle w:val="B10"/>
      </w:pPr>
      <w:r>
        <w:t>-</w:t>
      </w:r>
      <w:r>
        <w:tab/>
      </w:r>
      <w:r w:rsidR="00E22044" w:rsidRPr="00BE79A5">
        <w:t>The General Requirements as defined in clause 4.2.1 apply</w:t>
      </w:r>
    </w:p>
    <w:p w14:paraId="3E9F46EF" w14:textId="01F8FF5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bookmarkStart w:id="564" w:name="_Toc178929433"/>
      <w:bookmarkStart w:id="565" w:name="_Toc182581295"/>
      <w:r>
        <w:lastRenderedPageBreak/>
        <w:t>10.4.2.8</w:t>
      </w:r>
      <w:r>
        <w:tab/>
        <w:t>GET INKEY (Variable Time out)</w:t>
      </w:r>
      <w:bookmarkEnd w:id="564"/>
      <w:bookmarkEnd w:id="565"/>
    </w:p>
    <w:p w14:paraId="64B3AB2A" w14:textId="72C5CEAB" w:rsidR="00E22044" w:rsidRPr="00E22044" w:rsidRDefault="00E22044" w:rsidP="00E22044">
      <w:r w:rsidRPr="00BE79A5">
        <w:t xml:space="preserve">For test sequence </w:t>
      </w:r>
      <w:r>
        <w:t>8</w:t>
      </w:r>
      <w:r w:rsidRPr="00BE79A5">
        <w:t>.1 the test descriptions from TS 31.124</w:t>
      </w:r>
      <w:r w:rsidR="00E90DE8">
        <w:t> </w:t>
      </w:r>
      <w:r w:rsidRPr="00BE79A5">
        <w:t>[2], clause 27.22.4.</w:t>
      </w:r>
      <w:r w:rsidR="005B395A">
        <w:t>2</w:t>
      </w:r>
      <w:r w:rsidRPr="00BE79A5">
        <w:t>.</w:t>
      </w:r>
      <w:r w:rsidR="005B395A">
        <w:t>8</w:t>
      </w:r>
      <w:r w:rsidRPr="00BE79A5">
        <w:t xml:space="preserve"> apply with the following exceptions:</w:t>
      </w:r>
    </w:p>
    <w:p w14:paraId="5BBA6537" w14:textId="0C193B35" w:rsidR="00E22044" w:rsidRPr="00BE79A5" w:rsidRDefault="00C86AAA" w:rsidP="00C86AAA">
      <w:pPr>
        <w:pStyle w:val="B10"/>
      </w:pPr>
      <w:r>
        <w:t>-</w:t>
      </w:r>
      <w:r>
        <w:tab/>
      </w:r>
      <w:r w:rsidR="00E22044" w:rsidRPr="00BE79A5">
        <w:t>The General Requirements as defined in clause 4.2.1 apply</w:t>
      </w:r>
    </w:p>
    <w:p w14:paraId="18C9CB98" w14:textId="3165DEA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bookmarkStart w:id="566" w:name="_Toc178929434"/>
      <w:bookmarkStart w:id="567" w:name="_Toc182581296"/>
      <w:r>
        <w:t>10.4.2.9</w:t>
      </w:r>
      <w:r>
        <w:tab/>
        <w:t>GET INKEY (Support of Text Attribute)</w:t>
      </w:r>
      <w:bookmarkEnd w:id="566"/>
      <w:bookmarkEnd w:id="567"/>
    </w:p>
    <w:p w14:paraId="08EB3FAA" w14:textId="29966025"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r w:rsidR="00E90DE8">
        <w:t> </w:t>
      </w:r>
      <w:r w:rsidRPr="00BE79A5">
        <w:t>[2], clause 27.22.4.</w:t>
      </w:r>
      <w:r w:rsidR="005B395A">
        <w:t>2</w:t>
      </w:r>
      <w:r w:rsidRPr="00BE79A5">
        <w:t>.</w:t>
      </w:r>
      <w:r w:rsidR="005B395A">
        <w:t>9</w:t>
      </w:r>
      <w:r w:rsidRPr="00BE79A5">
        <w:t xml:space="preserve"> apply with the following exceptions:</w:t>
      </w:r>
    </w:p>
    <w:p w14:paraId="43F6176D" w14:textId="73A0A3F9" w:rsidR="00E22044" w:rsidRPr="00BE79A5" w:rsidRDefault="00C86AAA" w:rsidP="00C86AAA">
      <w:pPr>
        <w:pStyle w:val="B10"/>
      </w:pPr>
      <w:r>
        <w:t>-</w:t>
      </w:r>
      <w:r>
        <w:tab/>
      </w:r>
      <w:r w:rsidR="00E22044" w:rsidRPr="00BE79A5">
        <w:t>The General Requirements as defined in clause 4.2.1 apply</w:t>
      </w:r>
    </w:p>
    <w:p w14:paraId="52ED930D" w14:textId="3F27CC5F"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bookmarkStart w:id="568" w:name="_Toc178929435"/>
      <w:bookmarkStart w:id="569" w:name="_Toc182581297"/>
      <w:r>
        <w:t>10.4.2.10</w:t>
      </w:r>
      <w:r>
        <w:tab/>
        <w:t>GET INKEY (UCS2 display in Chinese)</w:t>
      </w:r>
      <w:bookmarkEnd w:id="568"/>
      <w:bookmarkEnd w:id="569"/>
    </w:p>
    <w:p w14:paraId="2E7317BF" w14:textId="08F3462F"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Pr="00BE79A5">
        <w:t>[2], clause 27.22.4.</w:t>
      </w:r>
      <w:r w:rsidR="005B395A">
        <w:t>2</w:t>
      </w:r>
      <w:r w:rsidRPr="00BE79A5">
        <w:t>.1</w:t>
      </w:r>
      <w:r w:rsidR="005B395A">
        <w:t>0</w:t>
      </w:r>
      <w:r w:rsidRPr="00BE79A5">
        <w:t xml:space="preserve"> apply with the following exceptions:</w:t>
      </w:r>
    </w:p>
    <w:p w14:paraId="1062CC49" w14:textId="56CCF036" w:rsidR="00E22044" w:rsidRPr="00BE79A5" w:rsidRDefault="00C86AAA" w:rsidP="00C86AAA">
      <w:pPr>
        <w:pStyle w:val="B10"/>
      </w:pPr>
      <w:r>
        <w:t>-</w:t>
      </w:r>
      <w:r>
        <w:tab/>
      </w:r>
      <w:r w:rsidR="00E22044" w:rsidRPr="00BE79A5">
        <w:t>The General Requirements as defined in clause 4.2.1 apply</w:t>
      </w:r>
    </w:p>
    <w:p w14:paraId="3943D474" w14:textId="5EADDBC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bookmarkStart w:id="570" w:name="_Toc178929436"/>
      <w:bookmarkStart w:id="571" w:name="_Toc182581298"/>
      <w:r>
        <w:t>10.4.2.11</w:t>
      </w:r>
      <w:r>
        <w:tab/>
        <w:t>GET INKEY (UCS2 entry in Chinese)</w:t>
      </w:r>
      <w:bookmarkEnd w:id="570"/>
      <w:bookmarkEnd w:id="571"/>
    </w:p>
    <w:p w14:paraId="35B478D2" w14:textId="77D82B46" w:rsidR="00E22044" w:rsidRPr="00E22044" w:rsidRDefault="00E22044" w:rsidP="00E90DE8">
      <w:r w:rsidRPr="00BE79A5">
        <w:t xml:space="preserve">For test sequence </w:t>
      </w:r>
      <w:r>
        <w:t>11</w:t>
      </w:r>
      <w:r w:rsidRPr="00BE79A5">
        <w:t>.1 the test descriptions from TS 31.124</w:t>
      </w:r>
      <w:r w:rsidR="00E90DE8">
        <w:t> </w:t>
      </w:r>
      <w:r w:rsidRPr="00BE79A5">
        <w:t>[2], clause 27.22.4.</w:t>
      </w:r>
      <w:r w:rsidR="005B395A">
        <w:t>2</w:t>
      </w:r>
      <w:r w:rsidRPr="00BE79A5">
        <w:t>.1</w:t>
      </w:r>
      <w:r w:rsidR="005B395A">
        <w:t>1</w:t>
      </w:r>
      <w:r w:rsidRPr="00BE79A5">
        <w:t xml:space="preserve"> apply with the following exceptions:</w:t>
      </w:r>
    </w:p>
    <w:p w14:paraId="678BD5BF" w14:textId="4C9B2349" w:rsidR="00E22044" w:rsidRPr="00BE79A5" w:rsidRDefault="00C86AAA" w:rsidP="00C86AAA">
      <w:pPr>
        <w:pStyle w:val="B10"/>
      </w:pPr>
      <w:r>
        <w:t>-</w:t>
      </w:r>
      <w:r>
        <w:tab/>
      </w:r>
      <w:r w:rsidR="00E22044" w:rsidRPr="00BE79A5">
        <w:t>The General Requirements as defined in clause 4.2.1 apply</w:t>
      </w:r>
    </w:p>
    <w:p w14:paraId="7A93E8D5" w14:textId="52F6D85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bookmarkStart w:id="572" w:name="_Toc178929437"/>
      <w:bookmarkStart w:id="573" w:name="_Toc182581299"/>
      <w:r>
        <w:t>10.4.2.12</w:t>
      </w:r>
      <w:r>
        <w:tab/>
        <w:t>GET INKEY (UCS2 display in Katakana)</w:t>
      </w:r>
      <w:bookmarkEnd w:id="572"/>
      <w:bookmarkEnd w:id="573"/>
    </w:p>
    <w:p w14:paraId="4C8CF06C" w14:textId="3B011118"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Pr="00BE79A5">
        <w:t>[2], clause 27.22.4.</w:t>
      </w:r>
      <w:r w:rsidR="005B395A">
        <w:t>2</w:t>
      </w:r>
      <w:r w:rsidRPr="00BE79A5">
        <w:t>.1</w:t>
      </w:r>
      <w:r w:rsidR="005B395A">
        <w:t>2</w:t>
      </w:r>
      <w:r w:rsidRPr="00BE79A5">
        <w:t xml:space="preserve"> apply with the following exceptions:</w:t>
      </w:r>
    </w:p>
    <w:p w14:paraId="55F04F07" w14:textId="26B453DF" w:rsidR="00E22044" w:rsidRPr="00BE79A5" w:rsidRDefault="00C86AAA" w:rsidP="00C86AAA">
      <w:pPr>
        <w:pStyle w:val="B10"/>
      </w:pPr>
      <w:r>
        <w:t>-</w:t>
      </w:r>
      <w:r>
        <w:tab/>
      </w:r>
      <w:r w:rsidR="00E22044" w:rsidRPr="00BE79A5">
        <w:t>The General Requirements as defined in clause 4.2.1 apply</w:t>
      </w:r>
    </w:p>
    <w:p w14:paraId="7F1499AE" w14:textId="7D43010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bookmarkStart w:id="574" w:name="_Toc178929438"/>
      <w:bookmarkStart w:id="575" w:name="_Toc182581300"/>
      <w:r>
        <w:t>10.4.2.13</w:t>
      </w:r>
      <w:r>
        <w:tab/>
        <w:t>GET INKEY (UCS2 entry in Katakana)</w:t>
      </w:r>
      <w:bookmarkEnd w:id="574"/>
      <w:bookmarkEnd w:id="575"/>
    </w:p>
    <w:p w14:paraId="6735A214" w14:textId="32F99884" w:rsidR="00E22044" w:rsidRPr="00E22044" w:rsidRDefault="00E22044" w:rsidP="00E22044">
      <w:r w:rsidRPr="00BE79A5">
        <w:t xml:space="preserve">For test sequence </w:t>
      </w:r>
      <w:r>
        <w:t>13</w:t>
      </w:r>
      <w:r w:rsidRPr="00BE79A5">
        <w:t>.1 the test descriptions from TS 31.124</w:t>
      </w:r>
      <w:r w:rsidR="00E90DE8">
        <w:t> </w:t>
      </w:r>
      <w:r w:rsidRPr="00BE79A5">
        <w:t>[2], clause 27.22.4.</w:t>
      </w:r>
      <w:r w:rsidR="005B395A">
        <w:t>2</w:t>
      </w:r>
      <w:r w:rsidRPr="00BE79A5">
        <w:t>.1</w:t>
      </w:r>
      <w:r w:rsidR="005B395A">
        <w:t>3</w:t>
      </w:r>
      <w:r w:rsidRPr="00BE79A5">
        <w:t xml:space="preserve"> apply with the following exceptions:</w:t>
      </w:r>
    </w:p>
    <w:p w14:paraId="0F97C29E" w14:textId="498B2132" w:rsidR="00E22044" w:rsidRPr="00BE79A5" w:rsidRDefault="00C86AAA" w:rsidP="00C86AAA">
      <w:pPr>
        <w:pStyle w:val="B10"/>
      </w:pPr>
      <w:r>
        <w:t>-</w:t>
      </w:r>
      <w:r>
        <w:tab/>
      </w:r>
      <w:r w:rsidR="00E22044" w:rsidRPr="00BE79A5">
        <w:t>The General Requirements as defined in clause 4.2.1 apply</w:t>
      </w:r>
    </w:p>
    <w:p w14:paraId="4C11E9B6" w14:textId="64CDC8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576" w:name="_Toc146312902"/>
      <w:bookmarkStart w:id="577" w:name="_Toc178929439"/>
      <w:bookmarkStart w:id="578" w:name="_Toc182581301"/>
      <w:r>
        <w:t>10.4</w:t>
      </w:r>
      <w:r w:rsidR="00252629" w:rsidRPr="0041528A">
        <w:t>.3</w:t>
      </w:r>
      <w:r w:rsidR="00252629" w:rsidRPr="0041528A">
        <w:tab/>
        <w:t>GET INPUT</w:t>
      </w:r>
      <w:bookmarkEnd w:id="576"/>
      <w:bookmarkEnd w:id="577"/>
      <w:bookmarkEnd w:id="578"/>
    </w:p>
    <w:p w14:paraId="36B66FB1" w14:textId="77777777" w:rsidR="00E22044" w:rsidRDefault="00E22044" w:rsidP="00B05BAE">
      <w:pPr>
        <w:pStyle w:val="Heading4"/>
      </w:pPr>
      <w:bookmarkStart w:id="579" w:name="_Toc178929440"/>
      <w:bookmarkStart w:id="580" w:name="_Toc182581302"/>
      <w:r>
        <w:t>10.4.3.1</w:t>
      </w:r>
      <w:r>
        <w:tab/>
        <w:t>GET INPUT (Normal)</w:t>
      </w:r>
      <w:bookmarkEnd w:id="579"/>
      <w:bookmarkEnd w:id="580"/>
    </w:p>
    <w:p w14:paraId="7528A4B2" w14:textId="2C5CCEC7"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r w:rsidR="00E90DE8">
        <w:t> </w:t>
      </w:r>
      <w:r w:rsidRPr="00BE79A5">
        <w:t>[2], clause 27.22.4.</w:t>
      </w:r>
      <w:r w:rsidR="005B395A">
        <w:t>3</w:t>
      </w:r>
      <w:r w:rsidRPr="00BE79A5">
        <w:t>.1 apply with the following exceptions:</w:t>
      </w:r>
    </w:p>
    <w:p w14:paraId="334347FC" w14:textId="1BEAB88B" w:rsidR="00E22044" w:rsidRPr="00BE79A5" w:rsidRDefault="00C86AAA" w:rsidP="00C86AAA">
      <w:pPr>
        <w:pStyle w:val="B10"/>
      </w:pPr>
      <w:r>
        <w:lastRenderedPageBreak/>
        <w:t>-</w:t>
      </w:r>
      <w:r>
        <w:tab/>
      </w:r>
      <w:r w:rsidR="00E22044" w:rsidRPr="00BE79A5">
        <w:t>The General Requirements as defined in clause 4.2.1 apply</w:t>
      </w:r>
    </w:p>
    <w:p w14:paraId="372D6A2F" w14:textId="703692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bookmarkStart w:id="581" w:name="_Toc178929441"/>
      <w:bookmarkStart w:id="582" w:name="_Toc182581303"/>
      <w:r>
        <w:t>10.4.3.2</w:t>
      </w:r>
      <w:r>
        <w:tab/>
        <w:t>GET INPUT (No response from User)</w:t>
      </w:r>
      <w:bookmarkEnd w:id="581"/>
      <w:bookmarkEnd w:id="582"/>
    </w:p>
    <w:p w14:paraId="53134729" w14:textId="7F75856D" w:rsidR="00E22044" w:rsidRPr="00E22044" w:rsidRDefault="00E22044" w:rsidP="00E22044">
      <w:r w:rsidRPr="00BE79A5">
        <w:t xml:space="preserve">For test sequence </w:t>
      </w:r>
      <w:r>
        <w:t>2</w:t>
      </w:r>
      <w:r w:rsidRPr="00BE79A5">
        <w:t>.1 the test descriptions from TS 31.124</w:t>
      </w:r>
      <w:r w:rsidR="00E90DE8">
        <w:t> </w:t>
      </w:r>
      <w:r w:rsidRPr="00BE79A5">
        <w:t>[2], clause 27.22.4.</w:t>
      </w:r>
      <w:r w:rsidR="005B395A">
        <w:t>3</w:t>
      </w:r>
      <w:r w:rsidRPr="00BE79A5">
        <w:t>.</w:t>
      </w:r>
      <w:r w:rsidR="005B395A">
        <w:t>2</w:t>
      </w:r>
      <w:r w:rsidRPr="00BE79A5">
        <w:t xml:space="preserve"> apply with the following exceptions:</w:t>
      </w:r>
    </w:p>
    <w:p w14:paraId="259DE383" w14:textId="6195B37C" w:rsidR="00E22044" w:rsidRPr="00BE79A5" w:rsidRDefault="00C86AAA" w:rsidP="00C86AAA">
      <w:pPr>
        <w:pStyle w:val="B10"/>
      </w:pPr>
      <w:r>
        <w:t>-</w:t>
      </w:r>
      <w:r>
        <w:tab/>
      </w:r>
      <w:r w:rsidR="00E22044" w:rsidRPr="00BE79A5">
        <w:t>The General Requirements as defined in clause 4.2.1 apply</w:t>
      </w:r>
    </w:p>
    <w:p w14:paraId="352DD67B" w14:textId="16608E3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bookmarkStart w:id="583" w:name="_Toc178929442"/>
      <w:bookmarkStart w:id="584" w:name="_Toc182581304"/>
      <w:r>
        <w:t>10.4.3.3</w:t>
      </w:r>
      <w:r>
        <w:tab/>
        <w:t>GET INPUT (UCS2 display in Cyrillic)</w:t>
      </w:r>
      <w:bookmarkEnd w:id="583"/>
      <w:bookmarkEnd w:id="584"/>
    </w:p>
    <w:p w14:paraId="77B99EBB" w14:textId="5A8C9E55"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r w:rsidR="00E90DE8">
        <w:t> </w:t>
      </w:r>
      <w:r w:rsidRPr="00BE79A5">
        <w:t>[2], clause 27.22.4.</w:t>
      </w:r>
      <w:r w:rsidR="005B395A">
        <w:t>3</w:t>
      </w:r>
      <w:r w:rsidRPr="00BE79A5">
        <w:t>.</w:t>
      </w:r>
      <w:r w:rsidR="005B395A">
        <w:t>3</w:t>
      </w:r>
      <w:r w:rsidRPr="00BE79A5">
        <w:t xml:space="preserve"> apply with the following exceptions:</w:t>
      </w:r>
    </w:p>
    <w:p w14:paraId="270B54C3" w14:textId="7ACB23F6" w:rsidR="00E22044" w:rsidRPr="00BE79A5" w:rsidRDefault="00C86AAA" w:rsidP="00C86AAA">
      <w:pPr>
        <w:pStyle w:val="B10"/>
      </w:pPr>
      <w:r>
        <w:t>-</w:t>
      </w:r>
      <w:r>
        <w:tab/>
      </w:r>
      <w:r w:rsidR="00E22044" w:rsidRPr="00BE79A5">
        <w:t>The General Requirements as defined in clause 4.2.1 apply</w:t>
      </w:r>
    </w:p>
    <w:p w14:paraId="78BF74CF" w14:textId="674A1DE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bookmarkStart w:id="585" w:name="_Toc178929443"/>
      <w:bookmarkStart w:id="586" w:name="_Toc182581305"/>
      <w:r>
        <w:t>10.4.3.4</w:t>
      </w:r>
      <w:r>
        <w:tab/>
        <w:t>GET INPUT (UCS2 entry in Cyrillic)</w:t>
      </w:r>
      <w:bookmarkEnd w:id="585"/>
      <w:bookmarkEnd w:id="586"/>
    </w:p>
    <w:p w14:paraId="41D7AC04" w14:textId="5FA306E8"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r w:rsidR="00E90DE8">
        <w:t> </w:t>
      </w:r>
      <w:r w:rsidRPr="00BE79A5">
        <w:t>[2], clause 27.22.4.</w:t>
      </w:r>
      <w:r w:rsidR="005B395A">
        <w:t>3</w:t>
      </w:r>
      <w:r w:rsidRPr="00BE79A5">
        <w:t>.</w:t>
      </w:r>
      <w:r w:rsidR="005B395A">
        <w:t>4</w:t>
      </w:r>
      <w:r w:rsidRPr="00BE79A5">
        <w:t xml:space="preserve"> apply with the following exceptions:</w:t>
      </w:r>
    </w:p>
    <w:p w14:paraId="09EEE5A1" w14:textId="1174B402" w:rsidR="00E22044" w:rsidRPr="00BE79A5" w:rsidRDefault="00C86AAA" w:rsidP="00C86AAA">
      <w:pPr>
        <w:pStyle w:val="B10"/>
      </w:pPr>
      <w:r>
        <w:t>-</w:t>
      </w:r>
      <w:r>
        <w:tab/>
      </w:r>
      <w:r w:rsidR="00E22044" w:rsidRPr="00BE79A5">
        <w:t>The General Requirements as defined in clause 4.2.1 apply</w:t>
      </w:r>
    </w:p>
    <w:p w14:paraId="2CEC129A" w14:textId="3116487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bookmarkStart w:id="587" w:name="_Toc178929444"/>
      <w:bookmarkStart w:id="588" w:name="_Toc182581306"/>
      <w:r>
        <w:t>10.4.3.5</w:t>
      </w:r>
      <w:r>
        <w:tab/>
        <w:t>GET INPUT (Default text)</w:t>
      </w:r>
      <w:bookmarkEnd w:id="587"/>
      <w:bookmarkEnd w:id="588"/>
    </w:p>
    <w:p w14:paraId="77A48879" w14:textId="584142CB"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[2], clause 27.22.4.</w:t>
      </w:r>
      <w:r w:rsidR="005B395A">
        <w:t>3</w:t>
      </w:r>
      <w:r w:rsidRPr="00BE79A5">
        <w:t>.</w:t>
      </w:r>
      <w:r w:rsidR="005B395A">
        <w:t>5</w:t>
      </w:r>
      <w:r w:rsidRPr="00BE79A5">
        <w:t xml:space="preserve"> apply with the following exceptions:</w:t>
      </w:r>
    </w:p>
    <w:p w14:paraId="7E1473AD" w14:textId="79D5EFC0" w:rsidR="00E22044" w:rsidRPr="00BE79A5" w:rsidRDefault="00C86AAA" w:rsidP="00C86AAA">
      <w:pPr>
        <w:pStyle w:val="B10"/>
      </w:pPr>
      <w:r>
        <w:t>-</w:t>
      </w:r>
      <w:r>
        <w:tab/>
      </w:r>
      <w:r w:rsidR="00E22044" w:rsidRPr="00BE79A5">
        <w:t>The General Requirements as defined in clause 4.2.1 apply</w:t>
      </w:r>
    </w:p>
    <w:p w14:paraId="71A6BF70" w14:textId="09E5ABB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bookmarkStart w:id="589" w:name="_Toc178929445"/>
      <w:bookmarkStart w:id="590" w:name="_Toc182581307"/>
      <w:r>
        <w:t>10.4.3.6</w:t>
      </w:r>
      <w:r>
        <w:tab/>
        <w:t>GET INPUT (Display of icons)</w:t>
      </w:r>
      <w:bookmarkEnd w:id="589"/>
      <w:bookmarkEnd w:id="590"/>
    </w:p>
    <w:p w14:paraId="1E9AE6FD" w14:textId="0C4CDEEE"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Pr="00BE79A5">
        <w:t>[2], clause 27.22.4.</w:t>
      </w:r>
      <w:r w:rsidR="005B395A">
        <w:t>3</w:t>
      </w:r>
      <w:r w:rsidRPr="00BE79A5">
        <w:t>.</w:t>
      </w:r>
      <w:r w:rsidR="005B395A">
        <w:t>6</w:t>
      </w:r>
      <w:r w:rsidRPr="00BE79A5">
        <w:t xml:space="preserve"> apply with the following exceptions:</w:t>
      </w:r>
    </w:p>
    <w:p w14:paraId="379C42B0" w14:textId="3D511CF2" w:rsidR="00E22044" w:rsidRPr="00BE79A5" w:rsidRDefault="00C86AAA" w:rsidP="00C86AAA">
      <w:pPr>
        <w:pStyle w:val="B10"/>
      </w:pPr>
      <w:r>
        <w:t>-</w:t>
      </w:r>
      <w:r>
        <w:tab/>
      </w:r>
      <w:r w:rsidR="00E22044" w:rsidRPr="00BE79A5">
        <w:t>The General Requirements as defined in clause 4.2.1 apply</w:t>
      </w:r>
    </w:p>
    <w:p w14:paraId="00B73E6C" w14:textId="532D9E0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bookmarkStart w:id="591" w:name="_Toc178929446"/>
      <w:bookmarkStart w:id="592" w:name="_Toc182581308"/>
      <w:r>
        <w:t>10.4.3.7</w:t>
      </w:r>
      <w:r>
        <w:tab/>
        <w:t>GET INPUT (Help Information)</w:t>
      </w:r>
      <w:bookmarkEnd w:id="591"/>
      <w:bookmarkEnd w:id="592"/>
    </w:p>
    <w:p w14:paraId="5771006D" w14:textId="7C111278" w:rsidR="00E22044" w:rsidRPr="00E22044" w:rsidRDefault="00E22044" w:rsidP="00E22044">
      <w:r w:rsidRPr="00BE79A5">
        <w:t xml:space="preserve">For test sequence </w:t>
      </w:r>
      <w:r>
        <w:t>7</w:t>
      </w:r>
      <w:r w:rsidRPr="00BE79A5">
        <w:t>.1 the test descriptions from TS 31.124</w:t>
      </w:r>
      <w:r w:rsidR="00E90DE8">
        <w:t> </w:t>
      </w:r>
      <w:r w:rsidRPr="00BE79A5">
        <w:t>[2], clause 27.22.4.</w:t>
      </w:r>
      <w:r w:rsidR="005B395A">
        <w:t>3</w:t>
      </w:r>
      <w:r w:rsidRPr="00BE79A5">
        <w:t>.</w:t>
      </w:r>
      <w:r w:rsidR="005B395A">
        <w:t>7</w:t>
      </w:r>
      <w:r w:rsidRPr="00BE79A5">
        <w:t xml:space="preserve"> apply with the following exceptions:</w:t>
      </w:r>
    </w:p>
    <w:p w14:paraId="252A3954" w14:textId="2B63C0D9" w:rsidR="00E22044" w:rsidRPr="00BE79A5" w:rsidRDefault="00C86AAA" w:rsidP="00C86AAA">
      <w:pPr>
        <w:pStyle w:val="B10"/>
      </w:pPr>
      <w:r>
        <w:t>-</w:t>
      </w:r>
      <w:r>
        <w:tab/>
      </w:r>
      <w:r w:rsidR="00E22044" w:rsidRPr="00BE79A5">
        <w:t>The General Requirements as defined in clause 4.2.1 apply</w:t>
      </w:r>
    </w:p>
    <w:p w14:paraId="5FE61C49" w14:textId="7BFFF2F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bookmarkStart w:id="593" w:name="_Toc178929447"/>
      <w:bookmarkStart w:id="594" w:name="_Toc182581309"/>
      <w:r>
        <w:t>10.4.3.8</w:t>
      </w:r>
      <w:r>
        <w:tab/>
        <w:t>GET INPUT (Support of Text Attribute)</w:t>
      </w:r>
      <w:bookmarkEnd w:id="593"/>
      <w:bookmarkEnd w:id="594"/>
    </w:p>
    <w:p w14:paraId="6961D718" w14:textId="35FE86C5"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r w:rsidR="00E90DE8">
        <w:t> </w:t>
      </w:r>
      <w:r w:rsidRPr="00BE79A5">
        <w:t>[2], clause 27.22.4.</w:t>
      </w:r>
      <w:r w:rsidR="005B395A">
        <w:t>3</w:t>
      </w:r>
      <w:r w:rsidRPr="00BE79A5">
        <w:t>.</w:t>
      </w:r>
      <w:r w:rsidR="005B395A">
        <w:t>8</w:t>
      </w:r>
      <w:r w:rsidRPr="00BE79A5">
        <w:t xml:space="preserve"> apply with the following exceptions:</w:t>
      </w:r>
    </w:p>
    <w:p w14:paraId="698596B2" w14:textId="69ED7705" w:rsidR="00E22044" w:rsidRPr="00BE79A5" w:rsidRDefault="00C86AAA" w:rsidP="00C86AAA">
      <w:pPr>
        <w:pStyle w:val="B10"/>
      </w:pPr>
      <w:r>
        <w:lastRenderedPageBreak/>
        <w:t>-</w:t>
      </w:r>
      <w:r>
        <w:tab/>
      </w:r>
      <w:r w:rsidR="00E22044" w:rsidRPr="00BE79A5">
        <w:t>The General Requirements as defined in clause 4.2.1 apply</w:t>
      </w:r>
    </w:p>
    <w:p w14:paraId="44F328D8" w14:textId="6434620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bookmarkStart w:id="595" w:name="_Toc178929448"/>
      <w:bookmarkStart w:id="596" w:name="_Toc182581310"/>
      <w:r>
        <w:t>10.4.3.9</w:t>
      </w:r>
      <w:r>
        <w:tab/>
        <w:t>GET INPUT (UCS2 display in Chinese)</w:t>
      </w:r>
      <w:bookmarkEnd w:id="595"/>
      <w:bookmarkEnd w:id="596"/>
    </w:p>
    <w:p w14:paraId="567FF302" w14:textId="0085131B"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r w:rsidR="00E90DE8">
        <w:t> </w:t>
      </w:r>
      <w:r w:rsidRPr="00BE79A5">
        <w:t>[2], clause 27.22.4.</w:t>
      </w:r>
      <w:r w:rsidR="005B395A">
        <w:t>3</w:t>
      </w:r>
      <w:r w:rsidRPr="00BE79A5">
        <w:t>.</w:t>
      </w:r>
      <w:r w:rsidR="005B395A">
        <w:t>9</w:t>
      </w:r>
      <w:r w:rsidRPr="00BE79A5">
        <w:t xml:space="preserve"> apply with the following exceptions:</w:t>
      </w:r>
    </w:p>
    <w:p w14:paraId="059A67BA" w14:textId="6C9B3983" w:rsidR="00E22044" w:rsidRPr="00BE79A5" w:rsidRDefault="00C86AAA" w:rsidP="00C86AAA">
      <w:pPr>
        <w:pStyle w:val="B10"/>
      </w:pPr>
      <w:r>
        <w:t>-</w:t>
      </w:r>
      <w:r>
        <w:tab/>
      </w:r>
      <w:r w:rsidR="00E22044" w:rsidRPr="00BE79A5">
        <w:t>The General Requirements as defined in clause 4.2.1 apply</w:t>
      </w:r>
    </w:p>
    <w:p w14:paraId="0F89EF70" w14:textId="15BC1A7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90DE8">
      <w:pPr>
        <w:pStyle w:val="Heading4"/>
      </w:pPr>
      <w:bookmarkStart w:id="597" w:name="_Toc182581311"/>
      <w:r>
        <w:t>10.4.3.10</w:t>
      </w:r>
      <w:r>
        <w:tab/>
        <w:t>GET INPUT (UCS2 entry in Chinese)</w:t>
      </w:r>
      <w:bookmarkEnd w:id="597"/>
    </w:p>
    <w:p w14:paraId="3E91AC10" w14:textId="0C3A96A1"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Pr="00BE79A5">
        <w:t>[2], clause 27.22.4.</w:t>
      </w:r>
      <w:r w:rsidR="005B395A">
        <w:t>3</w:t>
      </w:r>
      <w:r w:rsidRPr="00BE79A5">
        <w:t>.1</w:t>
      </w:r>
      <w:r w:rsidR="005B395A">
        <w:t>0</w:t>
      </w:r>
      <w:r w:rsidRPr="00BE79A5">
        <w:t xml:space="preserve"> apply with the following exceptions:</w:t>
      </w:r>
    </w:p>
    <w:p w14:paraId="7582B428" w14:textId="3E1A7148" w:rsidR="00E22044" w:rsidRPr="00BE79A5" w:rsidRDefault="00C86AAA" w:rsidP="00C86AAA">
      <w:pPr>
        <w:pStyle w:val="B10"/>
      </w:pPr>
      <w:r>
        <w:t>-</w:t>
      </w:r>
      <w:r>
        <w:tab/>
      </w:r>
      <w:r w:rsidR="00E22044" w:rsidRPr="00BE79A5">
        <w:t>The General Requirements as defined in clause 4.2.1 apply</w:t>
      </w:r>
    </w:p>
    <w:p w14:paraId="32465446" w14:textId="7C02DED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bookmarkStart w:id="598" w:name="_Toc178929449"/>
      <w:bookmarkStart w:id="599" w:name="_Toc182581312"/>
      <w:r>
        <w:t>10.4.3.11</w:t>
      </w:r>
      <w:r>
        <w:tab/>
        <w:t>GET INPUT (UCS2 display in Katakana)</w:t>
      </w:r>
      <w:bookmarkEnd w:id="598"/>
      <w:bookmarkEnd w:id="599"/>
    </w:p>
    <w:p w14:paraId="074C0DA7" w14:textId="3EB14B39"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r w:rsidR="00E90DE8">
        <w:t> </w:t>
      </w:r>
      <w:r w:rsidRPr="00BE79A5">
        <w:t>[2], clause 27.22.4.</w:t>
      </w:r>
      <w:r w:rsidR="005B395A">
        <w:t>3</w:t>
      </w:r>
      <w:r w:rsidRPr="00BE79A5">
        <w:t>.</w:t>
      </w:r>
      <w:r w:rsidR="005B395A">
        <w:t>1</w:t>
      </w:r>
      <w:r w:rsidRPr="00BE79A5">
        <w:t>1 apply with the following exceptions:</w:t>
      </w:r>
    </w:p>
    <w:p w14:paraId="0BB46F40" w14:textId="6EEEE082" w:rsidR="00E22044" w:rsidRPr="00BE79A5" w:rsidRDefault="00143C6A" w:rsidP="00143C6A">
      <w:pPr>
        <w:pStyle w:val="B10"/>
      </w:pPr>
      <w:r>
        <w:t>-</w:t>
      </w:r>
      <w:r>
        <w:tab/>
      </w:r>
      <w:r w:rsidR="00E22044" w:rsidRPr="00BE79A5">
        <w:t>The General Requirements as defined in clause 4.2.1 apply</w:t>
      </w:r>
    </w:p>
    <w:p w14:paraId="241CAAD7" w14:textId="611A16A8"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bookmarkStart w:id="600" w:name="_Toc178929450"/>
      <w:bookmarkStart w:id="601" w:name="_Toc182581313"/>
      <w:r>
        <w:t>10.4.3.12</w:t>
      </w:r>
      <w:r>
        <w:tab/>
        <w:t>GET INPUT (UCS2 entry in Katakana)</w:t>
      </w:r>
      <w:bookmarkEnd w:id="600"/>
      <w:bookmarkEnd w:id="601"/>
    </w:p>
    <w:p w14:paraId="741EC982" w14:textId="329F998B"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Pr="00BE79A5">
        <w:t>[2], clause 27.22.4.</w:t>
      </w:r>
      <w:r w:rsidR="005B395A">
        <w:t>3</w:t>
      </w:r>
      <w:r w:rsidRPr="00BE79A5">
        <w:t>.1</w:t>
      </w:r>
      <w:r w:rsidR="005B395A">
        <w:t>2</w:t>
      </w:r>
      <w:r w:rsidRPr="00BE79A5">
        <w:t xml:space="preserve"> apply with the following exceptions:</w:t>
      </w:r>
    </w:p>
    <w:p w14:paraId="5C256441" w14:textId="41A889F1" w:rsidR="00E22044" w:rsidRPr="00BE79A5" w:rsidRDefault="00143C6A" w:rsidP="00143C6A">
      <w:pPr>
        <w:pStyle w:val="B10"/>
      </w:pPr>
      <w:r>
        <w:t>-</w:t>
      </w:r>
      <w:r>
        <w:tab/>
      </w:r>
      <w:r w:rsidR="00E22044" w:rsidRPr="00BE79A5">
        <w:t>The General Requirements as defined in clause 4.2.1 apply</w:t>
      </w:r>
    </w:p>
    <w:p w14:paraId="2183FE56" w14:textId="04D63311"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602" w:name="_Toc146312915"/>
      <w:bookmarkStart w:id="603" w:name="_Toc178929451"/>
      <w:bookmarkStart w:id="604" w:name="_Toc182581314"/>
      <w:bookmarkStart w:id="605" w:name="_Toc146312921"/>
      <w:r>
        <w:t>10.4</w:t>
      </w:r>
      <w:r w:rsidR="00252629" w:rsidRPr="0041528A">
        <w:t>.4</w:t>
      </w:r>
      <w:r w:rsidR="00252629" w:rsidRPr="0041528A">
        <w:tab/>
        <w:t>MORE TIME</w:t>
      </w:r>
      <w:bookmarkEnd w:id="602"/>
      <w:bookmarkEnd w:id="603"/>
      <w:bookmarkEnd w:id="604"/>
      <w:r w:rsidR="00252629">
        <w:t xml:space="preserve"> </w:t>
      </w:r>
    </w:p>
    <w:p w14:paraId="5736DCDB" w14:textId="2FD244C3" w:rsidR="00E22044" w:rsidRPr="00E22044" w:rsidRDefault="00E22044" w:rsidP="00E22044">
      <w:r w:rsidRPr="00BE79A5">
        <w:t xml:space="preserve">For test sequence </w:t>
      </w:r>
      <w:r>
        <w:t>1</w:t>
      </w:r>
      <w:r w:rsidRPr="00BE79A5">
        <w:t>.1 the test descriptions from TS 31.124</w:t>
      </w:r>
      <w:r w:rsidR="00E90DE8">
        <w:t> </w:t>
      </w:r>
      <w:r w:rsidRPr="00BE79A5">
        <w:t>[2], clause 27.22.4.</w:t>
      </w:r>
      <w:r w:rsidR="005B395A">
        <w:t>4</w:t>
      </w:r>
      <w:r w:rsidRPr="00BE79A5">
        <w:t xml:space="preserve"> apply with the following exceptions:</w:t>
      </w:r>
    </w:p>
    <w:p w14:paraId="6EC3B24B" w14:textId="7F79B502" w:rsidR="00E22044" w:rsidRPr="00BE79A5" w:rsidRDefault="00143C6A" w:rsidP="00143C6A">
      <w:pPr>
        <w:pStyle w:val="B10"/>
      </w:pPr>
      <w:r>
        <w:t>-</w:t>
      </w:r>
      <w:r>
        <w:tab/>
      </w:r>
      <w:r w:rsidR="00E22044" w:rsidRPr="00BE79A5">
        <w:t>The General Requirements as defined in clause 4.2.1 apply</w:t>
      </w:r>
    </w:p>
    <w:p w14:paraId="649BE74C" w14:textId="6CFC588B"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3B4D80E" w14:textId="14591DF8" w:rsidR="00E22044" w:rsidRDefault="00E22044" w:rsidP="00B05BAE">
      <w:pPr>
        <w:pStyle w:val="Heading3"/>
      </w:pPr>
      <w:bookmarkStart w:id="606" w:name="_Toc178929452"/>
      <w:bookmarkStart w:id="607" w:name="_Toc182581315"/>
      <w:bookmarkEnd w:id="605"/>
      <w:r>
        <w:t>10.4.5</w:t>
      </w:r>
      <w:r>
        <w:tab/>
        <w:t>PLAY TONE</w:t>
      </w:r>
      <w:bookmarkEnd w:id="606"/>
      <w:bookmarkEnd w:id="607"/>
    </w:p>
    <w:p w14:paraId="5BD1617C" w14:textId="77777777" w:rsidR="00E22044" w:rsidRDefault="00E22044" w:rsidP="00B05BAE">
      <w:pPr>
        <w:pStyle w:val="Heading4"/>
      </w:pPr>
      <w:bookmarkStart w:id="608" w:name="_Toc178929453"/>
      <w:bookmarkStart w:id="609" w:name="_Toc182581316"/>
      <w:r>
        <w:t>10.4.5.2</w:t>
      </w:r>
      <w:r>
        <w:tab/>
        <w:t>PLAY TONE (UCS2 display in Cyrillic)</w:t>
      </w:r>
      <w:bookmarkEnd w:id="608"/>
      <w:bookmarkEnd w:id="609"/>
    </w:p>
    <w:p w14:paraId="2CEA99F6" w14:textId="06826AD9" w:rsidR="009E1CE7" w:rsidRPr="00E22044" w:rsidRDefault="009E1CE7" w:rsidP="009E1CE7">
      <w:r w:rsidRPr="00BE79A5">
        <w:t xml:space="preserve">For test sequence </w:t>
      </w:r>
      <w:r>
        <w:t>2</w:t>
      </w:r>
      <w:r w:rsidRPr="00BE79A5">
        <w:t>.1 the test descriptions from TS 31.124</w:t>
      </w:r>
      <w:r w:rsidR="00E90DE8">
        <w:t> </w:t>
      </w:r>
      <w:r w:rsidRPr="00BE79A5">
        <w:t>[2], clause 27.22.4.</w:t>
      </w:r>
      <w:r w:rsidR="005B395A">
        <w:t>5</w:t>
      </w:r>
      <w:r w:rsidRPr="00BE79A5">
        <w:t>.</w:t>
      </w:r>
      <w:r w:rsidR="005B395A">
        <w:t>2</w:t>
      </w:r>
      <w:r w:rsidRPr="00BE79A5">
        <w:t xml:space="preserve"> apply with the following exceptions:</w:t>
      </w:r>
    </w:p>
    <w:p w14:paraId="3F214C95" w14:textId="0B4E4DF1" w:rsidR="009E1CE7" w:rsidRPr="00BE79A5" w:rsidRDefault="00143C6A" w:rsidP="00143C6A">
      <w:pPr>
        <w:pStyle w:val="B10"/>
      </w:pPr>
      <w:r>
        <w:t>-</w:t>
      </w:r>
      <w:r>
        <w:tab/>
      </w:r>
      <w:r w:rsidR="009E1CE7" w:rsidRPr="00BE79A5">
        <w:t>The General Requirements as defined in clause 4.2.1 apply</w:t>
      </w:r>
    </w:p>
    <w:p w14:paraId="7B83BE47" w14:textId="0B8FD6A4"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bookmarkStart w:id="610" w:name="_Toc178929454"/>
      <w:bookmarkStart w:id="611" w:name="_Toc182581317"/>
      <w:r w:rsidRPr="00E22044">
        <w:lastRenderedPageBreak/>
        <w:t>10.4.5.3</w:t>
      </w:r>
      <w:r w:rsidRPr="00E22044">
        <w:tab/>
        <w:t>PLAY TONE (Display of icons)</w:t>
      </w:r>
      <w:bookmarkEnd w:id="610"/>
      <w:bookmarkEnd w:id="611"/>
    </w:p>
    <w:p w14:paraId="57DDAF0F" w14:textId="5449BE94"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r w:rsidR="00E90DE8">
        <w:t> </w:t>
      </w:r>
      <w:r w:rsidRPr="00BE79A5">
        <w:t>[2], clause 27.22.4.</w:t>
      </w:r>
      <w:r w:rsidR="005B395A">
        <w:t>5</w:t>
      </w:r>
      <w:r w:rsidRPr="00BE79A5">
        <w:t>.</w:t>
      </w:r>
      <w:r w:rsidR="005B395A">
        <w:t>3</w:t>
      </w:r>
      <w:r w:rsidRPr="00BE79A5">
        <w:t xml:space="preserve"> apply with the following exceptions:</w:t>
      </w:r>
    </w:p>
    <w:p w14:paraId="6E91C2B0" w14:textId="4800D088" w:rsidR="009E1CE7" w:rsidRPr="00BE79A5" w:rsidRDefault="00143C6A" w:rsidP="00143C6A">
      <w:pPr>
        <w:pStyle w:val="B10"/>
      </w:pPr>
      <w:r>
        <w:t>-</w:t>
      </w:r>
      <w:r>
        <w:tab/>
      </w:r>
      <w:r w:rsidR="009E1CE7" w:rsidRPr="00BE79A5">
        <w:t>The General Requirements as defined in clause 4.2.1 apply</w:t>
      </w:r>
    </w:p>
    <w:p w14:paraId="68E6DDE2" w14:textId="43141057"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bookmarkStart w:id="612" w:name="_Toc178929455"/>
      <w:bookmarkStart w:id="613" w:name="_Toc182581318"/>
      <w:r>
        <w:t>10.4.5.4</w:t>
      </w:r>
      <w:r>
        <w:tab/>
        <w:t>PLAY TONE (Support of Text Attribute)</w:t>
      </w:r>
      <w:bookmarkEnd w:id="612"/>
      <w:bookmarkEnd w:id="613"/>
    </w:p>
    <w:p w14:paraId="67DF9DAE" w14:textId="2C211300"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r w:rsidR="00E90DE8">
        <w:t> </w:t>
      </w:r>
      <w:r w:rsidRPr="00BE79A5">
        <w:t>[2], clause 27.22.4.</w:t>
      </w:r>
      <w:r w:rsidR="005B395A">
        <w:t>5</w:t>
      </w:r>
      <w:r w:rsidRPr="00BE79A5">
        <w:t>.</w:t>
      </w:r>
      <w:r w:rsidR="005B395A">
        <w:t>4</w:t>
      </w:r>
      <w:r w:rsidRPr="00BE79A5">
        <w:t xml:space="preserve"> apply with the following exceptions:</w:t>
      </w:r>
    </w:p>
    <w:p w14:paraId="08B10D22" w14:textId="6D619798" w:rsidR="009E1CE7" w:rsidRPr="00BE79A5" w:rsidRDefault="00143C6A" w:rsidP="00143C6A">
      <w:pPr>
        <w:pStyle w:val="B10"/>
      </w:pPr>
      <w:r>
        <w:t>-</w:t>
      </w:r>
      <w:r>
        <w:tab/>
      </w:r>
      <w:r w:rsidR="009E1CE7" w:rsidRPr="00BE79A5">
        <w:t>The General Requirements as defined in clause 4.2.1 apply</w:t>
      </w:r>
    </w:p>
    <w:p w14:paraId="0B517A91" w14:textId="5B36453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bookmarkStart w:id="614" w:name="_Toc178929456"/>
      <w:bookmarkStart w:id="615" w:name="_Toc182581319"/>
      <w:r>
        <w:t>10.4.5.5</w:t>
      </w:r>
      <w:r>
        <w:tab/>
        <w:t>PLAY TONE (UCS2 display in Chinese)</w:t>
      </w:r>
      <w:bookmarkEnd w:id="614"/>
      <w:bookmarkEnd w:id="615"/>
    </w:p>
    <w:p w14:paraId="0B10B138" w14:textId="0BE2BBAC" w:rsidR="009E1CE7" w:rsidRPr="00E22044" w:rsidRDefault="009E1CE7" w:rsidP="009E1CE7">
      <w:r w:rsidRPr="00BE79A5">
        <w:t xml:space="preserve">For test sequence </w:t>
      </w:r>
      <w:r>
        <w:t>5</w:t>
      </w:r>
      <w:r w:rsidRPr="00BE79A5">
        <w:t>.1 the test descriptions from TS 31.124</w:t>
      </w:r>
      <w:r w:rsidR="00E90DE8">
        <w:t> </w:t>
      </w:r>
      <w:r w:rsidRPr="00BE79A5">
        <w:t>[2], clause 27.22.4.</w:t>
      </w:r>
      <w:r w:rsidR="005B395A">
        <w:t>5</w:t>
      </w:r>
      <w:r w:rsidRPr="00BE79A5">
        <w:t>.</w:t>
      </w:r>
      <w:r w:rsidR="005B395A">
        <w:t>5</w:t>
      </w:r>
      <w:r w:rsidRPr="00BE79A5">
        <w:t xml:space="preserve"> apply with the following exceptions:</w:t>
      </w:r>
    </w:p>
    <w:p w14:paraId="1A6B7322" w14:textId="63A7330E" w:rsidR="009E1CE7" w:rsidRPr="00BE79A5" w:rsidRDefault="00143C6A" w:rsidP="00143C6A">
      <w:pPr>
        <w:pStyle w:val="B10"/>
      </w:pPr>
      <w:r>
        <w:t>-</w:t>
      </w:r>
      <w:r>
        <w:tab/>
      </w:r>
      <w:r w:rsidR="009E1CE7" w:rsidRPr="00BE79A5">
        <w:t>The General Requirements as defined in clause 4.2.1 apply</w:t>
      </w:r>
    </w:p>
    <w:p w14:paraId="272CA543" w14:textId="0E2AB3C0"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bookmarkStart w:id="616" w:name="_Toc178929457"/>
      <w:bookmarkStart w:id="617" w:name="_Toc182581320"/>
      <w:r>
        <w:t>10.4.5.6</w:t>
      </w:r>
      <w:r>
        <w:tab/>
        <w:t>PLAY TONE (UCS2 display in Katakana)</w:t>
      </w:r>
      <w:bookmarkEnd w:id="616"/>
      <w:bookmarkEnd w:id="617"/>
    </w:p>
    <w:p w14:paraId="5F5DFB11" w14:textId="144672B4" w:rsidR="009E1CE7" w:rsidRPr="00E22044" w:rsidRDefault="009E1CE7" w:rsidP="009E1CE7">
      <w:r w:rsidRPr="00BE79A5">
        <w:t xml:space="preserve">For test sequence </w:t>
      </w:r>
      <w:r>
        <w:t>6</w:t>
      </w:r>
      <w:r w:rsidRPr="00BE79A5">
        <w:t>.1 the test descriptions from TS 31.124</w:t>
      </w:r>
      <w:r w:rsidR="00E90DE8">
        <w:t> </w:t>
      </w:r>
      <w:r w:rsidRPr="00BE79A5">
        <w:t>[2], clause 27.22.4.</w:t>
      </w:r>
      <w:r w:rsidR="005B395A">
        <w:t>5</w:t>
      </w:r>
      <w:r w:rsidRPr="00BE79A5">
        <w:t>.</w:t>
      </w:r>
      <w:r w:rsidR="005B395A">
        <w:t>6</w:t>
      </w:r>
      <w:r w:rsidRPr="00BE79A5">
        <w:t xml:space="preserve"> apply with the following exceptions:</w:t>
      </w:r>
    </w:p>
    <w:p w14:paraId="3375AE31" w14:textId="64CE2E61" w:rsidR="009E1CE7" w:rsidRPr="00BE79A5" w:rsidRDefault="00143C6A" w:rsidP="00143C6A">
      <w:pPr>
        <w:pStyle w:val="B10"/>
      </w:pPr>
      <w:r>
        <w:t>-</w:t>
      </w:r>
      <w:r>
        <w:tab/>
      </w:r>
      <w:r w:rsidR="009E1CE7" w:rsidRPr="00BE79A5">
        <w:t>The General Requirements as defined in clause 4.2.1 apply</w:t>
      </w:r>
    </w:p>
    <w:p w14:paraId="44A860AC" w14:textId="3708657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bookmarkStart w:id="618" w:name="_Toc178929458"/>
      <w:bookmarkStart w:id="619" w:name="_Toc182581321"/>
      <w:r>
        <w:t>10.4.6</w:t>
      </w:r>
      <w:r>
        <w:tab/>
        <w:t>POLL INTERVAL</w:t>
      </w:r>
      <w:bookmarkEnd w:id="618"/>
      <w:bookmarkEnd w:id="619"/>
    </w:p>
    <w:p w14:paraId="4BA0BAC5" w14:textId="6DAB2639" w:rsidR="009E1CE7" w:rsidRPr="00E22044" w:rsidRDefault="009E1CE7" w:rsidP="009E1CE7">
      <w:r w:rsidRPr="00BE79A5">
        <w:t xml:space="preserve">For test sequence </w:t>
      </w:r>
      <w:r>
        <w:t>1</w:t>
      </w:r>
      <w:r w:rsidRPr="00BE79A5">
        <w:t>.1 the test descriptions from TS 31.124</w:t>
      </w:r>
      <w:r w:rsidR="00E90DE8">
        <w:t> </w:t>
      </w:r>
      <w:r w:rsidRPr="00BE79A5">
        <w:t>[2], clause 27.22.4.</w:t>
      </w:r>
      <w:r w:rsidR="005B395A">
        <w:t>6</w:t>
      </w:r>
      <w:r w:rsidRPr="00BE79A5">
        <w:t xml:space="preserve"> apply with the following exceptions:</w:t>
      </w:r>
    </w:p>
    <w:p w14:paraId="7029EB55" w14:textId="59703E3C" w:rsidR="009E1CE7" w:rsidRPr="00BE79A5" w:rsidRDefault="00143C6A" w:rsidP="00143C6A">
      <w:pPr>
        <w:pStyle w:val="B10"/>
      </w:pPr>
      <w:r>
        <w:t>-</w:t>
      </w:r>
      <w:r>
        <w:tab/>
      </w:r>
      <w:r w:rsidR="009E1CE7" w:rsidRPr="00BE79A5">
        <w:t>The General Requirements as defined in clause 4.2.1 apply</w:t>
      </w:r>
    </w:p>
    <w:p w14:paraId="5D90AA02" w14:textId="589FE059" w:rsid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bookmarkStart w:id="620" w:name="_Toc178929459"/>
      <w:bookmarkStart w:id="621" w:name="_Toc182581322"/>
      <w:r>
        <w:t>10.4.7</w:t>
      </w:r>
      <w:r>
        <w:tab/>
        <w:t>REFRESH</w:t>
      </w:r>
      <w:bookmarkEnd w:id="620"/>
      <w:bookmarkEnd w:id="621"/>
    </w:p>
    <w:p w14:paraId="7C17FAAE" w14:textId="77777777" w:rsidR="00E22044" w:rsidRDefault="00E22044" w:rsidP="00B05BAE">
      <w:pPr>
        <w:pStyle w:val="Heading4"/>
      </w:pPr>
      <w:bookmarkStart w:id="622" w:name="_Toc178929460"/>
      <w:bookmarkStart w:id="623" w:name="_Toc182581323"/>
      <w:r>
        <w:t>10.4.7.1</w:t>
      </w:r>
      <w:r>
        <w:tab/>
        <w:t>REFRESH (Normal)</w:t>
      </w:r>
      <w:bookmarkEnd w:id="622"/>
      <w:bookmarkEnd w:id="623"/>
    </w:p>
    <w:p w14:paraId="4125F91B" w14:textId="59E659CF"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r w:rsidR="00E90DE8">
        <w:t> </w:t>
      </w:r>
      <w:r w:rsidRPr="00BE79A5">
        <w:t>[2], clause 27.22.4.</w:t>
      </w:r>
      <w:r w:rsidR="005B395A">
        <w:t>7</w:t>
      </w:r>
      <w:r w:rsidRPr="00BE79A5">
        <w:t>.1 apply with the following exceptions:</w:t>
      </w:r>
    </w:p>
    <w:p w14:paraId="68D25F4A" w14:textId="20807CF2" w:rsidR="009E1CE7" w:rsidRPr="00BE79A5" w:rsidRDefault="00143C6A" w:rsidP="00143C6A">
      <w:pPr>
        <w:pStyle w:val="B10"/>
      </w:pPr>
      <w:r>
        <w:t>-</w:t>
      </w:r>
      <w:r>
        <w:tab/>
      </w:r>
      <w:r w:rsidR="009E1CE7" w:rsidRPr="00BE79A5">
        <w:t>The General Requirements as defined in clause 4.2.1 apply</w:t>
      </w:r>
    </w:p>
    <w:p w14:paraId="699E9BF5" w14:textId="1472DE55" w:rsidR="009E1CE7"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r w:rsidR="00E81C86">
        <w:t xml:space="preserve">nrUICC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bookmarkStart w:id="624" w:name="_Toc178929461"/>
      <w:bookmarkStart w:id="625" w:name="_Toc182581324"/>
      <w:r>
        <w:t>10</w:t>
      </w:r>
      <w:r w:rsidRPr="009E1CE7">
        <w:t>.4.7.2</w:t>
      </w:r>
      <w:r>
        <w:tab/>
      </w:r>
      <w:r w:rsidRPr="009E1CE7">
        <w:t>REFRESH (IMSI changing procedure)</w:t>
      </w:r>
      <w:bookmarkEnd w:id="624"/>
      <w:bookmarkEnd w:id="625"/>
    </w:p>
    <w:p w14:paraId="3D419B29" w14:textId="06072D8A" w:rsidR="009E1CE7" w:rsidRPr="009E1CE7" w:rsidRDefault="009E1CE7" w:rsidP="00B05BAE">
      <w:r>
        <w:t>FFS</w:t>
      </w:r>
    </w:p>
    <w:p w14:paraId="56314AFF" w14:textId="77777777" w:rsidR="00E22044" w:rsidRDefault="00E22044" w:rsidP="00B05BAE">
      <w:pPr>
        <w:pStyle w:val="Heading4"/>
      </w:pPr>
      <w:bookmarkStart w:id="626" w:name="_Toc178929462"/>
      <w:bookmarkStart w:id="627" w:name="_Toc182581325"/>
      <w:r>
        <w:lastRenderedPageBreak/>
        <w:t>10.4.7.3</w:t>
      </w:r>
      <w:r>
        <w:tab/>
        <w:t>REFRESH (Steering of roaming)</w:t>
      </w:r>
      <w:bookmarkEnd w:id="626"/>
      <w:bookmarkEnd w:id="627"/>
    </w:p>
    <w:p w14:paraId="1EF6497A" w14:textId="751032D6"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w:t>
      </w:r>
      <w:r w:rsidR="00E90DE8">
        <w:t> </w:t>
      </w:r>
      <w:r w:rsidRPr="00BE79A5">
        <w:t>[2], clause 27.22.4.</w:t>
      </w:r>
      <w:r w:rsidR="005B395A">
        <w:t>7</w:t>
      </w:r>
      <w:r w:rsidRPr="00BE79A5">
        <w:t>.</w:t>
      </w:r>
      <w:r w:rsidR="005B395A">
        <w:t>3</w:t>
      </w:r>
      <w:r w:rsidRPr="00BE79A5">
        <w:t xml:space="preserve"> apply with the following exceptions:</w:t>
      </w:r>
    </w:p>
    <w:p w14:paraId="696D94BA" w14:textId="759D7AB5" w:rsidR="009E1CE7" w:rsidRPr="00BE79A5" w:rsidRDefault="00143C6A" w:rsidP="00143C6A">
      <w:pPr>
        <w:pStyle w:val="B10"/>
      </w:pPr>
      <w:r>
        <w:t>-</w:t>
      </w:r>
      <w:r>
        <w:tab/>
      </w:r>
      <w:r w:rsidR="009E1CE7" w:rsidRPr="00BE79A5">
        <w:t>The General Requirements as defined in clause 4.2.1 apply</w:t>
      </w:r>
    </w:p>
    <w:p w14:paraId="2BEF8162" w14:textId="097B3761"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r w:rsidR="00E81C86">
        <w:t>nrUICC</w:t>
      </w:r>
      <w:r w:rsidR="009E1CE7" w:rsidRPr="00BE79A5">
        <w:t xml:space="preserve"> is configured with values for USIM Application Toolkit testing as defined in clause 4.4.</w:t>
      </w:r>
      <w:r w:rsidR="002E5D84">
        <w:t>3</w:t>
      </w:r>
      <w:r w:rsidR="009E1CE7" w:rsidRPr="00BE79A5">
        <w:t xml:space="preserve"> of the present document</w:t>
      </w:r>
      <w:r w:rsidR="002E5D84">
        <w:t>,</w:t>
      </w:r>
      <w:r w:rsidR="009E1CE7">
        <w:t xml:space="preserve"> </w:t>
      </w:r>
      <w:r w:rsidR="002E5D84" w:rsidRPr="005A71DB">
        <w:t>hosting a USIM as defined in clause 4.4.</w:t>
      </w:r>
      <w:r w:rsidR="002E5D84">
        <w:t>3</w:t>
      </w:r>
      <w:r w:rsidR="002E5D84" w:rsidRPr="005A71DB">
        <w:t>.2</w:t>
      </w:r>
      <w:r w:rsidR="002E5D84">
        <w:t xml:space="preserve"> </w:t>
      </w:r>
      <w:r w:rsidR="009E1CE7">
        <w:t xml:space="preserve">plus the additional parameters provided for sequence 3.3 in </w:t>
      </w:r>
      <w:r w:rsidR="009E1CE7" w:rsidRPr="00BE79A5">
        <w:t>TS 31.124</w:t>
      </w:r>
      <w:r w:rsidR="00E90DE8">
        <w:t> </w:t>
      </w:r>
      <w:r w:rsidR="009E1CE7" w:rsidRPr="00BE79A5">
        <w:t>[2], clause 27.22.4.</w:t>
      </w:r>
      <w:r w:rsidR="009E1CE7">
        <w:t>7.3.4.1.</w:t>
      </w:r>
    </w:p>
    <w:p w14:paraId="73A89A11" w14:textId="2805A05B"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he USIM is configured with values for USIM Application Toolkit testing as defined in clause 4.4.</w:t>
      </w:r>
      <w:r w:rsidR="009E1CE7">
        <w:t>5</w:t>
      </w:r>
      <w:r w:rsidR="009E1CE7" w:rsidRPr="00BE79A5">
        <w:t xml:space="preserve"> of the present document</w:t>
      </w:r>
      <w:r w:rsidR="009E1CE7">
        <w:t xml:space="preserve"> plus the additional parameters provided for sequence 3.4 in </w:t>
      </w:r>
      <w:r w:rsidR="009E1CE7" w:rsidRPr="00BE79A5">
        <w:t>TS 31.124 [2], clause 27.22.4.</w:t>
      </w:r>
      <w:r w:rsidR="009E1CE7">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bookmarkStart w:id="628" w:name="_Toc178929463"/>
      <w:bookmarkStart w:id="629" w:name="_Toc182581326"/>
      <w:r>
        <w:t>10.4.7.4</w:t>
      </w:r>
      <w:r>
        <w:tab/>
        <w:t>REFRESH (AID)</w:t>
      </w:r>
      <w:bookmarkEnd w:id="628"/>
      <w:bookmarkEnd w:id="629"/>
    </w:p>
    <w:p w14:paraId="5A5969C0" w14:textId="57082CA0" w:rsidR="009E0584" w:rsidRPr="00E22044" w:rsidRDefault="009E0584" w:rsidP="009E0584">
      <w:r w:rsidRPr="00BE79A5">
        <w:t xml:space="preserve">For test sequence </w:t>
      </w:r>
      <w:r>
        <w:t>4</w:t>
      </w:r>
      <w:r w:rsidRPr="00BE79A5">
        <w:t>.1 the test descriptions from TS 31.124</w:t>
      </w:r>
      <w:r w:rsidR="00E90DE8">
        <w:t> </w:t>
      </w:r>
      <w:r w:rsidRPr="00BE79A5">
        <w:t>[2], clause 27.22.4.</w:t>
      </w:r>
      <w:r w:rsidR="005B395A">
        <w:t>7</w:t>
      </w:r>
      <w:r w:rsidRPr="00BE79A5">
        <w:t>.</w:t>
      </w:r>
      <w:r w:rsidR="005B395A">
        <w:t>4</w:t>
      </w:r>
      <w:r w:rsidRPr="00BE79A5">
        <w:t xml:space="preserve"> apply with the following exceptions:</w:t>
      </w:r>
    </w:p>
    <w:p w14:paraId="333AC2B8" w14:textId="765FF28F" w:rsidR="009E0584" w:rsidRPr="00BE79A5" w:rsidRDefault="00143C6A" w:rsidP="00143C6A">
      <w:pPr>
        <w:pStyle w:val="B10"/>
      </w:pPr>
      <w:r>
        <w:t>-</w:t>
      </w:r>
      <w:r>
        <w:tab/>
      </w:r>
      <w:r w:rsidR="009E0584" w:rsidRPr="00BE79A5">
        <w:t>The General Requirements as defined in clause 4.2.1 apply</w:t>
      </w:r>
    </w:p>
    <w:p w14:paraId="69303B79" w14:textId="5F2964D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and an ISIM as defined in clause 4.4.3.3.</w:t>
      </w:r>
    </w:p>
    <w:p w14:paraId="624E86EB" w14:textId="77777777" w:rsidR="00E22044" w:rsidRDefault="00E22044" w:rsidP="00B05BAE">
      <w:pPr>
        <w:pStyle w:val="Heading4"/>
      </w:pPr>
      <w:bookmarkStart w:id="630" w:name="_Toc178929464"/>
      <w:bookmarkStart w:id="631" w:name="_Toc182581327"/>
      <w:r>
        <w:t>10.4.7.5</w:t>
      </w:r>
      <w:r>
        <w:tab/>
        <w:t>REFRESH (IMSI changing procedure, E-UTRAN)</w:t>
      </w:r>
      <w:bookmarkEnd w:id="630"/>
      <w:bookmarkEnd w:id="631"/>
    </w:p>
    <w:p w14:paraId="61A92FE2" w14:textId="6FA4CC4A"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r w:rsidR="00E90DE8">
        <w:t> </w:t>
      </w:r>
      <w:r w:rsidRPr="00BE79A5">
        <w:t>[2], clause 27.22.4.</w:t>
      </w:r>
      <w:r w:rsidR="005B395A">
        <w:t>7</w:t>
      </w:r>
      <w:r w:rsidRPr="00BE79A5">
        <w:t>.</w:t>
      </w:r>
      <w:r w:rsidR="005B395A">
        <w:t>5</w:t>
      </w:r>
      <w:r w:rsidRPr="00BE79A5">
        <w:t xml:space="preserve"> apply with the following exceptions:</w:t>
      </w:r>
    </w:p>
    <w:p w14:paraId="329ECDF0" w14:textId="1763B648" w:rsidR="009E0584" w:rsidRPr="00BE79A5" w:rsidRDefault="00143C6A" w:rsidP="00143C6A">
      <w:pPr>
        <w:pStyle w:val="B10"/>
      </w:pPr>
      <w:r>
        <w:t>-</w:t>
      </w:r>
      <w:r>
        <w:tab/>
      </w:r>
      <w:r w:rsidR="009E0584" w:rsidRPr="00BE79A5">
        <w:t>The General Requirements as defined in clause 4.2.1 apply</w:t>
      </w:r>
    </w:p>
    <w:p w14:paraId="24E744A7" w14:textId="34A0040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466C3507" w14:textId="56AD06D8" w:rsidR="00E22044" w:rsidRDefault="00E22044" w:rsidP="00B05BAE">
      <w:pPr>
        <w:pStyle w:val="Heading4"/>
      </w:pPr>
      <w:bookmarkStart w:id="632" w:name="_Toc178929465"/>
      <w:bookmarkStart w:id="633" w:name="_Toc182581328"/>
      <w:r>
        <w:t>10.4.7.6</w:t>
      </w:r>
      <w:r>
        <w:tab/>
        <w:t>REFRESH (IMSI changing procedure, NG-RAN)</w:t>
      </w:r>
      <w:bookmarkEnd w:id="632"/>
      <w:bookmarkEnd w:id="633"/>
    </w:p>
    <w:p w14:paraId="5812CA29" w14:textId="21DAC95D" w:rsidR="009E0584" w:rsidRPr="00E22044" w:rsidRDefault="009E0584" w:rsidP="009E0584">
      <w:r w:rsidRPr="00BE79A5">
        <w:t>For test sequence</w:t>
      </w:r>
      <w:r>
        <w:t>s</w:t>
      </w:r>
      <w:r w:rsidRPr="00BE79A5">
        <w:t xml:space="preserve"> </w:t>
      </w:r>
      <w:r>
        <w:t>6</w:t>
      </w:r>
      <w:r w:rsidRPr="00BE79A5">
        <w:t xml:space="preserve">.1 </w:t>
      </w:r>
      <w:r w:rsidR="00A54701">
        <w:t xml:space="preserve">to </w:t>
      </w:r>
      <w:r>
        <w:t>6.</w:t>
      </w:r>
      <w:r w:rsidR="00A54701">
        <w:t>4</w:t>
      </w:r>
      <w:r>
        <w:t xml:space="preserve"> </w:t>
      </w:r>
      <w:r w:rsidRPr="00BE79A5">
        <w:t>the test descriptions from TS 31.124</w:t>
      </w:r>
      <w:r w:rsidR="00E90DE8">
        <w:t> </w:t>
      </w:r>
      <w:r w:rsidRPr="00BE79A5">
        <w:t>[2], clause 27.22.4.1.1 apply with the following exceptions:</w:t>
      </w:r>
    </w:p>
    <w:p w14:paraId="63E2599D" w14:textId="6531CF07" w:rsidR="009E0584" w:rsidRPr="00BE79A5" w:rsidRDefault="00143C6A" w:rsidP="00143C6A">
      <w:pPr>
        <w:pStyle w:val="B10"/>
      </w:pPr>
      <w:r>
        <w:t>-</w:t>
      </w:r>
      <w:r>
        <w:tab/>
      </w:r>
      <w:r w:rsidR="009E0584" w:rsidRPr="00BE79A5">
        <w:t>The General Requirements as defined in clause 4.2.1 apply</w:t>
      </w:r>
    </w:p>
    <w:p w14:paraId="2D56178A" w14:textId="20D077F8"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6BEFE8F4" w14:textId="77777777" w:rsidR="00E22044" w:rsidRDefault="00E22044" w:rsidP="00B05BAE">
      <w:pPr>
        <w:pStyle w:val="Heading4"/>
      </w:pPr>
      <w:bookmarkStart w:id="634" w:name="_Toc178929466"/>
      <w:bookmarkStart w:id="635" w:name="_Toc182581329"/>
      <w:r>
        <w:t>10.4.7.7</w:t>
      </w:r>
      <w:r>
        <w:tab/>
        <w:t>REFRESH (SUPI_NAI changing procedure, NG-RAN)</w:t>
      </w:r>
      <w:bookmarkEnd w:id="634"/>
      <w:bookmarkEnd w:id="635"/>
    </w:p>
    <w:p w14:paraId="570A49D5" w14:textId="52DF172B" w:rsidR="009E0584" w:rsidRPr="00E22044" w:rsidRDefault="009E0584" w:rsidP="009E0584">
      <w:r w:rsidRPr="00BE79A5">
        <w:t>For test sequence</w:t>
      </w:r>
      <w:r>
        <w:t>s</w:t>
      </w:r>
      <w:r w:rsidRPr="00BE79A5">
        <w:t xml:space="preserve"> </w:t>
      </w:r>
      <w:r>
        <w:t>7</w:t>
      </w:r>
      <w:r w:rsidRPr="00BE79A5">
        <w:t xml:space="preserve">.1 </w:t>
      </w:r>
      <w:r w:rsidR="002642B4">
        <w:t xml:space="preserve">to </w:t>
      </w:r>
      <w:r>
        <w:t>7.</w:t>
      </w:r>
      <w:r w:rsidR="008C7A45">
        <w:t>4</w:t>
      </w:r>
      <w:r w:rsidR="002642B4">
        <w:t xml:space="preserve"> </w:t>
      </w:r>
      <w:r w:rsidRPr="00BE79A5">
        <w:t>the test descriptions from TS 31.124</w:t>
      </w:r>
      <w:r w:rsidR="00E90DE8">
        <w:t> </w:t>
      </w:r>
      <w:r w:rsidRPr="00BE79A5">
        <w:t>[2], clause 27.22.4.</w:t>
      </w:r>
      <w:r w:rsidR="005B395A">
        <w:t>7</w:t>
      </w:r>
      <w:r w:rsidRPr="00BE79A5">
        <w:t>.</w:t>
      </w:r>
      <w:r w:rsidR="005B395A">
        <w:t>7</w:t>
      </w:r>
      <w:r w:rsidRPr="00BE79A5">
        <w:t xml:space="preserve"> apply with the following exceptions:</w:t>
      </w:r>
    </w:p>
    <w:p w14:paraId="40BF504A" w14:textId="438FC6E7" w:rsidR="009E0584" w:rsidRPr="00BE79A5" w:rsidRDefault="00143C6A" w:rsidP="00143C6A">
      <w:pPr>
        <w:pStyle w:val="B10"/>
      </w:pPr>
      <w:r>
        <w:t>-</w:t>
      </w:r>
      <w:r>
        <w:tab/>
      </w:r>
      <w:r w:rsidR="009E0584" w:rsidRPr="00BE79A5">
        <w:t>The General Requirements as defined in clause 4.2.1 apply</w:t>
      </w:r>
    </w:p>
    <w:p w14:paraId="24911314" w14:textId="57A9BEC0"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 xml:space="preserve"> plus the exceptions defined in clause 27.22.4.7.7.4.1 of </w:t>
      </w:r>
      <w:r w:rsidR="000A21B8" w:rsidRPr="00BE79A5">
        <w:t>TS 31.124</w:t>
      </w:r>
      <w:r w:rsidR="000A21B8">
        <w:t> </w:t>
      </w:r>
      <w:r w:rsidR="000A21B8" w:rsidRPr="00BE79A5">
        <w:t>[2]</w:t>
      </w:r>
      <w:r w:rsidR="000A21B8">
        <w:t>.</w:t>
      </w:r>
    </w:p>
    <w:p w14:paraId="0677ED8B" w14:textId="402CC8B0" w:rsidR="009E0584" w:rsidRDefault="00143C6A" w:rsidP="00143C6A">
      <w:pPr>
        <w:pStyle w:val="B10"/>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clause 27.22.4.7.7.4.1 of </w:t>
      </w:r>
      <w:r w:rsidR="000A21B8" w:rsidRPr="00BE79A5">
        <w:t>TS 31.124</w:t>
      </w:r>
      <w:r w:rsidR="000A21B8">
        <w:t> </w:t>
      </w:r>
      <w:r w:rsidR="000A21B8" w:rsidRPr="00BE79A5">
        <w:t>[2]</w:t>
      </w:r>
      <w:r w:rsidR="000A21B8">
        <w:t>.</w:t>
      </w:r>
    </w:p>
    <w:p w14:paraId="4E404FA5" w14:textId="52391FA1" w:rsidR="008C7A45" w:rsidRDefault="008C7A45" w:rsidP="008C7A45">
      <w:pPr>
        <w:pStyle w:val="Heading4"/>
      </w:pPr>
      <w:bookmarkStart w:id="636" w:name="_Toc182581330"/>
      <w:r>
        <w:t>10.4.7.8</w:t>
      </w:r>
      <w:r>
        <w:tab/>
        <w:t>REFRESH (</w:t>
      </w:r>
      <w:r w:rsidRPr="002C1362">
        <w:rPr>
          <w:rFonts w:hint="eastAsia"/>
        </w:rPr>
        <w:t>USIM File Change Notification for Generic Bootstrapping Procedure Request</w:t>
      </w:r>
      <w:r>
        <w:t>, NG-RAN)</w:t>
      </w:r>
      <w:bookmarkEnd w:id="636"/>
    </w:p>
    <w:p w14:paraId="143C3A6C" w14:textId="1F696B72" w:rsidR="008C7A45" w:rsidRPr="00E22044" w:rsidRDefault="008C7A45" w:rsidP="008C7A45">
      <w:r w:rsidRPr="00BE79A5">
        <w:t xml:space="preserve">For test sequence </w:t>
      </w:r>
      <w:r>
        <w:t>8</w:t>
      </w:r>
      <w:r w:rsidRPr="00BE79A5">
        <w:t>.1</w:t>
      </w:r>
      <w:r>
        <w:t xml:space="preserve"> </w:t>
      </w:r>
      <w:r w:rsidRPr="00BE79A5">
        <w:t>the test descriptions from TS 31.124</w:t>
      </w:r>
      <w:r>
        <w:t> </w:t>
      </w:r>
      <w:r w:rsidRPr="00BE79A5">
        <w:t>[2], clause 27.22.4.</w:t>
      </w:r>
      <w:r>
        <w:t>7</w:t>
      </w:r>
      <w:r w:rsidRPr="00BE79A5">
        <w:t>.</w:t>
      </w:r>
      <w:r>
        <w:t>8</w:t>
      </w:r>
      <w:r w:rsidRPr="00BE79A5">
        <w:t xml:space="preserve"> apply with the following exceptions:</w:t>
      </w:r>
    </w:p>
    <w:p w14:paraId="6599EDAA" w14:textId="77777777" w:rsidR="008C7A45" w:rsidRPr="00BE79A5" w:rsidRDefault="008C7A45" w:rsidP="008C7A45">
      <w:pPr>
        <w:pStyle w:val="B10"/>
      </w:pPr>
      <w:r>
        <w:t>-</w:t>
      </w:r>
      <w:r>
        <w:tab/>
      </w:r>
      <w:r w:rsidRPr="00BE79A5">
        <w:t>The General Requirements as defined in clause 4.2.1 apply</w:t>
      </w:r>
    </w:p>
    <w:p w14:paraId="5D3F87F2" w14:textId="49F185A4" w:rsidR="008C7A45" w:rsidRDefault="008C7A45" w:rsidP="008C7A45">
      <w:pPr>
        <w:pStyle w:val="B10"/>
      </w:pPr>
      <w:r>
        <w:lastRenderedPageBreak/>
        <w:t>-</w:t>
      </w:r>
      <w:r>
        <w:tab/>
      </w:r>
      <w:r w:rsidRPr="00BE79A5">
        <w:t xml:space="preserve">The </w:t>
      </w:r>
      <w:r>
        <w:t xml:space="preserve">nrUICC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exceptions defined in clause 27.22.4.7.8.4.1 of </w:t>
      </w:r>
      <w:r w:rsidRPr="00BE79A5">
        <w:t>TS 31.124</w:t>
      </w:r>
      <w:r>
        <w:t> </w:t>
      </w:r>
      <w:r w:rsidRPr="00BE79A5">
        <w:t>[2]</w:t>
      </w:r>
      <w:r>
        <w:t>.</w:t>
      </w:r>
    </w:p>
    <w:p w14:paraId="49243952" w14:textId="66665D13" w:rsidR="008C7A45" w:rsidRDefault="008C7A45" w:rsidP="008C7A45">
      <w:pPr>
        <w:pStyle w:val="B10"/>
      </w:pPr>
      <w:r>
        <w:t>-</w:t>
      </w:r>
      <w:r>
        <w:tab/>
      </w:r>
      <w:r w:rsidRPr="00BE79A5">
        <w:t xml:space="preserve">The </w:t>
      </w:r>
      <w:r>
        <w:t>NG-RAN simulator of the TT</w:t>
      </w:r>
      <w:r w:rsidRPr="00BE79A5">
        <w:t xml:space="preserve"> is configured with </w:t>
      </w:r>
      <w:r>
        <w:t xml:space="preserve">the parameters provided in clause 27.22.4.7.8.4.1 of </w:t>
      </w:r>
      <w:r w:rsidRPr="00BE79A5">
        <w:t>TS 31.124</w:t>
      </w:r>
      <w:r>
        <w:t> </w:t>
      </w:r>
      <w:r w:rsidRPr="00BE79A5">
        <w:t>[2]</w:t>
      </w:r>
      <w:r>
        <w:t>.</w:t>
      </w:r>
    </w:p>
    <w:p w14:paraId="07534011" w14:textId="77777777" w:rsidR="00E22044" w:rsidRDefault="00E22044" w:rsidP="00B05BAE">
      <w:pPr>
        <w:pStyle w:val="Heading3"/>
      </w:pPr>
      <w:bookmarkStart w:id="637" w:name="_Toc178929467"/>
      <w:bookmarkStart w:id="638" w:name="_Toc182581331"/>
      <w:r>
        <w:t>10.4.8</w:t>
      </w:r>
      <w:r>
        <w:tab/>
        <w:t>SET UP MENU and ENVELOPE MENU SELECTION</w:t>
      </w:r>
      <w:bookmarkEnd w:id="637"/>
      <w:bookmarkEnd w:id="638"/>
    </w:p>
    <w:p w14:paraId="1FCD796F" w14:textId="77777777" w:rsidR="00E22044" w:rsidRDefault="00E22044" w:rsidP="00B05BAE">
      <w:pPr>
        <w:pStyle w:val="Heading4"/>
      </w:pPr>
      <w:bookmarkStart w:id="639" w:name="_Toc178929468"/>
      <w:bookmarkStart w:id="640" w:name="_Toc182581332"/>
      <w:r>
        <w:t>10.4.8.1</w:t>
      </w:r>
      <w:r>
        <w:tab/>
        <w:t>SET UP MENU (Normal) and ENVELOPE MENU SELECTION</w:t>
      </w:r>
      <w:bookmarkEnd w:id="639"/>
      <w:bookmarkEnd w:id="640"/>
    </w:p>
    <w:p w14:paraId="7EC529BA" w14:textId="788E9A58"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r w:rsidR="00E90DE8">
        <w:t> </w:t>
      </w:r>
      <w:r w:rsidRPr="00BE79A5">
        <w:t>[2], clause 27.22.4.</w:t>
      </w:r>
      <w:r w:rsidR="005B395A">
        <w:t>8</w:t>
      </w:r>
      <w:r w:rsidRPr="00BE79A5">
        <w:t>.1 apply with the following exceptions:</w:t>
      </w:r>
    </w:p>
    <w:p w14:paraId="6CDEAFDD" w14:textId="14720629" w:rsidR="009E0584" w:rsidRPr="00BE79A5" w:rsidRDefault="00143C6A" w:rsidP="00143C6A">
      <w:pPr>
        <w:pStyle w:val="B10"/>
      </w:pPr>
      <w:r>
        <w:t>-</w:t>
      </w:r>
      <w:r>
        <w:tab/>
      </w:r>
      <w:r w:rsidR="009E0584" w:rsidRPr="00BE79A5">
        <w:t>The General Requirements as defined in clause 4.2.1 apply</w:t>
      </w:r>
    </w:p>
    <w:p w14:paraId="0BCFF9BD" w14:textId="4B39DEE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79D23107" w14:textId="77777777" w:rsidR="00E22044" w:rsidRDefault="00E22044" w:rsidP="00B05BAE">
      <w:pPr>
        <w:pStyle w:val="Heading4"/>
      </w:pPr>
      <w:bookmarkStart w:id="641" w:name="_Toc178929469"/>
      <w:bookmarkStart w:id="642" w:name="_Toc182581333"/>
      <w:r>
        <w:t>10.4.8.2</w:t>
      </w:r>
      <w:r>
        <w:tab/>
        <w:t>SET UP MENU (Help request support) and ENVELOPE MENU SELECTION</w:t>
      </w:r>
      <w:bookmarkEnd w:id="641"/>
      <w:bookmarkEnd w:id="642"/>
    </w:p>
    <w:p w14:paraId="40E693EB" w14:textId="11C4270B" w:rsidR="009E0584" w:rsidRPr="00E22044" w:rsidRDefault="009E0584" w:rsidP="009E0584">
      <w:r w:rsidRPr="00BE79A5">
        <w:t xml:space="preserve">For test sequence </w:t>
      </w:r>
      <w:r>
        <w:t>2</w:t>
      </w:r>
      <w:r w:rsidRPr="00BE79A5">
        <w:t>.</w:t>
      </w:r>
      <w:r>
        <w:t xml:space="preserve">1 </w:t>
      </w:r>
      <w:r w:rsidRPr="00BE79A5">
        <w:t>the test descriptions from TS 31.124</w:t>
      </w:r>
      <w:r w:rsidR="00E90DE8">
        <w:t> </w:t>
      </w:r>
      <w:r w:rsidRPr="00BE79A5">
        <w:t>[2], clause 27.22.4.</w:t>
      </w:r>
      <w:r w:rsidR="005B395A">
        <w:t>8</w:t>
      </w:r>
      <w:r w:rsidRPr="00BE79A5">
        <w:t>.</w:t>
      </w:r>
      <w:r w:rsidR="005B395A">
        <w:t>2</w:t>
      </w:r>
      <w:r w:rsidRPr="00BE79A5">
        <w:t xml:space="preserve"> apply with the following exceptions:</w:t>
      </w:r>
    </w:p>
    <w:p w14:paraId="68C57057" w14:textId="027BCCF9" w:rsidR="009E0584" w:rsidRPr="00BE79A5" w:rsidRDefault="00143C6A" w:rsidP="00143C6A">
      <w:pPr>
        <w:pStyle w:val="B10"/>
      </w:pPr>
      <w:r>
        <w:t>-</w:t>
      </w:r>
      <w:r>
        <w:tab/>
      </w:r>
      <w:r w:rsidR="009E0584" w:rsidRPr="00BE79A5">
        <w:t>The General Requirements as defined in clause 4.2.1 apply</w:t>
      </w:r>
    </w:p>
    <w:p w14:paraId="026CFA82" w14:textId="5D976FE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9B41560" w14:textId="77777777" w:rsidR="00E22044" w:rsidRDefault="00E22044" w:rsidP="00B05BAE">
      <w:pPr>
        <w:pStyle w:val="Heading4"/>
      </w:pPr>
      <w:bookmarkStart w:id="643" w:name="_Toc178929470"/>
      <w:bookmarkStart w:id="644" w:name="_Toc182581334"/>
      <w:r>
        <w:t>10.4.8.3</w:t>
      </w:r>
      <w:r>
        <w:tab/>
        <w:t>SET UP MENU (Help request support) and ENVELOPE MENU SELECTION</w:t>
      </w:r>
      <w:bookmarkEnd w:id="643"/>
      <w:bookmarkEnd w:id="644"/>
    </w:p>
    <w:p w14:paraId="08DE52D1" w14:textId="2D1A9B40" w:rsidR="009E0584" w:rsidRPr="00E22044" w:rsidRDefault="009E0584" w:rsidP="009E0584">
      <w:r w:rsidRPr="00BE79A5">
        <w:t xml:space="preserve">For test sequence </w:t>
      </w:r>
      <w:r>
        <w:t>3</w:t>
      </w:r>
      <w:r w:rsidRPr="00BE79A5">
        <w:t>.</w:t>
      </w:r>
      <w:r>
        <w:t xml:space="preserve">1 </w:t>
      </w:r>
      <w:r w:rsidRPr="00BE79A5">
        <w:t>the test descriptions from TS 31.124</w:t>
      </w:r>
      <w:r w:rsidR="00E90DE8">
        <w:t> </w:t>
      </w:r>
      <w:r w:rsidRPr="00BE79A5">
        <w:t>[2], clause 27.22.4.</w:t>
      </w:r>
      <w:r w:rsidR="005B395A">
        <w:t>8</w:t>
      </w:r>
      <w:r w:rsidRPr="00BE79A5">
        <w:t>.</w:t>
      </w:r>
      <w:r w:rsidR="005B395A">
        <w:t>3</w:t>
      </w:r>
      <w:r w:rsidRPr="00BE79A5">
        <w:t xml:space="preserve"> apply with the following exceptions:</w:t>
      </w:r>
    </w:p>
    <w:p w14:paraId="541BE3A2" w14:textId="54FE2A57" w:rsidR="009E0584" w:rsidRPr="00BE79A5" w:rsidRDefault="00143C6A" w:rsidP="00143C6A">
      <w:pPr>
        <w:pStyle w:val="B10"/>
      </w:pPr>
      <w:r>
        <w:t>-</w:t>
      </w:r>
      <w:r>
        <w:tab/>
      </w:r>
      <w:r w:rsidR="009E0584" w:rsidRPr="00BE79A5">
        <w:t>The General Requirements as defined in clause 4.2.1 apply</w:t>
      </w:r>
    </w:p>
    <w:p w14:paraId="6586B5D6" w14:textId="6F4264F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C9B1E7D" w14:textId="77777777" w:rsidR="00E22044" w:rsidRDefault="00E22044" w:rsidP="00B05BAE">
      <w:pPr>
        <w:pStyle w:val="Heading4"/>
      </w:pPr>
      <w:bookmarkStart w:id="645" w:name="_Toc178929471"/>
      <w:bookmarkStart w:id="646" w:name="_Toc182581335"/>
      <w:r>
        <w:t>10.4.8.4</w:t>
      </w:r>
      <w:r>
        <w:tab/>
        <w:t>SET UP MENU (Display of icons) and ENVELOPE MENU SELECTION</w:t>
      </w:r>
      <w:bookmarkEnd w:id="645"/>
      <w:bookmarkEnd w:id="646"/>
    </w:p>
    <w:p w14:paraId="717D5F42" w14:textId="70C2C050"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Pr="00BE79A5">
        <w:t>[2], clause 27.22.4.</w:t>
      </w:r>
      <w:r w:rsidR="005B395A">
        <w:t>8</w:t>
      </w:r>
      <w:r w:rsidRPr="00BE79A5">
        <w:t>.</w:t>
      </w:r>
      <w:r w:rsidR="005B395A">
        <w:t>4</w:t>
      </w:r>
      <w:r w:rsidRPr="00BE79A5">
        <w:t xml:space="preserve"> apply with the following exceptions:</w:t>
      </w:r>
    </w:p>
    <w:p w14:paraId="71BC624E" w14:textId="1940B8DB" w:rsidR="009E0584" w:rsidRPr="00BE79A5" w:rsidRDefault="00143C6A" w:rsidP="00143C6A">
      <w:pPr>
        <w:pStyle w:val="B10"/>
      </w:pPr>
      <w:r>
        <w:t>-</w:t>
      </w:r>
      <w:r>
        <w:tab/>
      </w:r>
      <w:r w:rsidR="009E0584" w:rsidRPr="00BE79A5">
        <w:t>The General Requirements as defined in clause 4.2.1 apply</w:t>
      </w:r>
    </w:p>
    <w:p w14:paraId="3A33C674" w14:textId="35AD2A5F"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E9A4FD2" w14:textId="73C1B9E0" w:rsidR="00E22044" w:rsidRDefault="00E22044" w:rsidP="00B05BAE">
      <w:pPr>
        <w:pStyle w:val="Heading4"/>
      </w:pPr>
      <w:bookmarkStart w:id="647" w:name="_Toc178929472"/>
      <w:bookmarkStart w:id="648" w:name="_Toc182581336"/>
      <w:r>
        <w:t>10.4.8.5</w:t>
      </w:r>
      <w:r>
        <w:tab/>
        <w:t xml:space="preserve">SET UP MENU (Soft </w:t>
      </w:r>
      <w:r w:rsidR="009E0584">
        <w:t>K</w:t>
      </w:r>
      <w:r>
        <w:t>eys support) and ENVELOPE MENU SELECTION</w:t>
      </w:r>
      <w:bookmarkEnd w:id="647"/>
      <w:bookmarkEnd w:id="648"/>
    </w:p>
    <w:p w14:paraId="30152743" w14:textId="7A58A3A3" w:rsidR="009E0584" w:rsidRPr="00E22044" w:rsidRDefault="009E0584" w:rsidP="009E0584">
      <w:r w:rsidRPr="00BE79A5">
        <w:t xml:space="preserve">For test sequence </w:t>
      </w:r>
      <w:r>
        <w:t>5</w:t>
      </w:r>
      <w:r w:rsidRPr="00BE79A5">
        <w:t>.</w:t>
      </w:r>
      <w:r>
        <w:t xml:space="preserve">1 </w:t>
      </w:r>
      <w:r w:rsidRPr="00BE79A5">
        <w:t>the test descriptions from TS 31.124</w:t>
      </w:r>
      <w:r w:rsidR="00E90DE8">
        <w:t> </w:t>
      </w:r>
      <w:r w:rsidRPr="00BE79A5">
        <w:t>[2], clause 27.22.4.</w:t>
      </w:r>
      <w:r w:rsidR="005B395A">
        <w:t>8</w:t>
      </w:r>
      <w:r w:rsidRPr="00BE79A5">
        <w:t>.</w:t>
      </w:r>
      <w:r w:rsidR="005B395A">
        <w:t>5</w:t>
      </w:r>
      <w:r w:rsidRPr="00BE79A5">
        <w:t xml:space="preserve"> apply with the following exceptions:</w:t>
      </w:r>
    </w:p>
    <w:p w14:paraId="368FF987" w14:textId="28781741" w:rsidR="009E0584" w:rsidRPr="00BE79A5" w:rsidRDefault="00143C6A" w:rsidP="00143C6A">
      <w:pPr>
        <w:pStyle w:val="B10"/>
      </w:pPr>
      <w:r>
        <w:t>-</w:t>
      </w:r>
      <w:r>
        <w:tab/>
      </w:r>
      <w:r w:rsidR="009E0584" w:rsidRPr="00BE79A5">
        <w:t>The General Requirements as defined in clause 4.2.1 apply</w:t>
      </w:r>
    </w:p>
    <w:p w14:paraId="6E285EAA" w14:textId="0EFDF77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692B514" w14:textId="77777777" w:rsidR="00E22044" w:rsidRDefault="00E22044" w:rsidP="00B05BAE">
      <w:pPr>
        <w:pStyle w:val="Heading4"/>
      </w:pPr>
      <w:bookmarkStart w:id="649" w:name="_Toc178929473"/>
      <w:bookmarkStart w:id="650" w:name="_Toc182581337"/>
      <w:r>
        <w:t>10.4.8.6</w:t>
      </w:r>
      <w:r>
        <w:tab/>
        <w:t>SET UP MENU (Support of Text Attribute) and ENVELOPE MENU SELECTION</w:t>
      </w:r>
      <w:bookmarkEnd w:id="649"/>
      <w:bookmarkEnd w:id="650"/>
    </w:p>
    <w:p w14:paraId="60338D8D" w14:textId="358A97AE"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r w:rsidR="00E90DE8">
        <w:t> </w:t>
      </w:r>
      <w:r w:rsidRPr="00BE79A5">
        <w:t>[2], clause 27.22.4.</w:t>
      </w:r>
      <w:r w:rsidR="005B395A">
        <w:t>8</w:t>
      </w:r>
      <w:r w:rsidRPr="00BE79A5">
        <w:t>.</w:t>
      </w:r>
      <w:r w:rsidR="005B395A">
        <w:t>6</w:t>
      </w:r>
      <w:r w:rsidRPr="00BE79A5">
        <w:t xml:space="preserve"> apply with the following exceptions:</w:t>
      </w:r>
    </w:p>
    <w:p w14:paraId="34CA5388" w14:textId="21F29DDB" w:rsidR="009E0584" w:rsidRPr="00BE79A5" w:rsidRDefault="00143C6A" w:rsidP="00143C6A">
      <w:pPr>
        <w:pStyle w:val="B10"/>
      </w:pPr>
      <w:r>
        <w:t>-</w:t>
      </w:r>
      <w:r>
        <w:tab/>
      </w:r>
      <w:r w:rsidR="009E0584" w:rsidRPr="00BE79A5">
        <w:t>The General Requirements as defined in clause 4.2.1 apply</w:t>
      </w:r>
    </w:p>
    <w:p w14:paraId="2E4391D6" w14:textId="620A71F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26BA0072" w14:textId="77777777" w:rsidR="00E22044" w:rsidRDefault="00E22044" w:rsidP="00B05BAE">
      <w:pPr>
        <w:pStyle w:val="Heading4"/>
      </w:pPr>
      <w:bookmarkStart w:id="651" w:name="_Toc178929474"/>
      <w:bookmarkStart w:id="652" w:name="_Toc182581338"/>
      <w:r>
        <w:lastRenderedPageBreak/>
        <w:t>10.4.8.7</w:t>
      </w:r>
      <w:r>
        <w:tab/>
        <w:t>SET UP MENU (UCS2 display in Cyrillic) and ENVELOPE MENU SELECTION</w:t>
      </w:r>
      <w:bookmarkEnd w:id="651"/>
      <w:bookmarkEnd w:id="652"/>
    </w:p>
    <w:p w14:paraId="2D8AF452" w14:textId="20E9C49B"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Pr="00BE79A5">
        <w:t>[2], clause 27.22.4.</w:t>
      </w:r>
      <w:r w:rsidR="005B395A">
        <w:t>8</w:t>
      </w:r>
      <w:r w:rsidRPr="00BE79A5">
        <w:t>.</w:t>
      </w:r>
      <w:r w:rsidR="005B395A">
        <w:t>7</w:t>
      </w:r>
      <w:r w:rsidRPr="00BE79A5">
        <w:t xml:space="preserve"> apply with the following exceptions:</w:t>
      </w:r>
    </w:p>
    <w:p w14:paraId="46CBACA7" w14:textId="6A278D9F" w:rsidR="00F71355" w:rsidRPr="00BE79A5" w:rsidRDefault="00143C6A" w:rsidP="00143C6A">
      <w:pPr>
        <w:pStyle w:val="B10"/>
      </w:pPr>
      <w:r>
        <w:t>-</w:t>
      </w:r>
      <w:r>
        <w:tab/>
      </w:r>
      <w:r w:rsidR="00F71355" w:rsidRPr="00BE79A5">
        <w:t>The General Requirements as defined in clause 4.2.1 apply</w:t>
      </w:r>
    </w:p>
    <w:p w14:paraId="386006B3" w14:textId="60092AE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DAEA27D" w14:textId="77777777" w:rsidR="00E22044" w:rsidRDefault="00E22044" w:rsidP="00B05BAE">
      <w:pPr>
        <w:pStyle w:val="Heading4"/>
      </w:pPr>
      <w:bookmarkStart w:id="653" w:name="_Toc178929475"/>
      <w:bookmarkStart w:id="654" w:name="_Toc182581339"/>
      <w:r>
        <w:t>10.4.8.8</w:t>
      </w:r>
      <w:r>
        <w:tab/>
        <w:t>SET UP MENU (UCS2 display in Chinese) and ENVELOPE MENU SELECTION</w:t>
      </w:r>
      <w:bookmarkEnd w:id="653"/>
      <w:bookmarkEnd w:id="654"/>
    </w:p>
    <w:p w14:paraId="521D9434" w14:textId="43283258"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Pr="00BE79A5">
        <w:t>[2], clause 27.22.4.</w:t>
      </w:r>
      <w:r w:rsidR="005B395A">
        <w:t>8</w:t>
      </w:r>
      <w:r w:rsidRPr="00BE79A5">
        <w:t>.</w:t>
      </w:r>
      <w:r w:rsidR="005B395A">
        <w:t>8</w:t>
      </w:r>
      <w:r w:rsidRPr="00BE79A5">
        <w:t xml:space="preserve"> apply with the following exceptions:</w:t>
      </w:r>
    </w:p>
    <w:p w14:paraId="53CB6163" w14:textId="560858CC" w:rsidR="00F71355" w:rsidRPr="00BE79A5" w:rsidRDefault="00143C6A" w:rsidP="00143C6A">
      <w:pPr>
        <w:pStyle w:val="B10"/>
      </w:pPr>
      <w:r>
        <w:t>-</w:t>
      </w:r>
      <w:r>
        <w:tab/>
      </w:r>
      <w:r w:rsidR="00F71355" w:rsidRPr="00BE79A5">
        <w:t>The General Requirements as defined in clause 4.2.1 apply</w:t>
      </w:r>
    </w:p>
    <w:p w14:paraId="65B614A0" w14:textId="04E5B2D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F684EE2" w14:textId="77777777" w:rsidR="00E22044" w:rsidRDefault="00E22044" w:rsidP="00B05BAE">
      <w:pPr>
        <w:pStyle w:val="Heading4"/>
      </w:pPr>
      <w:bookmarkStart w:id="655" w:name="_Toc178929476"/>
      <w:bookmarkStart w:id="656" w:name="_Toc182581340"/>
      <w:r>
        <w:t>10.4.8.9</w:t>
      </w:r>
      <w:r>
        <w:tab/>
        <w:t>SET UP MENU (UCS2 display in Katakana) and ENVELOPE MENU SELECTION</w:t>
      </w:r>
      <w:bookmarkEnd w:id="655"/>
      <w:bookmarkEnd w:id="656"/>
    </w:p>
    <w:p w14:paraId="56BACC5D" w14:textId="7820311B" w:rsidR="00F71355" w:rsidRPr="00E22044" w:rsidRDefault="00F71355" w:rsidP="00F71355">
      <w:r w:rsidRPr="00BE79A5">
        <w:t xml:space="preserve">For test sequence </w:t>
      </w:r>
      <w:r>
        <w:t>9</w:t>
      </w:r>
      <w:r w:rsidRPr="00BE79A5">
        <w:t>.</w:t>
      </w:r>
      <w:r>
        <w:t xml:space="preserve">1 </w:t>
      </w:r>
      <w:r w:rsidRPr="00BE79A5">
        <w:t>the test descriptions from TS 31.124</w:t>
      </w:r>
      <w:r w:rsidR="00E90DE8">
        <w:t> </w:t>
      </w:r>
      <w:r w:rsidRPr="00BE79A5">
        <w:t>[2], clause 27.22.4.</w:t>
      </w:r>
      <w:r w:rsidR="005B395A">
        <w:t>8</w:t>
      </w:r>
      <w:r w:rsidRPr="00BE79A5">
        <w:t>.</w:t>
      </w:r>
      <w:r w:rsidR="005B395A">
        <w:t>9</w:t>
      </w:r>
      <w:r w:rsidRPr="00BE79A5">
        <w:t xml:space="preserve"> apply with the following exceptions:</w:t>
      </w:r>
    </w:p>
    <w:p w14:paraId="573EDE81" w14:textId="5820AE44" w:rsidR="00F71355" w:rsidRPr="00BE79A5" w:rsidRDefault="00143C6A" w:rsidP="00143C6A">
      <w:pPr>
        <w:pStyle w:val="B10"/>
      </w:pPr>
      <w:r>
        <w:t>-</w:t>
      </w:r>
      <w:r>
        <w:tab/>
      </w:r>
      <w:r w:rsidR="00F71355" w:rsidRPr="00BE79A5">
        <w:t>The General Requirements as defined in clause 4.2.1 apply</w:t>
      </w:r>
    </w:p>
    <w:p w14:paraId="2F15B8CB" w14:textId="1AE964C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8FC4F36" w14:textId="77777777" w:rsidR="00E22044" w:rsidRDefault="00E22044" w:rsidP="00B05BAE">
      <w:pPr>
        <w:pStyle w:val="Heading3"/>
      </w:pPr>
      <w:bookmarkStart w:id="657" w:name="_Toc178929477"/>
      <w:bookmarkStart w:id="658" w:name="_Toc182581341"/>
      <w:r>
        <w:t>10.4.9</w:t>
      </w:r>
      <w:r>
        <w:tab/>
        <w:t>SELECT ITEM</w:t>
      </w:r>
      <w:bookmarkEnd w:id="657"/>
      <w:bookmarkEnd w:id="658"/>
    </w:p>
    <w:p w14:paraId="22778AC2" w14:textId="77777777" w:rsidR="00E22044" w:rsidRDefault="00E22044" w:rsidP="00B05BAE">
      <w:pPr>
        <w:pStyle w:val="Heading4"/>
      </w:pPr>
      <w:bookmarkStart w:id="659" w:name="_Toc178929478"/>
      <w:bookmarkStart w:id="660" w:name="_Toc182581342"/>
      <w:r>
        <w:t>10.4.9.1</w:t>
      </w:r>
      <w:r>
        <w:tab/>
        <w:t>SELECT ITEM (Mandatory features for ME supporting SELECT ITEM)</w:t>
      </w:r>
      <w:bookmarkEnd w:id="659"/>
      <w:bookmarkEnd w:id="660"/>
    </w:p>
    <w:p w14:paraId="74502878" w14:textId="0608E288" w:rsidR="00F71355" w:rsidRPr="00E22044" w:rsidRDefault="00F71355" w:rsidP="00F71355">
      <w:r w:rsidRPr="00BE79A5">
        <w:t xml:space="preserve">For test sequence </w:t>
      </w:r>
      <w:r>
        <w:t>1</w:t>
      </w:r>
      <w:r w:rsidRPr="00BE79A5">
        <w:t>.</w:t>
      </w:r>
      <w:r>
        <w:t xml:space="preserve">1 </w:t>
      </w:r>
      <w:r w:rsidRPr="00BE79A5">
        <w:t>the test descriptions from TS 31.124</w:t>
      </w:r>
      <w:r w:rsidR="00E90DE8">
        <w:t> </w:t>
      </w:r>
      <w:r w:rsidRPr="00BE79A5">
        <w:t>[2], clause 27.22.4.</w:t>
      </w:r>
      <w:r w:rsidR="005B395A">
        <w:t>9</w:t>
      </w:r>
      <w:r w:rsidRPr="00BE79A5">
        <w:t>.1 apply with the following exceptions:</w:t>
      </w:r>
    </w:p>
    <w:p w14:paraId="422D7DBB" w14:textId="059FC39F" w:rsidR="00F71355" w:rsidRPr="00BE79A5" w:rsidRDefault="00143C6A" w:rsidP="00143C6A">
      <w:pPr>
        <w:pStyle w:val="B10"/>
      </w:pPr>
      <w:r>
        <w:t>-</w:t>
      </w:r>
      <w:r>
        <w:tab/>
      </w:r>
      <w:r w:rsidR="00F71355" w:rsidRPr="00BE79A5">
        <w:t>The General Requirements as defined in clause 4.2.1 apply</w:t>
      </w:r>
    </w:p>
    <w:p w14:paraId="5C88E1C2" w14:textId="5990E0B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024C6596" w14:textId="77777777" w:rsidR="00E22044" w:rsidRDefault="00E22044" w:rsidP="00B05BAE">
      <w:pPr>
        <w:pStyle w:val="Heading4"/>
      </w:pPr>
      <w:bookmarkStart w:id="661" w:name="_Toc178929479"/>
      <w:bookmarkStart w:id="662" w:name="_Toc182581343"/>
      <w:r>
        <w:t>10.4.9.2</w:t>
      </w:r>
      <w:r>
        <w:tab/>
        <w:t>SELECT ITEM (Next action support)</w:t>
      </w:r>
      <w:bookmarkEnd w:id="661"/>
      <w:bookmarkEnd w:id="662"/>
    </w:p>
    <w:p w14:paraId="3A329F4C" w14:textId="1DE7297D" w:rsidR="00F71355" w:rsidRPr="00E22044" w:rsidRDefault="00F71355" w:rsidP="00F71355">
      <w:r w:rsidRPr="00BE79A5">
        <w:t xml:space="preserve">For test sequence </w:t>
      </w:r>
      <w:r>
        <w:t>2</w:t>
      </w:r>
      <w:r w:rsidRPr="00BE79A5">
        <w:t>.</w:t>
      </w:r>
      <w:r>
        <w:t xml:space="preserve">1 </w:t>
      </w:r>
      <w:r w:rsidRPr="00BE79A5">
        <w:t>the test descriptions from TS 31.124</w:t>
      </w:r>
      <w:r w:rsidR="00E90DE8">
        <w:t> </w:t>
      </w:r>
      <w:r w:rsidRPr="00BE79A5">
        <w:t>[2], clause 27.22.4.</w:t>
      </w:r>
      <w:r w:rsidR="005B395A">
        <w:t>9</w:t>
      </w:r>
      <w:r w:rsidRPr="00BE79A5">
        <w:t>.</w:t>
      </w:r>
      <w:r w:rsidR="005B395A">
        <w:t>2</w:t>
      </w:r>
      <w:r w:rsidRPr="00BE79A5">
        <w:t xml:space="preserve"> apply with the following exceptions:</w:t>
      </w:r>
    </w:p>
    <w:p w14:paraId="4315E7B9" w14:textId="3C61FE89" w:rsidR="00F71355" w:rsidRPr="00BE79A5" w:rsidRDefault="00143C6A" w:rsidP="00143C6A">
      <w:pPr>
        <w:pStyle w:val="B10"/>
      </w:pPr>
      <w:r>
        <w:t>-</w:t>
      </w:r>
      <w:r>
        <w:tab/>
      </w:r>
      <w:r w:rsidR="00F71355" w:rsidRPr="00BE79A5">
        <w:t>The General Requirements as defined in clause 4.2.1 apply</w:t>
      </w:r>
    </w:p>
    <w:p w14:paraId="0E5158CB" w14:textId="063385C4"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EE32564" w14:textId="77777777" w:rsidR="00E22044" w:rsidRDefault="00E22044" w:rsidP="00B05BAE">
      <w:pPr>
        <w:pStyle w:val="Heading4"/>
      </w:pPr>
      <w:bookmarkStart w:id="663" w:name="_Toc178929480"/>
      <w:bookmarkStart w:id="664" w:name="_Toc182581344"/>
      <w:r>
        <w:t>10.4.9.3</w:t>
      </w:r>
      <w:r>
        <w:tab/>
        <w:t>SELECT ITEM (Default item support)</w:t>
      </w:r>
      <w:bookmarkEnd w:id="663"/>
      <w:bookmarkEnd w:id="664"/>
    </w:p>
    <w:p w14:paraId="4E015A8A" w14:textId="482F6F16" w:rsidR="00F71355" w:rsidRPr="00E22044" w:rsidRDefault="00F71355" w:rsidP="00F71355">
      <w:r w:rsidRPr="00BE79A5">
        <w:t xml:space="preserve">For test sequence </w:t>
      </w:r>
      <w:r>
        <w:t>3</w:t>
      </w:r>
      <w:r w:rsidRPr="00BE79A5">
        <w:t>.</w:t>
      </w:r>
      <w:r>
        <w:t xml:space="preserve">1 </w:t>
      </w:r>
      <w:r w:rsidRPr="00BE79A5">
        <w:t>the test descriptions from TS 31.124</w:t>
      </w:r>
      <w:r w:rsidR="00E90DE8">
        <w:t> </w:t>
      </w:r>
      <w:r w:rsidRPr="00BE79A5">
        <w:t>[2], clause 27.22.4.</w:t>
      </w:r>
      <w:r w:rsidR="005B395A">
        <w:t>9</w:t>
      </w:r>
      <w:r w:rsidRPr="00BE79A5">
        <w:t>.</w:t>
      </w:r>
      <w:r w:rsidR="005B395A">
        <w:t>3</w:t>
      </w:r>
      <w:r w:rsidRPr="00BE79A5">
        <w:t xml:space="preserve"> apply with the following exceptions:</w:t>
      </w:r>
    </w:p>
    <w:p w14:paraId="24FB35B4" w14:textId="5A411190" w:rsidR="00F71355" w:rsidRPr="00BE79A5" w:rsidRDefault="00143C6A" w:rsidP="00143C6A">
      <w:pPr>
        <w:pStyle w:val="B10"/>
      </w:pPr>
      <w:r>
        <w:t>-</w:t>
      </w:r>
      <w:r>
        <w:tab/>
      </w:r>
      <w:r w:rsidR="00F71355" w:rsidRPr="00BE79A5">
        <w:t>The General Requirements as defined in clause 4.2.1 apply</w:t>
      </w:r>
    </w:p>
    <w:p w14:paraId="1E45B6DC" w14:textId="23E9366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14A0910" w14:textId="77777777" w:rsidR="00E22044" w:rsidRDefault="00E22044" w:rsidP="00B05BAE">
      <w:pPr>
        <w:pStyle w:val="Heading4"/>
      </w:pPr>
      <w:bookmarkStart w:id="665" w:name="_Toc178929481"/>
      <w:bookmarkStart w:id="666" w:name="_Toc182581345"/>
      <w:r>
        <w:t>10.4.9.4</w:t>
      </w:r>
      <w:r>
        <w:tab/>
        <w:t>SELECT ITEM ((Help request support)</w:t>
      </w:r>
      <w:bookmarkEnd w:id="665"/>
      <w:bookmarkEnd w:id="666"/>
    </w:p>
    <w:p w14:paraId="7EDE3189" w14:textId="5EC56E31" w:rsidR="00F71355" w:rsidRPr="00E22044" w:rsidRDefault="00F71355" w:rsidP="00F71355">
      <w:r w:rsidRPr="00BE79A5">
        <w:t xml:space="preserve">For test sequence </w:t>
      </w:r>
      <w:r>
        <w:t>4</w:t>
      </w:r>
      <w:r w:rsidRPr="00BE79A5">
        <w:t>.</w:t>
      </w:r>
      <w:r>
        <w:t xml:space="preserve">1 </w:t>
      </w:r>
      <w:r w:rsidRPr="00BE79A5">
        <w:t>the test descriptions from TS 31.124</w:t>
      </w:r>
      <w:r w:rsidR="00E90DE8">
        <w:t> </w:t>
      </w:r>
      <w:r w:rsidRPr="00BE79A5">
        <w:t>[2], clause 27.22.4.</w:t>
      </w:r>
      <w:r w:rsidR="005B395A">
        <w:t>9</w:t>
      </w:r>
      <w:r w:rsidRPr="00BE79A5">
        <w:t>.</w:t>
      </w:r>
      <w:r w:rsidR="005B395A">
        <w:t>4</w:t>
      </w:r>
      <w:r w:rsidRPr="00BE79A5">
        <w:t xml:space="preserve"> apply with the following exceptions:</w:t>
      </w:r>
    </w:p>
    <w:p w14:paraId="2D1F5533" w14:textId="05976640" w:rsidR="00F71355" w:rsidRPr="00BE79A5" w:rsidRDefault="00143C6A" w:rsidP="00143C6A">
      <w:pPr>
        <w:pStyle w:val="B10"/>
      </w:pPr>
      <w:r>
        <w:t>-</w:t>
      </w:r>
      <w:r>
        <w:tab/>
      </w:r>
      <w:r w:rsidR="00F71355" w:rsidRPr="00BE79A5">
        <w:t>The General Requirements as defined in clause 4.2.1 apply</w:t>
      </w:r>
    </w:p>
    <w:p w14:paraId="3B8BD6C1" w14:textId="27BA704B"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571A5D77" w14:textId="77777777" w:rsidR="00E22044" w:rsidRDefault="00E22044" w:rsidP="00B05BAE">
      <w:pPr>
        <w:pStyle w:val="Heading4"/>
      </w:pPr>
      <w:bookmarkStart w:id="667" w:name="_Toc178929482"/>
      <w:bookmarkStart w:id="668" w:name="_Toc182581346"/>
      <w:r>
        <w:t>10.4.9.5</w:t>
      </w:r>
      <w:r>
        <w:tab/>
        <w:t>SELECT ITEM (Icons support)</w:t>
      </w:r>
      <w:bookmarkEnd w:id="667"/>
      <w:bookmarkEnd w:id="668"/>
    </w:p>
    <w:p w14:paraId="7DB02BE8" w14:textId="5721276A"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r w:rsidR="00E90DE8">
        <w:t> </w:t>
      </w:r>
      <w:r w:rsidRPr="00BE79A5">
        <w:t>[2], clause 27.22.4.</w:t>
      </w:r>
      <w:r w:rsidR="005B395A">
        <w:t>9</w:t>
      </w:r>
      <w:r w:rsidRPr="00BE79A5">
        <w:t>.</w:t>
      </w:r>
      <w:r w:rsidR="005B395A">
        <w:t>5</w:t>
      </w:r>
      <w:r w:rsidRPr="00BE79A5">
        <w:t xml:space="preserve"> apply with the following exceptions:</w:t>
      </w:r>
    </w:p>
    <w:p w14:paraId="6A9157A5" w14:textId="593F398D" w:rsidR="00F71355" w:rsidRPr="00BE79A5" w:rsidRDefault="00143C6A" w:rsidP="00143C6A">
      <w:pPr>
        <w:pStyle w:val="B10"/>
      </w:pPr>
      <w:r>
        <w:t>-</w:t>
      </w:r>
      <w:r>
        <w:tab/>
      </w:r>
      <w:r w:rsidR="00F71355" w:rsidRPr="00BE79A5">
        <w:t>The General Requirements as defined in clause 4.2.1 apply</w:t>
      </w:r>
    </w:p>
    <w:p w14:paraId="37298A3F" w14:textId="45A1A9F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32A8B79" w14:textId="77777777" w:rsidR="00E22044" w:rsidRDefault="00E22044" w:rsidP="00B05BAE">
      <w:pPr>
        <w:pStyle w:val="Heading4"/>
      </w:pPr>
      <w:bookmarkStart w:id="669" w:name="_Toc178929483"/>
      <w:bookmarkStart w:id="670" w:name="_Toc182581347"/>
      <w:r>
        <w:t>10.4.9.6</w:t>
      </w:r>
      <w:r>
        <w:tab/>
        <w:t>SELECT ITEM (Presentation style)</w:t>
      </w:r>
      <w:bookmarkEnd w:id="669"/>
      <w:bookmarkEnd w:id="670"/>
    </w:p>
    <w:p w14:paraId="21A12556" w14:textId="2DF1F0A4"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r w:rsidR="00E90DE8">
        <w:t> </w:t>
      </w:r>
      <w:r w:rsidRPr="00BE79A5">
        <w:t>[2], clause 27.22.4.</w:t>
      </w:r>
      <w:r w:rsidR="005B395A">
        <w:t>9</w:t>
      </w:r>
      <w:r w:rsidRPr="00BE79A5">
        <w:t>.</w:t>
      </w:r>
      <w:r w:rsidR="005B395A">
        <w:t>6</w:t>
      </w:r>
      <w:r w:rsidRPr="00BE79A5">
        <w:t xml:space="preserve"> apply with the following exceptions:</w:t>
      </w:r>
    </w:p>
    <w:p w14:paraId="3E220FF6" w14:textId="35796105" w:rsidR="00F71355" w:rsidRPr="00BE79A5" w:rsidRDefault="00143C6A" w:rsidP="00143C6A">
      <w:pPr>
        <w:pStyle w:val="B10"/>
      </w:pPr>
      <w:r>
        <w:t>-</w:t>
      </w:r>
      <w:r>
        <w:tab/>
      </w:r>
      <w:r w:rsidR="00F71355" w:rsidRPr="00BE79A5">
        <w:t>The General Requirements as defined in clause 4.2.1 apply</w:t>
      </w:r>
    </w:p>
    <w:p w14:paraId="1AA85A42" w14:textId="37292AA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9874644" w14:textId="77777777" w:rsidR="00E22044" w:rsidRDefault="00E22044" w:rsidP="00B05BAE">
      <w:pPr>
        <w:pStyle w:val="Heading4"/>
      </w:pPr>
      <w:bookmarkStart w:id="671" w:name="_Toc178929484"/>
      <w:bookmarkStart w:id="672" w:name="_Toc182581348"/>
      <w:r>
        <w:t>10.4.9.7</w:t>
      </w:r>
      <w:r>
        <w:tab/>
        <w:t>SELECT ITEM (Soft keys support)</w:t>
      </w:r>
      <w:bookmarkEnd w:id="671"/>
      <w:bookmarkEnd w:id="672"/>
    </w:p>
    <w:p w14:paraId="5E1C61BF" w14:textId="35A982F8"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Pr="00BE79A5">
        <w:t>[2], clause 27.22.4.</w:t>
      </w:r>
      <w:r w:rsidR="005B395A">
        <w:t>9</w:t>
      </w:r>
      <w:r w:rsidRPr="00BE79A5">
        <w:t>.</w:t>
      </w:r>
      <w:r w:rsidR="005B395A">
        <w:t>7</w:t>
      </w:r>
      <w:r w:rsidRPr="00BE79A5">
        <w:t xml:space="preserve"> apply with the following exceptions:</w:t>
      </w:r>
    </w:p>
    <w:p w14:paraId="01DECE6F" w14:textId="41C69AD7" w:rsidR="00F71355" w:rsidRPr="00BE79A5" w:rsidRDefault="00143C6A" w:rsidP="00143C6A">
      <w:pPr>
        <w:pStyle w:val="B10"/>
      </w:pPr>
      <w:r>
        <w:t>-</w:t>
      </w:r>
      <w:r>
        <w:tab/>
      </w:r>
      <w:r w:rsidR="00F71355" w:rsidRPr="00BE79A5">
        <w:t>The General Requirements as defined in clause 4.2.1 apply</w:t>
      </w:r>
    </w:p>
    <w:p w14:paraId="375F6798" w14:textId="52F34531"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FE09531" w14:textId="77777777" w:rsidR="00E22044" w:rsidRDefault="00E22044" w:rsidP="00B05BAE">
      <w:pPr>
        <w:pStyle w:val="Heading4"/>
      </w:pPr>
      <w:bookmarkStart w:id="673" w:name="_Toc178929485"/>
      <w:bookmarkStart w:id="674" w:name="_Toc182581349"/>
      <w:r>
        <w:t>10.4.9.8</w:t>
      </w:r>
      <w:r>
        <w:tab/>
        <w:t>SELECT ITEM (Support of "No response from user")</w:t>
      </w:r>
      <w:bookmarkEnd w:id="673"/>
      <w:bookmarkEnd w:id="674"/>
    </w:p>
    <w:p w14:paraId="32FF987A" w14:textId="43123132"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Pr="00BE79A5">
        <w:t>[2], clause 27.22.4.</w:t>
      </w:r>
      <w:r w:rsidR="005B395A">
        <w:t>9</w:t>
      </w:r>
      <w:r w:rsidRPr="00BE79A5">
        <w:t>.</w:t>
      </w:r>
      <w:r w:rsidR="005B395A">
        <w:t>8</w:t>
      </w:r>
      <w:r w:rsidRPr="00BE79A5">
        <w:t xml:space="preserve"> apply with the following exceptions:</w:t>
      </w:r>
    </w:p>
    <w:p w14:paraId="128940FD" w14:textId="4F63B30E" w:rsidR="00F71355" w:rsidRPr="00BE79A5" w:rsidRDefault="00143C6A" w:rsidP="00143C6A">
      <w:pPr>
        <w:pStyle w:val="B10"/>
      </w:pPr>
      <w:r>
        <w:t>-</w:t>
      </w:r>
      <w:r>
        <w:tab/>
      </w:r>
      <w:r w:rsidR="00F71355" w:rsidRPr="00BE79A5">
        <w:t>The General Requirements as defined in clause 4.2.1 apply</w:t>
      </w:r>
    </w:p>
    <w:p w14:paraId="29FF6266" w14:textId="327850BE"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BF86A38" w14:textId="77777777" w:rsidR="00E22044" w:rsidRDefault="00E22044" w:rsidP="00B05BAE">
      <w:pPr>
        <w:pStyle w:val="Heading4"/>
      </w:pPr>
      <w:bookmarkStart w:id="675" w:name="_Toc178929486"/>
      <w:bookmarkStart w:id="676" w:name="_Toc182581350"/>
      <w:r>
        <w:t>10.4.9.9</w:t>
      </w:r>
      <w:r>
        <w:tab/>
        <w:t>SELECT ITEM (Support of Text Attribute)</w:t>
      </w:r>
      <w:bookmarkEnd w:id="675"/>
      <w:bookmarkEnd w:id="676"/>
    </w:p>
    <w:p w14:paraId="08D7C36D" w14:textId="2BF6217C"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r w:rsidR="00E90DE8">
        <w:t> </w:t>
      </w:r>
      <w:r w:rsidRPr="00BE79A5">
        <w:t>[2], clause 27.22.4.</w:t>
      </w:r>
      <w:r w:rsidR="005B395A">
        <w:t>9</w:t>
      </w:r>
      <w:r w:rsidRPr="00BE79A5">
        <w:t>.</w:t>
      </w:r>
      <w:r w:rsidR="005B395A">
        <w:t>9</w:t>
      </w:r>
      <w:r w:rsidRPr="00BE79A5">
        <w:t xml:space="preserve"> apply with the following exceptions:</w:t>
      </w:r>
    </w:p>
    <w:p w14:paraId="5870D522" w14:textId="14EA0481" w:rsidR="00F71355" w:rsidRPr="00BE79A5" w:rsidRDefault="00143C6A" w:rsidP="00143C6A">
      <w:pPr>
        <w:pStyle w:val="B10"/>
      </w:pPr>
      <w:r>
        <w:t>-</w:t>
      </w:r>
      <w:r>
        <w:tab/>
      </w:r>
      <w:r w:rsidR="00F71355" w:rsidRPr="00BE79A5">
        <w:t>The General Requirements as defined in clause 4.2.1 apply</w:t>
      </w:r>
    </w:p>
    <w:p w14:paraId="5FEFD882" w14:textId="187500E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52CACA6" w14:textId="77777777" w:rsidR="00E22044" w:rsidRDefault="00E22044" w:rsidP="00B05BAE">
      <w:pPr>
        <w:pStyle w:val="Heading4"/>
      </w:pPr>
      <w:bookmarkStart w:id="677" w:name="_Toc178929487"/>
      <w:bookmarkStart w:id="678" w:name="_Toc182581351"/>
      <w:r>
        <w:t>10.4.9.10</w:t>
      </w:r>
      <w:r>
        <w:tab/>
        <w:t>SELECT ITEM (UCS2 display in Cyrillic)</w:t>
      </w:r>
      <w:bookmarkEnd w:id="677"/>
      <w:bookmarkEnd w:id="678"/>
    </w:p>
    <w:p w14:paraId="2894C90C" w14:textId="1C6F4F1E"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r w:rsidR="00E90DE8">
        <w:t> </w:t>
      </w:r>
      <w:r w:rsidRPr="00BE79A5">
        <w:t>[2], clause 27.22.4.</w:t>
      </w:r>
      <w:r w:rsidR="005B395A">
        <w:t>9</w:t>
      </w:r>
      <w:r w:rsidRPr="00BE79A5">
        <w:t>.1</w:t>
      </w:r>
      <w:r w:rsidR="005B395A">
        <w:t>0</w:t>
      </w:r>
      <w:r w:rsidRPr="00BE79A5">
        <w:t xml:space="preserve"> apply with the following exceptions:</w:t>
      </w:r>
    </w:p>
    <w:p w14:paraId="6EF1A2A7" w14:textId="5500E7A5" w:rsidR="00F71355" w:rsidRPr="00BE79A5" w:rsidRDefault="00143C6A" w:rsidP="00143C6A">
      <w:pPr>
        <w:pStyle w:val="B10"/>
      </w:pPr>
      <w:r>
        <w:t>-</w:t>
      </w:r>
      <w:r>
        <w:tab/>
      </w:r>
      <w:r w:rsidR="00F71355" w:rsidRPr="00BE79A5">
        <w:t>The General Requirements as defined in clause 4.2.1 apply</w:t>
      </w:r>
    </w:p>
    <w:p w14:paraId="391832B2" w14:textId="67D5F78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AA92219" w14:textId="77777777" w:rsidR="00E22044" w:rsidRDefault="00E22044">
      <w:pPr>
        <w:pStyle w:val="Heading4"/>
      </w:pPr>
      <w:bookmarkStart w:id="679" w:name="_Toc178929488"/>
      <w:bookmarkStart w:id="680" w:name="_Toc182581352"/>
      <w:r>
        <w:t>10.4.9.11</w:t>
      </w:r>
      <w:r>
        <w:tab/>
        <w:t>SELECT ITEM (UCS2 display in Chinese)</w:t>
      </w:r>
      <w:bookmarkEnd w:id="679"/>
      <w:bookmarkEnd w:id="680"/>
    </w:p>
    <w:p w14:paraId="45307856" w14:textId="753AE6CB" w:rsidR="00434C00" w:rsidRPr="00E22044" w:rsidRDefault="00434C00" w:rsidP="00434C00">
      <w:r w:rsidRPr="00BE79A5">
        <w:t xml:space="preserve">For test sequence </w:t>
      </w:r>
      <w:r>
        <w:t>11</w:t>
      </w:r>
      <w:r w:rsidRPr="00BE79A5">
        <w:t>.</w:t>
      </w:r>
      <w:r>
        <w:t xml:space="preserve">1 </w:t>
      </w:r>
      <w:r w:rsidRPr="00BE79A5">
        <w:t>the test descriptions from TS 31.124</w:t>
      </w:r>
      <w:r w:rsidR="00E90DE8">
        <w:t> </w:t>
      </w:r>
      <w:r w:rsidRPr="00BE79A5">
        <w:t>[2], clause 27.22.4.</w:t>
      </w:r>
      <w:r w:rsidR="005B395A">
        <w:t>9</w:t>
      </w:r>
      <w:r w:rsidRPr="00BE79A5">
        <w:t>.1</w:t>
      </w:r>
      <w:r w:rsidR="005B395A">
        <w:t>1</w:t>
      </w:r>
      <w:r w:rsidRPr="00BE79A5">
        <w:t xml:space="preserve"> apply with the following exceptions:</w:t>
      </w:r>
    </w:p>
    <w:p w14:paraId="6F856543" w14:textId="75754154" w:rsidR="00434C00" w:rsidRPr="00BE79A5" w:rsidRDefault="00143C6A" w:rsidP="00143C6A">
      <w:pPr>
        <w:pStyle w:val="B10"/>
      </w:pPr>
      <w:r>
        <w:t>-</w:t>
      </w:r>
      <w:r>
        <w:tab/>
      </w:r>
      <w:r w:rsidR="00434C00" w:rsidRPr="00BE79A5">
        <w:t>The General Requirements as defined in clause 4.2.1 apply</w:t>
      </w:r>
    </w:p>
    <w:p w14:paraId="52B2D2C3" w14:textId="16DC3B63"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74A58BE" w14:textId="77777777" w:rsidR="00E22044" w:rsidRDefault="00E22044" w:rsidP="00B05BAE">
      <w:pPr>
        <w:pStyle w:val="Heading4"/>
      </w:pPr>
      <w:bookmarkStart w:id="681" w:name="_Toc178929489"/>
      <w:bookmarkStart w:id="682" w:name="_Toc182581353"/>
      <w:r>
        <w:t>10.4.9.12</w:t>
      </w:r>
      <w:r>
        <w:tab/>
        <w:t>SELECT ITEM (UCS2 display in Katakana)</w:t>
      </w:r>
      <w:bookmarkEnd w:id="681"/>
      <w:bookmarkEnd w:id="682"/>
    </w:p>
    <w:p w14:paraId="5A2F5DA6" w14:textId="6FB50316"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r w:rsidR="00E90DE8">
        <w:t> </w:t>
      </w:r>
      <w:r w:rsidRPr="00BE79A5">
        <w:t>[2], clause 27.22.4.</w:t>
      </w:r>
      <w:r w:rsidR="005B395A">
        <w:t>9</w:t>
      </w:r>
      <w:r w:rsidRPr="00BE79A5">
        <w:t>.1</w:t>
      </w:r>
      <w:r w:rsidR="005B395A">
        <w:t>2</w:t>
      </w:r>
      <w:r w:rsidRPr="00BE79A5">
        <w:t xml:space="preserve"> apply with the following exceptions:</w:t>
      </w:r>
    </w:p>
    <w:p w14:paraId="663D3BE7" w14:textId="68012F34" w:rsidR="00F71355" w:rsidRPr="00BE79A5" w:rsidRDefault="00143C6A" w:rsidP="00143C6A">
      <w:pPr>
        <w:pStyle w:val="B10"/>
      </w:pPr>
      <w:r>
        <w:t>-</w:t>
      </w:r>
      <w:r>
        <w:tab/>
      </w:r>
      <w:r w:rsidR="00434C00" w:rsidRPr="00BE79A5">
        <w:t xml:space="preserve">The General </w:t>
      </w:r>
      <w:r w:rsidR="00F71355" w:rsidRPr="00BE79A5">
        <w:t>Requirements as defined in clause 4.2.1 apply</w:t>
      </w:r>
    </w:p>
    <w:p w14:paraId="61C815F2" w14:textId="566DD0E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6E6771D" w14:textId="77777777" w:rsidR="00E22044" w:rsidRDefault="00E22044" w:rsidP="00E22044">
      <w:pPr>
        <w:pStyle w:val="Heading3"/>
      </w:pPr>
      <w:bookmarkStart w:id="683" w:name="_Toc178929490"/>
      <w:bookmarkStart w:id="684" w:name="_Toc182581354"/>
      <w:r>
        <w:t>10.4.10</w:t>
      </w:r>
      <w:r>
        <w:tab/>
        <w:t>SEND SHORT MESSAGE</w:t>
      </w:r>
      <w:bookmarkEnd w:id="683"/>
      <w:bookmarkEnd w:id="684"/>
    </w:p>
    <w:p w14:paraId="31E860BA" w14:textId="77777777" w:rsidR="0011386B" w:rsidRDefault="00E22044">
      <w:pPr>
        <w:pStyle w:val="Heading4"/>
      </w:pPr>
      <w:bookmarkStart w:id="685" w:name="_Toc178929491"/>
      <w:bookmarkStart w:id="686" w:name="_Toc182581355"/>
      <w:r>
        <w:t>10.4.10.1</w:t>
      </w:r>
      <w:r w:rsidR="0011386B">
        <w:tab/>
        <w:t>SEND SHORT MESSAGE (Normal)</w:t>
      </w:r>
      <w:bookmarkEnd w:id="685"/>
      <w:bookmarkEnd w:id="686"/>
    </w:p>
    <w:p w14:paraId="54D7550F" w14:textId="77777777" w:rsidR="0011386B" w:rsidRDefault="0011386B" w:rsidP="00B05BAE">
      <w:r>
        <w:t>FFS</w:t>
      </w:r>
    </w:p>
    <w:p w14:paraId="5A9EB7B1" w14:textId="1C5152CC" w:rsidR="0011386B" w:rsidRDefault="0011386B" w:rsidP="0011386B">
      <w:pPr>
        <w:pStyle w:val="Heading4"/>
      </w:pPr>
      <w:bookmarkStart w:id="687" w:name="_Toc178929492"/>
      <w:bookmarkStart w:id="688" w:name="_Toc182581356"/>
      <w:r>
        <w:t>10.4.10.2</w:t>
      </w:r>
      <w:r>
        <w:tab/>
        <w:t>SEND SHORT MESSAGE (</w:t>
      </w:r>
      <w:r w:rsidRPr="0011386B">
        <w:t>UCS2 display in Cyrillic</w:t>
      </w:r>
      <w:r>
        <w:t>)</w:t>
      </w:r>
      <w:bookmarkEnd w:id="687"/>
      <w:bookmarkEnd w:id="688"/>
    </w:p>
    <w:p w14:paraId="15F9E4A9" w14:textId="77777777" w:rsidR="0011386B" w:rsidRDefault="0011386B" w:rsidP="0011386B">
      <w:r>
        <w:t>FFS</w:t>
      </w:r>
    </w:p>
    <w:p w14:paraId="315916ED" w14:textId="34C89F5D" w:rsidR="0011386B" w:rsidRDefault="0011386B" w:rsidP="0011386B">
      <w:pPr>
        <w:pStyle w:val="Heading4"/>
      </w:pPr>
      <w:bookmarkStart w:id="689" w:name="_Toc178929493"/>
      <w:bookmarkStart w:id="690" w:name="_Toc182581357"/>
      <w:r>
        <w:t>10.4.10.3</w:t>
      </w:r>
      <w:r>
        <w:tab/>
        <w:t>SEND SHORT MESSAGE (I</w:t>
      </w:r>
      <w:r w:rsidRPr="0011386B">
        <w:t>con support</w:t>
      </w:r>
      <w:r>
        <w:t>)</w:t>
      </w:r>
      <w:bookmarkEnd w:id="689"/>
      <w:bookmarkEnd w:id="690"/>
    </w:p>
    <w:p w14:paraId="41D152B9" w14:textId="77777777" w:rsidR="0011386B" w:rsidRDefault="0011386B" w:rsidP="0011386B">
      <w:r>
        <w:t>FFS</w:t>
      </w:r>
    </w:p>
    <w:p w14:paraId="4EE03F39" w14:textId="6CDBCE2D" w:rsidR="0011386B" w:rsidRDefault="0011386B" w:rsidP="0011386B">
      <w:pPr>
        <w:pStyle w:val="Heading4"/>
      </w:pPr>
      <w:bookmarkStart w:id="691" w:name="_Toc178929494"/>
      <w:bookmarkStart w:id="692" w:name="_Toc182581358"/>
      <w:r>
        <w:t>10.4.10.4</w:t>
      </w:r>
      <w:r>
        <w:tab/>
        <w:t>SEND SHORT MESSAGE (</w:t>
      </w:r>
      <w:r w:rsidRPr="0011386B">
        <w:t>Support of Text Attribute</w:t>
      </w:r>
      <w:r>
        <w:t>)</w:t>
      </w:r>
      <w:bookmarkEnd w:id="691"/>
      <w:bookmarkEnd w:id="692"/>
    </w:p>
    <w:p w14:paraId="0BE64EBE" w14:textId="77777777" w:rsidR="0011386B" w:rsidRDefault="0011386B" w:rsidP="0011386B">
      <w:r>
        <w:t>FFS</w:t>
      </w:r>
    </w:p>
    <w:p w14:paraId="66E32796" w14:textId="34CB749A" w:rsidR="0011386B" w:rsidRDefault="0011386B" w:rsidP="0011386B">
      <w:pPr>
        <w:pStyle w:val="Heading4"/>
      </w:pPr>
      <w:bookmarkStart w:id="693" w:name="_Toc178929495"/>
      <w:bookmarkStart w:id="694" w:name="_Toc182581359"/>
      <w:r>
        <w:t>10.4.10.5</w:t>
      </w:r>
      <w:r>
        <w:tab/>
        <w:t>SEND SHORT MESSAGE (</w:t>
      </w:r>
      <w:r w:rsidRPr="0011386B">
        <w:t>UCS2 display in Chinese</w:t>
      </w:r>
      <w:r>
        <w:t>)</w:t>
      </w:r>
      <w:bookmarkEnd w:id="693"/>
      <w:bookmarkEnd w:id="694"/>
    </w:p>
    <w:p w14:paraId="33728314" w14:textId="77777777" w:rsidR="0011386B" w:rsidRDefault="0011386B" w:rsidP="0011386B">
      <w:r>
        <w:t>FFS</w:t>
      </w:r>
    </w:p>
    <w:p w14:paraId="22F97AF0" w14:textId="16BBF5FD" w:rsidR="0011386B" w:rsidRDefault="0011386B" w:rsidP="0011386B">
      <w:pPr>
        <w:pStyle w:val="Heading4"/>
      </w:pPr>
      <w:bookmarkStart w:id="695" w:name="_Toc178929496"/>
      <w:bookmarkStart w:id="696" w:name="_Toc182581360"/>
      <w:r>
        <w:t>10.4.10.6</w:t>
      </w:r>
      <w:r>
        <w:tab/>
        <w:t>SEND SHORT MESSAGE (</w:t>
      </w:r>
      <w:r w:rsidRPr="0011386B">
        <w:t>UCS2 display in Katakana</w:t>
      </w:r>
      <w:r>
        <w:t>)</w:t>
      </w:r>
      <w:bookmarkEnd w:id="695"/>
      <w:bookmarkEnd w:id="696"/>
    </w:p>
    <w:p w14:paraId="099DC9AD" w14:textId="27D19738" w:rsidR="00E22044" w:rsidRPr="00E22044" w:rsidRDefault="0011386B" w:rsidP="0011386B">
      <w:r>
        <w:t>FFS</w:t>
      </w:r>
    </w:p>
    <w:p w14:paraId="32747D43" w14:textId="77777777" w:rsidR="00E22044" w:rsidRDefault="00E22044" w:rsidP="00B05BAE">
      <w:pPr>
        <w:pStyle w:val="Heading4"/>
      </w:pPr>
      <w:bookmarkStart w:id="697" w:name="_Toc178929497"/>
      <w:bookmarkStart w:id="698" w:name="_Toc182581361"/>
      <w:r>
        <w:t>10.4.10.7</w:t>
      </w:r>
      <w:r>
        <w:tab/>
        <w:t>SEND SHORT MESSAGE (IMS)</w:t>
      </w:r>
      <w:bookmarkEnd w:id="697"/>
      <w:bookmarkEnd w:id="698"/>
    </w:p>
    <w:p w14:paraId="53EF25DB" w14:textId="0E446140" w:rsidR="00A91DA7" w:rsidRPr="00E22044" w:rsidRDefault="00A91DA7" w:rsidP="00A91DA7">
      <w:r w:rsidRPr="00BE79A5">
        <w:t xml:space="preserve">For test sequence </w:t>
      </w:r>
      <w:r>
        <w:t>7</w:t>
      </w:r>
      <w:r w:rsidRPr="00BE79A5">
        <w:t>.</w:t>
      </w:r>
      <w:r>
        <w:t xml:space="preserve">1 </w:t>
      </w:r>
      <w:r w:rsidRPr="00BE79A5">
        <w:t>the test descriptions from TS 31.124</w:t>
      </w:r>
      <w:r w:rsidR="00E90DE8">
        <w:t> </w:t>
      </w:r>
      <w:r w:rsidRPr="00BE79A5">
        <w:t>[2], clause 27.22.4.1</w:t>
      </w:r>
      <w:r w:rsidR="00E13A5F">
        <w:t>0</w:t>
      </w:r>
      <w:r w:rsidRPr="00BE79A5">
        <w:t>.</w:t>
      </w:r>
      <w:r w:rsidR="00E13A5F">
        <w:t>7.</w:t>
      </w:r>
      <w:r w:rsidRPr="00BE79A5">
        <w:t>1 apply with the following exceptions:</w:t>
      </w:r>
    </w:p>
    <w:p w14:paraId="188C2804" w14:textId="497D0CB6" w:rsidR="00A91DA7" w:rsidRPr="00BE79A5" w:rsidRDefault="00143C6A" w:rsidP="00143C6A">
      <w:pPr>
        <w:pStyle w:val="B10"/>
      </w:pPr>
      <w:r>
        <w:t>-</w:t>
      </w:r>
      <w:r>
        <w:tab/>
      </w:r>
      <w:r w:rsidR="00A91DA7" w:rsidRPr="00BE79A5">
        <w:t>The General Requirements as defined in clause 4.2.1 apply</w:t>
      </w:r>
    </w:p>
    <w:p w14:paraId="3ED2D299" w14:textId="3549927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bookmarkStart w:id="699" w:name="_Toc178929498"/>
      <w:bookmarkStart w:id="700" w:name="_Toc182581362"/>
      <w:r>
        <w:t>10.4.10.8</w:t>
      </w:r>
      <w:r>
        <w:tab/>
        <w:t>SEND SHORT MESSAGE (Over SGs in E-UTRAN)</w:t>
      </w:r>
      <w:bookmarkEnd w:id="699"/>
      <w:bookmarkEnd w:id="700"/>
    </w:p>
    <w:p w14:paraId="28509069" w14:textId="70538A45" w:rsidR="008804FB" w:rsidRPr="00E22044" w:rsidRDefault="008804FB" w:rsidP="008804FB">
      <w:r w:rsidRPr="00BE79A5">
        <w:t xml:space="preserve">For test sequence </w:t>
      </w:r>
      <w:r>
        <w:t>8</w:t>
      </w:r>
      <w:r w:rsidRPr="00BE79A5">
        <w:t>.</w:t>
      </w:r>
      <w:r>
        <w:t xml:space="preserve">1 </w:t>
      </w:r>
      <w:r w:rsidRPr="00BE79A5">
        <w:t>the test descriptions from TS 31.124</w:t>
      </w:r>
      <w:r w:rsidR="00E90DE8">
        <w:t> </w:t>
      </w:r>
      <w:r w:rsidRPr="00BE79A5">
        <w:t>[2], clause 27.22.4.1</w:t>
      </w:r>
      <w:r w:rsidR="00E13A5F">
        <w:t>0.8</w:t>
      </w:r>
      <w:r w:rsidRPr="00BE79A5">
        <w:t>.1 apply with the following exceptions:</w:t>
      </w:r>
    </w:p>
    <w:p w14:paraId="35C0CA69" w14:textId="52A6A95E" w:rsidR="008804FB" w:rsidRPr="00BE79A5" w:rsidRDefault="00143C6A" w:rsidP="00143C6A">
      <w:pPr>
        <w:pStyle w:val="B10"/>
      </w:pPr>
      <w:r>
        <w:t>-</w:t>
      </w:r>
      <w:r>
        <w:tab/>
      </w:r>
      <w:r w:rsidR="008804FB" w:rsidRPr="00BE79A5">
        <w:t>The General Requirements as defined in clause 4.2.1 apply</w:t>
      </w:r>
    </w:p>
    <w:p w14:paraId="1DE76E3E" w14:textId="717EA6F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295944E" w14:textId="77777777" w:rsidR="00E22044" w:rsidRDefault="00E22044" w:rsidP="00143C6A">
      <w:pPr>
        <w:pStyle w:val="Heading3"/>
      </w:pPr>
      <w:bookmarkStart w:id="701" w:name="_Toc178929499"/>
      <w:bookmarkStart w:id="702" w:name="_Toc182581363"/>
      <w:r>
        <w:t>10.4.11</w:t>
      </w:r>
      <w:r>
        <w:tab/>
        <w:t>SEND SS</w:t>
      </w:r>
      <w:bookmarkEnd w:id="701"/>
      <w:bookmarkEnd w:id="702"/>
    </w:p>
    <w:p w14:paraId="47764C2E" w14:textId="1FC358E0" w:rsidR="00E22044" w:rsidRPr="00E22044" w:rsidRDefault="00E22044" w:rsidP="00E22044">
      <w:r>
        <w:t>FFS</w:t>
      </w:r>
    </w:p>
    <w:p w14:paraId="3F671F0C" w14:textId="77777777" w:rsidR="00E22044" w:rsidRDefault="00E22044" w:rsidP="00143C6A">
      <w:pPr>
        <w:pStyle w:val="Heading3"/>
      </w:pPr>
      <w:bookmarkStart w:id="703" w:name="_Toc178929500"/>
      <w:bookmarkStart w:id="704" w:name="_Toc182581364"/>
      <w:r>
        <w:lastRenderedPageBreak/>
        <w:t>10.4.12</w:t>
      </w:r>
      <w:r>
        <w:tab/>
        <w:t>SEND USSD</w:t>
      </w:r>
      <w:bookmarkEnd w:id="703"/>
      <w:bookmarkEnd w:id="704"/>
    </w:p>
    <w:p w14:paraId="7BB032BF" w14:textId="018FFACA" w:rsidR="00E22044" w:rsidRPr="00E22044" w:rsidRDefault="00E22044" w:rsidP="00E22044">
      <w:r>
        <w:t>FFS</w:t>
      </w:r>
    </w:p>
    <w:p w14:paraId="721ED75D" w14:textId="77777777" w:rsidR="00E22044" w:rsidRDefault="00E22044" w:rsidP="00E22044">
      <w:pPr>
        <w:pStyle w:val="Heading3"/>
      </w:pPr>
      <w:bookmarkStart w:id="705" w:name="_Toc178929501"/>
      <w:bookmarkStart w:id="706" w:name="_Toc182581365"/>
      <w:r>
        <w:t>10.4.13</w:t>
      </w:r>
      <w:r>
        <w:tab/>
        <w:t>SET UP CALL</w:t>
      </w:r>
      <w:bookmarkEnd w:id="705"/>
      <w:bookmarkEnd w:id="706"/>
    </w:p>
    <w:p w14:paraId="3253FAE0" w14:textId="52CA9874" w:rsidR="00E22044" w:rsidRPr="00E22044" w:rsidRDefault="00E22044" w:rsidP="00E22044">
      <w:r>
        <w:t>FFS</w:t>
      </w:r>
    </w:p>
    <w:p w14:paraId="243910FC" w14:textId="77777777" w:rsidR="00E22044" w:rsidRDefault="00E22044" w:rsidP="00B05BAE">
      <w:pPr>
        <w:pStyle w:val="Heading3"/>
      </w:pPr>
      <w:bookmarkStart w:id="707" w:name="_Toc178929502"/>
      <w:bookmarkStart w:id="708" w:name="_Toc182581366"/>
      <w:r>
        <w:t>10.4.14</w:t>
      </w:r>
      <w:r>
        <w:tab/>
        <w:t>POLLING OFF</w:t>
      </w:r>
      <w:bookmarkEnd w:id="707"/>
      <w:bookmarkEnd w:id="708"/>
    </w:p>
    <w:p w14:paraId="77360772" w14:textId="66546E61" w:rsidR="008804FB" w:rsidRPr="00E22044" w:rsidRDefault="008804FB" w:rsidP="008804FB">
      <w:r w:rsidRPr="00BE79A5">
        <w:t>For test sequence</w:t>
      </w:r>
      <w:r w:rsidR="00E13A5F">
        <w:t>s</w:t>
      </w:r>
      <w:r w:rsidRPr="00BE79A5">
        <w:t xml:space="preserve"> </w:t>
      </w:r>
      <w:r>
        <w:t>1</w:t>
      </w:r>
      <w:r w:rsidRPr="00BE79A5">
        <w:t>.</w:t>
      </w:r>
      <w:r>
        <w:t>2</w:t>
      </w:r>
      <w:r w:rsidR="00E13A5F">
        <w:t xml:space="preserve"> and 1.3</w:t>
      </w:r>
      <w:r>
        <w:t xml:space="preserve"> </w:t>
      </w:r>
      <w:r w:rsidRPr="00BE79A5">
        <w:t>the test descriptions from TS 31.124 [2], clause 27.22.4.1</w:t>
      </w:r>
      <w:r w:rsidR="00E13A5F">
        <w:t>4</w:t>
      </w:r>
      <w:r w:rsidRPr="00BE79A5">
        <w:t>.1 apply with the following exceptions:</w:t>
      </w:r>
    </w:p>
    <w:p w14:paraId="6EC8A436" w14:textId="218AD6C2" w:rsidR="008804FB" w:rsidRPr="00BE79A5" w:rsidRDefault="00143C6A" w:rsidP="00143C6A">
      <w:pPr>
        <w:pStyle w:val="B10"/>
      </w:pPr>
      <w:r>
        <w:t>-</w:t>
      </w:r>
      <w:r>
        <w:tab/>
      </w:r>
      <w:r w:rsidR="008804FB" w:rsidRPr="00BE79A5">
        <w:t>The General Requirements as defined in clause 4.2.1 apply</w:t>
      </w:r>
    </w:p>
    <w:p w14:paraId="469CE3D9" w14:textId="4FEC77D8" w:rsidR="00E13A5F" w:rsidRDefault="00143C6A" w:rsidP="00E13A5F">
      <w:pPr>
        <w:pStyle w:val="B10"/>
      </w:pPr>
      <w:r>
        <w:t>-</w:t>
      </w:r>
      <w:r>
        <w:tab/>
      </w:r>
      <w:r w:rsidR="00E13A5F">
        <w:t>For sequence 1.2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6446D43D" w14:textId="7447B1C7" w:rsidR="00E13A5F" w:rsidRDefault="00E13A5F" w:rsidP="00E13A5F">
      <w:pPr>
        <w:pStyle w:val="B10"/>
      </w:pPr>
      <w:r>
        <w:t>-</w:t>
      </w:r>
      <w:r>
        <w:tab/>
        <w:t>For sequence 1.3 t</w:t>
      </w:r>
      <w:r w:rsidRPr="00BE79A5">
        <w:t xml:space="preserve">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t>.</w:t>
      </w:r>
    </w:p>
    <w:p w14:paraId="090809A1" w14:textId="77019783" w:rsidR="008804FB" w:rsidRDefault="008804FB" w:rsidP="008804FB">
      <w:r w:rsidRPr="009E1CE7">
        <w:t>Test sequenc</w:t>
      </w:r>
      <w:r>
        <w:t>e 1.1 is</w:t>
      </w:r>
      <w:r w:rsidRPr="009E1CE7">
        <w:t xml:space="preserve"> not applicable to MEs operating a nrUICC.</w:t>
      </w:r>
    </w:p>
    <w:p w14:paraId="7D81EDA3" w14:textId="77777777" w:rsidR="00E22044" w:rsidRDefault="00E22044" w:rsidP="00B05BAE">
      <w:pPr>
        <w:pStyle w:val="Heading3"/>
      </w:pPr>
      <w:bookmarkStart w:id="709" w:name="_Toc178929503"/>
      <w:bookmarkStart w:id="710" w:name="_Toc182581367"/>
      <w:r>
        <w:t>10.4.15</w:t>
      </w:r>
      <w:r>
        <w:tab/>
        <w:t>PROVIDE LOCAL INFORMATION</w:t>
      </w:r>
      <w:bookmarkEnd w:id="709"/>
      <w:bookmarkEnd w:id="710"/>
    </w:p>
    <w:p w14:paraId="3D6E7752" w14:textId="3DBE8032" w:rsidR="008804FB" w:rsidRPr="00E22044" w:rsidRDefault="008804FB" w:rsidP="008804FB">
      <w:r w:rsidRPr="00BE79A5">
        <w:t>For test sequence</w:t>
      </w:r>
      <w:r>
        <w:t>s</w:t>
      </w:r>
      <w:r w:rsidRPr="00BE79A5">
        <w:t xml:space="preserve"> </w:t>
      </w:r>
      <w:r>
        <w:t>1</w:t>
      </w:r>
      <w:r w:rsidRPr="00BE79A5">
        <w:t>.</w:t>
      </w:r>
      <w:r>
        <w:t>2, 1.4, 1.5, 1.9 to 1.11, 1.14 to 1.18 and 1.22 to 1.</w:t>
      </w:r>
      <w:r w:rsidR="00A43F4C">
        <w:t xml:space="preserve">32 </w:t>
      </w:r>
      <w:r w:rsidRPr="00BE79A5">
        <w:t>the test descriptions from TS 31.124 [2], clause 27.22.4.1</w:t>
      </w:r>
      <w:r w:rsidR="00251AC5">
        <w:t>5</w:t>
      </w:r>
      <w:r w:rsidRPr="00BE79A5">
        <w:t>.1 apply with the following exceptions:</w:t>
      </w:r>
    </w:p>
    <w:p w14:paraId="51E44C6B" w14:textId="754B878D" w:rsidR="008804FB" w:rsidRPr="00BE79A5" w:rsidRDefault="00143C6A" w:rsidP="00143C6A">
      <w:pPr>
        <w:pStyle w:val="B10"/>
      </w:pPr>
      <w:r>
        <w:t>-</w:t>
      </w:r>
      <w:r>
        <w:tab/>
      </w:r>
      <w:r w:rsidR="008804FB" w:rsidRPr="00BE79A5">
        <w:t>The General Requirements as defined in clause 4.2.1 apply</w:t>
      </w:r>
    </w:p>
    <w:p w14:paraId="5D9976D6" w14:textId="04540F05" w:rsidR="000A21B8" w:rsidRDefault="00143C6A" w:rsidP="00143C6A">
      <w:pPr>
        <w:pStyle w:val="B10"/>
      </w:pPr>
      <w:r>
        <w:t>-</w:t>
      </w:r>
      <w:r>
        <w:tab/>
      </w:r>
      <w:r w:rsidR="000A21B8">
        <w:t>For test sequences 1.2, 1.4, 1.5, 1.9 to 1.11 and 1.14 to 1.18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39A92B23" w14:textId="5048D920" w:rsidR="000A21B8" w:rsidRDefault="00143C6A" w:rsidP="00143C6A">
      <w:pPr>
        <w:pStyle w:val="B10"/>
      </w:pPr>
      <w:r>
        <w:t>-</w:t>
      </w:r>
      <w:r>
        <w:tab/>
      </w:r>
      <w:r w:rsidR="008804FB">
        <w:t>For test sequences 1.22 to 1.</w:t>
      </w:r>
      <w:r w:rsidR="00251AC5">
        <w:t xml:space="preserve">32 </w:t>
      </w:r>
      <w:r w:rsidR="008804FB">
        <w:t xml:space="preserve">the </w:t>
      </w:r>
      <w:r w:rsidR="000A21B8">
        <w:t xml:space="preserve">nrUICC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3086F45E" w14:textId="3F448818" w:rsidR="00A43F4C" w:rsidRDefault="008804FB" w:rsidP="008804FB">
      <w:r w:rsidRPr="009E1CE7">
        <w:t>Test sequenc</w:t>
      </w:r>
      <w:r>
        <w:t xml:space="preserve">es 1.1, 1.3, 1.6, 1.7, 1.12 and 1.13 are </w:t>
      </w:r>
      <w:r w:rsidRPr="009E1CE7">
        <w:t>not applicable to MEs operating a nrUICC.</w:t>
      </w:r>
    </w:p>
    <w:p w14:paraId="7872F9F7" w14:textId="15BE8E19" w:rsidR="008804FB" w:rsidRDefault="008804FB" w:rsidP="008804FB">
      <w:r w:rsidRPr="009E1CE7">
        <w:t>Test sequenc</w:t>
      </w:r>
      <w:r>
        <w:t xml:space="preserve">e 1.8 is voided and test sequences 1.19 to 1.21 are "TBD" in </w:t>
      </w:r>
      <w:r w:rsidRPr="00BE79A5">
        <w:t>TS 31.124</w:t>
      </w:r>
      <w:r w:rsidR="00E90DE8">
        <w:t> </w:t>
      </w:r>
      <w:r w:rsidRPr="00BE79A5">
        <w:t>[2]</w:t>
      </w:r>
      <w:r>
        <w:t>. For editorial purposes the numbering in the present specification is kept identical.</w:t>
      </w:r>
    </w:p>
    <w:p w14:paraId="770428E0" w14:textId="77777777" w:rsidR="00E22044" w:rsidRDefault="00E22044" w:rsidP="00E22044">
      <w:pPr>
        <w:pStyle w:val="Heading3"/>
      </w:pPr>
      <w:bookmarkStart w:id="711" w:name="_Toc178929504"/>
      <w:bookmarkStart w:id="712" w:name="_Toc182581368"/>
      <w:r>
        <w:t>10.4.16</w:t>
      </w:r>
      <w:r>
        <w:tab/>
        <w:t>SET UP EVENT LIST</w:t>
      </w:r>
      <w:bookmarkEnd w:id="711"/>
      <w:bookmarkEnd w:id="712"/>
    </w:p>
    <w:p w14:paraId="500F4FA9" w14:textId="4C4E2476" w:rsidR="00E22044" w:rsidRPr="00E22044" w:rsidRDefault="00E22044" w:rsidP="00E22044">
      <w:r>
        <w:t>FFS</w:t>
      </w:r>
    </w:p>
    <w:p w14:paraId="75A11FF1" w14:textId="77777777" w:rsidR="00E22044" w:rsidRDefault="00E22044" w:rsidP="00B05BAE">
      <w:pPr>
        <w:pStyle w:val="Heading3"/>
      </w:pPr>
      <w:bookmarkStart w:id="713" w:name="_Toc178929505"/>
      <w:bookmarkStart w:id="714" w:name="_Toc182581369"/>
      <w:r>
        <w:t>10.4.17</w:t>
      </w:r>
      <w:r>
        <w:tab/>
        <w:t>PERFORM CARD APDU</w:t>
      </w:r>
      <w:bookmarkEnd w:id="713"/>
      <w:bookmarkEnd w:id="714"/>
    </w:p>
    <w:p w14:paraId="41536972" w14:textId="77777777" w:rsidR="00E22044" w:rsidRDefault="00E22044">
      <w:pPr>
        <w:pStyle w:val="Heading4"/>
      </w:pPr>
      <w:bookmarkStart w:id="715" w:name="_Toc178929506"/>
      <w:bookmarkStart w:id="716" w:name="_Toc182581370"/>
      <w:r>
        <w:t>10.4.17.1</w:t>
      </w:r>
      <w:r>
        <w:tab/>
        <w:t>PERFORM CARD APDU (Normal)</w:t>
      </w:r>
      <w:bookmarkEnd w:id="715"/>
      <w:bookmarkEnd w:id="716"/>
    </w:p>
    <w:p w14:paraId="18E7E6A0" w14:textId="4A5E1705"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r w:rsidR="00E90DE8">
        <w:t> </w:t>
      </w:r>
      <w:r w:rsidRPr="00BE79A5">
        <w:t>[2], clause 27.22.4.1</w:t>
      </w:r>
      <w:r>
        <w:t>7</w:t>
      </w:r>
      <w:r w:rsidRPr="00BE79A5">
        <w:t>.1 apply with the following exceptions:</w:t>
      </w:r>
    </w:p>
    <w:p w14:paraId="13873B61" w14:textId="4CB22388" w:rsidR="005B395A" w:rsidRPr="00BE79A5" w:rsidRDefault="00143C6A" w:rsidP="00143C6A">
      <w:pPr>
        <w:pStyle w:val="B10"/>
      </w:pPr>
      <w:r>
        <w:t>-</w:t>
      </w:r>
      <w:r>
        <w:tab/>
      </w:r>
      <w:r w:rsidR="005B395A" w:rsidRPr="00BE79A5">
        <w:t>The General Requirements as defined in clause 4.2.1 apply</w:t>
      </w:r>
    </w:p>
    <w:p w14:paraId="45FDB501" w14:textId="678F15D2"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bookmarkStart w:id="717" w:name="_Toc178929507"/>
      <w:bookmarkStart w:id="718" w:name="_Toc182581371"/>
      <w:r>
        <w:t>10.4.17.2</w:t>
      </w:r>
      <w:r>
        <w:tab/>
        <w:t>PERFORM CARD APDU (Detachable card reader)</w:t>
      </w:r>
      <w:bookmarkEnd w:id="717"/>
      <w:bookmarkEnd w:id="718"/>
    </w:p>
    <w:p w14:paraId="05794C24" w14:textId="16A5EEAA"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Pr="00BE79A5">
        <w:t>[2], clause 27.22.4.1</w:t>
      </w:r>
      <w:r>
        <w:t>7</w:t>
      </w:r>
      <w:r w:rsidRPr="00BE79A5">
        <w:t>.</w:t>
      </w:r>
      <w:r>
        <w:t>2</w:t>
      </w:r>
      <w:r w:rsidRPr="00BE79A5">
        <w:t xml:space="preserve"> apply with the following exceptions:</w:t>
      </w:r>
    </w:p>
    <w:p w14:paraId="196AA676" w14:textId="436F99D0" w:rsidR="005B395A" w:rsidRPr="00BE79A5" w:rsidRDefault="00143C6A" w:rsidP="00143C6A">
      <w:pPr>
        <w:pStyle w:val="B10"/>
      </w:pPr>
      <w:r>
        <w:t>-</w:t>
      </w:r>
      <w:r>
        <w:tab/>
      </w:r>
      <w:r w:rsidR="005B395A" w:rsidRPr="00BE79A5">
        <w:t>The General Requirements as defined in clause 4.2.1 apply</w:t>
      </w:r>
    </w:p>
    <w:p w14:paraId="2B80B997" w14:textId="0913F5A1" w:rsidR="005B395A" w:rsidRDefault="00143C6A" w:rsidP="00143C6A">
      <w:pPr>
        <w:pStyle w:val="B10"/>
      </w:pPr>
      <w:r>
        <w:lastRenderedPageBreak/>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5E4347" w14:textId="77777777" w:rsidR="00E22044" w:rsidRDefault="00E22044" w:rsidP="00B05BAE">
      <w:pPr>
        <w:pStyle w:val="Heading3"/>
      </w:pPr>
      <w:bookmarkStart w:id="719" w:name="_Toc178929508"/>
      <w:bookmarkStart w:id="720" w:name="_Toc182581372"/>
      <w:r>
        <w:t>10.4.18</w:t>
      </w:r>
      <w:r>
        <w:tab/>
        <w:t>POWER OFF CARD</w:t>
      </w:r>
      <w:bookmarkEnd w:id="719"/>
      <w:bookmarkEnd w:id="720"/>
    </w:p>
    <w:p w14:paraId="1F47B7DD" w14:textId="77777777" w:rsidR="00E22044" w:rsidRDefault="00E22044">
      <w:pPr>
        <w:pStyle w:val="Heading4"/>
      </w:pPr>
      <w:bookmarkStart w:id="721" w:name="_Toc178929509"/>
      <w:bookmarkStart w:id="722" w:name="_Toc182581373"/>
      <w:r>
        <w:t>10.4.18.1</w:t>
      </w:r>
      <w:r>
        <w:tab/>
        <w:t>POWER OFF CARD (Normal)</w:t>
      </w:r>
      <w:bookmarkEnd w:id="721"/>
      <w:bookmarkEnd w:id="722"/>
    </w:p>
    <w:p w14:paraId="4948D1C0" w14:textId="76C1AD0C"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Pr="00BE79A5">
        <w:t>[2], clause 27.22.4.1</w:t>
      </w:r>
      <w:r>
        <w:t>8</w:t>
      </w:r>
      <w:r w:rsidRPr="00BE79A5">
        <w:t>.</w:t>
      </w:r>
      <w:r>
        <w:t>1</w:t>
      </w:r>
      <w:r w:rsidRPr="00BE79A5">
        <w:t xml:space="preserve"> apply with the following exceptions:</w:t>
      </w:r>
    </w:p>
    <w:p w14:paraId="09A3840D" w14:textId="3E28C0B3" w:rsidR="005B395A" w:rsidRPr="00BE79A5" w:rsidRDefault="00143C6A" w:rsidP="00143C6A">
      <w:pPr>
        <w:pStyle w:val="B10"/>
      </w:pPr>
      <w:r>
        <w:t>-</w:t>
      </w:r>
      <w:r>
        <w:tab/>
      </w:r>
      <w:r w:rsidR="005B395A" w:rsidRPr="00BE79A5">
        <w:t>The General Requirements as defined in clause 4.2.1 apply</w:t>
      </w:r>
    </w:p>
    <w:p w14:paraId="610D9D45" w14:textId="0C011FC6"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275440E" w14:textId="77777777" w:rsidR="00E22044" w:rsidRDefault="00E22044" w:rsidP="00B05BAE">
      <w:pPr>
        <w:pStyle w:val="Heading4"/>
      </w:pPr>
      <w:bookmarkStart w:id="723" w:name="_Toc178929510"/>
      <w:bookmarkStart w:id="724" w:name="_Toc182581374"/>
      <w:r>
        <w:t>10.4.18.2</w:t>
      </w:r>
      <w:r>
        <w:tab/>
        <w:t>POWER OFF CARD (Detachable card reader)</w:t>
      </w:r>
      <w:bookmarkEnd w:id="723"/>
      <w:bookmarkEnd w:id="724"/>
    </w:p>
    <w:p w14:paraId="5CF1F7B4" w14:textId="7F189586"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Pr="00BE79A5">
        <w:t>[2], clause 27.22.4.1</w:t>
      </w:r>
      <w:r>
        <w:t>8</w:t>
      </w:r>
      <w:r w:rsidRPr="00BE79A5">
        <w:t>.</w:t>
      </w:r>
      <w:r>
        <w:t>2</w:t>
      </w:r>
      <w:r w:rsidRPr="00BE79A5">
        <w:t xml:space="preserve"> apply with the following exceptions:</w:t>
      </w:r>
    </w:p>
    <w:p w14:paraId="49B89E44" w14:textId="5E9DAFB2" w:rsidR="005B395A" w:rsidRPr="00BE79A5" w:rsidRDefault="00143C6A" w:rsidP="00143C6A">
      <w:pPr>
        <w:pStyle w:val="B10"/>
      </w:pPr>
      <w:r>
        <w:t>-</w:t>
      </w:r>
      <w:r>
        <w:tab/>
      </w:r>
      <w:r w:rsidR="005B395A" w:rsidRPr="00BE79A5">
        <w:t>The General Requirements as defined in clause 4.2.1 apply</w:t>
      </w:r>
    </w:p>
    <w:p w14:paraId="4A9C636E" w14:textId="1A4FA89D"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830743" w14:textId="77777777" w:rsidR="00E22044" w:rsidRDefault="00E22044" w:rsidP="00B05BAE">
      <w:pPr>
        <w:pStyle w:val="Heading3"/>
      </w:pPr>
      <w:bookmarkStart w:id="725" w:name="_Toc178929511"/>
      <w:bookmarkStart w:id="726" w:name="_Toc182581375"/>
      <w:r>
        <w:t>10.4.19</w:t>
      </w:r>
      <w:r>
        <w:tab/>
        <w:t>POWER ON CARD</w:t>
      </w:r>
      <w:bookmarkEnd w:id="725"/>
      <w:bookmarkEnd w:id="726"/>
    </w:p>
    <w:p w14:paraId="21BA6AFC" w14:textId="77777777" w:rsidR="00E22044" w:rsidRDefault="00E22044" w:rsidP="00B05BAE">
      <w:pPr>
        <w:pStyle w:val="Heading4"/>
      </w:pPr>
      <w:bookmarkStart w:id="727" w:name="_Toc178929512"/>
      <w:bookmarkStart w:id="728" w:name="_Toc182581376"/>
      <w:r>
        <w:t>10.4.19.1</w:t>
      </w:r>
      <w:r>
        <w:tab/>
        <w:t>POWER ON CARD (Normal)</w:t>
      </w:r>
      <w:bookmarkEnd w:id="727"/>
      <w:bookmarkEnd w:id="728"/>
    </w:p>
    <w:p w14:paraId="64BF753D" w14:textId="6D2D32BC"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Pr="00BE79A5">
        <w:t>[2], clause 27.22.4.1</w:t>
      </w:r>
      <w:r>
        <w:t>9</w:t>
      </w:r>
      <w:r w:rsidRPr="00BE79A5">
        <w:t>.</w:t>
      </w:r>
      <w:r>
        <w:t>1</w:t>
      </w:r>
      <w:r w:rsidRPr="00BE79A5">
        <w:t xml:space="preserve"> apply with the following exceptions:</w:t>
      </w:r>
    </w:p>
    <w:p w14:paraId="20018F90" w14:textId="4171507E" w:rsidR="005B395A" w:rsidRPr="00BE79A5" w:rsidRDefault="00143C6A" w:rsidP="00143C6A">
      <w:pPr>
        <w:pStyle w:val="B10"/>
      </w:pPr>
      <w:r>
        <w:t>-</w:t>
      </w:r>
      <w:r>
        <w:tab/>
      </w:r>
      <w:r w:rsidR="005B395A" w:rsidRPr="00BE79A5">
        <w:t>The General Requirements as defined in clause 4.2.1 apply</w:t>
      </w:r>
    </w:p>
    <w:p w14:paraId="76ED3816" w14:textId="6A646493"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2F35A41D" w14:textId="77777777" w:rsidR="00E22044" w:rsidRDefault="00E22044" w:rsidP="00B05BAE">
      <w:pPr>
        <w:pStyle w:val="Heading4"/>
      </w:pPr>
      <w:bookmarkStart w:id="729" w:name="_Toc178929513"/>
      <w:bookmarkStart w:id="730" w:name="_Toc182581377"/>
      <w:r>
        <w:t>10.4.19.2</w:t>
      </w:r>
      <w:r>
        <w:tab/>
        <w:t>POWER ON CARD (Detachable card reader)</w:t>
      </w:r>
      <w:bookmarkEnd w:id="729"/>
      <w:bookmarkEnd w:id="730"/>
    </w:p>
    <w:p w14:paraId="5001E94C" w14:textId="7A003647"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Pr="00BE79A5">
        <w:t>[2], clause 27.22.4.1</w:t>
      </w:r>
      <w:r>
        <w:t>9</w:t>
      </w:r>
      <w:r w:rsidRPr="00BE79A5">
        <w:t>.</w:t>
      </w:r>
      <w:r>
        <w:t>2</w:t>
      </w:r>
      <w:r w:rsidRPr="00BE79A5">
        <w:t xml:space="preserve"> apply with the following exceptions:</w:t>
      </w:r>
    </w:p>
    <w:p w14:paraId="745FF361" w14:textId="4B8FE03B" w:rsidR="005B395A" w:rsidRPr="00BE79A5" w:rsidRDefault="00143C6A" w:rsidP="00143C6A">
      <w:pPr>
        <w:pStyle w:val="B10"/>
      </w:pPr>
      <w:r>
        <w:t>-</w:t>
      </w:r>
      <w:r>
        <w:tab/>
      </w:r>
      <w:r w:rsidR="005B395A" w:rsidRPr="00BE79A5">
        <w:t>The General Requirements as defined in clause 4.2.1 apply</w:t>
      </w:r>
    </w:p>
    <w:p w14:paraId="2008CA39" w14:textId="2F87D497"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05D57898" w14:textId="77777777" w:rsidR="00E22044" w:rsidRDefault="00E22044" w:rsidP="00B05BAE">
      <w:pPr>
        <w:pStyle w:val="Heading3"/>
      </w:pPr>
      <w:bookmarkStart w:id="731" w:name="_Toc178929514"/>
      <w:bookmarkStart w:id="732" w:name="_Toc182581378"/>
      <w:r>
        <w:t>10.4.20</w:t>
      </w:r>
      <w:r>
        <w:tab/>
        <w:t>GET READER STATUS</w:t>
      </w:r>
      <w:bookmarkEnd w:id="731"/>
      <w:bookmarkEnd w:id="732"/>
    </w:p>
    <w:p w14:paraId="698007D4" w14:textId="77777777" w:rsidR="00E22044" w:rsidRDefault="00E22044">
      <w:pPr>
        <w:pStyle w:val="Heading4"/>
      </w:pPr>
      <w:bookmarkStart w:id="733" w:name="_Toc178929515"/>
      <w:bookmarkStart w:id="734" w:name="_Toc182581379"/>
      <w:r>
        <w:t>10.4.20.1</w:t>
      </w:r>
      <w:r>
        <w:tab/>
        <w:t>GET READER STATUS (Normal)</w:t>
      </w:r>
      <w:bookmarkEnd w:id="733"/>
      <w:bookmarkEnd w:id="734"/>
    </w:p>
    <w:p w14:paraId="47775A16" w14:textId="752F35DB" w:rsidR="005B395A" w:rsidRPr="00E22044" w:rsidRDefault="005B395A" w:rsidP="005B395A">
      <w:r w:rsidRPr="00BE79A5">
        <w:t>For test sequence</w:t>
      </w:r>
      <w:r>
        <w:t>s</w:t>
      </w:r>
      <w:r w:rsidRPr="00BE79A5">
        <w:t xml:space="preserve"> </w:t>
      </w:r>
      <w:r>
        <w:t xml:space="preserve">1.1 and 1.2 </w:t>
      </w:r>
      <w:r w:rsidRPr="00BE79A5">
        <w:t>the test descriptions from TS 31.124</w:t>
      </w:r>
      <w:r w:rsidR="00E90DE8">
        <w:t> </w:t>
      </w:r>
      <w:r w:rsidRPr="00BE79A5">
        <w:t>[2], clause 27.22.4.1</w:t>
      </w:r>
      <w:r>
        <w:t>8</w:t>
      </w:r>
      <w:r w:rsidRPr="00BE79A5">
        <w:t>.</w:t>
      </w:r>
      <w:r>
        <w:t>2</w:t>
      </w:r>
      <w:r w:rsidRPr="00BE79A5">
        <w:t xml:space="preserve"> apply with the following exceptions:</w:t>
      </w:r>
    </w:p>
    <w:p w14:paraId="48C7C673" w14:textId="3A1E5F55" w:rsidR="005B395A" w:rsidRPr="00BE79A5" w:rsidRDefault="00143C6A" w:rsidP="00143C6A">
      <w:pPr>
        <w:pStyle w:val="B10"/>
      </w:pPr>
      <w:r>
        <w:t>-</w:t>
      </w:r>
      <w:r>
        <w:tab/>
      </w:r>
      <w:r w:rsidR="005B395A" w:rsidRPr="00BE79A5">
        <w:t>The General Requirements as defined in clause 4.2.1 apply</w:t>
      </w:r>
    </w:p>
    <w:p w14:paraId="3314F60E" w14:textId="30742CE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6C53BAD" w14:textId="77777777" w:rsidR="00E22044" w:rsidRDefault="00E22044" w:rsidP="00B05BAE">
      <w:pPr>
        <w:pStyle w:val="Heading4"/>
      </w:pPr>
      <w:bookmarkStart w:id="735" w:name="_Toc178929516"/>
      <w:bookmarkStart w:id="736" w:name="_Toc182581380"/>
      <w:r>
        <w:t>10.4.20.2</w:t>
      </w:r>
      <w:r>
        <w:tab/>
        <w:t>GET READER STATUS (Detachable card reader)</w:t>
      </w:r>
      <w:bookmarkEnd w:id="735"/>
      <w:bookmarkEnd w:id="736"/>
    </w:p>
    <w:p w14:paraId="6DEC0143" w14:textId="2F31FA56"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Pr="00BE79A5">
        <w:t>[2], clause 27.22.4.</w:t>
      </w:r>
      <w:r>
        <w:t>20</w:t>
      </w:r>
      <w:r w:rsidRPr="00BE79A5">
        <w:t>.</w:t>
      </w:r>
      <w:r>
        <w:t>2</w:t>
      </w:r>
      <w:r w:rsidRPr="00BE79A5">
        <w:t xml:space="preserve"> apply with the following exceptions:</w:t>
      </w:r>
    </w:p>
    <w:p w14:paraId="11F9545D" w14:textId="32913DD7" w:rsidR="005B395A" w:rsidRPr="00BE79A5" w:rsidRDefault="00143C6A" w:rsidP="00143C6A">
      <w:pPr>
        <w:pStyle w:val="B10"/>
      </w:pPr>
      <w:r>
        <w:t>-</w:t>
      </w:r>
      <w:r>
        <w:tab/>
      </w:r>
      <w:r w:rsidR="005B395A" w:rsidRPr="00BE79A5">
        <w:t>The General Requirements as defined in clause 4.2.1 apply</w:t>
      </w:r>
    </w:p>
    <w:p w14:paraId="2526325A" w14:textId="3EE003D0"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7BB8165B" w14:textId="77777777" w:rsidR="00E22044" w:rsidRDefault="00E22044" w:rsidP="00B05BAE">
      <w:pPr>
        <w:pStyle w:val="Heading3"/>
      </w:pPr>
      <w:bookmarkStart w:id="737" w:name="_Toc178929517"/>
      <w:bookmarkStart w:id="738" w:name="_Toc182581381"/>
      <w:r>
        <w:lastRenderedPageBreak/>
        <w:t>10.4.21</w:t>
      </w:r>
      <w:r>
        <w:tab/>
        <w:t>TIMER MANAGEMENT and ENVELOPE TIMER EXPIRATION</w:t>
      </w:r>
      <w:bookmarkEnd w:id="737"/>
      <w:bookmarkEnd w:id="738"/>
    </w:p>
    <w:p w14:paraId="603EA53B" w14:textId="77777777" w:rsidR="00E22044" w:rsidRDefault="00E22044" w:rsidP="00B05BAE">
      <w:pPr>
        <w:pStyle w:val="Heading4"/>
      </w:pPr>
      <w:bookmarkStart w:id="739" w:name="_Toc178929518"/>
      <w:bookmarkStart w:id="740" w:name="_Toc182581382"/>
      <w:r>
        <w:t>10.4.21.1</w:t>
      </w:r>
      <w:r>
        <w:tab/>
        <w:t>TIMER MANAGEMENT (Normal)</w:t>
      </w:r>
      <w:bookmarkEnd w:id="739"/>
      <w:bookmarkEnd w:id="740"/>
    </w:p>
    <w:p w14:paraId="1D37D492" w14:textId="2B5D7EC0"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r w:rsidR="00E90DE8">
        <w:t> </w:t>
      </w:r>
      <w:r w:rsidRPr="00BE79A5">
        <w:t>[2], clause 27.22.4.</w:t>
      </w:r>
      <w:r>
        <w:t>21</w:t>
      </w:r>
      <w:r w:rsidRPr="00BE79A5">
        <w:t>.</w:t>
      </w:r>
      <w:r>
        <w:t>1</w:t>
      </w:r>
      <w:r w:rsidRPr="00BE79A5">
        <w:t xml:space="preserve"> apply with the following exceptions:</w:t>
      </w:r>
    </w:p>
    <w:p w14:paraId="01E2B36B" w14:textId="7E1EB1B2" w:rsidR="00150E1D" w:rsidRPr="00BE79A5" w:rsidRDefault="00143C6A" w:rsidP="00143C6A">
      <w:pPr>
        <w:pStyle w:val="B10"/>
      </w:pPr>
      <w:r>
        <w:t>-</w:t>
      </w:r>
      <w:r>
        <w:tab/>
      </w:r>
      <w:r w:rsidR="00150E1D" w:rsidRPr="00BE79A5">
        <w:t>The General Requirements as defined in clause 4.2.1 apply</w:t>
      </w:r>
    </w:p>
    <w:p w14:paraId="7109C332" w14:textId="2BE440E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8E2CB03" w14:textId="7670A533" w:rsidR="00FF42D7" w:rsidRDefault="00FF42D7" w:rsidP="00FF42D7">
      <w:pPr>
        <w:pStyle w:val="B10"/>
      </w:pPr>
      <w:bookmarkStart w:id="741" w:name="_Hlk183022193"/>
      <w:r>
        <w:t>-</w:t>
      </w:r>
      <w:r>
        <w:tab/>
        <w:t>The nrUICC related test cases shall not validate the pre-defined hardcoded timer identifiers used in existing</w:t>
      </w:r>
      <w:r>
        <w:br/>
        <w:t>test descriptions, as variable timer identifiers may be used.</w:t>
      </w:r>
      <w:bookmarkEnd w:id="741"/>
    </w:p>
    <w:p w14:paraId="7995E1D3" w14:textId="77777777" w:rsidR="00E22044" w:rsidRDefault="00E22044" w:rsidP="00B05BAE">
      <w:pPr>
        <w:pStyle w:val="Heading4"/>
      </w:pPr>
      <w:bookmarkStart w:id="742" w:name="_Toc178929519"/>
      <w:bookmarkStart w:id="743" w:name="_Toc182581383"/>
      <w:r>
        <w:t>10.4.21.2</w:t>
      </w:r>
      <w:r>
        <w:tab/>
        <w:t>ENVELOPE TIMER EXPIRATION (Normal)</w:t>
      </w:r>
      <w:bookmarkEnd w:id="742"/>
      <w:bookmarkEnd w:id="743"/>
    </w:p>
    <w:p w14:paraId="02F5C63B" w14:textId="263DDDD8"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r w:rsidR="00E90DE8">
        <w:t> </w:t>
      </w:r>
      <w:r w:rsidRPr="00BE79A5">
        <w:t>[2], clause 27.22.4.</w:t>
      </w:r>
      <w:r>
        <w:t>21</w:t>
      </w:r>
      <w:r w:rsidRPr="00BE79A5">
        <w:t>.</w:t>
      </w:r>
      <w:r>
        <w:t>2</w:t>
      </w:r>
      <w:r w:rsidRPr="00BE79A5">
        <w:t xml:space="preserve"> apply with the following exceptions:</w:t>
      </w:r>
    </w:p>
    <w:p w14:paraId="29C2843A" w14:textId="0D375E39" w:rsidR="00150E1D" w:rsidRPr="00BE79A5" w:rsidRDefault="00143C6A" w:rsidP="00143C6A">
      <w:pPr>
        <w:pStyle w:val="B10"/>
      </w:pPr>
      <w:r>
        <w:t>-</w:t>
      </w:r>
      <w:r>
        <w:tab/>
      </w:r>
      <w:r w:rsidR="00150E1D" w:rsidRPr="00BE79A5">
        <w:t>The General Requirements as defined in clause 4.2.1 apply</w:t>
      </w:r>
    </w:p>
    <w:p w14:paraId="265760CB" w14:textId="2FEDCD4E"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4EB489D9" w14:textId="066CA893" w:rsidR="00FF42D7" w:rsidRDefault="00FF42D7" w:rsidP="00FF42D7">
      <w:pPr>
        <w:pStyle w:val="B10"/>
      </w:pPr>
      <w:r>
        <w:t>-</w:t>
      </w:r>
      <w:r>
        <w:tab/>
        <w:t>The nrUICC related test cases shall not validate the pre-defined hardcoded timer identifiers used in existing</w:t>
      </w:r>
      <w:r>
        <w:br/>
        <w:t>test descriptions, as variable timer identifiers may be used.</w:t>
      </w:r>
    </w:p>
    <w:p w14:paraId="0BCF75A5" w14:textId="77777777" w:rsidR="00E22044" w:rsidRDefault="00E22044">
      <w:pPr>
        <w:pStyle w:val="Heading3"/>
      </w:pPr>
      <w:bookmarkStart w:id="744" w:name="_Toc178929520"/>
      <w:bookmarkStart w:id="745" w:name="_Toc182581384"/>
      <w:r>
        <w:t>10.4.22</w:t>
      </w:r>
      <w:r>
        <w:tab/>
        <w:t>SET UP IDLE MODE TEXT</w:t>
      </w:r>
      <w:bookmarkEnd w:id="744"/>
      <w:bookmarkEnd w:id="745"/>
    </w:p>
    <w:p w14:paraId="2BF1A80D" w14:textId="647BC78E" w:rsidR="005B395A" w:rsidRDefault="005B395A" w:rsidP="005B395A">
      <w:r>
        <w:t>Test sequences for</w:t>
      </w:r>
      <w:r w:rsidRPr="005B395A">
        <w:t xml:space="preserve"> </w:t>
      </w:r>
      <w:r>
        <w:t xml:space="preserve">SET UP IDLE MODE TEXT currently defined in </w:t>
      </w:r>
      <w:r w:rsidRPr="00BE79A5">
        <w:t>TS 31.124 [2]</w:t>
      </w:r>
      <w:r>
        <w:t xml:space="preserve"> are not applicable for MEs operating a nrUICC. For editorial purposes the clause and the clause numbering are kept.</w:t>
      </w:r>
    </w:p>
    <w:p w14:paraId="30E100DA" w14:textId="77777777" w:rsidR="00E22044" w:rsidRDefault="00E22044" w:rsidP="00B05BAE">
      <w:pPr>
        <w:pStyle w:val="Heading3"/>
      </w:pPr>
      <w:bookmarkStart w:id="746" w:name="_Toc178929521"/>
      <w:bookmarkStart w:id="747" w:name="_Toc182581385"/>
      <w:r>
        <w:t>10.4.23</w:t>
      </w:r>
      <w:r>
        <w:tab/>
        <w:t>RUN AT COMMAND</w:t>
      </w:r>
      <w:bookmarkEnd w:id="746"/>
      <w:bookmarkEnd w:id="747"/>
    </w:p>
    <w:p w14:paraId="42EA70BB" w14:textId="77777777" w:rsidR="00E22044" w:rsidRDefault="00E22044" w:rsidP="00B05BAE">
      <w:pPr>
        <w:pStyle w:val="Heading4"/>
      </w:pPr>
      <w:bookmarkStart w:id="748" w:name="_Toc178929522"/>
      <w:bookmarkStart w:id="749" w:name="_Toc182581386"/>
      <w:r>
        <w:t>10.4.23.1</w:t>
      </w:r>
      <w:r>
        <w:tab/>
        <w:t>RUN AT COMMAND (Normal)</w:t>
      </w:r>
      <w:bookmarkEnd w:id="748"/>
      <w:bookmarkEnd w:id="749"/>
    </w:p>
    <w:p w14:paraId="1D797A8D" w14:textId="2E746FA0"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w:t>
      </w:r>
      <w:r w:rsidR="00E90DE8">
        <w:t> </w:t>
      </w:r>
      <w:r w:rsidRPr="00BE79A5">
        <w:t>[2], clause 27.22.4.</w:t>
      </w:r>
      <w:r>
        <w:t>23</w:t>
      </w:r>
      <w:r w:rsidRPr="00BE79A5">
        <w:t>.</w:t>
      </w:r>
      <w:r>
        <w:t>1</w:t>
      </w:r>
      <w:r w:rsidRPr="00BE79A5">
        <w:t xml:space="preserve"> apply with the following exceptions:</w:t>
      </w:r>
    </w:p>
    <w:p w14:paraId="585F4139" w14:textId="2591016C" w:rsidR="00150E1D" w:rsidRPr="00BE79A5" w:rsidRDefault="00143C6A" w:rsidP="00143C6A">
      <w:pPr>
        <w:pStyle w:val="B10"/>
      </w:pPr>
      <w:r>
        <w:t>-</w:t>
      </w:r>
      <w:r>
        <w:tab/>
      </w:r>
      <w:r w:rsidR="00150E1D" w:rsidRPr="00BE79A5">
        <w:t>The General Requirements as defined in clause 4.2.1 apply</w:t>
      </w:r>
    </w:p>
    <w:p w14:paraId="595604EB" w14:textId="2F285EB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16AD8D0D" w14:textId="77777777" w:rsidR="00E22044" w:rsidRDefault="00E22044" w:rsidP="00B05BAE">
      <w:pPr>
        <w:pStyle w:val="Heading4"/>
      </w:pPr>
      <w:bookmarkStart w:id="750" w:name="_Toc178929523"/>
      <w:bookmarkStart w:id="751" w:name="_Toc182581387"/>
      <w:r>
        <w:t>10.4.23.2</w:t>
      </w:r>
      <w:r>
        <w:tab/>
        <w:t>RUN AT COMMAND (Icon support)</w:t>
      </w:r>
      <w:bookmarkEnd w:id="750"/>
      <w:bookmarkEnd w:id="751"/>
    </w:p>
    <w:p w14:paraId="45DACF13" w14:textId="43EB23E4"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r w:rsidR="00E90DE8">
        <w:t> </w:t>
      </w:r>
      <w:r w:rsidRPr="00BE79A5">
        <w:t>[2], clause 27.22.4.</w:t>
      </w:r>
      <w:r>
        <w:t>23</w:t>
      </w:r>
      <w:r w:rsidRPr="00BE79A5">
        <w:t>.</w:t>
      </w:r>
      <w:r>
        <w:t>2</w:t>
      </w:r>
      <w:r w:rsidRPr="00BE79A5">
        <w:t xml:space="preserve"> apply with the following exceptions:</w:t>
      </w:r>
    </w:p>
    <w:p w14:paraId="7646DCBF" w14:textId="6690BC41" w:rsidR="00150E1D" w:rsidRPr="00BE79A5" w:rsidRDefault="00143C6A" w:rsidP="00143C6A">
      <w:pPr>
        <w:pStyle w:val="B10"/>
      </w:pPr>
      <w:r>
        <w:t>-</w:t>
      </w:r>
      <w:r>
        <w:tab/>
      </w:r>
      <w:r w:rsidR="00150E1D" w:rsidRPr="00BE79A5">
        <w:t>The General Requirements as defined in clause 4.2.1 apply</w:t>
      </w:r>
    </w:p>
    <w:p w14:paraId="178F8B38" w14:textId="04E5EDE7"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752" w:name="_Toc178929524"/>
      <w:bookmarkStart w:id="753" w:name="_Toc182581388"/>
      <w:r w:rsidRPr="00B05BAE">
        <w:rPr>
          <w:rStyle w:val="Heading4Char1"/>
          <w:rFonts w:eastAsiaTheme="minorHAnsi"/>
        </w:rPr>
        <w:t>10.4.23.3</w:t>
      </w:r>
      <w:r w:rsidRPr="00B05BAE">
        <w:rPr>
          <w:rStyle w:val="Heading4Char1"/>
          <w:rFonts w:eastAsiaTheme="minorHAnsi"/>
        </w:rPr>
        <w:tab/>
        <w:t>RUN AT COMMAND (Support of Text Attribute)</w:t>
      </w:r>
      <w:bookmarkEnd w:id="752"/>
      <w:bookmarkEnd w:id="753"/>
    </w:p>
    <w:p w14:paraId="643C8D3B" w14:textId="2ECCC8B5"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r w:rsidR="00E90DE8">
        <w:t> </w:t>
      </w:r>
      <w:r w:rsidRPr="00BE79A5">
        <w:t>[2], clause 27.22.4.</w:t>
      </w:r>
      <w:r>
        <w:t>23</w:t>
      </w:r>
      <w:r w:rsidRPr="00BE79A5">
        <w:t>.</w:t>
      </w:r>
      <w:r>
        <w:t>3</w:t>
      </w:r>
      <w:r w:rsidRPr="00BE79A5">
        <w:t xml:space="preserve"> apply with the following exceptions:</w:t>
      </w:r>
    </w:p>
    <w:p w14:paraId="0202ED20" w14:textId="76F13375" w:rsidR="00150E1D" w:rsidRPr="00BE79A5" w:rsidRDefault="00143C6A" w:rsidP="00143C6A">
      <w:pPr>
        <w:pStyle w:val="B10"/>
      </w:pPr>
      <w:r>
        <w:t>-</w:t>
      </w:r>
      <w:r>
        <w:tab/>
      </w:r>
      <w:r w:rsidR="00150E1D" w:rsidRPr="00BE79A5">
        <w:t>The General Requirements as defined in clause 4.2.1 apply</w:t>
      </w:r>
    </w:p>
    <w:p w14:paraId="454F97A7" w14:textId="43103B50"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E5D0BBA" w14:textId="77777777" w:rsidR="00E22044" w:rsidRDefault="00E22044" w:rsidP="00B05BAE">
      <w:pPr>
        <w:pStyle w:val="Heading4"/>
      </w:pPr>
      <w:bookmarkStart w:id="754" w:name="_Toc178929525"/>
      <w:bookmarkStart w:id="755" w:name="_Toc182581389"/>
      <w:r>
        <w:lastRenderedPageBreak/>
        <w:t>10.4.23.4</w:t>
      </w:r>
      <w:r>
        <w:tab/>
        <w:t>RUN AT COMMAND (UCS2 display in Cyrillic)</w:t>
      </w:r>
      <w:bookmarkEnd w:id="754"/>
      <w:bookmarkEnd w:id="755"/>
    </w:p>
    <w:p w14:paraId="330A5F69" w14:textId="013C8A4B" w:rsidR="00216E40" w:rsidRPr="00E22044" w:rsidRDefault="00216E40" w:rsidP="00216E40">
      <w:r w:rsidRPr="00BE79A5">
        <w:t xml:space="preserve">For test sequence </w:t>
      </w:r>
      <w:r>
        <w:t>4</w:t>
      </w:r>
      <w:r w:rsidRPr="00BE79A5">
        <w:t>.</w:t>
      </w:r>
      <w:r>
        <w:t xml:space="preserve">1 </w:t>
      </w:r>
      <w:r w:rsidRPr="00BE79A5">
        <w:t>the test descriptions from TS 31.124</w:t>
      </w:r>
      <w:r w:rsidR="00E90DE8">
        <w:t> </w:t>
      </w:r>
      <w:r w:rsidRPr="00BE79A5">
        <w:t>[2], clause 27.22.4.</w:t>
      </w:r>
      <w:r>
        <w:t>23</w:t>
      </w:r>
      <w:r w:rsidRPr="00BE79A5">
        <w:t>.</w:t>
      </w:r>
      <w:r>
        <w:t>4</w:t>
      </w:r>
      <w:r w:rsidRPr="00BE79A5">
        <w:t xml:space="preserve"> apply with the following exceptions:</w:t>
      </w:r>
    </w:p>
    <w:p w14:paraId="2FFB0906" w14:textId="46C577ED" w:rsidR="00216E40" w:rsidRPr="00BE79A5" w:rsidRDefault="00143C6A" w:rsidP="00143C6A">
      <w:pPr>
        <w:pStyle w:val="B10"/>
      </w:pPr>
      <w:r>
        <w:t>-</w:t>
      </w:r>
      <w:r>
        <w:tab/>
      </w:r>
      <w:r w:rsidR="00216E40" w:rsidRPr="00BE79A5">
        <w:t>The General Requirements as defined in clause 4.2.1 apply</w:t>
      </w:r>
    </w:p>
    <w:p w14:paraId="4C9608C4" w14:textId="5C61596C"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629899A8" w14:textId="77777777" w:rsidR="00E22044" w:rsidRDefault="00E22044" w:rsidP="00B05BAE">
      <w:pPr>
        <w:pStyle w:val="Heading4"/>
      </w:pPr>
      <w:bookmarkStart w:id="756" w:name="_Toc178929526"/>
      <w:bookmarkStart w:id="757" w:name="_Toc182581390"/>
      <w:r>
        <w:t>10.4.23.5</w:t>
      </w:r>
      <w:r>
        <w:tab/>
        <w:t>RUN AT COMMAND (UCS2 display in Chinese)</w:t>
      </w:r>
      <w:bookmarkEnd w:id="756"/>
      <w:bookmarkEnd w:id="757"/>
    </w:p>
    <w:p w14:paraId="5B81755C" w14:textId="0A921E1D" w:rsidR="00216E40" w:rsidRPr="00E22044" w:rsidRDefault="00216E40" w:rsidP="00216E40">
      <w:r w:rsidRPr="00BE79A5">
        <w:t xml:space="preserve">For test sequence </w:t>
      </w:r>
      <w:r>
        <w:t>5</w:t>
      </w:r>
      <w:r w:rsidRPr="00BE79A5">
        <w:t>.</w:t>
      </w:r>
      <w:r>
        <w:t xml:space="preserve">1 </w:t>
      </w:r>
      <w:r w:rsidRPr="00BE79A5">
        <w:t>the test descriptions from TS 31.124</w:t>
      </w:r>
      <w:r w:rsidR="00E90DE8">
        <w:t> </w:t>
      </w:r>
      <w:r w:rsidRPr="00BE79A5">
        <w:t>[2], clause 27.22.4.</w:t>
      </w:r>
      <w:r>
        <w:t>23</w:t>
      </w:r>
      <w:r w:rsidRPr="00BE79A5">
        <w:t>.</w:t>
      </w:r>
      <w:r>
        <w:t>5</w:t>
      </w:r>
      <w:r w:rsidRPr="00BE79A5">
        <w:t xml:space="preserve"> apply with the following exceptions:</w:t>
      </w:r>
    </w:p>
    <w:p w14:paraId="108028AF" w14:textId="22988D1E" w:rsidR="00216E40" w:rsidRPr="00BE79A5" w:rsidRDefault="00143C6A" w:rsidP="00143C6A">
      <w:pPr>
        <w:pStyle w:val="B10"/>
      </w:pPr>
      <w:r>
        <w:t>-</w:t>
      </w:r>
      <w:r>
        <w:tab/>
      </w:r>
      <w:r w:rsidR="00216E40" w:rsidRPr="00BE79A5">
        <w:t>The General Requirements as defined in clause 4.2.1 apply</w:t>
      </w:r>
    </w:p>
    <w:p w14:paraId="1FA58862" w14:textId="064B0C27"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5BC650B6" w14:textId="77777777" w:rsidR="00E22044" w:rsidRDefault="00E22044" w:rsidP="00B05BAE">
      <w:pPr>
        <w:pStyle w:val="Heading4"/>
      </w:pPr>
      <w:bookmarkStart w:id="758" w:name="_Toc178929527"/>
      <w:bookmarkStart w:id="759" w:name="_Toc182581391"/>
      <w:r>
        <w:t>10.4.23.6</w:t>
      </w:r>
      <w:r>
        <w:tab/>
        <w:t>RUN AT COMMAND (UCS2 display in Katakana</w:t>
      </w:r>
      <w:bookmarkEnd w:id="758"/>
      <w:bookmarkEnd w:id="759"/>
    </w:p>
    <w:p w14:paraId="0688D839" w14:textId="229A013A" w:rsidR="00216E40" w:rsidRPr="00E22044" w:rsidRDefault="00216E40" w:rsidP="00216E40">
      <w:r w:rsidRPr="00BE79A5">
        <w:t xml:space="preserve">For test sequence </w:t>
      </w:r>
      <w:r>
        <w:t>6</w:t>
      </w:r>
      <w:r w:rsidRPr="00BE79A5">
        <w:t>.</w:t>
      </w:r>
      <w:r>
        <w:t xml:space="preserve">1 </w:t>
      </w:r>
      <w:r w:rsidRPr="00BE79A5">
        <w:t>the test descriptions from TS 31.124</w:t>
      </w:r>
      <w:r w:rsidR="00E90DE8">
        <w:t> </w:t>
      </w:r>
      <w:r w:rsidRPr="00BE79A5">
        <w:t>[2], clause 27.22.4.</w:t>
      </w:r>
      <w:r>
        <w:t>23</w:t>
      </w:r>
      <w:r w:rsidRPr="00BE79A5">
        <w:t>.</w:t>
      </w:r>
      <w:r>
        <w:t>6</w:t>
      </w:r>
      <w:r w:rsidRPr="00BE79A5">
        <w:t xml:space="preserve"> apply with the following exceptions:</w:t>
      </w:r>
    </w:p>
    <w:p w14:paraId="4ADBBFFF" w14:textId="274C2824" w:rsidR="00216E40" w:rsidRPr="00BE79A5" w:rsidRDefault="00143C6A" w:rsidP="00143C6A">
      <w:pPr>
        <w:pStyle w:val="B10"/>
      </w:pPr>
      <w:r>
        <w:t>-</w:t>
      </w:r>
      <w:r>
        <w:tab/>
      </w:r>
      <w:r w:rsidR="00216E40" w:rsidRPr="00BE79A5">
        <w:t>The General Requirements as defined in clause 4.2.1 apply</w:t>
      </w:r>
    </w:p>
    <w:p w14:paraId="6B6189CD" w14:textId="7F30FFAD"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5295B6C" w14:textId="77777777" w:rsidR="00E22044" w:rsidRDefault="00E22044">
      <w:pPr>
        <w:pStyle w:val="Heading3"/>
      </w:pPr>
      <w:bookmarkStart w:id="760" w:name="_Toc178929528"/>
      <w:bookmarkStart w:id="761" w:name="_Toc182581392"/>
      <w:r>
        <w:t>10.4.24</w:t>
      </w:r>
      <w:r>
        <w:tab/>
        <w:t>SEND DTMF</w:t>
      </w:r>
      <w:bookmarkEnd w:id="760"/>
      <w:bookmarkEnd w:id="761"/>
    </w:p>
    <w:p w14:paraId="2B791945" w14:textId="77B5A43E" w:rsidR="00216E40" w:rsidRPr="00216E40" w:rsidRDefault="00216E40" w:rsidP="00216E40">
      <w:r>
        <w:t>FFS</w:t>
      </w:r>
    </w:p>
    <w:p w14:paraId="6EA4E904" w14:textId="77777777" w:rsidR="00E22044" w:rsidRDefault="00E22044" w:rsidP="00B05BAE">
      <w:pPr>
        <w:pStyle w:val="Heading3"/>
      </w:pPr>
      <w:bookmarkStart w:id="762" w:name="_Toc178929529"/>
      <w:bookmarkStart w:id="763" w:name="_Toc182581393"/>
      <w:r>
        <w:t>10.4.25</w:t>
      </w:r>
      <w:r>
        <w:tab/>
        <w:t>LANGUAGE NOTIFICATION</w:t>
      </w:r>
      <w:bookmarkEnd w:id="762"/>
      <w:bookmarkEnd w:id="763"/>
    </w:p>
    <w:p w14:paraId="34ABE5D4" w14:textId="092DC004"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r w:rsidR="00E90DE8">
        <w:t> </w:t>
      </w:r>
      <w:r w:rsidRPr="00BE79A5">
        <w:t>[2], clause 27.22.4.</w:t>
      </w:r>
      <w:r>
        <w:t>25</w:t>
      </w:r>
      <w:r w:rsidRPr="00BE79A5">
        <w:t xml:space="preserve"> apply with the following exceptions:</w:t>
      </w:r>
    </w:p>
    <w:p w14:paraId="419CC511" w14:textId="1131194B" w:rsidR="00216E40" w:rsidRPr="00BE79A5" w:rsidRDefault="00143C6A" w:rsidP="00143C6A">
      <w:pPr>
        <w:pStyle w:val="B10"/>
      </w:pPr>
      <w:r>
        <w:t>-</w:t>
      </w:r>
      <w:r>
        <w:tab/>
      </w:r>
      <w:r w:rsidR="00216E40" w:rsidRPr="00BE79A5">
        <w:t>The General Requirements as defined in clause 4.2.1 apply</w:t>
      </w:r>
    </w:p>
    <w:p w14:paraId="3640E8DB" w14:textId="5A590EE3"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EAF8C61" w14:textId="77777777" w:rsidR="00E22044" w:rsidRDefault="00E22044" w:rsidP="00E22044">
      <w:pPr>
        <w:pStyle w:val="Heading3"/>
      </w:pPr>
      <w:bookmarkStart w:id="764" w:name="_Toc178929530"/>
      <w:bookmarkStart w:id="765" w:name="_Toc182581394"/>
      <w:r>
        <w:t>10.4.26</w:t>
      </w:r>
      <w:r>
        <w:tab/>
        <w:t>LAUNCH BROWSER</w:t>
      </w:r>
      <w:bookmarkEnd w:id="764"/>
      <w:bookmarkEnd w:id="765"/>
    </w:p>
    <w:p w14:paraId="6D53D543" w14:textId="46BDE298" w:rsidR="009E1CE7" w:rsidRDefault="00E22044" w:rsidP="00E22044">
      <w:pPr>
        <w:pStyle w:val="Heading4"/>
      </w:pPr>
      <w:bookmarkStart w:id="766" w:name="_Toc178929531"/>
      <w:bookmarkStart w:id="767" w:name="_Toc182581395"/>
      <w:r>
        <w:t>10.4.26.1</w:t>
      </w:r>
      <w:r w:rsidR="009E1CE7">
        <w:tab/>
      </w:r>
      <w:r w:rsidR="009E1CE7" w:rsidRPr="009E1CE7">
        <w:t>LAUNCH BROWSER (No session already launched)</w:t>
      </w:r>
      <w:bookmarkEnd w:id="766"/>
      <w:bookmarkEnd w:id="767"/>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768" w:name="_Toc178929532"/>
      <w:bookmarkStart w:id="769" w:name="_Toc182581396"/>
      <w:r>
        <w:t>10.4.26.2</w:t>
      </w:r>
      <w:r>
        <w:tab/>
      </w:r>
      <w:r w:rsidRPr="009E1CE7">
        <w:rPr>
          <w:rFonts w:eastAsia="TimesNewRoman"/>
        </w:rPr>
        <w:t>LAUNCH BROWSER (Interaction with current session)</w:t>
      </w:r>
      <w:bookmarkEnd w:id="768"/>
      <w:bookmarkEnd w:id="769"/>
    </w:p>
    <w:p w14:paraId="7C6DFD12" w14:textId="77777777" w:rsidR="009E1CE7" w:rsidRDefault="009E1CE7" w:rsidP="009E1CE7">
      <w:r>
        <w:t>FFS</w:t>
      </w:r>
    </w:p>
    <w:p w14:paraId="69079A2D" w14:textId="119E4B24" w:rsidR="009E1CE7" w:rsidRDefault="009E1CE7" w:rsidP="009E1CE7">
      <w:pPr>
        <w:pStyle w:val="Heading4"/>
      </w:pPr>
      <w:bookmarkStart w:id="770" w:name="_Toc178929533"/>
      <w:bookmarkStart w:id="771" w:name="_Toc182581397"/>
      <w:r>
        <w:t>10.4.26.3</w:t>
      </w:r>
      <w:r>
        <w:tab/>
      </w:r>
      <w:r w:rsidRPr="009E1CE7">
        <w:t>LAUNCH BROWSER (UCS2 display in Cyrillic)</w:t>
      </w:r>
      <w:bookmarkEnd w:id="770"/>
      <w:bookmarkEnd w:id="771"/>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772" w:name="_Toc178929534"/>
      <w:bookmarkStart w:id="773" w:name="_Toc182581398"/>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772"/>
      <w:bookmarkEnd w:id="773"/>
    </w:p>
    <w:p w14:paraId="79CC78F0" w14:textId="77777777" w:rsidR="009E1CE7" w:rsidRDefault="009E1CE7" w:rsidP="009E1CE7">
      <w:r>
        <w:t>FFS</w:t>
      </w:r>
    </w:p>
    <w:p w14:paraId="5715CF33" w14:textId="0300895C" w:rsidR="009E1CE7" w:rsidRDefault="009E1CE7" w:rsidP="009E1CE7">
      <w:pPr>
        <w:pStyle w:val="Heading4"/>
      </w:pPr>
      <w:bookmarkStart w:id="774" w:name="_Toc178929535"/>
      <w:bookmarkStart w:id="775" w:name="_Toc182581399"/>
      <w:r>
        <w:t>10.4.26.5</w:t>
      </w:r>
      <w:r>
        <w:tab/>
      </w:r>
      <w:r w:rsidRPr="009E1CE7">
        <w:t>LAUNCH BROWSER (</w:t>
      </w:r>
      <w:r>
        <w:t>S</w:t>
      </w:r>
      <w:r w:rsidRPr="009E1CE7">
        <w:t>upport of Text Attribute)</w:t>
      </w:r>
      <w:bookmarkEnd w:id="774"/>
      <w:bookmarkEnd w:id="775"/>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776" w:name="_Toc178929536"/>
      <w:bookmarkStart w:id="777" w:name="_Toc182581400"/>
      <w:r>
        <w:t>10.4.26.6</w:t>
      </w:r>
      <w:r>
        <w:tab/>
      </w:r>
      <w:r w:rsidRPr="009E1CE7">
        <w:rPr>
          <w:rFonts w:eastAsia="TimesNewRoman"/>
        </w:rPr>
        <w:t>LAUNCH BROWSER (UCS2 Display in Chinese)</w:t>
      </w:r>
      <w:bookmarkEnd w:id="776"/>
      <w:bookmarkEnd w:id="777"/>
    </w:p>
    <w:p w14:paraId="0EADB238" w14:textId="77777777" w:rsidR="009E1CE7" w:rsidRDefault="009E1CE7" w:rsidP="009E1CE7">
      <w:r>
        <w:t>FFS</w:t>
      </w:r>
    </w:p>
    <w:p w14:paraId="3DC3DF9A" w14:textId="00CA5C84" w:rsidR="009E1CE7" w:rsidRDefault="009E1CE7" w:rsidP="009E1CE7">
      <w:pPr>
        <w:pStyle w:val="Heading4"/>
      </w:pPr>
      <w:bookmarkStart w:id="778" w:name="_Toc178929537"/>
      <w:bookmarkStart w:id="779" w:name="_Toc182581401"/>
      <w:r>
        <w:lastRenderedPageBreak/>
        <w:t>10.4.26.7</w:t>
      </w:r>
      <w:r>
        <w:tab/>
      </w:r>
      <w:r w:rsidRPr="009E1CE7">
        <w:t>LAUNCH BROWSER (UCS2 Display in Katakana)</w:t>
      </w:r>
      <w:bookmarkEnd w:id="778"/>
      <w:bookmarkEnd w:id="779"/>
    </w:p>
    <w:p w14:paraId="1E65EB18" w14:textId="77777777" w:rsidR="009E1CE7" w:rsidRDefault="009E1CE7" w:rsidP="009E1CE7">
      <w:r>
        <w:t>FFS</w:t>
      </w:r>
    </w:p>
    <w:p w14:paraId="4FA91B43" w14:textId="77777777" w:rsidR="00E22044" w:rsidRDefault="00E22044" w:rsidP="00B05BAE">
      <w:pPr>
        <w:pStyle w:val="Heading4"/>
      </w:pPr>
      <w:bookmarkStart w:id="780" w:name="_Toc178929538"/>
      <w:bookmarkStart w:id="781" w:name="_Toc182581402"/>
      <w:r>
        <w:t>10.4.26.8</w:t>
      </w:r>
      <w:r>
        <w:tab/>
        <w:t>LAUNCH BROWSER (NG-RAN bearer)</w:t>
      </w:r>
      <w:bookmarkEnd w:id="780"/>
      <w:bookmarkEnd w:id="781"/>
    </w:p>
    <w:p w14:paraId="3C69FF83" w14:textId="3B2BFC2F"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r w:rsidR="00E90DE8">
        <w:t> </w:t>
      </w:r>
      <w:r w:rsidRPr="00BE79A5">
        <w:t>[2], clause 27.22.4.</w:t>
      </w:r>
      <w:r>
        <w:t>20</w:t>
      </w:r>
      <w:r w:rsidRPr="00BE79A5">
        <w:t>.</w:t>
      </w:r>
      <w:r>
        <w:t>2</w:t>
      </w:r>
      <w:r w:rsidRPr="00BE79A5">
        <w:t xml:space="preserve"> apply with the following exceptions:</w:t>
      </w:r>
    </w:p>
    <w:p w14:paraId="3AFF5FAD" w14:textId="0E53811B" w:rsidR="00FD3C91" w:rsidRDefault="00143C6A" w:rsidP="00143C6A">
      <w:pPr>
        <w:pStyle w:val="B10"/>
      </w:pPr>
      <w:r>
        <w:t>-</w:t>
      </w:r>
      <w:r>
        <w:tab/>
      </w:r>
      <w:r w:rsidR="00FD3C91" w:rsidRPr="00BE79A5">
        <w:t>The General Requirements as defined in clause 4.2.1 apply</w:t>
      </w:r>
    </w:p>
    <w:p w14:paraId="476456AA" w14:textId="58A32436"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w:t>
      </w:r>
    </w:p>
    <w:p w14:paraId="5971E7B5" w14:textId="4906AF8F"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 xml:space="preserve"> and an ISIM as defined in clause 4.4.4.5.</w:t>
      </w:r>
    </w:p>
    <w:p w14:paraId="0B1D7E7E" w14:textId="2176650A" w:rsidR="00FD3C91" w:rsidRDefault="00143C6A" w:rsidP="00143C6A">
      <w:pPr>
        <w:pStyle w:val="B10"/>
      </w:pPr>
      <w:r>
        <w:t>-</w:t>
      </w:r>
      <w:r>
        <w:tab/>
      </w:r>
      <w:r w:rsidR="00FD3C91">
        <w:t xml:space="preserve">Additional parameters provided in </w:t>
      </w:r>
      <w:r w:rsidR="00FD3C91" w:rsidRPr="00BE79A5">
        <w:t>TS 31.124</w:t>
      </w:r>
      <w:r w:rsidR="00E90DE8">
        <w:t> </w:t>
      </w:r>
      <w:r w:rsidR="00FD3C91" w:rsidRPr="00BE79A5">
        <w:t>[2], clause 27.22.4.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782" w:name="_Toc178929539"/>
      <w:bookmarkStart w:id="783" w:name="_Toc182581403"/>
      <w:r>
        <w:t>10.4.27</w:t>
      </w:r>
      <w:r>
        <w:tab/>
        <w:t>OPEN CHANNEL</w:t>
      </w:r>
      <w:bookmarkEnd w:id="782"/>
      <w:bookmarkEnd w:id="783"/>
    </w:p>
    <w:p w14:paraId="26289635" w14:textId="10F8442F" w:rsidR="009E1CE7" w:rsidRDefault="009E1CE7" w:rsidP="009E1CE7">
      <w:pPr>
        <w:pStyle w:val="Heading4"/>
      </w:pPr>
      <w:bookmarkStart w:id="784" w:name="_Toc178929540"/>
      <w:bookmarkStart w:id="785" w:name="_Toc182581404"/>
      <w:r>
        <w:t>10.4.27.1</w:t>
      </w:r>
      <w:r>
        <w:tab/>
        <w:t>Void</w:t>
      </w:r>
      <w:bookmarkEnd w:id="784"/>
      <w:bookmarkEnd w:id="785"/>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786" w:name="_Toc178929541"/>
      <w:bookmarkStart w:id="787" w:name="_Toc182581405"/>
      <w:r>
        <w:t>10.4.26.2</w:t>
      </w:r>
      <w:r>
        <w:tab/>
        <w:t>OPEN CHANNEL</w:t>
      </w:r>
      <w:r w:rsidRPr="009E1CE7">
        <w:t xml:space="preserve"> (</w:t>
      </w:r>
      <w:r>
        <w:t>R</w:t>
      </w:r>
      <w:r w:rsidRPr="009E1CE7">
        <w:t>elated to GPRS)</w:t>
      </w:r>
      <w:bookmarkEnd w:id="786"/>
      <w:bookmarkEnd w:id="787"/>
    </w:p>
    <w:p w14:paraId="182BB23D" w14:textId="77777777" w:rsidR="009E1CE7" w:rsidRDefault="009E1CE7" w:rsidP="009E1CE7">
      <w:r>
        <w:t>FFS</w:t>
      </w:r>
    </w:p>
    <w:p w14:paraId="5F6179C4" w14:textId="23F78922" w:rsidR="009E1CE7" w:rsidRDefault="009E1CE7" w:rsidP="009E1CE7">
      <w:pPr>
        <w:pStyle w:val="Heading4"/>
      </w:pPr>
      <w:bookmarkStart w:id="788" w:name="_Toc178929542"/>
      <w:bookmarkStart w:id="789" w:name="_Toc182581406"/>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788"/>
      <w:bookmarkEnd w:id="789"/>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790" w:name="_Toc178929543"/>
      <w:bookmarkStart w:id="791" w:name="_Toc182581407"/>
      <w:r>
        <w:t>10.4.26.4</w:t>
      </w:r>
      <w:r>
        <w:tab/>
        <w:t>OPEN CHANNEL</w:t>
      </w:r>
      <w:r w:rsidRPr="009E1CE7">
        <w:t xml:space="preserve"> (Local Bearer)</w:t>
      </w:r>
      <w:bookmarkEnd w:id="790"/>
      <w:bookmarkEnd w:id="791"/>
    </w:p>
    <w:p w14:paraId="0368367F" w14:textId="77777777" w:rsidR="009E1CE7" w:rsidRDefault="009E1CE7" w:rsidP="009E1CE7">
      <w:r>
        <w:t>FFS</w:t>
      </w:r>
    </w:p>
    <w:p w14:paraId="4FFF6407" w14:textId="55730BB2" w:rsidR="009E1CE7" w:rsidRDefault="009E1CE7" w:rsidP="009E1CE7">
      <w:pPr>
        <w:pStyle w:val="Heading4"/>
      </w:pPr>
      <w:bookmarkStart w:id="792" w:name="_Toc178929544"/>
      <w:bookmarkStart w:id="793" w:name="_Toc182581408"/>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792"/>
      <w:bookmarkEnd w:id="793"/>
    </w:p>
    <w:p w14:paraId="13AD3BBC" w14:textId="77777777" w:rsidR="009E1CE7" w:rsidRDefault="009E1CE7" w:rsidP="009E1CE7">
      <w:r>
        <w:t>FFS</w:t>
      </w:r>
    </w:p>
    <w:p w14:paraId="3404A4CE" w14:textId="230DB791" w:rsidR="00E22044" w:rsidRDefault="00E22044" w:rsidP="00B05BAE">
      <w:pPr>
        <w:pStyle w:val="Heading4"/>
      </w:pPr>
      <w:bookmarkStart w:id="794" w:name="_Toc178929545"/>
      <w:bookmarkStart w:id="795" w:name="_Toc182581409"/>
      <w:r>
        <w:t>10.4.27.6</w:t>
      </w:r>
      <w:r>
        <w:tab/>
        <w:t>OPEN CHANNEL (</w:t>
      </w:r>
      <w:r w:rsidR="009E1CE7">
        <w:t>R</w:t>
      </w:r>
      <w:r>
        <w:t>elated to E-UTRAN)</w:t>
      </w:r>
      <w:bookmarkEnd w:id="794"/>
      <w:bookmarkEnd w:id="795"/>
    </w:p>
    <w:p w14:paraId="27D02A45" w14:textId="560EF737"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r w:rsidR="00E90DE8">
        <w:t> </w:t>
      </w:r>
      <w:r w:rsidRPr="00BE79A5">
        <w:t>[2], clause 27.22.4.</w:t>
      </w:r>
      <w:r>
        <w:t>27.6</w:t>
      </w:r>
      <w:r w:rsidRPr="00BE79A5">
        <w:t xml:space="preserve"> apply with the following exceptions:</w:t>
      </w:r>
    </w:p>
    <w:p w14:paraId="77F26544" w14:textId="025A6DEB" w:rsidR="00FD3C91" w:rsidRPr="00BE79A5" w:rsidRDefault="00143C6A" w:rsidP="00143C6A">
      <w:pPr>
        <w:pStyle w:val="B10"/>
      </w:pPr>
      <w:r>
        <w:t>-</w:t>
      </w:r>
      <w:r>
        <w:tab/>
      </w:r>
      <w:r w:rsidR="00FD3C91" w:rsidRPr="00BE79A5">
        <w:t>The General Requirements as defined in clause 4.2.1 apply</w:t>
      </w:r>
    </w:p>
    <w:p w14:paraId="2923D77E" w14:textId="3BFB2ACA"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w:t>
      </w:r>
      <w:r w:rsidR="00FD3C91">
        <w:t xml:space="preserve">default </w:t>
      </w:r>
      <w:r w:rsidR="00FD3C91" w:rsidRPr="00BE79A5">
        <w:t>values for USIM Application Toolkit testing as defined in clause 4.4.</w:t>
      </w:r>
      <w:r w:rsidR="00FD3C91">
        <w:t>2</w:t>
      </w:r>
      <w:r w:rsidR="00FD3C91" w:rsidRPr="00BE79A5">
        <w:t xml:space="preserve"> of the present document</w:t>
      </w:r>
      <w:r w:rsidR="00FD3C91" w:rsidRPr="005A71DB">
        <w:t>, hosting a USIM as defined in clause 4.4.</w:t>
      </w:r>
      <w:r w:rsidR="00FD3C91">
        <w:t>2</w:t>
      </w:r>
      <w:r w:rsidR="00FD3C91" w:rsidRPr="005A71DB">
        <w:t>.2</w:t>
      </w:r>
      <w:r w:rsidR="00FD3C91">
        <w:t>.</w:t>
      </w:r>
    </w:p>
    <w:p w14:paraId="68C92CC4" w14:textId="77777777" w:rsidR="00E22044" w:rsidRDefault="00E22044" w:rsidP="00B05BAE">
      <w:pPr>
        <w:pStyle w:val="Heading4"/>
      </w:pPr>
      <w:bookmarkStart w:id="796" w:name="_Toc178929546"/>
      <w:bookmarkStart w:id="797" w:name="_Toc182581410"/>
      <w:r>
        <w:t>10.4.27.7</w:t>
      </w:r>
      <w:r>
        <w:tab/>
        <w:t>OPEN CHANNEL (UICC Access to IMS)</w:t>
      </w:r>
      <w:bookmarkEnd w:id="796"/>
      <w:bookmarkEnd w:id="797"/>
    </w:p>
    <w:p w14:paraId="7C60E50E" w14:textId="172ED6DE" w:rsidR="00FD3C91" w:rsidRPr="00E22044" w:rsidRDefault="00FD3C91" w:rsidP="00FD3C91">
      <w:r w:rsidRPr="00BE79A5">
        <w:t xml:space="preserve">For test sequence </w:t>
      </w:r>
      <w:r>
        <w:t>7</w:t>
      </w:r>
      <w:r w:rsidRPr="00BE79A5">
        <w:t>.</w:t>
      </w:r>
      <w:r>
        <w:t xml:space="preserve">1 </w:t>
      </w:r>
      <w:r w:rsidRPr="00BE79A5">
        <w:t>the test descriptions from TS 31.124</w:t>
      </w:r>
      <w:r w:rsidR="00E90DE8">
        <w:t> </w:t>
      </w:r>
      <w:r w:rsidRPr="00BE79A5">
        <w:t>[2], clause 27.22.4.</w:t>
      </w:r>
      <w:r>
        <w:t>27.7</w:t>
      </w:r>
      <w:r w:rsidRPr="00BE79A5">
        <w:t xml:space="preserve"> apply with the following exceptions:</w:t>
      </w:r>
    </w:p>
    <w:p w14:paraId="2C4057DA" w14:textId="1A364FA8" w:rsidR="00FD3C91" w:rsidRPr="00BE79A5" w:rsidRDefault="00143C6A" w:rsidP="00143C6A">
      <w:pPr>
        <w:pStyle w:val="B10"/>
      </w:pPr>
      <w:r>
        <w:t>-</w:t>
      </w:r>
      <w:r>
        <w:tab/>
      </w:r>
      <w:r w:rsidR="00FD3C91" w:rsidRPr="00BE79A5">
        <w:t>The General Requirements as defined in clause 4.2.1 apply</w:t>
      </w:r>
    </w:p>
    <w:p w14:paraId="3B771326" w14:textId="7AF5CCF9" w:rsidR="00FD3C91" w:rsidRDefault="00143C6A" w:rsidP="00143C6A">
      <w:pPr>
        <w:pStyle w:val="B10"/>
      </w:pPr>
      <w:r>
        <w:t>-</w:t>
      </w:r>
      <w:r>
        <w:tab/>
      </w:r>
      <w:r w:rsidR="00FD3C91" w:rsidRPr="00BE79A5">
        <w:t xml:space="preserve">The </w:t>
      </w:r>
      <w:r w:rsidR="00FD3C91">
        <w:t xml:space="preserve">nrUICC is configured </w:t>
      </w:r>
      <w:r w:rsidR="00FD3C91" w:rsidRPr="00BE79A5">
        <w:t>with values for USIM Application Toolkit testing as defined in clause 4.4.</w:t>
      </w:r>
      <w:r w:rsidR="00FD3C91">
        <w:t>3</w:t>
      </w:r>
      <w:r w:rsidR="00FD3C91" w:rsidRPr="00BE79A5">
        <w:t xml:space="preserve"> of the present document</w:t>
      </w:r>
      <w:r w:rsidR="00FD3C91" w:rsidRPr="005A71DB">
        <w:t>, hosting a USIM as defined in clause 4.4.</w:t>
      </w:r>
      <w:r w:rsidR="00FD3C91">
        <w:t>3</w:t>
      </w:r>
      <w:r w:rsidR="00FD3C91" w:rsidRPr="005A71DB">
        <w:t>.2</w:t>
      </w:r>
      <w:r w:rsidR="00FD3C91">
        <w:t xml:space="preserve"> and an ISIM as defined in clause 4.4.3.3 plus the</w:t>
      </w:r>
      <w:r w:rsidR="00FD3C91" w:rsidRPr="00FD3C91">
        <w:t xml:space="preserve"> </w:t>
      </w:r>
      <w:r w:rsidR="00FD3C91">
        <w:t xml:space="preserve">additional parameters provided for sequence 7.1 in </w:t>
      </w:r>
      <w:r w:rsidR="00FD3C91" w:rsidRPr="00BE79A5">
        <w:t>TS 31.124</w:t>
      </w:r>
      <w:r w:rsidR="00E90DE8">
        <w:t> </w:t>
      </w:r>
      <w:r w:rsidR="00FD3C91" w:rsidRPr="00BE79A5">
        <w:t>[2], clause 27.22.4.</w:t>
      </w:r>
      <w:r w:rsidR="00FD3C91">
        <w:t>27.7.4.1.</w:t>
      </w:r>
    </w:p>
    <w:p w14:paraId="5FF11A25" w14:textId="77777777" w:rsidR="00E22044" w:rsidRDefault="00E22044" w:rsidP="00B05BAE">
      <w:pPr>
        <w:pStyle w:val="Heading4"/>
      </w:pPr>
      <w:bookmarkStart w:id="798" w:name="_Toc178929547"/>
      <w:bookmarkStart w:id="799" w:name="_Toc182581411"/>
      <w:r>
        <w:t>10.4.27.8</w:t>
      </w:r>
      <w:r>
        <w:tab/>
        <w:t>OPEN CHANNEL (related to NG-RAN)</w:t>
      </w:r>
      <w:bookmarkEnd w:id="798"/>
      <w:bookmarkEnd w:id="799"/>
    </w:p>
    <w:p w14:paraId="129D5103" w14:textId="42C573DA"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r w:rsidR="00E90DE8">
        <w:t> </w:t>
      </w:r>
      <w:r w:rsidRPr="00BE79A5">
        <w:t>[2], clause 27.22.4.</w:t>
      </w:r>
      <w:r>
        <w:t>27.8</w:t>
      </w:r>
      <w:r w:rsidRPr="00BE79A5">
        <w:t xml:space="preserve"> apply with the following exceptions:</w:t>
      </w:r>
    </w:p>
    <w:p w14:paraId="38398B66" w14:textId="7CD942A6" w:rsidR="00CF56D9" w:rsidRPr="00BE79A5" w:rsidRDefault="00076420" w:rsidP="00076420">
      <w:pPr>
        <w:pStyle w:val="B10"/>
      </w:pPr>
      <w:r>
        <w:lastRenderedPageBreak/>
        <w:t>-</w:t>
      </w:r>
      <w:r>
        <w:tab/>
      </w:r>
      <w:r w:rsidR="00CF56D9" w:rsidRPr="00BE79A5">
        <w:t>The General Requirements as defined in clause 4.2.1 apply</w:t>
      </w:r>
    </w:p>
    <w:p w14:paraId="466A2B06" w14:textId="2BFA54BA" w:rsidR="00CF56D9" w:rsidRDefault="00076420" w:rsidP="00076420">
      <w:pPr>
        <w:pStyle w:val="B10"/>
      </w:pPr>
      <w:r>
        <w:t>-</w:t>
      </w:r>
      <w:r>
        <w:tab/>
      </w:r>
      <w:r w:rsidR="00CF56D9" w:rsidRPr="00BE79A5">
        <w:t xml:space="preserve">The </w:t>
      </w:r>
      <w:r w:rsidR="00CF56D9">
        <w:t xml:space="preserve">nrUICC is configured </w:t>
      </w:r>
      <w:r w:rsidR="00CF56D9" w:rsidRPr="00BE79A5">
        <w:t xml:space="preserve">with </w:t>
      </w:r>
      <w:r w:rsidR="00CF56D9">
        <w:t xml:space="preserve">default </w:t>
      </w:r>
      <w:r w:rsidR="00CF56D9" w:rsidRPr="00BE79A5">
        <w:t>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CF56D9" w:rsidRPr="00BE79A5">
        <w:t>[2], clause 27.22.4.</w:t>
      </w:r>
      <w:r w:rsidR="00CF56D9">
        <w:t>27.8.4.1.</w:t>
      </w:r>
    </w:p>
    <w:p w14:paraId="07FAC549" w14:textId="307E2F12" w:rsidR="00282112" w:rsidRDefault="00282112" w:rsidP="00282112">
      <w:pPr>
        <w:pStyle w:val="Heading4"/>
      </w:pPr>
      <w:bookmarkStart w:id="800" w:name="_Toc182581412"/>
      <w:r>
        <w:t>10.4.27.9</w:t>
      </w:r>
      <w:r>
        <w:tab/>
        <w:t>OPEN CHANNEL (related to Satellite NG-RAN)</w:t>
      </w:r>
      <w:bookmarkEnd w:id="800"/>
    </w:p>
    <w:p w14:paraId="3A6F33A6" w14:textId="2DD3C32E" w:rsidR="00282112" w:rsidRPr="00E22044" w:rsidRDefault="00282112" w:rsidP="00282112">
      <w:r w:rsidRPr="00BE79A5">
        <w:t>For test sequence</w:t>
      </w:r>
      <w:r>
        <w:t>s</w:t>
      </w:r>
      <w:r w:rsidRPr="00BE79A5">
        <w:t xml:space="preserve"> </w:t>
      </w:r>
      <w:r>
        <w:t>9</w:t>
      </w:r>
      <w:r w:rsidRPr="00BE79A5">
        <w:t>.</w:t>
      </w:r>
      <w:r>
        <w:t xml:space="preserve">1 to 9.6 </w:t>
      </w:r>
      <w:r w:rsidRPr="00BE79A5">
        <w:t>the test descriptions from TS 31.124</w:t>
      </w:r>
      <w:r>
        <w:t> </w:t>
      </w:r>
      <w:r w:rsidRPr="00BE79A5">
        <w:t>[2], clause 27.22.4.</w:t>
      </w:r>
      <w:r>
        <w:t>27.9</w:t>
      </w:r>
      <w:r w:rsidRPr="00BE79A5">
        <w:t xml:space="preserve"> apply with the following exceptions:</w:t>
      </w:r>
    </w:p>
    <w:p w14:paraId="571D2EA3" w14:textId="77777777" w:rsidR="00282112" w:rsidRPr="00BE79A5" w:rsidRDefault="00282112" w:rsidP="00282112">
      <w:pPr>
        <w:pStyle w:val="B10"/>
      </w:pPr>
      <w:r>
        <w:t>-</w:t>
      </w:r>
      <w:r>
        <w:tab/>
      </w:r>
      <w:r w:rsidRPr="00BE79A5">
        <w:t>The General Requirements as defined in clause 4.2.1 apply</w:t>
      </w:r>
    </w:p>
    <w:p w14:paraId="15A3B079" w14:textId="2AAF3F88" w:rsidR="00282112" w:rsidRDefault="00282112" w:rsidP="00282112">
      <w:pPr>
        <w:pStyle w:val="B10"/>
      </w:pPr>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w:t>
      </w:r>
      <w:r w:rsidRPr="00BE79A5">
        <w:t>[2], clause 27.22.4.</w:t>
      </w:r>
      <w:r>
        <w:t>27.9.4.1.</w:t>
      </w:r>
    </w:p>
    <w:p w14:paraId="438B40A1" w14:textId="77777777" w:rsidR="00E22044" w:rsidRDefault="00E22044" w:rsidP="00E22044">
      <w:pPr>
        <w:pStyle w:val="Heading3"/>
      </w:pPr>
      <w:bookmarkStart w:id="801" w:name="_Toc178929548"/>
      <w:bookmarkStart w:id="802" w:name="_Toc182581413"/>
      <w:r>
        <w:t>10.4.28</w:t>
      </w:r>
      <w:r>
        <w:tab/>
        <w:t>CLOSE CHANNEL</w:t>
      </w:r>
      <w:bookmarkEnd w:id="801"/>
      <w:bookmarkEnd w:id="802"/>
    </w:p>
    <w:p w14:paraId="3993E7E8" w14:textId="55B2F957" w:rsidR="009E1CE7" w:rsidRDefault="009E1CE7" w:rsidP="009E1CE7">
      <w:pPr>
        <w:pStyle w:val="Heading4"/>
      </w:pPr>
      <w:bookmarkStart w:id="803" w:name="_Toc178929549"/>
      <w:bookmarkStart w:id="804" w:name="_Toc182581414"/>
      <w:r>
        <w:t>10.4.28.1</w:t>
      </w:r>
      <w:r>
        <w:tab/>
      </w:r>
      <w:r w:rsidRPr="009E1CE7">
        <w:t>CLOSE CHANNEL</w:t>
      </w:r>
      <w:r>
        <w:t xml:space="preserve"> </w:t>
      </w:r>
      <w:r w:rsidRPr="009E1CE7">
        <w:t>(</w:t>
      </w:r>
      <w:r>
        <w:t>N</w:t>
      </w:r>
      <w:r w:rsidRPr="009E1CE7">
        <w:t>ormal)</w:t>
      </w:r>
      <w:bookmarkEnd w:id="803"/>
      <w:bookmarkEnd w:id="804"/>
    </w:p>
    <w:p w14:paraId="334F75BC" w14:textId="57D0C909" w:rsidR="009E1CE7" w:rsidRPr="009E1CE7" w:rsidRDefault="009E1CE7" w:rsidP="00B05BAE">
      <w:r>
        <w:t>FFS</w:t>
      </w:r>
    </w:p>
    <w:p w14:paraId="484A6902" w14:textId="168E9EFF" w:rsidR="009E1CE7" w:rsidRDefault="009E1CE7" w:rsidP="009E1CE7">
      <w:pPr>
        <w:pStyle w:val="Heading4"/>
      </w:pPr>
      <w:bookmarkStart w:id="805" w:name="_Toc178929550"/>
      <w:bookmarkStart w:id="806" w:name="_Toc182581415"/>
      <w:r>
        <w:t>10</w:t>
      </w:r>
      <w:r w:rsidRPr="009E1CE7">
        <w:t>.4.28.2</w:t>
      </w:r>
      <w:r>
        <w:tab/>
      </w:r>
      <w:r w:rsidRPr="009E1CE7">
        <w:t>CLOSE CHANNEL (support of Text Attribute)</w:t>
      </w:r>
      <w:bookmarkEnd w:id="805"/>
      <w:bookmarkEnd w:id="806"/>
    </w:p>
    <w:p w14:paraId="5601FCF4" w14:textId="4476B1F0" w:rsidR="009E1CE7" w:rsidRPr="009E1CE7" w:rsidRDefault="009E1CE7" w:rsidP="009E1CE7">
      <w:r>
        <w:t>FFS</w:t>
      </w:r>
    </w:p>
    <w:p w14:paraId="503B433E" w14:textId="77777777" w:rsidR="00E22044" w:rsidRDefault="00E22044" w:rsidP="00B05BAE">
      <w:pPr>
        <w:pStyle w:val="Heading4"/>
      </w:pPr>
      <w:bookmarkStart w:id="807" w:name="_Toc178929551"/>
      <w:bookmarkStart w:id="808" w:name="_Toc182581416"/>
      <w:r>
        <w:t>10.4.28.3</w:t>
      </w:r>
      <w:r>
        <w:tab/>
        <w:t>CLOSE CHANNEL (E-UTRAN/EPC)</w:t>
      </w:r>
      <w:bookmarkEnd w:id="807"/>
      <w:bookmarkEnd w:id="808"/>
    </w:p>
    <w:p w14:paraId="6C2EDA17" w14:textId="295F467C"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r w:rsidR="00E90DE8">
        <w:t> </w:t>
      </w:r>
      <w:r w:rsidRPr="00BE79A5">
        <w:t>[2], clause 27.22.4.</w:t>
      </w:r>
      <w:r>
        <w:t>28.3</w:t>
      </w:r>
      <w:r w:rsidRPr="00BE79A5">
        <w:t xml:space="preserve"> apply with the following exceptions:</w:t>
      </w:r>
    </w:p>
    <w:p w14:paraId="5C71980B" w14:textId="4AADCE09" w:rsidR="00CF56D9" w:rsidRPr="00BE79A5" w:rsidRDefault="00076420" w:rsidP="00076420">
      <w:pPr>
        <w:pStyle w:val="B10"/>
      </w:pPr>
      <w:r>
        <w:t>-</w:t>
      </w:r>
      <w:r>
        <w:tab/>
      </w:r>
      <w:r w:rsidR="00CF56D9" w:rsidRPr="00BE79A5">
        <w:t>The General Requirements as defined in clause 4.2.1 apply</w:t>
      </w:r>
    </w:p>
    <w:p w14:paraId="5542A186" w14:textId="471FD70B" w:rsidR="00CF56D9" w:rsidRDefault="00076420" w:rsidP="00076420">
      <w:pPr>
        <w:pStyle w:val="B10"/>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3</w:t>
      </w:r>
      <w:r w:rsidR="00CF56D9" w:rsidRPr="00BE79A5">
        <w:t xml:space="preserve"> of the present document</w:t>
      </w:r>
      <w:r w:rsidR="00CF56D9" w:rsidRPr="005A71DB">
        <w:t>, hosting a USIM as defined in clause 4.4.</w:t>
      </w:r>
      <w:r w:rsidR="00CF56D9">
        <w:t>3</w:t>
      </w:r>
      <w:r w:rsidR="00CF56D9" w:rsidRPr="005A71DB">
        <w:t>.2</w:t>
      </w:r>
      <w:r w:rsidR="00CF56D9">
        <w:t xml:space="preserve"> plus the additional parameters provided in </w:t>
      </w:r>
      <w:r w:rsidR="00CF56D9" w:rsidRPr="00BE79A5">
        <w:t>TS 31.124</w:t>
      </w:r>
      <w:r w:rsidR="00E90DE8">
        <w:t> </w:t>
      </w:r>
      <w:r w:rsidR="00CF56D9" w:rsidRPr="00BE79A5">
        <w:t>[2], clause 27.22.4.</w:t>
      </w:r>
      <w:r w:rsidR="00CF56D9">
        <w:t>28.3.4.1.</w:t>
      </w:r>
    </w:p>
    <w:p w14:paraId="5E6AD643" w14:textId="77777777" w:rsidR="00E22044" w:rsidRDefault="00E22044" w:rsidP="00B05BAE">
      <w:pPr>
        <w:pStyle w:val="Heading4"/>
      </w:pPr>
      <w:bookmarkStart w:id="809" w:name="_Toc178929552"/>
      <w:bookmarkStart w:id="810" w:name="_Toc182581417"/>
      <w:r>
        <w:t>10.4.28.4</w:t>
      </w:r>
      <w:r>
        <w:tab/>
        <w:t>CLOSE CHANNEL (NG-RAN)</w:t>
      </w:r>
      <w:bookmarkEnd w:id="809"/>
      <w:bookmarkEnd w:id="810"/>
    </w:p>
    <w:p w14:paraId="61C10A4E" w14:textId="2B898C3A"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Pr="00BE79A5">
        <w:t>[2], clause 27.22.4.</w:t>
      </w:r>
      <w:r>
        <w:t>28.4</w:t>
      </w:r>
      <w:r w:rsidRPr="00BE79A5">
        <w:t xml:space="preserve"> apply with the following exceptions:</w:t>
      </w:r>
    </w:p>
    <w:p w14:paraId="45B52F52" w14:textId="7017AB9D" w:rsidR="00CF56D9" w:rsidRPr="00BE79A5" w:rsidRDefault="00076420" w:rsidP="00076420">
      <w:pPr>
        <w:pStyle w:val="B10"/>
      </w:pPr>
      <w:r>
        <w:t>-</w:t>
      </w:r>
      <w:r>
        <w:tab/>
      </w:r>
      <w:r w:rsidR="00CF56D9" w:rsidRPr="00BE79A5">
        <w:t>The General Requirements as defined in clause 4.2.1 apply</w:t>
      </w:r>
    </w:p>
    <w:p w14:paraId="52E54696" w14:textId="56D54EA2" w:rsidR="00CF56D9" w:rsidRDefault="00076420" w:rsidP="00E90DE8">
      <w:pPr>
        <w:pStyle w:val="B10"/>
        <w:ind w:left="284"/>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CF56D9" w:rsidRPr="00BE79A5">
        <w:t>[2], clause 27.22.4.</w:t>
      </w:r>
      <w:r w:rsidR="00CF56D9">
        <w:t>28.4.4.1.</w:t>
      </w:r>
    </w:p>
    <w:p w14:paraId="3B619459" w14:textId="77777777" w:rsidR="00E22044" w:rsidRDefault="00E22044" w:rsidP="00400F35">
      <w:pPr>
        <w:pStyle w:val="Heading3"/>
      </w:pPr>
      <w:bookmarkStart w:id="811" w:name="_Toc178929553"/>
      <w:bookmarkStart w:id="812" w:name="_Toc182581418"/>
      <w:r>
        <w:t>10.4.29</w:t>
      </w:r>
      <w:r>
        <w:tab/>
        <w:t>RECEIVE DATA</w:t>
      </w:r>
      <w:bookmarkEnd w:id="811"/>
      <w:bookmarkEnd w:id="812"/>
    </w:p>
    <w:p w14:paraId="0CF2775E" w14:textId="76D58C22" w:rsidR="00400F35" w:rsidRPr="00400F35" w:rsidRDefault="00400F35" w:rsidP="00B05BAE">
      <w:pPr>
        <w:pStyle w:val="Heading4"/>
      </w:pPr>
      <w:bookmarkStart w:id="813" w:name="_Toc178929554"/>
      <w:bookmarkStart w:id="814" w:name="_Toc182581419"/>
      <w:r>
        <w:t>1</w:t>
      </w:r>
      <w:r w:rsidRPr="00400F35">
        <w:t>0.4.29.1</w:t>
      </w:r>
      <w:r w:rsidRPr="00400F35">
        <w:tab/>
        <w:t>RECEIVE DATA (Normal)</w:t>
      </w:r>
      <w:bookmarkEnd w:id="813"/>
      <w:bookmarkEnd w:id="814"/>
    </w:p>
    <w:p w14:paraId="743D8236" w14:textId="50367438"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r w:rsidR="00E90DE8">
        <w:t> </w:t>
      </w:r>
      <w:r w:rsidRPr="00BE79A5">
        <w:t>[2], clause 27.22.4.</w:t>
      </w:r>
      <w:r>
        <w:t>29.1</w:t>
      </w:r>
      <w:r w:rsidRPr="00BE79A5">
        <w:t xml:space="preserve"> apply with the following exceptions:</w:t>
      </w:r>
    </w:p>
    <w:p w14:paraId="76B93D49" w14:textId="14782A22" w:rsidR="00CF56D9" w:rsidRPr="00BE79A5" w:rsidRDefault="00076420" w:rsidP="00076420">
      <w:pPr>
        <w:pStyle w:val="B10"/>
      </w:pPr>
      <w:r>
        <w:t>-</w:t>
      </w:r>
      <w:r>
        <w:tab/>
      </w:r>
      <w:r w:rsidR="00CF56D9" w:rsidRPr="00BE79A5">
        <w:t>The General Requirements as defined in clause 4.2.1 apply</w:t>
      </w:r>
    </w:p>
    <w:p w14:paraId="4F039960" w14:textId="085C2FB3"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r w:rsidR="00CF56D9">
        <w:t>nrUICC</w:t>
      </w:r>
      <w:r w:rsidR="00CF56D9" w:rsidRPr="00BE79A5">
        <w:t xml:space="preserve"> is configured with values for USIM Application Toolkit testing as defined in clause 4.4.</w:t>
      </w:r>
      <w:r w:rsidR="00CF56D9">
        <w:t>3</w:t>
      </w:r>
      <w:r w:rsidR="00CF56D9" w:rsidRPr="00BE79A5">
        <w:t xml:space="preserve"> of the present document</w:t>
      </w:r>
      <w:r w:rsidR="00CF56D9">
        <w:t xml:space="preserve">, </w:t>
      </w:r>
      <w:r w:rsidR="00CF56D9" w:rsidRPr="005A71DB">
        <w:t>hosting a USIM as defined in clause 4.4.</w:t>
      </w:r>
      <w:r w:rsidR="00CF56D9">
        <w:t>3</w:t>
      </w:r>
      <w:r w:rsidR="00CF56D9" w:rsidRPr="005A71DB">
        <w:t>.2</w:t>
      </w:r>
      <w:r w:rsidR="00CF56D9">
        <w:t>.</w:t>
      </w:r>
    </w:p>
    <w:p w14:paraId="581FE7AB" w14:textId="5F40B525"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r w:rsidR="00CF56D9">
        <w:t>nrUICC</w:t>
      </w:r>
      <w:r w:rsidR="00CF56D9" w:rsidRPr="00BE79A5">
        <w:t xml:space="preserve"> is configured with values for USIM Application Toolkit testing as defined in clause 4.4.</w:t>
      </w:r>
      <w:r w:rsidR="00CF56D9">
        <w:t>4</w:t>
      </w:r>
      <w:r w:rsidR="00CF56D9" w:rsidRPr="00BE79A5">
        <w:t xml:space="preserve"> of the present document</w:t>
      </w:r>
      <w:r w:rsidR="00CF56D9">
        <w:t xml:space="preserve">, </w:t>
      </w:r>
      <w:r w:rsidR="00CF56D9" w:rsidRPr="005A71DB">
        <w:t>hosting a USIM as defined in clause 4.4.</w:t>
      </w:r>
      <w:r w:rsidR="00CF56D9">
        <w:t>4</w:t>
      </w:r>
      <w:r w:rsidR="00CF56D9" w:rsidRPr="005A71DB">
        <w:t>.2</w:t>
      </w:r>
      <w:r w:rsidR="00CF56D9">
        <w:t>.</w:t>
      </w:r>
    </w:p>
    <w:p w14:paraId="5B076542" w14:textId="54155A3D" w:rsidR="00CF56D9" w:rsidRDefault="00076420" w:rsidP="00076420">
      <w:pPr>
        <w:pStyle w:val="B10"/>
      </w:pPr>
      <w:r>
        <w:t>-</w:t>
      </w:r>
      <w:r>
        <w:tab/>
      </w:r>
      <w:r w:rsidR="00CF56D9">
        <w:t xml:space="preserve">Additional parameters provided in </w:t>
      </w:r>
      <w:r w:rsidR="00CF56D9" w:rsidRPr="00BE79A5">
        <w:t>TS 31.124</w:t>
      </w:r>
      <w:r w:rsidR="00E90DE8">
        <w:t> </w:t>
      </w:r>
      <w:r w:rsidR="00CF56D9" w:rsidRPr="00BE79A5">
        <w:t>[2], clause 27.22.4.</w:t>
      </w:r>
      <w:r w:rsidR="00CF56D9">
        <w:t xml:space="preserve">29.1.4.1 </w:t>
      </w:r>
      <w:r w:rsidR="005730E6">
        <w:t>apply to the appropriate configuration</w:t>
      </w:r>
      <w:r w:rsidR="00CF56D9">
        <w:t>.</w:t>
      </w:r>
    </w:p>
    <w:p w14:paraId="265374A0" w14:textId="10D0D030" w:rsidR="00CF56D9" w:rsidRDefault="00CF56D9" w:rsidP="00B05BAE">
      <w:r w:rsidRPr="009E1CE7">
        <w:lastRenderedPageBreak/>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3D3826">
      <w:pPr>
        <w:pStyle w:val="Heading4"/>
      </w:pPr>
      <w:bookmarkStart w:id="815" w:name="_Toc178929555"/>
      <w:bookmarkStart w:id="816" w:name="_Toc182581420"/>
      <w:bookmarkStart w:id="817" w:name="MCCQCTEMPBM_00000046"/>
      <w:r>
        <w:t>10</w:t>
      </w:r>
      <w:r w:rsidRPr="00400F35">
        <w:t>.4.29.2</w:t>
      </w:r>
      <w:r>
        <w:tab/>
      </w:r>
      <w:r w:rsidRPr="00400F35">
        <w:t>RECEIVE DATA (</w:t>
      </w:r>
      <w:r>
        <w:t>S</w:t>
      </w:r>
      <w:r w:rsidRPr="00400F35">
        <w:t>upport of Text Attribute)</w:t>
      </w:r>
      <w:bookmarkEnd w:id="815"/>
      <w:bookmarkEnd w:id="816"/>
    </w:p>
    <w:bookmarkEnd w:id="817"/>
    <w:p w14:paraId="42F607BC" w14:textId="02132030" w:rsidR="00400F35" w:rsidRPr="00400F35" w:rsidRDefault="00400F35" w:rsidP="00B05BAE">
      <w:r>
        <w:t>FFS</w:t>
      </w:r>
    </w:p>
    <w:p w14:paraId="2DAE0127" w14:textId="242118CE" w:rsidR="00E22044" w:rsidRDefault="00E22044" w:rsidP="00E22044">
      <w:pPr>
        <w:pStyle w:val="Heading3"/>
      </w:pPr>
      <w:bookmarkStart w:id="818" w:name="_Toc178929556"/>
      <w:bookmarkStart w:id="819" w:name="_Toc182581421"/>
      <w:r>
        <w:t>10.4.30</w:t>
      </w:r>
      <w:r>
        <w:tab/>
        <w:t>SEND DATA</w:t>
      </w:r>
      <w:bookmarkEnd w:id="818"/>
      <w:bookmarkEnd w:id="819"/>
    </w:p>
    <w:p w14:paraId="12143D86" w14:textId="4551DD2C" w:rsidR="009E1CE7" w:rsidRDefault="009E1CE7" w:rsidP="009E1CE7">
      <w:pPr>
        <w:pStyle w:val="Heading4"/>
      </w:pPr>
      <w:bookmarkStart w:id="820" w:name="_Toc178929557"/>
      <w:bookmarkStart w:id="821" w:name="_Toc182581422"/>
      <w:r>
        <w:t>10.4.30.1</w:t>
      </w:r>
      <w:r>
        <w:tab/>
      </w:r>
      <w:r w:rsidRPr="009E1CE7">
        <w:t>SEND DATA (</w:t>
      </w:r>
      <w:r>
        <w:t>N</w:t>
      </w:r>
      <w:r w:rsidRPr="009E1CE7">
        <w:t>ormal</w:t>
      </w:r>
      <w:r>
        <w:t>)</w:t>
      </w:r>
      <w:bookmarkEnd w:id="820"/>
      <w:bookmarkEnd w:id="821"/>
    </w:p>
    <w:p w14:paraId="621424D5" w14:textId="3D4E8740" w:rsidR="009E1CE7" w:rsidRDefault="009E1CE7" w:rsidP="009E1CE7">
      <w:r>
        <w:t>FFS</w:t>
      </w:r>
    </w:p>
    <w:p w14:paraId="752FD376" w14:textId="61E52C0D" w:rsidR="009E1CE7" w:rsidRDefault="009E1CE7" w:rsidP="009E1CE7">
      <w:pPr>
        <w:pStyle w:val="Heading4"/>
      </w:pPr>
      <w:bookmarkStart w:id="822" w:name="_Toc178929558"/>
      <w:bookmarkStart w:id="823" w:name="_Toc182581423"/>
      <w:r>
        <w:t>10.4.30.2</w:t>
      </w:r>
      <w:r>
        <w:tab/>
      </w:r>
      <w:r w:rsidRPr="009E1CE7">
        <w:t>SEND DATA (</w:t>
      </w:r>
      <w:r>
        <w:t>S</w:t>
      </w:r>
      <w:r w:rsidRPr="009E1CE7">
        <w:t>upport of Text Attribute</w:t>
      </w:r>
      <w:r>
        <w:t>)</w:t>
      </w:r>
      <w:bookmarkEnd w:id="822"/>
      <w:bookmarkEnd w:id="823"/>
    </w:p>
    <w:p w14:paraId="6EEF6850" w14:textId="3C901493" w:rsidR="009E1CE7" w:rsidRPr="009E1CE7" w:rsidRDefault="009E1CE7" w:rsidP="009E1CE7">
      <w:r>
        <w:t>FFS</w:t>
      </w:r>
    </w:p>
    <w:p w14:paraId="076F020C" w14:textId="77777777" w:rsidR="00E22044" w:rsidRDefault="00E22044" w:rsidP="00B05BAE">
      <w:pPr>
        <w:pStyle w:val="Heading4"/>
      </w:pPr>
      <w:bookmarkStart w:id="824" w:name="_Toc178929559"/>
      <w:bookmarkStart w:id="825" w:name="_Toc182581424"/>
      <w:r>
        <w:t>10.4.30.3</w:t>
      </w:r>
      <w:r>
        <w:tab/>
        <w:t>SEND DATA(E-UTRAN)</w:t>
      </w:r>
      <w:bookmarkEnd w:id="824"/>
      <w:bookmarkEnd w:id="825"/>
    </w:p>
    <w:p w14:paraId="7B66FC18" w14:textId="5233C474"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Pr="00BE79A5">
        <w:t>[2], clause 27.22.4.</w:t>
      </w:r>
      <w:r>
        <w:t>30.3</w:t>
      </w:r>
      <w:r w:rsidRPr="00BE79A5">
        <w:t xml:space="preserve"> apply with the following exceptions:</w:t>
      </w:r>
    </w:p>
    <w:p w14:paraId="38E222C0" w14:textId="5EF8402E" w:rsidR="00400F35" w:rsidRPr="00BE79A5" w:rsidRDefault="00076420" w:rsidP="00076420">
      <w:pPr>
        <w:pStyle w:val="B10"/>
      </w:pPr>
      <w:r>
        <w:t>-</w:t>
      </w:r>
      <w:r>
        <w:tab/>
      </w:r>
      <w:r w:rsidR="00400F35" w:rsidRPr="00BE79A5">
        <w:t>The General Requirements as defined in clause 4.2.1 apply</w:t>
      </w:r>
    </w:p>
    <w:p w14:paraId="565BE74E" w14:textId="614812E5"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7B25E38F" w14:textId="77777777" w:rsidR="00E22044" w:rsidRDefault="00E22044" w:rsidP="00B05BAE">
      <w:pPr>
        <w:pStyle w:val="Heading4"/>
      </w:pPr>
      <w:bookmarkStart w:id="826" w:name="_Toc178929560"/>
      <w:bookmarkStart w:id="827" w:name="_Toc182581425"/>
      <w:r>
        <w:t>10.4.30.4</w:t>
      </w:r>
      <w:r>
        <w:tab/>
        <w:t>SEND DATA(NG-RAN)</w:t>
      </w:r>
      <w:bookmarkEnd w:id="826"/>
      <w:bookmarkEnd w:id="827"/>
    </w:p>
    <w:p w14:paraId="51426D61" w14:textId="671132F4" w:rsidR="00400F35" w:rsidRPr="00E22044" w:rsidRDefault="00400F35" w:rsidP="00400F35">
      <w:r w:rsidRPr="00BE79A5">
        <w:t>For test sequence</w:t>
      </w:r>
      <w:r>
        <w:t>s</w:t>
      </w:r>
      <w:r w:rsidRPr="00BE79A5">
        <w:t xml:space="preserve"> </w:t>
      </w:r>
      <w:r>
        <w:t>4</w:t>
      </w:r>
      <w:r w:rsidRPr="00BE79A5">
        <w:t>.</w:t>
      </w:r>
      <w:r>
        <w:t xml:space="preserve">1 </w:t>
      </w:r>
      <w:r w:rsidR="002642B4">
        <w:t xml:space="preserve">to </w:t>
      </w:r>
      <w:r>
        <w:t>4.</w:t>
      </w:r>
      <w:r w:rsidR="002642B4">
        <w:t>3</w:t>
      </w:r>
      <w:r>
        <w:t xml:space="preserve"> </w:t>
      </w:r>
      <w:r w:rsidRPr="00BE79A5">
        <w:t>the test descriptions from TS 31.124</w:t>
      </w:r>
      <w:r w:rsidR="00E90DE8">
        <w:t> </w:t>
      </w:r>
      <w:r w:rsidRPr="00BE79A5">
        <w:t>[2], clause 27.22.4.</w:t>
      </w:r>
      <w:r>
        <w:t>30.4</w:t>
      </w:r>
      <w:r w:rsidRPr="00BE79A5">
        <w:t xml:space="preserve"> apply with the following exceptions:</w:t>
      </w:r>
    </w:p>
    <w:p w14:paraId="7C6AFFAC" w14:textId="14A34524" w:rsidR="00400F35" w:rsidRPr="00BE79A5" w:rsidRDefault="00076420" w:rsidP="00076420">
      <w:pPr>
        <w:pStyle w:val="B10"/>
      </w:pPr>
      <w:r>
        <w:t>-</w:t>
      </w:r>
      <w:r>
        <w:tab/>
      </w:r>
      <w:r w:rsidR="00400F35" w:rsidRPr="00BE79A5">
        <w:t>The General Requirements as defined in clause 4.2.1 apply</w:t>
      </w:r>
    </w:p>
    <w:p w14:paraId="2FDF56BB" w14:textId="19DCAA83"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4</w:t>
      </w:r>
      <w:r w:rsidR="00400F35" w:rsidRPr="00BE79A5">
        <w:t xml:space="preserve"> of the present document</w:t>
      </w:r>
      <w:r w:rsidR="00400F35" w:rsidRPr="005A71DB">
        <w:t>, hosting a USIM as defined in clause 4.4.</w:t>
      </w:r>
      <w:r w:rsidR="00400F35">
        <w:t>4</w:t>
      </w:r>
      <w:r w:rsidR="00400F35" w:rsidRPr="005A71DB">
        <w:t>.2</w:t>
      </w:r>
      <w:r w:rsidR="00400F35">
        <w:t xml:space="preserve"> plus the additional parameters provided in </w:t>
      </w:r>
      <w:r w:rsidR="00400F35" w:rsidRPr="00BE79A5">
        <w:t>TS 31.124</w:t>
      </w:r>
      <w:r w:rsidR="00E90DE8">
        <w:t> </w:t>
      </w:r>
      <w:r w:rsidR="00400F35" w:rsidRPr="00BE79A5">
        <w:t>[2], clause 27.22.4.</w:t>
      </w:r>
      <w:r w:rsidR="00400F35">
        <w:t>30.4.4.1.</w:t>
      </w:r>
    </w:p>
    <w:p w14:paraId="58E70489" w14:textId="77777777" w:rsidR="00E22044" w:rsidRDefault="00E22044" w:rsidP="00B05BAE">
      <w:pPr>
        <w:pStyle w:val="Heading3"/>
      </w:pPr>
      <w:bookmarkStart w:id="828" w:name="_Toc178929561"/>
      <w:bookmarkStart w:id="829" w:name="_Toc182581426"/>
      <w:r>
        <w:t>10.4.31</w:t>
      </w:r>
      <w:r>
        <w:tab/>
        <w:t>GET CHANNEL STATUS</w:t>
      </w:r>
      <w:bookmarkEnd w:id="828"/>
      <w:bookmarkEnd w:id="829"/>
    </w:p>
    <w:p w14:paraId="1FDCFD85" w14:textId="41861E55" w:rsidR="00400F35" w:rsidRPr="00E22044" w:rsidRDefault="00400F35" w:rsidP="00400F35">
      <w:r w:rsidRPr="00BE79A5">
        <w:t>For test sequence</w:t>
      </w:r>
      <w:r>
        <w:t>s</w:t>
      </w:r>
      <w:r w:rsidRPr="00BE79A5">
        <w:t xml:space="preserve"> </w:t>
      </w:r>
      <w:r>
        <w:t xml:space="preserve">1.4 to 1.6 </w:t>
      </w:r>
      <w:r w:rsidRPr="00BE79A5">
        <w:t>the test descriptions from TS 31.124</w:t>
      </w:r>
      <w:r w:rsidR="00E90DE8">
        <w:t> </w:t>
      </w:r>
      <w:r w:rsidRPr="00BE79A5">
        <w:t>[2], clause 27.22.4.</w:t>
      </w:r>
      <w:r>
        <w:t>31</w:t>
      </w:r>
      <w:r w:rsidRPr="00BE79A5">
        <w:t xml:space="preserve"> apply with the following exceptions:</w:t>
      </w:r>
    </w:p>
    <w:p w14:paraId="7BF688FE" w14:textId="7C591603" w:rsidR="00400F35" w:rsidRPr="00BE79A5" w:rsidRDefault="00076420" w:rsidP="00076420">
      <w:pPr>
        <w:pStyle w:val="B10"/>
      </w:pPr>
      <w:r>
        <w:t>-</w:t>
      </w:r>
      <w:r>
        <w:tab/>
      </w:r>
      <w:r w:rsidR="00400F35" w:rsidRPr="00BE79A5">
        <w:t>The General Requirements as defined in clause 4.2.1 apply</w:t>
      </w:r>
    </w:p>
    <w:p w14:paraId="4D40973E" w14:textId="1E1E2F6C"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r w:rsidR="00400F35">
        <w:t>nrUICC</w:t>
      </w:r>
      <w:r w:rsidR="00400F35" w:rsidRPr="00BE79A5">
        <w:t xml:space="preserve"> is configured with values for USIM Application Toolkit testing as defined in clause 4.4.</w:t>
      </w:r>
      <w:r w:rsidR="00400F35">
        <w:t>3</w:t>
      </w:r>
      <w:r w:rsidR="00400F35" w:rsidRPr="00BE79A5">
        <w:t xml:space="preserve"> of the present document</w:t>
      </w:r>
      <w:r w:rsidR="00400F35">
        <w:t xml:space="preserve">, </w:t>
      </w:r>
      <w:r w:rsidR="00400F35" w:rsidRPr="005A71DB">
        <w:t>hosting a USIM as defined in clause 4.4.</w:t>
      </w:r>
      <w:r w:rsidR="00400F35">
        <w:t>3</w:t>
      </w:r>
      <w:r w:rsidR="00400F35" w:rsidRPr="005A71DB">
        <w:t>.2</w:t>
      </w:r>
      <w:r w:rsidR="00400F35">
        <w:t>.</w:t>
      </w:r>
    </w:p>
    <w:p w14:paraId="41F6F878" w14:textId="160EBEE0"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r w:rsidR="00400F35">
        <w:t>nrUICC</w:t>
      </w:r>
      <w:r w:rsidR="00400F35" w:rsidRPr="00BE79A5">
        <w:t xml:space="preserve"> is configured with values for USIM Application Toolkit testing as defined in clause 4.4.</w:t>
      </w:r>
      <w:r w:rsidR="00400F35">
        <w:t>4</w:t>
      </w:r>
      <w:r w:rsidR="00400F35" w:rsidRPr="00BE79A5">
        <w:t xml:space="preserve"> of the present document</w:t>
      </w:r>
      <w:r w:rsidR="00400F35">
        <w:t xml:space="preserve">, </w:t>
      </w:r>
      <w:r w:rsidR="00400F35" w:rsidRPr="005A71DB">
        <w:t>hosting a USIM as defined in clause 4.4.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bookmarkStart w:id="830" w:name="_Toc178929562"/>
      <w:bookmarkStart w:id="831" w:name="_Toc182581427"/>
      <w:r>
        <w:t>10.5</w:t>
      </w:r>
      <w:r>
        <w:tab/>
        <w:t>Data Download to UICC</w:t>
      </w:r>
      <w:bookmarkEnd w:id="830"/>
      <w:bookmarkEnd w:id="831"/>
    </w:p>
    <w:p w14:paraId="17ED940C" w14:textId="77777777" w:rsidR="00E22044" w:rsidRDefault="00E22044" w:rsidP="009E1CE7">
      <w:pPr>
        <w:pStyle w:val="Heading3"/>
      </w:pPr>
      <w:bookmarkStart w:id="832" w:name="_Toc178929563"/>
      <w:bookmarkStart w:id="833" w:name="_Toc182581428"/>
      <w:r>
        <w:t>10.5.1</w:t>
      </w:r>
      <w:r>
        <w:tab/>
        <w:t>SMS-PP Data Download</w:t>
      </w:r>
      <w:bookmarkEnd w:id="832"/>
      <w:bookmarkEnd w:id="833"/>
    </w:p>
    <w:p w14:paraId="4116B24A" w14:textId="3ED50D60" w:rsidR="009E1CE7" w:rsidRPr="009E1CE7" w:rsidRDefault="009E1CE7" w:rsidP="009E1CE7">
      <w:r>
        <w:t>FFS</w:t>
      </w:r>
    </w:p>
    <w:p w14:paraId="1055402B" w14:textId="77777777" w:rsidR="00E22044" w:rsidRDefault="00E22044" w:rsidP="00B05BAE">
      <w:pPr>
        <w:pStyle w:val="Heading3"/>
      </w:pPr>
      <w:bookmarkStart w:id="834" w:name="_Toc178929564"/>
      <w:bookmarkStart w:id="835" w:name="_Toc182581429"/>
      <w:r>
        <w:t>10.5.2</w:t>
      </w:r>
      <w:r>
        <w:tab/>
        <w:t>Cell Broadcast Data Download</w:t>
      </w:r>
      <w:bookmarkEnd w:id="834"/>
      <w:bookmarkEnd w:id="835"/>
    </w:p>
    <w:p w14:paraId="2F8836F0" w14:textId="28F0C328" w:rsidR="009E1CE7" w:rsidRDefault="009E1CE7" w:rsidP="00B05BAE">
      <w:r>
        <w:t>FFS</w:t>
      </w:r>
    </w:p>
    <w:p w14:paraId="318B60C1" w14:textId="346C0853" w:rsidR="00E22044" w:rsidRDefault="00E22044" w:rsidP="00B05BAE">
      <w:pPr>
        <w:pStyle w:val="Heading3"/>
      </w:pPr>
      <w:bookmarkStart w:id="836" w:name="_Toc178929565"/>
      <w:bookmarkStart w:id="837" w:name="_Toc182581430"/>
      <w:r>
        <w:t>10.5.3</w:t>
      </w:r>
      <w:r>
        <w:tab/>
        <w:t>SMS-PP Data Download over IMS</w:t>
      </w:r>
      <w:bookmarkEnd w:id="836"/>
      <w:bookmarkEnd w:id="837"/>
    </w:p>
    <w:p w14:paraId="4770884C" w14:textId="51468C4D" w:rsidR="00400F35" w:rsidRPr="00E22044" w:rsidRDefault="00400F35" w:rsidP="00400F35">
      <w:r w:rsidRPr="00BE79A5">
        <w:t xml:space="preserve">For test sequence </w:t>
      </w:r>
      <w:r>
        <w:t>3</w:t>
      </w:r>
      <w:r w:rsidRPr="00BE79A5">
        <w:t>.</w:t>
      </w:r>
      <w:r>
        <w:t xml:space="preserve">1 </w:t>
      </w:r>
      <w:r w:rsidRPr="00BE79A5">
        <w:t>the test descriptions from TS 31.124</w:t>
      </w:r>
      <w:r w:rsidR="00E90DE8">
        <w:t> </w:t>
      </w:r>
      <w:r w:rsidRPr="00BE79A5">
        <w:t>[2], clause 27.22.</w:t>
      </w:r>
      <w:r>
        <w:t>5</w:t>
      </w:r>
      <w:r w:rsidRPr="00BE79A5">
        <w:t>.</w:t>
      </w:r>
      <w:r>
        <w:t>3</w:t>
      </w:r>
      <w:r w:rsidRPr="00BE79A5">
        <w:t xml:space="preserve"> apply with the following exceptions:</w:t>
      </w:r>
    </w:p>
    <w:p w14:paraId="4329B628" w14:textId="718A49A5" w:rsidR="00400F35" w:rsidRPr="00BE79A5" w:rsidRDefault="00076420" w:rsidP="00076420">
      <w:pPr>
        <w:pStyle w:val="B10"/>
      </w:pPr>
      <w:r>
        <w:lastRenderedPageBreak/>
        <w:t>-</w:t>
      </w:r>
      <w:r>
        <w:tab/>
      </w:r>
      <w:r w:rsidR="00400F35" w:rsidRPr="00BE79A5">
        <w:t>The General Requirements as defined in clause 4.2.1 apply</w:t>
      </w:r>
    </w:p>
    <w:p w14:paraId="323E019C" w14:textId="726B9493"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3</w:t>
      </w:r>
      <w:r w:rsidR="00400F35" w:rsidRPr="00BE79A5">
        <w:t xml:space="preserve"> of the present document</w:t>
      </w:r>
      <w:r w:rsidR="00400F35" w:rsidRPr="005A71DB">
        <w:t>, hosting a USIM as defined in clause 4.4.</w:t>
      </w:r>
      <w:r w:rsidR="00400F35">
        <w:t>3</w:t>
      </w:r>
      <w:r w:rsidR="00400F35" w:rsidRPr="005A71DB">
        <w:t>.2</w:t>
      </w:r>
      <w:r w:rsidR="00400F35">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bookmarkStart w:id="838" w:name="_Toc178929566"/>
      <w:bookmarkStart w:id="839" w:name="_Toc182581431"/>
      <w:r>
        <w:t>10.5.4</w:t>
      </w:r>
      <w:r>
        <w:tab/>
        <w:t>SMS-PP Data Download over SGs in E-UTRAN</w:t>
      </w:r>
      <w:bookmarkEnd w:id="838"/>
      <w:bookmarkEnd w:id="839"/>
    </w:p>
    <w:p w14:paraId="3E2E148B" w14:textId="1A81559E" w:rsidR="00400F35" w:rsidRPr="00E22044" w:rsidRDefault="00400F35" w:rsidP="00400F35">
      <w:r w:rsidRPr="00BE79A5">
        <w:t xml:space="preserve">For test sequence </w:t>
      </w:r>
      <w:r>
        <w:t>4</w:t>
      </w:r>
      <w:r w:rsidRPr="00BE79A5">
        <w:t>.</w:t>
      </w:r>
      <w:r>
        <w:t xml:space="preserve">1 </w:t>
      </w:r>
      <w:r w:rsidRPr="00BE79A5">
        <w:t>the test descriptions from TS 31.124</w:t>
      </w:r>
      <w:r w:rsidR="00E90DE8">
        <w:t> </w:t>
      </w:r>
      <w:r w:rsidRPr="00BE79A5">
        <w:t>[2], clause 27.22.</w:t>
      </w:r>
      <w:r>
        <w:t>5</w:t>
      </w:r>
      <w:r w:rsidRPr="00BE79A5">
        <w:t>.</w:t>
      </w:r>
      <w:r>
        <w:t>4</w:t>
      </w:r>
      <w:r w:rsidRPr="00BE79A5">
        <w:t xml:space="preserve"> apply with the following exceptions:</w:t>
      </w:r>
    </w:p>
    <w:p w14:paraId="08D6E9DF" w14:textId="68E00996" w:rsidR="00400F35" w:rsidRPr="00BE79A5" w:rsidRDefault="00076420" w:rsidP="00076420">
      <w:pPr>
        <w:pStyle w:val="B10"/>
      </w:pPr>
      <w:r>
        <w:t>-</w:t>
      </w:r>
      <w:r>
        <w:tab/>
      </w:r>
      <w:r w:rsidR="00400F35" w:rsidRPr="00BE79A5">
        <w:t>The General Requirements as defined in clause 4.2.1 apply</w:t>
      </w:r>
    </w:p>
    <w:p w14:paraId="37D6CD87" w14:textId="747DEA9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FFE1BB5" w14:textId="77777777" w:rsidR="00E22044" w:rsidRDefault="00E22044" w:rsidP="00B05BAE">
      <w:pPr>
        <w:pStyle w:val="Heading2"/>
      </w:pPr>
      <w:bookmarkStart w:id="840" w:name="_Toc178929567"/>
      <w:bookmarkStart w:id="841" w:name="_Toc182581432"/>
      <w:r>
        <w:t>10.6</w:t>
      </w:r>
      <w:r>
        <w:tab/>
        <w:t>CALL CONTROL BY USIM</w:t>
      </w:r>
      <w:bookmarkEnd w:id="840"/>
      <w:bookmarkEnd w:id="841"/>
    </w:p>
    <w:p w14:paraId="4279C0A7" w14:textId="77777777" w:rsidR="00E22044" w:rsidRDefault="00E22044" w:rsidP="009E1CE7">
      <w:pPr>
        <w:pStyle w:val="Heading3"/>
      </w:pPr>
      <w:bookmarkStart w:id="842" w:name="_Toc178929568"/>
      <w:bookmarkStart w:id="843" w:name="_Toc182581433"/>
      <w:r>
        <w:t>10.6.1</w:t>
      </w:r>
      <w:r>
        <w:tab/>
        <w:t>Procedure for Mobile Originated calls</w:t>
      </w:r>
      <w:bookmarkEnd w:id="842"/>
      <w:bookmarkEnd w:id="843"/>
    </w:p>
    <w:p w14:paraId="07CF367E" w14:textId="48EF4BE1" w:rsidR="009E1CE7" w:rsidRPr="009E1CE7" w:rsidRDefault="009E1CE7" w:rsidP="009E1CE7">
      <w:r>
        <w:t>FFS</w:t>
      </w:r>
    </w:p>
    <w:p w14:paraId="53E08E99" w14:textId="77777777" w:rsidR="00E22044" w:rsidRDefault="00E22044" w:rsidP="009E1CE7">
      <w:pPr>
        <w:pStyle w:val="Heading3"/>
      </w:pPr>
      <w:bookmarkStart w:id="844" w:name="_Toc178929569"/>
      <w:bookmarkStart w:id="845" w:name="_Toc182581434"/>
      <w:r>
        <w:t>10.6.2</w:t>
      </w:r>
      <w:r>
        <w:tab/>
        <w:t>Procedure for Supplementary (SS) Services</w:t>
      </w:r>
      <w:bookmarkEnd w:id="844"/>
      <w:bookmarkEnd w:id="845"/>
    </w:p>
    <w:p w14:paraId="7324CCDB" w14:textId="31D86A9C" w:rsidR="009E1CE7" w:rsidRPr="009E1CE7" w:rsidRDefault="009E1CE7" w:rsidP="009E1CE7">
      <w:r>
        <w:t>FFS</w:t>
      </w:r>
    </w:p>
    <w:p w14:paraId="68CB6BCE" w14:textId="77777777" w:rsidR="00E22044" w:rsidRDefault="00E22044" w:rsidP="009E1CE7">
      <w:pPr>
        <w:pStyle w:val="Heading3"/>
      </w:pPr>
      <w:bookmarkStart w:id="846" w:name="_Toc178929570"/>
      <w:bookmarkStart w:id="847" w:name="_Toc182581435"/>
      <w:r>
        <w:t>10.6.3</w:t>
      </w:r>
      <w:r>
        <w:tab/>
        <w:t>Interaction with Fixed Dialling Number (FDN)</w:t>
      </w:r>
      <w:bookmarkEnd w:id="846"/>
      <w:bookmarkEnd w:id="847"/>
    </w:p>
    <w:p w14:paraId="3E7B3E0A" w14:textId="3139118C" w:rsidR="009E1CE7" w:rsidRPr="009E1CE7" w:rsidRDefault="009E1CE7" w:rsidP="009E1CE7">
      <w:r>
        <w:t>FFS</w:t>
      </w:r>
    </w:p>
    <w:p w14:paraId="5EF3B113" w14:textId="77777777" w:rsidR="00E22044" w:rsidRDefault="00E22044" w:rsidP="009E1CE7">
      <w:pPr>
        <w:pStyle w:val="Heading3"/>
      </w:pPr>
      <w:bookmarkStart w:id="848" w:name="_Toc178929571"/>
      <w:bookmarkStart w:id="849" w:name="_Toc182581436"/>
      <w:r>
        <w:t>10.6.4</w:t>
      </w:r>
      <w:r>
        <w:tab/>
        <w:t>Support of Barred Dialling Number (BDN) service</w:t>
      </w:r>
      <w:bookmarkEnd w:id="848"/>
      <w:bookmarkEnd w:id="849"/>
    </w:p>
    <w:p w14:paraId="0551ADF0" w14:textId="5914FB80" w:rsidR="009E1CE7" w:rsidRPr="009E1CE7" w:rsidRDefault="009E1CE7" w:rsidP="009E1CE7">
      <w:r>
        <w:t>FFS</w:t>
      </w:r>
    </w:p>
    <w:p w14:paraId="45DD0DAE" w14:textId="77777777" w:rsidR="00E22044" w:rsidRDefault="00E22044" w:rsidP="009E1CE7">
      <w:pPr>
        <w:pStyle w:val="Heading3"/>
      </w:pPr>
      <w:bookmarkStart w:id="850" w:name="_Toc178929572"/>
      <w:bookmarkStart w:id="851" w:name="_Toc182581437"/>
      <w:r>
        <w:t>10.6.5</w:t>
      </w:r>
      <w:r>
        <w:tab/>
        <w:t>Barred Dialling Number (BDN) service handling for terminals not supporting BDN</w:t>
      </w:r>
      <w:bookmarkEnd w:id="850"/>
      <w:bookmarkEnd w:id="851"/>
    </w:p>
    <w:p w14:paraId="79D66225" w14:textId="36122D77" w:rsidR="009E1CE7" w:rsidRPr="009E1CE7" w:rsidRDefault="009E1CE7" w:rsidP="009E1CE7">
      <w:r>
        <w:t>FFS</w:t>
      </w:r>
    </w:p>
    <w:p w14:paraId="4C6295A4" w14:textId="77777777" w:rsidR="00E22044" w:rsidRDefault="00E22044" w:rsidP="00B05BAE">
      <w:pPr>
        <w:pStyle w:val="Heading2"/>
      </w:pPr>
      <w:bookmarkStart w:id="852" w:name="_Toc178929573"/>
      <w:bookmarkStart w:id="853" w:name="_Toc182581438"/>
      <w:r>
        <w:t>10.7</w:t>
      </w:r>
      <w:r>
        <w:tab/>
        <w:t>EVENT DOWNLOAD</w:t>
      </w:r>
      <w:bookmarkEnd w:id="852"/>
      <w:bookmarkEnd w:id="853"/>
    </w:p>
    <w:p w14:paraId="7D138EB7" w14:textId="77777777" w:rsidR="00E22044" w:rsidRDefault="00E22044" w:rsidP="009E1CE7">
      <w:pPr>
        <w:pStyle w:val="Heading3"/>
      </w:pPr>
      <w:bookmarkStart w:id="854" w:name="_Toc178929574"/>
      <w:bookmarkStart w:id="855" w:name="_Toc182581439"/>
      <w:r>
        <w:t>10.7.1</w:t>
      </w:r>
      <w:r>
        <w:tab/>
        <w:t>MT Call Event</w:t>
      </w:r>
      <w:bookmarkEnd w:id="854"/>
      <w:bookmarkEnd w:id="855"/>
    </w:p>
    <w:p w14:paraId="6A471250" w14:textId="4959E172" w:rsidR="009E1CE7" w:rsidRPr="009E1CE7" w:rsidRDefault="009E1CE7" w:rsidP="009E1CE7">
      <w:r>
        <w:t>FFS</w:t>
      </w:r>
    </w:p>
    <w:p w14:paraId="7256F006" w14:textId="77777777" w:rsidR="00E22044" w:rsidRDefault="00E22044" w:rsidP="009E1CE7">
      <w:pPr>
        <w:pStyle w:val="Heading3"/>
      </w:pPr>
      <w:bookmarkStart w:id="856" w:name="_Toc178929575"/>
      <w:bookmarkStart w:id="857" w:name="_Toc182581440"/>
      <w:r>
        <w:t>10.7.2</w:t>
      </w:r>
      <w:r>
        <w:tab/>
        <w:t>Call Connected Event</w:t>
      </w:r>
      <w:bookmarkEnd w:id="856"/>
      <w:bookmarkEnd w:id="857"/>
    </w:p>
    <w:p w14:paraId="5F01C936" w14:textId="0461E2B5" w:rsidR="009E1CE7" w:rsidRPr="009E1CE7" w:rsidRDefault="009E1CE7" w:rsidP="009E1CE7">
      <w:r>
        <w:t>FFS</w:t>
      </w:r>
    </w:p>
    <w:p w14:paraId="0C43059A" w14:textId="77777777" w:rsidR="00E22044" w:rsidRDefault="00E22044" w:rsidP="009E1CE7">
      <w:pPr>
        <w:pStyle w:val="Heading3"/>
      </w:pPr>
      <w:bookmarkStart w:id="858" w:name="_Toc178929576"/>
      <w:bookmarkStart w:id="859" w:name="_Toc182581441"/>
      <w:r>
        <w:t>10.7.3</w:t>
      </w:r>
      <w:r>
        <w:tab/>
        <w:t>Call Disconnected Event</w:t>
      </w:r>
      <w:bookmarkEnd w:id="858"/>
      <w:bookmarkEnd w:id="859"/>
    </w:p>
    <w:p w14:paraId="4CDB7202" w14:textId="3CEA1DAF" w:rsidR="009E1CE7" w:rsidRPr="009E1CE7" w:rsidRDefault="009E1CE7" w:rsidP="009E1CE7">
      <w:r>
        <w:t>FFS</w:t>
      </w:r>
    </w:p>
    <w:p w14:paraId="023A9C52" w14:textId="77777777" w:rsidR="00E22044" w:rsidRDefault="00E22044" w:rsidP="00B05BAE">
      <w:pPr>
        <w:pStyle w:val="Heading3"/>
      </w:pPr>
      <w:bookmarkStart w:id="860" w:name="_Toc178929577"/>
      <w:bookmarkStart w:id="861" w:name="_Toc182581442"/>
      <w:r>
        <w:t>10.7.4</w:t>
      </w:r>
      <w:r>
        <w:tab/>
        <w:t>Location Status Event</w:t>
      </w:r>
      <w:bookmarkEnd w:id="860"/>
      <w:bookmarkEnd w:id="861"/>
    </w:p>
    <w:p w14:paraId="1D8BB22F" w14:textId="77777777" w:rsidR="00E22044" w:rsidRDefault="00E22044" w:rsidP="00B05BAE">
      <w:pPr>
        <w:pStyle w:val="Heading4"/>
      </w:pPr>
      <w:bookmarkStart w:id="862" w:name="_Toc178929578"/>
      <w:bookmarkStart w:id="863" w:name="_Toc182581443"/>
      <w:r>
        <w:t>10.7.4.1</w:t>
      </w:r>
      <w:r>
        <w:tab/>
        <w:t>Location Status Event (Normal)</w:t>
      </w:r>
      <w:bookmarkEnd w:id="862"/>
      <w:bookmarkEnd w:id="863"/>
    </w:p>
    <w:p w14:paraId="0827F887" w14:textId="6EBE5A99"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r w:rsidR="00E90DE8">
        <w:t> </w:t>
      </w:r>
      <w:r w:rsidRPr="00BE79A5">
        <w:t>[2], clause 27.22.</w:t>
      </w:r>
      <w:r>
        <w:t>7</w:t>
      </w:r>
      <w:r w:rsidRPr="00BE79A5">
        <w:t>.</w:t>
      </w:r>
      <w:r>
        <w:t>4</w:t>
      </w:r>
      <w:r w:rsidRPr="00BE79A5">
        <w:t xml:space="preserve"> apply with the following exceptions:</w:t>
      </w:r>
    </w:p>
    <w:p w14:paraId="0075F54A" w14:textId="735A4469" w:rsidR="00400F35" w:rsidRPr="00BE79A5" w:rsidRDefault="00076420" w:rsidP="00076420">
      <w:pPr>
        <w:pStyle w:val="B10"/>
      </w:pPr>
      <w:r>
        <w:t>-</w:t>
      </w:r>
      <w:r>
        <w:tab/>
      </w:r>
      <w:r w:rsidR="00400F35" w:rsidRPr="00BE79A5">
        <w:t>The General Requirements as defined in clause 4.2.1 apply</w:t>
      </w:r>
    </w:p>
    <w:p w14:paraId="484FCBBC" w14:textId="75AA95E0"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bookmarkStart w:id="864" w:name="_Toc178929579"/>
      <w:bookmarkStart w:id="865" w:name="_Toc182581444"/>
      <w:r>
        <w:t>10.7.5</w:t>
      </w:r>
      <w:r>
        <w:tab/>
        <w:t>User Activity Event</w:t>
      </w:r>
      <w:bookmarkEnd w:id="864"/>
      <w:bookmarkEnd w:id="865"/>
    </w:p>
    <w:p w14:paraId="6E28F48E" w14:textId="77777777" w:rsidR="00E22044" w:rsidRDefault="00E22044" w:rsidP="00B05BAE">
      <w:pPr>
        <w:pStyle w:val="Heading4"/>
      </w:pPr>
      <w:bookmarkStart w:id="866" w:name="_Toc178929580"/>
      <w:bookmarkStart w:id="867" w:name="_Toc182581445"/>
      <w:r>
        <w:t>10.7.5.1</w:t>
      </w:r>
      <w:r>
        <w:tab/>
        <w:t>User Activity Event (Normal)</w:t>
      </w:r>
      <w:bookmarkEnd w:id="866"/>
      <w:bookmarkEnd w:id="867"/>
    </w:p>
    <w:p w14:paraId="63E05AAC" w14:textId="17A6955F"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Pr="00BE79A5">
        <w:t>[2], clause 27.22.</w:t>
      </w:r>
      <w:r>
        <w:t>7.5</w:t>
      </w:r>
      <w:r w:rsidRPr="00BE79A5">
        <w:t>.</w:t>
      </w:r>
      <w:r>
        <w:t>1</w:t>
      </w:r>
      <w:r w:rsidRPr="00BE79A5">
        <w:t xml:space="preserve"> apply with the following exceptions:</w:t>
      </w:r>
    </w:p>
    <w:p w14:paraId="310353F9" w14:textId="5A1C9FF8" w:rsidR="00400F35" w:rsidRPr="00BE79A5" w:rsidRDefault="00076420" w:rsidP="00076420">
      <w:pPr>
        <w:pStyle w:val="B10"/>
      </w:pPr>
      <w:r>
        <w:t>-</w:t>
      </w:r>
      <w:r>
        <w:tab/>
      </w:r>
      <w:r w:rsidR="00400F35" w:rsidRPr="00BE79A5">
        <w:t>The General Requirements as defined in clause 4.2.1 apply</w:t>
      </w:r>
    </w:p>
    <w:p w14:paraId="67B948FA" w14:textId="3AA6FC2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1D9688C" w14:textId="77777777" w:rsidR="00E22044" w:rsidRDefault="00E22044" w:rsidP="009E1CE7">
      <w:pPr>
        <w:pStyle w:val="Heading3"/>
      </w:pPr>
      <w:bookmarkStart w:id="868" w:name="_Toc178929581"/>
      <w:bookmarkStart w:id="869" w:name="_Toc182581446"/>
      <w:r>
        <w:t>10.7.6</w:t>
      </w:r>
      <w:r>
        <w:tab/>
        <w:t>Idle Screen Available Event</w:t>
      </w:r>
      <w:bookmarkEnd w:id="868"/>
      <w:bookmarkEnd w:id="869"/>
    </w:p>
    <w:p w14:paraId="09B7E1E1" w14:textId="1C592232" w:rsidR="009E1CE7" w:rsidRPr="009E1CE7" w:rsidRDefault="009E1CE7" w:rsidP="009E1CE7">
      <w:r>
        <w:t>FFS</w:t>
      </w:r>
    </w:p>
    <w:p w14:paraId="1C8CAA1D" w14:textId="77777777" w:rsidR="00E22044" w:rsidRDefault="00E22044" w:rsidP="00B05BAE">
      <w:pPr>
        <w:pStyle w:val="Heading3"/>
      </w:pPr>
      <w:bookmarkStart w:id="870" w:name="_Toc178929582"/>
      <w:bookmarkStart w:id="871" w:name="_Toc182581447"/>
      <w:r>
        <w:t>10.7.7</w:t>
      </w:r>
      <w:r>
        <w:tab/>
        <w:t>Card Reader Status Event</w:t>
      </w:r>
      <w:bookmarkEnd w:id="870"/>
      <w:bookmarkEnd w:id="871"/>
    </w:p>
    <w:p w14:paraId="5B66D98C" w14:textId="77777777" w:rsidR="00E22044" w:rsidRDefault="00E22044" w:rsidP="00B05BAE">
      <w:pPr>
        <w:pStyle w:val="Heading4"/>
      </w:pPr>
      <w:bookmarkStart w:id="872" w:name="_Toc178929583"/>
      <w:bookmarkStart w:id="873" w:name="_Toc182581448"/>
      <w:r>
        <w:t>10.7.7.1</w:t>
      </w:r>
      <w:r>
        <w:tab/>
        <w:t>Card Reader Status (Normal)</w:t>
      </w:r>
      <w:bookmarkEnd w:id="872"/>
      <w:bookmarkEnd w:id="873"/>
    </w:p>
    <w:p w14:paraId="30211440" w14:textId="6CBD25AA"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Pr="00BE79A5">
        <w:t>[2], clause 27.22.</w:t>
      </w:r>
      <w:r>
        <w:t>7</w:t>
      </w:r>
      <w:r w:rsidRPr="00BE79A5">
        <w:t>.</w:t>
      </w:r>
      <w:r>
        <w:t>7.1</w:t>
      </w:r>
      <w:r w:rsidRPr="00BE79A5">
        <w:t xml:space="preserve"> apply with the following exceptions:</w:t>
      </w:r>
    </w:p>
    <w:p w14:paraId="00129A32" w14:textId="2897CA7A" w:rsidR="00400F35" w:rsidRPr="00BE79A5" w:rsidRDefault="00076420" w:rsidP="00076420">
      <w:pPr>
        <w:pStyle w:val="B10"/>
      </w:pPr>
      <w:r>
        <w:t>-</w:t>
      </w:r>
      <w:r>
        <w:tab/>
      </w:r>
      <w:r w:rsidR="00400F35" w:rsidRPr="00BE79A5">
        <w:t>The General Requirements as defined in clause 4.2.1 apply</w:t>
      </w:r>
    </w:p>
    <w:p w14:paraId="64B21374" w14:textId="3F4D1064"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193D3765" w14:textId="77777777" w:rsidR="00E22044" w:rsidRDefault="00E22044" w:rsidP="00B05BAE">
      <w:pPr>
        <w:pStyle w:val="Heading4"/>
      </w:pPr>
      <w:bookmarkStart w:id="874" w:name="_Toc178929584"/>
      <w:bookmarkStart w:id="875" w:name="_Toc182581449"/>
      <w:r>
        <w:t>10.7.7.2</w:t>
      </w:r>
      <w:r>
        <w:tab/>
        <w:t>Card Reader Status (Detachable card reader)</w:t>
      </w:r>
      <w:bookmarkEnd w:id="874"/>
      <w:bookmarkEnd w:id="875"/>
    </w:p>
    <w:p w14:paraId="74FFE81E" w14:textId="2F5AE7E4" w:rsidR="00400F35" w:rsidRPr="00E22044" w:rsidRDefault="00400F35" w:rsidP="00400F35">
      <w:r w:rsidRPr="00BE79A5">
        <w:t xml:space="preserve">For test sequence </w:t>
      </w:r>
      <w:r>
        <w:t>2</w:t>
      </w:r>
      <w:r w:rsidRPr="00BE79A5">
        <w:t>.</w:t>
      </w:r>
      <w:r>
        <w:t xml:space="preserve">1 </w:t>
      </w:r>
      <w:r w:rsidRPr="00BE79A5">
        <w:t>the test descriptions from TS 31.124</w:t>
      </w:r>
      <w:r w:rsidR="00E90DE8">
        <w:t> </w:t>
      </w:r>
      <w:r w:rsidRPr="00BE79A5">
        <w:t>[2], clause 27.22.</w:t>
      </w:r>
      <w:r>
        <w:t>7.7</w:t>
      </w:r>
      <w:r w:rsidRPr="00BE79A5">
        <w:t>.</w:t>
      </w:r>
      <w:r>
        <w:t>1</w:t>
      </w:r>
      <w:r w:rsidRPr="00BE79A5">
        <w:t xml:space="preserve"> apply with the following exceptions:</w:t>
      </w:r>
    </w:p>
    <w:p w14:paraId="1878BBA4" w14:textId="390C9B7A" w:rsidR="00400F35" w:rsidRPr="00BE79A5" w:rsidRDefault="00076420" w:rsidP="00076420">
      <w:pPr>
        <w:pStyle w:val="B10"/>
      </w:pPr>
      <w:r>
        <w:t>-</w:t>
      </w:r>
      <w:r>
        <w:tab/>
      </w:r>
      <w:r w:rsidR="00400F35" w:rsidRPr="00BE79A5">
        <w:t>The General Requirements as defined in clause 4.2.1 apply</w:t>
      </w:r>
    </w:p>
    <w:p w14:paraId="6AC3360D" w14:textId="2B7C9CB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2C742F9" w14:textId="77777777" w:rsidR="00E22044" w:rsidRDefault="00E22044" w:rsidP="00B05BAE">
      <w:pPr>
        <w:pStyle w:val="Heading3"/>
      </w:pPr>
      <w:bookmarkStart w:id="876" w:name="_Toc178929585"/>
      <w:bookmarkStart w:id="877" w:name="_Toc182581450"/>
      <w:r>
        <w:t>10.7.8</w:t>
      </w:r>
      <w:r>
        <w:tab/>
        <w:t>Language Selection Event</w:t>
      </w:r>
      <w:bookmarkEnd w:id="876"/>
      <w:bookmarkEnd w:id="877"/>
    </w:p>
    <w:p w14:paraId="51612160" w14:textId="77777777" w:rsidR="00E22044" w:rsidRDefault="00E22044" w:rsidP="00B05BAE">
      <w:pPr>
        <w:pStyle w:val="Heading4"/>
      </w:pPr>
      <w:bookmarkStart w:id="878" w:name="_Toc178929586"/>
      <w:bookmarkStart w:id="879" w:name="_Toc182581451"/>
      <w:r>
        <w:t>10.7.8.1</w:t>
      </w:r>
      <w:r>
        <w:tab/>
        <w:t>Language Selection Event (Normal)</w:t>
      </w:r>
      <w:bookmarkEnd w:id="878"/>
      <w:bookmarkEnd w:id="879"/>
    </w:p>
    <w:p w14:paraId="1ADB8200" w14:textId="4D7ED67E"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Pr="00BE79A5">
        <w:t>[2], clause 27.22.</w:t>
      </w:r>
      <w:r>
        <w:t>7.8</w:t>
      </w:r>
      <w:r w:rsidRPr="00BE79A5">
        <w:t>.</w:t>
      </w:r>
      <w:r>
        <w:t>1</w:t>
      </w:r>
      <w:r w:rsidRPr="00BE79A5">
        <w:t xml:space="preserve"> apply with the following exceptions:</w:t>
      </w:r>
    </w:p>
    <w:p w14:paraId="7216FB43" w14:textId="31D2AE97" w:rsidR="00400F35" w:rsidRPr="00BE79A5" w:rsidRDefault="00076420" w:rsidP="00076420">
      <w:pPr>
        <w:pStyle w:val="B10"/>
      </w:pPr>
      <w:r>
        <w:t>-</w:t>
      </w:r>
      <w:r>
        <w:tab/>
      </w:r>
      <w:r w:rsidR="00400F35" w:rsidRPr="00BE79A5">
        <w:t>The General Requirements as defined in clause 4.2.1 apply</w:t>
      </w:r>
    </w:p>
    <w:p w14:paraId="76B21B31" w14:textId="0274BE8A"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6E006D0" w14:textId="77777777" w:rsidR="00E22044" w:rsidRDefault="00E22044" w:rsidP="009E1CE7">
      <w:pPr>
        <w:pStyle w:val="Heading3"/>
      </w:pPr>
      <w:bookmarkStart w:id="880" w:name="_Toc178929587"/>
      <w:bookmarkStart w:id="881" w:name="_Toc182581452"/>
      <w:r>
        <w:t>10.7.9</w:t>
      </w:r>
      <w:r>
        <w:tab/>
        <w:t>Browser Termination Event</w:t>
      </w:r>
      <w:bookmarkEnd w:id="880"/>
      <w:bookmarkEnd w:id="881"/>
    </w:p>
    <w:p w14:paraId="0212BB5C" w14:textId="44DCEB99" w:rsidR="009E1CE7" w:rsidRPr="009E1CE7" w:rsidRDefault="009E1CE7" w:rsidP="009E1CE7">
      <w:r>
        <w:t>FFS</w:t>
      </w:r>
    </w:p>
    <w:p w14:paraId="4B72192D" w14:textId="77777777" w:rsidR="00E22044" w:rsidRDefault="00E22044" w:rsidP="00B05BAE">
      <w:pPr>
        <w:pStyle w:val="Heading3"/>
      </w:pPr>
      <w:bookmarkStart w:id="882" w:name="_Toc178929588"/>
      <w:bookmarkStart w:id="883" w:name="_Toc182581453"/>
      <w:r>
        <w:t>10.7.10</w:t>
      </w:r>
      <w:r>
        <w:tab/>
        <w:t>Data Available Event</w:t>
      </w:r>
      <w:bookmarkEnd w:id="882"/>
      <w:bookmarkEnd w:id="883"/>
    </w:p>
    <w:p w14:paraId="733CB55A" w14:textId="77777777" w:rsidR="00E22044" w:rsidRDefault="00E22044" w:rsidP="00B05BAE">
      <w:pPr>
        <w:pStyle w:val="Heading4"/>
      </w:pPr>
      <w:bookmarkStart w:id="884" w:name="_Toc178929589"/>
      <w:bookmarkStart w:id="885" w:name="_Toc182581454"/>
      <w:r>
        <w:t>10.7.10.1</w:t>
      </w:r>
      <w:r>
        <w:tab/>
        <w:t>Data Available Event (Normal)</w:t>
      </w:r>
      <w:bookmarkEnd w:id="884"/>
      <w:bookmarkEnd w:id="885"/>
    </w:p>
    <w:p w14:paraId="7D5AA262" w14:textId="15F77040"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r w:rsidR="00E90DE8">
        <w:t> </w:t>
      </w:r>
      <w:r w:rsidRPr="00BE79A5">
        <w:t>[2], clause 27.22.</w:t>
      </w:r>
      <w:r>
        <w:t>7</w:t>
      </w:r>
      <w:r w:rsidRPr="00BE79A5">
        <w:t>.</w:t>
      </w:r>
      <w:r>
        <w:t>10.1</w:t>
      </w:r>
      <w:r w:rsidRPr="00BE79A5">
        <w:t xml:space="preserve"> apply with the following exceptions:</w:t>
      </w:r>
    </w:p>
    <w:p w14:paraId="19148B61" w14:textId="16E58301" w:rsidR="00400F35" w:rsidRPr="00BE79A5" w:rsidRDefault="00076420" w:rsidP="00076420">
      <w:pPr>
        <w:pStyle w:val="B10"/>
      </w:pPr>
      <w:r>
        <w:t>-</w:t>
      </w:r>
      <w:r>
        <w:tab/>
      </w:r>
      <w:r w:rsidR="00400F35" w:rsidRPr="00BE79A5">
        <w:t>The General Requirements as defined in clause 4.2.1 apply</w:t>
      </w:r>
    </w:p>
    <w:p w14:paraId="01F8E0F4" w14:textId="5099FDDF"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 xml:space="preserve"> plus the additional parameters provided for sequence 1.2 to 1.5 in </w:t>
      </w:r>
      <w:r w:rsidR="00400F35" w:rsidRPr="00BE79A5">
        <w:t>TS 31.124</w:t>
      </w:r>
      <w:r w:rsidR="00E90DE8">
        <w:t> </w:t>
      </w:r>
      <w:r w:rsidR="00400F35" w:rsidRPr="00BE79A5">
        <w:t>[2], clause 27.22.</w:t>
      </w:r>
      <w:r w:rsidR="00400F35">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bookmarkStart w:id="886" w:name="_Toc178929590"/>
      <w:bookmarkStart w:id="887" w:name="_Toc182581455"/>
      <w:r>
        <w:t>10.7.11</w:t>
      </w:r>
      <w:r>
        <w:tab/>
        <w:t>Channel Status event</w:t>
      </w:r>
      <w:bookmarkEnd w:id="886"/>
      <w:bookmarkEnd w:id="887"/>
    </w:p>
    <w:p w14:paraId="0449EDC9" w14:textId="3EAD3DD0" w:rsidR="00400F35" w:rsidRPr="00E22044" w:rsidRDefault="00400F35" w:rsidP="00400F35">
      <w:r w:rsidRPr="00BE79A5">
        <w:t xml:space="preserve">For test sequence </w:t>
      </w:r>
      <w:r>
        <w:t>1</w:t>
      </w:r>
      <w:r w:rsidRPr="00BE79A5">
        <w:t>.</w:t>
      </w:r>
      <w:r>
        <w:t xml:space="preserve">2 </w:t>
      </w:r>
      <w:r w:rsidRPr="00BE79A5">
        <w:t>the test descriptions from TS 31.124</w:t>
      </w:r>
      <w:r w:rsidR="00E90DE8">
        <w:t> </w:t>
      </w:r>
      <w:r w:rsidRPr="00BE79A5">
        <w:t>[2], clause 27.22.</w:t>
      </w:r>
      <w:r>
        <w:t>7</w:t>
      </w:r>
      <w:r w:rsidRPr="00BE79A5">
        <w:t>.</w:t>
      </w:r>
      <w:r>
        <w:t>1</w:t>
      </w:r>
      <w:r w:rsidR="00FD40DC">
        <w:t>1</w:t>
      </w:r>
      <w:r w:rsidRPr="00BE79A5">
        <w:t xml:space="preserve"> apply with the following exceptions:</w:t>
      </w:r>
    </w:p>
    <w:p w14:paraId="2333EFFE" w14:textId="47FCF78A" w:rsidR="00400F35" w:rsidRPr="00BE79A5" w:rsidRDefault="00076420" w:rsidP="00076420">
      <w:pPr>
        <w:pStyle w:val="B10"/>
      </w:pPr>
      <w:r>
        <w:t>-</w:t>
      </w:r>
      <w:r>
        <w:tab/>
      </w:r>
      <w:r w:rsidR="00400F35" w:rsidRPr="00BE79A5">
        <w:t>The General Requirements as defined in clause 4.2.1 apply</w:t>
      </w:r>
    </w:p>
    <w:p w14:paraId="1A8AB10D" w14:textId="0256DA9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bookmarkStart w:id="888" w:name="_Toc178929591"/>
      <w:bookmarkStart w:id="889" w:name="_Toc182581456"/>
      <w:r>
        <w:t>10.7.12</w:t>
      </w:r>
      <w:r>
        <w:tab/>
        <w:t>Access Technology Change event</w:t>
      </w:r>
      <w:bookmarkEnd w:id="888"/>
      <w:bookmarkEnd w:id="889"/>
    </w:p>
    <w:p w14:paraId="7D059025" w14:textId="17291A53" w:rsidR="00FD40DC" w:rsidRPr="00E22044" w:rsidRDefault="00FD40DC" w:rsidP="00FD40DC">
      <w:r w:rsidRPr="00BE79A5">
        <w:t xml:space="preserve">For test sequence </w:t>
      </w:r>
      <w:r>
        <w:t>1</w:t>
      </w:r>
      <w:r w:rsidRPr="00BE79A5">
        <w:t>.</w:t>
      </w:r>
      <w:r>
        <w:t xml:space="preserve">4 </w:t>
      </w:r>
      <w:r w:rsidRPr="00BE79A5">
        <w:t>the test descriptions from TS 31.124</w:t>
      </w:r>
      <w:r w:rsidR="00E90DE8">
        <w:t> </w:t>
      </w:r>
      <w:r w:rsidRPr="00BE79A5">
        <w:t>[2], clause 27.22.</w:t>
      </w:r>
      <w:r>
        <w:t>7</w:t>
      </w:r>
      <w:r w:rsidRPr="00BE79A5">
        <w:t>.</w:t>
      </w:r>
      <w:r>
        <w:t>12</w:t>
      </w:r>
      <w:r w:rsidRPr="00BE79A5">
        <w:t xml:space="preserve"> apply with the following exceptions:</w:t>
      </w:r>
    </w:p>
    <w:p w14:paraId="5977C6AA" w14:textId="3AF4A15E" w:rsidR="00FD40DC" w:rsidRPr="00BE79A5" w:rsidRDefault="00076420" w:rsidP="00076420">
      <w:pPr>
        <w:pStyle w:val="B10"/>
      </w:pPr>
      <w:r>
        <w:t>-</w:t>
      </w:r>
      <w:r>
        <w:tab/>
      </w:r>
      <w:r w:rsidR="00FD40DC" w:rsidRPr="00BE79A5">
        <w:t>The General Requirements as defined in clause 4.2.1 apply</w:t>
      </w:r>
    </w:p>
    <w:p w14:paraId="5AB69C61" w14:textId="1EE399C0"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r w:rsidR="00E90DE8">
        <w:t> </w:t>
      </w:r>
      <w:r w:rsidR="00FD40DC" w:rsidRPr="00BE79A5">
        <w:t>[2], clause 27.22.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bookmarkStart w:id="890" w:name="_Toc178929592"/>
      <w:bookmarkStart w:id="891" w:name="_Toc182581457"/>
      <w:r>
        <w:t>10.7.13</w:t>
      </w:r>
      <w:r>
        <w:tab/>
        <w:t>Display parameter changed event</w:t>
      </w:r>
      <w:bookmarkEnd w:id="890"/>
      <w:bookmarkEnd w:id="891"/>
    </w:p>
    <w:p w14:paraId="62BA4D0D" w14:textId="7FA96593" w:rsidR="009E1CE7" w:rsidRPr="009E1CE7" w:rsidRDefault="009E1CE7" w:rsidP="009E1CE7">
      <w:r>
        <w:t>FFS</w:t>
      </w:r>
    </w:p>
    <w:p w14:paraId="18780051" w14:textId="77777777" w:rsidR="00E22044" w:rsidRDefault="00E22044" w:rsidP="009E1CE7">
      <w:pPr>
        <w:pStyle w:val="Heading3"/>
      </w:pPr>
      <w:bookmarkStart w:id="892" w:name="_Toc178929593"/>
      <w:bookmarkStart w:id="893" w:name="_Toc182581458"/>
      <w:r>
        <w:t>10.7.14</w:t>
      </w:r>
      <w:r>
        <w:tab/>
        <w:t>Local Connection event</w:t>
      </w:r>
      <w:bookmarkEnd w:id="892"/>
      <w:bookmarkEnd w:id="893"/>
    </w:p>
    <w:p w14:paraId="5689DBCD" w14:textId="639D8FFB" w:rsidR="009E1CE7" w:rsidRPr="009E1CE7" w:rsidRDefault="009E1CE7" w:rsidP="009E1CE7">
      <w:r>
        <w:t>FFS</w:t>
      </w:r>
    </w:p>
    <w:p w14:paraId="4EB0D7CD" w14:textId="77777777" w:rsidR="00E22044" w:rsidRDefault="00E22044" w:rsidP="00B05BAE">
      <w:pPr>
        <w:pStyle w:val="Heading3"/>
      </w:pPr>
      <w:bookmarkStart w:id="894" w:name="_Toc178929594"/>
      <w:bookmarkStart w:id="895" w:name="_Toc182581459"/>
      <w:r>
        <w:t>10.7.15</w:t>
      </w:r>
      <w:r>
        <w:tab/>
        <w:t>Network search mode change event</w:t>
      </w:r>
      <w:bookmarkEnd w:id="894"/>
      <w:bookmarkEnd w:id="895"/>
    </w:p>
    <w:p w14:paraId="5667F902" w14:textId="1C8E2C0D" w:rsidR="00FD40DC" w:rsidRPr="00E22044" w:rsidRDefault="00FD40DC" w:rsidP="00FD40DC">
      <w:r w:rsidRPr="00BE79A5">
        <w:t xml:space="preserve">For test sequence </w:t>
      </w:r>
      <w:r>
        <w:t>1</w:t>
      </w:r>
      <w:r w:rsidRPr="00BE79A5">
        <w:t>.</w:t>
      </w:r>
      <w:r>
        <w:t xml:space="preserve">1 </w:t>
      </w:r>
      <w:r w:rsidRPr="00BE79A5">
        <w:t>the test descriptions from TS 31.124</w:t>
      </w:r>
      <w:r w:rsidR="00E90DE8">
        <w:t> </w:t>
      </w:r>
      <w:r w:rsidRPr="00BE79A5">
        <w:t>[2], clause 27.22.</w:t>
      </w:r>
      <w:r>
        <w:t>7</w:t>
      </w:r>
      <w:r w:rsidRPr="00BE79A5">
        <w:t>.</w:t>
      </w:r>
      <w:r>
        <w:t>15</w:t>
      </w:r>
      <w:r w:rsidRPr="00BE79A5">
        <w:t xml:space="preserve"> apply with the following exceptions:</w:t>
      </w:r>
    </w:p>
    <w:p w14:paraId="6DC899FD" w14:textId="22910DEC" w:rsidR="00FD40DC" w:rsidRPr="00BE79A5" w:rsidRDefault="00076420" w:rsidP="00076420">
      <w:pPr>
        <w:pStyle w:val="B10"/>
      </w:pPr>
      <w:r>
        <w:t>-</w:t>
      </w:r>
      <w:r>
        <w:tab/>
      </w:r>
      <w:r w:rsidR="00FD40DC" w:rsidRPr="00BE79A5">
        <w:t>The General Requirements as defined in clause 4.2.1 apply</w:t>
      </w:r>
    </w:p>
    <w:p w14:paraId="43C87E10" w14:textId="664317A6"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t>.</w:t>
      </w:r>
    </w:p>
    <w:p w14:paraId="31FBC9EF" w14:textId="77777777" w:rsidR="00E22044" w:rsidRDefault="00E22044" w:rsidP="009E1CE7">
      <w:pPr>
        <w:pStyle w:val="Heading3"/>
      </w:pPr>
      <w:bookmarkStart w:id="896" w:name="_Toc178929595"/>
      <w:bookmarkStart w:id="897" w:name="_Toc182581460"/>
      <w:r>
        <w:t>10.7.16</w:t>
      </w:r>
      <w:r>
        <w:tab/>
        <w:t>Browsing status event</w:t>
      </w:r>
      <w:bookmarkEnd w:id="896"/>
      <w:bookmarkEnd w:id="897"/>
    </w:p>
    <w:p w14:paraId="6B2D56E1" w14:textId="2C6849B9" w:rsidR="009E1CE7" w:rsidRPr="009E1CE7" w:rsidRDefault="009E1CE7" w:rsidP="009E1CE7">
      <w:r>
        <w:t>FFS</w:t>
      </w:r>
    </w:p>
    <w:p w14:paraId="237EA89F" w14:textId="77777777" w:rsidR="00E22044" w:rsidRDefault="00E22044" w:rsidP="00B05BAE">
      <w:pPr>
        <w:pStyle w:val="Heading3"/>
      </w:pPr>
      <w:bookmarkStart w:id="898" w:name="_Toc178929596"/>
      <w:bookmarkStart w:id="899" w:name="_Toc182581461"/>
      <w:r>
        <w:t>10.7.17</w:t>
      </w:r>
      <w:r>
        <w:tab/>
        <w:t>Network Rejection event</w:t>
      </w:r>
      <w:bookmarkEnd w:id="898"/>
      <w:bookmarkEnd w:id="899"/>
    </w:p>
    <w:p w14:paraId="0BE3862B" w14:textId="153CA546"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w:t>
      </w:r>
      <w:r w:rsidR="00E90DE8">
        <w:t> </w:t>
      </w:r>
      <w:r w:rsidRPr="00BE79A5">
        <w:t>[2], clause 27.22.</w:t>
      </w:r>
      <w:r>
        <w:t>7</w:t>
      </w:r>
      <w:r w:rsidRPr="00BE79A5">
        <w:t>.</w:t>
      </w:r>
      <w:r>
        <w:t>17</w:t>
      </w:r>
      <w:r w:rsidRPr="00BE79A5">
        <w:t xml:space="preserve"> apply with the following exceptions:</w:t>
      </w:r>
    </w:p>
    <w:p w14:paraId="329ED8DE" w14:textId="4A3B83E7" w:rsidR="00FD40DC" w:rsidRPr="00BE79A5" w:rsidRDefault="00076420" w:rsidP="00076420">
      <w:pPr>
        <w:pStyle w:val="B10"/>
      </w:pPr>
      <w:r>
        <w:t>-</w:t>
      </w:r>
      <w:r>
        <w:tab/>
      </w:r>
      <w:r w:rsidR="00FD40DC" w:rsidRPr="00BE79A5">
        <w:t>The General Requirements as defined in clause 4.2.1 apply</w:t>
      </w:r>
    </w:p>
    <w:p w14:paraId="12F28DCD" w14:textId="529D2AE5" w:rsidR="00FD40DC" w:rsidRDefault="00076420" w:rsidP="00076420">
      <w:pPr>
        <w:pStyle w:val="B10"/>
      </w:pPr>
      <w:r>
        <w:t>-</w:t>
      </w:r>
      <w:r>
        <w:tab/>
      </w:r>
      <w:r w:rsidR="00FD40DC" w:rsidRPr="00BE79A5">
        <w:t xml:space="preserve">The </w:t>
      </w:r>
      <w:r w:rsidR="00FD40DC">
        <w:t xml:space="preserve">nrUICC is configured </w:t>
      </w:r>
      <w:r w:rsidR="00FD40DC" w:rsidRPr="00BE79A5">
        <w:t>with values for USIM Application Toolkit testing as defined in clause 4.4.</w:t>
      </w:r>
      <w:r w:rsidR="00395308">
        <w:t>3</w:t>
      </w:r>
      <w:r w:rsidR="00FD40DC" w:rsidRPr="00BE79A5">
        <w:t xml:space="preserve"> of the present document</w:t>
      </w:r>
      <w:r w:rsidR="00FD40DC" w:rsidRPr="005A71DB">
        <w:t>, hosting a USIM as defined in clause 4.4.</w:t>
      </w:r>
      <w:r w:rsidR="00395308">
        <w:t>3</w:t>
      </w:r>
      <w:r w:rsidR="00FD40DC" w:rsidRPr="005A71DB">
        <w:t>.2</w:t>
      </w:r>
      <w:r w:rsidR="00FD40DC" w:rsidRPr="00FD40DC">
        <w:t xml:space="preserve"> </w:t>
      </w:r>
      <w:r w:rsidR="00395308">
        <w:t xml:space="preserve">or an nrUICC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rsidR="00FD40DC">
        <w:t xml:space="preserve">plus the additional parameters provided in </w:t>
      </w:r>
      <w:r w:rsidR="00FD40DC" w:rsidRPr="00BE79A5">
        <w:t>TS 31.124</w:t>
      </w:r>
      <w:r w:rsidR="00E90DE8">
        <w:t> </w:t>
      </w:r>
      <w:r w:rsidR="00FD40DC" w:rsidRPr="00BE79A5">
        <w:t>[2], clause 27.22.</w:t>
      </w:r>
      <w:r w:rsidR="00FD40DC">
        <w:t>7.1</w:t>
      </w:r>
      <w:r w:rsidR="00395308">
        <w:t>7</w:t>
      </w:r>
      <w:r w:rsidR="00FD40DC">
        <w:t>.4.1.</w:t>
      </w:r>
    </w:p>
    <w:p w14:paraId="3CA4DC2F" w14:textId="77777777" w:rsidR="00E22044" w:rsidRDefault="00E22044" w:rsidP="00B05BAE">
      <w:pPr>
        <w:pStyle w:val="Heading3"/>
      </w:pPr>
      <w:bookmarkStart w:id="900" w:name="_Toc178929597"/>
      <w:bookmarkStart w:id="901" w:name="_Toc182581462"/>
      <w:r>
        <w:t>10.7.18</w:t>
      </w:r>
      <w:r>
        <w:tab/>
        <w:t>CSG Cell Selection event</w:t>
      </w:r>
      <w:bookmarkEnd w:id="900"/>
      <w:bookmarkEnd w:id="901"/>
    </w:p>
    <w:p w14:paraId="366D7419" w14:textId="7283836E" w:rsidR="006A3A55" w:rsidRPr="00E22044" w:rsidRDefault="006A3A55" w:rsidP="006A3A55">
      <w:r w:rsidRPr="00BE79A5">
        <w:t>For test sequence</w:t>
      </w:r>
      <w:r>
        <w:t xml:space="preserve"> 1.1 </w:t>
      </w:r>
      <w:r w:rsidRPr="00BE79A5">
        <w:t>the test descriptions from TS 31.124</w:t>
      </w:r>
      <w:r w:rsidR="00E90DE8">
        <w:t> </w:t>
      </w:r>
      <w:r w:rsidRPr="00BE79A5">
        <w:t>[2], clause 27.22.</w:t>
      </w:r>
      <w:r>
        <w:t>7</w:t>
      </w:r>
      <w:r w:rsidRPr="00BE79A5">
        <w:t>.</w:t>
      </w:r>
      <w:r>
        <w:t>18</w:t>
      </w:r>
      <w:r w:rsidRPr="00BE79A5">
        <w:t xml:space="preserve"> apply with the following exceptions:</w:t>
      </w:r>
    </w:p>
    <w:p w14:paraId="200BBD99" w14:textId="00581FD9" w:rsidR="006A3A55" w:rsidRPr="00BE79A5" w:rsidRDefault="00076420" w:rsidP="00076420">
      <w:pPr>
        <w:pStyle w:val="B10"/>
      </w:pPr>
      <w:r>
        <w:lastRenderedPageBreak/>
        <w:t>-</w:t>
      </w:r>
      <w:r>
        <w:tab/>
      </w:r>
      <w:r w:rsidR="006A3A55" w:rsidRPr="00BE79A5">
        <w:t>The General Requirements as defined in clause 4.2.1 apply</w:t>
      </w:r>
    </w:p>
    <w:p w14:paraId="7D755A3D" w14:textId="3A5616E9"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6A3A55" w:rsidRPr="00BE79A5">
        <w:t>[2], clause 27.22.</w:t>
      </w:r>
      <w:r w:rsidR="006A3A55">
        <w:t>7.18.4.1.</w:t>
      </w:r>
    </w:p>
    <w:p w14:paraId="5AC88D94" w14:textId="77777777" w:rsidR="00E22044" w:rsidRDefault="00E22044" w:rsidP="00B05BAE">
      <w:pPr>
        <w:pStyle w:val="Heading3"/>
      </w:pPr>
      <w:bookmarkStart w:id="902" w:name="_Toc178929598"/>
      <w:bookmarkStart w:id="903" w:name="_Toc182581463"/>
      <w:r>
        <w:t>10.7.19</w:t>
      </w:r>
      <w:r>
        <w:tab/>
        <w:t>IMS registration event</w:t>
      </w:r>
      <w:bookmarkEnd w:id="902"/>
      <w:bookmarkEnd w:id="903"/>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904" w:name="_Toc178929599"/>
      <w:bookmarkStart w:id="905" w:name="_Toc182581464"/>
      <w:r>
        <w:t>10.7.20</w:t>
      </w:r>
      <w:r>
        <w:tab/>
        <w:t>Incoming IMS data event</w:t>
      </w:r>
      <w:bookmarkEnd w:id="904"/>
      <w:bookmarkEnd w:id="905"/>
    </w:p>
    <w:p w14:paraId="769C8CF2" w14:textId="1B012768" w:rsidR="006A3A55" w:rsidRPr="006A3A55" w:rsidRDefault="006A3A55" w:rsidP="00B05BAE">
      <w:pPr>
        <w:pStyle w:val="Heading4"/>
      </w:pPr>
      <w:bookmarkStart w:id="906" w:name="_Toc178929600"/>
      <w:bookmarkStart w:id="907" w:name="_Toc182581465"/>
      <w:r>
        <w:t>10</w:t>
      </w:r>
      <w:r w:rsidRPr="006A3A55">
        <w:t>.7.20.1</w:t>
      </w:r>
      <w:r>
        <w:tab/>
      </w:r>
      <w:r w:rsidRPr="006A3A55">
        <w:t>Incoming IMS data (</w:t>
      </w:r>
      <w:r w:rsidR="005730E6">
        <w:t>N</w:t>
      </w:r>
      <w:r w:rsidRPr="006A3A55">
        <w:t>ormal)</w:t>
      </w:r>
      <w:bookmarkEnd w:id="906"/>
      <w:bookmarkEnd w:id="907"/>
    </w:p>
    <w:p w14:paraId="47588636" w14:textId="13B9BD8B"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r w:rsidR="00E90DE8">
        <w:t> </w:t>
      </w:r>
      <w:r w:rsidRPr="00BE79A5">
        <w:t>[2], clause 27.22.</w:t>
      </w:r>
      <w:r>
        <w:t>7</w:t>
      </w:r>
      <w:r w:rsidRPr="00BE79A5">
        <w:t>.</w:t>
      </w:r>
      <w:r>
        <w:t>20</w:t>
      </w:r>
      <w:r w:rsidRPr="00BE79A5">
        <w:t xml:space="preserve"> apply with the following exceptions:</w:t>
      </w:r>
    </w:p>
    <w:p w14:paraId="2A21B257" w14:textId="702A6171" w:rsidR="006A3A55" w:rsidRPr="00BE79A5" w:rsidRDefault="00076420" w:rsidP="00076420">
      <w:pPr>
        <w:pStyle w:val="B10"/>
      </w:pPr>
      <w:r>
        <w:t>-</w:t>
      </w:r>
      <w:r>
        <w:tab/>
      </w:r>
      <w:r w:rsidR="006A3A55" w:rsidRPr="00BE79A5">
        <w:t>The General Requirements as defined in clause 4.2.1 apply</w:t>
      </w:r>
    </w:p>
    <w:p w14:paraId="69C37C95" w14:textId="57A92941"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6A3A55" w:rsidRPr="00BE79A5">
        <w:t>[2], clause 27.22.</w:t>
      </w:r>
      <w:r w:rsidR="006A3A55">
        <w:t>7.20.1.4.1.</w:t>
      </w:r>
    </w:p>
    <w:p w14:paraId="61C80698" w14:textId="77777777" w:rsidR="00E22044" w:rsidRDefault="00E22044" w:rsidP="00B05BAE">
      <w:pPr>
        <w:pStyle w:val="Heading3"/>
      </w:pPr>
      <w:bookmarkStart w:id="908" w:name="_Toc178929601"/>
      <w:bookmarkStart w:id="909" w:name="_Toc182581466"/>
      <w:r>
        <w:t>10.7.21</w:t>
      </w:r>
      <w:r>
        <w:tab/>
        <w:t>Data Connection Status Change event</w:t>
      </w:r>
      <w:bookmarkEnd w:id="908"/>
      <w:bookmarkEnd w:id="909"/>
    </w:p>
    <w:p w14:paraId="134D383E" w14:textId="0FA07F74" w:rsidR="006A3A55" w:rsidRPr="00E22044" w:rsidRDefault="006A3A55" w:rsidP="006A3A55">
      <w:r w:rsidRPr="00BE79A5">
        <w:t>For test sequence</w:t>
      </w:r>
      <w:r>
        <w:t xml:space="preserve"> 1.1 </w:t>
      </w:r>
      <w:r w:rsidRPr="00BE79A5">
        <w:t>the test descriptions from TS 31.124</w:t>
      </w:r>
      <w:r w:rsidR="00E90DE8">
        <w:t> </w:t>
      </w:r>
      <w:r w:rsidRPr="00BE79A5">
        <w:t>[2], clause 27.22.</w:t>
      </w:r>
      <w:r>
        <w:t>7</w:t>
      </w:r>
      <w:r w:rsidRPr="00BE79A5">
        <w:t>.</w:t>
      </w:r>
      <w:r w:rsidR="005730E6">
        <w:t>2</w:t>
      </w:r>
      <w:r>
        <w:t>1</w:t>
      </w:r>
      <w:r w:rsidRPr="00BE79A5">
        <w:t xml:space="preserve"> apply with the following exceptions:</w:t>
      </w:r>
    </w:p>
    <w:p w14:paraId="14734BD0" w14:textId="57375122" w:rsidR="006A3A55" w:rsidRPr="00BE79A5" w:rsidRDefault="00076420" w:rsidP="00076420">
      <w:pPr>
        <w:pStyle w:val="B10"/>
      </w:pPr>
      <w:r>
        <w:t>-</w:t>
      </w:r>
      <w:r>
        <w:tab/>
      </w:r>
      <w:r w:rsidR="006A3A55" w:rsidRPr="00BE79A5">
        <w:t>The General Requirements as defined in clause 4.2.1 apply</w:t>
      </w:r>
    </w:p>
    <w:p w14:paraId="544FD93C" w14:textId="1B463AA4" w:rsidR="005730E6" w:rsidRDefault="00076420" w:rsidP="00076420">
      <w:pPr>
        <w:pStyle w:val="B10"/>
      </w:pPr>
      <w:r>
        <w:t>-</w:t>
      </w:r>
      <w:r>
        <w:tab/>
      </w:r>
      <w:r w:rsidR="005730E6" w:rsidRPr="00BE79A5">
        <w:t xml:space="preserve">The </w:t>
      </w:r>
      <w:r w:rsidR="005730E6">
        <w:t xml:space="preserve">nrUICC is configured </w:t>
      </w:r>
      <w:r w:rsidR="005730E6" w:rsidRPr="00BE79A5">
        <w:t>with</w:t>
      </w:r>
      <w:r w:rsidR="005730E6">
        <w:t xml:space="preserve"> </w:t>
      </w:r>
      <w:r w:rsidR="005730E6" w:rsidRPr="00BE79A5">
        <w:t>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rsidRPr="00FD40DC">
        <w:t xml:space="preserve"> </w:t>
      </w:r>
      <w:r w:rsidR="005730E6">
        <w:t xml:space="preserve">plus the additional parameters provided in </w:t>
      </w:r>
      <w:r w:rsidR="005730E6" w:rsidRPr="00BE79A5">
        <w:t>TS 31.124</w:t>
      </w:r>
      <w:r w:rsidR="00E90DE8">
        <w:t> </w:t>
      </w:r>
      <w:r w:rsidR="005730E6" w:rsidRPr="00BE79A5">
        <w:t>[2], clause 27.22.</w:t>
      </w:r>
      <w:r w:rsidR="005730E6">
        <w:t>7.21.1.4.1.</w:t>
      </w:r>
    </w:p>
    <w:p w14:paraId="5BB5C789" w14:textId="77777777" w:rsidR="00E22044" w:rsidRDefault="00E22044">
      <w:pPr>
        <w:pStyle w:val="Heading3"/>
      </w:pPr>
      <w:bookmarkStart w:id="910" w:name="_Toc178929602"/>
      <w:bookmarkStart w:id="911" w:name="_Toc182581467"/>
      <w:r>
        <w:t>10.7.22</w:t>
      </w:r>
      <w:r>
        <w:tab/>
        <w:t>CAG Cell Selection event</w:t>
      </w:r>
      <w:bookmarkEnd w:id="910"/>
      <w:bookmarkEnd w:id="911"/>
    </w:p>
    <w:p w14:paraId="0D6AD2F4" w14:textId="2F38D283" w:rsidR="005730E6" w:rsidRPr="005307A3" w:rsidRDefault="005730E6" w:rsidP="00B05BAE">
      <w:pPr>
        <w:pStyle w:val="Heading4"/>
      </w:pPr>
      <w:bookmarkStart w:id="912" w:name="_Toc138685686"/>
      <w:bookmarkStart w:id="913" w:name="_Toc178929603"/>
      <w:bookmarkStart w:id="914" w:name="_Toc182581468"/>
      <w:r>
        <w:t>10.7.22</w:t>
      </w:r>
      <w:r w:rsidRPr="005307A3">
        <w:t>.1</w:t>
      </w:r>
      <w:r w:rsidRPr="005307A3">
        <w:tab/>
      </w:r>
      <w:r>
        <w:t>CAG</w:t>
      </w:r>
      <w:r w:rsidRPr="005307A3">
        <w:t xml:space="preserve"> Cell Selection (</w:t>
      </w:r>
      <w:r>
        <w:t>N</w:t>
      </w:r>
      <w:r w:rsidRPr="005307A3">
        <w:t>ormal)</w:t>
      </w:r>
      <w:bookmarkEnd w:id="912"/>
      <w:bookmarkEnd w:id="913"/>
      <w:bookmarkEnd w:id="914"/>
    </w:p>
    <w:p w14:paraId="02D6B752" w14:textId="70447393" w:rsidR="005730E6" w:rsidRPr="00E22044" w:rsidRDefault="005730E6" w:rsidP="005730E6">
      <w:r w:rsidRPr="00BE79A5">
        <w:t>For test sequence</w:t>
      </w:r>
      <w:r>
        <w:t xml:space="preserve"> 1.1 </w:t>
      </w:r>
      <w:r w:rsidRPr="00BE79A5">
        <w:t>the test descriptions from TS 31.124</w:t>
      </w:r>
      <w:r w:rsidR="00E90DE8">
        <w:t> </w:t>
      </w:r>
      <w:r w:rsidRPr="00BE79A5">
        <w:t>[2], clause 27.22.</w:t>
      </w:r>
      <w:r>
        <w:t>7</w:t>
      </w:r>
      <w:r w:rsidRPr="00BE79A5">
        <w:t>.</w:t>
      </w:r>
      <w:r>
        <w:t>22</w:t>
      </w:r>
      <w:r w:rsidRPr="00BE79A5">
        <w:t xml:space="preserve"> apply with the following exceptions:</w:t>
      </w:r>
    </w:p>
    <w:p w14:paraId="1EE6B2BB" w14:textId="276F3CDF" w:rsidR="005730E6" w:rsidRDefault="00076420" w:rsidP="00076420">
      <w:pPr>
        <w:pStyle w:val="B10"/>
      </w:pPr>
      <w:r>
        <w:t>-</w:t>
      </w:r>
      <w:r>
        <w:tab/>
      </w:r>
      <w:r w:rsidR="005730E6" w:rsidRPr="00BE79A5">
        <w:t>The General Requirements as defined in clause 4.2.1 apply</w:t>
      </w:r>
    </w:p>
    <w:p w14:paraId="6F7850C0" w14:textId="0D12D1FB" w:rsidR="005730E6" w:rsidRDefault="00076420" w:rsidP="00076420">
      <w:pPr>
        <w:pStyle w:val="B10"/>
      </w:pPr>
      <w:r>
        <w:t>-</w:t>
      </w:r>
      <w:r>
        <w:tab/>
      </w:r>
      <w:r w:rsidR="005730E6">
        <w:t>T</w:t>
      </w:r>
      <w:r w:rsidR="005730E6" w:rsidRPr="00BE79A5">
        <w:t xml:space="preserve">he </w:t>
      </w:r>
      <w:r w:rsidR="005730E6">
        <w:t>nrUICC</w:t>
      </w:r>
      <w:r w:rsidR="005730E6" w:rsidRPr="00BE79A5">
        <w:t xml:space="preserve"> is configured with values for USIM Application Toolkit testing as defined in clause 4.4.</w:t>
      </w:r>
      <w:r w:rsidR="005730E6">
        <w:t>4</w:t>
      </w:r>
      <w:r w:rsidR="005730E6" w:rsidRPr="00BE79A5">
        <w:t xml:space="preserve"> of the present document</w:t>
      </w:r>
      <w:r w:rsidR="005730E6">
        <w:t xml:space="preserve">, </w:t>
      </w:r>
      <w:r w:rsidR="005730E6" w:rsidRPr="005A71DB">
        <w:t>hosting a USIM as defined in clause 4.4.</w:t>
      </w:r>
      <w:r w:rsidR="005730E6">
        <w:t>4</w:t>
      </w:r>
      <w:r w:rsidR="005730E6" w:rsidRPr="005A71DB">
        <w:t>.</w:t>
      </w:r>
      <w:r w:rsidR="005730E6">
        <w:t xml:space="preserve">4 plus the additional parameters provided in </w:t>
      </w:r>
      <w:r w:rsidR="005730E6" w:rsidRPr="00BE79A5">
        <w:t>TS 31.124</w:t>
      </w:r>
      <w:r w:rsidR="00E90DE8">
        <w:t> </w:t>
      </w:r>
      <w:r w:rsidR="005730E6" w:rsidRPr="00BE79A5">
        <w:t>[2], clause 27.22.</w:t>
      </w:r>
      <w:r w:rsidR="005730E6">
        <w:t>7.22.1.4.1.</w:t>
      </w:r>
    </w:p>
    <w:p w14:paraId="19FE0675" w14:textId="77777777" w:rsidR="00E22044" w:rsidRDefault="00E22044" w:rsidP="00B05BAE">
      <w:pPr>
        <w:pStyle w:val="Heading2"/>
      </w:pPr>
      <w:bookmarkStart w:id="915" w:name="_Toc178929604"/>
      <w:bookmarkStart w:id="916" w:name="_Toc182581469"/>
      <w:r>
        <w:t>10.8</w:t>
      </w:r>
      <w:r>
        <w:tab/>
        <w:t>MO SHORT MESSAGE CONTROL BY USIM</w:t>
      </w:r>
      <w:bookmarkEnd w:id="915"/>
      <w:bookmarkEnd w:id="916"/>
    </w:p>
    <w:p w14:paraId="5EB769E1" w14:textId="189A3CF4" w:rsidR="005730E6" w:rsidRPr="00E22044" w:rsidRDefault="005730E6" w:rsidP="005730E6">
      <w:r w:rsidRPr="00BE79A5">
        <w:t>For test sequence</w:t>
      </w:r>
      <w:r>
        <w:t>s</w:t>
      </w:r>
      <w:r w:rsidRPr="00BE79A5">
        <w:t xml:space="preserve"> </w:t>
      </w:r>
      <w:r>
        <w:t>1</w:t>
      </w:r>
      <w:r w:rsidRPr="00BE79A5">
        <w:t>.</w:t>
      </w:r>
      <w:r>
        <w:t xml:space="preserve">10 to 1.17 </w:t>
      </w:r>
      <w:r w:rsidRPr="00BE79A5">
        <w:t>the test descriptions from TS 31.124 [2], clause 27.22.</w:t>
      </w:r>
      <w:r>
        <w:t>8</w:t>
      </w:r>
      <w:r w:rsidRPr="00BE79A5">
        <w:t xml:space="preserve"> apply with the following exceptions:</w:t>
      </w:r>
    </w:p>
    <w:p w14:paraId="3D65B681" w14:textId="008913B1" w:rsidR="005730E6" w:rsidRPr="00BE79A5" w:rsidRDefault="00076420" w:rsidP="00076420">
      <w:pPr>
        <w:pStyle w:val="B10"/>
      </w:pPr>
      <w:r>
        <w:t>-</w:t>
      </w:r>
      <w:r>
        <w:tab/>
      </w:r>
      <w:r w:rsidR="005730E6" w:rsidRPr="00BE79A5">
        <w:t>The General Requirements as defined in clause 4.2.1 apply</w:t>
      </w:r>
    </w:p>
    <w:p w14:paraId="02173D92" w14:textId="260E3C2A"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r w:rsidR="00E90DE8">
        <w:t> </w:t>
      </w:r>
      <w:r w:rsidR="005730E6" w:rsidRPr="00BE79A5">
        <w:t>[2], clause 27.22.</w:t>
      </w:r>
      <w:r w:rsidR="005730E6">
        <w:t>8.4.1.</w:t>
      </w:r>
    </w:p>
    <w:p w14:paraId="50A1C130" w14:textId="113249DF"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TS 31.124 [2],</w:t>
      </w:r>
      <w:r>
        <w:t xml:space="preserve"> the numbering is kept identical for better readability.</w:t>
      </w:r>
    </w:p>
    <w:p w14:paraId="3D726032" w14:textId="77777777" w:rsidR="00E22044" w:rsidRDefault="00E22044" w:rsidP="00B05BAE">
      <w:pPr>
        <w:pStyle w:val="Heading2"/>
      </w:pPr>
      <w:bookmarkStart w:id="917" w:name="_Toc178929605"/>
      <w:bookmarkStart w:id="918" w:name="_Toc182581470"/>
      <w:r>
        <w:t>10.9</w:t>
      </w:r>
      <w:r>
        <w:tab/>
        <w:t>Handling of command number</w:t>
      </w:r>
      <w:bookmarkEnd w:id="917"/>
      <w:bookmarkEnd w:id="918"/>
    </w:p>
    <w:p w14:paraId="446D6290" w14:textId="0B26D0A8" w:rsidR="005730E6" w:rsidRPr="00E22044" w:rsidRDefault="005730E6" w:rsidP="005730E6">
      <w:r w:rsidRPr="00BE79A5">
        <w:t xml:space="preserve">For test sequence </w:t>
      </w:r>
      <w:r>
        <w:t>1</w:t>
      </w:r>
      <w:r w:rsidRPr="00BE79A5">
        <w:t>.</w:t>
      </w:r>
      <w:r>
        <w:t xml:space="preserve">1 </w:t>
      </w:r>
      <w:r w:rsidRPr="00BE79A5">
        <w:t>the test descriptions from TS 31.124</w:t>
      </w:r>
      <w:r w:rsidR="00E90DE8">
        <w:t> </w:t>
      </w:r>
      <w:r w:rsidRPr="00BE79A5">
        <w:t>[2], clause 27.22.</w:t>
      </w:r>
      <w:r>
        <w:t>9</w:t>
      </w:r>
      <w:r w:rsidRPr="00BE79A5">
        <w:t xml:space="preserve"> apply with the following exceptions:</w:t>
      </w:r>
    </w:p>
    <w:p w14:paraId="336B19B0" w14:textId="62D414B7" w:rsidR="005730E6" w:rsidRPr="00BE79A5" w:rsidRDefault="00076420" w:rsidP="00076420">
      <w:pPr>
        <w:pStyle w:val="B10"/>
      </w:pPr>
      <w:r>
        <w:t>-</w:t>
      </w:r>
      <w:r>
        <w:tab/>
      </w:r>
      <w:r w:rsidR="005730E6" w:rsidRPr="00BE79A5">
        <w:t>The General Requirements as defined in clause 4.2.1 apply</w:t>
      </w:r>
    </w:p>
    <w:p w14:paraId="2EC53394" w14:textId="30533D7C" w:rsidR="005730E6" w:rsidRDefault="00076420" w:rsidP="00076420">
      <w:pPr>
        <w:pStyle w:val="B10"/>
      </w:pPr>
      <w:r>
        <w:lastRenderedPageBreak/>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t>.</w:t>
      </w:r>
    </w:p>
    <w:p w14:paraId="46848C28" w14:textId="77777777" w:rsidR="00E22044" w:rsidRDefault="00E22044" w:rsidP="00B05BAE">
      <w:pPr>
        <w:pStyle w:val="Heading2"/>
      </w:pPr>
      <w:bookmarkStart w:id="919" w:name="_Toc178929606"/>
      <w:bookmarkStart w:id="920" w:name="_Toc182581471"/>
      <w:r>
        <w:t>10.10</w:t>
      </w:r>
      <w:r>
        <w:tab/>
        <w:t>CALL CONTROL on EPS PDN Connection</w:t>
      </w:r>
      <w:bookmarkEnd w:id="919"/>
      <w:bookmarkEnd w:id="920"/>
    </w:p>
    <w:p w14:paraId="39FA10E1" w14:textId="5E0BD81B" w:rsidR="005730E6" w:rsidRPr="00E22044" w:rsidRDefault="005730E6" w:rsidP="005730E6">
      <w:r w:rsidRPr="00BE79A5">
        <w:t xml:space="preserve">For test sequence </w:t>
      </w:r>
      <w:r>
        <w:t>1</w:t>
      </w:r>
      <w:r w:rsidRPr="00BE79A5">
        <w:t>.</w:t>
      </w:r>
      <w:r>
        <w:t xml:space="preserve">1 to 1.7 </w:t>
      </w:r>
      <w:r w:rsidRPr="00BE79A5">
        <w:t>the test descriptions from TS 31.124 [2], clause 27.22.</w:t>
      </w:r>
      <w:r>
        <w:t>10</w:t>
      </w:r>
      <w:r w:rsidRPr="00BE79A5">
        <w:t xml:space="preserve"> apply with the following exceptions:</w:t>
      </w:r>
    </w:p>
    <w:p w14:paraId="49665597" w14:textId="43ACCA3D" w:rsidR="005730E6" w:rsidRPr="00BE79A5" w:rsidRDefault="00076420" w:rsidP="00076420">
      <w:pPr>
        <w:pStyle w:val="B10"/>
      </w:pPr>
      <w:r>
        <w:t>-</w:t>
      </w:r>
      <w:r>
        <w:tab/>
      </w:r>
      <w:r w:rsidR="005730E6" w:rsidRPr="00BE79A5">
        <w:t>The General Requirements as defined in clause 4.2.1 apply</w:t>
      </w:r>
    </w:p>
    <w:p w14:paraId="55298285" w14:textId="6B1F75C0"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t xml:space="preserve"> plus the additional parameters provided for sequences 1.1 to 1.7 in </w:t>
      </w:r>
      <w:r w:rsidR="005730E6" w:rsidRPr="00BE79A5">
        <w:t>TS 31.124</w:t>
      </w:r>
      <w:r w:rsidR="00E90DE8">
        <w:t> </w:t>
      </w:r>
      <w:r w:rsidR="005730E6" w:rsidRPr="00BE79A5">
        <w:t>[2], clause 27.22.</w:t>
      </w:r>
      <w:r w:rsidR="005730E6">
        <w:t>10.1.4.1.</w:t>
      </w:r>
    </w:p>
    <w:p w14:paraId="34811A35" w14:textId="77777777" w:rsidR="00E22044" w:rsidRDefault="00E22044">
      <w:pPr>
        <w:pStyle w:val="Heading2"/>
      </w:pPr>
      <w:bookmarkStart w:id="921" w:name="_Toc178929607"/>
      <w:bookmarkStart w:id="922" w:name="_Toc182581472"/>
      <w:r>
        <w:t>10.11</w:t>
      </w:r>
      <w:r>
        <w:tab/>
        <w:t>Call Control on PDP Context Activation</w:t>
      </w:r>
      <w:bookmarkEnd w:id="921"/>
      <w:bookmarkEnd w:id="922"/>
    </w:p>
    <w:p w14:paraId="228F0F20" w14:textId="129D3F9D" w:rsidR="005730E6" w:rsidRDefault="005730E6" w:rsidP="00B05BAE">
      <w:pPr>
        <w:pStyle w:val="Heading3"/>
      </w:pPr>
      <w:bookmarkStart w:id="923" w:name="_Toc178929608"/>
      <w:bookmarkStart w:id="924" w:name="_Toc182581473"/>
      <w:r>
        <w:t>10</w:t>
      </w:r>
      <w:r w:rsidRPr="005730E6">
        <w:t>.11.1</w:t>
      </w:r>
      <w:r w:rsidR="00E20A33">
        <w:tab/>
      </w:r>
      <w:r w:rsidRPr="005730E6">
        <w:t>Procedure for Mobile Originated calls</w:t>
      </w:r>
      <w:bookmarkEnd w:id="923"/>
      <w:bookmarkEnd w:id="924"/>
    </w:p>
    <w:p w14:paraId="2E767A16" w14:textId="1AD96F49" w:rsidR="005730E6" w:rsidRPr="005730E6" w:rsidRDefault="005730E6" w:rsidP="005730E6">
      <w:r>
        <w:t>FFS</w:t>
      </w:r>
    </w:p>
    <w:p w14:paraId="57D740B0" w14:textId="77777777" w:rsidR="00E22044" w:rsidRDefault="00E22044" w:rsidP="00B05BAE">
      <w:pPr>
        <w:pStyle w:val="Heading2"/>
      </w:pPr>
      <w:bookmarkStart w:id="925" w:name="_Toc178929609"/>
      <w:bookmarkStart w:id="926" w:name="_Toc182581474"/>
      <w:r>
        <w:t>10.12</w:t>
      </w:r>
      <w:r>
        <w:tab/>
        <w:t>Change eCall mode</w:t>
      </w:r>
      <w:bookmarkEnd w:id="925"/>
      <w:bookmarkEnd w:id="926"/>
    </w:p>
    <w:p w14:paraId="09B7676C" w14:textId="30F533D9"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r w:rsidR="00E90DE8">
        <w:t> </w:t>
      </w:r>
      <w:r w:rsidRPr="00BE79A5">
        <w:t>[2], clause 27.22.</w:t>
      </w:r>
      <w:r>
        <w:t>10</w:t>
      </w:r>
      <w:r w:rsidRPr="00BE79A5">
        <w:t>.</w:t>
      </w:r>
      <w:r>
        <w:t>12</w:t>
      </w:r>
      <w:r w:rsidRPr="00BE79A5">
        <w:t xml:space="preserve"> apply with the following exceptions:</w:t>
      </w:r>
    </w:p>
    <w:p w14:paraId="5C07628A" w14:textId="5EFC3397" w:rsidR="005730E6" w:rsidRPr="00BE79A5" w:rsidRDefault="00076420" w:rsidP="00076420">
      <w:pPr>
        <w:pStyle w:val="B10"/>
      </w:pPr>
      <w:r>
        <w:t>-</w:t>
      </w:r>
      <w:r>
        <w:tab/>
      </w:r>
      <w:r w:rsidR="005730E6" w:rsidRPr="00BE79A5">
        <w:t>The General Requirements as defined in clause 4.2.1 apply</w:t>
      </w:r>
    </w:p>
    <w:p w14:paraId="225C2CD7" w14:textId="49D2D14A"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r w:rsidR="00E90DE8">
        <w:t> </w:t>
      </w:r>
      <w:r w:rsidR="005730E6" w:rsidRPr="00BE79A5">
        <w:t>[2], clause 27.22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bookmarkStart w:id="927" w:name="_Toc178929610"/>
      <w:bookmarkStart w:id="928" w:name="_Toc182581475"/>
      <w:r>
        <w:t>10.13</w:t>
      </w:r>
      <w:r>
        <w:tab/>
        <w:t>CALL CONTROL on PDU Session Establishment for NG</w:t>
      </w:r>
      <w:r w:rsidR="009E1CE7">
        <w:noBreakHyphen/>
      </w:r>
      <w:r>
        <w:t>RAN</w:t>
      </w:r>
      <w:bookmarkEnd w:id="927"/>
      <w:bookmarkEnd w:id="928"/>
    </w:p>
    <w:p w14:paraId="7B6120FB" w14:textId="0E2829D1" w:rsidR="005730E6" w:rsidRPr="005730E6" w:rsidRDefault="005730E6" w:rsidP="00B05BAE">
      <w:pPr>
        <w:pStyle w:val="Heading3"/>
      </w:pPr>
      <w:bookmarkStart w:id="929" w:name="_Toc178929611"/>
      <w:bookmarkStart w:id="930" w:name="_Toc182581476"/>
      <w:r>
        <w:t>10</w:t>
      </w:r>
      <w:r w:rsidRPr="005730E6">
        <w:t>.13.1</w:t>
      </w:r>
      <w:r>
        <w:tab/>
      </w:r>
      <w:r w:rsidRPr="005730E6">
        <w:t>Procedure for Mobile Originated calls</w:t>
      </w:r>
      <w:bookmarkEnd w:id="929"/>
      <w:bookmarkEnd w:id="930"/>
    </w:p>
    <w:p w14:paraId="6857117E" w14:textId="37B3EC55"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r w:rsidR="00E90DE8">
        <w:t> </w:t>
      </w:r>
      <w:r w:rsidRPr="00BE79A5">
        <w:t>[2], clause 27.22.</w:t>
      </w:r>
      <w:r>
        <w:t>10</w:t>
      </w:r>
      <w:r w:rsidRPr="00BE79A5">
        <w:t>.</w:t>
      </w:r>
      <w:r>
        <w:t>13.1</w:t>
      </w:r>
      <w:r w:rsidRPr="00BE79A5">
        <w:t xml:space="preserve"> apply with the following exceptions:</w:t>
      </w:r>
    </w:p>
    <w:p w14:paraId="6F46F4C0" w14:textId="5F4E7354" w:rsidR="005730E6" w:rsidRPr="00BE79A5" w:rsidRDefault="00076420" w:rsidP="00076420">
      <w:pPr>
        <w:pStyle w:val="B10"/>
      </w:pPr>
      <w:r>
        <w:t>-</w:t>
      </w:r>
      <w:r>
        <w:tab/>
      </w:r>
      <w:r w:rsidR="005730E6" w:rsidRPr="00BE79A5">
        <w:t>The General Requirements as defined in clause 4.2.1 apply</w:t>
      </w:r>
    </w:p>
    <w:p w14:paraId="10284BC2" w14:textId="0C7E5AAA"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r w:rsidR="00E90DE8">
        <w:t> </w:t>
      </w:r>
      <w:r w:rsidR="005730E6" w:rsidRPr="00BE79A5">
        <w:t>[2], clause 27.22</w:t>
      </w:r>
      <w:r w:rsidR="005730E6">
        <w:t>.13.1.4.</w:t>
      </w:r>
    </w:p>
    <w:p w14:paraId="6FAE4D55" w14:textId="77777777" w:rsidR="00E22044" w:rsidRDefault="00E22044" w:rsidP="00B05BAE">
      <w:pPr>
        <w:pStyle w:val="Heading2"/>
      </w:pPr>
      <w:bookmarkStart w:id="931" w:name="_Toc178929612"/>
      <w:bookmarkStart w:id="932" w:name="_Toc182581477"/>
      <w:r>
        <w:t>10.14</w:t>
      </w:r>
      <w:r>
        <w:tab/>
        <w:t>ENVELOPE SMS-PP Data Download on NAS messages</w:t>
      </w:r>
      <w:bookmarkEnd w:id="931"/>
      <w:bookmarkEnd w:id="932"/>
    </w:p>
    <w:p w14:paraId="0CD99604" w14:textId="77777777" w:rsidR="00E22044" w:rsidRDefault="00E22044" w:rsidP="00B05BAE">
      <w:pPr>
        <w:pStyle w:val="Heading3"/>
      </w:pPr>
      <w:bookmarkStart w:id="933" w:name="_Toc178929613"/>
      <w:bookmarkStart w:id="934" w:name="_Toc182581478"/>
      <w:r>
        <w:t>10.14.1</w:t>
      </w:r>
      <w:r>
        <w:tab/>
        <w:t>Routing Indicator Data update via DL NAS TRANSPORT messages</w:t>
      </w:r>
      <w:bookmarkEnd w:id="933"/>
      <w:bookmarkEnd w:id="934"/>
    </w:p>
    <w:p w14:paraId="0BEBC140" w14:textId="6668E0CE"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r w:rsidR="00E90DE8">
        <w:t> </w:t>
      </w:r>
      <w:r w:rsidRPr="00BE79A5">
        <w:t>[2], clause 27.22.</w:t>
      </w:r>
      <w:r>
        <w:t>14.1</w:t>
      </w:r>
      <w:r w:rsidRPr="00BE79A5">
        <w:t xml:space="preserve"> apply with the following exceptions:</w:t>
      </w:r>
    </w:p>
    <w:p w14:paraId="6E616301" w14:textId="50A855A3" w:rsidR="005730E6" w:rsidRPr="00BE79A5" w:rsidRDefault="00076420" w:rsidP="00076420">
      <w:pPr>
        <w:pStyle w:val="B10"/>
      </w:pPr>
      <w:r>
        <w:t>-</w:t>
      </w:r>
      <w:r>
        <w:tab/>
      </w:r>
      <w:r w:rsidR="005730E6" w:rsidRPr="00BE79A5">
        <w:t>The General Requirements as defined in clause 4.2.1 apply</w:t>
      </w:r>
    </w:p>
    <w:p w14:paraId="69D8A71D" w14:textId="60852FC0"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r w:rsidR="00E90DE8">
        <w:t> </w:t>
      </w:r>
      <w:r w:rsidR="005730E6" w:rsidRPr="00BE79A5">
        <w:t>[2], clause 27.22</w:t>
      </w:r>
      <w:r w:rsidR="005730E6">
        <w:t>.14.1.4.</w:t>
      </w:r>
    </w:p>
    <w:p w14:paraId="378FEDDC" w14:textId="77777777" w:rsidR="00E22044" w:rsidRDefault="00E22044" w:rsidP="00B05BAE">
      <w:pPr>
        <w:pStyle w:val="Heading3"/>
      </w:pPr>
      <w:bookmarkStart w:id="935" w:name="_Toc178929614"/>
      <w:bookmarkStart w:id="936" w:name="_Toc182581479"/>
      <w:r>
        <w:lastRenderedPageBreak/>
        <w:t>10.14.2</w:t>
      </w:r>
      <w:r>
        <w:tab/>
        <w:t>Steering of Roaming via DL NAS TRANSPORT message</w:t>
      </w:r>
      <w:bookmarkEnd w:id="935"/>
      <w:bookmarkEnd w:id="936"/>
    </w:p>
    <w:p w14:paraId="5BCAB586" w14:textId="7085CEAF"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r w:rsidR="00E90DE8">
        <w:t> </w:t>
      </w:r>
      <w:r w:rsidRPr="00BE79A5">
        <w:t>[2], clause 27.22.</w:t>
      </w:r>
      <w:r>
        <w:t>14.2</w:t>
      </w:r>
      <w:r w:rsidRPr="00BE79A5">
        <w:t xml:space="preserve"> apply with the following exceptions:</w:t>
      </w:r>
    </w:p>
    <w:p w14:paraId="0AA2BCEF" w14:textId="1E808D52" w:rsidR="005730E6" w:rsidRPr="00BE79A5" w:rsidRDefault="00076420" w:rsidP="00076420">
      <w:pPr>
        <w:pStyle w:val="B10"/>
      </w:pPr>
      <w:r>
        <w:t>-</w:t>
      </w:r>
      <w:r>
        <w:tab/>
      </w:r>
      <w:r w:rsidR="005730E6" w:rsidRPr="00BE79A5">
        <w:t>The General Requirements as defined in clause 4.2.1 apply</w:t>
      </w:r>
    </w:p>
    <w:p w14:paraId="2036DBD7" w14:textId="58570C07"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r w:rsidR="00E90DE8">
        <w:t> </w:t>
      </w:r>
      <w:r w:rsidR="005730E6" w:rsidRPr="00BE79A5">
        <w:t>[2], clause 27.22</w:t>
      </w:r>
      <w:r w:rsidR="005730E6">
        <w:t>.14.2.4.</w:t>
      </w:r>
    </w:p>
    <w:p w14:paraId="742A6B8F" w14:textId="1E755D82" w:rsidR="005730E6" w:rsidRDefault="005730E6" w:rsidP="00B05BAE">
      <w:r w:rsidRPr="009E1CE7">
        <w:t>Test s</w:t>
      </w:r>
      <w:r>
        <w:t xml:space="preserve">equence 2.2 is voided in </w:t>
      </w:r>
      <w:r w:rsidRPr="00BE79A5">
        <w:t>TS 31.124</w:t>
      </w:r>
      <w:r w:rsidR="00E90DE8">
        <w:t> </w:t>
      </w:r>
      <w:r w:rsidRPr="00BE79A5">
        <w:t>[2],</w:t>
      </w:r>
      <w:r>
        <w:t xml:space="preserve"> the numbering is kept identical for better readability.</w:t>
      </w:r>
    </w:p>
    <w:p w14:paraId="6D12BF40" w14:textId="77777777" w:rsidR="00E22044" w:rsidRDefault="00E22044" w:rsidP="00B05BAE">
      <w:pPr>
        <w:pStyle w:val="Heading3"/>
      </w:pPr>
      <w:bookmarkStart w:id="937" w:name="_Toc178929615"/>
      <w:bookmarkStart w:id="938" w:name="_Toc182581480"/>
      <w:r>
        <w:t>10.14.3</w:t>
      </w:r>
      <w:r>
        <w:tab/>
        <w:t>Steering of Roaming via REGISTRATION ACCEPT message</w:t>
      </w:r>
      <w:bookmarkEnd w:id="937"/>
      <w:bookmarkEnd w:id="938"/>
    </w:p>
    <w:p w14:paraId="5E7BE722" w14:textId="17910C76"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Pr="00BE79A5">
        <w:t>[2], clause 27.22.</w:t>
      </w:r>
      <w:r>
        <w:t>14.3</w:t>
      </w:r>
      <w:r w:rsidRPr="00BE79A5">
        <w:t xml:space="preserve"> apply with the following exceptions:</w:t>
      </w:r>
    </w:p>
    <w:p w14:paraId="525EFB29" w14:textId="79B7396E" w:rsidR="005730E6" w:rsidRPr="00BE79A5" w:rsidRDefault="00076420" w:rsidP="00076420">
      <w:pPr>
        <w:pStyle w:val="B10"/>
      </w:pPr>
      <w:r>
        <w:t>-</w:t>
      </w:r>
      <w:r>
        <w:tab/>
      </w:r>
      <w:r w:rsidR="005730E6" w:rsidRPr="00BE79A5">
        <w:t>The General Requirements as defined in clause 4.2.1 apply</w:t>
      </w:r>
    </w:p>
    <w:p w14:paraId="20D63EBF" w14:textId="3297C23E"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r w:rsidR="00E90DE8">
        <w:t> </w:t>
      </w:r>
      <w:r w:rsidR="005730E6" w:rsidRPr="00BE79A5">
        <w:t>[2], clause 27.22</w:t>
      </w:r>
      <w:r w:rsidR="005730E6">
        <w:t>.14.3.4.1.</w:t>
      </w:r>
    </w:p>
    <w:p w14:paraId="2793D35C" w14:textId="030380EB" w:rsidR="005730E6" w:rsidRDefault="005730E6" w:rsidP="005730E6">
      <w:r w:rsidRPr="009E1CE7">
        <w:t>Test s</w:t>
      </w:r>
      <w:r>
        <w:t xml:space="preserve">equence 3.2 is voided in </w:t>
      </w:r>
      <w:r w:rsidRPr="00BE79A5">
        <w:t>TS 31.124</w:t>
      </w:r>
      <w:r w:rsidR="00E90DE8">
        <w:t> </w:t>
      </w:r>
      <w:r w:rsidRPr="00BE79A5">
        <w:t>[2],</w:t>
      </w:r>
      <w:r>
        <w:t xml:space="preserve"> the numbering is kept identical for better readability.</w:t>
      </w:r>
    </w:p>
    <w:p w14:paraId="39E939A9" w14:textId="0BCFE3CB" w:rsidR="00E13A5F" w:rsidRDefault="00E13A5F" w:rsidP="00E13A5F">
      <w:pPr>
        <w:pStyle w:val="Heading2"/>
      </w:pPr>
      <w:bookmarkStart w:id="939" w:name="_Toc182581481"/>
      <w:r>
        <w:t>10.15</w:t>
      </w:r>
      <w:r>
        <w:tab/>
      </w:r>
      <w:r w:rsidRPr="00E13A5F">
        <w:t>Geographical location discovery</w:t>
      </w:r>
      <w:bookmarkEnd w:id="939"/>
    </w:p>
    <w:p w14:paraId="4F7ED8DC" w14:textId="2C0E7C2D" w:rsidR="00E13A5F" w:rsidRPr="00E22044" w:rsidRDefault="00E13A5F" w:rsidP="00E13A5F">
      <w:r w:rsidRPr="00BE79A5">
        <w:t xml:space="preserve">For test sequence </w:t>
      </w:r>
      <w:r>
        <w:t>1</w:t>
      </w:r>
      <w:r w:rsidRPr="00BE79A5">
        <w:t>.</w:t>
      </w:r>
      <w:r>
        <w:t xml:space="preserve">1 </w:t>
      </w:r>
      <w:r w:rsidRPr="00BE79A5">
        <w:t>the test description from TS 31.124</w:t>
      </w:r>
      <w:r>
        <w:t> </w:t>
      </w:r>
      <w:r w:rsidRPr="00BE79A5">
        <w:t>[2], clause 27.22.</w:t>
      </w:r>
      <w:r>
        <w:t>1</w:t>
      </w:r>
      <w:r w:rsidR="009819B0">
        <w:t>5</w:t>
      </w:r>
      <w:r>
        <w:t>.1</w:t>
      </w:r>
      <w:r w:rsidRPr="00BE79A5">
        <w:t xml:space="preserve"> apply with the following exceptions:</w:t>
      </w:r>
    </w:p>
    <w:p w14:paraId="505240FE" w14:textId="77777777" w:rsidR="00E13A5F" w:rsidRPr="00BE79A5" w:rsidRDefault="00E13A5F" w:rsidP="00E13A5F">
      <w:pPr>
        <w:pStyle w:val="B10"/>
      </w:pPr>
      <w:r>
        <w:t>-</w:t>
      </w:r>
      <w:r>
        <w:tab/>
      </w:r>
      <w:r w:rsidRPr="00BE79A5">
        <w:t>The General Requirements as defined in clause 4.2.1 apply</w:t>
      </w:r>
    </w:p>
    <w:p w14:paraId="7E943EA4" w14:textId="0ACD325E" w:rsidR="00E13A5F" w:rsidRDefault="00E13A5F" w:rsidP="00E13A5F">
      <w:pPr>
        <w:pStyle w:val="B10"/>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sequence 1.1 in </w:t>
      </w:r>
      <w:r w:rsidRPr="00BE79A5">
        <w:t>TS 31.124</w:t>
      </w:r>
      <w:r>
        <w:t> </w:t>
      </w:r>
      <w:r w:rsidRPr="00BE79A5">
        <w:t>[2], clause 27.22</w:t>
      </w:r>
      <w:r>
        <w:t>.1</w:t>
      </w:r>
      <w:r w:rsidR="009819B0">
        <w:t>5</w:t>
      </w:r>
      <w:r>
        <w:t>.1.4.</w:t>
      </w:r>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291B0963" w:rsidR="005730E6" w:rsidRDefault="005730E6" w:rsidP="001104DD">
      <w:pPr>
        <w:pStyle w:val="Heading8"/>
      </w:pPr>
      <w:bookmarkStart w:id="940" w:name="_Toc178929616"/>
      <w:bookmarkStart w:id="941" w:name="_Toc182581482"/>
      <w:r w:rsidRPr="005307A3">
        <w:lastRenderedPageBreak/>
        <w:t>Annex A (</w:t>
      </w:r>
      <w:r w:rsidR="00284937">
        <w:t>i</w:t>
      </w:r>
      <w:r w:rsidRPr="005307A3">
        <w:t>n</w:t>
      </w:r>
      <w:r w:rsidR="00284937">
        <w:t>f</w:t>
      </w:r>
      <w:r w:rsidRPr="005307A3">
        <w:t>ormative):</w:t>
      </w:r>
      <w:r w:rsidR="00284937">
        <w:br/>
      </w:r>
      <w:r w:rsidR="00B24229">
        <w:t>Examples</w:t>
      </w:r>
      <w:r w:rsidRPr="005307A3">
        <w:t xml:space="preserve"> of </w:t>
      </w:r>
      <w:r w:rsidR="00747D74">
        <w:t>Test-nrUICC</w:t>
      </w:r>
      <w:bookmarkEnd w:id="940"/>
      <w:bookmarkEnd w:id="941"/>
    </w:p>
    <w:p w14:paraId="099ADDE7" w14:textId="0DCB8FC3" w:rsidR="00B54E99" w:rsidRDefault="00B54E99" w:rsidP="00DB1141">
      <w:pPr>
        <w:pStyle w:val="Heading2"/>
      </w:pPr>
      <w:bookmarkStart w:id="942" w:name="_Toc178929617"/>
      <w:bookmarkStart w:id="943" w:name="_Toc182581483"/>
      <w:r>
        <w:t>A.0</w:t>
      </w:r>
      <w:r>
        <w:tab/>
        <w:t>General information</w:t>
      </w:r>
      <w:bookmarkEnd w:id="942"/>
      <w:bookmarkEnd w:id="943"/>
    </w:p>
    <w:p w14:paraId="0CE85901" w14:textId="29AC234E" w:rsidR="00747D74" w:rsidRDefault="00747D74">
      <w:r>
        <w:t xml:space="preserve">The details provided for the </w:t>
      </w:r>
      <w:r w:rsidRPr="005307A3">
        <w:t>Test-SIM (TestSIM)</w:t>
      </w:r>
      <w:r>
        <w:t xml:space="preserve"> in </w:t>
      </w:r>
      <w:r w:rsidRPr="00BE79A5">
        <w:t>TS 31.124</w:t>
      </w:r>
      <w:r w:rsidR="00E90DE8">
        <w:t> </w:t>
      </w:r>
      <w:r w:rsidRPr="00BE79A5">
        <w:t xml:space="preserve">[2],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109E4F63" w:rsidR="00711A03" w:rsidRDefault="00711A03">
      <w:r w:rsidRPr="00711A03">
        <w:t xml:space="preserve">Test Tool or device manufacturer may provide the Test EF structure on the GSMA TS.48 [9] configuration depending on the test applet used for the testing. </w:t>
      </w:r>
    </w:p>
    <w:p w14:paraId="4F220FE4" w14:textId="4352C94C" w:rsidR="00B24229" w:rsidRPr="00DB1141" w:rsidRDefault="00B24229" w:rsidP="00DB1141">
      <w:pPr>
        <w:pStyle w:val="Heading2"/>
      </w:pPr>
      <w:bookmarkStart w:id="944" w:name="_Toc178929618"/>
      <w:bookmarkStart w:id="945" w:name="_Toc182581484"/>
      <w:r w:rsidRPr="00DB1141">
        <w:t>A.1</w:t>
      </w:r>
      <w:r w:rsidRPr="00DB1141">
        <w:tab/>
        <w:t>Test EF structure - 1</w:t>
      </w:r>
      <w:bookmarkEnd w:id="944"/>
      <w:bookmarkEnd w:id="945"/>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760EFBEA" w:rsidR="00DB1141" w:rsidRPr="00DB1141" w:rsidRDefault="00DB1141" w:rsidP="00DB1141">
      <w:bookmarkStart w:id="946" w:name="MCCQCTEMPBM_00000101"/>
      <w:r w:rsidRPr="00DB1141">
        <w:t>This EF structure is suggested to be used with the test environment defined in clause 4.1.</w:t>
      </w:r>
      <w:r>
        <w:t>3</w:t>
      </w:r>
      <w:r w:rsidRPr="00DB1141">
        <w:t xml:space="preserve"> of the present document in case USAT functionality is required to operate the test case.</w:t>
      </w:r>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bookmarkEnd w:id="946"/>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EE40EB">
        <w:trPr>
          <w:cantSplit/>
        </w:trPr>
        <w:tc>
          <w:tcPr>
            <w:tcW w:w="150" w:type="dxa"/>
            <w:shd w:val="clear" w:color="auto" w:fill="auto"/>
          </w:tcPr>
          <w:p w14:paraId="3058DB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EE40EB">
        <w:trPr>
          <w:cantSplit/>
        </w:trPr>
        <w:tc>
          <w:tcPr>
            <w:tcW w:w="150" w:type="dxa"/>
            <w:shd w:val="clear" w:color="auto" w:fill="auto"/>
          </w:tcPr>
          <w:p w14:paraId="182D2FA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EE40EB">
        <w:trPr>
          <w:cantSplit/>
        </w:trPr>
        <w:tc>
          <w:tcPr>
            <w:tcW w:w="150" w:type="dxa"/>
            <w:shd w:val="clear" w:color="auto" w:fill="auto"/>
          </w:tcPr>
          <w:p w14:paraId="7F6852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7" w:name="MCCQCTEMPBM_00000164"/>
          </w:p>
        </w:tc>
        <w:tc>
          <w:tcPr>
            <w:tcW w:w="150" w:type="dxa"/>
            <w:shd w:val="clear" w:color="auto" w:fill="auto"/>
          </w:tcPr>
          <w:p w14:paraId="6042AB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EE40EB">
        <w:trPr>
          <w:cantSplit/>
        </w:trPr>
        <w:tc>
          <w:tcPr>
            <w:tcW w:w="150" w:type="dxa"/>
            <w:tcBorders>
              <w:right w:val="single" w:sz="4" w:space="0" w:color="auto"/>
            </w:tcBorders>
            <w:shd w:val="clear" w:color="auto" w:fill="auto"/>
          </w:tcPr>
          <w:p w14:paraId="656B6B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8" w:name="MCCQCTEMPBM_00000165"/>
            <w:bookmarkEnd w:id="947"/>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48"/>
      <w:tr w:rsidR="000A3E63" w:rsidRPr="007D0212" w14:paraId="721DA226" w14:textId="77777777" w:rsidTr="00EE40EB">
        <w:trPr>
          <w:cantSplit/>
        </w:trPr>
        <w:tc>
          <w:tcPr>
            <w:tcW w:w="150" w:type="dxa"/>
            <w:tcBorders>
              <w:right w:val="single" w:sz="4" w:space="0" w:color="auto"/>
            </w:tcBorders>
            <w:shd w:val="clear" w:color="auto" w:fill="auto"/>
          </w:tcPr>
          <w:p w14:paraId="40C2B3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EE40EB">
        <w:trPr>
          <w:cantSplit/>
        </w:trPr>
        <w:tc>
          <w:tcPr>
            <w:tcW w:w="150" w:type="dxa"/>
            <w:tcBorders>
              <w:right w:val="single" w:sz="4" w:space="0" w:color="auto"/>
            </w:tcBorders>
            <w:shd w:val="clear" w:color="auto" w:fill="auto"/>
          </w:tcPr>
          <w:p w14:paraId="75E277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49" w:name="MCCQCTEMPBM_00000166"/>
          </w:p>
        </w:tc>
        <w:tc>
          <w:tcPr>
            <w:tcW w:w="150" w:type="dxa"/>
            <w:shd w:val="clear" w:color="auto" w:fill="auto"/>
          </w:tcPr>
          <w:p w14:paraId="5C93EE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0" w:name="MCCQCTEMPBM_00000167"/>
            <w:bookmarkEnd w:id="949"/>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50"/>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51" w:name="MCCQCTEMPBM_00000168"/>
          </w:p>
        </w:tc>
        <w:tc>
          <w:tcPr>
            <w:tcW w:w="150" w:type="dxa"/>
            <w:shd w:val="clear" w:color="auto" w:fill="auto"/>
          </w:tcPr>
          <w:p w14:paraId="5366DD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51"/>
    </w:tbl>
    <w:p w14:paraId="615EA896" w14:textId="28B640E0" w:rsidR="000A3E63" w:rsidRDefault="000A3E63" w:rsidP="005B5FDC"/>
    <w:p w14:paraId="0675A8CC" w14:textId="60A258F6"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r w:rsidR="00DB1141">
        <w:t xml:space="preserve">by the tester </w:t>
      </w:r>
      <w:r>
        <w:t xml:space="preserve">in these new EFs to trigger the </w:t>
      </w:r>
      <w:r w:rsidR="00DB1141">
        <w:t xml:space="preserve">required </w:t>
      </w:r>
      <w:r>
        <w:t>commands from the UICC shall be used.</w:t>
      </w:r>
    </w:p>
    <w:p w14:paraId="614A9C0E" w14:textId="77777777" w:rsidR="00DB1141" w:rsidRPr="00DB1141" w:rsidRDefault="00DB1141" w:rsidP="00AB5838">
      <w:pPr>
        <w:pStyle w:val="TNO"/>
      </w:pPr>
      <w:bookmarkStart w:id="952" w:name="_Toc116959410"/>
      <w:bookmarkStart w:id="953" w:name="_Toc117326521"/>
      <w:bookmarkStart w:id="954" w:name="_Toc178929619"/>
      <w:bookmarkStart w:id="955" w:name="MCCQCTEMPBM_00000102"/>
      <w:r w:rsidRPr="00DB1141">
        <w:t>NOTE:</w:t>
      </w:r>
      <w:r w:rsidRPr="00DB1141">
        <w:tab/>
        <w:t>File ID for DF</w:t>
      </w:r>
      <w:r w:rsidRPr="00DB1141">
        <w:rPr>
          <w:vertAlign w:val="subscript"/>
        </w:rPr>
        <w:t>TEST</w:t>
      </w:r>
      <w:r w:rsidRPr="00DB1141">
        <w:t xml:space="preserve"> is implementation specific.</w:t>
      </w:r>
    </w:p>
    <w:p w14:paraId="71F2E3C9" w14:textId="4F3BC456" w:rsidR="0033313F" w:rsidRPr="006D128E" w:rsidRDefault="0033313F" w:rsidP="00DB1141">
      <w:pPr>
        <w:pStyle w:val="Heading3"/>
      </w:pPr>
      <w:bookmarkStart w:id="956" w:name="_Toc182581485"/>
      <w:r>
        <w:t>A</w:t>
      </w:r>
      <w:r w:rsidRPr="006D128E">
        <w:t>.</w:t>
      </w:r>
      <w:r>
        <w:t>1</w:t>
      </w:r>
      <w:r w:rsidR="00B54E99">
        <w:t>.1</w:t>
      </w:r>
      <w:r w:rsidRPr="006D128E">
        <w:tab/>
        <w:t>EF</w:t>
      </w:r>
      <w:r w:rsidR="00387A1A">
        <w:rPr>
          <w:vertAlign w:val="subscript"/>
        </w:rPr>
        <w:t>STK</w:t>
      </w:r>
      <w:r w:rsidRPr="006D128E">
        <w:t xml:space="preserve"> (</w:t>
      </w:r>
      <w:r w:rsidR="004C4D26">
        <w:t>S</w:t>
      </w:r>
      <w:r w:rsidR="00DB1141">
        <w:t xml:space="preserve">IM </w:t>
      </w:r>
      <w:r w:rsidR="000F5E46">
        <w:t xml:space="preserve">Toolkit </w:t>
      </w:r>
      <w:r w:rsidR="00DB1141">
        <w:t>data</w:t>
      </w:r>
      <w:r w:rsidRPr="006D128E">
        <w:t>)</w:t>
      </w:r>
      <w:bookmarkEnd w:id="952"/>
      <w:bookmarkEnd w:id="953"/>
      <w:bookmarkEnd w:id="954"/>
      <w:bookmarkEnd w:id="956"/>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bookmarkEnd w:id="955"/>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57F3C8B0" w:rsidR="00DB1141" w:rsidRPr="006D128E" w:rsidRDefault="00DB1141" w:rsidP="00DB1141">
            <w:pPr>
              <w:pStyle w:val="TAC"/>
            </w:pPr>
            <w:r>
              <w:rPr>
                <w:lang w:val="fr-FR"/>
              </w:rPr>
              <w:t>1 to X</w:t>
            </w:r>
          </w:p>
        </w:tc>
        <w:tc>
          <w:tcPr>
            <w:tcW w:w="2835" w:type="dxa"/>
            <w:gridSpan w:val="2"/>
          </w:tcPr>
          <w:p w14:paraId="2B3E3560" w14:textId="3E66DFFB" w:rsidR="00DB1141" w:rsidRPr="006D128E" w:rsidRDefault="00DB1141" w:rsidP="00DB1141">
            <w:pPr>
              <w:pStyle w:val="TAL"/>
            </w:pPr>
            <w:r>
              <w:rPr>
                <w:lang w:val="fr-FR"/>
              </w:rPr>
              <w:t>Test Data - Record 1</w:t>
            </w:r>
          </w:p>
        </w:tc>
        <w:tc>
          <w:tcPr>
            <w:tcW w:w="2977" w:type="dxa"/>
            <w:gridSpan w:val="2"/>
          </w:tcPr>
          <w:p w14:paraId="0C927986" w14:textId="0A7097A0" w:rsidR="00DB1141" w:rsidRPr="006D128E" w:rsidRDefault="00DB1141" w:rsidP="00DB1141">
            <w:pPr>
              <w:pStyle w:val="TAL"/>
            </w:pPr>
            <w:r>
              <w:rPr>
                <w:lang w:val="fr-FR"/>
              </w:rPr>
              <w:t>'FF FF .. FF FF'</w:t>
            </w:r>
          </w:p>
        </w:tc>
        <w:tc>
          <w:tcPr>
            <w:tcW w:w="567" w:type="dxa"/>
          </w:tcPr>
          <w:p w14:paraId="6A4CAE64" w14:textId="1C75824F" w:rsidR="00DB1141" w:rsidRPr="006D128E" w:rsidRDefault="00DB1141" w:rsidP="00DB1141">
            <w:pPr>
              <w:pStyle w:val="TAC"/>
            </w:pPr>
            <w:r>
              <w:rPr>
                <w:lang w:val="fr-FR"/>
              </w:rPr>
              <w:t>M</w:t>
            </w:r>
          </w:p>
        </w:tc>
        <w:tc>
          <w:tcPr>
            <w:tcW w:w="1134" w:type="dxa"/>
          </w:tcPr>
          <w:p w14:paraId="1ACB32AF" w14:textId="6314D87B" w:rsidR="00DB1141" w:rsidRPr="006D128E" w:rsidRDefault="00DB1141" w:rsidP="00DB1141">
            <w:pPr>
              <w:pStyle w:val="TAC"/>
            </w:pPr>
            <w:r>
              <w:rPr>
                <w:lang w:val="fr-FR"/>
              </w:rPr>
              <w:t>X bytes</w:t>
            </w:r>
          </w:p>
        </w:tc>
      </w:tr>
      <w:tr w:rsidR="00DB1141" w:rsidRPr="006D128E" w14:paraId="5C8ECB57" w14:textId="77777777" w:rsidTr="00561BDA">
        <w:trPr>
          <w:trHeight w:val="240"/>
        </w:trPr>
        <w:tc>
          <w:tcPr>
            <w:tcW w:w="992" w:type="dxa"/>
          </w:tcPr>
          <w:p w14:paraId="1BB27570" w14:textId="31C1C0F9" w:rsidR="00DB1141" w:rsidRPr="006D128E" w:rsidRDefault="00DB1141" w:rsidP="00DB1141">
            <w:pPr>
              <w:pStyle w:val="TAC"/>
            </w:pPr>
            <w:r>
              <w:rPr>
                <w:lang w:val="fr-FR"/>
              </w:rPr>
              <w:t>..</w:t>
            </w:r>
          </w:p>
        </w:tc>
        <w:tc>
          <w:tcPr>
            <w:tcW w:w="2835" w:type="dxa"/>
            <w:gridSpan w:val="2"/>
          </w:tcPr>
          <w:p w14:paraId="285018AA" w14:textId="7114E593" w:rsidR="00DB1141" w:rsidRPr="006D128E" w:rsidRDefault="00DB1141" w:rsidP="00DB1141">
            <w:pPr>
              <w:pStyle w:val="TAL"/>
            </w:pPr>
            <w:r>
              <w:rPr>
                <w:lang w:val="fr-FR"/>
              </w:rPr>
              <w:t>..</w:t>
            </w:r>
          </w:p>
        </w:tc>
        <w:tc>
          <w:tcPr>
            <w:tcW w:w="2977" w:type="dxa"/>
            <w:gridSpan w:val="2"/>
          </w:tcPr>
          <w:p w14:paraId="23CF04DB" w14:textId="49B81F6E" w:rsidR="00DB1141" w:rsidRPr="006D128E" w:rsidRDefault="00DB1141" w:rsidP="00DB1141">
            <w:pPr>
              <w:pStyle w:val="TAL"/>
            </w:pPr>
            <w:r>
              <w:rPr>
                <w:lang w:val="fr-FR"/>
              </w:rPr>
              <w:t>..</w:t>
            </w:r>
          </w:p>
        </w:tc>
        <w:tc>
          <w:tcPr>
            <w:tcW w:w="567" w:type="dxa"/>
          </w:tcPr>
          <w:p w14:paraId="57FA09E4" w14:textId="379A8F82" w:rsidR="00DB1141" w:rsidRPr="006D128E" w:rsidRDefault="00DB1141" w:rsidP="00DB1141">
            <w:pPr>
              <w:pStyle w:val="TAC"/>
            </w:pPr>
            <w:r>
              <w:rPr>
                <w:lang w:val="fr-FR"/>
              </w:rPr>
              <w:t>M</w:t>
            </w:r>
          </w:p>
        </w:tc>
        <w:tc>
          <w:tcPr>
            <w:tcW w:w="1134" w:type="dxa"/>
          </w:tcPr>
          <w:p w14:paraId="2E5A62D8" w14:textId="3F80522E" w:rsidR="00DB1141" w:rsidRPr="006D128E" w:rsidRDefault="00DB1141" w:rsidP="00DB1141">
            <w:pPr>
              <w:pStyle w:val="TAC"/>
            </w:pPr>
            <w:r>
              <w:rPr>
                <w:lang w:val="fr-FR"/>
              </w:rPr>
              <w:t>X bytes</w:t>
            </w:r>
          </w:p>
        </w:tc>
      </w:tr>
      <w:tr w:rsidR="00DB1141" w:rsidRPr="006D128E" w14:paraId="502A717B" w14:textId="77777777" w:rsidTr="00561BDA">
        <w:trPr>
          <w:trHeight w:val="240"/>
        </w:trPr>
        <w:tc>
          <w:tcPr>
            <w:tcW w:w="992" w:type="dxa"/>
          </w:tcPr>
          <w:p w14:paraId="69814752" w14:textId="38DD9464" w:rsidR="00DB1141" w:rsidRPr="006D128E" w:rsidRDefault="00DB1141" w:rsidP="00DB1141">
            <w:pPr>
              <w:pStyle w:val="TAC"/>
            </w:pPr>
            <w:r>
              <w:rPr>
                <w:lang w:val="fr-FR"/>
              </w:rPr>
              <w:t>39*X+1 to 40*X</w:t>
            </w:r>
          </w:p>
        </w:tc>
        <w:tc>
          <w:tcPr>
            <w:tcW w:w="2835" w:type="dxa"/>
            <w:gridSpan w:val="2"/>
          </w:tcPr>
          <w:p w14:paraId="1F99F227" w14:textId="3B3D374E" w:rsidR="00DB1141" w:rsidRPr="006D128E" w:rsidRDefault="00DB1141" w:rsidP="00DB1141">
            <w:pPr>
              <w:pStyle w:val="TAL"/>
            </w:pPr>
            <w:r>
              <w:rPr>
                <w:lang w:val="fr-FR"/>
              </w:rPr>
              <w:t>Test Data - Record 40</w:t>
            </w:r>
          </w:p>
        </w:tc>
        <w:tc>
          <w:tcPr>
            <w:tcW w:w="2977" w:type="dxa"/>
            <w:gridSpan w:val="2"/>
          </w:tcPr>
          <w:p w14:paraId="6FEB8214" w14:textId="7EAE36C1" w:rsidR="00DB1141" w:rsidRPr="006D128E" w:rsidRDefault="00DB1141" w:rsidP="00DB1141">
            <w:pPr>
              <w:pStyle w:val="TAL"/>
            </w:pPr>
            <w:r>
              <w:rPr>
                <w:lang w:val="fr-FR"/>
              </w:rPr>
              <w:t>'FF FF .. FF FF'</w:t>
            </w:r>
          </w:p>
        </w:tc>
        <w:tc>
          <w:tcPr>
            <w:tcW w:w="567" w:type="dxa"/>
          </w:tcPr>
          <w:p w14:paraId="38EA3725" w14:textId="7C77866A" w:rsidR="00DB1141" w:rsidRPr="006D128E" w:rsidRDefault="00DB1141" w:rsidP="00DB1141">
            <w:pPr>
              <w:pStyle w:val="TAC"/>
            </w:pPr>
            <w:r>
              <w:rPr>
                <w:lang w:val="fr-FR"/>
              </w:rPr>
              <w:t>M</w:t>
            </w:r>
          </w:p>
        </w:tc>
        <w:tc>
          <w:tcPr>
            <w:tcW w:w="1134" w:type="dxa"/>
          </w:tcPr>
          <w:p w14:paraId="0C526647" w14:textId="106C9DE7" w:rsidR="00DB1141" w:rsidRPr="006D128E" w:rsidRDefault="00DB1141" w:rsidP="00DB1141">
            <w:pPr>
              <w:pStyle w:val="TAC"/>
            </w:pPr>
            <w:r>
              <w:rPr>
                <w:lang w:val="fr-FR"/>
              </w:rPr>
              <w:t>X</w:t>
            </w:r>
            <w:r w:rsidR="00AB5838">
              <w:rPr>
                <w:lang w:val="fr-FR"/>
              </w:rPr>
              <w:t xml:space="preserve"> </w:t>
            </w:r>
            <w:r>
              <w:rPr>
                <w:lang w:val="fr-FR"/>
              </w:rPr>
              <w:t>bytes</w:t>
            </w:r>
          </w:p>
        </w:tc>
      </w:tr>
    </w:tbl>
    <w:p w14:paraId="6D1B9E65" w14:textId="77777777" w:rsidR="0033313F" w:rsidRDefault="0033313F" w:rsidP="0033313F"/>
    <w:p w14:paraId="7911DD92" w14:textId="2B78AF9C" w:rsidR="009717E3" w:rsidRDefault="00DB1141" w:rsidP="0033313F">
      <w:r>
        <w:t xml:space="preserve">Each individual </w:t>
      </w:r>
      <w:r w:rsidR="009717E3">
        <w:t xml:space="preserve">record can hold the tester configured data, specific to the </w:t>
      </w:r>
      <w:r>
        <w:t xml:space="preserve">proactive </w:t>
      </w:r>
      <w:r w:rsidR="009717E3">
        <w:t xml:space="preserve">command that needs to be issued by the </w:t>
      </w:r>
      <w:r>
        <w:t xml:space="preserve">ME </w:t>
      </w:r>
      <w:r w:rsidR="006E6F51">
        <w:t>referenced by EF</w:t>
      </w:r>
      <w:r w:rsidR="006E6F51" w:rsidRPr="00B05BAE">
        <w:rPr>
          <w:vertAlign w:val="subscript"/>
        </w:rPr>
        <w:t>SETSTK</w:t>
      </w:r>
      <w:r>
        <w:t>.</w:t>
      </w:r>
      <w:r w:rsidR="009717E3">
        <w:t xml:space="preserve"> </w:t>
      </w:r>
      <w:r>
        <w:t xml:space="preserve">For </w:t>
      </w:r>
      <w:r w:rsidR="009717E3">
        <w:t xml:space="preserve">details on the structure and coding of the </w:t>
      </w:r>
      <w:r>
        <w:t xml:space="preserve">proactive </w:t>
      </w:r>
      <w:r w:rsidR="009717E3">
        <w:t xml:space="preserve">command refer </w:t>
      </w:r>
      <w:r w:rsidR="00284937">
        <w:t xml:space="preserve">to </w:t>
      </w:r>
      <w:r w:rsidR="009717E3">
        <w:t>TS</w:t>
      </w:r>
      <w:r w:rsidR="00284937">
        <w:t> </w:t>
      </w:r>
      <w:r w:rsidR="009717E3">
        <w:t>31.111</w:t>
      </w:r>
      <w:r w:rsidR="00284937">
        <w:t> </w:t>
      </w:r>
      <w:r w:rsidR="00E90DE8">
        <w:fldChar w:fldCharType="begin"/>
      </w:r>
      <w:r w:rsidR="00E90DE8">
        <w:instrText xml:space="preserve"> REF _Ref179539142 \r \h </w:instrText>
      </w:r>
      <w:r w:rsidR="00E90DE8">
        <w:fldChar w:fldCharType="separate"/>
      </w:r>
      <w:r w:rsidR="00E90DE8">
        <w:t>[20]</w:t>
      </w:r>
      <w:r w:rsidR="00E90DE8">
        <w:fldChar w:fldCharType="end"/>
      </w:r>
      <w:r w:rsidR="006B6796">
        <w:t>,</w:t>
      </w:r>
      <w:r w:rsidR="009717E3">
        <w:t xml:space="preserve"> ETSI</w:t>
      </w:r>
      <w:r w:rsidR="00284937">
        <w:t> </w:t>
      </w:r>
      <w:r w:rsidR="009717E3">
        <w:t>TS</w:t>
      </w:r>
      <w:r w:rsidR="00284937">
        <w:t> </w:t>
      </w:r>
      <w:r w:rsidR="009717E3">
        <w:t>102</w:t>
      </w:r>
      <w:r w:rsidR="00284937">
        <w:t> </w:t>
      </w:r>
      <w:r w:rsidR="009717E3">
        <w:t>223</w:t>
      </w:r>
      <w:r w:rsidR="00284937">
        <w:t> </w:t>
      </w:r>
      <w:r w:rsidR="00E90DE8">
        <w:fldChar w:fldCharType="begin"/>
      </w:r>
      <w:r w:rsidR="00E90DE8">
        <w:instrText xml:space="preserve"> REF _Ref179539320 \r \h </w:instrText>
      </w:r>
      <w:r w:rsidR="00E90DE8">
        <w:fldChar w:fldCharType="separate"/>
      </w:r>
      <w:r w:rsidR="00E90DE8">
        <w:t>[21]</w:t>
      </w:r>
      <w:r w:rsidR="00E90DE8">
        <w:fldChar w:fldCharType="end"/>
      </w:r>
      <w:r w:rsidR="009717E3">
        <w:t>.</w:t>
      </w:r>
    </w:p>
    <w:p w14:paraId="0F3EB63E" w14:textId="53481184" w:rsidR="00DB1141" w:rsidRPr="006D128E" w:rsidRDefault="00DB1141" w:rsidP="00DB1141">
      <w:pPr>
        <w:pStyle w:val="NO"/>
      </w:pPr>
      <w:r w:rsidRPr="00DB1141">
        <w:t>NOTE:</w:t>
      </w:r>
      <w:r w:rsidRPr="00DB1141">
        <w:tab/>
        <w:t>The record length is implementation specific. It is recommended to configure a record length allowing to entirely store each of the toolkit commands required for testing.</w:t>
      </w:r>
    </w:p>
    <w:p w14:paraId="12683405" w14:textId="4FF5B6BB" w:rsidR="00387A1A" w:rsidRPr="006D128E" w:rsidRDefault="00387A1A" w:rsidP="000F5E46">
      <w:pPr>
        <w:pStyle w:val="Heading3"/>
      </w:pPr>
      <w:bookmarkStart w:id="957" w:name="_Toc178929620"/>
      <w:bookmarkStart w:id="958" w:name="_Toc182581486"/>
      <w:bookmarkStart w:id="959" w:name="MCCQCTEMPBM_00000103"/>
      <w:r>
        <w:lastRenderedPageBreak/>
        <w:t>A</w:t>
      </w:r>
      <w:r w:rsidRPr="006D128E">
        <w:t>.</w:t>
      </w:r>
      <w:r w:rsidR="00B54E99">
        <w:t>1.</w:t>
      </w:r>
      <w:r>
        <w:t>2</w:t>
      </w:r>
      <w:r w:rsidRPr="006D128E">
        <w:tab/>
        <w:t>EF</w:t>
      </w:r>
      <w:r>
        <w:rPr>
          <w:vertAlign w:val="subscript"/>
        </w:rPr>
        <w:t>SETSTK</w:t>
      </w:r>
      <w:r w:rsidRPr="006D128E">
        <w:t xml:space="preserve"> (</w:t>
      </w:r>
      <w:r w:rsidR="004C4D26">
        <w:t>SET</w:t>
      </w:r>
      <w:r w:rsidR="00DB1141">
        <w:t xml:space="preserve"> </w:t>
      </w:r>
      <w:r w:rsidR="004C4D26">
        <w:t>S</w:t>
      </w:r>
      <w:r w:rsidR="00DB1141">
        <w:t xml:space="preserve">IM </w:t>
      </w:r>
      <w:r w:rsidR="000F5E46">
        <w:t>Toolkit</w:t>
      </w:r>
      <w:r w:rsidRPr="006D128E">
        <w:t>)</w:t>
      </w:r>
      <w:bookmarkEnd w:id="957"/>
      <w:bookmarkEnd w:id="95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bookmarkEnd w:id="959"/>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32395B16" w:rsidR="00387A1A" w:rsidRPr="00284937" w:rsidRDefault="004C4D26" w:rsidP="00284937">
            <w:pPr>
              <w:pStyle w:val="TAC"/>
            </w:pPr>
            <w:r w:rsidRPr="00284937">
              <w:t>File size</w:t>
            </w:r>
            <w:r w:rsidR="00387A1A" w:rsidRPr="00284937">
              <w:t xml:space="preserve">: </w:t>
            </w:r>
            <w:r w:rsidR="00DB1141">
              <w:t>1</w:t>
            </w:r>
            <w:r w:rsidR="00DB1141" w:rsidRPr="00284937">
              <w:t xml:space="preserve"> </w:t>
            </w:r>
            <w:r w:rsidR="00387A1A" w:rsidRPr="00284937">
              <w:t>byte</w:t>
            </w:r>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7E41A945" w:rsidR="000F5E46" w:rsidRPr="00284937" w:rsidRDefault="000F5E46" w:rsidP="000F5E46">
            <w:pPr>
              <w:pStyle w:val="TAC"/>
            </w:pPr>
            <w:r>
              <w:rPr>
                <w:lang w:val="fr-FR"/>
              </w:rPr>
              <w:t>1</w:t>
            </w:r>
          </w:p>
        </w:tc>
        <w:tc>
          <w:tcPr>
            <w:tcW w:w="2835" w:type="dxa"/>
            <w:gridSpan w:val="2"/>
          </w:tcPr>
          <w:p w14:paraId="57AB4CF8" w14:textId="3807A51E" w:rsidR="000F5E46" w:rsidRPr="00284937" w:rsidRDefault="000F5E46" w:rsidP="000F5E46">
            <w:pPr>
              <w:pStyle w:val="TAC"/>
              <w:jc w:val="left"/>
            </w:pPr>
            <w:r>
              <w:rPr>
                <w:lang w:val="fr-FR"/>
              </w:rPr>
              <w:t>Test Data</w:t>
            </w:r>
          </w:p>
        </w:tc>
        <w:tc>
          <w:tcPr>
            <w:tcW w:w="2977" w:type="dxa"/>
            <w:gridSpan w:val="2"/>
          </w:tcPr>
          <w:p w14:paraId="61B4B6EF" w14:textId="18563CDA" w:rsidR="000F5E46" w:rsidRPr="00284937" w:rsidRDefault="000F5E46" w:rsidP="000F5E46">
            <w:pPr>
              <w:pStyle w:val="TAC"/>
              <w:jc w:val="left"/>
            </w:pPr>
            <w:r>
              <w:rPr>
                <w:lang w:val="fr-FR"/>
              </w:rPr>
              <w:t>'00'</w:t>
            </w:r>
          </w:p>
        </w:tc>
        <w:tc>
          <w:tcPr>
            <w:tcW w:w="567" w:type="dxa"/>
          </w:tcPr>
          <w:p w14:paraId="6CDADDCA" w14:textId="3F693F94" w:rsidR="000F5E46" w:rsidRPr="00284937" w:rsidRDefault="000F5E46" w:rsidP="000F5E46">
            <w:pPr>
              <w:pStyle w:val="TAC"/>
            </w:pPr>
            <w:r>
              <w:rPr>
                <w:lang w:val="fr-FR"/>
              </w:rPr>
              <w:t>M</w:t>
            </w:r>
          </w:p>
        </w:tc>
        <w:tc>
          <w:tcPr>
            <w:tcW w:w="1134" w:type="dxa"/>
          </w:tcPr>
          <w:p w14:paraId="237B8EF6" w14:textId="43B8D613" w:rsidR="000F5E46" w:rsidRPr="00284937" w:rsidRDefault="000F5E46" w:rsidP="000F5E46">
            <w:pPr>
              <w:pStyle w:val="TAC"/>
            </w:pPr>
            <w:r>
              <w:rPr>
                <w:lang w:val="fr-FR"/>
              </w:rPr>
              <w:t>1 byte</w:t>
            </w:r>
          </w:p>
        </w:tc>
      </w:tr>
    </w:tbl>
    <w:p w14:paraId="4F085C68" w14:textId="77777777" w:rsidR="0033313F" w:rsidRDefault="0033313F"/>
    <w:p w14:paraId="70755DA0" w14:textId="77777777" w:rsidR="000F5E46" w:rsidRPr="000F5E46" w:rsidRDefault="000F5E46" w:rsidP="000F5E46">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p>
    <w:p w14:paraId="6195BA1C" w14:textId="77777777" w:rsidR="000F5E46" w:rsidRPr="000F5E46" w:rsidRDefault="000F5E46" w:rsidP="000F5E46">
      <w:r w:rsidRPr="000F5E46">
        <w:t>Example:</w:t>
      </w:r>
    </w:p>
    <w:p w14:paraId="4811AF18" w14:textId="77777777" w:rsidR="000F5E46" w:rsidRPr="000F5E46" w:rsidRDefault="000F5E46" w:rsidP="000F5E46">
      <w:r w:rsidRPr="000F5E46">
        <w:t>EF</w:t>
      </w:r>
      <w:r w:rsidRPr="000F5E46">
        <w:rPr>
          <w:vertAlign w:val="subscript"/>
        </w:rPr>
        <w:t xml:space="preserve">STK </w:t>
      </w:r>
      <w:r w:rsidRPr="000F5E46">
        <w:t>is configured as '0x01':</w:t>
      </w:r>
    </w:p>
    <w:p w14:paraId="69770D46" w14:textId="1F82EFAE" w:rsidR="000F5E46" w:rsidRPr="000F5E46" w:rsidRDefault="000F5E46" w:rsidP="000F5E46">
      <w:pPr>
        <w:pStyle w:val="ListParagraph"/>
        <w:numPr>
          <w:ilvl w:val="0"/>
          <w:numId w:val="19"/>
        </w:numPr>
      </w:pPr>
      <w:r>
        <w:t>T</w:t>
      </w:r>
      <w:r w:rsidRPr="000F5E46">
        <w:t>he test toolkit applet will issue the command stored at record 01 of EF</w:t>
      </w:r>
      <w:r w:rsidRPr="000F5E46">
        <w:rPr>
          <w:vertAlign w:val="subscript"/>
        </w:rPr>
        <w:t>STK</w:t>
      </w:r>
      <w:r w:rsidRPr="000F5E46">
        <w:t>.</w:t>
      </w:r>
    </w:p>
    <w:p w14:paraId="1745234E" w14:textId="77777777" w:rsidR="000F5E46" w:rsidRPr="000F5E46" w:rsidRDefault="000F5E46" w:rsidP="000F5E46">
      <w:pPr>
        <w:pStyle w:val="ListParagraph"/>
        <w:numPr>
          <w:ilvl w:val="0"/>
          <w:numId w:val="19"/>
        </w:numPr>
      </w:pPr>
      <w:r w:rsidRPr="000F5E46">
        <w:t>Once the command is issued successfully, the applet will set EF</w:t>
      </w:r>
      <w:r w:rsidRPr="000F5E46">
        <w:rPr>
          <w:vertAlign w:val="subscript"/>
        </w:rPr>
        <w:t>SETSTK</w:t>
      </w:r>
      <w:r w:rsidRPr="000F5E46">
        <w:t xml:space="preserve"> to the default value.</w:t>
      </w:r>
    </w:p>
    <w:p w14:paraId="526817E4" w14:textId="77777777" w:rsidR="000F5E46" w:rsidRPr="000F5E46" w:rsidRDefault="000F5E46" w:rsidP="000F5E46">
      <w:r w:rsidRPr="000F5E46">
        <w:t>EF</w:t>
      </w:r>
      <w:r w:rsidRPr="000F5E46">
        <w:rPr>
          <w:vertAlign w:val="subscript"/>
        </w:rPr>
        <w:t>STK</w:t>
      </w:r>
      <w:r w:rsidRPr="000F5E46">
        <w:t xml:space="preserve"> is</w:t>
      </w:r>
      <w:r w:rsidRPr="000F5E46">
        <w:rPr>
          <w:vertAlign w:val="subscript"/>
        </w:rPr>
        <w:t xml:space="preserve"> </w:t>
      </w:r>
      <w:r w:rsidRPr="000F5E46">
        <w:t xml:space="preserve">configured as '0x80': </w:t>
      </w:r>
    </w:p>
    <w:p w14:paraId="7E695446" w14:textId="77777777" w:rsidR="000F5E46" w:rsidRPr="000F5E46" w:rsidRDefault="000F5E46" w:rsidP="000F5E46">
      <w:pPr>
        <w:pStyle w:val="ListParagraph"/>
        <w:numPr>
          <w:ilvl w:val="0"/>
          <w:numId w:val="20"/>
        </w:numPr>
      </w:pPr>
      <w:r w:rsidRPr="000F5E46">
        <w:t>the test toolkit applet will issue all available commands stored in records of EF</w:t>
      </w:r>
      <w:r w:rsidRPr="000F5E46">
        <w:rPr>
          <w:vertAlign w:val="subscript"/>
        </w:rPr>
        <w:t>STK</w:t>
      </w:r>
      <w:r w:rsidRPr="000F5E46">
        <w:t xml:space="preserve"> in sequence.</w:t>
      </w:r>
    </w:p>
    <w:p w14:paraId="29D30874" w14:textId="77777777" w:rsidR="000F5E46" w:rsidRPr="000F5E46" w:rsidRDefault="000F5E46" w:rsidP="000F5E46">
      <w:pPr>
        <w:pStyle w:val="NO"/>
      </w:pPr>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p>
    <w:p w14:paraId="254AE54E" w14:textId="217E3899" w:rsidR="00387A1A" w:rsidRPr="006D128E" w:rsidRDefault="00387A1A" w:rsidP="000F5E46">
      <w:pPr>
        <w:pStyle w:val="Heading3"/>
      </w:pPr>
      <w:bookmarkStart w:id="960" w:name="_Toc178929621"/>
      <w:bookmarkStart w:id="961" w:name="_Toc182581487"/>
      <w:bookmarkStart w:id="962" w:name="MCCQCTEMPBM_00000104"/>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960"/>
      <w:bookmarkEnd w:id="961"/>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bookmarkEnd w:id="962"/>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0D79A7C9" w:rsidR="00387A1A" w:rsidRPr="00284937" w:rsidRDefault="0082436B" w:rsidP="00284937">
            <w:pPr>
              <w:pStyle w:val="TAC"/>
            </w:pPr>
            <w:r w:rsidRPr="00284937">
              <w:t>1</w:t>
            </w:r>
            <w:r w:rsidR="000F5E46">
              <w:t xml:space="preserve"> to </w:t>
            </w:r>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r>
              <w:t>'</w:t>
            </w:r>
            <w:r w:rsidR="00CB666B" w:rsidRPr="00284937">
              <w:t>00..00</w:t>
            </w:r>
            <w:r>
              <w:t>'</w:t>
            </w:r>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r w:rsidR="000F5E46">
              <w:t xml:space="preserve"> bytes</w:t>
            </w:r>
          </w:p>
        </w:tc>
      </w:tr>
    </w:tbl>
    <w:p w14:paraId="563AB552" w14:textId="77777777" w:rsidR="00387A1A" w:rsidRDefault="00387A1A"/>
    <w:p w14:paraId="6ADCE870" w14:textId="068FC41F" w:rsidR="0082436B" w:rsidRDefault="0082436B">
      <w:r>
        <w:t xml:space="preserve">Test Data is configured </w:t>
      </w:r>
      <w:r w:rsidR="000F5E46">
        <w:t xml:space="preserve">by the tester </w:t>
      </w:r>
      <w:r>
        <w:t xml:space="preserve">with the Call control response </w:t>
      </w:r>
      <w:r w:rsidR="006B6796">
        <w:t>(</w:t>
      </w:r>
      <w:r w:rsidR="00684865">
        <w:t xml:space="preserve">as defined in </w:t>
      </w:r>
      <w:r w:rsidR="006B6796">
        <w:t>ETSI</w:t>
      </w:r>
      <w:r w:rsidR="00284937">
        <w:t> </w:t>
      </w:r>
      <w:r w:rsidR="006B6796">
        <w:t>TS</w:t>
      </w:r>
      <w:r w:rsidR="00284937">
        <w:t> </w:t>
      </w:r>
      <w:r w:rsidR="006B6796">
        <w:t>102</w:t>
      </w:r>
      <w:r w:rsidR="00284937">
        <w:t> </w:t>
      </w:r>
      <w:r w:rsidR="006B6796">
        <w:t>223</w:t>
      </w:r>
      <w:r w:rsidR="00284937">
        <w:t> </w:t>
      </w:r>
      <w:r w:rsidR="00E90DE8">
        <w:fldChar w:fldCharType="begin"/>
      </w:r>
      <w:r w:rsidR="00E90DE8">
        <w:instrText xml:space="preserve"> REF _Ref179539320 \r \h </w:instrText>
      </w:r>
      <w:r w:rsidR="00E90DE8">
        <w:fldChar w:fldCharType="separate"/>
      </w:r>
      <w:r w:rsidR="00E90DE8">
        <w:t>[21]</w:t>
      </w:r>
      <w:r w:rsidR="00E90DE8">
        <w:fldChar w:fldCharType="end"/>
      </w:r>
      <w:r w:rsidR="006B6796">
        <w:t>, TS</w:t>
      </w:r>
      <w:r w:rsidR="00284937">
        <w:t> </w:t>
      </w:r>
      <w:r w:rsidR="006B6796">
        <w:t>31.111</w:t>
      </w:r>
      <w:r w:rsidR="00284937">
        <w:t> </w:t>
      </w:r>
      <w:r w:rsidR="00E90DE8">
        <w:fldChar w:fldCharType="begin"/>
      </w:r>
      <w:r w:rsidR="00E90DE8">
        <w:instrText xml:space="preserve"> REF _Ref179539142 \r \h </w:instrText>
      </w:r>
      <w:r w:rsidR="00E90DE8">
        <w:fldChar w:fldCharType="separate"/>
      </w:r>
      <w:r w:rsidR="00E90DE8">
        <w:t>[20]</w:t>
      </w:r>
      <w:r w:rsidR="00E90DE8">
        <w:fldChar w:fldCharType="end"/>
      </w:r>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0CA15A95" w:rsidR="0071592B" w:rsidRDefault="0071592B">
      <w:pPr>
        <w:pStyle w:val="ListParagraph"/>
        <w:numPr>
          <w:ilvl w:val="0"/>
          <w:numId w:val="13"/>
        </w:numPr>
      </w:pPr>
      <w:bookmarkStart w:id="963" w:name="MCCQCTEMPBM_00000212"/>
      <w:r>
        <w:t xml:space="preserve">'00 00' implies allowed not modified. </w:t>
      </w:r>
    </w:p>
    <w:p w14:paraId="04D0DF71" w14:textId="61767931" w:rsidR="0071592B" w:rsidRDefault="0071592B">
      <w:pPr>
        <w:pStyle w:val="ListParagraph"/>
        <w:numPr>
          <w:ilvl w:val="0"/>
          <w:numId w:val="13"/>
        </w:numPr>
      </w:pPr>
      <w:bookmarkStart w:id="964" w:name="MCCQCTEMPBM_00000213"/>
      <w:bookmarkEnd w:id="963"/>
      <w:r>
        <w:t>'01 00' implies not allowed.</w:t>
      </w:r>
    </w:p>
    <w:p w14:paraId="13C45048" w14:textId="718C08CA" w:rsidR="0071592B" w:rsidRDefault="0071592B">
      <w:pPr>
        <w:pStyle w:val="ListParagraph"/>
        <w:numPr>
          <w:ilvl w:val="0"/>
          <w:numId w:val="13"/>
        </w:numPr>
      </w:pPr>
      <w:bookmarkStart w:id="965" w:name="MCCQCTEMPBM_00000214"/>
      <w:bookmarkEnd w:id="964"/>
      <w:r>
        <w:t>'</w:t>
      </w:r>
      <w:r w:rsidR="006B6796">
        <w:t>02 LL…XX' implies allowed with modifications. (LL denotes the length of the TLV).</w:t>
      </w:r>
    </w:p>
    <w:p w14:paraId="6F2E8B97" w14:textId="6B5239D5" w:rsidR="00CB666B" w:rsidRPr="006D128E" w:rsidRDefault="00CB666B" w:rsidP="000F5E46">
      <w:pPr>
        <w:pStyle w:val="Heading3"/>
      </w:pPr>
      <w:bookmarkStart w:id="966" w:name="_Toc178929622"/>
      <w:bookmarkStart w:id="967" w:name="_Toc182581488"/>
      <w:bookmarkStart w:id="968" w:name="MCCQCTEMPBM_00000105"/>
      <w:bookmarkEnd w:id="965"/>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bookmarkEnd w:id="966"/>
      <w:bookmarkEnd w:id="967"/>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bookmarkEnd w:id="968"/>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546399C6" w:rsidR="000F5E46" w:rsidRPr="00284937" w:rsidRDefault="000F5E46" w:rsidP="000F5E46">
            <w:pPr>
              <w:pStyle w:val="TAC"/>
            </w:pPr>
            <w:r>
              <w:rPr>
                <w:lang w:val="fr-FR"/>
              </w:rPr>
              <w:t>1 to 255</w:t>
            </w:r>
          </w:p>
        </w:tc>
        <w:tc>
          <w:tcPr>
            <w:tcW w:w="2835" w:type="dxa"/>
            <w:gridSpan w:val="2"/>
          </w:tcPr>
          <w:p w14:paraId="2DF4499B" w14:textId="0C0F29D5" w:rsidR="000F5E46" w:rsidRPr="00284937" w:rsidRDefault="000F5E46" w:rsidP="000F5E46">
            <w:pPr>
              <w:pStyle w:val="TAC"/>
              <w:jc w:val="left"/>
            </w:pPr>
            <w:r>
              <w:rPr>
                <w:lang w:val="fr-FR"/>
              </w:rPr>
              <w:t>Test Data</w:t>
            </w:r>
          </w:p>
        </w:tc>
        <w:tc>
          <w:tcPr>
            <w:tcW w:w="2977" w:type="dxa"/>
            <w:gridSpan w:val="2"/>
          </w:tcPr>
          <w:p w14:paraId="0FB8831F" w14:textId="3CC48F3F" w:rsidR="000F5E46" w:rsidRPr="00284937" w:rsidRDefault="000F5E46" w:rsidP="000F5E46">
            <w:pPr>
              <w:pStyle w:val="TAC"/>
              <w:jc w:val="left"/>
            </w:pPr>
            <w:r>
              <w:rPr>
                <w:lang w:val="fr-FR"/>
              </w:rPr>
              <w:t>'FF .. FF'</w:t>
            </w:r>
          </w:p>
        </w:tc>
        <w:tc>
          <w:tcPr>
            <w:tcW w:w="567" w:type="dxa"/>
          </w:tcPr>
          <w:p w14:paraId="348AFE80" w14:textId="5BB82692" w:rsidR="000F5E46" w:rsidRPr="00284937" w:rsidRDefault="000F5E46" w:rsidP="000F5E46">
            <w:pPr>
              <w:pStyle w:val="TAC"/>
            </w:pPr>
            <w:r>
              <w:rPr>
                <w:lang w:val="fr-FR"/>
              </w:rPr>
              <w:t>M</w:t>
            </w:r>
          </w:p>
        </w:tc>
        <w:tc>
          <w:tcPr>
            <w:tcW w:w="1134" w:type="dxa"/>
          </w:tcPr>
          <w:p w14:paraId="53523DDB" w14:textId="42ACA234" w:rsidR="000F5E46" w:rsidRPr="00284937" w:rsidRDefault="000F5E46" w:rsidP="000F5E46">
            <w:pPr>
              <w:pStyle w:val="TAC"/>
            </w:pPr>
            <w:r>
              <w:rPr>
                <w:lang w:val="fr-FR"/>
              </w:rPr>
              <w:t>255 bytes</w:t>
            </w:r>
          </w:p>
        </w:tc>
      </w:tr>
    </w:tbl>
    <w:p w14:paraId="51D18D82" w14:textId="77777777" w:rsidR="00CB666B" w:rsidRDefault="00CB666B"/>
    <w:p w14:paraId="7C13C806" w14:textId="4B7A3AA1"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w:t>
      </w:r>
      <w:r w:rsidR="000F5E46">
        <w:t xml:space="preserve"> as configured by the tester</w:t>
      </w:r>
      <w:r w:rsidR="006B6796">
        <w:t>. Supported events are defined in ETSI</w:t>
      </w:r>
      <w:r w:rsidR="00284937">
        <w:t> </w:t>
      </w:r>
      <w:r w:rsidR="006B6796">
        <w:t>TS</w:t>
      </w:r>
      <w:r w:rsidR="00284937">
        <w:t> </w:t>
      </w:r>
      <w:r w:rsidR="006B6796">
        <w:t>102</w:t>
      </w:r>
      <w:r w:rsidR="00284937">
        <w:t> </w:t>
      </w:r>
      <w:r w:rsidR="006B6796">
        <w:t>223</w:t>
      </w:r>
      <w:r w:rsidR="00284937">
        <w:t> </w:t>
      </w:r>
      <w:r w:rsidR="00E90DE8">
        <w:fldChar w:fldCharType="begin"/>
      </w:r>
      <w:r w:rsidR="00E90DE8">
        <w:instrText xml:space="preserve"> REF _Ref179539320 \r \h </w:instrText>
      </w:r>
      <w:r w:rsidR="00E90DE8">
        <w:fldChar w:fldCharType="separate"/>
      </w:r>
      <w:r w:rsidR="00E90DE8">
        <w:t>[21]</w:t>
      </w:r>
      <w:r w:rsidR="00E90DE8">
        <w:fldChar w:fldCharType="end"/>
      </w:r>
      <w:r w:rsidR="006B6796">
        <w:t>, TS</w:t>
      </w:r>
      <w:r w:rsidR="00284937">
        <w:t> </w:t>
      </w:r>
      <w:r w:rsidR="006B6796">
        <w:t>31.111</w:t>
      </w:r>
      <w:r w:rsidR="00284937">
        <w:t> </w:t>
      </w:r>
      <w:r w:rsidR="00E90DE8">
        <w:fldChar w:fldCharType="begin"/>
      </w:r>
      <w:r w:rsidR="00E90DE8">
        <w:instrText xml:space="preserve"> REF _Ref179539142 \r \h </w:instrText>
      </w:r>
      <w:r w:rsidR="00E90DE8">
        <w:fldChar w:fldCharType="separate"/>
      </w:r>
      <w:r w:rsidR="00E90DE8">
        <w:t>[20]</w:t>
      </w:r>
      <w:r w:rsidR="00E90DE8">
        <w:fldChar w:fldCharType="end"/>
      </w:r>
      <w:r w:rsidR="00106A79">
        <w:t>.</w:t>
      </w:r>
    </w:p>
    <w:p w14:paraId="1F4AD0F9" w14:textId="24C8331F" w:rsidR="00106A79" w:rsidRDefault="000F5E46" w:rsidP="00B05BAE">
      <w:r>
        <w:t>T</w:t>
      </w:r>
      <w:r w:rsidR="00106A79">
        <w:t>he data persist</w:t>
      </w:r>
      <w:r w:rsidR="00284937">
        <w:t>s</w:t>
      </w:r>
      <w:r w:rsidR="00106A79">
        <w:t xml:space="preserve"> even after the card reset</w:t>
      </w:r>
      <w:r w:rsidR="00284937">
        <w:t xml:space="preserve">. </w:t>
      </w:r>
      <w:r>
        <w:t xml:space="preserve">Hence </w:t>
      </w:r>
      <w:r w:rsidR="00106A79">
        <w:t xml:space="preserve">this data needs to be cleared by the tester by </w:t>
      </w:r>
      <w:r w:rsidR="00322DA7">
        <w:t>reverting</w:t>
      </w:r>
      <w:r w:rsidR="00106A79">
        <w:t xml:space="preserve"> the contents to default values (FF..FF)</w:t>
      </w:r>
      <w:r w:rsidR="00284937">
        <w:t>.</w:t>
      </w:r>
    </w:p>
    <w:p w14:paraId="22F1F2D5" w14:textId="4EBC2B07" w:rsidR="00B54E99" w:rsidRPr="00B54E99" w:rsidRDefault="00B54E99" w:rsidP="001104DD">
      <w:pPr>
        <w:pStyle w:val="Heading1"/>
      </w:pPr>
      <w:bookmarkStart w:id="969" w:name="_Toc178929623"/>
      <w:bookmarkStart w:id="970" w:name="_Toc182581489"/>
      <w:r w:rsidRPr="00B54E99">
        <w:t>A.2</w:t>
      </w:r>
      <w:r w:rsidRPr="00B54E99">
        <w:tab/>
        <w:t>Test EF structure - 2</w:t>
      </w:r>
      <w:bookmarkEnd w:id="969"/>
      <w:bookmarkEnd w:id="970"/>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2F5E01E8" w:rsidR="00B54E99" w:rsidRDefault="00B54E99" w:rsidP="00B54E99">
      <w:bookmarkStart w:id="971" w:name="MCCQCTEMPBM_00000106"/>
      <w:r>
        <w:t xml:space="preserve">This EF structure </w:t>
      </w:r>
      <w:r w:rsidR="000F5E46">
        <w:t>is suggested to be used with</w:t>
      </w:r>
      <w:r>
        <w:t xml:space="preserve"> the test environment defined in clause 4.1.4</w:t>
      </w:r>
      <w:r w:rsidR="000F5E46">
        <w:t xml:space="preserve"> of the present document</w:t>
      </w:r>
      <w:r>
        <w:t>.</w:t>
      </w:r>
    </w:p>
    <w:bookmarkEnd w:id="971"/>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36252F">
        <w:trPr>
          <w:cantSplit/>
        </w:trPr>
        <w:tc>
          <w:tcPr>
            <w:tcW w:w="150" w:type="dxa"/>
            <w:shd w:val="clear" w:color="auto" w:fill="auto"/>
          </w:tcPr>
          <w:p w14:paraId="3E626C4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36252F">
        <w:trPr>
          <w:cantSplit/>
        </w:trPr>
        <w:tc>
          <w:tcPr>
            <w:tcW w:w="150" w:type="dxa"/>
            <w:shd w:val="clear" w:color="auto" w:fill="auto"/>
          </w:tcPr>
          <w:p w14:paraId="337B1ED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36252F">
        <w:trPr>
          <w:cantSplit/>
        </w:trPr>
        <w:tc>
          <w:tcPr>
            <w:tcW w:w="150" w:type="dxa"/>
            <w:shd w:val="clear" w:color="auto" w:fill="auto"/>
          </w:tcPr>
          <w:p w14:paraId="3690A50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2" w:name="MCCQCTEMPBM_00000169"/>
          </w:p>
        </w:tc>
        <w:tc>
          <w:tcPr>
            <w:tcW w:w="255" w:type="dxa"/>
          </w:tcPr>
          <w:p w14:paraId="6618938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36252F">
        <w:trPr>
          <w:cantSplit/>
        </w:trPr>
        <w:tc>
          <w:tcPr>
            <w:tcW w:w="150" w:type="dxa"/>
            <w:tcBorders>
              <w:right w:val="single" w:sz="4" w:space="0" w:color="auto"/>
            </w:tcBorders>
            <w:shd w:val="clear" w:color="auto" w:fill="auto"/>
          </w:tcPr>
          <w:p w14:paraId="0E43EB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3" w:name="MCCQCTEMPBM_00000170"/>
            <w:bookmarkEnd w:id="972"/>
          </w:p>
        </w:tc>
        <w:tc>
          <w:tcPr>
            <w:tcW w:w="255" w:type="dxa"/>
            <w:tcBorders>
              <w:top w:val="single" w:sz="6" w:space="0" w:color="auto"/>
            </w:tcBorders>
          </w:tcPr>
          <w:p w14:paraId="5E9B73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73"/>
      <w:tr w:rsidR="00B54E99" w:rsidRPr="007D0212" w14:paraId="4738F80D" w14:textId="77777777" w:rsidTr="0036252F">
        <w:trPr>
          <w:cantSplit/>
        </w:trPr>
        <w:tc>
          <w:tcPr>
            <w:tcW w:w="150" w:type="dxa"/>
            <w:tcBorders>
              <w:right w:val="single" w:sz="4" w:space="0" w:color="auto"/>
            </w:tcBorders>
            <w:shd w:val="clear" w:color="auto" w:fill="auto"/>
          </w:tcPr>
          <w:p w14:paraId="03BC4AB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36252F">
        <w:trPr>
          <w:cantSplit/>
        </w:trPr>
        <w:tc>
          <w:tcPr>
            <w:tcW w:w="150" w:type="dxa"/>
            <w:tcBorders>
              <w:right w:val="single" w:sz="4" w:space="0" w:color="auto"/>
            </w:tcBorders>
            <w:shd w:val="clear" w:color="auto" w:fill="auto"/>
          </w:tcPr>
          <w:p w14:paraId="6F90DE3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36252F">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4" w:name="MCCQCTEMPBM_00000171"/>
          </w:p>
        </w:tc>
        <w:tc>
          <w:tcPr>
            <w:tcW w:w="255" w:type="dxa"/>
          </w:tcPr>
          <w:p w14:paraId="08B64C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36252F">
        <w:trPr>
          <w:gridAfter w:val="7"/>
          <w:wAfter w:w="2778" w:type="dxa"/>
          <w:cantSplit/>
        </w:trPr>
        <w:tc>
          <w:tcPr>
            <w:tcW w:w="150" w:type="dxa"/>
            <w:shd w:val="clear" w:color="auto" w:fill="auto"/>
          </w:tcPr>
          <w:p w14:paraId="2C9546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5" w:name="MCCQCTEMPBM_00000172"/>
            <w:bookmarkEnd w:id="974"/>
          </w:p>
        </w:tc>
        <w:tc>
          <w:tcPr>
            <w:tcW w:w="255" w:type="dxa"/>
            <w:tcBorders>
              <w:top w:val="single" w:sz="6" w:space="0" w:color="auto"/>
            </w:tcBorders>
          </w:tcPr>
          <w:p w14:paraId="75C8D0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75"/>
      <w:tr w:rsidR="00B54E99" w:rsidRPr="007D0212" w14:paraId="175EE816" w14:textId="77777777" w:rsidTr="0036252F">
        <w:trPr>
          <w:gridAfter w:val="7"/>
          <w:wAfter w:w="2778" w:type="dxa"/>
          <w:cantSplit/>
        </w:trPr>
        <w:tc>
          <w:tcPr>
            <w:tcW w:w="150" w:type="dxa"/>
            <w:shd w:val="clear" w:color="auto" w:fill="auto"/>
          </w:tcPr>
          <w:p w14:paraId="5208D7F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36252F">
        <w:trPr>
          <w:gridAfter w:val="7"/>
          <w:wAfter w:w="2778" w:type="dxa"/>
          <w:cantSplit/>
        </w:trPr>
        <w:tc>
          <w:tcPr>
            <w:tcW w:w="150" w:type="dxa"/>
            <w:shd w:val="clear" w:color="auto" w:fill="auto"/>
          </w:tcPr>
          <w:p w14:paraId="2EFA45A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36252F">
        <w:trPr>
          <w:gridAfter w:val="7"/>
          <w:wAfter w:w="2778" w:type="dxa"/>
          <w:cantSplit/>
        </w:trPr>
        <w:tc>
          <w:tcPr>
            <w:tcW w:w="150" w:type="dxa"/>
            <w:shd w:val="clear" w:color="auto" w:fill="auto"/>
          </w:tcPr>
          <w:p w14:paraId="3C378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bookmarkStart w:id="976" w:name="MCCQCTEMPBM_00000173"/>
          </w:p>
        </w:tc>
        <w:tc>
          <w:tcPr>
            <w:tcW w:w="255" w:type="dxa"/>
            <w:shd w:val="clear" w:color="auto" w:fill="auto"/>
          </w:tcPr>
          <w:p w14:paraId="3A52B9B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bookmarkEnd w:id="976"/>
    </w:tbl>
    <w:p w14:paraId="58755AFD" w14:textId="77777777" w:rsidR="00B54E99" w:rsidRPr="009E756E" w:rsidRDefault="00B54E99" w:rsidP="00B54E99"/>
    <w:p w14:paraId="29307035" w14:textId="27EEB849" w:rsidR="00B54E99" w:rsidRDefault="00B54E99" w:rsidP="001104DD">
      <w:pPr>
        <w:pStyle w:val="Heading2"/>
      </w:pPr>
      <w:bookmarkStart w:id="977" w:name="_Toc178929624"/>
      <w:bookmarkStart w:id="978" w:name="_Toc182581490"/>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r w:rsidR="000F5E46">
        <w:t xml:space="preserve">est </w:t>
      </w:r>
      <w:r>
        <w:t>C</w:t>
      </w:r>
      <w:r w:rsidR="000F5E46">
        <w:t>ase Input</w:t>
      </w:r>
      <w:r w:rsidRPr="006D128E">
        <w:t>)</w:t>
      </w:r>
      <w:bookmarkEnd w:id="977"/>
      <w:bookmarkEnd w:id="978"/>
    </w:p>
    <w:p w14:paraId="424D61FE" w14:textId="4E910882" w:rsidR="00B54E99" w:rsidRDefault="00B54E99" w:rsidP="00B54E99">
      <w:bookmarkStart w:id="979" w:name="MCCQCTEMPBM_00000107"/>
      <w:r>
        <w:t xml:space="preserve">This file contains data required for a test applet to handle test case execution.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bookmarkEnd w:id="979"/>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4B6EF95E" w:rsidR="00B54E99" w:rsidRPr="006D128E" w:rsidRDefault="00B54E99" w:rsidP="00B54E99">
            <w:pPr>
              <w:pStyle w:val="TAC"/>
            </w:pPr>
            <w:r w:rsidRPr="006D128E">
              <w:t>1</w:t>
            </w:r>
            <w:r w:rsidR="000F5E46">
              <w:t xml:space="preserve"> to </w:t>
            </w:r>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r>
              <w:t>'</w:t>
            </w:r>
            <w:r w:rsidR="00B54E99">
              <w:t>FF..FF</w:t>
            </w:r>
            <w:r>
              <w:t>'</w:t>
            </w:r>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r w:rsidR="000F5E46">
              <w:t xml:space="preserve"> bytes</w:t>
            </w:r>
          </w:p>
        </w:tc>
      </w:tr>
    </w:tbl>
    <w:p w14:paraId="01EF7FD3" w14:textId="77777777" w:rsidR="00B54E99" w:rsidRDefault="00B54E99" w:rsidP="00B54E99">
      <w:pPr>
        <w:pStyle w:val="TAC"/>
      </w:pPr>
    </w:p>
    <w:p w14:paraId="5C077D38" w14:textId="7B6174B8" w:rsidR="00B54E99" w:rsidRDefault="00B54E99" w:rsidP="00B54E99">
      <w:r>
        <w:t xml:space="preserve">The EF </w:t>
      </w:r>
      <w:r w:rsidR="000F5E46">
        <w:t xml:space="preserve">may </w:t>
      </w:r>
      <w:r>
        <w:t>include data related to,</w:t>
      </w:r>
    </w:p>
    <w:p w14:paraId="265BB6B2" w14:textId="77777777" w:rsidR="00B54E99" w:rsidRDefault="00B54E99">
      <w:pPr>
        <w:pStyle w:val="ListParagraph"/>
        <w:numPr>
          <w:ilvl w:val="0"/>
          <w:numId w:val="15"/>
        </w:numPr>
      </w:pPr>
      <w:bookmarkStart w:id="980" w:name="MCCQCTEMPBM_00000215"/>
      <w:r>
        <w:t xml:space="preserve">Test step control </w:t>
      </w:r>
    </w:p>
    <w:p w14:paraId="277CA3FB" w14:textId="77777777" w:rsidR="00B54E99" w:rsidRDefault="00B54E99">
      <w:pPr>
        <w:pStyle w:val="ListParagraph"/>
        <w:numPr>
          <w:ilvl w:val="1"/>
          <w:numId w:val="15"/>
        </w:numPr>
        <w:ind w:left="990"/>
      </w:pPr>
      <w:bookmarkStart w:id="981" w:name="MCCQCTEMPBM_00000216"/>
      <w:bookmarkEnd w:id="980"/>
      <w:r>
        <w:t>TT can update this data to direct test applet to move to next step in the test case.</w:t>
      </w:r>
    </w:p>
    <w:p w14:paraId="73AB9B70" w14:textId="77777777" w:rsidR="00B54E99" w:rsidRDefault="00B54E99">
      <w:pPr>
        <w:pStyle w:val="ListParagraph"/>
        <w:numPr>
          <w:ilvl w:val="0"/>
          <w:numId w:val="15"/>
        </w:numPr>
      </w:pPr>
      <w:bookmarkStart w:id="982" w:name="MCCQCTEMPBM_00000217"/>
      <w:bookmarkEnd w:id="981"/>
      <w:r>
        <w:t xml:space="preserve">Toolkit command data </w:t>
      </w:r>
    </w:p>
    <w:p w14:paraId="19770DED" w14:textId="77777777" w:rsidR="00B54E99" w:rsidRDefault="00B54E99">
      <w:pPr>
        <w:pStyle w:val="ListParagraph"/>
        <w:numPr>
          <w:ilvl w:val="1"/>
          <w:numId w:val="15"/>
        </w:numPr>
        <w:ind w:left="990"/>
      </w:pPr>
      <w:bookmarkStart w:id="983" w:name="MCCQCTEMPBM_00000218"/>
      <w:bookmarkEnd w:id="982"/>
      <w:r>
        <w:t>This can be a sequence of TLVs related to proactive commands or event registrations or call control response data or any other action required for the test case.</w:t>
      </w:r>
    </w:p>
    <w:p w14:paraId="075E08DB" w14:textId="77777777" w:rsidR="00B54E99" w:rsidRDefault="00B54E99">
      <w:pPr>
        <w:pStyle w:val="ListParagraph"/>
        <w:numPr>
          <w:ilvl w:val="1"/>
          <w:numId w:val="15"/>
        </w:numPr>
        <w:ind w:left="990"/>
      </w:pPr>
      <w:bookmarkStart w:id="984" w:name="MCCQCTEMPBM_00000219"/>
      <w:bookmarkEnd w:id="983"/>
      <w:r>
        <w:lastRenderedPageBreak/>
        <w:t>Different Tags can be defined for this purpose.</w:t>
      </w:r>
    </w:p>
    <w:p w14:paraId="3D865F2C" w14:textId="77777777" w:rsidR="00B54E99" w:rsidRDefault="00B54E99" w:rsidP="00B54E99">
      <w:bookmarkStart w:id="985" w:name="MCCQCTEMPBM_00000108"/>
      <w:bookmarkEnd w:id="984"/>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bookmarkEnd w:id="985"/>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36252F">
            <w:pPr>
              <w:pStyle w:val="TAC"/>
            </w:pPr>
            <w:r w:rsidRPr="007D0212">
              <w:t>1</w:t>
            </w:r>
          </w:p>
        </w:tc>
        <w:tc>
          <w:tcPr>
            <w:tcW w:w="4112" w:type="dxa"/>
          </w:tcPr>
          <w:p w14:paraId="7555C326" w14:textId="77777777" w:rsidR="00B54E99" w:rsidRPr="007D0212" w:rsidRDefault="00B54E99" w:rsidP="0036252F">
            <w:pPr>
              <w:pStyle w:val="TAC"/>
              <w:jc w:val="left"/>
            </w:pPr>
            <w:r>
              <w:t>Test step control</w:t>
            </w:r>
          </w:p>
        </w:tc>
        <w:tc>
          <w:tcPr>
            <w:tcW w:w="607" w:type="dxa"/>
          </w:tcPr>
          <w:p w14:paraId="762C7EE4" w14:textId="77777777" w:rsidR="00B54E99" w:rsidRPr="007D0212" w:rsidRDefault="00B54E99" w:rsidP="0036252F">
            <w:pPr>
              <w:pStyle w:val="TAC"/>
            </w:pPr>
            <w:r>
              <w:t>M</w:t>
            </w:r>
          </w:p>
        </w:tc>
        <w:tc>
          <w:tcPr>
            <w:tcW w:w="1518" w:type="dxa"/>
          </w:tcPr>
          <w:p w14:paraId="240CD4DC" w14:textId="77777777" w:rsidR="00B54E99" w:rsidRPr="007D0212" w:rsidRDefault="00B54E99" w:rsidP="0036252F">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36252F">
            <w:pPr>
              <w:pStyle w:val="TAC"/>
            </w:pPr>
            <w:r w:rsidRPr="007D0212">
              <w:t>2</w:t>
            </w:r>
          </w:p>
        </w:tc>
        <w:tc>
          <w:tcPr>
            <w:tcW w:w="4112" w:type="dxa"/>
          </w:tcPr>
          <w:p w14:paraId="4684CE68" w14:textId="64C7B46C" w:rsidR="00B54E99" w:rsidRPr="007D0212" w:rsidRDefault="00B54E99" w:rsidP="0036252F">
            <w:pPr>
              <w:pStyle w:val="TAC"/>
              <w:jc w:val="left"/>
            </w:pPr>
            <w:r>
              <w:t>Tag 1: Wait for new step tag</w:t>
            </w:r>
          </w:p>
        </w:tc>
        <w:tc>
          <w:tcPr>
            <w:tcW w:w="607" w:type="dxa"/>
          </w:tcPr>
          <w:p w14:paraId="6FEF4BB0" w14:textId="77777777" w:rsidR="00B54E99" w:rsidRPr="007D0212" w:rsidRDefault="00B54E99" w:rsidP="0036252F">
            <w:pPr>
              <w:pStyle w:val="TAC"/>
            </w:pPr>
            <w:r w:rsidRPr="007D0212">
              <w:t>M</w:t>
            </w:r>
          </w:p>
        </w:tc>
        <w:tc>
          <w:tcPr>
            <w:tcW w:w="1518" w:type="dxa"/>
          </w:tcPr>
          <w:p w14:paraId="4A378BF5" w14:textId="77777777" w:rsidR="00B54E99" w:rsidRPr="007D0212" w:rsidRDefault="00B54E99" w:rsidP="0036252F">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36252F">
            <w:pPr>
              <w:pStyle w:val="TAC"/>
            </w:pPr>
            <w:r>
              <w:t>3</w:t>
            </w:r>
          </w:p>
        </w:tc>
        <w:tc>
          <w:tcPr>
            <w:tcW w:w="4112" w:type="dxa"/>
          </w:tcPr>
          <w:p w14:paraId="3A39AD49" w14:textId="77777777" w:rsidR="00B54E99" w:rsidRDefault="00B54E99" w:rsidP="0036252F">
            <w:pPr>
              <w:pStyle w:val="TAC"/>
              <w:jc w:val="left"/>
            </w:pPr>
            <w:r>
              <w:t>Tag 1 length</w:t>
            </w:r>
          </w:p>
        </w:tc>
        <w:tc>
          <w:tcPr>
            <w:tcW w:w="607" w:type="dxa"/>
          </w:tcPr>
          <w:p w14:paraId="51B9A8D4" w14:textId="77777777" w:rsidR="00B54E99" w:rsidRPr="007D0212" w:rsidRDefault="00B54E99" w:rsidP="0036252F">
            <w:pPr>
              <w:pStyle w:val="TAC"/>
            </w:pPr>
            <w:r w:rsidRPr="007D0212">
              <w:t>M</w:t>
            </w:r>
          </w:p>
        </w:tc>
        <w:tc>
          <w:tcPr>
            <w:tcW w:w="1518" w:type="dxa"/>
          </w:tcPr>
          <w:p w14:paraId="5A8EA8A7" w14:textId="77777777" w:rsidR="00B54E99" w:rsidRDefault="00B54E99" w:rsidP="0036252F">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36252F">
            <w:pPr>
              <w:pStyle w:val="TAC"/>
            </w:pPr>
            <w:r>
              <w:t>4 to 4+X</w:t>
            </w:r>
          </w:p>
        </w:tc>
        <w:tc>
          <w:tcPr>
            <w:tcW w:w="4112" w:type="dxa"/>
          </w:tcPr>
          <w:p w14:paraId="26FA1ABF" w14:textId="77777777" w:rsidR="00B54E99" w:rsidRDefault="00B54E99" w:rsidP="0036252F">
            <w:pPr>
              <w:pStyle w:val="TAC"/>
              <w:jc w:val="left"/>
            </w:pPr>
            <w:r>
              <w:t>Tag 1 data</w:t>
            </w:r>
          </w:p>
        </w:tc>
        <w:tc>
          <w:tcPr>
            <w:tcW w:w="607" w:type="dxa"/>
          </w:tcPr>
          <w:p w14:paraId="63E0D558" w14:textId="77777777" w:rsidR="00B54E99" w:rsidRPr="007D0212" w:rsidRDefault="00B54E99" w:rsidP="0036252F">
            <w:pPr>
              <w:pStyle w:val="TAC"/>
            </w:pPr>
            <w:r>
              <w:t>M</w:t>
            </w:r>
          </w:p>
        </w:tc>
        <w:tc>
          <w:tcPr>
            <w:tcW w:w="1518" w:type="dxa"/>
          </w:tcPr>
          <w:p w14:paraId="43658781" w14:textId="77777777" w:rsidR="00B54E99" w:rsidRDefault="00B54E99" w:rsidP="0036252F">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36252F">
            <w:pPr>
              <w:pStyle w:val="TAC"/>
            </w:pPr>
            <w:r>
              <w:t>5+X to 6+X</w:t>
            </w:r>
          </w:p>
        </w:tc>
        <w:tc>
          <w:tcPr>
            <w:tcW w:w="4112" w:type="dxa"/>
          </w:tcPr>
          <w:p w14:paraId="0E63074E" w14:textId="77777777" w:rsidR="00B54E99" w:rsidRPr="007D0212" w:rsidRDefault="00B54E99" w:rsidP="0036252F">
            <w:pPr>
              <w:pStyle w:val="TAC"/>
              <w:jc w:val="left"/>
            </w:pPr>
            <w:r>
              <w:t>Tag 2:  Proactive command tag</w:t>
            </w:r>
          </w:p>
        </w:tc>
        <w:tc>
          <w:tcPr>
            <w:tcW w:w="607" w:type="dxa"/>
          </w:tcPr>
          <w:p w14:paraId="081C0106" w14:textId="77777777" w:rsidR="00B54E99" w:rsidRPr="007D0212" w:rsidRDefault="00B54E99" w:rsidP="0036252F">
            <w:pPr>
              <w:pStyle w:val="TAC"/>
            </w:pPr>
            <w:r>
              <w:t>O</w:t>
            </w:r>
          </w:p>
        </w:tc>
        <w:tc>
          <w:tcPr>
            <w:tcW w:w="1518" w:type="dxa"/>
          </w:tcPr>
          <w:p w14:paraId="355FF3CF" w14:textId="77777777" w:rsidR="00B54E99" w:rsidRPr="007D0212" w:rsidRDefault="00B54E99" w:rsidP="0036252F">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36252F">
            <w:pPr>
              <w:pStyle w:val="TAC"/>
            </w:pPr>
            <w:r>
              <w:t>7+X to 8+X</w:t>
            </w:r>
          </w:p>
        </w:tc>
        <w:tc>
          <w:tcPr>
            <w:tcW w:w="4112" w:type="dxa"/>
          </w:tcPr>
          <w:p w14:paraId="08E4652E" w14:textId="77777777" w:rsidR="00B54E99" w:rsidRDefault="00B54E99" w:rsidP="0036252F">
            <w:pPr>
              <w:pStyle w:val="TAC"/>
              <w:jc w:val="left"/>
            </w:pPr>
            <w:r>
              <w:t>Tag 2 length</w:t>
            </w:r>
          </w:p>
        </w:tc>
        <w:tc>
          <w:tcPr>
            <w:tcW w:w="607" w:type="dxa"/>
          </w:tcPr>
          <w:p w14:paraId="3D0A4DD5" w14:textId="77777777" w:rsidR="00B54E99" w:rsidRPr="007D0212" w:rsidRDefault="00B54E99" w:rsidP="0036252F">
            <w:pPr>
              <w:pStyle w:val="TAC"/>
            </w:pPr>
            <w:r>
              <w:t>O</w:t>
            </w:r>
          </w:p>
        </w:tc>
        <w:tc>
          <w:tcPr>
            <w:tcW w:w="1518" w:type="dxa"/>
          </w:tcPr>
          <w:p w14:paraId="4F58C017" w14:textId="77777777" w:rsidR="00B54E99" w:rsidRDefault="00B54E99" w:rsidP="0036252F">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36252F">
            <w:pPr>
              <w:pStyle w:val="TAC"/>
            </w:pPr>
            <w:r>
              <w:t>9+X to 9+X+Y</w:t>
            </w:r>
          </w:p>
        </w:tc>
        <w:tc>
          <w:tcPr>
            <w:tcW w:w="4112" w:type="dxa"/>
          </w:tcPr>
          <w:p w14:paraId="722087C3" w14:textId="77777777" w:rsidR="00B54E99" w:rsidRDefault="00B54E99" w:rsidP="0036252F">
            <w:pPr>
              <w:pStyle w:val="TAC"/>
              <w:jc w:val="left"/>
            </w:pPr>
            <w:r>
              <w:t>Tag 2 data</w:t>
            </w:r>
          </w:p>
        </w:tc>
        <w:tc>
          <w:tcPr>
            <w:tcW w:w="607" w:type="dxa"/>
          </w:tcPr>
          <w:p w14:paraId="65052AB7" w14:textId="77777777" w:rsidR="00B54E99" w:rsidRPr="007D0212" w:rsidRDefault="00B54E99" w:rsidP="0036252F">
            <w:pPr>
              <w:pStyle w:val="TAC"/>
            </w:pPr>
            <w:r>
              <w:t>O</w:t>
            </w:r>
          </w:p>
        </w:tc>
        <w:tc>
          <w:tcPr>
            <w:tcW w:w="1518" w:type="dxa"/>
          </w:tcPr>
          <w:p w14:paraId="12449775" w14:textId="77777777" w:rsidR="00B54E99" w:rsidRDefault="00B54E99" w:rsidP="0036252F">
            <w:pPr>
              <w:pStyle w:val="TAC"/>
            </w:pPr>
            <w:r>
              <w:t>Y bytes</w:t>
            </w:r>
          </w:p>
        </w:tc>
      </w:tr>
    </w:tbl>
    <w:p w14:paraId="1905AD2C" w14:textId="77777777" w:rsidR="00B54E99" w:rsidRDefault="00B54E99" w:rsidP="00B54E99"/>
    <w:p w14:paraId="09D13E3D" w14:textId="5C617D8E" w:rsidR="00B54E99" w:rsidRDefault="00B54E99" w:rsidP="001104DD">
      <w:pPr>
        <w:pStyle w:val="Heading2"/>
      </w:pPr>
      <w:bookmarkStart w:id="986" w:name="_Toc178929625"/>
      <w:bookmarkStart w:id="987" w:name="_Toc182581491"/>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r w:rsidR="000F5E46">
        <w:t xml:space="preserve">est </w:t>
      </w:r>
      <w:r>
        <w:t>C</w:t>
      </w:r>
      <w:r w:rsidR="000F5E46">
        <w:t>ase</w:t>
      </w:r>
      <w:r w:rsidR="00AB5838">
        <w:t xml:space="preserve"> </w:t>
      </w:r>
      <w:r w:rsidR="000F5E46">
        <w:t>Output</w:t>
      </w:r>
      <w:r w:rsidRPr="006D128E">
        <w:t>)</w:t>
      </w:r>
      <w:bookmarkEnd w:id="986"/>
      <w:bookmarkEnd w:id="987"/>
    </w:p>
    <w:p w14:paraId="239D95EA" w14:textId="6EAA4114" w:rsidR="00B54E99" w:rsidRDefault="00B54E99" w:rsidP="00B54E99">
      <w:bookmarkStart w:id="988" w:name="MCCQCTEMPBM_00000109"/>
      <w:r>
        <w:t xml:space="preserve">This file contains data received from the </w:t>
      </w:r>
      <w:r w:rsidR="000F5E46">
        <w:t>ME</w:t>
      </w:r>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bookmarkEnd w:id="988"/>
          <w:p w14:paraId="6F8CE7A7" w14:textId="77777777" w:rsidR="00B54E99" w:rsidRPr="006D128E" w:rsidRDefault="00B54E99" w:rsidP="0036252F">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36252F">
            <w:pPr>
              <w:pStyle w:val="TAC"/>
            </w:pPr>
            <w:r w:rsidRPr="006D128E">
              <w:t xml:space="preserve">Structure: </w:t>
            </w:r>
            <w:r>
              <w:t>transparent</w:t>
            </w:r>
          </w:p>
        </w:tc>
        <w:tc>
          <w:tcPr>
            <w:tcW w:w="1701" w:type="dxa"/>
            <w:gridSpan w:val="2"/>
          </w:tcPr>
          <w:p w14:paraId="125F4624" w14:textId="77777777" w:rsidR="00B54E99" w:rsidRPr="006D128E" w:rsidRDefault="00B54E99" w:rsidP="0036252F">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36252F">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36252F">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36252F">
            <w:pPr>
              <w:pStyle w:val="TAC"/>
            </w:pPr>
            <w:r>
              <w:t>Bytes</w:t>
            </w:r>
          </w:p>
        </w:tc>
        <w:tc>
          <w:tcPr>
            <w:tcW w:w="2835" w:type="dxa"/>
            <w:gridSpan w:val="2"/>
          </w:tcPr>
          <w:p w14:paraId="3890E09F" w14:textId="77777777" w:rsidR="00B54E99" w:rsidRPr="006D128E" w:rsidRDefault="00B54E99" w:rsidP="0036252F">
            <w:pPr>
              <w:pStyle w:val="TAC"/>
            </w:pPr>
            <w:r w:rsidRPr="006D128E">
              <w:t>Description</w:t>
            </w:r>
          </w:p>
        </w:tc>
        <w:tc>
          <w:tcPr>
            <w:tcW w:w="2977" w:type="dxa"/>
            <w:gridSpan w:val="2"/>
          </w:tcPr>
          <w:p w14:paraId="290609A2" w14:textId="77777777" w:rsidR="00B54E99" w:rsidRPr="006D128E" w:rsidRDefault="00B54E99" w:rsidP="0036252F">
            <w:pPr>
              <w:pStyle w:val="TAC"/>
            </w:pPr>
            <w:r w:rsidRPr="006D128E">
              <w:t>Default Value</w:t>
            </w:r>
          </w:p>
        </w:tc>
        <w:tc>
          <w:tcPr>
            <w:tcW w:w="567" w:type="dxa"/>
          </w:tcPr>
          <w:p w14:paraId="67AC4578" w14:textId="77777777" w:rsidR="00B54E99" w:rsidRPr="006D128E" w:rsidRDefault="00B54E99" w:rsidP="0036252F">
            <w:pPr>
              <w:pStyle w:val="TAC"/>
            </w:pPr>
            <w:r w:rsidRPr="006D128E">
              <w:t>M/O</w:t>
            </w:r>
          </w:p>
        </w:tc>
        <w:tc>
          <w:tcPr>
            <w:tcW w:w="1134" w:type="dxa"/>
          </w:tcPr>
          <w:p w14:paraId="56F20095" w14:textId="77777777" w:rsidR="00B54E99" w:rsidRPr="006D128E" w:rsidRDefault="00B54E99" w:rsidP="0036252F">
            <w:pPr>
              <w:pStyle w:val="TAC"/>
            </w:pPr>
            <w:r w:rsidRPr="006D128E">
              <w:t>Length</w:t>
            </w:r>
          </w:p>
        </w:tc>
      </w:tr>
      <w:tr w:rsidR="00B54E99" w:rsidRPr="006D128E" w14:paraId="74C313AC" w14:textId="77777777" w:rsidTr="00561BDA">
        <w:trPr>
          <w:trHeight w:val="240"/>
        </w:trPr>
        <w:tc>
          <w:tcPr>
            <w:tcW w:w="992" w:type="dxa"/>
          </w:tcPr>
          <w:p w14:paraId="1EB1C8DF" w14:textId="3575B1E6" w:rsidR="00B54E99" w:rsidRPr="006D128E" w:rsidRDefault="00B54E99" w:rsidP="0036252F">
            <w:pPr>
              <w:pStyle w:val="TAC"/>
            </w:pPr>
            <w:r w:rsidRPr="006D128E">
              <w:t>1</w:t>
            </w:r>
            <w:r w:rsidR="000F5E46">
              <w:t xml:space="preserve"> to </w:t>
            </w:r>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r>
              <w:t>'</w:t>
            </w:r>
            <w:r w:rsidR="00B54E99">
              <w:t>FF..FF</w:t>
            </w:r>
            <w:r>
              <w:t>'</w:t>
            </w:r>
          </w:p>
        </w:tc>
        <w:tc>
          <w:tcPr>
            <w:tcW w:w="567" w:type="dxa"/>
          </w:tcPr>
          <w:p w14:paraId="0263041E" w14:textId="77777777" w:rsidR="00B54E99" w:rsidRPr="006D128E" w:rsidRDefault="00B54E99" w:rsidP="0036252F">
            <w:pPr>
              <w:pStyle w:val="TAC"/>
            </w:pPr>
            <w:r w:rsidRPr="006D128E">
              <w:t>M</w:t>
            </w:r>
          </w:p>
        </w:tc>
        <w:tc>
          <w:tcPr>
            <w:tcW w:w="1134" w:type="dxa"/>
          </w:tcPr>
          <w:p w14:paraId="2BA1AEFE" w14:textId="0735DD70" w:rsidR="00B54E99" w:rsidRPr="006D128E" w:rsidRDefault="00B54E99" w:rsidP="0036252F">
            <w:pPr>
              <w:pStyle w:val="TAC"/>
            </w:pPr>
            <w:r>
              <w:t>255</w:t>
            </w:r>
            <w:r w:rsidR="000F5E46">
              <w:t xml:space="preserve"> bytes</w:t>
            </w:r>
          </w:p>
        </w:tc>
      </w:tr>
    </w:tbl>
    <w:p w14:paraId="7AD6B6AD" w14:textId="77777777" w:rsidR="00B54E99" w:rsidRDefault="00B54E99" w:rsidP="00B54E99"/>
    <w:p w14:paraId="1A2AFB2B" w14:textId="7F36849D" w:rsidR="00B54E99" w:rsidRDefault="00B54E99" w:rsidP="00B54E99">
      <w:r>
        <w:t xml:space="preserve">The EF </w:t>
      </w:r>
      <w:r w:rsidR="000F5E46">
        <w:t>may</w:t>
      </w:r>
      <w:r>
        <w:t xml:space="preserve"> include data related to,</w:t>
      </w:r>
    </w:p>
    <w:p w14:paraId="7DF25EE2" w14:textId="77777777" w:rsidR="00B54E99" w:rsidRDefault="00B54E99">
      <w:pPr>
        <w:pStyle w:val="ListParagraph"/>
        <w:numPr>
          <w:ilvl w:val="0"/>
          <w:numId w:val="15"/>
        </w:numPr>
      </w:pPr>
      <w:bookmarkStart w:id="989" w:name="MCCQCTEMPBM_00000220"/>
      <w:r>
        <w:t xml:space="preserve">Test EFs offset control, </w:t>
      </w:r>
    </w:p>
    <w:p w14:paraId="562F0221" w14:textId="698A86D9" w:rsidR="00B54E99" w:rsidRDefault="00B54E99">
      <w:pPr>
        <w:pStyle w:val="ListParagraph"/>
        <w:numPr>
          <w:ilvl w:val="1"/>
          <w:numId w:val="15"/>
        </w:numPr>
        <w:ind w:left="990"/>
      </w:pPr>
      <w:bookmarkStart w:id="990" w:name="MCCQCTEMPBM_00000221"/>
      <w:bookmarkEnd w:id="989"/>
      <w:r>
        <w:t xml:space="preserve">TT can update initial offsets during </w:t>
      </w:r>
      <w:r w:rsidR="000F5E46">
        <w:t xml:space="preserve">test case </w:t>
      </w:r>
      <w:r>
        <w:t>initialization.</w:t>
      </w:r>
    </w:p>
    <w:p w14:paraId="647199E8" w14:textId="0504144E" w:rsidR="00B54E99" w:rsidRDefault="00B54E99">
      <w:pPr>
        <w:pStyle w:val="ListParagraph"/>
        <w:numPr>
          <w:ilvl w:val="1"/>
          <w:numId w:val="15"/>
        </w:numPr>
        <w:ind w:left="990"/>
      </w:pPr>
      <w:bookmarkStart w:id="991" w:name="MCCQCTEMPBM_00000222"/>
      <w:bookmarkEnd w:id="990"/>
      <w:r>
        <w:t xml:space="preserve">TT can track and update </w:t>
      </w:r>
      <w:r w:rsidR="000F5E46">
        <w:t xml:space="preserve">the </w:t>
      </w:r>
      <w:r>
        <w:t>test EF offsets as applet executes test steps.</w:t>
      </w:r>
    </w:p>
    <w:p w14:paraId="752A4506" w14:textId="026430F1" w:rsidR="00B54E99" w:rsidRDefault="00B54E99">
      <w:pPr>
        <w:pStyle w:val="ListParagraph"/>
        <w:numPr>
          <w:ilvl w:val="0"/>
          <w:numId w:val="15"/>
        </w:numPr>
      </w:pPr>
      <w:bookmarkStart w:id="992" w:name="MCCQCTEMPBM_00000223"/>
      <w:bookmarkEnd w:id="991"/>
      <w:r>
        <w:t xml:space="preserve">Toolkit command response data received from the </w:t>
      </w:r>
      <w:r w:rsidR="000F5E46">
        <w:t>ME</w:t>
      </w:r>
      <w:r>
        <w:t>,</w:t>
      </w:r>
    </w:p>
    <w:p w14:paraId="71A6FF06" w14:textId="4BC273C2" w:rsidR="00B54E99" w:rsidRDefault="00B54E99">
      <w:pPr>
        <w:pStyle w:val="ListParagraph"/>
        <w:numPr>
          <w:ilvl w:val="1"/>
          <w:numId w:val="15"/>
        </w:numPr>
        <w:ind w:left="990"/>
      </w:pPr>
      <w:bookmarkStart w:id="993" w:name="MCCQCTEMPBM_00000224"/>
      <w:bookmarkEnd w:id="992"/>
      <w:r>
        <w:t>This can be a sequence of TLVs related to proactive command responses (TERMI</w:t>
      </w:r>
      <w:r w:rsidR="00D20BC8">
        <w:t>N</w:t>
      </w:r>
      <w:r>
        <w:t>AL RESPONSE) or envelop commands (EVENTs).</w:t>
      </w:r>
    </w:p>
    <w:p w14:paraId="2E926F29" w14:textId="77777777" w:rsidR="00B54E99" w:rsidRDefault="00B54E99">
      <w:pPr>
        <w:pStyle w:val="ListParagraph"/>
        <w:numPr>
          <w:ilvl w:val="1"/>
          <w:numId w:val="15"/>
        </w:numPr>
        <w:ind w:left="990"/>
      </w:pPr>
      <w:bookmarkStart w:id="994" w:name="MCCQCTEMPBM_00000225"/>
      <w:bookmarkEnd w:id="993"/>
      <w:r>
        <w:t>Different Tags can be used for this purpose.</w:t>
      </w:r>
    </w:p>
    <w:p w14:paraId="42BF339D" w14:textId="77777777" w:rsidR="00B54E99" w:rsidRDefault="00B54E99" w:rsidP="00B54E99">
      <w:pPr>
        <w:keepNext/>
        <w:ind w:left="714" w:hanging="357"/>
      </w:pPr>
      <w:bookmarkStart w:id="995" w:name="MCCQCTEMPBM_00000110"/>
      <w:bookmarkEnd w:id="994"/>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bookmarkEnd w:id="995"/>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36252F">
            <w:pPr>
              <w:pStyle w:val="TAC"/>
            </w:pPr>
            <w:r>
              <w:t xml:space="preserve">1-2 </w:t>
            </w:r>
          </w:p>
        </w:tc>
        <w:tc>
          <w:tcPr>
            <w:tcW w:w="3865" w:type="dxa"/>
          </w:tcPr>
          <w:p w14:paraId="7FD5FB24" w14:textId="77777777" w:rsidR="00B54E99" w:rsidRPr="007D0212" w:rsidRDefault="00B54E99" w:rsidP="0036252F">
            <w:pPr>
              <w:pStyle w:val="TAC"/>
              <w:jc w:val="left"/>
            </w:pPr>
            <w:r>
              <w:t>Test EFs offset control bytes</w:t>
            </w:r>
          </w:p>
        </w:tc>
        <w:tc>
          <w:tcPr>
            <w:tcW w:w="607" w:type="dxa"/>
          </w:tcPr>
          <w:p w14:paraId="4F109FAB" w14:textId="77777777" w:rsidR="00B54E99" w:rsidRPr="007D0212" w:rsidRDefault="00B54E99" w:rsidP="0036252F">
            <w:pPr>
              <w:pStyle w:val="TAC"/>
            </w:pPr>
            <w:r>
              <w:t>M</w:t>
            </w:r>
          </w:p>
        </w:tc>
        <w:tc>
          <w:tcPr>
            <w:tcW w:w="1518" w:type="dxa"/>
          </w:tcPr>
          <w:p w14:paraId="4BCA4C3F" w14:textId="77777777" w:rsidR="00B54E99" w:rsidRPr="007D0212" w:rsidRDefault="00B54E99" w:rsidP="0036252F">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36252F">
            <w:pPr>
              <w:pStyle w:val="TAC"/>
            </w:pPr>
            <w:r>
              <w:t>3-4</w:t>
            </w:r>
          </w:p>
        </w:tc>
        <w:tc>
          <w:tcPr>
            <w:tcW w:w="3865" w:type="dxa"/>
          </w:tcPr>
          <w:p w14:paraId="385285C5" w14:textId="77777777" w:rsidR="00B54E99" w:rsidRPr="007D0212" w:rsidRDefault="00B54E99" w:rsidP="0036252F">
            <w:pPr>
              <w:pStyle w:val="TAC"/>
              <w:jc w:val="left"/>
            </w:pPr>
            <w:r>
              <w:t>Length</w:t>
            </w:r>
          </w:p>
        </w:tc>
        <w:tc>
          <w:tcPr>
            <w:tcW w:w="607" w:type="dxa"/>
          </w:tcPr>
          <w:p w14:paraId="50E2ACCF" w14:textId="77777777" w:rsidR="00B54E99" w:rsidRPr="007D0212" w:rsidRDefault="00B54E99" w:rsidP="0036252F">
            <w:pPr>
              <w:pStyle w:val="TAC"/>
            </w:pPr>
            <w:r w:rsidRPr="007D0212">
              <w:t>M</w:t>
            </w:r>
          </w:p>
        </w:tc>
        <w:tc>
          <w:tcPr>
            <w:tcW w:w="1518" w:type="dxa"/>
          </w:tcPr>
          <w:p w14:paraId="230C5DAA" w14:textId="77777777" w:rsidR="00B54E99" w:rsidRPr="007D0212" w:rsidRDefault="00B54E99" w:rsidP="0036252F">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36252F">
            <w:pPr>
              <w:pStyle w:val="TAC"/>
            </w:pPr>
            <w:r>
              <w:t>5</w:t>
            </w:r>
          </w:p>
        </w:tc>
        <w:tc>
          <w:tcPr>
            <w:tcW w:w="3865" w:type="dxa"/>
          </w:tcPr>
          <w:p w14:paraId="2137C9E5" w14:textId="77777777" w:rsidR="00B54E99" w:rsidRDefault="00B54E99" w:rsidP="0036252F">
            <w:pPr>
              <w:pStyle w:val="TAC"/>
              <w:jc w:val="left"/>
            </w:pPr>
            <w:r>
              <w:t xml:space="preserve">Tag 1:  Proactive command 1 tag </w:t>
            </w:r>
          </w:p>
          <w:p w14:paraId="744919C6" w14:textId="77777777" w:rsidR="00B54E99" w:rsidRDefault="00B54E99" w:rsidP="0036252F">
            <w:pPr>
              <w:pStyle w:val="TAC"/>
              <w:jc w:val="left"/>
            </w:pPr>
            <w:r>
              <w:t>(for TERMINAL RESPONSE 1)</w:t>
            </w:r>
          </w:p>
        </w:tc>
        <w:tc>
          <w:tcPr>
            <w:tcW w:w="607" w:type="dxa"/>
          </w:tcPr>
          <w:p w14:paraId="336EBAFD" w14:textId="77777777" w:rsidR="00B54E99" w:rsidRPr="007D0212" w:rsidRDefault="00B54E99" w:rsidP="0036252F">
            <w:pPr>
              <w:pStyle w:val="TAC"/>
            </w:pPr>
            <w:r w:rsidRPr="00E06A07">
              <w:t>O</w:t>
            </w:r>
          </w:p>
        </w:tc>
        <w:tc>
          <w:tcPr>
            <w:tcW w:w="1518" w:type="dxa"/>
          </w:tcPr>
          <w:p w14:paraId="3A0851B4" w14:textId="77777777" w:rsidR="00B54E99" w:rsidRDefault="00B54E99" w:rsidP="0036252F">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36252F">
            <w:pPr>
              <w:pStyle w:val="TAC"/>
            </w:pPr>
            <w:r>
              <w:t>6</w:t>
            </w:r>
          </w:p>
        </w:tc>
        <w:tc>
          <w:tcPr>
            <w:tcW w:w="3865" w:type="dxa"/>
          </w:tcPr>
          <w:p w14:paraId="767BFD79" w14:textId="77777777" w:rsidR="00B54E99" w:rsidRDefault="00B54E99" w:rsidP="0036252F">
            <w:pPr>
              <w:pStyle w:val="TAC"/>
              <w:jc w:val="left"/>
            </w:pPr>
            <w:r>
              <w:t>Tag 1 length</w:t>
            </w:r>
          </w:p>
        </w:tc>
        <w:tc>
          <w:tcPr>
            <w:tcW w:w="607" w:type="dxa"/>
          </w:tcPr>
          <w:p w14:paraId="0DB80265" w14:textId="77777777" w:rsidR="00B54E99" w:rsidRPr="007D0212" w:rsidRDefault="00B54E99" w:rsidP="0036252F">
            <w:pPr>
              <w:pStyle w:val="TAC"/>
            </w:pPr>
            <w:r w:rsidRPr="00E06A07">
              <w:t>O</w:t>
            </w:r>
          </w:p>
        </w:tc>
        <w:tc>
          <w:tcPr>
            <w:tcW w:w="1518" w:type="dxa"/>
          </w:tcPr>
          <w:p w14:paraId="6740A4D8" w14:textId="77777777" w:rsidR="00B54E99" w:rsidRDefault="00B54E99" w:rsidP="0036252F">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36252F">
            <w:pPr>
              <w:pStyle w:val="TAC"/>
            </w:pPr>
            <w:r>
              <w:t>7 to 7+X</w:t>
            </w:r>
          </w:p>
        </w:tc>
        <w:tc>
          <w:tcPr>
            <w:tcW w:w="3865" w:type="dxa"/>
          </w:tcPr>
          <w:p w14:paraId="30C91C68" w14:textId="77777777" w:rsidR="00B54E99" w:rsidRDefault="00B54E99" w:rsidP="0036252F">
            <w:pPr>
              <w:pStyle w:val="TAC"/>
              <w:jc w:val="left"/>
            </w:pPr>
            <w:r>
              <w:t>Tag 1 data</w:t>
            </w:r>
          </w:p>
        </w:tc>
        <w:tc>
          <w:tcPr>
            <w:tcW w:w="607" w:type="dxa"/>
          </w:tcPr>
          <w:p w14:paraId="2E5380A6" w14:textId="77777777" w:rsidR="00B54E99" w:rsidRPr="007D0212" w:rsidRDefault="00B54E99" w:rsidP="0036252F">
            <w:pPr>
              <w:pStyle w:val="TAC"/>
            </w:pPr>
            <w:r w:rsidRPr="00E06A07">
              <w:t>O</w:t>
            </w:r>
          </w:p>
        </w:tc>
        <w:tc>
          <w:tcPr>
            <w:tcW w:w="1518" w:type="dxa"/>
          </w:tcPr>
          <w:p w14:paraId="547B22FD" w14:textId="77777777" w:rsidR="00B54E99" w:rsidRDefault="00B54E99" w:rsidP="0036252F">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36252F">
            <w:pPr>
              <w:pStyle w:val="TAC"/>
            </w:pPr>
            <w:r>
              <w:t>8+X to 9+X</w:t>
            </w:r>
          </w:p>
        </w:tc>
        <w:tc>
          <w:tcPr>
            <w:tcW w:w="3865" w:type="dxa"/>
          </w:tcPr>
          <w:p w14:paraId="6F6477AA" w14:textId="77777777" w:rsidR="00B54E99" w:rsidRDefault="00B54E99" w:rsidP="0036252F">
            <w:pPr>
              <w:pStyle w:val="TAC"/>
              <w:jc w:val="left"/>
            </w:pPr>
            <w:r>
              <w:t>Tag 2:  Proactive command 2 tag</w:t>
            </w:r>
          </w:p>
          <w:p w14:paraId="7C4FB4E2" w14:textId="77777777" w:rsidR="00B54E99" w:rsidRPr="007D0212" w:rsidRDefault="00B54E99" w:rsidP="0036252F">
            <w:pPr>
              <w:pStyle w:val="TAC"/>
              <w:jc w:val="left"/>
            </w:pPr>
            <w:r>
              <w:t>(for TERMINAL RESPONSE 2)</w:t>
            </w:r>
          </w:p>
        </w:tc>
        <w:tc>
          <w:tcPr>
            <w:tcW w:w="607" w:type="dxa"/>
          </w:tcPr>
          <w:p w14:paraId="18DB3352" w14:textId="77777777" w:rsidR="00B54E99" w:rsidRPr="007D0212" w:rsidRDefault="00B54E99" w:rsidP="0036252F">
            <w:pPr>
              <w:pStyle w:val="TAC"/>
            </w:pPr>
            <w:r>
              <w:t>O</w:t>
            </w:r>
          </w:p>
        </w:tc>
        <w:tc>
          <w:tcPr>
            <w:tcW w:w="1518" w:type="dxa"/>
          </w:tcPr>
          <w:p w14:paraId="2C4C95F3" w14:textId="77777777" w:rsidR="00B54E99" w:rsidRPr="007D0212" w:rsidRDefault="00B54E99" w:rsidP="0036252F">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36252F">
            <w:pPr>
              <w:pStyle w:val="TAC"/>
            </w:pPr>
            <w:r>
              <w:t>10+X to 11+X</w:t>
            </w:r>
          </w:p>
        </w:tc>
        <w:tc>
          <w:tcPr>
            <w:tcW w:w="3865" w:type="dxa"/>
          </w:tcPr>
          <w:p w14:paraId="3966E0C8" w14:textId="77777777" w:rsidR="00B54E99" w:rsidRDefault="00B54E99" w:rsidP="0036252F">
            <w:pPr>
              <w:pStyle w:val="TAC"/>
              <w:jc w:val="left"/>
            </w:pPr>
            <w:r>
              <w:t>Tag 2 length</w:t>
            </w:r>
          </w:p>
        </w:tc>
        <w:tc>
          <w:tcPr>
            <w:tcW w:w="607" w:type="dxa"/>
          </w:tcPr>
          <w:p w14:paraId="3ACA314C" w14:textId="77777777" w:rsidR="00B54E99" w:rsidRPr="007D0212" w:rsidRDefault="00B54E99" w:rsidP="0036252F">
            <w:pPr>
              <w:pStyle w:val="TAC"/>
            </w:pPr>
            <w:r>
              <w:t>O</w:t>
            </w:r>
          </w:p>
        </w:tc>
        <w:tc>
          <w:tcPr>
            <w:tcW w:w="1518" w:type="dxa"/>
          </w:tcPr>
          <w:p w14:paraId="79D205E0" w14:textId="77777777" w:rsidR="00B54E99" w:rsidRDefault="00B54E99" w:rsidP="0036252F">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36252F">
            <w:pPr>
              <w:pStyle w:val="TAC"/>
            </w:pPr>
            <w:r>
              <w:t>12+X to 12+X+Y</w:t>
            </w:r>
          </w:p>
        </w:tc>
        <w:tc>
          <w:tcPr>
            <w:tcW w:w="3865" w:type="dxa"/>
          </w:tcPr>
          <w:p w14:paraId="070E0B5A" w14:textId="77777777" w:rsidR="00B54E99" w:rsidRDefault="00B54E99" w:rsidP="0036252F">
            <w:pPr>
              <w:pStyle w:val="TAC"/>
              <w:jc w:val="left"/>
            </w:pPr>
            <w:r>
              <w:t>Tag 2 data</w:t>
            </w:r>
          </w:p>
        </w:tc>
        <w:tc>
          <w:tcPr>
            <w:tcW w:w="607" w:type="dxa"/>
          </w:tcPr>
          <w:p w14:paraId="40D633F7" w14:textId="77777777" w:rsidR="00B54E99" w:rsidRPr="007D0212" w:rsidRDefault="00B54E99" w:rsidP="0036252F">
            <w:pPr>
              <w:pStyle w:val="TAC"/>
            </w:pPr>
            <w:r>
              <w:t>O</w:t>
            </w:r>
          </w:p>
        </w:tc>
        <w:tc>
          <w:tcPr>
            <w:tcW w:w="1518" w:type="dxa"/>
          </w:tcPr>
          <w:p w14:paraId="74947460" w14:textId="77777777" w:rsidR="00B54E99" w:rsidRDefault="00B54E99" w:rsidP="0036252F">
            <w:pPr>
              <w:pStyle w:val="TAC"/>
            </w:pPr>
            <w:r>
              <w:t>Y bytes</w:t>
            </w:r>
          </w:p>
        </w:tc>
      </w:tr>
    </w:tbl>
    <w:p w14:paraId="338E9483" w14:textId="77777777" w:rsidR="00B54E99" w:rsidRPr="007D704E" w:rsidRDefault="00B54E99" w:rsidP="00B54E99"/>
    <w:p w14:paraId="7FE43D2D" w14:textId="77777777" w:rsidR="00B54E99" w:rsidRDefault="00B54E99" w:rsidP="001104DD">
      <w:pPr>
        <w:pStyle w:val="Heading2"/>
      </w:pPr>
      <w:bookmarkStart w:id="996" w:name="_Toc178929626"/>
      <w:bookmarkStart w:id="997" w:name="_Toc182581492"/>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996"/>
      <w:bookmarkEnd w:id="997"/>
    </w:p>
    <w:p w14:paraId="720BF483" w14:textId="62E7F936" w:rsidR="00B54E99" w:rsidRDefault="00B54E99" w:rsidP="00B54E99">
      <w:r>
        <w:t xml:space="preserve">This file contains data required for updating EFs in the TS.48 </w:t>
      </w:r>
      <w:r w:rsidR="004B7E0F" w:rsidRPr="004B7E0F">
        <w:t xml:space="preserve">configuration in order to restore </w:t>
      </w:r>
      <w:r>
        <w:t xml:space="preserve">the original content of </w:t>
      </w:r>
      <w:r w:rsidR="004B7E0F">
        <w:t xml:space="preserve">it as part of the </w:t>
      </w:r>
      <w:r>
        <w:t xml:space="preserve">test case initialization. TT can request </w:t>
      </w:r>
      <w:r w:rsidR="004B7E0F">
        <w:t xml:space="preserve">the </w:t>
      </w:r>
      <w:r>
        <w:t xml:space="preserve">applet through test control byte to read the content from this EF </w:t>
      </w:r>
      <w:r>
        <w:lastRenderedPageBreak/>
        <w:t xml:space="preserve">and update required EFs in the </w:t>
      </w:r>
      <w:r w:rsidR="004B7E0F">
        <w:t>TS.48 configuration</w:t>
      </w:r>
      <w:r>
        <w:t xml:space="preserve">. Content and format of the data may be changed depending on the </w:t>
      </w:r>
      <w:r w:rsidR="004B7E0F">
        <w:t xml:space="preserve">applet </w:t>
      </w:r>
      <w:r>
        <w:t xml:space="preserve">implementation. Content and format of the data may be changed depending on the </w:t>
      </w:r>
      <w:r w:rsidR="004B7E0F">
        <w:t xml:space="preserve">applet </w:t>
      </w:r>
      <w:r>
        <w:t>implementation.</w:t>
      </w:r>
    </w:p>
    <w:p w14:paraId="4FB02785" w14:textId="77777777" w:rsidR="00B54E99" w:rsidRPr="00652934" w:rsidRDefault="00B54E99" w:rsidP="00B54E99">
      <w:bookmarkStart w:id="998" w:name="MCCQCTEMPBM_000001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607"/>
        <w:gridCol w:w="993"/>
        <w:gridCol w:w="370"/>
        <w:gridCol w:w="1530"/>
        <w:gridCol w:w="368"/>
        <w:gridCol w:w="442"/>
        <w:gridCol w:w="1170"/>
      </w:tblGrid>
      <w:tr w:rsidR="00B54E99" w:rsidRPr="007D0212" w14:paraId="4FAA658E" w14:textId="77777777" w:rsidTr="00561BDA">
        <w:trPr>
          <w:jc w:val="center"/>
        </w:trPr>
        <w:tc>
          <w:tcPr>
            <w:tcW w:w="2679" w:type="dxa"/>
            <w:gridSpan w:val="2"/>
            <w:tcBorders>
              <w:top w:val="single" w:sz="4" w:space="0" w:color="auto"/>
              <w:left w:val="single" w:sz="4" w:space="0" w:color="auto"/>
              <w:bottom w:val="single" w:sz="4" w:space="0" w:color="auto"/>
              <w:right w:val="single" w:sz="4" w:space="0" w:color="auto"/>
            </w:tcBorders>
          </w:tcPr>
          <w:bookmarkEnd w:id="998"/>
          <w:p w14:paraId="33E902BE" w14:textId="77777777" w:rsidR="00B54E99" w:rsidRPr="007D0212" w:rsidRDefault="00B54E99" w:rsidP="0036252F">
            <w:pPr>
              <w:pStyle w:val="TAC"/>
            </w:pPr>
            <w:r w:rsidRPr="007D0212">
              <w:t>Identifier: '6F3B'</w:t>
            </w:r>
          </w:p>
        </w:tc>
        <w:tc>
          <w:tcPr>
            <w:tcW w:w="3261" w:type="dxa"/>
            <w:gridSpan w:val="4"/>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36252F">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36252F">
            <w:pPr>
              <w:pStyle w:val="TAC"/>
            </w:pPr>
            <w:r w:rsidRPr="007D0212">
              <w:t>Optional</w:t>
            </w:r>
          </w:p>
        </w:tc>
      </w:tr>
      <w:tr w:rsidR="00B54E99" w:rsidRPr="007D0212" w14:paraId="37C76748"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36252F">
            <w:pPr>
              <w:pStyle w:val="TAC"/>
            </w:pPr>
            <w:r w:rsidRPr="007D0212">
              <w:t>Record length</w:t>
            </w:r>
            <w:r>
              <w:t>: 128</w:t>
            </w:r>
            <w:r w:rsidRPr="007D0212">
              <w:t xml:space="preserve"> bytes</w:t>
            </w:r>
          </w:p>
        </w:tc>
        <w:tc>
          <w:tcPr>
            <w:tcW w:w="3880" w:type="dxa"/>
            <w:gridSpan w:val="5"/>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36252F">
            <w:pPr>
              <w:pStyle w:val="TAC"/>
            </w:pPr>
            <w:r w:rsidRPr="007D0212">
              <w:t>Update activity: low</w:t>
            </w:r>
          </w:p>
        </w:tc>
      </w:tr>
      <w:tr w:rsidR="00B54E99" w:rsidRPr="007D0212" w14:paraId="328AF22B"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36252F">
            <w:pPr>
              <w:pStyle w:val="TAC"/>
            </w:pPr>
            <w:r>
              <w:t xml:space="preserve">File size: 128n, </w:t>
            </w:r>
            <w:r>
              <w:rPr>
                <w:lang w:val="pt-PT"/>
              </w:rPr>
              <w:t>(n=25)</w:t>
            </w:r>
          </w:p>
        </w:tc>
        <w:tc>
          <w:tcPr>
            <w:tcW w:w="3880" w:type="dxa"/>
            <w:gridSpan w:val="5"/>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36252F">
            <w:pPr>
              <w:pStyle w:val="TAC"/>
            </w:pPr>
          </w:p>
        </w:tc>
      </w:tr>
      <w:tr w:rsidR="00B54E99" w:rsidRPr="007D0212" w14:paraId="4ED65455" w14:textId="77777777" w:rsidTr="00561BDA">
        <w:trPr>
          <w:jc w:val="center"/>
        </w:trPr>
        <w:tc>
          <w:tcPr>
            <w:tcW w:w="7552" w:type="dxa"/>
            <w:gridSpan w:val="8"/>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lang w:val="fr-FR"/>
              </w:rPr>
            </w:pPr>
            <w:r w:rsidRPr="004B7E0F">
              <w:rPr>
                <w:lang w:val="fr-FR"/>
              </w:rPr>
              <w:t>Byte</w:t>
            </w:r>
          </w:p>
        </w:tc>
        <w:tc>
          <w:tcPr>
            <w:tcW w:w="2970" w:type="dxa"/>
            <w:gridSpan w:val="3"/>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lang w:val="fr-FR"/>
              </w:rPr>
            </w:pPr>
            <w:r w:rsidRPr="004B7E0F">
              <w:rPr>
                <w:lang w:val="fr-FR"/>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lang w:val="fr-FR"/>
              </w:rPr>
            </w:pPr>
            <w:r w:rsidRPr="004B7E0F">
              <w:rPr>
                <w:lang w:val="fr-FR"/>
              </w:rPr>
              <w:t>Default Value</w:t>
            </w:r>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lang w:val="fr-FR"/>
              </w:rPr>
            </w:pPr>
            <w:r w:rsidRPr="004B7E0F">
              <w:rPr>
                <w:lang w:val="fr-FR"/>
              </w:rPr>
              <w:t>M/O</w:t>
            </w:r>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lang w:val="fr-FR"/>
              </w:rPr>
            </w:pPr>
            <w:r w:rsidRPr="004B7E0F">
              <w:rPr>
                <w:lang w:val="fr-FR"/>
              </w:rPr>
              <w:t>Length</w:t>
            </w:r>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lang w:val="fr-FR"/>
              </w:rPr>
            </w:pPr>
            <w:r w:rsidRPr="004B7E0F">
              <w:rPr>
                <w:lang w:val="fr-FR"/>
              </w:rPr>
              <w:t>1 to X</w:t>
            </w:r>
            <w:r w:rsidRPr="004B7E0F">
              <w:rPr>
                <w:vertAlign w:val="superscript"/>
                <w:lang w:val="fr-FR"/>
              </w:rPr>
              <w:t>(1)</w:t>
            </w:r>
          </w:p>
        </w:tc>
        <w:tc>
          <w:tcPr>
            <w:tcW w:w="2970" w:type="dxa"/>
            <w:gridSpan w:val="3"/>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lang w:val="fr-FR"/>
              </w:rPr>
            </w:pPr>
            <w:r w:rsidRPr="004B7E0F">
              <w:rPr>
                <w:lang w:val="fr-FR"/>
              </w:rPr>
              <w:t>EF content read control data</w:t>
            </w:r>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lang w:val="fr-FR"/>
              </w:rPr>
            </w:pPr>
            <w:r w:rsidRPr="004B7E0F">
              <w:rPr>
                <w:lang w:val="fr-FR"/>
              </w:rPr>
              <w:t>X bytes</w:t>
            </w:r>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lang w:val="fr-FR"/>
              </w:rPr>
            </w:pPr>
            <w:r w:rsidRPr="004B7E0F">
              <w:rPr>
                <w:lang w:val="fr-FR"/>
              </w:rPr>
              <w:t>X+1 to X+1+128</w:t>
            </w:r>
          </w:p>
        </w:tc>
        <w:tc>
          <w:tcPr>
            <w:tcW w:w="2970" w:type="dxa"/>
            <w:gridSpan w:val="3"/>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lang w:val="fr-FR"/>
              </w:rPr>
            </w:pPr>
            <w:r w:rsidRPr="004B7E0F">
              <w:rPr>
                <w:lang w:val="fr-FR"/>
              </w:rPr>
              <w:t>Sequence of EF content data - 1</w:t>
            </w:r>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lang w:val="fr-FR"/>
              </w:rPr>
            </w:pPr>
            <w:r w:rsidRPr="004B7E0F">
              <w:rPr>
                <w:lang w:val="fr-FR"/>
              </w:rPr>
              <w:t>128 bytes</w:t>
            </w:r>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lang w:val="fr-FR"/>
              </w:rPr>
            </w:pPr>
            <w:r w:rsidRPr="004B7E0F">
              <w:rPr>
                <w:lang w:val="fr-FR"/>
              </w:rPr>
              <w:t>..</w:t>
            </w:r>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lang w:val="fr-FR"/>
              </w:rPr>
            </w:pPr>
            <w:r w:rsidRPr="004B7E0F">
              <w:rPr>
                <w:lang w:val="fr-FR"/>
              </w:rPr>
              <w:t>128 bytes</w:t>
            </w:r>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lang w:val="fr-FR"/>
              </w:rPr>
            </w:pPr>
            <w:r w:rsidRPr="004B7E0F">
              <w:rPr>
                <w:lang w:val="fr-FR"/>
              </w:rPr>
              <w:t>128 bytes</w:t>
            </w:r>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lang w:val="fr-FR"/>
              </w:rPr>
            </w:pPr>
            <w:r w:rsidRPr="004B7E0F">
              <w:rPr>
                <w:lang w:val="fr-FR"/>
              </w:rPr>
              <w:t>128*24+1</w:t>
            </w:r>
            <w:r w:rsidRPr="004B7E0F">
              <w:rPr>
                <w:lang w:val="fr-FR"/>
              </w:rPr>
              <w:br/>
              <w:t xml:space="preserve"> to</w:t>
            </w:r>
            <w:r w:rsidRPr="004B7E0F">
              <w:rPr>
                <w:lang w:val="fr-FR"/>
              </w:rPr>
              <w:br/>
              <w:t>128*25</w:t>
            </w:r>
          </w:p>
        </w:tc>
        <w:tc>
          <w:tcPr>
            <w:tcW w:w="2970" w:type="dxa"/>
            <w:gridSpan w:val="3"/>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lang w:val="fr-FR"/>
              </w:rPr>
            </w:pPr>
            <w:r w:rsidRPr="004B7E0F">
              <w:rPr>
                <w:lang w:val="fr-FR"/>
              </w:rPr>
              <w:t>Sequence of EF content data - 24</w:t>
            </w:r>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lang w:val="fr-FR"/>
              </w:rPr>
            </w:pPr>
            <w:r w:rsidRPr="004B7E0F">
              <w:rPr>
                <w:lang w:val="fr-FR"/>
              </w:rPr>
              <w:t>128 bytes</w:t>
            </w:r>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trPr>
        <w:tc>
          <w:tcPr>
            <w:tcW w:w="7552" w:type="dxa"/>
            <w:gridSpan w:val="8"/>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lang w:val="fr-FR"/>
              </w:rPr>
            </w:pPr>
            <w:r w:rsidRPr="004B7E0F">
              <w:rPr>
                <w:lang w:val="fr-FR"/>
              </w:rPr>
              <w:t>NOTE 1: X depends on applet implementation.</w:t>
            </w:r>
          </w:p>
        </w:tc>
      </w:tr>
    </w:tbl>
    <w:p w14:paraId="5D82BE3B" w14:textId="77777777" w:rsidR="00B54E99" w:rsidRDefault="00B54E99" w:rsidP="00B54E99"/>
    <w:p w14:paraId="7BC8C774" w14:textId="77777777" w:rsidR="00B54E99" w:rsidRDefault="00B54E99" w:rsidP="00B54E99">
      <w:r>
        <w:t>The EF can include data related to,</w:t>
      </w:r>
    </w:p>
    <w:p w14:paraId="6098AE2A" w14:textId="77777777" w:rsidR="00B54E99" w:rsidRDefault="00B54E99">
      <w:pPr>
        <w:pStyle w:val="ListParagraph"/>
        <w:numPr>
          <w:ilvl w:val="0"/>
          <w:numId w:val="15"/>
        </w:numPr>
      </w:pPr>
      <w:bookmarkStart w:id="999" w:name="MCCQCTEMPBM_00000226"/>
      <w:r>
        <w:t xml:space="preserve">EF content read control data, </w:t>
      </w:r>
    </w:p>
    <w:p w14:paraId="5C5E795E" w14:textId="77777777" w:rsidR="00B54E99" w:rsidRDefault="00B54E99">
      <w:pPr>
        <w:pStyle w:val="ListParagraph"/>
        <w:numPr>
          <w:ilvl w:val="1"/>
          <w:numId w:val="15"/>
        </w:numPr>
        <w:ind w:left="990"/>
      </w:pPr>
      <w:bookmarkStart w:id="1000" w:name="MCCQCTEMPBM_00000227"/>
      <w:bookmarkEnd w:id="999"/>
      <w:r>
        <w:t>TT can update this record with an instruction on what records to be read to update the EFs in TS.48 profile.</w:t>
      </w:r>
    </w:p>
    <w:p w14:paraId="2F62EB82" w14:textId="77777777" w:rsidR="00B54E99" w:rsidRDefault="00B54E99">
      <w:pPr>
        <w:pStyle w:val="ListParagraph"/>
        <w:numPr>
          <w:ilvl w:val="0"/>
          <w:numId w:val="15"/>
        </w:numPr>
      </w:pPr>
      <w:bookmarkStart w:id="1001" w:name="MCCQCTEMPBM_00000228"/>
      <w:bookmarkEnd w:id="1000"/>
      <w:r>
        <w:t>Sequence of EF content data,</w:t>
      </w:r>
    </w:p>
    <w:p w14:paraId="00F1A456" w14:textId="77777777" w:rsidR="00B54E99" w:rsidRDefault="00B54E99">
      <w:pPr>
        <w:pStyle w:val="ListParagraph"/>
        <w:numPr>
          <w:ilvl w:val="1"/>
          <w:numId w:val="15"/>
        </w:numPr>
        <w:ind w:left="990"/>
      </w:pPr>
      <w:bookmarkStart w:id="1002" w:name="MCCQCTEMPBM_00000229"/>
      <w:bookmarkEnd w:id="1001"/>
      <w:r>
        <w:t>This can be a sequence of TLVs related to EF content in the TS.48 profile.</w:t>
      </w:r>
    </w:p>
    <w:bookmarkEnd w:id="1002"/>
    <w:p w14:paraId="513A1D01" w14:textId="77777777" w:rsidR="00B54E99" w:rsidRDefault="00B54E99">
      <w:pPr>
        <w:pStyle w:val="ListParagraph"/>
        <w:numPr>
          <w:ilvl w:val="1"/>
          <w:numId w:val="15"/>
        </w:numPr>
        <w:ind w:left="990"/>
      </w:pPr>
      <w:r>
        <w:t>Each sequence can include data related to more than one EF in the TS.48 profile.</w:t>
      </w:r>
    </w:p>
    <w:p w14:paraId="3D779E2F" w14:textId="77777777" w:rsidR="00B54E99" w:rsidRDefault="00B54E99">
      <w:pPr>
        <w:pStyle w:val="ListParagraph"/>
        <w:numPr>
          <w:ilvl w:val="1"/>
          <w:numId w:val="15"/>
        </w:numPr>
        <w:ind w:left="990"/>
      </w:pPr>
      <w:bookmarkStart w:id="1003" w:name="MCCQCTEMPBM_00000231"/>
      <w:r>
        <w:t>Applet can choose a format to include number of ‘FF’ padding or unused bytes instead of updating with a sequence of ‘FF’ bytes to save the size of data in a record.</w:t>
      </w:r>
    </w:p>
    <w:p w14:paraId="30FC48D1" w14:textId="77777777" w:rsidR="00B54E99" w:rsidRDefault="00B54E99" w:rsidP="00AB5838">
      <w:pPr>
        <w:pStyle w:val="B10"/>
      </w:pPr>
      <w:bookmarkStart w:id="1004" w:name="MCCQCTEMPBM_00000112"/>
      <w:bookmarkEnd w:id="1003"/>
      <w:r>
        <w:t>Example format:</w:t>
      </w:r>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08"/>
        <w:gridCol w:w="7654"/>
      </w:tblGrid>
      <w:tr w:rsidR="00AB5838" w:rsidRPr="007D0212" w14:paraId="4026BC7E" w14:textId="77777777" w:rsidTr="00AB5838">
        <w:trPr>
          <w:jc w:val="center"/>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bookmarkEnd w:id="1004"/>
          <w:p w14:paraId="5982484D" w14:textId="77777777" w:rsidR="00B54E99" w:rsidRPr="007D0212" w:rsidRDefault="00B54E99" w:rsidP="0078143B">
            <w:pPr>
              <w:pStyle w:val="TAH"/>
            </w:pPr>
            <w:r>
              <w:t>Record number</w:t>
            </w:r>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AB5838" w:rsidRPr="007D0212" w14:paraId="531C2F40" w14:textId="77777777" w:rsidTr="00577EDC">
        <w:trPr>
          <w:jc w:val="center"/>
        </w:trPr>
        <w:tc>
          <w:tcPr>
            <w:tcW w:w="530" w:type="pct"/>
            <w:vMerge w:val="restart"/>
            <w:tcBorders>
              <w:top w:val="single" w:sz="4" w:space="0" w:color="auto"/>
              <w:left w:val="single" w:sz="4" w:space="0" w:color="auto"/>
              <w:right w:val="nil"/>
            </w:tcBorders>
          </w:tcPr>
          <w:p w14:paraId="291A0F68" w14:textId="2FF20BDB" w:rsidR="00AB5838" w:rsidRPr="007D0212" w:rsidRDefault="00AB5838" w:rsidP="00AB5838">
            <w:pPr>
              <w:pStyle w:val="TAC"/>
            </w:pPr>
            <w:r w:rsidRPr="00431CCB">
              <w:t>1</w:t>
            </w:r>
          </w:p>
        </w:tc>
        <w:tc>
          <w:tcPr>
            <w:tcW w:w="4470" w:type="pct"/>
            <w:tcBorders>
              <w:top w:val="single" w:sz="4" w:space="0" w:color="auto"/>
              <w:left w:val="nil"/>
              <w:bottom w:val="nil"/>
              <w:right w:val="single" w:sz="4" w:space="0" w:color="auto"/>
            </w:tcBorders>
          </w:tcPr>
          <w:p w14:paraId="73099EC0" w14:textId="56FDC2F3" w:rsidR="00AB5838" w:rsidRPr="007D0212" w:rsidRDefault="00AB5838" w:rsidP="00356EEB">
            <w:pPr>
              <w:pStyle w:val="TAC"/>
              <w:jc w:val="left"/>
            </w:pPr>
            <w:r w:rsidRPr="00431CCB">
              <w:t xml:space="preserve">&lt;instruction to read all none empty records&gt;, &lt;REFRESH flag&gt; </w:t>
            </w:r>
          </w:p>
        </w:tc>
      </w:tr>
      <w:tr w:rsidR="00AB5838" w:rsidRPr="007D0212" w14:paraId="699D7D2E" w14:textId="77777777" w:rsidTr="00577EDC">
        <w:trPr>
          <w:jc w:val="center"/>
        </w:trPr>
        <w:tc>
          <w:tcPr>
            <w:tcW w:w="530" w:type="pct"/>
            <w:vMerge/>
            <w:tcBorders>
              <w:left w:val="single" w:sz="4" w:space="0" w:color="auto"/>
              <w:right w:val="nil"/>
            </w:tcBorders>
          </w:tcPr>
          <w:p w14:paraId="7B4D7BB2" w14:textId="7B039F20" w:rsidR="00AB5838" w:rsidRPr="007D0212" w:rsidRDefault="00AB5838" w:rsidP="00356EEB">
            <w:pPr>
              <w:pStyle w:val="TAC"/>
            </w:pPr>
          </w:p>
        </w:tc>
        <w:tc>
          <w:tcPr>
            <w:tcW w:w="4470" w:type="pct"/>
            <w:tcBorders>
              <w:top w:val="nil"/>
              <w:left w:val="nil"/>
              <w:bottom w:val="nil"/>
              <w:right w:val="single" w:sz="4" w:space="0" w:color="auto"/>
            </w:tcBorders>
          </w:tcPr>
          <w:p w14:paraId="275100EE" w14:textId="4E01A5B9" w:rsidR="00AB5838" w:rsidRPr="0078143B" w:rsidRDefault="00AB5838" w:rsidP="00356EEB">
            <w:pPr>
              <w:pStyle w:val="TAL"/>
              <w:rPr>
                <w:rFonts w:cs="Arial"/>
              </w:rPr>
            </w:pPr>
            <w:r w:rsidRPr="00431CCB">
              <w:t>OR</w:t>
            </w:r>
          </w:p>
        </w:tc>
      </w:tr>
      <w:tr w:rsidR="00AB5838" w:rsidRPr="007D0212" w14:paraId="63013517" w14:textId="77777777" w:rsidTr="00577EDC">
        <w:trPr>
          <w:jc w:val="center"/>
        </w:trPr>
        <w:tc>
          <w:tcPr>
            <w:tcW w:w="530" w:type="pct"/>
            <w:vMerge/>
            <w:tcBorders>
              <w:left w:val="single" w:sz="4" w:space="0" w:color="auto"/>
              <w:bottom w:val="single" w:sz="4" w:space="0" w:color="auto"/>
              <w:right w:val="nil"/>
            </w:tcBorders>
          </w:tcPr>
          <w:p w14:paraId="59D83BEE" w14:textId="1A2D6933" w:rsidR="00AB5838" w:rsidRDefault="00AB5838" w:rsidP="00356EEB">
            <w:pPr>
              <w:pStyle w:val="TAC"/>
            </w:pPr>
          </w:p>
        </w:tc>
        <w:tc>
          <w:tcPr>
            <w:tcW w:w="4470" w:type="pct"/>
            <w:tcBorders>
              <w:top w:val="nil"/>
              <w:left w:val="nil"/>
              <w:bottom w:val="single" w:sz="4" w:space="0" w:color="auto"/>
              <w:right w:val="single" w:sz="4" w:space="0" w:color="auto"/>
            </w:tcBorders>
          </w:tcPr>
          <w:p w14:paraId="6CBB282D" w14:textId="3BCA2315" w:rsidR="00AB5838" w:rsidRDefault="00AB5838" w:rsidP="00356EEB">
            <w:pPr>
              <w:pStyle w:val="TAL"/>
            </w:pPr>
            <w:r w:rsidRPr="00431CCB">
              <w:t>&lt;read from start record&gt;, &lt;read end record&gt;, &lt;REFRESH flag&gt;</w:t>
            </w:r>
          </w:p>
        </w:tc>
      </w:tr>
      <w:tr w:rsidR="00AB5838" w:rsidRPr="007D0212" w14:paraId="672D75BB" w14:textId="77777777" w:rsidTr="00AB5838">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5B0C46A" w14:textId="3793D24C" w:rsidR="00356EEB" w:rsidRPr="00AB5838" w:rsidDel="00DC305C" w:rsidRDefault="00356EEB" w:rsidP="00AB5838">
            <w:pPr>
              <w:pStyle w:val="TNO"/>
            </w:pPr>
            <w:r w:rsidRPr="00AB5838">
              <w:t>NOTE:</w:t>
            </w:r>
            <w:r w:rsidRPr="00AB5838">
              <w:tab/>
              <w:t>&lt;length of pattern&gt; and &lt;repeated pattern&gt; is not required if &lt;no of repeated pattern&gt; is 0.</w:t>
            </w:r>
          </w:p>
        </w:tc>
      </w:tr>
    </w:tbl>
    <w:p w14:paraId="085D0228" w14:textId="77777777" w:rsidR="00356EEB" w:rsidRDefault="00356EEB" w:rsidP="00B54E99"/>
    <w:p w14:paraId="090D69CD" w14:textId="77777777" w:rsidR="00B54E99" w:rsidRDefault="00B54E99" w:rsidP="00AB5838">
      <w:pPr>
        <w:pStyle w:val="B10"/>
      </w:pPr>
      <w:bookmarkStart w:id="1005" w:name="MCCQCTEMPBM_00000113"/>
      <w:r>
        <w:t>Example data:</w:t>
      </w:r>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06"/>
        <w:gridCol w:w="7654"/>
      </w:tblGrid>
      <w:tr w:rsidR="00AB5838" w:rsidRPr="007D0212" w14:paraId="5E5E9B13" w14:textId="77777777" w:rsidTr="00B17D81">
        <w:trPr>
          <w:jc w:val="center"/>
        </w:trPr>
        <w:tc>
          <w:tcPr>
            <w:tcW w:w="529" w:type="pct"/>
            <w:shd w:val="clear" w:color="auto" w:fill="D9D9D9" w:themeFill="background1" w:themeFillShade="D9"/>
            <w:vAlign w:val="center"/>
          </w:tcPr>
          <w:bookmarkEnd w:id="1005"/>
          <w:p w14:paraId="62A098E4" w14:textId="77777777" w:rsidR="00B54E99" w:rsidRPr="007D0212" w:rsidRDefault="00B54E99" w:rsidP="0078143B">
            <w:pPr>
              <w:pStyle w:val="TAH"/>
            </w:pPr>
            <w:r>
              <w:t>Record number</w:t>
            </w:r>
          </w:p>
        </w:tc>
        <w:tc>
          <w:tcPr>
            <w:tcW w:w="4471" w:type="pct"/>
            <w:tcBorders>
              <w:bottom w:val="single" w:sz="4" w:space="0" w:color="auto"/>
            </w:tcBorders>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AB5838" w:rsidRPr="007D0212" w14:paraId="651B1214" w14:textId="77777777" w:rsidTr="00B17D81">
        <w:trPr>
          <w:jc w:val="center"/>
        </w:trPr>
        <w:tc>
          <w:tcPr>
            <w:tcW w:w="529" w:type="pct"/>
            <w:vMerge w:val="restart"/>
            <w:tcBorders>
              <w:right w:val="single" w:sz="4" w:space="0" w:color="auto"/>
            </w:tcBorders>
          </w:tcPr>
          <w:p w14:paraId="6E701DD6" w14:textId="49F28135" w:rsidR="00AB5838" w:rsidRPr="007D0212" w:rsidRDefault="00AB5838" w:rsidP="0036252F">
            <w:pPr>
              <w:pStyle w:val="TAC"/>
            </w:pPr>
            <w:r>
              <w:t>1</w:t>
            </w:r>
          </w:p>
        </w:tc>
        <w:tc>
          <w:tcPr>
            <w:tcW w:w="4471" w:type="pct"/>
            <w:tcBorders>
              <w:top w:val="single" w:sz="4" w:space="0" w:color="auto"/>
              <w:left w:val="single" w:sz="4" w:space="0" w:color="auto"/>
              <w:bottom w:val="nil"/>
              <w:right w:val="single" w:sz="4" w:space="0" w:color="auto"/>
            </w:tcBorders>
          </w:tcPr>
          <w:p w14:paraId="2C201038" w14:textId="1E1EBA4D" w:rsidR="00AB5838" w:rsidRPr="007D0212" w:rsidRDefault="00AB5838" w:rsidP="0078143B">
            <w:pPr>
              <w:pStyle w:val="TAL"/>
            </w:pPr>
            <w:r>
              <w:t>FD,1</w:t>
            </w:r>
          </w:p>
        </w:tc>
      </w:tr>
      <w:tr w:rsidR="00AB5838" w:rsidRPr="007D0212" w14:paraId="3B289CA7" w14:textId="77777777" w:rsidTr="00B17D81">
        <w:trPr>
          <w:jc w:val="center"/>
        </w:trPr>
        <w:tc>
          <w:tcPr>
            <w:tcW w:w="529" w:type="pct"/>
            <w:vMerge/>
            <w:tcBorders>
              <w:right w:val="single" w:sz="4" w:space="0" w:color="auto"/>
            </w:tcBorders>
          </w:tcPr>
          <w:p w14:paraId="5E6EFE7C" w14:textId="77777777" w:rsidR="00AB5838" w:rsidRDefault="00AB5838" w:rsidP="0036252F">
            <w:pPr>
              <w:pStyle w:val="TAC"/>
            </w:pPr>
          </w:p>
        </w:tc>
        <w:tc>
          <w:tcPr>
            <w:tcW w:w="4471" w:type="pct"/>
            <w:tcBorders>
              <w:top w:val="nil"/>
              <w:left w:val="single" w:sz="4" w:space="0" w:color="auto"/>
              <w:bottom w:val="nil"/>
              <w:right w:val="single" w:sz="4" w:space="0" w:color="auto"/>
            </w:tcBorders>
          </w:tcPr>
          <w:p w14:paraId="6325C5F8" w14:textId="77D26B90" w:rsidR="00AB5838" w:rsidRDefault="00B17D81" w:rsidP="00B17D81">
            <w:pPr>
              <w:pStyle w:val="TAL"/>
            </w:pPr>
            <w:r>
              <w:t>OR</w:t>
            </w:r>
          </w:p>
        </w:tc>
      </w:tr>
      <w:tr w:rsidR="00AB5838" w:rsidRPr="007D0212" w14:paraId="1EE8F948" w14:textId="77777777" w:rsidTr="00B17D81">
        <w:trPr>
          <w:jc w:val="center"/>
        </w:trPr>
        <w:tc>
          <w:tcPr>
            <w:tcW w:w="529" w:type="pct"/>
            <w:vMerge/>
            <w:tcBorders>
              <w:right w:val="single" w:sz="4" w:space="0" w:color="auto"/>
            </w:tcBorders>
          </w:tcPr>
          <w:p w14:paraId="27519C7C" w14:textId="77777777" w:rsidR="00AB5838" w:rsidRDefault="00AB5838" w:rsidP="0036252F">
            <w:pPr>
              <w:pStyle w:val="TAC"/>
            </w:pPr>
          </w:p>
        </w:tc>
        <w:tc>
          <w:tcPr>
            <w:tcW w:w="4471" w:type="pct"/>
            <w:tcBorders>
              <w:top w:val="nil"/>
              <w:left w:val="single" w:sz="4" w:space="0" w:color="auto"/>
              <w:bottom w:val="single" w:sz="4" w:space="0" w:color="auto"/>
              <w:right w:val="single" w:sz="4" w:space="0" w:color="auto"/>
            </w:tcBorders>
          </w:tcPr>
          <w:p w14:paraId="00ECFE6B" w14:textId="23ABE67C" w:rsidR="00AB5838" w:rsidRDefault="00B17D81" w:rsidP="0078143B">
            <w:pPr>
              <w:pStyle w:val="TAL"/>
            </w:pPr>
            <w:r>
              <w:t>2 ,3, 0</w:t>
            </w:r>
          </w:p>
        </w:tc>
      </w:tr>
      <w:tr w:rsidR="00AB5838" w:rsidRPr="00E8582B" w14:paraId="03068511" w14:textId="77777777" w:rsidTr="00B17D81">
        <w:trPr>
          <w:jc w:val="center"/>
        </w:trPr>
        <w:tc>
          <w:tcPr>
            <w:tcW w:w="529" w:type="pct"/>
          </w:tcPr>
          <w:p w14:paraId="5A916C05" w14:textId="1BDDEB8D" w:rsidR="00356EEB" w:rsidRPr="00561BDA" w:rsidRDefault="00356EEB" w:rsidP="00356EEB">
            <w:pPr>
              <w:pStyle w:val="TAC"/>
            </w:pPr>
            <w:r w:rsidRPr="00561BDA">
              <w:rPr>
                <w:lang w:val="fr-FR"/>
              </w:rPr>
              <w:t>2</w:t>
            </w:r>
          </w:p>
        </w:tc>
        <w:tc>
          <w:tcPr>
            <w:tcW w:w="4471" w:type="pct"/>
            <w:tcBorders>
              <w:top w:val="single" w:sz="4" w:space="0" w:color="auto"/>
            </w:tcBorders>
          </w:tcPr>
          <w:p w14:paraId="17E9E518" w14:textId="0816722B" w:rsidR="00356EEB" w:rsidRPr="00561BDA" w:rsidRDefault="00356EEB" w:rsidP="00356EEB">
            <w:pPr>
              <w:spacing w:after="0"/>
              <w:rPr>
                <w:rFonts w:ascii="Arial" w:hAnsi="Arial" w:cs="Arial"/>
                <w:sz w:val="18"/>
                <w:szCs w:val="18"/>
              </w:rPr>
            </w:pPr>
            <w:r w:rsidRPr="00AB5838">
              <w:rPr>
                <w:lang w:val="fr-FR"/>
              </w:rPr>
              <w:t>'</w:t>
            </w:r>
            <w:r w:rsidRPr="00AB5838">
              <w:rPr>
                <w:rFonts w:ascii="Arial" w:hAnsi="Arial" w:cs="Arial"/>
                <w:sz w:val="18"/>
                <w:szCs w:val="18"/>
                <w:lang w:val="fr-FR"/>
              </w:rPr>
              <w:t>02 6F C9</w:t>
            </w:r>
            <w:r w:rsidRPr="00561BDA">
              <w:rPr>
                <w:rFonts w:ascii="Arial" w:hAnsi="Arial" w:cs="Arial"/>
                <w:b/>
                <w:bCs/>
                <w:sz w:val="18"/>
                <w:szCs w:val="18"/>
                <w:lang w:val="fr-FR"/>
              </w:rPr>
              <w:t xml:space="preserve"> </w:t>
            </w:r>
            <w:r w:rsidRPr="00561BDA">
              <w:rPr>
                <w:rFonts w:ascii="Arial" w:hAnsi="Arial" w:cs="Arial"/>
                <w:sz w:val="18"/>
                <w:szCs w:val="18"/>
                <w:lang w:val="fr-FR"/>
              </w:rPr>
              <w:t>01 04 01 02 03 04 00</w:t>
            </w:r>
            <w:r w:rsidR="00AB5838">
              <w:rPr>
                <w:rFonts w:ascii="Arial" w:hAnsi="Arial" w:cs="Arial"/>
                <w:sz w:val="18"/>
                <w:szCs w:val="18"/>
                <w:lang w:val="fr-FR"/>
              </w:rPr>
              <w:t xml:space="preserve"> .</w:t>
            </w:r>
            <w:r w:rsidRPr="00561BDA">
              <w:rPr>
                <w:rFonts w:ascii="Arial" w:hAnsi="Arial" w:cs="Arial"/>
                <w:sz w:val="18"/>
                <w:szCs w:val="18"/>
                <w:lang w:val="fr-FR"/>
              </w:rPr>
              <w:t>.</w:t>
            </w:r>
            <w:r w:rsidRPr="00561BDA">
              <w:rPr>
                <w:lang w:val="fr-FR"/>
              </w:rPr>
              <w:t>'</w:t>
            </w:r>
          </w:p>
        </w:tc>
      </w:tr>
      <w:tr w:rsidR="00AB5838" w14:paraId="599FB9DE" w14:textId="77777777" w:rsidTr="00AB5838">
        <w:trPr>
          <w:jc w:val="center"/>
        </w:trPr>
        <w:tc>
          <w:tcPr>
            <w:tcW w:w="529" w:type="pct"/>
          </w:tcPr>
          <w:p w14:paraId="2C2B8B42" w14:textId="60269CE2" w:rsidR="00356EEB" w:rsidRPr="00561BDA" w:rsidRDefault="00356EEB" w:rsidP="00356EEB">
            <w:pPr>
              <w:pStyle w:val="TAC"/>
            </w:pPr>
            <w:r w:rsidRPr="00561BDA">
              <w:rPr>
                <w:lang w:val="fr-FR"/>
              </w:rPr>
              <w:t>3</w:t>
            </w:r>
          </w:p>
        </w:tc>
        <w:tc>
          <w:tcPr>
            <w:tcW w:w="4471" w:type="pct"/>
          </w:tcPr>
          <w:p w14:paraId="1D8A31A8" w14:textId="2E9CFD01" w:rsidR="00356EEB" w:rsidRPr="00561BDA" w:rsidRDefault="00356EEB" w:rsidP="00356EEB">
            <w:pPr>
              <w:pStyle w:val="TAC"/>
              <w:jc w:val="left"/>
            </w:pPr>
            <w:r w:rsidRPr="00AB5838">
              <w:rPr>
                <w:lang w:val="fr-FR"/>
              </w:rPr>
              <w:t xml:space="preserve">'02 6F CE 05 01 09 07 01 FF 02 6F D2 00 </w:t>
            </w:r>
            <w:r w:rsidRPr="00561BDA">
              <w:rPr>
                <w:lang w:val="fr-FR"/>
              </w:rPr>
              <w:t>03 03 03 03 00 61 01 FF</w:t>
            </w:r>
            <w:r w:rsidR="00AB5838">
              <w:rPr>
                <w:lang w:val="fr-FR"/>
              </w:rPr>
              <w:t xml:space="preserve"> .</w:t>
            </w:r>
            <w:r w:rsidRPr="00561BDA">
              <w:rPr>
                <w:lang w:val="fr-FR"/>
              </w:rPr>
              <w:t>.'</w:t>
            </w:r>
          </w:p>
        </w:tc>
      </w:tr>
    </w:tbl>
    <w:p w14:paraId="36FB5FED" w14:textId="77777777" w:rsidR="00B54E99" w:rsidRPr="00747D74" w:rsidRDefault="00B54E99" w:rsidP="00B05BAE"/>
    <w:p w14:paraId="57EDA908" w14:textId="77777777" w:rsidR="00747D74" w:rsidRPr="005307A3" w:rsidRDefault="00747D74" w:rsidP="001104DD">
      <w:pPr>
        <w:pStyle w:val="Heading8"/>
      </w:pPr>
      <w:bookmarkStart w:id="1006" w:name="_Toc146313261"/>
      <w:bookmarkStart w:id="1007" w:name="_Toc178929627"/>
      <w:bookmarkStart w:id="1008" w:name="_Toc182581493"/>
      <w:r w:rsidRPr="005307A3">
        <w:lastRenderedPageBreak/>
        <w:t>Annex B (normative):</w:t>
      </w:r>
      <w:r w:rsidRPr="005307A3">
        <w:br/>
      </w:r>
      <w:r w:rsidRPr="005307A3">
        <w:rPr>
          <w:snapToGrid w:val="0"/>
          <w:lang w:eastAsia="de-DE"/>
        </w:rPr>
        <w:t>Details of terminal profile support</w:t>
      </w:r>
      <w:bookmarkEnd w:id="1006"/>
      <w:bookmarkEnd w:id="1007"/>
      <w:bookmarkEnd w:id="1008"/>
    </w:p>
    <w:p w14:paraId="7A613791" w14:textId="57A2E1EF"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r w:rsidR="00E90DE8">
        <w:t> </w:t>
      </w:r>
      <w:r w:rsidRPr="00BE79A5">
        <w:t xml:space="preserve">[2], </w:t>
      </w:r>
      <w:r>
        <w:t>Annex B identically apply to the present specification.</w:t>
      </w:r>
      <w:r w:rsidRPr="006C1F26" w:rsidDel="00747D74">
        <w:t xml:space="preserve"> </w:t>
      </w:r>
    </w:p>
    <w:p w14:paraId="33CDE90E" w14:textId="00205FB1" w:rsidR="00076554" w:rsidRDefault="004F2842" w:rsidP="00073ADB">
      <w:pPr>
        <w:pStyle w:val="Heading9"/>
      </w:pPr>
      <w:bookmarkStart w:id="1009" w:name="_Toc146313262"/>
      <w:bookmarkStart w:id="1010" w:name="_Toc178929628"/>
      <w:bookmarkStart w:id="1011" w:name="_Toc182581494"/>
      <w:r w:rsidRPr="005307A3">
        <w:lastRenderedPageBreak/>
        <w:t xml:space="preserve">Annex </w:t>
      </w:r>
      <w:r>
        <w:t>C</w:t>
      </w:r>
      <w:r w:rsidRPr="005307A3">
        <w:t xml:space="preserve"> (informative):</w:t>
      </w:r>
      <w:r w:rsidRPr="005307A3">
        <w:br/>
      </w:r>
      <w:r w:rsidR="00B90F9B" w:rsidRPr="00B90F9B">
        <w:t>Suggested requirement lists for Test Applet functionality</w:t>
      </w:r>
      <w:bookmarkEnd w:id="1011"/>
    </w:p>
    <w:p w14:paraId="51742BD1" w14:textId="23795B97" w:rsidR="00073ADB" w:rsidRPr="00073ADB" w:rsidRDefault="00073ADB" w:rsidP="00073ADB">
      <w:r w:rsidRPr="00073ADB">
        <w:t>A Test Applet should be installed on to a nrUICC for testing USAT functionalities or testing USIM functionalities (e.g. test envi</w:t>
      </w:r>
      <w:r>
        <w:t>r</w:t>
      </w:r>
      <w:r w:rsidRPr="00073ADB">
        <w:t xml:space="preserve">onment in clause 4.1.5) if toolkit applet is required. Test Applet and TT should support general requirements in clause </w:t>
      </w:r>
      <w:r>
        <w:t>C</w:t>
      </w:r>
      <w:r w:rsidRPr="00073ADB">
        <w:t xml:space="preserve">.1 and the requirements in either the List-1 or List-2 in clause </w:t>
      </w:r>
      <w:r>
        <w:t>C</w:t>
      </w:r>
      <w:r w:rsidRPr="00073ADB">
        <w:t>.2 for test execution.</w:t>
      </w:r>
    </w:p>
    <w:p w14:paraId="70C1C66B" w14:textId="0E7E0035" w:rsidR="00073ADB" w:rsidRPr="00073ADB" w:rsidRDefault="00073ADB" w:rsidP="00073ADB">
      <w:pPr>
        <w:pStyle w:val="Heading2"/>
      </w:pPr>
      <w:r>
        <w:t>C</w:t>
      </w:r>
      <w:r w:rsidRPr="00073ADB">
        <w:t>.1</w:t>
      </w:r>
      <w:r w:rsidRPr="00073ADB">
        <w:tab/>
        <w:t>General requirements</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35BAC102"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1F580638" w:rsidR="00073ADB" w:rsidRPr="00073ADB" w:rsidRDefault="00073ADB" w:rsidP="00073ADB">
            <w:pPr>
              <w:pStyle w:val="TAL"/>
              <w:jc w:val="center"/>
            </w:pPr>
            <w:r w:rsidRPr="00073ADB">
              <w:rPr>
                <w:b/>
                <w:bCs/>
              </w:rPr>
              <w:t>General requirements</w:t>
            </w:r>
          </w:p>
        </w:tc>
      </w:tr>
      <w:tr w:rsidR="00073ADB" w:rsidRPr="00073ADB" w14:paraId="489F97E4"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412EE950" w14:textId="3A1B1C85" w:rsidR="00073ADB" w:rsidRPr="00073ADB" w:rsidRDefault="00073ADB" w:rsidP="00073ADB">
            <w:pPr>
              <w:pStyle w:val="TAL"/>
              <w:rPr>
                <w:lang w:val="fr-FR"/>
              </w:rPr>
            </w:pPr>
            <w:r>
              <w:rPr>
                <w:lang w:val="fr-FR"/>
              </w:rPr>
              <w:t>C</w:t>
            </w:r>
            <w:r w:rsidRPr="00073ADB">
              <w:rPr>
                <w:lang w:val="fr-FR"/>
              </w:rPr>
              <w:t>.1.1</w:t>
            </w:r>
          </w:p>
        </w:tc>
        <w:tc>
          <w:tcPr>
            <w:tcW w:w="9000" w:type="dxa"/>
            <w:tcBorders>
              <w:top w:val="single" w:sz="4" w:space="0" w:color="auto"/>
              <w:left w:val="single" w:sz="4" w:space="0" w:color="auto"/>
              <w:bottom w:val="single" w:sz="4" w:space="0" w:color="auto"/>
              <w:right w:val="single" w:sz="4" w:space="0" w:color="auto"/>
            </w:tcBorders>
            <w:hideMark/>
          </w:tcPr>
          <w:p w14:paraId="3FB973E3" w14:textId="77777777" w:rsidR="00073ADB" w:rsidRPr="00073ADB" w:rsidRDefault="00073ADB" w:rsidP="00073ADB">
            <w:pPr>
              <w:pStyle w:val="TAL"/>
            </w:pPr>
            <w:r w:rsidRPr="00073ADB">
              <w:t>Test instructions or Test Input data for test case execution should be read from Test EFs.</w:t>
            </w:r>
          </w:p>
        </w:tc>
      </w:tr>
      <w:tr w:rsidR="00073ADB" w:rsidRPr="00073ADB" w14:paraId="135E51D5"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D92EA29" w14:textId="3933D8BA" w:rsidR="00073ADB" w:rsidRPr="00073ADB" w:rsidRDefault="00073ADB" w:rsidP="00073ADB">
            <w:pPr>
              <w:pStyle w:val="TAL"/>
              <w:rPr>
                <w:lang w:val="fr-FR"/>
              </w:rPr>
            </w:pPr>
            <w:r>
              <w:rPr>
                <w:lang w:val="fr-FR"/>
              </w:rPr>
              <w:t>C</w:t>
            </w:r>
            <w:r w:rsidRPr="00073ADB">
              <w:rPr>
                <w:lang w:val="fr-FR"/>
              </w:rPr>
              <w:t>.1.2</w:t>
            </w:r>
          </w:p>
        </w:tc>
        <w:tc>
          <w:tcPr>
            <w:tcW w:w="9000" w:type="dxa"/>
            <w:tcBorders>
              <w:top w:val="single" w:sz="4" w:space="0" w:color="auto"/>
              <w:left w:val="single" w:sz="4" w:space="0" w:color="auto"/>
              <w:bottom w:val="single" w:sz="4" w:space="0" w:color="auto"/>
              <w:right w:val="single" w:sz="4" w:space="0" w:color="auto"/>
            </w:tcBorders>
            <w:hideMark/>
          </w:tcPr>
          <w:p w14:paraId="782DE2AF" w14:textId="77777777" w:rsidR="00073ADB" w:rsidRPr="00073ADB" w:rsidRDefault="00073ADB" w:rsidP="00073ADB">
            <w:pPr>
              <w:pStyle w:val="TAL"/>
            </w:pPr>
            <w:r w:rsidRPr="00073ADB">
              <w:t>Format of the test instructions input data should be defined as per the applet implementation.</w:t>
            </w:r>
          </w:p>
        </w:tc>
      </w:tr>
      <w:tr w:rsidR="00073ADB" w:rsidRPr="00073ADB" w14:paraId="62039B1B"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4760E67" w14:textId="7C302B75" w:rsidR="00073ADB" w:rsidRPr="00073ADB" w:rsidRDefault="00073ADB" w:rsidP="00073ADB">
            <w:pPr>
              <w:pStyle w:val="TAL"/>
              <w:rPr>
                <w:lang w:val="fr-FR"/>
              </w:rPr>
            </w:pPr>
            <w:r>
              <w:rPr>
                <w:lang w:val="fr-FR"/>
              </w:rPr>
              <w:t>C</w:t>
            </w:r>
            <w:r w:rsidRPr="00073ADB">
              <w:rPr>
                <w:lang w:val="fr-FR"/>
              </w:rPr>
              <w:t>.1.3</w:t>
            </w:r>
          </w:p>
        </w:tc>
        <w:tc>
          <w:tcPr>
            <w:tcW w:w="9000" w:type="dxa"/>
            <w:tcBorders>
              <w:top w:val="single" w:sz="4" w:space="0" w:color="auto"/>
              <w:left w:val="single" w:sz="4" w:space="0" w:color="auto"/>
              <w:bottom w:val="single" w:sz="4" w:space="0" w:color="auto"/>
              <w:right w:val="single" w:sz="4" w:space="0" w:color="auto"/>
            </w:tcBorders>
            <w:hideMark/>
          </w:tcPr>
          <w:p w14:paraId="60135DD5" w14:textId="77777777" w:rsidR="00073ADB" w:rsidRPr="00073ADB" w:rsidRDefault="00073ADB" w:rsidP="00073ADB">
            <w:pPr>
              <w:pStyle w:val="TAL"/>
            </w:pPr>
            <w:r w:rsidRPr="00073ADB">
              <w:t>Applet should be able to trigger proactive commands using test case instructions or input data Test EFs.</w:t>
            </w:r>
          </w:p>
        </w:tc>
      </w:tr>
      <w:tr w:rsidR="00073ADB" w:rsidRPr="00073ADB" w14:paraId="16C8A593"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3F6235C6" w14:textId="7431E347" w:rsidR="00073ADB" w:rsidRPr="00073ADB" w:rsidRDefault="00073ADB" w:rsidP="00073ADB">
            <w:pPr>
              <w:pStyle w:val="TAL"/>
              <w:rPr>
                <w:lang w:val="fr-FR"/>
              </w:rPr>
            </w:pPr>
            <w:r>
              <w:rPr>
                <w:lang w:val="fr-FR"/>
              </w:rPr>
              <w:t>C</w:t>
            </w:r>
            <w:r w:rsidRPr="00073ADB">
              <w:rPr>
                <w:lang w:val="fr-FR"/>
              </w:rPr>
              <w:t>.1.4</w:t>
            </w:r>
          </w:p>
        </w:tc>
        <w:tc>
          <w:tcPr>
            <w:tcW w:w="9000" w:type="dxa"/>
            <w:tcBorders>
              <w:top w:val="single" w:sz="4" w:space="0" w:color="auto"/>
              <w:left w:val="single" w:sz="4" w:space="0" w:color="auto"/>
              <w:bottom w:val="single" w:sz="4" w:space="0" w:color="auto"/>
              <w:right w:val="single" w:sz="4" w:space="0" w:color="auto"/>
            </w:tcBorders>
            <w:hideMark/>
          </w:tcPr>
          <w:p w14:paraId="35B5B40A" w14:textId="77777777" w:rsidR="00073ADB" w:rsidRPr="00073ADB" w:rsidRDefault="00073ADB" w:rsidP="00073ADB">
            <w:pPr>
              <w:pStyle w:val="TAL"/>
            </w:pPr>
            <w:r w:rsidRPr="00073ADB">
              <w:t>Applet should be able to handle Call Control events from ME and return treatments using test case instructions or input data Test EFs.</w:t>
            </w:r>
          </w:p>
        </w:tc>
      </w:tr>
      <w:tr w:rsidR="00073ADB" w:rsidRPr="00073ADB" w14:paraId="56C28648"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A84A5E3" w14:textId="6830606E" w:rsidR="00073ADB" w:rsidRPr="00073ADB" w:rsidRDefault="00073ADB" w:rsidP="00073ADB">
            <w:pPr>
              <w:pStyle w:val="TAL"/>
              <w:rPr>
                <w:lang w:val="fr-FR"/>
              </w:rPr>
            </w:pPr>
            <w:r>
              <w:rPr>
                <w:lang w:val="fr-FR"/>
              </w:rPr>
              <w:t>C</w:t>
            </w:r>
            <w:r w:rsidRPr="00073ADB">
              <w:rPr>
                <w:lang w:val="fr-FR"/>
              </w:rPr>
              <w:t>.1.5</w:t>
            </w:r>
          </w:p>
        </w:tc>
        <w:tc>
          <w:tcPr>
            <w:tcW w:w="9000" w:type="dxa"/>
            <w:tcBorders>
              <w:top w:val="single" w:sz="4" w:space="0" w:color="auto"/>
              <w:left w:val="single" w:sz="4" w:space="0" w:color="auto"/>
              <w:bottom w:val="single" w:sz="4" w:space="0" w:color="auto"/>
              <w:right w:val="single" w:sz="4" w:space="0" w:color="auto"/>
            </w:tcBorders>
            <w:hideMark/>
          </w:tcPr>
          <w:p w14:paraId="3DDCB2C2" w14:textId="77777777" w:rsidR="00073ADB" w:rsidRPr="00073ADB" w:rsidRDefault="00073ADB" w:rsidP="00073ADB">
            <w:pPr>
              <w:pStyle w:val="TAL"/>
            </w:pPr>
            <w:r w:rsidRPr="00073ADB">
              <w:t>TT should be able to instruct the applet when to read individual test instructions for executing them sequentially and should maintain proper synchronization with the test steps executed on the TT (Network Simulator).</w:t>
            </w:r>
          </w:p>
        </w:tc>
      </w:tr>
      <w:tr w:rsidR="00073ADB" w:rsidRPr="00073ADB" w14:paraId="7C6167D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7FA64EC5" w14:textId="0D60CAE2" w:rsidR="00073ADB" w:rsidRPr="00073ADB" w:rsidRDefault="00073ADB" w:rsidP="00073ADB">
            <w:pPr>
              <w:pStyle w:val="TAL"/>
              <w:rPr>
                <w:lang w:val="fr-FR"/>
              </w:rPr>
            </w:pPr>
            <w:r>
              <w:rPr>
                <w:lang w:val="fr-FR"/>
              </w:rPr>
              <w:t>C</w:t>
            </w:r>
            <w:r w:rsidRPr="00073ADB">
              <w:rPr>
                <w:lang w:val="fr-FR"/>
              </w:rPr>
              <w:t>.1.6</w:t>
            </w:r>
          </w:p>
        </w:tc>
        <w:tc>
          <w:tcPr>
            <w:tcW w:w="9000" w:type="dxa"/>
            <w:tcBorders>
              <w:top w:val="single" w:sz="4" w:space="0" w:color="auto"/>
              <w:left w:val="single" w:sz="4" w:space="0" w:color="auto"/>
              <w:bottom w:val="single" w:sz="4" w:space="0" w:color="auto"/>
              <w:right w:val="single" w:sz="4" w:space="0" w:color="auto"/>
            </w:tcBorders>
            <w:hideMark/>
          </w:tcPr>
          <w:p w14:paraId="2A28DADF" w14:textId="1457DFF4" w:rsidR="00073ADB" w:rsidRPr="00073ADB" w:rsidRDefault="00073ADB" w:rsidP="00073ADB">
            <w:pPr>
              <w:pStyle w:val="TAL"/>
            </w:pPr>
            <w:r w:rsidRPr="00073ADB">
              <w:t>Applet should be capable of resuming test steps in a test case after a device reset or UICC RESET refresh if required (e.g. Device reset or the REFRESH is part of the test case).</w:t>
            </w:r>
          </w:p>
        </w:tc>
      </w:tr>
      <w:tr w:rsidR="00073ADB" w:rsidRPr="00073ADB" w14:paraId="5E366A62"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3FDA74BC" w14:textId="74EA4376" w:rsidR="00073ADB" w:rsidRPr="00073ADB" w:rsidRDefault="00073ADB" w:rsidP="00073ADB">
            <w:pPr>
              <w:pStyle w:val="TAL"/>
              <w:rPr>
                <w:lang w:val="fr-FR"/>
              </w:rPr>
            </w:pPr>
            <w:r>
              <w:rPr>
                <w:lang w:val="fr-FR"/>
              </w:rPr>
              <w:t>C</w:t>
            </w:r>
            <w:r w:rsidRPr="00073ADB">
              <w:rPr>
                <w:lang w:val="fr-FR"/>
              </w:rPr>
              <w:t>.1.7</w:t>
            </w:r>
          </w:p>
        </w:tc>
        <w:tc>
          <w:tcPr>
            <w:tcW w:w="9000" w:type="dxa"/>
            <w:tcBorders>
              <w:top w:val="single" w:sz="4" w:space="0" w:color="auto"/>
              <w:left w:val="single" w:sz="4" w:space="0" w:color="auto"/>
              <w:bottom w:val="single" w:sz="4" w:space="0" w:color="auto"/>
              <w:right w:val="single" w:sz="4" w:space="0" w:color="auto"/>
            </w:tcBorders>
          </w:tcPr>
          <w:p w14:paraId="3ABD160E" w14:textId="77777777" w:rsidR="00073ADB" w:rsidRPr="00073ADB" w:rsidRDefault="00073ADB" w:rsidP="00073ADB">
            <w:pPr>
              <w:pStyle w:val="TAL"/>
            </w:pPr>
            <w:r w:rsidRPr="00073ADB">
              <w:t xml:space="preserve">Applet should be able to register or deregister for toolkit events in the ME - nrUICC interface. </w:t>
            </w:r>
          </w:p>
          <w:p w14:paraId="2FBF6FF2" w14:textId="4840DA82" w:rsidR="00073ADB" w:rsidRPr="00073ADB" w:rsidRDefault="00073ADB" w:rsidP="00073ADB">
            <w:pPr>
              <w:pStyle w:val="TAL"/>
            </w:pPr>
            <w:r>
              <w:t>(see note 1 and 2)</w:t>
            </w:r>
          </w:p>
        </w:tc>
      </w:tr>
      <w:tr w:rsidR="00073ADB" w:rsidRPr="00073ADB" w14:paraId="18109623"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89C18C7" w14:textId="66D833C2" w:rsidR="00073ADB" w:rsidRPr="00073ADB" w:rsidRDefault="00073ADB" w:rsidP="00073ADB">
            <w:pPr>
              <w:pStyle w:val="TAL"/>
              <w:rPr>
                <w:lang w:val="fr-FR"/>
              </w:rPr>
            </w:pPr>
            <w:r>
              <w:rPr>
                <w:lang w:val="fr-FR"/>
              </w:rPr>
              <w:t>C</w:t>
            </w:r>
            <w:r w:rsidRPr="00073ADB">
              <w:rPr>
                <w:lang w:val="fr-FR"/>
              </w:rPr>
              <w:t>.1.8</w:t>
            </w:r>
          </w:p>
        </w:tc>
        <w:tc>
          <w:tcPr>
            <w:tcW w:w="9000" w:type="dxa"/>
            <w:tcBorders>
              <w:top w:val="single" w:sz="4" w:space="0" w:color="auto"/>
              <w:left w:val="single" w:sz="4" w:space="0" w:color="auto"/>
              <w:bottom w:val="single" w:sz="4" w:space="0" w:color="auto"/>
              <w:right w:val="single" w:sz="4" w:space="0" w:color="auto"/>
            </w:tcBorders>
            <w:hideMark/>
          </w:tcPr>
          <w:p w14:paraId="476F68B4" w14:textId="77777777" w:rsidR="00073ADB" w:rsidRPr="00073ADB" w:rsidRDefault="00073ADB" w:rsidP="00073ADB">
            <w:pPr>
              <w:pStyle w:val="TAL"/>
            </w:pPr>
            <w:r w:rsidRPr="00073ADB">
              <w:t>Applet should be capable of processing concatenated envelopes (e.g., in the case of Long SoR) and to take the necessary actions according to the test requirements.</w:t>
            </w:r>
          </w:p>
        </w:tc>
      </w:tr>
      <w:tr w:rsidR="00073ADB" w:rsidRPr="00073ADB" w14:paraId="18AB38FE"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4F5C80E6" w14:textId="60002513" w:rsidR="00073ADB" w:rsidRPr="00073ADB" w:rsidRDefault="00073ADB" w:rsidP="00073ADB">
            <w:pPr>
              <w:pStyle w:val="TAL"/>
              <w:rPr>
                <w:lang w:val="fr-FR"/>
              </w:rPr>
            </w:pPr>
            <w:r>
              <w:rPr>
                <w:lang w:val="fr-FR"/>
              </w:rPr>
              <w:t>C</w:t>
            </w:r>
            <w:r w:rsidRPr="00073ADB">
              <w:rPr>
                <w:lang w:val="fr-FR"/>
              </w:rPr>
              <w:t>.1.9</w:t>
            </w:r>
          </w:p>
        </w:tc>
        <w:tc>
          <w:tcPr>
            <w:tcW w:w="9000" w:type="dxa"/>
            <w:tcBorders>
              <w:top w:val="single" w:sz="4" w:space="0" w:color="auto"/>
              <w:left w:val="single" w:sz="4" w:space="0" w:color="auto"/>
              <w:bottom w:val="single" w:sz="4" w:space="0" w:color="auto"/>
              <w:right w:val="single" w:sz="4" w:space="0" w:color="auto"/>
            </w:tcBorders>
          </w:tcPr>
          <w:p w14:paraId="2AC9DCA2" w14:textId="77777777" w:rsidR="00073ADB" w:rsidRPr="00073ADB" w:rsidRDefault="00073ADB" w:rsidP="00073ADB">
            <w:pPr>
              <w:pStyle w:val="TAL"/>
            </w:pPr>
            <w:r w:rsidRPr="00073ADB">
              <w:t>Applet should be able to read EF contents from a specific test file (e.g. EF</w:t>
            </w:r>
            <w:r w:rsidRPr="00073ADB">
              <w:rPr>
                <w:vertAlign w:val="subscript"/>
              </w:rPr>
              <w:t>EF_RESET</w:t>
            </w:r>
            <w:r w:rsidRPr="00073ADB">
              <w:t>) to restore data in dedicated / standard EFs to its values in the original TS.48 configuration (e.g. prior to executing a test case).</w:t>
            </w:r>
          </w:p>
          <w:p w14:paraId="3E7E91C6" w14:textId="7D5E7BF8" w:rsidR="00073ADB" w:rsidRPr="00073ADB" w:rsidRDefault="00073ADB" w:rsidP="00073ADB">
            <w:pPr>
              <w:pStyle w:val="TNO"/>
              <w:ind w:left="0" w:firstLine="0"/>
              <w:rPr>
                <w:lang w:val="en-GB"/>
              </w:rPr>
            </w:pPr>
            <w:r>
              <w:rPr>
                <w:lang w:val="en-GB"/>
              </w:rPr>
              <w:t>(see note 3)</w:t>
            </w:r>
          </w:p>
        </w:tc>
      </w:tr>
      <w:tr w:rsidR="00073ADB" w:rsidRPr="00073ADB" w14:paraId="374C2247"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BB61680" w14:textId="309B52D3" w:rsidR="00073ADB" w:rsidRPr="00073ADB" w:rsidRDefault="00073ADB" w:rsidP="00073ADB">
            <w:pPr>
              <w:pStyle w:val="TAL"/>
              <w:rPr>
                <w:lang w:val="fr-FR"/>
              </w:rPr>
            </w:pPr>
            <w:r>
              <w:rPr>
                <w:lang w:val="fr-FR"/>
              </w:rPr>
              <w:t>C</w:t>
            </w:r>
            <w:r w:rsidRPr="00073ADB">
              <w:rPr>
                <w:lang w:val="fr-FR"/>
              </w:rPr>
              <w:t>.1.10</w:t>
            </w:r>
          </w:p>
        </w:tc>
        <w:tc>
          <w:tcPr>
            <w:tcW w:w="9000" w:type="dxa"/>
            <w:tcBorders>
              <w:top w:val="single" w:sz="4" w:space="0" w:color="auto"/>
              <w:left w:val="single" w:sz="4" w:space="0" w:color="auto"/>
              <w:bottom w:val="single" w:sz="4" w:space="0" w:color="auto"/>
              <w:right w:val="single" w:sz="4" w:space="0" w:color="auto"/>
            </w:tcBorders>
            <w:hideMark/>
          </w:tcPr>
          <w:p w14:paraId="138A2F7A" w14:textId="77777777" w:rsidR="00073ADB" w:rsidRPr="00073ADB" w:rsidRDefault="00073ADB" w:rsidP="00073ADB">
            <w:pPr>
              <w:pStyle w:val="TAL"/>
            </w:pPr>
            <w:r w:rsidRPr="00073ADB">
              <w:t>Loading Test toolkit applets onto the nrUICC should be possible by using widely available tools.</w:t>
            </w:r>
          </w:p>
        </w:tc>
      </w:tr>
      <w:tr w:rsidR="00073ADB" w:rsidRPr="00073ADB" w14:paraId="71DE5A60"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ECBD827" w14:textId="45D82B6D" w:rsidR="00073ADB" w:rsidRPr="00073ADB" w:rsidRDefault="00073ADB" w:rsidP="00073ADB">
            <w:pPr>
              <w:pStyle w:val="TAL"/>
              <w:rPr>
                <w:lang w:val="fr-FR"/>
              </w:rPr>
            </w:pPr>
            <w:r>
              <w:rPr>
                <w:lang w:val="fr-FR"/>
              </w:rPr>
              <w:t>C</w:t>
            </w:r>
            <w:r w:rsidRPr="00073ADB">
              <w:rPr>
                <w:lang w:val="fr-FR"/>
              </w:rPr>
              <w:t>.1.11</w:t>
            </w:r>
          </w:p>
        </w:tc>
        <w:tc>
          <w:tcPr>
            <w:tcW w:w="9000" w:type="dxa"/>
            <w:tcBorders>
              <w:top w:val="single" w:sz="4" w:space="0" w:color="auto"/>
              <w:left w:val="single" w:sz="4" w:space="0" w:color="auto"/>
              <w:bottom w:val="single" w:sz="4" w:space="0" w:color="auto"/>
              <w:right w:val="single" w:sz="4" w:space="0" w:color="auto"/>
            </w:tcBorders>
            <w:hideMark/>
          </w:tcPr>
          <w:p w14:paraId="6D30529E" w14:textId="46252E4B" w:rsidR="00073ADB" w:rsidRPr="00073ADB" w:rsidRDefault="00073ADB" w:rsidP="00073ADB">
            <w:pPr>
              <w:pStyle w:val="TAL"/>
            </w:pPr>
            <w:r w:rsidRPr="00073ADB">
              <w:t>Test applet should support events defined in ETSI</w:t>
            </w:r>
            <w:r w:rsidR="00F17F85">
              <w:t> </w:t>
            </w:r>
            <w:r w:rsidRPr="00073ADB">
              <w:t>TS</w:t>
            </w:r>
            <w:r w:rsidR="00F17F85">
              <w:t> </w:t>
            </w:r>
            <w:r w:rsidRPr="00073ADB">
              <w:t>102</w:t>
            </w:r>
            <w:r w:rsidR="00F17F85">
              <w:t> </w:t>
            </w:r>
            <w:r w:rsidRPr="00073ADB">
              <w:t xml:space="preserve">241 Rel-18 and </w:t>
            </w:r>
            <w:r w:rsidR="00F17F85">
              <w:t>TS </w:t>
            </w:r>
            <w:r w:rsidRPr="00073ADB">
              <w:t>31.130,</w:t>
            </w:r>
          </w:p>
        </w:tc>
      </w:tr>
      <w:tr w:rsidR="00073ADB" w:rsidRPr="00073ADB" w14:paraId="54DEA339" w14:textId="77777777" w:rsidTr="00073ADB">
        <w:trPr>
          <w:trHeight w:val="237"/>
        </w:trPr>
        <w:tc>
          <w:tcPr>
            <w:tcW w:w="850" w:type="dxa"/>
            <w:tcBorders>
              <w:top w:val="single" w:sz="4" w:space="0" w:color="auto"/>
              <w:left w:val="single" w:sz="4" w:space="0" w:color="auto"/>
              <w:bottom w:val="nil"/>
              <w:right w:val="nil"/>
            </w:tcBorders>
          </w:tcPr>
          <w:p w14:paraId="503C8225" w14:textId="48C56FE3" w:rsidR="00073ADB" w:rsidRDefault="00073ADB" w:rsidP="00073ADB">
            <w:pPr>
              <w:pStyle w:val="TAL"/>
              <w:rPr>
                <w:lang w:val="fr-FR"/>
              </w:rPr>
            </w:pPr>
            <w:r w:rsidRPr="00073ADB">
              <w:t>NOTE 1</w:t>
            </w:r>
          </w:p>
        </w:tc>
        <w:tc>
          <w:tcPr>
            <w:tcW w:w="9000" w:type="dxa"/>
            <w:tcBorders>
              <w:top w:val="single" w:sz="4" w:space="0" w:color="auto"/>
              <w:left w:val="nil"/>
              <w:bottom w:val="nil"/>
              <w:right w:val="single" w:sz="4" w:space="0" w:color="auto"/>
            </w:tcBorders>
          </w:tcPr>
          <w:p w14:paraId="3C599CBC" w14:textId="77129C70" w:rsidR="00073ADB" w:rsidRPr="00073ADB" w:rsidRDefault="00073ADB" w:rsidP="00073ADB">
            <w:pPr>
              <w:pStyle w:val="TAL"/>
            </w:pPr>
            <w:r w:rsidRPr="00073ADB">
              <w:t>A SETUP EVENT LIST proactive command will be triggered by the nrUICC due to the event registration or deregistration.</w:t>
            </w:r>
          </w:p>
        </w:tc>
      </w:tr>
      <w:tr w:rsidR="00073ADB" w:rsidRPr="00073ADB" w14:paraId="5A5F0A1B" w14:textId="77777777" w:rsidTr="00073ADB">
        <w:trPr>
          <w:trHeight w:val="237"/>
        </w:trPr>
        <w:tc>
          <w:tcPr>
            <w:tcW w:w="850" w:type="dxa"/>
            <w:tcBorders>
              <w:top w:val="nil"/>
              <w:left w:val="single" w:sz="4" w:space="0" w:color="auto"/>
              <w:bottom w:val="nil"/>
              <w:right w:val="nil"/>
            </w:tcBorders>
          </w:tcPr>
          <w:p w14:paraId="06016A08" w14:textId="0258B06C" w:rsidR="00073ADB" w:rsidRDefault="00073ADB" w:rsidP="00073ADB">
            <w:pPr>
              <w:pStyle w:val="TAL"/>
              <w:rPr>
                <w:lang w:val="fr-FR"/>
              </w:rPr>
            </w:pPr>
            <w:r>
              <w:rPr>
                <w:lang w:val="fr-FR"/>
              </w:rPr>
              <w:t>NOTE 2</w:t>
            </w:r>
          </w:p>
        </w:tc>
        <w:tc>
          <w:tcPr>
            <w:tcW w:w="9000" w:type="dxa"/>
            <w:tcBorders>
              <w:top w:val="nil"/>
              <w:left w:val="nil"/>
              <w:bottom w:val="nil"/>
              <w:right w:val="single" w:sz="4" w:space="0" w:color="auto"/>
            </w:tcBorders>
          </w:tcPr>
          <w:p w14:paraId="7F4D7A70" w14:textId="36A63BD9" w:rsidR="00073ADB" w:rsidRPr="00073ADB" w:rsidRDefault="00073ADB" w:rsidP="00073ADB">
            <w:pPr>
              <w:pStyle w:val="TAL"/>
            </w:pPr>
            <w:r w:rsidRPr="00073ADB">
              <w:t>Applet may not receive the TERMINAL RESPONSE (TR) for the SETUP EVENT LIST proactive command. TT may use other methods to verify the TR content if required.</w:t>
            </w:r>
          </w:p>
        </w:tc>
      </w:tr>
      <w:tr w:rsidR="00073ADB" w:rsidRPr="00073ADB" w14:paraId="05A16EDA" w14:textId="77777777" w:rsidTr="00073ADB">
        <w:trPr>
          <w:trHeight w:val="237"/>
        </w:trPr>
        <w:tc>
          <w:tcPr>
            <w:tcW w:w="850" w:type="dxa"/>
            <w:tcBorders>
              <w:top w:val="nil"/>
              <w:left w:val="single" w:sz="4" w:space="0" w:color="auto"/>
              <w:bottom w:val="single" w:sz="4" w:space="0" w:color="auto"/>
              <w:right w:val="nil"/>
            </w:tcBorders>
          </w:tcPr>
          <w:p w14:paraId="735682EA" w14:textId="684334A6" w:rsidR="00073ADB" w:rsidRDefault="00073ADB" w:rsidP="00073ADB">
            <w:pPr>
              <w:pStyle w:val="TAL"/>
              <w:rPr>
                <w:lang w:val="fr-FR"/>
              </w:rPr>
            </w:pPr>
            <w:r>
              <w:rPr>
                <w:lang w:val="fr-FR"/>
              </w:rPr>
              <w:t>NOTE 3</w:t>
            </w:r>
          </w:p>
        </w:tc>
        <w:tc>
          <w:tcPr>
            <w:tcW w:w="9000" w:type="dxa"/>
            <w:tcBorders>
              <w:top w:val="nil"/>
              <w:left w:val="nil"/>
              <w:bottom w:val="single" w:sz="4" w:space="0" w:color="auto"/>
              <w:right w:val="single" w:sz="4" w:space="0" w:color="auto"/>
            </w:tcBorders>
          </w:tcPr>
          <w:p w14:paraId="58E934F5" w14:textId="55FA3053" w:rsidR="00073ADB" w:rsidRPr="00073ADB" w:rsidRDefault="00073ADB" w:rsidP="00073ADB">
            <w:pPr>
              <w:pStyle w:val="TAL"/>
            </w:pPr>
            <w:r w:rsidRPr="00073ADB">
              <w:t>Applet may trigger UICC RESET after restoring the EF data.</w:t>
            </w:r>
          </w:p>
        </w:tc>
      </w:tr>
    </w:tbl>
    <w:p w14:paraId="7A3E1320" w14:textId="77777777" w:rsidR="00073ADB" w:rsidRPr="00073ADB" w:rsidRDefault="00073ADB" w:rsidP="00073ADB"/>
    <w:p w14:paraId="3A70B560" w14:textId="0E6E7A2B" w:rsidR="00073ADB" w:rsidRPr="00073ADB" w:rsidRDefault="00073ADB" w:rsidP="00073ADB">
      <w:pPr>
        <w:pStyle w:val="Heading2"/>
      </w:pPr>
      <w:r>
        <w:t>C</w:t>
      </w:r>
      <w:r w:rsidRPr="00073ADB">
        <w:t>.2</w:t>
      </w:r>
      <w:r w:rsidRPr="00073ADB">
        <w:tab/>
        <w:t>Test instruction or input data requirements</w:t>
      </w:r>
    </w:p>
    <w:p w14:paraId="10EAFC5E" w14:textId="77777777" w:rsidR="00073ADB" w:rsidRPr="00073ADB" w:rsidRDefault="00073ADB" w:rsidP="00073ADB">
      <w:r w:rsidRPr="00073ADB">
        <w:t>Test applet should be able to read test instruction or input data from EFs under DF</w:t>
      </w:r>
      <w:r w:rsidRPr="00073ADB">
        <w:rPr>
          <w:vertAlign w:val="subscript"/>
        </w:rPr>
        <w:t xml:space="preserve">TEST </w:t>
      </w:r>
      <w:r w:rsidRPr="00073ADB">
        <w:t>or from EF</w:t>
      </w:r>
      <w:r w:rsidRPr="00073ADB">
        <w:rPr>
          <w:vertAlign w:val="subscript"/>
        </w:rPr>
        <w:t>TC_IN.</w:t>
      </w:r>
      <w:r w:rsidRPr="00073ADB">
        <w:t xml:space="preserve"> as defined in requirements list 1 or list 2 below.</w:t>
      </w:r>
    </w:p>
    <w:p w14:paraId="21E0697B" w14:textId="5F556301" w:rsidR="00073ADB" w:rsidRPr="00073ADB" w:rsidRDefault="00073ADB" w:rsidP="00073ADB">
      <w:pPr>
        <w:pStyle w:val="Heading3"/>
      </w:pPr>
      <w:r>
        <w:t>C.</w:t>
      </w:r>
      <w:r w:rsidRPr="00073ADB">
        <w:t>2.1</w:t>
      </w:r>
      <w:r w:rsidRPr="00073ADB">
        <w:tab/>
        <w:t>Test instruction or input data requirements list-1</w:t>
      </w:r>
    </w:p>
    <w:p w14:paraId="393B6A87" w14:textId="77777777" w:rsidR="00073ADB" w:rsidRDefault="00073ADB" w:rsidP="00073ADB">
      <w:r w:rsidRPr="00073ADB">
        <w:t>Requirements in the following list are suggested to be supported within the test environment for seamless testing as defined in clause 4.1.4 of the present document.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1F7852F8"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2F071D43" w:rsidR="00073ADB" w:rsidRPr="00073ADB" w:rsidRDefault="00073ADB" w:rsidP="00073ADB">
            <w:pPr>
              <w:pStyle w:val="TAL"/>
              <w:jc w:val="center"/>
            </w:pPr>
            <w:r w:rsidRPr="00073ADB">
              <w:rPr>
                <w:b/>
                <w:bCs/>
              </w:rPr>
              <w:t>Requirements for Seamless testing environment</w:t>
            </w:r>
          </w:p>
        </w:tc>
      </w:tr>
      <w:tr w:rsidR="00073ADB" w:rsidRPr="00073ADB" w14:paraId="7F55138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613A997" w14:textId="00A80E41" w:rsidR="00073ADB" w:rsidRPr="00073ADB" w:rsidRDefault="00073ADB" w:rsidP="00073ADB">
            <w:pPr>
              <w:pStyle w:val="TAL"/>
            </w:pPr>
            <w:r w:rsidRPr="00073ADB">
              <w:t>C</w:t>
            </w:r>
            <w:r w:rsidRPr="00073ADB">
              <w:t>.2.1.1</w:t>
            </w:r>
          </w:p>
        </w:tc>
        <w:tc>
          <w:tcPr>
            <w:tcW w:w="9000" w:type="dxa"/>
            <w:tcBorders>
              <w:top w:val="single" w:sz="4" w:space="0" w:color="auto"/>
              <w:left w:val="single" w:sz="4" w:space="0" w:color="auto"/>
              <w:bottom w:val="single" w:sz="4" w:space="0" w:color="auto"/>
              <w:right w:val="single" w:sz="4" w:space="0" w:color="auto"/>
            </w:tcBorders>
            <w:hideMark/>
          </w:tcPr>
          <w:p w14:paraId="1B5DFA39" w14:textId="2C462736" w:rsidR="00073ADB" w:rsidRPr="00073ADB" w:rsidRDefault="00073ADB" w:rsidP="00073ADB">
            <w:pPr>
              <w:pStyle w:val="TAL"/>
            </w:pPr>
            <w:r w:rsidRPr="00073ADB">
              <w:t>TT or User should be able to configure the necessary Elementary Files (EF</w:t>
            </w:r>
            <w:r w:rsidRPr="00073ADB">
              <w:rPr>
                <w:vertAlign w:val="subscript"/>
              </w:rPr>
              <w:t>STK</w:t>
            </w:r>
            <w:r w:rsidRPr="00073ADB">
              <w:t>, EF</w:t>
            </w:r>
            <w:r w:rsidRPr="00073ADB">
              <w:rPr>
                <w:vertAlign w:val="subscript"/>
              </w:rPr>
              <w:t>SETSTK</w:t>
            </w:r>
            <w:r w:rsidRPr="00073ADB">
              <w:t>, EF</w:t>
            </w:r>
            <w:r w:rsidRPr="00073ADB">
              <w:rPr>
                <w:vertAlign w:val="subscript"/>
              </w:rPr>
              <w:t>CC</w:t>
            </w:r>
            <w:r w:rsidRPr="00073ADB">
              <w:t>, EF</w:t>
            </w:r>
            <w:r w:rsidRPr="00073ADB">
              <w:rPr>
                <w:vertAlign w:val="subscript"/>
              </w:rPr>
              <w:t>EVENTLIST</w:t>
            </w:r>
            <w:r w:rsidRPr="00073ADB">
              <w:t>) of the activated USIM/ISIM application using test specific configuration data prior to execution of the test procedure.</w:t>
            </w:r>
          </w:p>
        </w:tc>
      </w:tr>
    </w:tbl>
    <w:p w14:paraId="4F6FE85D" w14:textId="77777777" w:rsidR="00073ADB" w:rsidRPr="00073ADB" w:rsidRDefault="00073ADB" w:rsidP="00073ADB"/>
    <w:p w14:paraId="13321E11" w14:textId="5BDA8178" w:rsidR="00073ADB" w:rsidRPr="00073ADB" w:rsidRDefault="00073ADB" w:rsidP="00073ADB">
      <w:pPr>
        <w:pStyle w:val="Heading3"/>
      </w:pPr>
      <w:r w:rsidRPr="00073ADB">
        <w:t>C</w:t>
      </w:r>
      <w:r w:rsidRPr="00073ADB">
        <w:t>.2.2</w:t>
      </w:r>
      <w:r w:rsidRPr="00073ADB">
        <w:tab/>
        <w:t>Test instruction or input data requirements list-2</w:t>
      </w:r>
    </w:p>
    <w:p w14:paraId="04B82355" w14:textId="77777777" w:rsidR="00073ADB" w:rsidRDefault="00073ADB" w:rsidP="00073ADB">
      <w:r w:rsidRPr="00073ADB">
        <w:t>Requirements in the following list are suggested to be supported within the test environment for Test toolkit events-based testing as defined in clause 4.1.5 of the present document.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4C3D3947" w14:textId="77777777" w:rsidTr="00712D16">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CE67BA0" w:rsidR="00073ADB" w:rsidRPr="00073ADB" w:rsidRDefault="00073ADB" w:rsidP="00712D16">
            <w:pPr>
              <w:pStyle w:val="TAL"/>
              <w:jc w:val="center"/>
            </w:pPr>
            <w:r w:rsidRPr="00073ADB">
              <w:rPr>
                <w:b/>
                <w:bCs/>
              </w:rPr>
              <w:t>Requirements for Test events-based testing</w:t>
            </w:r>
          </w:p>
        </w:tc>
      </w:tr>
      <w:tr w:rsidR="00073ADB" w:rsidRPr="00073ADB" w14:paraId="21B202D6"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hideMark/>
          </w:tcPr>
          <w:p w14:paraId="63CB321B" w14:textId="7D693A20" w:rsidR="00073ADB" w:rsidRPr="00073ADB" w:rsidRDefault="00073ADB" w:rsidP="00712D16">
            <w:pPr>
              <w:pStyle w:val="TAL"/>
            </w:pPr>
            <w:r w:rsidRPr="00073ADB">
              <w:t>C</w:t>
            </w:r>
            <w:r w:rsidRPr="00073ADB">
              <w:t>.2.</w:t>
            </w:r>
            <w:r w:rsidR="00F17F85">
              <w:t>2</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054E236F" w14:textId="1AA4087F" w:rsidR="00073ADB" w:rsidRPr="00073ADB" w:rsidRDefault="00F17F85" w:rsidP="00712D16">
            <w:pPr>
              <w:pStyle w:val="TAL"/>
            </w:pPr>
            <w:r w:rsidRPr="00073ADB">
              <w:t>Test instructions or Input data for test case execution should be read from the test EF (EF</w:t>
            </w:r>
            <w:r w:rsidRPr="00073ADB">
              <w:rPr>
                <w:vertAlign w:val="subscript"/>
              </w:rPr>
              <w:t>TC_IN</w:t>
            </w:r>
            <w:r w:rsidRPr="00073ADB">
              <w:t>) configurable by the TT prior to execution of the test procedure (during test case initialization).</w:t>
            </w:r>
            <w:r w:rsidR="00073ADB" w:rsidRPr="00073ADB">
              <w:t>.</w:t>
            </w:r>
          </w:p>
        </w:tc>
      </w:tr>
    </w:tbl>
    <w:p w14:paraId="45239758" w14:textId="77777777" w:rsidR="00073ADB" w:rsidRPr="00073ADB" w:rsidRDefault="00073ADB" w:rsidP="00073ADB"/>
    <w:p w14:paraId="290F5E3D" w14:textId="1C09E292" w:rsidR="00073ADB" w:rsidRPr="00073ADB" w:rsidRDefault="00073ADB" w:rsidP="00073ADB">
      <w:pPr>
        <w:pStyle w:val="Heading2"/>
      </w:pPr>
      <w:r w:rsidRPr="00073ADB">
        <w:lastRenderedPageBreak/>
        <w:t>C</w:t>
      </w:r>
      <w:r w:rsidRPr="00073ADB">
        <w:t>.3</w:t>
      </w:r>
      <w:r w:rsidRPr="00073ADB">
        <w:tab/>
        <w:t>APDU content verification requirements</w:t>
      </w:r>
    </w:p>
    <w:p w14:paraId="4D9F1F21" w14:textId="56C5C563" w:rsidR="00073ADB" w:rsidRPr="00073ADB" w:rsidRDefault="00073ADB" w:rsidP="00073ADB">
      <w:pPr>
        <w:pStyle w:val="Heading3"/>
      </w:pPr>
      <w:r w:rsidRPr="00073ADB">
        <w:t>C</w:t>
      </w:r>
      <w:r w:rsidRPr="00073ADB">
        <w:t>.3.1</w:t>
      </w:r>
      <w:r w:rsidRPr="00073ADB">
        <w:tab/>
        <w:t>APDU content verification requirements list-1</w:t>
      </w:r>
    </w:p>
    <w:p w14:paraId="6C7A0E13" w14:textId="77777777" w:rsidR="00073ADB" w:rsidRDefault="00073ADB" w:rsidP="00073ADB">
      <w:r w:rsidRPr="00073ADB">
        <w:t>Requirements in the following list are suggested to be supported within the test environment for seamless testing as defined in clause 4.1.4 of the present document.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069FB01F" w14:textId="77777777" w:rsidTr="00712D16">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1DE598D7" w:rsidR="00F17F85" w:rsidRPr="00073ADB" w:rsidRDefault="00F17F85" w:rsidP="00712D16">
            <w:pPr>
              <w:pStyle w:val="TAL"/>
              <w:jc w:val="center"/>
            </w:pPr>
            <w:r w:rsidRPr="00073ADB">
              <w:rPr>
                <w:b/>
                <w:bCs/>
              </w:rPr>
              <w:t>Requirements for Seamless testing environment</w:t>
            </w:r>
          </w:p>
        </w:tc>
      </w:tr>
      <w:tr w:rsidR="00F17F85" w:rsidRPr="00073ADB" w14:paraId="72E411B3"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hideMark/>
          </w:tcPr>
          <w:p w14:paraId="373443A5" w14:textId="7A67FC2F" w:rsidR="00F17F85" w:rsidRPr="00073ADB" w:rsidRDefault="00F17F85" w:rsidP="00F17F85">
            <w:pPr>
              <w:pStyle w:val="TAL"/>
            </w:pPr>
            <w:r w:rsidRPr="00073ADB">
              <w:t>C</w:t>
            </w:r>
            <w:r w:rsidRPr="00073ADB">
              <w:t>.</w:t>
            </w:r>
            <w:r>
              <w:t>3</w:t>
            </w:r>
            <w:r w:rsidRPr="00073ADB">
              <w:t>.</w:t>
            </w:r>
            <w:r>
              <w:t>1</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6B13D520" w14:textId="10361181" w:rsidR="00F17F85" w:rsidRPr="00073ADB" w:rsidRDefault="00F17F85" w:rsidP="00F17F85">
            <w:pPr>
              <w:pStyle w:val="TAL"/>
            </w:pPr>
            <w:r w:rsidRPr="00073ADB">
              <w:t>TT should be able to receive and process the APDU TX/RX data exchanged between UICC and ME while maintaining proper synchronization with the test steps executed in the TT.</w:t>
            </w:r>
          </w:p>
        </w:tc>
      </w:tr>
      <w:tr w:rsidR="00F17F85" w:rsidRPr="00073ADB" w14:paraId="13F83575"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347506BA" w14:textId="3F6BD8FC" w:rsidR="00F17F85" w:rsidRPr="00073ADB" w:rsidRDefault="00F17F85" w:rsidP="00F17F85">
            <w:pPr>
              <w:pStyle w:val="TAL"/>
            </w:pPr>
            <w:r>
              <w:t>C</w:t>
            </w:r>
            <w:r w:rsidRPr="00073ADB">
              <w:t>.3.1.2</w:t>
            </w:r>
          </w:p>
        </w:tc>
        <w:tc>
          <w:tcPr>
            <w:tcW w:w="9000" w:type="dxa"/>
            <w:tcBorders>
              <w:top w:val="single" w:sz="4" w:space="0" w:color="auto"/>
              <w:left w:val="single" w:sz="4" w:space="0" w:color="auto"/>
              <w:bottom w:val="single" w:sz="4" w:space="0" w:color="auto"/>
              <w:right w:val="single" w:sz="4" w:space="0" w:color="auto"/>
            </w:tcBorders>
          </w:tcPr>
          <w:p w14:paraId="088FE95C" w14:textId="054A2B74" w:rsidR="00F17F85" w:rsidRPr="00073ADB" w:rsidRDefault="00F17F85" w:rsidP="00F17F85">
            <w:pPr>
              <w:pStyle w:val="TAL"/>
            </w:pPr>
            <w:r w:rsidRPr="00073ADB">
              <w:t>Verification of APDU TX/RX data for the respective EF should be possible by the TT during or after the test case execution.</w:t>
            </w:r>
          </w:p>
        </w:tc>
      </w:tr>
    </w:tbl>
    <w:p w14:paraId="32880194" w14:textId="77777777" w:rsidR="00F17F85" w:rsidRPr="00073ADB" w:rsidRDefault="00F17F85" w:rsidP="00F17F85"/>
    <w:p w14:paraId="3AA7B5D8" w14:textId="0D7FC147" w:rsidR="00073ADB" w:rsidRPr="00073ADB" w:rsidRDefault="00073ADB" w:rsidP="00073ADB">
      <w:pPr>
        <w:pStyle w:val="Heading3"/>
      </w:pPr>
      <w:r w:rsidRPr="00073ADB">
        <w:t>C</w:t>
      </w:r>
      <w:r w:rsidRPr="00073ADB">
        <w:t>.3.2</w:t>
      </w:r>
      <w:r w:rsidRPr="00073ADB">
        <w:tab/>
        <w:t>APDU content verification requirements list-2</w:t>
      </w:r>
    </w:p>
    <w:p w14:paraId="4EF7E706" w14:textId="77777777" w:rsidR="00073ADB" w:rsidRDefault="00073ADB" w:rsidP="00073ADB">
      <w:r w:rsidRPr="00073ADB">
        <w:t>Requirements in the following list are suggested to be supported within the test environment for seamless testing as defined in clause 4.1.5 of the present document.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14BE6EEF" w14:textId="77777777" w:rsidTr="00712D16">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62EDB961" w:rsidR="00F17F85" w:rsidRPr="00073ADB" w:rsidRDefault="00F17F85" w:rsidP="00F17F85">
            <w:pPr>
              <w:pStyle w:val="TAL"/>
              <w:jc w:val="center"/>
            </w:pPr>
            <w:r w:rsidRPr="00073ADB">
              <w:rPr>
                <w:b/>
                <w:bCs/>
              </w:rPr>
              <w:t>Requirements for Test events-based testing</w:t>
            </w:r>
          </w:p>
        </w:tc>
      </w:tr>
      <w:tr w:rsidR="00F17F85" w:rsidRPr="00073ADB" w14:paraId="02714834"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hideMark/>
          </w:tcPr>
          <w:p w14:paraId="68B28C35" w14:textId="716EE3DD" w:rsidR="00F17F85" w:rsidRPr="00073ADB" w:rsidRDefault="00F17F85" w:rsidP="00F17F85">
            <w:pPr>
              <w:pStyle w:val="TAL"/>
            </w:pPr>
            <w:r>
              <w:t>C</w:t>
            </w:r>
            <w:r w:rsidRPr="00073ADB">
              <w:t>.3.2.1</w:t>
            </w:r>
          </w:p>
        </w:tc>
        <w:tc>
          <w:tcPr>
            <w:tcW w:w="9000" w:type="dxa"/>
            <w:tcBorders>
              <w:top w:val="single" w:sz="4" w:space="0" w:color="auto"/>
              <w:left w:val="single" w:sz="4" w:space="0" w:color="auto"/>
              <w:bottom w:val="single" w:sz="4" w:space="0" w:color="auto"/>
              <w:right w:val="single" w:sz="4" w:space="0" w:color="auto"/>
            </w:tcBorders>
            <w:hideMark/>
          </w:tcPr>
          <w:p w14:paraId="24B9AEBD" w14:textId="04A193DA" w:rsidR="00F17F85" w:rsidRPr="00073ADB" w:rsidRDefault="00F17F85" w:rsidP="00F17F85">
            <w:pPr>
              <w:pStyle w:val="TAL"/>
            </w:pPr>
            <w:r w:rsidRPr="00073ADB">
              <w:t>Applet should be capable of writing the contents of selected APDUs (e.g.: TERMINAL RESPONSE, ENVELOPE data, any selected APDUs etc), received from the ME - nrUICC interface to a test output file (e.g. EF</w:t>
            </w:r>
            <w:r w:rsidRPr="00073ADB">
              <w:rPr>
                <w:vertAlign w:val="subscript"/>
              </w:rPr>
              <w:t>TC_OUT</w:t>
            </w:r>
            <w:r w:rsidRPr="00073ADB">
              <w:t>).</w:t>
            </w:r>
          </w:p>
        </w:tc>
      </w:tr>
      <w:tr w:rsidR="00F17F85" w:rsidRPr="00073ADB" w14:paraId="213647EF"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4EEBA791" w14:textId="3817907E" w:rsidR="00F17F85" w:rsidRPr="00073ADB" w:rsidRDefault="00F17F85" w:rsidP="00F17F85">
            <w:pPr>
              <w:pStyle w:val="TAL"/>
            </w:pPr>
            <w:r>
              <w:t>C</w:t>
            </w:r>
            <w:r w:rsidRPr="00073ADB">
              <w:t>.3.2.2</w:t>
            </w:r>
          </w:p>
        </w:tc>
        <w:tc>
          <w:tcPr>
            <w:tcW w:w="9000" w:type="dxa"/>
            <w:tcBorders>
              <w:top w:val="single" w:sz="4" w:space="0" w:color="auto"/>
              <w:left w:val="single" w:sz="4" w:space="0" w:color="auto"/>
              <w:bottom w:val="single" w:sz="4" w:space="0" w:color="auto"/>
              <w:right w:val="single" w:sz="4" w:space="0" w:color="auto"/>
            </w:tcBorders>
          </w:tcPr>
          <w:p w14:paraId="418833C1" w14:textId="540CC742" w:rsidR="00F17F85" w:rsidRPr="00073ADB" w:rsidRDefault="00F17F85" w:rsidP="00F17F85">
            <w:pPr>
              <w:pStyle w:val="TAL"/>
            </w:pPr>
            <w:r w:rsidRPr="00073ADB">
              <w:t>TT should read EF</w:t>
            </w:r>
            <w:r w:rsidRPr="00073ADB">
              <w:rPr>
                <w:vertAlign w:val="subscript"/>
              </w:rPr>
              <w:t xml:space="preserve">TC_OUT </w:t>
            </w:r>
            <w:r w:rsidRPr="00073ADB">
              <w:t xml:space="preserve">file after the test case </w:t>
            </w:r>
            <w:r w:rsidRPr="00073ADB">
              <w:t>execution</w:t>
            </w:r>
            <w:r w:rsidRPr="00073ADB">
              <w:t xml:space="preserve"> to verify the acceptance criteria.</w:t>
            </w:r>
          </w:p>
        </w:tc>
      </w:tr>
      <w:tr w:rsidR="00F17F85" w:rsidRPr="00073ADB" w14:paraId="190827B0"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4B830064" w14:textId="3BADE0D8" w:rsidR="00F17F85" w:rsidRDefault="00F17F85" w:rsidP="00F17F85">
            <w:pPr>
              <w:pStyle w:val="TAL"/>
            </w:pPr>
            <w:r>
              <w:t>C</w:t>
            </w:r>
            <w:r w:rsidRPr="00073ADB">
              <w:t>.3.2.3</w:t>
            </w:r>
          </w:p>
        </w:tc>
        <w:tc>
          <w:tcPr>
            <w:tcW w:w="9000" w:type="dxa"/>
            <w:tcBorders>
              <w:top w:val="single" w:sz="4" w:space="0" w:color="auto"/>
              <w:left w:val="single" w:sz="4" w:space="0" w:color="auto"/>
              <w:bottom w:val="single" w:sz="4" w:space="0" w:color="auto"/>
              <w:right w:val="single" w:sz="4" w:space="0" w:color="auto"/>
            </w:tcBorders>
          </w:tcPr>
          <w:p w14:paraId="7BB2E500" w14:textId="1B831AEC" w:rsidR="00F17F85" w:rsidRPr="00073ADB" w:rsidRDefault="00F17F85" w:rsidP="00F17F85">
            <w:pPr>
              <w:pStyle w:val="TAL"/>
            </w:pPr>
            <w:r w:rsidRPr="00073ADB">
              <w:t>Format of the verification data in the test output file should be defined as per the applet implementation.</w:t>
            </w:r>
          </w:p>
        </w:tc>
      </w:tr>
      <w:tr w:rsidR="00F17F85" w:rsidRPr="00073ADB" w14:paraId="2AEA24ED"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5DF9655C" w14:textId="229A435D" w:rsidR="00F17F85" w:rsidRDefault="00F17F85" w:rsidP="00F17F85">
            <w:pPr>
              <w:pStyle w:val="TAL"/>
            </w:pPr>
            <w:r>
              <w:t>C</w:t>
            </w:r>
            <w:r w:rsidRPr="00073ADB">
              <w:t>.3.2.4</w:t>
            </w:r>
          </w:p>
        </w:tc>
        <w:tc>
          <w:tcPr>
            <w:tcW w:w="9000" w:type="dxa"/>
            <w:tcBorders>
              <w:top w:val="single" w:sz="4" w:space="0" w:color="auto"/>
              <w:left w:val="single" w:sz="4" w:space="0" w:color="auto"/>
              <w:bottom w:val="single" w:sz="4" w:space="0" w:color="auto"/>
              <w:right w:val="single" w:sz="4" w:space="0" w:color="auto"/>
            </w:tcBorders>
          </w:tcPr>
          <w:p w14:paraId="43B2516A" w14:textId="183EB5A9" w:rsidR="00F17F85" w:rsidRPr="00073ADB" w:rsidRDefault="00F17F85" w:rsidP="00F17F85">
            <w:pPr>
              <w:pStyle w:val="TAL"/>
            </w:pPr>
            <w:r w:rsidRPr="00073ADB">
              <w:t xml:space="preserve">Applet should be able to process the TERMINAL RESPONSE received from the ME upon triggering a proactive command from the </w:t>
            </w:r>
            <w:r>
              <w:t>a</w:t>
            </w:r>
            <w:r w:rsidRPr="00073ADB">
              <w:t>pplet.</w:t>
            </w:r>
          </w:p>
        </w:tc>
      </w:tr>
      <w:tr w:rsidR="00F17F85" w:rsidRPr="00073ADB" w14:paraId="5463259D" w14:textId="77777777" w:rsidTr="00F17F85">
        <w:trPr>
          <w:trHeight w:val="255"/>
        </w:trPr>
        <w:tc>
          <w:tcPr>
            <w:tcW w:w="850" w:type="dxa"/>
            <w:tcBorders>
              <w:top w:val="single" w:sz="4" w:space="0" w:color="auto"/>
              <w:left w:val="single" w:sz="4" w:space="0" w:color="auto"/>
              <w:bottom w:val="single" w:sz="4" w:space="0" w:color="auto"/>
              <w:right w:val="single" w:sz="4" w:space="0" w:color="auto"/>
            </w:tcBorders>
          </w:tcPr>
          <w:p w14:paraId="31AC46A0" w14:textId="47B64931" w:rsidR="00F17F85" w:rsidRDefault="00F17F85" w:rsidP="00F17F85">
            <w:pPr>
              <w:pStyle w:val="TAL"/>
            </w:pPr>
            <w:r>
              <w:t>C</w:t>
            </w:r>
            <w:r w:rsidRPr="00073ADB">
              <w:t>.3.2.5</w:t>
            </w:r>
          </w:p>
        </w:tc>
        <w:tc>
          <w:tcPr>
            <w:tcW w:w="9000" w:type="dxa"/>
            <w:tcBorders>
              <w:top w:val="single" w:sz="4" w:space="0" w:color="auto"/>
              <w:left w:val="single" w:sz="4" w:space="0" w:color="auto"/>
              <w:bottom w:val="single" w:sz="4" w:space="0" w:color="auto"/>
              <w:right w:val="single" w:sz="4" w:space="0" w:color="auto"/>
            </w:tcBorders>
          </w:tcPr>
          <w:p w14:paraId="391E244B" w14:textId="075F1BDC" w:rsidR="00F17F85" w:rsidRPr="00F17F85" w:rsidRDefault="00F17F85" w:rsidP="00F17F85">
            <w:pPr>
              <w:spacing w:after="0"/>
              <w:rPr>
                <w:rFonts w:ascii="Arial" w:hAnsi="Arial"/>
                <w:sz w:val="18"/>
              </w:rPr>
            </w:pPr>
            <w:r w:rsidRPr="00073ADB">
              <w:rPr>
                <w:rFonts w:ascii="Arial" w:hAnsi="Arial"/>
                <w:sz w:val="18"/>
              </w:rPr>
              <w:t>When required by a test case, applet should be able to register or deregister for receiving an ADPU to verify its content.</w:t>
            </w:r>
            <w:r>
              <w:rPr>
                <w:rFonts w:ascii="Arial" w:hAnsi="Arial"/>
                <w:sz w:val="18"/>
              </w:rPr>
              <w:t xml:space="preserve"> </w:t>
            </w:r>
            <w:r w:rsidRPr="00F17F85">
              <w:rPr>
                <w:rFonts w:ascii="Arial" w:hAnsi="Arial"/>
                <w:sz w:val="18"/>
              </w:rPr>
              <w:t>(see note)</w:t>
            </w:r>
          </w:p>
        </w:tc>
      </w:tr>
      <w:tr w:rsidR="00F17F85" w:rsidRPr="00073ADB" w14:paraId="6EB89525" w14:textId="77777777" w:rsidTr="00F17F85">
        <w:trPr>
          <w:trHeight w:val="255"/>
        </w:trPr>
        <w:tc>
          <w:tcPr>
            <w:tcW w:w="850" w:type="dxa"/>
            <w:tcBorders>
              <w:top w:val="single" w:sz="4" w:space="0" w:color="auto"/>
              <w:left w:val="single" w:sz="4" w:space="0" w:color="auto"/>
              <w:bottom w:val="single" w:sz="4" w:space="0" w:color="auto"/>
              <w:right w:val="nil"/>
            </w:tcBorders>
          </w:tcPr>
          <w:p w14:paraId="6767EA04" w14:textId="561B7FC3" w:rsidR="00F17F85" w:rsidRDefault="00F17F85" w:rsidP="00F17F85">
            <w:pPr>
              <w:pStyle w:val="TAL"/>
            </w:pPr>
            <w:r w:rsidRPr="00073ADB">
              <w:t>NOTE:</w:t>
            </w:r>
          </w:p>
        </w:tc>
        <w:tc>
          <w:tcPr>
            <w:tcW w:w="9000" w:type="dxa"/>
            <w:tcBorders>
              <w:top w:val="single" w:sz="4" w:space="0" w:color="auto"/>
              <w:left w:val="nil"/>
              <w:bottom w:val="single" w:sz="4" w:space="0" w:color="auto"/>
              <w:right w:val="single" w:sz="4" w:space="0" w:color="auto"/>
            </w:tcBorders>
          </w:tcPr>
          <w:p w14:paraId="188984CE" w14:textId="4FA7C35C" w:rsidR="00F17F85" w:rsidRPr="00073ADB" w:rsidRDefault="00F17F85" w:rsidP="00F17F85">
            <w:pPr>
              <w:spacing w:after="0"/>
            </w:pPr>
            <w:r w:rsidRPr="00F17F85">
              <w:rPr>
                <w:rFonts w:ascii="Arial" w:hAnsi="Arial"/>
                <w:sz w:val="18"/>
              </w:rPr>
              <w:t>Test events based APDU verification (clause 4.1.5) will require additional test applet support for the events EVENT_TEST_EXTERNAL_FILE_READ and EVENT_TEST_RX_APDU</w:t>
            </w:r>
            <w:r>
              <w:rPr>
                <w:rFonts w:ascii="Arial" w:hAnsi="Arial"/>
                <w:sz w:val="18"/>
              </w:rPr>
              <w:t>,</w:t>
            </w:r>
            <w:r w:rsidRPr="00F17F85">
              <w:rPr>
                <w:rFonts w:ascii="Arial" w:hAnsi="Arial"/>
                <w:sz w:val="18"/>
              </w:rPr>
              <w:t xml:space="preserve"> defined in ETSI</w:t>
            </w:r>
            <w:r>
              <w:rPr>
                <w:rFonts w:ascii="Arial" w:hAnsi="Arial"/>
                <w:sz w:val="18"/>
              </w:rPr>
              <w:t> </w:t>
            </w:r>
            <w:r w:rsidRPr="00F17F85">
              <w:rPr>
                <w:rFonts w:ascii="Arial" w:hAnsi="Arial"/>
                <w:sz w:val="18"/>
              </w:rPr>
              <w:t>TS</w:t>
            </w:r>
            <w:r>
              <w:rPr>
                <w:rFonts w:ascii="Arial" w:hAnsi="Arial"/>
                <w:sz w:val="18"/>
              </w:rPr>
              <w:t> </w:t>
            </w:r>
            <w:r w:rsidRPr="00F17F85">
              <w:rPr>
                <w:rFonts w:ascii="Arial" w:hAnsi="Arial"/>
                <w:sz w:val="18"/>
              </w:rPr>
              <w:t>102</w:t>
            </w:r>
            <w:r>
              <w:rPr>
                <w:rFonts w:ascii="Arial" w:hAnsi="Arial"/>
                <w:sz w:val="18"/>
              </w:rPr>
              <w:t> </w:t>
            </w:r>
            <w:r w:rsidRPr="00F17F85">
              <w:rPr>
                <w:rFonts w:ascii="Arial" w:hAnsi="Arial"/>
                <w:sz w:val="18"/>
              </w:rPr>
              <w:t>241</w:t>
            </w:r>
            <w:r>
              <w:rPr>
                <w:rFonts w:ascii="Arial" w:hAnsi="Arial"/>
                <w:sz w:val="18"/>
              </w:rPr>
              <w:t>,</w:t>
            </w:r>
            <w:r w:rsidRPr="00F17F85">
              <w:rPr>
                <w:rFonts w:ascii="Arial" w:hAnsi="Arial"/>
                <w:sz w:val="18"/>
              </w:rPr>
              <w:t xml:space="preserve"> Rel</w:t>
            </w:r>
            <w:r>
              <w:rPr>
                <w:rFonts w:ascii="Arial" w:hAnsi="Arial"/>
                <w:sz w:val="18"/>
              </w:rPr>
              <w:t>-</w:t>
            </w:r>
            <w:r w:rsidRPr="00F17F85">
              <w:rPr>
                <w:rFonts w:ascii="Arial" w:hAnsi="Arial"/>
                <w:sz w:val="18"/>
              </w:rPr>
              <w:t>18.</w:t>
            </w:r>
          </w:p>
        </w:tc>
      </w:tr>
    </w:tbl>
    <w:p w14:paraId="46513D9C" w14:textId="77777777" w:rsidR="00073ADB" w:rsidRDefault="00073ADB" w:rsidP="00076554"/>
    <w:p w14:paraId="3C7B01F7" w14:textId="384D4553" w:rsidR="00073ADB" w:rsidRPr="00076554" w:rsidRDefault="00073ADB" w:rsidP="00076554">
      <w:pPr>
        <w:sectPr w:rsidR="00073ADB" w:rsidRPr="00076554" w:rsidSect="00252629">
          <w:footnotePr>
            <w:numRestart w:val="eachSect"/>
          </w:footnotePr>
          <w:pgSz w:w="11907" w:h="16840" w:code="9"/>
          <w:pgMar w:top="1276" w:right="1133" w:bottom="1133" w:left="1133" w:header="850" w:footer="340" w:gutter="0"/>
          <w:cols w:space="720"/>
          <w:formProt w:val="0"/>
        </w:sectPr>
      </w:pPr>
    </w:p>
    <w:p w14:paraId="34295C5D" w14:textId="1EC26E1C" w:rsidR="00747D74" w:rsidRPr="005307A3" w:rsidRDefault="00747D74" w:rsidP="001104DD">
      <w:pPr>
        <w:pStyle w:val="Heading8"/>
      </w:pPr>
      <w:bookmarkStart w:id="1012" w:name="_Toc182581495"/>
      <w:r w:rsidRPr="005307A3">
        <w:lastRenderedPageBreak/>
        <w:t xml:space="preserve">Annex </w:t>
      </w:r>
      <w:r w:rsidR="004F2842">
        <w:t>D</w:t>
      </w:r>
      <w:r w:rsidR="004F2842" w:rsidRPr="005307A3">
        <w:t xml:space="preserve"> </w:t>
      </w:r>
      <w:r w:rsidRPr="005307A3">
        <w:t>(informative):</w:t>
      </w:r>
      <w:r w:rsidRPr="005307A3">
        <w:br/>
        <w:t>Change history</w:t>
      </w:r>
      <w:bookmarkStart w:id="1013" w:name="historyclause"/>
      <w:bookmarkEnd w:id="1009"/>
      <w:bookmarkEnd w:id="1010"/>
      <w:bookmarkEnd w:id="1012"/>
      <w:bookmarkEnd w:id="1013"/>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61BDA">
        <w:tc>
          <w:tcPr>
            <w:tcW w:w="9616" w:type="dxa"/>
            <w:gridSpan w:val="8"/>
            <w:shd w:val="clear" w:color="auto" w:fill="D9D9D9" w:themeFill="background1" w:themeFillShade="D9"/>
          </w:tcPr>
          <w:p w14:paraId="6CFFE506" w14:textId="191D0FDA" w:rsidR="00561BDA" w:rsidRPr="00315B85" w:rsidRDefault="00561BDA" w:rsidP="0036252F">
            <w:pPr>
              <w:pStyle w:val="TAH"/>
              <w:rPr>
                <w:sz w:val="16"/>
                <w:szCs w:val="16"/>
              </w:rPr>
            </w:pPr>
            <w:r w:rsidRPr="00235394">
              <w:t>Change history</w:t>
            </w:r>
          </w:p>
        </w:tc>
      </w:tr>
      <w:tr w:rsidR="000124C6" w:rsidRPr="00315B85" w14:paraId="76D29E46" w14:textId="77777777" w:rsidTr="00561BDA">
        <w:tc>
          <w:tcPr>
            <w:tcW w:w="800" w:type="dxa"/>
            <w:shd w:val="pct10" w:color="auto" w:fill="FFFFFF"/>
          </w:tcPr>
          <w:p w14:paraId="6DF3F4CD" w14:textId="77777777" w:rsidR="000124C6" w:rsidRPr="00315B85" w:rsidRDefault="000124C6" w:rsidP="0036252F">
            <w:pPr>
              <w:pStyle w:val="TAH"/>
              <w:rPr>
                <w:sz w:val="16"/>
                <w:szCs w:val="16"/>
              </w:rPr>
            </w:pPr>
            <w:r w:rsidRPr="00315B85">
              <w:rPr>
                <w:sz w:val="16"/>
                <w:szCs w:val="16"/>
              </w:rPr>
              <w:t>Date</w:t>
            </w:r>
          </w:p>
        </w:tc>
        <w:tc>
          <w:tcPr>
            <w:tcW w:w="1134" w:type="dxa"/>
            <w:shd w:val="pct10" w:color="auto" w:fill="FFFFFF"/>
          </w:tcPr>
          <w:p w14:paraId="43034466" w14:textId="77777777" w:rsidR="000124C6" w:rsidRPr="00315B85" w:rsidRDefault="000124C6" w:rsidP="0036252F">
            <w:pPr>
              <w:pStyle w:val="TAH"/>
              <w:rPr>
                <w:sz w:val="16"/>
                <w:szCs w:val="16"/>
              </w:rPr>
            </w:pPr>
            <w:r w:rsidRPr="00315B85">
              <w:rPr>
                <w:sz w:val="16"/>
                <w:szCs w:val="16"/>
              </w:rPr>
              <w:t>Meeting</w:t>
            </w:r>
          </w:p>
        </w:tc>
        <w:tc>
          <w:tcPr>
            <w:tcW w:w="1134" w:type="dxa"/>
            <w:shd w:val="pct10" w:color="auto" w:fill="FFFFFF"/>
          </w:tcPr>
          <w:p w14:paraId="6F63D47E" w14:textId="77777777" w:rsidR="000124C6" w:rsidRPr="00315B85" w:rsidRDefault="000124C6" w:rsidP="0036252F">
            <w:pPr>
              <w:pStyle w:val="TAH"/>
              <w:rPr>
                <w:sz w:val="16"/>
                <w:szCs w:val="16"/>
              </w:rPr>
            </w:pPr>
            <w:r w:rsidRPr="00315B85">
              <w:rPr>
                <w:sz w:val="16"/>
                <w:szCs w:val="16"/>
              </w:rPr>
              <w:t>TDoc</w:t>
            </w:r>
          </w:p>
        </w:tc>
        <w:tc>
          <w:tcPr>
            <w:tcW w:w="567" w:type="dxa"/>
            <w:shd w:val="pct10" w:color="auto" w:fill="FFFFFF"/>
          </w:tcPr>
          <w:p w14:paraId="63DBE500" w14:textId="77777777" w:rsidR="000124C6" w:rsidRPr="00315B85" w:rsidRDefault="000124C6" w:rsidP="0036252F">
            <w:pPr>
              <w:pStyle w:val="TAH"/>
              <w:rPr>
                <w:sz w:val="16"/>
                <w:szCs w:val="16"/>
              </w:rPr>
            </w:pPr>
            <w:r w:rsidRPr="00315B85">
              <w:rPr>
                <w:sz w:val="16"/>
                <w:szCs w:val="16"/>
              </w:rPr>
              <w:t>CR</w:t>
            </w:r>
          </w:p>
        </w:tc>
        <w:tc>
          <w:tcPr>
            <w:tcW w:w="426" w:type="dxa"/>
            <w:shd w:val="pct10" w:color="auto" w:fill="FFFFFF"/>
          </w:tcPr>
          <w:p w14:paraId="05ED1B54" w14:textId="77777777" w:rsidR="000124C6" w:rsidRPr="00315B85" w:rsidRDefault="000124C6" w:rsidP="0036252F">
            <w:pPr>
              <w:pStyle w:val="TAH"/>
              <w:rPr>
                <w:sz w:val="16"/>
                <w:szCs w:val="16"/>
              </w:rPr>
            </w:pPr>
            <w:r w:rsidRPr="00315B85">
              <w:rPr>
                <w:sz w:val="16"/>
                <w:szCs w:val="16"/>
              </w:rPr>
              <w:t>Rev</w:t>
            </w:r>
          </w:p>
        </w:tc>
        <w:tc>
          <w:tcPr>
            <w:tcW w:w="425" w:type="dxa"/>
            <w:shd w:val="pct10" w:color="auto" w:fill="FFFFFF"/>
          </w:tcPr>
          <w:p w14:paraId="743E0F53" w14:textId="77777777" w:rsidR="000124C6" w:rsidRPr="00315B85" w:rsidRDefault="000124C6" w:rsidP="0036252F">
            <w:pPr>
              <w:pStyle w:val="TAH"/>
              <w:rPr>
                <w:sz w:val="16"/>
                <w:szCs w:val="16"/>
              </w:rPr>
            </w:pPr>
            <w:r w:rsidRPr="00315B85">
              <w:rPr>
                <w:sz w:val="16"/>
                <w:szCs w:val="16"/>
              </w:rPr>
              <w:t>Cat</w:t>
            </w:r>
          </w:p>
        </w:tc>
        <w:tc>
          <w:tcPr>
            <w:tcW w:w="4422" w:type="dxa"/>
            <w:shd w:val="pct10" w:color="auto" w:fill="FFFFFF"/>
          </w:tcPr>
          <w:p w14:paraId="0BDECAA2" w14:textId="77777777" w:rsidR="000124C6" w:rsidRPr="00315B85" w:rsidRDefault="000124C6" w:rsidP="0036252F">
            <w:pPr>
              <w:pStyle w:val="TAH"/>
              <w:rPr>
                <w:sz w:val="16"/>
                <w:szCs w:val="16"/>
              </w:rPr>
            </w:pPr>
            <w:r w:rsidRPr="00315B85">
              <w:rPr>
                <w:sz w:val="16"/>
                <w:szCs w:val="16"/>
              </w:rPr>
              <w:t>Subject/Comment</w:t>
            </w:r>
          </w:p>
        </w:tc>
        <w:tc>
          <w:tcPr>
            <w:tcW w:w="708" w:type="dxa"/>
            <w:shd w:val="pct10" w:color="auto" w:fill="FFFFFF"/>
          </w:tcPr>
          <w:p w14:paraId="7D10567B" w14:textId="1C72A5C4" w:rsidR="000124C6" w:rsidRPr="00315B85" w:rsidRDefault="000124C6" w:rsidP="0036252F">
            <w:pPr>
              <w:pStyle w:val="TAH"/>
              <w:rPr>
                <w:sz w:val="16"/>
                <w:szCs w:val="16"/>
              </w:rPr>
            </w:pPr>
            <w:r w:rsidRPr="00315B85">
              <w:rPr>
                <w:sz w:val="16"/>
                <w:szCs w:val="16"/>
              </w:rPr>
              <w:t xml:space="preserve">New </w:t>
            </w:r>
          </w:p>
        </w:tc>
      </w:tr>
      <w:tr w:rsidR="000124C6" w:rsidRPr="00315B85" w14:paraId="674D3379" w14:textId="77777777" w:rsidTr="00561BDA">
        <w:tc>
          <w:tcPr>
            <w:tcW w:w="800" w:type="dxa"/>
            <w:shd w:val="solid" w:color="FFFFFF" w:fill="auto"/>
          </w:tcPr>
          <w:p w14:paraId="090ECB5C" w14:textId="7D3AC286" w:rsidR="000124C6" w:rsidRPr="00315B85" w:rsidRDefault="000124C6" w:rsidP="0036252F">
            <w:pPr>
              <w:pStyle w:val="TAC"/>
              <w:rPr>
                <w:sz w:val="16"/>
                <w:szCs w:val="16"/>
              </w:rPr>
            </w:pPr>
            <w:r>
              <w:rPr>
                <w:sz w:val="16"/>
                <w:szCs w:val="16"/>
              </w:rPr>
              <w:t>2024-08</w:t>
            </w:r>
          </w:p>
        </w:tc>
        <w:tc>
          <w:tcPr>
            <w:tcW w:w="1134" w:type="dxa"/>
            <w:shd w:val="solid" w:color="FFFFFF" w:fill="auto"/>
          </w:tcPr>
          <w:p w14:paraId="179C3981" w14:textId="3BFE8966" w:rsidR="000124C6" w:rsidRPr="00315B85" w:rsidRDefault="000124C6" w:rsidP="0036252F">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r w:rsidR="003D796D">
              <w:rPr>
                <w:sz w:val="16"/>
                <w:szCs w:val="16"/>
              </w:rPr>
              <w:t>is</w:t>
            </w:r>
          </w:p>
        </w:tc>
        <w:tc>
          <w:tcPr>
            <w:tcW w:w="1134" w:type="dxa"/>
            <w:shd w:val="solid" w:color="FFFFFF" w:fill="auto"/>
          </w:tcPr>
          <w:p w14:paraId="5F56BC5D" w14:textId="64369B31" w:rsidR="000124C6" w:rsidRPr="00315B85" w:rsidRDefault="000124C6" w:rsidP="0036252F">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7" w:type="dxa"/>
            <w:shd w:val="solid" w:color="FFFFFF" w:fill="auto"/>
          </w:tcPr>
          <w:p w14:paraId="1D8525F6" w14:textId="77777777" w:rsidR="000124C6" w:rsidRPr="00315B85" w:rsidRDefault="000124C6" w:rsidP="0036252F">
            <w:pPr>
              <w:pStyle w:val="TAC"/>
              <w:rPr>
                <w:sz w:val="16"/>
                <w:szCs w:val="16"/>
              </w:rPr>
            </w:pPr>
          </w:p>
        </w:tc>
        <w:tc>
          <w:tcPr>
            <w:tcW w:w="426" w:type="dxa"/>
            <w:shd w:val="solid" w:color="FFFFFF" w:fill="auto"/>
          </w:tcPr>
          <w:p w14:paraId="180E109B" w14:textId="77777777" w:rsidR="000124C6" w:rsidRPr="00315B85" w:rsidRDefault="000124C6" w:rsidP="0036252F">
            <w:pPr>
              <w:pStyle w:val="TAC"/>
              <w:rPr>
                <w:sz w:val="16"/>
                <w:szCs w:val="16"/>
              </w:rPr>
            </w:pPr>
          </w:p>
        </w:tc>
        <w:tc>
          <w:tcPr>
            <w:tcW w:w="425" w:type="dxa"/>
            <w:shd w:val="solid" w:color="FFFFFF" w:fill="auto"/>
          </w:tcPr>
          <w:p w14:paraId="6E9FD3A9" w14:textId="77777777" w:rsidR="000124C6" w:rsidRPr="00315B85" w:rsidRDefault="000124C6" w:rsidP="0036252F">
            <w:pPr>
              <w:pStyle w:val="TAC"/>
              <w:rPr>
                <w:sz w:val="16"/>
                <w:szCs w:val="16"/>
              </w:rPr>
            </w:pPr>
          </w:p>
        </w:tc>
        <w:tc>
          <w:tcPr>
            <w:tcW w:w="4422" w:type="dxa"/>
            <w:shd w:val="solid" w:color="FFFFFF" w:fill="auto"/>
          </w:tcPr>
          <w:p w14:paraId="0487F3EF" w14:textId="093BF453" w:rsidR="000124C6" w:rsidRPr="00315B85" w:rsidRDefault="001104DD" w:rsidP="0036252F">
            <w:pPr>
              <w:pStyle w:val="TAL"/>
              <w:rPr>
                <w:sz w:val="16"/>
                <w:szCs w:val="16"/>
              </w:rPr>
            </w:pPr>
            <w:r>
              <w:rPr>
                <w:sz w:val="16"/>
                <w:szCs w:val="16"/>
              </w:rPr>
              <w:t xml:space="preserve">Agreed </w:t>
            </w:r>
            <w:r w:rsidR="003D796D">
              <w:rPr>
                <w:sz w:val="16"/>
                <w:szCs w:val="16"/>
              </w:rPr>
              <w:t xml:space="preserve">draft </w:t>
            </w:r>
            <w:r>
              <w:rPr>
                <w:sz w:val="16"/>
                <w:szCs w:val="16"/>
              </w:rPr>
              <w:t>version after CT6#119bis</w:t>
            </w:r>
          </w:p>
        </w:tc>
        <w:tc>
          <w:tcPr>
            <w:tcW w:w="708" w:type="dxa"/>
            <w:shd w:val="solid" w:color="FFFFFF" w:fill="auto"/>
          </w:tcPr>
          <w:p w14:paraId="6EA5BCE9" w14:textId="13FF4B24" w:rsidR="000124C6" w:rsidRPr="00315B85" w:rsidRDefault="001104DD" w:rsidP="0036252F">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61BDA">
        <w:tc>
          <w:tcPr>
            <w:tcW w:w="800" w:type="dxa"/>
            <w:shd w:val="solid" w:color="FFFFFF" w:fill="auto"/>
          </w:tcPr>
          <w:p w14:paraId="6AE3FE67" w14:textId="2FA7FE9A" w:rsidR="000124C6" w:rsidRDefault="003D796D" w:rsidP="0036252F">
            <w:pPr>
              <w:pStyle w:val="TAC"/>
              <w:rPr>
                <w:sz w:val="16"/>
                <w:szCs w:val="16"/>
              </w:rPr>
            </w:pPr>
            <w:r>
              <w:rPr>
                <w:sz w:val="16"/>
                <w:szCs w:val="16"/>
              </w:rPr>
              <w:t>2024-11</w:t>
            </w:r>
          </w:p>
        </w:tc>
        <w:tc>
          <w:tcPr>
            <w:tcW w:w="1134" w:type="dxa"/>
            <w:shd w:val="solid" w:color="FFFFFF" w:fill="auto"/>
          </w:tcPr>
          <w:p w14:paraId="47A396F9" w14:textId="07520C59" w:rsidR="000124C6" w:rsidRDefault="003D796D" w:rsidP="0036252F">
            <w:pPr>
              <w:pStyle w:val="TAC"/>
              <w:rPr>
                <w:sz w:val="16"/>
                <w:szCs w:val="16"/>
              </w:rPr>
            </w:pPr>
            <w:r>
              <w:rPr>
                <w:sz w:val="16"/>
                <w:szCs w:val="16"/>
              </w:rPr>
              <w:t>CT6#120-bis</w:t>
            </w:r>
          </w:p>
        </w:tc>
        <w:tc>
          <w:tcPr>
            <w:tcW w:w="1134" w:type="dxa"/>
            <w:shd w:val="solid" w:color="FFFFFF" w:fill="auto"/>
          </w:tcPr>
          <w:p w14:paraId="69E3BB7A" w14:textId="7B32CFAD" w:rsidR="000124C6" w:rsidRDefault="003D796D" w:rsidP="0036252F">
            <w:pPr>
              <w:pStyle w:val="TAC"/>
              <w:rPr>
                <w:sz w:val="16"/>
                <w:szCs w:val="16"/>
              </w:rPr>
            </w:pPr>
            <w:r>
              <w:rPr>
                <w:sz w:val="16"/>
                <w:szCs w:val="16"/>
              </w:rPr>
              <w:t>C6-240</w:t>
            </w:r>
            <w:r w:rsidR="00F17F85">
              <w:rPr>
                <w:sz w:val="16"/>
                <w:szCs w:val="16"/>
              </w:rPr>
              <w:t>706</w:t>
            </w:r>
          </w:p>
        </w:tc>
        <w:tc>
          <w:tcPr>
            <w:tcW w:w="567" w:type="dxa"/>
            <w:shd w:val="solid" w:color="FFFFFF" w:fill="auto"/>
          </w:tcPr>
          <w:p w14:paraId="609C1C2C" w14:textId="77777777" w:rsidR="000124C6" w:rsidRPr="00315B85" w:rsidRDefault="000124C6" w:rsidP="0036252F">
            <w:pPr>
              <w:pStyle w:val="TAC"/>
              <w:rPr>
                <w:sz w:val="16"/>
                <w:szCs w:val="16"/>
              </w:rPr>
            </w:pPr>
          </w:p>
        </w:tc>
        <w:tc>
          <w:tcPr>
            <w:tcW w:w="426" w:type="dxa"/>
            <w:shd w:val="solid" w:color="FFFFFF" w:fill="auto"/>
          </w:tcPr>
          <w:p w14:paraId="5FF1B08E" w14:textId="77777777" w:rsidR="000124C6" w:rsidRPr="00315B85" w:rsidRDefault="000124C6" w:rsidP="0036252F">
            <w:pPr>
              <w:pStyle w:val="TAC"/>
              <w:rPr>
                <w:sz w:val="16"/>
                <w:szCs w:val="16"/>
              </w:rPr>
            </w:pPr>
          </w:p>
        </w:tc>
        <w:tc>
          <w:tcPr>
            <w:tcW w:w="425" w:type="dxa"/>
            <w:shd w:val="solid" w:color="FFFFFF" w:fill="auto"/>
          </w:tcPr>
          <w:p w14:paraId="560F18FE" w14:textId="77777777" w:rsidR="000124C6" w:rsidRPr="00315B85" w:rsidRDefault="000124C6" w:rsidP="0036252F">
            <w:pPr>
              <w:pStyle w:val="TAC"/>
              <w:rPr>
                <w:sz w:val="16"/>
                <w:szCs w:val="16"/>
              </w:rPr>
            </w:pPr>
          </w:p>
        </w:tc>
        <w:tc>
          <w:tcPr>
            <w:tcW w:w="4422" w:type="dxa"/>
            <w:shd w:val="solid" w:color="FFFFFF" w:fill="auto"/>
          </w:tcPr>
          <w:p w14:paraId="1C3EA736" w14:textId="7A9A6A10" w:rsidR="000124C6" w:rsidRDefault="003D796D" w:rsidP="0036252F">
            <w:pPr>
              <w:pStyle w:val="TAL"/>
              <w:rPr>
                <w:sz w:val="16"/>
                <w:szCs w:val="16"/>
              </w:rPr>
            </w:pPr>
            <w:r>
              <w:rPr>
                <w:sz w:val="16"/>
                <w:szCs w:val="16"/>
              </w:rPr>
              <w:t>Version with corrections suggested in C6#119-bis and addition of</w:t>
            </w:r>
            <w:r w:rsidR="00A349FA">
              <w:rPr>
                <w:sz w:val="16"/>
                <w:szCs w:val="16"/>
              </w:rPr>
              <w:t xml:space="preserve"> </w:t>
            </w:r>
            <w:r>
              <w:rPr>
                <w:sz w:val="16"/>
                <w:szCs w:val="16"/>
              </w:rPr>
              <w:t xml:space="preserve">TCs newly introduced </w:t>
            </w:r>
            <w:r w:rsidR="00A349FA">
              <w:rPr>
                <w:sz w:val="16"/>
                <w:szCs w:val="16"/>
              </w:rPr>
              <w:t>in TS 31.124</w:t>
            </w:r>
            <w:r>
              <w:rPr>
                <w:sz w:val="16"/>
                <w:szCs w:val="16"/>
              </w:rPr>
              <w:t xml:space="preserve"> </w:t>
            </w:r>
          </w:p>
        </w:tc>
        <w:tc>
          <w:tcPr>
            <w:tcW w:w="708" w:type="dxa"/>
            <w:shd w:val="solid" w:color="FFFFFF" w:fill="auto"/>
          </w:tcPr>
          <w:p w14:paraId="2AA17B6A" w14:textId="1282F1EA" w:rsidR="000124C6" w:rsidRDefault="00F17F85" w:rsidP="0036252F">
            <w:pPr>
              <w:pStyle w:val="TAC"/>
              <w:rPr>
                <w:sz w:val="16"/>
                <w:szCs w:val="16"/>
              </w:rPr>
            </w:pPr>
            <w:r>
              <w:rPr>
                <w:sz w:val="16"/>
                <w:szCs w:val="16"/>
              </w:rPr>
              <w:t>0</w:t>
            </w:r>
            <w:r w:rsidR="00A349FA">
              <w:rPr>
                <w:sz w:val="16"/>
                <w:szCs w:val="16"/>
              </w:rPr>
              <w:t>.</w:t>
            </w:r>
            <w:r>
              <w:rPr>
                <w:sz w:val="16"/>
                <w:szCs w:val="16"/>
              </w:rPr>
              <w:t>4</w:t>
            </w:r>
            <w:r w:rsidR="00A349FA">
              <w:rPr>
                <w:sz w:val="16"/>
                <w:szCs w:val="16"/>
              </w:rPr>
              <w:t>.0</w:t>
            </w:r>
          </w:p>
        </w:tc>
      </w:tr>
    </w:tbl>
    <w:p w14:paraId="5B6CA91F" w14:textId="1D1498F4" w:rsidR="00252629" w:rsidRPr="006C1F26" w:rsidRDefault="00252629" w:rsidP="00561BDA">
      <w:r w:rsidRPr="006C1F26">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540B3" w14:textId="77777777" w:rsidR="00E57CAB" w:rsidRDefault="00E57CAB">
      <w:pPr>
        <w:spacing w:after="0"/>
      </w:pPr>
      <w:r>
        <w:separator/>
      </w:r>
    </w:p>
  </w:endnote>
  <w:endnote w:type="continuationSeparator" w:id="0">
    <w:p w14:paraId="752B1F0C" w14:textId="77777777" w:rsidR="00E57CAB" w:rsidRDefault="00E57C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EF8B07" w14:textId="77777777" w:rsidR="00E57CAB" w:rsidRDefault="00E57CAB">
      <w:pPr>
        <w:spacing w:after="0"/>
      </w:pPr>
      <w:r>
        <w:separator/>
      </w:r>
    </w:p>
  </w:footnote>
  <w:footnote w:type="continuationSeparator" w:id="0">
    <w:p w14:paraId="18717F23" w14:textId="77777777" w:rsidR="00E57CAB" w:rsidRDefault="00E57C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B1A34" w14:textId="46FA0A91"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0678">
      <w:rPr>
        <w:rFonts w:ascii="Arial" w:hAnsi="Arial" w:cs="Arial"/>
        <w:b/>
        <w:noProof/>
        <w:sz w:val="18"/>
        <w:szCs w:val="18"/>
      </w:rPr>
      <w:t>3GPP TS 31.117 V0.40.0 (2024-11)</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6011D201"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0678">
      <w:rPr>
        <w:rFonts w:ascii="Arial" w:hAnsi="Arial" w:cs="Arial"/>
        <w:b/>
        <w:noProof/>
        <w:sz w:val="18"/>
        <w:szCs w:val="18"/>
      </w:rPr>
      <w:t>Release 17</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6420"/>
    <w:rsid w:val="00076554"/>
    <w:rsid w:val="000A21B8"/>
    <w:rsid w:val="000A3E63"/>
    <w:rsid w:val="000A661D"/>
    <w:rsid w:val="000E1778"/>
    <w:rsid w:val="000E227B"/>
    <w:rsid w:val="000E76C6"/>
    <w:rsid w:val="000F575D"/>
    <w:rsid w:val="000F5E46"/>
    <w:rsid w:val="00106A79"/>
    <w:rsid w:val="001104DD"/>
    <w:rsid w:val="0011386B"/>
    <w:rsid w:val="00116DFB"/>
    <w:rsid w:val="00141E97"/>
    <w:rsid w:val="00143C6A"/>
    <w:rsid w:val="00150E1D"/>
    <w:rsid w:val="00153DBC"/>
    <w:rsid w:val="00183425"/>
    <w:rsid w:val="001A31E2"/>
    <w:rsid w:val="001B1C01"/>
    <w:rsid w:val="001C0886"/>
    <w:rsid w:val="001C22C1"/>
    <w:rsid w:val="001C5329"/>
    <w:rsid w:val="00214173"/>
    <w:rsid w:val="00216E40"/>
    <w:rsid w:val="002228E9"/>
    <w:rsid w:val="0023700E"/>
    <w:rsid w:val="00251AC5"/>
    <w:rsid w:val="00252629"/>
    <w:rsid w:val="002642B4"/>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7376"/>
    <w:rsid w:val="0048060A"/>
    <w:rsid w:val="004814FF"/>
    <w:rsid w:val="004A1387"/>
    <w:rsid w:val="004A27F2"/>
    <w:rsid w:val="004B7E0F"/>
    <w:rsid w:val="004C4D26"/>
    <w:rsid w:val="004D193B"/>
    <w:rsid w:val="004E0389"/>
    <w:rsid w:val="004E1331"/>
    <w:rsid w:val="004E7984"/>
    <w:rsid w:val="004F2842"/>
    <w:rsid w:val="00502FCB"/>
    <w:rsid w:val="00507360"/>
    <w:rsid w:val="005165C2"/>
    <w:rsid w:val="00525E4F"/>
    <w:rsid w:val="00541F4A"/>
    <w:rsid w:val="00551898"/>
    <w:rsid w:val="00551E5A"/>
    <w:rsid w:val="00560354"/>
    <w:rsid w:val="00561BDA"/>
    <w:rsid w:val="005730E6"/>
    <w:rsid w:val="00583609"/>
    <w:rsid w:val="005B27A5"/>
    <w:rsid w:val="005B395A"/>
    <w:rsid w:val="005B5FDC"/>
    <w:rsid w:val="005D5C28"/>
    <w:rsid w:val="005F19C1"/>
    <w:rsid w:val="005F5637"/>
    <w:rsid w:val="00602B62"/>
    <w:rsid w:val="00620678"/>
    <w:rsid w:val="00627639"/>
    <w:rsid w:val="00630509"/>
    <w:rsid w:val="00636577"/>
    <w:rsid w:val="00660676"/>
    <w:rsid w:val="00684865"/>
    <w:rsid w:val="006A3A55"/>
    <w:rsid w:val="006B6796"/>
    <w:rsid w:val="006C4A29"/>
    <w:rsid w:val="006E40A6"/>
    <w:rsid w:val="006E6F51"/>
    <w:rsid w:val="00711A03"/>
    <w:rsid w:val="0071592B"/>
    <w:rsid w:val="007240DF"/>
    <w:rsid w:val="00747D74"/>
    <w:rsid w:val="00754975"/>
    <w:rsid w:val="007574FB"/>
    <w:rsid w:val="007719C2"/>
    <w:rsid w:val="0078143B"/>
    <w:rsid w:val="007920B2"/>
    <w:rsid w:val="007A224E"/>
    <w:rsid w:val="007A4344"/>
    <w:rsid w:val="007D2460"/>
    <w:rsid w:val="007D61E4"/>
    <w:rsid w:val="007F374C"/>
    <w:rsid w:val="007F5DF0"/>
    <w:rsid w:val="00810F6B"/>
    <w:rsid w:val="008123F4"/>
    <w:rsid w:val="008174AF"/>
    <w:rsid w:val="0082436B"/>
    <w:rsid w:val="00862185"/>
    <w:rsid w:val="008804FB"/>
    <w:rsid w:val="00892CE1"/>
    <w:rsid w:val="008C7A45"/>
    <w:rsid w:val="008D1523"/>
    <w:rsid w:val="008D6E37"/>
    <w:rsid w:val="008F470F"/>
    <w:rsid w:val="0094721B"/>
    <w:rsid w:val="00964EB1"/>
    <w:rsid w:val="009717E3"/>
    <w:rsid w:val="009807EF"/>
    <w:rsid w:val="009819B0"/>
    <w:rsid w:val="009834B2"/>
    <w:rsid w:val="0099094D"/>
    <w:rsid w:val="009966B8"/>
    <w:rsid w:val="009A189A"/>
    <w:rsid w:val="009B3E09"/>
    <w:rsid w:val="009C10CC"/>
    <w:rsid w:val="009C563E"/>
    <w:rsid w:val="009E0584"/>
    <w:rsid w:val="009E1CE7"/>
    <w:rsid w:val="00A02313"/>
    <w:rsid w:val="00A036BA"/>
    <w:rsid w:val="00A17FF3"/>
    <w:rsid w:val="00A349FA"/>
    <w:rsid w:val="00A37A69"/>
    <w:rsid w:val="00A43F4C"/>
    <w:rsid w:val="00A44DEA"/>
    <w:rsid w:val="00A53B52"/>
    <w:rsid w:val="00A54701"/>
    <w:rsid w:val="00A7478F"/>
    <w:rsid w:val="00A8369B"/>
    <w:rsid w:val="00A91DA7"/>
    <w:rsid w:val="00A925D8"/>
    <w:rsid w:val="00AB0844"/>
    <w:rsid w:val="00AB4D46"/>
    <w:rsid w:val="00AB5838"/>
    <w:rsid w:val="00AE0D5E"/>
    <w:rsid w:val="00B05BAE"/>
    <w:rsid w:val="00B135A3"/>
    <w:rsid w:val="00B168E1"/>
    <w:rsid w:val="00B17D81"/>
    <w:rsid w:val="00B24229"/>
    <w:rsid w:val="00B54E99"/>
    <w:rsid w:val="00B71F29"/>
    <w:rsid w:val="00B7546F"/>
    <w:rsid w:val="00B820BB"/>
    <w:rsid w:val="00B90F9B"/>
    <w:rsid w:val="00BB7171"/>
    <w:rsid w:val="00BB777C"/>
    <w:rsid w:val="00BD59EE"/>
    <w:rsid w:val="00BF01CF"/>
    <w:rsid w:val="00BF0E2B"/>
    <w:rsid w:val="00C01F59"/>
    <w:rsid w:val="00C12945"/>
    <w:rsid w:val="00C12DC5"/>
    <w:rsid w:val="00C36DB7"/>
    <w:rsid w:val="00C45F9C"/>
    <w:rsid w:val="00C50D2F"/>
    <w:rsid w:val="00C5506F"/>
    <w:rsid w:val="00C6035E"/>
    <w:rsid w:val="00C7756A"/>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533C"/>
    <w:rsid w:val="00DE6CE9"/>
    <w:rsid w:val="00E13A5F"/>
    <w:rsid w:val="00E167AB"/>
    <w:rsid w:val="00E20A33"/>
    <w:rsid w:val="00E22044"/>
    <w:rsid w:val="00E36746"/>
    <w:rsid w:val="00E474CA"/>
    <w:rsid w:val="00E50B88"/>
    <w:rsid w:val="00E57CAB"/>
    <w:rsid w:val="00E6703D"/>
    <w:rsid w:val="00E81C86"/>
    <w:rsid w:val="00E87268"/>
    <w:rsid w:val="00E90DE8"/>
    <w:rsid w:val="00EA02CF"/>
    <w:rsid w:val="00EE23C8"/>
    <w:rsid w:val="00EE651F"/>
    <w:rsid w:val="00EF066C"/>
    <w:rsid w:val="00EF42F9"/>
    <w:rsid w:val="00F039D3"/>
    <w:rsid w:val="00F04FB4"/>
    <w:rsid w:val="00F05F09"/>
    <w:rsid w:val="00F17F85"/>
    <w:rsid w:val="00F3267B"/>
    <w:rsid w:val="00F331E1"/>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E0F4BDA1-302F-426F-9038-9C403533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33571</Words>
  <Characters>191356</Characters>
  <Application>Microsoft Office Word</Application>
  <DocSecurity>0</DocSecurity>
  <Lines>1594</Lines>
  <Paragraphs>448</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224479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Use "LocalName" to get the style name for built-in styles depending on user language</dc:description>
  <cp:lastModifiedBy>COMPRION</cp:lastModifiedBy>
  <cp:revision>3</cp:revision>
  <dcterms:created xsi:type="dcterms:W3CDTF">2024-11-20T19:50:00Z</dcterms:created>
  <dcterms:modified xsi:type="dcterms:W3CDTF">2024-11-20T19:51:00Z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