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F6D26" w14:textId="78FD943C" w:rsidR="0034282E" w:rsidRDefault="00A615C8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 w:rsidR="00A10A7D">
        <w:rPr>
          <w:b/>
          <w:noProof/>
          <w:sz w:val="24"/>
        </w:rPr>
        <w:t>-bis</w:t>
      </w:r>
      <w:r w:rsidR="0034282E">
        <w:rPr>
          <w:b/>
          <w:i/>
          <w:noProof/>
          <w:sz w:val="28"/>
        </w:rPr>
        <w:tab/>
      </w:r>
      <w:r w:rsidR="00DD5511" w:rsidRPr="00EE21C9">
        <w:rPr>
          <w:b/>
          <w:iCs/>
          <w:noProof/>
          <w:sz w:val="28"/>
        </w:rPr>
        <w:t>C6</w:t>
      </w:r>
      <w:r w:rsidR="0034282E" w:rsidRPr="00EE21C9">
        <w:rPr>
          <w:b/>
          <w:iCs/>
          <w:noProof/>
          <w:sz w:val="28"/>
        </w:rPr>
        <w:t>-</w:t>
      </w:r>
      <w:r w:rsidR="00045370" w:rsidRPr="00EE21C9">
        <w:rPr>
          <w:b/>
          <w:iCs/>
          <w:noProof/>
          <w:sz w:val="28"/>
        </w:rPr>
        <w:t>24</w:t>
      </w:r>
      <w:r w:rsidR="00DD5511" w:rsidRPr="00EE21C9">
        <w:rPr>
          <w:b/>
          <w:iCs/>
          <w:noProof/>
          <w:sz w:val="28"/>
        </w:rPr>
        <w:t>0</w:t>
      </w:r>
      <w:r w:rsidR="00A10A7D">
        <w:rPr>
          <w:b/>
          <w:iCs/>
          <w:noProof/>
          <w:sz w:val="28"/>
        </w:rPr>
        <w:t>4</w:t>
      </w:r>
      <w:r w:rsidR="00DD5511" w:rsidRPr="00EE21C9">
        <w:rPr>
          <w:b/>
          <w:iCs/>
          <w:noProof/>
          <w:sz w:val="28"/>
        </w:rPr>
        <w:t>61</w:t>
      </w:r>
    </w:p>
    <w:p w14:paraId="7B2B1AE6" w14:textId="0E99C69D" w:rsidR="0034282E" w:rsidRPr="00A10A7D" w:rsidRDefault="00000000" w:rsidP="00A10A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0A7D" w:rsidRPr="00BA51D9">
          <w:rPr>
            <w:b/>
            <w:noProof/>
            <w:sz w:val="24"/>
          </w:rPr>
          <w:t>Maastricht</w:t>
        </w:r>
      </w:fldSimple>
      <w:r w:rsidR="00A10A7D">
        <w:rPr>
          <w:b/>
          <w:noProof/>
          <w:sz w:val="24"/>
        </w:rPr>
        <w:t xml:space="preserve">, </w:t>
      </w:r>
      <w:fldSimple w:instr=" DOCPROPERTY  Country  \* MERGEFORMAT ">
        <w:r w:rsidR="00A10A7D" w:rsidRPr="00BA51D9">
          <w:rPr>
            <w:b/>
            <w:noProof/>
            <w:sz w:val="24"/>
          </w:rPr>
          <w:t>Netherlands</w:t>
        </w:r>
      </w:fldSimple>
      <w:r w:rsidR="00A10A7D">
        <w:rPr>
          <w:b/>
          <w:noProof/>
          <w:sz w:val="24"/>
        </w:rPr>
        <w:t xml:space="preserve">, </w:t>
      </w:r>
      <w:fldSimple w:instr=" DOCPROPERTY  StartDate  \* MERGEFORMAT ">
        <w:r w:rsidR="00A10A7D" w:rsidRPr="00BA51D9">
          <w:rPr>
            <w:b/>
            <w:noProof/>
            <w:sz w:val="24"/>
          </w:rPr>
          <w:t>20th Aug 2024</w:t>
        </w:r>
      </w:fldSimple>
      <w:r w:rsidR="00A10A7D">
        <w:rPr>
          <w:b/>
          <w:noProof/>
          <w:sz w:val="24"/>
        </w:rPr>
        <w:t xml:space="preserve"> - </w:t>
      </w:r>
      <w:fldSimple w:instr=" DOCPROPERTY  EndDate  \* MERGEFORMAT ">
        <w:r w:rsidR="00A10A7D" w:rsidRPr="00BA51D9">
          <w:rPr>
            <w:b/>
            <w:noProof/>
            <w:sz w:val="24"/>
          </w:rPr>
          <w:t>23rd Aug 2024</w:t>
        </w:r>
      </w:fldSimple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4F497ADA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CD7E62">
        <w:rPr>
          <w:rFonts w:ascii="Arial" w:hAnsi="Arial" w:cs="Arial"/>
          <w:b/>
          <w:sz w:val="22"/>
          <w:szCs w:val="22"/>
        </w:rPr>
        <w:t xml:space="preserve">Availability of 3GPP </w:t>
      </w:r>
      <w:r w:rsidR="00982215">
        <w:rPr>
          <w:rFonts w:ascii="Arial" w:hAnsi="Arial" w:cs="Arial"/>
          <w:b/>
          <w:sz w:val="22"/>
          <w:szCs w:val="22"/>
        </w:rPr>
        <w:t>CT6 Rel</w:t>
      </w:r>
      <w:r w:rsidR="006A2C64">
        <w:rPr>
          <w:rFonts w:ascii="Arial" w:hAnsi="Arial" w:cs="Arial"/>
          <w:b/>
          <w:sz w:val="22"/>
          <w:szCs w:val="22"/>
        </w:rPr>
        <w:t>ease</w:t>
      </w:r>
      <w:r w:rsidR="00982215">
        <w:rPr>
          <w:rFonts w:ascii="Arial" w:hAnsi="Arial" w:cs="Arial"/>
          <w:b/>
          <w:sz w:val="22"/>
          <w:szCs w:val="22"/>
        </w:rPr>
        <w:t xml:space="preserve"> 18 specifications </w:t>
      </w:r>
      <w:r w:rsidR="00CD7E62">
        <w:rPr>
          <w:rFonts w:ascii="Arial" w:hAnsi="Arial" w:cs="Arial"/>
          <w:b/>
          <w:sz w:val="22"/>
          <w:szCs w:val="22"/>
        </w:rPr>
        <w:t>defining associated elementary files.</w:t>
      </w:r>
    </w:p>
    <w:p w14:paraId="06BA196E" w14:textId="65F1BA79" w:rsidR="00B97703" w:rsidRPr="003330D7" w:rsidRDefault="00B97703" w:rsidP="00317C6E">
      <w:pPr>
        <w:spacing w:after="60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F6FB1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A1B" w:rsidRPr="00EE4A1B">
        <w:rPr>
          <w:rFonts w:ascii="Arial" w:hAnsi="Arial" w:cs="Arial"/>
          <w:b/>
          <w:sz w:val="22"/>
          <w:szCs w:val="22"/>
        </w:rPr>
        <w:t>3GPP CT WG6</w:t>
      </w:r>
    </w:p>
    <w:p w14:paraId="2548326B" w14:textId="17A1A2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4086">
        <w:rPr>
          <w:rFonts w:ascii="Arial" w:hAnsi="Arial" w:cs="Arial"/>
          <w:b/>
          <w:sz w:val="22"/>
          <w:szCs w:val="22"/>
        </w:rPr>
        <w:t>GSMA TSG</w:t>
      </w:r>
    </w:p>
    <w:p w14:paraId="5DC2ED77" w14:textId="2E39AB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7B6">
        <w:rPr>
          <w:rFonts w:ascii="Arial" w:hAnsi="Arial" w:cs="Arial"/>
          <w:b/>
          <w:bCs/>
          <w:sz w:val="22"/>
          <w:szCs w:val="22"/>
        </w:rPr>
        <w:t xml:space="preserve">GSMA </w:t>
      </w:r>
      <w:proofErr w:type="spellStart"/>
      <w:r w:rsidR="002667B6">
        <w:rPr>
          <w:rFonts w:ascii="Arial" w:hAnsi="Arial" w:cs="Arial"/>
          <w:b/>
          <w:bCs/>
          <w:sz w:val="22"/>
          <w:szCs w:val="22"/>
        </w:rPr>
        <w:t>eSIM</w:t>
      </w:r>
      <w:proofErr w:type="spellEnd"/>
      <w:r w:rsidR="002667B6">
        <w:rPr>
          <w:rFonts w:ascii="Arial" w:hAnsi="Arial" w:cs="Arial"/>
          <w:b/>
          <w:bCs/>
          <w:sz w:val="22"/>
          <w:szCs w:val="22"/>
        </w:rPr>
        <w:t xml:space="preserve"> WG, </w:t>
      </w:r>
      <w:r w:rsidR="00200805" w:rsidRPr="00200805">
        <w:rPr>
          <w:rFonts w:ascii="Arial" w:hAnsi="Arial" w:cs="Arial"/>
          <w:b/>
          <w:bCs/>
          <w:sz w:val="22"/>
          <w:szCs w:val="22"/>
        </w:rPr>
        <w:t xml:space="preserve">TCA </w:t>
      </w:r>
      <w:proofErr w:type="spellStart"/>
      <w:r w:rsidR="00200805" w:rsidRPr="00200805">
        <w:rPr>
          <w:rFonts w:ascii="Arial" w:hAnsi="Arial" w:cs="Arial"/>
          <w:b/>
          <w:bCs/>
          <w:sz w:val="22"/>
          <w:szCs w:val="22"/>
        </w:rPr>
        <w:t>eUICC</w:t>
      </w:r>
      <w:proofErr w:type="spellEnd"/>
      <w:r w:rsidR="00200805" w:rsidRPr="00200805">
        <w:rPr>
          <w:rFonts w:ascii="Arial" w:hAnsi="Arial" w:cs="Arial"/>
          <w:b/>
          <w:bCs/>
          <w:sz w:val="22"/>
          <w:szCs w:val="22"/>
        </w:rPr>
        <w:t xml:space="preserve"> WG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ED43EE" w14:textId="77777777" w:rsidR="00A615C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5963C6" w14:textId="0E836147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 xml:space="preserve">Name: </w:t>
      </w:r>
      <w:r w:rsidRPr="00BE2CAF">
        <w:rPr>
          <w:lang w:val="en-US"/>
        </w:rPr>
        <w:tab/>
      </w:r>
      <w:r w:rsidR="00B707B3">
        <w:rPr>
          <w:lang w:val="en-US"/>
        </w:rPr>
        <w:t>Stanley M</w:t>
      </w:r>
      <w:r w:rsidR="00C13A02">
        <w:rPr>
          <w:lang w:val="en-US"/>
        </w:rPr>
        <w:t>atthew</w:t>
      </w:r>
      <w:r w:rsidR="00B707B3">
        <w:rPr>
          <w:lang w:val="en-US"/>
        </w:rPr>
        <w:t xml:space="preserve"> Mayalil</w:t>
      </w:r>
      <w:r w:rsidRPr="00BE2CAF">
        <w:rPr>
          <w:lang w:val="en-US"/>
        </w:rPr>
        <w:tab/>
      </w:r>
    </w:p>
    <w:p w14:paraId="36558204" w14:textId="3580987D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>E-mail Address:</w:t>
      </w:r>
      <w:r w:rsidRPr="00BE2CAF">
        <w:rPr>
          <w:lang w:val="en-US"/>
        </w:rPr>
        <w:tab/>
      </w:r>
      <w:r w:rsidR="00B707B3">
        <w:rPr>
          <w:lang w:val="en-US"/>
        </w:rPr>
        <w:t>smayalil@apple.com</w:t>
      </w:r>
    </w:p>
    <w:p w14:paraId="5C701869" w14:textId="4124552B" w:rsidR="00B97703" w:rsidRPr="00BE2CAF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E2CAF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64A21A4" w:rsidR="00B97703" w:rsidRDefault="00B97703" w:rsidP="00A615C8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5C8">
        <w:rPr>
          <w:rFonts w:ascii="Arial" w:hAnsi="Arial" w:cs="Arial"/>
          <w:bCs/>
        </w:rPr>
        <w:tab/>
      </w:r>
      <w:r w:rsidR="00A615C8" w:rsidRPr="00A615C8">
        <w:rPr>
          <w:rFonts w:ascii="Arial" w:hAnsi="Arial" w:cs="Arial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656F879B" w14:textId="09E64C1B" w:rsidR="008D3FDF" w:rsidRPr="00266913" w:rsidRDefault="000F6242" w:rsidP="00266913">
      <w:pPr>
        <w:pStyle w:val="Heading1"/>
      </w:pPr>
      <w:r>
        <w:t>1</w:t>
      </w:r>
      <w:r w:rsidR="002F1940">
        <w:tab/>
      </w:r>
      <w:r>
        <w:t>Overall description</w:t>
      </w:r>
    </w:p>
    <w:p w14:paraId="34F80102" w14:textId="51705E6F" w:rsidR="00B5370D" w:rsidRDefault="00D349A3" w:rsidP="009158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DA6150" w:rsidRPr="00EE4A1B">
        <w:rPr>
          <w:rFonts w:ascii="Arial" w:hAnsi="Arial" w:cs="Arial"/>
        </w:rPr>
        <w:t>CT WG6</w:t>
      </w:r>
      <w:r w:rsidR="00DA6150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would like to inform </w:t>
      </w:r>
      <w:r w:rsidR="00266913">
        <w:rPr>
          <w:rFonts w:ascii="Arial" w:hAnsi="Arial" w:cs="Arial"/>
        </w:rPr>
        <w:t>GSMA TSG</w:t>
      </w:r>
      <w:r w:rsidR="0034282E">
        <w:rPr>
          <w:rFonts w:ascii="Arial" w:hAnsi="Arial" w:cs="Arial"/>
        </w:rPr>
        <w:t xml:space="preserve"> that</w:t>
      </w:r>
      <w:r w:rsidR="00E10BA0">
        <w:rPr>
          <w:rFonts w:ascii="Arial" w:hAnsi="Arial" w:cs="Arial"/>
        </w:rPr>
        <w:t xml:space="preserve"> </w:t>
      </w:r>
      <w:r w:rsidR="00A615C8">
        <w:rPr>
          <w:rFonts w:ascii="Arial" w:hAnsi="Arial" w:cs="Arial"/>
        </w:rPr>
        <w:t xml:space="preserve">3GPP </w:t>
      </w:r>
      <w:r w:rsidR="00982215">
        <w:rPr>
          <w:rFonts w:ascii="Arial" w:hAnsi="Arial" w:cs="Arial"/>
        </w:rPr>
        <w:t>CT</w:t>
      </w:r>
      <w:r w:rsidR="001E780E">
        <w:rPr>
          <w:rFonts w:ascii="Arial" w:hAnsi="Arial" w:cs="Arial"/>
        </w:rPr>
        <w:t xml:space="preserve"> WG</w:t>
      </w:r>
      <w:r w:rsidR="00982215">
        <w:rPr>
          <w:rFonts w:ascii="Arial" w:hAnsi="Arial" w:cs="Arial"/>
        </w:rPr>
        <w:t>6</w:t>
      </w:r>
      <w:r w:rsidR="00E10BA0">
        <w:rPr>
          <w:rFonts w:ascii="Arial" w:hAnsi="Arial" w:cs="Arial"/>
        </w:rPr>
        <w:t xml:space="preserve"> </w:t>
      </w:r>
      <w:r w:rsidR="00982215">
        <w:rPr>
          <w:rFonts w:ascii="Arial" w:hAnsi="Arial" w:cs="Arial"/>
        </w:rPr>
        <w:t xml:space="preserve">has concluded on defining </w:t>
      </w:r>
      <w:r w:rsidR="00567ACC">
        <w:rPr>
          <w:rFonts w:ascii="Arial" w:hAnsi="Arial" w:cs="Arial"/>
        </w:rPr>
        <w:t>3GPP file structures</w:t>
      </w:r>
      <w:r w:rsidR="00236A6E">
        <w:rPr>
          <w:rFonts w:ascii="Arial" w:hAnsi="Arial" w:cs="Arial"/>
        </w:rPr>
        <w:t xml:space="preserve"> required for Rel 18 implementations</w:t>
      </w:r>
      <w:r w:rsidR="00B5370D">
        <w:rPr>
          <w:rFonts w:ascii="Arial" w:hAnsi="Arial" w:cs="Arial"/>
        </w:rPr>
        <w:t>.</w:t>
      </w:r>
    </w:p>
    <w:p w14:paraId="5D46FD23" w14:textId="77777777" w:rsidR="00B5370D" w:rsidRDefault="00B5370D" w:rsidP="009158E5">
      <w:pPr>
        <w:rPr>
          <w:rFonts w:ascii="Arial" w:hAnsi="Arial" w:cs="Arial"/>
        </w:rPr>
      </w:pPr>
    </w:p>
    <w:p w14:paraId="6EAEB0BF" w14:textId="6140F1AD" w:rsidR="00B5370D" w:rsidRDefault="00B5370D" w:rsidP="009158E5">
      <w:pPr>
        <w:rPr>
          <w:rFonts w:ascii="Arial" w:hAnsi="Arial" w:cs="Arial"/>
        </w:rPr>
      </w:pPr>
      <w:r>
        <w:rPr>
          <w:rFonts w:ascii="Arial" w:hAnsi="Arial" w:cs="Arial"/>
        </w:rPr>
        <w:t>Please find in following tables summary of Rel 18 and previous Rel 17 added elements.</w:t>
      </w:r>
    </w:p>
    <w:p w14:paraId="5B316311" w14:textId="77777777" w:rsidR="00B5370D" w:rsidRPr="00B5370D" w:rsidRDefault="00B5370D" w:rsidP="009158E5">
      <w:pPr>
        <w:rPr>
          <w:rFonts w:ascii="Arial" w:hAnsi="Arial" w:cs="Arial"/>
        </w:rPr>
      </w:pPr>
    </w:p>
    <w:p w14:paraId="3CCE51A8" w14:textId="592DED0F" w:rsidR="009158E5" w:rsidRDefault="009158E5" w:rsidP="009158E5">
      <w:pPr>
        <w:rPr>
          <w:rFonts w:ascii="Arial" w:hAnsi="Arial" w:cs="Arial"/>
        </w:rPr>
      </w:pPr>
      <w:r>
        <w:rPr>
          <w:rFonts w:ascii="Arial" w:hAnsi="Arial" w:cs="Arial"/>
        </w:rPr>
        <w:t>Rel 18:</w:t>
      </w:r>
    </w:p>
    <w:p w14:paraId="2141FC7A" w14:textId="77777777" w:rsidR="009158E5" w:rsidRDefault="009158E5" w:rsidP="009158E5"/>
    <w:tbl>
      <w:tblPr>
        <w:tblpPr w:leftFromText="180" w:rightFromText="180" w:vertAnchor="text"/>
        <w:tblW w:w="106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1207"/>
        <w:gridCol w:w="1380"/>
        <w:gridCol w:w="1466"/>
        <w:gridCol w:w="1295"/>
        <w:gridCol w:w="2518"/>
      </w:tblGrid>
      <w:tr w:rsidR="009158E5" w14:paraId="6CB8FE89" w14:textId="77777777" w:rsidTr="004D0760">
        <w:trPr>
          <w:trHeight w:val="388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59FCA" w14:textId="45ED9DD2" w:rsidR="009158E5" w:rsidRDefault="00AA1CC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DF/</w:t>
            </w:r>
            <w:r w:rsidR="009158E5">
              <w:rPr>
                <w:rFonts w:ascii="Arial Narrow" w:hAnsi="Arial Narrow" w:cs="Calibri"/>
                <w:color w:val="000000"/>
                <w:sz w:val="22"/>
                <w:szCs w:val="22"/>
              </w:rPr>
              <w:t>EF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FCB38" w14:textId="77777777" w:rsidR="009158E5" w:rsidRDefault="0091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ADF/DF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40995" w14:textId="77777777" w:rsidR="009158E5" w:rsidRDefault="0091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Service no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40804E" w14:textId="18BF2E5D" w:rsidR="009158E5" w:rsidRDefault="0091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Size</w:t>
            </w:r>
            <w:r w:rsidR="00B64F09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B64F09">
              <w:rPr>
                <w:rFonts w:ascii="Arial Narrow" w:hAnsi="Arial Narrow" w:cs="Calibri"/>
                <w:sz w:val="22"/>
                <w:szCs w:val="22"/>
              </w:rPr>
              <w:t>(Bytes)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70EBE" w14:textId="77777777" w:rsidR="009158E5" w:rsidRDefault="0091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Structure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D8A21" w14:textId="06178BAD" w:rsidR="009158E5" w:rsidRDefault="003F1E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Specification</w:t>
            </w:r>
            <w:r w:rsidR="00A51A02">
              <w:rPr>
                <w:rFonts w:ascii="Arial Narrow" w:hAnsi="Arial Narrow" w:cs="Calibri"/>
                <w:color w:val="000000"/>
                <w:sz w:val="22"/>
                <w:szCs w:val="22"/>
              </w:rPr>
              <w:t>/Comment</w:t>
            </w:r>
          </w:p>
        </w:tc>
      </w:tr>
      <w:tr w:rsidR="00AA116D" w14:paraId="5F8E008E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9B2DA" w14:textId="16FA177E" w:rsidR="009158E5" w:rsidRPr="00B75988" w:rsidRDefault="009158E5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="006A2C64"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UST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  <w:vertAlign w:val="subscript"/>
              </w:rPr>
              <w:t> </w:t>
            </w:r>
            <w:r w:rsidRPr="00B75988">
              <w:rPr>
                <w:rFonts w:ascii="Arial" w:hAnsi="Arial" w:cs="Arial"/>
                <w:sz w:val="20"/>
                <w:szCs w:val="20"/>
              </w:rPr>
              <w:t>(</w:t>
            </w:r>
            <w:r w:rsidR="006A2C64" w:rsidRPr="00B75988">
              <w:rPr>
                <w:rFonts w:ascii="Arial" w:hAnsi="Arial" w:cs="Arial"/>
                <w:sz w:val="20"/>
                <w:szCs w:val="20"/>
              </w:rPr>
              <w:t>USIM Service Table</w:t>
            </w:r>
            <w:r w:rsidRPr="00B7598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0A05" w14:textId="06926521" w:rsidR="009158E5" w:rsidRPr="00B75988" w:rsidRDefault="003F1E02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03DD4" w14:textId="3DD533F1" w:rsidR="009158E5" w:rsidRPr="00B75988" w:rsidRDefault="003F1E02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D177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 from 147 to 150 added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E0C9F5" w14:textId="6D50719E" w:rsidR="009158E5" w:rsidRPr="00B75988" w:rsidRDefault="009158E5" w:rsidP="003F1E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06A9C" w14:textId="7DE31B4A" w:rsidR="009158E5" w:rsidRPr="00B75988" w:rsidRDefault="003F1E02" w:rsidP="00CA549E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78E4E" w14:textId="77777777" w:rsidR="009158E5" w:rsidRDefault="00CA549E" w:rsidP="00CA549E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</w:t>
            </w:r>
            <w:r w:rsidR="00A95F18" w:rsidRPr="00B75988">
              <w:rPr>
                <w:rFonts w:ascii="Arial" w:hAnsi="Arial" w:cs="Arial"/>
                <w:sz w:val="20"/>
                <w:szCs w:val="20"/>
              </w:rPr>
              <w:t>/updated EF</w:t>
            </w:r>
          </w:p>
          <w:p w14:paraId="47F6BBC3" w14:textId="514BE53C" w:rsidR="00901172" w:rsidRPr="00B75988" w:rsidRDefault="00901172" w:rsidP="00CA54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(Mandatory requirement -  service 133 to be </w:t>
            </w:r>
            <w:r w:rsidR="00020CB1">
              <w:rPr>
                <w:rFonts w:ascii="Arial" w:hAnsi="Arial" w:cs="Arial"/>
                <w:sz w:val="20"/>
                <w:szCs w:val="20"/>
              </w:rPr>
              <w:t>available,</w:t>
            </w:r>
            <w:r>
              <w:rPr>
                <w:rFonts w:ascii="Arial" w:hAnsi="Arial" w:cs="Arial"/>
                <w:sz w:val="20"/>
                <w:szCs w:val="20"/>
              </w:rPr>
              <w:t xml:space="preserve"> when 123 is available)</w:t>
            </w:r>
          </w:p>
        </w:tc>
      </w:tr>
      <w:tr w:rsidR="00D0510F" w14:paraId="699E08D9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E9BFD" w14:textId="43258FA2" w:rsidR="00D0510F" w:rsidRPr="00B7598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EF</w:t>
            </w:r>
            <w:r w:rsidRPr="00D13A94">
              <w:rPr>
                <w:rFonts w:ascii="Arial" w:hAnsi="Arial" w:cs="Arial"/>
                <w:sz w:val="20"/>
                <w:szCs w:val="20"/>
                <w:vertAlign w:val="subscript"/>
              </w:rPr>
              <w:t>NASCONFIG</w:t>
            </w:r>
            <w:r w:rsidRPr="00D13A94">
              <w:rPr>
                <w:rFonts w:ascii="Arial" w:hAnsi="Arial" w:cs="Arial"/>
                <w:sz w:val="20"/>
                <w:szCs w:val="20"/>
              </w:rPr>
              <w:t xml:space="preserve"> (Non Access Stratum Configuration)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2FB72" w14:textId="13041558" w:rsidR="00D0510F" w:rsidRPr="00B7598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529A5" w14:textId="77777777" w:rsidR="00D0510F" w:rsidRPr="00B7598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B61A2" w14:textId="1EB37C21" w:rsidR="00D0510F" w:rsidRPr="00B75988" w:rsidRDefault="00D0510F" w:rsidP="00D0510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D2A4A" w14:textId="66ADC970" w:rsidR="00D0510F" w:rsidRPr="00B7598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CA85" w14:textId="77777777" w:rsidR="00D0510F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31.102/updated EF</w:t>
            </w:r>
          </w:p>
          <w:p w14:paraId="43071B52" w14:textId="77777777" w:rsidR="00D0510F" w:rsidRPr="00B02F6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2F68">
              <w:rPr>
                <w:rFonts w:ascii="Arial" w:hAnsi="Arial" w:cs="Arial"/>
                <w:sz w:val="20"/>
                <w:szCs w:val="20"/>
              </w:rPr>
              <w:t>- Additional NAS configuration parameters added.</w:t>
            </w:r>
          </w:p>
          <w:p w14:paraId="26DC39B1" w14:textId="02AFEBD0" w:rsidR="00D0510F" w:rsidRPr="00B7598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 w:rsidRPr="00B02F68">
              <w:rPr>
                <w:rFonts w:ascii="Arial" w:hAnsi="Arial" w:cs="Arial"/>
                <w:sz w:val="20"/>
                <w:szCs w:val="20"/>
              </w:rPr>
              <w:t>- Satellite Disabling Allowed for 5GMM cause #15</w:t>
            </w:r>
          </w:p>
        </w:tc>
      </w:tr>
      <w:tr w:rsidR="004D0760" w14:paraId="45EB8715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21278" w14:textId="55C7EA03" w:rsidR="004D0760" w:rsidRPr="00D13A94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OCST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  <w:vertAlign w:val="subscript"/>
              </w:rPr>
              <w:t xml:space="preserve">  </w:t>
            </w:r>
            <w:r w:rsidRPr="00B75988">
              <w:rPr>
                <w:rFonts w:ascii="Arial" w:hAnsi="Arial" w:cs="Arial"/>
                <w:sz w:val="20"/>
                <w:szCs w:val="20"/>
              </w:rPr>
              <w:t>(Operator Controlled Signal threshold per Access Technology)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60C9" w14:textId="71694C14" w:rsidR="004D0760" w:rsidRPr="00B75988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CB4AC" w14:textId="6F98970B" w:rsidR="004D0760" w:rsidRPr="00B75988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service:148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BE00F" w14:textId="4BE783E5" w:rsidR="004D0760" w:rsidRPr="004D0760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r w:rsidRPr="004D0760">
              <w:rPr>
                <w:rFonts w:ascii="Arial" w:hAnsi="Arial" w:cs="Arial"/>
                <w:sz w:val="20"/>
                <w:szCs w:val="20"/>
              </w:rPr>
              <w:t>&gt;=1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F746C" w14:textId="0BBBCE9F" w:rsidR="004D0760" w:rsidRPr="00D13A94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205F5" w14:textId="3EF268DA" w:rsidR="004D0760" w:rsidRPr="00B75988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2356D34D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B7F87" w14:textId="2AADD7F1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DF</w:t>
            </w:r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>5MBSUECONFIG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32F0" w14:textId="39A62DB3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6F34E" w14:textId="244C776D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UST</w:t>
            </w:r>
            <w:r w:rsidR="00B152AD" w:rsidRPr="008B37ED">
              <w:rPr>
                <w:rFonts w:ascii="Arial" w:hAnsi="Arial" w:cs="Arial"/>
                <w:sz w:val="20"/>
                <w:szCs w:val="20"/>
              </w:rPr>
              <w:t xml:space="preserve">  service</w:t>
            </w:r>
            <w:r w:rsidRPr="008B37ED">
              <w:rPr>
                <w:rFonts w:ascii="Arial" w:hAnsi="Arial" w:cs="Arial"/>
                <w:sz w:val="20"/>
                <w:szCs w:val="20"/>
              </w:rPr>
              <w:t>:147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0FA89" w14:textId="162EE997" w:rsidR="0004754C" w:rsidRPr="008B37ED" w:rsidRDefault="0004754C" w:rsidP="0004754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835B5" w14:textId="16E5C44B" w:rsidR="0004754C" w:rsidRPr="008B37ED" w:rsidRDefault="0004754C" w:rsidP="0004754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135B9" w14:textId="7A3EBB68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31.102/New DF</w:t>
            </w:r>
          </w:p>
        </w:tc>
      </w:tr>
      <w:tr w:rsidR="00F80E87" w14:paraId="522FE0D5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23D2" w14:textId="7386CBCA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5MBSUECONFIG </w:t>
            </w:r>
            <w:r w:rsidRPr="00B75988">
              <w:rPr>
                <w:rFonts w:ascii="Arial" w:hAnsi="Arial" w:cs="Arial"/>
                <w:sz w:val="20"/>
                <w:szCs w:val="20"/>
              </w:rPr>
              <w:t>(5MBS UE pre-configuration)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32021" w14:textId="47E4FD40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ADF-USIM/DF-5MBS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480F4" w14:textId="5F537CBC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B152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52AD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:147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41138" w14:textId="5AF4CBB0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555F7F" w14:textId="7777777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D4FEC" w14:textId="56C57F8B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DF</w:t>
            </w:r>
          </w:p>
        </w:tc>
      </w:tr>
      <w:tr w:rsidR="00F80E87" w14:paraId="0612625B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12BE4" w14:textId="0B6B6ED3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lastRenderedPageBreak/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5MBSUSD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(5MBS User Service Description)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D7B82" w14:textId="5C9A6146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 xml:space="preserve"> ADF-USIM/DF-5MBS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7EE1C" w14:textId="31E57883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 xml:space="preserve">   -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697BE" w14:textId="2999FE1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F81956" w14:textId="7777777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0AC65" w14:textId="0774517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F80E87" w14:paraId="61386DDF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7825D" w14:textId="5E19AFD5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DF</w:t>
            </w:r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  <w:r w:rsidRPr="008B37ED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r w:rsidRPr="008B37ED">
              <w:rPr>
                <w:rFonts w:ascii="Arial" w:hAnsi="Arial" w:cs="Arial"/>
                <w:sz w:val="20"/>
                <w:szCs w:val="20"/>
              </w:rPr>
              <w:t>(Aircraft-to-Everything)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0E8CC" w14:textId="5EDF504F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DF</w:t>
            </w:r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>TELECOM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FD119" w14:textId="11F33E74" w:rsidR="0004754C" w:rsidRPr="008B37ED" w:rsidRDefault="0004754C" w:rsidP="0004754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587A5" w14:textId="5C65E3DA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19D6F" w14:textId="5BBFA87E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172A9" w14:textId="5BB453DC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31.102/New DF</w:t>
            </w:r>
          </w:p>
        </w:tc>
      </w:tr>
      <w:tr w:rsidR="00F80E87" w14:paraId="2A733BC7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BF1DB" w14:textId="57669564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AST </w:t>
            </w:r>
            <w:r w:rsidRPr="00B75988">
              <w:rPr>
                <w:rFonts w:ascii="Arial" w:hAnsi="Arial" w:cs="Arial"/>
                <w:sz w:val="20"/>
                <w:szCs w:val="20"/>
              </w:rPr>
              <w:t>(A2X Service Table)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A4357" w14:textId="30C8FBB2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61FD8" w14:textId="69EF978F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3336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36BC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</w:t>
            </w:r>
            <w:r w:rsidR="003336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149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08700" w14:textId="30AB9949" w:rsidR="0004754C" w:rsidRPr="00B75988" w:rsidRDefault="008F1F72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&gt;=1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17C332" w14:textId="7777777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837D9" w14:textId="09C13482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D0510F" w14:paraId="52A41832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900C2" w14:textId="157DEFA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A2X_CONFIG </w:t>
            </w:r>
            <w:r w:rsidRPr="00B75988">
              <w:rPr>
                <w:rFonts w:ascii="Arial" w:hAnsi="Arial" w:cs="Arial"/>
                <w:sz w:val="20"/>
                <w:szCs w:val="20"/>
              </w:rPr>
              <w:t>(A2X configuration data)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EE68C" w14:textId="5F2D5166" w:rsidR="0004754C" w:rsidRPr="00B75988" w:rsidRDefault="00932187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F5B0F" w14:textId="0121B8BB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AST</w:t>
            </w:r>
            <w:r w:rsidR="003336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36BC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1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50BE5" w14:textId="7EE01378" w:rsidR="0004754C" w:rsidRPr="00B75988" w:rsidRDefault="008F1F72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&gt;=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60192" w14:textId="7777777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70C6A" w14:textId="5408025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4F6FAE27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CC584" w14:textId="6898495D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A2XP_PC5 </w:t>
            </w:r>
            <w:r w:rsidRPr="00B75988">
              <w:rPr>
                <w:rFonts w:ascii="Arial" w:hAnsi="Arial" w:cs="Arial"/>
                <w:sz w:val="20"/>
                <w:szCs w:val="20"/>
              </w:rPr>
              <w:t>(A2X policy data over PC5)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2490D" w14:textId="40D20A7C" w:rsidR="0004754C" w:rsidRPr="00B75988" w:rsidRDefault="00932187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92101" w14:textId="2E82D60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AST</w:t>
            </w:r>
            <w:r w:rsidR="003336BC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2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426CB" w14:textId="4B8517FE" w:rsidR="0004754C" w:rsidRPr="00B75988" w:rsidRDefault="006B2FEA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0DDC9" w14:textId="0313A5ED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95005" w14:textId="524FB14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64873A14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07793" w14:textId="2542F429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A2X_DDAAP_PC5</w:t>
            </w:r>
            <w:r w:rsidRPr="00B75988">
              <w:rPr>
                <w:rFonts w:ascii="Arial" w:hAnsi="Arial" w:cs="Arial"/>
                <w:sz w:val="20"/>
                <w:szCs w:val="20"/>
              </w:rPr>
              <w:t>(A2X Direct Detect And Avoid policy data over PC5)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812F4" w14:textId="098D84EB" w:rsidR="0004754C" w:rsidRPr="00B75988" w:rsidRDefault="00932187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BD83C" w14:textId="33104E7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AST</w:t>
            </w:r>
            <w:r w:rsidR="00E11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13B9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3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3351C" w14:textId="63C744BA" w:rsidR="0004754C" w:rsidRPr="00B75988" w:rsidRDefault="00C44B15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&gt;=4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95FAA" w14:textId="23D125E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7FD90" w14:textId="564FF409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032FAF59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D4670" w14:textId="37DC6E94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A2X_DC2P_PC5</w:t>
            </w:r>
            <w:r w:rsidRPr="00B75988">
              <w:rPr>
                <w:rFonts w:ascii="Arial" w:hAnsi="Arial" w:cs="Arial"/>
                <w:sz w:val="20"/>
                <w:szCs w:val="20"/>
              </w:rPr>
              <w:t>(A2X Direct C2 communication policy data over PC5)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43264" w14:textId="121257C7" w:rsidR="0004754C" w:rsidRPr="00B75988" w:rsidRDefault="00932187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E2256" w14:textId="214A43D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AST</w:t>
            </w:r>
            <w:r w:rsidR="00E11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13B9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4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80865" w14:textId="2CEEF423" w:rsidR="0004754C" w:rsidRPr="00B75988" w:rsidRDefault="00EE5BD1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&gt;=6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6EBA5" w14:textId="29A6E5BC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B1ACC" w14:textId="5451ECE9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3E5BF47F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72F3F" w14:textId="08C1606F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A2XP_Uu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(A2X policy data over </w:t>
            </w:r>
            <w:proofErr w:type="spellStart"/>
            <w:r w:rsidRPr="00B75988">
              <w:rPr>
                <w:rFonts w:ascii="Arial" w:hAnsi="Arial" w:cs="Arial"/>
                <w:sz w:val="20"/>
                <w:szCs w:val="20"/>
              </w:rPr>
              <w:t>Uu</w:t>
            </w:r>
            <w:proofErr w:type="spellEnd"/>
            <w:r w:rsidRPr="00B7598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C6F1B" w14:textId="6FBF176C" w:rsidR="0004754C" w:rsidRPr="00B75988" w:rsidRDefault="00932187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F5C3D" w14:textId="04BBA6E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AST</w:t>
            </w:r>
            <w:r w:rsidR="00E11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13B9"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5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26C8B" w14:textId="1A61D1CE" w:rsidR="0004754C" w:rsidRPr="00B75988" w:rsidRDefault="00EE5BD1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&gt;=12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B0F46" w14:textId="02C8223C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5D729" w14:textId="65FA9935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687073B5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76EB" w14:textId="3C41EC72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IMSDCI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(IMS Data Channel Indication)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5DC08" w14:textId="2FEB49B2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Either ADF-USIM or ADF-ISIM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6DD65" w14:textId="6641E5CB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1C36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="001C361E">
              <w:rPr>
                <w:rFonts w:ascii="Arial" w:hAnsi="Arial" w:cs="Arial"/>
                <w:sz w:val="20"/>
                <w:szCs w:val="20"/>
              </w:rPr>
              <w:t>: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150 or IST</w:t>
            </w:r>
            <w:r w:rsidR="001C36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="001C361E">
              <w:rPr>
                <w:rFonts w:ascii="Arial" w:hAnsi="Arial" w:cs="Arial"/>
                <w:sz w:val="20"/>
                <w:szCs w:val="20"/>
              </w:rPr>
              <w:t>: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22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85842" w14:textId="5BE2D6D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=</w:t>
            </w:r>
            <w:r w:rsidR="00B64F09" w:rsidRPr="00B759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EE3D2" w14:textId="65E7D9F4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6D544" w14:textId="606977D3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 / Optional New  EF 31.103 / New EF</w:t>
            </w:r>
            <w:r w:rsidRPr="00B75988">
              <w:rPr>
                <w:rFonts w:ascii="Arial" w:hAnsi="Arial" w:cs="Arial"/>
                <w:sz w:val="20"/>
                <w:szCs w:val="20"/>
              </w:rPr>
              <w:br/>
              <w:t>Note: refer 31.102 regarding the presence of this file in ADF-USIM.</w:t>
            </w:r>
          </w:p>
        </w:tc>
      </w:tr>
      <w:tr w:rsidR="0004754C" w14:paraId="4A6553BD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5856E" w14:textId="00F5AB26" w:rsidR="0004754C" w:rsidRPr="00750C8F" w:rsidRDefault="0004754C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EF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</w:rPr>
              <w:t xml:space="preserve">AC_GBAUAPI 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(Access Control to GBA_U_API)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C86CF" w14:textId="0214F141" w:rsidR="0004754C" w:rsidRPr="00750C8F" w:rsidRDefault="0004754C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Either ADF-USIM or ADF-ISIM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6F5D" w14:textId="09CEF6F9" w:rsidR="0004754C" w:rsidRPr="00750C8F" w:rsidRDefault="0004754C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UST</w:t>
            </w:r>
            <w:r w:rsidR="001C36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service</w:t>
            </w:r>
            <w:r w:rsidR="001C36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68 or IST service</w:t>
            </w:r>
            <w:r w:rsidR="001C36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93D84" w14:textId="50E34022" w:rsidR="0004754C" w:rsidRPr="00750C8F" w:rsidRDefault="00750C8F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&gt;=7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9DF06" w14:textId="176BB7DE" w:rsidR="0004754C" w:rsidRPr="00750C8F" w:rsidRDefault="0004754C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Linear Fixed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DBC80" w14:textId="36109702" w:rsidR="0004754C" w:rsidRPr="00750C8F" w:rsidRDefault="0004754C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31.102 / Optional New  EF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31.103 / New EF  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Note: refer 31.102 regarding the presence of this file in ADF-USIM.</w:t>
            </w:r>
          </w:p>
        </w:tc>
      </w:tr>
      <w:tr w:rsidR="00091D3F" w14:paraId="32D435F9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56073" w14:textId="24EE9BFF" w:rsidR="00091D3F" w:rsidRPr="00B75988" w:rsidRDefault="00091D3F" w:rsidP="00091D3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602BA0">
              <w:rPr>
                <w:rFonts w:ascii="Arial" w:hAnsi="Arial" w:cs="Arial"/>
                <w:sz w:val="20"/>
                <w:szCs w:val="20"/>
                <w:vertAlign w:val="subscript"/>
              </w:rPr>
              <w:t>I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ST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  <w:vertAlign w:val="subscript"/>
              </w:rPr>
              <w:t> </w:t>
            </w:r>
            <w:r w:rsidRPr="00B75988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75988">
              <w:rPr>
                <w:rFonts w:ascii="Arial" w:hAnsi="Arial" w:cs="Arial"/>
                <w:sz w:val="20"/>
                <w:szCs w:val="20"/>
              </w:rPr>
              <w:t>SIM Service Table)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21E9A" w14:textId="5A128830" w:rsidR="00091D3F" w:rsidRPr="00B75988" w:rsidRDefault="00091D3F" w:rsidP="00091D3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75988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CD955" w14:textId="37E45E0D" w:rsidR="00091D3F" w:rsidRPr="00B75988" w:rsidRDefault="00C77C2F" w:rsidP="0009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091D3F" w:rsidRPr="00B75988">
              <w:rPr>
                <w:rFonts w:ascii="Arial" w:hAnsi="Arial" w:cs="Arial"/>
                <w:sz w:val="20"/>
                <w:szCs w:val="20"/>
              </w:rPr>
              <w:t>ST</w:t>
            </w:r>
            <w:r w:rsidR="003034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1D3F" w:rsidRPr="00B75988">
              <w:rPr>
                <w:rFonts w:ascii="Arial" w:hAnsi="Arial" w:cs="Arial"/>
                <w:sz w:val="20"/>
                <w:szCs w:val="20"/>
              </w:rPr>
              <w:t xml:space="preserve">service </w:t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091D3F" w:rsidRPr="00B75988">
              <w:rPr>
                <w:rFonts w:ascii="Arial" w:hAnsi="Arial" w:cs="Arial"/>
                <w:sz w:val="20"/>
                <w:szCs w:val="20"/>
              </w:rPr>
              <w:t xml:space="preserve"> added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A4E1E" w14:textId="06F27186" w:rsidR="00091D3F" w:rsidRPr="00B75988" w:rsidRDefault="00C77C2F" w:rsidP="0009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3D69A" w14:textId="582EAA32" w:rsidR="00091D3F" w:rsidRPr="00B75988" w:rsidRDefault="00091D3F" w:rsidP="00091D3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C959B" w14:textId="11443774" w:rsidR="00091D3F" w:rsidRPr="00B75988" w:rsidRDefault="00091D3F" w:rsidP="00091D3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31.102/updated EF</w:t>
            </w:r>
          </w:p>
        </w:tc>
      </w:tr>
      <w:tr w:rsidR="0004754C" w14:paraId="7CEE33DD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69E54" w14:textId="5118E06B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5G_PROSE_U2URU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(5G </w:t>
            </w:r>
            <w:proofErr w:type="spellStart"/>
            <w:r w:rsidRPr="00B75988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B75988">
              <w:rPr>
                <w:rFonts w:ascii="Arial" w:hAnsi="Arial" w:cs="Arial"/>
                <w:sz w:val="20"/>
                <w:szCs w:val="20"/>
              </w:rPr>
              <w:t xml:space="preserve"> configuration data for UE-to-UE relay UE)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4CDA9" w14:textId="5553B24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2C1BB" w14:textId="609DDCF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3034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="0069308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139 and </w:t>
            </w:r>
            <w:r w:rsidR="00F20F0D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F20F0D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693081">
              <w:rPr>
                <w:rFonts w:ascii="Arial" w:hAnsi="Arial" w:cs="Arial"/>
                <w:sz w:val="20"/>
                <w:szCs w:val="20"/>
              </w:rPr>
              <w:t>: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F0E01" w14:textId="31F1A3E4" w:rsidR="0004754C" w:rsidRPr="00B75988" w:rsidRDefault="00213B36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&gt;=46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92BEF" w14:textId="57276E6A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73521" w14:textId="3AAE3E8A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3456C9E7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04087" w14:textId="6983A53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5G_PROSE_EU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872C8" w14:textId="46685B20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8202C" w14:textId="2D9D9BE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604F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="00604F1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139 and </w:t>
            </w:r>
            <w:r w:rsidR="00F20F0D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F20F0D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7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716B1" w14:textId="7BD1C4D1" w:rsidR="0004754C" w:rsidRPr="00B75988" w:rsidRDefault="00491F99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&gt;=46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E74EB" w14:textId="40822C3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83570" w14:textId="5CE62EB0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A78A0" w14:paraId="1102191E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8E7C5" w14:textId="52750E80" w:rsidR="000A78A0" w:rsidRPr="00B75988" w:rsidRDefault="000A78A0" w:rsidP="000A78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5G_PROSE_U2NRU 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(5G </w:t>
            </w:r>
            <w:proofErr w:type="spellStart"/>
            <w:r w:rsidRPr="006D61B4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6D61B4">
              <w:rPr>
                <w:rFonts w:ascii="Arial" w:hAnsi="Arial" w:cs="Arial"/>
                <w:sz w:val="20"/>
                <w:szCs w:val="20"/>
              </w:rPr>
              <w:t xml:space="preserve"> configuration data for UE-to-network relay UE)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06BAC" w14:textId="6FBA33FE" w:rsidR="000A78A0" w:rsidRPr="00B75988" w:rsidRDefault="000A78A0" w:rsidP="000A78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F901C" w14:textId="55697BE7" w:rsidR="000A78A0" w:rsidRPr="00B75988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39, 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>
              <w:rPr>
                <w:rFonts w:ascii="Arial" w:hAnsi="Arial" w:cs="Arial"/>
                <w:sz w:val="20"/>
                <w:szCs w:val="20"/>
              </w:rPr>
              <w:t>: 3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847DC" w14:textId="4AC324A9" w:rsidR="000A78A0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&gt;=32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9738D" w14:textId="3B6235C5" w:rsidR="000A78A0" w:rsidRPr="00B75988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2BDA4" w14:textId="4A32B2A2" w:rsidR="000A78A0" w:rsidRPr="00B75988" w:rsidRDefault="00AF1CB9" w:rsidP="000A7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UPDATE </w:t>
            </w:r>
            <w:r w:rsidR="00A05428">
              <w:rPr>
                <w:rFonts w:ascii="Arial" w:hAnsi="Arial" w:cs="Arial"/>
                <w:sz w:val="20"/>
                <w:szCs w:val="20"/>
              </w:rPr>
              <w:t xml:space="preserve">content </w:t>
            </w:r>
            <w:r>
              <w:rPr>
                <w:rFonts w:ascii="Arial" w:hAnsi="Arial" w:cs="Arial"/>
                <w:sz w:val="20"/>
                <w:szCs w:val="20"/>
              </w:rPr>
              <w:t>only:</w:t>
            </w:r>
            <w:r w:rsidR="000A78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09B6">
              <w:rPr>
                <w:rFonts w:ascii="Arial" w:hAnsi="Arial" w:cs="Arial"/>
                <w:sz w:val="20"/>
                <w:szCs w:val="20"/>
              </w:rPr>
              <w:t xml:space="preserve">additional </w:t>
            </w:r>
            <w:r w:rsidR="000A78A0">
              <w:rPr>
                <w:rFonts w:ascii="Arial" w:hAnsi="Arial" w:cs="Arial"/>
                <w:sz w:val="20"/>
                <w:szCs w:val="20"/>
              </w:rPr>
              <w:t>new TAG</w:t>
            </w:r>
            <w:r>
              <w:rPr>
                <w:rFonts w:ascii="Arial" w:hAnsi="Arial" w:cs="Arial"/>
                <w:sz w:val="20"/>
                <w:szCs w:val="20"/>
              </w:rPr>
              <w:t xml:space="preserve"> added</w:t>
            </w:r>
            <w:r w:rsidR="000109B6">
              <w:rPr>
                <w:rFonts w:ascii="Arial" w:hAnsi="Arial" w:cs="Arial"/>
                <w:sz w:val="20"/>
                <w:szCs w:val="20"/>
              </w:rPr>
              <w:t xml:space="preserve"> in Rel 18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A78A0" w14:paraId="0155B34D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5A6A" w14:textId="6FD1C7B6" w:rsidR="000A78A0" w:rsidRPr="00B75988" w:rsidRDefault="000A78A0" w:rsidP="000A78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sz w:val="20"/>
                <w:szCs w:val="20"/>
                <w:vertAlign w:val="subscript"/>
              </w:rPr>
              <w:t>5G_PROSE</w:t>
            </w:r>
            <w:r w:rsidRPr="007A11F5">
              <w:rPr>
                <w:rFonts w:ascii="Arial" w:hAnsi="Arial" w:cs="Arial"/>
                <w:sz w:val="20"/>
                <w:szCs w:val="20"/>
                <w:vertAlign w:val="subscript"/>
              </w:rPr>
              <w:t>_RU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 (5G </w:t>
            </w:r>
            <w:proofErr w:type="spellStart"/>
            <w:r w:rsidRPr="006D61B4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6D61B4">
              <w:rPr>
                <w:rFonts w:ascii="Arial" w:hAnsi="Arial" w:cs="Arial"/>
                <w:sz w:val="20"/>
                <w:szCs w:val="20"/>
              </w:rPr>
              <w:t xml:space="preserve"> configuration data for remote UE)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87671" w14:textId="5DE772BF" w:rsidR="000A78A0" w:rsidRPr="00B75988" w:rsidRDefault="000A78A0" w:rsidP="000A78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49009" w14:textId="1329FD4E" w:rsidR="000A78A0" w:rsidRPr="00B75988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UST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139, </w:t>
            </w:r>
            <w:r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691F2" w14:textId="4CE74CBC" w:rsidR="000A78A0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&gt;=29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9C13D" w14:textId="6077B95D" w:rsidR="000A78A0" w:rsidRPr="00B75988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71036" w14:textId="0253ED6B" w:rsidR="000A78A0" w:rsidRPr="00B75988" w:rsidRDefault="00AF1CB9" w:rsidP="000A7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UPDATE </w:t>
            </w:r>
            <w:r w:rsidR="00A05428">
              <w:rPr>
                <w:rFonts w:ascii="Arial" w:hAnsi="Arial" w:cs="Arial"/>
                <w:sz w:val="20"/>
                <w:szCs w:val="20"/>
              </w:rPr>
              <w:t xml:space="preserve">content </w:t>
            </w:r>
            <w:r>
              <w:rPr>
                <w:rFonts w:ascii="Arial" w:hAnsi="Arial" w:cs="Arial"/>
                <w:sz w:val="20"/>
                <w:szCs w:val="20"/>
              </w:rPr>
              <w:t xml:space="preserve">only: </w:t>
            </w:r>
            <w:r w:rsidR="000109B6">
              <w:rPr>
                <w:rFonts w:ascii="Arial" w:hAnsi="Arial" w:cs="Arial"/>
                <w:sz w:val="20"/>
                <w:szCs w:val="20"/>
              </w:rPr>
              <w:t xml:space="preserve"> additional new TAG added in Rel 18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754C" w14:paraId="515C7C44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358DE" w14:textId="02C6C923" w:rsidR="0004754C" w:rsidRPr="00A53F07" w:rsidRDefault="00B64F09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color w:val="000000"/>
                <w:sz w:val="20"/>
                <w:szCs w:val="20"/>
              </w:rPr>
              <w:t>EF</w:t>
            </w:r>
            <w:r w:rsidRPr="00A53F07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ARR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52061" w14:textId="304B1D8E" w:rsidR="0004754C" w:rsidRPr="00A53F07" w:rsidRDefault="008A62B4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B75988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7FA02" w14:textId="451D95A1" w:rsidR="0004754C" w:rsidRPr="00A53F07" w:rsidRDefault="0004754C" w:rsidP="003036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F1796" w14:textId="702D0B93" w:rsidR="0004754C" w:rsidRPr="00A53F07" w:rsidRDefault="00B64F09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8AEE2" w14:textId="2F129E26" w:rsidR="0004754C" w:rsidRPr="00A53F07" w:rsidRDefault="00B64F09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Linear Fixed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9E254" w14:textId="45B9EBB9" w:rsidR="0004754C" w:rsidRPr="00A53F07" w:rsidRDefault="00B64F09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31.105/New EF</w:t>
            </w:r>
          </w:p>
        </w:tc>
      </w:tr>
      <w:tr w:rsidR="00B64F09" w14:paraId="55A396CA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FF40C" w14:textId="2E38EB92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EF</w:t>
            </w:r>
            <w:r w:rsidRPr="00A53F07">
              <w:rPr>
                <w:rFonts w:ascii="Arial" w:hAnsi="Arial" w:cs="Arial"/>
                <w:sz w:val="20"/>
                <w:szCs w:val="20"/>
                <w:vertAlign w:val="subscript"/>
              </w:rPr>
              <w:t>EAPID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58F5" w14:textId="254C8BE5" w:rsidR="00B64F09" w:rsidRPr="00A53F07" w:rsidRDefault="008A62B4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B75988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B9EB9" w14:textId="67C5C1CB" w:rsidR="00B64F09" w:rsidRPr="00A53F07" w:rsidRDefault="00B64F09" w:rsidP="003036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4F260" w14:textId="5431D970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33E8A" w14:textId="176F7834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32307" w14:textId="24543A07" w:rsidR="00B64F09" w:rsidRPr="00A53F07" w:rsidRDefault="002A53AE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31.105/New EF</w:t>
            </w:r>
          </w:p>
        </w:tc>
      </w:tr>
      <w:tr w:rsidR="00B64F09" w14:paraId="4316A15B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4B8CA" w14:textId="23094000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EF</w:t>
            </w:r>
            <w:r w:rsidRPr="00A53F07">
              <w:rPr>
                <w:rFonts w:ascii="Arial" w:hAnsi="Arial" w:cs="Arial"/>
                <w:sz w:val="20"/>
                <w:szCs w:val="20"/>
                <w:vertAlign w:val="subscript"/>
              </w:rPr>
              <w:t>NSSAI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1EC81" w14:textId="7C1708E7" w:rsidR="00B64F09" w:rsidRPr="00A53F07" w:rsidRDefault="008A62B4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B75988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09DF" w14:textId="262EA998" w:rsidR="00B64F09" w:rsidRPr="00A53F07" w:rsidRDefault="00B64F09" w:rsidP="003036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69757" w14:textId="079435DB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 xml:space="preserve">= 4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8AA96" w14:textId="40F052BF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Linear Fixed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52F5C" w14:textId="4E42EF04" w:rsidR="00B64F09" w:rsidRPr="00A53F07" w:rsidRDefault="002A53AE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31.105/New EF</w:t>
            </w:r>
          </w:p>
        </w:tc>
      </w:tr>
      <w:tr w:rsidR="002A53AE" w14:paraId="19DB8825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66F5B" w14:textId="6866D7F9" w:rsidR="002A53AE" w:rsidRPr="00A53F07" w:rsidRDefault="002A53AE" w:rsidP="002A53AE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EF</w:t>
            </w:r>
            <w:r w:rsidRPr="00A53F07">
              <w:rPr>
                <w:rFonts w:ascii="Arial" w:hAnsi="Arial" w:cs="Arial"/>
                <w:sz w:val="20"/>
                <w:szCs w:val="20"/>
                <w:vertAlign w:val="subscript"/>
              </w:rPr>
              <w:t>EAPSTATUS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AF344" w14:textId="735C2A2E" w:rsidR="002A53AE" w:rsidRPr="00A53F07" w:rsidRDefault="008A62B4" w:rsidP="002A53AE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B75988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33F43" w14:textId="5257319B" w:rsidR="002A53AE" w:rsidRPr="00A53F07" w:rsidRDefault="002A53AE" w:rsidP="003036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EB2B9" w14:textId="10995F4B" w:rsidR="002A53AE" w:rsidRPr="00A53F07" w:rsidRDefault="002A53AE" w:rsidP="002A53AE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 xml:space="preserve">= 5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B44B1" w14:textId="418C0298" w:rsidR="002A53AE" w:rsidRPr="00A53F07" w:rsidRDefault="002A53AE" w:rsidP="002A53AE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Linear Fixed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6F9D7" w14:textId="78D84970" w:rsidR="002A53AE" w:rsidRPr="00A53F07" w:rsidRDefault="002A53AE" w:rsidP="002A53AE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31.105/New EF</w:t>
            </w:r>
          </w:p>
        </w:tc>
      </w:tr>
    </w:tbl>
    <w:p w14:paraId="27797A1A" w14:textId="75AE7E30" w:rsidR="00E47041" w:rsidRPr="00006030" w:rsidRDefault="009158E5" w:rsidP="009158E5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5AF0D29D" w14:textId="2602DF15" w:rsidR="00006030" w:rsidRDefault="0058733C" w:rsidP="009158E5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NOTE:</w:t>
      </w:r>
      <w:r w:rsidR="00FA4F97">
        <w:rPr>
          <w:rFonts w:ascii="Arial" w:hAnsi="Arial" w:cs="Arial"/>
        </w:rPr>
        <w:t xml:space="preserve"> </w:t>
      </w:r>
      <w:r w:rsidR="00562BEC">
        <w:rPr>
          <w:rFonts w:ascii="Arial" w:hAnsi="Arial" w:cs="Arial"/>
        </w:rPr>
        <w:t>Since</w:t>
      </w:r>
      <w:r w:rsidR="00387495">
        <w:rPr>
          <w:rFonts w:ascii="Arial" w:hAnsi="Arial" w:cs="Arial"/>
        </w:rPr>
        <w:t xml:space="preserve"> 3GPP TS 31.102</w:t>
      </w:r>
      <w:r w:rsidR="00894023" w:rsidRPr="00894023">
        <w:rPr>
          <w:rFonts w:ascii="Arial" w:hAnsi="Arial" w:cs="Arial"/>
        </w:rPr>
        <w:t xml:space="preserve"> </w:t>
      </w:r>
      <w:r w:rsidR="00894023">
        <w:rPr>
          <w:rFonts w:ascii="Arial" w:hAnsi="Arial" w:cs="Arial"/>
        </w:rPr>
        <w:t>version 17.2.0</w:t>
      </w:r>
      <w:r w:rsidR="00C00D02">
        <w:rPr>
          <w:rFonts w:ascii="Arial" w:hAnsi="Arial" w:cs="Arial"/>
        </w:rPr>
        <w:t>,</w:t>
      </w:r>
      <w:r w:rsidR="00FA4F97">
        <w:rPr>
          <w:rFonts w:ascii="Arial" w:hAnsi="Arial" w:cs="Arial"/>
        </w:rPr>
        <w:t xml:space="preserve"> </w:t>
      </w:r>
      <w:r w:rsidR="00387495">
        <w:rPr>
          <w:rFonts w:ascii="Arial" w:hAnsi="Arial" w:cs="Arial"/>
        </w:rPr>
        <w:t xml:space="preserve">If Service </w:t>
      </w:r>
      <w:r w:rsidR="00694557" w:rsidRPr="00694557">
        <w:rPr>
          <w:rFonts w:ascii="Arial" w:hAnsi="Arial" w:cs="Arial"/>
          <w:color w:val="000000"/>
        </w:rPr>
        <w:t>136 'Support for multiple records of NAS security context storage for multiple registration' is available in UST</w:t>
      </w:r>
      <w:r w:rsidR="00C00D02">
        <w:rPr>
          <w:rFonts w:ascii="Arial" w:hAnsi="Arial" w:cs="Arial"/>
          <w:color w:val="000000"/>
        </w:rPr>
        <w:t>, then</w:t>
      </w:r>
      <w:r w:rsidR="00694557" w:rsidRPr="00694557">
        <w:rPr>
          <w:rFonts w:ascii="Arial" w:hAnsi="Arial" w:cs="Arial"/>
          <w:color w:val="000000"/>
        </w:rPr>
        <w:t xml:space="preserve"> the EF 5GS3GPPNSC shall have two records instead of one.</w:t>
      </w:r>
    </w:p>
    <w:p w14:paraId="2428CFBF" w14:textId="77777777" w:rsidR="0073100B" w:rsidRPr="00694557" w:rsidRDefault="0073100B" w:rsidP="009158E5">
      <w:pPr>
        <w:rPr>
          <w:rFonts w:ascii="Arial" w:hAnsi="Arial" w:cs="Arial"/>
        </w:rPr>
      </w:pPr>
    </w:p>
    <w:p w14:paraId="3D232C4A" w14:textId="730169C6" w:rsidR="00006030" w:rsidRDefault="00006030" w:rsidP="009158E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Rel 17:</w:t>
      </w:r>
    </w:p>
    <w:p w14:paraId="21511E65" w14:textId="77777777" w:rsidR="00887BD0" w:rsidRDefault="00887BD0" w:rsidP="009158E5">
      <w:pPr>
        <w:rPr>
          <w:rFonts w:ascii="Arial" w:hAnsi="Arial" w:cs="Arial"/>
        </w:rPr>
      </w:pPr>
    </w:p>
    <w:tbl>
      <w:tblPr>
        <w:tblpPr w:leftFromText="180" w:rightFromText="180" w:vertAnchor="text"/>
        <w:tblW w:w="10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0"/>
        <w:gridCol w:w="1260"/>
        <w:gridCol w:w="1717"/>
        <w:gridCol w:w="1090"/>
        <w:gridCol w:w="1440"/>
        <w:gridCol w:w="2340"/>
      </w:tblGrid>
      <w:tr w:rsidR="00887BD0" w14:paraId="3AB1D46A" w14:textId="77777777" w:rsidTr="00674FA6">
        <w:trPr>
          <w:trHeight w:val="389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860E7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EF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A5583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ADF/DF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F4307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Service no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B457A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Size </w:t>
            </w:r>
            <w:r>
              <w:rPr>
                <w:rFonts w:ascii="Arial Narrow" w:hAnsi="Arial Narrow" w:cs="Calibri"/>
                <w:sz w:val="22"/>
                <w:szCs w:val="22"/>
              </w:rPr>
              <w:t>(Bytes)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51C4E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Structure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BC503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Specification/Comment</w:t>
            </w:r>
          </w:p>
        </w:tc>
      </w:tr>
      <w:tr w:rsidR="00674FA6" w14:paraId="663D0AB1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EB58E" w14:textId="77777777" w:rsidR="00887BD0" w:rsidRPr="00B75988" w:rsidRDefault="00887BD0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UST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  <w:vertAlign w:val="subscript"/>
              </w:rPr>
              <w:t> </w:t>
            </w:r>
            <w:r w:rsidRPr="00B75988">
              <w:rPr>
                <w:rFonts w:ascii="Arial" w:hAnsi="Arial" w:cs="Arial"/>
                <w:sz w:val="20"/>
                <w:szCs w:val="20"/>
              </w:rPr>
              <w:t>(USIM Service Table)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7FAA1" w14:textId="77777777" w:rsidR="00887BD0" w:rsidRPr="00B75988" w:rsidRDefault="00887BD0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6B77F" w14:textId="0572165D" w:rsidR="00887BD0" w:rsidRPr="00B75988" w:rsidRDefault="00887BD0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UST: service from 1</w:t>
            </w:r>
            <w:r w:rsidR="0055274A">
              <w:rPr>
                <w:rFonts w:ascii="Arial" w:hAnsi="Arial" w:cs="Arial"/>
                <w:sz w:val="20"/>
                <w:szCs w:val="20"/>
              </w:rPr>
              <w:t>36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to 1</w:t>
            </w:r>
            <w:r w:rsidR="0055274A">
              <w:rPr>
                <w:rFonts w:ascii="Arial" w:hAnsi="Arial" w:cs="Arial"/>
                <w:sz w:val="20"/>
                <w:szCs w:val="20"/>
              </w:rPr>
              <w:t>46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added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A6824" w14:textId="77777777" w:rsidR="00887BD0" w:rsidRPr="00B75988" w:rsidRDefault="00887BD0" w:rsidP="001A25B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A0139" w14:textId="77777777" w:rsidR="00887BD0" w:rsidRPr="00B75988" w:rsidRDefault="00887BD0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DC0DF" w14:textId="77777777" w:rsidR="00887BD0" w:rsidRPr="00B75988" w:rsidRDefault="00887BD0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31.102/updated EF</w:t>
            </w:r>
          </w:p>
        </w:tc>
      </w:tr>
      <w:tr w:rsidR="007C184D" w14:paraId="0F222D11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B61A" w14:textId="26FFF2AB" w:rsidR="007C184D" w:rsidRPr="00B75988" w:rsidRDefault="00E90879" w:rsidP="001A25B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EF</w:t>
            </w:r>
            <w:r w:rsidR="007C184D" w:rsidRPr="00E90879">
              <w:rPr>
                <w:rFonts w:ascii="Arial" w:hAnsi="Arial" w:cs="Arial"/>
                <w:sz w:val="20"/>
                <w:szCs w:val="20"/>
                <w:vertAlign w:val="subscript"/>
              </w:rPr>
              <w:t>eAKA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E90879">
              <w:rPr>
                <w:rFonts w:ascii="Arial" w:hAnsi="Arial" w:cs="Arial"/>
                <w:sz w:val="20"/>
                <w:szCs w:val="20"/>
              </w:rPr>
              <w:t>(enhanced AKA support)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AEC20" w14:textId="7050434D" w:rsidR="007C184D" w:rsidRPr="00B75988" w:rsidRDefault="007C184D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13197" w14:textId="1023E5F4" w:rsidR="007C184D" w:rsidRPr="00B75988" w:rsidRDefault="007C184D" w:rsidP="001A2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8168A" w14:textId="77777777" w:rsidR="007C184D" w:rsidRPr="00B75988" w:rsidRDefault="007C184D" w:rsidP="001A25B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59E2D" w14:textId="09626A1F" w:rsidR="007C184D" w:rsidRPr="00B75988" w:rsidRDefault="007C184D" w:rsidP="001A2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1E95C" w14:textId="726E81BA" w:rsidR="007C184D" w:rsidRPr="00B75988" w:rsidRDefault="007C184D" w:rsidP="001A2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31.102/</w:t>
            </w:r>
            <w:r w:rsidR="00E90879">
              <w:rPr>
                <w:rFonts w:ascii="Arial" w:hAnsi="Arial" w:cs="Arial"/>
                <w:sz w:val="20"/>
                <w:szCs w:val="20"/>
              </w:rPr>
              <w:t>New</w:t>
            </w:r>
            <w:r>
              <w:rPr>
                <w:rFonts w:ascii="Arial" w:hAnsi="Arial" w:cs="Arial"/>
                <w:sz w:val="20"/>
                <w:szCs w:val="20"/>
              </w:rPr>
              <w:t xml:space="preserve"> EF</w:t>
            </w:r>
          </w:p>
        </w:tc>
      </w:tr>
      <w:tr w:rsidR="00C60AC9" w14:paraId="04BF7261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636AE" w14:textId="364D6F57" w:rsidR="00C60AC9" w:rsidRPr="008B37ED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DF</w:t>
            </w:r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 </w:t>
            </w:r>
            <w:proofErr w:type="spellStart"/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>ProSe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8222" w14:textId="0447B8BE" w:rsidR="00C60AC9" w:rsidRPr="008B37ED" w:rsidRDefault="00C60AC9" w:rsidP="00C60AC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932C9" w14:textId="4D57D92C" w:rsidR="00C60AC9" w:rsidRPr="008B37ED" w:rsidRDefault="0052035F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UST</w:t>
            </w:r>
            <w:r w:rsidR="00D15108" w:rsidRPr="008B37ED">
              <w:rPr>
                <w:rFonts w:ascii="Arial" w:hAnsi="Arial" w:cs="Arial"/>
                <w:sz w:val="20"/>
                <w:szCs w:val="20"/>
              </w:rPr>
              <w:t xml:space="preserve">  service</w:t>
            </w:r>
            <w:r w:rsidRPr="008B37ED">
              <w:rPr>
                <w:rFonts w:ascii="Arial" w:hAnsi="Arial" w:cs="Arial"/>
                <w:sz w:val="20"/>
                <w:szCs w:val="20"/>
              </w:rPr>
              <w:t>: 139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E1A2B" w14:textId="346196EC" w:rsidR="00C60AC9" w:rsidRPr="008B37ED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EB299" w14:textId="2D55DF7F" w:rsidR="00C60AC9" w:rsidRPr="008B37ED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65C4B" w14:textId="47A15A03" w:rsidR="00C60AC9" w:rsidRPr="008B37ED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31.102/New DF</w:t>
            </w:r>
          </w:p>
        </w:tc>
      </w:tr>
      <w:tr w:rsidR="00C60AC9" w14:paraId="0A975AAA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F557E" w14:textId="0AC42CD9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C60AC9">
              <w:rPr>
                <w:rFonts w:ascii="Arial" w:hAnsi="Arial" w:cs="Arial"/>
                <w:sz w:val="20"/>
                <w:szCs w:val="20"/>
              </w:rPr>
              <w:t>EF</w:t>
            </w:r>
            <w:r w:rsidRPr="00C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5G_PROSE_ST </w:t>
            </w:r>
            <w:r w:rsidRPr="00C60AC9">
              <w:rPr>
                <w:rFonts w:ascii="Arial" w:hAnsi="Arial" w:cs="Arial"/>
                <w:sz w:val="20"/>
                <w:szCs w:val="20"/>
              </w:rPr>
              <w:t xml:space="preserve">(5G </w:t>
            </w:r>
            <w:proofErr w:type="spellStart"/>
            <w:r w:rsidRPr="00C60AC9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C60AC9">
              <w:rPr>
                <w:rFonts w:ascii="Arial" w:hAnsi="Arial" w:cs="Arial"/>
                <w:sz w:val="20"/>
                <w:szCs w:val="20"/>
              </w:rPr>
              <w:t xml:space="preserve"> Service Table)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FB7F6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140F8" w14:textId="5467DCEB" w:rsidR="00C60AC9" w:rsidRPr="00B75988" w:rsidRDefault="0052035F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D1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5108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1</w:t>
            </w: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63373" w14:textId="72495F1D" w:rsidR="00C60AC9" w:rsidRPr="00B75988" w:rsidRDefault="007A11F5" w:rsidP="00C60A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095F3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55696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C60AC9" w14:paraId="79428207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DD8A4" w14:textId="639C8A2F" w:rsidR="00C60AC9" w:rsidRPr="00B75988" w:rsidRDefault="005108B6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 xml:space="preserve">5G_PROSE_DD </w:t>
            </w:r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 xml:space="preserve">(5G </w:t>
            </w:r>
            <w:proofErr w:type="spellStart"/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>ProSe</w:t>
            </w:r>
            <w:proofErr w:type="spellEnd"/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 xml:space="preserve"> configuration data for direct discovery)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CF4D8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9D4F6" w14:textId="04F84FDF" w:rsidR="00C60AC9" w:rsidRPr="00B75988" w:rsidRDefault="005108B6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D15108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="00D1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: 1</w:t>
            </w:r>
            <w:r>
              <w:rPr>
                <w:rFonts w:ascii="Arial" w:hAnsi="Arial" w:cs="Arial"/>
                <w:sz w:val="20"/>
                <w:szCs w:val="20"/>
              </w:rPr>
              <w:t>39,</w:t>
            </w:r>
            <w:r w:rsidR="00D1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35F8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D15108">
              <w:rPr>
                <w:rFonts w:ascii="Arial" w:hAnsi="Arial" w:cs="Arial"/>
                <w:sz w:val="20"/>
                <w:szCs w:val="20"/>
              </w:rPr>
              <w:t>:</w:t>
            </w:r>
            <w:r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BE10C" w14:textId="4C6B154C" w:rsidR="00C60AC9" w:rsidRPr="00B75988" w:rsidRDefault="007A11F5" w:rsidP="00C60A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5509E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28D47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E373B5" w14:paraId="50C8F6AD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35150" w14:textId="1AFC60DA" w:rsidR="00E373B5" w:rsidRPr="00B75988" w:rsidRDefault="00E373B5" w:rsidP="00E373B5">
            <w:pPr>
              <w:rPr>
                <w:rFonts w:ascii="Arial" w:hAnsi="Arial" w:cs="Arial"/>
                <w:sz w:val="20"/>
                <w:szCs w:val="20"/>
              </w:rPr>
            </w:pPr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 xml:space="preserve">5G_PROSE_DC </w:t>
            </w:r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 xml:space="preserve">(5G </w:t>
            </w:r>
            <w:proofErr w:type="spellStart"/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>ProSe</w:t>
            </w:r>
            <w:proofErr w:type="spellEnd"/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 xml:space="preserve"> configuration data for direct communication)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32CD3" w14:textId="146C309A" w:rsidR="00E373B5" w:rsidRPr="00B75988" w:rsidRDefault="00E373B5" w:rsidP="00E373B5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B6E6C" w14:textId="31E0AF18" w:rsidR="00E373B5" w:rsidRPr="005108B6" w:rsidRDefault="00E373B5" w:rsidP="00E373B5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2E64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6461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1</w:t>
            </w:r>
            <w:r>
              <w:rPr>
                <w:rFonts w:ascii="Arial" w:hAnsi="Arial" w:cs="Arial"/>
                <w:sz w:val="20"/>
                <w:szCs w:val="20"/>
              </w:rPr>
              <w:t>39,</w:t>
            </w:r>
            <w:r w:rsidR="002E64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35F8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B335F8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2E6461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01EC" w14:textId="01330845" w:rsidR="00E373B5" w:rsidRPr="00B75988" w:rsidRDefault="007A11F5" w:rsidP="00E37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E88A9" w14:textId="52CDBCB6" w:rsidR="00E373B5" w:rsidRPr="00B75988" w:rsidRDefault="00E373B5" w:rsidP="00E373B5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D91A3" w14:textId="1C17809F" w:rsidR="00E373B5" w:rsidRPr="00B75988" w:rsidRDefault="00E373B5" w:rsidP="00E373B5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C60AC9" w14:paraId="05E128DE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C2A3B" w14:textId="444D577D" w:rsidR="00C60AC9" w:rsidRPr="00B75988" w:rsidRDefault="006D61B4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5G_PROSE_U2NRU 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(5G </w:t>
            </w:r>
            <w:proofErr w:type="spellStart"/>
            <w:r w:rsidRPr="006D61B4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6D61B4">
              <w:rPr>
                <w:rFonts w:ascii="Arial" w:hAnsi="Arial" w:cs="Arial"/>
                <w:sz w:val="20"/>
                <w:szCs w:val="20"/>
              </w:rPr>
              <w:t xml:space="preserve"> configuration data for UE-to-network relay UE)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CFC0B" w14:textId="7225F699" w:rsidR="00C60AC9" w:rsidRPr="00B75988" w:rsidRDefault="006D61B4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DE6F9" w14:textId="2797421E" w:rsidR="00C60AC9" w:rsidRPr="006D61B4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062E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2E04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="00C5373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39,</w:t>
            </w:r>
            <w:r w:rsidR="00062E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35F8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B335F8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062E04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2A20B" w14:textId="59B985D4" w:rsidR="00C60AC9" w:rsidRPr="00B75988" w:rsidRDefault="007A11F5" w:rsidP="00C60A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&gt;=32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F53B2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A8305" w14:textId="7D25A790" w:rsidR="00C60AC9" w:rsidRPr="00B75988" w:rsidRDefault="006D61B4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D61B4" w14:paraId="110EC343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97C28" w14:textId="48ED9319" w:rsidR="006D61B4" w:rsidRPr="00B75988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sz w:val="20"/>
                <w:szCs w:val="20"/>
                <w:vertAlign w:val="subscript"/>
              </w:rPr>
              <w:t>5G_PROSE</w:t>
            </w:r>
            <w:r w:rsidRPr="007A11F5">
              <w:rPr>
                <w:rFonts w:ascii="Arial" w:hAnsi="Arial" w:cs="Arial"/>
                <w:sz w:val="20"/>
                <w:szCs w:val="20"/>
                <w:vertAlign w:val="subscript"/>
              </w:rPr>
              <w:t>_RU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 (5G </w:t>
            </w:r>
            <w:proofErr w:type="spellStart"/>
            <w:r w:rsidRPr="006D61B4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6D61B4">
              <w:rPr>
                <w:rFonts w:ascii="Arial" w:hAnsi="Arial" w:cs="Arial"/>
                <w:sz w:val="20"/>
                <w:szCs w:val="20"/>
              </w:rPr>
              <w:t xml:space="preserve"> configuration data for remote UE)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CC426" w14:textId="587CB520" w:rsidR="006D61B4" w:rsidRPr="00B75988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DD9CC" w14:textId="03DBB20E" w:rsidR="006D61B4" w:rsidRPr="006D61B4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UST</w:t>
            </w:r>
            <w:r w:rsidR="000958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58DF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="000958D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139, </w:t>
            </w:r>
            <w:r w:rsidR="00B335F8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B335F8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0958DF">
              <w:rPr>
                <w:rFonts w:ascii="Arial" w:hAnsi="Arial" w:cs="Arial"/>
                <w:sz w:val="20"/>
                <w:szCs w:val="20"/>
              </w:rPr>
              <w:t>:</w:t>
            </w:r>
            <w:r w:rsidR="00B335F8"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9217A" w14:textId="29A7E64A" w:rsidR="006D61B4" w:rsidRPr="00B75988" w:rsidRDefault="00CF0460" w:rsidP="006D6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63243" w14:textId="43FCF441" w:rsidR="006D61B4" w:rsidRPr="00B75988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33896" w14:textId="3F1F0CBD" w:rsidR="006D61B4" w:rsidRPr="00B75988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D61B4" w14:paraId="4E301537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5A2F9" w14:textId="5F9E212E" w:rsidR="006D61B4" w:rsidRDefault="006D61B4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6D61B4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6D61B4">
              <w:rPr>
                <w:rFonts w:ascii="Arial Narrow" w:hAnsi="Arial Narrow" w:cs="Calibri"/>
                <w:sz w:val="20"/>
                <w:szCs w:val="20"/>
                <w:vertAlign w:val="subscript"/>
              </w:rPr>
              <w:t xml:space="preserve">5G_PROSE_UIR </w:t>
            </w:r>
            <w:r w:rsidRPr="006D61B4">
              <w:rPr>
                <w:rFonts w:ascii="Arial Narrow" w:hAnsi="Arial Narrow" w:cs="Calibri"/>
                <w:sz w:val="20"/>
                <w:szCs w:val="20"/>
              </w:rPr>
              <w:t xml:space="preserve">(5G </w:t>
            </w:r>
            <w:proofErr w:type="spellStart"/>
            <w:r w:rsidRPr="006D61B4">
              <w:rPr>
                <w:rFonts w:ascii="Arial Narrow" w:hAnsi="Arial Narrow" w:cs="Calibri"/>
                <w:sz w:val="20"/>
                <w:szCs w:val="20"/>
              </w:rPr>
              <w:t>ProSe</w:t>
            </w:r>
            <w:proofErr w:type="spellEnd"/>
            <w:r w:rsidRPr="006D61B4">
              <w:rPr>
                <w:rFonts w:ascii="Arial Narrow" w:hAnsi="Arial Narrow" w:cs="Calibri"/>
                <w:sz w:val="20"/>
                <w:szCs w:val="20"/>
              </w:rPr>
              <w:t xml:space="preserve"> configuration data for usage information reporting)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A2F28" w14:textId="073BC13B" w:rsidR="006D61B4" w:rsidRDefault="006D61B4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FDF62" w14:textId="6E93EC1C" w:rsidR="006D61B4" w:rsidRPr="006D61B4" w:rsidRDefault="006D61B4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UST</w:t>
            </w:r>
            <w:r w:rsidR="00EE32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20A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="00EE320A">
              <w:rPr>
                <w:rFonts w:ascii="Arial" w:hAnsi="Arial" w:cs="Arial"/>
                <w:sz w:val="20"/>
                <w:szCs w:val="20"/>
              </w:rPr>
              <w:t>: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 139,</w:t>
            </w:r>
            <w:r w:rsidR="00EE32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741F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1B741F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EE320A">
              <w:rPr>
                <w:rFonts w:ascii="Arial" w:hAnsi="Arial" w:cs="Arial"/>
                <w:sz w:val="20"/>
                <w:szCs w:val="20"/>
              </w:rPr>
              <w:t>:</w:t>
            </w:r>
            <w:r w:rsidR="001B741F"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981E1" w14:textId="16682A44" w:rsidR="006D61B4" w:rsidRDefault="00CF0460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&gt;=32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84EF6" w14:textId="5DC7E014" w:rsidR="006D61B4" w:rsidRDefault="006D61B4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9EC04" w14:textId="1C0CD5D8" w:rsidR="006D61B4" w:rsidRDefault="006D61B4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C60AC9" w14:paraId="65A4B883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8BE87" w14:textId="6FCE0326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B37ED">
              <w:rPr>
                <w:rFonts w:ascii="Arial Narrow" w:hAnsi="Arial Narrow" w:cs="Calibri"/>
                <w:sz w:val="20"/>
                <w:szCs w:val="20"/>
              </w:rPr>
              <w:t>DF</w:t>
            </w:r>
            <w:r w:rsidRPr="008B37ED">
              <w:rPr>
                <w:rFonts w:ascii="Arial Narrow" w:hAnsi="Arial Narrow" w:cs="Calibri"/>
                <w:sz w:val="20"/>
                <w:szCs w:val="20"/>
                <w:vertAlign w:val="subscript"/>
              </w:rPr>
              <w:t>SNPN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22778" w14:textId="048D5D5A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10C0D" w14:textId="031AC4BC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B37ED">
              <w:rPr>
                <w:rFonts w:ascii="Arial Narrow" w:hAnsi="Arial Narrow" w:cs="Calibri"/>
                <w:sz w:val="20"/>
                <w:szCs w:val="20"/>
              </w:rPr>
              <w:t>UST service 143 or 146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FFF4" w14:textId="77777777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2F415" w14:textId="77777777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A8533" w14:textId="215CED90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31.102/New DF</w:t>
            </w:r>
          </w:p>
        </w:tc>
      </w:tr>
      <w:tr w:rsidR="00C60AC9" w14:paraId="710E4CEE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88457" w14:textId="2F4E5C46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0D3E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865553">
              <w:rPr>
                <w:rFonts w:ascii="Arial Narrow" w:hAnsi="Arial Narrow" w:cs="Calibri"/>
                <w:sz w:val="20"/>
                <w:szCs w:val="20"/>
                <w:vertAlign w:val="subscript"/>
              </w:rPr>
              <w:t xml:space="preserve">PWS_SNPN </w:t>
            </w:r>
            <w:r w:rsidRPr="00B70D3E">
              <w:rPr>
                <w:rFonts w:ascii="Arial Narrow" w:hAnsi="Arial Narrow" w:cs="Calibri"/>
                <w:sz w:val="20"/>
                <w:szCs w:val="20"/>
              </w:rPr>
              <w:t>(Public Warning System in SNPNs)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9FE1C" w14:textId="1C37168D" w:rsidR="00C60AC9" w:rsidRPr="00DF7F30" w:rsidRDefault="00DF7F30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DF7F30">
              <w:rPr>
                <w:rFonts w:ascii="Arial Narrow" w:hAnsi="Arial Narrow" w:cs="Calibri"/>
                <w:sz w:val="20"/>
                <w:szCs w:val="20"/>
              </w:rPr>
              <w:t>DF</w:t>
            </w:r>
            <w:r w:rsidRPr="00DF7F30">
              <w:rPr>
                <w:rFonts w:ascii="Arial Narrow" w:hAnsi="Arial Narrow" w:cs="Calibri"/>
                <w:sz w:val="20"/>
                <w:szCs w:val="20"/>
                <w:vertAlign w:val="subscript"/>
              </w:rPr>
              <w:t>SNPN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63F6F" w14:textId="44B8B13B" w:rsidR="00C60AC9" w:rsidRPr="00811B0F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143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C2ED6" w14:textId="0EDA4D05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=1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D9358" w14:textId="0042BC83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A9260" w14:textId="2A819ABC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C60AC9" w14:paraId="6707FCB6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9C6F1" w14:textId="00B0BEB2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0D3E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6B3DC9">
              <w:rPr>
                <w:rFonts w:ascii="Arial Narrow" w:hAnsi="Arial Narrow" w:cs="Calibri"/>
                <w:sz w:val="20"/>
                <w:szCs w:val="20"/>
                <w:vertAlign w:val="subscript"/>
              </w:rPr>
              <w:t>NID</w:t>
            </w:r>
            <w:r w:rsidRPr="00865553">
              <w:rPr>
                <w:rFonts w:ascii="Arial Narrow" w:hAnsi="Arial Narrow" w:cs="Calibri"/>
                <w:sz w:val="20"/>
                <w:szCs w:val="20"/>
                <w:vertAlign w:val="subscript"/>
              </w:rPr>
              <w:t xml:space="preserve"> </w:t>
            </w:r>
            <w:r w:rsidRPr="00B70D3E">
              <w:rPr>
                <w:rFonts w:ascii="Arial Narrow" w:hAnsi="Arial Narrow" w:cs="Calibri"/>
                <w:sz w:val="20"/>
                <w:szCs w:val="20"/>
              </w:rPr>
              <w:t>(</w:t>
            </w:r>
            <w:r w:rsidRPr="006B3DC9">
              <w:rPr>
                <w:rFonts w:ascii="Arial Narrow" w:hAnsi="Arial Narrow" w:cs="Calibri"/>
                <w:sz w:val="20"/>
                <w:szCs w:val="20"/>
              </w:rPr>
              <w:t>Network Identifier for SNPN</w:t>
            </w:r>
            <w:r w:rsidRPr="00B70D3E">
              <w:rPr>
                <w:rFonts w:ascii="Arial Narrow" w:hAnsi="Arial Narrow" w:cs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1E6E4" w14:textId="0868D387" w:rsidR="00C60AC9" w:rsidRPr="00DF7F30" w:rsidRDefault="00DF7F30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DF7F30">
              <w:rPr>
                <w:rFonts w:ascii="Arial Narrow" w:hAnsi="Arial Narrow" w:cs="Calibri"/>
                <w:sz w:val="20"/>
                <w:szCs w:val="20"/>
              </w:rPr>
              <w:t>DF</w:t>
            </w:r>
            <w:r w:rsidRPr="00DF7F30">
              <w:rPr>
                <w:rFonts w:ascii="Arial Narrow" w:hAnsi="Arial Narrow" w:cs="Calibri"/>
                <w:sz w:val="20"/>
                <w:szCs w:val="20"/>
                <w:vertAlign w:val="subscript"/>
              </w:rPr>
              <w:t>SNPN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37C6B" w14:textId="53503A8F" w:rsidR="00C60AC9" w:rsidRPr="00AF0B18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14</w:t>
            </w:r>
            <w:r>
              <w:rPr>
                <w:rFonts w:ascii="Arial Narrow" w:hAnsi="Arial Narrow" w:cs="Calibri"/>
                <w:sz w:val="20"/>
                <w:szCs w:val="20"/>
              </w:rPr>
              <w:t>6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8C233" w14:textId="0969D03D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=6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F1A9C" w14:textId="1B468DE3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Linear Fixed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CA4B8" w14:textId="4919ED32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DF7F30" w14:paraId="041C8C72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BDA54" w14:textId="59F5D0E5" w:rsidR="00DF7F30" w:rsidRPr="00B70D3E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CAG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38AFA" w14:textId="38878D47" w:rsidR="00DF7F30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714" w14:textId="0C2B0F08" w:rsidR="00DF7F30" w:rsidRPr="00811B0F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37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0276F" w14:textId="465A485E" w:rsidR="00DF7F30" w:rsidRDefault="001532D6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5C01E" w14:textId="07295648" w:rsidR="00DF7F30" w:rsidRPr="00B75988" w:rsidRDefault="00DF7F30" w:rsidP="00DF7F3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7FCDD" w14:textId="57DFB809" w:rsidR="00DF7F30" w:rsidRPr="00B75988" w:rsidRDefault="00DF7F30" w:rsidP="00DF7F3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DF7F30" w14:paraId="5EA84E7A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8DE7F" w14:textId="4A2E64D5" w:rsidR="00DF7F30" w:rsidRPr="00B70D3E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SOR-CMCI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C801B" w14:textId="6B7798E4" w:rsidR="00DF7F30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B8113" w14:textId="37D3F685" w:rsidR="00DF7F30" w:rsidRPr="00811B0F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38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373B7" w14:textId="44E49B9E" w:rsidR="00DF7F30" w:rsidRDefault="003F2907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</w:t>
            </w:r>
            <w:r w:rsidR="002A3BE3">
              <w:rPr>
                <w:rFonts w:ascii="Arial" w:hAnsi="Arial" w:cs="Arial"/>
                <w:sz w:val="20"/>
                <w:szCs w:val="20"/>
              </w:rPr>
              <w:t>=7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B2E10" w14:textId="04B489B2" w:rsidR="00DF7F30" w:rsidRPr="00B75988" w:rsidRDefault="00DF7F30" w:rsidP="00DF7F3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2FBF2" w14:textId="1B16EDC8" w:rsidR="00DF7F30" w:rsidRPr="00B75988" w:rsidRDefault="00F75E62" w:rsidP="00DF7F3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F2E4A" w14:paraId="63031F2E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574A3" w14:textId="1724D4E3" w:rsidR="000F2E4A" w:rsidRPr="000F2E4A" w:rsidRDefault="000F2E4A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DRI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890BD" w14:textId="663158B0" w:rsidR="000F2E4A" w:rsidRDefault="00DF7F30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A8B4" w14:textId="32B9A072" w:rsidR="000F2E4A" w:rsidRPr="00811B0F" w:rsidRDefault="002A3BE3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40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5FFF1" w14:textId="1DEE5BDF" w:rsidR="000F2E4A" w:rsidRDefault="00BA5BE0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8B8BC" w14:textId="55FCA07F" w:rsidR="000F2E4A" w:rsidRPr="00B75988" w:rsidRDefault="00BA5BE0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3EBA0" w14:textId="3855795E" w:rsidR="000F2E4A" w:rsidRPr="00B75988" w:rsidRDefault="00693D6F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93D6F" w14:paraId="2D6C35FA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C8ABC" w14:textId="2636A161" w:rsidR="00693D6F" w:rsidRPr="000F2E4A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5GSEDRX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2F93B" w14:textId="0E244D81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02958" w14:textId="3A2DE5B7" w:rsidR="00693D6F" w:rsidRPr="00811B0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41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EF7CD" w14:textId="565DE65C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&gt;=2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53D5A" w14:textId="7796F8BE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F8348" w14:textId="75D1945F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93D6F" w14:paraId="04B7237B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B737A" w14:textId="52A281D1" w:rsidR="00693D6F" w:rsidRPr="000F2E4A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5GNSWO_CON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9E257" w14:textId="21BE011E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D0756" w14:textId="4D0412E3" w:rsidR="00693D6F" w:rsidRPr="00811B0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42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F3F04" w14:textId="2AFF5EFF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&gt;=1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14EF3" w14:textId="7C26CCAE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E9997" w14:textId="33D42335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93D6F" w14:paraId="073804A8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A3FC4" w14:textId="360E0DDB" w:rsidR="00693D6F" w:rsidRPr="000F2E4A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MCHPPLMN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D2615" w14:textId="113D98AB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AD256" w14:textId="09FB320D" w:rsidR="00693D6F" w:rsidRPr="00811B0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44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41DDC" w14:textId="38E16554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&gt;=1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A5AFC" w14:textId="39F9161E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15C20" w14:textId="54B2E0B9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93D6F" w14:paraId="78B73973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4D351" w14:textId="112AF15F" w:rsidR="00693D6F" w:rsidRPr="000F2E4A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KAUSF_DERIV ATION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BA8D5" w14:textId="03169784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8EE7C" w14:textId="2687F090" w:rsidR="00693D6F" w:rsidRPr="00811B0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45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1F5AB" w14:textId="586D765C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&gt;=1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A8D2B" w14:textId="04181B3F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6819E" w14:textId="2BDA032D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</w:tbl>
    <w:p w14:paraId="31F4C642" w14:textId="77777777" w:rsidR="00E47041" w:rsidRDefault="00E47041" w:rsidP="009158E5">
      <w:pPr>
        <w:rPr>
          <w:rFonts w:ascii="Arial" w:hAnsi="Arial" w:cs="Arial"/>
        </w:rPr>
      </w:pPr>
    </w:p>
    <w:p w14:paraId="4C42FFF6" w14:textId="61F3530B" w:rsidR="000F56BF" w:rsidRDefault="000F56BF" w:rsidP="009158E5">
      <w:pPr>
        <w:rPr>
          <w:rFonts w:ascii="Arial" w:hAnsi="Arial" w:cs="Arial"/>
        </w:rPr>
      </w:pPr>
      <w:r w:rsidRPr="00286457">
        <w:rPr>
          <w:rFonts w:ascii="Arial" w:hAnsi="Arial" w:cs="Arial"/>
          <w:b/>
          <w:bCs/>
        </w:rPr>
        <w:t>Ref</w:t>
      </w:r>
      <w:r w:rsidR="006405C4" w:rsidRPr="00286457">
        <w:rPr>
          <w:rFonts w:ascii="Arial" w:hAnsi="Arial" w:cs="Arial"/>
          <w:b/>
          <w:bCs/>
        </w:rPr>
        <w:t>erences</w:t>
      </w:r>
      <w:r w:rsidRPr="00286457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3GPP TS 31.102, 3GPP TS 31.103, 3GPP TS 31.105</w:t>
      </w:r>
    </w:p>
    <w:p w14:paraId="53E1CF63" w14:textId="77777777" w:rsidR="000F56BF" w:rsidRDefault="000F56BF" w:rsidP="009158E5">
      <w:pPr>
        <w:rPr>
          <w:rFonts w:ascii="Arial" w:hAnsi="Arial" w:cs="Arial"/>
        </w:rPr>
      </w:pPr>
    </w:p>
    <w:p w14:paraId="76D20681" w14:textId="7B28574D" w:rsidR="007A1576" w:rsidRDefault="007A1576" w:rsidP="009158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EE4A1B">
        <w:rPr>
          <w:rFonts w:ascii="Arial" w:hAnsi="Arial" w:cs="Arial"/>
        </w:rPr>
        <w:t>CT WG6</w:t>
      </w:r>
      <w:r>
        <w:rPr>
          <w:rFonts w:ascii="Arial" w:hAnsi="Arial" w:cs="Arial"/>
        </w:rPr>
        <w:t xml:space="preserve"> looks forward to a fruitful collaboration with </w:t>
      </w:r>
      <w:r w:rsidR="00BA5C49">
        <w:rPr>
          <w:rFonts w:ascii="Arial" w:hAnsi="Arial" w:cs="Arial"/>
        </w:rPr>
        <w:t>GSMA TSG group</w:t>
      </w:r>
      <w:r>
        <w:rPr>
          <w:rFonts w:ascii="Arial" w:hAnsi="Arial" w:cs="Arial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 xml:space="preserve">TCA </w:t>
      </w:r>
      <w:proofErr w:type="spellStart"/>
      <w:r w:rsidR="00F72B69">
        <w:rPr>
          <w:rFonts w:ascii="Arial" w:hAnsi="Arial" w:cs="Arial"/>
          <w:b/>
        </w:rPr>
        <w:t>eUICC</w:t>
      </w:r>
      <w:proofErr w:type="spellEnd"/>
      <w:r w:rsidR="00F72B69">
        <w:rPr>
          <w:rFonts w:ascii="Arial" w:hAnsi="Arial" w:cs="Arial"/>
          <w:b/>
        </w:rPr>
        <w:t xml:space="preserve"> WG</w:t>
      </w:r>
    </w:p>
    <w:p w14:paraId="066613F7" w14:textId="016BF1EA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615C8">
        <w:rPr>
          <w:rFonts w:ascii="Arial" w:hAnsi="Arial" w:cs="Arial"/>
        </w:rPr>
        <w:t xml:space="preserve">3GPP </w:t>
      </w:r>
      <w:r w:rsidR="00A615C8" w:rsidRPr="00EE4A1B">
        <w:rPr>
          <w:rFonts w:ascii="Arial" w:hAnsi="Arial" w:cs="Arial"/>
        </w:rPr>
        <w:t>CT WG6</w:t>
      </w:r>
      <w:r w:rsidR="00A615C8">
        <w:rPr>
          <w:rFonts w:ascii="Arial" w:hAnsi="Arial" w:cs="Arial"/>
        </w:rPr>
        <w:t xml:space="preserve"> </w:t>
      </w:r>
      <w:r w:rsidR="000B553C">
        <w:rPr>
          <w:rFonts w:ascii="Arial" w:hAnsi="Arial" w:cs="Arial"/>
          <w:color w:val="000000" w:themeColor="text1"/>
        </w:rPr>
        <w:t>kindly asks</w:t>
      </w:r>
      <w:r w:rsidR="00F72B69">
        <w:rPr>
          <w:rFonts w:ascii="Arial" w:hAnsi="Arial" w:cs="Arial"/>
          <w:color w:val="000000" w:themeColor="text1"/>
        </w:rPr>
        <w:t xml:space="preserve"> </w:t>
      </w:r>
      <w:r w:rsidR="00F51CE8">
        <w:rPr>
          <w:rFonts w:ascii="Arial" w:hAnsi="Arial" w:cs="Arial"/>
          <w:color w:val="000000" w:themeColor="text1"/>
        </w:rPr>
        <w:t>GSMA TSG group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</w:t>
      </w:r>
      <w:r w:rsidR="00A869E5">
        <w:rPr>
          <w:rFonts w:ascii="Arial" w:hAnsi="Arial" w:cs="Arial"/>
          <w:color w:val="000000" w:themeColor="text1"/>
        </w:rPr>
        <w:t>while</w:t>
      </w:r>
      <w:r w:rsidR="00F51CE8">
        <w:rPr>
          <w:rFonts w:ascii="Arial" w:hAnsi="Arial" w:cs="Arial"/>
          <w:color w:val="000000" w:themeColor="text1"/>
        </w:rPr>
        <w:t xml:space="preserve"> defining </w:t>
      </w:r>
      <w:r w:rsidR="00B81DAC">
        <w:rPr>
          <w:rFonts w:ascii="Arial" w:hAnsi="Arial" w:cs="Arial"/>
          <w:color w:val="000000" w:themeColor="text1"/>
        </w:rPr>
        <w:t xml:space="preserve">the </w:t>
      </w:r>
      <w:r w:rsidR="00F51CE8">
        <w:rPr>
          <w:rFonts w:ascii="Arial" w:hAnsi="Arial" w:cs="Arial"/>
          <w:color w:val="000000" w:themeColor="text1"/>
        </w:rPr>
        <w:t xml:space="preserve">new GSMA TS.48 </w:t>
      </w:r>
      <w:r w:rsidR="008A7D9C">
        <w:rPr>
          <w:rFonts w:ascii="Arial" w:hAnsi="Arial" w:cs="Arial"/>
          <w:color w:val="000000" w:themeColor="text1"/>
        </w:rPr>
        <w:t xml:space="preserve">profile </w:t>
      </w:r>
      <w:r w:rsidR="00F51CE8">
        <w:rPr>
          <w:rFonts w:ascii="Arial" w:hAnsi="Arial" w:cs="Arial"/>
          <w:color w:val="000000" w:themeColor="text1"/>
        </w:rPr>
        <w:t>version</w:t>
      </w:r>
      <w:r w:rsidR="00116E32">
        <w:rPr>
          <w:rFonts w:ascii="Arial" w:hAnsi="Arial" w:cs="Arial"/>
          <w:color w:val="000000" w:themeColor="text1"/>
        </w:rPr>
        <w:t xml:space="preserve"> for Rel 17 and Rel 18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55D624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615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A615C8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43E64247" w14:textId="540EE9AD" w:rsidR="00971283" w:rsidRDefault="00A615C8" w:rsidP="00971283">
      <w:pPr>
        <w:rPr>
          <w:rFonts w:ascii="Arial" w:hAnsi="Arial" w:cs="Arial"/>
        </w:rPr>
      </w:pPr>
      <w:r w:rsidRPr="007E0E36">
        <w:rPr>
          <w:rFonts w:ascii="Arial" w:hAnsi="Arial" w:cs="Arial"/>
        </w:rPr>
        <w:t>CT6</w:t>
      </w:r>
      <w:r w:rsidR="00971283" w:rsidRPr="007E0E36">
        <w:rPr>
          <w:rFonts w:ascii="Arial" w:hAnsi="Arial" w:cs="Arial"/>
        </w:rPr>
        <w:t>#1</w:t>
      </w:r>
      <w:r w:rsidRPr="007E0E36">
        <w:rPr>
          <w:rFonts w:ascii="Arial" w:hAnsi="Arial" w:cs="Arial"/>
        </w:rPr>
        <w:t>20</w:t>
      </w:r>
      <w:r w:rsidR="007E0E36" w:rsidRPr="007E0E36">
        <w:rPr>
          <w:rFonts w:ascii="Arial" w:hAnsi="Arial" w:cs="Arial"/>
        </w:rPr>
        <w:t>-b</w:t>
      </w:r>
      <w:r w:rsidR="007E0E36">
        <w:rPr>
          <w:rFonts w:ascii="Arial" w:hAnsi="Arial" w:cs="Arial"/>
        </w:rPr>
        <w:t>is</w:t>
      </w:r>
      <w:r w:rsidRPr="007E0E36">
        <w:rPr>
          <w:rFonts w:ascii="Arial" w:hAnsi="Arial" w:cs="Arial"/>
        </w:rPr>
        <w:tab/>
      </w:r>
      <w:r w:rsidR="00522663" w:rsidRPr="007E0E36">
        <w:rPr>
          <w:rFonts w:ascii="Arial" w:hAnsi="Arial" w:cs="Arial"/>
        </w:rPr>
        <w:t>1</w:t>
      </w:r>
      <w:r w:rsidR="001E780E" w:rsidRPr="007E0E36">
        <w:rPr>
          <w:rFonts w:ascii="Arial" w:hAnsi="Arial" w:cs="Arial"/>
        </w:rPr>
        <w:t>9</w:t>
      </w:r>
      <w:r w:rsidR="00971283" w:rsidRPr="007E0E36">
        <w:rPr>
          <w:rFonts w:ascii="Arial" w:hAnsi="Arial" w:cs="Arial"/>
        </w:rPr>
        <w:t xml:space="preserve">- </w:t>
      </w:r>
      <w:r w:rsidR="001E780E" w:rsidRPr="007E0E36">
        <w:rPr>
          <w:rFonts w:ascii="Arial" w:hAnsi="Arial" w:cs="Arial"/>
        </w:rPr>
        <w:t>22 November</w:t>
      </w:r>
      <w:r w:rsidR="00971283" w:rsidRPr="007E0E36">
        <w:rPr>
          <w:rFonts w:ascii="Arial" w:hAnsi="Arial" w:cs="Arial"/>
        </w:rPr>
        <w:t xml:space="preserve"> 2024</w:t>
      </w:r>
      <w:r w:rsidR="00971283" w:rsidRPr="007E0E36">
        <w:rPr>
          <w:rFonts w:ascii="Arial" w:hAnsi="Arial" w:cs="Arial"/>
        </w:rPr>
        <w:tab/>
      </w:r>
      <w:r w:rsidR="00971283" w:rsidRPr="007E0E36">
        <w:rPr>
          <w:rFonts w:ascii="Arial" w:hAnsi="Arial" w:cs="Arial"/>
        </w:rPr>
        <w:tab/>
      </w:r>
      <w:r w:rsidR="001E780E" w:rsidRPr="007E0E36">
        <w:rPr>
          <w:rFonts w:ascii="Arial" w:hAnsi="Arial" w:cs="Arial"/>
        </w:rPr>
        <w:t>Orlando (US)</w:t>
      </w:r>
    </w:p>
    <w:p w14:paraId="6B1EB3C0" w14:textId="5826AA17" w:rsidR="00440A0B" w:rsidRPr="007E0E36" w:rsidRDefault="00440A0B" w:rsidP="00971283">
      <w:pPr>
        <w:rPr>
          <w:rFonts w:ascii="Arial" w:hAnsi="Arial" w:cs="Arial"/>
        </w:rPr>
      </w:pPr>
      <w:r>
        <w:rPr>
          <w:rFonts w:ascii="Arial" w:hAnsi="Arial" w:cs="Arial"/>
        </w:rPr>
        <w:t>CT6#121</w:t>
      </w:r>
      <w:r>
        <w:rPr>
          <w:rFonts w:ascii="Arial" w:hAnsi="Arial" w:cs="Arial"/>
        </w:rPr>
        <w:tab/>
        <w:t>18- 21 February 2025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</w:t>
      </w:r>
    </w:p>
    <w:p w14:paraId="054FEDCB" w14:textId="77777777" w:rsidR="006052AD" w:rsidRPr="007E0E36" w:rsidRDefault="006052AD" w:rsidP="002F1940"/>
    <w:sectPr w:rsidR="006052AD" w:rsidRPr="007E0E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03762" w14:textId="77777777" w:rsidR="005F554D" w:rsidRDefault="005F554D">
      <w:r>
        <w:separator/>
      </w:r>
    </w:p>
  </w:endnote>
  <w:endnote w:type="continuationSeparator" w:id="0">
    <w:p w14:paraId="7C2C6A2C" w14:textId="77777777" w:rsidR="005F554D" w:rsidRDefault="005F554D">
      <w:r>
        <w:continuationSeparator/>
      </w:r>
    </w:p>
  </w:endnote>
  <w:endnote w:type="continuationNotice" w:id="1">
    <w:p w14:paraId="36DB2C85" w14:textId="77777777" w:rsidR="005F554D" w:rsidRDefault="005F55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478CE" w14:textId="77777777" w:rsidR="00BB3FFC" w:rsidRDefault="00BB3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1025" w14:textId="019BC036" w:rsidR="00E92067" w:rsidRDefault="00E92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E2E8F" w14:textId="317571CE" w:rsidR="00E92067" w:rsidRDefault="00E9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81D39" w14:textId="77777777" w:rsidR="005F554D" w:rsidRDefault="005F554D">
      <w:r>
        <w:separator/>
      </w:r>
    </w:p>
  </w:footnote>
  <w:footnote w:type="continuationSeparator" w:id="0">
    <w:p w14:paraId="7AAE4C11" w14:textId="77777777" w:rsidR="005F554D" w:rsidRDefault="005F554D">
      <w:r>
        <w:continuationSeparator/>
      </w:r>
    </w:p>
  </w:footnote>
  <w:footnote w:type="continuationNotice" w:id="1">
    <w:p w14:paraId="737EE2FB" w14:textId="77777777" w:rsidR="005F554D" w:rsidRDefault="005F55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BFEF9" w14:textId="77777777" w:rsidR="00BB3FFC" w:rsidRDefault="00BB3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E7237" w14:textId="77777777" w:rsidR="00BB3FFC" w:rsidRDefault="00BB3F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E98B7" w14:textId="77777777" w:rsidR="00BB3FFC" w:rsidRDefault="00BB3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AD4DFC"/>
    <w:multiLevelType w:val="hybridMultilevel"/>
    <w:tmpl w:val="6E40E6D0"/>
    <w:lvl w:ilvl="0" w:tplc="B7C22978">
      <w:start w:val="3"/>
      <w:numFmt w:val="bullet"/>
      <w:lvlText w:val="-"/>
      <w:lvlJc w:val="left"/>
      <w:pPr>
        <w:ind w:left="500" w:hanging="360"/>
      </w:pPr>
      <w:rPr>
        <w:rFonts w:ascii="Arial Narrow" w:eastAsia="Times New Roman" w:hAnsi="Arial Narrow" w:cs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482137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030"/>
    <w:rsid w:val="000109B6"/>
    <w:rsid w:val="00017F23"/>
    <w:rsid w:val="00020CB1"/>
    <w:rsid w:val="00037AAD"/>
    <w:rsid w:val="00040FEE"/>
    <w:rsid w:val="00045370"/>
    <w:rsid w:val="0004754C"/>
    <w:rsid w:val="0006074D"/>
    <w:rsid w:val="0006083C"/>
    <w:rsid w:val="00062E04"/>
    <w:rsid w:val="00074D3C"/>
    <w:rsid w:val="00075F12"/>
    <w:rsid w:val="00091D3F"/>
    <w:rsid w:val="000958DF"/>
    <w:rsid w:val="000A3843"/>
    <w:rsid w:val="000A44FE"/>
    <w:rsid w:val="000A78A0"/>
    <w:rsid w:val="000B166B"/>
    <w:rsid w:val="000B21DF"/>
    <w:rsid w:val="000B553C"/>
    <w:rsid w:val="000C5BB3"/>
    <w:rsid w:val="000E6116"/>
    <w:rsid w:val="000F2E4A"/>
    <w:rsid w:val="000F2F13"/>
    <w:rsid w:val="000F56BF"/>
    <w:rsid w:val="000F6242"/>
    <w:rsid w:val="00100D6C"/>
    <w:rsid w:val="00103FF1"/>
    <w:rsid w:val="0010640F"/>
    <w:rsid w:val="0011646C"/>
    <w:rsid w:val="00116E32"/>
    <w:rsid w:val="00135C71"/>
    <w:rsid w:val="0013662C"/>
    <w:rsid w:val="00140E19"/>
    <w:rsid w:val="00140F50"/>
    <w:rsid w:val="00144952"/>
    <w:rsid w:val="001463F8"/>
    <w:rsid w:val="001532D6"/>
    <w:rsid w:val="00153931"/>
    <w:rsid w:val="00171981"/>
    <w:rsid w:val="001848E9"/>
    <w:rsid w:val="00187333"/>
    <w:rsid w:val="00195669"/>
    <w:rsid w:val="00196B59"/>
    <w:rsid w:val="001A14F2"/>
    <w:rsid w:val="001B1A47"/>
    <w:rsid w:val="001B3A86"/>
    <w:rsid w:val="001B741F"/>
    <w:rsid w:val="001B763F"/>
    <w:rsid w:val="001C361E"/>
    <w:rsid w:val="001D042C"/>
    <w:rsid w:val="001D3422"/>
    <w:rsid w:val="001E6996"/>
    <w:rsid w:val="001E780E"/>
    <w:rsid w:val="001F2BF6"/>
    <w:rsid w:val="001F4086"/>
    <w:rsid w:val="00200805"/>
    <w:rsid w:val="00213B36"/>
    <w:rsid w:val="00220060"/>
    <w:rsid w:val="002227A0"/>
    <w:rsid w:val="00226381"/>
    <w:rsid w:val="00233819"/>
    <w:rsid w:val="00236A6E"/>
    <w:rsid w:val="002473B2"/>
    <w:rsid w:val="002645AC"/>
    <w:rsid w:val="002659A1"/>
    <w:rsid w:val="002667B6"/>
    <w:rsid w:val="00266913"/>
    <w:rsid w:val="0027050B"/>
    <w:rsid w:val="00274645"/>
    <w:rsid w:val="00280A30"/>
    <w:rsid w:val="00286457"/>
    <w:rsid w:val="002869FE"/>
    <w:rsid w:val="002A2D00"/>
    <w:rsid w:val="002A3BE3"/>
    <w:rsid w:val="002A53AE"/>
    <w:rsid w:val="002B5CD2"/>
    <w:rsid w:val="002B7097"/>
    <w:rsid w:val="002D2737"/>
    <w:rsid w:val="002E01C1"/>
    <w:rsid w:val="002E6461"/>
    <w:rsid w:val="002F1940"/>
    <w:rsid w:val="003024DE"/>
    <w:rsid w:val="003034C1"/>
    <w:rsid w:val="003036FE"/>
    <w:rsid w:val="00316895"/>
    <w:rsid w:val="00317C6E"/>
    <w:rsid w:val="00322204"/>
    <w:rsid w:val="003330D7"/>
    <w:rsid w:val="003336BC"/>
    <w:rsid w:val="00340395"/>
    <w:rsid w:val="0034282E"/>
    <w:rsid w:val="00345368"/>
    <w:rsid w:val="003623F6"/>
    <w:rsid w:val="00362EB4"/>
    <w:rsid w:val="0036777B"/>
    <w:rsid w:val="003718D0"/>
    <w:rsid w:val="00383545"/>
    <w:rsid w:val="003836F6"/>
    <w:rsid w:val="00383C7F"/>
    <w:rsid w:val="00387495"/>
    <w:rsid w:val="003B5F36"/>
    <w:rsid w:val="003C06D2"/>
    <w:rsid w:val="003C5A7D"/>
    <w:rsid w:val="003C7648"/>
    <w:rsid w:val="003D7F9D"/>
    <w:rsid w:val="003E3704"/>
    <w:rsid w:val="003F1E02"/>
    <w:rsid w:val="003F2907"/>
    <w:rsid w:val="003F2D2F"/>
    <w:rsid w:val="003F5E20"/>
    <w:rsid w:val="004074D2"/>
    <w:rsid w:val="00433500"/>
    <w:rsid w:val="00433F71"/>
    <w:rsid w:val="0043559E"/>
    <w:rsid w:val="0043626A"/>
    <w:rsid w:val="00437CC5"/>
    <w:rsid w:val="00440A0B"/>
    <w:rsid w:val="00440D43"/>
    <w:rsid w:val="00441B3A"/>
    <w:rsid w:val="00443A6C"/>
    <w:rsid w:val="00446A04"/>
    <w:rsid w:val="00470DF6"/>
    <w:rsid w:val="0048376D"/>
    <w:rsid w:val="00485314"/>
    <w:rsid w:val="00486DE5"/>
    <w:rsid w:val="00491F99"/>
    <w:rsid w:val="0049448A"/>
    <w:rsid w:val="004A7D67"/>
    <w:rsid w:val="004D0760"/>
    <w:rsid w:val="004E3939"/>
    <w:rsid w:val="004F27DF"/>
    <w:rsid w:val="0050543F"/>
    <w:rsid w:val="005108B6"/>
    <w:rsid w:val="0052035F"/>
    <w:rsid w:val="005206A8"/>
    <w:rsid w:val="00522663"/>
    <w:rsid w:val="00526514"/>
    <w:rsid w:val="00526DDD"/>
    <w:rsid w:val="00532491"/>
    <w:rsid w:val="005346A8"/>
    <w:rsid w:val="0055274A"/>
    <w:rsid w:val="00562BEC"/>
    <w:rsid w:val="005642A6"/>
    <w:rsid w:val="005653D8"/>
    <w:rsid w:val="00567ACC"/>
    <w:rsid w:val="00570A58"/>
    <w:rsid w:val="005801B8"/>
    <w:rsid w:val="00583F1E"/>
    <w:rsid w:val="0058733C"/>
    <w:rsid w:val="005A3453"/>
    <w:rsid w:val="005B6433"/>
    <w:rsid w:val="005B704C"/>
    <w:rsid w:val="005C36AE"/>
    <w:rsid w:val="005D051D"/>
    <w:rsid w:val="005E527C"/>
    <w:rsid w:val="005F1083"/>
    <w:rsid w:val="005F554D"/>
    <w:rsid w:val="00602BA0"/>
    <w:rsid w:val="00604F10"/>
    <w:rsid w:val="006052AD"/>
    <w:rsid w:val="006066F0"/>
    <w:rsid w:val="0062186B"/>
    <w:rsid w:val="00624E06"/>
    <w:rsid w:val="00636A6D"/>
    <w:rsid w:val="006405C4"/>
    <w:rsid w:val="00670CCE"/>
    <w:rsid w:val="00674FA6"/>
    <w:rsid w:val="006815F8"/>
    <w:rsid w:val="0069127A"/>
    <w:rsid w:val="006914A7"/>
    <w:rsid w:val="00693081"/>
    <w:rsid w:val="00693D6F"/>
    <w:rsid w:val="00694557"/>
    <w:rsid w:val="006A2C64"/>
    <w:rsid w:val="006A3F0A"/>
    <w:rsid w:val="006B2FEA"/>
    <w:rsid w:val="006B3DC9"/>
    <w:rsid w:val="006B42D0"/>
    <w:rsid w:val="006C3B51"/>
    <w:rsid w:val="006D0BF4"/>
    <w:rsid w:val="006D61B4"/>
    <w:rsid w:val="006D74E8"/>
    <w:rsid w:val="006F5A5F"/>
    <w:rsid w:val="00700529"/>
    <w:rsid w:val="007225F8"/>
    <w:rsid w:val="0073100B"/>
    <w:rsid w:val="00735A22"/>
    <w:rsid w:val="0073766B"/>
    <w:rsid w:val="00750C8F"/>
    <w:rsid w:val="007566C9"/>
    <w:rsid w:val="0076114C"/>
    <w:rsid w:val="0079408B"/>
    <w:rsid w:val="007A11F5"/>
    <w:rsid w:val="007A1576"/>
    <w:rsid w:val="007C184D"/>
    <w:rsid w:val="007D3A8C"/>
    <w:rsid w:val="007D51FF"/>
    <w:rsid w:val="007E0E36"/>
    <w:rsid w:val="007E5F8A"/>
    <w:rsid w:val="007E76FB"/>
    <w:rsid w:val="007F0F3C"/>
    <w:rsid w:val="007F4F92"/>
    <w:rsid w:val="007F60BC"/>
    <w:rsid w:val="00811B0F"/>
    <w:rsid w:val="008551FE"/>
    <w:rsid w:val="00865553"/>
    <w:rsid w:val="00873608"/>
    <w:rsid w:val="008758B0"/>
    <w:rsid w:val="00876B11"/>
    <w:rsid w:val="00887BD0"/>
    <w:rsid w:val="00894023"/>
    <w:rsid w:val="008A32A1"/>
    <w:rsid w:val="008A62B4"/>
    <w:rsid w:val="008A7D9C"/>
    <w:rsid w:val="008B004E"/>
    <w:rsid w:val="008B37ED"/>
    <w:rsid w:val="008B70D3"/>
    <w:rsid w:val="008C011F"/>
    <w:rsid w:val="008D3FDF"/>
    <w:rsid w:val="008D5E38"/>
    <w:rsid w:val="008D772F"/>
    <w:rsid w:val="008F1F72"/>
    <w:rsid w:val="008F52B7"/>
    <w:rsid w:val="00901172"/>
    <w:rsid w:val="00902215"/>
    <w:rsid w:val="00914CD1"/>
    <w:rsid w:val="009158E5"/>
    <w:rsid w:val="00921413"/>
    <w:rsid w:val="00924E7E"/>
    <w:rsid w:val="00931B95"/>
    <w:rsid w:val="00932187"/>
    <w:rsid w:val="00954C8C"/>
    <w:rsid w:val="0096026D"/>
    <w:rsid w:val="009603F6"/>
    <w:rsid w:val="00971283"/>
    <w:rsid w:val="00974D49"/>
    <w:rsid w:val="00981987"/>
    <w:rsid w:val="00982215"/>
    <w:rsid w:val="00985856"/>
    <w:rsid w:val="00992A35"/>
    <w:rsid w:val="00996223"/>
    <w:rsid w:val="009963AC"/>
    <w:rsid w:val="0099764C"/>
    <w:rsid w:val="009A4675"/>
    <w:rsid w:val="009C01E1"/>
    <w:rsid w:val="009E4D6D"/>
    <w:rsid w:val="009F5554"/>
    <w:rsid w:val="00A033D3"/>
    <w:rsid w:val="00A05428"/>
    <w:rsid w:val="00A06C18"/>
    <w:rsid w:val="00A10A7D"/>
    <w:rsid w:val="00A16FA1"/>
    <w:rsid w:val="00A22429"/>
    <w:rsid w:val="00A33ED1"/>
    <w:rsid w:val="00A35C35"/>
    <w:rsid w:val="00A44752"/>
    <w:rsid w:val="00A455B0"/>
    <w:rsid w:val="00A5017D"/>
    <w:rsid w:val="00A51A02"/>
    <w:rsid w:val="00A53F07"/>
    <w:rsid w:val="00A615C8"/>
    <w:rsid w:val="00A70448"/>
    <w:rsid w:val="00A761BE"/>
    <w:rsid w:val="00A7651F"/>
    <w:rsid w:val="00A83B87"/>
    <w:rsid w:val="00A85764"/>
    <w:rsid w:val="00A869E5"/>
    <w:rsid w:val="00A94147"/>
    <w:rsid w:val="00A95F18"/>
    <w:rsid w:val="00AA116D"/>
    <w:rsid w:val="00AA1CC7"/>
    <w:rsid w:val="00AA1E2E"/>
    <w:rsid w:val="00AA4FF3"/>
    <w:rsid w:val="00AA77FA"/>
    <w:rsid w:val="00AB24DD"/>
    <w:rsid w:val="00AE1B3E"/>
    <w:rsid w:val="00AE217D"/>
    <w:rsid w:val="00AF007F"/>
    <w:rsid w:val="00AF0B18"/>
    <w:rsid w:val="00AF1CB9"/>
    <w:rsid w:val="00AF2FA8"/>
    <w:rsid w:val="00AF40B0"/>
    <w:rsid w:val="00AF4C65"/>
    <w:rsid w:val="00AF597B"/>
    <w:rsid w:val="00B02F68"/>
    <w:rsid w:val="00B0478E"/>
    <w:rsid w:val="00B152AD"/>
    <w:rsid w:val="00B206D1"/>
    <w:rsid w:val="00B304E8"/>
    <w:rsid w:val="00B335F8"/>
    <w:rsid w:val="00B34496"/>
    <w:rsid w:val="00B35644"/>
    <w:rsid w:val="00B43090"/>
    <w:rsid w:val="00B5370D"/>
    <w:rsid w:val="00B64F09"/>
    <w:rsid w:val="00B707B3"/>
    <w:rsid w:val="00B70D3E"/>
    <w:rsid w:val="00B7469A"/>
    <w:rsid w:val="00B7548A"/>
    <w:rsid w:val="00B75988"/>
    <w:rsid w:val="00B8094A"/>
    <w:rsid w:val="00B81DAC"/>
    <w:rsid w:val="00B90B33"/>
    <w:rsid w:val="00B97703"/>
    <w:rsid w:val="00BA3D66"/>
    <w:rsid w:val="00BA5BE0"/>
    <w:rsid w:val="00BA5C49"/>
    <w:rsid w:val="00BB2735"/>
    <w:rsid w:val="00BB3FFC"/>
    <w:rsid w:val="00BE2CAF"/>
    <w:rsid w:val="00BF2FD3"/>
    <w:rsid w:val="00BF6C83"/>
    <w:rsid w:val="00C00060"/>
    <w:rsid w:val="00C00D02"/>
    <w:rsid w:val="00C0453D"/>
    <w:rsid w:val="00C04BFC"/>
    <w:rsid w:val="00C05686"/>
    <w:rsid w:val="00C13A02"/>
    <w:rsid w:val="00C17229"/>
    <w:rsid w:val="00C33317"/>
    <w:rsid w:val="00C43AB5"/>
    <w:rsid w:val="00C44B15"/>
    <w:rsid w:val="00C53739"/>
    <w:rsid w:val="00C60AC9"/>
    <w:rsid w:val="00C77C2F"/>
    <w:rsid w:val="00C85FAD"/>
    <w:rsid w:val="00C9219A"/>
    <w:rsid w:val="00CA0F3D"/>
    <w:rsid w:val="00CA549E"/>
    <w:rsid w:val="00CB1FC2"/>
    <w:rsid w:val="00CB2B16"/>
    <w:rsid w:val="00CD7E62"/>
    <w:rsid w:val="00CF0460"/>
    <w:rsid w:val="00CF6087"/>
    <w:rsid w:val="00D0510F"/>
    <w:rsid w:val="00D13A94"/>
    <w:rsid w:val="00D14BB6"/>
    <w:rsid w:val="00D15108"/>
    <w:rsid w:val="00D177C5"/>
    <w:rsid w:val="00D20E19"/>
    <w:rsid w:val="00D2351C"/>
    <w:rsid w:val="00D26A6B"/>
    <w:rsid w:val="00D26C5A"/>
    <w:rsid w:val="00D33624"/>
    <w:rsid w:val="00D349A3"/>
    <w:rsid w:val="00D663AC"/>
    <w:rsid w:val="00D80B59"/>
    <w:rsid w:val="00D8567A"/>
    <w:rsid w:val="00DA5FD6"/>
    <w:rsid w:val="00DA6150"/>
    <w:rsid w:val="00DA794C"/>
    <w:rsid w:val="00DD5511"/>
    <w:rsid w:val="00DF7F30"/>
    <w:rsid w:val="00E06299"/>
    <w:rsid w:val="00E10BA0"/>
    <w:rsid w:val="00E10BAC"/>
    <w:rsid w:val="00E113B9"/>
    <w:rsid w:val="00E13759"/>
    <w:rsid w:val="00E20B2D"/>
    <w:rsid w:val="00E2241D"/>
    <w:rsid w:val="00E373B5"/>
    <w:rsid w:val="00E46457"/>
    <w:rsid w:val="00E47041"/>
    <w:rsid w:val="00E53395"/>
    <w:rsid w:val="00E605C6"/>
    <w:rsid w:val="00E750CD"/>
    <w:rsid w:val="00E77AB8"/>
    <w:rsid w:val="00E81FBE"/>
    <w:rsid w:val="00E85072"/>
    <w:rsid w:val="00E87316"/>
    <w:rsid w:val="00E90879"/>
    <w:rsid w:val="00E91004"/>
    <w:rsid w:val="00E92067"/>
    <w:rsid w:val="00E9470D"/>
    <w:rsid w:val="00EA6EF2"/>
    <w:rsid w:val="00EB2FE4"/>
    <w:rsid w:val="00EC7452"/>
    <w:rsid w:val="00ED24C3"/>
    <w:rsid w:val="00ED39F9"/>
    <w:rsid w:val="00EE21C9"/>
    <w:rsid w:val="00EE320A"/>
    <w:rsid w:val="00EE4A1B"/>
    <w:rsid w:val="00EE5BD1"/>
    <w:rsid w:val="00F20F0D"/>
    <w:rsid w:val="00F23E04"/>
    <w:rsid w:val="00F25496"/>
    <w:rsid w:val="00F30BD0"/>
    <w:rsid w:val="00F47576"/>
    <w:rsid w:val="00F51CE8"/>
    <w:rsid w:val="00F5690A"/>
    <w:rsid w:val="00F667CF"/>
    <w:rsid w:val="00F72B69"/>
    <w:rsid w:val="00F74B1F"/>
    <w:rsid w:val="00F75E62"/>
    <w:rsid w:val="00F802CB"/>
    <w:rsid w:val="00F803BE"/>
    <w:rsid w:val="00F80E87"/>
    <w:rsid w:val="00FA207E"/>
    <w:rsid w:val="00FA4F97"/>
    <w:rsid w:val="00FB2E7B"/>
    <w:rsid w:val="00FB74CA"/>
    <w:rsid w:val="00FD5856"/>
    <w:rsid w:val="00FE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8E5"/>
    <w:rPr>
      <w:sz w:val="24"/>
      <w:szCs w:val="24"/>
      <w:lang w:val="en-US" w:eastAsia="en-US"/>
    </w:r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</w:style>
  <w:style w:type="paragraph" w:customStyle="1" w:styleId="EW">
    <w:name w:val="EW"/>
    <w:basedOn w:val="EX"/>
    <w:rsid w:val="00470DF6"/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70DF6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spacing w:after="120"/>
      <w:jc w:val="center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  <w:style w:type="paragraph" w:customStyle="1" w:styleId="Contact">
    <w:name w:val="Contact"/>
    <w:basedOn w:val="Heading4"/>
    <w:rsid w:val="00A615C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915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43</TotalTime>
  <Pages>4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</cp:lastModifiedBy>
  <cp:revision>85</cp:revision>
  <cp:lastPrinted>2002-04-23T07:10:00Z</cp:lastPrinted>
  <dcterms:created xsi:type="dcterms:W3CDTF">2024-08-12T22:49:00Z</dcterms:created>
  <dcterms:modified xsi:type="dcterms:W3CDTF">2024-08-22T08:45:00Z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2024-05-29T08:52:52Z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9b58fffd-f3bc-48f2-acf3-a67f4bf8e2c8</vt:lpwstr>
  </property>
  <property fmtid="{D5CDD505-2E9C-101B-9397-08002B2CF9AE}" pid="8" name="MSIP_Label_cf20372f-9ab3-4551-9149-9f9b12e2c27e_ContentBits">
    <vt:lpwstr>0</vt:lpwstr>
  </property>
</Properties>
</file>