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5E942C55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64719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2C0BE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2305A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2C0BEE">
        <w:rPr>
          <w:b/>
          <w:noProof/>
          <w:sz w:val="24"/>
        </w:rPr>
        <w:t>5</w:t>
      </w:r>
      <w:r w:rsidR="00464719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6897FCA1" w14:textId="018F8C16" w:rsidR="00724330" w:rsidRDefault="002C0BEE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 w:rsidR="0074717C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72433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3C4E0" w14:textId="77777777" w:rsidR="00FB5F93" w:rsidRDefault="00FB5F93">
      <w:r>
        <w:separator/>
      </w:r>
    </w:p>
  </w:endnote>
  <w:endnote w:type="continuationSeparator" w:id="0">
    <w:p w14:paraId="3007BF0D" w14:textId="77777777" w:rsidR="00FB5F93" w:rsidRDefault="00FB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8A438" w14:textId="77777777" w:rsidR="00FB5F93" w:rsidRDefault="00FB5F93">
      <w:r>
        <w:separator/>
      </w:r>
    </w:p>
  </w:footnote>
  <w:footnote w:type="continuationSeparator" w:id="0">
    <w:p w14:paraId="687199DE" w14:textId="77777777" w:rsidR="00FB5F93" w:rsidRDefault="00FB5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4509"/>
    <w:rsid w:val="00066856"/>
    <w:rsid w:val="00067843"/>
    <w:rsid w:val="00070F86"/>
    <w:rsid w:val="00072AAF"/>
    <w:rsid w:val="00072DD2"/>
    <w:rsid w:val="000978DA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05A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0BEE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64719"/>
    <w:rsid w:val="00497F14"/>
    <w:rsid w:val="004A4BEC"/>
    <w:rsid w:val="004A5019"/>
    <w:rsid w:val="004B45A4"/>
    <w:rsid w:val="004D077E"/>
    <w:rsid w:val="0050780D"/>
    <w:rsid w:val="00507912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3317"/>
    <w:rsid w:val="00661116"/>
    <w:rsid w:val="0068156C"/>
    <w:rsid w:val="00681AF6"/>
    <w:rsid w:val="0068561A"/>
    <w:rsid w:val="006A28EF"/>
    <w:rsid w:val="006B5418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1767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908E8"/>
    <w:rsid w:val="00DB72BB"/>
    <w:rsid w:val="00DC2EEA"/>
    <w:rsid w:val="00DC7DD4"/>
    <w:rsid w:val="00DE7CB8"/>
    <w:rsid w:val="00E015DE"/>
    <w:rsid w:val="00E02BCB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B5F93"/>
    <w:rsid w:val="00FB6386"/>
    <w:rsid w:val="00FC4B4B"/>
    <w:rsid w:val="00FC6BF7"/>
    <w:rsid w:val="00FD0C4D"/>
    <w:rsid w:val="00FD7944"/>
    <w:rsid w:val="00FE017E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1</Pages>
  <Words>437</Words>
  <Characters>2122</Characters>
  <Application>Microsoft Office Word</Application>
  <DocSecurity>0</DocSecurity>
  <Lines>96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29.500_CR0450R2_(Rel-19)_TEI19</cp:lastModifiedBy>
  <cp:revision>87</cp:revision>
  <cp:lastPrinted>1899-12-31T23:00:00Z</cp:lastPrinted>
  <dcterms:created xsi:type="dcterms:W3CDTF">2019-01-14T04:28:00Z</dcterms:created>
  <dcterms:modified xsi:type="dcterms:W3CDTF">2025-01-22T10:21:00Z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