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797F53C5" w:rsidR="00252629" w:rsidRPr="006C1F26" w:rsidRDefault="00252629" w:rsidP="00DF34BE">
            <w:pPr>
              <w:pStyle w:val="ZA"/>
              <w:framePr w:w="0" w:hRule="auto" w:wrap="auto" w:vAnchor="margin" w:hAnchor="text" w:yAlign="inline"/>
              <w:rPr>
                <w:noProof w:val="0"/>
              </w:rPr>
            </w:pPr>
            <w:bookmarkStart w:id="0" w:name="_Hlk72412673"/>
            <w:bookmarkStart w:id="1" w:name="MCCQCTEMPBM_00000045" w:colFirst="1" w:colLast="1"/>
            <w:bookmarkStart w:id="2" w:name="page1"/>
            <w:r w:rsidRPr="006C1F26">
              <w:rPr>
                <w:noProof w:val="0"/>
                <w:sz w:val="64"/>
              </w:rPr>
              <w:t xml:space="preserve">3GPP </w:t>
            </w:r>
            <w:bookmarkStart w:id="3" w:name="specType1"/>
            <w:r w:rsidRPr="006C1F26">
              <w:rPr>
                <w:noProof w:val="0"/>
                <w:sz w:val="64"/>
              </w:rPr>
              <w:t>TS</w:t>
            </w:r>
            <w:bookmarkEnd w:id="3"/>
            <w:r w:rsidRPr="006C1F26">
              <w:rPr>
                <w:noProof w:val="0"/>
                <w:sz w:val="64"/>
              </w:rPr>
              <w:t xml:space="preserve"> </w:t>
            </w:r>
            <w:bookmarkStart w:id="4" w:name="specNumber"/>
            <w:r w:rsidRPr="006C1F26">
              <w:rPr>
                <w:noProof w:val="0"/>
                <w:sz w:val="64"/>
              </w:rPr>
              <w:t>31.1</w:t>
            </w:r>
            <w:r>
              <w:rPr>
                <w:noProof w:val="0"/>
                <w:sz w:val="64"/>
              </w:rPr>
              <w:t>17</w:t>
            </w:r>
            <w:bookmarkEnd w:id="4"/>
            <w:r w:rsidRPr="006C1F26">
              <w:rPr>
                <w:noProof w:val="0"/>
                <w:sz w:val="64"/>
              </w:rPr>
              <w:t xml:space="preserve"> </w:t>
            </w:r>
            <w:bookmarkStart w:id="5" w:name="specVersion"/>
            <w:r w:rsidR="002228E9" w:rsidRPr="006C1F26">
              <w:rPr>
                <w:noProof w:val="0"/>
              </w:rPr>
              <w:t>V</w:t>
            </w:r>
            <w:r w:rsidR="001104DD">
              <w:rPr>
                <w:noProof w:val="0"/>
              </w:rPr>
              <w:t>0</w:t>
            </w:r>
            <w:r w:rsidRPr="006C1F26">
              <w:rPr>
                <w:noProof w:val="0"/>
              </w:rPr>
              <w:t>.</w:t>
            </w:r>
            <w:r w:rsidR="005571DA">
              <w:rPr>
                <w:noProof w:val="0"/>
              </w:rPr>
              <w:t>5</w:t>
            </w:r>
            <w:r>
              <w:rPr>
                <w:noProof w:val="0"/>
              </w:rPr>
              <w:t>.</w:t>
            </w:r>
            <w:bookmarkStart w:id="6" w:name="issueDate"/>
            <w:bookmarkEnd w:id="5"/>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r w:rsidR="001A31E2">
              <w:rPr>
                <w:noProof w:val="0"/>
                <w:sz w:val="32"/>
              </w:rPr>
              <w:t>11</w:t>
            </w:r>
            <w:r>
              <w:rPr>
                <w:noProof w:val="0"/>
                <w:sz w:val="32"/>
              </w:rPr>
              <w:t>)</w:t>
            </w:r>
            <w:bookmarkEnd w:id="0"/>
            <w:bookmarkEnd w:id="6"/>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7" w:name="spectype2"/>
            <w:bookmarkEnd w:id="1"/>
            <w:r>
              <w:rPr>
                <w:noProof w:val="0"/>
              </w:rPr>
              <w:t xml:space="preserve">Technical </w:t>
            </w:r>
            <w:r w:rsidRPr="006C1F26">
              <w:rPr>
                <w:noProof w:val="0"/>
              </w:rPr>
              <w:t>Specification</w:t>
            </w:r>
            <w:bookmarkEnd w:id="7"/>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8" w:name="specTitle"/>
            <w:r w:rsidRPr="006C1F26">
              <w:t>Core Network and Terminals;</w:t>
            </w:r>
            <w:bookmarkStart w:id="9" w:name="MCCQCTEMPBM_00000044"/>
          </w:p>
          <w:bookmarkEnd w:id="9"/>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8"/>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10" w:name="specRelease"/>
            <w:r>
              <w:rPr>
                <w:rStyle w:val="ZGSM"/>
              </w:rPr>
              <w:t>17</w:t>
            </w:r>
            <w:bookmarkEnd w:id="10"/>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tr w:rsidR="00252629" w:rsidRPr="006C1F26" w14:paraId="3A8AE9BB" w14:textId="77777777" w:rsidTr="00DF34BE">
        <w:trPr>
          <w:trHeight w:hRule="exact" w:val="1531"/>
        </w:trPr>
        <w:tc>
          <w:tcPr>
            <w:tcW w:w="4883" w:type="dxa"/>
            <w:shd w:val="clear" w:color="auto" w:fill="auto"/>
          </w:tcPr>
          <w:p w14:paraId="4D254A89" w14:textId="77777777" w:rsidR="00252629" w:rsidRPr="006C1F26" w:rsidRDefault="00252629" w:rsidP="00DF34BE">
            <w:r w:rsidRPr="006C1F26">
              <w:rPr>
                <w:i/>
                <w:noProof/>
              </w:rPr>
              <w:drawing>
                <wp:inline distT="0" distB="0" distL="0" distR="0" wp14:anchorId="30EA9113" wp14:editId="31CC5122">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2AA94363" w14:textId="77777777" w:rsidR="00252629" w:rsidRPr="006C1F26" w:rsidRDefault="00252629" w:rsidP="00DF34BE">
            <w:pPr>
              <w:jc w:val="right"/>
            </w:pPr>
            <w:bookmarkStart w:id="11"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1"/>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2"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2"/>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2"/>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3"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4"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4"/>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15"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16" w:name="copyrightDate"/>
            <w:r w:rsidRPr="006C1F26">
              <w:rPr>
                <w:sz w:val="18"/>
              </w:rPr>
              <w:t>202</w:t>
            </w:r>
            <w:bookmarkEnd w:id="16"/>
            <w:r>
              <w:rPr>
                <w:sz w:val="18"/>
              </w:rPr>
              <w:t>4</w:t>
            </w:r>
            <w:r w:rsidRPr="006C1F26">
              <w:rPr>
                <w:sz w:val="18"/>
              </w:rPr>
              <w:t>, 3GPP Organizational Partners (ARIB, ATIS, CCSA, ETSI, TSDSI, TTA, TTC).</w:t>
            </w:r>
            <w:bookmarkStart w:id="17" w:name="copyrightaddon"/>
            <w:bookmarkEnd w:id="17"/>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15"/>
          </w:p>
          <w:p w14:paraId="2DF49462" w14:textId="77777777" w:rsidR="00252629" w:rsidRPr="006C1F26" w:rsidRDefault="00252629" w:rsidP="00DF34BE"/>
        </w:tc>
      </w:tr>
      <w:bookmarkEnd w:id="13"/>
    </w:tbl>
    <w:p w14:paraId="17FB10B0" w14:textId="77777777" w:rsidR="00252629" w:rsidRPr="006C1F26" w:rsidRDefault="00252629" w:rsidP="00252629">
      <w:pPr>
        <w:pStyle w:val="TT"/>
      </w:pPr>
      <w:r w:rsidRPr="006C1F26">
        <w:br w:type="page"/>
      </w:r>
      <w:bookmarkStart w:id="18" w:name="tableOfContents"/>
      <w:bookmarkEnd w:id="18"/>
      <w:r w:rsidRPr="006C1F26">
        <w:lastRenderedPageBreak/>
        <w:t>Contents</w:t>
      </w:r>
    </w:p>
    <w:p w14:paraId="5EEBAABB" w14:textId="196044EC" w:rsidR="008A746D"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r w:rsidR="008A746D">
        <w:t>Foreword</w:t>
      </w:r>
      <w:r w:rsidR="008A746D">
        <w:tab/>
      </w:r>
      <w:r w:rsidR="008A746D">
        <w:fldChar w:fldCharType="begin"/>
      </w:r>
      <w:r w:rsidR="008A746D">
        <w:instrText xml:space="preserve"> PAGEREF _Toc183030683 \h </w:instrText>
      </w:r>
      <w:r w:rsidR="008A746D">
        <w:fldChar w:fldCharType="separate"/>
      </w:r>
      <w:r w:rsidR="008A746D">
        <w:t>9</w:t>
      </w:r>
      <w:r w:rsidR="008A746D">
        <w:fldChar w:fldCharType="end"/>
      </w:r>
    </w:p>
    <w:p w14:paraId="1201B243" w14:textId="035BAC1D" w:rsidR="008A746D" w:rsidRDefault="008A746D">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_Toc183030684 \h </w:instrText>
      </w:r>
      <w:r>
        <w:fldChar w:fldCharType="separate"/>
      </w:r>
      <w:r>
        <w:t>10</w:t>
      </w:r>
      <w:r>
        <w:fldChar w:fldCharType="end"/>
      </w:r>
    </w:p>
    <w:p w14:paraId="66205E26" w14:textId="4421F252" w:rsidR="008A746D" w:rsidRDefault="008A74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_Toc183030685 \h </w:instrText>
      </w:r>
      <w:r>
        <w:fldChar w:fldCharType="separate"/>
      </w:r>
      <w:r>
        <w:t>11</w:t>
      </w:r>
      <w:r>
        <w:fldChar w:fldCharType="end"/>
      </w:r>
    </w:p>
    <w:p w14:paraId="02C8BF49" w14:textId="1C24BCB5" w:rsidR="008A746D" w:rsidRDefault="008A74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_Toc183030686 \h </w:instrText>
      </w:r>
      <w:r>
        <w:fldChar w:fldCharType="separate"/>
      </w:r>
      <w:r>
        <w:t>11</w:t>
      </w:r>
      <w:r>
        <w:fldChar w:fldCharType="end"/>
      </w:r>
    </w:p>
    <w:p w14:paraId="6A5F0113" w14:textId="4AF96945" w:rsidR="008A746D" w:rsidRDefault="008A74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_Toc183030687 \h </w:instrText>
      </w:r>
      <w:r>
        <w:fldChar w:fldCharType="separate"/>
      </w:r>
      <w:r>
        <w:t>12</w:t>
      </w:r>
      <w:r>
        <w:fldChar w:fldCharType="end"/>
      </w:r>
    </w:p>
    <w:p w14:paraId="59B92087" w14:textId="266E834F" w:rsidR="008A746D" w:rsidRDefault="008A74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_Toc183030688 \h </w:instrText>
      </w:r>
      <w:r>
        <w:fldChar w:fldCharType="separate"/>
      </w:r>
      <w:r>
        <w:t>12</w:t>
      </w:r>
      <w:r>
        <w:fldChar w:fldCharType="end"/>
      </w:r>
    </w:p>
    <w:p w14:paraId="2E21B7BB" w14:textId="1C594D80" w:rsidR="008A746D" w:rsidRDefault="008A74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_Toc183030689 \h </w:instrText>
      </w:r>
      <w:r>
        <w:fldChar w:fldCharType="separate"/>
      </w:r>
      <w:r>
        <w:t>13</w:t>
      </w:r>
      <w:r>
        <w:fldChar w:fldCharType="end"/>
      </w:r>
    </w:p>
    <w:p w14:paraId="5E924EDC" w14:textId="54A4C885" w:rsidR="008A746D" w:rsidRDefault="008A746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_Toc183030690 \h </w:instrText>
      </w:r>
      <w:r>
        <w:fldChar w:fldCharType="separate"/>
      </w:r>
      <w:r>
        <w:t>13</w:t>
      </w:r>
      <w:r>
        <w:fldChar w:fldCharType="end"/>
      </w:r>
    </w:p>
    <w:p w14:paraId="2DE8242A" w14:textId="6E757808" w:rsidR="008A746D" w:rsidRDefault="008A746D">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_Toc183030691 \h </w:instrText>
      </w:r>
      <w:r>
        <w:fldChar w:fldCharType="separate"/>
      </w:r>
      <w:r>
        <w:t>13</w:t>
      </w:r>
      <w:r>
        <w:fldChar w:fldCharType="end"/>
      </w:r>
    </w:p>
    <w:p w14:paraId="3DC03BB8" w14:textId="7C376F8E" w:rsidR="008A746D" w:rsidRDefault="008A746D">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_Toc183030692 \h </w:instrText>
      </w:r>
      <w:r>
        <w:fldChar w:fldCharType="separate"/>
      </w:r>
      <w:r>
        <w:t>13</w:t>
      </w:r>
      <w:r>
        <w:fldChar w:fldCharType="end"/>
      </w:r>
    </w:p>
    <w:p w14:paraId="12BFE13B" w14:textId="004F76E3" w:rsidR="008A746D" w:rsidRDefault="008A746D">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_Toc183030693 \h </w:instrText>
      </w:r>
      <w:r>
        <w:fldChar w:fldCharType="separate"/>
      </w:r>
      <w:r>
        <w:t>14</w:t>
      </w:r>
      <w:r>
        <w:fldChar w:fldCharType="end"/>
      </w:r>
    </w:p>
    <w:p w14:paraId="663050AD" w14:textId="47894A9C" w:rsidR="008A746D" w:rsidRDefault="008A746D">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_Toc183030694 \h </w:instrText>
      </w:r>
      <w:r>
        <w:fldChar w:fldCharType="separate"/>
      </w:r>
      <w:r>
        <w:t>14</w:t>
      </w:r>
      <w:r>
        <w:fldChar w:fldCharType="end"/>
      </w:r>
    </w:p>
    <w:p w14:paraId="6693D82F" w14:textId="32C8D8D3" w:rsidR="008A746D" w:rsidRDefault="008A746D">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_Toc183030695 \h </w:instrText>
      </w:r>
      <w:r>
        <w:fldChar w:fldCharType="separate"/>
      </w:r>
      <w:r>
        <w:t>14</w:t>
      </w:r>
      <w:r>
        <w:fldChar w:fldCharType="end"/>
      </w:r>
    </w:p>
    <w:p w14:paraId="50D96D06" w14:textId="43E5F2A8" w:rsidR="008A746D" w:rsidRDefault="008A746D">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_Toc183030696 \h </w:instrText>
      </w:r>
      <w:r>
        <w:fldChar w:fldCharType="separate"/>
      </w:r>
      <w:r>
        <w:t>14</w:t>
      </w:r>
      <w:r>
        <w:fldChar w:fldCharType="end"/>
      </w:r>
    </w:p>
    <w:p w14:paraId="403852E0" w14:textId="53488235" w:rsidR="008A746D" w:rsidRDefault="008A746D">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_Toc183030697 \h </w:instrText>
      </w:r>
      <w:r>
        <w:fldChar w:fldCharType="separate"/>
      </w:r>
      <w:r>
        <w:t>15</w:t>
      </w:r>
      <w:r>
        <w:fldChar w:fldCharType="end"/>
      </w:r>
    </w:p>
    <w:p w14:paraId="4BD03118" w14:textId="20F4B7EC" w:rsidR="008A746D" w:rsidRDefault="008A746D">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_Toc183030698 \h </w:instrText>
      </w:r>
      <w:r>
        <w:fldChar w:fldCharType="separate"/>
      </w:r>
      <w:r>
        <w:t>15</w:t>
      </w:r>
      <w:r>
        <w:fldChar w:fldCharType="end"/>
      </w:r>
    </w:p>
    <w:p w14:paraId="0CF837C5" w14:textId="2CEE4009" w:rsidR="008A746D" w:rsidRDefault="008A746D">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_Toc183030699 \h </w:instrText>
      </w:r>
      <w:r>
        <w:fldChar w:fldCharType="separate"/>
      </w:r>
      <w:r>
        <w:t>16</w:t>
      </w:r>
      <w:r>
        <w:fldChar w:fldCharType="end"/>
      </w:r>
    </w:p>
    <w:p w14:paraId="29803013" w14:textId="5738DE8E" w:rsidR="008A746D" w:rsidRDefault="008A746D">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_Toc183030700 \h </w:instrText>
      </w:r>
      <w:r>
        <w:fldChar w:fldCharType="separate"/>
      </w:r>
      <w:r>
        <w:t>16</w:t>
      </w:r>
      <w:r>
        <w:fldChar w:fldCharType="end"/>
      </w:r>
    </w:p>
    <w:p w14:paraId="35C10286" w14:textId="679438B4" w:rsidR="008A746D" w:rsidRDefault="008A74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_Toc183030701 \h </w:instrText>
      </w:r>
      <w:r>
        <w:fldChar w:fldCharType="separate"/>
      </w:r>
      <w:r>
        <w:t>40</w:t>
      </w:r>
      <w:r>
        <w:fldChar w:fldCharType="end"/>
      </w:r>
    </w:p>
    <w:p w14:paraId="488A9C4E" w14:textId="06E8CF6C" w:rsidR="008A746D" w:rsidRDefault="008A746D">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_Toc183030702 \h </w:instrText>
      </w:r>
      <w:r>
        <w:fldChar w:fldCharType="separate"/>
      </w:r>
      <w:r>
        <w:t>40</w:t>
      </w:r>
      <w:r>
        <w:fldChar w:fldCharType="end"/>
      </w:r>
    </w:p>
    <w:p w14:paraId="089B3D12" w14:textId="638A5885" w:rsidR="008A746D" w:rsidRDefault="008A746D">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_Toc183030703 \h </w:instrText>
      </w:r>
      <w:r>
        <w:fldChar w:fldCharType="separate"/>
      </w:r>
      <w:r>
        <w:t>40</w:t>
      </w:r>
      <w:r>
        <w:fldChar w:fldCharType="end"/>
      </w:r>
    </w:p>
    <w:p w14:paraId="4682A21F" w14:textId="4319F1E2" w:rsidR="008A746D" w:rsidRDefault="008A746D">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_Toc183030704 \h </w:instrText>
      </w:r>
      <w:r>
        <w:fldChar w:fldCharType="separate"/>
      </w:r>
      <w:r>
        <w:t>41</w:t>
      </w:r>
      <w:r>
        <w:fldChar w:fldCharType="end"/>
      </w:r>
    </w:p>
    <w:p w14:paraId="1C925D26" w14:textId="37F1E207" w:rsidR="008A746D" w:rsidRDefault="008A746D">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_Toc183030705 \h </w:instrText>
      </w:r>
      <w:r>
        <w:fldChar w:fldCharType="separate"/>
      </w:r>
      <w:r>
        <w:t>41</w:t>
      </w:r>
      <w:r>
        <w:fldChar w:fldCharType="end"/>
      </w:r>
    </w:p>
    <w:p w14:paraId="360C4522" w14:textId="1020E961" w:rsidR="008A746D" w:rsidRDefault="008A746D">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_Toc183030706 \h </w:instrText>
      </w:r>
      <w:r>
        <w:fldChar w:fldCharType="separate"/>
      </w:r>
      <w:r>
        <w:t>42</w:t>
      </w:r>
      <w:r>
        <w:fldChar w:fldCharType="end"/>
      </w:r>
    </w:p>
    <w:p w14:paraId="0FC50A63" w14:textId="6DBCDF55" w:rsidR="008A746D" w:rsidRDefault="008A74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_Toc183030707 \h </w:instrText>
      </w:r>
      <w:r>
        <w:fldChar w:fldCharType="separate"/>
      </w:r>
      <w:r>
        <w:t>43</w:t>
      </w:r>
      <w:r>
        <w:fldChar w:fldCharType="end"/>
      </w:r>
    </w:p>
    <w:p w14:paraId="152C340F" w14:textId="7A8C42FF" w:rsidR="008A746D" w:rsidRDefault="008A746D">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_Toc183030708 \h </w:instrText>
      </w:r>
      <w:r>
        <w:fldChar w:fldCharType="separate"/>
      </w:r>
      <w:r>
        <w:t>43</w:t>
      </w:r>
      <w:r>
        <w:fldChar w:fldCharType="end"/>
      </w:r>
    </w:p>
    <w:p w14:paraId="5BD5F0D9" w14:textId="5EE237CA" w:rsidR="008A746D" w:rsidRDefault="008A746D">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_Toc183030709 \h </w:instrText>
      </w:r>
      <w:r>
        <w:fldChar w:fldCharType="separate"/>
      </w:r>
      <w:r>
        <w:t>43</w:t>
      </w:r>
      <w:r>
        <w:fldChar w:fldCharType="end"/>
      </w:r>
    </w:p>
    <w:p w14:paraId="3985A706" w14:textId="4319D7F1" w:rsidR="008A746D" w:rsidRDefault="008A746D">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_Toc183030710 \h </w:instrText>
      </w:r>
      <w:r>
        <w:fldChar w:fldCharType="separate"/>
      </w:r>
      <w:r>
        <w:t>43</w:t>
      </w:r>
      <w:r>
        <w:fldChar w:fldCharType="end"/>
      </w:r>
    </w:p>
    <w:p w14:paraId="57656420" w14:textId="474CB0D3" w:rsidR="008A746D" w:rsidRDefault="008A746D">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_Toc183030711 \h </w:instrText>
      </w:r>
      <w:r>
        <w:fldChar w:fldCharType="separate"/>
      </w:r>
      <w:r>
        <w:t>44</w:t>
      </w:r>
      <w:r>
        <w:fldChar w:fldCharType="end"/>
      </w:r>
    </w:p>
    <w:p w14:paraId="67BEFC62" w14:textId="7BA90FD5" w:rsidR="008A746D" w:rsidRDefault="008A746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_Toc183030712 \h </w:instrText>
      </w:r>
      <w:r>
        <w:fldChar w:fldCharType="separate"/>
      </w:r>
      <w:r>
        <w:t>44</w:t>
      </w:r>
      <w:r>
        <w:fldChar w:fldCharType="end"/>
      </w:r>
    </w:p>
    <w:p w14:paraId="24E536DC" w14:textId="4C9F37BB" w:rsidR="008A746D" w:rsidRDefault="008A746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_Toc183030713 \h </w:instrText>
      </w:r>
      <w:r>
        <w:fldChar w:fldCharType="separate"/>
      </w:r>
      <w:r>
        <w:t>44</w:t>
      </w:r>
      <w:r>
        <w:fldChar w:fldCharType="end"/>
      </w:r>
    </w:p>
    <w:p w14:paraId="0876680C" w14:textId="1EFC0E4E" w:rsidR="008A746D" w:rsidRDefault="008A746D">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_Toc183030714 \h </w:instrText>
      </w:r>
      <w:r>
        <w:fldChar w:fldCharType="separate"/>
      </w:r>
      <w:r>
        <w:t>44</w:t>
      </w:r>
      <w:r>
        <w:fldChar w:fldCharType="end"/>
      </w:r>
    </w:p>
    <w:p w14:paraId="41824AD5" w14:textId="392831FE" w:rsidR="008A746D" w:rsidRDefault="008A746D">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_Toc183030715 \h </w:instrText>
      </w:r>
      <w:r>
        <w:fldChar w:fldCharType="separate"/>
      </w:r>
      <w:r>
        <w:t>44</w:t>
      </w:r>
      <w:r>
        <w:fldChar w:fldCharType="end"/>
      </w:r>
    </w:p>
    <w:p w14:paraId="3E7DA93E" w14:textId="1E424297" w:rsidR="008A746D" w:rsidRDefault="008A746D">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_Toc183030716 \h </w:instrText>
      </w:r>
      <w:r>
        <w:fldChar w:fldCharType="separate"/>
      </w:r>
      <w:r>
        <w:t>44</w:t>
      </w:r>
      <w:r>
        <w:fldChar w:fldCharType="end"/>
      </w:r>
    </w:p>
    <w:p w14:paraId="75D27D85" w14:textId="3C2F8C55" w:rsidR="008A746D" w:rsidRDefault="008A746D">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_Toc183030717 \h </w:instrText>
      </w:r>
      <w:r>
        <w:fldChar w:fldCharType="separate"/>
      </w:r>
      <w:r>
        <w:t>44</w:t>
      </w:r>
      <w:r>
        <w:fldChar w:fldCharType="end"/>
      </w:r>
    </w:p>
    <w:p w14:paraId="27265AE4" w14:textId="624DBE53" w:rsidR="008A746D" w:rsidRDefault="008A746D">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_Toc183030718 \h </w:instrText>
      </w:r>
      <w:r>
        <w:fldChar w:fldCharType="separate"/>
      </w:r>
      <w:r>
        <w:t>44</w:t>
      </w:r>
      <w:r>
        <w:fldChar w:fldCharType="end"/>
      </w:r>
    </w:p>
    <w:p w14:paraId="0579B52C" w14:textId="1A97EF31" w:rsidR="008A746D" w:rsidRDefault="008A746D">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_Toc183030719 \h </w:instrText>
      </w:r>
      <w:r>
        <w:fldChar w:fldCharType="separate"/>
      </w:r>
      <w:r>
        <w:t>44</w:t>
      </w:r>
      <w:r>
        <w:fldChar w:fldCharType="end"/>
      </w:r>
    </w:p>
    <w:p w14:paraId="29281262" w14:textId="055915F7" w:rsidR="008A746D" w:rsidRDefault="008A746D">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_Toc183030720 \h </w:instrText>
      </w:r>
      <w:r>
        <w:fldChar w:fldCharType="separate"/>
      </w:r>
      <w:r>
        <w:t>49</w:t>
      </w:r>
      <w:r>
        <w:fldChar w:fldCharType="end"/>
      </w:r>
    </w:p>
    <w:p w14:paraId="0155F254" w14:textId="4EAC7417" w:rsidR="008A746D" w:rsidRDefault="008A746D">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_Toc183030721 \h </w:instrText>
      </w:r>
      <w:r>
        <w:fldChar w:fldCharType="separate"/>
      </w:r>
      <w:r>
        <w:t>50</w:t>
      </w:r>
      <w:r>
        <w:fldChar w:fldCharType="end"/>
      </w:r>
    </w:p>
    <w:p w14:paraId="593E20E2" w14:textId="60A4F058" w:rsidR="008A746D" w:rsidRDefault="008A746D">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_Toc183030722 \h </w:instrText>
      </w:r>
      <w:r>
        <w:fldChar w:fldCharType="separate"/>
      </w:r>
      <w:r>
        <w:t>50</w:t>
      </w:r>
      <w:r>
        <w:fldChar w:fldCharType="end"/>
      </w:r>
    </w:p>
    <w:p w14:paraId="3F8069ED" w14:textId="7E18BEA9" w:rsidR="008A746D" w:rsidRDefault="008A746D">
      <w:pPr>
        <w:pStyle w:val="TOC4"/>
        <w:rPr>
          <w:rFonts w:asciiTheme="minorHAnsi" w:eastAsiaTheme="minorEastAsia" w:hAnsiTheme="minorHAnsi" w:cstheme="minorBidi"/>
          <w:kern w:val="2"/>
          <w:sz w:val="24"/>
          <w:szCs w:val="24"/>
          <w14:ligatures w14:val="standardContextual"/>
        </w:rPr>
      </w:pPr>
      <w:r w:rsidRPr="004B0234">
        <w:rPr>
          <w:lang w:val="en-US"/>
        </w:rPr>
        <w:t>4.4.3.2</w:t>
      </w:r>
      <w:r>
        <w:rPr>
          <w:rFonts w:asciiTheme="minorHAnsi" w:eastAsiaTheme="minorEastAsia" w:hAnsiTheme="minorHAnsi" w:cstheme="minorBidi"/>
          <w:kern w:val="2"/>
          <w:sz w:val="24"/>
          <w:szCs w:val="24"/>
          <w14:ligatures w14:val="standardContextual"/>
        </w:rPr>
        <w:tab/>
      </w:r>
      <w:r w:rsidRPr="004B0234">
        <w:rPr>
          <w:lang w:val="en-US"/>
        </w:rPr>
        <w:t>Definition of E-UTRAN/EPC USIM values</w:t>
      </w:r>
      <w:r>
        <w:tab/>
      </w:r>
      <w:r>
        <w:fldChar w:fldCharType="begin"/>
      </w:r>
      <w:r>
        <w:instrText xml:space="preserve"> PAGEREF _Toc183030723 \h </w:instrText>
      </w:r>
      <w:r>
        <w:fldChar w:fldCharType="separate"/>
      </w:r>
      <w:r>
        <w:t>50</w:t>
      </w:r>
      <w:r>
        <w:fldChar w:fldCharType="end"/>
      </w:r>
    </w:p>
    <w:p w14:paraId="3C6C76A6" w14:textId="76B04E34" w:rsidR="008A746D" w:rsidRDefault="008A746D">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_Toc183030724 \h </w:instrText>
      </w:r>
      <w:r>
        <w:fldChar w:fldCharType="separate"/>
      </w:r>
      <w:r>
        <w:t>50</w:t>
      </w:r>
      <w:r>
        <w:fldChar w:fldCharType="end"/>
      </w:r>
    </w:p>
    <w:p w14:paraId="28109812" w14:textId="54A2438C" w:rsidR="008A746D" w:rsidRDefault="008A746D">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_Toc183030725 \h </w:instrText>
      </w:r>
      <w:r>
        <w:fldChar w:fldCharType="separate"/>
      </w:r>
      <w:r>
        <w:t>53</w:t>
      </w:r>
      <w:r>
        <w:fldChar w:fldCharType="end"/>
      </w:r>
    </w:p>
    <w:p w14:paraId="1FA6B53F" w14:textId="56672D63" w:rsidR="008A746D" w:rsidRDefault="008A746D">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_Toc183030726 \h </w:instrText>
      </w:r>
      <w:r>
        <w:fldChar w:fldCharType="separate"/>
      </w:r>
      <w:r>
        <w:t>54</w:t>
      </w:r>
      <w:r>
        <w:fldChar w:fldCharType="end"/>
      </w:r>
    </w:p>
    <w:p w14:paraId="5983E908" w14:textId="56ACA04D" w:rsidR="008A746D" w:rsidRDefault="008A746D">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_Toc183030727 \h </w:instrText>
      </w:r>
      <w:r>
        <w:fldChar w:fldCharType="separate"/>
      </w:r>
      <w:r>
        <w:t>54</w:t>
      </w:r>
      <w:r>
        <w:fldChar w:fldCharType="end"/>
      </w:r>
    </w:p>
    <w:p w14:paraId="348FCC1F" w14:textId="2F578882" w:rsidR="008A746D" w:rsidRDefault="008A746D">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_Toc183030728 \h </w:instrText>
      </w:r>
      <w:r>
        <w:fldChar w:fldCharType="separate"/>
      </w:r>
      <w:r>
        <w:t>54</w:t>
      </w:r>
      <w:r>
        <w:fldChar w:fldCharType="end"/>
      </w:r>
    </w:p>
    <w:p w14:paraId="0B96908A" w14:textId="4C36EBA1" w:rsidR="008A746D" w:rsidRDefault="008A746D">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_Toc183030729 \h </w:instrText>
      </w:r>
      <w:r>
        <w:fldChar w:fldCharType="separate"/>
      </w:r>
      <w:r>
        <w:t>55</w:t>
      </w:r>
      <w:r>
        <w:fldChar w:fldCharType="end"/>
      </w:r>
    </w:p>
    <w:p w14:paraId="2A33B85B" w14:textId="222473E4" w:rsidR="008A746D" w:rsidRDefault="008A746D">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_Toc183030730 \h </w:instrText>
      </w:r>
      <w:r>
        <w:fldChar w:fldCharType="separate"/>
      </w:r>
      <w:r>
        <w:t>55</w:t>
      </w:r>
      <w:r>
        <w:fldChar w:fldCharType="end"/>
      </w:r>
    </w:p>
    <w:p w14:paraId="1D3433B5" w14:textId="581707E7" w:rsidR="008A746D" w:rsidRDefault="008A746D">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_Toc183030731 \h </w:instrText>
      </w:r>
      <w:r>
        <w:fldChar w:fldCharType="separate"/>
      </w:r>
      <w:r>
        <w:t>56</w:t>
      </w:r>
      <w:r>
        <w:fldChar w:fldCharType="end"/>
      </w:r>
    </w:p>
    <w:p w14:paraId="76B06684" w14:textId="3AACAB62" w:rsidR="008A746D" w:rsidRDefault="008A746D">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_Toc183030732 \h </w:instrText>
      </w:r>
      <w:r>
        <w:fldChar w:fldCharType="separate"/>
      </w:r>
      <w:r>
        <w:t>57</w:t>
      </w:r>
      <w:r>
        <w:fldChar w:fldCharType="end"/>
      </w:r>
    </w:p>
    <w:p w14:paraId="6859C5E5" w14:textId="570EC07A" w:rsidR="008A746D" w:rsidRDefault="008A746D">
      <w:pPr>
        <w:pStyle w:val="TOC1"/>
        <w:rPr>
          <w:rFonts w:asciiTheme="minorHAnsi" w:eastAsiaTheme="minorEastAsia" w:hAnsiTheme="minorHAnsi" w:cstheme="minorBidi"/>
          <w:kern w:val="2"/>
          <w:sz w:val="24"/>
          <w:szCs w:val="24"/>
          <w14:ligatures w14:val="standardContextual"/>
        </w:rPr>
      </w:pPr>
      <w:r w:rsidRPr="004B0234">
        <w:rPr>
          <w:lang w:val="en-US"/>
        </w:rPr>
        <w:t>5</w:t>
      </w:r>
      <w:r>
        <w:rPr>
          <w:rFonts w:asciiTheme="minorHAnsi" w:eastAsiaTheme="minorEastAsia" w:hAnsiTheme="minorHAnsi" w:cstheme="minorBidi"/>
          <w:kern w:val="2"/>
          <w:sz w:val="24"/>
          <w:szCs w:val="24"/>
          <w14:ligatures w14:val="standardContextual"/>
        </w:rPr>
        <w:tab/>
      </w:r>
      <w:r w:rsidRPr="004B0234">
        <w:rPr>
          <w:lang w:val="en-US"/>
        </w:rPr>
        <w:t>Testing methodology in general</w:t>
      </w:r>
      <w:r>
        <w:tab/>
      </w:r>
      <w:r>
        <w:fldChar w:fldCharType="begin"/>
      </w:r>
      <w:r>
        <w:instrText xml:space="preserve"> PAGEREF _Toc183030733 \h </w:instrText>
      </w:r>
      <w:r>
        <w:fldChar w:fldCharType="separate"/>
      </w:r>
      <w:r>
        <w:t>57</w:t>
      </w:r>
      <w:r>
        <w:fldChar w:fldCharType="end"/>
      </w:r>
    </w:p>
    <w:p w14:paraId="5709CA6A" w14:textId="09873C7B" w:rsidR="008A746D" w:rsidRDefault="008A746D">
      <w:pPr>
        <w:pStyle w:val="TOC2"/>
        <w:rPr>
          <w:rFonts w:asciiTheme="minorHAnsi" w:eastAsiaTheme="minorEastAsia" w:hAnsiTheme="minorHAnsi" w:cstheme="minorBidi"/>
          <w:kern w:val="2"/>
          <w:sz w:val="24"/>
          <w:szCs w:val="24"/>
          <w14:ligatures w14:val="standardContextual"/>
        </w:rPr>
      </w:pPr>
      <w:r w:rsidRPr="004B0234">
        <w:rPr>
          <w:lang w:val="en-US"/>
        </w:rPr>
        <w:t>5.1</w:t>
      </w:r>
      <w:r>
        <w:rPr>
          <w:rFonts w:asciiTheme="minorHAnsi" w:eastAsiaTheme="minorEastAsia" w:hAnsiTheme="minorHAnsi" w:cstheme="minorBidi"/>
          <w:kern w:val="2"/>
          <w:sz w:val="24"/>
          <w:szCs w:val="24"/>
          <w14:ligatures w14:val="standardContextual"/>
        </w:rPr>
        <w:tab/>
      </w:r>
      <w:r w:rsidRPr="004B0234">
        <w:rPr>
          <w:lang w:val="en-US"/>
        </w:rPr>
        <w:t>Testing of optional functions and procedures</w:t>
      </w:r>
      <w:r>
        <w:tab/>
      </w:r>
      <w:r>
        <w:fldChar w:fldCharType="begin"/>
      </w:r>
      <w:r>
        <w:instrText xml:space="preserve"> PAGEREF _Toc183030734 \h </w:instrText>
      </w:r>
      <w:r>
        <w:fldChar w:fldCharType="separate"/>
      </w:r>
      <w:r>
        <w:t>57</w:t>
      </w:r>
      <w:r>
        <w:fldChar w:fldCharType="end"/>
      </w:r>
    </w:p>
    <w:p w14:paraId="2DA737C0" w14:textId="2DEB250C" w:rsidR="008A746D" w:rsidRDefault="008A746D">
      <w:pPr>
        <w:pStyle w:val="TOC2"/>
        <w:rPr>
          <w:rFonts w:asciiTheme="minorHAnsi" w:eastAsiaTheme="minorEastAsia" w:hAnsiTheme="minorHAnsi" w:cstheme="minorBidi"/>
          <w:kern w:val="2"/>
          <w:sz w:val="24"/>
          <w:szCs w:val="24"/>
          <w14:ligatures w14:val="standardContextual"/>
        </w:rPr>
      </w:pPr>
      <w:r w:rsidRPr="004B0234">
        <w:rPr>
          <w:lang w:val="en-US"/>
        </w:rPr>
        <w:t>5.2</w:t>
      </w:r>
      <w:r>
        <w:rPr>
          <w:rFonts w:asciiTheme="minorHAnsi" w:eastAsiaTheme="minorEastAsia" w:hAnsiTheme="minorHAnsi" w:cstheme="minorBidi"/>
          <w:kern w:val="2"/>
          <w:sz w:val="24"/>
          <w:szCs w:val="24"/>
          <w14:ligatures w14:val="standardContextual"/>
        </w:rPr>
        <w:tab/>
      </w:r>
      <w:r w:rsidRPr="004B0234">
        <w:rPr>
          <w:lang w:val="en-US"/>
        </w:rPr>
        <w:t>Test interfaces and facilities</w:t>
      </w:r>
      <w:r>
        <w:tab/>
      </w:r>
      <w:r>
        <w:fldChar w:fldCharType="begin"/>
      </w:r>
      <w:r>
        <w:instrText xml:space="preserve"> PAGEREF _Toc183030735 \h </w:instrText>
      </w:r>
      <w:r>
        <w:fldChar w:fldCharType="separate"/>
      </w:r>
      <w:r>
        <w:t>57</w:t>
      </w:r>
      <w:r>
        <w:fldChar w:fldCharType="end"/>
      </w:r>
    </w:p>
    <w:p w14:paraId="0312822B" w14:textId="335DBEC8" w:rsidR="008A746D" w:rsidRDefault="008A746D">
      <w:pPr>
        <w:pStyle w:val="TOC2"/>
        <w:rPr>
          <w:rFonts w:asciiTheme="minorHAnsi" w:eastAsiaTheme="minorEastAsia" w:hAnsiTheme="minorHAnsi" w:cstheme="minorBidi"/>
          <w:kern w:val="2"/>
          <w:sz w:val="24"/>
          <w:szCs w:val="24"/>
          <w14:ligatures w14:val="standardContextual"/>
        </w:rPr>
      </w:pPr>
      <w:r w:rsidRPr="004B0234">
        <w:rPr>
          <w:lang w:val="en-US"/>
        </w:rPr>
        <w:t>5.3</w:t>
      </w:r>
      <w:r>
        <w:rPr>
          <w:rFonts w:asciiTheme="minorHAnsi" w:eastAsiaTheme="minorEastAsia" w:hAnsiTheme="minorHAnsi" w:cstheme="minorBidi"/>
          <w:kern w:val="2"/>
          <w:sz w:val="24"/>
          <w:szCs w:val="24"/>
          <w14:ligatures w14:val="standardContextual"/>
        </w:rPr>
        <w:tab/>
      </w:r>
      <w:r w:rsidRPr="004B0234">
        <w:rPr>
          <w:lang w:val="en-US"/>
        </w:rPr>
        <w:t>Information to be provided by the apparatus supplier</w:t>
      </w:r>
      <w:r>
        <w:tab/>
      </w:r>
      <w:r>
        <w:fldChar w:fldCharType="begin"/>
      </w:r>
      <w:r>
        <w:instrText xml:space="preserve"> PAGEREF _Toc183030736 \h </w:instrText>
      </w:r>
      <w:r>
        <w:fldChar w:fldCharType="separate"/>
      </w:r>
      <w:r>
        <w:t>57</w:t>
      </w:r>
      <w:r>
        <w:fldChar w:fldCharType="end"/>
      </w:r>
    </w:p>
    <w:p w14:paraId="78184EAF" w14:textId="15A429E9" w:rsidR="008A746D" w:rsidRDefault="008A746D">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_Toc183030737 \h </w:instrText>
      </w:r>
      <w:r>
        <w:fldChar w:fldCharType="separate"/>
      </w:r>
      <w:r>
        <w:t>57</w:t>
      </w:r>
      <w:r>
        <w:fldChar w:fldCharType="end"/>
      </w:r>
    </w:p>
    <w:p w14:paraId="578F9014" w14:textId="6CF9F5CF" w:rsidR="008A746D" w:rsidRDefault="008A746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_Toc183030738 \h </w:instrText>
      </w:r>
      <w:r>
        <w:fldChar w:fldCharType="separate"/>
      </w:r>
      <w:r>
        <w:t>58</w:t>
      </w:r>
      <w:r>
        <w:fldChar w:fldCharType="end"/>
      </w:r>
    </w:p>
    <w:p w14:paraId="39972D74" w14:textId="765A5665" w:rsidR="008A746D" w:rsidRDefault="008A746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_Toc183030739 \h </w:instrText>
      </w:r>
      <w:r>
        <w:fldChar w:fldCharType="separate"/>
      </w:r>
      <w:r>
        <w:t>58</w:t>
      </w:r>
      <w:r>
        <w:fldChar w:fldCharType="end"/>
      </w:r>
    </w:p>
    <w:p w14:paraId="77B77AFA" w14:textId="37282425" w:rsidR="008A746D" w:rsidRDefault="008A746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_Toc183030740 \h </w:instrText>
      </w:r>
      <w:r>
        <w:fldChar w:fldCharType="separate"/>
      </w:r>
      <w:r>
        <w:t>58</w:t>
      </w:r>
      <w:r>
        <w:fldChar w:fldCharType="end"/>
      </w:r>
    </w:p>
    <w:p w14:paraId="54F5BFBB" w14:textId="25138CA8" w:rsidR="008A746D" w:rsidRDefault="008A746D">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_Toc183030741 \h </w:instrText>
      </w:r>
      <w:r>
        <w:fldChar w:fldCharType="separate"/>
      </w:r>
      <w:r>
        <w:t>58</w:t>
      </w:r>
      <w:r>
        <w:fldChar w:fldCharType="end"/>
      </w:r>
    </w:p>
    <w:p w14:paraId="72C94CF6" w14:textId="378AB50E" w:rsidR="008A746D" w:rsidRDefault="008A746D">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_Toc183030742 \h </w:instrText>
      </w:r>
      <w:r>
        <w:fldChar w:fldCharType="separate"/>
      </w:r>
      <w:r>
        <w:t>58</w:t>
      </w:r>
      <w:r>
        <w:fldChar w:fldCharType="end"/>
      </w:r>
    </w:p>
    <w:p w14:paraId="2F9A6604" w14:textId="06476A62" w:rsidR="008A746D" w:rsidRDefault="008A746D">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_Toc183030743 \h </w:instrText>
      </w:r>
      <w:r>
        <w:fldChar w:fldCharType="separate"/>
      </w:r>
      <w:r>
        <w:t>58</w:t>
      </w:r>
      <w:r>
        <w:fldChar w:fldCharType="end"/>
      </w:r>
    </w:p>
    <w:p w14:paraId="5148699D" w14:textId="2A192DC8" w:rsidR="008A746D" w:rsidRDefault="008A746D">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_Toc183030744 \h </w:instrText>
      </w:r>
      <w:r>
        <w:fldChar w:fldCharType="separate"/>
      </w:r>
      <w:r>
        <w:t>58</w:t>
      </w:r>
      <w:r>
        <w:fldChar w:fldCharType="end"/>
      </w:r>
    </w:p>
    <w:p w14:paraId="620894C8" w14:textId="01E1D983" w:rsidR="008A746D" w:rsidRDefault="008A746D">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_Toc183030745 \h </w:instrText>
      </w:r>
      <w:r>
        <w:fldChar w:fldCharType="separate"/>
      </w:r>
      <w:r>
        <w:t>58</w:t>
      </w:r>
      <w:r>
        <w:fldChar w:fldCharType="end"/>
      </w:r>
    </w:p>
    <w:p w14:paraId="7E40BA4F" w14:textId="7FF3D1CA" w:rsidR="008A746D" w:rsidRDefault="008A746D">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_Toc183030746 \h </w:instrText>
      </w:r>
      <w:r>
        <w:fldChar w:fldCharType="separate"/>
      </w:r>
      <w:r>
        <w:t>58</w:t>
      </w:r>
      <w:r>
        <w:fldChar w:fldCharType="end"/>
      </w:r>
    </w:p>
    <w:p w14:paraId="143859FE" w14:textId="10F0F084" w:rsidR="008A746D" w:rsidRDefault="008A746D">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_Toc183030747 \h </w:instrText>
      </w:r>
      <w:r>
        <w:fldChar w:fldCharType="separate"/>
      </w:r>
      <w:r>
        <w:t>58</w:t>
      </w:r>
      <w:r>
        <w:fldChar w:fldCharType="end"/>
      </w:r>
    </w:p>
    <w:p w14:paraId="50E13153" w14:textId="2E985538" w:rsidR="008A746D" w:rsidRDefault="008A746D">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_Toc183030748 \h </w:instrText>
      </w:r>
      <w:r>
        <w:fldChar w:fldCharType="separate"/>
      </w:r>
      <w:r>
        <w:t>58</w:t>
      </w:r>
      <w:r>
        <w:fldChar w:fldCharType="end"/>
      </w:r>
    </w:p>
    <w:p w14:paraId="6A2E2500" w14:textId="77DFEB8F" w:rsidR="008A746D" w:rsidRDefault="008A746D">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_Toc183030749 \h </w:instrText>
      </w:r>
      <w:r>
        <w:fldChar w:fldCharType="separate"/>
      </w:r>
      <w:r>
        <w:t>58</w:t>
      </w:r>
      <w:r>
        <w:fldChar w:fldCharType="end"/>
      </w:r>
    </w:p>
    <w:p w14:paraId="074E67C4" w14:textId="5427754C" w:rsidR="008A746D" w:rsidRDefault="008A746D">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_Toc183030750 \h </w:instrText>
      </w:r>
      <w:r>
        <w:fldChar w:fldCharType="separate"/>
      </w:r>
      <w:r>
        <w:t>58</w:t>
      </w:r>
      <w:r>
        <w:fldChar w:fldCharType="end"/>
      </w:r>
    </w:p>
    <w:p w14:paraId="65EF79DB" w14:textId="6A8E80D2" w:rsidR="008A746D" w:rsidRDefault="008A746D">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_Toc183030751 \h </w:instrText>
      </w:r>
      <w:r>
        <w:fldChar w:fldCharType="separate"/>
      </w:r>
      <w:r>
        <w:t>59</w:t>
      </w:r>
      <w:r>
        <w:fldChar w:fldCharType="end"/>
      </w:r>
    </w:p>
    <w:p w14:paraId="2F22B47B" w14:textId="149C281C" w:rsidR="008A746D" w:rsidRDefault="008A746D">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_Toc183030752 \h </w:instrText>
      </w:r>
      <w:r>
        <w:fldChar w:fldCharType="separate"/>
      </w:r>
      <w:r>
        <w:t>59</w:t>
      </w:r>
      <w:r>
        <w:fldChar w:fldCharType="end"/>
      </w:r>
    </w:p>
    <w:p w14:paraId="61729811" w14:textId="613EEA0E" w:rsidR="008A746D" w:rsidRDefault="008A746D">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_Toc183030753 \h </w:instrText>
      </w:r>
      <w:r>
        <w:fldChar w:fldCharType="separate"/>
      </w:r>
      <w:r>
        <w:t>59</w:t>
      </w:r>
      <w:r>
        <w:fldChar w:fldCharType="end"/>
      </w:r>
    </w:p>
    <w:p w14:paraId="0440A5A9" w14:textId="7C684E20" w:rsidR="008A746D" w:rsidRDefault="008A746D">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_Toc183030754 \h </w:instrText>
      </w:r>
      <w:r>
        <w:fldChar w:fldCharType="separate"/>
      </w:r>
      <w:r>
        <w:t>59</w:t>
      </w:r>
      <w:r>
        <w:fldChar w:fldCharType="end"/>
      </w:r>
    </w:p>
    <w:p w14:paraId="3F2003EF" w14:textId="43F1C603" w:rsidR="008A746D" w:rsidRDefault="008A746D">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_Toc183030755 \h </w:instrText>
      </w:r>
      <w:r>
        <w:fldChar w:fldCharType="separate"/>
      </w:r>
      <w:r>
        <w:t>59</w:t>
      </w:r>
      <w:r>
        <w:fldChar w:fldCharType="end"/>
      </w:r>
    </w:p>
    <w:p w14:paraId="4A43C2DD" w14:textId="5357DB8C" w:rsidR="008A746D" w:rsidRDefault="008A746D">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_Toc183030756 \h </w:instrText>
      </w:r>
      <w:r>
        <w:fldChar w:fldCharType="separate"/>
      </w:r>
      <w:r>
        <w:t>59</w:t>
      </w:r>
      <w:r>
        <w:fldChar w:fldCharType="end"/>
      </w:r>
    </w:p>
    <w:p w14:paraId="2497665D" w14:textId="398D7B56" w:rsidR="008A746D" w:rsidRDefault="008A746D">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_Toc183030757 \h </w:instrText>
      </w:r>
      <w:r>
        <w:fldChar w:fldCharType="separate"/>
      </w:r>
      <w:r>
        <w:t>60</w:t>
      </w:r>
      <w:r>
        <w:fldChar w:fldCharType="end"/>
      </w:r>
    </w:p>
    <w:p w14:paraId="5F3EBB99" w14:textId="78E1F4D7" w:rsidR="008A746D" w:rsidRDefault="008A746D">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_Toc183030758 \h </w:instrText>
      </w:r>
      <w:r>
        <w:fldChar w:fldCharType="separate"/>
      </w:r>
      <w:r>
        <w:t>60</w:t>
      </w:r>
      <w:r>
        <w:fldChar w:fldCharType="end"/>
      </w:r>
    </w:p>
    <w:p w14:paraId="04AFD72B" w14:textId="15B49928" w:rsidR="008A746D" w:rsidRDefault="008A746D">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_Toc183030759 \h </w:instrText>
      </w:r>
      <w:r>
        <w:fldChar w:fldCharType="separate"/>
      </w:r>
      <w:r>
        <w:t>60</w:t>
      </w:r>
      <w:r>
        <w:fldChar w:fldCharType="end"/>
      </w:r>
    </w:p>
    <w:p w14:paraId="68DE4663" w14:textId="187B5313" w:rsidR="008A746D" w:rsidRDefault="008A746D">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_Toc183030760 \h </w:instrText>
      </w:r>
      <w:r>
        <w:fldChar w:fldCharType="separate"/>
      </w:r>
      <w:r>
        <w:t>60</w:t>
      </w:r>
      <w:r>
        <w:fldChar w:fldCharType="end"/>
      </w:r>
    </w:p>
    <w:p w14:paraId="323F45E4" w14:textId="4FAD9E1D" w:rsidR="008A746D" w:rsidRDefault="008A746D">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_Toc183030761 \h </w:instrText>
      </w:r>
      <w:r>
        <w:fldChar w:fldCharType="separate"/>
      </w:r>
      <w:r>
        <w:t>60</w:t>
      </w:r>
      <w:r>
        <w:fldChar w:fldCharType="end"/>
      </w:r>
    </w:p>
    <w:p w14:paraId="40691452" w14:textId="2DC7D861" w:rsidR="008A746D" w:rsidRDefault="008A746D">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_Toc183030762 \h </w:instrText>
      </w:r>
      <w:r>
        <w:fldChar w:fldCharType="separate"/>
      </w:r>
      <w:r>
        <w:t>60</w:t>
      </w:r>
      <w:r>
        <w:fldChar w:fldCharType="end"/>
      </w:r>
    </w:p>
    <w:p w14:paraId="1A3D5520" w14:textId="759D5724" w:rsidR="008A746D" w:rsidRDefault="008A746D">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_Toc183030763 \h </w:instrText>
      </w:r>
      <w:r>
        <w:fldChar w:fldCharType="separate"/>
      </w:r>
      <w:r>
        <w:t>60</w:t>
      </w:r>
      <w:r>
        <w:fldChar w:fldCharType="end"/>
      </w:r>
    </w:p>
    <w:p w14:paraId="3DF75D1B" w14:textId="3B761A1D" w:rsidR="008A746D" w:rsidRDefault="008A746D">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_Toc183030764 \h </w:instrText>
      </w:r>
      <w:r>
        <w:fldChar w:fldCharType="separate"/>
      </w:r>
      <w:r>
        <w:t>60</w:t>
      </w:r>
      <w:r>
        <w:fldChar w:fldCharType="end"/>
      </w:r>
    </w:p>
    <w:p w14:paraId="55BB9C4A" w14:textId="0DDEAF71" w:rsidR="008A746D" w:rsidRDefault="008A746D">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_Toc183030765 \h </w:instrText>
      </w:r>
      <w:r>
        <w:fldChar w:fldCharType="separate"/>
      </w:r>
      <w:r>
        <w:t>60</w:t>
      </w:r>
      <w:r>
        <w:fldChar w:fldCharType="end"/>
      </w:r>
    </w:p>
    <w:p w14:paraId="1967A7AA" w14:textId="61C221C3" w:rsidR="008A746D" w:rsidRDefault="008A746D">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_Toc183030766 \h </w:instrText>
      </w:r>
      <w:r>
        <w:fldChar w:fldCharType="separate"/>
      </w:r>
      <w:r>
        <w:t>60</w:t>
      </w:r>
      <w:r>
        <w:fldChar w:fldCharType="end"/>
      </w:r>
    </w:p>
    <w:p w14:paraId="3897E400" w14:textId="0FCEA3E8" w:rsidR="008A746D" w:rsidRDefault="008A746D">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_Toc183030767 \h </w:instrText>
      </w:r>
      <w:r>
        <w:fldChar w:fldCharType="separate"/>
      </w:r>
      <w:r>
        <w:t>60</w:t>
      </w:r>
      <w:r>
        <w:fldChar w:fldCharType="end"/>
      </w:r>
    </w:p>
    <w:p w14:paraId="3612932A" w14:textId="373F1914" w:rsidR="008A746D" w:rsidRDefault="008A746D">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_Toc183030768 \h </w:instrText>
      </w:r>
      <w:r>
        <w:fldChar w:fldCharType="separate"/>
      </w:r>
      <w:r>
        <w:t>61</w:t>
      </w:r>
      <w:r>
        <w:fldChar w:fldCharType="end"/>
      </w:r>
    </w:p>
    <w:p w14:paraId="01A490D2" w14:textId="343A4D64" w:rsidR="008A746D" w:rsidRDefault="008A746D">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_Toc183030769 \h </w:instrText>
      </w:r>
      <w:r>
        <w:fldChar w:fldCharType="separate"/>
      </w:r>
      <w:r>
        <w:t>61</w:t>
      </w:r>
      <w:r>
        <w:fldChar w:fldCharType="end"/>
      </w:r>
    </w:p>
    <w:p w14:paraId="2154849C" w14:textId="60D5873B" w:rsidR="008A746D" w:rsidRDefault="008A746D">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_Toc183030770 \h </w:instrText>
      </w:r>
      <w:r>
        <w:fldChar w:fldCharType="separate"/>
      </w:r>
      <w:r>
        <w:t>61</w:t>
      </w:r>
      <w:r>
        <w:fldChar w:fldCharType="end"/>
      </w:r>
    </w:p>
    <w:p w14:paraId="4270109E" w14:textId="2F3ECDD8" w:rsidR="008A746D" w:rsidRDefault="008A746D">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_Toc183030771 \h </w:instrText>
      </w:r>
      <w:r>
        <w:fldChar w:fldCharType="separate"/>
      </w:r>
      <w:r>
        <w:t>61</w:t>
      </w:r>
      <w:r>
        <w:fldChar w:fldCharType="end"/>
      </w:r>
    </w:p>
    <w:p w14:paraId="603A485D" w14:textId="00E4D94A" w:rsidR="008A746D" w:rsidRDefault="008A746D">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_Toc183030772 \h </w:instrText>
      </w:r>
      <w:r>
        <w:fldChar w:fldCharType="separate"/>
      </w:r>
      <w:r>
        <w:t>61</w:t>
      </w:r>
      <w:r>
        <w:fldChar w:fldCharType="end"/>
      </w:r>
    </w:p>
    <w:p w14:paraId="36F6FA8B" w14:textId="23E2E279" w:rsidR="008A746D" w:rsidRDefault="008A746D">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_Toc183030773 \h </w:instrText>
      </w:r>
      <w:r>
        <w:fldChar w:fldCharType="separate"/>
      </w:r>
      <w:r>
        <w:t>61</w:t>
      </w:r>
      <w:r>
        <w:fldChar w:fldCharType="end"/>
      </w:r>
    </w:p>
    <w:p w14:paraId="3BF66968" w14:textId="7B86B136" w:rsidR="008A746D" w:rsidRDefault="008A746D">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_Toc183030774 \h </w:instrText>
      </w:r>
      <w:r>
        <w:fldChar w:fldCharType="separate"/>
      </w:r>
      <w:r>
        <w:t>61</w:t>
      </w:r>
      <w:r>
        <w:fldChar w:fldCharType="end"/>
      </w:r>
    </w:p>
    <w:p w14:paraId="77369C7C" w14:textId="1272A2BA" w:rsidR="008A746D" w:rsidRDefault="008A746D">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_Toc183030775 \h </w:instrText>
      </w:r>
      <w:r>
        <w:fldChar w:fldCharType="separate"/>
      </w:r>
      <w:r>
        <w:t>61</w:t>
      </w:r>
      <w:r>
        <w:fldChar w:fldCharType="end"/>
      </w:r>
    </w:p>
    <w:p w14:paraId="051E3BDC" w14:textId="4A57D08A" w:rsidR="008A746D" w:rsidRDefault="008A746D">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_Toc183030776 \h </w:instrText>
      </w:r>
      <w:r>
        <w:fldChar w:fldCharType="separate"/>
      </w:r>
      <w:r>
        <w:t>61</w:t>
      </w:r>
      <w:r>
        <w:fldChar w:fldCharType="end"/>
      </w:r>
    </w:p>
    <w:p w14:paraId="73EB0F4E" w14:textId="47F17582" w:rsidR="008A746D" w:rsidRDefault="008A746D">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_Toc183030777 \h </w:instrText>
      </w:r>
      <w:r>
        <w:fldChar w:fldCharType="separate"/>
      </w:r>
      <w:r>
        <w:t>62</w:t>
      </w:r>
      <w:r>
        <w:fldChar w:fldCharType="end"/>
      </w:r>
    </w:p>
    <w:p w14:paraId="1BB71FDF" w14:textId="61668DCC" w:rsidR="008A746D" w:rsidRDefault="008A746D">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4B0234">
        <w:rPr>
          <w:bCs/>
          <w:iCs/>
        </w:rPr>
        <w:t>in Cyrillic</w:t>
      </w:r>
      <w:r>
        <w:t>)</w:t>
      </w:r>
      <w:r>
        <w:tab/>
      </w:r>
      <w:r>
        <w:fldChar w:fldCharType="begin"/>
      </w:r>
      <w:r>
        <w:instrText xml:space="preserve"> PAGEREF _Toc183030778 \h </w:instrText>
      </w:r>
      <w:r>
        <w:fldChar w:fldCharType="separate"/>
      </w:r>
      <w:r>
        <w:t>62</w:t>
      </w:r>
      <w:r>
        <w:fldChar w:fldCharType="end"/>
      </w:r>
    </w:p>
    <w:p w14:paraId="5B4E5D4A" w14:textId="07270488" w:rsidR="008A746D" w:rsidRDefault="008A746D">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_Toc183030779 \h </w:instrText>
      </w:r>
      <w:r>
        <w:fldChar w:fldCharType="separate"/>
      </w:r>
      <w:r>
        <w:t>62</w:t>
      </w:r>
      <w:r>
        <w:fldChar w:fldCharType="end"/>
      </w:r>
    </w:p>
    <w:p w14:paraId="685DD152" w14:textId="6925688F" w:rsidR="008A746D" w:rsidRDefault="008A746D">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_Toc183030780 \h </w:instrText>
      </w:r>
      <w:r>
        <w:fldChar w:fldCharType="separate"/>
      </w:r>
      <w:r>
        <w:t>62</w:t>
      </w:r>
      <w:r>
        <w:fldChar w:fldCharType="end"/>
      </w:r>
    </w:p>
    <w:p w14:paraId="72343723" w14:textId="0A23A823" w:rsidR="008A746D" w:rsidRDefault="008A746D">
      <w:pPr>
        <w:pStyle w:val="TOC4"/>
        <w:rPr>
          <w:rFonts w:asciiTheme="minorHAnsi" w:eastAsiaTheme="minorEastAsia" w:hAnsiTheme="minorHAnsi" w:cstheme="minorBidi"/>
          <w:kern w:val="2"/>
          <w:sz w:val="24"/>
          <w:szCs w:val="24"/>
          <w14:ligatures w14:val="standardContextual"/>
        </w:rPr>
      </w:pPr>
      <w:r w:rsidRPr="004B0234">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4B0234">
        <w:rPr>
          <w:bCs/>
          <w:iCs/>
        </w:rPr>
        <w:t>in Chinese</w:t>
      </w:r>
      <w:r>
        <w:t>)</w:t>
      </w:r>
      <w:r>
        <w:tab/>
      </w:r>
      <w:r>
        <w:fldChar w:fldCharType="begin"/>
      </w:r>
      <w:r>
        <w:instrText xml:space="preserve"> PAGEREF _Toc183030781 \h </w:instrText>
      </w:r>
      <w:r>
        <w:fldChar w:fldCharType="separate"/>
      </w:r>
      <w:r>
        <w:t>62</w:t>
      </w:r>
      <w:r>
        <w:fldChar w:fldCharType="end"/>
      </w:r>
    </w:p>
    <w:p w14:paraId="58343FAF" w14:textId="7DCBCF83" w:rsidR="008A746D" w:rsidRDefault="008A746D">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_Toc183030782 \h </w:instrText>
      </w:r>
      <w:r>
        <w:fldChar w:fldCharType="separate"/>
      </w:r>
      <w:r>
        <w:t>62</w:t>
      </w:r>
      <w:r>
        <w:fldChar w:fldCharType="end"/>
      </w:r>
    </w:p>
    <w:p w14:paraId="677C1415" w14:textId="27CA03BA" w:rsidR="008A746D" w:rsidRDefault="008A746D">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_Toc183030783 \h </w:instrText>
      </w:r>
      <w:r>
        <w:fldChar w:fldCharType="separate"/>
      </w:r>
      <w:r>
        <w:t>63</w:t>
      </w:r>
      <w:r>
        <w:fldChar w:fldCharType="end"/>
      </w:r>
    </w:p>
    <w:p w14:paraId="1E1B5EF8" w14:textId="52031ABF" w:rsidR="008A746D" w:rsidRDefault="008A746D">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_Toc183030784 \h </w:instrText>
      </w:r>
      <w:r>
        <w:fldChar w:fldCharType="separate"/>
      </w:r>
      <w:r>
        <w:t>63</w:t>
      </w:r>
      <w:r>
        <w:fldChar w:fldCharType="end"/>
      </w:r>
    </w:p>
    <w:p w14:paraId="1B1714CE" w14:textId="5806828F" w:rsidR="008A746D" w:rsidRDefault="008A746D">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_Toc183030785 \h </w:instrText>
      </w:r>
      <w:r>
        <w:fldChar w:fldCharType="separate"/>
      </w:r>
      <w:r>
        <w:t>63</w:t>
      </w:r>
      <w:r>
        <w:fldChar w:fldCharType="end"/>
      </w:r>
    </w:p>
    <w:p w14:paraId="5F85EBF7" w14:textId="3C1DF126" w:rsidR="008A746D" w:rsidRDefault="008A746D">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_Toc183030786 \h </w:instrText>
      </w:r>
      <w:r>
        <w:fldChar w:fldCharType="separate"/>
      </w:r>
      <w:r>
        <w:t>63</w:t>
      </w:r>
      <w:r>
        <w:fldChar w:fldCharType="end"/>
      </w:r>
    </w:p>
    <w:p w14:paraId="2FBA475C" w14:textId="7FA4A989" w:rsidR="008A746D" w:rsidRDefault="008A746D">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_Toc183030787 \h </w:instrText>
      </w:r>
      <w:r>
        <w:fldChar w:fldCharType="separate"/>
      </w:r>
      <w:r>
        <w:t>63</w:t>
      </w:r>
      <w:r>
        <w:fldChar w:fldCharType="end"/>
      </w:r>
    </w:p>
    <w:p w14:paraId="18506C17" w14:textId="06556707" w:rsidR="008A746D" w:rsidRDefault="008A746D">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_Toc183030788 \h </w:instrText>
      </w:r>
      <w:r>
        <w:fldChar w:fldCharType="separate"/>
      </w:r>
      <w:r>
        <w:t>63</w:t>
      </w:r>
      <w:r>
        <w:fldChar w:fldCharType="end"/>
      </w:r>
    </w:p>
    <w:p w14:paraId="604F75C3" w14:textId="30AFBB7A" w:rsidR="008A746D" w:rsidRDefault="008A746D">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_Toc183030789 \h </w:instrText>
      </w:r>
      <w:r>
        <w:fldChar w:fldCharType="separate"/>
      </w:r>
      <w:r>
        <w:t>63</w:t>
      </w:r>
      <w:r>
        <w:fldChar w:fldCharType="end"/>
      </w:r>
    </w:p>
    <w:p w14:paraId="636597A6" w14:textId="424AF75E" w:rsidR="008A746D" w:rsidRDefault="008A746D">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_Toc183030790 \h </w:instrText>
      </w:r>
      <w:r>
        <w:fldChar w:fldCharType="separate"/>
      </w:r>
      <w:r>
        <w:t>63</w:t>
      </w:r>
      <w:r>
        <w:fldChar w:fldCharType="end"/>
      </w:r>
    </w:p>
    <w:p w14:paraId="4B77A507" w14:textId="429D2F06" w:rsidR="008A746D" w:rsidRDefault="008A746D">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_Toc183030791 \h </w:instrText>
      </w:r>
      <w:r>
        <w:fldChar w:fldCharType="separate"/>
      </w:r>
      <w:r>
        <w:t>64</w:t>
      </w:r>
      <w:r>
        <w:fldChar w:fldCharType="end"/>
      </w:r>
    </w:p>
    <w:p w14:paraId="4802E2B2" w14:textId="660F2254" w:rsidR="008A746D" w:rsidRDefault="008A746D">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_Toc183030792 \h </w:instrText>
      </w:r>
      <w:r>
        <w:fldChar w:fldCharType="separate"/>
      </w:r>
      <w:r>
        <w:t>64</w:t>
      </w:r>
      <w:r>
        <w:fldChar w:fldCharType="end"/>
      </w:r>
    </w:p>
    <w:p w14:paraId="31BFA8BF" w14:textId="77725404" w:rsidR="008A746D" w:rsidRDefault="008A746D">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_Toc183030793 \h </w:instrText>
      </w:r>
      <w:r>
        <w:fldChar w:fldCharType="separate"/>
      </w:r>
      <w:r>
        <w:t>64</w:t>
      </w:r>
      <w:r>
        <w:fldChar w:fldCharType="end"/>
      </w:r>
    </w:p>
    <w:p w14:paraId="20B97850" w14:textId="365171AE" w:rsidR="008A746D" w:rsidRDefault="008A746D">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_Toc183030794 \h </w:instrText>
      </w:r>
      <w:r>
        <w:fldChar w:fldCharType="separate"/>
      </w:r>
      <w:r>
        <w:t>64</w:t>
      </w:r>
      <w:r>
        <w:fldChar w:fldCharType="end"/>
      </w:r>
    </w:p>
    <w:p w14:paraId="06494F23" w14:textId="1A948011" w:rsidR="008A746D" w:rsidRDefault="008A746D">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_Toc183030795 \h </w:instrText>
      </w:r>
      <w:r>
        <w:fldChar w:fldCharType="separate"/>
      </w:r>
      <w:r>
        <w:t>64</w:t>
      </w:r>
      <w:r>
        <w:fldChar w:fldCharType="end"/>
      </w:r>
    </w:p>
    <w:p w14:paraId="456D9C6D" w14:textId="7A93EA63" w:rsidR="008A746D" w:rsidRDefault="008A746D">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_Toc183030796 \h </w:instrText>
      </w:r>
      <w:r>
        <w:fldChar w:fldCharType="separate"/>
      </w:r>
      <w:r>
        <w:t>64</w:t>
      </w:r>
      <w:r>
        <w:fldChar w:fldCharType="end"/>
      </w:r>
    </w:p>
    <w:p w14:paraId="1916C99B" w14:textId="108DFA6C" w:rsidR="008A746D" w:rsidRDefault="008A746D">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_Toc183030797 \h </w:instrText>
      </w:r>
      <w:r>
        <w:fldChar w:fldCharType="separate"/>
      </w:r>
      <w:r>
        <w:t>64</w:t>
      </w:r>
      <w:r>
        <w:fldChar w:fldCharType="end"/>
      </w:r>
    </w:p>
    <w:p w14:paraId="1A410824" w14:textId="29F59146" w:rsidR="008A746D" w:rsidRDefault="008A746D">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_Toc183030798 \h </w:instrText>
      </w:r>
      <w:r>
        <w:fldChar w:fldCharType="separate"/>
      </w:r>
      <w:r>
        <w:t>64</w:t>
      </w:r>
      <w:r>
        <w:fldChar w:fldCharType="end"/>
      </w:r>
    </w:p>
    <w:p w14:paraId="4BE215D5" w14:textId="49808C7E" w:rsidR="008A746D" w:rsidRDefault="008A746D">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_Toc183030799 \h </w:instrText>
      </w:r>
      <w:r>
        <w:fldChar w:fldCharType="separate"/>
      </w:r>
      <w:r>
        <w:t>65</w:t>
      </w:r>
      <w:r>
        <w:fldChar w:fldCharType="end"/>
      </w:r>
    </w:p>
    <w:p w14:paraId="3B6C7488" w14:textId="49EB415B" w:rsidR="008A746D" w:rsidRDefault="008A746D">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_Toc183030800 \h </w:instrText>
      </w:r>
      <w:r>
        <w:fldChar w:fldCharType="separate"/>
      </w:r>
      <w:r>
        <w:t>65</w:t>
      </w:r>
      <w:r>
        <w:fldChar w:fldCharType="end"/>
      </w:r>
    </w:p>
    <w:p w14:paraId="4ABF4B50" w14:textId="2708E981" w:rsidR="008A746D" w:rsidRDefault="008A746D">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_Toc183030801 \h </w:instrText>
      </w:r>
      <w:r>
        <w:fldChar w:fldCharType="separate"/>
      </w:r>
      <w:r>
        <w:t>65</w:t>
      </w:r>
      <w:r>
        <w:fldChar w:fldCharType="end"/>
      </w:r>
    </w:p>
    <w:p w14:paraId="27B927F6" w14:textId="445F7162" w:rsidR="008A746D" w:rsidRDefault="008A746D">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_Toc183030802 \h </w:instrText>
      </w:r>
      <w:r>
        <w:fldChar w:fldCharType="separate"/>
      </w:r>
      <w:r>
        <w:t>65</w:t>
      </w:r>
      <w:r>
        <w:fldChar w:fldCharType="end"/>
      </w:r>
    </w:p>
    <w:p w14:paraId="053ED16D" w14:textId="4DDB747E" w:rsidR="008A746D" w:rsidRDefault="008A746D">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_Toc183030803 \h </w:instrText>
      </w:r>
      <w:r>
        <w:fldChar w:fldCharType="separate"/>
      </w:r>
      <w:r>
        <w:t>65</w:t>
      </w:r>
      <w:r>
        <w:fldChar w:fldCharType="end"/>
      </w:r>
    </w:p>
    <w:p w14:paraId="55F4F9E5" w14:textId="3668D5B8" w:rsidR="008A746D" w:rsidRDefault="008A746D">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_Toc183030804 \h </w:instrText>
      </w:r>
      <w:r>
        <w:fldChar w:fldCharType="separate"/>
      </w:r>
      <w:r>
        <w:t>65</w:t>
      </w:r>
      <w:r>
        <w:fldChar w:fldCharType="end"/>
      </w:r>
    </w:p>
    <w:p w14:paraId="3223A1FB" w14:textId="15C00C56" w:rsidR="008A746D" w:rsidRDefault="008A746D">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_Toc183030805 \h </w:instrText>
      </w:r>
      <w:r>
        <w:fldChar w:fldCharType="separate"/>
      </w:r>
      <w:r>
        <w:t>65</w:t>
      </w:r>
      <w:r>
        <w:fldChar w:fldCharType="end"/>
      </w:r>
    </w:p>
    <w:p w14:paraId="1C09E138" w14:textId="05B45C34" w:rsidR="008A746D" w:rsidRDefault="008A746D">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_Toc183030806 \h </w:instrText>
      </w:r>
      <w:r>
        <w:fldChar w:fldCharType="separate"/>
      </w:r>
      <w:r>
        <w:t>66</w:t>
      </w:r>
      <w:r>
        <w:fldChar w:fldCharType="end"/>
      </w:r>
    </w:p>
    <w:p w14:paraId="4211DC50" w14:textId="50B22393" w:rsidR="008A746D" w:rsidRDefault="008A746D">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_Toc183030807 \h </w:instrText>
      </w:r>
      <w:r>
        <w:fldChar w:fldCharType="separate"/>
      </w:r>
      <w:r>
        <w:t>66</w:t>
      </w:r>
      <w:r>
        <w:fldChar w:fldCharType="end"/>
      </w:r>
    </w:p>
    <w:p w14:paraId="423DC107" w14:textId="02904EC3" w:rsidR="008A746D" w:rsidRDefault="008A746D">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_Toc183030808 \h </w:instrText>
      </w:r>
      <w:r>
        <w:fldChar w:fldCharType="separate"/>
      </w:r>
      <w:r>
        <w:t>66</w:t>
      </w:r>
      <w:r>
        <w:fldChar w:fldCharType="end"/>
      </w:r>
    </w:p>
    <w:p w14:paraId="56230CD2" w14:textId="20A4A583" w:rsidR="008A746D" w:rsidRDefault="008A746D">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_Toc183030809 \h </w:instrText>
      </w:r>
      <w:r>
        <w:fldChar w:fldCharType="separate"/>
      </w:r>
      <w:r>
        <w:t>66</w:t>
      </w:r>
      <w:r>
        <w:fldChar w:fldCharType="end"/>
      </w:r>
    </w:p>
    <w:p w14:paraId="19AFC7FB" w14:textId="0470DBFD" w:rsidR="008A746D" w:rsidRDefault="008A746D">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_Toc183030810 \h </w:instrText>
      </w:r>
      <w:r>
        <w:fldChar w:fldCharType="separate"/>
      </w:r>
      <w:r>
        <w:t>66</w:t>
      </w:r>
      <w:r>
        <w:fldChar w:fldCharType="end"/>
      </w:r>
    </w:p>
    <w:p w14:paraId="0797AD0C" w14:textId="03E4C261" w:rsidR="008A746D" w:rsidRDefault="008A746D">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_Toc183030811 \h </w:instrText>
      </w:r>
      <w:r>
        <w:fldChar w:fldCharType="separate"/>
      </w:r>
      <w:r>
        <w:t>66</w:t>
      </w:r>
      <w:r>
        <w:fldChar w:fldCharType="end"/>
      </w:r>
    </w:p>
    <w:p w14:paraId="60D65610" w14:textId="62095FEE" w:rsidR="008A746D" w:rsidRDefault="008A746D">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_Toc183030812 \h </w:instrText>
      </w:r>
      <w:r>
        <w:fldChar w:fldCharType="separate"/>
      </w:r>
      <w:r>
        <w:t>66</w:t>
      </w:r>
      <w:r>
        <w:fldChar w:fldCharType="end"/>
      </w:r>
    </w:p>
    <w:p w14:paraId="19B08034" w14:textId="008CC79E" w:rsidR="008A746D" w:rsidRDefault="008A746D">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_Toc183030813 \h </w:instrText>
      </w:r>
      <w:r>
        <w:fldChar w:fldCharType="separate"/>
      </w:r>
      <w:r>
        <w:t>67</w:t>
      </w:r>
      <w:r>
        <w:fldChar w:fldCharType="end"/>
      </w:r>
    </w:p>
    <w:p w14:paraId="2332FCF2" w14:textId="505DC152" w:rsidR="008A746D" w:rsidRDefault="008A746D">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_Toc183030814 \h </w:instrText>
      </w:r>
      <w:r>
        <w:fldChar w:fldCharType="separate"/>
      </w:r>
      <w:r>
        <w:t>67</w:t>
      </w:r>
      <w:r>
        <w:fldChar w:fldCharType="end"/>
      </w:r>
    </w:p>
    <w:p w14:paraId="761E9046" w14:textId="12C5BC1C" w:rsidR="008A746D" w:rsidRDefault="008A746D">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_Toc183030815 \h </w:instrText>
      </w:r>
      <w:r>
        <w:fldChar w:fldCharType="separate"/>
      </w:r>
      <w:r>
        <w:t>67</w:t>
      </w:r>
      <w:r>
        <w:fldChar w:fldCharType="end"/>
      </w:r>
    </w:p>
    <w:p w14:paraId="0D91CEC2" w14:textId="10A24017" w:rsidR="008A746D" w:rsidRDefault="008A746D">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_Toc183030816 \h </w:instrText>
      </w:r>
      <w:r>
        <w:fldChar w:fldCharType="separate"/>
      </w:r>
      <w:r>
        <w:t>67</w:t>
      </w:r>
      <w:r>
        <w:fldChar w:fldCharType="end"/>
      </w:r>
    </w:p>
    <w:p w14:paraId="2DB5AFBC" w14:textId="002EE057" w:rsidR="008A746D" w:rsidRDefault="008A746D">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_Toc183030817 \h </w:instrText>
      </w:r>
      <w:r>
        <w:fldChar w:fldCharType="separate"/>
      </w:r>
      <w:r>
        <w:t>67</w:t>
      </w:r>
      <w:r>
        <w:fldChar w:fldCharType="end"/>
      </w:r>
    </w:p>
    <w:p w14:paraId="2E238F2C" w14:textId="57510DAF" w:rsidR="008A746D" w:rsidRDefault="008A746D">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_Toc183030818 \h </w:instrText>
      </w:r>
      <w:r>
        <w:fldChar w:fldCharType="separate"/>
      </w:r>
      <w:r>
        <w:t>67</w:t>
      </w:r>
      <w:r>
        <w:fldChar w:fldCharType="end"/>
      </w:r>
    </w:p>
    <w:p w14:paraId="25385697" w14:textId="79C00BBE" w:rsidR="008A746D" w:rsidRDefault="008A746D">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_Toc183030819 \h </w:instrText>
      </w:r>
      <w:r>
        <w:fldChar w:fldCharType="separate"/>
      </w:r>
      <w:r>
        <w:t>67</w:t>
      </w:r>
      <w:r>
        <w:fldChar w:fldCharType="end"/>
      </w:r>
    </w:p>
    <w:p w14:paraId="7D5E9CE5" w14:textId="6677736F" w:rsidR="008A746D" w:rsidRDefault="008A746D">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_Toc183030820 \h </w:instrText>
      </w:r>
      <w:r>
        <w:fldChar w:fldCharType="separate"/>
      </w:r>
      <w:r>
        <w:t>67</w:t>
      </w:r>
      <w:r>
        <w:fldChar w:fldCharType="end"/>
      </w:r>
    </w:p>
    <w:p w14:paraId="31B5E651" w14:textId="68C7099C" w:rsidR="008A746D" w:rsidRDefault="008A746D">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_Toc183030821 \h </w:instrText>
      </w:r>
      <w:r>
        <w:fldChar w:fldCharType="separate"/>
      </w:r>
      <w:r>
        <w:t>68</w:t>
      </w:r>
      <w:r>
        <w:fldChar w:fldCharType="end"/>
      </w:r>
    </w:p>
    <w:p w14:paraId="2A518546" w14:textId="74EC6E71" w:rsidR="008A746D" w:rsidRDefault="008A746D">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_Toc183030822 \h </w:instrText>
      </w:r>
      <w:r>
        <w:fldChar w:fldCharType="separate"/>
      </w:r>
      <w:r>
        <w:t>68</w:t>
      </w:r>
      <w:r>
        <w:fldChar w:fldCharType="end"/>
      </w:r>
    </w:p>
    <w:p w14:paraId="14728BB9" w14:textId="30E23440" w:rsidR="008A746D" w:rsidRDefault="008A746D">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_Toc183030823 \h </w:instrText>
      </w:r>
      <w:r>
        <w:fldChar w:fldCharType="separate"/>
      </w:r>
      <w:r>
        <w:t>68</w:t>
      </w:r>
      <w:r>
        <w:fldChar w:fldCharType="end"/>
      </w:r>
    </w:p>
    <w:p w14:paraId="09670204" w14:textId="39A36E64" w:rsidR="008A746D" w:rsidRDefault="008A746D">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_Toc183030824 \h </w:instrText>
      </w:r>
      <w:r>
        <w:fldChar w:fldCharType="separate"/>
      </w:r>
      <w:r>
        <w:t>68</w:t>
      </w:r>
      <w:r>
        <w:fldChar w:fldCharType="end"/>
      </w:r>
    </w:p>
    <w:p w14:paraId="4FC503B5" w14:textId="121B12B2" w:rsidR="008A746D" w:rsidRDefault="008A746D">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_Toc183030825 \h </w:instrText>
      </w:r>
      <w:r>
        <w:fldChar w:fldCharType="separate"/>
      </w:r>
      <w:r>
        <w:t>68</w:t>
      </w:r>
      <w:r>
        <w:fldChar w:fldCharType="end"/>
      </w:r>
    </w:p>
    <w:p w14:paraId="542C0FB1" w14:textId="55A7C768" w:rsidR="008A746D" w:rsidRDefault="008A746D">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_Toc183030826 \h </w:instrText>
      </w:r>
      <w:r>
        <w:fldChar w:fldCharType="separate"/>
      </w:r>
      <w:r>
        <w:t>68</w:t>
      </w:r>
      <w:r>
        <w:fldChar w:fldCharType="end"/>
      </w:r>
    </w:p>
    <w:p w14:paraId="3962EA71" w14:textId="0D413ECA" w:rsidR="008A746D" w:rsidRDefault="008A746D">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_Toc183030827 \h </w:instrText>
      </w:r>
      <w:r>
        <w:fldChar w:fldCharType="separate"/>
      </w:r>
      <w:r>
        <w:t>69</w:t>
      </w:r>
      <w:r>
        <w:fldChar w:fldCharType="end"/>
      </w:r>
    </w:p>
    <w:p w14:paraId="22C8D588" w14:textId="3C70CEE3" w:rsidR="008A746D" w:rsidRDefault="008A746D">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_Toc183030828 \h </w:instrText>
      </w:r>
      <w:r>
        <w:fldChar w:fldCharType="separate"/>
      </w:r>
      <w:r>
        <w:t>69</w:t>
      </w:r>
      <w:r>
        <w:fldChar w:fldCharType="end"/>
      </w:r>
    </w:p>
    <w:p w14:paraId="0DB48C24" w14:textId="106C6764" w:rsidR="008A746D" w:rsidRDefault="008A746D">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_Toc183030829 \h </w:instrText>
      </w:r>
      <w:r>
        <w:fldChar w:fldCharType="separate"/>
      </w:r>
      <w:r>
        <w:t>69</w:t>
      </w:r>
      <w:r>
        <w:fldChar w:fldCharType="end"/>
      </w:r>
    </w:p>
    <w:p w14:paraId="6270EA5D" w14:textId="0C2A69FA" w:rsidR="008A746D" w:rsidRDefault="008A746D">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_Toc183030830 \h </w:instrText>
      </w:r>
      <w:r>
        <w:fldChar w:fldCharType="separate"/>
      </w:r>
      <w:r>
        <w:t>69</w:t>
      </w:r>
      <w:r>
        <w:fldChar w:fldCharType="end"/>
      </w:r>
    </w:p>
    <w:p w14:paraId="20DBCED9" w14:textId="6CD03F4C" w:rsidR="008A746D" w:rsidRDefault="008A746D">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_Toc183030831 \h </w:instrText>
      </w:r>
      <w:r>
        <w:fldChar w:fldCharType="separate"/>
      </w:r>
      <w:r>
        <w:t>69</w:t>
      </w:r>
      <w:r>
        <w:fldChar w:fldCharType="end"/>
      </w:r>
    </w:p>
    <w:p w14:paraId="2B9B253D" w14:textId="4CB673E3" w:rsidR="008A746D" w:rsidRDefault="008A746D">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_Toc183030832 \h </w:instrText>
      </w:r>
      <w:r>
        <w:fldChar w:fldCharType="separate"/>
      </w:r>
      <w:r>
        <w:t>69</w:t>
      </w:r>
      <w:r>
        <w:fldChar w:fldCharType="end"/>
      </w:r>
    </w:p>
    <w:p w14:paraId="79F056CB" w14:textId="4F654C94" w:rsidR="008A746D" w:rsidRDefault="008A746D">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_Toc183030833 \h </w:instrText>
      </w:r>
      <w:r>
        <w:fldChar w:fldCharType="separate"/>
      </w:r>
      <w:r>
        <w:t>69</w:t>
      </w:r>
      <w:r>
        <w:fldChar w:fldCharType="end"/>
      </w:r>
    </w:p>
    <w:p w14:paraId="143EAE72" w14:textId="7D2BC0F1" w:rsidR="008A746D" w:rsidRDefault="008A746D">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_Toc183030834 \h </w:instrText>
      </w:r>
      <w:r>
        <w:fldChar w:fldCharType="separate"/>
      </w:r>
      <w:r>
        <w:t>70</w:t>
      </w:r>
      <w:r>
        <w:fldChar w:fldCharType="end"/>
      </w:r>
    </w:p>
    <w:p w14:paraId="43B71944" w14:textId="48905C6E" w:rsidR="008A746D" w:rsidRDefault="008A746D">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_Toc183030835 \h </w:instrText>
      </w:r>
      <w:r>
        <w:fldChar w:fldCharType="separate"/>
      </w:r>
      <w:r>
        <w:t>70</w:t>
      </w:r>
      <w:r>
        <w:fldChar w:fldCharType="end"/>
      </w:r>
    </w:p>
    <w:p w14:paraId="625114FA" w14:textId="6F737194" w:rsidR="008A746D" w:rsidRDefault="008A746D">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_Toc183030836 \h </w:instrText>
      </w:r>
      <w:r>
        <w:fldChar w:fldCharType="separate"/>
      </w:r>
      <w:r>
        <w:t>70</w:t>
      </w:r>
      <w:r>
        <w:fldChar w:fldCharType="end"/>
      </w:r>
    </w:p>
    <w:p w14:paraId="5B9E9B67" w14:textId="090C6960" w:rsidR="008A746D" w:rsidRDefault="008A746D">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_Toc183030837 \h </w:instrText>
      </w:r>
      <w:r>
        <w:fldChar w:fldCharType="separate"/>
      </w:r>
      <w:r>
        <w:t>70</w:t>
      </w:r>
      <w:r>
        <w:fldChar w:fldCharType="end"/>
      </w:r>
    </w:p>
    <w:p w14:paraId="6EBC9D6D" w14:textId="7337D068" w:rsidR="008A746D" w:rsidRDefault="008A746D">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_Toc183030838 \h </w:instrText>
      </w:r>
      <w:r>
        <w:fldChar w:fldCharType="separate"/>
      </w:r>
      <w:r>
        <w:t>70</w:t>
      </w:r>
      <w:r>
        <w:fldChar w:fldCharType="end"/>
      </w:r>
    </w:p>
    <w:p w14:paraId="54F044B9" w14:textId="0CC92E11" w:rsidR="008A746D" w:rsidRDefault="008A746D">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_Toc183030839 \h </w:instrText>
      </w:r>
      <w:r>
        <w:fldChar w:fldCharType="separate"/>
      </w:r>
      <w:r>
        <w:t>70</w:t>
      </w:r>
      <w:r>
        <w:fldChar w:fldCharType="end"/>
      </w:r>
    </w:p>
    <w:p w14:paraId="20895D3A" w14:textId="32806695" w:rsidR="008A746D" w:rsidRDefault="008A746D">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_Toc183030840 \h </w:instrText>
      </w:r>
      <w:r>
        <w:fldChar w:fldCharType="separate"/>
      </w:r>
      <w:r>
        <w:t>70</w:t>
      </w:r>
      <w:r>
        <w:fldChar w:fldCharType="end"/>
      </w:r>
    </w:p>
    <w:p w14:paraId="50CA42C0" w14:textId="4ED79684" w:rsidR="008A746D" w:rsidRDefault="008A746D">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_Toc183030841 \h </w:instrText>
      </w:r>
      <w:r>
        <w:fldChar w:fldCharType="separate"/>
      </w:r>
      <w:r>
        <w:t>70</w:t>
      </w:r>
      <w:r>
        <w:fldChar w:fldCharType="end"/>
      </w:r>
    </w:p>
    <w:p w14:paraId="7A6FA0EE" w14:textId="66B18D41" w:rsidR="008A746D" w:rsidRDefault="008A746D">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_Toc183030842 \h </w:instrText>
      </w:r>
      <w:r>
        <w:fldChar w:fldCharType="separate"/>
      </w:r>
      <w:r>
        <w:t>71</w:t>
      </w:r>
      <w:r>
        <w:fldChar w:fldCharType="end"/>
      </w:r>
    </w:p>
    <w:p w14:paraId="277DBADB" w14:textId="19F505D5" w:rsidR="008A746D" w:rsidRDefault="008A746D">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_Toc183030843 \h </w:instrText>
      </w:r>
      <w:r>
        <w:fldChar w:fldCharType="separate"/>
      </w:r>
      <w:r>
        <w:t>71</w:t>
      </w:r>
      <w:r>
        <w:fldChar w:fldCharType="end"/>
      </w:r>
    </w:p>
    <w:p w14:paraId="1D7628B8" w14:textId="4E9CC328" w:rsidR="008A746D" w:rsidRDefault="008A746D">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_Toc183030844 \h </w:instrText>
      </w:r>
      <w:r>
        <w:fldChar w:fldCharType="separate"/>
      </w:r>
      <w:r>
        <w:t>71</w:t>
      </w:r>
      <w:r>
        <w:fldChar w:fldCharType="end"/>
      </w:r>
    </w:p>
    <w:p w14:paraId="5904E76B" w14:textId="6E1A020E" w:rsidR="008A746D" w:rsidRDefault="008A746D">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_Toc183030845 \h </w:instrText>
      </w:r>
      <w:r>
        <w:fldChar w:fldCharType="separate"/>
      </w:r>
      <w:r>
        <w:t>71</w:t>
      </w:r>
      <w:r>
        <w:fldChar w:fldCharType="end"/>
      </w:r>
    </w:p>
    <w:p w14:paraId="2C2EE623" w14:textId="6E43D9B2" w:rsidR="008A746D" w:rsidRDefault="008A746D">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_Toc183030846 \h </w:instrText>
      </w:r>
      <w:r>
        <w:fldChar w:fldCharType="separate"/>
      </w:r>
      <w:r>
        <w:t>71</w:t>
      </w:r>
      <w:r>
        <w:fldChar w:fldCharType="end"/>
      </w:r>
    </w:p>
    <w:p w14:paraId="1E3FA6A2" w14:textId="3E254258" w:rsidR="008A746D" w:rsidRDefault="008A746D">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_Toc183030847 \h </w:instrText>
      </w:r>
      <w:r>
        <w:fldChar w:fldCharType="separate"/>
      </w:r>
      <w:r>
        <w:t>71</w:t>
      </w:r>
      <w:r>
        <w:fldChar w:fldCharType="end"/>
      </w:r>
    </w:p>
    <w:p w14:paraId="0AE84722" w14:textId="790C0E46" w:rsidR="008A746D" w:rsidRDefault="008A746D">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_Toc183030848 \h </w:instrText>
      </w:r>
      <w:r>
        <w:fldChar w:fldCharType="separate"/>
      </w:r>
      <w:r>
        <w:t>71</w:t>
      </w:r>
      <w:r>
        <w:fldChar w:fldCharType="end"/>
      </w:r>
    </w:p>
    <w:p w14:paraId="0BFD9243" w14:textId="2B6E6864" w:rsidR="008A746D" w:rsidRDefault="008A746D">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_Toc183030849 \h </w:instrText>
      </w:r>
      <w:r>
        <w:fldChar w:fldCharType="separate"/>
      </w:r>
      <w:r>
        <w:t>72</w:t>
      </w:r>
      <w:r>
        <w:fldChar w:fldCharType="end"/>
      </w:r>
    </w:p>
    <w:p w14:paraId="19E0BC94" w14:textId="7622A339" w:rsidR="008A746D" w:rsidRDefault="008A746D">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_Toc183030850 \h </w:instrText>
      </w:r>
      <w:r>
        <w:fldChar w:fldCharType="separate"/>
      </w:r>
      <w:r>
        <w:t>72</w:t>
      </w:r>
      <w:r>
        <w:fldChar w:fldCharType="end"/>
      </w:r>
    </w:p>
    <w:p w14:paraId="5DAF41FF" w14:textId="63990278" w:rsidR="008A746D" w:rsidRDefault="008A746D">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_Toc183030851 \h </w:instrText>
      </w:r>
      <w:r>
        <w:fldChar w:fldCharType="separate"/>
      </w:r>
      <w:r>
        <w:t>72</w:t>
      </w:r>
      <w:r>
        <w:fldChar w:fldCharType="end"/>
      </w:r>
    </w:p>
    <w:p w14:paraId="2783B160" w14:textId="52A70DA3" w:rsidR="008A746D" w:rsidRDefault="008A746D">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_Toc183030852 \h </w:instrText>
      </w:r>
      <w:r>
        <w:fldChar w:fldCharType="separate"/>
      </w:r>
      <w:r>
        <w:t>72</w:t>
      </w:r>
      <w:r>
        <w:fldChar w:fldCharType="end"/>
      </w:r>
    </w:p>
    <w:p w14:paraId="02386C45" w14:textId="08727ABE" w:rsidR="008A746D" w:rsidRDefault="008A746D">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_Toc183030853 \h </w:instrText>
      </w:r>
      <w:r>
        <w:fldChar w:fldCharType="separate"/>
      </w:r>
      <w:r>
        <w:t>72</w:t>
      </w:r>
      <w:r>
        <w:fldChar w:fldCharType="end"/>
      </w:r>
    </w:p>
    <w:p w14:paraId="499E55FA" w14:textId="5468E407" w:rsidR="008A746D" w:rsidRDefault="008A746D">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_Toc183030854 \h </w:instrText>
      </w:r>
      <w:r>
        <w:fldChar w:fldCharType="separate"/>
      </w:r>
      <w:r>
        <w:t>72</w:t>
      </w:r>
      <w:r>
        <w:fldChar w:fldCharType="end"/>
      </w:r>
    </w:p>
    <w:p w14:paraId="5A553987" w14:textId="04108012" w:rsidR="008A746D" w:rsidRDefault="008A746D">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_Toc183030855 \h </w:instrText>
      </w:r>
      <w:r>
        <w:fldChar w:fldCharType="separate"/>
      </w:r>
      <w:r>
        <w:t>72</w:t>
      </w:r>
      <w:r>
        <w:fldChar w:fldCharType="end"/>
      </w:r>
    </w:p>
    <w:p w14:paraId="128CDB7E" w14:textId="7D23F022" w:rsidR="008A746D" w:rsidRDefault="008A746D">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_Toc183030856 \h </w:instrText>
      </w:r>
      <w:r>
        <w:fldChar w:fldCharType="separate"/>
      </w:r>
      <w:r>
        <w:t>72</w:t>
      </w:r>
      <w:r>
        <w:fldChar w:fldCharType="end"/>
      </w:r>
    </w:p>
    <w:p w14:paraId="40CD3662" w14:textId="0B7E33F3" w:rsidR="008A746D" w:rsidRDefault="008A746D">
      <w:pPr>
        <w:pStyle w:val="TOC4"/>
        <w:rPr>
          <w:rFonts w:asciiTheme="minorHAnsi" w:eastAsiaTheme="minorEastAsia" w:hAnsiTheme="minorHAnsi" w:cstheme="minorBidi"/>
          <w:kern w:val="2"/>
          <w:sz w:val="24"/>
          <w:szCs w:val="24"/>
          <w14:ligatures w14:val="standardContextual"/>
        </w:rPr>
      </w:pPr>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_Toc183030857 \h </w:instrText>
      </w:r>
      <w:r>
        <w:fldChar w:fldCharType="separate"/>
      </w:r>
      <w:r>
        <w:t>72</w:t>
      </w:r>
      <w:r>
        <w:fldChar w:fldCharType="end"/>
      </w:r>
    </w:p>
    <w:p w14:paraId="1BAC1DA1" w14:textId="347A5C0B" w:rsidR="008A746D" w:rsidRDefault="008A746D">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_Toc183030858 \h </w:instrText>
      </w:r>
      <w:r>
        <w:fldChar w:fldCharType="separate"/>
      </w:r>
      <w:r>
        <w:t>72</w:t>
      </w:r>
      <w:r>
        <w:fldChar w:fldCharType="end"/>
      </w:r>
    </w:p>
    <w:p w14:paraId="34F95CAA" w14:textId="1A4BD9FA" w:rsidR="008A746D" w:rsidRDefault="008A746D">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_Toc183030859 \h </w:instrText>
      </w:r>
      <w:r>
        <w:fldChar w:fldCharType="separate"/>
      </w:r>
      <w:r>
        <w:t>72</w:t>
      </w:r>
      <w:r>
        <w:fldChar w:fldCharType="end"/>
      </w:r>
    </w:p>
    <w:p w14:paraId="5D64C1EB" w14:textId="40397AE6" w:rsidR="008A746D" w:rsidRDefault="008A746D">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_Toc183030860 \h </w:instrText>
      </w:r>
      <w:r>
        <w:fldChar w:fldCharType="separate"/>
      </w:r>
      <w:r>
        <w:t>73</w:t>
      </w:r>
      <w:r>
        <w:fldChar w:fldCharType="end"/>
      </w:r>
    </w:p>
    <w:p w14:paraId="7D703E3E" w14:textId="632C01E4" w:rsidR="008A746D" w:rsidRDefault="008A746D">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_Toc183030861 \h </w:instrText>
      </w:r>
      <w:r>
        <w:fldChar w:fldCharType="separate"/>
      </w:r>
      <w:r>
        <w:t>73</w:t>
      </w:r>
      <w:r>
        <w:fldChar w:fldCharType="end"/>
      </w:r>
    </w:p>
    <w:p w14:paraId="5610C39D" w14:textId="75A68590" w:rsidR="008A746D" w:rsidRDefault="008A746D">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_Toc183030862 \h </w:instrText>
      </w:r>
      <w:r>
        <w:fldChar w:fldCharType="separate"/>
      </w:r>
      <w:r>
        <w:t>73</w:t>
      </w:r>
      <w:r>
        <w:fldChar w:fldCharType="end"/>
      </w:r>
    </w:p>
    <w:p w14:paraId="5C2D37DF" w14:textId="3B2A9C70" w:rsidR="008A746D" w:rsidRDefault="008A746D">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_Toc183030863 \h </w:instrText>
      </w:r>
      <w:r>
        <w:fldChar w:fldCharType="separate"/>
      </w:r>
      <w:r>
        <w:t>73</w:t>
      </w:r>
      <w:r>
        <w:fldChar w:fldCharType="end"/>
      </w:r>
    </w:p>
    <w:p w14:paraId="4DC55E0C" w14:textId="6EA9FE25" w:rsidR="008A746D" w:rsidRDefault="008A746D">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_Toc183030864 \h </w:instrText>
      </w:r>
      <w:r>
        <w:fldChar w:fldCharType="separate"/>
      </w:r>
      <w:r>
        <w:t>73</w:t>
      </w:r>
      <w:r>
        <w:fldChar w:fldCharType="end"/>
      </w:r>
    </w:p>
    <w:p w14:paraId="27B5CBC0" w14:textId="564AFA85" w:rsidR="008A746D" w:rsidRDefault="008A746D">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_Toc183030865 \h </w:instrText>
      </w:r>
      <w:r>
        <w:fldChar w:fldCharType="separate"/>
      </w:r>
      <w:r>
        <w:t>73</w:t>
      </w:r>
      <w:r>
        <w:fldChar w:fldCharType="end"/>
      </w:r>
    </w:p>
    <w:p w14:paraId="045652FB" w14:textId="56525D11" w:rsidR="008A746D" w:rsidRDefault="008A746D">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_Toc183030866 \h </w:instrText>
      </w:r>
      <w:r>
        <w:fldChar w:fldCharType="separate"/>
      </w:r>
      <w:r>
        <w:t>73</w:t>
      </w:r>
      <w:r>
        <w:fldChar w:fldCharType="end"/>
      </w:r>
    </w:p>
    <w:p w14:paraId="7EBA0C92" w14:textId="471A29C7" w:rsidR="008A746D" w:rsidRDefault="008A746D">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_Toc183030867 \h </w:instrText>
      </w:r>
      <w:r>
        <w:fldChar w:fldCharType="separate"/>
      </w:r>
      <w:r>
        <w:t>73</w:t>
      </w:r>
      <w:r>
        <w:fldChar w:fldCharType="end"/>
      </w:r>
    </w:p>
    <w:p w14:paraId="42812F61" w14:textId="384ADF44" w:rsidR="008A746D" w:rsidRDefault="008A746D">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_Toc183030868 \h </w:instrText>
      </w:r>
      <w:r>
        <w:fldChar w:fldCharType="separate"/>
      </w:r>
      <w:r>
        <w:t>74</w:t>
      </w:r>
      <w:r>
        <w:fldChar w:fldCharType="end"/>
      </w:r>
    </w:p>
    <w:p w14:paraId="71037D45" w14:textId="1EF1987B" w:rsidR="008A746D" w:rsidRDefault="008A746D">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_Toc183030869 \h </w:instrText>
      </w:r>
      <w:r>
        <w:fldChar w:fldCharType="separate"/>
      </w:r>
      <w:r>
        <w:t>74</w:t>
      </w:r>
      <w:r>
        <w:fldChar w:fldCharType="end"/>
      </w:r>
    </w:p>
    <w:p w14:paraId="2DE9A286" w14:textId="78003B60" w:rsidR="008A746D" w:rsidRDefault="008A746D">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_Toc183030870 \h </w:instrText>
      </w:r>
      <w:r>
        <w:fldChar w:fldCharType="separate"/>
      </w:r>
      <w:r>
        <w:t>74</w:t>
      </w:r>
      <w:r>
        <w:fldChar w:fldCharType="end"/>
      </w:r>
    </w:p>
    <w:p w14:paraId="770CBC3A" w14:textId="02CF01E3" w:rsidR="008A746D" w:rsidRDefault="008A746D">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_Toc183030871 \h </w:instrText>
      </w:r>
      <w:r>
        <w:fldChar w:fldCharType="separate"/>
      </w:r>
      <w:r>
        <w:t>74</w:t>
      </w:r>
      <w:r>
        <w:fldChar w:fldCharType="end"/>
      </w:r>
    </w:p>
    <w:p w14:paraId="3E9DFD33" w14:textId="350B1E09" w:rsidR="008A746D" w:rsidRDefault="008A746D">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_Toc183030872 \h </w:instrText>
      </w:r>
      <w:r>
        <w:fldChar w:fldCharType="separate"/>
      </w:r>
      <w:r>
        <w:t>74</w:t>
      </w:r>
      <w:r>
        <w:fldChar w:fldCharType="end"/>
      </w:r>
    </w:p>
    <w:p w14:paraId="4E075861" w14:textId="4FA919BC" w:rsidR="008A746D" w:rsidRDefault="008A746D">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_Toc183030873 \h </w:instrText>
      </w:r>
      <w:r>
        <w:fldChar w:fldCharType="separate"/>
      </w:r>
      <w:r>
        <w:t>74</w:t>
      </w:r>
      <w:r>
        <w:fldChar w:fldCharType="end"/>
      </w:r>
    </w:p>
    <w:p w14:paraId="0AD66CB0" w14:textId="52E666B0" w:rsidR="008A746D" w:rsidRDefault="008A746D">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_Toc183030874 \h </w:instrText>
      </w:r>
      <w:r>
        <w:fldChar w:fldCharType="separate"/>
      </w:r>
      <w:r>
        <w:t>74</w:t>
      </w:r>
      <w:r>
        <w:fldChar w:fldCharType="end"/>
      </w:r>
    </w:p>
    <w:p w14:paraId="5F14618B" w14:textId="346473B7" w:rsidR="008A746D" w:rsidRDefault="008A746D">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_Toc183030875 \h </w:instrText>
      </w:r>
      <w:r>
        <w:fldChar w:fldCharType="separate"/>
      </w:r>
      <w:r>
        <w:t>74</w:t>
      </w:r>
      <w:r>
        <w:fldChar w:fldCharType="end"/>
      </w:r>
    </w:p>
    <w:p w14:paraId="2BEF07E2" w14:textId="03F5922B" w:rsidR="008A746D" w:rsidRDefault="008A746D">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_Toc183030876 \h </w:instrText>
      </w:r>
      <w:r>
        <w:fldChar w:fldCharType="separate"/>
      </w:r>
      <w:r>
        <w:t>74</w:t>
      </w:r>
      <w:r>
        <w:fldChar w:fldCharType="end"/>
      </w:r>
    </w:p>
    <w:p w14:paraId="0C0E42A5" w14:textId="73771D37" w:rsidR="008A746D" w:rsidRDefault="008A746D">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_Toc183030877 \h </w:instrText>
      </w:r>
      <w:r>
        <w:fldChar w:fldCharType="separate"/>
      </w:r>
      <w:r>
        <w:t>75</w:t>
      </w:r>
      <w:r>
        <w:fldChar w:fldCharType="end"/>
      </w:r>
    </w:p>
    <w:p w14:paraId="1A1F69BE" w14:textId="12B510F0" w:rsidR="008A746D" w:rsidRDefault="008A746D">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_Toc183030878 \h </w:instrText>
      </w:r>
      <w:r>
        <w:fldChar w:fldCharType="separate"/>
      </w:r>
      <w:r>
        <w:t>75</w:t>
      </w:r>
      <w:r>
        <w:fldChar w:fldCharType="end"/>
      </w:r>
    </w:p>
    <w:p w14:paraId="42286189" w14:textId="08C3B473" w:rsidR="008A746D" w:rsidRDefault="008A746D">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_Toc183030879 \h </w:instrText>
      </w:r>
      <w:r>
        <w:fldChar w:fldCharType="separate"/>
      </w:r>
      <w:r>
        <w:t>75</w:t>
      </w:r>
      <w:r>
        <w:fldChar w:fldCharType="end"/>
      </w:r>
    </w:p>
    <w:p w14:paraId="22329180" w14:textId="79FD959E" w:rsidR="008A746D" w:rsidRDefault="008A746D">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_Toc183030880 \h </w:instrText>
      </w:r>
      <w:r>
        <w:fldChar w:fldCharType="separate"/>
      </w:r>
      <w:r>
        <w:t>75</w:t>
      </w:r>
      <w:r>
        <w:fldChar w:fldCharType="end"/>
      </w:r>
    </w:p>
    <w:p w14:paraId="09048EFB" w14:textId="1B181F73" w:rsidR="008A746D" w:rsidRDefault="008A746D">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_Toc183030881 \h </w:instrText>
      </w:r>
      <w:r>
        <w:fldChar w:fldCharType="separate"/>
      </w:r>
      <w:r>
        <w:t>75</w:t>
      </w:r>
      <w:r>
        <w:fldChar w:fldCharType="end"/>
      </w:r>
    </w:p>
    <w:p w14:paraId="0EEDDE7F" w14:textId="1C048383" w:rsidR="008A746D" w:rsidRDefault="008A746D">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_Toc183030882 \h </w:instrText>
      </w:r>
      <w:r>
        <w:fldChar w:fldCharType="separate"/>
      </w:r>
      <w:r>
        <w:t>75</w:t>
      </w:r>
      <w:r>
        <w:fldChar w:fldCharType="end"/>
      </w:r>
    </w:p>
    <w:p w14:paraId="567D6129" w14:textId="71FB253B" w:rsidR="008A746D" w:rsidRDefault="008A746D">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_Toc183030883 \h </w:instrText>
      </w:r>
      <w:r>
        <w:fldChar w:fldCharType="separate"/>
      </w:r>
      <w:r>
        <w:t>75</w:t>
      </w:r>
      <w:r>
        <w:fldChar w:fldCharType="end"/>
      </w:r>
    </w:p>
    <w:p w14:paraId="2305567C" w14:textId="4D79A03E" w:rsidR="008A746D" w:rsidRDefault="008A746D">
      <w:pPr>
        <w:pStyle w:val="TOC4"/>
        <w:rPr>
          <w:rFonts w:asciiTheme="minorHAnsi" w:eastAsiaTheme="minorEastAsia" w:hAnsiTheme="minorHAnsi" w:cstheme="minorBidi"/>
          <w:kern w:val="2"/>
          <w:sz w:val="24"/>
          <w:szCs w:val="24"/>
          <w14:ligatures w14:val="standardContextual"/>
        </w:rPr>
      </w:pPr>
      <w:r w:rsidRPr="004B0234">
        <w:rPr>
          <w:rFonts w:eastAsiaTheme="minorHAnsi"/>
        </w:rPr>
        <w:t>10.4.23.3</w:t>
      </w:r>
      <w:r>
        <w:rPr>
          <w:rFonts w:asciiTheme="minorHAnsi" w:eastAsiaTheme="minorEastAsia" w:hAnsiTheme="minorHAnsi" w:cstheme="minorBidi"/>
          <w:kern w:val="2"/>
          <w:sz w:val="24"/>
          <w:szCs w:val="24"/>
          <w14:ligatures w14:val="standardContextual"/>
        </w:rPr>
        <w:tab/>
      </w:r>
      <w:r w:rsidRPr="004B0234">
        <w:rPr>
          <w:rFonts w:eastAsiaTheme="minorHAnsi"/>
        </w:rPr>
        <w:t>RUN AT COMMAND (Support of Text Attribute)</w:t>
      </w:r>
      <w:r>
        <w:tab/>
      </w:r>
      <w:r>
        <w:fldChar w:fldCharType="begin"/>
      </w:r>
      <w:r>
        <w:instrText xml:space="preserve"> PAGEREF _Toc183030884 \h </w:instrText>
      </w:r>
      <w:r>
        <w:fldChar w:fldCharType="separate"/>
      </w:r>
      <w:r>
        <w:t>75</w:t>
      </w:r>
      <w:r>
        <w:fldChar w:fldCharType="end"/>
      </w:r>
    </w:p>
    <w:p w14:paraId="1ED39ECD" w14:textId="795E13CB" w:rsidR="008A746D" w:rsidRDefault="008A746D">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_Toc183030885 \h </w:instrText>
      </w:r>
      <w:r>
        <w:fldChar w:fldCharType="separate"/>
      </w:r>
      <w:r>
        <w:t>76</w:t>
      </w:r>
      <w:r>
        <w:fldChar w:fldCharType="end"/>
      </w:r>
    </w:p>
    <w:p w14:paraId="377FEA73" w14:textId="2B8973E3" w:rsidR="008A746D" w:rsidRDefault="008A746D">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_Toc183030886 \h </w:instrText>
      </w:r>
      <w:r>
        <w:fldChar w:fldCharType="separate"/>
      </w:r>
      <w:r>
        <w:t>76</w:t>
      </w:r>
      <w:r>
        <w:fldChar w:fldCharType="end"/>
      </w:r>
    </w:p>
    <w:p w14:paraId="41521EA9" w14:textId="4ACDFD82" w:rsidR="008A746D" w:rsidRDefault="008A746D">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_Toc183030887 \h </w:instrText>
      </w:r>
      <w:r>
        <w:fldChar w:fldCharType="separate"/>
      </w:r>
      <w:r>
        <w:t>76</w:t>
      </w:r>
      <w:r>
        <w:fldChar w:fldCharType="end"/>
      </w:r>
    </w:p>
    <w:p w14:paraId="066F0DEB" w14:textId="34B32A34" w:rsidR="008A746D" w:rsidRDefault="008A746D">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_Toc183030888 \h </w:instrText>
      </w:r>
      <w:r>
        <w:fldChar w:fldCharType="separate"/>
      </w:r>
      <w:r>
        <w:t>76</w:t>
      </w:r>
      <w:r>
        <w:fldChar w:fldCharType="end"/>
      </w:r>
    </w:p>
    <w:p w14:paraId="6D759FA6" w14:textId="39451890" w:rsidR="008A746D" w:rsidRDefault="008A746D">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_Toc183030889 \h </w:instrText>
      </w:r>
      <w:r>
        <w:fldChar w:fldCharType="separate"/>
      </w:r>
      <w:r>
        <w:t>76</w:t>
      </w:r>
      <w:r>
        <w:fldChar w:fldCharType="end"/>
      </w:r>
    </w:p>
    <w:p w14:paraId="547A94BF" w14:textId="3F6B94B4" w:rsidR="008A746D" w:rsidRDefault="008A746D">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_Toc183030890 \h </w:instrText>
      </w:r>
      <w:r>
        <w:fldChar w:fldCharType="separate"/>
      </w:r>
      <w:r>
        <w:t>76</w:t>
      </w:r>
      <w:r>
        <w:fldChar w:fldCharType="end"/>
      </w:r>
    </w:p>
    <w:p w14:paraId="7DA93D86" w14:textId="3518E724" w:rsidR="008A746D" w:rsidRDefault="008A746D">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_Toc183030891 \h </w:instrText>
      </w:r>
      <w:r>
        <w:fldChar w:fldCharType="separate"/>
      </w:r>
      <w:r>
        <w:t>76</w:t>
      </w:r>
      <w:r>
        <w:fldChar w:fldCharType="end"/>
      </w:r>
    </w:p>
    <w:p w14:paraId="60AA2B39" w14:textId="4FF55605" w:rsidR="008A746D" w:rsidRDefault="008A746D">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4B0234">
        <w:rPr>
          <w:rFonts w:eastAsia="TimesNewRoman"/>
        </w:rPr>
        <w:t>LAUNCH BROWSER (Interaction with current session)</w:t>
      </w:r>
      <w:r>
        <w:tab/>
      </w:r>
      <w:r>
        <w:fldChar w:fldCharType="begin"/>
      </w:r>
      <w:r>
        <w:instrText xml:space="preserve"> PAGEREF _Toc183030892 \h </w:instrText>
      </w:r>
      <w:r>
        <w:fldChar w:fldCharType="separate"/>
      </w:r>
      <w:r>
        <w:t>76</w:t>
      </w:r>
      <w:r>
        <w:fldChar w:fldCharType="end"/>
      </w:r>
    </w:p>
    <w:p w14:paraId="7B49191F" w14:textId="259D3DEF" w:rsidR="008A746D" w:rsidRDefault="008A746D">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_Toc183030893 \h </w:instrText>
      </w:r>
      <w:r>
        <w:fldChar w:fldCharType="separate"/>
      </w:r>
      <w:r>
        <w:t>76</w:t>
      </w:r>
      <w:r>
        <w:fldChar w:fldCharType="end"/>
      </w:r>
    </w:p>
    <w:p w14:paraId="3E55BE49" w14:textId="5E809911" w:rsidR="008A746D" w:rsidRDefault="008A746D">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4B0234">
        <w:rPr>
          <w:rFonts w:eastAsia="TimesNewRoman"/>
        </w:rPr>
        <w:t>LAUNCH BROWSER (Icon Support)</w:t>
      </w:r>
      <w:r>
        <w:tab/>
      </w:r>
      <w:r>
        <w:fldChar w:fldCharType="begin"/>
      </w:r>
      <w:r>
        <w:instrText xml:space="preserve"> PAGEREF _Toc183030894 \h </w:instrText>
      </w:r>
      <w:r>
        <w:fldChar w:fldCharType="separate"/>
      </w:r>
      <w:r>
        <w:t>76</w:t>
      </w:r>
      <w:r>
        <w:fldChar w:fldCharType="end"/>
      </w:r>
    </w:p>
    <w:p w14:paraId="7A71D274" w14:textId="4A4422A4" w:rsidR="008A746D" w:rsidRDefault="008A746D">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_Toc183030895 \h </w:instrText>
      </w:r>
      <w:r>
        <w:fldChar w:fldCharType="separate"/>
      </w:r>
      <w:r>
        <w:t>76</w:t>
      </w:r>
      <w:r>
        <w:fldChar w:fldCharType="end"/>
      </w:r>
    </w:p>
    <w:p w14:paraId="7BA3A778" w14:textId="1819BBF8" w:rsidR="008A746D" w:rsidRDefault="008A746D">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4B0234">
        <w:rPr>
          <w:rFonts w:eastAsia="TimesNewRoman"/>
        </w:rPr>
        <w:t>LAUNCH BROWSER (UCS2 Display in Chinese)</w:t>
      </w:r>
      <w:r>
        <w:tab/>
      </w:r>
      <w:r>
        <w:fldChar w:fldCharType="begin"/>
      </w:r>
      <w:r>
        <w:instrText xml:space="preserve"> PAGEREF _Toc183030896 \h </w:instrText>
      </w:r>
      <w:r>
        <w:fldChar w:fldCharType="separate"/>
      </w:r>
      <w:r>
        <w:t>76</w:t>
      </w:r>
      <w:r>
        <w:fldChar w:fldCharType="end"/>
      </w:r>
    </w:p>
    <w:p w14:paraId="505CA632" w14:textId="07112601" w:rsidR="008A746D" w:rsidRDefault="008A746D">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_Toc183030897 \h </w:instrText>
      </w:r>
      <w:r>
        <w:fldChar w:fldCharType="separate"/>
      </w:r>
      <w:r>
        <w:t>77</w:t>
      </w:r>
      <w:r>
        <w:fldChar w:fldCharType="end"/>
      </w:r>
    </w:p>
    <w:p w14:paraId="0D60B2E5" w14:textId="3A7733B5" w:rsidR="008A746D" w:rsidRDefault="008A746D">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_Toc183030898 \h </w:instrText>
      </w:r>
      <w:r>
        <w:fldChar w:fldCharType="separate"/>
      </w:r>
      <w:r>
        <w:t>77</w:t>
      </w:r>
      <w:r>
        <w:fldChar w:fldCharType="end"/>
      </w:r>
    </w:p>
    <w:p w14:paraId="51BBAFCA" w14:textId="3534C33E" w:rsidR="008A746D" w:rsidRDefault="008A746D">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_Toc183030899 \h </w:instrText>
      </w:r>
      <w:r>
        <w:fldChar w:fldCharType="separate"/>
      </w:r>
      <w:r>
        <w:t>77</w:t>
      </w:r>
      <w:r>
        <w:fldChar w:fldCharType="end"/>
      </w:r>
    </w:p>
    <w:p w14:paraId="2853C5DB" w14:textId="728C2800" w:rsidR="008A746D" w:rsidRDefault="008A746D">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_Toc183030900 \h </w:instrText>
      </w:r>
      <w:r>
        <w:fldChar w:fldCharType="separate"/>
      </w:r>
      <w:r>
        <w:t>77</w:t>
      </w:r>
      <w:r>
        <w:fldChar w:fldCharType="end"/>
      </w:r>
    </w:p>
    <w:p w14:paraId="30DA247F" w14:textId="1EF99312" w:rsidR="008A746D" w:rsidRDefault="008A746D">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_Toc183030901 \h </w:instrText>
      </w:r>
      <w:r>
        <w:fldChar w:fldCharType="separate"/>
      </w:r>
      <w:r>
        <w:t>77</w:t>
      </w:r>
      <w:r>
        <w:fldChar w:fldCharType="end"/>
      </w:r>
    </w:p>
    <w:p w14:paraId="3BB6EFFB" w14:textId="6ACA437B" w:rsidR="008A746D" w:rsidRDefault="008A746D">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4B0234">
        <w:rPr>
          <w:rFonts w:eastAsia="TimesNewRoman"/>
        </w:rPr>
        <w:t>Default Bearer)</w:t>
      </w:r>
      <w:r>
        <w:tab/>
      </w:r>
      <w:r>
        <w:fldChar w:fldCharType="begin"/>
      </w:r>
      <w:r>
        <w:instrText xml:space="preserve"> PAGEREF _Toc183030902 \h </w:instrText>
      </w:r>
      <w:r>
        <w:fldChar w:fldCharType="separate"/>
      </w:r>
      <w:r>
        <w:t>77</w:t>
      </w:r>
      <w:r>
        <w:fldChar w:fldCharType="end"/>
      </w:r>
    </w:p>
    <w:p w14:paraId="742153D6" w14:textId="24F0A43C" w:rsidR="008A746D" w:rsidRDefault="008A746D">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_Toc183030903 \h </w:instrText>
      </w:r>
      <w:r>
        <w:fldChar w:fldCharType="separate"/>
      </w:r>
      <w:r>
        <w:t>77</w:t>
      </w:r>
      <w:r>
        <w:fldChar w:fldCharType="end"/>
      </w:r>
    </w:p>
    <w:p w14:paraId="3D9A28E9" w14:textId="6BBE0F96" w:rsidR="008A746D" w:rsidRDefault="008A746D">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4B0234">
        <w:rPr>
          <w:rFonts w:eastAsia="TimesNewRoman"/>
        </w:rPr>
        <w:t>GPRS, Support of Text Attribute)</w:t>
      </w:r>
      <w:r>
        <w:tab/>
      </w:r>
      <w:r>
        <w:fldChar w:fldCharType="begin"/>
      </w:r>
      <w:r>
        <w:instrText xml:space="preserve"> PAGEREF _Toc183030904 \h </w:instrText>
      </w:r>
      <w:r>
        <w:fldChar w:fldCharType="separate"/>
      </w:r>
      <w:r>
        <w:t>77</w:t>
      </w:r>
      <w:r>
        <w:fldChar w:fldCharType="end"/>
      </w:r>
    </w:p>
    <w:p w14:paraId="5E204956" w14:textId="3180A631" w:rsidR="008A746D" w:rsidRDefault="008A746D">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_Toc183030905 \h </w:instrText>
      </w:r>
      <w:r>
        <w:fldChar w:fldCharType="separate"/>
      </w:r>
      <w:r>
        <w:t>77</w:t>
      </w:r>
      <w:r>
        <w:fldChar w:fldCharType="end"/>
      </w:r>
    </w:p>
    <w:p w14:paraId="17AA4827" w14:textId="391EB490" w:rsidR="008A746D" w:rsidRDefault="008A746D">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_Toc183030906 \h </w:instrText>
      </w:r>
      <w:r>
        <w:fldChar w:fldCharType="separate"/>
      </w:r>
      <w:r>
        <w:t>77</w:t>
      </w:r>
      <w:r>
        <w:fldChar w:fldCharType="end"/>
      </w:r>
    </w:p>
    <w:p w14:paraId="7A9EC6D2" w14:textId="1F01870F" w:rsidR="008A746D" w:rsidRDefault="008A746D">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_Toc183030907 \h </w:instrText>
      </w:r>
      <w:r>
        <w:fldChar w:fldCharType="separate"/>
      </w:r>
      <w:r>
        <w:t>77</w:t>
      </w:r>
      <w:r>
        <w:fldChar w:fldCharType="end"/>
      </w:r>
    </w:p>
    <w:p w14:paraId="383E7182" w14:textId="1CEA78BA" w:rsidR="008A746D" w:rsidRDefault="008A746D">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_Toc183030908 \h </w:instrText>
      </w:r>
      <w:r>
        <w:fldChar w:fldCharType="separate"/>
      </w:r>
      <w:r>
        <w:t>78</w:t>
      </w:r>
      <w:r>
        <w:fldChar w:fldCharType="end"/>
      </w:r>
    </w:p>
    <w:p w14:paraId="4E954E95" w14:textId="3549FB15" w:rsidR="008A746D" w:rsidRDefault="008A746D">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_Toc183030909 \h </w:instrText>
      </w:r>
      <w:r>
        <w:fldChar w:fldCharType="separate"/>
      </w:r>
      <w:r>
        <w:t>78</w:t>
      </w:r>
      <w:r>
        <w:fldChar w:fldCharType="end"/>
      </w:r>
    </w:p>
    <w:p w14:paraId="50F49979" w14:textId="3C649907" w:rsidR="008A746D" w:rsidRDefault="008A746D">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_Toc183030910 \h </w:instrText>
      </w:r>
      <w:r>
        <w:fldChar w:fldCharType="separate"/>
      </w:r>
      <w:r>
        <w:t>78</w:t>
      </w:r>
      <w:r>
        <w:fldChar w:fldCharType="end"/>
      </w:r>
    </w:p>
    <w:p w14:paraId="52B08DA6" w14:textId="3202F8F8" w:rsidR="008A746D" w:rsidRDefault="008A746D">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_Toc183030911 \h </w:instrText>
      </w:r>
      <w:r>
        <w:fldChar w:fldCharType="separate"/>
      </w:r>
      <w:r>
        <w:t>78</w:t>
      </w:r>
      <w:r>
        <w:fldChar w:fldCharType="end"/>
      </w:r>
    </w:p>
    <w:p w14:paraId="5A36F936" w14:textId="26BD0BB0" w:rsidR="008A746D" w:rsidRDefault="008A746D">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_Toc183030912 \h </w:instrText>
      </w:r>
      <w:r>
        <w:fldChar w:fldCharType="separate"/>
      </w:r>
      <w:r>
        <w:t>78</w:t>
      </w:r>
      <w:r>
        <w:fldChar w:fldCharType="end"/>
      </w:r>
    </w:p>
    <w:p w14:paraId="0A0379A4" w14:textId="2AF0D8EF" w:rsidR="008A746D" w:rsidRDefault="008A746D">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_Toc183030913 \h </w:instrText>
      </w:r>
      <w:r>
        <w:fldChar w:fldCharType="separate"/>
      </w:r>
      <w:r>
        <w:t>78</w:t>
      </w:r>
      <w:r>
        <w:fldChar w:fldCharType="end"/>
      </w:r>
    </w:p>
    <w:p w14:paraId="425E4712" w14:textId="3075933E" w:rsidR="008A746D" w:rsidRDefault="008A746D">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_Toc183030914 \h </w:instrText>
      </w:r>
      <w:r>
        <w:fldChar w:fldCharType="separate"/>
      </w:r>
      <w:r>
        <w:t>78</w:t>
      </w:r>
      <w:r>
        <w:fldChar w:fldCharType="end"/>
      </w:r>
    </w:p>
    <w:p w14:paraId="35D943BF" w14:textId="43EA2561" w:rsidR="008A746D" w:rsidRDefault="008A746D">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_Toc183030915 \h </w:instrText>
      </w:r>
      <w:r>
        <w:fldChar w:fldCharType="separate"/>
      </w:r>
      <w:r>
        <w:t>78</w:t>
      </w:r>
      <w:r>
        <w:fldChar w:fldCharType="end"/>
      </w:r>
    </w:p>
    <w:p w14:paraId="6B08D7CB" w14:textId="2AE148F4" w:rsidR="008A746D" w:rsidRDefault="008A746D">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_Toc183030916 \h </w:instrText>
      </w:r>
      <w:r>
        <w:fldChar w:fldCharType="separate"/>
      </w:r>
      <w:r>
        <w:t>79</w:t>
      </w:r>
      <w:r>
        <w:fldChar w:fldCharType="end"/>
      </w:r>
    </w:p>
    <w:p w14:paraId="4D4B65AE" w14:textId="47048743" w:rsidR="008A746D" w:rsidRDefault="008A746D">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_Toc183030917 \h </w:instrText>
      </w:r>
      <w:r>
        <w:fldChar w:fldCharType="separate"/>
      </w:r>
      <w:r>
        <w:t>79</w:t>
      </w:r>
      <w:r>
        <w:fldChar w:fldCharType="end"/>
      </w:r>
    </w:p>
    <w:p w14:paraId="6088A371" w14:textId="2F0B9563" w:rsidR="008A746D" w:rsidRDefault="008A746D">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_Toc183030918 \h </w:instrText>
      </w:r>
      <w:r>
        <w:fldChar w:fldCharType="separate"/>
      </w:r>
      <w:r>
        <w:t>79</w:t>
      </w:r>
      <w:r>
        <w:fldChar w:fldCharType="end"/>
      </w:r>
    </w:p>
    <w:p w14:paraId="74F32115" w14:textId="188947D6" w:rsidR="008A746D" w:rsidRDefault="008A746D">
      <w:pPr>
        <w:pStyle w:val="TOC4"/>
        <w:rPr>
          <w:rFonts w:asciiTheme="minorHAnsi" w:eastAsiaTheme="minorEastAsia" w:hAnsiTheme="minorHAnsi" w:cstheme="minorBidi"/>
          <w:kern w:val="2"/>
          <w:sz w:val="24"/>
          <w:szCs w:val="24"/>
          <w14:ligatures w14:val="standardContextual"/>
        </w:rPr>
      </w:pPr>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_Toc183030919 \h </w:instrText>
      </w:r>
      <w:r>
        <w:fldChar w:fldCharType="separate"/>
      </w:r>
      <w:r>
        <w:t>79</w:t>
      </w:r>
      <w:r>
        <w:fldChar w:fldCharType="end"/>
      </w:r>
    </w:p>
    <w:p w14:paraId="2E490636" w14:textId="56F14BE4" w:rsidR="008A746D" w:rsidRDefault="008A746D">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_Toc183030920 \h </w:instrText>
      </w:r>
      <w:r>
        <w:fldChar w:fldCharType="separate"/>
      </w:r>
      <w:r>
        <w:t>79</w:t>
      </w:r>
      <w:r>
        <w:fldChar w:fldCharType="end"/>
      </w:r>
    </w:p>
    <w:p w14:paraId="42800887" w14:textId="1F94A754" w:rsidR="008A746D" w:rsidRDefault="008A746D">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_Toc183030921 \h </w:instrText>
      </w:r>
      <w:r>
        <w:fldChar w:fldCharType="separate"/>
      </w:r>
      <w:r>
        <w:t>79</w:t>
      </w:r>
      <w:r>
        <w:fldChar w:fldCharType="end"/>
      </w:r>
    </w:p>
    <w:p w14:paraId="44D404C0" w14:textId="3E7EF09E" w:rsidR="008A746D" w:rsidRDefault="008A746D">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_Toc183030922 \h </w:instrText>
      </w:r>
      <w:r>
        <w:fldChar w:fldCharType="separate"/>
      </w:r>
      <w:r>
        <w:t>79</w:t>
      </w:r>
      <w:r>
        <w:fldChar w:fldCharType="end"/>
      </w:r>
    </w:p>
    <w:p w14:paraId="14C70E32" w14:textId="23B9E34A" w:rsidR="008A746D" w:rsidRDefault="008A746D">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_Toc183030923 \h </w:instrText>
      </w:r>
      <w:r>
        <w:fldChar w:fldCharType="separate"/>
      </w:r>
      <w:r>
        <w:t>79</w:t>
      </w:r>
      <w:r>
        <w:fldChar w:fldCharType="end"/>
      </w:r>
    </w:p>
    <w:p w14:paraId="337862D7" w14:textId="594AD5A7" w:rsidR="008A746D" w:rsidRDefault="008A746D">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_Toc183030924 \h </w:instrText>
      </w:r>
      <w:r>
        <w:fldChar w:fldCharType="separate"/>
      </w:r>
      <w:r>
        <w:t>79</w:t>
      </w:r>
      <w:r>
        <w:fldChar w:fldCharType="end"/>
      </w:r>
    </w:p>
    <w:p w14:paraId="2C74A14E" w14:textId="69E9BA8F" w:rsidR="008A746D" w:rsidRDefault="008A746D">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_Toc183030925 \h </w:instrText>
      </w:r>
      <w:r>
        <w:fldChar w:fldCharType="separate"/>
      </w:r>
      <w:r>
        <w:t>79</w:t>
      </w:r>
      <w:r>
        <w:fldChar w:fldCharType="end"/>
      </w:r>
    </w:p>
    <w:p w14:paraId="115D06F4" w14:textId="108AA07C" w:rsidR="008A746D" w:rsidRDefault="008A746D">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_Toc183030926 \h </w:instrText>
      </w:r>
      <w:r>
        <w:fldChar w:fldCharType="separate"/>
      </w:r>
      <w:r>
        <w:t>79</w:t>
      </w:r>
      <w:r>
        <w:fldChar w:fldCharType="end"/>
      </w:r>
    </w:p>
    <w:p w14:paraId="38E07B69" w14:textId="52316109" w:rsidR="008A746D" w:rsidRDefault="008A746D">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_Toc183030927 \h </w:instrText>
      </w:r>
      <w:r>
        <w:fldChar w:fldCharType="separate"/>
      </w:r>
      <w:r>
        <w:t>80</w:t>
      </w:r>
      <w:r>
        <w:fldChar w:fldCharType="end"/>
      </w:r>
    </w:p>
    <w:p w14:paraId="16EB2A89" w14:textId="00691297" w:rsidR="008A746D" w:rsidRDefault="008A746D">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_Toc183030928 \h </w:instrText>
      </w:r>
      <w:r>
        <w:fldChar w:fldCharType="separate"/>
      </w:r>
      <w:r>
        <w:t>80</w:t>
      </w:r>
      <w:r>
        <w:fldChar w:fldCharType="end"/>
      </w:r>
    </w:p>
    <w:p w14:paraId="56CB96DF" w14:textId="0362628C" w:rsidR="008A746D" w:rsidRDefault="008A746D">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_Toc183030929 \h </w:instrText>
      </w:r>
      <w:r>
        <w:fldChar w:fldCharType="separate"/>
      </w:r>
      <w:r>
        <w:t>80</w:t>
      </w:r>
      <w:r>
        <w:fldChar w:fldCharType="end"/>
      </w:r>
    </w:p>
    <w:p w14:paraId="5B67BF54" w14:textId="0E54543C" w:rsidR="008A746D" w:rsidRDefault="008A746D">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_Toc183030930 \h </w:instrText>
      </w:r>
      <w:r>
        <w:fldChar w:fldCharType="separate"/>
      </w:r>
      <w:r>
        <w:t>80</w:t>
      </w:r>
      <w:r>
        <w:fldChar w:fldCharType="end"/>
      </w:r>
    </w:p>
    <w:p w14:paraId="3623DCF2" w14:textId="0C141DE5" w:rsidR="008A746D" w:rsidRDefault="008A746D">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_Toc183030931 \h </w:instrText>
      </w:r>
      <w:r>
        <w:fldChar w:fldCharType="separate"/>
      </w:r>
      <w:r>
        <w:t>80</w:t>
      </w:r>
      <w:r>
        <w:fldChar w:fldCharType="end"/>
      </w:r>
    </w:p>
    <w:p w14:paraId="18E00B2E" w14:textId="39BCA57C" w:rsidR="008A746D" w:rsidRDefault="008A746D">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_Toc183030932 \h </w:instrText>
      </w:r>
      <w:r>
        <w:fldChar w:fldCharType="separate"/>
      </w:r>
      <w:r>
        <w:t>80</w:t>
      </w:r>
      <w:r>
        <w:fldChar w:fldCharType="end"/>
      </w:r>
    </w:p>
    <w:p w14:paraId="6619A053" w14:textId="70366887" w:rsidR="008A746D" w:rsidRDefault="008A746D">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_Toc183030933 \h </w:instrText>
      </w:r>
      <w:r>
        <w:fldChar w:fldCharType="separate"/>
      </w:r>
      <w:r>
        <w:t>80</w:t>
      </w:r>
      <w:r>
        <w:fldChar w:fldCharType="end"/>
      </w:r>
    </w:p>
    <w:p w14:paraId="00288E56" w14:textId="113DC08C" w:rsidR="008A746D" w:rsidRDefault="008A746D">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_Toc183030934 \h </w:instrText>
      </w:r>
      <w:r>
        <w:fldChar w:fldCharType="separate"/>
      </w:r>
      <w:r>
        <w:t>80</w:t>
      </w:r>
      <w:r>
        <w:fldChar w:fldCharType="end"/>
      </w:r>
    </w:p>
    <w:p w14:paraId="2EE92839" w14:textId="441813E4" w:rsidR="008A746D" w:rsidRDefault="008A746D">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_Toc183030935 \h </w:instrText>
      </w:r>
      <w:r>
        <w:fldChar w:fldCharType="separate"/>
      </w:r>
      <w:r>
        <w:t>80</w:t>
      </w:r>
      <w:r>
        <w:fldChar w:fldCharType="end"/>
      </w:r>
    </w:p>
    <w:p w14:paraId="41B8E847" w14:textId="0E802D86" w:rsidR="008A746D" w:rsidRDefault="008A746D">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_Toc183030936 \h </w:instrText>
      </w:r>
      <w:r>
        <w:fldChar w:fldCharType="separate"/>
      </w:r>
      <w:r>
        <w:t>80</w:t>
      </w:r>
      <w:r>
        <w:fldChar w:fldCharType="end"/>
      </w:r>
    </w:p>
    <w:p w14:paraId="6DB3BE49" w14:textId="519D2A1B" w:rsidR="008A746D" w:rsidRDefault="008A746D">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_Toc183030937 \h </w:instrText>
      </w:r>
      <w:r>
        <w:fldChar w:fldCharType="separate"/>
      </w:r>
      <w:r>
        <w:t>80</w:t>
      </w:r>
      <w:r>
        <w:fldChar w:fldCharType="end"/>
      </w:r>
    </w:p>
    <w:p w14:paraId="2397F633" w14:textId="316B274D" w:rsidR="008A746D" w:rsidRDefault="008A746D">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_Toc183030938 \h </w:instrText>
      </w:r>
      <w:r>
        <w:fldChar w:fldCharType="separate"/>
      </w:r>
      <w:r>
        <w:t>80</w:t>
      </w:r>
      <w:r>
        <w:fldChar w:fldCharType="end"/>
      </w:r>
    </w:p>
    <w:p w14:paraId="17CCC9C9" w14:textId="06D380AD" w:rsidR="008A746D" w:rsidRDefault="008A746D">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_Toc183030939 \h </w:instrText>
      </w:r>
      <w:r>
        <w:fldChar w:fldCharType="separate"/>
      </w:r>
      <w:r>
        <w:t>80</w:t>
      </w:r>
      <w:r>
        <w:fldChar w:fldCharType="end"/>
      </w:r>
    </w:p>
    <w:p w14:paraId="2665F3E5" w14:textId="000B3401" w:rsidR="008A746D" w:rsidRDefault="008A746D">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_Toc183030940 \h </w:instrText>
      </w:r>
      <w:r>
        <w:fldChar w:fldCharType="separate"/>
      </w:r>
      <w:r>
        <w:t>81</w:t>
      </w:r>
      <w:r>
        <w:fldChar w:fldCharType="end"/>
      </w:r>
    </w:p>
    <w:p w14:paraId="304A63CC" w14:textId="6AED488D" w:rsidR="008A746D" w:rsidRDefault="008A746D">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_Toc183030941 \h </w:instrText>
      </w:r>
      <w:r>
        <w:fldChar w:fldCharType="separate"/>
      </w:r>
      <w:r>
        <w:t>81</w:t>
      </w:r>
      <w:r>
        <w:fldChar w:fldCharType="end"/>
      </w:r>
    </w:p>
    <w:p w14:paraId="30E34727" w14:textId="4E5225F3" w:rsidR="008A746D" w:rsidRDefault="008A746D">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_Toc183030942 \h </w:instrText>
      </w:r>
      <w:r>
        <w:fldChar w:fldCharType="separate"/>
      </w:r>
      <w:r>
        <w:t>81</w:t>
      </w:r>
      <w:r>
        <w:fldChar w:fldCharType="end"/>
      </w:r>
    </w:p>
    <w:p w14:paraId="1A2D65EF" w14:textId="38BCD285" w:rsidR="008A746D" w:rsidRDefault="008A746D">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_Toc183030943 \h </w:instrText>
      </w:r>
      <w:r>
        <w:fldChar w:fldCharType="separate"/>
      </w:r>
      <w:r>
        <w:t>81</w:t>
      </w:r>
      <w:r>
        <w:fldChar w:fldCharType="end"/>
      </w:r>
    </w:p>
    <w:p w14:paraId="5AAC2F3B" w14:textId="385798B1" w:rsidR="008A746D" w:rsidRDefault="008A746D">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_Toc183030944 \h </w:instrText>
      </w:r>
      <w:r>
        <w:fldChar w:fldCharType="separate"/>
      </w:r>
      <w:r>
        <w:t>81</w:t>
      </w:r>
      <w:r>
        <w:fldChar w:fldCharType="end"/>
      </w:r>
    </w:p>
    <w:p w14:paraId="1A9CC71F" w14:textId="22EE1C31" w:rsidR="008A746D" w:rsidRDefault="008A746D">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_Toc183030945 \h </w:instrText>
      </w:r>
      <w:r>
        <w:fldChar w:fldCharType="separate"/>
      </w:r>
      <w:r>
        <w:t>81</w:t>
      </w:r>
      <w:r>
        <w:fldChar w:fldCharType="end"/>
      </w:r>
    </w:p>
    <w:p w14:paraId="0B8FBE31" w14:textId="3A7E04E7" w:rsidR="008A746D" w:rsidRDefault="008A746D">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_Toc183030946 \h </w:instrText>
      </w:r>
      <w:r>
        <w:fldChar w:fldCharType="separate"/>
      </w:r>
      <w:r>
        <w:t>81</w:t>
      </w:r>
      <w:r>
        <w:fldChar w:fldCharType="end"/>
      </w:r>
    </w:p>
    <w:p w14:paraId="24800DAF" w14:textId="0966E47C" w:rsidR="008A746D" w:rsidRDefault="008A746D">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_Toc183030947 \h </w:instrText>
      </w:r>
      <w:r>
        <w:fldChar w:fldCharType="separate"/>
      </w:r>
      <w:r>
        <w:t>81</w:t>
      </w:r>
      <w:r>
        <w:fldChar w:fldCharType="end"/>
      </w:r>
    </w:p>
    <w:p w14:paraId="5F99A8AC" w14:textId="78A77056" w:rsidR="008A746D" w:rsidRDefault="008A746D">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_Toc183030948 \h </w:instrText>
      </w:r>
      <w:r>
        <w:fldChar w:fldCharType="separate"/>
      </w:r>
      <w:r>
        <w:t>81</w:t>
      </w:r>
      <w:r>
        <w:fldChar w:fldCharType="end"/>
      </w:r>
    </w:p>
    <w:p w14:paraId="24E8ADDF" w14:textId="757A6795" w:rsidR="008A746D" w:rsidRDefault="008A746D">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_Toc183030949 \h </w:instrText>
      </w:r>
      <w:r>
        <w:fldChar w:fldCharType="separate"/>
      </w:r>
      <w:r>
        <w:t>81</w:t>
      </w:r>
      <w:r>
        <w:fldChar w:fldCharType="end"/>
      </w:r>
    </w:p>
    <w:p w14:paraId="0D630042" w14:textId="015FE789" w:rsidR="008A746D" w:rsidRDefault="008A746D">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_Toc183030950 \h </w:instrText>
      </w:r>
      <w:r>
        <w:fldChar w:fldCharType="separate"/>
      </w:r>
      <w:r>
        <w:t>81</w:t>
      </w:r>
      <w:r>
        <w:fldChar w:fldCharType="end"/>
      </w:r>
    </w:p>
    <w:p w14:paraId="2A0D98F4" w14:textId="6B477570" w:rsidR="008A746D" w:rsidRDefault="008A746D">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_Toc183030951 \h </w:instrText>
      </w:r>
      <w:r>
        <w:fldChar w:fldCharType="separate"/>
      </w:r>
      <w:r>
        <w:t>82</w:t>
      </w:r>
      <w:r>
        <w:fldChar w:fldCharType="end"/>
      </w:r>
    </w:p>
    <w:p w14:paraId="66B18C39" w14:textId="5894AA7C" w:rsidR="008A746D" w:rsidRDefault="008A746D">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_Toc183030952 \h </w:instrText>
      </w:r>
      <w:r>
        <w:fldChar w:fldCharType="separate"/>
      </w:r>
      <w:r>
        <w:t>82</w:t>
      </w:r>
      <w:r>
        <w:fldChar w:fldCharType="end"/>
      </w:r>
    </w:p>
    <w:p w14:paraId="445D60C4" w14:textId="23CE9664" w:rsidR="008A746D" w:rsidRDefault="008A746D">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_Toc183030953 \h </w:instrText>
      </w:r>
      <w:r>
        <w:fldChar w:fldCharType="separate"/>
      </w:r>
      <w:r>
        <w:t>82</w:t>
      </w:r>
      <w:r>
        <w:fldChar w:fldCharType="end"/>
      </w:r>
    </w:p>
    <w:p w14:paraId="4D5614EC" w14:textId="7067CDF9" w:rsidR="008A746D" w:rsidRDefault="008A746D">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_Toc183030954 \h </w:instrText>
      </w:r>
      <w:r>
        <w:fldChar w:fldCharType="separate"/>
      </w:r>
      <w:r>
        <w:t>82</w:t>
      </w:r>
      <w:r>
        <w:fldChar w:fldCharType="end"/>
      </w:r>
    </w:p>
    <w:p w14:paraId="7A6D73C7" w14:textId="1C2A702F" w:rsidR="008A746D" w:rsidRDefault="008A746D">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_Toc183030955 \h </w:instrText>
      </w:r>
      <w:r>
        <w:fldChar w:fldCharType="separate"/>
      </w:r>
      <w:r>
        <w:t>82</w:t>
      </w:r>
      <w:r>
        <w:fldChar w:fldCharType="end"/>
      </w:r>
    </w:p>
    <w:p w14:paraId="53FF9586" w14:textId="7269B150" w:rsidR="008A746D" w:rsidRDefault="008A746D">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_Toc183030956 \h </w:instrText>
      </w:r>
      <w:r>
        <w:fldChar w:fldCharType="separate"/>
      </w:r>
      <w:r>
        <w:t>82</w:t>
      </w:r>
      <w:r>
        <w:fldChar w:fldCharType="end"/>
      </w:r>
    </w:p>
    <w:p w14:paraId="0F1815D1" w14:textId="3FF3CC8C" w:rsidR="008A746D" w:rsidRDefault="008A746D">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_Toc183030957 \h </w:instrText>
      </w:r>
      <w:r>
        <w:fldChar w:fldCharType="separate"/>
      </w:r>
      <w:r>
        <w:t>82</w:t>
      </w:r>
      <w:r>
        <w:fldChar w:fldCharType="end"/>
      </w:r>
    </w:p>
    <w:p w14:paraId="2A09A820" w14:textId="26F79224" w:rsidR="008A746D" w:rsidRDefault="008A746D">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_Toc183030958 \h </w:instrText>
      </w:r>
      <w:r>
        <w:fldChar w:fldCharType="separate"/>
      </w:r>
      <w:r>
        <w:t>82</w:t>
      </w:r>
      <w:r>
        <w:fldChar w:fldCharType="end"/>
      </w:r>
    </w:p>
    <w:p w14:paraId="4F83AC1D" w14:textId="3EA6CFED" w:rsidR="008A746D" w:rsidRDefault="008A746D">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_Toc183030959 \h </w:instrText>
      </w:r>
      <w:r>
        <w:fldChar w:fldCharType="separate"/>
      </w:r>
      <w:r>
        <w:t>83</w:t>
      </w:r>
      <w:r>
        <w:fldChar w:fldCharType="end"/>
      </w:r>
    </w:p>
    <w:p w14:paraId="096EC23C" w14:textId="0701F453" w:rsidR="008A746D" w:rsidRDefault="008A746D">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_Toc183030960 \h </w:instrText>
      </w:r>
      <w:r>
        <w:fldChar w:fldCharType="separate"/>
      </w:r>
      <w:r>
        <w:t>83</w:t>
      </w:r>
      <w:r>
        <w:fldChar w:fldCharType="end"/>
      </w:r>
    </w:p>
    <w:p w14:paraId="791E2846" w14:textId="43B1FB1F" w:rsidR="008A746D" w:rsidRDefault="008A746D">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_Toc183030961 \h </w:instrText>
      </w:r>
      <w:r>
        <w:fldChar w:fldCharType="separate"/>
      </w:r>
      <w:r>
        <w:t>83</w:t>
      </w:r>
      <w:r>
        <w:fldChar w:fldCharType="end"/>
      </w:r>
    </w:p>
    <w:p w14:paraId="14FBF347" w14:textId="64960773" w:rsidR="008A746D" w:rsidRDefault="008A746D">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_Toc183030962 \h </w:instrText>
      </w:r>
      <w:r>
        <w:fldChar w:fldCharType="separate"/>
      </w:r>
      <w:r>
        <w:t>83</w:t>
      </w:r>
      <w:r>
        <w:fldChar w:fldCharType="end"/>
      </w:r>
    </w:p>
    <w:p w14:paraId="20B0A95C" w14:textId="629B78C0" w:rsidR="008A746D" w:rsidRDefault="008A746D">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_Toc183030963 \h </w:instrText>
      </w:r>
      <w:r>
        <w:fldChar w:fldCharType="separate"/>
      </w:r>
      <w:r>
        <w:t>83</w:t>
      </w:r>
      <w:r>
        <w:fldChar w:fldCharType="end"/>
      </w:r>
    </w:p>
    <w:p w14:paraId="345DFB99" w14:textId="4910D175" w:rsidR="008A746D" w:rsidRDefault="008A746D">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_Toc183030964 \h </w:instrText>
      </w:r>
      <w:r>
        <w:fldChar w:fldCharType="separate"/>
      </w:r>
      <w:r>
        <w:t>83</w:t>
      </w:r>
      <w:r>
        <w:fldChar w:fldCharType="end"/>
      </w:r>
    </w:p>
    <w:p w14:paraId="1489F9DF" w14:textId="6EC82143" w:rsidR="008A746D" w:rsidRDefault="008A746D">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_Toc183030965 \h </w:instrText>
      </w:r>
      <w:r>
        <w:fldChar w:fldCharType="separate"/>
      </w:r>
      <w:r>
        <w:t>83</w:t>
      </w:r>
      <w:r>
        <w:fldChar w:fldCharType="end"/>
      </w:r>
    </w:p>
    <w:p w14:paraId="0C4398F6" w14:textId="69996C4E" w:rsidR="008A746D" w:rsidRDefault="008A746D">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_Toc183030966 \h </w:instrText>
      </w:r>
      <w:r>
        <w:fldChar w:fldCharType="separate"/>
      </w:r>
      <w:r>
        <w:t>83</w:t>
      </w:r>
      <w:r>
        <w:fldChar w:fldCharType="end"/>
      </w:r>
    </w:p>
    <w:p w14:paraId="184FCAA5" w14:textId="6308E861" w:rsidR="008A746D" w:rsidRDefault="008A746D">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_Toc183030967 \h </w:instrText>
      </w:r>
      <w:r>
        <w:fldChar w:fldCharType="separate"/>
      </w:r>
      <w:r>
        <w:t>84</w:t>
      </w:r>
      <w:r>
        <w:fldChar w:fldCharType="end"/>
      </w:r>
    </w:p>
    <w:p w14:paraId="481DD509" w14:textId="0AC71455" w:rsidR="008A746D" w:rsidRDefault="008A746D">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_Toc183030968 \h </w:instrText>
      </w:r>
      <w:r>
        <w:fldChar w:fldCharType="separate"/>
      </w:r>
      <w:r>
        <w:t>84</w:t>
      </w:r>
      <w:r>
        <w:fldChar w:fldCharType="end"/>
      </w:r>
    </w:p>
    <w:p w14:paraId="3B82A3D8" w14:textId="28F94DF5" w:rsidR="008A746D" w:rsidRDefault="008A746D">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_Toc183030969 \h </w:instrText>
      </w:r>
      <w:r>
        <w:fldChar w:fldCharType="separate"/>
      </w:r>
      <w:r>
        <w:t>84</w:t>
      </w:r>
      <w:r>
        <w:fldChar w:fldCharType="end"/>
      </w:r>
    </w:p>
    <w:p w14:paraId="1DD46CB0" w14:textId="69A3639E" w:rsidR="008A746D" w:rsidRDefault="008A746D">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_Toc183030970 \h </w:instrText>
      </w:r>
      <w:r>
        <w:fldChar w:fldCharType="separate"/>
      </w:r>
      <w:r>
        <w:t>84</w:t>
      </w:r>
      <w:r>
        <w:fldChar w:fldCharType="end"/>
      </w:r>
    </w:p>
    <w:p w14:paraId="795A5FE5" w14:textId="6F0B8AF4" w:rsidR="008A746D" w:rsidRDefault="008A746D">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_Toc183030971 \h </w:instrText>
      </w:r>
      <w:r>
        <w:fldChar w:fldCharType="separate"/>
      </w:r>
      <w:r>
        <w:t>84</w:t>
      </w:r>
      <w:r>
        <w:fldChar w:fldCharType="end"/>
      </w:r>
    </w:p>
    <w:p w14:paraId="1B1DCABB" w14:textId="202A4723" w:rsidR="008A746D" w:rsidRDefault="008A746D">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_Toc183030972 \h </w:instrText>
      </w:r>
      <w:r>
        <w:fldChar w:fldCharType="separate"/>
      </w:r>
      <w:r>
        <w:t>84</w:t>
      </w:r>
      <w:r>
        <w:fldChar w:fldCharType="end"/>
      </w:r>
    </w:p>
    <w:p w14:paraId="60F72932" w14:textId="7DE3F62A" w:rsidR="008A746D" w:rsidRDefault="008A746D">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_Toc183030973 \h </w:instrText>
      </w:r>
      <w:r>
        <w:fldChar w:fldCharType="separate"/>
      </w:r>
      <w:r>
        <w:t>84</w:t>
      </w:r>
      <w:r>
        <w:fldChar w:fldCharType="end"/>
      </w:r>
    </w:p>
    <w:p w14:paraId="04F44506" w14:textId="7EA37F88" w:rsidR="008A746D" w:rsidRDefault="008A746D">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_Toc183030974 \h </w:instrText>
      </w:r>
      <w:r>
        <w:fldChar w:fldCharType="separate"/>
      </w:r>
      <w:r>
        <w:t>84</w:t>
      </w:r>
      <w:r>
        <w:fldChar w:fldCharType="end"/>
      </w:r>
    </w:p>
    <w:p w14:paraId="2A08B333" w14:textId="60011908" w:rsidR="008A746D" w:rsidRDefault="008A746D">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_Toc183030975 \h </w:instrText>
      </w:r>
      <w:r>
        <w:fldChar w:fldCharType="separate"/>
      </w:r>
      <w:r>
        <w:t>85</w:t>
      </w:r>
      <w:r>
        <w:fldChar w:fldCharType="end"/>
      </w:r>
    </w:p>
    <w:p w14:paraId="2ACF71F6" w14:textId="6B7C72E0" w:rsidR="008A746D" w:rsidRDefault="008A746D">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_Toc183030976 \h </w:instrText>
      </w:r>
      <w:r>
        <w:fldChar w:fldCharType="separate"/>
      </w:r>
      <w:r>
        <w:t>85</w:t>
      </w:r>
      <w:r>
        <w:fldChar w:fldCharType="end"/>
      </w:r>
    </w:p>
    <w:p w14:paraId="7353BA50" w14:textId="6F4F5EE8" w:rsidR="008A746D" w:rsidRDefault="008A746D">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_Toc183030977 \h </w:instrText>
      </w:r>
      <w:r>
        <w:fldChar w:fldCharType="separate"/>
      </w:r>
      <w:r>
        <w:t>85</w:t>
      </w:r>
      <w:r>
        <w:fldChar w:fldCharType="end"/>
      </w:r>
    </w:p>
    <w:p w14:paraId="6E1F87FF" w14:textId="28A9C2A4" w:rsidR="008A746D" w:rsidRDefault="008A746D">
      <w:pPr>
        <w:pStyle w:val="TOC8"/>
        <w:rPr>
          <w:rFonts w:asciiTheme="minorHAnsi" w:eastAsiaTheme="minorEastAsia" w:hAnsiTheme="minorHAnsi" w:cstheme="minorBidi"/>
          <w:b w:val="0"/>
          <w:kern w:val="2"/>
          <w:sz w:val="24"/>
          <w:szCs w:val="24"/>
          <w14:ligatures w14:val="standardContextual"/>
        </w:rPr>
      </w:pPr>
      <w:r>
        <w:t>Annex A (informative): Examples of Test-nrUICC</w:t>
      </w:r>
      <w:r>
        <w:tab/>
      </w:r>
      <w:r>
        <w:fldChar w:fldCharType="begin"/>
      </w:r>
      <w:r>
        <w:instrText xml:space="preserve"> PAGEREF _Toc183030978 \h </w:instrText>
      </w:r>
      <w:r>
        <w:fldChar w:fldCharType="separate"/>
      </w:r>
      <w:r>
        <w:t>86</w:t>
      </w:r>
      <w:r>
        <w:fldChar w:fldCharType="end"/>
      </w:r>
    </w:p>
    <w:p w14:paraId="4AB12212" w14:textId="00E2027F" w:rsidR="008A746D" w:rsidRDefault="008A746D">
      <w:pPr>
        <w:pStyle w:val="TOC2"/>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_Toc183030979 \h </w:instrText>
      </w:r>
      <w:r>
        <w:fldChar w:fldCharType="separate"/>
      </w:r>
      <w:r>
        <w:t>86</w:t>
      </w:r>
      <w:r>
        <w:fldChar w:fldCharType="end"/>
      </w:r>
    </w:p>
    <w:p w14:paraId="0874DDB1" w14:textId="3AE6D3FD" w:rsidR="008A746D" w:rsidRDefault="008A746D">
      <w:pPr>
        <w:pStyle w:val="TOC2"/>
        <w:rPr>
          <w:rFonts w:asciiTheme="minorHAnsi" w:eastAsiaTheme="minorEastAsia" w:hAnsiTheme="minorHAnsi" w:cstheme="minorBidi"/>
          <w:kern w:val="2"/>
          <w:sz w:val="24"/>
          <w:szCs w:val="24"/>
          <w14:ligatures w14:val="standardContextual"/>
        </w:rPr>
      </w:pPr>
      <w:r>
        <w:lastRenderedPageBreak/>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_Toc183030980 \h </w:instrText>
      </w:r>
      <w:r>
        <w:fldChar w:fldCharType="separate"/>
      </w:r>
      <w:r>
        <w:t>86</w:t>
      </w:r>
      <w:r>
        <w:fldChar w:fldCharType="end"/>
      </w:r>
    </w:p>
    <w:p w14:paraId="066977EA" w14:textId="61A2E6EC" w:rsidR="008A746D" w:rsidRDefault="008A746D">
      <w:pPr>
        <w:pStyle w:val="TOC3"/>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4B0234">
        <w:rPr>
          <w:vertAlign w:val="subscript"/>
        </w:rPr>
        <w:t>STK</w:t>
      </w:r>
      <w:r>
        <w:t xml:space="preserve"> (SIM Toolkit data)</w:t>
      </w:r>
      <w:r>
        <w:tab/>
      </w:r>
      <w:r>
        <w:fldChar w:fldCharType="begin"/>
      </w:r>
      <w:r>
        <w:instrText xml:space="preserve"> PAGEREF _Toc183030981 \h </w:instrText>
      </w:r>
      <w:r>
        <w:fldChar w:fldCharType="separate"/>
      </w:r>
      <w:r>
        <w:t>86</w:t>
      </w:r>
      <w:r>
        <w:fldChar w:fldCharType="end"/>
      </w:r>
    </w:p>
    <w:p w14:paraId="172A10B8" w14:textId="33C405BC" w:rsidR="008A746D" w:rsidRDefault="008A746D">
      <w:pPr>
        <w:pStyle w:val="TOC3"/>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4B0234">
        <w:rPr>
          <w:vertAlign w:val="subscript"/>
        </w:rPr>
        <w:t>SETSTK</w:t>
      </w:r>
      <w:r>
        <w:t xml:space="preserve"> (SET SIM Toolkit)</w:t>
      </w:r>
      <w:r>
        <w:tab/>
      </w:r>
      <w:r>
        <w:fldChar w:fldCharType="begin"/>
      </w:r>
      <w:r>
        <w:instrText xml:space="preserve"> PAGEREF _Toc183030982 \h </w:instrText>
      </w:r>
      <w:r>
        <w:fldChar w:fldCharType="separate"/>
      </w:r>
      <w:r>
        <w:t>87</w:t>
      </w:r>
      <w:r>
        <w:fldChar w:fldCharType="end"/>
      </w:r>
    </w:p>
    <w:p w14:paraId="43D02BF9" w14:textId="6479807B" w:rsidR="008A746D" w:rsidRDefault="008A746D">
      <w:pPr>
        <w:pStyle w:val="TOC3"/>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4B0234">
        <w:rPr>
          <w:vertAlign w:val="subscript"/>
        </w:rPr>
        <w:t>CC</w:t>
      </w:r>
      <w:r>
        <w:t xml:space="preserve"> (CALL CONTROL)</w:t>
      </w:r>
      <w:r>
        <w:tab/>
      </w:r>
      <w:r>
        <w:fldChar w:fldCharType="begin"/>
      </w:r>
      <w:r>
        <w:instrText xml:space="preserve"> PAGEREF _Toc183030983 \h </w:instrText>
      </w:r>
      <w:r>
        <w:fldChar w:fldCharType="separate"/>
      </w:r>
      <w:r>
        <w:t>87</w:t>
      </w:r>
      <w:r>
        <w:fldChar w:fldCharType="end"/>
      </w:r>
    </w:p>
    <w:p w14:paraId="2433D416" w14:textId="10ADE62E" w:rsidR="008A746D" w:rsidRDefault="008A746D">
      <w:pPr>
        <w:pStyle w:val="TOC3"/>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4B0234">
        <w:rPr>
          <w:vertAlign w:val="subscript"/>
        </w:rPr>
        <w:t>EVENTLIST</w:t>
      </w:r>
      <w:r>
        <w:t xml:space="preserve"> (EVENT LIST)</w:t>
      </w:r>
      <w:r>
        <w:tab/>
      </w:r>
      <w:r>
        <w:fldChar w:fldCharType="begin"/>
      </w:r>
      <w:r>
        <w:instrText xml:space="preserve"> PAGEREF _Toc183030984 \h </w:instrText>
      </w:r>
      <w:r>
        <w:fldChar w:fldCharType="separate"/>
      </w:r>
      <w:r>
        <w:t>88</w:t>
      </w:r>
      <w:r>
        <w:fldChar w:fldCharType="end"/>
      </w:r>
    </w:p>
    <w:p w14:paraId="735C27A8" w14:textId="055365EA" w:rsidR="008A746D" w:rsidRDefault="008A746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_Toc183030985 \h </w:instrText>
      </w:r>
      <w:r>
        <w:fldChar w:fldCharType="separate"/>
      </w:r>
      <w:r>
        <w:t>88</w:t>
      </w:r>
      <w:r>
        <w:fldChar w:fldCharType="end"/>
      </w:r>
    </w:p>
    <w:p w14:paraId="316A45CD" w14:textId="308BFEF2" w:rsidR="008A746D" w:rsidRDefault="008A746D">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4B0234">
        <w:rPr>
          <w:vertAlign w:val="subscript"/>
        </w:rPr>
        <w:t xml:space="preserve">TC_IN </w:t>
      </w:r>
      <w:r>
        <w:t>(Test Case Input)</w:t>
      </w:r>
      <w:r>
        <w:tab/>
      </w:r>
      <w:r>
        <w:fldChar w:fldCharType="begin"/>
      </w:r>
      <w:r>
        <w:instrText xml:space="preserve"> PAGEREF _Toc183030986 \h </w:instrText>
      </w:r>
      <w:r>
        <w:fldChar w:fldCharType="separate"/>
      </w:r>
      <w:r>
        <w:t>88</w:t>
      </w:r>
      <w:r>
        <w:fldChar w:fldCharType="end"/>
      </w:r>
    </w:p>
    <w:p w14:paraId="5504A75B" w14:textId="0D8E74D6" w:rsidR="008A746D" w:rsidRDefault="008A746D">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4B0234">
        <w:rPr>
          <w:vertAlign w:val="subscript"/>
        </w:rPr>
        <w:t xml:space="preserve">TC_OUT </w:t>
      </w:r>
      <w:r>
        <w:t>(Test Case Output)</w:t>
      </w:r>
      <w:r>
        <w:tab/>
      </w:r>
      <w:r>
        <w:fldChar w:fldCharType="begin"/>
      </w:r>
      <w:r>
        <w:instrText xml:space="preserve"> PAGEREF _Toc183030987 \h </w:instrText>
      </w:r>
      <w:r>
        <w:fldChar w:fldCharType="separate"/>
      </w:r>
      <w:r>
        <w:t>89</w:t>
      </w:r>
      <w:r>
        <w:fldChar w:fldCharType="end"/>
      </w:r>
    </w:p>
    <w:p w14:paraId="2E953EC1" w14:textId="34475EE9" w:rsidR="008A746D" w:rsidRDefault="008A746D">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4B0234">
        <w:rPr>
          <w:vertAlign w:val="subscript"/>
        </w:rPr>
        <w:t xml:space="preserve">EF_RESET </w:t>
      </w:r>
      <w:r>
        <w:t>(EF_RESET)</w:t>
      </w:r>
      <w:r>
        <w:tab/>
      </w:r>
      <w:r>
        <w:fldChar w:fldCharType="begin"/>
      </w:r>
      <w:r>
        <w:instrText xml:space="preserve"> PAGEREF _Toc183030988 \h </w:instrText>
      </w:r>
      <w:r>
        <w:fldChar w:fldCharType="separate"/>
      </w:r>
      <w:r>
        <w:t>89</w:t>
      </w:r>
      <w:r>
        <w:fldChar w:fldCharType="end"/>
      </w:r>
    </w:p>
    <w:p w14:paraId="2E952CC9" w14:textId="36158A62" w:rsidR="008A746D" w:rsidRDefault="008A746D">
      <w:pPr>
        <w:pStyle w:val="TOC9"/>
        <w:rPr>
          <w:rFonts w:asciiTheme="minorHAnsi" w:eastAsiaTheme="minorEastAsia" w:hAnsiTheme="minorHAnsi" w:cstheme="minorBidi"/>
          <w:b w:val="0"/>
          <w:kern w:val="2"/>
          <w:sz w:val="24"/>
          <w:szCs w:val="24"/>
          <w14:ligatures w14:val="standardContextual"/>
        </w:rPr>
      </w:pPr>
      <w:r>
        <w:t xml:space="preserve">Annex B (normative): </w:t>
      </w:r>
      <w:r w:rsidRPr="004B0234">
        <w:rPr>
          <w:snapToGrid w:val="0"/>
          <w:lang w:eastAsia="de-DE"/>
        </w:rPr>
        <w:t>Details of terminal profile support</w:t>
      </w:r>
      <w:r>
        <w:tab/>
      </w:r>
      <w:r>
        <w:fldChar w:fldCharType="begin"/>
      </w:r>
      <w:r>
        <w:instrText xml:space="preserve"> PAGEREF _Toc183030989 \h </w:instrText>
      </w:r>
      <w:r>
        <w:fldChar w:fldCharType="separate"/>
      </w:r>
      <w:r>
        <w:t>91</w:t>
      </w:r>
      <w:r>
        <w:fldChar w:fldCharType="end"/>
      </w:r>
    </w:p>
    <w:p w14:paraId="2BE3D71D" w14:textId="0E772160" w:rsidR="008A746D" w:rsidRDefault="008A746D">
      <w:pPr>
        <w:pStyle w:val="TOC9"/>
        <w:rPr>
          <w:rFonts w:asciiTheme="minorHAnsi" w:eastAsiaTheme="minorEastAsia" w:hAnsiTheme="minorHAnsi" w:cstheme="minorBidi"/>
          <w:b w:val="0"/>
          <w:kern w:val="2"/>
          <w:sz w:val="24"/>
          <w:szCs w:val="24"/>
          <w14:ligatures w14:val="standardContextual"/>
        </w:rPr>
      </w:pPr>
      <w:r>
        <w:t>Annex C (informative): Suggested requirement lists for Test Applet functionality</w:t>
      </w:r>
      <w:r>
        <w:tab/>
      </w:r>
      <w:r>
        <w:fldChar w:fldCharType="begin"/>
      </w:r>
      <w:r>
        <w:instrText xml:space="preserve"> PAGEREF _Toc183030990 \h </w:instrText>
      </w:r>
      <w:r>
        <w:fldChar w:fldCharType="separate"/>
      </w:r>
      <w:r>
        <w:t>92</w:t>
      </w:r>
      <w:r>
        <w:fldChar w:fldCharType="end"/>
      </w:r>
    </w:p>
    <w:p w14:paraId="5EC040EF" w14:textId="1B64BD49" w:rsidR="008A746D" w:rsidRDefault="008A746D">
      <w:pPr>
        <w:pStyle w:val="TOC2"/>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_Toc183030991 \h </w:instrText>
      </w:r>
      <w:r>
        <w:fldChar w:fldCharType="separate"/>
      </w:r>
      <w:r>
        <w:t>92</w:t>
      </w:r>
      <w:r>
        <w:fldChar w:fldCharType="end"/>
      </w:r>
    </w:p>
    <w:p w14:paraId="10880305" w14:textId="12BE56B8" w:rsidR="008A746D" w:rsidRDefault="008A746D">
      <w:pPr>
        <w:pStyle w:val="TOC2"/>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Test instruction or input data requirements</w:t>
      </w:r>
      <w:r>
        <w:tab/>
      </w:r>
      <w:r>
        <w:fldChar w:fldCharType="begin"/>
      </w:r>
      <w:r>
        <w:instrText xml:space="preserve"> PAGEREF _Toc183030992 \h </w:instrText>
      </w:r>
      <w:r>
        <w:fldChar w:fldCharType="separate"/>
      </w:r>
      <w:r>
        <w:t>92</w:t>
      </w:r>
      <w:r>
        <w:fldChar w:fldCharType="end"/>
      </w:r>
    </w:p>
    <w:p w14:paraId="4CE88366" w14:textId="314137C2" w:rsidR="008A746D" w:rsidRDefault="008A746D">
      <w:pPr>
        <w:pStyle w:val="TOC3"/>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Test instruction or input data requirements list-1</w:t>
      </w:r>
      <w:r>
        <w:tab/>
      </w:r>
      <w:r>
        <w:fldChar w:fldCharType="begin"/>
      </w:r>
      <w:r>
        <w:instrText xml:space="preserve"> PAGEREF _Toc183030993 \h </w:instrText>
      </w:r>
      <w:r>
        <w:fldChar w:fldCharType="separate"/>
      </w:r>
      <w:r>
        <w:t>92</w:t>
      </w:r>
      <w:r>
        <w:fldChar w:fldCharType="end"/>
      </w:r>
    </w:p>
    <w:p w14:paraId="0F05BCD2" w14:textId="684409EC" w:rsidR="008A746D" w:rsidRDefault="008A746D">
      <w:pPr>
        <w:pStyle w:val="TOC3"/>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Test instruction or input data requirements list-2</w:t>
      </w:r>
      <w:r>
        <w:tab/>
      </w:r>
      <w:r>
        <w:fldChar w:fldCharType="begin"/>
      </w:r>
      <w:r>
        <w:instrText xml:space="preserve"> PAGEREF _Toc183030994 \h </w:instrText>
      </w:r>
      <w:r>
        <w:fldChar w:fldCharType="separate"/>
      </w:r>
      <w:r>
        <w:t>92</w:t>
      </w:r>
      <w:r>
        <w:fldChar w:fldCharType="end"/>
      </w:r>
    </w:p>
    <w:p w14:paraId="6A2972D1" w14:textId="45D2E586" w:rsidR="008A746D" w:rsidRDefault="008A746D">
      <w:pPr>
        <w:pStyle w:val="TOC2"/>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APDU content verification requirements</w:t>
      </w:r>
      <w:r>
        <w:tab/>
      </w:r>
      <w:r>
        <w:fldChar w:fldCharType="begin"/>
      </w:r>
      <w:r>
        <w:instrText xml:space="preserve"> PAGEREF _Toc183030995 \h </w:instrText>
      </w:r>
      <w:r>
        <w:fldChar w:fldCharType="separate"/>
      </w:r>
      <w:r>
        <w:t>93</w:t>
      </w:r>
      <w:r>
        <w:fldChar w:fldCharType="end"/>
      </w:r>
    </w:p>
    <w:p w14:paraId="5326B469" w14:textId="248C7D3F" w:rsidR="008A746D" w:rsidRDefault="008A746D">
      <w:pPr>
        <w:pStyle w:val="TOC3"/>
        <w:rPr>
          <w:rFonts w:asciiTheme="minorHAnsi" w:eastAsiaTheme="minorEastAsia" w:hAnsiTheme="minorHAnsi" w:cstheme="minorBidi"/>
          <w:kern w:val="2"/>
          <w:sz w:val="24"/>
          <w:szCs w:val="24"/>
          <w14:ligatures w14:val="standardContextual"/>
        </w:rPr>
      </w:pPr>
      <w:r>
        <w:t>C.3.1</w:t>
      </w:r>
      <w:r>
        <w:rPr>
          <w:rFonts w:asciiTheme="minorHAnsi" w:eastAsiaTheme="minorEastAsia" w:hAnsiTheme="minorHAnsi" w:cstheme="minorBidi"/>
          <w:kern w:val="2"/>
          <w:sz w:val="24"/>
          <w:szCs w:val="24"/>
          <w14:ligatures w14:val="standardContextual"/>
        </w:rPr>
        <w:tab/>
      </w:r>
      <w:r>
        <w:t>APDU content verification requirements list-1</w:t>
      </w:r>
      <w:r>
        <w:tab/>
      </w:r>
      <w:r>
        <w:fldChar w:fldCharType="begin"/>
      </w:r>
      <w:r>
        <w:instrText xml:space="preserve"> PAGEREF _Toc183030996 \h </w:instrText>
      </w:r>
      <w:r>
        <w:fldChar w:fldCharType="separate"/>
      </w:r>
      <w:r>
        <w:t>93</w:t>
      </w:r>
      <w:r>
        <w:fldChar w:fldCharType="end"/>
      </w:r>
    </w:p>
    <w:p w14:paraId="0EE3FCFC" w14:textId="69F24E8C" w:rsidR="008A746D" w:rsidRDefault="008A746D">
      <w:pPr>
        <w:pStyle w:val="TOC3"/>
        <w:rPr>
          <w:rFonts w:asciiTheme="minorHAnsi" w:eastAsiaTheme="minorEastAsia" w:hAnsiTheme="minorHAnsi" w:cstheme="minorBidi"/>
          <w:kern w:val="2"/>
          <w:sz w:val="24"/>
          <w:szCs w:val="24"/>
          <w14:ligatures w14:val="standardContextual"/>
        </w:rPr>
      </w:pPr>
      <w:r>
        <w:t>C.3.2</w:t>
      </w:r>
      <w:r>
        <w:rPr>
          <w:rFonts w:asciiTheme="minorHAnsi" w:eastAsiaTheme="minorEastAsia" w:hAnsiTheme="minorHAnsi" w:cstheme="minorBidi"/>
          <w:kern w:val="2"/>
          <w:sz w:val="24"/>
          <w:szCs w:val="24"/>
          <w14:ligatures w14:val="standardContextual"/>
        </w:rPr>
        <w:tab/>
      </w:r>
      <w:r>
        <w:t>APDU content verification requirements list-2</w:t>
      </w:r>
      <w:r>
        <w:tab/>
      </w:r>
      <w:r>
        <w:fldChar w:fldCharType="begin"/>
      </w:r>
      <w:r>
        <w:instrText xml:space="preserve"> PAGEREF _Toc183030997 \h </w:instrText>
      </w:r>
      <w:r>
        <w:fldChar w:fldCharType="separate"/>
      </w:r>
      <w:r>
        <w:t>93</w:t>
      </w:r>
      <w:r>
        <w:fldChar w:fldCharType="end"/>
      </w:r>
    </w:p>
    <w:p w14:paraId="5B6D050B" w14:textId="01921E60" w:rsidR="008A746D" w:rsidRDefault="008A746D">
      <w:pPr>
        <w:pStyle w:val="TOC9"/>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_Toc183030998 \h </w:instrText>
      </w:r>
      <w:r>
        <w:fldChar w:fldCharType="separate"/>
      </w:r>
      <w:r>
        <w:t>94</w:t>
      </w:r>
      <w:r>
        <w:fldChar w:fldCharType="end"/>
      </w:r>
    </w:p>
    <w:p w14:paraId="25E50437" w14:textId="00676B5D"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9" w:name="foreword"/>
      <w:bookmarkStart w:id="20" w:name="_Toc178929325"/>
      <w:bookmarkStart w:id="21" w:name="_Toc183030683"/>
      <w:bookmarkEnd w:id="19"/>
      <w:r w:rsidRPr="006C1F26">
        <w:lastRenderedPageBreak/>
        <w:t>Foreword</w:t>
      </w:r>
      <w:bookmarkEnd w:id="20"/>
      <w:bookmarkEnd w:id="21"/>
    </w:p>
    <w:p w14:paraId="7AABCFAB" w14:textId="77777777" w:rsidR="00252629" w:rsidRPr="006C1F26" w:rsidRDefault="00252629" w:rsidP="00252629">
      <w:r w:rsidRPr="006C1F26">
        <w:t xml:space="preserve">This Technical </w:t>
      </w:r>
      <w:bookmarkStart w:id="22" w:name="spectype3"/>
      <w:r w:rsidRPr="006C1F26">
        <w:t>Specification</w:t>
      </w:r>
      <w:bookmarkEnd w:id="22"/>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3" w:name="introduction"/>
      <w:bookmarkStart w:id="24" w:name="_Toc178929326"/>
      <w:bookmarkStart w:id="25" w:name="_Toc183030684"/>
      <w:bookmarkEnd w:id="23"/>
      <w:r w:rsidRPr="006C1F26">
        <w:t>Introduction</w:t>
      </w:r>
      <w:bookmarkEnd w:id="24"/>
      <w:bookmarkEnd w:id="25"/>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77777777"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[2]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6" w:name="scope"/>
      <w:bookmarkStart w:id="27" w:name="_Toc178929327"/>
      <w:bookmarkStart w:id="28" w:name="_Toc183030685"/>
      <w:bookmarkEnd w:id="26"/>
      <w:r w:rsidRPr="006C1F26">
        <w:lastRenderedPageBreak/>
        <w:t>1</w:t>
      </w:r>
      <w:r w:rsidRPr="006C1F26">
        <w:tab/>
      </w:r>
      <w:r w:rsidRPr="005F5637">
        <w:t>Scope</w:t>
      </w:r>
      <w:bookmarkEnd w:id="27"/>
      <w:bookmarkEnd w:id="28"/>
    </w:p>
    <w:p w14:paraId="3B389779" w14:textId="450A7D63"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E90DE8">
        <w:t>7</w:t>
      </w:r>
      <w:r>
        <w:t>] and ETSI ETS 300 406 [20].</w:t>
      </w:r>
    </w:p>
    <w:p w14:paraId="0517C857" w14:textId="792FB3CC" w:rsidR="00252629" w:rsidRDefault="00252629" w:rsidP="00252629">
      <w:r>
        <w:t xml:space="preserve">This document shall provide alternative verification and testing approaches for test cases initially defined in </w:t>
      </w:r>
      <w:r w:rsidRPr="006C1F26">
        <w:t>TS 31.12</w:t>
      </w:r>
      <w:r>
        <w:t>4</w:t>
      </w:r>
      <w:r w:rsidRPr="006C1F26">
        <w:t> </w:t>
      </w:r>
      <w:bookmarkStart w:id="29" w:name="MCCQCTEMPBM_00000116"/>
      <w:r w:rsidRPr="006C1F26">
        <w:fldChar w:fldCharType="begin"/>
      </w:r>
      <w:r w:rsidRPr="006C1F26">
        <w:instrText xml:space="preserve"> REF _Ref62645896 \r \h </w:instrText>
      </w:r>
      <w:r w:rsidRPr="006C1F26">
        <w:fldChar w:fldCharType="separate"/>
      </w:r>
      <w:r w:rsidRPr="006C1F26">
        <w:t>[2]</w:t>
      </w:r>
      <w:r w:rsidRPr="006C1F26">
        <w:fldChar w:fldCharType="end"/>
      </w:r>
      <w:bookmarkEnd w:id="29"/>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7777777" w:rsidR="00B05BAE" w:rsidRDefault="00B05BAE" w:rsidP="00B05BAE">
      <w:r>
        <w:t>A 3GPP ME may support functionality that is not required by 3GPP, but the requirements to do so are outside of the scope of 3GPP. Thus, the present document does not contain tests or references to ETSI TS 102 384 </w:t>
      </w:r>
      <w:bookmarkStart w:id="30" w:name="MCCQCTEMPBM_00000117"/>
      <w:r>
        <w:fldChar w:fldCharType="begin"/>
      </w:r>
      <w:r>
        <w:instrText xml:space="preserve"> REF _Ref73456295 \r \h </w:instrText>
      </w:r>
      <w:r>
        <w:fldChar w:fldCharType="separate"/>
      </w:r>
      <w:r>
        <w:t>[3]</w:t>
      </w:r>
      <w:r>
        <w:fldChar w:fldCharType="end"/>
      </w:r>
      <w:bookmarkEnd w:id="30"/>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08739F11" w14:textId="77777777" w:rsidR="001A31E2" w:rsidRPr="006C1F26" w:rsidRDefault="001A31E2" w:rsidP="001A31E2">
      <w:r w:rsidRPr="006C1F26">
        <w:t>A 3GPP ME may support functionality that is not required by 3GPP, but the requirements to do so are outside of the scope of 3GPP. The present document does not contain tests for features that are out of scope of 3GPP.</w:t>
      </w:r>
    </w:p>
    <w:p w14:paraId="56AA0965" w14:textId="77777777" w:rsidR="001A31E2" w:rsidRDefault="001A31E2" w:rsidP="001A31E2">
      <w:r w:rsidRPr="006C1F26">
        <w:t>In the present document, unless explicitly stated otherwise, for Rel-13 onwards the term E-UTRAN implicitly refers to E-UTRAN in WB-S1 mode. E-UTRAN in NB-S1 mode is always explicitly referred to as NB-IoT.</w:t>
      </w:r>
    </w:p>
    <w:p w14:paraId="543746B3" w14:textId="77777777" w:rsidR="001A31E2" w:rsidRDefault="001A31E2" w:rsidP="001A31E2">
      <w:r>
        <w:t>Within the context of this document, the term "terminal" used in ETSI TS 102 384 </w:t>
      </w:r>
      <w:r>
        <w:fldChar w:fldCharType="begin"/>
      </w:r>
      <w:r>
        <w:instrText xml:space="preserve"> REF _Ref73456295 \r \h </w:instrText>
      </w:r>
      <w:r>
        <w:fldChar w:fldCharType="separate"/>
      </w:r>
      <w:r>
        <w:t>[3]</w:t>
      </w:r>
      <w:r>
        <w:fldChar w:fldCharType="end"/>
      </w:r>
      <w:r>
        <w:t xml:space="preserve"> refers to the Mobile Equipment (ME).</w:t>
      </w:r>
    </w:p>
    <w:p w14:paraId="67A02727" w14:textId="77777777" w:rsidR="001A31E2" w:rsidRDefault="001A31E2" w:rsidP="001A31E2">
      <w:r>
        <w:t>Within the context of this document, the term "UICC" used in ETSI TS 102 384 </w:t>
      </w:r>
      <w:r>
        <w:fldChar w:fldCharType="begin"/>
      </w:r>
      <w:r>
        <w:instrText xml:space="preserve"> REF _Ref73456295 \r \h </w:instrText>
      </w:r>
      <w:r>
        <w:fldChar w:fldCharType="separate"/>
      </w:r>
      <w:r>
        <w:t>[3]</w:t>
      </w:r>
      <w:r>
        <w:fldChar w:fldCharType="end"/>
      </w:r>
      <w:r>
        <w:t xml:space="preserve"> refers to the USIM card.</w:t>
      </w:r>
    </w:p>
    <w:p w14:paraId="060AF31D" w14:textId="77777777" w:rsidR="001A31E2" w:rsidRDefault="001A31E2" w:rsidP="001A31E2">
      <w:r>
        <w:t>Within the context of this document, the term "NAA" used in ETSI TS 102 384 </w:t>
      </w:r>
      <w:r>
        <w:fldChar w:fldCharType="begin"/>
      </w:r>
      <w:r>
        <w:instrText xml:space="preserve"> REF _Ref73456295 \r \h </w:instrText>
      </w:r>
      <w:r>
        <w:fldChar w:fldCharType="separate"/>
      </w:r>
      <w:r>
        <w:t>[3]</w:t>
      </w:r>
      <w:r>
        <w:fldChar w:fldCharType="end"/>
      </w:r>
      <w:r>
        <w:t xml:space="preserve"> refers to the USIM application.</w:t>
      </w:r>
    </w:p>
    <w:p w14:paraId="6D1D613F" w14:textId="1BAB7FAE" w:rsidR="001A31E2" w:rsidRDefault="001A31E2" w:rsidP="001A31E2">
      <w:r>
        <w:t>For the avoidance of doubt, references to clauses of ETSI TS 102 384 </w:t>
      </w:r>
      <w:r>
        <w:fldChar w:fldCharType="begin"/>
      </w:r>
      <w:r>
        <w:instrText xml:space="preserve"> REF _Ref73456295 \r \h </w:instrText>
      </w:r>
      <w:r>
        <w:fldChar w:fldCharType="separate"/>
      </w:r>
      <w:r>
        <w:t>[3]</w:t>
      </w:r>
      <w:r>
        <w:fldChar w:fldCharType="end"/>
      </w:r>
      <w:r>
        <w:t xml:space="preserve"> or ETSI TS 102 221 </w:t>
      </w:r>
      <w:r>
        <w:fldChar w:fldCharType="begin"/>
      </w:r>
      <w:r>
        <w:instrText xml:space="preserve"> REF _Ref72137167 \r \h </w:instrText>
      </w:r>
      <w:r>
        <w:fldChar w:fldCharType="separate"/>
      </w:r>
      <w:r>
        <w:t>[</w:t>
      </w:r>
      <w:r w:rsidR="00E90DE8">
        <w:t>8</w:t>
      </w:r>
      <w:r>
        <w:t>]</w:t>
      </w:r>
      <w:r>
        <w:fldChar w:fldCharType="end"/>
      </w:r>
      <w:r>
        <w:t xml:space="preserve"> include all the subclauses of that clause, unless specifically mentioned.</w:t>
      </w:r>
    </w:p>
    <w:p w14:paraId="1B289331" w14:textId="77777777" w:rsidR="001A31E2" w:rsidRDefault="001A31E2" w:rsidP="001A31E2">
      <w:r>
        <w:t>The target test specifications ETSI TS 102 384 </w:t>
      </w:r>
      <w:r>
        <w:fldChar w:fldCharType="begin"/>
      </w:r>
      <w:r>
        <w:instrText xml:space="preserve"> REF _Ref73456295 \r \h </w:instrText>
      </w:r>
      <w:r>
        <w:fldChar w:fldCharType="separate"/>
      </w:r>
      <w:r>
        <w:t>[3]</w:t>
      </w:r>
      <w:r>
        <w:fldChar w:fldCharType="end"/>
      </w:r>
      <w:r>
        <w:t xml:space="preserve"> and TS 31.124 </w:t>
      </w:r>
      <w:r>
        <w:fldChar w:fldCharType="begin"/>
      </w:r>
      <w:r>
        <w:instrText xml:space="preserve"> REF _Ref73456517 \r \h </w:instrText>
      </w:r>
      <w:r>
        <w:fldChar w:fldCharType="separate"/>
      </w:r>
      <w:r>
        <w:t>[2]</w:t>
      </w:r>
      <w:r>
        <w:fldChar w:fldCharType="end"/>
      </w:r>
      <w:r>
        <w:t xml:space="preserve"> contain material that is outside of the scope of the 3GPP requirements for nrUSIM testing the and the present document indicates which parts are in the scope and which are not.</w:t>
      </w:r>
    </w:p>
    <w:p w14:paraId="7EA38874" w14:textId="77777777" w:rsidR="001A31E2" w:rsidRDefault="001A31E2" w:rsidP="001A31E2">
      <w:r>
        <w:t>A 3GPP ME may support functionality that is not required by 3GPP, but the requirements to do so are outside of the scope of 3GPP. Thus, the present document does not contain tests or references to ETSI TS 102 384 </w:t>
      </w:r>
      <w:r>
        <w:fldChar w:fldCharType="begin"/>
      </w:r>
      <w:r>
        <w:instrText xml:space="preserve"> REF _Ref73456295 \r \h </w:instrText>
      </w:r>
      <w:r>
        <w:fldChar w:fldCharType="separate"/>
      </w:r>
      <w:r>
        <w:t>[3]</w:t>
      </w:r>
      <w:r>
        <w:fldChar w:fldCharType="end"/>
      </w:r>
      <w:r>
        <w:t xml:space="preserve"> tests for features which are out of scope of 3GPP.</w:t>
      </w:r>
    </w:p>
    <w:p w14:paraId="552EEBCC" w14:textId="540019DE" w:rsidR="001A31E2" w:rsidRPr="006C1F26" w:rsidRDefault="001A31E2" w:rsidP="00252629">
      <w:r>
        <w:t>In the present document, unless explicitly stated otherwise, for Rel-13 onwards the term E-UTRAN implicitly refers to the E-UTRAN in WB-S1 mode. E-UTRAN in NB-S1 mode is always explicitly referred to as NB-IoT.</w:t>
      </w:r>
    </w:p>
    <w:p w14:paraId="223EB49B" w14:textId="77777777" w:rsidR="00252629" w:rsidRPr="006C1F26" w:rsidRDefault="00252629" w:rsidP="005F5637">
      <w:pPr>
        <w:pStyle w:val="Heading1"/>
      </w:pPr>
      <w:bookmarkStart w:id="31" w:name="references"/>
      <w:bookmarkStart w:id="32" w:name="_Toc178929328"/>
      <w:bookmarkStart w:id="33" w:name="_Hlk62489853"/>
      <w:bookmarkStart w:id="34" w:name="_Toc183030686"/>
      <w:bookmarkEnd w:id="31"/>
      <w:r w:rsidRPr="006C1F26">
        <w:t>2</w:t>
      </w:r>
      <w:r w:rsidRPr="006C1F26">
        <w:tab/>
        <w:t>References</w:t>
      </w:r>
      <w:bookmarkEnd w:id="32"/>
      <w:bookmarkEnd w:id="34"/>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77777777" w:rsidR="00E90DE8" w:rsidRDefault="00252629" w:rsidP="00E90DE8">
      <w:pPr>
        <w:pStyle w:val="EX"/>
        <w:numPr>
          <w:ilvl w:val="0"/>
          <w:numId w:val="18"/>
        </w:numPr>
        <w:ind w:left="1276" w:hanging="992"/>
      </w:pPr>
      <w:bookmarkStart w:id="35" w:name="_Ref62645866"/>
      <w:bookmarkStart w:id="36" w:name="MCCQCTEMPBM_00000175"/>
      <w:bookmarkEnd w:id="33"/>
      <w:r w:rsidRPr="006C1F26">
        <w:t>3GPP TR 21.905: "Vocabulary for 3GPP Specifications".</w:t>
      </w:r>
      <w:bookmarkStart w:id="37" w:name="_Ref62645896"/>
      <w:bookmarkStart w:id="38" w:name="_Ref73456517"/>
      <w:bookmarkStart w:id="39" w:name="MCCQCTEMPBM_00000176"/>
      <w:bookmarkEnd w:id="35"/>
      <w:bookmarkEnd w:id="36"/>
    </w:p>
    <w:p w14:paraId="5BD17633" w14:textId="77777777" w:rsidR="00E90DE8" w:rsidRDefault="00252629" w:rsidP="00E90DE8">
      <w:pPr>
        <w:pStyle w:val="EX"/>
        <w:numPr>
          <w:ilvl w:val="0"/>
          <w:numId w:val="18"/>
        </w:numPr>
        <w:ind w:left="1276" w:hanging="992"/>
      </w:pPr>
      <w:r w:rsidRPr="006C1F26">
        <w:t>3GPP TS 31.12</w:t>
      </w:r>
      <w:r>
        <w:t>4</w:t>
      </w:r>
      <w:r w:rsidRPr="006C1F26">
        <w:t>: "</w:t>
      </w:r>
      <w:r w:rsidRPr="00131177">
        <w:t xml:space="preserve"> </w:t>
      </w:r>
      <w:r>
        <w:t>Mobile Equipment (ME) conformance test specification; Universal Subscriber Identity Module Application Toolkit (USAT) conformance test specification</w:t>
      </w:r>
      <w:r w:rsidRPr="006C1F26">
        <w:t>".</w:t>
      </w:r>
      <w:bookmarkStart w:id="40" w:name="_Ref73456295"/>
      <w:bookmarkStart w:id="41" w:name="MCCQCTEMPBM_00000177"/>
      <w:bookmarkEnd w:id="37"/>
      <w:bookmarkEnd w:id="38"/>
      <w:bookmarkEnd w:id="39"/>
    </w:p>
    <w:p w14:paraId="711891AD" w14:textId="77777777" w:rsidR="00E90DE8" w:rsidRDefault="00252629" w:rsidP="00E90DE8">
      <w:pPr>
        <w:pStyle w:val="EX"/>
        <w:numPr>
          <w:ilvl w:val="0"/>
          <w:numId w:val="18"/>
        </w:numPr>
        <w:ind w:left="1276" w:hanging="992"/>
      </w:pPr>
      <w:r>
        <w:lastRenderedPageBreak/>
        <w:t>ETSI TS 102 384</w:t>
      </w:r>
      <w:r w:rsidR="001A31E2">
        <w:t xml:space="preserve"> V</w:t>
      </w:r>
      <w:r w:rsidR="007240DF">
        <w:t>17.0.0</w:t>
      </w:r>
      <w:r>
        <w:t xml:space="preserve">: </w:t>
      </w:r>
      <w:r w:rsidRPr="006C1F26">
        <w:t>"</w:t>
      </w:r>
      <w:r>
        <w:t>Smart cards; UICC-Terminal interface; Card Application Toolkit (CAT) conformance specification</w:t>
      </w:r>
      <w:r w:rsidRPr="006C1F26">
        <w:t>".</w:t>
      </w:r>
      <w:bookmarkStart w:id="42" w:name="_Ref62645985"/>
      <w:bookmarkStart w:id="43" w:name="MCCQCTEMPBM_00000178"/>
      <w:bookmarkEnd w:id="40"/>
      <w:bookmarkEnd w:id="41"/>
    </w:p>
    <w:p w14:paraId="05321047" w14:textId="77777777" w:rsidR="00E90DE8" w:rsidRDefault="00252629" w:rsidP="00E90DE8">
      <w:pPr>
        <w:pStyle w:val="EX"/>
        <w:numPr>
          <w:ilvl w:val="0"/>
          <w:numId w:val="18"/>
        </w:numPr>
        <w:ind w:left="1276" w:hanging="992"/>
      </w:pPr>
      <w:r w:rsidRPr="006C1F26">
        <w:t>3GPP TS 38.508-1: "5GS; User Equipment (UE) conformance specification; Part 1: Common test environment".</w:t>
      </w:r>
      <w:bookmarkStart w:id="44" w:name="_Ref62646021"/>
      <w:bookmarkStart w:id="45" w:name="MCCQCTEMPBM_00000179"/>
      <w:bookmarkEnd w:id="42"/>
      <w:bookmarkEnd w:id="43"/>
    </w:p>
    <w:p w14:paraId="49992294" w14:textId="77777777" w:rsidR="00E90DE8" w:rsidRDefault="00252629" w:rsidP="00E90DE8">
      <w:pPr>
        <w:pStyle w:val="EX"/>
        <w:numPr>
          <w:ilvl w:val="0"/>
          <w:numId w:val="18"/>
        </w:numPr>
        <w:ind w:left="1276" w:hanging="992"/>
      </w:pPr>
      <w:r w:rsidRPr="006C1F26">
        <w:t>3GPP TS 36.508: "Evolved Universal Terrestrial Radio Access (E-UTRA) and Evolved Packet Core (EPC); Common test environments for User Equipment (UE) conformance testing".</w:t>
      </w:r>
      <w:bookmarkStart w:id="46" w:name="_Ref62646075"/>
      <w:bookmarkStart w:id="47" w:name="MCCQCTEMPBM_00000180"/>
      <w:bookmarkEnd w:id="44"/>
      <w:bookmarkEnd w:id="45"/>
    </w:p>
    <w:p w14:paraId="43130757" w14:textId="77777777" w:rsidR="00E90DE8" w:rsidRDefault="00252629" w:rsidP="00E90DE8">
      <w:pPr>
        <w:pStyle w:val="EX"/>
        <w:numPr>
          <w:ilvl w:val="0"/>
          <w:numId w:val="18"/>
        </w:numPr>
        <w:ind w:left="1276" w:hanging="992"/>
      </w:pPr>
      <w:r w:rsidRPr="006C1F26">
        <w:t>3GPP TS 34.108: "Common test environments for User Equipment (UE) conformance testing".</w:t>
      </w:r>
      <w:bookmarkStart w:id="48" w:name="_Ref62646789"/>
      <w:bookmarkStart w:id="49" w:name="MCCQCTEMPBM_00000181"/>
      <w:bookmarkEnd w:id="46"/>
      <w:bookmarkEnd w:id="47"/>
    </w:p>
    <w:p w14:paraId="5C98B5DE" w14:textId="77777777" w:rsidR="00E90DE8" w:rsidRDefault="00252629" w:rsidP="00E90DE8">
      <w:pPr>
        <w:pStyle w:val="EX"/>
        <w:numPr>
          <w:ilvl w:val="0"/>
          <w:numId w:val="18"/>
        </w:numPr>
        <w:ind w:left="1276" w:hanging="992"/>
      </w:pPr>
      <w:bookmarkStart w:id="50" w:name="_Ref62646858"/>
      <w:bookmarkStart w:id="51" w:name="MCCQCTEMPBM_00000182"/>
      <w:bookmarkEnd w:id="48"/>
      <w:bookmarkEnd w:id="49"/>
      <w:r w:rsidRPr="006C1F26">
        <w:t>ISO/IEC 9646</w:t>
      </w:r>
      <w:r w:rsidRPr="006C1F26">
        <w:noBreakHyphen/>
        <w:t>7</w:t>
      </w:r>
      <w:r w:rsidR="007240DF">
        <w:t>:1995</w:t>
      </w:r>
      <w:r w:rsidRPr="006C1F26">
        <w:t>: "Information technology - Open Systems Interconnection - Conformance testing methodology and framework - Part 7: Implementation Conformance Statements".</w:t>
      </w:r>
      <w:bookmarkStart w:id="52" w:name="_Ref62645937"/>
      <w:bookmarkStart w:id="53" w:name="_Ref72137167"/>
      <w:bookmarkStart w:id="54" w:name="MCCQCTEMPBM_00000183"/>
      <w:bookmarkEnd w:id="50"/>
      <w:bookmarkEnd w:id="51"/>
    </w:p>
    <w:p w14:paraId="603D9FC8" w14:textId="77777777" w:rsidR="00E90DE8" w:rsidRDefault="00252629" w:rsidP="00E90DE8">
      <w:pPr>
        <w:pStyle w:val="EX"/>
        <w:numPr>
          <w:ilvl w:val="0"/>
          <w:numId w:val="18"/>
        </w:numPr>
        <w:ind w:left="1276" w:hanging="992"/>
      </w:pPr>
      <w:r w:rsidRPr="006C1F26">
        <w:t>ETSI TS 102 221</w:t>
      </w:r>
      <w:r w:rsidR="007240DF">
        <w:t xml:space="preserve"> V18.0.0</w:t>
      </w:r>
      <w:r w:rsidRPr="006C1F26">
        <w:t>: "UICC-Terminal interface; Physical and logical characteristics"</w:t>
      </w:r>
      <w:bookmarkEnd w:id="52"/>
      <w:r w:rsidRPr="006C1F26">
        <w:t>.</w:t>
      </w:r>
      <w:bookmarkStart w:id="55" w:name="_Ref62648839"/>
      <w:bookmarkStart w:id="56" w:name="MCCQCTEMPBM_00000184"/>
      <w:bookmarkEnd w:id="53"/>
      <w:bookmarkEnd w:id="54"/>
    </w:p>
    <w:p w14:paraId="664D2AC6" w14:textId="77777777" w:rsidR="00E90DE8" w:rsidRDefault="00252629" w:rsidP="00E90DE8">
      <w:pPr>
        <w:pStyle w:val="EX"/>
        <w:numPr>
          <w:ilvl w:val="0"/>
          <w:numId w:val="18"/>
        </w:numPr>
        <w:ind w:left="1276" w:hanging="992"/>
      </w:pPr>
      <w:r w:rsidRPr="006C1F26">
        <w:t>GSMA TS.48</w:t>
      </w:r>
      <w:r w:rsidR="007240DF">
        <w:t xml:space="preserve"> v5.0</w:t>
      </w:r>
      <w:r w:rsidRPr="006C1F26">
        <w:t>: "Generic eUICC Test Profile for Device Testing".</w:t>
      </w:r>
      <w:bookmarkStart w:id="57" w:name="_Ref62646929"/>
      <w:bookmarkStart w:id="58" w:name="MCCQCTEMPBM_00000185"/>
      <w:bookmarkEnd w:id="55"/>
      <w:bookmarkEnd w:id="56"/>
    </w:p>
    <w:p w14:paraId="684DCCA1" w14:textId="77777777" w:rsidR="00E90DE8" w:rsidRDefault="00252629" w:rsidP="00E90DE8">
      <w:pPr>
        <w:pStyle w:val="EX"/>
        <w:numPr>
          <w:ilvl w:val="0"/>
          <w:numId w:val="18"/>
        </w:numPr>
        <w:ind w:left="1276" w:hanging="992"/>
      </w:pPr>
      <w:r w:rsidRPr="006C1F26">
        <w:t>ETSI TS 103 666-1</w:t>
      </w:r>
      <w:r w:rsidR="007240DF">
        <w:t xml:space="preserve"> V17.3.0</w:t>
      </w:r>
      <w:r w:rsidRPr="006C1F26">
        <w:t>: "Smart Secure Platform (SSP); Part 1: General characteristics"</w:t>
      </w:r>
      <w:bookmarkEnd w:id="57"/>
      <w:r w:rsidRPr="006C1F26">
        <w:t>.</w:t>
      </w:r>
      <w:bookmarkStart w:id="59" w:name="_Ref62646974"/>
      <w:bookmarkStart w:id="60" w:name="MCCQCTEMPBM_00000186"/>
      <w:bookmarkEnd w:id="58"/>
    </w:p>
    <w:p w14:paraId="3B76C6A3" w14:textId="77777777" w:rsidR="00E90DE8" w:rsidRDefault="00252629" w:rsidP="00E90DE8">
      <w:pPr>
        <w:pStyle w:val="EX"/>
        <w:numPr>
          <w:ilvl w:val="0"/>
          <w:numId w:val="18"/>
        </w:numPr>
        <w:ind w:left="1276" w:hanging="992"/>
      </w:pPr>
      <w:r w:rsidRPr="006C1F26">
        <w:t>ETSI TS 103 666-2</w:t>
      </w:r>
      <w:r w:rsidR="007240DF">
        <w:t xml:space="preserve"> V17.0.0</w:t>
      </w:r>
      <w:r w:rsidRPr="006C1F26">
        <w:t>: "Smart Secure Platform (SSP); Part 2: Integrated SSP (iSSP) characteristics"</w:t>
      </w:r>
      <w:bookmarkEnd w:id="59"/>
      <w:r w:rsidRPr="006C1F26">
        <w:t>.</w:t>
      </w:r>
      <w:bookmarkStart w:id="61" w:name="_Ref62646991"/>
      <w:bookmarkStart w:id="62" w:name="MCCQCTEMPBM_00000187"/>
      <w:bookmarkEnd w:id="60"/>
    </w:p>
    <w:p w14:paraId="202B3DC6"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103 666-3</w:t>
      </w:r>
      <w:r w:rsidR="007240DF">
        <w:t xml:space="preserve"> V16.0.0</w:t>
      </w:r>
      <w:r w:rsidRPr="006C1F26">
        <w:t>: "Smart Secure Platform (SSP); Part 3: Embedded SSP (eSSP) Type 1 characteristics"</w:t>
      </w:r>
      <w:bookmarkEnd w:id="61"/>
      <w:r w:rsidRPr="006C1F26">
        <w:t>.</w:t>
      </w:r>
      <w:bookmarkStart w:id="63" w:name="_Ref62647498"/>
      <w:bookmarkStart w:id="64" w:name="MCCQCTEMPBM_00000188"/>
      <w:bookmarkEnd w:id="62"/>
    </w:p>
    <w:p w14:paraId="05175458"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63"/>
      <w:r w:rsidRPr="006C1F26">
        <w:t>.</w:t>
      </w:r>
      <w:bookmarkStart w:id="65" w:name="_Ref62648066"/>
      <w:bookmarkStart w:id="66" w:name="MCCQCTEMPBM_00000189"/>
      <w:bookmarkEnd w:id="64"/>
    </w:p>
    <w:p w14:paraId="244A9B56" w14:textId="0C67CC5A"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102 225</w:t>
      </w:r>
      <w:r w:rsidR="007240DF">
        <w:t xml:space="preserve"> V18.1.0</w:t>
      </w:r>
      <w:r w:rsidRPr="006C1F26">
        <w:t>: "Secured packet structure for UICC based applications".</w:t>
      </w:r>
      <w:bookmarkStart w:id="67" w:name="_Ref62648568"/>
      <w:bookmarkStart w:id="68" w:name="MCCQCTEMPBM_00000191"/>
      <w:bookmarkEnd w:id="65"/>
      <w:bookmarkEnd w:id="66"/>
    </w:p>
    <w:p w14:paraId="10C0F50B" w14:textId="77777777" w:rsidR="00E90DE8" w:rsidRDefault="00E90DE8" w:rsidP="00E90DE8">
      <w:pPr>
        <w:pStyle w:val="EX"/>
        <w:numPr>
          <w:ilvl w:val="0"/>
          <w:numId w:val="18"/>
        </w:numPr>
        <w:overflowPunct/>
        <w:autoSpaceDE/>
        <w:autoSpaceDN/>
        <w:adjustRightInd/>
        <w:spacing w:after="200" w:line="276" w:lineRule="auto"/>
        <w:ind w:left="1276" w:hanging="992"/>
        <w:textAlignment w:val="auto"/>
      </w:pPr>
      <w:r w:rsidRPr="006C1F26">
        <w:t>ETSI TS 102 226</w:t>
      </w:r>
      <w:r>
        <w:t xml:space="preserve"> V18.3.0</w:t>
      </w:r>
      <w:r w:rsidRPr="006C1F26">
        <w:t>: "Remote APDU structure for UICC based applications".</w:t>
      </w:r>
    </w:p>
    <w:p w14:paraId="5CCACF28" w14:textId="37A2A46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27.007: "AT command set for User Equipment (UE) ".</w:t>
      </w:r>
      <w:bookmarkStart w:id="69" w:name="_Ref62648815"/>
      <w:bookmarkStart w:id="70" w:name="MCCQCTEMPBM_00000192"/>
      <w:bookmarkEnd w:id="67"/>
      <w:bookmarkEnd w:id="68"/>
    </w:p>
    <w:p w14:paraId="26D14A21" w14:textId="10191311"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31.130: "(U)SIM Application Programming Interface (API); (U)SIM API for Java™Card".</w:t>
      </w:r>
      <w:bookmarkStart w:id="71" w:name="_Ref62649275"/>
      <w:bookmarkStart w:id="72" w:name="MCCQCTEMPBM_00000193"/>
      <w:bookmarkEnd w:id="69"/>
      <w:bookmarkEnd w:id="70"/>
    </w:p>
    <w:p w14:paraId="5352FAE8" w14:textId="0557F7F7" w:rsidR="00E90DE8" w:rsidRDefault="00252629" w:rsidP="00537DD9">
      <w:pPr>
        <w:pStyle w:val="EX"/>
        <w:numPr>
          <w:ilvl w:val="0"/>
          <w:numId w:val="18"/>
        </w:numPr>
        <w:overflowPunct/>
        <w:autoSpaceDE/>
        <w:autoSpaceDN/>
        <w:adjustRightInd/>
        <w:spacing w:after="200" w:line="276" w:lineRule="auto"/>
        <w:ind w:left="1276" w:hanging="992"/>
        <w:textAlignment w:val="auto"/>
      </w:pPr>
      <w:bookmarkStart w:id="73" w:name="_Ref62665141"/>
      <w:bookmarkStart w:id="74" w:name="MCCQCTEMPBM_00000197"/>
      <w:bookmarkStart w:id="75" w:name="_Ref179538889"/>
      <w:bookmarkEnd w:id="71"/>
      <w:bookmarkEnd w:id="72"/>
      <w:r w:rsidRPr="006C1F26">
        <w:t>Trusted Connectivity Alliance: "eUICC Profile Package: Interoperable Format Technical Specification</w:t>
      </w:r>
      <w:r w:rsidR="00E90DE8">
        <w:t xml:space="preserve"> Version 3.3.1</w:t>
      </w:r>
      <w:r w:rsidRPr="006C1F26">
        <w:t>".</w:t>
      </w:r>
      <w:bookmarkStart w:id="76" w:name="_Ref65064651"/>
      <w:bookmarkStart w:id="77" w:name="MCCQCTEMPBM_00000198"/>
      <w:bookmarkEnd w:id="73"/>
      <w:bookmarkEnd w:id="74"/>
      <w:bookmarkEnd w:id="75"/>
    </w:p>
    <w:p w14:paraId="41EE2D81" w14:textId="23B00C79"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78" w:name="_Ref179538971"/>
      <w:r w:rsidRPr="006C1F26">
        <w:t>ETSI TS 102 241</w:t>
      </w:r>
      <w:r w:rsidR="00E90DE8">
        <w:t>V18.0.0</w:t>
      </w:r>
      <w:r w:rsidRPr="006C1F26">
        <w:t>: "UICC Application Programming Interface (UICC API) for Java Card™".</w:t>
      </w:r>
      <w:bookmarkStart w:id="79" w:name="_Ref63061803"/>
      <w:bookmarkStart w:id="80" w:name="MCCQCTEMPBM_00000199"/>
      <w:bookmarkEnd w:id="76"/>
      <w:bookmarkEnd w:id="77"/>
      <w:bookmarkEnd w:id="78"/>
    </w:p>
    <w:p w14:paraId="4FA06BC5" w14:textId="082F8F5D" w:rsidR="00E90DE8" w:rsidRDefault="00252629" w:rsidP="00515023">
      <w:pPr>
        <w:pStyle w:val="EX"/>
        <w:numPr>
          <w:ilvl w:val="0"/>
          <w:numId w:val="18"/>
        </w:numPr>
        <w:overflowPunct/>
        <w:autoSpaceDE/>
        <w:autoSpaceDN/>
        <w:adjustRightInd/>
        <w:spacing w:after="200" w:line="276" w:lineRule="auto"/>
        <w:ind w:left="1276" w:hanging="992"/>
        <w:textAlignment w:val="auto"/>
      </w:pPr>
      <w:bookmarkStart w:id="81" w:name="_Ref63064073"/>
      <w:bookmarkStart w:id="82" w:name="_Ref65069167"/>
      <w:bookmarkStart w:id="83" w:name="MCCQCTEMPBM_00000201"/>
      <w:bookmarkStart w:id="84" w:name="_Ref179539142"/>
      <w:bookmarkEnd w:id="79"/>
      <w:bookmarkEnd w:id="80"/>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Start w:id="85" w:name="_Ref65069003"/>
      <w:bookmarkStart w:id="86" w:name="MCCQCTEMPBM_00000202"/>
      <w:bookmarkEnd w:id="82"/>
      <w:bookmarkEnd w:id="83"/>
      <w:bookmarkEnd w:id="84"/>
    </w:p>
    <w:p w14:paraId="3D7A6D81" w14:textId="2BE685B3"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87" w:name="_Ref179539320"/>
      <w:r w:rsidRPr="00746902">
        <w:t>ETSI</w:t>
      </w:r>
      <w:r>
        <w:t> </w:t>
      </w:r>
      <w:r w:rsidRPr="00746902">
        <w:t>TS</w:t>
      </w:r>
      <w:r>
        <w:t> </w:t>
      </w:r>
      <w:r w:rsidRPr="00746902">
        <w:t>102</w:t>
      </w:r>
      <w:r>
        <w:t> </w:t>
      </w:r>
      <w:r w:rsidRPr="00746902">
        <w:t>223</w:t>
      </w:r>
      <w:r w:rsidR="00E90DE8">
        <w:t xml:space="preserve"> V18.0.0</w:t>
      </w:r>
      <w:r>
        <w:t xml:space="preserve">: </w:t>
      </w:r>
      <w:r w:rsidRPr="006C1F26">
        <w:t>"</w:t>
      </w:r>
      <w:r w:rsidR="002D082F">
        <w:t xml:space="preserve">Smart </w:t>
      </w:r>
      <w:r w:rsidRPr="00746902">
        <w:t>Card</w:t>
      </w:r>
      <w:r w:rsidR="002D082F">
        <w:t>s;</w:t>
      </w:r>
      <w:r w:rsidRPr="00746902">
        <w:t xml:space="preserve"> </w:t>
      </w:r>
      <w:r w:rsidR="002D082F">
        <w:t xml:space="preserve">Card </w:t>
      </w:r>
      <w:r w:rsidRPr="00746902">
        <w:t>Application Toolkit (CAT)</w:t>
      </w:r>
      <w:r w:rsidRPr="006C1F26">
        <w:t>"</w:t>
      </w:r>
      <w:bookmarkStart w:id="88" w:name="_Ref72225768"/>
      <w:bookmarkStart w:id="89" w:name="MCCQCTEMPBM_00000203"/>
      <w:bookmarkEnd w:id="85"/>
      <w:bookmarkEnd w:id="86"/>
      <w:bookmarkEnd w:id="87"/>
    </w:p>
    <w:p w14:paraId="0869EDD7" w14:textId="0A70D0B5"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90" w:name="_Ref179539483"/>
      <w:r>
        <w:t>ETSI TS 102 671</w:t>
      </w:r>
      <w:r w:rsidR="00E90DE8">
        <w:t xml:space="preserve"> V18.1.0</w:t>
      </w:r>
      <w:r>
        <w:t xml:space="preserve">: </w:t>
      </w:r>
      <w:r w:rsidRPr="006C1F26">
        <w:t>"</w:t>
      </w:r>
      <w:r>
        <w:t>Machine to Machine UICC; Physical and logical characteristics</w:t>
      </w:r>
      <w:r w:rsidRPr="006C1F26">
        <w:t>"</w:t>
      </w:r>
      <w:bookmarkStart w:id="91" w:name="_Ref72232734"/>
      <w:bookmarkStart w:id="92" w:name="MCCQCTEMPBM_00000204"/>
      <w:bookmarkEnd w:id="88"/>
      <w:bookmarkEnd w:id="89"/>
      <w:bookmarkEnd w:id="90"/>
    </w:p>
    <w:p w14:paraId="322DAE42" w14:textId="0FC979A4"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93" w:name="_Ref179539552"/>
      <w:r>
        <w:t>GSMA SGP.22</w:t>
      </w:r>
      <w:r w:rsidR="00E90DE8">
        <w:t xml:space="preserve"> v3.1</w:t>
      </w:r>
      <w:r>
        <w:t xml:space="preserve">: </w:t>
      </w:r>
      <w:r w:rsidRPr="006C1F26">
        <w:t>"</w:t>
      </w:r>
      <w:r w:rsidRPr="00296080">
        <w:t>RSP Technical specification</w:t>
      </w:r>
      <w:r w:rsidRPr="006C1F26">
        <w:t>"</w:t>
      </w:r>
      <w:bookmarkStart w:id="94" w:name="_Ref72251210"/>
      <w:bookmarkStart w:id="95" w:name="MCCQCTEMPBM_00000205"/>
      <w:bookmarkEnd w:id="91"/>
      <w:bookmarkEnd w:id="92"/>
      <w:bookmarkEnd w:id="93"/>
    </w:p>
    <w:p w14:paraId="699AF50B" w14:textId="5368E41E" w:rsidR="00810F6B" w:rsidRDefault="00810F6B" w:rsidP="00810F6B">
      <w:pPr>
        <w:pStyle w:val="EX"/>
        <w:numPr>
          <w:ilvl w:val="0"/>
          <w:numId w:val="18"/>
        </w:numPr>
        <w:overflowPunct/>
        <w:autoSpaceDE/>
        <w:autoSpaceDN/>
        <w:adjustRightInd/>
        <w:spacing w:after="200" w:line="276" w:lineRule="auto"/>
        <w:ind w:left="1276" w:hanging="992"/>
        <w:textAlignment w:val="auto"/>
      </w:pPr>
      <w:bookmarkStart w:id="96" w:name="_Ref155871264"/>
      <w:bookmarkStart w:id="97" w:name="MCCQCTEMPBM_00000208"/>
      <w:bookmarkStart w:id="98" w:name="_Ref179547758"/>
      <w:bookmarkEnd w:id="94"/>
      <w:bookmarkEnd w:id="95"/>
      <w:r>
        <w:t>3GPP TS 38.508-1: "5GS; User Equipment (UE) conformance specification; Part 1: Common test environment".</w:t>
      </w:r>
      <w:bookmarkEnd w:id="98"/>
    </w:p>
    <w:p w14:paraId="5F504273" w14:textId="77777777" w:rsidR="00252629" w:rsidRPr="006C1F26" w:rsidRDefault="00252629" w:rsidP="00252629">
      <w:pPr>
        <w:pStyle w:val="Heading1"/>
      </w:pPr>
      <w:bookmarkStart w:id="99" w:name="definitions"/>
      <w:bookmarkStart w:id="100" w:name="_Toc178929329"/>
      <w:bookmarkStart w:id="101" w:name="_Toc183030687"/>
      <w:bookmarkEnd w:id="81"/>
      <w:bookmarkEnd w:id="96"/>
      <w:bookmarkEnd w:id="97"/>
      <w:bookmarkEnd w:id="99"/>
      <w:r w:rsidRPr="006C1F26">
        <w:t>3</w:t>
      </w:r>
      <w:r w:rsidRPr="006C1F26">
        <w:tab/>
        <w:t>Definitions of terms, symbols and abbreviations</w:t>
      </w:r>
      <w:bookmarkEnd w:id="100"/>
      <w:bookmarkEnd w:id="101"/>
    </w:p>
    <w:p w14:paraId="251227AC" w14:textId="77777777" w:rsidR="00252629" w:rsidRPr="006C1F26" w:rsidRDefault="00252629" w:rsidP="00252629">
      <w:pPr>
        <w:pStyle w:val="Heading2"/>
      </w:pPr>
      <w:bookmarkStart w:id="102" w:name="_Toc178929330"/>
      <w:bookmarkStart w:id="103" w:name="_Toc183030688"/>
      <w:r w:rsidRPr="006C1F26">
        <w:t>3.1</w:t>
      </w:r>
      <w:r w:rsidRPr="006C1F26">
        <w:tab/>
        <w:t>Terms</w:t>
      </w:r>
      <w:bookmarkEnd w:id="102"/>
      <w:bookmarkEnd w:id="103"/>
    </w:p>
    <w:p w14:paraId="4488A88F" w14:textId="77777777" w:rsidR="00252629" w:rsidRPr="006C1F26" w:rsidRDefault="00252629" w:rsidP="00252629">
      <w:r w:rsidRPr="006C1F26">
        <w:t>For the purposes of the present document, the terms given in TR 21.905 </w:t>
      </w:r>
      <w:bookmarkStart w:id="104" w:name="MCCQCTEMPBM_00000118"/>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104"/>
      <w:r>
        <w:t xml:space="preserve">, TS 31.124 [2]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14267744" w:rsidR="00B05BAE" w:rsidRDefault="00B05BAE" w:rsidP="00B05BAE">
      <w:pPr>
        <w:ind w:left="993" w:hanging="993"/>
      </w:pPr>
      <w:r w:rsidRPr="00B05BAE">
        <w:rPr>
          <w:b/>
          <w:bCs/>
        </w:rPr>
        <w:lastRenderedPageBreak/>
        <w:t>NAA:</w:t>
      </w:r>
      <w:r w:rsidRPr="00B05BAE">
        <w:rPr>
          <w:b/>
          <w:bCs/>
        </w:rPr>
        <w:tab/>
      </w:r>
      <w:r>
        <w:t>term used in ETSI TS 102 384 </w:t>
      </w:r>
      <w:bookmarkStart w:id="105" w:name="MCCQCTEMPBM_00000119"/>
      <w:r>
        <w:fldChar w:fldCharType="begin"/>
      </w:r>
      <w:r>
        <w:instrText xml:space="preserve"> REF _Ref73456295 \r \h </w:instrText>
      </w:r>
      <w:r>
        <w:fldChar w:fldCharType="separate"/>
      </w:r>
      <w:r>
        <w:t>[3]</w:t>
      </w:r>
      <w:r>
        <w:fldChar w:fldCharType="end"/>
      </w:r>
      <w:bookmarkEnd w:id="105"/>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25B9ED31" w:rsidR="00B05BAE" w:rsidRDefault="00B05BAE" w:rsidP="00252629">
      <w:pPr>
        <w:ind w:left="993" w:hanging="993"/>
      </w:pPr>
      <w:r>
        <w:rPr>
          <w:rStyle w:val="Strong"/>
        </w:rPr>
        <w:t>Terminal:</w:t>
      </w:r>
      <w:r>
        <w:tab/>
        <w:t xml:space="preserve">term </w:t>
      </w:r>
      <w:r w:rsidRPr="00B05BAE">
        <w:t>used in ETSI TS 102 384</w:t>
      </w:r>
      <w:r w:rsidR="00E90DE8">
        <w:t> </w:t>
      </w:r>
      <w:r w:rsidRPr="00B05BAE">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30B9C243" w:rsidR="00B05BAE" w:rsidRDefault="00B05BAE" w:rsidP="00B05BAE">
      <w:pPr>
        <w:ind w:left="993" w:hanging="993"/>
      </w:pPr>
      <w:r>
        <w:rPr>
          <w:b/>
          <w:bCs/>
        </w:rPr>
        <w:t>UICC:</w:t>
      </w:r>
      <w:r>
        <w:rPr>
          <w:b/>
          <w:bCs/>
        </w:rPr>
        <w:tab/>
      </w:r>
      <w:r>
        <w:t>term used in ETSI TS 102 384 </w:t>
      </w:r>
      <w:bookmarkStart w:id="106" w:name="MCCQCTEMPBM_00000120"/>
      <w:r>
        <w:fldChar w:fldCharType="begin"/>
      </w:r>
      <w:r>
        <w:instrText xml:space="preserve"> REF _Ref73456295 \r \h </w:instrText>
      </w:r>
      <w:r>
        <w:fldChar w:fldCharType="separate"/>
      </w:r>
      <w:r>
        <w:t>[3]</w:t>
      </w:r>
      <w:r>
        <w:fldChar w:fldCharType="end"/>
      </w:r>
      <w:bookmarkEnd w:id="106"/>
      <w:r>
        <w:t xml:space="preserve"> refers to the USIM card.</w:t>
      </w:r>
    </w:p>
    <w:p w14:paraId="762A573E" w14:textId="77777777" w:rsidR="00252629" w:rsidRPr="00B519E0" w:rsidRDefault="00252629" w:rsidP="00252629">
      <w:r w:rsidRPr="006C1F26">
        <w:t>A term defined in the present document takes precedence over the definition of the same term, if any, in TR 21.905 [1].</w:t>
      </w:r>
    </w:p>
    <w:p w14:paraId="5161E041" w14:textId="77777777" w:rsidR="00252629" w:rsidRPr="006C1F26" w:rsidRDefault="00252629" w:rsidP="00252629">
      <w:pPr>
        <w:pStyle w:val="Heading2"/>
      </w:pPr>
      <w:bookmarkStart w:id="107" w:name="_Toc178929331"/>
      <w:bookmarkStart w:id="108" w:name="_Toc183030689"/>
      <w:r w:rsidRPr="006C1F26">
        <w:t>3.2</w:t>
      </w:r>
      <w:r w:rsidRPr="006C1F26">
        <w:tab/>
        <w:t>Symbols</w:t>
      </w:r>
      <w:bookmarkEnd w:id="107"/>
      <w:bookmarkEnd w:id="108"/>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109" w:name="_Toc178929332"/>
      <w:bookmarkStart w:id="110" w:name="_Toc183030690"/>
      <w:r w:rsidRPr="006C1F26">
        <w:t>3.3</w:t>
      </w:r>
      <w:r w:rsidRPr="006C1F26">
        <w:tab/>
        <w:t>Abbreviations</w:t>
      </w:r>
      <w:bookmarkEnd w:id="109"/>
      <w:bookmarkEnd w:id="110"/>
    </w:p>
    <w:p w14:paraId="6036D4C4" w14:textId="23906B77" w:rsidR="00252629" w:rsidRPr="006C1F26" w:rsidRDefault="00252629" w:rsidP="00252629">
      <w:r w:rsidRPr="006C1F26">
        <w:t>For the purposes of the present document, the abbreviations given in TR 21.905 </w:t>
      </w:r>
      <w:bookmarkStart w:id="111" w:name="MCCQCTEMPBM_00000121"/>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111"/>
      <w:r>
        <w:t xml:space="preserve">, TS 31.124 [2]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77777777" w:rsidR="00252629" w:rsidRPr="00B519E0" w:rsidRDefault="00252629" w:rsidP="00252629">
      <w:r w:rsidRPr="006C1F26">
        <w:t>An abbreviation defined in the present document takes precedence over the definition of the same abbreviation, if any, in TR 21.905 [1].</w:t>
      </w:r>
    </w:p>
    <w:p w14:paraId="12DE7717" w14:textId="77777777" w:rsidR="00252629" w:rsidRDefault="00252629" w:rsidP="00252629">
      <w:pPr>
        <w:pStyle w:val="Heading2"/>
      </w:pPr>
      <w:bookmarkStart w:id="112" w:name="_Toc178929333"/>
      <w:bookmarkStart w:id="113" w:name="_Toc183030691"/>
      <w:r>
        <w:t>3.4</w:t>
      </w:r>
      <w:r>
        <w:tab/>
        <w:t>Mobile station definition and configurations</w:t>
      </w:r>
      <w:bookmarkEnd w:id="112"/>
      <w:bookmarkEnd w:id="113"/>
    </w:p>
    <w:p w14:paraId="7B8B5969" w14:textId="0D066704" w:rsidR="00252629" w:rsidRPr="003E12DE" w:rsidRDefault="00252629" w:rsidP="00252629">
      <w:pPr>
        <w:rPr>
          <w:rFonts w:eastAsia="TimesNewRoman"/>
        </w:rPr>
      </w:pPr>
      <w:r>
        <w:rPr>
          <w:rFonts w:eastAsia="TimesNewRoman"/>
        </w:rPr>
        <w:t>The mobile station definition and configurations specified in TS 34.108 </w:t>
      </w:r>
      <w:bookmarkStart w:id="114" w:name="MCCQCTEMPBM_00000123"/>
      <w:r>
        <w:rPr>
          <w:rFonts w:eastAsia="TimesNewRoman"/>
        </w:rPr>
        <w:fldChar w:fldCharType="begin"/>
      </w:r>
      <w:r>
        <w:rPr>
          <w:rFonts w:eastAsia="TimesNewRoman"/>
        </w:rPr>
        <w:instrText xml:space="preserve"> REF _Ref62646075 \r \h </w:instrText>
      </w:r>
      <w:r>
        <w:rPr>
          <w:rFonts w:eastAsia="TimesNewRoman"/>
        </w:rPr>
      </w:r>
      <w:r>
        <w:rPr>
          <w:rFonts w:eastAsia="TimesNewRoman"/>
        </w:rPr>
        <w:fldChar w:fldCharType="separate"/>
      </w:r>
      <w:r>
        <w:rPr>
          <w:rFonts w:eastAsia="TimesNewRoman"/>
        </w:rPr>
        <w:t>[6]</w:t>
      </w:r>
      <w:r>
        <w:rPr>
          <w:rFonts w:eastAsia="TimesNewRoman"/>
        </w:rPr>
        <w:fldChar w:fldCharType="end"/>
      </w:r>
      <w:bookmarkEnd w:id="114"/>
      <w:r>
        <w:rPr>
          <w:rFonts w:eastAsia="TimesNewRoman"/>
        </w:rPr>
        <w:t xml:space="preserve"> and TS 36.508 </w:t>
      </w:r>
      <w:bookmarkStart w:id="115" w:name="MCCQCTEMPBM_00000124"/>
      <w:r>
        <w:rPr>
          <w:rFonts w:eastAsia="TimesNewRoman"/>
        </w:rPr>
        <w:fldChar w:fldCharType="begin"/>
      </w:r>
      <w:r>
        <w:rPr>
          <w:rFonts w:eastAsia="TimesNewRoman"/>
        </w:rPr>
        <w:instrText xml:space="preserve"> REF _Ref155871264 \r \h </w:instrText>
      </w:r>
      <w:r>
        <w:rPr>
          <w:rFonts w:eastAsia="TimesNewRoman"/>
        </w:rPr>
      </w:r>
      <w:r>
        <w:rPr>
          <w:rFonts w:eastAsia="TimesNewRoman"/>
        </w:rPr>
        <w:fldChar w:fldCharType="separate"/>
      </w:r>
      <w:r>
        <w:rPr>
          <w:rFonts w:eastAsia="TimesNewRoman"/>
        </w:rPr>
        <w:t>[</w:t>
      </w:r>
      <w:r w:rsidR="00E90DE8">
        <w:rPr>
          <w:rFonts w:eastAsia="TimesNewRoman"/>
        </w:rPr>
        <w:t>5</w:t>
      </w:r>
      <w:r>
        <w:rPr>
          <w:rFonts w:eastAsia="TimesNewRoman"/>
        </w:rPr>
        <w:t>]</w:t>
      </w:r>
      <w:r>
        <w:rPr>
          <w:rFonts w:eastAsia="TimesNewRoman"/>
        </w:rPr>
        <w:fldChar w:fldCharType="end"/>
      </w:r>
      <w:bookmarkEnd w:id="115"/>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116" w:name="_Toc178929334"/>
      <w:bookmarkStart w:id="117" w:name="_Toc183030692"/>
      <w:r w:rsidRPr="006C1F26">
        <w:t>3.</w:t>
      </w:r>
      <w:r>
        <w:t>5</w:t>
      </w:r>
      <w:r w:rsidRPr="006C1F26">
        <w:tab/>
        <w:t>Coding Conventions</w:t>
      </w:r>
      <w:bookmarkEnd w:id="116"/>
      <w:bookmarkEnd w:id="117"/>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38B79838" w:rsidR="00252629" w:rsidRPr="006C1F26" w:rsidRDefault="00252629" w:rsidP="00252629">
      <w:r w:rsidRPr="006C1F26">
        <w:t>The coding of all data objects in the present document is according to ETSI TS 102 221 </w:t>
      </w:r>
      <w:bookmarkStart w:id="118" w:name="MCCQCTEMPBM_00000125"/>
      <w:r>
        <w:fldChar w:fldCharType="begin"/>
      </w:r>
      <w:r>
        <w:instrText xml:space="preserve"> REF _Ref72137167 \r \h </w:instrText>
      </w:r>
      <w:r>
        <w:fldChar w:fldCharType="separate"/>
      </w:r>
      <w:r>
        <w:t>[</w:t>
      </w:r>
      <w:r w:rsidR="00E90DE8">
        <w:t>8</w:t>
      </w:r>
      <w:r>
        <w:t>]</w:t>
      </w:r>
      <w:r>
        <w:fldChar w:fldCharType="end"/>
      </w:r>
      <w:bookmarkEnd w:id="118"/>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119" w:name="_Toc10738246"/>
      <w:bookmarkStart w:id="120" w:name="_Toc20396080"/>
      <w:bookmarkStart w:id="121" w:name="_Toc29397662"/>
      <w:bookmarkStart w:id="122" w:name="_Toc29398784"/>
      <w:bookmarkStart w:id="123" w:name="_Toc36648794"/>
      <w:bookmarkStart w:id="124" w:name="_Toc36654582"/>
      <w:bookmarkStart w:id="125" w:name="_Toc44960853"/>
      <w:bookmarkStart w:id="126" w:name="_Toc50982494"/>
      <w:bookmarkStart w:id="127" w:name="_Toc50984665"/>
      <w:bookmarkStart w:id="128" w:name="_Toc57111933"/>
      <w:bookmarkStart w:id="129" w:name="_Toc57208080"/>
      <w:bookmarkStart w:id="130" w:name="_Toc178929335"/>
      <w:bookmarkStart w:id="131" w:name="_Toc183030693"/>
      <w:r w:rsidRPr="006C1F26">
        <w:lastRenderedPageBreak/>
        <w:t>3.6</w:t>
      </w:r>
      <w:r w:rsidRPr="006C1F26">
        <w:tab/>
        <w:t>Applicability</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EB59D8C" w14:textId="77777777" w:rsidR="00252629" w:rsidRPr="006C1F26" w:rsidRDefault="00252629" w:rsidP="00252629">
      <w:pPr>
        <w:pStyle w:val="Heading3"/>
      </w:pPr>
      <w:bookmarkStart w:id="132" w:name="_Toc10738247"/>
      <w:bookmarkStart w:id="133" w:name="_Toc20396081"/>
      <w:bookmarkStart w:id="134" w:name="_Toc29397663"/>
      <w:bookmarkStart w:id="135" w:name="_Toc29398785"/>
      <w:bookmarkStart w:id="136" w:name="_Toc36648795"/>
      <w:bookmarkStart w:id="137" w:name="_Toc36654583"/>
      <w:bookmarkStart w:id="138" w:name="_Toc44960854"/>
      <w:bookmarkStart w:id="139" w:name="_Toc50982495"/>
      <w:bookmarkStart w:id="140" w:name="_Toc50984666"/>
      <w:bookmarkStart w:id="141" w:name="_Toc57111934"/>
      <w:bookmarkStart w:id="142" w:name="_Toc57208081"/>
      <w:bookmarkStart w:id="143" w:name="_Toc178929336"/>
      <w:bookmarkStart w:id="144" w:name="_Toc183030694"/>
      <w:r w:rsidRPr="006C1F26">
        <w:t>3.6.1</w:t>
      </w:r>
      <w:r w:rsidRPr="006C1F26">
        <w:tab/>
        <w:t>Applicability of the present document</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45" w:name="_Toc10738249"/>
      <w:bookmarkStart w:id="146" w:name="_Toc20396083"/>
      <w:bookmarkStart w:id="147" w:name="_Toc29397665"/>
      <w:bookmarkStart w:id="148" w:name="_Toc29398787"/>
      <w:bookmarkStart w:id="149" w:name="_Toc36648797"/>
      <w:bookmarkStart w:id="150" w:name="_Toc36654585"/>
      <w:bookmarkStart w:id="151" w:name="_Toc44960856"/>
      <w:bookmarkStart w:id="152" w:name="_Toc50982497"/>
      <w:bookmarkStart w:id="153" w:name="_Toc50984668"/>
      <w:bookmarkStart w:id="154" w:name="_Toc57111936"/>
      <w:bookmarkStart w:id="155" w:name="_Toc57208083"/>
      <w:bookmarkStart w:id="156" w:name="_Toc178929337"/>
      <w:bookmarkStart w:id="157" w:name="_Toc183030695"/>
      <w:r w:rsidRPr="006C1F26">
        <w:t>3.6.</w:t>
      </w:r>
      <w:r>
        <w:t>2</w:t>
      </w:r>
      <w:r w:rsidRPr="006C1F26">
        <w:tab/>
        <w:t>Applicability of the individual tests</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148EC278" w14:textId="7C1316EC"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 ME default configuration in accordance with table A.2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77777777" w:rsidR="00252629" w:rsidRPr="006C1F26" w:rsidRDefault="00252629" w:rsidP="00252629">
      <w:r w:rsidRPr="006C1F26">
        <w:t>The following notations, defined in ISO/IEC 9646</w:t>
      </w:r>
      <w:r w:rsidRPr="006C1F26">
        <w:noBreakHyphen/>
        <w:t>7 </w:t>
      </w:r>
      <w:bookmarkStart w:id="158" w:name="MCCQCTEMPBM_00000128"/>
      <w:r w:rsidRPr="006C1F26">
        <w:fldChar w:fldCharType="begin"/>
      </w:r>
      <w:r w:rsidRPr="006C1F26">
        <w:instrText xml:space="preserve"> REF _Ref62646858 \r \h </w:instrText>
      </w:r>
      <w:r w:rsidRPr="006C1F26">
        <w:fldChar w:fldCharType="separate"/>
      </w:r>
      <w:r w:rsidRPr="006C1F26">
        <w:t>[7]</w:t>
      </w:r>
      <w:r w:rsidRPr="006C1F26">
        <w:fldChar w:fldCharType="end"/>
      </w:r>
      <w:bookmarkEnd w:id="158"/>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59" w:name="_Toc10738250"/>
      <w:bookmarkStart w:id="160" w:name="_Toc20396084"/>
      <w:bookmarkStart w:id="161" w:name="_Toc29397666"/>
      <w:bookmarkStart w:id="162" w:name="_Toc29398788"/>
      <w:bookmarkStart w:id="163" w:name="_Toc36648798"/>
      <w:bookmarkStart w:id="164" w:name="_Toc36654586"/>
      <w:bookmarkStart w:id="165" w:name="_Toc44960857"/>
      <w:bookmarkStart w:id="166" w:name="_Toc50982498"/>
      <w:bookmarkStart w:id="167" w:name="_Toc50984669"/>
      <w:bookmarkStart w:id="168" w:name="_Toc57111937"/>
      <w:bookmarkStart w:id="169" w:name="_Toc57208084"/>
      <w:bookmarkStart w:id="170" w:name="_Toc178929338"/>
      <w:bookmarkStart w:id="171" w:name="_Toc183030696"/>
      <w:r w:rsidRPr="006C1F26">
        <w:t>3.</w:t>
      </w:r>
      <w:r>
        <w:t>6.3</w:t>
      </w:r>
      <w:r w:rsidRPr="006C1F26">
        <w:tab/>
      </w:r>
      <w:bookmarkEnd w:id="159"/>
      <w:bookmarkEnd w:id="160"/>
      <w:bookmarkEnd w:id="161"/>
      <w:bookmarkEnd w:id="162"/>
      <w:bookmarkEnd w:id="163"/>
      <w:bookmarkEnd w:id="164"/>
      <w:bookmarkEnd w:id="165"/>
      <w:bookmarkEnd w:id="166"/>
      <w:bookmarkEnd w:id="167"/>
      <w:bookmarkEnd w:id="168"/>
      <w:bookmarkEnd w:id="169"/>
      <w:r>
        <w:t>Declaration of options specific for testing of terminals with non</w:t>
      </w:r>
      <w:r>
        <w:noBreakHyphen/>
        <w:t>removable USIM</w:t>
      </w:r>
      <w:bookmarkEnd w:id="170"/>
      <w:bookmarkEnd w:id="171"/>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lastRenderedPageBreak/>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036350C7" w:rsidR="00252629" w:rsidRPr="006C1F26" w:rsidRDefault="00252629" w:rsidP="00DF34BE">
            <w:pPr>
              <w:pStyle w:val="TAC"/>
              <w:keepNext w:val="0"/>
              <w:keepLines w:val="0"/>
              <w:jc w:val="left"/>
            </w:pPr>
            <w:r w:rsidRPr="006C1F26">
              <w:t>O_5G</w:t>
            </w:r>
            <w:r w:rsidR="00FA1D5B">
              <w:t>-</w:t>
            </w:r>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172" w:name="clause4"/>
            <w:bookmarkEnd w:id="172"/>
            <w:r>
              <w:t>6</w:t>
            </w:r>
          </w:p>
        </w:tc>
        <w:tc>
          <w:tcPr>
            <w:tcW w:w="2881" w:type="dxa"/>
          </w:tcPr>
          <w:p w14:paraId="38697CFB" w14:textId="33CEB040" w:rsidR="00252629" w:rsidRPr="006C1F26" w:rsidRDefault="00252629" w:rsidP="00DF34BE">
            <w:pPr>
              <w:pStyle w:val="TAC"/>
              <w:keepNext w:val="0"/>
              <w:keepLines w:val="0"/>
              <w:jc w:val="left"/>
            </w:pPr>
            <w:r w:rsidRPr="006C1F26">
              <w:t>Support of RSP(SGP.22</w:t>
            </w:r>
            <w:r w:rsidR="00E90DE8">
              <w:t> </w:t>
            </w:r>
            <w:r w:rsidR="00E90DE8">
              <w:fldChar w:fldCharType="begin"/>
            </w:r>
            <w:r w:rsidR="00E90DE8">
              <w:instrText xml:space="preserve"> REF _Ref179539552 \r \h </w:instrText>
            </w:r>
            <w:r w:rsidR="00E90DE8">
              <w:fldChar w:fldCharType="separate"/>
            </w:r>
            <w:r w:rsidR="00E90DE8">
              <w:t>[23]</w:t>
            </w:r>
            <w:r w:rsidR="00E90DE8">
              <w:fldChar w:fldCharType="end"/>
            </w:r>
            <w:r w:rsidRPr="006C1F26">
              <w:t>)</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FA1D5B" w:rsidRPr="006C1F26" w14:paraId="782242A0" w14:textId="77777777" w:rsidTr="00DF34BE">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6EF5BF97"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[8]</w:t>
            </w:r>
            <w:r w:rsidRPr="006C1F26">
              <w:rPr>
                <w:b w:val="0"/>
              </w:rPr>
              <w:t xml:space="preserve"> is not available</w:t>
            </w:r>
          </w:p>
        </w:tc>
      </w:tr>
      <w:tr w:rsidR="00FA1D5B"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141E8B48"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bookmarkStart w:id="173" w:name="MCCQCTEMPBM_00000129"/>
            <w:r>
              <w:rPr>
                <w:b w:val="0"/>
              </w:rPr>
              <w:fldChar w:fldCharType="begin"/>
            </w:r>
            <w:r>
              <w:rPr>
                <w:b w:val="0"/>
              </w:rPr>
              <w:instrText xml:space="preserve"> REF _Ref179538971 \r \h </w:instrText>
            </w:r>
            <w:r>
              <w:rPr>
                <w:b w:val="0"/>
              </w:rPr>
            </w:r>
            <w:r>
              <w:rPr>
                <w:b w:val="0"/>
              </w:rPr>
              <w:fldChar w:fldCharType="separate"/>
            </w:r>
            <w:r>
              <w:rPr>
                <w:b w:val="0"/>
              </w:rPr>
              <w:t>[19]</w:t>
            </w:r>
            <w:r>
              <w:rPr>
                <w:b w:val="0"/>
              </w:rPr>
              <w:fldChar w:fldCharType="end"/>
            </w:r>
            <w:bookmarkEnd w:id="173"/>
            <w:r>
              <w:rPr>
                <w:b w:val="0"/>
              </w:rPr>
              <w:t xml:space="preserve"> and the USIM API defined in TS 31.130 </w:t>
            </w:r>
            <w:bookmarkStart w:id="174" w:name="MCCQCTEMPBM_00000130"/>
            <w:r>
              <w:rPr>
                <w:b w:val="0"/>
              </w:rPr>
              <w:fldChar w:fldCharType="begin"/>
            </w:r>
            <w:r>
              <w:rPr>
                <w:b w:val="0"/>
              </w:rPr>
              <w:instrText xml:space="preserve"> REF _Ref62648815 \r \h </w:instrText>
            </w:r>
            <w:r>
              <w:rPr>
                <w:b w:val="0"/>
              </w:rPr>
            </w:r>
            <w:r>
              <w:rPr>
                <w:b w:val="0"/>
              </w:rPr>
              <w:fldChar w:fldCharType="separate"/>
            </w:r>
            <w:r>
              <w:rPr>
                <w:b w:val="0"/>
              </w:rPr>
              <w:t>[17]</w:t>
            </w:r>
            <w:r>
              <w:rPr>
                <w:b w:val="0"/>
              </w:rPr>
              <w:fldChar w:fldCharType="end"/>
            </w:r>
            <w:bookmarkEnd w:id="174"/>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75" w:name="_Toc103688298"/>
      <w:bookmarkStart w:id="176" w:name="_Toc152151221"/>
      <w:bookmarkStart w:id="177" w:name="_Toc178929339"/>
      <w:bookmarkStart w:id="178" w:name="_Toc183030697"/>
      <w:r w:rsidRPr="001D4BBD">
        <w:t>3.</w:t>
      </w:r>
      <w:r>
        <w:t>6.4</w:t>
      </w:r>
      <w:r w:rsidRPr="001D4BBD">
        <w:tab/>
        <w:t>Applicability to user equipment</w:t>
      </w:r>
      <w:bookmarkEnd w:id="175"/>
      <w:bookmarkEnd w:id="176"/>
      <w:bookmarkEnd w:id="177"/>
      <w:bookmarkEnd w:id="178"/>
    </w:p>
    <w:p w14:paraId="57107FAC" w14:textId="77777777"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bookmarkStart w:id="179" w:name="MCCQCTEMPBM_00000564"/>
      <w:bookmarkStart w:id="180" w:name="MCCQCTEMPBM_00000131"/>
      <w:r w:rsidRPr="001D4BBD">
        <w:fldChar w:fldCharType="begin"/>
      </w:r>
      <w:r w:rsidRPr="001D4BBD">
        <w:instrText xml:space="preserve"> REF _Ref62645896 \r \h </w:instrText>
      </w:r>
      <w:r w:rsidRPr="001D4BBD">
        <w:fldChar w:fldCharType="separate"/>
      </w:r>
      <w:r w:rsidRPr="001D4BBD">
        <w:t>[2]</w:t>
      </w:r>
      <w:r w:rsidRPr="001D4BBD">
        <w:fldChar w:fldCharType="end"/>
      </w:r>
      <w:bookmarkEnd w:id="179"/>
      <w:bookmarkEnd w:id="180"/>
      <w:r w:rsidRPr="001D4BBD">
        <w:t xml:space="preserve"> the applicability of the individual test cases is defined within the present document.</w:t>
      </w:r>
    </w:p>
    <w:p w14:paraId="2EFEC041" w14:textId="5140E910" w:rsidR="00252629" w:rsidRDefault="00252629" w:rsidP="00252629">
      <w:bookmarkStart w:id="181"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82" w:name="_Toc178929340"/>
      <w:bookmarkStart w:id="183" w:name="_Toc183030698"/>
      <w:r w:rsidRPr="001D4BBD">
        <w:t>3.</w:t>
      </w:r>
      <w:r>
        <w:t>6</w:t>
      </w:r>
      <w:r w:rsidRPr="001D4BBD">
        <w:t>.</w:t>
      </w:r>
      <w:r>
        <w:t>5</w:t>
      </w:r>
      <w:r w:rsidRPr="001D4BBD">
        <w:tab/>
        <w:t>Supported additional explicit verification methods</w:t>
      </w:r>
      <w:bookmarkEnd w:id="181"/>
      <w:bookmarkEnd w:id="182"/>
      <w:bookmarkEnd w:id="183"/>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bookmarkStart w:id="184" w:name="MCCQCTEMPBM_00000036"/>
      <w:r w:rsidRPr="001D4BBD">
        <w:lastRenderedPageBreak/>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bookmarkEnd w:id="184"/>
          <w:p w14:paraId="73900429"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rPr>
                <w:rFonts w:ascii="Arial" w:hAnsi="Arial"/>
                <w:sz w:val="18"/>
              </w:rPr>
            </w:pPr>
          </w:p>
        </w:tc>
        <w:tc>
          <w:tcPr>
            <w:tcW w:w="3243" w:type="dxa"/>
          </w:tcPr>
          <w:p w14:paraId="491EA151" w14:textId="77777777" w:rsidR="00252629" w:rsidRPr="001D4BBD" w:rsidRDefault="00252629" w:rsidP="00DF34BE">
            <w:pPr>
              <w:keepNext/>
              <w:keepLines/>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rPr>
                <w:rFonts w:ascii="Arial" w:hAnsi="Arial"/>
                <w:sz w:val="18"/>
              </w:rPr>
            </w:pPr>
          </w:p>
        </w:tc>
        <w:tc>
          <w:tcPr>
            <w:tcW w:w="3243" w:type="dxa"/>
          </w:tcPr>
          <w:p w14:paraId="6ABD4A5D" w14:textId="77777777" w:rsidR="00252629" w:rsidRPr="001D4BBD" w:rsidRDefault="00252629" w:rsidP="00DF34BE">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rPr>
                <w:rFonts w:ascii="Arial" w:hAnsi="Arial"/>
                <w:sz w:val="18"/>
              </w:rPr>
            </w:pPr>
          </w:p>
        </w:tc>
        <w:tc>
          <w:tcPr>
            <w:tcW w:w="3243" w:type="dxa"/>
          </w:tcPr>
          <w:p w14:paraId="4E2907B9" w14:textId="77777777" w:rsidR="00252629" w:rsidRPr="001D4BBD" w:rsidRDefault="00252629" w:rsidP="00DF34BE">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85" w:name="_Toc178929341"/>
      <w:bookmarkStart w:id="186" w:name="_Toc10738251"/>
      <w:bookmarkStart w:id="187" w:name="_Toc20396085"/>
      <w:bookmarkStart w:id="188" w:name="_Toc29397667"/>
      <w:bookmarkStart w:id="189" w:name="_Toc29398789"/>
      <w:bookmarkStart w:id="190" w:name="_Toc36648799"/>
      <w:bookmarkStart w:id="191" w:name="_Toc36654587"/>
      <w:bookmarkStart w:id="192" w:name="_Toc44960858"/>
      <w:bookmarkStart w:id="193" w:name="_Toc50982499"/>
      <w:bookmarkStart w:id="194" w:name="_Toc50984670"/>
      <w:bookmarkStart w:id="195" w:name="_Toc57111938"/>
      <w:bookmarkStart w:id="196" w:name="_Toc57208085"/>
      <w:bookmarkStart w:id="197" w:name="_Toc58494982"/>
      <w:bookmarkStart w:id="198" w:name="_Toc183030699"/>
      <w:r w:rsidRPr="006C1F26">
        <w:t>3.7</w:t>
      </w:r>
      <w:r w:rsidRPr="006C1F26">
        <w:tab/>
        <w:t>Table of optional features</w:t>
      </w:r>
      <w:bookmarkEnd w:id="185"/>
      <w:bookmarkEnd w:id="198"/>
    </w:p>
    <w:p w14:paraId="1F86543B" w14:textId="1AEBFB52" w:rsidR="007574FB"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A.1.The supplier of the implementation shall state the support of possible options in table A.1</w:t>
      </w:r>
      <w:r>
        <w:t xml:space="preserve"> </w:t>
      </w:r>
    </w:p>
    <w:p w14:paraId="5132BE66" w14:textId="77777777" w:rsidR="007574FB" w:rsidRPr="0041528A" w:rsidRDefault="007574FB" w:rsidP="007574FB">
      <w:pPr>
        <w:pStyle w:val="TH"/>
      </w:pPr>
      <w:r w:rsidRPr="0041528A">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8064FA">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8064FA">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8064FA">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8064FA">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8064FA">
            <w:pPr>
              <w:pStyle w:val="TAH"/>
            </w:pPr>
            <w:r w:rsidRPr="0041528A">
              <w:t>Mnemonic</w:t>
            </w:r>
          </w:p>
        </w:tc>
      </w:tr>
      <w:tr w:rsidR="007574FB" w:rsidRPr="0041528A"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5271400A" w:rsidR="007574FB" w:rsidRPr="0041528A" w:rsidRDefault="007574FB" w:rsidP="007574FB">
            <w:pPr>
              <w:pStyle w:val="TAL"/>
            </w:pPr>
            <w:r>
              <w:t>For the declaration of the support of optional features the contents for Table A.1 as defined in TS 31.124 [</w:t>
            </w:r>
            <w:r>
              <w:fldChar w:fldCharType="begin"/>
            </w:r>
            <w:r>
              <w:instrText xml:space="preserve"> REF _Ref73456517 \r \h  \* MERGEFORMAT </w:instrText>
            </w:r>
            <w:r>
              <w:fldChar w:fldCharType="separate"/>
            </w:r>
            <w:r>
              <w:t>2]</w:t>
            </w:r>
            <w:r>
              <w:fldChar w:fldCharType="end"/>
            </w:r>
            <w:r>
              <w:t xml:space="preserve"> clause 3.3 shall be used</w:t>
            </w:r>
            <w:r w:rsidRPr="006C1F26">
              <w:t>.</w:t>
            </w:r>
          </w:p>
        </w:tc>
      </w:tr>
    </w:tbl>
    <w:p w14:paraId="041A05F7" w14:textId="77777777" w:rsidR="007574FB" w:rsidRDefault="007574FB" w:rsidP="007574FB"/>
    <w:p w14:paraId="561366EC" w14:textId="4FA7EC1A" w:rsidR="00252629" w:rsidRPr="006C1F26" w:rsidRDefault="00252629" w:rsidP="00252629"/>
    <w:p w14:paraId="41605FA6" w14:textId="5847A0B0" w:rsidR="00252629" w:rsidRPr="008F652A" w:rsidRDefault="00252629" w:rsidP="00252629">
      <w:pPr>
        <w:pStyle w:val="Heading2"/>
      </w:pPr>
      <w:bookmarkStart w:id="199" w:name="_Toc178929342"/>
      <w:bookmarkStart w:id="200" w:name="_Toc183030700"/>
      <w:r>
        <w:t>3.8</w:t>
      </w:r>
      <w:r w:rsidRPr="008F652A">
        <w:tab/>
        <w:t>Applicability table</w:t>
      </w:r>
      <w:bookmarkEnd w:id="199"/>
      <w:bookmarkEnd w:id="200"/>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17CCFAD5" w14:textId="77777777" w:rsidR="00252629" w:rsidRPr="00251AC5" w:rsidRDefault="00252629" w:rsidP="00B05BAE">
            <w:pPr>
              <w:pStyle w:val="TAH"/>
              <w:jc w:val="left"/>
              <w:rPr>
                <w:bCs w:val="0"/>
                <w:color w:val="auto"/>
                <w:sz w:val="16"/>
                <w:szCs w:val="16"/>
                <w:lang w:val="en-GB"/>
              </w:rPr>
            </w:pPr>
            <w:bookmarkStart w:id="201" w:name="MCCQCTEMPBM_00000174"/>
            <w:bookmarkEnd w:id="186"/>
            <w:bookmarkEnd w:id="187"/>
            <w:bookmarkEnd w:id="188"/>
            <w:bookmarkEnd w:id="189"/>
            <w:bookmarkEnd w:id="190"/>
            <w:bookmarkEnd w:id="191"/>
            <w:bookmarkEnd w:id="192"/>
            <w:bookmarkEnd w:id="193"/>
            <w:bookmarkEnd w:id="194"/>
            <w:bookmarkEnd w:id="195"/>
            <w:bookmarkEnd w:id="196"/>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lastRenderedPageBreak/>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 xml:space="preserve">E.1/17 AND E.1/124 AND E.1/225 AND </w:t>
            </w:r>
            <w:r w:rsidRPr="00682CBF">
              <w:rPr>
                <w:rFonts w:ascii="Arial" w:hAnsi="Arial" w:cs="Arial"/>
                <w:color w:val="000000"/>
                <w:sz w:val="16"/>
                <w:szCs w:val="16"/>
                <w:lang w:val="en-GB"/>
              </w:rPr>
              <w:lastRenderedPageBreak/>
              <w:t>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E.1/18 AND E.1/14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C160 AND </w:t>
            </w:r>
            <w:r w:rsidRPr="00682CBF">
              <w:rPr>
                <w:rFonts w:ascii="Arial" w:hAnsi="Arial" w:cs="Arial"/>
                <w:color w:val="000000"/>
                <w:sz w:val="16"/>
                <w:szCs w:val="16"/>
                <w:lang w:val="en-GB"/>
              </w:rPr>
              <w:lastRenderedPageBreak/>
              <w:t>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E.1/21 AND </w:t>
            </w:r>
            <w:r w:rsidRPr="00682CBF">
              <w:rPr>
                <w:rFonts w:ascii="Arial" w:hAnsi="Arial" w:cs="Arial"/>
                <w:color w:val="000000"/>
                <w:sz w:val="16"/>
                <w:szCs w:val="16"/>
                <w:lang w:val="en-GB"/>
              </w:rPr>
              <w:lastRenderedPageBreak/>
              <w:t>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w:t>
            </w:r>
            <w:r w:rsidRPr="00682CBF">
              <w:rPr>
                <w:rFonts w:ascii="Arial" w:hAnsi="Arial" w:cs="Arial"/>
                <w:color w:val="000000"/>
                <w:sz w:val="16"/>
                <w:szCs w:val="16"/>
                <w:lang w:val="en-GB"/>
              </w:rPr>
              <w:lastRenderedPageBreak/>
              <w:t>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682CB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8A746D" w:rsidRPr="00682CBF" w14:paraId="343A7B52" w14:textId="77777777" w:rsidTr="008A746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4E7984" w:rsidRPr="00682CB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E.1/30 AND E.1/124 AND E.1/222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E.1/25 AND E.1/124 AND E.1/225 AND E.1/229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A97A7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Satellite NG-RAN PrimaryTiming advance</w:t>
            </w:r>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Start timer 8 several times; get the current value of the </w:t>
            </w:r>
            <w:r w:rsidRPr="00682CBF">
              <w:rPr>
                <w:rFonts w:ascii="Arial" w:hAnsi="Arial" w:cs="Arial"/>
                <w:color w:val="000000"/>
                <w:sz w:val="16"/>
                <w:szCs w:val="16"/>
                <w:lang w:val="en-GB"/>
              </w:rPr>
              <w:lastRenderedPageBreak/>
              <w:t>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t>OPEN CHANNEL (related to Sa</w:t>
            </w:r>
            <w:r>
              <w:rPr>
                <w:rFonts w:ascii="Arial" w:hAnsi="Arial" w:cs="Arial"/>
                <w:sz w:val="16"/>
                <w:szCs w:val="16"/>
                <w:lang w:val="en-GB"/>
              </w:rPr>
              <w:t>tellite NG-RAN)</w:t>
            </w:r>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'03' – Default PDU Session</w:t>
            </w:r>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Already opened channel – E-UTRAN; APN different </w:t>
            </w:r>
            <w:r w:rsidRPr="00682CBF">
              <w:rPr>
                <w:rFonts w:ascii="Arial" w:hAnsi="Arial" w:cs="Arial"/>
                <w:color w:val="000000"/>
                <w:sz w:val="16"/>
                <w:szCs w:val="16"/>
                <w:lang w:val="en-GB"/>
              </w:rPr>
              <w:lastRenderedPageBreak/>
              <w:t>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lastRenderedPageBreak/>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 xml:space="preserve">llowed; no </w:t>
            </w:r>
            <w:r w:rsidRPr="00682CBF">
              <w:rPr>
                <w:rFonts w:ascii="Arial" w:hAnsi="Arial" w:cs="Arial"/>
                <w:color w:val="000000"/>
                <w:sz w:val="16"/>
                <w:szCs w:val="16"/>
                <w:lang w:val="en-GB"/>
              </w:rPr>
              <w:lastRenderedPageBreak/>
              <w:t>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change eCall mode; disable FDN </w:t>
            </w:r>
            <w:r w:rsidRPr="00682CBF">
              <w:rPr>
                <w:rFonts w:ascii="Arial" w:hAnsi="Arial" w:cs="Arial"/>
                <w:color w:val="000000"/>
                <w:sz w:val="16"/>
                <w:szCs w:val="16"/>
                <w:lang w:val="en-GB"/>
              </w:rPr>
              <w:lastRenderedPageBreak/>
              <w:t>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lastRenderedPageBreak/>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202" w:name="OLE_LINK13"/>
            <w:r w:rsidRPr="00E13A5F">
              <w:rPr>
                <w:rFonts w:ascii="Arial" w:hAnsi="Arial" w:cs="Arial" w:hint="eastAsia"/>
                <w:b/>
                <w:bCs/>
                <w:color w:val="000000"/>
                <w:sz w:val="16"/>
                <w:szCs w:val="16"/>
                <w:lang w:val="en-GB"/>
              </w:rPr>
              <w:t>Geographical location discovery</w:t>
            </w:r>
            <w:bookmarkEnd w:id="202"/>
          </w:p>
        </w:tc>
      </w:tr>
      <w:tr w:rsidR="004E7984" w:rsidRPr="00682CB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bookmarkStart w:id="203" w:name="MCCQCTEMPBM_00000047"/>
      <w:bookmarkEnd w:id="201"/>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bookmarkEnd w:id="203"/>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81975BD"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03C6BAC4"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C197D06"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2A911C41"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3AA3757E"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IF (NOT A.1/135) AND (A.1/64 OR A.1/134) AND </w:t>
            </w:r>
            <w:r w:rsidRPr="00682CBF">
              <w:rPr>
                <w:rFonts w:cs="Arial"/>
                <w:sz w:val="16"/>
                <w:szCs w:val="16"/>
              </w:rPr>
              <w:lastRenderedPageBreak/>
              <w:t>(A.1/157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 xml:space="preserve">-- (NOT (O_EUTRAN_NO_UTRAN_NO_GERAN) AND </w:t>
            </w:r>
            <w:r w:rsidRPr="00682CBF">
              <w:rPr>
                <w:rFonts w:cs="Arial"/>
                <w:sz w:val="16"/>
                <w:szCs w:val="16"/>
              </w:rPr>
              <w:lastRenderedPageBreak/>
              <w:t>(O_GERAN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204" w:name="OLE_LINK26"/>
            <w:r w:rsidRPr="00DA5672">
              <w:rPr>
                <w:lang w:eastAsia="zh-CN"/>
              </w:rPr>
              <w:t>C</w:t>
            </w:r>
            <w:bookmarkEnd w:id="204"/>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O_Geo_Location_Discovery AND pc_NG_RAN</w:t>
            </w:r>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r>
              <w:rPr>
                <w:rFonts w:hint="eastAsia"/>
                <w:lang w:eastAsia="zh-CN"/>
              </w:rPr>
              <w:t>O_Toolkit_GBA</w:t>
            </w:r>
            <w:r>
              <w:rPr>
                <w:lang w:eastAsia="zh-CN"/>
              </w:rPr>
              <w:t xml:space="preserve"> AND pc_NG_RAN</w:t>
            </w:r>
          </w:p>
        </w:tc>
      </w:tr>
    </w:tbl>
    <w:p w14:paraId="4AAD1C54" w14:textId="77777777" w:rsidR="003D3826" w:rsidRPr="00682CBF" w:rsidRDefault="003D3826" w:rsidP="00FA1D5B">
      <w:pPr>
        <w:spacing w:after="0"/>
      </w:pPr>
      <w:bookmarkStart w:id="205" w:name="MCCQCTEMPBM_00000048"/>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05"/>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bookmarkStart w:id="206" w:name="MCCQCTEMPBM_00000049"/>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06"/>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bookmarkStart w:id="207" w:name="MCCQCTEMPBM_00000050"/>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07"/>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 xml:space="preserve">.27.6; Seq. </w:t>
            </w:r>
            <w:r w:rsidRPr="00682CBF">
              <w:rPr>
                <w:rFonts w:cs="Arial"/>
                <w:sz w:val="16"/>
                <w:szCs w:val="16"/>
              </w:rPr>
              <w:lastRenderedPageBreak/>
              <w:t>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208" w:name="_Toc178929343"/>
      <w:bookmarkStart w:id="209" w:name="_Toc58494983"/>
      <w:bookmarkStart w:id="210" w:name="_Toc103688302"/>
      <w:bookmarkStart w:id="211" w:name="_Toc183030701"/>
      <w:bookmarkEnd w:id="197"/>
      <w:r>
        <w:lastRenderedPageBreak/>
        <w:t>4</w:t>
      </w:r>
      <w:r>
        <w:tab/>
        <w:t>Test environment</w:t>
      </w:r>
      <w:bookmarkEnd w:id="208"/>
      <w:bookmarkEnd w:id="211"/>
    </w:p>
    <w:p w14:paraId="4FCE83C8" w14:textId="77777777" w:rsidR="00252629" w:rsidRPr="004133E0" w:rsidRDefault="00252629" w:rsidP="00252629">
      <w:pPr>
        <w:pStyle w:val="Heading2"/>
      </w:pPr>
      <w:bookmarkStart w:id="212" w:name="_Toc178929344"/>
      <w:bookmarkStart w:id="213" w:name="_Toc183030702"/>
      <w:r w:rsidRPr="004133E0">
        <w:t>4.0</w:t>
      </w:r>
      <w:r w:rsidRPr="004133E0">
        <w:tab/>
        <w:t>General Test purpose</w:t>
      </w:r>
      <w:bookmarkEnd w:id="212"/>
      <w:bookmarkEnd w:id="213"/>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209"/>
      <w:r w:rsidRPr="001D4BBD">
        <w:rPr>
          <w:rFonts w:ascii="Arial" w:hAnsi="Arial"/>
          <w:sz w:val="32"/>
        </w:rPr>
        <w:t xml:space="preserve"> description</w:t>
      </w:r>
      <w:bookmarkEnd w:id="210"/>
    </w:p>
    <w:p w14:paraId="63FBCA80" w14:textId="77777777" w:rsidR="00252629" w:rsidRPr="001D4BBD" w:rsidRDefault="00252629" w:rsidP="00252629">
      <w:pPr>
        <w:pStyle w:val="Heading3"/>
      </w:pPr>
      <w:bookmarkStart w:id="214" w:name="_Toc103688303"/>
      <w:bookmarkStart w:id="215" w:name="_Toc152151226"/>
      <w:bookmarkStart w:id="216" w:name="_Toc178929345"/>
      <w:bookmarkStart w:id="217" w:name="_Toc183030703"/>
      <w:r w:rsidRPr="001D4BBD">
        <w:t>4.1.1</w:t>
      </w:r>
      <w:r w:rsidRPr="001D4BBD">
        <w:tab/>
        <w:t>General test environment</w:t>
      </w:r>
      <w:bookmarkEnd w:id="214"/>
      <w:bookmarkEnd w:id="215"/>
      <w:bookmarkEnd w:id="216"/>
      <w:bookmarkEnd w:id="217"/>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3pt;height:239.1pt;mso-width-percent:0;mso-height-percent:0;mso-width-percent:0;mso-height-percent:0" o:ole="">
            <v:imagedata r:id="rId12" o:title=""/>
          </v:shape>
          <o:OLEObject Type="Embed" ProgID="Visio.Drawing.15" ShapeID="_x0000_i1025" DrawAspect="Content" ObjectID="_1793643457" r:id="rId13"/>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029D8FE6" w:rsidR="00252629" w:rsidRPr="001D4BBD" w:rsidRDefault="00C86AAA" w:rsidP="00C86AAA">
      <w:pPr>
        <w:pStyle w:val="B10"/>
      </w:pPr>
      <w:bookmarkStart w:id="218" w:name="MCCQCTEMPBM_00001162"/>
      <w:r>
        <w:t>-</w:t>
      </w:r>
      <w:r>
        <w:tab/>
      </w:r>
      <w:r w:rsidR="00252629" w:rsidRPr="001D4BBD">
        <w:t>In the preparation phase the initial set-up for the test case is performed. Test specific data is transferred to the nrUSIM. E.g. by provisioning a test specific profile</w:t>
      </w:r>
      <w:r w:rsidR="00E90DE8">
        <w:t xml:space="preserve"> compliant to the TCA </w:t>
      </w:r>
      <w:r w:rsidR="00E90DE8" w:rsidRPr="006C1F26">
        <w:t>eUICC Profile Package: Interoperable Format Technical Specification</w:t>
      </w:r>
      <w:r w:rsidR="00E90DE8">
        <w:t> </w:t>
      </w:r>
      <w:r w:rsidR="00E90DE8">
        <w:fldChar w:fldCharType="begin"/>
      </w:r>
      <w:r w:rsidR="00E90DE8">
        <w:instrText xml:space="preserve"> REF _Ref179538889 \r \h </w:instrText>
      </w:r>
      <w:r w:rsidR="00E90DE8">
        <w:fldChar w:fldCharType="separate"/>
      </w:r>
      <w:r w:rsidR="00E90DE8">
        <w:t>[18]</w:t>
      </w:r>
      <w:r w:rsidR="00E90DE8">
        <w:fldChar w:fldCharType="end"/>
      </w:r>
      <w:r w:rsidR="00252629">
        <w:rPr>
          <w:lang w:val="en-US"/>
        </w:rPr>
        <w:t>, provisioning test specific proactive command data</w:t>
      </w:r>
      <w:r w:rsidR="00E90DE8">
        <w:rPr>
          <w:lang w:val="en-US"/>
        </w:rPr>
        <w:t>,</w:t>
      </w:r>
      <w:r w:rsidR="00252629">
        <w:rPr>
          <w:lang w:val="en-US"/>
        </w:rPr>
        <w:t xml:space="preserve"> etc</w:t>
      </w:r>
      <w:r w:rsidR="00252629" w:rsidRPr="001D4BBD">
        <w:t>.</w:t>
      </w:r>
      <w:r w:rsidR="00E90DE8">
        <w:t>.</w:t>
      </w:r>
    </w:p>
    <w:p w14:paraId="484CECAD" w14:textId="15990D9F" w:rsidR="00252629" w:rsidRPr="001D4BBD" w:rsidRDefault="00C86AAA" w:rsidP="00C86AAA">
      <w:pPr>
        <w:pStyle w:val="B10"/>
      </w:pPr>
      <w:bookmarkStart w:id="219" w:name="MCCQCTEMPBM_00001163"/>
      <w:bookmarkEnd w:id="218"/>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bookmarkStart w:id="220" w:name="MCCQCTEMPBM_00001164"/>
      <w:bookmarkEnd w:id="219"/>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221" w:name="_Toc103688305"/>
      <w:bookmarkStart w:id="222" w:name="_Toc152151228"/>
      <w:bookmarkStart w:id="223" w:name="_Toc178929346"/>
      <w:bookmarkStart w:id="224" w:name="_Toc183030704"/>
      <w:bookmarkEnd w:id="220"/>
      <w:r w:rsidRPr="001D4BBD">
        <w:t>4.1.</w:t>
      </w:r>
      <w:r>
        <w:t>2</w:t>
      </w:r>
      <w:r w:rsidRPr="001D4BBD">
        <w:tab/>
        <w:t>Example - test environment for contents verification</w:t>
      </w:r>
      <w:bookmarkEnd w:id="221"/>
      <w:bookmarkEnd w:id="222"/>
      <w:bookmarkEnd w:id="223"/>
      <w:bookmarkEnd w:id="224"/>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225" w:name="_Toc103688306"/>
      <w:bookmarkStart w:id="226" w:name="_Toc152151229"/>
      <w:bookmarkStart w:id="227" w:name="_Toc178929347"/>
      <w:bookmarkStart w:id="228" w:name="_Toc183030705"/>
      <w:r w:rsidRPr="001D4BBD">
        <w:t>4.1.</w:t>
      </w:r>
      <w:r>
        <w:t>3</w:t>
      </w:r>
      <w:r w:rsidRPr="001D4BBD">
        <w:tab/>
        <w:t>Example - test environment for seamless testing</w:t>
      </w:r>
      <w:bookmarkEnd w:id="225"/>
      <w:bookmarkEnd w:id="226"/>
      <w:bookmarkEnd w:id="227"/>
      <w:bookmarkEnd w:id="228"/>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0DA6D564"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4"/>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229" w:name="_Toc103688307"/>
      <w:bookmarkStart w:id="230" w:name="_Toc152151230"/>
      <w:bookmarkStart w:id="231" w:name="_Toc178929348"/>
      <w:bookmarkStart w:id="232" w:name="_Toc183030706"/>
      <w:r w:rsidRPr="001D4BBD">
        <w:t>4.1.</w:t>
      </w:r>
      <w:r>
        <w:t>4</w:t>
      </w:r>
      <w:r w:rsidRPr="001D4BBD">
        <w:tab/>
        <w:t>Example – test environment for test toolkit events based testing</w:t>
      </w:r>
      <w:bookmarkEnd w:id="229"/>
      <w:bookmarkEnd w:id="230"/>
      <w:bookmarkEnd w:id="231"/>
      <w:bookmarkEnd w:id="232"/>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54551C6B"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5"/>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77777777" w:rsidR="00252629" w:rsidRPr="001D4BBD" w:rsidRDefault="00252629" w:rsidP="00252629">
      <w:r w:rsidRPr="001D4BBD">
        <w:t>Please see the required "Test configuration state" in Annex N and the "Examples of test configuration usage" in Annex O of ETSI TS 102 221 </w:t>
      </w:r>
      <w:bookmarkStart w:id="233" w:name="MCCQCTEMPBM_00000569"/>
      <w:bookmarkStart w:id="234" w:name="MCCQCTEMPBM_00000133"/>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33"/>
      <w:bookmarkEnd w:id="234"/>
    </w:p>
    <w:p w14:paraId="519449CC" w14:textId="77777777" w:rsidR="00252629" w:rsidRPr="001D4BBD" w:rsidRDefault="00252629" w:rsidP="00252629">
      <w:pPr>
        <w:pStyle w:val="Heading2"/>
      </w:pPr>
      <w:bookmarkStart w:id="235" w:name="_Toc103688309"/>
      <w:bookmarkStart w:id="236" w:name="_Toc152151232"/>
      <w:bookmarkStart w:id="237" w:name="_Toc178929349"/>
      <w:bookmarkStart w:id="238" w:name="_Toc183030707"/>
      <w:r w:rsidRPr="001D4BBD">
        <w:lastRenderedPageBreak/>
        <w:t>4.2</w:t>
      </w:r>
      <w:r w:rsidRPr="001D4BBD">
        <w:tab/>
        <w:t>Requirements to the EUT and the test environment</w:t>
      </w:r>
      <w:bookmarkEnd w:id="235"/>
      <w:bookmarkEnd w:id="236"/>
      <w:bookmarkEnd w:id="237"/>
      <w:bookmarkEnd w:id="238"/>
    </w:p>
    <w:p w14:paraId="40DFEFD3" w14:textId="77777777" w:rsidR="00252629" w:rsidRPr="001D4BBD" w:rsidRDefault="00252629" w:rsidP="00252629">
      <w:pPr>
        <w:pStyle w:val="Heading3"/>
      </w:pPr>
      <w:bookmarkStart w:id="239" w:name="_Toc103688310"/>
      <w:bookmarkStart w:id="240" w:name="_Toc152151233"/>
      <w:bookmarkStart w:id="241" w:name="_Toc178929350"/>
      <w:bookmarkStart w:id="242" w:name="_Toc183030708"/>
      <w:r w:rsidRPr="001D4BBD">
        <w:t>4.2.1</w:t>
      </w:r>
      <w:r w:rsidRPr="001D4BBD">
        <w:tab/>
        <w:t>General Requirements</w:t>
      </w:r>
      <w:bookmarkEnd w:id="239"/>
      <w:bookmarkEnd w:id="240"/>
      <w:bookmarkEnd w:id="241"/>
      <w:bookmarkEnd w:id="242"/>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60300C76"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bookmarkStart w:id="243" w:name="MCCQCTEMPBM_00000570"/>
      <w:bookmarkStart w:id="244" w:name="MCCQCTEMPBM_00000134"/>
      <w:r w:rsidRPr="001D4BBD">
        <w:fldChar w:fldCharType="begin"/>
      </w:r>
      <w:r w:rsidRPr="001D4BBD">
        <w:instrText xml:space="preserve"> REF _Ref72225733 \r \h </w:instrText>
      </w:r>
      <w:r w:rsidRPr="001D4BBD">
        <w:fldChar w:fldCharType="separate"/>
      </w:r>
      <w:r w:rsidRPr="001D4BBD">
        <w:t>[</w:t>
      </w:r>
      <w:r w:rsidR="00E90DE8">
        <w:t>8</w:t>
      </w:r>
      <w:r w:rsidRPr="001D4BBD">
        <w:t>]</w:t>
      </w:r>
      <w:r w:rsidRPr="001D4BBD">
        <w:fldChar w:fldCharType="end"/>
      </w:r>
      <w:bookmarkEnd w:id="243"/>
      <w:bookmarkEnd w:id="244"/>
      <w:r w:rsidRPr="001D4BBD">
        <w:t xml:space="preserve"> or ETSI TS 102 671 </w:t>
      </w:r>
      <w:r w:rsidR="00E90DE8">
        <w:fldChar w:fldCharType="begin"/>
      </w:r>
      <w:r w:rsidR="00E90DE8">
        <w:instrText xml:space="preserve"> REF _Ref179539483 \r \h </w:instrText>
      </w:r>
      <w:r w:rsidR="00E90DE8">
        <w:fldChar w:fldCharType="separate"/>
      </w:r>
      <w:r w:rsidR="00E90DE8">
        <w:t>[22]</w:t>
      </w:r>
      <w:r w:rsidR="00E90DE8">
        <w:fldChar w:fldCharType="end"/>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38EDAC1B"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bookmarkStart w:id="245" w:name="MCCQCTEMPBM_00000572"/>
      <w:bookmarkStart w:id="246" w:name="MCCQCTEMPBM_00000136"/>
      <w:r w:rsidRPr="001D4BBD">
        <w:fldChar w:fldCharType="begin"/>
      </w:r>
      <w:r w:rsidRPr="001D4BBD">
        <w:instrText xml:space="preserve"> REF _Ref62646929 \r \h </w:instrText>
      </w:r>
      <w:r w:rsidRPr="001D4BBD">
        <w:fldChar w:fldCharType="separate"/>
      </w:r>
      <w:r w:rsidRPr="001D4BBD">
        <w:t>[10]</w:t>
      </w:r>
      <w:r w:rsidRPr="001D4BBD">
        <w:fldChar w:fldCharType="end"/>
      </w:r>
      <w:bookmarkEnd w:id="245"/>
      <w:bookmarkEnd w:id="246"/>
      <w:r w:rsidRPr="001D4BBD">
        <w:t>, ETSI TS 103 666-2 </w:t>
      </w:r>
      <w:bookmarkStart w:id="247" w:name="MCCQCTEMPBM_00000573"/>
      <w:bookmarkStart w:id="248" w:name="MCCQCTEMPBM_00000137"/>
      <w:r w:rsidRPr="001D4BBD">
        <w:fldChar w:fldCharType="begin"/>
      </w:r>
      <w:r w:rsidRPr="001D4BBD">
        <w:instrText xml:space="preserve"> REF _Ref62646974 \r \h </w:instrText>
      </w:r>
      <w:r w:rsidRPr="001D4BBD">
        <w:fldChar w:fldCharType="separate"/>
      </w:r>
      <w:r w:rsidRPr="001D4BBD">
        <w:t>[11]</w:t>
      </w:r>
      <w:r w:rsidRPr="001D4BBD">
        <w:fldChar w:fldCharType="end"/>
      </w:r>
      <w:bookmarkEnd w:id="247"/>
      <w:bookmarkEnd w:id="248"/>
      <w:r w:rsidRPr="001D4BBD">
        <w:t xml:space="preserve"> and ETSI TS 103 666-3 </w:t>
      </w:r>
      <w:bookmarkStart w:id="249" w:name="MCCQCTEMPBM_00000574"/>
      <w:bookmarkStart w:id="250" w:name="MCCQCTEMPBM_00000138"/>
      <w:r w:rsidRPr="001D4BBD">
        <w:fldChar w:fldCharType="begin"/>
      </w:r>
      <w:r w:rsidRPr="001D4BBD">
        <w:instrText xml:space="preserve"> REF _Ref62646991 \r \h </w:instrText>
      </w:r>
      <w:r w:rsidRPr="001D4BBD">
        <w:fldChar w:fldCharType="separate"/>
      </w:r>
      <w:r w:rsidRPr="001D4BBD">
        <w:t>[12]</w:t>
      </w:r>
      <w:r w:rsidRPr="001D4BBD">
        <w:fldChar w:fldCharType="end"/>
      </w:r>
      <w:bookmarkEnd w:id="249"/>
      <w:bookmarkEnd w:id="250"/>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51" w:name="_Toc103688311"/>
      <w:bookmarkStart w:id="252" w:name="_Toc152151234"/>
      <w:bookmarkStart w:id="253" w:name="_Toc178929351"/>
      <w:bookmarkStart w:id="254" w:name="_Toc183030709"/>
      <w:r w:rsidRPr="001D4BBD">
        <w:t>4.2.2</w:t>
      </w:r>
      <w:r w:rsidRPr="001D4BBD">
        <w:tab/>
        <w:t>Requirements to the UE (EUT) – supported interfaces</w:t>
      </w:r>
      <w:bookmarkEnd w:id="251"/>
      <w:bookmarkEnd w:id="252"/>
      <w:bookmarkEnd w:id="253"/>
      <w:bookmarkEnd w:id="254"/>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6E65240B"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bookmarkStart w:id="255" w:name="MCCQCTEMPBM_00000575"/>
      <w:bookmarkStart w:id="256" w:name="MCCQCTEMPBM_00000139"/>
      <w:r w:rsidR="00E90DE8">
        <w:fldChar w:fldCharType="begin"/>
      </w:r>
      <w:r w:rsidR="00E90DE8">
        <w:instrText xml:space="preserve"> REF _Ref179539552 \r \h </w:instrText>
      </w:r>
      <w:r w:rsidR="00E90DE8">
        <w:fldChar w:fldCharType="separate"/>
      </w:r>
      <w:r w:rsidR="00E90DE8">
        <w:t>[23]</w:t>
      </w:r>
      <w:r w:rsidR="00E90DE8">
        <w:fldChar w:fldCharType="end"/>
      </w:r>
      <w:bookmarkEnd w:id="255"/>
      <w:bookmarkEnd w:id="256"/>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2FF5E144" w:rsidR="00252629" w:rsidRPr="001D4BBD" w:rsidRDefault="00C86AAA" w:rsidP="00C86AAA">
      <w:pPr>
        <w:pStyle w:val="B10"/>
      </w:pPr>
      <w:r>
        <w:t>-</w:t>
      </w:r>
      <w:r>
        <w:tab/>
      </w:r>
      <w:r w:rsidR="00252629" w:rsidRPr="001D4BBD">
        <w:t>Wi-Fi (IEEE 802.11-2016 </w:t>
      </w:r>
      <w:bookmarkStart w:id="257" w:name="MCCQCTEMPBM_00000576"/>
      <w:bookmarkStart w:id="258" w:name="MCCQCTEMPBM_00000140"/>
      <w:r w:rsidR="00252629" w:rsidRPr="001D4BBD">
        <w:fldChar w:fldCharType="begin"/>
      </w:r>
      <w:r w:rsidR="00252629" w:rsidRPr="001D4BBD">
        <w:instrText xml:space="preserve"> REF _Ref62647498 \r \h  \* MERGEFORMAT </w:instrText>
      </w:r>
      <w:r w:rsidR="00252629" w:rsidRPr="001D4BBD">
        <w:fldChar w:fldCharType="separate"/>
      </w:r>
      <w:r w:rsidR="00252629" w:rsidRPr="001D4BBD">
        <w:t>[13]</w:t>
      </w:r>
      <w:r w:rsidR="00252629" w:rsidRPr="001D4BBD">
        <w:fldChar w:fldCharType="end"/>
      </w:r>
      <w:bookmarkEnd w:id="257"/>
      <w:bookmarkEnd w:id="258"/>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4325E138" w:rsidR="00252629" w:rsidRPr="001104DD"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bookmarkStart w:id="259" w:name="MCCQCTEMPBM_00000577"/>
      <w:bookmarkStart w:id="260" w:name="MCCQCTEMPBM_00000141"/>
      <w:r w:rsidR="00252629" w:rsidRPr="001D4BBD">
        <w:fldChar w:fldCharType="begin"/>
      </w:r>
      <w:r w:rsidR="00252629" w:rsidRPr="001104DD">
        <w:rPr>
          <w:lang w:val="fi-FI"/>
        </w:rPr>
        <w:instrText xml:space="preserve"> REF _Ref62648066 \r \h  \* MERGEFORMAT </w:instrText>
      </w:r>
      <w:r w:rsidR="00252629" w:rsidRPr="001D4BBD">
        <w:fldChar w:fldCharType="separate"/>
      </w:r>
      <w:r w:rsidR="00252629" w:rsidRPr="001104DD">
        <w:rPr>
          <w:lang w:val="fi-FI"/>
        </w:rPr>
        <w:t>[14]</w:t>
      </w:r>
      <w:r w:rsidR="00252629" w:rsidRPr="001D4BBD">
        <w:fldChar w:fldCharType="end"/>
      </w:r>
      <w:bookmarkEnd w:id="259"/>
      <w:bookmarkEnd w:id="260"/>
      <w:r w:rsidR="00252629" w:rsidRPr="001104DD">
        <w:rPr>
          <w:lang w:val="fi-FI"/>
        </w:rPr>
        <w:t xml:space="preserve"> and ETSI TS 102 226 </w:t>
      </w:r>
      <w:bookmarkStart w:id="261" w:name="MCCQCTEMPBM_00000578"/>
      <w:bookmarkStart w:id="262" w:name="MCCQCTEMPBM_00000142"/>
      <w:r w:rsidR="00252629" w:rsidRPr="001D4BBD">
        <w:fldChar w:fldCharType="begin"/>
      </w:r>
      <w:r w:rsidR="00252629" w:rsidRPr="001104DD">
        <w:rPr>
          <w:lang w:val="fi-FI"/>
        </w:rPr>
        <w:instrText xml:space="preserve"> REF _Ref62648089 \r \h  \* MERGEFORMAT </w:instrText>
      </w:r>
      <w:r w:rsidR="00252629" w:rsidRPr="001D4BBD">
        <w:fldChar w:fldCharType="separate"/>
      </w:r>
      <w:r w:rsidR="00252629" w:rsidRPr="001104DD">
        <w:rPr>
          <w:lang w:val="fi-FI"/>
        </w:rPr>
        <w:t>[15]</w:t>
      </w:r>
      <w:r w:rsidR="00252629" w:rsidRPr="001D4BBD">
        <w:fldChar w:fldCharType="end"/>
      </w:r>
      <w:bookmarkEnd w:id="261"/>
      <w:bookmarkEnd w:id="262"/>
    </w:p>
    <w:p w14:paraId="5A6D7BAC" w14:textId="59D6E101" w:rsidR="00252629" w:rsidRPr="001D4BBD" w:rsidRDefault="00C86AAA" w:rsidP="00C86AAA">
      <w:pPr>
        <w:pStyle w:val="B10"/>
      </w:pPr>
      <w:r>
        <w:t>-</w:t>
      </w:r>
      <w:r>
        <w:tab/>
      </w:r>
      <w:r w:rsidR="00252629" w:rsidRPr="001D4BBD">
        <w:t>AT commands as defined in TS 27.007 </w:t>
      </w:r>
      <w:bookmarkStart w:id="263" w:name="MCCQCTEMPBM_00000579"/>
      <w:bookmarkStart w:id="264" w:name="MCCQCTEMPBM_00000143"/>
      <w:r w:rsidR="00252629" w:rsidRPr="001D4BBD">
        <w:fldChar w:fldCharType="begin"/>
      </w:r>
      <w:r w:rsidR="00252629" w:rsidRPr="001D4BBD">
        <w:instrText xml:space="preserve"> REF _Ref62648568 \r \h  \* MERGEFORMAT </w:instrText>
      </w:r>
      <w:r w:rsidR="00252629" w:rsidRPr="001D4BBD">
        <w:fldChar w:fldCharType="separate"/>
      </w:r>
      <w:r w:rsidR="00252629" w:rsidRPr="001D4BBD">
        <w:t>[16]</w:t>
      </w:r>
      <w:r w:rsidR="00252629" w:rsidRPr="001D4BBD">
        <w:fldChar w:fldCharType="end"/>
      </w:r>
      <w:bookmarkEnd w:id="263"/>
      <w:bookmarkEnd w:id="264"/>
    </w:p>
    <w:p w14:paraId="352E5AF0" w14:textId="1A079C8E"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bookmarkStart w:id="265" w:name="MCCQCTEMPBM_00000580"/>
      <w:bookmarkStart w:id="266" w:name="MCCQCTEMPBM_00000144"/>
      <w:r w:rsidR="00252629" w:rsidRPr="001D4BBD">
        <w:fldChar w:fldCharType="begin"/>
      </w:r>
      <w:r w:rsidR="00252629" w:rsidRPr="001D4BBD">
        <w:instrText xml:space="preserve"> REF _Ref62648815 \r \h </w:instrText>
      </w:r>
      <w:r w:rsidR="00252629" w:rsidRPr="001D4BBD">
        <w:fldChar w:fldCharType="separate"/>
      </w:r>
      <w:r w:rsidR="00252629" w:rsidRPr="001D4BBD">
        <w:t>[17]</w:t>
      </w:r>
      <w:r w:rsidR="00252629" w:rsidRPr="001D4BBD">
        <w:fldChar w:fldCharType="end"/>
      </w:r>
      <w:bookmarkEnd w:id="265"/>
      <w:bookmarkEnd w:id="266"/>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67" w:name="_Toc103688312"/>
      <w:bookmarkStart w:id="268" w:name="_Toc152151235"/>
      <w:bookmarkStart w:id="269" w:name="_Toc178929352"/>
      <w:bookmarkStart w:id="270" w:name="_Toc183030710"/>
      <w:r w:rsidRPr="001D4BBD">
        <w:t>4.2.3</w:t>
      </w:r>
      <w:r w:rsidRPr="001D4BBD">
        <w:tab/>
        <w:t>Supported RATs</w:t>
      </w:r>
      <w:bookmarkEnd w:id="267"/>
      <w:bookmarkEnd w:id="268"/>
      <w:bookmarkEnd w:id="269"/>
      <w:bookmarkEnd w:id="270"/>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71" w:name="_Toc103688313"/>
      <w:bookmarkStart w:id="272" w:name="_Toc152151236"/>
      <w:bookmarkStart w:id="273" w:name="_Toc178929353"/>
      <w:bookmarkStart w:id="274" w:name="_Toc183030711"/>
      <w:r w:rsidRPr="001D4BBD">
        <w:t>4.2.4</w:t>
      </w:r>
      <w:r w:rsidRPr="001D4BBD">
        <w:tab/>
        <w:t>Initial and final procedure steps</w:t>
      </w:r>
      <w:bookmarkEnd w:id="271"/>
      <w:bookmarkEnd w:id="272"/>
      <w:bookmarkEnd w:id="273"/>
      <w:bookmarkEnd w:id="274"/>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77777777"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bookmarkStart w:id="275" w:name="MCCQCTEMPBM_00000581"/>
      <w:bookmarkStart w:id="276" w:name="MCCQCTEMPBM_00000145"/>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75"/>
      <w:bookmarkEnd w:id="276"/>
      <w:r w:rsidRPr="001D4BBD">
        <w:t>).</w:t>
      </w:r>
    </w:p>
    <w:p w14:paraId="4C4C80D5" w14:textId="77777777" w:rsidR="00252629" w:rsidRDefault="00252629" w:rsidP="00252629">
      <w:pPr>
        <w:pStyle w:val="Heading2"/>
      </w:pPr>
      <w:bookmarkStart w:id="277" w:name="_Toc103688326"/>
      <w:bookmarkStart w:id="278" w:name="_Toc152151238"/>
      <w:bookmarkStart w:id="279" w:name="_Toc178929354"/>
      <w:bookmarkStart w:id="280" w:name="_Toc103688315"/>
      <w:bookmarkStart w:id="281" w:name="_Toc183030712"/>
      <w:r w:rsidRPr="001D4BBD">
        <w:t>4.</w:t>
      </w:r>
      <w:r>
        <w:t>3</w:t>
      </w:r>
      <w:r w:rsidRPr="001D4BBD">
        <w:tab/>
        <w:t>Suitability assessment</w:t>
      </w:r>
      <w:bookmarkEnd w:id="277"/>
      <w:bookmarkEnd w:id="278"/>
      <w:bookmarkEnd w:id="279"/>
      <w:bookmarkEnd w:id="281"/>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282" w:name="_Toc152151243"/>
      <w:bookmarkStart w:id="283" w:name="_Toc178929355"/>
      <w:bookmarkStart w:id="284" w:name="_Toc183030713"/>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280"/>
      <w:bookmarkEnd w:id="282"/>
      <w:r w:rsidR="008804FB" w:rsidRPr="008804FB">
        <w:t>for USAT testing</w:t>
      </w:r>
      <w:bookmarkEnd w:id="283"/>
      <w:bookmarkEnd w:id="284"/>
    </w:p>
    <w:p w14:paraId="33DD7A53" w14:textId="77777777" w:rsidR="00252629" w:rsidRPr="001D4BBD" w:rsidRDefault="00252629" w:rsidP="00252629">
      <w:pPr>
        <w:pStyle w:val="Heading3"/>
      </w:pPr>
      <w:bookmarkStart w:id="285" w:name="_Toc152151244"/>
      <w:bookmarkStart w:id="286" w:name="_Toc178929356"/>
      <w:bookmarkStart w:id="287" w:name="_Toc183030714"/>
      <w:r w:rsidRPr="001D4BBD">
        <w:t>4.</w:t>
      </w:r>
      <w:r>
        <w:t>4</w:t>
      </w:r>
      <w:r w:rsidRPr="001D4BBD">
        <w:t>.1</w:t>
      </w:r>
      <w:r w:rsidRPr="001D4BBD">
        <w:tab/>
        <w:t>Introduction</w:t>
      </w:r>
      <w:bookmarkEnd w:id="285"/>
      <w:bookmarkEnd w:id="286"/>
      <w:bookmarkEnd w:id="287"/>
    </w:p>
    <w:p w14:paraId="52AA818A" w14:textId="77777777" w:rsidR="00252629" w:rsidRPr="001D4BBD" w:rsidRDefault="00252629" w:rsidP="00252629">
      <w:pPr>
        <w:pStyle w:val="Heading4"/>
      </w:pPr>
      <w:bookmarkStart w:id="288" w:name="_Toc152151245"/>
      <w:bookmarkStart w:id="289" w:name="_Toc178929357"/>
      <w:bookmarkStart w:id="290" w:name="_Toc183030715"/>
      <w:r w:rsidRPr="001D4BBD">
        <w:t>4.</w:t>
      </w:r>
      <w:r>
        <w:t>4</w:t>
      </w:r>
      <w:r w:rsidRPr="001D4BBD">
        <w:t>.1.1</w:t>
      </w:r>
      <w:r w:rsidRPr="001D4BBD">
        <w:tab/>
        <w:t>Installation, provisioning or modification methods for EFs and DFs</w:t>
      </w:r>
      <w:bookmarkEnd w:id="288"/>
      <w:bookmarkEnd w:id="289"/>
      <w:bookmarkEnd w:id="290"/>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91" w:name="_Toc152151246"/>
      <w:bookmarkStart w:id="292" w:name="_Toc178929358"/>
      <w:bookmarkStart w:id="293" w:name="_Toc183030716"/>
      <w:r w:rsidRPr="001D4BBD">
        <w:t>4.</w:t>
      </w:r>
      <w:r>
        <w:t>4</w:t>
      </w:r>
      <w:r w:rsidRPr="001D4BBD">
        <w:t>.1.2</w:t>
      </w:r>
      <w:r w:rsidRPr="001D4BBD">
        <w:tab/>
      </w:r>
      <w:r w:rsidR="00CC00C4">
        <w:t>GSMA </w:t>
      </w:r>
      <w:r w:rsidRPr="001D4BBD">
        <w:t>TS.48 Version and usage</w:t>
      </w:r>
      <w:bookmarkEnd w:id="291"/>
      <w:bookmarkEnd w:id="292"/>
      <w:bookmarkEnd w:id="293"/>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51060ADF" w:rsidR="00252629" w:rsidRPr="00C3185B" w:rsidRDefault="00252629" w:rsidP="00252629">
      <w:r w:rsidRPr="001D4BBD">
        <w:t>The usage of file values defined in GSMA TS.48 </w:t>
      </w:r>
      <w:bookmarkStart w:id="294" w:name="MCCQCTEMPBM_00000584"/>
      <w:bookmarkStart w:id="295" w:name="MCCQCTEMPBM_00000146"/>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94"/>
      <w:bookmarkEnd w:id="295"/>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nrUSIM.</w:t>
      </w:r>
    </w:p>
    <w:p w14:paraId="5F81850C" w14:textId="6E61AD26" w:rsidR="00252629" w:rsidRPr="00C3185B" w:rsidRDefault="00252629" w:rsidP="00252629">
      <w:pPr>
        <w:pStyle w:val="Heading3"/>
      </w:pPr>
      <w:bookmarkStart w:id="296" w:name="_Toc178929359"/>
      <w:bookmarkStart w:id="297" w:name="_Toc183030717"/>
      <w:r w:rsidRPr="00C3185B">
        <w:t>4.4.2</w:t>
      </w:r>
      <w:r w:rsidRPr="00C3185B">
        <w:tab/>
        <w:t>Definition of default values</w:t>
      </w:r>
      <w:r w:rsidR="00541F4A">
        <w:t xml:space="preserve"> </w:t>
      </w:r>
      <w:r w:rsidR="00541F4A" w:rsidRPr="008804FB">
        <w:t>for USAT testing</w:t>
      </w:r>
      <w:bookmarkEnd w:id="296"/>
      <w:bookmarkEnd w:id="297"/>
    </w:p>
    <w:p w14:paraId="6B0D43DB" w14:textId="26BC25AD" w:rsidR="00CC00C4" w:rsidRDefault="00CC00C4" w:rsidP="00C86AAA">
      <w:pPr>
        <w:pStyle w:val="Heading4"/>
      </w:pPr>
      <w:bookmarkStart w:id="298" w:name="_Toc178929360"/>
      <w:bookmarkStart w:id="299" w:name="_Toc183030718"/>
      <w:r>
        <w:t>4.4.2.1</w:t>
      </w:r>
      <w:r>
        <w:tab/>
        <w:t>Applications on the default nrUICC</w:t>
      </w:r>
      <w:bookmarkEnd w:id="298"/>
      <w:bookmarkEnd w:id="299"/>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300" w:name="_Toc178929361"/>
      <w:bookmarkStart w:id="301" w:name="_Toc183030719"/>
      <w:r>
        <w:t>4.4.2.2</w:t>
      </w:r>
      <w:r>
        <w:tab/>
        <w:t>Definition of USIM default values</w:t>
      </w:r>
      <w:bookmarkEnd w:id="300"/>
      <w:bookmarkEnd w:id="301"/>
    </w:p>
    <w:p w14:paraId="06DA1792" w14:textId="7590E881" w:rsidR="00252629" w:rsidRPr="0041528A" w:rsidRDefault="00E167AB" w:rsidP="00B05BAE">
      <w:r>
        <w:t xml:space="preserve">The USIM application shall be configured as </w:t>
      </w:r>
      <w:r w:rsidR="00252629">
        <w:t xml:space="preserve">defined in </w:t>
      </w:r>
      <w:r w:rsidR="00252629" w:rsidRPr="001D4BBD">
        <w:t>GSMA TS.48 </w:t>
      </w:r>
      <w:bookmarkStart w:id="302" w:name="MCCQCTEMPBM_00000147"/>
      <w:r w:rsidR="00252629" w:rsidRPr="001D4BBD">
        <w:fldChar w:fldCharType="begin"/>
      </w:r>
      <w:r w:rsidR="00252629" w:rsidRPr="001D4BBD">
        <w:instrText xml:space="preserve"> REF _Ref62648839 \r \h  \* MERGEFORMAT </w:instrText>
      </w:r>
      <w:r w:rsidR="00252629" w:rsidRPr="001D4BBD">
        <w:fldChar w:fldCharType="separate"/>
      </w:r>
      <w:r w:rsidR="00252629" w:rsidRPr="001D4BBD">
        <w:t>[9]</w:t>
      </w:r>
      <w:r w:rsidR="00252629" w:rsidRPr="001D4BBD">
        <w:fldChar w:fldCharType="end"/>
      </w:r>
      <w:bookmarkEnd w:id="302"/>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bookmarkStart w:id="303" w:name="MCCQCTEMPBM_00000051"/>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bookmarkEnd w:id="303"/>
          <w:p w14:paraId="755F3F43" w14:textId="77777777" w:rsidR="00252629" w:rsidRPr="00B05BAE" w:rsidRDefault="00252629" w:rsidP="00DF34BE">
            <w:pPr>
              <w:spacing w:after="0"/>
              <w:ind w:left="34"/>
            </w:pPr>
            <w:r w:rsidRPr="00B05BAE">
              <w:t>Service n°1:</w:t>
            </w:r>
          </w:p>
        </w:tc>
        <w:tc>
          <w:tcPr>
            <w:tcW w:w="5102" w:type="dxa"/>
          </w:tcPr>
          <w:p w14:paraId="620AF39C" w14:textId="77777777" w:rsidR="00252629" w:rsidRPr="00B05BAE" w:rsidRDefault="00252629" w:rsidP="00DF34BE">
            <w:pPr>
              <w:spacing w:after="0"/>
              <w:ind w:left="34"/>
            </w:pPr>
            <w:r w:rsidRPr="00B05BAE">
              <w:t>Local Phone Book</w:t>
            </w:r>
          </w:p>
        </w:tc>
        <w:tc>
          <w:tcPr>
            <w:tcW w:w="1701" w:type="dxa"/>
          </w:tcPr>
          <w:p w14:paraId="593094B1" w14:textId="77777777" w:rsidR="00252629" w:rsidRPr="00B05BAE" w:rsidRDefault="00252629" w:rsidP="00DF34BE">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pPr>
            <w:r w:rsidRPr="00B05BAE">
              <w:t>Service n°2:</w:t>
            </w:r>
          </w:p>
        </w:tc>
        <w:tc>
          <w:tcPr>
            <w:tcW w:w="5102" w:type="dxa"/>
          </w:tcPr>
          <w:p w14:paraId="28974F12" w14:textId="77777777" w:rsidR="00252629" w:rsidRPr="00B05BAE" w:rsidRDefault="00252629" w:rsidP="00DF34BE">
            <w:pPr>
              <w:spacing w:after="0"/>
              <w:ind w:left="34"/>
            </w:pPr>
            <w:r w:rsidRPr="00B05BAE">
              <w:t>Fixed Dialling Numbers (FDN)</w:t>
            </w:r>
          </w:p>
        </w:tc>
        <w:tc>
          <w:tcPr>
            <w:tcW w:w="1701" w:type="dxa"/>
          </w:tcPr>
          <w:p w14:paraId="4FC11E1C" w14:textId="77777777" w:rsidR="00252629" w:rsidRPr="00B05BAE" w:rsidRDefault="00252629" w:rsidP="00DF34BE">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pPr>
            <w:r w:rsidRPr="00B05BAE">
              <w:t>Service n°6:</w:t>
            </w:r>
          </w:p>
        </w:tc>
        <w:tc>
          <w:tcPr>
            <w:tcW w:w="5102" w:type="dxa"/>
          </w:tcPr>
          <w:p w14:paraId="6F0F2677" w14:textId="77777777" w:rsidR="00252629" w:rsidRPr="00B05BAE" w:rsidRDefault="00252629" w:rsidP="00DF34BE">
            <w:pPr>
              <w:spacing w:after="0"/>
              <w:ind w:left="34"/>
            </w:pPr>
            <w:r w:rsidRPr="00B05BAE">
              <w:t>Barred Dialling Numbers (BDN)</w:t>
            </w:r>
          </w:p>
        </w:tc>
        <w:tc>
          <w:tcPr>
            <w:tcW w:w="1701" w:type="dxa"/>
          </w:tcPr>
          <w:p w14:paraId="33438C0E" w14:textId="77777777" w:rsidR="00252629" w:rsidRPr="00B05BAE" w:rsidRDefault="00252629" w:rsidP="00DF34BE">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pPr>
            <w:r w:rsidRPr="00B05BAE">
              <w:lastRenderedPageBreak/>
              <w:t>Service n°10:</w:t>
            </w:r>
          </w:p>
        </w:tc>
        <w:tc>
          <w:tcPr>
            <w:tcW w:w="5102" w:type="dxa"/>
          </w:tcPr>
          <w:p w14:paraId="7FEFCF64" w14:textId="77777777" w:rsidR="00252629" w:rsidRPr="00B05BAE" w:rsidRDefault="00252629" w:rsidP="00DF34BE">
            <w:pPr>
              <w:spacing w:after="0"/>
              <w:ind w:left="34"/>
            </w:pPr>
            <w:r w:rsidRPr="00B05BAE">
              <w:t>Short Message Storage (SMS)</w:t>
            </w:r>
          </w:p>
        </w:tc>
        <w:tc>
          <w:tcPr>
            <w:tcW w:w="1701" w:type="dxa"/>
          </w:tcPr>
          <w:p w14:paraId="2DF43A65" w14:textId="77777777" w:rsidR="00252629" w:rsidRPr="00B05BAE" w:rsidRDefault="00252629" w:rsidP="00DF34BE">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pPr>
            <w:r w:rsidRPr="00B05BAE">
              <w:t>Service n°11:</w:t>
            </w:r>
          </w:p>
        </w:tc>
        <w:tc>
          <w:tcPr>
            <w:tcW w:w="5102" w:type="dxa"/>
          </w:tcPr>
          <w:p w14:paraId="6C65D6A8" w14:textId="77777777" w:rsidR="00252629" w:rsidRPr="00B05BAE" w:rsidRDefault="00252629" w:rsidP="00DF34BE">
            <w:pPr>
              <w:spacing w:after="0"/>
              <w:ind w:left="34"/>
            </w:pPr>
            <w:r w:rsidRPr="00B05BAE">
              <w:t>Short Message Status Reports (SMSR)</w:t>
            </w:r>
          </w:p>
        </w:tc>
        <w:tc>
          <w:tcPr>
            <w:tcW w:w="1701" w:type="dxa"/>
          </w:tcPr>
          <w:p w14:paraId="19E8D13C" w14:textId="77777777" w:rsidR="00252629" w:rsidRPr="00B05BAE" w:rsidRDefault="00252629" w:rsidP="00DF34BE">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pPr>
            <w:r w:rsidRPr="00B05BAE">
              <w:t>Service n°12:</w:t>
            </w:r>
          </w:p>
        </w:tc>
        <w:tc>
          <w:tcPr>
            <w:tcW w:w="5102" w:type="dxa"/>
          </w:tcPr>
          <w:p w14:paraId="0983FD6A" w14:textId="77777777" w:rsidR="00252629" w:rsidRPr="00B05BAE" w:rsidRDefault="00252629" w:rsidP="00DF34BE">
            <w:pPr>
              <w:spacing w:after="0"/>
              <w:ind w:left="34"/>
            </w:pPr>
            <w:r w:rsidRPr="00B05BAE">
              <w:t>Short Message Service Parameters (SMSP)</w:t>
            </w:r>
          </w:p>
        </w:tc>
        <w:tc>
          <w:tcPr>
            <w:tcW w:w="1701" w:type="dxa"/>
          </w:tcPr>
          <w:p w14:paraId="279D91A4" w14:textId="77777777" w:rsidR="00252629" w:rsidRPr="00B05BAE" w:rsidRDefault="00252629" w:rsidP="00DF34BE">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pPr>
            <w:r w:rsidRPr="00B05BAE">
              <w:t>Service n°15:</w:t>
            </w:r>
          </w:p>
        </w:tc>
        <w:tc>
          <w:tcPr>
            <w:tcW w:w="5102" w:type="dxa"/>
          </w:tcPr>
          <w:p w14:paraId="56639903" w14:textId="77777777" w:rsidR="00252629" w:rsidRPr="00B05BAE" w:rsidRDefault="00252629" w:rsidP="00DF34BE">
            <w:pPr>
              <w:spacing w:after="0"/>
              <w:ind w:left="34"/>
            </w:pPr>
            <w:r w:rsidRPr="00B05BAE">
              <w:t xml:space="preserve">Cell Broadcast Message Identifier </w:t>
            </w:r>
          </w:p>
        </w:tc>
        <w:tc>
          <w:tcPr>
            <w:tcW w:w="1701" w:type="dxa"/>
          </w:tcPr>
          <w:p w14:paraId="45F1D950" w14:textId="77777777" w:rsidR="00252629" w:rsidRPr="00B05BAE" w:rsidRDefault="00252629" w:rsidP="00DF34BE">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pPr>
            <w:r w:rsidRPr="00B05BAE">
              <w:t>Service n°17:</w:t>
            </w:r>
          </w:p>
        </w:tc>
        <w:tc>
          <w:tcPr>
            <w:tcW w:w="5102" w:type="dxa"/>
          </w:tcPr>
          <w:p w14:paraId="104A8DEF" w14:textId="77777777" w:rsidR="00252629" w:rsidRPr="00B05BAE" w:rsidRDefault="00252629" w:rsidP="00DF34BE">
            <w:pPr>
              <w:spacing w:after="0"/>
              <w:ind w:left="34"/>
            </w:pPr>
            <w:r w:rsidRPr="00B05BAE">
              <w:t>Group Identifier Level 1</w:t>
            </w:r>
          </w:p>
        </w:tc>
        <w:tc>
          <w:tcPr>
            <w:tcW w:w="1701" w:type="dxa"/>
          </w:tcPr>
          <w:p w14:paraId="1733C492" w14:textId="77777777" w:rsidR="00252629" w:rsidRPr="00B05BAE" w:rsidRDefault="00252629" w:rsidP="00DF34BE">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pPr>
            <w:r w:rsidRPr="00B05BAE">
              <w:t>Service n°18:</w:t>
            </w:r>
          </w:p>
        </w:tc>
        <w:tc>
          <w:tcPr>
            <w:tcW w:w="5102" w:type="dxa"/>
          </w:tcPr>
          <w:p w14:paraId="37ADF7F4" w14:textId="77777777" w:rsidR="00252629" w:rsidRPr="00B05BAE" w:rsidRDefault="00252629" w:rsidP="00DF34BE">
            <w:pPr>
              <w:spacing w:after="0"/>
              <w:ind w:left="34"/>
            </w:pPr>
            <w:r w:rsidRPr="00B05BAE">
              <w:t>Group Identifier Level 2</w:t>
            </w:r>
          </w:p>
        </w:tc>
        <w:tc>
          <w:tcPr>
            <w:tcW w:w="1701" w:type="dxa"/>
          </w:tcPr>
          <w:p w14:paraId="280E178B" w14:textId="77777777" w:rsidR="00252629" w:rsidRPr="00B05BAE" w:rsidRDefault="00252629" w:rsidP="00DF34BE">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pPr>
            <w:r w:rsidRPr="00B05BAE">
              <w:t>Service n°20:</w:t>
            </w:r>
          </w:p>
        </w:tc>
        <w:tc>
          <w:tcPr>
            <w:tcW w:w="5102" w:type="dxa"/>
          </w:tcPr>
          <w:p w14:paraId="6EAAC949" w14:textId="77777777" w:rsidR="00252629" w:rsidRPr="00B05BAE" w:rsidRDefault="00252629" w:rsidP="00DF34BE">
            <w:pPr>
              <w:spacing w:after="0"/>
              <w:ind w:left="34"/>
            </w:pPr>
            <w:r w:rsidRPr="00B05BAE">
              <w:t>User controlled PLMN selector with Access Technology</w:t>
            </w:r>
          </w:p>
        </w:tc>
        <w:tc>
          <w:tcPr>
            <w:tcW w:w="1701" w:type="dxa"/>
          </w:tcPr>
          <w:p w14:paraId="28F8EAA2" w14:textId="77777777" w:rsidR="00252629" w:rsidRPr="00B05BAE" w:rsidRDefault="00252629" w:rsidP="00DF34BE">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pPr>
            <w:r w:rsidRPr="00B05BAE">
              <w:t>Service n°22:</w:t>
            </w:r>
          </w:p>
        </w:tc>
        <w:tc>
          <w:tcPr>
            <w:tcW w:w="5102" w:type="dxa"/>
          </w:tcPr>
          <w:p w14:paraId="5CA59C3E" w14:textId="77777777" w:rsidR="00252629" w:rsidRPr="00B05BAE" w:rsidRDefault="00252629" w:rsidP="00DF34BE">
            <w:pPr>
              <w:spacing w:after="0"/>
              <w:ind w:left="34"/>
            </w:pPr>
            <w:r w:rsidRPr="00B05BAE">
              <w:t>Image (IMG)</w:t>
            </w:r>
          </w:p>
        </w:tc>
        <w:tc>
          <w:tcPr>
            <w:tcW w:w="1701" w:type="dxa"/>
          </w:tcPr>
          <w:p w14:paraId="5867E711" w14:textId="77777777" w:rsidR="00252629" w:rsidRPr="00B05BAE" w:rsidRDefault="00252629" w:rsidP="00DF34BE">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pPr>
            <w:r w:rsidRPr="00B05BAE">
              <w:t>Service n°27:</w:t>
            </w:r>
          </w:p>
        </w:tc>
        <w:tc>
          <w:tcPr>
            <w:tcW w:w="5102" w:type="dxa"/>
          </w:tcPr>
          <w:p w14:paraId="11062AF5" w14:textId="77777777" w:rsidR="00252629" w:rsidRPr="00B05BAE" w:rsidRDefault="00252629" w:rsidP="00DF34BE">
            <w:pPr>
              <w:spacing w:after="0"/>
              <w:ind w:left="34"/>
            </w:pPr>
            <w:r w:rsidRPr="00B05BAE">
              <w:t>GSM Access</w:t>
            </w:r>
          </w:p>
        </w:tc>
        <w:tc>
          <w:tcPr>
            <w:tcW w:w="1701" w:type="dxa"/>
          </w:tcPr>
          <w:p w14:paraId="34AAC355" w14:textId="77777777" w:rsidR="00252629" w:rsidRPr="00B05BAE" w:rsidRDefault="00252629" w:rsidP="00DF34BE">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pPr>
            <w:r w:rsidRPr="00B05BAE">
              <w:t>Service n°28:</w:t>
            </w:r>
          </w:p>
        </w:tc>
        <w:tc>
          <w:tcPr>
            <w:tcW w:w="5102" w:type="dxa"/>
          </w:tcPr>
          <w:p w14:paraId="0F8F3FD9" w14:textId="77777777" w:rsidR="00252629" w:rsidRPr="00B05BAE" w:rsidRDefault="00252629" w:rsidP="00DF34BE">
            <w:pPr>
              <w:spacing w:after="0"/>
              <w:ind w:left="34"/>
            </w:pPr>
            <w:r w:rsidRPr="00B05BAE">
              <w:t>Data download via SMS-PP</w:t>
            </w:r>
          </w:p>
        </w:tc>
        <w:tc>
          <w:tcPr>
            <w:tcW w:w="1701" w:type="dxa"/>
          </w:tcPr>
          <w:p w14:paraId="059133AA" w14:textId="77777777" w:rsidR="00252629" w:rsidRPr="00B05BAE" w:rsidRDefault="00252629" w:rsidP="00DF34BE">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pPr>
            <w:r w:rsidRPr="00B05BAE">
              <w:t>Service n°29:</w:t>
            </w:r>
          </w:p>
        </w:tc>
        <w:tc>
          <w:tcPr>
            <w:tcW w:w="5102" w:type="dxa"/>
          </w:tcPr>
          <w:p w14:paraId="35574E0B" w14:textId="77777777" w:rsidR="00252629" w:rsidRPr="00B05BAE" w:rsidRDefault="00252629" w:rsidP="00DF34BE">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DF34BE">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pPr>
            <w:r w:rsidRPr="00B05BAE">
              <w:t>Service n°30:</w:t>
            </w:r>
          </w:p>
        </w:tc>
        <w:tc>
          <w:tcPr>
            <w:tcW w:w="5102" w:type="dxa"/>
          </w:tcPr>
          <w:p w14:paraId="2FAE33C4" w14:textId="77777777" w:rsidR="00252629" w:rsidRPr="00B05BAE" w:rsidRDefault="00252629" w:rsidP="00DF34BE">
            <w:pPr>
              <w:spacing w:after="0"/>
              <w:ind w:left="34"/>
            </w:pPr>
            <w:r w:rsidRPr="00B05BAE">
              <w:t>Call Control by USIM</w:t>
            </w:r>
          </w:p>
        </w:tc>
        <w:tc>
          <w:tcPr>
            <w:tcW w:w="1701" w:type="dxa"/>
          </w:tcPr>
          <w:p w14:paraId="4904BF4C" w14:textId="77777777" w:rsidR="00252629" w:rsidRPr="00B05BAE" w:rsidRDefault="00252629" w:rsidP="00DF34BE">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pPr>
            <w:r w:rsidRPr="00B05BAE">
              <w:t>Service n°31:</w:t>
            </w:r>
          </w:p>
        </w:tc>
        <w:tc>
          <w:tcPr>
            <w:tcW w:w="5102" w:type="dxa"/>
          </w:tcPr>
          <w:p w14:paraId="63D46E38" w14:textId="77777777" w:rsidR="00252629" w:rsidRPr="00B05BAE" w:rsidRDefault="00252629" w:rsidP="00DF34BE">
            <w:pPr>
              <w:spacing w:after="0"/>
              <w:ind w:left="34"/>
            </w:pPr>
            <w:r w:rsidRPr="00B05BAE">
              <w:t>MO-SMS Control by USIM</w:t>
            </w:r>
          </w:p>
        </w:tc>
        <w:tc>
          <w:tcPr>
            <w:tcW w:w="1701" w:type="dxa"/>
          </w:tcPr>
          <w:p w14:paraId="6795493C" w14:textId="77777777" w:rsidR="00252629" w:rsidRPr="00B05BAE" w:rsidRDefault="00252629" w:rsidP="00DF34BE">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pPr>
            <w:r w:rsidRPr="00B05BAE">
              <w:t>Service n°32:</w:t>
            </w:r>
          </w:p>
        </w:tc>
        <w:tc>
          <w:tcPr>
            <w:tcW w:w="5102" w:type="dxa"/>
          </w:tcPr>
          <w:p w14:paraId="425D017F" w14:textId="77777777" w:rsidR="00252629" w:rsidRPr="00B05BAE" w:rsidRDefault="00252629" w:rsidP="00DF34BE">
            <w:pPr>
              <w:spacing w:after="0"/>
              <w:ind w:left="34"/>
            </w:pPr>
            <w:r w:rsidRPr="00B05BAE">
              <w:t>RUN AT COMMAND command</w:t>
            </w:r>
          </w:p>
        </w:tc>
        <w:tc>
          <w:tcPr>
            <w:tcW w:w="1701" w:type="dxa"/>
          </w:tcPr>
          <w:p w14:paraId="050F38C3" w14:textId="77777777" w:rsidR="00252629" w:rsidRPr="00B05BAE" w:rsidRDefault="00252629" w:rsidP="00DF34BE">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pPr>
            <w:r w:rsidRPr="00B05BAE">
              <w:t>Service n°33:</w:t>
            </w:r>
          </w:p>
        </w:tc>
        <w:tc>
          <w:tcPr>
            <w:tcW w:w="5102" w:type="dxa"/>
          </w:tcPr>
          <w:p w14:paraId="66FCC5A7" w14:textId="77777777" w:rsidR="00252629" w:rsidRPr="00B05BAE" w:rsidRDefault="00252629" w:rsidP="00DF34BE">
            <w:pPr>
              <w:spacing w:after="0"/>
              <w:ind w:left="34"/>
            </w:pPr>
            <w:r w:rsidRPr="00B05BAE">
              <w:t>shall be set to '1'</w:t>
            </w:r>
          </w:p>
        </w:tc>
        <w:tc>
          <w:tcPr>
            <w:tcW w:w="1701" w:type="dxa"/>
          </w:tcPr>
          <w:p w14:paraId="0A377B2D" w14:textId="77777777" w:rsidR="00252629" w:rsidRPr="00B05BAE" w:rsidRDefault="00252629" w:rsidP="00DF34BE">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pPr>
            <w:r w:rsidRPr="00B05BAE">
              <w:t>Service n°34:</w:t>
            </w:r>
          </w:p>
        </w:tc>
        <w:tc>
          <w:tcPr>
            <w:tcW w:w="5102" w:type="dxa"/>
          </w:tcPr>
          <w:p w14:paraId="298A6D4C" w14:textId="77777777" w:rsidR="00252629" w:rsidRPr="00B05BAE" w:rsidRDefault="00252629" w:rsidP="00DF34BE">
            <w:pPr>
              <w:spacing w:after="0"/>
              <w:ind w:left="34"/>
            </w:pPr>
            <w:r w:rsidRPr="00B05BAE">
              <w:t>Enabled Services Table</w:t>
            </w:r>
          </w:p>
        </w:tc>
        <w:tc>
          <w:tcPr>
            <w:tcW w:w="1701" w:type="dxa"/>
          </w:tcPr>
          <w:p w14:paraId="3E8FCE6E" w14:textId="77777777" w:rsidR="00252629" w:rsidRPr="00B05BAE" w:rsidRDefault="00252629" w:rsidP="00DF34BE">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pPr>
            <w:r w:rsidRPr="00B05BAE">
              <w:t>Service n°85</w:t>
            </w:r>
          </w:p>
        </w:tc>
        <w:tc>
          <w:tcPr>
            <w:tcW w:w="5102" w:type="dxa"/>
          </w:tcPr>
          <w:p w14:paraId="3269BE27" w14:textId="77777777" w:rsidR="00252629" w:rsidRPr="00B05BAE" w:rsidRDefault="00252629" w:rsidP="00DF34BE">
            <w:pPr>
              <w:spacing w:after="0"/>
              <w:ind w:left="34"/>
            </w:pPr>
            <w:r w:rsidRPr="00B05BAE">
              <w:t>EPS Mobility Management Information</w:t>
            </w:r>
          </w:p>
        </w:tc>
        <w:tc>
          <w:tcPr>
            <w:tcW w:w="1701" w:type="dxa"/>
          </w:tcPr>
          <w:p w14:paraId="1DB0A31B" w14:textId="714409EB" w:rsidR="00252629" w:rsidRPr="00B05BAE" w:rsidRDefault="00252629" w:rsidP="00DF34BE">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pPr>
            <w:r w:rsidRPr="00B05BAE">
              <w:t>Service n°86</w:t>
            </w:r>
          </w:p>
        </w:tc>
        <w:tc>
          <w:tcPr>
            <w:tcW w:w="5102" w:type="dxa"/>
          </w:tcPr>
          <w:p w14:paraId="23DCFB12" w14:textId="77777777" w:rsidR="00252629" w:rsidRPr="00B05BAE" w:rsidRDefault="00252629" w:rsidP="00DF34BE">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bookmarkStart w:id="304" w:name="MCCQCTEMPBM_00000052"/>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4"/>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bookmarkStart w:id="305" w:name="MCCQCTEMPBM_00000053"/>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bookmarkEnd w:id="305"/>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bookmarkStart w:id="306" w:name="MCCQCTEMPBM_00000054"/>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bookmarkEnd w:id="306"/>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bookmarkStart w:id="307" w:name="MCCQCTEMPBM_00000055"/>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bookmarkEnd w:id="307"/>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bookmarkStart w:id="308" w:name="MCCQCTEMPBM_00000056"/>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bookmarkEnd w:id="308"/>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bookmarkStart w:id="309" w:name="MCCQCTEMPBM_00000057"/>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9"/>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bookmarkStart w:id="310" w:name="MCCQCTEMPBM_00000058"/>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0"/>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bookmarkStart w:id="311" w:name="MCCQCTEMPBM_00000059"/>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1"/>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bookmarkStart w:id="312" w:name="MCCQCTEMPBM_00000060"/>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bookmarkEnd w:id="312"/>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bookmarkStart w:id="313" w:name="MCCQCTEMPBM_00000061"/>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3"/>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bookmarkStart w:id="314" w:name="MCCQCTEMPBM_00000062"/>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4"/>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bookmarkStart w:id="315" w:name="MCCQCTEMPBM_00000063"/>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5"/>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bookmarkStart w:id="316" w:name="MCCQCTEMPBM_00000064"/>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6"/>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bookmarkStart w:id="317" w:name="MCCQCTEMPBM_00000065"/>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bookmarkEnd w:id="317"/>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bookmarkStart w:id="318" w:name="MCCQCTEMPBM_00000066"/>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bookmarkEnd w:id="318"/>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bookmarkStart w:id="319" w:name="MCCQCTEMPBM_00000067"/>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bookmarkEnd w:id="319"/>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bookmarkStart w:id="320" w:name="MCCQCTEMPBM_00000068"/>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bookmarkEnd w:id="320"/>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bookmarkStart w:id="321" w:name="MCCQCTEMPBM_00000069"/>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bookmarkEnd w:id="321"/>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bookmarkStart w:id="322" w:name="MCCQCTEMPBM_00000070"/>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bookmarkEnd w:id="322"/>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7522A7AF" w:rsidR="00252629" w:rsidRDefault="00252629" w:rsidP="00252629">
      <w:r w:rsidRPr="0041528A">
        <w:t>For the display of icon: See ETSI TS 102 384 [</w:t>
      </w:r>
      <w:r>
        <w:t>3</w:t>
      </w:r>
      <w:r w:rsidRPr="0041528A">
        <w:t>] clause 27.22.1B.</w:t>
      </w:r>
    </w:p>
    <w:p w14:paraId="7E3A2CD0" w14:textId="7BAECD11"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bookmarkStart w:id="323" w:name="MCCQCTEMPBM_00000148"/>
      <w:r>
        <w:fldChar w:fldCharType="begin"/>
      </w:r>
      <w:r>
        <w:instrText xml:space="preserve"> REF _Ref73456517 \r \h </w:instrText>
      </w:r>
      <w:r>
        <w:fldChar w:fldCharType="separate"/>
      </w:r>
      <w:r>
        <w:t>[2]</w:t>
      </w:r>
      <w:r>
        <w:fldChar w:fldCharType="end"/>
      </w:r>
      <w:bookmarkEnd w:id="323"/>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324" w:name="_Toc178929362"/>
      <w:bookmarkStart w:id="325" w:name="_Toc183030720"/>
      <w:r>
        <w:t>4.4.2</w:t>
      </w:r>
      <w:r w:rsidRPr="0041528A">
        <w:t>.</w:t>
      </w:r>
      <w:r>
        <w:t>3</w:t>
      </w:r>
      <w:r w:rsidRPr="0041528A">
        <w:tab/>
        <w:t>Def</w:t>
      </w:r>
      <w:r>
        <w:t xml:space="preserve">inition of </w:t>
      </w:r>
      <w:r w:rsidRPr="0041528A">
        <w:t>DF_TELECOM</w:t>
      </w:r>
      <w:r>
        <w:t xml:space="preserve"> default values</w:t>
      </w:r>
      <w:bookmarkEnd w:id="324"/>
      <w:bookmarkEnd w:id="325"/>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bookmarkStart w:id="326" w:name="MCCQCTEMPBM_00000071"/>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26"/>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327" w:name="_Toc178929363"/>
      <w:bookmarkStart w:id="328" w:name="_Toc183030721"/>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327"/>
      <w:bookmarkEnd w:id="328"/>
    </w:p>
    <w:p w14:paraId="533CBADE" w14:textId="57A49C04" w:rsidR="00CC00C4" w:rsidRPr="00CC00C4" w:rsidRDefault="00CC00C4" w:rsidP="00B05BAE">
      <w:pPr>
        <w:pStyle w:val="Heading4"/>
      </w:pPr>
      <w:bookmarkStart w:id="329" w:name="_Toc178929364"/>
      <w:bookmarkStart w:id="330" w:name="_Toc183030722"/>
      <w:r>
        <w:t>4.4.3.1</w:t>
      </w:r>
      <w:r>
        <w:tab/>
        <w:t>Applications on the E-UTRAN/EPC nrUICC</w:t>
      </w:r>
      <w:bookmarkEnd w:id="329"/>
      <w:bookmarkEnd w:id="330"/>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331" w:name="_Toc178929365"/>
      <w:bookmarkStart w:id="332" w:name="_Toc183030723"/>
      <w:r>
        <w:rPr>
          <w:lang w:val="en-US"/>
        </w:rPr>
        <w:t>4.4.3.2</w:t>
      </w:r>
      <w:r>
        <w:rPr>
          <w:lang w:val="en-US"/>
        </w:rPr>
        <w:tab/>
        <w:t>Definition of E-UTRAN/EPC USIM values</w:t>
      </w:r>
      <w:bookmarkEnd w:id="331"/>
      <w:bookmarkEnd w:id="332"/>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173793E3" w:rsidR="004E0389" w:rsidRPr="00B05BAE" w:rsidRDefault="004E0389" w:rsidP="00B05BAE">
      <w:pPr>
        <w:pStyle w:val="NO"/>
      </w:pPr>
      <w:r>
        <w:t>NOTE:</w:t>
      </w:r>
      <w:r>
        <w:tab/>
        <w:t>For test sequences executed in accordance with the present specification, the listed values may replace the configurations defined in TS 31.124 </w:t>
      </w:r>
      <w:bookmarkStart w:id="333" w:name="MCCQCTEMPBM_00000149"/>
      <w:r>
        <w:fldChar w:fldCharType="begin"/>
      </w:r>
      <w:r>
        <w:instrText xml:space="preserve"> REF _Ref73456517 \r \h </w:instrText>
      </w:r>
      <w:r>
        <w:fldChar w:fldCharType="separate"/>
      </w:r>
      <w:r>
        <w:t>[2]</w:t>
      </w:r>
      <w:r>
        <w:fldChar w:fldCharType="end"/>
      </w:r>
      <w:bookmarkEnd w:id="333"/>
      <w:r>
        <w:t>, clause 27.22.2B.1.</w:t>
      </w:r>
    </w:p>
    <w:p w14:paraId="2F638562" w14:textId="619C17C3" w:rsidR="006E40A6" w:rsidRPr="006E40A6" w:rsidRDefault="006E40A6" w:rsidP="00B05BAE">
      <w:pPr>
        <w:pStyle w:val="Heading4"/>
      </w:pPr>
      <w:bookmarkStart w:id="334" w:name="_Toc178929366"/>
      <w:bookmarkStart w:id="335" w:name="_Toc183030724"/>
      <w:r>
        <w:t>4.4.</w:t>
      </w:r>
      <w:r w:rsidR="003764AA">
        <w:t>3</w:t>
      </w:r>
      <w:r>
        <w:t>.</w:t>
      </w:r>
      <w:r w:rsidR="003764AA">
        <w:t>3</w:t>
      </w:r>
      <w:r>
        <w:tab/>
      </w:r>
      <w:r w:rsidR="003764AA">
        <w:t xml:space="preserve">Definition of </w:t>
      </w:r>
      <w:r>
        <w:t>E-UTRAN/EPC ISIM</w:t>
      </w:r>
      <w:r w:rsidR="003764AA">
        <w:t xml:space="preserve"> values</w:t>
      </w:r>
      <w:bookmarkEnd w:id="334"/>
      <w:bookmarkEnd w:id="335"/>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bookmarkStart w:id="336" w:name="MCCQCTEMPBM_00000072"/>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bookmarkEnd w:id="336"/>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bookmarkStart w:id="337" w:name="MCCQCTEMPBM_00000073"/>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bookmarkEnd w:id="337"/>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00BAC52B" w:rsidR="00252629" w:rsidRPr="00E22044" w:rsidRDefault="00252629" w:rsidP="00284937">
            <w:pPr>
              <w:pStyle w:val="NoSpaceNormal"/>
            </w:pPr>
            <w:r w:rsidRPr="00E22044">
              <w:t>Support for SM-over-IP including data download via SMS-PP as defined in TS 31.111</w:t>
            </w:r>
            <w:r w:rsidR="00E90DE8">
              <w:t> </w:t>
            </w:r>
            <w:r w:rsidR="00E90DE8">
              <w:fldChar w:fldCharType="begin"/>
            </w:r>
            <w:r w:rsidR="00E90DE8">
              <w:instrText xml:space="preserve"> REF _Ref179539142 \r \h </w:instrText>
            </w:r>
            <w:r w:rsidR="00E90DE8">
              <w:fldChar w:fldCharType="separate"/>
            </w:r>
            <w:r w:rsidR="00E90DE8">
              <w:t>[20]</w:t>
            </w:r>
            <w:r w:rsidR="00E90DE8">
              <w:fldChar w:fldCharType="end"/>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bookmarkStart w:id="338" w:name="MCCQCTEMPBM_00000074"/>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bookmarkEnd w:id="338"/>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bookmarkStart w:id="339" w:name="MCCQCTEMPBM_00000075"/>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39"/>
          <w:p w14:paraId="2BF16377" w14:textId="67A4B2B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bookmarkStart w:id="340" w:name="MCCQCTEMPBM_00000076"/>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0"/>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bookmarkStart w:id="341" w:name="MCCQCTEMPBM_00000077"/>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1"/>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bookmarkStart w:id="342" w:name="MCCQCTEMPBM_00000078"/>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2"/>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bookmarkStart w:id="343" w:name="MCCQCTEMPBM_00000079"/>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3"/>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bookmarkStart w:id="344" w:name="MCCQCTEMPBM_00000080"/>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4"/>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bookmarkStart w:id="345" w:name="MCCQCTEMPBM_00000081"/>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5"/>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bookmarkStart w:id="346" w:name="MCCQCTEMPBM_00000082"/>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bookmarkEnd w:id="346"/>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bookmarkStart w:id="347" w:name="MCCQCTEMPBM_00000083"/>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bookmarkEnd w:id="347"/>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78A4E234" w:rsidR="00E22044" w:rsidRDefault="00E22044" w:rsidP="00E22044">
      <w:pPr>
        <w:pStyle w:val="NO"/>
      </w:pPr>
      <w:r>
        <w:t>NOTE:</w:t>
      </w:r>
      <w:r>
        <w:tab/>
        <w:t>For test sequences executed in accordance with the present specification, the formerly listed values replace the is configuration defined in TS 31.124 </w:t>
      </w:r>
      <w:bookmarkStart w:id="348" w:name="MCCQCTEMPBM_00000150"/>
      <w:r>
        <w:fldChar w:fldCharType="begin"/>
      </w:r>
      <w:r>
        <w:instrText xml:space="preserve"> REF _Ref73456517 \r \h </w:instrText>
      </w:r>
      <w:r>
        <w:fldChar w:fldCharType="separate"/>
      </w:r>
      <w:r>
        <w:t>[2]</w:t>
      </w:r>
      <w:r>
        <w:fldChar w:fldCharType="end"/>
      </w:r>
      <w:bookmarkEnd w:id="348"/>
      <w:r>
        <w:t>, clause 27.22.2C</w:t>
      </w:r>
      <w:r w:rsidR="00627639">
        <w:t>.3</w:t>
      </w:r>
    </w:p>
    <w:p w14:paraId="77F7FAE4" w14:textId="4A5BE776" w:rsidR="00EA02CF" w:rsidRPr="00EA02CF" w:rsidRDefault="00EA02CF" w:rsidP="00EA02CF">
      <w:pPr>
        <w:pStyle w:val="Heading4"/>
      </w:pPr>
      <w:bookmarkStart w:id="349" w:name="_Toc178929367"/>
      <w:bookmarkStart w:id="350" w:name="_Toc183030725"/>
      <w:r w:rsidRPr="00EA02CF">
        <w:t>4.4.3.4</w:t>
      </w:r>
      <w:r w:rsidRPr="00EA02CF">
        <w:tab/>
        <w:t>Definition of E-UTRAN System Simulator parameters</w:t>
      </w:r>
      <w:bookmarkEnd w:id="349"/>
      <w:bookmarkEnd w:id="350"/>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1CDDF81A" w:rsidR="00EA02CF" w:rsidRPr="0041528A" w:rsidRDefault="00EA02CF" w:rsidP="00EA02CF">
      <w:r w:rsidRPr="0041528A">
        <w:t>The default EPS bearer context is defined in of TS 36.508</w:t>
      </w:r>
      <w:r>
        <w:t> </w:t>
      </w:r>
      <w:bookmarkStart w:id="351" w:name="MCCQCTEMPBM_00000151"/>
      <w:r>
        <w:fldChar w:fldCharType="begin"/>
      </w:r>
      <w:r>
        <w:instrText xml:space="preserve"> REF _Ref62646021 \r \h </w:instrText>
      </w:r>
      <w:r>
        <w:fldChar w:fldCharType="separate"/>
      </w:r>
      <w:r>
        <w:t>[5]</w:t>
      </w:r>
      <w:r>
        <w:fldChar w:fldCharType="end"/>
      </w:r>
      <w:bookmarkEnd w:id="351"/>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352" w:name="_Toc178929368"/>
      <w:bookmarkStart w:id="353" w:name="_Toc183030726"/>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352"/>
      <w:bookmarkEnd w:id="353"/>
    </w:p>
    <w:p w14:paraId="6FE47773" w14:textId="79B05CD9" w:rsidR="00627639" w:rsidRPr="006E40A6" w:rsidRDefault="00627639" w:rsidP="00627639">
      <w:pPr>
        <w:pStyle w:val="Heading4"/>
      </w:pPr>
      <w:bookmarkStart w:id="354" w:name="_Toc178929369"/>
      <w:bookmarkStart w:id="355" w:name="_Toc183030727"/>
      <w:r>
        <w:t>4.4.</w:t>
      </w:r>
      <w:r w:rsidR="00EA02CF">
        <w:t>4</w:t>
      </w:r>
      <w:r>
        <w:t>.1</w:t>
      </w:r>
      <w:r>
        <w:tab/>
        <w:t>Applications of the NG-RAN nrUICC</w:t>
      </w:r>
      <w:bookmarkEnd w:id="354"/>
      <w:bookmarkEnd w:id="355"/>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356" w:name="_Toc178929370"/>
      <w:bookmarkStart w:id="357" w:name="_Toc183030728"/>
      <w:r>
        <w:t>4.4.</w:t>
      </w:r>
      <w:r w:rsidR="00EA02CF">
        <w:t>4</w:t>
      </w:r>
      <w:r w:rsidRPr="0041528A">
        <w:t>.</w:t>
      </w:r>
      <w:r w:rsidR="00627639">
        <w:t>2</w:t>
      </w:r>
      <w:r w:rsidRPr="0041528A">
        <w:tab/>
        <w:t>Definition of NG-RAN U</w:t>
      </w:r>
      <w:r w:rsidR="00627639">
        <w:t>S</w:t>
      </w:r>
      <w:r w:rsidRPr="0041528A">
        <w:t>I</w:t>
      </w:r>
      <w:r w:rsidR="00627639">
        <w:t>M</w:t>
      </w:r>
      <w:bookmarkEnd w:id="356"/>
      <w:bookmarkEnd w:id="357"/>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bookmarkStart w:id="358" w:name="MCCQCTEMPBM_00000084"/>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bookmarkEnd w:id="358"/>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bookmarkStart w:id="359" w:name="MCCQCTEMPBM_00000085"/>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bookmarkEnd w:id="359"/>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bookmarkStart w:id="360" w:name="MCCQCTEMPBM_00000086"/>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bookmarkEnd w:id="360"/>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bookmarkStart w:id="361" w:name="MCCQCTEMPBM_00000087"/>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61"/>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bookmarkStart w:id="362" w:name="MCCQCTEMPBM_00000088"/>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62"/>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bookmarkStart w:id="363" w:name="MCCQCTEMPBM_00000089"/>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bookmarkEnd w:id="363"/>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5EF31E41" w:rsidR="00E22044" w:rsidRDefault="00E22044" w:rsidP="00E22044">
      <w:pPr>
        <w:pStyle w:val="NO"/>
      </w:pPr>
      <w:r>
        <w:t>NOTE:</w:t>
      </w:r>
      <w:r>
        <w:tab/>
        <w:t>For test sequences executed in accordance with the present specification, the formerly listed values replace the is configuration defined in TS 31.124 </w:t>
      </w:r>
      <w:bookmarkStart w:id="364" w:name="MCCQCTEMPBM_00000152"/>
      <w:r>
        <w:fldChar w:fldCharType="begin"/>
      </w:r>
      <w:r>
        <w:instrText xml:space="preserve"> REF _Ref73456517 \r \h </w:instrText>
      </w:r>
      <w:r>
        <w:fldChar w:fldCharType="separate"/>
      </w:r>
      <w:r>
        <w:t>[2]</w:t>
      </w:r>
      <w:r>
        <w:fldChar w:fldCharType="end"/>
      </w:r>
      <w:bookmarkEnd w:id="364"/>
      <w:r>
        <w:t>, clause 27.22.2D</w:t>
      </w:r>
      <w:r w:rsidR="00541F4A">
        <w:t>.1</w:t>
      </w:r>
    </w:p>
    <w:p w14:paraId="5630D230" w14:textId="3AB8F9F1" w:rsidR="00541F4A" w:rsidRPr="00E22044" w:rsidRDefault="00541F4A" w:rsidP="00B05BAE">
      <w:pPr>
        <w:pStyle w:val="Heading4"/>
      </w:pPr>
      <w:bookmarkStart w:id="365" w:name="_Toc178929371"/>
      <w:bookmarkStart w:id="366" w:name="_Toc183030729"/>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365"/>
      <w:bookmarkEnd w:id="366"/>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bookmarkStart w:id="367" w:name="MCCQCTEMPBM_00000090"/>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bookmarkEnd w:id="367"/>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bookmarkStart w:id="368" w:name="MCCQCTEMPBM_00000091"/>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68"/>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69" w:name="MCCQCTEMPBM_00000153"/>
      <w:r>
        <w:fldChar w:fldCharType="begin"/>
      </w:r>
      <w:r>
        <w:instrText xml:space="preserve"> REF _Ref73456517 \r \h </w:instrText>
      </w:r>
      <w:r>
        <w:fldChar w:fldCharType="separate"/>
      </w:r>
      <w:r>
        <w:t>[2]</w:t>
      </w:r>
      <w:r>
        <w:fldChar w:fldCharType="end"/>
      </w:r>
      <w:bookmarkEnd w:id="369"/>
      <w:r>
        <w:t>, clause 27.22.2D.3</w:t>
      </w:r>
    </w:p>
    <w:p w14:paraId="4F782542" w14:textId="26417912" w:rsidR="00AB0844" w:rsidRPr="00E22044" w:rsidRDefault="00AB0844" w:rsidP="00AB0844">
      <w:pPr>
        <w:pStyle w:val="Heading4"/>
      </w:pPr>
      <w:bookmarkStart w:id="370" w:name="_Toc178929372"/>
      <w:bookmarkStart w:id="371" w:name="_Toc183030730"/>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370"/>
      <w:bookmarkEnd w:id="371"/>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bookmarkStart w:id="372" w:name="MCCQCTEMPBM_00000092"/>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bookmarkEnd w:id="372"/>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bookmarkStart w:id="373" w:name="MCCQCTEMPBM_00000093"/>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73"/>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bookmarkStart w:id="374" w:name="MCCQCTEMPBM_00000094"/>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bookmarkEnd w:id="374"/>
          <w:p w14:paraId="6D86355F"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bookmarkStart w:id="375" w:name="MCCQCTEMPBM_00000095"/>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bookmarkEnd w:id="375"/>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76" w:name="MCCQCTEMPBM_00000154"/>
      <w:r>
        <w:fldChar w:fldCharType="begin"/>
      </w:r>
      <w:r>
        <w:instrText xml:space="preserve"> REF _Ref73456517 \r \h </w:instrText>
      </w:r>
      <w:r>
        <w:fldChar w:fldCharType="separate"/>
      </w:r>
      <w:r>
        <w:t>[2]</w:t>
      </w:r>
      <w:r>
        <w:fldChar w:fldCharType="end"/>
      </w:r>
      <w:bookmarkEnd w:id="376"/>
      <w:r>
        <w:t>, clause 27.22.2D.4</w:t>
      </w:r>
    </w:p>
    <w:p w14:paraId="16926939" w14:textId="6F751FBE" w:rsidR="00AB0844" w:rsidRPr="006E40A6" w:rsidRDefault="00AB0844" w:rsidP="00AB0844">
      <w:pPr>
        <w:pStyle w:val="Heading4"/>
      </w:pPr>
      <w:bookmarkStart w:id="377" w:name="_Toc178929373"/>
      <w:bookmarkStart w:id="378" w:name="_Toc183030731"/>
      <w:r>
        <w:t>4.4.4.5</w:t>
      </w:r>
      <w:r>
        <w:tab/>
        <w:t>Definition of NG-RAN ISIM values</w:t>
      </w:r>
      <w:bookmarkEnd w:id="377"/>
      <w:bookmarkEnd w:id="378"/>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0D82DB9C"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bookmarkStart w:id="379" w:name="MCCQCTEMPBM_00000155"/>
      <w:r>
        <w:fldChar w:fldCharType="begin"/>
      </w:r>
      <w:r>
        <w:instrText xml:space="preserve"> REF _Ref73456517 \r \h </w:instrText>
      </w:r>
      <w:r>
        <w:fldChar w:fldCharType="separate"/>
      </w:r>
      <w:r>
        <w:t>[2]</w:t>
      </w:r>
      <w:r>
        <w:fldChar w:fldCharType="end"/>
      </w:r>
      <w:bookmarkEnd w:id="379"/>
      <w:r>
        <w:t>, clause 27.22.2E.2</w:t>
      </w:r>
    </w:p>
    <w:p w14:paraId="0683115E" w14:textId="77C397C0" w:rsidR="00AB4D46" w:rsidRPr="00EA02CF" w:rsidRDefault="00AB4D46" w:rsidP="00AB4D46">
      <w:pPr>
        <w:pStyle w:val="Heading4"/>
      </w:pPr>
      <w:bookmarkStart w:id="380" w:name="_Toc178929374"/>
      <w:bookmarkStart w:id="381" w:name="_Toc183030732"/>
      <w:r w:rsidRPr="00EA02CF">
        <w:t>4.4.</w:t>
      </w:r>
      <w:r>
        <w:t>4</w:t>
      </w:r>
      <w:r w:rsidRPr="00EA02CF">
        <w:t>.</w:t>
      </w:r>
      <w:r>
        <w:t>6</w:t>
      </w:r>
      <w:r w:rsidRPr="00EA02CF">
        <w:tab/>
        <w:t xml:space="preserve">Definition of </w:t>
      </w:r>
      <w:r>
        <w:t>NG</w:t>
      </w:r>
      <w:r w:rsidRPr="00EA02CF">
        <w:t>-RAN System Simulator parameters</w:t>
      </w:r>
      <w:bookmarkEnd w:id="380"/>
      <w:bookmarkEnd w:id="381"/>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382" w:name="_Toc178929375"/>
      <w:bookmarkStart w:id="383" w:name="_Toc183030733"/>
      <w:r>
        <w:rPr>
          <w:lang w:val="en-US"/>
        </w:rPr>
        <w:t>5</w:t>
      </w:r>
      <w:r>
        <w:rPr>
          <w:lang w:val="en-US"/>
        </w:rPr>
        <w:tab/>
        <w:t>Testing methodology in general</w:t>
      </w:r>
      <w:bookmarkEnd w:id="382"/>
      <w:bookmarkEnd w:id="383"/>
    </w:p>
    <w:p w14:paraId="151DF0FE" w14:textId="77777777" w:rsidR="00252629" w:rsidRDefault="00252629" w:rsidP="00252629">
      <w:pPr>
        <w:rPr>
          <w:rFonts w:eastAsia="TimesNewRoman"/>
          <w:lang w:val="en-US"/>
        </w:rPr>
      </w:pPr>
      <w:r>
        <w:rPr>
          <w:rFonts w:eastAsia="TimesNewRoman"/>
          <w:lang w:val="en-US"/>
        </w:rPr>
        <w:t>When possible, the present document refers to ETSI TS 102 384 </w:t>
      </w:r>
      <w:bookmarkStart w:id="384" w:name="MCCQCTEMPBM_00000156"/>
      <w:r>
        <w:rPr>
          <w:rFonts w:eastAsia="TimesNewRoman"/>
          <w:lang w:val="en-US"/>
        </w:rPr>
        <w:fldChar w:fldCharType="begin"/>
      </w:r>
      <w:r>
        <w:rPr>
          <w:rFonts w:eastAsia="TimesNewRoman"/>
          <w:lang w:val="en-US"/>
        </w:rPr>
        <w:instrText xml:space="preserve"> REF _Ref73456295 \r \h </w:instrText>
      </w:r>
      <w:r>
        <w:rPr>
          <w:rFonts w:eastAsia="TimesNewRoman"/>
          <w:lang w:val="en-US"/>
        </w:rPr>
      </w:r>
      <w:r>
        <w:rPr>
          <w:rFonts w:eastAsia="TimesNewRoman"/>
          <w:lang w:val="en-US"/>
        </w:rPr>
        <w:fldChar w:fldCharType="separate"/>
      </w:r>
      <w:r>
        <w:rPr>
          <w:rFonts w:eastAsia="TimesNewRoman"/>
          <w:lang w:val="en-US"/>
        </w:rPr>
        <w:t>[3]</w:t>
      </w:r>
      <w:r>
        <w:rPr>
          <w:rFonts w:eastAsia="TimesNewRoman"/>
          <w:lang w:val="en-US"/>
        </w:rPr>
        <w:fldChar w:fldCharType="end"/>
      </w:r>
      <w:bookmarkEnd w:id="384"/>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385" w:name="_Toc178929376"/>
      <w:bookmarkStart w:id="386" w:name="_Toc183030734"/>
      <w:r>
        <w:rPr>
          <w:lang w:val="en-US"/>
        </w:rPr>
        <w:t>5.1</w:t>
      </w:r>
      <w:r>
        <w:rPr>
          <w:lang w:val="en-US"/>
        </w:rPr>
        <w:tab/>
        <w:t>Testing of optional functions and procedures</w:t>
      </w:r>
      <w:bookmarkEnd w:id="385"/>
      <w:bookmarkEnd w:id="386"/>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387" w:name="_Toc178929377"/>
      <w:bookmarkStart w:id="388" w:name="_Toc183030735"/>
      <w:r>
        <w:rPr>
          <w:lang w:val="en-US"/>
        </w:rPr>
        <w:t>5.2</w:t>
      </w:r>
      <w:r>
        <w:rPr>
          <w:lang w:val="en-US"/>
        </w:rPr>
        <w:tab/>
        <w:t>Test interfaces and facilities</w:t>
      </w:r>
      <w:bookmarkEnd w:id="387"/>
      <w:bookmarkEnd w:id="388"/>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389" w:name="_Toc178929378"/>
      <w:bookmarkStart w:id="390" w:name="_Toc183030736"/>
      <w:r>
        <w:rPr>
          <w:lang w:val="en-US"/>
        </w:rPr>
        <w:t>5.3</w:t>
      </w:r>
      <w:r>
        <w:rPr>
          <w:lang w:val="en-US"/>
        </w:rPr>
        <w:tab/>
        <w:t>Information to be provided by the apparatus supplier</w:t>
      </w:r>
      <w:bookmarkEnd w:id="389"/>
      <w:bookmarkEnd w:id="390"/>
    </w:p>
    <w:p w14:paraId="6B251877" w14:textId="5587ADB3"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Pr>
          <w:rFonts w:eastAsia="TimesNewRoman"/>
          <w:lang w:val="en-US"/>
        </w:rPr>
        <w:t>[</w:t>
      </w:r>
      <w:r w:rsidR="00E90DE8">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810F6B">
        <w:rPr>
          <w:rFonts w:eastAsia="TimesNewRoman"/>
          <w:lang w:val="en-US"/>
        </w:rPr>
        <w:fldChar w:fldCharType="begin"/>
      </w:r>
      <w:r w:rsidR="00810F6B">
        <w:rPr>
          <w:rFonts w:eastAsia="TimesNewRoman"/>
          <w:lang w:val="en-US"/>
        </w:rPr>
        <w:instrText xml:space="preserve"> REF _Ref179547758 \r \h </w:instrText>
      </w:r>
      <w:r w:rsidR="00810F6B">
        <w:rPr>
          <w:rFonts w:eastAsia="TimesNewRoman"/>
          <w:lang w:val="en-US"/>
        </w:rPr>
      </w:r>
      <w:r w:rsidR="00810F6B">
        <w:rPr>
          <w:rFonts w:eastAsia="TimesNewRoman"/>
          <w:lang w:val="en-US"/>
        </w:rPr>
        <w:fldChar w:fldCharType="separate"/>
      </w:r>
      <w:r w:rsidR="00810F6B">
        <w:rPr>
          <w:rFonts w:eastAsia="TimesNewRoman"/>
          <w:lang w:val="en-US"/>
        </w:rPr>
        <w:t>[24]</w:t>
      </w:r>
      <w:r w:rsidR="00810F6B">
        <w:rPr>
          <w:rFonts w:eastAsia="TimesNewRoman"/>
          <w:lang w:val="en-US"/>
        </w:rPr>
        <w:fldChar w:fldCharType="end"/>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Pr>
          <w:rFonts w:eastAsia="TimesNewRoman"/>
          <w:lang w:val="en-US"/>
        </w:rPr>
        <w:t>[</w:t>
      </w:r>
      <w:r w:rsidR="00E90DE8">
        <w:rPr>
          <w:rFonts w:eastAsia="TimesNewRoman"/>
          <w:lang w:val="en-US"/>
        </w:rPr>
        <w:t>5</w:t>
      </w:r>
      <w:r>
        <w:rPr>
          <w:rFonts w:eastAsia="TimesNewRoman"/>
          <w:lang w:val="en-US"/>
        </w:rPr>
        <w:t>]</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Pr>
          <w:rFonts w:eastAsia="TimesNewRoman"/>
          <w:lang w:val="en-US"/>
        </w:rPr>
        <w:t>[</w:t>
      </w:r>
      <w:r w:rsidR="00E90DE8">
        <w:rPr>
          <w:rFonts w:eastAsia="TimesNewRoman"/>
          <w:lang w:val="en-US"/>
        </w:rPr>
        <w:t>6</w:t>
      </w:r>
      <w:r>
        <w:rPr>
          <w:rFonts w:eastAsia="TimesNewRoman"/>
          <w:lang w:val="en-US"/>
        </w:rPr>
        <w:t>] shall apply, unless otherwise specified in the present clause.</w:t>
      </w:r>
    </w:p>
    <w:p w14:paraId="09288173" w14:textId="511F81AB" w:rsidR="00252629" w:rsidRDefault="00252629" w:rsidP="00252629">
      <w:pPr>
        <w:rPr>
          <w:rFonts w:eastAsia="TimesNewRoman"/>
          <w:lang w:val="en-US"/>
        </w:rPr>
      </w:pPr>
      <w:r>
        <w:rPr>
          <w:rFonts w:eastAsia="TimesNewRoman"/>
          <w:lang w:val="en-US"/>
        </w:rPr>
        <w:t xml:space="preserve">In addition, the apparatus supplier shall provide the information with respect to the </w:t>
      </w:r>
      <w:r w:rsidR="00C01F59">
        <w:rPr>
          <w:rFonts w:eastAsia="TimesNewRoman"/>
          <w:lang w:val="en-US"/>
        </w:rPr>
        <w:t xml:space="preserve">supported </w:t>
      </w:r>
      <w:r>
        <w:rPr>
          <w:rFonts w:eastAsia="TimesNewRoman"/>
          <w:lang w:val="en-US"/>
        </w:rPr>
        <w:t>Option table A.1 and to ME's default configuration table A.2.</w:t>
      </w:r>
    </w:p>
    <w:p w14:paraId="717EA07E" w14:textId="7C48DEAC" w:rsidR="00C01F59" w:rsidRPr="0041528A" w:rsidRDefault="00C01F59" w:rsidP="00C01F59">
      <w:pPr>
        <w:pStyle w:val="TH"/>
      </w:pPr>
      <w:r w:rsidRPr="0041528A">
        <w:t>Table A.</w:t>
      </w:r>
      <w:r>
        <w:t>2</w:t>
      </w:r>
      <w:r w:rsidRPr="0041528A">
        <w:t xml:space="preserve">: </w:t>
      </w:r>
      <w:r w:rsidRPr="00C01F59">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8064FA">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8064FA">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8064FA">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8064FA">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8064FA">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8064FA">
            <w:pPr>
              <w:pStyle w:val="TAH"/>
            </w:pPr>
            <w:r w:rsidRPr="0041528A">
              <w:t>Mnemonic</w:t>
            </w:r>
          </w:p>
        </w:tc>
      </w:tr>
      <w:tr w:rsidR="00C01F59" w:rsidRPr="0041528A" w14:paraId="13066E4D" w14:textId="77777777" w:rsidTr="008064FA">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59882519" w:rsidR="00C01F59" w:rsidRPr="0041528A" w:rsidRDefault="00C01F59" w:rsidP="008064FA">
            <w:pPr>
              <w:pStyle w:val="TAL"/>
            </w:pPr>
            <w:r>
              <w:t>For the declaration of the ME’s default configuration the contents of Table A.2 as defined in TS 31.124 [</w:t>
            </w:r>
            <w:r>
              <w:fldChar w:fldCharType="begin"/>
            </w:r>
            <w:r>
              <w:instrText xml:space="preserve"> REF _Ref73456517 \r \h  \* MERGEFORMAT </w:instrText>
            </w:r>
            <w:r>
              <w:fldChar w:fldCharType="separate"/>
            </w:r>
            <w:r>
              <w:t>2]</w:t>
            </w:r>
            <w:r>
              <w:fldChar w:fldCharType="end"/>
            </w:r>
            <w:r>
              <w:t xml:space="preserve"> clause 5.3 shall be used</w:t>
            </w:r>
            <w:r w:rsidRPr="006C1F26">
              <w:t>.</w:t>
            </w:r>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391" w:name="_Toc178929379"/>
      <w:bookmarkStart w:id="392" w:name="_Toc146312816"/>
      <w:bookmarkStart w:id="393" w:name="_Toc183030737"/>
      <w:r>
        <w:t>6</w:t>
      </w:r>
      <w:r>
        <w:tab/>
      </w:r>
      <w:r w:rsidRPr="00C3185B">
        <w:t>Implicit testing</w:t>
      </w:r>
      <w:bookmarkEnd w:id="391"/>
      <w:bookmarkEnd w:id="393"/>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394" w:name="_Toc178929380"/>
      <w:bookmarkStart w:id="395" w:name="_Toc183030738"/>
      <w:r>
        <w:lastRenderedPageBreak/>
        <w:t>7</w:t>
      </w:r>
      <w:r w:rsidRPr="0041528A">
        <w:tab/>
        <w:t>Measurement uncertainty</w:t>
      </w:r>
      <w:bookmarkEnd w:id="392"/>
      <w:bookmarkEnd w:id="394"/>
      <w:bookmarkEnd w:id="395"/>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396" w:name="_Toc146312817"/>
      <w:bookmarkStart w:id="397" w:name="_Toc178929381"/>
      <w:bookmarkStart w:id="398" w:name="_Toc183030739"/>
      <w:r>
        <w:t>8</w:t>
      </w:r>
      <w:r w:rsidRPr="0041528A">
        <w:tab/>
        <w:t>Format of tests</w:t>
      </w:r>
      <w:bookmarkEnd w:id="396"/>
      <w:bookmarkEnd w:id="397"/>
      <w:bookmarkEnd w:id="398"/>
    </w:p>
    <w:p w14:paraId="29512FB4" w14:textId="77777777" w:rsidR="00252629" w:rsidRDefault="00252629" w:rsidP="00252629">
      <w:r>
        <w:t>The Format of tests defined in TS 31.124 </w:t>
      </w:r>
      <w:bookmarkStart w:id="399" w:name="MCCQCTEMPBM_00000157"/>
      <w:r>
        <w:fldChar w:fldCharType="begin"/>
      </w:r>
      <w:r>
        <w:instrText xml:space="preserve"> REF _Ref73456517 \r \h </w:instrText>
      </w:r>
      <w:r>
        <w:fldChar w:fldCharType="separate"/>
      </w:r>
      <w:r>
        <w:t>[2]</w:t>
      </w:r>
      <w:r>
        <w:fldChar w:fldCharType="end"/>
      </w:r>
      <w:bookmarkEnd w:id="399"/>
      <w:r>
        <w:t>, clause 8 applies.</w:t>
      </w:r>
    </w:p>
    <w:p w14:paraId="2A9FE33C" w14:textId="44C52227" w:rsidR="00252629" w:rsidRPr="0041528A" w:rsidRDefault="00252629" w:rsidP="00252629">
      <w:pPr>
        <w:pStyle w:val="Heading1"/>
      </w:pPr>
      <w:bookmarkStart w:id="400" w:name="_Toc146312818"/>
      <w:bookmarkStart w:id="401" w:name="_Toc178929382"/>
      <w:bookmarkStart w:id="402" w:name="_Toc183030740"/>
      <w:r>
        <w:t>9</w:t>
      </w:r>
      <w:r w:rsidRPr="0041528A">
        <w:tab/>
        <w:t>Generic call set up procedures</w:t>
      </w:r>
      <w:bookmarkEnd w:id="400"/>
      <w:bookmarkEnd w:id="401"/>
      <w:bookmarkEnd w:id="402"/>
    </w:p>
    <w:p w14:paraId="52DD3C47" w14:textId="77777777" w:rsidR="00252629" w:rsidRDefault="00252629" w:rsidP="00252629">
      <w:r w:rsidRPr="0041528A">
        <w:t>The generic call set up procedure</w:t>
      </w:r>
      <w:r>
        <w:t>s as defined in TS 31.124 </w:t>
      </w:r>
      <w:bookmarkStart w:id="403" w:name="MCCQCTEMPBM_00000158"/>
      <w:r>
        <w:fldChar w:fldCharType="begin"/>
      </w:r>
      <w:r>
        <w:instrText xml:space="preserve"> REF _Ref73456517 \r \h </w:instrText>
      </w:r>
      <w:r>
        <w:fldChar w:fldCharType="separate"/>
      </w:r>
      <w:r>
        <w:t>[2]</w:t>
      </w:r>
      <w:r>
        <w:fldChar w:fldCharType="end"/>
      </w:r>
      <w:bookmarkEnd w:id="403"/>
      <w:r>
        <w:t>, clause 9 apply.</w:t>
      </w:r>
    </w:p>
    <w:p w14:paraId="263F5B1C" w14:textId="2BF1492B" w:rsidR="00252629" w:rsidRPr="0041528A" w:rsidRDefault="00252629" w:rsidP="00252629">
      <w:pPr>
        <w:pStyle w:val="Heading1"/>
      </w:pPr>
      <w:bookmarkStart w:id="404" w:name="_Toc146312820"/>
      <w:bookmarkStart w:id="405" w:name="_Toc178929383"/>
      <w:bookmarkStart w:id="406" w:name="_Toc183030741"/>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404"/>
      <w:bookmarkEnd w:id="405"/>
      <w:bookmarkEnd w:id="406"/>
    </w:p>
    <w:p w14:paraId="6796F95E" w14:textId="2DE993A5" w:rsidR="00252629" w:rsidRPr="0041528A" w:rsidRDefault="00252629" w:rsidP="00252629">
      <w:pPr>
        <w:pStyle w:val="Heading2"/>
      </w:pPr>
      <w:bookmarkStart w:id="407" w:name="_Toc146312821"/>
      <w:bookmarkStart w:id="408" w:name="_Toc178929384"/>
      <w:bookmarkStart w:id="409" w:name="_Toc183030742"/>
      <w:r>
        <w:t>10</w:t>
      </w:r>
      <w:r w:rsidRPr="0041528A">
        <w:t>.</w:t>
      </w:r>
      <w:r w:rsidR="008D6E37">
        <w:t>1</w:t>
      </w:r>
      <w:r w:rsidRPr="0041528A">
        <w:tab/>
        <w:t>Introduction</w:t>
      </w:r>
      <w:bookmarkEnd w:id="407"/>
      <w:bookmarkEnd w:id="408"/>
      <w:bookmarkEnd w:id="409"/>
    </w:p>
    <w:p w14:paraId="25E96DD5" w14:textId="77777777" w:rsidR="00252629" w:rsidRDefault="00252629" w:rsidP="00252629">
      <w:r w:rsidRPr="0041528A">
        <w:t xml:space="preserve">The </w:t>
      </w:r>
      <w:r>
        <w:t>introduction provided in TS 31.124 </w:t>
      </w:r>
      <w:bookmarkStart w:id="410" w:name="MCCQCTEMPBM_00000159"/>
      <w:r>
        <w:fldChar w:fldCharType="begin"/>
      </w:r>
      <w:r>
        <w:instrText xml:space="preserve"> REF _Ref73456517 \r \h </w:instrText>
      </w:r>
      <w:r>
        <w:fldChar w:fldCharType="separate"/>
      </w:r>
      <w:r>
        <w:t>[2]</w:t>
      </w:r>
      <w:r>
        <w:fldChar w:fldCharType="end"/>
      </w:r>
      <w:bookmarkEnd w:id="410"/>
      <w:r>
        <w:t>, clause 27.0 applies.</w:t>
      </w:r>
    </w:p>
    <w:p w14:paraId="5FC4D1CA" w14:textId="0669751E" w:rsidR="00252629" w:rsidRPr="00E16204" w:rsidRDefault="00252629" w:rsidP="00B05BAE">
      <w:pPr>
        <w:pStyle w:val="Heading2"/>
      </w:pPr>
      <w:bookmarkStart w:id="411" w:name="_Toc146312824"/>
      <w:bookmarkStart w:id="412" w:name="_Toc178929385"/>
      <w:bookmarkStart w:id="413" w:name="_Toc183030743"/>
      <w:r w:rsidRPr="00C3185B">
        <w:rPr>
          <w:rStyle w:val="Heading2Char"/>
        </w:rPr>
        <w:t>10.</w:t>
      </w:r>
      <w:r w:rsidR="008D6E37">
        <w:rPr>
          <w:rStyle w:val="Heading2Char"/>
        </w:rPr>
        <w:t>2</w:t>
      </w:r>
      <w:r w:rsidRPr="00C3185B">
        <w:rPr>
          <w:rStyle w:val="Heading2Char"/>
        </w:rPr>
        <w:tab/>
        <w:t>General Test purpose</w:t>
      </w:r>
      <w:bookmarkEnd w:id="411"/>
      <w:bookmarkEnd w:id="412"/>
      <w:bookmarkEnd w:id="413"/>
    </w:p>
    <w:p w14:paraId="1CB11631" w14:textId="77777777" w:rsidR="00252629" w:rsidRDefault="00252629" w:rsidP="00252629">
      <w:r w:rsidRPr="0041528A">
        <w:t xml:space="preserve">The </w:t>
      </w:r>
      <w:r>
        <w:t>General Test purpose defined in TS 31.124 </w:t>
      </w:r>
      <w:bookmarkStart w:id="414" w:name="MCCQCTEMPBM_00000160"/>
      <w:r>
        <w:fldChar w:fldCharType="begin"/>
      </w:r>
      <w:r>
        <w:instrText xml:space="preserve"> REF _Ref73456517 \r \h </w:instrText>
      </w:r>
      <w:r>
        <w:fldChar w:fldCharType="separate"/>
      </w:r>
      <w:r>
        <w:t>[2]</w:t>
      </w:r>
      <w:r>
        <w:fldChar w:fldCharType="end"/>
      </w:r>
      <w:bookmarkEnd w:id="414"/>
      <w:r>
        <w:t>, clause 27.22.1A applies.</w:t>
      </w:r>
    </w:p>
    <w:p w14:paraId="2E1535EE" w14:textId="4543B47B" w:rsidR="008D6E37" w:rsidRDefault="008D6E37" w:rsidP="008D6E37">
      <w:pPr>
        <w:pStyle w:val="Heading2"/>
      </w:pPr>
      <w:bookmarkStart w:id="415" w:name="_Toc178929386"/>
      <w:bookmarkStart w:id="416" w:name="_Toc146312852"/>
      <w:bookmarkStart w:id="417" w:name="_Toc183030744"/>
      <w:r>
        <w:t>10.3</w:t>
      </w:r>
      <w:r>
        <w:tab/>
        <w:t>Initialization of USAT functionality on an ME with non</w:t>
      </w:r>
      <w:r>
        <w:noBreakHyphen/>
        <w:t>removable UICC</w:t>
      </w:r>
      <w:bookmarkEnd w:id="415"/>
      <w:bookmarkEnd w:id="417"/>
    </w:p>
    <w:p w14:paraId="2CCFABAF" w14:textId="5ADA9F09" w:rsidR="00252629" w:rsidRPr="008D6E37" w:rsidRDefault="00252629" w:rsidP="008D6E37">
      <w:pPr>
        <w:pStyle w:val="Heading3"/>
      </w:pPr>
      <w:bookmarkStart w:id="418" w:name="_Toc178929387"/>
      <w:bookmarkStart w:id="419" w:name="_Toc183030745"/>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416"/>
      <w:bookmarkEnd w:id="418"/>
      <w:bookmarkEnd w:id="419"/>
    </w:p>
    <w:p w14:paraId="35FA1C4F" w14:textId="618FF443" w:rsidR="00252629" w:rsidRPr="0041528A" w:rsidRDefault="00252629" w:rsidP="00B05BAE">
      <w:pPr>
        <w:pStyle w:val="Heading4"/>
      </w:pPr>
      <w:bookmarkStart w:id="420" w:name="_Toc146312853"/>
      <w:bookmarkStart w:id="421" w:name="_Toc178929388"/>
      <w:bookmarkStart w:id="422" w:name="_Toc183030746"/>
      <w:r>
        <w:t>10.</w:t>
      </w:r>
      <w:r w:rsidR="008D6E37">
        <w:t>3</w:t>
      </w:r>
      <w:r w:rsidRPr="0041528A">
        <w:t>.1</w:t>
      </w:r>
      <w:r w:rsidR="008D6E37">
        <w:t>.1</w:t>
      </w:r>
      <w:r w:rsidRPr="0041528A">
        <w:tab/>
        <w:t>Definition and applicability</w:t>
      </w:r>
      <w:bookmarkEnd w:id="420"/>
      <w:bookmarkEnd w:id="421"/>
      <w:bookmarkEnd w:id="422"/>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423" w:name="_Toc146312854"/>
      <w:bookmarkStart w:id="424" w:name="_Toc178929389"/>
      <w:bookmarkStart w:id="425" w:name="_Toc183030747"/>
      <w:r>
        <w:t>10.</w:t>
      </w:r>
      <w:r w:rsidR="008D6E37">
        <w:t>3</w:t>
      </w:r>
      <w:r w:rsidRPr="0041528A">
        <w:t>.</w:t>
      </w:r>
      <w:r w:rsidR="008D6E37">
        <w:t>1.</w:t>
      </w:r>
      <w:r w:rsidRPr="0041528A">
        <w:t>2</w:t>
      </w:r>
      <w:r w:rsidRPr="0041528A">
        <w:tab/>
        <w:t>Conformance requirement</w:t>
      </w:r>
      <w:bookmarkEnd w:id="423"/>
      <w:bookmarkEnd w:id="424"/>
      <w:bookmarkEnd w:id="425"/>
    </w:p>
    <w:p w14:paraId="13E09BDB" w14:textId="77777777" w:rsidR="00252629" w:rsidRPr="0041528A" w:rsidRDefault="00252629" w:rsidP="00252629">
      <w:r w:rsidRPr="0041528A">
        <w:t>The ME shall support the PROFILE DOWNLOAD command as defined in:</w:t>
      </w:r>
    </w:p>
    <w:p w14:paraId="2AC7EF63" w14:textId="0926C08A" w:rsidR="00252629" w:rsidRPr="0041528A" w:rsidRDefault="00252629" w:rsidP="00C86AAA">
      <w:pPr>
        <w:pStyle w:val="B10"/>
      </w:pPr>
      <w:r w:rsidRPr="0041528A">
        <w:t>-</w:t>
      </w:r>
      <w:r w:rsidRPr="0041528A">
        <w:tab/>
        <w:t>TS 31.111 </w:t>
      </w:r>
      <w:r w:rsidR="00E90DE8">
        <w:fldChar w:fldCharType="begin"/>
      </w:r>
      <w:r w:rsidR="00E90DE8">
        <w:instrText xml:space="preserve"> REF _Ref179539142 \r \h </w:instrText>
      </w:r>
      <w:r w:rsidR="00E90DE8">
        <w:fldChar w:fldCharType="separate"/>
      </w:r>
      <w:r w:rsidR="00E90DE8">
        <w:t>[20]</w:t>
      </w:r>
      <w:r w:rsidR="00E90DE8">
        <w:fldChar w:fldCharType="end"/>
      </w:r>
      <w:r w:rsidRPr="0041528A">
        <w:t xml:space="preserve"> clause 5.2.</w:t>
      </w:r>
    </w:p>
    <w:p w14:paraId="53375FBD" w14:textId="61FDF394" w:rsidR="00252629" w:rsidRPr="0041528A" w:rsidRDefault="00252629" w:rsidP="00B05BAE">
      <w:pPr>
        <w:pStyle w:val="Heading4"/>
      </w:pPr>
      <w:bookmarkStart w:id="426" w:name="_Toc146312855"/>
      <w:bookmarkStart w:id="427" w:name="_Toc178929390"/>
      <w:bookmarkStart w:id="428" w:name="_Toc183030748"/>
      <w:r>
        <w:t>10.</w:t>
      </w:r>
      <w:r w:rsidR="008D6E37">
        <w:t>3</w:t>
      </w:r>
      <w:r w:rsidRPr="0041528A">
        <w:t>.</w:t>
      </w:r>
      <w:r w:rsidR="008D6E37">
        <w:t>1.</w:t>
      </w:r>
      <w:r w:rsidRPr="0041528A">
        <w:t>3</w:t>
      </w:r>
      <w:r w:rsidRPr="0041528A">
        <w:tab/>
        <w:t>Test purpose</w:t>
      </w:r>
      <w:bookmarkEnd w:id="426"/>
      <w:bookmarkEnd w:id="427"/>
      <w:bookmarkEnd w:id="428"/>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429" w:name="_Toc146312856"/>
      <w:bookmarkStart w:id="430" w:name="_Toc178929391"/>
      <w:bookmarkStart w:id="431" w:name="_Toc183030749"/>
      <w:r>
        <w:t>10.</w:t>
      </w:r>
      <w:r w:rsidR="008D6E37">
        <w:t>3.1</w:t>
      </w:r>
      <w:r w:rsidRPr="0041528A">
        <w:t>.4</w:t>
      </w:r>
      <w:r w:rsidRPr="0041528A">
        <w:tab/>
        <w:t>Method of test</w:t>
      </w:r>
      <w:bookmarkEnd w:id="429"/>
      <w:bookmarkEnd w:id="430"/>
      <w:bookmarkEnd w:id="431"/>
    </w:p>
    <w:p w14:paraId="44BB1ABB" w14:textId="3CDEC7B1" w:rsidR="00252629" w:rsidRPr="0041528A" w:rsidRDefault="00252629" w:rsidP="00B05BAE">
      <w:pPr>
        <w:pStyle w:val="Heading5"/>
      </w:pPr>
      <w:bookmarkStart w:id="432" w:name="_Toc146312857"/>
      <w:bookmarkStart w:id="433" w:name="_Toc178929392"/>
      <w:bookmarkStart w:id="434" w:name="_Toc183030750"/>
      <w:r>
        <w:t>10.</w:t>
      </w:r>
      <w:r w:rsidR="008D6E37">
        <w:t>3.1</w:t>
      </w:r>
      <w:r>
        <w:t>.</w:t>
      </w:r>
      <w:r w:rsidRPr="0041528A">
        <w:t>4.1</w:t>
      </w:r>
      <w:r w:rsidRPr="0041528A">
        <w:tab/>
        <w:t>Initial conditions</w:t>
      </w:r>
      <w:bookmarkEnd w:id="432"/>
      <w:bookmarkEnd w:id="433"/>
      <w:bookmarkEnd w:id="434"/>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435" w:name="_Toc146312858"/>
      <w:bookmarkStart w:id="436" w:name="_Toc178929393"/>
      <w:bookmarkStart w:id="437" w:name="_Toc183030751"/>
      <w:r>
        <w:lastRenderedPageBreak/>
        <w:t>10.</w:t>
      </w:r>
      <w:r w:rsidR="008D6E37">
        <w:t>3.1</w:t>
      </w:r>
      <w:r w:rsidRPr="0041528A">
        <w:t>.4.2</w:t>
      </w:r>
      <w:r w:rsidRPr="0041528A">
        <w:tab/>
        <w:t>Procedure</w:t>
      </w:r>
      <w:bookmarkEnd w:id="435"/>
      <w:bookmarkEnd w:id="436"/>
      <w:bookmarkEnd w:id="437"/>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bookmarkStart w:id="438" w:name="MCCQCTEMPBM_00000096"/>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bookmarkEnd w:id="438"/>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bookmarkStart w:id="439" w:name="MCCQCTEMPBM_00000097"/>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bookmarkEnd w:id="439"/>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75FF6D88"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E90DE8">
        <w:fldChar w:fldCharType="begin"/>
      </w:r>
      <w:r w:rsidR="00E90DE8">
        <w:instrText xml:space="preserve"> REF _Ref179539142 \r \h </w:instrText>
      </w:r>
      <w:r w:rsidR="00E90DE8">
        <w:fldChar w:fldCharType="separate"/>
      </w:r>
      <w:r w:rsidR="00E90DE8">
        <w:t>[20]</w:t>
      </w:r>
      <w:r w:rsidR="00E90DE8">
        <w:fldChar w:fldCharType="end"/>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bookmarkStart w:id="440" w:name="MCCQCTEMPBM_00000098"/>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bookmarkEnd w:id="440"/>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441" w:name="_Toc146312859"/>
      <w:bookmarkStart w:id="442" w:name="_Toc178929394"/>
      <w:bookmarkStart w:id="443" w:name="_Toc183030752"/>
      <w:r>
        <w:t>10.</w:t>
      </w:r>
      <w:r w:rsidR="008D6E37">
        <w:t>3.1</w:t>
      </w:r>
      <w:r w:rsidRPr="0041528A">
        <w:t>.5</w:t>
      </w:r>
      <w:r w:rsidRPr="0041528A">
        <w:tab/>
        <w:t>Test requirement</w:t>
      </w:r>
      <w:bookmarkEnd w:id="441"/>
      <w:bookmarkEnd w:id="442"/>
      <w:bookmarkEnd w:id="443"/>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444" w:name="_Toc146312860"/>
      <w:bookmarkStart w:id="445" w:name="_Toc178929395"/>
      <w:bookmarkStart w:id="446" w:name="_Toc183030753"/>
      <w:r>
        <w:t>10.3</w:t>
      </w:r>
      <w:r w:rsidR="008D6E37">
        <w:t>.2</w:t>
      </w:r>
      <w:r w:rsidRPr="0041528A">
        <w:tab/>
        <w:t>Contents of the TERMINAL PROFILE command</w:t>
      </w:r>
      <w:bookmarkEnd w:id="444"/>
      <w:bookmarkEnd w:id="445"/>
      <w:bookmarkEnd w:id="446"/>
    </w:p>
    <w:p w14:paraId="689A366A" w14:textId="149DFAAA" w:rsidR="00252629" w:rsidRPr="0041528A" w:rsidRDefault="00252629" w:rsidP="00B05BAE">
      <w:pPr>
        <w:pStyle w:val="Heading4"/>
      </w:pPr>
      <w:bookmarkStart w:id="447" w:name="_Toc146312861"/>
      <w:bookmarkStart w:id="448" w:name="_Toc178929396"/>
      <w:bookmarkStart w:id="449" w:name="_Toc183030754"/>
      <w:r>
        <w:t>10.3</w:t>
      </w:r>
      <w:r w:rsidRPr="0041528A">
        <w:t>.</w:t>
      </w:r>
      <w:r w:rsidR="008D6E37">
        <w:t>2.</w:t>
      </w:r>
      <w:r w:rsidRPr="0041528A">
        <w:t>1</w:t>
      </w:r>
      <w:r w:rsidRPr="0041528A">
        <w:tab/>
        <w:t>Definition and applicability</w:t>
      </w:r>
      <w:bookmarkEnd w:id="447"/>
      <w:bookmarkEnd w:id="448"/>
      <w:bookmarkEnd w:id="449"/>
    </w:p>
    <w:p w14:paraId="7F265E2A" w14:textId="77777777" w:rsidR="00252629" w:rsidRPr="0041528A" w:rsidRDefault="00252629" w:rsidP="00252629">
      <w:r w:rsidRPr="0041528A">
        <w:t>See table E.1 in annex B</w:t>
      </w:r>
      <w:r>
        <w:t xml:space="preserve"> of TS 31.124 </w:t>
      </w:r>
      <w:bookmarkStart w:id="450" w:name="MCCQCTEMPBM_00000161"/>
      <w:r>
        <w:fldChar w:fldCharType="begin"/>
      </w:r>
      <w:r>
        <w:instrText xml:space="preserve"> REF _Ref73456517 \r \h </w:instrText>
      </w:r>
      <w:r>
        <w:fldChar w:fldCharType="separate"/>
      </w:r>
      <w:r>
        <w:t>[2]</w:t>
      </w:r>
      <w:r>
        <w:fldChar w:fldCharType="end"/>
      </w:r>
      <w:bookmarkEnd w:id="450"/>
      <w:r w:rsidRPr="0041528A">
        <w:t>.</w:t>
      </w:r>
    </w:p>
    <w:p w14:paraId="7DF77368" w14:textId="64E38D3B" w:rsidR="00252629" w:rsidRPr="0041528A" w:rsidRDefault="00E50B88" w:rsidP="00B05BAE">
      <w:pPr>
        <w:pStyle w:val="Heading4"/>
      </w:pPr>
      <w:bookmarkStart w:id="451" w:name="_Toc146312862"/>
      <w:bookmarkStart w:id="452" w:name="_Toc178929397"/>
      <w:bookmarkStart w:id="453" w:name="_Toc183030755"/>
      <w:r>
        <w:t>10.3</w:t>
      </w:r>
      <w:r w:rsidR="008D6E37">
        <w:t>.2</w:t>
      </w:r>
      <w:r w:rsidR="00252629" w:rsidRPr="0041528A">
        <w:t>.2</w:t>
      </w:r>
      <w:r w:rsidR="00252629" w:rsidRPr="0041528A">
        <w:tab/>
        <w:t>Conformance requirement</w:t>
      </w:r>
      <w:bookmarkEnd w:id="451"/>
      <w:bookmarkEnd w:id="452"/>
      <w:bookmarkEnd w:id="453"/>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6319E6D3" w:rsidR="00252629" w:rsidRPr="0041528A" w:rsidRDefault="00252629" w:rsidP="00252629">
      <w:pPr>
        <w:pStyle w:val="B10"/>
      </w:pPr>
      <w:r w:rsidRPr="0041528A">
        <w:t>-</w:t>
      </w:r>
      <w:r w:rsidRPr="0041528A">
        <w:tab/>
        <w:t>TS 31.111 </w:t>
      </w:r>
      <w:bookmarkStart w:id="454" w:name="MCCQCTEMPBM_00000162"/>
      <w:r w:rsidR="00E90DE8">
        <w:fldChar w:fldCharType="begin"/>
      </w:r>
      <w:r w:rsidR="00E90DE8">
        <w:instrText xml:space="preserve"> REF _Ref179539142 \r \h </w:instrText>
      </w:r>
      <w:r w:rsidR="00E90DE8">
        <w:fldChar w:fldCharType="separate"/>
      </w:r>
      <w:r w:rsidR="00E90DE8">
        <w:t>[20]</w:t>
      </w:r>
      <w:r w:rsidR="00E90DE8">
        <w:fldChar w:fldCharType="end"/>
      </w:r>
      <w:bookmarkEnd w:id="454"/>
      <w:r w:rsidRPr="0041528A">
        <w:t xml:space="preserve"> clause 5.2.</w:t>
      </w:r>
    </w:p>
    <w:p w14:paraId="1DA703B9" w14:textId="5351C839" w:rsidR="00252629" w:rsidRPr="0041528A" w:rsidRDefault="00E50B88" w:rsidP="00B05BAE">
      <w:pPr>
        <w:pStyle w:val="Heading4"/>
      </w:pPr>
      <w:bookmarkStart w:id="455" w:name="_Toc146312863"/>
      <w:bookmarkStart w:id="456" w:name="_Toc178929398"/>
      <w:bookmarkStart w:id="457" w:name="_Toc183030756"/>
      <w:r>
        <w:t>10.3</w:t>
      </w:r>
      <w:r w:rsidR="008D6E37">
        <w:t>.2</w:t>
      </w:r>
      <w:r w:rsidR="00252629" w:rsidRPr="0041528A">
        <w:t>.3</w:t>
      </w:r>
      <w:r w:rsidR="00252629" w:rsidRPr="0041528A">
        <w:tab/>
        <w:t>Test purpose</w:t>
      </w:r>
      <w:bookmarkEnd w:id="455"/>
      <w:bookmarkEnd w:id="456"/>
      <w:bookmarkEnd w:id="457"/>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458" w:name="_Toc146312864"/>
      <w:bookmarkStart w:id="459" w:name="_Toc178929399"/>
      <w:bookmarkStart w:id="460" w:name="_Toc183030757"/>
      <w:r>
        <w:lastRenderedPageBreak/>
        <w:t>10.3</w:t>
      </w:r>
      <w:r w:rsidR="008D6E37">
        <w:t>.2</w:t>
      </w:r>
      <w:r w:rsidR="00252629" w:rsidRPr="0041528A">
        <w:t>.4</w:t>
      </w:r>
      <w:r w:rsidR="00252629" w:rsidRPr="0041528A">
        <w:tab/>
        <w:t>Method of test</w:t>
      </w:r>
      <w:bookmarkEnd w:id="458"/>
      <w:bookmarkEnd w:id="459"/>
      <w:bookmarkEnd w:id="460"/>
    </w:p>
    <w:p w14:paraId="6840F9BE" w14:textId="4629E906" w:rsidR="00252629" w:rsidRPr="0041528A" w:rsidRDefault="00E50B88" w:rsidP="00B05BAE">
      <w:pPr>
        <w:pStyle w:val="Heading5"/>
      </w:pPr>
      <w:bookmarkStart w:id="461" w:name="_Toc146312865"/>
      <w:bookmarkStart w:id="462" w:name="_Toc178929400"/>
      <w:bookmarkStart w:id="463" w:name="_Toc183030758"/>
      <w:r>
        <w:t>10.3</w:t>
      </w:r>
      <w:r w:rsidR="00252629" w:rsidRPr="0041528A">
        <w:t>.</w:t>
      </w:r>
      <w:r w:rsidR="008D6E37">
        <w:t>2.</w:t>
      </w:r>
      <w:r w:rsidR="00252629" w:rsidRPr="0041528A">
        <w:t>4.1</w:t>
      </w:r>
      <w:r w:rsidR="00252629" w:rsidRPr="0041528A">
        <w:tab/>
        <w:t>Initial conditions</w:t>
      </w:r>
      <w:bookmarkEnd w:id="461"/>
      <w:bookmarkEnd w:id="462"/>
      <w:bookmarkEnd w:id="463"/>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464" w:name="_Toc146312866"/>
      <w:bookmarkStart w:id="465" w:name="_Toc178929401"/>
      <w:bookmarkStart w:id="466" w:name="MCCQCTEMPBM_00000099"/>
      <w:bookmarkStart w:id="467" w:name="_Toc183030759"/>
      <w:r>
        <w:t>10.3</w:t>
      </w:r>
      <w:r w:rsidR="00252629" w:rsidRPr="0041528A">
        <w:t>.</w:t>
      </w:r>
      <w:r w:rsidR="008D6E37">
        <w:t>2.</w:t>
      </w:r>
      <w:r w:rsidR="00252629" w:rsidRPr="0041528A">
        <w:t>4.2</w:t>
      </w:r>
      <w:r w:rsidR="00252629" w:rsidRPr="0041528A">
        <w:tab/>
        <w:t>Procedure</w:t>
      </w:r>
      <w:bookmarkEnd w:id="464"/>
      <w:bookmarkEnd w:id="465"/>
      <w:bookmarkEnd w:id="46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bookmarkEnd w:id="466"/>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468" w:name="_Toc146312867"/>
      <w:bookmarkStart w:id="469" w:name="_Toc178929402"/>
      <w:bookmarkStart w:id="470" w:name="_Toc183030760"/>
      <w:r>
        <w:t>10.3</w:t>
      </w:r>
      <w:r w:rsidR="008D6E37">
        <w:t>.2</w:t>
      </w:r>
      <w:r w:rsidR="00252629" w:rsidRPr="0041528A">
        <w:t>.5</w:t>
      </w:r>
      <w:r w:rsidR="00252629" w:rsidRPr="0041528A">
        <w:tab/>
        <w:t>Test requirement</w:t>
      </w:r>
      <w:bookmarkEnd w:id="468"/>
      <w:bookmarkEnd w:id="469"/>
      <w:bookmarkEnd w:id="470"/>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471" w:name="_Toc109133961"/>
      <w:bookmarkStart w:id="472" w:name="_Toc152151705"/>
      <w:bookmarkStart w:id="473" w:name="_Toc178929403"/>
      <w:bookmarkStart w:id="474" w:name="_Toc183030761"/>
      <w:r>
        <w:t>10.3</w:t>
      </w:r>
      <w:r w:rsidR="008D6E37">
        <w:t>.2</w:t>
      </w:r>
      <w:r w:rsidR="00252629" w:rsidRPr="00E50B88">
        <w:t>.6</w:t>
      </w:r>
      <w:r w:rsidR="00252629" w:rsidRPr="00E50B88">
        <w:tab/>
        <w:t>Acceptance criteria</w:t>
      </w:r>
      <w:bookmarkEnd w:id="471"/>
      <w:bookmarkEnd w:id="472"/>
      <w:bookmarkEnd w:id="473"/>
      <w:bookmarkEnd w:id="474"/>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475" w:name="_Toc146312868"/>
      <w:bookmarkStart w:id="476" w:name="_Toc178929404"/>
      <w:bookmarkStart w:id="477" w:name="_Toc183030762"/>
      <w:r w:rsidRPr="00B05BAE">
        <w:rPr>
          <w:rStyle w:val="B3Char"/>
        </w:rPr>
        <w:t>10.</w:t>
      </w:r>
      <w:r w:rsidR="008D6E37" w:rsidRPr="00B05BAE">
        <w:rPr>
          <w:rStyle w:val="B3Char"/>
        </w:rPr>
        <w:t>3.3</w:t>
      </w:r>
      <w:r w:rsidR="00252629" w:rsidRPr="00B05BAE">
        <w:rPr>
          <w:rStyle w:val="B3Char"/>
        </w:rPr>
        <w:tab/>
        <w:t>Servicing of proactive UICC commands</w:t>
      </w:r>
      <w:bookmarkEnd w:id="475"/>
      <w:bookmarkEnd w:id="476"/>
      <w:bookmarkEnd w:id="477"/>
    </w:p>
    <w:p w14:paraId="158EAA2F" w14:textId="136F0245" w:rsidR="00252629" w:rsidRPr="0041528A" w:rsidRDefault="00E50B88" w:rsidP="00B05BAE">
      <w:pPr>
        <w:pStyle w:val="Heading4"/>
      </w:pPr>
      <w:bookmarkStart w:id="478" w:name="_Toc146312869"/>
      <w:bookmarkStart w:id="479" w:name="_Toc178929405"/>
      <w:bookmarkStart w:id="480" w:name="_Toc183030763"/>
      <w:r>
        <w:t>10.</w:t>
      </w:r>
      <w:r w:rsidR="008D6E37">
        <w:t>3.3</w:t>
      </w:r>
      <w:r w:rsidR="00252629" w:rsidRPr="0041528A">
        <w:t>.1</w:t>
      </w:r>
      <w:r w:rsidR="00252629" w:rsidRPr="0041528A">
        <w:tab/>
        <w:t>Definition and applicability</w:t>
      </w:r>
      <w:bookmarkEnd w:id="478"/>
      <w:bookmarkEnd w:id="479"/>
      <w:bookmarkEnd w:id="480"/>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481" w:name="_Toc146312870"/>
      <w:bookmarkStart w:id="482" w:name="_Toc178929406"/>
      <w:bookmarkStart w:id="483" w:name="_Toc183030764"/>
      <w:r>
        <w:t>10.</w:t>
      </w:r>
      <w:r w:rsidR="008D6E37">
        <w:t>3.3</w:t>
      </w:r>
      <w:r w:rsidR="00252629" w:rsidRPr="0041528A">
        <w:t>.2</w:t>
      </w:r>
      <w:r w:rsidR="00252629" w:rsidRPr="0041528A">
        <w:tab/>
        <w:t>Conformance requirement</w:t>
      </w:r>
      <w:bookmarkEnd w:id="481"/>
      <w:bookmarkEnd w:id="482"/>
      <w:bookmarkEnd w:id="483"/>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5C34336D" w:rsidR="00252629" w:rsidRPr="0041528A" w:rsidRDefault="00252629" w:rsidP="00C86AAA">
      <w:pPr>
        <w:pStyle w:val="B10"/>
      </w:pPr>
      <w:r w:rsidRPr="0041528A">
        <w:t>-</w:t>
      </w:r>
      <w:r w:rsidRPr="0041528A">
        <w:tab/>
        <w:t>TS 31.111 </w:t>
      </w:r>
      <w:bookmarkStart w:id="484" w:name="MCCQCTEMPBM_00000163"/>
      <w:r w:rsidR="00E90DE8">
        <w:fldChar w:fldCharType="begin"/>
      </w:r>
      <w:r w:rsidR="00E90DE8">
        <w:instrText xml:space="preserve"> REF _Ref179539142 \r \h </w:instrText>
      </w:r>
      <w:r w:rsidR="00E90DE8">
        <w:fldChar w:fldCharType="separate"/>
      </w:r>
      <w:r w:rsidR="00E90DE8">
        <w:t>[20]</w:t>
      </w:r>
      <w:r w:rsidR="00E90DE8">
        <w:fldChar w:fldCharType="end"/>
      </w:r>
      <w:bookmarkEnd w:id="484"/>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485" w:name="_Toc146312871"/>
      <w:bookmarkStart w:id="486" w:name="_Toc178929407"/>
      <w:bookmarkStart w:id="487" w:name="_Toc183030765"/>
      <w:r>
        <w:t>10.</w:t>
      </w:r>
      <w:r w:rsidR="008D6E37">
        <w:t>3.3</w:t>
      </w:r>
      <w:r w:rsidR="00252629" w:rsidRPr="0041528A">
        <w:t>.3</w:t>
      </w:r>
      <w:r w:rsidR="00252629" w:rsidRPr="0041528A">
        <w:tab/>
        <w:t>Test purpose</w:t>
      </w:r>
      <w:bookmarkEnd w:id="485"/>
      <w:bookmarkEnd w:id="486"/>
      <w:bookmarkEnd w:id="487"/>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488" w:name="_Toc146312872"/>
      <w:bookmarkStart w:id="489" w:name="_Toc178929408"/>
      <w:bookmarkStart w:id="490" w:name="_Toc183030766"/>
      <w:r>
        <w:t>10.</w:t>
      </w:r>
      <w:r w:rsidR="008D6E37">
        <w:t>3.3</w:t>
      </w:r>
      <w:r w:rsidR="00252629" w:rsidRPr="0041528A">
        <w:t>.4</w:t>
      </w:r>
      <w:r w:rsidR="00252629" w:rsidRPr="0041528A">
        <w:tab/>
        <w:t>Method of test</w:t>
      </w:r>
      <w:bookmarkEnd w:id="488"/>
      <w:bookmarkEnd w:id="489"/>
      <w:bookmarkEnd w:id="490"/>
    </w:p>
    <w:p w14:paraId="21435416" w14:textId="72CE570C" w:rsidR="00252629" w:rsidRPr="0041528A" w:rsidRDefault="00E50B88" w:rsidP="00B05BAE">
      <w:pPr>
        <w:pStyle w:val="Heading5"/>
      </w:pPr>
      <w:bookmarkStart w:id="491" w:name="_Toc146312873"/>
      <w:bookmarkStart w:id="492" w:name="_Toc178929409"/>
      <w:bookmarkStart w:id="493" w:name="_Toc183030767"/>
      <w:r>
        <w:t>10.</w:t>
      </w:r>
      <w:r w:rsidR="008D6E37">
        <w:t>3.3</w:t>
      </w:r>
      <w:r w:rsidR="00252629" w:rsidRPr="0041528A">
        <w:t>.4.1</w:t>
      </w:r>
      <w:r w:rsidR="00252629" w:rsidRPr="0041528A">
        <w:tab/>
        <w:t>Initial conditions</w:t>
      </w:r>
      <w:bookmarkEnd w:id="491"/>
      <w:bookmarkEnd w:id="492"/>
      <w:bookmarkEnd w:id="493"/>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494" w:name="_Toc178929410"/>
      <w:bookmarkStart w:id="495" w:name="MCCQCTEMPBM_00000100"/>
      <w:bookmarkStart w:id="496" w:name="_Toc183030768"/>
      <w:r>
        <w:t>10.</w:t>
      </w:r>
      <w:r w:rsidR="008D6E37">
        <w:t>3.3</w:t>
      </w:r>
      <w:r w:rsidR="00252629" w:rsidRPr="0041528A">
        <w:t>.4.2</w:t>
      </w:r>
      <w:r w:rsidR="00252629" w:rsidRPr="0041528A">
        <w:tab/>
        <w:t>Procedure</w:t>
      </w:r>
      <w:bookmarkEnd w:id="494"/>
      <w:bookmarkEnd w:id="49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bookmarkEnd w:id="495"/>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497" w:name="_Toc178929411"/>
      <w:bookmarkStart w:id="498" w:name="_Toc183030769"/>
      <w:r>
        <w:t>10.</w:t>
      </w:r>
      <w:r w:rsidR="008D6E37">
        <w:t>3.3</w:t>
      </w:r>
      <w:r w:rsidR="00252629" w:rsidRPr="0041528A">
        <w:t>.5</w:t>
      </w:r>
      <w:r w:rsidR="00252629" w:rsidRPr="0041528A">
        <w:tab/>
        <w:t>Test requirement</w:t>
      </w:r>
      <w:bookmarkEnd w:id="497"/>
      <w:bookmarkEnd w:id="498"/>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499" w:name="_Toc178929412"/>
      <w:bookmarkStart w:id="500" w:name="_Toc183030770"/>
      <w:r>
        <w:t>10.</w:t>
      </w:r>
      <w:r w:rsidR="008D6E37">
        <w:t>3.3</w:t>
      </w:r>
      <w:r w:rsidR="00252629" w:rsidRPr="0041528A">
        <w:t>.</w:t>
      </w:r>
      <w:r w:rsidR="00252629" w:rsidRPr="001D4BBD">
        <w:t>6</w:t>
      </w:r>
      <w:r w:rsidR="00252629" w:rsidRPr="001D4BBD">
        <w:tab/>
        <w:t>Acceptance criteria</w:t>
      </w:r>
      <w:bookmarkEnd w:id="499"/>
      <w:bookmarkEnd w:id="500"/>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501" w:name="_Toc146312876"/>
      <w:bookmarkStart w:id="502" w:name="_Toc178929413"/>
      <w:bookmarkStart w:id="503" w:name="_Toc183030771"/>
      <w:r>
        <w:t>10.4</w:t>
      </w:r>
      <w:r w:rsidR="00252629" w:rsidRPr="0041528A">
        <w:tab/>
        <w:t>Proactive UICC commands</w:t>
      </w:r>
      <w:bookmarkEnd w:id="501"/>
      <w:bookmarkEnd w:id="502"/>
      <w:bookmarkEnd w:id="503"/>
    </w:p>
    <w:p w14:paraId="085F2A31" w14:textId="2EF3FB66" w:rsidR="00252629" w:rsidRDefault="008D6E37" w:rsidP="00E50B88">
      <w:pPr>
        <w:pStyle w:val="Heading3"/>
      </w:pPr>
      <w:bookmarkStart w:id="504" w:name="_Toc146312877"/>
      <w:bookmarkStart w:id="505" w:name="_Toc178929414"/>
      <w:bookmarkStart w:id="506" w:name="_Toc183030772"/>
      <w:r>
        <w:t>10.4</w:t>
      </w:r>
      <w:r w:rsidR="00252629" w:rsidRPr="0041528A">
        <w:t>.1</w:t>
      </w:r>
      <w:r w:rsidR="00252629" w:rsidRPr="0041528A">
        <w:tab/>
        <w:t>DISPLAY TEXT</w:t>
      </w:r>
      <w:bookmarkEnd w:id="504"/>
      <w:bookmarkEnd w:id="505"/>
      <w:bookmarkEnd w:id="506"/>
    </w:p>
    <w:p w14:paraId="45E25046" w14:textId="3CDE7975" w:rsidR="00252629" w:rsidRPr="00945626" w:rsidRDefault="008D6E37" w:rsidP="00E50B88">
      <w:pPr>
        <w:pStyle w:val="Heading4"/>
      </w:pPr>
      <w:bookmarkStart w:id="507" w:name="_Toc146312878"/>
      <w:bookmarkStart w:id="508" w:name="_Toc167358352"/>
      <w:bookmarkStart w:id="509" w:name="_Toc178929415"/>
      <w:bookmarkStart w:id="510" w:name="_Toc183030773"/>
      <w:r>
        <w:t>10.4</w:t>
      </w:r>
      <w:r w:rsidR="00252629" w:rsidRPr="0041528A">
        <w:t>.1.1</w:t>
      </w:r>
      <w:r w:rsidR="00252629" w:rsidRPr="0041528A">
        <w:tab/>
        <w:t>DISPLAY TEXT (Normal)</w:t>
      </w:r>
      <w:bookmarkEnd w:id="507"/>
      <w:bookmarkEnd w:id="508"/>
      <w:bookmarkEnd w:id="509"/>
      <w:bookmarkEnd w:id="510"/>
    </w:p>
    <w:p w14:paraId="162E694B" w14:textId="6041E2B4"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326842" w:rsidRPr="00284937">
        <w:t xml:space="preserve">[2],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511" w:name="_Toc146312879"/>
      <w:bookmarkStart w:id="512" w:name="_Toc167358353"/>
      <w:bookmarkStart w:id="513" w:name="_Toc178929416"/>
      <w:bookmarkStart w:id="514" w:name="_Toc183030774"/>
      <w:r>
        <w:t>10.4</w:t>
      </w:r>
      <w:r w:rsidR="00252629" w:rsidRPr="0041528A">
        <w:t>.1.2</w:t>
      </w:r>
      <w:r w:rsidR="00252629" w:rsidRPr="0041528A">
        <w:tab/>
        <w:t>DISPLAY TEXT (Support of "No response from user")</w:t>
      </w:r>
      <w:bookmarkEnd w:id="511"/>
      <w:bookmarkEnd w:id="512"/>
      <w:bookmarkEnd w:id="513"/>
      <w:bookmarkEnd w:id="514"/>
    </w:p>
    <w:p w14:paraId="362347C4" w14:textId="5AA2EBF4" w:rsidR="00E22044" w:rsidRPr="00284937" w:rsidRDefault="00E22044" w:rsidP="00E22044">
      <w:r w:rsidRPr="00284937">
        <w:t>For test sequence 2.1 the test descriptions from TS 31.124</w:t>
      </w:r>
      <w:r w:rsidR="00E90DE8">
        <w:t> </w:t>
      </w:r>
      <w:r w:rsidRPr="00284937">
        <w:t>[2],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515" w:name="_Toc146312880"/>
      <w:bookmarkStart w:id="516" w:name="_Toc167358354"/>
      <w:bookmarkStart w:id="517" w:name="_Toc178929417"/>
      <w:bookmarkStart w:id="518" w:name="_Toc183030775"/>
      <w:r>
        <w:t>10.4</w:t>
      </w:r>
      <w:r w:rsidR="00252629" w:rsidRPr="0041528A">
        <w:t>.1.3</w:t>
      </w:r>
      <w:r w:rsidR="00252629" w:rsidRPr="0041528A">
        <w:tab/>
        <w:t>DISPLAY TEXT (Display of extension text)</w:t>
      </w:r>
      <w:bookmarkEnd w:id="515"/>
      <w:bookmarkEnd w:id="516"/>
      <w:bookmarkEnd w:id="517"/>
      <w:bookmarkEnd w:id="518"/>
    </w:p>
    <w:p w14:paraId="44987FCC" w14:textId="3742E44E" w:rsidR="00E22044" w:rsidRPr="00284937" w:rsidRDefault="00E22044" w:rsidP="00E22044">
      <w:r w:rsidRPr="00284937">
        <w:t>For test sequence 3.1 the test descriptions from TS 31.124</w:t>
      </w:r>
      <w:r w:rsidR="00E90DE8">
        <w:t> </w:t>
      </w:r>
      <w:r w:rsidRPr="00284937">
        <w:t>[2],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519" w:name="_Toc146312881"/>
      <w:bookmarkStart w:id="520" w:name="_Toc167358355"/>
      <w:bookmarkStart w:id="521" w:name="_Toc178929418"/>
      <w:bookmarkStart w:id="522" w:name="_Toc183030776"/>
      <w:r>
        <w:t>10.4</w:t>
      </w:r>
      <w:r w:rsidR="00252629" w:rsidRPr="0041528A">
        <w:t>.1.4</w:t>
      </w:r>
      <w:r w:rsidR="00252629" w:rsidRPr="0041528A">
        <w:tab/>
        <w:t>DISPLAY TEXT (Sustained text)</w:t>
      </w:r>
      <w:bookmarkEnd w:id="519"/>
      <w:bookmarkEnd w:id="520"/>
      <w:bookmarkEnd w:id="521"/>
      <w:bookmarkEnd w:id="522"/>
    </w:p>
    <w:p w14:paraId="5939B651" w14:textId="1C3D570F" w:rsidR="00E22044" w:rsidRPr="00284937" w:rsidRDefault="00E22044" w:rsidP="00E22044">
      <w:r w:rsidRPr="00284937">
        <w:t>For test sequences 4.1 to 4.3 the test descriptions from TS 31.124</w:t>
      </w:r>
      <w:r w:rsidR="00E90DE8">
        <w:t> </w:t>
      </w:r>
      <w:r w:rsidRPr="00284937">
        <w:t>[2],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523" w:name="_Toc146312882"/>
      <w:bookmarkStart w:id="524" w:name="_Toc167358356"/>
      <w:bookmarkStart w:id="525" w:name="_Toc178929419"/>
      <w:bookmarkStart w:id="526" w:name="_Toc183030777"/>
      <w:r>
        <w:t>10.4</w:t>
      </w:r>
      <w:r w:rsidR="00252629" w:rsidRPr="0041528A">
        <w:t>.1.5</w:t>
      </w:r>
      <w:r w:rsidR="00252629" w:rsidRPr="0041528A">
        <w:tab/>
        <w:t>DISPLAY TEXT (Display</w:t>
      </w:r>
      <w:r w:rsidR="0094721B">
        <w:t xml:space="preserve"> of</w:t>
      </w:r>
      <w:r w:rsidR="00252629" w:rsidRPr="0041528A">
        <w:t xml:space="preserve"> icons)</w:t>
      </w:r>
      <w:bookmarkEnd w:id="523"/>
      <w:bookmarkEnd w:id="524"/>
      <w:bookmarkEnd w:id="525"/>
      <w:bookmarkEnd w:id="526"/>
    </w:p>
    <w:p w14:paraId="13947021" w14:textId="7841A24D" w:rsidR="00E22044" w:rsidRPr="00284937" w:rsidRDefault="00E22044" w:rsidP="00E22044">
      <w:r w:rsidRPr="00284937">
        <w:t>For test sequences 5.1 to 5.3 the test descriptions from TS 31.124</w:t>
      </w:r>
      <w:r w:rsidR="00E90DE8">
        <w:t> </w:t>
      </w:r>
      <w:r w:rsidRPr="00284937">
        <w:t>[2],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527" w:name="_Toc146312883"/>
      <w:bookmarkStart w:id="528" w:name="_Toc167358357"/>
      <w:bookmarkStart w:id="529" w:name="_Toc178929420"/>
      <w:bookmarkStart w:id="530" w:name="_Toc183030778"/>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527"/>
      <w:bookmarkEnd w:id="528"/>
      <w:bookmarkEnd w:id="529"/>
      <w:bookmarkEnd w:id="530"/>
    </w:p>
    <w:p w14:paraId="759D8F0D" w14:textId="08FC6B99" w:rsidR="00E22044" w:rsidRPr="00284937" w:rsidRDefault="00E22044" w:rsidP="00E22044">
      <w:r w:rsidRPr="00284937">
        <w:t>For test sequence 6.1 the test descriptions from TS 31.124</w:t>
      </w:r>
      <w:r w:rsidR="00E90DE8">
        <w:t> </w:t>
      </w:r>
      <w:r w:rsidRPr="00284937">
        <w:t>[2],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531" w:name="_Toc146312884"/>
      <w:bookmarkStart w:id="532" w:name="_Toc167358358"/>
      <w:bookmarkStart w:id="533" w:name="_Toc178929421"/>
      <w:bookmarkStart w:id="534" w:name="_Toc183030779"/>
      <w:r>
        <w:t>10.4</w:t>
      </w:r>
      <w:r w:rsidR="00252629" w:rsidRPr="0041528A">
        <w:t>.1.7</w:t>
      </w:r>
      <w:r w:rsidR="00252629" w:rsidRPr="0041528A">
        <w:tab/>
        <w:t>DISPLAY TEXT (Variable Time out)</w:t>
      </w:r>
      <w:bookmarkEnd w:id="531"/>
      <w:bookmarkEnd w:id="532"/>
      <w:bookmarkEnd w:id="533"/>
      <w:bookmarkEnd w:id="534"/>
    </w:p>
    <w:p w14:paraId="36E3A657" w14:textId="56B8775D" w:rsidR="00E22044" w:rsidRPr="00284937" w:rsidRDefault="00E22044" w:rsidP="00E22044">
      <w:r w:rsidRPr="00284937">
        <w:t>For test sequence 7.1 the test descriptions from TS 31.124</w:t>
      </w:r>
      <w:r w:rsidR="00E90DE8">
        <w:t> </w:t>
      </w:r>
      <w:r w:rsidRPr="00284937">
        <w:t>[2],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535" w:name="_Toc146312885"/>
      <w:bookmarkStart w:id="536" w:name="_Toc167358359"/>
      <w:bookmarkStart w:id="537" w:name="_Toc178929422"/>
      <w:bookmarkStart w:id="538" w:name="_Toc183030780"/>
      <w:r>
        <w:t>10.4</w:t>
      </w:r>
      <w:r w:rsidR="00252629" w:rsidRPr="0041528A">
        <w:t>.1.8</w:t>
      </w:r>
      <w:r w:rsidR="00252629" w:rsidRPr="0041528A">
        <w:tab/>
        <w:t>DISPLAY TEXT (Support of Text Attribute)</w:t>
      </w:r>
      <w:bookmarkEnd w:id="535"/>
      <w:bookmarkEnd w:id="536"/>
      <w:bookmarkEnd w:id="537"/>
      <w:bookmarkEnd w:id="538"/>
    </w:p>
    <w:p w14:paraId="4DC4F08D" w14:textId="7DC8201F" w:rsidR="00E22044" w:rsidRPr="00284937" w:rsidRDefault="00E22044" w:rsidP="00E22044">
      <w:r w:rsidRPr="00284937">
        <w:t>For test sequences 8.1 to 8.10 the test descriptions from TS 31.124</w:t>
      </w:r>
      <w:r w:rsidR="00E90DE8">
        <w:t> </w:t>
      </w:r>
      <w:r w:rsidRPr="00284937">
        <w:t>[2],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539" w:name="_Toc146312886"/>
      <w:bookmarkStart w:id="540" w:name="_Toc167358360"/>
      <w:bookmarkStart w:id="541" w:name="_Toc178929423"/>
      <w:bookmarkStart w:id="542" w:name="_Toc183030781"/>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539"/>
      <w:bookmarkEnd w:id="540"/>
      <w:bookmarkEnd w:id="541"/>
      <w:bookmarkEnd w:id="542"/>
    </w:p>
    <w:p w14:paraId="3983B097" w14:textId="01853057" w:rsidR="00E22044" w:rsidRPr="00284937" w:rsidRDefault="00E22044" w:rsidP="00E22044">
      <w:r w:rsidRPr="00284937">
        <w:t>For test sequence 9.1 the test descriptions from TS 31.124</w:t>
      </w:r>
      <w:r w:rsidR="00E90DE8">
        <w:t> </w:t>
      </w:r>
      <w:r w:rsidRPr="00284937">
        <w:t>[2],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543" w:name="_Toc146312887"/>
      <w:bookmarkStart w:id="544" w:name="_Toc167358361"/>
      <w:bookmarkStart w:id="545" w:name="_Toc178929424"/>
      <w:bookmarkStart w:id="546" w:name="_Toc183030782"/>
      <w:r>
        <w:t>10.4</w:t>
      </w:r>
      <w:r w:rsidR="00252629" w:rsidRPr="0041528A">
        <w:t>.1.10</w:t>
      </w:r>
      <w:r w:rsidR="00252629" w:rsidRPr="0041528A">
        <w:tab/>
        <w:t>DISPLAY TEXT (UCS2 display in Katakana)</w:t>
      </w:r>
      <w:bookmarkEnd w:id="543"/>
      <w:bookmarkEnd w:id="544"/>
      <w:bookmarkEnd w:id="545"/>
      <w:bookmarkEnd w:id="546"/>
    </w:p>
    <w:p w14:paraId="236B84F9" w14:textId="6D9C1C72" w:rsidR="00E22044" w:rsidRPr="00284937" w:rsidRDefault="00E22044" w:rsidP="00E22044">
      <w:r w:rsidRPr="00284937">
        <w:t>For test sequence 10.1 the test descriptions from TS 31.124</w:t>
      </w:r>
      <w:r w:rsidR="00E90DE8">
        <w:t> </w:t>
      </w:r>
      <w:r w:rsidRPr="00284937">
        <w:t>[2],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547" w:name="_Toc146312888"/>
      <w:bookmarkStart w:id="548" w:name="_Toc178929425"/>
      <w:bookmarkStart w:id="549" w:name="_Toc183030783"/>
      <w:r>
        <w:lastRenderedPageBreak/>
        <w:t>10.4</w:t>
      </w:r>
      <w:r w:rsidR="00252629" w:rsidRPr="0041528A">
        <w:t>.2</w:t>
      </w:r>
      <w:r w:rsidR="00252629" w:rsidRPr="0041528A">
        <w:tab/>
        <w:t>GET INKEY</w:t>
      </w:r>
      <w:bookmarkEnd w:id="547"/>
      <w:bookmarkEnd w:id="548"/>
      <w:bookmarkEnd w:id="549"/>
    </w:p>
    <w:p w14:paraId="65689951" w14:textId="67080403" w:rsidR="00E22044" w:rsidRDefault="00E22044" w:rsidP="00B05BAE">
      <w:pPr>
        <w:pStyle w:val="Heading4"/>
      </w:pPr>
      <w:bookmarkStart w:id="550" w:name="_Toc178929426"/>
      <w:bookmarkStart w:id="551" w:name="_Toc183030784"/>
      <w:r>
        <w:t>10.4.2.1</w:t>
      </w:r>
      <w:r>
        <w:tab/>
        <w:t>GET INKEY (Normal)</w:t>
      </w:r>
      <w:bookmarkEnd w:id="550"/>
      <w:bookmarkEnd w:id="551"/>
    </w:p>
    <w:p w14:paraId="07D40BDF" w14:textId="18FC2D04" w:rsidR="00E22044" w:rsidRPr="00284937" w:rsidRDefault="00E22044" w:rsidP="00E22044">
      <w:r w:rsidRPr="00284937">
        <w:t>For test sequences 1.1 to 1.6 the test descriptions from TS 31.124</w:t>
      </w:r>
      <w:r w:rsidR="00E90DE8">
        <w:t> </w:t>
      </w:r>
      <w:r w:rsidRPr="00284937">
        <w:t>[2],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552" w:name="_Toc178929427"/>
      <w:bookmarkStart w:id="553" w:name="_Toc183030785"/>
      <w:r>
        <w:t>10.4.2.2</w:t>
      </w:r>
      <w:r>
        <w:tab/>
        <w:t>GET INKEY (No response from User)</w:t>
      </w:r>
      <w:bookmarkEnd w:id="552"/>
      <w:bookmarkEnd w:id="553"/>
    </w:p>
    <w:p w14:paraId="6717E738" w14:textId="1D57AB2D" w:rsidR="00E22044" w:rsidRPr="00E22044" w:rsidRDefault="00E22044" w:rsidP="00E22044">
      <w:r w:rsidRPr="00B05BAE">
        <w:t xml:space="preserve">For test sequence </w:t>
      </w:r>
      <w:r>
        <w:t>2</w:t>
      </w:r>
      <w:r w:rsidRPr="00B05BAE">
        <w:t>.1 the test descriptions from TS 31.124</w:t>
      </w:r>
      <w:r w:rsidR="00E90DE8">
        <w:t> </w:t>
      </w:r>
      <w:r w:rsidRPr="00B05BAE">
        <w:t>[2],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554" w:name="_Toc178929428"/>
      <w:bookmarkStart w:id="555" w:name="_Toc183030786"/>
      <w:r>
        <w:t>10.4.2.3</w:t>
      </w:r>
      <w:r>
        <w:tab/>
        <w:t>GET INKEY (UCS2 display in Cyrillic)</w:t>
      </w:r>
      <w:bookmarkEnd w:id="554"/>
      <w:bookmarkEnd w:id="555"/>
    </w:p>
    <w:p w14:paraId="6C08CE8D" w14:textId="474EA414"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Pr="00BE79A5">
        <w:t>[2],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556" w:name="_Toc178929429"/>
      <w:bookmarkStart w:id="557" w:name="_Toc183030787"/>
      <w:r>
        <w:t>10.4.2.4</w:t>
      </w:r>
      <w:r>
        <w:tab/>
        <w:t>GET INKEY (UCS2 entry in Cyrillic)</w:t>
      </w:r>
      <w:bookmarkEnd w:id="556"/>
      <w:bookmarkEnd w:id="557"/>
    </w:p>
    <w:p w14:paraId="7FAE5E13" w14:textId="2EF97F17" w:rsidR="00E22044" w:rsidRPr="00E22044" w:rsidRDefault="00E22044" w:rsidP="00E22044">
      <w:r w:rsidRPr="00BE79A5">
        <w:t xml:space="preserve">For test sequence </w:t>
      </w:r>
      <w:r>
        <w:t>4</w:t>
      </w:r>
      <w:r w:rsidRPr="00BE79A5">
        <w:t>.1 the test descriptions from TS 31.124</w:t>
      </w:r>
      <w:r w:rsidR="00E90DE8">
        <w:t> </w:t>
      </w:r>
      <w:r w:rsidRPr="00BE79A5">
        <w:t>[2],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558" w:name="_Toc178929430"/>
      <w:bookmarkStart w:id="559" w:name="_Toc183030788"/>
      <w:r>
        <w:t>10.4.2.5</w:t>
      </w:r>
      <w:r>
        <w:tab/>
        <w:t>GET INKEY ("Yes/No" Response)</w:t>
      </w:r>
      <w:bookmarkEnd w:id="558"/>
      <w:bookmarkEnd w:id="559"/>
    </w:p>
    <w:p w14:paraId="330425F7" w14:textId="348D5771" w:rsidR="00E22044" w:rsidRPr="00E22044" w:rsidRDefault="00E22044" w:rsidP="00E22044">
      <w:r w:rsidRPr="00BE79A5">
        <w:t xml:space="preserve">For test sequence </w:t>
      </w:r>
      <w:r>
        <w:t>5</w:t>
      </w:r>
      <w:r w:rsidRPr="00BE79A5">
        <w:t>.1 the test descriptions from TS 31.124</w:t>
      </w:r>
      <w:r w:rsidR="00E90DE8">
        <w:t> </w:t>
      </w:r>
      <w:r w:rsidRPr="00BE79A5">
        <w:t>[2],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560" w:name="_Toc178929431"/>
      <w:bookmarkStart w:id="561" w:name="_Toc183030789"/>
      <w:r>
        <w:t>10.4.2.6</w:t>
      </w:r>
      <w:r>
        <w:tab/>
        <w:t>GET INKEY (Display of icons)</w:t>
      </w:r>
      <w:bookmarkEnd w:id="560"/>
      <w:bookmarkEnd w:id="561"/>
    </w:p>
    <w:p w14:paraId="5F45B919" w14:textId="2D606BD5"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Pr="00BE79A5">
        <w:t>[2],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562" w:name="_Toc178929432"/>
      <w:bookmarkStart w:id="563" w:name="_Toc183030790"/>
      <w:r>
        <w:t>10.4.2.7</w:t>
      </w:r>
      <w:r>
        <w:tab/>
        <w:t>GET INKEY (Help Information)</w:t>
      </w:r>
      <w:bookmarkEnd w:id="562"/>
      <w:bookmarkEnd w:id="563"/>
    </w:p>
    <w:p w14:paraId="27404E82" w14:textId="6715A5CA" w:rsidR="00E22044" w:rsidRPr="00E22044" w:rsidRDefault="00E22044" w:rsidP="00E22044">
      <w:r w:rsidRPr="00BE79A5">
        <w:t xml:space="preserve">For test sequence </w:t>
      </w:r>
      <w:r>
        <w:t>7</w:t>
      </w:r>
      <w:r w:rsidRPr="00BE79A5">
        <w:t>.1 the test descriptions from TS 31.124</w:t>
      </w:r>
      <w:r w:rsidR="00E90DE8">
        <w:t> </w:t>
      </w:r>
      <w:r w:rsidRPr="00BE79A5">
        <w:t>[2],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564" w:name="_Toc178929433"/>
      <w:bookmarkStart w:id="565" w:name="_Toc183030791"/>
      <w:r>
        <w:lastRenderedPageBreak/>
        <w:t>10.4.2.8</w:t>
      </w:r>
      <w:r>
        <w:tab/>
        <w:t>GET INKEY (Variable Time out)</w:t>
      </w:r>
      <w:bookmarkEnd w:id="564"/>
      <w:bookmarkEnd w:id="565"/>
    </w:p>
    <w:p w14:paraId="64B3AB2A" w14:textId="4486274D" w:rsidR="00E22044" w:rsidRPr="00E22044" w:rsidRDefault="00E22044" w:rsidP="00E22044">
      <w:r w:rsidRPr="00BE79A5">
        <w:t xml:space="preserve">For test sequence </w:t>
      </w:r>
      <w:r>
        <w:t>8</w:t>
      </w:r>
      <w:r w:rsidRPr="00BE79A5">
        <w:t>.1 the test descriptions from TS 31.124</w:t>
      </w:r>
      <w:r w:rsidR="00E90DE8">
        <w:t> </w:t>
      </w:r>
      <w:r w:rsidRPr="00BE79A5">
        <w:t>[2],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566" w:name="_Toc178929434"/>
      <w:bookmarkStart w:id="567" w:name="_Toc183030792"/>
      <w:r>
        <w:t>10.4.2.9</w:t>
      </w:r>
      <w:r>
        <w:tab/>
        <w:t>GET INKEY (Support of Text Attribute)</w:t>
      </w:r>
      <w:bookmarkEnd w:id="566"/>
      <w:bookmarkEnd w:id="567"/>
    </w:p>
    <w:p w14:paraId="08EB3FAA" w14:textId="699E848B"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Pr="00BE79A5">
        <w:t>[2],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568" w:name="_Toc178929435"/>
      <w:bookmarkStart w:id="569" w:name="_Toc183030793"/>
      <w:r>
        <w:t>10.4.2.10</w:t>
      </w:r>
      <w:r>
        <w:tab/>
        <w:t>GET INKEY (UCS2 display in Chinese)</w:t>
      </w:r>
      <w:bookmarkEnd w:id="568"/>
      <w:bookmarkEnd w:id="569"/>
    </w:p>
    <w:p w14:paraId="2E7317BF" w14:textId="014FC4F5"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Pr="00BE79A5">
        <w:t>[2],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570" w:name="_Toc178929436"/>
      <w:bookmarkStart w:id="571" w:name="_Toc183030794"/>
      <w:r>
        <w:t>10.4.2.11</w:t>
      </w:r>
      <w:r>
        <w:tab/>
        <w:t>GET INKEY (UCS2 entry in Chinese)</w:t>
      </w:r>
      <w:bookmarkEnd w:id="570"/>
      <w:bookmarkEnd w:id="571"/>
    </w:p>
    <w:p w14:paraId="35B478D2" w14:textId="6C43932A" w:rsidR="00E22044" w:rsidRPr="00E22044" w:rsidRDefault="00E22044" w:rsidP="00E90DE8">
      <w:r w:rsidRPr="00BE79A5">
        <w:t xml:space="preserve">For test sequence </w:t>
      </w:r>
      <w:r>
        <w:t>11</w:t>
      </w:r>
      <w:r w:rsidRPr="00BE79A5">
        <w:t>.1 the test descriptions from TS 31.124</w:t>
      </w:r>
      <w:r w:rsidR="00E90DE8">
        <w:t> </w:t>
      </w:r>
      <w:r w:rsidRPr="00BE79A5">
        <w:t>[2],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572" w:name="_Toc178929437"/>
      <w:bookmarkStart w:id="573" w:name="_Toc183030795"/>
      <w:r>
        <w:t>10.4.2.12</w:t>
      </w:r>
      <w:r>
        <w:tab/>
        <w:t>GET INKEY (UCS2 display in Katakana)</w:t>
      </w:r>
      <w:bookmarkEnd w:id="572"/>
      <w:bookmarkEnd w:id="573"/>
    </w:p>
    <w:p w14:paraId="4C8CF06C" w14:textId="777199E2"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Pr="00BE79A5">
        <w:t>[2],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574" w:name="_Toc178929438"/>
      <w:bookmarkStart w:id="575" w:name="_Toc183030796"/>
      <w:r>
        <w:t>10.4.2.13</w:t>
      </w:r>
      <w:r>
        <w:tab/>
        <w:t>GET INKEY (UCS2 entry in Katakana)</w:t>
      </w:r>
      <w:bookmarkEnd w:id="574"/>
      <w:bookmarkEnd w:id="575"/>
    </w:p>
    <w:p w14:paraId="6735A214" w14:textId="5C296092" w:rsidR="00E22044" w:rsidRPr="00E22044" w:rsidRDefault="00E22044" w:rsidP="00E22044">
      <w:r w:rsidRPr="00BE79A5">
        <w:t xml:space="preserve">For test sequence </w:t>
      </w:r>
      <w:r>
        <w:t>13</w:t>
      </w:r>
      <w:r w:rsidRPr="00BE79A5">
        <w:t>.1 the test descriptions from TS 31.124</w:t>
      </w:r>
      <w:r w:rsidR="00E90DE8">
        <w:t> </w:t>
      </w:r>
      <w:r w:rsidRPr="00BE79A5">
        <w:t>[2],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576" w:name="_Toc146312902"/>
      <w:bookmarkStart w:id="577" w:name="_Toc178929439"/>
      <w:bookmarkStart w:id="578" w:name="_Toc183030797"/>
      <w:r>
        <w:t>10.4</w:t>
      </w:r>
      <w:r w:rsidR="00252629" w:rsidRPr="0041528A">
        <w:t>.3</w:t>
      </w:r>
      <w:r w:rsidR="00252629" w:rsidRPr="0041528A">
        <w:tab/>
        <w:t>GET INPUT</w:t>
      </w:r>
      <w:bookmarkEnd w:id="576"/>
      <w:bookmarkEnd w:id="577"/>
      <w:bookmarkEnd w:id="578"/>
    </w:p>
    <w:p w14:paraId="36B66FB1" w14:textId="77777777" w:rsidR="00E22044" w:rsidRDefault="00E22044" w:rsidP="00B05BAE">
      <w:pPr>
        <w:pStyle w:val="Heading4"/>
      </w:pPr>
      <w:bookmarkStart w:id="579" w:name="_Toc178929440"/>
      <w:bookmarkStart w:id="580" w:name="_Toc183030798"/>
      <w:r>
        <w:t>10.4.3.1</w:t>
      </w:r>
      <w:r>
        <w:tab/>
        <w:t>GET INPUT (Normal)</w:t>
      </w:r>
      <w:bookmarkEnd w:id="579"/>
      <w:bookmarkEnd w:id="580"/>
    </w:p>
    <w:p w14:paraId="7528A4B2" w14:textId="3A6AA96A"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Pr="00BE79A5">
        <w:t>[2],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581" w:name="_Toc178929441"/>
      <w:bookmarkStart w:id="582" w:name="_Toc183030799"/>
      <w:r>
        <w:t>10.4.3.2</w:t>
      </w:r>
      <w:r>
        <w:tab/>
        <w:t>GET INPUT (No response from User)</w:t>
      </w:r>
      <w:bookmarkEnd w:id="581"/>
      <w:bookmarkEnd w:id="582"/>
    </w:p>
    <w:p w14:paraId="53134729" w14:textId="28F22253" w:rsidR="00E22044" w:rsidRPr="00E22044" w:rsidRDefault="00E22044" w:rsidP="00E22044">
      <w:r w:rsidRPr="00BE79A5">
        <w:t xml:space="preserve">For test sequence </w:t>
      </w:r>
      <w:r>
        <w:t>2</w:t>
      </w:r>
      <w:r w:rsidRPr="00BE79A5">
        <w:t>.1 the test descriptions from TS 31.124</w:t>
      </w:r>
      <w:r w:rsidR="00E90DE8">
        <w:t> </w:t>
      </w:r>
      <w:r w:rsidRPr="00BE79A5">
        <w:t>[2],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583" w:name="_Toc178929442"/>
      <w:bookmarkStart w:id="584" w:name="_Toc183030800"/>
      <w:r>
        <w:t>10.4.3.3</w:t>
      </w:r>
      <w:r>
        <w:tab/>
        <w:t>GET INPUT (UCS2 display in Cyrillic)</w:t>
      </w:r>
      <w:bookmarkEnd w:id="583"/>
      <w:bookmarkEnd w:id="584"/>
    </w:p>
    <w:p w14:paraId="77B99EBB" w14:textId="6C1B8352"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Pr="00BE79A5">
        <w:t>[2],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585" w:name="_Toc178929443"/>
      <w:bookmarkStart w:id="586" w:name="_Toc183030801"/>
      <w:r>
        <w:t>10.4.3.4</w:t>
      </w:r>
      <w:r>
        <w:tab/>
        <w:t>GET INPUT (UCS2 entry in Cyrillic)</w:t>
      </w:r>
      <w:bookmarkEnd w:id="585"/>
      <w:bookmarkEnd w:id="586"/>
    </w:p>
    <w:p w14:paraId="41D7AC04" w14:textId="7689D154"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Pr="00BE79A5">
        <w:t>[2],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587" w:name="_Toc178929444"/>
      <w:bookmarkStart w:id="588" w:name="_Toc183030802"/>
      <w:r>
        <w:t>10.4.3.5</w:t>
      </w:r>
      <w:r>
        <w:tab/>
        <w:t>GET INPUT (Default text)</w:t>
      </w:r>
      <w:bookmarkEnd w:id="587"/>
      <w:bookmarkEnd w:id="588"/>
    </w:p>
    <w:p w14:paraId="77A48879" w14:textId="584142CB"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[2],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589" w:name="_Toc178929445"/>
      <w:bookmarkStart w:id="590" w:name="_Toc183030803"/>
      <w:r>
        <w:t>10.4.3.6</w:t>
      </w:r>
      <w:r>
        <w:tab/>
        <w:t>GET INPUT (Display of icons)</w:t>
      </w:r>
      <w:bookmarkEnd w:id="589"/>
      <w:bookmarkEnd w:id="590"/>
    </w:p>
    <w:p w14:paraId="1E9AE6FD" w14:textId="20307D20"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Pr="00BE79A5">
        <w:t>[2],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591" w:name="_Toc178929446"/>
      <w:bookmarkStart w:id="592" w:name="_Toc183030804"/>
      <w:r>
        <w:t>10.4.3.7</w:t>
      </w:r>
      <w:r>
        <w:tab/>
        <w:t>GET INPUT (Help Information)</w:t>
      </w:r>
      <w:bookmarkEnd w:id="591"/>
      <w:bookmarkEnd w:id="592"/>
    </w:p>
    <w:p w14:paraId="5771006D" w14:textId="7F3D06F8" w:rsidR="00E22044" w:rsidRPr="00E22044" w:rsidRDefault="00E22044" w:rsidP="00E22044">
      <w:r w:rsidRPr="00BE79A5">
        <w:t xml:space="preserve">For test sequence </w:t>
      </w:r>
      <w:r>
        <w:t>7</w:t>
      </w:r>
      <w:r w:rsidRPr="00BE79A5">
        <w:t>.1 the test descriptions from TS 31.124</w:t>
      </w:r>
      <w:r w:rsidR="00E90DE8">
        <w:t> </w:t>
      </w:r>
      <w:r w:rsidRPr="00BE79A5">
        <w:t>[2],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593" w:name="_Toc178929447"/>
      <w:bookmarkStart w:id="594" w:name="_Toc183030805"/>
      <w:r>
        <w:t>10.4.3.8</w:t>
      </w:r>
      <w:r>
        <w:tab/>
        <w:t>GET INPUT (Support of Text Attribute)</w:t>
      </w:r>
      <w:bookmarkEnd w:id="593"/>
      <w:bookmarkEnd w:id="594"/>
    </w:p>
    <w:p w14:paraId="6961D718" w14:textId="634149D5"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Pr="00BE79A5">
        <w:t>[2],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595" w:name="_Toc178929448"/>
      <w:bookmarkStart w:id="596" w:name="_Toc183030806"/>
      <w:r>
        <w:t>10.4.3.9</w:t>
      </w:r>
      <w:r>
        <w:tab/>
        <w:t>GET INPUT (UCS2 display in Chinese)</w:t>
      </w:r>
      <w:bookmarkEnd w:id="595"/>
      <w:bookmarkEnd w:id="596"/>
    </w:p>
    <w:p w14:paraId="567FF302" w14:textId="5ABA6664"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Pr="00BE79A5">
        <w:t>[2],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597" w:name="_Toc183030807"/>
      <w:r>
        <w:t>10.4.3.10</w:t>
      </w:r>
      <w:r>
        <w:tab/>
        <w:t>GET INPUT (UCS2 entry in Chinese)</w:t>
      </w:r>
      <w:bookmarkEnd w:id="597"/>
    </w:p>
    <w:p w14:paraId="3E91AC10" w14:textId="3BF6E764"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Pr="00BE79A5">
        <w:t>[2],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598" w:name="_Toc178929449"/>
      <w:bookmarkStart w:id="599" w:name="_Toc183030808"/>
      <w:r>
        <w:t>10.4.3.11</w:t>
      </w:r>
      <w:r>
        <w:tab/>
        <w:t>GET INPUT (UCS2 display in Katakana)</w:t>
      </w:r>
      <w:bookmarkEnd w:id="598"/>
      <w:bookmarkEnd w:id="599"/>
    </w:p>
    <w:p w14:paraId="074C0DA7" w14:textId="0A17B1BC"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Pr="00BE79A5">
        <w:t>[2],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600" w:name="_Toc178929450"/>
      <w:bookmarkStart w:id="601" w:name="_Toc183030809"/>
      <w:r>
        <w:t>10.4.3.12</w:t>
      </w:r>
      <w:r>
        <w:tab/>
        <w:t>GET INPUT (UCS2 entry in Katakana)</w:t>
      </w:r>
      <w:bookmarkEnd w:id="600"/>
      <w:bookmarkEnd w:id="601"/>
    </w:p>
    <w:p w14:paraId="741EC982" w14:textId="4A0A3AEF"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Pr="00BE79A5">
        <w:t>[2],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602" w:name="_Toc146312915"/>
      <w:bookmarkStart w:id="603" w:name="_Toc178929451"/>
      <w:bookmarkStart w:id="604" w:name="_Toc146312921"/>
      <w:bookmarkStart w:id="605" w:name="_Toc183030810"/>
      <w:r>
        <w:t>10.4</w:t>
      </w:r>
      <w:r w:rsidR="00252629" w:rsidRPr="0041528A">
        <w:t>.4</w:t>
      </w:r>
      <w:r w:rsidR="00252629" w:rsidRPr="0041528A">
        <w:tab/>
        <w:t>MORE TIME</w:t>
      </w:r>
      <w:bookmarkEnd w:id="602"/>
      <w:bookmarkEnd w:id="603"/>
      <w:bookmarkEnd w:id="605"/>
      <w:r w:rsidR="00252629">
        <w:t xml:space="preserve"> </w:t>
      </w:r>
    </w:p>
    <w:p w14:paraId="5736DCDB" w14:textId="0583C12A" w:rsidR="00E22044" w:rsidRPr="00E22044" w:rsidRDefault="00E22044" w:rsidP="00E22044">
      <w:r w:rsidRPr="00BE79A5">
        <w:t xml:space="preserve">For test sequence </w:t>
      </w:r>
      <w:r>
        <w:t>1</w:t>
      </w:r>
      <w:r w:rsidRPr="00BE79A5">
        <w:t>.1 the test descriptions from TS 31.124</w:t>
      </w:r>
      <w:r w:rsidR="00E90DE8">
        <w:t> </w:t>
      </w:r>
      <w:r w:rsidRPr="00BE79A5">
        <w:t>[2],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606" w:name="_Toc178929452"/>
      <w:bookmarkStart w:id="607" w:name="_Toc183030811"/>
      <w:bookmarkEnd w:id="604"/>
      <w:r>
        <w:t>10.4.5</w:t>
      </w:r>
      <w:r>
        <w:tab/>
        <w:t>PLAY TONE</w:t>
      </w:r>
      <w:bookmarkEnd w:id="606"/>
      <w:bookmarkEnd w:id="607"/>
    </w:p>
    <w:p w14:paraId="5BD1617C" w14:textId="77777777" w:rsidR="00E22044" w:rsidRDefault="00E22044" w:rsidP="00B05BAE">
      <w:pPr>
        <w:pStyle w:val="Heading4"/>
      </w:pPr>
      <w:bookmarkStart w:id="608" w:name="_Toc178929453"/>
      <w:bookmarkStart w:id="609" w:name="_Toc183030812"/>
      <w:r>
        <w:t>10.4.5.2</w:t>
      </w:r>
      <w:r>
        <w:tab/>
        <w:t>PLAY TONE (UCS2 display in Cyrillic)</w:t>
      </w:r>
      <w:bookmarkEnd w:id="608"/>
      <w:bookmarkEnd w:id="609"/>
    </w:p>
    <w:p w14:paraId="2CEA99F6" w14:textId="146224C7" w:rsidR="009E1CE7" w:rsidRPr="00E22044" w:rsidRDefault="009E1CE7" w:rsidP="009E1CE7">
      <w:r w:rsidRPr="00BE79A5">
        <w:t xml:space="preserve">For test sequence </w:t>
      </w:r>
      <w:r>
        <w:t>2</w:t>
      </w:r>
      <w:r w:rsidRPr="00BE79A5">
        <w:t>.1 the test descriptions from TS 31.124</w:t>
      </w:r>
      <w:r w:rsidR="00E90DE8">
        <w:t> </w:t>
      </w:r>
      <w:r w:rsidRPr="00BE79A5">
        <w:t>[2],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610" w:name="_Toc178929454"/>
      <w:bookmarkStart w:id="611" w:name="_Toc183030813"/>
      <w:r w:rsidRPr="00E22044">
        <w:lastRenderedPageBreak/>
        <w:t>10.4.5.3</w:t>
      </w:r>
      <w:r w:rsidRPr="00E22044">
        <w:tab/>
        <w:t>PLAY TONE (Display of icons)</w:t>
      </w:r>
      <w:bookmarkEnd w:id="610"/>
      <w:bookmarkEnd w:id="611"/>
    </w:p>
    <w:p w14:paraId="57DDAF0F" w14:textId="14299E1E"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Pr="00BE79A5">
        <w:t>[2],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612" w:name="_Toc178929455"/>
      <w:bookmarkStart w:id="613" w:name="_Toc183030814"/>
      <w:r>
        <w:t>10.4.5.4</w:t>
      </w:r>
      <w:r>
        <w:tab/>
        <w:t>PLAY TONE (Support of Text Attribute)</w:t>
      </w:r>
      <w:bookmarkEnd w:id="612"/>
      <w:bookmarkEnd w:id="613"/>
    </w:p>
    <w:p w14:paraId="67DF9DAE" w14:textId="1BA3A4BD"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Pr="00BE79A5">
        <w:t>[2],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614" w:name="_Toc178929456"/>
      <w:bookmarkStart w:id="615" w:name="_Toc183030815"/>
      <w:r>
        <w:t>10.4.5.5</w:t>
      </w:r>
      <w:r>
        <w:tab/>
        <w:t>PLAY TONE (UCS2 display in Chinese)</w:t>
      </w:r>
      <w:bookmarkEnd w:id="614"/>
      <w:bookmarkEnd w:id="615"/>
    </w:p>
    <w:p w14:paraId="0B10B138" w14:textId="6FF3B735" w:rsidR="009E1CE7" w:rsidRPr="00E22044" w:rsidRDefault="009E1CE7" w:rsidP="009E1CE7">
      <w:r w:rsidRPr="00BE79A5">
        <w:t xml:space="preserve">For test sequence </w:t>
      </w:r>
      <w:r>
        <w:t>5</w:t>
      </w:r>
      <w:r w:rsidRPr="00BE79A5">
        <w:t>.1 the test descriptions from TS 31.124</w:t>
      </w:r>
      <w:r w:rsidR="00E90DE8">
        <w:t> </w:t>
      </w:r>
      <w:r w:rsidRPr="00BE79A5">
        <w:t>[2],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616" w:name="_Toc178929457"/>
      <w:bookmarkStart w:id="617" w:name="_Toc183030816"/>
      <w:r>
        <w:t>10.4.5.6</w:t>
      </w:r>
      <w:r>
        <w:tab/>
        <w:t>PLAY TONE (UCS2 display in Katakana)</w:t>
      </w:r>
      <w:bookmarkEnd w:id="616"/>
      <w:bookmarkEnd w:id="617"/>
    </w:p>
    <w:p w14:paraId="5F5DFB11" w14:textId="73C85035" w:rsidR="009E1CE7" w:rsidRPr="00E22044" w:rsidRDefault="009E1CE7" w:rsidP="009E1CE7">
      <w:r w:rsidRPr="00BE79A5">
        <w:t xml:space="preserve">For test sequence </w:t>
      </w:r>
      <w:r>
        <w:t>6</w:t>
      </w:r>
      <w:r w:rsidRPr="00BE79A5">
        <w:t>.1 the test descriptions from TS 31.124</w:t>
      </w:r>
      <w:r w:rsidR="00E90DE8">
        <w:t> </w:t>
      </w:r>
      <w:r w:rsidRPr="00BE79A5">
        <w:t>[2],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618" w:name="_Toc178929458"/>
      <w:bookmarkStart w:id="619" w:name="_Toc183030817"/>
      <w:r>
        <w:t>10.4.6</w:t>
      </w:r>
      <w:r>
        <w:tab/>
        <w:t>POLL INTERVAL</w:t>
      </w:r>
      <w:bookmarkEnd w:id="618"/>
      <w:bookmarkEnd w:id="619"/>
    </w:p>
    <w:p w14:paraId="4BA0BAC5" w14:textId="66B9E714" w:rsidR="009E1CE7" w:rsidRPr="00E22044" w:rsidRDefault="009E1CE7" w:rsidP="009E1CE7">
      <w:r w:rsidRPr="00BE79A5">
        <w:t xml:space="preserve">For test sequence </w:t>
      </w:r>
      <w:r>
        <w:t>1</w:t>
      </w:r>
      <w:r w:rsidRPr="00BE79A5">
        <w:t>.1 the test descriptions from TS 31.124</w:t>
      </w:r>
      <w:r w:rsidR="00E90DE8">
        <w:t> </w:t>
      </w:r>
      <w:r w:rsidRPr="00BE79A5">
        <w:t>[2],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620" w:name="_Toc178929459"/>
      <w:bookmarkStart w:id="621" w:name="_Toc183030818"/>
      <w:r>
        <w:t>10.4.7</w:t>
      </w:r>
      <w:r>
        <w:tab/>
        <w:t>REFRESH</w:t>
      </w:r>
      <w:bookmarkEnd w:id="620"/>
      <w:bookmarkEnd w:id="621"/>
    </w:p>
    <w:p w14:paraId="7C17FAAE" w14:textId="77777777" w:rsidR="00E22044" w:rsidRDefault="00E22044" w:rsidP="00B05BAE">
      <w:pPr>
        <w:pStyle w:val="Heading4"/>
      </w:pPr>
      <w:bookmarkStart w:id="622" w:name="_Toc178929460"/>
      <w:bookmarkStart w:id="623" w:name="_Toc183030819"/>
      <w:r>
        <w:t>10.4.7.1</w:t>
      </w:r>
      <w:r>
        <w:tab/>
        <w:t>REFRESH (Normal)</w:t>
      </w:r>
      <w:bookmarkEnd w:id="622"/>
      <w:bookmarkEnd w:id="623"/>
    </w:p>
    <w:p w14:paraId="4125F91B" w14:textId="04E2E4C7"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Pr="00BE79A5">
        <w:t>[2],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624" w:name="_Toc178929461"/>
      <w:bookmarkStart w:id="625" w:name="_Toc183030820"/>
      <w:r>
        <w:t>10</w:t>
      </w:r>
      <w:r w:rsidRPr="009E1CE7">
        <w:t>.4.7.2</w:t>
      </w:r>
      <w:r>
        <w:tab/>
      </w:r>
      <w:r w:rsidRPr="009E1CE7">
        <w:t>REFRESH (IMSI changing procedure)</w:t>
      </w:r>
      <w:bookmarkEnd w:id="624"/>
      <w:bookmarkEnd w:id="625"/>
    </w:p>
    <w:p w14:paraId="3D419B29" w14:textId="06072D8A" w:rsidR="009E1CE7" w:rsidRPr="009E1CE7" w:rsidRDefault="009E1CE7" w:rsidP="00B05BAE">
      <w:r>
        <w:t>FFS</w:t>
      </w:r>
    </w:p>
    <w:p w14:paraId="56314AFF" w14:textId="77777777" w:rsidR="00E22044" w:rsidRDefault="00E22044" w:rsidP="00B05BAE">
      <w:pPr>
        <w:pStyle w:val="Heading4"/>
      </w:pPr>
      <w:bookmarkStart w:id="626" w:name="_Toc178929462"/>
      <w:bookmarkStart w:id="627" w:name="_Toc183030821"/>
      <w:r>
        <w:lastRenderedPageBreak/>
        <w:t>10.4.7.3</w:t>
      </w:r>
      <w:r>
        <w:tab/>
        <w:t>REFRESH (Steering of roaming)</w:t>
      </w:r>
      <w:bookmarkEnd w:id="626"/>
      <w:bookmarkEnd w:id="627"/>
    </w:p>
    <w:p w14:paraId="1EF6497A" w14:textId="0F6F5919"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r w:rsidR="00E90DE8">
        <w:t> </w:t>
      </w:r>
      <w:r w:rsidRPr="00BE79A5">
        <w:t>[2],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3DB9CD67"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r w:rsidR="00E90DE8">
        <w:t> </w:t>
      </w:r>
      <w:r w:rsidR="009E1CE7" w:rsidRPr="00BE79A5">
        <w:t>[2], clause 27.22.4.</w:t>
      </w:r>
      <w:r w:rsidR="009E1CE7">
        <w:t>7.3.4.1.</w:t>
      </w:r>
    </w:p>
    <w:p w14:paraId="73A89A11" w14:textId="2805A05B"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TS 31.124 [2],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628" w:name="_Toc178929463"/>
      <w:bookmarkStart w:id="629" w:name="_Toc183030822"/>
      <w:r>
        <w:t>10.4.7.4</w:t>
      </w:r>
      <w:r>
        <w:tab/>
        <w:t>REFRESH (AID)</w:t>
      </w:r>
      <w:bookmarkEnd w:id="628"/>
      <w:bookmarkEnd w:id="629"/>
    </w:p>
    <w:p w14:paraId="5A5969C0" w14:textId="1C09C089" w:rsidR="009E0584" w:rsidRPr="00E22044" w:rsidRDefault="009E0584" w:rsidP="009E0584">
      <w:r w:rsidRPr="00BE79A5">
        <w:t xml:space="preserve">For test sequence </w:t>
      </w:r>
      <w:r>
        <w:t>4</w:t>
      </w:r>
      <w:r w:rsidRPr="00BE79A5">
        <w:t>.1 the test descriptions from TS 31.124</w:t>
      </w:r>
      <w:r w:rsidR="00E90DE8">
        <w:t> </w:t>
      </w:r>
      <w:r w:rsidRPr="00BE79A5">
        <w:t>[2],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630" w:name="_Toc178929464"/>
      <w:bookmarkStart w:id="631" w:name="_Toc183030823"/>
      <w:r>
        <w:t>10.4.7.5</w:t>
      </w:r>
      <w:r>
        <w:tab/>
        <w:t>REFRESH (IMSI changing procedure, E-UTRAN)</w:t>
      </w:r>
      <w:bookmarkEnd w:id="630"/>
      <w:bookmarkEnd w:id="631"/>
    </w:p>
    <w:p w14:paraId="61A92FE2" w14:textId="3D2C12A0"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Pr="00BE79A5">
        <w:t>[2],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632" w:name="_Toc178929465"/>
      <w:bookmarkStart w:id="633" w:name="_Toc183030824"/>
      <w:r>
        <w:t>10.4.7.6</w:t>
      </w:r>
      <w:r>
        <w:tab/>
        <w:t>REFRESH (IMSI changing procedure, NG-RAN)</w:t>
      </w:r>
      <w:bookmarkEnd w:id="632"/>
      <w:bookmarkEnd w:id="633"/>
    </w:p>
    <w:p w14:paraId="5812CA29" w14:textId="72411B17"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Pr="00BE79A5">
        <w:t>[2],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634" w:name="_Toc178929466"/>
      <w:bookmarkStart w:id="635" w:name="_Toc183030825"/>
      <w:r>
        <w:t>10.4.7.7</w:t>
      </w:r>
      <w:r>
        <w:tab/>
        <w:t>REFRESH (SUPI_NAI changing procedure, NG-RAN)</w:t>
      </w:r>
      <w:bookmarkEnd w:id="634"/>
      <w:bookmarkEnd w:id="635"/>
    </w:p>
    <w:p w14:paraId="570A49D5" w14:textId="1E49D176"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Pr="00BE79A5">
        <w:t>[2],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57A9BEC0"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0A21B8" w:rsidRPr="00BE79A5">
        <w:t>[2]</w:t>
      </w:r>
      <w:r w:rsidR="000A21B8">
        <w:t>.</w:t>
      </w:r>
    </w:p>
    <w:p w14:paraId="0677ED8B" w14:textId="402CC8B0"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0A21B8" w:rsidRPr="00BE79A5">
        <w:t>[2]</w:t>
      </w:r>
      <w:r w:rsidR="000A21B8">
        <w:t>.</w:t>
      </w:r>
    </w:p>
    <w:p w14:paraId="4E404FA5" w14:textId="52391FA1" w:rsidR="008C7A45" w:rsidRDefault="008C7A45" w:rsidP="008C7A45">
      <w:pPr>
        <w:pStyle w:val="Heading4"/>
      </w:pPr>
      <w:bookmarkStart w:id="636" w:name="_Toc183030826"/>
      <w:r>
        <w:t>10.4.7.8</w:t>
      </w:r>
      <w:r>
        <w:tab/>
        <w:t>REFRESH (</w:t>
      </w:r>
      <w:r w:rsidRPr="002C1362">
        <w:rPr>
          <w:rFonts w:hint="eastAsia"/>
        </w:rPr>
        <w:t>USIM File Change Notification for Generic Bootstrapping Procedure Request</w:t>
      </w:r>
      <w:r>
        <w:t>, NG-RAN)</w:t>
      </w:r>
      <w:bookmarkEnd w:id="636"/>
    </w:p>
    <w:p w14:paraId="143C3A6C" w14:textId="1F696B72"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Pr="00BE79A5">
        <w:t>[2], clause 27.22.4.</w:t>
      </w:r>
      <w:r>
        <w:t>7</w:t>
      </w:r>
      <w:r w:rsidRPr="00BE79A5">
        <w:t>.</w:t>
      </w:r>
      <w:r>
        <w:t>8</w:t>
      </w:r>
      <w:r w:rsidRPr="00BE79A5">
        <w:t xml:space="preserve"> apply with the following exceptions:</w:t>
      </w:r>
    </w:p>
    <w:p w14:paraId="6599EDAA" w14:textId="77777777" w:rsidR="008C7A45" w:rsidRPr="00BE79A5" w:rsidRDefault="008C7A45" w:rsidP="008C7A45">
      <w:pPr>
        <w:pStyle w:val="B10"/>
      </w:pPr>
      <w:r>
        <w:t>-</w:t>
      </w:r>
      <w:r>
        <w:tab/>
      </w:r>
      <w:r w:rsidRPr="00BE79A5">
        <w:t>The General Requirements as defined in clause 4.2.1 apply</w:t>
      </w:r>
    </w:p>
    <w:p w14:paraId="5D3F87F2" w14:textId="49F185A4" w:rsidR="008C7A45" w:rsidRDefault="008C7A45" w:rsidP="008C7A45">
      <w:pPr>
        <w:pStyle w:val="B10"/>
      </w:pPr>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27.22.4.7.8.4.1 of </w:t>
      </w:r>
      <w:r w:rsidRPr="00BE79A5">
        <w:t>TS 31.124</w:t>
      </w:r>
      <w:r>
        <w:t> </w:t>
      </w:r>
      <w:r w:rsidRPr="00BE79A5">
        <w:t>[2]</w:t>
      </w:r>
      <w:r>
        <w:t>.</w:t>
      </w:r>
    </w:p>
    <w:p w14:paraId="49243952" w14:textId="66665D13"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clause 27.22.4.7.8.4.1 of </w:t>
      </w:r>
      <w:r w:rsidRPr="00BE79A5">
        <w:t>TS 31.124</w:t>
      </w:r>
      <w:r>
        <w:t> </w:t>
      </w:r>
      <w:r w:rsidRPr="00BE79A5">
        <w:t>[2]</w:t>
      </w:r>
      <w:r>
        <w:t>.</w:t>
      </w:r>
    </w:p>
    <w:p w14:paraId="07534011" w14:textId="77777777" w:rsidR="00E22044" w:rsidRDefault="00E22044" w:rsidP="00B05BAE">
      <w:pPr>
        <w:pStyle w:val="Heading3"/>
      </w:pPr>
      <w:bookmarkStart w:id="637" w:name="_Toc178929467"/>
      <w:bookmarkStart w:id="638" w:name="_Toc183030827"/>
      <w:r>
        <w:t>10.4.8</w:t>
      </w:r>
      <w:r>
        <w:tab/>
        <w:t>SET UP MENU and ENVELOPE MENU SELECTION</w:t>
      </w:r>
      <w:bookmarkEnd w:id="637"/>
      <w:bookmarkEnd w:id="638"/>
    </w:p>
    <w:p w14:paraId="1FCD796F" w14:textId="77777777" w:rsidR="00E22044" w:rsidRDefault="00E22044" w:rsidP="00B05BAE">
      <w:pPr>
        <w:pStyle w:val="Heading4"/>
      </w:pPr>
      <w:bookmarkStart w:id="639" w:name="_Toc178929468"/>
      <w:bookmarkStart w:id="640" w:name="_Toc183030828"/>
      <w:r>
        <w:t>10.4.8.1</w:t>
      </w:r>
      <w:r>
        <w:tab/>
        <w:t>SET UP MENU (Normal) and ENVELOPE MENU SELECTION</w:t>
      </w:r>
      <w:bookmarkEnd w:id="639"/>
      <w:bookmarkEnd w:id="640"/>
    </w:p>
    <w:p w14:paraId="7EC529BA" w14:textId="4FB3BB99"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Pr="00BE79A5">
        <w:t>[2],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641" w:name="_Toc178929469"/>
      <w:bookmarkStart w:id="642" w:name="_Toc183030829"/>
      <w:r>
        <w:t>10.4.8.2</w:t>
      </w:r>
      <w:r>
        <w:tab/>
        <w:t>SET UP MENU (Help request support) and ENVELOPE MENU SELECTION</w:t>
      </w:r>
      <w:bookmarkEnd w:id="641"/>
      <w:bookmarkEnd w:id="642"/>
    </w:p>
    <w:p w14:paraId="40E693EB" w14:textId="3D30BD2A"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Pr="00BE79A5">
        <w:t>[2],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643" w:name="_Toc178929470"/>
      <w:bookmarkStart w:id="644" w:name="_Toc183030830"/>
      <w:r>
        <w:t>10.4.8.3</w:t>
      </w:r>
      <w:r>
        <w:tab/>
        <w:t>SET UP MENU (Help request support) and ENVELOPE MENU SELECTION</w:t>
      </w:r>
      <w:bookmarkEnd w:id="643"/>
      <w:bookmarkEnd w:id="644"/>
    </w:p>
    <w:p w14:paraId="08DE52D1" w14:textId="11D5D345"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Pr="00BE79A5">
        <w:t>[2],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645" w:name="_Toc178929471"/>
      <w:bookmarkStart w:id="646" w:name="_Toc183030831"/>
      <w:r>
        <w:t>10.4.8.4</w:t>
      </w:r>
      <w:r>
        <w:tab/>
        <w:t>SET UP MENU (Display of icons) and ENVELOPE MENU SELECTION</w:t>
      </w:r>
      <w:bookmarkEnd w:id="645"/>
      <w:bookmarkEnd w:id="646"/>
    </w:p>
    <w:p w14:paraId="717D5F42" w14:textId="5316BDD4"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Pr="00BE79A5">
        <w:t>[2],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647" w:name="_Toc178929472"/>
      <w:bookmarkStart w:id="648" w:name="_Toc183030832"/>
      <w:r>
        <w:t>10.4.8.5</w:t>
      </w:r>
      <w:r>
        <w:tab/>
        <w:t xml:space="preserve">SET UP MENU (Soft </w:t>
      </w:r>
      <w:r w:rsidR="009E0584">
        <w:t>K</w:t>
      </w:r>
      <w:r>
        <w:t>eys support) and ENVELOPE MENU SELECTION</w:t>
      </w:r>
      <w:bookmarkEnd w:id="647"/>
      <w:bookmarkEnd w:id="648"/>
    </w:p>
    <w:p w14:paraId="30152743" w14:textId="2A7D5DF6"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Pr="00BE79A5">
        <w:t>[2],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649" w:name="_Toc178929473"/>
      <w:bookmarkStart w:id="650" w:name="_Toc183030833"/>
      <w:r>
        <w:t>10.4.8.6</w:t>
      </w:r>
      <w:r>
        <w:tab/>
        <w:t>SET UP MENU (Support of Text Attribute) and ENVELOPE MENU SELECTION</w:t>
      </w:r>
      <w:bookmarkEnd w:id="649"/>
      <w:bookmarkEnd w:id="650"/>
    </w:p>
    <w:p w14:paraId="60338D8D" w14:textId="268A6815"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Pr="00BE79A5">
        <w:t>[2],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651" w:name="_Toc178929474"/>
      <w:bookmarkStart w:id="652" w:name="_Toc183030834"/>
      <w:r>
        <w:lastRenderedPageBreak/>
        <w:t>10.4.8.7</w:t>
      </w:r>
      <w:r>
        <w:tab/>
        <w:t>SET UP MENU (UCS2 display in Cyrillic) and ENVELOPE MENU SELECTION</w:t>
      </w:r>
      <w:bookmarkEnd w:id="651"/>
      <w:bookmarkEnd w:id="652"/>
    </w:p>
    <w:p w14:paraId="2D8AF452" w14:textId="26C7AC92"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Pr="00BE79A5">
        <w:t>[2],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653" w:name="_Toc178929475"/>
      <w:bookmarkStart w:id="654" w:name="_Toc183030835"/>
      <w:r>
        <w:t>10.4.8.8</w:t>
      </w:r>
      <w:r>
        <w:tab/>
        <w:t>SET UP MENU (UCS2 display in Chinese) and ENVELOPE MENU SELECTION</w:t>
      </w:r>
      <w:bookmarkEnd w:id="653"/>
      <w:bookmarkEnd w:id="654"/>
    </w:p>
    <w:p w14:paraId="521D9434" w14:textId="553426B1"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Pr="00BE79A5">
        <w:t>[2],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655" w:name="_Toc178929476"/>
      <w:bookmarkStart w:id="656" w:name="_Toc183030836"/>
      <w:r>
        <w:t>10.4.8.9</w:t>
      </w:r>
      <w:r>
        <w:tab/>
        <w:t>SET UP MENU (UCS2 display in Katakana) and ENVELOPE MENU SELECTION</w:t>
      </w:r>
      <w:bookmarkEnd w:id="655"/>
      <w:bookmarkEnd w:id="656"/>
    </w:p>
    <w:p w14:paraId="56BACC5D" w14:textId="4CBD4358"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Pr="00BE79A5">
        <w:t>[2],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657" w:name="_Toc178929477"/>
      <w:bookmarkStart w:id="658" w:name="_Toc183030837"/>
      <w:r>
        <w:t>10.4.9</w:t>
      </w:r>
      <w:r>
        <w:tab/>
        <w:t>SELECT ITEM</w:t>
      </w:r>
      <w:bookmarkEnd w:id="657"/>
      <w:bookmarkEnd w:id="658"/>
    </w:p>
    <w:p w14:paraId="22778AC2" w14:textId="77777777" w:rsidR="00E22044" w:rsidRDefault="00E22044" w:rsidP="00B05BAE">
      <w:pPr>
        <w:pStyle w:val="Heading4"/>
      </w:pPr>
      <w:bookmarkStart w:id="659" w:name="_Toc178929478"/>
      <w:bookmarkStart w:id="660" w:name="_Toc183030838"/>
      <w:r>
        <w:t>10.4.9.1</w:t>
      </w:r>
      <w:r>
        <w:tab/>
        <w:t>SELECT ITEM (Mandatory features for ME supporting SELECT ITEM)</w:t>
      </w:r>
      <w:bookmarkEnd w:id="659"/>
      <w:bookmarkEnd w:id="660"/>
    </w:p>
    <w:p w14:paraId="74502878" w14:textId="13CD6827" w:rsidR="00F71355" w:rsidRPr="00E22044" w:rsidRDefault="00F71355" w:rsidP="00F71355">
      <w:r w:rsidRPr="00BE79A5">
        <w:t xml:space="preserve">For test sequence </w:t>
      </w:r>
      <w:r>
        <w:t>1</w:t>
      </w:r>
      <w:r w:rsidRPr="00BE79A5">
        <w:t>.</w:t>
      </w:r>
      <w:r>
        <w:t xml:space="preserve">1 </w:t>
      </w:r>
      <w:r w:rsidRPr="00BE79A5">
        <w:t>the test descriptions from TS 31.124</w:t>
      </w:r>
      <w:r w:rsidR="00E90DE8">
        <w:t> </w:t>
      </w:r>
      <w:r w:rsidRPr="00BE79A5">
        <w:t>[2],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661" w:name="_Toc178929479"/>
      <w:bookmarkStart w:id="662" w:name="_Toc183030839"/>
      <w:r>
        <w:t>10.4.9.2</w:t>
      </w:r>
      <w:r>
        <w:tab/>
        <w:t>SELECT ITEM (Next action support)</w:t>
      </w:r>
      <w:bookmarkEnd w:id="661"/>
      <w:bookmarkEnd w:id="662"/>
    </w:p>
    <w:p w14:paraId="3A329F4C" w14:textId="4A216A32"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Pr="00BE79A5">
        <w:t>[2],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663" w:name="_Toc178929480"/>
      <w:bookmarkStart w:id="664" w:name="_Toc183030840"/>
      <w:r>
        <w:t>10.4.9.3</w:t>
      </w:r>
      <w:r>
        <w:tab/>
        <w:t>SELECT ITEM (Default item support)</w:t>
      </w:r>
      <w:bookmarkEnd w:id="663"/>
      <w:bookmarkEnd w:id="664"/>
    </w:p>
    <w:p w14:paraId="4E015A8A" w14:textId="7EF3EBAF"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Pr="00BE79A5">
        <w:t>[2],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665" w:name="_Toc178929481"/>
      <w:bookmarkStart w:id="666" w:name="_Toc183030841"/>
      <w:r>
        <w:t>10.4.9.4</w:t>
      </w:r>
      <w:r>
        <w:tab/>
        <w:t>SELECT ITEM ((Help request support)</w:t>
      </w:r>
      <w:bookmarkEnd w:id="665"/>
      <w:bookmarkEnd w:id="666"/>
    </w:p>
    <w:p w14:paraId="7EDE3189" w14:textId="6EA58B83"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Pr="00BE79A5">
        <w:t>[2],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667" w:name="_Toc178929482"/>
      <w:bookmarkStart w:id="668" w:name="_Toc183030842"/>
      <w:r>
        <w:t>10.4.9.5</w:t>
      </w:r>
      <w:r>
        <w:tab/>
        <w:t>SELECT ITEM (Icons support)</w:t>
      </w:r>
      <w:bookmarkEnd w:id="667"/>
      <w:bookmarkEnd w:id="668"/>
    </w:p>
    <w:p w14:paraId="7DB02BE8" w14:textId="5FE61301"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Pr="00BE79A5">
        <w:t>[2],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669" w:name="_Toc178929483"/>
      <w:bookmarkStart w:id="670" w:name="_Toc183030843"/>
      <w:r>
        <w:t>10.4.9.6</w:t>
      </w:r>
      <w:r>
        <w:tab/>
        <w:t>SELECT ITEM (Presentation style)</w:t>
      </w:r>
      <w:bookmarkEnd w:id="669"/>
      <w:bookmarkEnd w:id="670"/>
    </w:p>
    <w:p w14:paraId="21A12556" w14:textId="1873F54B"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Pr="00BE79A5">
        <w:t>[2],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671" w:name="_Toc178929484"/>
      <w:bookmarkStart w:id="672" w:name="_Toc183030844"/>
      <w:r>
        <w:t>10.4.9.7</w:t>
      </w:r>
      <w:r>
        <w:tab/>
        <w:t>SELECT ITEM (Soft keys support)</w:t>
      </w:r>
      <w:bookmarkEnd w:id="671"/>
      <w:bookmarkEnd w:id="672"/>
    </w:p>
    <w:p w14:paraId="5E1C61BF" w14:textId="3395EF40"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Pr="00BE79A5">
        <w:t>[2],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673" w:name="_Toc178929485"/>
      <w:bookmarkStart w:id="674" w:name="_Toc183030845"/>
      <w:r>
        <w:t>10.4.9.8</w:t>
      </w:r>
      <w:r>
        <w:tab/>
        <w:t>SELECT ITEM (Support of "No response from user")</w:t>
      </w:r>
      <w:bookmarkEnd w:id="673"/>
      <w:bookmarkEnd w:id="674"/>
    </w:p>
    <w:p w14:paraId="32FF987A" w14:textId="1A083C26"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Pr="00BE79A5">
        <w:t>[2],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675" w:name="_Toc178929486"/>
      <w:bookmarkStart w:id="676" w:name="_Toc183030846"/>
      <w:r>
        <w:t>10.4.9.9</w:t>
      </w:r>
      <w:r>
        <w:tab/>
        <w:t>SELECT ITEM (Support of Text Attribute)</w:t>
      </w:r>
      <w:bookmarkEnd w:id="675"/>
      <w:bookmarkEnd w:id="676"/>
    </w:p>
    <w:p w14:paraId="08D7C36D" w14:textId="48F845BC"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Pr="00BE79A5">
        <w:t>[2],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677" w:name="_Toc178929487"/>
      <w:bookmarkStart w:id="678" w:name="_Toc183030847"/>
      <w:r>
        <w:t>10.4.9.10</w:t>
      </w:r>
      <w:r>
        <w:tab/>
        <w:t>SELECT ITEM (UCS2 display in Cyrillic)</w:t>
      </w:r>
      <w:bookmarkEnd w:id="677"/>
      <w:bookmarkEnd w:id="678"/>
    </w:p>
    <w:p w14:paraId="2894C90C" w14:textId="77982585"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Pr="00BE79A5">
        <w:t>[2],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679" w:name="_Toc178929488"/>
      <w:bookmarkStart w:id="680" w:name="_Toc183030848"/>
      <w:r>
        <w:t>10.4.9.11</w:t>
      </w:r>
      <w:r>
        <w:tab/>
        <w:t>SELECT ITEM (UCS2 display in Chinese)</w:t>
      </w:r>
      <w:bookmarkEnd w:id="679"/>
      <w:bookmarkEnd w:id="680"/>
    </w:p>
    <w:p w14:paraId="45307856" w14:textId="22E4528F"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Pr="00BE79A5">
        <w:t>[2],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681" w:name="_Toc178929489"/>
      <w:bookmarkStart w:id="682" w:name="_Toc183030849"/>
      <w:r>
        <w:t>10.4.9.12</w:t>
      </w:r>
      <w:r>
        <w:tab/>
        <w:t>SELECT ITEM (UCS2 display in Katakana)</w:t>
      </w:r>
      <w:bookmarkEnd w:id="681"/>
      <w:bookmarkEnd w:id="682"/>
    </w:p>
    <w:p w14:paraId="5A2F5DA6" w14:textId="2C3FF983"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Pr="00BE79A5">
        <w:t>[2],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683" w:name="_Toc178929490"/>
      <w:bookmarkStart w:id="684" w:name="_Toc183030850"/>
      <w:r>
        <w:t>10.4.10</w:t>
      </w:r>
      <w:r>
        <w:tab/>
        <w:t>SEND SHORT MESSAGE</w:t>
      </w:r>
      <w:bookmarkEnd w:id="683"/>
      <w:bookmarkEnd w:id="684"/>
    </w:p>
    <w:p w14:paraId="31E860BA" w14:textId="77777777" w:rsidR="0011386B" w:rsidRDefault="00E22044">
      <w:pPr>
        <w:pStyle w:val="Heading4"/>
      </w:pPr>
      <w:bookmarkStart w:id="685" w:name="_Toc178929491"/>
      <w:bookmarkStart w:id="686" w:name="_Toc183030851"/>
      <w:r>
        <w:t>10.4.10.1</w:t>
      </w:r>
      <w:r w:rsidR="0011386B">
        <w:tab/>
        <w:t>SEND SHORT MESSAGE (Normal)</w:t>
      </w:r>
      <w:bookmarkEnd w:id="685"/>
      <w:bookmarkEnd w:id="686"/>
    </w:p>
    <w:p w14:paraId="54D7550F" w14:textId="77777777" w:rsidR="0011386B" w:rsidRDefault="0011386B" w:rsidP="00B05BAE">
      <w:r>
        <w:t>FFS</w:t>
      </w:r>
    </w:p>
    <w:p w14:paraId="5A9EB7B1" w14:textId="1C5152CC" w:rsidR="0011386B" w:rsidRDefault="0011386B" w:rsidP="0011386B">
      <w:pPr>
        <w:pStyle w:val="Heading4"/>
      </w:pPr>
      <w:bookmarkStart w:id="687" w:name="_Toc178929492"/>
      <w:bookmarkStart w:id="688" w:name="_Toc183030852"/>
      <w:r>
        <w:t>10.4.10.2</w:t>
      </w:r>
      <w:r>
        <w:tab/>
        <w:t>SEND SHORT MESSAGE (</w:t>
      </w:r>
      <w:r w:rsidRPr="0011386B">
        <w:t>UCS2 display in Cyrillic</w:t>
      </w:r>
      <w:r>
        <w:t>)</w:t>
      </w:r>
      <w:bookmarkEnd w:id="687"/>
      <w:bookmarkEnd w:id="688"/>
    </w:p>
    <w:p w14:paraId="15F9E4A9" w14:textId="77777777" w:rsidR="0011386B" w:rsidRDefault="0011386B" w:rsidP="0011386B">
      <w:r>
        <w:t>FFS</w:t>
      </w:r>
    </w:p>
    <w:p w14:paraId="315916ED" w14:textId="34C89F5D" w:rsidR="0011386B" w:rsidRDefault="0011386B" w:rsidP="0011386B">
      <w:pPr>
        <w:pStyle w:val="Heading4"/>
      </w:pPr>
      <w:bookmarkStart w:id="689" w:name="_Toc178929493"/>
      <w:bookmarkStart w:id="690" w:name="_Toc183030853"/>
      <w:r>
        <w:t>10.4.10.3</w:t>
      </w:r>
      <w:r>
        <w:tab/>
        <w:t>SEND SHORT MESSAGE (I</w:t>
      </w:r>
      <w:r w:rsidRPr="0011386B">
        <w:t>con support</w:t>
      </w:r>
      <w:r>
        <w:t>)</w:t>
      </w:r>
      <w:bookmarkEnd w:id="689"/>
      <w:bookmarkEnd w:id="690"/>
    </w:p>
    <w:p w14:paraId="41D152B9" w14:textId="77777777" w:rsidR="0011386B" w:rsidRDefault="0011386B" w:rsidP="0011386B">
      <w:r>
        <w:t>FFS</w:t>
      </w:r>
    </w:p>
    <w:p w14:paraId="4EE03F39" w14:textId="6CDBCE2D" w:rsidR="0011386B" w:rsidRDefault="0011386B" w:rsidP="0011386B">
      <w:pPr>
        <w:pStyle w:val="Heading4"/>
      </w:pPr>
      <w:bookmarkStart w:id="691" w:name="_Toc178929494"/>
      <w:bookmarkStart w:id="692" w:name="_Toc183030854"/>
      <w:r>
        <w:t>10.4.10.4</w:t>
      </w:r>
      <w:r>
        <w:tab/>
        <w:t>SEND SHORT MESSAGE (</w:t>
      </w:r>
      <w:r w:rsidRPr="0011386B">
        <w:t>Support of Text Attribute</w:t>
      </w:r>
      <w:r>
        <w:t>)</w:t>
      </w:r>
      <w:bookmarkEnd w:id="691"/>
      <w:bookmarkEnd w:id="692"/>
    </w:p>
    <w:p w14:paraId="0BE64EBE" w14:textId="77777777" w:rsidR="0011386B" w:rsidRDefault="0011386B" w:rsidP="0011386B">
      <w:r>
        <w:t>FFS</w:t>
      </w:r>
    </w:p>
    <w:p w14:paraId="66E32796" w14:textId="34CB749A" w:rsidR="0011386B" w:rsidRDefault="0011386B" w:rsidP="0011386B">
      <w:pPr>
        <w:pStyle w:val="Heading4"/>
      </w:pPr>
      <w:bookmarkStart w:id="693" w:name="_Toc178929495"/>
      <w:bookmarkStart w:id="694" w:name="_Toc183030855"/>
      <w:r>
        <w:t>10.4.10.5</w:t>
      </w:r>
      <w:r>
        <w:tab/>
        <w:t>SEND SHORT MESSAGE (</w:t>
      </w:r>
      <w:r w:rsidRPr="0011386B">
        <w:t>UCS2 display in Chinese</w:t>
      </w:r>
      <w:r>
        <w:t>)</w:t>
      </w:r>
      <w:bookmarkEnd w:id="693"/>
      <w:bookmarkEnd w:id="694"/>
    </w:p>
    <w:p w14:paraId="33728314" w14:textId="77777777" w:rsidR="0011386B" w:rsidRDefault="0011386B" w:rsidP="0011386B">
      <w:r>
        <w:t>FFS</w:t>
      </w:r>
    </w:p>
    <w:p w14:paraId="22F97AF0" w14:textId="16BBF5FD" w:rsidR="0011386B" w:rsidRDefault="0011386B" w:rsidP="0011386B">
      <w:pPr>
        <w:pStyle w:val="Heading4"/>
      </w:pPr>
      <w:bookmarkStart w:id="695" w:name="_Toc178929496"/>
      <w:bookmarkStart w:id="696" w:name="_Toc183030856"/>
      <w:r>
        <w:t>10.4.10.6</w:t>
      </w:r>
      <w:r>
        <w:tab/>
        <w:t>SEND SHORT MESSAGE (</w:t>
      </w:r>
      <w:r w:rsidRPr="0011386B">
        <w:t>UCS2 display in Katakana</w:t>
      </w:r>
      <w:r>
        <w:t>)</w:t>
      </w:r>
      <w:bookmarkEnd w:id="695"/>
      <w:bookmarkEnd w:id="696"/>
    </w:p>
    <w:p w14:paraId="099DC9AD" w14:textId="27D19738" w:rsidR="00E22044" w:rsidRPr="00E22044" w:rsidRDefault="0011386B" w:rsidP="0011386B">
      <w:r>
        <w:t>FFS</w:t>
      </w:r>
    </w:p>
    <w:p w14:paraId="32747D43" w14:textId="77777777" w:rsidR="00E22044" w:rsidRDefault="00E22044" w:rsidP="00B05BAE">
      <w:pPr>
        <w:pStyle w:val="Heading4"/>
      </w:pPr>
      <w:bookmarkStart w:id="697" w:name="_Toc178929497"/>
      <w:bookmarkStart w:id="698" w:name="_Toc183030857"/>
      <w:r>
        <w:t>10.4.10.7</w:t>
      </w:r>
      <w:r>
        <w:tab/>
        <w:t>SEND SHORT MESSAGE (IMS)</w:t>
      </w:r>
      <w:bookmarkEnd w:id="697"/>
      <w:bookmarkEnd w:id="698"/>
    </w:p>
    <w:p w14:paraId="53EF25DB" w14:textId="2D53EDF5"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Pr="00BE79A5">
        <w:t>[2], clause 27.22.4.1</w:t>
      </w:r>
      <w:r w:rsidR="00E13A5F">
        <w:t>0</w:t>
      </w:r>
      <w:r w:rsidRPr="00BE79A5">
        <w:t>.</w:t>
      </w:r>
      <w:r w:rsidR="00E13A5F">
        <w:t>7.</w:t>
      </w:r>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699" w:name="_Toc178929498"/>
      <w:bookmarkStart w:id="700" w:name="_Toc183030858"/>
      <w:r>
        <w:t>10.4.10.8</w:t>
      </w:r>
      <w:r>
        <w:tab/>
        <w:t>SEND SHORT MESSAGE (Over SGs in E-UTRAN)</w:t>
      </w:r>
      <w:bookmarkEnd w:id="699"/>
      <w:bookmarkEnd w:id="700"/>
    </w:p>
    <w:p w14:paraId="28509069" w14:textId="07DCA1E7"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Pr="00BE79A5">
        <w:t>[2], clause 27.22.4.1</w:t>
      </w:r>
      <w:r w:rsidR="00E13A5F">
        <w:t>0.8</w:t>
      </w:r>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701" w:name="_Toc178929499"/>
      <w:bookmarkStart w:id="702" w:name="_Toc183030859"/>
      <w:r>
        <w:t>10.4.11</w:t>
      </w:r>
      <w:r>
        <w:tab/>
        <w:t>SEND SS</w:t>
      </w:r>
      <w:bookmarkEnd w:id="701"/>
      <w:bookmarkEnd w:id="702"/>
    </w:p>
    <w:p w14:paraId="47764C2E" w14:textId="1FC358E0" w:rsidR="00E22044" w:rsidRPr="00E22044" w:rsidRDefault="00E22044" w:rsidP="00E22044">
      <w:r>
        <w:t>FFS</w:t>
      </w:r>
    </w:p>
    <w:p w14:paraId="3F671F0C" w14:textId="77777777" w:rsidR="00E22044" w:rsidRDefault="00E22044" w:rsidP="00143C6A">
      <w:pPr>
        <w:pStyle w:val="Heading3"/>
      </w:pPr>
      <w:bookmarkStart w:id="703" w:name="_Toc178929500"/>
      <w:bookmarkStart w:id="704" w:name="_Toc183030860"/>
      <w:r>
        <w:lastRenderedPageBreak/>
        <w:t>10.4.12</w:t>
      </w:r>
      <w:r>
        <w:tab/>
        <w:t>SEND USSD</w:t>
      </w:r>
      <w:bookmarkEnd w:id="703"/>
      <w:bookmarkEnd w:id="704"/>
    </w:p>
    <w:p w14:paraId="7BB032BF" w14:textId="018FFACA" w:rsidR="00E22044" w:rsidRPr="00E22044" w:rsidRDefault="00E22044" w:rsidP="00E22044">
      <w:r>
        <w:t>FFS</w:t>
      </w:r>
    </w:p>
    <w:p w14:paraId="721ED75D" w14:textId="77777777" w:rsidR="00E22044" w:rsidRDefault="00E22044" w:rsidP="00E22044">
      <w:pPr>
        <w:pStyle w:val="Heading3"/>
      </w:pPr>
      <w:bookmarkStart w:id="705" w:name="_Toc178929501"/>
      <w:bookmarkStart w:id="706" w:name="_Toc183030861"/>
      <w:r>
        <w:t>10.4.13</w:t>
      </w:r>
      <w:r>
        <w:tab/>
        <w:t>SET UP CALL</w:t>
      </w:r>
      <w:bookmarkEnd w:id="705"/>
      <w:bookmarkEnd w:id="706"/>
    </w:p>
    <w:p w14:paraId="3253FAE0" w14:textId="52CA9874" w:rsidR="00E22044" w:rsidRPr="00E22044" w:rsidRDefault="00E22044" w:rsidP="00E22044">
      <w:r>
        <w:t>FFS</w:t>
      </w:r>
    </w:p>
    <w:p w14:paraId="243910FC" w14:textId="77777777" w:rsidR="00E22044" w:rsidRDefault="00E22044" w:rsidP="00B05BAE">
      <w:pPr>
        <w:pStyle w:val="Heading3"/>
      </w:pPr>
      <w:bookmarkStart w:id="707" w:name="_Toc178929502"/>
      <w:bookmarkStart w:id="708" w:name="_Toc183030862"/>
      <w:r>
        <w:t>10.4.14</w:t>
      </w:r>
      <w:r>
        <w:tab/>
        <w:t>POLLING OFF</w:t>
      </w:r>
      <w:bookmarkEnd w:id="707"/>
      <w:bookmarkEnd w:id="708"/>
    </w:p>
    <w:p w14:paraId="77360772" w14:textId="66546E61"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the test descriptions from TS 31.124 [2], clause 27.22.4.1</w:t>
      </w:r>
      <w:r w:rsidR="00E13A5F">
        <w:t>4</w:t>
      </w:r>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363BE2DA" w:rsidR="00E13A5F" w:rsidRDefault="00143C6A" w:rsidP="00E13A5F">
      <w:pPr>
        <w:pStyle w:val="B10"/>
      </w:pPr>
      <w:r>
        <w:t>-</w:t>
      </w:r>
      <w:r>
        <w:tab/>
      </w:r>
      <w:r w:rsidR="00E13A5F">
        <w:t>For sequence 1.2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r>
        <w:t>-</w:t>
      </w:r>
      <w:r>
        <w:tab/>
        <w:t>For sequence 1.3 t</w:t>
      </w:r>
      <w:r w:rsidRPr="00BE79A5">
        <w:t xml:space="preserve">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709" w:name="_Toc178929503"/>
      <w:bookmarkStart w:id="710" w:name="_Toc183030863"/>
      <w:r>
        <w:t>10.4.15</w:t>
      </w:r>
      <w:r>
        <w:tab/>
        <w:t>PROVIDE LOCAL INFORMATION</w:t>
      </w:r>
      <w:bookmarkEnd w:id="709"/>
      <w:bookmarkEnd w:id="710"/>
    </w:p>
    <w:p w14:paraId="3D6E7752" w14:textId="327A870F" w:rsidR="008804FB" w:rsidRPr="00E22044" w:rsidRDefault="008804FB" w:rsidP="008804FB">
      <w:r w:rsidRPr="00BE79A5">
        <w:t>For test sequence</w:t>
      </w:r>
      <w:r>
        <w:t>s</w:t>
      </w:r>
      <w:r w:rsidRPr="00BE79A5">
        <w:t xml:space="preserve"> </w:t>
      </w:r>
      <w:r>
        <w:t>1</w:t>
      </w:r>
      <w:r w:rsidRPr="00BE79A5">
        <w:t>.</w:t>
      </w:r>
      <w:r>
        <w:t>2, 1.4, 1.5, 1.9 to 1.11, 1.14 to 1.18 and 1.22 to 1.</w:t>
      </w:r>
      <w:r w:rsidR="00A43F4C">
        <w:t xml:space="preserve">32 </w:t>
      </w:r>
      <w:r w:rsidRPr="00BE79A5">
        <w:t>the test descriptions from TS 31.124 [2], clause 27.22.4.1</w:t>
      </w:r>
      <w:r w:rsidR="00251AC5">
        <w:t>5</w:t>
      </w:r>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219C1754" w:rsidR="000A21B8" w:rsidRDefault="00143C6A" w:rsidP="00143C6A">
      <w:pPr>
        <w:pStyle w:val="B10"/>
      </w:pPr>
      <w:r>
        <w:t>-</w:t>
      </w:r>
      <w:r>
        <w:tab/>
      </w:r>
      <w:r w:rsidR="008804FB">
        <w:t>For test sequences 1.22 to 1.</w:t>
      </w:r>
      <w:r w:rsidR="00251AC5">
        <w:t xml:space="preserve">32 </w:t>
      </w:r>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7C37B2ED" w:rsidR="008804FB" w:rsidRDefault="008804FB" w:rsidP="008804FB">
      <w:r w:rsidRPr="009E1CE7">
        <w:t>Test sequenc</w:t>
      </w:r>
      <w:r>
        <w:t xml:space="preserve">e 1.8 is voided and test sequences 1.19 to 1.21 are "TBD" in </w:t>
      </w:r>
      <w:r w:rsidRPr="00BE79A5">
        <w:t>TS 31.124</w:t>
      </w:r>
      <w:r w:rsidR="00E90DE8">
        <w:t> </w:t>
      </w:r>
      <w:r w:rsidRPr="00BE79A5">
        <w:t>[2]</w:t>
      </w:r>
      <w:r>
        <w:t>. For editorial purposes the numbering in the present specification is kept identical.</w:t>
      </w:r>
    </w:p>
    <w:p w14:paraId="770428E0" w14:textId="77777777" w:rsidR="00E22044" w:rsidRDefault="00E22044" w:rsidP="00E22044">
      <w:pPr>
        <w:pStyle w:val="Heading3"/>
      </w:pPr>
      <w:bookmarkStart w:id="711" w:name="_Toc178929504"/>
      <w:bookmarkStart w:id="712" w:name="_Toc183030864"/>
      <w:r>
        <w:t>10.4.16</w:t>
      </w:r>
      <w:r>
        <w:tab/>
        <w:t>SET UP EVENT LIST</w:t>
      </w:r>
      <w:bookmarkEnd w:id="711"/>
      <w:bookmarkEnd w:id="712"/>
    </w:p>
    <w:p w14:paraId="500F4FA9" w14:textId="4C4E2476" w:rsidR="00E22044" w:rsidRPr="00E22044" w:rsidRDefault="00E22044" w:rsidP="00E22044">
      <w:r>
        <w:t>FFS</w:t>
      </w:r>
    </w:p>
    <w:p w14:paraId="75A11FF1" w14:textId="77777777" w:rsidR="00E22044" w:rsidRDefault="00E22044" w:rsidP="00B05BAE">
      <w:pPr>
        <w:pStyle w:val="Heading3"/>
      </w:pPr>
      <w:bookmarkStart w:id="713" w:name="_Toc178929505"/>
      <w:bookmarkStart w:id="714" w:name="_Toc183030865"/>
      <w:r>
        <w:t>10.4.17</w:t>
      </w:r>
      <w:r>
        <w:tab/>
        <w:t>PERFORM CARD APDU</w:t>
      </w:r>
      <w:bookmarkEnd w:id="713"/>
      <w:bookmarkEnd w:id="714"/>
    </w:p>
    <w:p w14:paraId="41536972" w14:textId="77777777" w:rsidR="00E22044" w:rsidRDefault="00E22044">
      <w:pPr>
        <w:pStyle w:val="Heading4"/>
      </w:pPr>
      <w:bookmarkStart w:id="715" w:name="_Toc178929506"/>
      <w:bookmarkStart w:id="716" w:name="_Toc183030866"/>
      <w:r>
        <w:t>10.4.17.1</w:t>
      </w:r>
      <w:r>
        <w:tab/>
        <w:t>PERFORM CARD APDU (Normal)</w:t>
      </w:r>
      <w:bookmarkEnd w:id="715"/>
      <w:bookmarkEnd w:id="716"/>
    </w:p>
    <w:p w14:paraId="18E7E6A0" w14:textId="7FD81DE3"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Pr="00BE79A5">
        <w:t>[2],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717" w:name="_Toc178929507"/>
      <w:bookmarkStart w:id="718" w:name="_Toc183030867"/>
      <w:r>
        <w:t>10.4.17.2</w:t>
      </w:r>
      <w:r>
        <w:tab/>
        <w:t>PERFORM CARD APDU (Detachable card reader)</w:t>
      </w:r>
      <w:bookmarkEnd w:id="717"/>
      <w:bookmarkEnd w:id="718"/>
    </w:p>
    <w:p w14:paraId="05794C24" w14:textId="20FF8DF8"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719" w:name="_Toc178929508"/>
      <w:bookmarkStart w:id="720" w:name="_Toc183030868"/>
      <w:r>
        <w:t>10.4.18</w:t>
      </w:r>
      <w:r>
        <w:tab/>
        <w:t>POWER OFF CARD</w:t>
      </w:r>
      <w:bookmarkEnd w:id="719"/>
      <w:bookmarkEnd w:id="720"/>
    </w:p>
    <w:p w14:paraId="1F47B7DD" w14:textId="77777777" w:rsidR="00E22044" w:rsidRDefault="00E22044">
      <w:pPr>
        <w:pStyle w:val="Heading4"/>
      </w:pPr>
      <w:bookmarkStart w:id="721" w:name="_Toc178929509"/>
      <w:bookmarkStart w:id="722" w:name="_Toc183030869"/>
      <w:r>
        <w:t>10.4.18.1</w:t>
      </w:r>
      <w:r>
        <w:tab/>
        <w:t>POWER OFF CARD (Normal)</w:t>
      </w:r>
      <w:bookmarkEnd w:id="721"/>
      <w:bookmarkEnd w:id="722"/>
    </w:p>
    <w:p w14:paraId="4948D1C0" w14:textId="06F62A5B"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Pr="00BE79A5">
        <w:t>[2],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723" w:name="_Toc178929510"/>
      <w:bookmarkStart w:id="724" w:name="_Toc183030870"/>
      <w:r>
        <w:t>10.4.18.2</w:t>
      </w:r>
      <w:r>
        <w:tab/>
        <w:t>POWER OFF CARD (Detachable card reader)</w:t>
      </w:r>
      <w:bookmarkEnd w:id="723"/>
      <w:bookmarkEnd w:id="724"/>
    </w:p>
    <w:p w14:paraId="5CF1F7B4" w14:textId="2CC38E92"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725" w:name="_Toc178929511"/>
      <w:bookmarkStart w:id="726" w:name="_Toc183030871"/>
      <w:r>
        <w:t>10.4.19</w:t>
      </w:r>
      <w:r>
        <w:tab/>
        <w:t>POWER ON CARD</w:t>
      </w:r>
      <w:bookmarkEnd w:id="725"/>
      <w:bookmarkEnd w:id="726"/>
    </w:p>
    <w:p w14:paraId="21BA6AFC" w14:textId="77777777" w:rsidR="00E22044" w:rsidRDefault="00E22044" w:rsidP="00B05BAE">
      <w:pPr>
        <w:pStyle w:val="Heading4"/>
      </w:pPr>
      <w:bookmarkStart w:id="727" w:name="_Toc178929512"/>
      <w:bookmarkStart w:id="728" w:name="_Toc183030872"/>
      <w:r>
        <w:t>10.4.19.1</w:t>
      </w:r>
      <w:r>
        <w:tab/>
        <w:t>POWER ON CARD (Normal)</w:t>
      </w:r>
      <w:bookmarkEnd w:id="727"/>
      <w:bookmarkEnd w:id="728"/>
    </w:p>
    <w:p w14:paraId="64BF753D" w14:textId="654142A4"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Pr="00BE79A5">
        <w:t>[2],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729" w:name="_Toc178929513"/>
      <w:bookmarkStart w:id="730" w:name="_Toc183030873"/>
      <w:r>
        <w:t>10.4.19.2</w:t>
      </w:r>
      <w:r>
        <w:tab/>
        <w:t>POWER ON CARD (Detachable card reader)</w:t>
      </w:r>
      <w:bookmarkEnd w:id="729"/>
      <w:bookmarkEnd w:id="730"/>
    </w:p>
    <w:p w14:paraId="5001E94C" w14:textId="13A671FC"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731" w:name="_Toc178929514"/>
      <w:bookmarkStart w:id="732" w:name="_Toc183030874"/>
      <w:r>
        <w:t>10.4.20</w:t>
      </w:r>
      <w:r>
        <w:tab/>
        <w:t>GET READER STATUS</w:t>
      </w:r>
      <w:bookmarkEnd w:id="731"/>
      <w:bookmarkEnd w:id="732"/>
    </w:p>
    <w:p w14:paraId="698007D4" w14:textId="77777777" w:rsidR="00E22044" w:rsidRDefault="00E22044">
      <w:pPr>
        <w:pStyle w:val="Heading4"/>
      </w:pPr>
      <w:bookmarkStart w:id="733" w:name="_Toc178929515"/>
      <w:bookmarkStart w:id="734" w:name="_Toc183030875"/>
      <w:r>
        <w:t>10.4.20.1</w:t>
      </w:r>
      <w:r>
        <w:tab/>
        <w:t>GET READER STATUS (Normal)</w:t>
      </w:r>
      <w:bookmarkEnd w:id="733"/>
      <w:bookmarkEnd w:id="734"/>
    </w:p>
    <w:p w14:paraId="47775A16" w14:textId="736F934E"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Pr="00BE79A5">
        <w:t>[2],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735" w:name="_Toc178929516"/>
      <w:bookmarkStart w:id="736" w:name="_Toc183030876"/>
      <w:r>
        <w:t>10.4.20.2</w:t>
      </w:r>
      <w:r>
        <w:tab/>
        <w:t>GET READER STATUS (Detachable card reader)</w:t>
      </w:r>
      <w:bookmarkEnd w:id="735"/>
      <w:bookmarkEnd w:id="736"/>
    </w:p>
    <w:p w14:paraId="6DEC0143" w14:textId="1A731179"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737" w:name="_Toc178929517"/>
      <w:bookmarkStart w:id="738" w:name="_Toc183030877"/>
      <w:r>
        <w:lastRenderedPageBreak/>
        <w:t>10.4.21</w:t>
      </w:r>
      <w:r>
        <w:tab/>
        <w:t>TIMER MANAGEMENT and ENVELOPE TIMER EXPIRATION</w:t>
      </w:r>
      <w:bookmarkEnd w:id="737"/>
      <w:bookmarkEnd w:id="738"/>
    </w:p>
    <w:p w14:paraId="603EA53B" w14:textId="77777777" w:rsidR="00E22044" w:rsidRDefault="00E22044" w:rsidP="00B05BAE">
      <w:pPr>
        <w:pStyle w:val="Heading4"/>
      </w:pPr>
      <w:bookmarkStart w:id="739" w:name="_Toc178929518"/>
      <w:bookmarkStart w:id="740" w:name="_Toc183030878"/>
      <w:r>
        <w:t>10.4.21.1</w:t>
      </w:r>
      <w:r>
        <w:tab/>
        <w:t>TIMER MANAGEMENT (Normal)</w:t>
      </w:r>
      <w:bookmarkEnd w:id="739"/>
      <w:bookmarkEnd w:id="740"/>
    </w:p>
    <w:p w14:paraId="1D37D492" w14:textId="4B72056E"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Pr="00BE79A5">
        <w:t>[2],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8E2CB03" w14:textId="7670A533" w:rsidR="00FF42D7" w:rsidRDefault="00FF42D7" w:rsidP="00FF42D7">
      <w:pPr>
        <w:pStyle w:val="B10"/>
      </w:pPr>
      <w:bookmarkStart w:id="741" w:name="_Hlk183022193"/>
      <w:r>
        <w:t>-</w:t>
      </w:r>
      <w:r>
        <w:tab/>
        <w:t>The nrUICC related test cases shall not validate the pre-defined hardcoded timer identifiers used in existing</w:t>
      </w:r>
      <w:r>
        <w:br/>
        <w:t>test descriptions, as variable timer identifiers may be used.</w:t>
      </w:r>
      <w:bookmarkEnd w:id="741"/>
    </w:p>
    <w:p w14:paraId="7995E1D3" w14:textId="77777777" w:rsidR="00E22044" w:rsidRDefault="00E22044" w:rsidP="00B05BAE">
      <w:pPr>
        <w:pStyle w:val="Heading4"/>
      </w:pPr>
      <w:bookmarkStart w:id="742" w:name="_Toc178929519"/>
      <w:bookmarkStart w:id="743" w:name="_Toc183030879"/>
      <w:r>
        <w:t>10.4.21.2</w:t>
      </w:r>
      <w:r>
        <w:tab/>
        <w:t>ENVELOPE TIMER EXPIRATION (Normal)</w:t>
      </w:r>
      <w:bookmarkEnd w:id="742"/>
      <w:bookmarkEnd w:id="743"/>
    </w:p>
    <w:p w14:paraId="02F5C63B" w14:textId="046777CA"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Pr="00BE79A5">
        <w:t>[2],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4EB489D9" w14:textId="066CA893" w:rsidR="00FF42D7" w:rsidRDefault="00FF42D7" w:rsidP="00FF42D7">
      <w:pPr>
        <w:pStyle w:val="B10"/>
      </w:pPr>
      <w:r>
        <w:t>-</w:t>
      </w:r>
      <w:r>
        <w:tab/>
        <w:t>The nrUICC related test cases shall not validate the pre-defined hardcoded timer identifiers used in existing</w:t>
      </w:r>
      <w:r>
        <w:br/>
        <w:t>test descriptions, as variable timer identifiers may be used.</w:t>
      </w:r>
    </w:p>
    <w:p w14:paraId="0BCF75A5" w14:textId="77777777" w:rsidR="00E22044" w:rsidRDefault="00E22044">
      <w:pPr>
        <w:pStyle w:val="Heading3"/>
      </w:pPr>
      <w:bookmarkStart w:id="744" w:name="_Toc178929520"/>
      <w:bookmarkStart w:id="745" w:name="_Toc183030880"/>
      <w:r>
        <w:t>10.4.22</w:t>
      </w:r>
      <w:r>
        <w:tab/>
        <w:t>SET UP IDLE MODE TEXT</w:t>
      </w:r>
      <w:bookmarkEnd w:id="744"/>
      <w:bookmarkEnd w:id="745"/>
    </w:p>
    <w:p w14:paraId="2BF1A80D" w14:textId="647BC78E" w:rsidR="005B395A" w:rsidRDefault="005B395A" w:rsidP="005B395A">
      <w:r>
        <w:t>Test sequences for</w:t>
      </w:r>
      <w:r w:rsidRPr="005B395A">
        <w:t xml:space="preserve"> </w:t>
      </w:r>
      <w:r>
        <w:t xml:space="preserve">SET UP IDLE MODE TEXT currently defined in </w:t>
      </w:r>
      <w:r w:rsidRPr="00BE79A5">
        <w:t>TS 31.124 [2]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746" w:name="_Toc178929521"/>
      <w:bookmarkStart w:id="747" w:name="_Toc183030881"/>
      <w:r>
        <w:t>10.4.23</w:t>
      </w:r>
      <w:r>
        <w:tab/>
        <w:t>RUN AT COMMAND</w:t>
      </w:r>
      <w:bookmarkEnd w:id="746"/>
      <w:bookmarkEnd w:id="747"/>
    </w:p>
    <w:p w14:paraId="42EA70BB" w14:textId="77777777" w:rsidR="00E22044" w:rsidRDefault="00E22044" w:rsidP="00B05BAE">
      <w:pPr>
        <w:pStyle w:val="Heading4"/>
      </w:pPr>
      <w:bookmarkStart w:id="748" w:name="_Toc178929522"/>
      <w:bookmarkStart w:id="749" w:name="_Toc183030882"/>
      <w:r>
        <w:t>10.4.23.1</w:t>
      </w:r>
      <w:r>
        <w:tab/>
        <w:t>RUN AT COMMAND (Normal)</w:t>
      </w:r>
      <w:bookmarkEnd w:id="748"/>
      <w:bookmarkEnd w:id="749"/>
    </w:p>
    <w:p w14:paraId="1D797A8D" w14:textId="106B355C"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r w:rsidR="00E90DE8">
        <w:t> </w:t>
      </w:r>
      <w:r w:rsidRPr="00BE79A5">
        <w:t>[2],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750" w:name="_Toc178929523"/>
      <w:bookmarkStart w:id="751" w:name="_Toc183030883"/>
      <w:r>
        <w:t>10.4.23.2</w:t>
      </w:r>
      <w:r>
        <w:tab/>
        <w:t>RUN AT COMMAND (Icon support)</w:t>
      </w:r>
      <w:bookmarkEnd w:id="750"/>
      <w:bookmarkEnd w:id="751"/>
    </w:p>
    <w:p w14:paraId="45DACF13" w14:textId="7BEACE01"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Pr="00BE79A5">
        <w:t>[2],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752" w:name="_Toc178929524"/>
      <w:bookmarkStart w:id="753" w:name="_Toc183030884"/>
      <w:r w:rsidRPr="00B05BAE">
        <w:rPr>
          <w:rStyle w:val="Heading4Char1"/>
          <w:rFonts w:eastAsiaTheme="minorHAnsi"/>
        </w:rPr>
        <w:t>10.4.23.3</w:t>
      </w:r>
      <w:r w:rsidRPr="00B05BAE">
        <w:rPr>
          <w:rStyle w:val="Heading4Char1"/>
          <w:rFonts w:eastAsiaTheme="minorHAnsi"/>
        </w:rPr>
        <w:tab/>
        <w:t>RUN AT COMMAND (Support of Text Attribute)</w:t>
      </w:r>
      <w:bookmarkEnd w:id="752"/>
      <w:bookmarkEnd w:id="753"/>
    </w:p>
    <w:p w14:paraId="643C8D3B" w14:textId="79EDF66B"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Pr="00BE79A5">
        <w:t>[2],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754" w:name="_Toc178929525"/>
      <w:bookmarkStart w:id="755" w:name="_Toc183030885"/>
      <w:r>
        <w:lastRenderedPageBreak/>
        <w:t>10.4.23.4</w:t>
      </w:r>
      <w:r>
        <w:tab/>
        <w:t>RUN AT COMMAND (UCS2 display in Cyrillic)</w:t>
      </w:r>
      <w:bookmarkEnd w:id="754"/>
      <w:bookmarkEnd w:id="755"/>
    </w:p>
    <w:p w14:paraId="330A5F69" w14:textId="39136307"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Pr="00BE79A5">
        <w:t>[2],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756" w:name="_Toc178929526"/>
      <w:bookmarkStart w:id="757" w:name="_Toc183030886"/>
      <w:r>
        <w:t>10.4.23.5</w:t>
      </w:r>
      <w:r>
        <w:tab/>
        <w:t>RUN AT COMMAND (UCS2 display in Chinese)</w:t>
      </w:r>
      <w:bookmarkEnd w:id="756"/>
      <w:bookmarkEnd w:id="757"/>
    </w:p>
    <w:p w14:paraId="5B81755C" w14:textId="37CADCA2"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Pr="00BE79A5">
        <w:t>[2],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758" w:name="_Toc178929527"/>
      <w:bookmarkStart w:id="759" w:name="_Toc183030887"/>
      <w:r>
        <w:t>10.4.23.6</w:t>
      </w:r>
      <w:r>
        <w:tab/>
        <w:t>RUN AT COMMAND (UCS2 display in Katakana</w:t>
      </w:r>
      <w:bookmarkEnd w:id="758"/>
      <w:bookmarkEnd w:id="759"/>
    </w:p>
    <w:p w14:paraId="0688D839" w14:textId="7C7F0B90"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Pr="00BE79A5">
        <w:t>[2],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760" w:name="_Toc178929528"/>
      <w:bookmarkStart w:id="761" w:name="_Toc183030888"/>
      <w:r>
        <w:t>10.4.24</w:t>
      </w:r>
      <w:r>
        <w:tab/>
        <w:t>SEND DTMF</w:t>
      </w:r>
      <w:bookmarkEnd w:id="760"/>
      <w:bookmarkEnd w:id="761"/>
    </w:p>
    <w:p w14:paraId="2B791945" w14:textId="77B5A43E" w:rsidR="00216E40" w:rsidRPr="00216E40" w:rsidRDefault="00216E40" w:rsidP="00216E40">
      <w:r>
        <w:t>FFS</w:t>
      </w:r>
    </w:p>
    <w:p w14:paraId="6EA4E904" w14:textId="77777777" w:rsidR="00E22044" w:rsidRDefault="00E22044" w:rsidP="00B05BAE">
      <w:pPr>
        <w:pStyle w:val="Heading3"/>
      </w:pPr>
      <w:bookmarkStart w:id="762" w:name="_Toc178929529"/>
      <w:bookmarkStart w:id="763" w:name="_Toc183030889"/>
      <w:r>
        <w:t>10.4.25</w:t>
      </w:r>
      <w:r>
        <w:tab/>
        <w:t>LANGUAGE NOTIFICATION</w:t>
      </w:r>
      <w:bookmarkEnd w:id="762"/>
      <w:bookmarkEnd w:id="763"/>
    </w:p>
    <w:p w14:paraId="34ABE5D4" w14:textId="30EB95EA"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Pr="00BE79A5">
        <w:t>[2],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764" w:name="_Toc178929530"/>
      <w:bookmarkStart w:id="765" w:name="_Toc183030890"/>
      <w:r>
        <w:t>10.4.26</w:t>
      </w:r>
      <w:r>
        <w:tab/>
        <w:t>LAUNCH BROWSER</w:t>
      </w:r>
      <w:bookmarkEnd w:id="764"/>
      <w:bookmarkEnd w:id="765"/>
    </w:p>
    <w:p w14:paraId="6D53D543" w14:textId="46BDE298" w:rsidR="009E1CE7" w:rsidRDefault="00E22044" w:rsidP="00E22044">
      <w:pPr>
        <w:pStyle w:val="Heading4"/>
      </w:pPr>
      <w:bookmarkStart w:id="766" w:name="_Toc178929531"/>
      <w:bookmarkStart w:id="767" w:name="_Toc183030891"/>
      <w:r>
        <w:t>10.4.26.1</w:t>
      </w:r>
      <w:r w:rsidR="009E1CE7">
        <w:tab/>
      </w:r>
      <w:r w:rsidR="009E1CE7" w:rsidRPr="009E1CE7">
        <w:t>LAUNCH BROWSER (No session already launched)</w:t>
      </w:r>
      <w:bookmarkEnd w:id="766"/>
      <w:bookmarkEnd w:id="767"/>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768" w:name="_Toc178929532"/>
      <w:bookmarkStart w:id="769" w:name="_Toc183030892"/>
      <w:r>
        <w:t>10.4.26.2</w:t>
      </w:r>
      <w:r>
        <w:tab/>
      </w:r>
      <w:r w:rsidRPr="009E1CE7">
        <w:rPr>
          <w:rFonts w:eastAsia="TimesNewRoman"/>
        </w:rPr>
        <w:t>LAUNCH BROWSER (Interaction with current session)</w:t>
      </w:r>
      <w:bookmarkEnd w:id="768"/>
      <w:bookmarkEnd w:id="769"/>
    </w:p>
    <w:p w14:paraId="7C6DFD12" w14:textId="77777777" w:rsidR="009E1CE7" w:rsidRDefault="009E1CE7" w:rsidP="009E1CE7">
      <w:r>
        <w:t>FFS</w:t>
      </w:r>
    </w:p>
    <w:p w14:paraId="69079A2D" w14:textId="119E4B24" w:rsidR="009E1CE7" w:rsidRDefault="009E1CE7" w:rsidP="009E1CE7">
      <w:pPr>
        <w:pStyle w:val="Heading4"/>
      </w:pPr>
      <w:bookmarkStart w:id="770" w:name="_Toc178929533"/>
      <w:bookmarkStart w:id="771" w:name="_Toc183030893"/>
      <w:r>
        <w:t>10.4.26.3</w:t>
      </w:r>
      <w:r>
        <w:tab/>
      </w:r>
      <w:r w:rsidRPr="009E1CE7">
        <w:t>LAUNCH BROWSER (UCS2 display in Cyrillic)</w:t>
      </w:r>
      <w:bookmarkEnd w:id="770"/>
      <w:bookmarkEnd w:id="771"/>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772" w:name="_Toc178929534"/>
      <w:bookmarkStart w:id="773" w:name="_Toc183030894"/>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772"/>
      <w:bookmarkEnd w:id="773"/>
    </w:p>
    <w:p w14:paraId="79CC78F0" w14:textId="77777777" w:rsidR="009E1CE7" w:rsidRDefault="009E1CE7" w:rsidP="009E1CE7">
      <w:r>
        <w:t>FFS</w:t>
      </w:r>
    </w:p>
    <w:p w14:paraId="5715CF33" w14:textId="0300895C" w:rsidR="009E1CE7" w:rsidRDefault="009E1CE7" w:rsidP="009E1CE7">
      <w:pPr>
        <w:pStyle w:val="Heading4"/>
      </w:pPr>
      <w:bookmarkStart w:id="774" w:name="_Toc178929535"/>
      <w:bookmarkStart w:id="775" w:name="_Toc183030895"/>
      <w:r>
        <w:t>10.4.26.5</w:t>
      </w:r>
      <w:r>
        <w:tab/>
      </w:r>
      <w:r w:rsidRPr="009E1CE7">
        <w:t>LAUNCH BROWSER (</w:t>
      </w:r>
      <w:r>
        <w:t>S</w:t>
      </w:r>
      <w:r w:rsidRPr="009E1CE7">
        <w:t>upport of Text Attribute)</w:t>
      </w:r>
      <w:bookmarkEnd w:id="774"/>
      <w:bookmarkEnd w:id="775"/>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776" w:name="_Toc178929536"/>
      <w:bookmarkStart w:id="777" w:name="_Toc183030896"/>
      <w:r>
        <w:t>10.4.26.6</w:t>
      </w:r>
      <w:r>
        <w:tab/>
      </w:r>
      <w:r w:rsidRPr="009E1CE7">
        <w:rPr>
          <w:rFonts w:eastAsia="TimesNewRoman"/>
        </w:rPr>
        <w:t>LAUNCH BROWSER (UCS2 Display in Chinese)</w:t>
      </w:r>
      <w:bookmarkEnd w:id="776"/>
      <w:bookmarkEnd w:id="777"/>
    </w:p>
    <w:p w14:paraId="0EADB238" w14:textId="77777777" w:rsidR="009E1CE7" w:rsidRDefault="009E1CE7" w:rsidP="009E1CE7">
      <w:r>
        <w:t>FFS</w:t>
      </w:r>
    </w:p>
    <w:p w14:paraId="3DC3DF9A" w14:textId="00CA5C84" w:rsidR="009E1CE7" w:rsidRDefault="009E1CE7" w:rsidP="009E1CE7">
      <w:pPr>
        <w:pStyle w:val="Heading4"/>
      </w:pPr>
      <w:bookmarkStart w:id="778" w:name="_Toc178929537"/>
      <w:bookmarkStart w:id="779" w:name="_Toc183030897"/>
      <w:r>
        <w:lastRenderedPageBreak/>
        <w:t>10.4.26.7</w:t>
      </w:r>
      <w:r>
        <w:tab/>
      </w:r>
      <w:r w:rsidRPr="009E1CE7">
        <w:t>LAUNCH BROWSER (UCS2 Display in Katakana)</w:t>
      </w:r>
      <w:bookmarkEnd w:id="778"/>
      <w:bookmarkEnd w:id="779"/>
    </w:p>
    <w:p w14:paraId="1E65EB18" w14:textId="77777777" w:rsidR="009E1CE7" w:rsidRDefault="009E1CE7" w:rsidP="009E1CE7">
      <w:r>
        <w:t>FFS</w:t>
      </w:r>
    </w:p>
    <w:p w14:paraId="4FA91B43" w14:textId="77777777" w:rsidR="00E22044" w:rsidRDefault="00E22044" w:rsidP="00B05BAE">
      <w:pPr>
        <w:pStyle w:val="Heading4"/>
      </w:pPr>
      <w:bookmarkStart w:id="780" w:name="_Toc178929538"/>
      <w:bookmarkStart w:id="781" w:name="_Toc183030898"/>
      <w:r>
        <w:t>10.4.26.8</w:t>
      </w:r>
      <w:r>
        <w:tab/>
        <w:t>LAUNCH BROWSER (NG-RAN bearer)</w:t>
      </w:r>
      <w:bookmarkEnd w:id="780"/>
      <w:bookmarkEnd w:id="781"/>
    </w:p>
    <w:p w14:paraId="3C69FF83" w14:textId="58E2FC8F"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Pr="00BE79A5">
        <w:t>[2],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16FFEFE4" w:rsidR="00FD3C91" w:rsidRDefault="00143C6A" w:rsidP="00143C6A">
      <w:pPr>
        <w:pStyle w:val="B10"/>
      </w:pPr>
      <w:r>
        <w:t>-</w:t>
      </w:r>
      <w:r>
        <w:tab/>
      </w:r>
      <w:r w:rsidR="00FD3C91">
        <w:t xml:space="preserve">Additional parameters provided in </w:t>
      </w:r>
      <w:r w:rsidR="00FD3C91" w:rsidRPr="00BE79A5">
        <w:t>TS 31.124</w:t>
      </w:r>
      <w:r w:rsidR="00E90DE8">
        <w:t> </w:t>
      </w:r>
      <w:r w:rsidR="00FD3C91" w:rsidRPr="00BE79A5">
        <w:t>[2],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782" w:name="_Toc178929539"/>
      <w:bookmarkStart w:id="783" w:name="_Toc183030899"/>
      <w:r>
        <w:t>10.4.27</w:t>
      </w:r>
      <w:r>
        <w:tab/>
        <w:t>OPEN CHANNEL</w:t>
      </w:r>
      <w:bookmarkEnd w:id="782"/>
      <w:bookmarkEnd w:id="783"/>
    </w:p>
    <w:p w14:paraId="26289635" w14:textId="10F8442F" w:rsidR="009E1CE7" w:rsidRDefault="009E1CE7" w:rsidP="009E1CE7">
      <w:pPr>
        <w:pStyle w:val="Heading4"/>
      </w:pPr>
      <w:bookmarkStart w:id="784" w:name="_Toc178929540"/>
      <w:bookmarkStart w:id="785" w:name="_Toc183030900"/>
      <w:r>
        <w:t>10.4.27.1</w:t>
      </w:r>
      <w:r>
        <w:tab/>
        <w:t>Void</w:t>
      </w:r>
      <w:bookmarkEnd w:id="784"/>
      <w:bookmarkEnd w:id="785"/>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786" w:name="_Toc178929541"/>
      <w:bookmarkStart w:id="787" w:name="_Toc183030901"/>
      <w:r>
        <w:t>10.4.26.2</w:t>
      </w:r>
      <w:r>
        <w:tab/>
        <w:t>OPEN CHANNEL</w:t>
      </w:r>
      <w:r w:rsidRPr="009E1CE7">
        <w:t xml:space="preserve"> (</w:t>
      </w:r>
      <w:r>
        <w:t>R</w:t>
      </w:r>
      <w:r w:rsidRPr="009E1CE7">
        <w:t>elated to GPRS)</w:t>
      </w:r>
      <w:bookmarkEnd w:id="786"/>
      <w:bookmarkEnd w:id="787"/>
    </w:p>
    <w:p w14:paraId="182BB23D" w14:textId="77777777" w:rsidR="009E1CE7" w:rsidRDefault="009E1CE7" w:rsidP="009E1CE7">
      <w:r>
        <w:t>FFS</w:t>
      </w:r>
    </w:p>
    <w:p w14:paraId="5F6179C4" w14:textId="23F78922" w:rsidR="009E1CE7" w:rsidRDefault="009E1CE7" w:rsidP="009E1CE7">
      <w:pPr>
        <w:pStyle w:val="Heading4"/>
      </w:pPr>
      <w:bookmarkStart w:id="788" w:name="_Toc178929542"/>
      <w:bookmarkStart w:id="789" w:name="_Toc183030902"/>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788"/>
      <w:bookmarkEnd w:id="789"/>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790" w:name="_Toc178929543"/>
      <w:bookmarkStart w:id="791" w:name="_Toc183030903"/>
      <w:r>
        <w:t>10.4.26.4</w:t>
      </w:r>
      <w:r>
        <w:tab/>
        <w:t>OPEN CHANNEL</w:t>
      </w:r>
      <w:r w:rsidRPr="009E1CE7">
        <w:t xml:space="preserve"> (Local Bearer)</w:t>
      </w:r>
      <w:bookmarkEnd w:id="790"/>
      <w:bookmarkEnd w:id="791"/>
    </w:p>
    <w:p w14:paraId="0368367F" w14:textId="77777777" w:rsidR="009E1CE7" w:rsidRDefault="009E1CE7" w:rsidP="009E1CE7">
      <w:r>
        <w:t>FFS</w:t>
      </w:r>
    </w:p>
    <w:p w14:paraId="4FFF6407" w14:textId="55730BB2" w:rsidR="009E1CE7" w:rsidRDefault="009E1CE7" w:rsidP="009E1CE7">
      <w:pPr>
        <w:pStyle w:val="Heading4"/>
      </w:pPr>
      <w:bookmarkStart w:id="792" w:name="_Toc178929544"/>
      <w:bookmarkStart w:id="793" w:name="_Toc183030904"/>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792"/>
      <w:bookmarkEnd w:id="793"/>
    </w:p>
    <w:p w14:paraId="13AD3BBC" w14:textId="77777777" w:rsidR="009E1CE7" w:rsidRDefault="009E1CE7" w:rsidP="009E1CE7">
      <w:r>
        <w:t>FFS</w:t>
      </w:r>
    </w:p>
    <w:p w14:paraId="3404A4CE" w14:textId="230DB791" w:rsidR="00E22044" w:rsidRDefault="00E22044" w:rsidP="00B05BAE">
      <w:pPr>
        <w:pStyle w:val="Heading4"/>
      </w:pPr>
      <w:bookmarkStart w:id="794" w:name="_Toc178929545"/>
      <w:bookmarkStart w:id="795" w:name="_Toc183030905"/>
      <w:r>
        <w:t>10.4.27.6</w:t>
      </w:r>
      <w:r>
        <w:tab/>
        <w:t>OPEN CHANNEL (</w:t>
      </w:r>
      <w:r w:rsidR="009E1CE7">
        <w:t>R</w:t>
      </w:r>
      <w:r>
        <w:t>elated to E-UTRAN)</w:t>
      </w:r>
      <w:bookmarkEnd w:id="794"/>
      <w:bookmarkEnd w:id="795"/>
    </w:p>
    <w:p w14:paraId="27D02A45" w14:textId="73A2AD8E"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Pr="00BE79A5">
        <w:t>[2],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796" w:name="_Toc178929546"/>
      <w:bookmarkStart w:id="797" w:name="_Toc183030906"/>
      <w:r>
        <w:t>10.4.27.7</w:t>
      </w:r>
      <w:r>
        <w:tab/>
        <w:t>OPEN CHANNEL (UICC Access to IMS)</w:t>
      </w:r>
      <w:bookmarkEnd w:id="796"/>
      <w:bookmarkEnd w:id="797"/>
    </w:p>
    <w:p w14:paraId="7C60E50E" w14:textId="42E91579"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Pr="00BE79A5">
        <w:t>[2],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02E9AA96"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r w:rsidR="00E90DE8">
        <w:t> </w:t>
      </w:r>
      <w:r w:rsidR="00FD3C91" w:rsidRPr="00BE79A5">
        <w:t>[2], clause 27.22.4.</w:t>
      </w:r>
      <w:r w:rsidR="00FD3C91">
        <w:t>27.7.4.1.</w:t>
      </w:r>
    </w:p>
    <w:p w14:paraId="5FF11A25" w14:textId="77777777" w:rsidR="00E22044" w:rsidRDefault="00E22044" w:rsidP="00B05BAE">
      <w:pPr>
        <w:pStyle w:val="Heading4"/>
      </w:pPr>
      <w:bookmarkStart w:id="798" w:name="_Toc178929547"/>
      <w:bookmarkStart w:id="799" w:name="_Toc183030907"/>
      <w:r>
        <w:t>10.4.27.8</w:t>
      </w:r>
      <w:r>
        <w:tab/>
        <w:t>OPEN CHANNEL (related to NG-RAN)</w:t>
      </w:r>
      <w:bookmarkEnd w:id="798"/>
      <w:bookmarkEnd w:id="799"/>
    </w:p>
    <w:p w14:paraId="129D5103" w14:textId="5941F7FC"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Pr="00BE79A5">
        <w:t>[2], clause 27.22.4.</w:t>
      </w:r>
      <w:r>
        <w:t>27.8</w:t>
      </w:r>
      <w:r w:rsidRPr="00BE79A5">
        <w:t xml:space="preserve"> apply with the following exceptions:</w:t>
      </w:r>
    </w:p>
    <w:p w14:paraId="38398B66" w14:textId="7CD942A6" w:rsidR="00CF56D9" w:rsidRPr="00BE79A5" w:rsidRDefault="00076420" w:rsidP="00076420">
      <w:pPr>
        <w:pStyle w:val="B10"/>
      </w:pPr>
      <w:r>
        <w:lastRenderedPageBreak/>
        <w:t>-</w:t>
      </w:r>
      <w:r>
        <w:tab/>
      </w:r>
      <w:r w:rsidR="00CF56D9" w:rsidRPr="00BE79A5">
        <w:t>The General Requirements as defined in clause 4.2.1 apply</w:t>
      </w:r>
    </w:p>
    <w:p w14:paraId="466A2B06" w14:textId="52D360EE" w:rsidR="00CF56D9" w:rsidRDefault="00076420" w:rsidP="00076420">
      <w:pPr>
        <w:pStyle w:val="B10"/>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CF56D9" w:rsidRPr="00BE79A5">
        <w:t>[2], clause 27.22.4.</w:t>
      </w:r>
      <w:r w:rsidR="00CF56D9">
        <w:t>27.8.4.1.</w:t>
      </w:r>
    </w:p>
    <w:p w14:paraId="07FAC549" w14:textId="307E2F12" w:rsidR="00282112" w:rsidRDefault="00282112" w:rsidP="00282112">
      <w:pPr>
        <w:pStyle w:val="Heading4"/>
      </w:pPr>
      <w:bookmarkStart w:id="800" w:name="_Toc183030908"/>
      <w:r>
        <w:t>10.4.27.9</w:t>
      </w:r>
      <w:r>
        <w:tab/>
        <w:t>OPEN CHANNEL (related to Satellite NG-RAN)</w:t>
      </w:r>
      <w:bookmarkEnd w:id="800"/>
    </w:p>
    <w:p w14:paraId="3A6F33A6" w14:textId="2DD3C32E"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Pr="00BE79A5">
        <w:t>[2], clause 27.22.4.</w:t>
      </w:r>
      <w:r>
        <w:t>27.9</w:t>
      </w:r>
      <w:r w:rsidRPr="00BE79A5">
        <w:t xml:space="preserve"> apply with the following exceptions:</w:t>
      </w:r>
    </w:p>
    <w:p w14:paraId="571D2EA3" w14:textId="77777777" w:rsidR="00282112" w:rsidRPr="00BE79A5" w:rsidRDefault="00282112" w:rsidP="00282112">
      <w:pPr>
        <w:pStyle w:val="B10"/>
      </w:pPr>
      <w:r>
        <w:t>-</w:t>
      </w:r>
      <w:r>
        <w:tab/>
      </w:r>
      <w:r w:rsidRPr="00BE79A5">
        <w:t>The General Requirements as defined in clause 4.2.1 apply</w:t>
      </w:r>
    </w:p>
    <w:p w14:paraId="15A3B079" w14:textId="2AAF3F88" w:rsidR="00282112" w:rsidRDefault="00282112" w:rsidP="00282112">
      <w:pPr>
        <w:pStyle w:val="B10"/>
      </w:pPr>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Pr="00BE79A5">
        <w:t>[2], clause 27.22.4.</w:t>
      </w:r>
      <w:r>
        <w:t>27.9.4.1.</w:t>
      </w:r>
    </w:p>
    <w:p w14:paraId="438B40A1" w14:textId="77777777" w:rsidR="00E22044" w:rsidRDefault="00E22044" w:rsidP="00E22044">
      <w:pPr>
        <w:pStyle w:val="Heading3"/>
      </w:pPr>
      <w:bookmarkStart w:id="801" w:name="_Toc178929548"/>
      <w:bookmarkStart w:id="802" w:name="_Toc183030909"/>
      <w:r>
        <w:t>10.4.28</w:t>
      </w:r>
      <w:r>
        <w:tab/>
        <w:t>CLOSE CHANNEL</w:t>
      </w:r>
      <w:bookmarkEnd w:id="801"/>
      <w:bookmarkEnd w:id="802"/>
    </w:p>
    <w:p w14:paraId="3993E7E8" w14:textId="55B2F957" w:rsidR="009E1CE7" w:rsidRDefault="009E1CE7" w:rsidP="009E1CE7">
      <w:pPr>
        <w:pStyle w:val="Heading4"/>
      </w:pPr>
      <w:bookmarkStart w:id="803" w:name="_Toc178929549"/>
      <w:bookmarkStart w:id="804" w:name="_Toc183030910"/>
      <w:r>
        <w:t>10.4.28.1</w:t>
      </w:r>
      <w:r>
        <w:tab/>
      </w:r>
      <w:r w:rsidRPr="009E1CE7">
        <w:t>CLOSE CHANNEL</w:t>
      </w:r>
      <w:r>
        <w:t xml:space="preserve"> </w:t>
      </w:r>
      <w:r w:rsidRPr="009E1CE7">
        <w:t>(</w:t>
      </w:r>
      <w:r>
        <w:t>N</w:t>
      </w:r>
      <w:r w:rsidRPr="009E1CE7">
        <w:t>ormal)</w:t>
      </w:r>
      <w:bookmarkEnd w:id="803"/>
      <w:bookmarkEnd w:id="804"/>
    </w:p>
    <w:p w14:paraId="334F75BC" w14:textId="57D0C909" w:rsidR="009E1CE7" w:rsidRPr="009E1CE7" w:rsidRDefault="009E1CE7" w:rsidP="00B05BAE">
      <w:r>
        <w:t>FFS</w:t>
      </w:r>
    </w:p>
    <w:p w14:paraId="484A6902" w14:textId="168E9EFF" w:rsidR="009E1CE7" w:rsidRDefault="009E1CE7" w:rsidP="009E1CE7">
      <w:pPr>
        <w:pStyle w:val="Heading4"/>
      </w:pPr>
      <w:bookmarkStart w:id="805" w:name="_Toc178929550"/>
      <w:bookmarkStart w:id="806" w:name="_Toc183030911"/>
      <w:r>
        <w:t>10</w:t>
      </w:r>
      <w:r w:rsidRPr="009E1CE7">
        <w:t>.4.28.2</w:t>
      </w:r>
      <w:r>
        <w:tab/>
      </w:r>
      <w:r w:rsidRPr="009E1CE7">
        <w:t>CLOSE CHANNEL (support of Text Attribute)</w:t>
      </w:r>
      <w:bookmarkEnd w:id="805"/>
      <w:bookmarkEnd w:id="806"/>
    </w:p>
    <w:p w14:paraId="5601FCF4" w14:textId="4476B1F0" w:rsidR="009E1CE7" w:rsidRPr="009E1CE7" w:rsidRDefault="009E1CE7" w:rsidP="009E1CE7">
      <w:r>
        <w:t>FFS</w:t>
      </w:r>
    </w:p>
    <w:p w14:paraId="503B433E" w14:textId="77777777" w:rsidR="00E22044" w:rsidRDefault="00E22044" w:rsidP="00B05BAE">
      <w:pPr>
        <w:pStyle w:val="Heading4"/>
      </w:pPr>
      <w:bookmarkStart w:id="807" w:name="_Toc178929551"/>
      <w:bookmarkStart w:id="808" w:name="_Toc183030912"/>
      <w:r>
        <w:t>10.4.28.3</w:t>
      </w:r>
      <w:r>
        <w:tab/>
        <w:t>CLOSE CHANNEL (E-UTRAN/EPC)</w:t>
      </w:r>
      <w:bookmarkEnd w:id="807"/>
      <w:bookmarkEnd w:id="808"/>
    </w:p>
    <w:p w14:paraId="6C2EDA17" w14:textId="26A38E46"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Pr="00BE79A5">
        <w:t>[2],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6B95E7CC"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r w:rsidR="00E90DE8">
        <w:t> </w:t>
      </w:r>
      <w:r w:rsidR="00CF56D9" w:rsidRPr="00BE79A5">
        <w:t>[2], clause 27.22.4.</w:t>
      </w:r>
      <w:r w:rsidR="00CF56D9">
        <w:t>28.3.4.1.</w:t>
      </w:r>
    </w:p>
    <w:p w14:paraId="5E6AD643" w14:textId="77777777" w:rsidR="00E22044" w:rsidRDefault="00E22044" w:rsidP="00B05BAE">
      <w:pPr>
        <w:pStyle w:val="Heading4"/>
      </w:pPr>
      <w:bookmarkStart w:id="809" w:name="_Toc178929552"/>
      <w:bookmarkStart w:id="810" w:name="_Toc183030913"/>
      <w:r>
        <w:t>10.4.28.4</w:t>
      </w:r>
      <w:r>
        <w:tab/>
        <w:t>CLOSE CHANNEL (NG-RAN)</w:t>
      </w:r>
      <w:bookmarkEnd w:id="809"/>
      <w:bookmarkEnd w:id="810"/>
    </w:p>
    <w:p w14:paraId="61C10A4E" w14:textId="70EA6B2D"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Pr="00BE79A5">
        <w:t>[2],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6C1E971B"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CF56D9" w:rsidRPr="00BE79A5">
        <w:t>[2], clause 27.22.4.</w:t>
      </w:r>
      <w:r w:rsidR="00CF56D9">
        <w:t>28.4.4.1.</w:t>
      </w:r>
    </w:p>
    <w:p w14:paraId="3B619459" w14:textId="77777777" w:rsidR="00E22044" w:rsidRDefault="00E22044" w:rsidP="00400F35">
      <w:pPr>
        <w:pStyle w:val="Heading3"/>
      </w:pPr>
      <w:bookmarkStart w:id="811" w:name="_Toc178929553"/>
      <w:bookmarkStart w:id="812" w:name="_Toc183030914"/>
      <w:r>
        <w:t>10.4.29</w:t>
      </w:r>
      <w:r>
        <w:tab/>
        <w:t>RECEIVE DATA</w:t>
      </w:r>
      <w:bookmarkEnd w:id="811"/>
      <w:bookmarkEnd w:id="812"/>
    </w:p>
    <w:p w14:paraId="0CF2775E" w14:textId="76D58C22" w:rsidR="00400F35" w:rsidRPr="00400F35" w:rsidRDefault="00400F35" w:rsidP="00B05BAE">
      <w:pPr>
        <w:pStyle w:val="Heading4"/>
      </w:pPr>
      <w:bookmarkStart w:id="813" w:name="_Toc178929554"/>
      <w:bookmarkStart w:id="814" w:name="_Toc183030915"/>
      <w:r>
        <w:t>1</w:t>
      </w:r>
      <w:r w:rsidRPr="00400F35">
        <w:t>0.4.29.1</w:t>
      </w:r>
      <w:r w:rsidRPr="00400F35">
        <w:tab/>
        <w:t>RECEIVE DATA (Normal)</w:t>
      </w:r>
      <w:bookmarkEnd w:id="813"/>
      <w:bookmarkEnd w:id="814"/>
    </w:p>
    <w:p w14:paraId="743D8236" w14:textId="6C97C717"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Pr="00BE79A5">
        <w:t>[2],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15BDA6EF" w:rsidR="00CF56D9" w:rsidRDefault="00076420" w:rsidP="00076420">
      <w:pPr>
        <w:pStyle w:val="B10"/>
      </w:pPr>
      <w:r>
        <w:t>-</w:t>
      </w:r>
      <w:r>
        <w:tab/>
      </w:r>
      <w:r w:rsidR="00CF56D9">
        <w:t xml:space="preserve">Additional parameters provided in </w:t>
      </w:r>
      <w:r w:rsidR="00CF56D9" w:rsidRPr="00BE79A5">
        <w:t>TS 31.124</w:t>
      </w:r>
      <w:r w:rsidR="00E90DE8">
        <w:t> </w:t>
      </w:r>
      <w:r w:rsidR="00CF56D9" w:rsidRPr="00BE79A5">
        <w:t>[2], clause 27.22.4.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815" w:name="_Toc178929555"/>
      <w:bookmarkStart w:id="816" w:name="MCCQCTEMPBM_00000046"/>
      <w:bookmarkStart w:id="817" w:name="_Toc183030916"/>
      <w:r>
        <w:t>10</w:t>
      </w:r>
      <w:r w:rsidRPr="00400F35">
        <w:t>.4.29.2</w:t>
      </w:r>
      <w:r>
        <w:tab/>
      </w:r>
      <w:r w:rsidRPr="00400F35">
        <w:t>RECEIVE DATA (</w:t>
      </w:r>
      <w:r>
        <w:t>S</w:t>
      </w:r>
      <w:r w:rsidRPr="00400F35">
        <w:t>upport of Text Attribute)</w:t>
      </w:r>
      <w:bookmarkEnd w:id="815"/>
      <w:bookmarkEnd w:id="817"/>
    </w:p>
    <w:bookmarkEnd w:id="816"/>
    <w:p w14:paraId="42F607BC" w14:textId="02132030" w:rsidR="00400F35" w:rsidRPr="00400F35" w:rsidRDefault="00400F35" w:rsidP="00B05BAE">
      <w:r>
        <w:t>FFS</w:t>
      </w:r>
    </w:p>
    <w:p w14:paraId="2DAE0127" w14:textId="242118CE" w:rsidR="00E22044" w:rsidRDefault="00E22044" w:rsidP="00E22044">
      <w:pPr>
        <w:pStyle w:val="Heading3"/>
      </w:pPr>
      <w:bookmarkStart w:id="818" w:name="_Toc178929556"/>
      <w:bookmarkStart w:id="819" w:name="_Toc183030917"/>
      <w:r>
        <w:t>10.4.30</w:t>
      </w:r>
      <w:r>
        <w:tab/>
        <w:t>SEND DATA</w:t>
      </w:r>
      <w:bookmarkEnd w:id="818"/>
      <w:bookmarkEnd w:id="819"/>
    </w:p>
    <w:p w14:paraId="12143D86" w14:textId="4551DD2C" w:rsidR="009E1CE7" w:rsidRDefault="009E1CE7" w:rsidP="009E1CE7">
      <w:pPr>
        <w:pStyle w:val="Heading4"/>
      </w:pPr>
      <w:bookmarkStart w:id="820" w:name="_Toc178929557"/>
      <w:bookmarkStart w:id="821" w:name="_Toc183030918"/>
      <w:r>
        <w:t>10.4.30.1</w:t>
      </w:r>
      <w:r>
        <w:tab/>
      </w:r>
      <w:r w:rsidRPr="009E1CE7">
        <w:t>SEND DATA (</w:t>
      </w:r>
      <w:r>
        <w:t>N</w:t>
      </w:r>
      <w:r w:rsidRPr="009E1CE7">
        <w:t>ormal</w:t>
      </w:r>
      <w:r>
        <w:t>)</w:t>
      </w:r>
      <w:bookmarkEnd w:id="820"/>
      <w:bookmarkEnd w:id="821"/>
    </w:p>
    <w:p w14:paraId="621424D5" w14:textId="3D4E8740" w:rsidR="009E1CE7" w:rsidRDefault="009E1CE7" w:rsidP="009E1CE7">
      <w:r>
        <w:t>FFS</w:t>
      </w:r>
    </w:p>
    <w:p w14:paraId="752FD376" w14:textId="61E52C0D" w:rsidR="009E1CE7" w:rsidRDefault="009E1CE7" w:rsidP="009E1CE7">
      <w:pPr>
        <w:pStyle w:val="Heading4"/>
      </w:pPr>
      <w:bookmarkStart w:id="822" w:name="_Toc178929558"/>
      <w:bookmarkStart w:id="823" w:name="_Toc183030919"/>
      <w:r>
        <w:t>10.4.30.2</w:t>
      </w:r>
      <w:r>
        <w:tab/>
      </w:r>
      <w:r w:rsidRPr="009E1CE7">
        <w:t>SEND DATA (</w:t>
      </w:r>
      <w:r>
        <w:t>S</w:t>
      </w:r>
      <w:r w:rsidRPr="009E1CE7">
        <w:t>upport of Text Attribute</w:t>
      </w:r>
      <w:r>
        <w:t>)</w:t>
      </w:r>
      <w:bookmarkEnd w:id="822"/>
      <w:bookmarkEnd w:id="823"/>
    </w:p>
    <w:p w14:paraId="6EEF6850" w14:textId="3C901493" w:rsidR="009E1CE7" w:rsidRPr="009E1CE7" w:rsidRDefault="009E1CE7" w:rsidP="009E1CE7">
      <w:r>
        <w:t>FFS</w:t>
      </w:r>
    </w:p>
    <w:p w14:paraId="076F020C" w14:textId="77777777" w:rsidR="00E22044" w:rsidRDefault="00E22044" w:rsidP="00B05BAE">
      <w:pPr>
        <w:pStyle w:val="Heading4"/>
      </w:pPr>
      <w:bookmarkStart w:id="824" w:name="_Toc178929559"/>
      <w:bookmarkStart w:id="825" w:name="_Toc183030920"/>
      <w:r>
        <w:t>10.4.30.3</w:t>
      </w:r>
      <w:r>
        <w:tab/>
        <w:t>SEND DATA(E-UTRAN)</w:t>
      </w:r>
      <w:bookmarkEnd w:id="824"/>
      <w:bookmarkEnd w:id="825"/>
    </w:p>
    <w:p w14:paraId="7B66FC18" w14:textId="27B9CFC1"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Pr="00BE79A5">
        <w:t>[2],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826" w:name="_Toc178929560"/>
      <w:bookmarkStart w:id="827" w:name="_Toc183030921"/>
      <w:r>
        <w:t>10.4.30.4</w:t>
      </w:r>
      <w:r>
        <w:tab/>
        <w:t>SEND DATA(NG-RAN)</w:t>
      </w:r>
      <w:bookmarkEnd w:id="826"/>
      <w:bookmarkEnd w:id="827"/>
    </w:p>
    <w:p w14:paraId="51426D61" w14:textId="4A6ED836"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Pr="00BE79A5">
        <w:t>[2],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1969602B"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r w:rsidR="00E90DE8">
        <w:t> </w:t>
      </w:r>
      <w:r w:rsidR="00400F35" w:rsidRPr="00BE79A5">
        <w:t>[2], clause 27.22.4.</w:t>
      </w:r>
      <w:r w:rsidR="00400F35">
        <w:t>30.4.4.1.</w:t>
      </w:r>
    </w:p>
    <w:p w14:paraId="58E70489" w14:textId="77777777" w:rsidR="00E22044" w:rsidRDefault="00E22044" w:rsidP="00B05BAE">
      <w:pPr>
        <w:pStyle w:val="Heading3"/>
      </w:pPr>
      <w:bookmarkStart w:id="828" w:name="_Toc178929561"/>
      <w:bookmarkStart w:id="829" w:name="_Toc183030922"/>
      <w:r>
        <w:t>10.4.31</w:t>
      </w:r>
      <w:r>
        <w:tab/>
        <w:t>GET CHANNEL STATUS</w:t>
      </w:r>
      <w:bookmarkEnd w:id="828"/>
      <w:bookmarkEnd w:id="829"/>
    </w:p>
    <w:p w14:paraId="1FDCFD85" w14:textId="7A9B0F35"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Pr="00BE79A5">
        <w:t>[2],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830" w:name="_Toc178929562"/>
      <w:bookmarkStart w:id="831" w:name="_Toc183030923"/>
      <w:r>
        <w:t>10.5</w:t>
      </w:r>
      <w:r>
        <w:tab/>
        <w:t>Data Download to UICC</w:t>
      </w:r>
      <w:bookmarkEnd w:id="830"/>
      <w:bookmarkEnd w:id="831"/>
    </w:p>
    <w:p w14:paraId="17ED940C" w14:textId="77777777" w:rsidR="00E22044" w:rsidRDefault="00E22044" w:rsidP="009E1CE7">
      <w:pPr>
        <w:pStyle w:val="Heading3"/>
      </w:pPr>
      <w:bookmarkStart w:id="832" w:name="_Toc178929563"/>
      <w:bookmarkStart w:id="833" w:name="_Toc183030924"/>
      <w:r>
        <w:t>10.5.1</w:t>
      </w:r>
      <w:r>
        <w:tab/>
        <w:t>SMS-PP Data Download</w:t>
      </w:r>
      <w:bookmarkEnd w:id="832"/>
      <w:bookmarkEnd w:id="833"/>
    </w:p>
    <w:p w14:paraId="4116B24A" w14:textId="3ED50D60" w:rsidR="009E1CE7" w:rsidRPr="009E1CE7" w:rsidRDefault="009E1CE7" w:rsidP="009E1CE7">
      <w:r>
        <w:t>FFS</w:t>
      </w:r>
    </w:p>
    <w:p w14:paraId="1055402B" w14:textId="77777777" w:rsidR="00E22044" w:rsidRDefault="00E22044" w:rsidP="00B05BAE">
      <w:pPr>
        <w:pStyle w:val="Heading3"/>
      </w:pPr>
      <w:bookmarkStart w:id="834" w:name="_Toc178929564"/>
      <w:bookmarkStart w:id="835" w:name="_Toc183030925"/>
      <w:r>
        <w:t>10.5.2</w:t>
      </w:r>
      <w:r>
        <w:tab/>
        <w:t>Cell Broadcast Data Download</w:t>
      </w:r>
      <w:bookmarkEnd w:id="834"/>
      <w:bookmarkEnd w:id="835"/>
    </w:p>
    <w:p w14:paraId="2F8836F0" w14:textId="28F0C328" w:rsidR="009E1CE7" w:rsidRDefault="009E1CE7" w:rsidP="00B05BAE">
      <w:r>
        <w:t>FFS</w:t>
      </w:r>
    </w:p>
    <w:p w14:paraId="318B60C1" w14:textId="346C0853" w:rsidR="00E22044" w:rsidRDefault="00E22044" w:rsidP="00B05BAE">
      <w:pPr>
        <w:pStyle w:val="Heading3"/>
      </w:pPr>
      <w:bookmarkStart w:id="836" w:name="_Toc178929565"/>
      <w:bookmarkStart w:id="837" w:name="_Toc183030926"/>
      <w:r>
        <w:t>10.5.3</w:t>
      </w:r>
      <w:r>
        <w:tab/>
        <w:t>SMS-PP Data Download over IMS</w:t>
      </w:r>
      <w:bookmarkEnd w:id="836"/>
      <w:bookmarkEnd w:id="837"/>
    </w:p>
    <w:p w14:paraId="4770884C" w14:textId="29A3704C"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Pr="00BE79A5">
        <w:t>[2],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lastRenderedPageBreak/>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838" w:name="_Toc178929566"/>
      <w:bookmarkStart w:id="839" w:name="_Toc183030927"/>
      <w:r>
        <w:t>10.5.4</w:t>
      </w:r>
      <w:r>
        <w:tab/>
        <w:t>SMS-PP Data Download over SGs in E-UTRAN</w:t>
      </w:r>
      <w:bookmarkEnd w:id="838"/>
      <w:bookmarkEnd w:id="839"/>
    </w:p>
    <w:p w14:paraId="3E2E148B" w14:textId="7E17D9D0"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Pr="00BE79A5">
        <w:t>[2],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840" w:name="_Toc178929567"/>
      <w:bookmarkStart w:id="841" w:name="_Toc183030928"/>
      <w:r>
        <w:t>10.6</w:t>
      </w:r>
      <w:r>
        <w:tab/>
        <w:t>CALL CONTROL BY USIM</w:t>
      </w:r>
      <w:bookmarkEnd w:id="840"/>
      <w:bookmarkEnd w:id="841"/>
    </w:p>
    <w:p w14:paraId="4279C0A7" w14:textId="77777777" w:rsidR="00E22044" w:rsidRDefault="00E22044" w:rsidP="009E1CE7">
      <w:pPr>
        <w:pStyle w:val="Heading3"/>
      </w:pPr>
      <w:bookmarkStart w:id="842" w:name="_Toc178929568"/>
      <w:bookmarkStart w:id="843" w:name="_Toc183030929"/>
      <w:r>
        <w:t>10.6.1</w:t>
      </w:r>
      <w:r>
        <w:tab/>
        <w:t>Procedure for Mobile Originated calls</w:t>
      </w:r>
      <w:bookmarkEnd w:id="842"/>
      <w:bookmarkEnd w:id="843"/>
    </w:p>
    <w:p w14:paraId="07CF367E" w14:textId="48EF4BE1" w:rsidR="009E1CE7" w:rsidRPr="009E1CE7" w:rsidRDefault="009E1CE7" w:rsidP="009E1CE7">
      <w:r>
        <w:t>FFS</w:t>
      </w:r>
    </w:p>
    <w:p w14:paraId="53E08E99" w14:textId="77777777" w:rsidR="00E22044" w:rsidRDefault="00E22044" w:rsidP="009E1CE7">
      <w:pPr>
        <w:pStyle w:val="Heading3"/>
      </w:pPr>
      <w:bookmarkStart w:id="844" w:name="_Toc178929569"/>
      <w:bookmarkStart w:id="845" w:name="_Toc183030930"/>
      <w:r>
        <w:t>10.6.2</w:t>
      </w:r>
      <w:r>
        <w:tab/>
        <w:t>Procedure for Supplementary (SS) Services</w:t>
      </w:r>
      <w:bookmarkEnd w:id="844"/>
      <w:bookmarkEnd w:id="845"/>
    </w:p>
    <w:p w14:paraId="7324CCDB" w14:textId="31D86A9C" w:rsidR="009E1CE7" w:rsidRPr="009E1CE7" w:rsidRDefault="009E1CE7" w:rsidP="009E1CE7">
      <w:r>
        <w:t>FFS</w:t>
      </w:r>
    </w:p>
    <w:p w14:paraId="68CB6BCE" w14:textId="77777777" w:rsidR="00E22044" w:rsidRDefault="00E22044" w:rsidP="009E1CE7">
      <w:pPr>
        <w:pStyle w:val="Heading3"/>
      </w:pPr>
      <w:bookmarkStart w:id="846" w:name="_Toc178929570"/>
      <w:bookmarkStart w:id="847" w:name="_Toc183030931"/>
      <w:r>
        <w:t>10.6.3</w:t>
      </w:r>
      <w:r>
        <w:tab/>
        <w:t>Interaction with Fixed Dialling Number (FDN)</w:t>
      </w:r>
      <w:bookmarkEnd w:id="846"/>
      <w:bookmarkEnd w:id="847"/>
    </w:p>
    <w:p w14:paraId="3E7B3E0A" w14:textId="3139118C" w:rsidR="009E1CE7" w:rsidRPr="009E1CE7" w:rsidRDefault="009E1CE7" w:rsidP="009E1CE7">
      <w:r>
        <w:t>FFS</w:t>
      </w:r>
    </w:p>
    <w:p w14:paraId="5EF3B113" w14:textId="77777777" w:rsidR="00E22044" w:rsidRDefault="00E22044" w:rsidP="009E1CE7">
      <w:pPr>
        <w:pStyle w:val="Heading3"/>
      </w:pPr>
      <w:bookmarkStart w:id="848" w:name="_Toc178929571"/>
      <w:bookmarkStart w:id="849" w:name="_Toc183030932"/>
      <w:r>
        <w:t>10.6.4</w:t>
      </w:r>
      <w:r>
        <w:tab/>
        <w:t>Support of Barred Dialling Number (BDN) service</w:t>
      </w:r>
      <w:bookmarkEnd w:id="848"/>
      <w:bookmarkEnd w:id="849"/>
    </w:p>
    <w:p w14:paraId="0551ADF0" w14:textId="5914FB80" w:rsidR="009E1CE7" w:rsidRPr="009E1CE7" w:rsidRDefault="009E1CE7" w:rsidP="009E1CE7">
      <w:r>
        <w:t>FFS</w:t>
      </w:r>
    </w:p>
    <w:p w14:paraId="45DD0DAE" w14:textId="77777777" w:rsidR="00E22044" w:rsidRDefault="00E22044" w:rsidP="009E1CE7">
      <w:pPr>
        <w:pStyle w:val="Heading3"/>
      </w:pPr>
      <w:bookmarkStart w:id="850" w:name="_Toc178929572"/>
      <w:bookmarkStart w:id="851" w:name="_Toc183030933"/>
      <w:r>
        <w:t>10.6.5</w:t>
      </w:r>
      <w:r>
        <w:tab/>
        <w:t>Barred Dialling Number (BDN) service handling for terminals not supporting BDN</w:t>
      </w:r>
      <w:bookmarkEnd w:id="850"/>
      <w:bookmarkEnd w:id="851"/>
    </w:p>
    <w:p w14:paraId="79D66225" w14:textId="36122D77" w:rsidR="009E1CE7" w:rsidRPr="009E1CE7" w:rsidRDefault="009E1CE7" w:rsidP="009E1CE7">
      <w:r>
        <w:t>FFS</w:t>
      </w:r>
    </w:p>
    <w:p w14:paraId="4C6295A4" w14:textId="77777777" w:rsidR="00E22044" w:rsidRDefault="00E22044" w:rsidP="00B05BAE">
      <w:pPr>
        <w:pStyle w:val="Heading2"/>
      </w:pPr>
      <w:bookmarkStart w:id="852" w:name="_Toc178929573"/>
      <w:bookmarkStart w:id="853" w:name="_Toc183030934"/>
      <w:r>
        <w:t>10.7</w:t>
      </w:r>
      <w:r>
        <w:tab/>
        <w:t>EVENT DOWNLOAD</w:t>
      </w:r>
      <w:bookmarkEnd w:id="852"/>
      <w:bookmarkEnd w:id="853"/>
    </w:p>
    <w:p w14:paraId="7D138EB7" w14:textId="77777777" w:rsidR="00E22044" w:rsidRDefault="00E22044" w:rsidP="009E1CE7">
      <w:pPr>
        <w:pStyle w:val="Heading3"/>
      </w:pPr>
      <w:bookmarkStart w:id="854" w:name="_Toc178929574"/>
      <w:bookmarkStart w:id="855" w:name="_Toc183030935"/>
      <w:r>
        <w:t>10.7.1</w:t>
      </w:r>
      <w:r>
        <w:tab/>
        <w:t>MT Call Event</w:t>
      </w:r>
      <w:bookmarkEnd w:id="854"/>
      <w:bookmarkEnd w:id="855"/>
    </w:p>
    <w:p w14:paraId="6A471250" w14:textId="4959E172" w:rsidR="009E1CE7" w:rsidRPr="009E1CE7" w:rsidRDefault="009E1CE7" w:rsidP="009E1CE7">
      <w:r>
        <w:t>FFS</w:t>
      </w:r>
    </w:p>
    <w:p w14:paraId="7256F006" w14:textId="77777777" w:rsidR="00E22044" w:rsidRDefault="00E22044" w:rsidP="009E1CE7">
      <w:pPr>
        <w:pStyle w:val="Heading3"/>
      </w:pPr>
      <w:bookmarkStart w:id="856" w:name="_Toc178929575"/>
      <w:bookmarkStart w:id="857" w:name="_Toc183030936"/>
      <w:r>
        <w:t>10.7.2</w:t>
      </w:r>
      <w:r>
        <w:tab/>
        <w:t>Call Connected Event</w:t>
      </w:r>
      <w:bookmarkEnd w:id="856"/>
      <w:bookmarkEnd w:id="857"/>
    </w:p>
    <w:p w14:paraId="5F01C936" w14:textId="0461E2B5" w:rsidR="009E1CE7" w:rsidRPr="009E1CE7" w:rsidRDefault="009E1CE7" w:rsidP="009E1CE7">
      <w:r>
        <w:t>FFS</w:t>
      </w:r>
    </w:p>
    <w:p w14:paraId="0C43059A" w14:textId="77777777" w:rsidR="00E22044" w:rsidRDefault="00E22044" w:rsidP="009E1CE7">
      <w:pPr>
        <w:pStyle w:val="Heading3"/>
      </w:pPr>
      <w:bookmarkStart w:id="858" w:name="_Toc178929576"/>
      <w:bookmarkStart w:id="859" w:name="_Toc183030937"/>
      <w:r>
        <w:t>10.7.3</w:t>
      </w:r>
      <w:r>
        <w:tab/>
        <w:t>Call Disconnected Event</w:t>
      </w:r>
      <w:bookmarkEnd w:id="858"/>
      <w:bookmarkEnd w:id="859"/>
    </w:p>
    <w:p w14:paraId="4CDB7202" w14:textId="3CEA1DAF" w:rsidR="009E1CE7" w:rsidRPr="009E1CE7" w:rsidRDefault="009E1CE7" w:rsidP="009E1CE7">
      <w:r>
        <w:t>FFS</w:t>
      </w:r>
    </w:p>
    <w:p w14:paraId="023A9C52" w14:textId="77777777" w:rsidR="00E22044" w:rsidRDefault="00E22044" w:rsidP="00B05BAE">
      <w:pPr>
        <w:pStyle w:val="Heading3"/>
      </w:pPr>
      <w:bookmarkStart w:id="860" w:name="_Toc178929577"/>
      <w:bookmarkStart w:id="861" w:name="_Toc183030938"/>
      <w:r>
        <w:t>10.7.4</w:t>
      </w:r>
      <w:r>
        <w:tab/>
        <w:t>Location Status Event</w:t>
      </w:r>
      <w:bookmarkEnd w:id="860"/>
      <w:bookmarkEnd w:id="861"/>
    </w:p>
    <w:p w14:paraId="1D8BB22F" w14:textId="77777777" w:rsidR="00E22044" w:rsidRDefault="00E22044" w:rsidP="00B05BAE">
      <w:pPr>
        <w:pStyle w:val="Heading4"/>
      </w:pPr>
      <w:bookmarkStart w:id="862" w:name="_Toc178929578"/>
      <w:bookmarkStart w:id="863" w:name="_Toc183030939"/>
      <w:r>
        <w:t>10.7.4.1</w:t>
      </w:r>
      <w:r>
        <w:tab/>
        <w:t>Location Status Event (Normal)</w:t>
      </w:r>
      <w:bookmarkEnd w:id="862"/>
      <w:bookmarkEnd w:id="863"/>
    </w:p>
    <w:p w14:paraId="0827F887" w14:textId="740C0854"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Pr="00BE79A5">
        <w:t>[2],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864" w:name="_Toc178929579"/>
      <w:bookmarkStart w:id="865" w:name="_Toc183030940"/>
      <w:r>
        <w:t>10.7.5</w:t>
      </w:r>
      <w:r>
        <w:tab/>
        <w:t>User Activity Event</w:t>
      </w:r>
      <w:bookmarkEnd w:id="864"/>
      <w:bookmarkEnd w:id="865"/>
    </w:p>
    <w:p w14:paraId="6E28F48E" w14:textId="77777777" w:rsidR="00E22044" w:rsidRDefault="00E22044" w:rsidP="00B05BAE">
      <w:pPr>
        <w:pStyle w:val="Heading4"/>
      </w:pPr>
      <w:bookmarkStart w:id="866" w:name="_Toc178929580"/>
      <w:bookmarkStart w:id="867" w:name="_Toc183030941"/>
      <w:r>
        <w:t>10.7.5.1</w:t>
      </w:r>
      <w:r>
        <w:tab/>
        <w:t>User Activity Event (Normal)</w:t>
      </w:r>
      <w:bookmarkEnd w:id="866"/>
      <w:bookmarkEnd w:id="867"/>
    </w:p>
    <w:p w14:paraId="63E05AAC" w14:textId="0CA883D1"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Pr="00BE79A5">
        <w:t>[2],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868" w:name="_Toc178929581"/>
      <w:bookmarkStart w:id="869" w:name="_Toc183030942"/>
      <w:r>
        <w:t>10.7.6</w:t>
      </w:r>
      <w:r>
        <w:tab/>
        <w:t>Idle Screen Available Event</w:t>
      </w:r>
      <w:bookmarkEnd w:id="868"/>
      <w:bookmarkEnd w:id="869"/>
    </w:p>
    <w:p w14:paraId="09B7E1E1" w14:textId="1C592232" w:rsidR="009E1CE7" w:rsidRPr="009E1CE7" w:rsidRDefault="009E1CE7" w:rsidP="009E1CE7">
      <w:r>
        <w:t>FFS</w:t>
      </w:r>
    </w:p>
    <w:p w14:paraId="1C8CAA1D" w14:textId="77777777" w:rsidR="00E22044" w:rsidRDefault="00E22044" w:rsidP="00B05BAE">
      <w:pPr>
        <w:pStyle w:val="Heading3"/>
      </w:pPr>
      <w:bookmarkStart w:id="870" w:name="_Toc178929582"/>
      <w:bookmarkStart w:id="871" w:name="_Toc183030943"/>
      <w:r>
        <w:t>10.7.7</w:t>
      </w:r>
      <w:r>
        <w:tab/>
        <w:t>Card Reader Status Event</w:t>
      </w:r>
      <w:bookmarkEnd w:id="870"/>
      <w:bookmarkEnd w:id="871"/>
    </w:p>
    <w:p w14:paraId="5B66D98C" w14:textId="77777777" w:rsidR="00E22044" w:rsidRDefault="00E22044" w:rsidP="00B05BAE">
      <w:pPr>
        <w:pStyle w:val="Heading4"/>
      </w:pPr>
      <w:bookmarkStart w:id="872" w:name="_Toc178929583"/>
      <w:bookmarkStart w:id="873" w:name="_Toc183030944"/>
      <w:r>
        <w:t>10.7.7.1</w:t>
      </w:r>
      <w:r>
        <w:tab/>
        <w:t>Card Reader Status (Normal)</w:t>
      </w:r>
      <w:bookmarkEnd w:id="872"/>
      <w:bookmarkEnd w:id="873"/>
    </w:p>
    <w:p w14:paraId="30211440" w14:textId="37D5A1CC"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Pr="00BE79A5">
        <w:t>[2],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874" w:name="_Toc178929584"/>
      <w:bookmarkStart w:id="875" w:name="_Toc183030945"/>
      <w:r>
        <w:t>10.7.7.2</w:t>
      </w:r>
      <w:r>
        <w:tab/>
        <w:t>Card Reader Status (Detachable card reader)</w:t>
      </w:r>
      <w:bookmarkEnd w:id="874"/>
      <w:bookmarkEnd w:id="875"/>
    </w:p>
    <w:p w14:paraId="74FFE81E" w14:textId="19ACE3C8"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Pr="00BE79A5">
        <w:t>[2],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876" w:name="_Toc178929585"/>
      <w:bookmarkStart w:id="877" w:name="_Toc183030946"/>
      <w:r>
        <w:t>10.7.8</w:t>
      </w:r>
      <w:r>
        <w:tab/>
        <w:t>Language Selection Event</w:t>
      </w:r>
      <w:bookmarkEnd w:id="876"/>
      <w:bookmarkEnd w:id="877"/>
    </w:p>
    <w:p w14:paraId="51612160" w14:textId="77777777" w:rsidR="00E22044" w:rsidRDefault="00E22044" w:rsidP="00B05BAE">
      <w:pPr>
        <w:pStyle w:val="Heading4"/>
      </w:pPr>
      <w:bookmarkStart w:id="878" w:name="_Toc178929586"/>
      <w:bookmarkStart w:id="879" w:name="_Toc183030947"/>
      <w:r>
        <w:t>10.7.8.1</w:t>
      </w:r>
      <w:r>
        <w:tab/>
        <w:t>Language Selection Event (Normal)</w:t>
      </w:r>
      <w:bookmarkEnd w:id="878"/>
      <w:bookmarkEnd w:id="879"/>
    </w:p>
    <w:p w14:paraId="1ADB8200" w14:textId="18AB2CE0"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Pr="00BE79A5">
        <w:t>[2],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880" w:name="_Toc178929587"/>
      <w:bookmarkStart w:id="881" w:name="_Toc183030948"/>
      <w:r>
        <w:t>10.7.9</w:t>
      </w:r>
      <w:r>
        <w:tab/>
        <w:t>Browser Termination Event</w:t>
      </w:r>
      <w:bookmarkEnd w:id="880"/>
      <w:bookmarkEnd w:id="881"/>
    </w:p>
    <w:p w14:paraId="0212BB5C" w14:textId="44DCEB99" w:rsidR="009E1CE7" w:rsidRPr="009E1CE7" w:rsidRDefault="009E1CE7" w:rsidP="009E1CE7">
      <w:r>
        <w:t>FFS</w:t>
      </w:r>
    </w:p>
    <w:p w14:paraId="4B72192D" w14:textId="77777777" w:rsidR="00E22044" w:rsidRDefault="00E22044" w:rsidP="00B05BAE">
      <w:pPr>
        <w:pStyle w:val="Heading3"/>
      </w:pPr>
      <w:bookmarkStart w:id="882" w:name="_Toc178929588"/>
      <w:bookmarkStart w:id="883" w:name="_Toc183030949"/>
      <w:r>
        <w:t>10.7.10</w:t>
      </w:r>
      <w:r>
        <w:tab/>
        <w:t>Data Available Event</w:t>
      </w:r>
      <w:bookmarkEnd w:id="882"/>
      <w:bookmarkEnd w:id="883"/>
    </w:p>
    <w:p w14:paraId="733CB55A" w14:textId="77777777" w:rsidR="00E22044" w:rsidRDefault="00E22044" w:rsidP="00B05BAE">
      <w:pPr>
        <w:pStyle w:val="Heading4"/>
      </w:pPr>
      <w:bookmarkStart w:id="884" w:name="_Toc178929589"/>
      <w:bookmarkStart w:id="885" w:name="_Toc183030950"/>
      <w:r>
        <w:t>10.7.10.1</w:t>
      </w:r>
      <w:r>
        <w:tab/>
        <w:t>Data Available Event (Normal)</w:t>
      </w:r>
      <w:bookmarkEnd w:id="884"/>
      <w:bookmarkEnd w:id="885"/>
    </w:p>
    <w:p w14:paraId="7D5AA262" w14:textId="79E55035"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Pr="00BE79A5">
        <w:t>[2],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6D43025A"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r w:rsidR="00E90DE8">
        <w:t> </w:t>
      </w:r>
      <w:r w:rsidR="00400F35" w:rsidRPr="00BE79A5">
        <w:t>[2],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886" w:name="_Toc178929590"/>
      <w:bookmarkStart w:id="887" w:name="_Toc183030951"/>
      <w:r>
        <w:t>10.7.11</w:t>
      </w:r>
      <w:r>
        <w:tab/>
        <w:t>Channel Status event</w:t>
      </w:r>
      <w:bookmarkEnd w:id="886"/>
      <w:bookmarkEnd w:id="887"/>
    </w:p>
    <w:p w14:paraId="0449EDC9" w14:textId="3EBE35B3"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Pr="00BE79A5">
        <w:t>[2],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888" w:name="_Toc178929591"/>
      <w:bookmarkStart w:id="889" w:name="_Toc183030952"/>
      <w:r>
        <w:t>10.7.12</w:t>
      </w:r>
      <w:r>
        <w:tab/>
        <w:t>Access Technology Change event</w:t>
      </w:r>
      <w:bookmarkEnd w:id="888"/>
      <w:bookmarkEnd w:id="889"/>
    </w:p>
    <w:p w14:paraId="7D059025" w14:textId="221EE95F"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Pr="00BE79A5">
        <w:t>[2],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16EBB715"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FD40DC" w:rsidRPr="00BE79A5">
        <w:t>[2],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890" w:name="_Toc178929592"/>
      <w:bookmarkStart w:id="891" w:name="_Toc183030953"/>
      <w:r>
        <w:t>10.7.13</w:t>
      </w:r>
      <w:r>
        <w:tab/>
        <w:t>Display parameter changed event</w:t>
      </w:r>
      <w:bookmarkEnd w:id="890"/>
      <w:bookmarkEnd w:id="891"/>
    </w:p>
    <w:p w14:paraId="62BA4D0D" w14:textId="7FA96593" w:rsidR="009E1CE7" w:rsidRPr="009E1CE7" w:rsidRDefault="009E1CE7" w:rsidP="009E1CE7">
      <w:r>
        <w:t>FFS</w:t>
      </w:r>
    </w:p>
    <w:p w14:paraId="18780051" w14:textId="77777777" w:rsidR="00E22044" w:rsidRDefault="00E22044" w:rsidP="009E1CE7">
      <w:pPr>
        <w:pStyle w:val="Heading3"/>
      </w:pPr>
      <w:bookmarkStart w:id="892" w:name="_Toc178929593"/>
      <w:bookmarkStart w:id="893" w:name="_Toc183030954"/>
      <w:r>
        <w:t>10.7.14</w:t>
      </w:r>
      <w:r>
        <w:tab/>
        <w:t>Local Connection event</w:t>
      </w:r>
      <w:bookmarkEnd w:id="892"/>
      <w:bookmarkEnd w:id="893"/>
    </w:p>
    <w:p w14:paraId="5689DBCD" w14:textId="639D8FFB" w:rsidR="009E1CE7" w:rsidRPr="009E1CE7" w:rsidRDefault="009E1CE7" w:rsidP="009E1CE7">
      <w:r>
        <w:t>FFS</w:t>
      </w:r>
    </w:p>
    <w:p w14:paraId="4EB0D7CD" w14:textId="77777777" w:rsidR="00E22044" w:rsidRDefault="00E22044" w:rsidP="00B05BAE">
      <w:pPr>
        <w:pStyle w:val="Heading3"/>
      </w:pPr>
      <w:bookmarkStart w:id="894" w:name="_Toc178929594"/>
      <w:bookmarkStart w:id="895" w:name="_Toc183030955"/>
      <w:r>
        <w:t>10.7.15</w:t>
      </w:r>
      <w:r>
        <w:tab/>
        <w:t>Network search mode change event</w:t>
      </w:r>
      <w:bookmarkEnd w:id="894"/>
      <w:bookmarkEnd w:id="895"/>
    </w:p>
    <w:p w14:paraId="5667F902" w14:textId="6BDB64BD"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Pr="00BE79A5">
        <w:t>[2],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896" w:name="_Toc178929595"/>
      <w:bookmarkStart w:id="897" w:name="_Toc183030956"/>
      <w:r>
        <w:t>10.7.16</w:t>
      </w:r>
      <w:r>
        <w:tab/>
        <w:t>Browsing status event</w:t>
      </w:r>
      <w:bookmarkEnd w:id="896"/>
      <w:bookmarkEnd w:id="897"/>
    </w:p>
    <w:p w14:paraId="6B2D56E1" w14:textId="2C6849B9" w:rsidR="009E1CE7" w:rsidRPr="009E1CE7" w:rsidRDefault="009E1CE7" w:rsidP="009E1CE7">
      <w:r>
        <w:t>FFS</w:t>
      </w:r>
    </w:p>
    <w:p w14:paraId="237EA89F" w14:textId="77777777" w:rsidR="00E22044" w:rsidRDefault="00E22044" w:rsidP="00B05BAE">
      <w:pPr>
        <w:pStyle w:val="Heading3"/>
      </w:pPr>
      <w:bookmarkStart w:id="898" w:name="_Toc178929596"/>
      <w:bookmarkStart w:id="899" w:name="_Toc183030957"/>
      <w:r>
        <w:t>10.7.17</w:t>
      </w:r>
      <w:r>
        <w:tab/>
        <w:t>Network Rejection event</w:t>
      </w:r>
      <w:bookmarkEnd w:id="898"/>
      <w:bookmarkEnd w:id="899"/>
    </w:p>
    <w:p w14:paraId="0BE3862B" w14:textId="5AB484C5"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r w:rsidR="00E90DE8">
        <w:t> </w:t>
      </w:r>
      <w:r w:rsidRPr="00BE79A5">
        <w:t>[2],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5A5658CD"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FD40DC" w:rsidRPr="00BE79A5">
        <w:t>[2], clause 27.22.</w:t>
      </w:r>
      <w:r w:rsidR="00FD40DC">
        <w:t>7.1</w:t>
      </w:r>
      <w:r w:rsidR="00395308">
        <w:t>7</w:t>
      </w:r>
      <w:r w:rsidR="00FD40DC">
        <w:t>.4.1.</w:t>
      </w:r>
    </w:p>
    <w:p w14:paraId="3CA4DC2F" w14:textId="77777777" w:rsidR="00E22044" w:rsidRDefault="00E22044" w:rsidP="00B05BAE">
      <w:pPr>
        <w:pStyle w:val="Heading3"/>
      </w:pPr>
      <w:bookmarkStart w:id="900" w:name="_Toc178929597"/>
      <w:bookmarkStart w:id="901" w:name="_Toc183030958"/>
      <w:r>
        <w:t>10.7.18</w:t>
      </w:r>
      <w:r>
        <w:tab/>
        <w:t>CSG Cell Selection event</w:t>
      </w:r>
      <w:bookmarkEnd w:id="900"/>
      <w:bookmarkEnd w:id="901"/>
    </w:p>
    <w:p w14:paraId="366D7419" w14:textId="3D998524" w:rsidR="006A3A55" w:rsidRPr="00E22044" w:rsidRDefault="006A3A55" w:rsidP="006A3A55">
      <w:r w:rsidRPr="00BE79A5">
        <w:t>For test sequence</w:t>
      </w:r>
      <w:r>
        <w:t xml:space="preserve"> 1.1 </w:t>
      </w:r>
      <w:r w:rsidRPr="00BE79A5">
        <w:t>the test descriptions from TS 31.124</w:t>
      </w:r>
      <w:r w:rsidR="00E90DE8">
        <w:t> </w:t>
      </w:r>
      <w:r w:rsidRPr="00BE79A5">
        <w:t>[2],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lastRenderedPageBreak/>
        <w:t>-</w:t>
      </w:r>
      <w:r>
        <w:tab/>
      </w:r>
      <w:r w:rsidR="006A3A55" w:rsidRPr="00BE79A5">
        <w:t>The General Requirements as defined in clause 4.2.1 apply</w:t>
      </w:r>
    </w:p>
    <w:p w14:paraId="7D755A3D" w14:textId="459599A8"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6A3A55" w:rsidRPr="00BE79A5">
        <w:t>[2], clause 27.22.</w:t>
      </w:r>
      <w:r w:rsidR="006A3A55">
        <w:t>7.18.4.1.</w:t>
      </w:r>
    </w:p>
    <w:p w14:paraId="5AC88D94" w14:textId="77777777" w:rsidR="00E22044" w:rsidRDefault="00E22044" w:rsidP="00B05BAE">
      <w:pPr>
        <w:pStyle w:val="Heading3"/>
      </w:pPr>
      <w:bookmarkStart w:id="902" w:name="_Toc178929598"/>
      <w:bookmarkStart w:id="903" w:name="_Toc183030959"/>
      <w:r>
        <w:t>10.7.19</w:t>
      </w:r>
      <w:r>
        <w:tab/>
        <w:t>IMS registration event</w:t>
      </w:r>
      <w:bookmarkEnd w:id="902"/>
      <w:bookmarkEnd w:id="903"/>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904" w:name="_Toc178929599"/>
      <w:bookmarkStart w:id="905" w:name="_Toc183030960"/>
      <w:r>
        <w:t>10.7.20</w:t>
      </w:r>
      <w:r>
        <w:tab/>
        <w:t>Incoming IMS data event</w:t>
      </w:r>
      <w:bookmarkEnd w:id="904"/>
      <w:bookmarkEnd w:id="905"/>
    </w:p>
    <w:p w14:paraId="769C8CF2" w14:textId="1B012768" w:rsidR="006A3A55" w:rsidRPr="006A3A55" w:rsidRDefault="006A3A55" w:rsidP="00B05BAE">
      <w:pPr>
        <w:pStyle w:val="Heading4"/>
      </w:pPr>
      <w:bookmarkStart w:id="906" w:name="_Toc178929600"/>
      <w:bookmarkStart w:id="907" w:name="_Toc183030961"/>
      <w:r>
        <w:t>10</w:t>
      </w:r>
      <w:r w:rsidRPr="006A3A55">
        <w:t>.7.20.1</w:t>
      </w:r>
      <w:r>
        <w:tab/>
      </w:r>
      <w:r w:rsidRPr="006A3A55">
        <w:t>Incoming IMS data (</w:t>
      </w:r>
      <w:r w:rsidR="005730E6">
        <w:t>N</w:t>
      </w:r>
      <w:r w:rsidRPr="006A3A55">
        <w:t>ormal)</w:t>
      </w:r>
      <w:bookmarkEnd w:id="906"/>
      <w:bookmarkEnd w:id="907"/>
    </w:p>
    <w:p w14:paraId="47588636" w14:textId="1734AB3C"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Pr="00BE79A5">
        <w:t>[2],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5A99D12C"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6A3A55" w:rsidRPr="00BE79A5">
        <w:t>[2], clause 27.22.</w:t>
      </w:r>
      <w:r w:rsidR="006A3A55">
        <w:t>7.20.1.4.1.</w:t>
      </w:r>
    </w:p>
    <w:p w14:paraId="61C80698" w14:textId="77777777" w:rsidR="00E22044" w:rsidRDefault="00E22044" w:rsidP="00B05BAE">
      <w:pPr>
        <w:pStyle w:val="Heading3"/>
      </w:pPr>
      <w:bookmarkStart w:id="908" w:name="_Toc178929601"/>
      <w:bookmarkStart w:id="909" w:name="_Toc183030962"/>
      <w:r>
        <w:t>10.7.21</w:t>
      </w:r>
      <w:r>
        <w:tab/>
        <w:t>Data Connection Status Change event</w:t>
      </w:r>
      <w:bookmarkEnd w:id="908"/>
      <w:bookmarkEnd w:id="909"/>
    </w:p>
    <w:p w14:paraId="134D383E" w14:textId="59FA5D8C" w:rsidR="006A3A55" w:rsidRPr="00E22044" w:rsidRDefault="006A3A55" w:rsidP="006A3A55">
      <w:r w:rsidRPr="00BE79A5">
        <w:t>For test sequence</w:t>
      </w:r>
      <w:r>
        <w:t xml:space="preserve"> 1.1 </w:t>
      </w:r>
      <w:r w:rsidRPr="00BE79A5">
        <w:t>the test descriptions from TS 31.124</w:t>
      </w:r>
      <w:r w:rsidR="00E90DE8">
        <w:t> </w:t>
      </w:r>
      <w:r w:rsidRPr="00BE79A5">
        <w:t>[2],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74E3B885"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5730E6" w:rsidRPr="00BE79A5">
        <w:t>[2], clause 27.22.</w:t>
      </w:r>
      <w:r w:rsidR="005730E6">
        <w:t>7.21.1.4.1.</w:t>
      </w:r>
    </w:p>
    <w:p w14:paraId="5BB5C789" w14:textId="77777777" w:rsidR="00E22044" w:rsidRDefault="00E22044">
      <w:pPr>
        <w:pStyle w:val="Heading3"/>
      </w:pPr>
      <w:bookmarkStart w:id="910" w:name="_Toc178929602"/>
      <w:bookmarkStart w:id="911" w:name="_Toc183030963"/>
      <w:r>
        <w:t>10.7.22</w:t>
      </w:r>
      <w:r>
        <w:tab/>
        <w:t>CAG Cell Selection event</w:t>
      </w:r>
      <w:bookmarkEnd w:id="910"/>
      <w:bookmarkEnd w:id="911"/>
    </w:p>
    <w:p w14:paraId="0D6AD2F4" w14:textId="2F38D283" w:rsidR="005730E6" w:rsidRPr="005307A3" w:rsidRDefault="005730E6" w:rsidP="00B05BAE">
      <w:pPr>
        <w:pStyle w:val="Heading4"/>
      </w:pPr>
      <w:bookmarkStart w:id="912" w:name="_Toc138685686"/>
      <w:bookmarkStart w:id="913" w:name="_Toc178929603"/>
      <w:bookmarkStart w:id="914" w:name="_Toc183030964"/>
      <w:r>
        <w:t>10.7.22</w:t>
      </w:r>
      <w:r w:rsidRPr="005307A3">
        <w:t>.1</w:t>
      </w:r>
      <w:r w:rsidRPr="005307A3">
        <w:tab/>
      </w:r>
      <w:r>
        <w:t>CAG</w:t>
      </w:r>
      <w:r w:rsidRPr="005307A3">
        <w:t xml:space="preserve"> Cell Selection (</w:t>
      </w:r>
      <w:r>
        <w:t>N</w:t>
      </w:r>
      <w:r w:rsidRPr="005307A3">
        <w:t>ormal)</w:t>
      </w:r>
      <w:bookmarkEnd w:id="912"/>
      <w:bookmarkEnd w:id="913"/>
      <w:bookmarkEnd w:id="914"/>
    </w:p>
    <w:p w14:paraId="02D6B752" w14:textId="5F2ABF66" w:rsidR="005730E6" w:rsidRPr="00E22044" w:rsidRDefault="005730E6" w:rsidP="005730E6">
      <w:r w:rsidRPr="00BE79A5">
        <w:t>For test sequence</w:t>
      </w:r>
      <w:r>
        <w:t xml:space="preserve"> 1.1 </w:t>
      </w:r>
      <w:r w:rsidRPr="00BE79A5">
        <w:t>the test descriptions from TS 31.124</w:t>
      </w:r>
      <w:r w:rsidR="00E90DE8">
        <w:t> </w:t>
      </w:r>
      <w:r w:rsidRPr="00BE79A5">
        <w:t>[2],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05FD9A47"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r w:rsidR="00E90DE8">
        <w:t> </w:t>
      </w:r>
      <w:r w:rsidR="005730E6" w:rsidRPr="00BE79A5">
        <w:t>[2], clause 27.22.</w:t>
      </w:r>
      <w:r w:rsidR="005730E6">
        <w:t>7.22.1.4.1.</w:t>
      </w:r>
    </w:p>
    <w:p w14:paraId="19FE0675" w14:textId="77777777" w:rsidR="00E22044" w:rsidRDefault="00E22044" w:rsidP="00B05BAE">
      <w:pPr>
        <w:pStyle w:val="Heading2"/>
      </w:pPr>
      <w:bookmarkStart w:id="915" w:name="_Toc178929604"/>
      <w:bookmarkStart w:id="916" w:name="_Toc183030965"/>
      <w:r>
        <w:t>10.8</w:t>
      </w:r>
      <w:r>
        <w:tab/>
        <w:t>MO SHORT MESSAGE CONTROL BY USIM</w:t>
      </w:r>
      <w:bookmarkEnd w:id="915"/>
      <w:bookmarkEnd w:id="916"/>
    </w:p>
    <w:p w14:paraId="5EB769E1" w14:textId="189A3CF4"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 [2],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6D1450AF"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5730E6" w:rsidRPr="00BE79A5">
        <w:t>[2], clause 27.22.</w:t>
      </w:r>
      <w:r w:rsidR="005730E6">
        <w:t>8.4.1.</w:t>
      </w:r>
    </w:p>
    <w:p w14:paraId="50A1C130" w14:textId="113249DF"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TS 31.124 [2],</w:t>
      </w:r>
      <w:r>
        <w:t xml:space="preserve"> the numbering is kept identical for better readability.</w:t>
      </w:r>
    </w:p>
    <w:p w14:paraId="3D726032" w14:textId="77777777" w:rsidR="00E22044" w:rsidRDefault="00E22044" w:rsidP="00B05BAE">
      <w:pPr>
        <w:pStyle w:val="Heading2"/>
      </w:pPr>
      <w:bookmarkStart w:id="917" w:name="_Toc178929605"/>
      <w:bookmarkStart w:id="918" w:name="_Toc183030966"/>
      <w:r>
        <w:t>10.9</w:t>
      </w:r>
      <w:r>
        <w:tab/>
        <w:t>Handling of command number</w:t>
      </w:r>
      <w:bookmarkEnd w:id="917"/>
      <w:bookmarkEnd w:id="918"/>
    </w:p>
    <w:p w14:paraId="446D6290" w14:textId="3F6840EF"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Pr="00BE79A5">
        <w:t>[2],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919" w:name="_Toc178929606"/>
      <w:bookmarkStart w:id="920" w:name="_Toc183030967"/>
      <w:r>
        <w:t>10.10</w:t>
      </w:r>
      <w:r>
        <w:tab/>
        <w:t>CALL CONTROL on EPS PDN Connection</w:t>
      </w:r>
      <w:bookmarkEnd w:id="919"/>
      <w:bookmarkEnd w:id="920"/>
    </w:p>
    <w:p w14:paraId="39FA10E1" w14:textId="5E0BD81B" w:rsidR="005730E6" w:rsidRPr="00E22044" w:rsidRDefault="005730E6" w:rsidP="005730E6">
      <w:r w:rsidRPr="00BE79A5">
        <w:t xml:space="preserve">For test sequence </w:t>
      </w:r>
      <w:r>
        <w:t>1</w:t>
      </w:r>
      <w:r w:rsidRPr="00BE79A5">
        <w:t>.</w:t>
      </w:r>
      <w:r>
        <w:t xml:space="preserve">1 to 1.7 </w:t>
      </w:r>
      <w:r w:rsidRPr="00BE79A5">
        <w:t>the test descriptions from TS 31.124 [2],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1D8FF84D"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r w:rsidR="00E90DE8">
        <w:t> </w:t>
      </w:r>
      <w:r w:rsidR="005730E6" w:rsidRPr="00BE79A5">
        <w:t>[2], clause 27.22.</w:t>
      </w:r>
      <w:r w:rsidR="005730E6">
        <w:t>10.1.4.1.</w:t>
      </w:r>
    </w:p>
    <w:p w14:paraId="34811A35" w14:textId="77777777" w:rsidR="00E22044" w:rsidRDefault="00E22044">
      <w:pPr>
        <w:pStyle w:val="Heading2"/>
      </w:pPr>
      <w:bookmarkStart w:id="921" w:name="_Toc178929607"/>
      <w:bookmarkStart w:id="922" w:name="_Toc183030968"/>
      <w:r>
        <w:t>10.11</w:t>
      </w:r>
      <w:r>
        <w:tab/>
        <w:t>Call Control on PDP Context Activation</w:t>
      </w:r>
      <w:bookmarkEnd w:id="921"/>
      <w:bookmarkEnd w:id="922"/>
    </w:p>
    <w:p w14:paraId="228F0F20" w14:textId="129D3F9D" w:rsidR="005730E6" w:rsidRDefault="005730E6" w:rsidP="00B05BAE">
      <w:pPr>
        <w:pStyle w:val="Heading3"/>
      </w:pPr>
      <w:bookmarkStart w:id="923" w:name="_Toc178929608"/>
      <w:bookmarkStart w:id="924" w:name="_Toc183030969"/>
      <w:r>
        <w:t>10</w:t>
      </w:r>
      <w:r w:rsidRPr="005730E6">
        <w:t>.11.1</w:t>
      </w:r>
      <w:r w:rsidR="00E20A33">
        <w:tab/>
      </w:r>
      <w:r w:rsidRPr="005730E6">
        <w:t>Procedure for Mobile Originated calls</w:t>
      </w:r>
      <w:bookmarkEnd w:id="923"/>
      <w:bookmarkEnd w:id="924"/>
    </w:p>
    <w:p w14:paraId="2E767A16" w14:textId="1AD96F49" w:rsidR="005730E6" w:rsidRPr="005730E6" w:rsidRDefault="005730E6" w:rsidP="005730E6">
      <w:r>
        <w:t>FFS</w:t>
      </w:r>
    </w:p>
    <w:p w14:paraId="57D740B0" w14:textId="77777777" w:rsidR="00E22044" w:rsidRDefault="00E22044" w:rsidP="00B05BAE">
      <w:pPr>
        <w:pStyle w:val="Heading2"/>
      </w:pPr>
      <w:bookmarkStart w:id="925" w:name="_Toc178929609"/>
      <w:bookmarkStart w:id="926" w:name="_Toc183030970"/>
      <w:r>
        <w:t>10.12</w:t>
      </w:r>
      <w:r>
        <w:tab/>
        <w:t>Change eCall mode</w:t>
      </w:r>
      <w:bookmarkEnd w:id="925"/>
      <w:bookmarkEnd w:id="926"/>
    </w:p>
    <w:p w14:paraId="09B7676C" w14:textId="373575E5"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Pr="00BE79A5">
        <w:t>[2],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18F89674"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5730E6" w:rsidRPr="00BE79A5">
        <w:t>[2],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927" w:name="_Toc178929610"/>
      <w:bookmarkStart w:id="928" w:name="_Toc183030971"/>
      <w:r>
        <w:t>10.13</w:t>
      </w:r>
      <w:r>
        <w:tab/>
        <w:t>CALL CONTROL on PDU Session Establishment for NG</w:t>
      </w:r>
      <w:r w:rsidR="009E1CE7">
        <w:noBreakHyphen/>
      </w:r>
      <w:r>
        <w:t>RAN</w:t>
      </w:r>
      <w:bookmarkEnd w:id="927"/>
      <w:bookmarkEnd w:id="928"/>
    </w:p>
    <w:p w14:paraId="7B6120FB" w14:textId="0E2829D1" w:rsidR="005730E6" w:rsidRPr="005730E6" w:rsidRDefault="005730E6" w:rsidP="00B05BAE">
      <w:pPr>
        <w:pStyle w:val="Heading3"/>
      </w:pPr>
      <w:bookmarkStart w:id="929" w:name="_Toc178929611"/>
      <w:bookmarkStart w:id="930" w:name="_Toc183030972"/>
      <w:r>
        <w:t>10</w:t>
      </w:r>
      <w:r w:rsidRPr="005730E6">
        <w:t>.13.1</w:t>
      </w:r>
      <w:r>
        <w:tab/>
      </w:r>
      <w:r w:rsidRPr="005730E6">
        <w:t>Procedure for Mobile Originated calls</w:t>
      </w:r>
      <w:bookmarkEnd w:id="929"/>
      <w:bookmarkEnd w:id="930"/>
    </w:p>
    <w:p w14:paraId="6857117E" w14:textId="13B0A5D4"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Pr="00BE79A5">
        <w:t>[2], clause 27.22.</w:t>
      </w:r>
      <w:r>
        <w:t>10</w:t>
      </w:r>
      <w:r w:rsidRPr="00BE79A5">
        <w:t>.</w:t>
      </w:r>
      <w:r>
        <w:t>13.1</w:t>
      </w:r>
      <w:r w:rsidRPr="00BE79A5">
        <w:t xml:space="preserve"> apply with the following exceptions:</w:t>
      </w:r>
    </w:p>
    <w:p w14:paraId="6F46F4C0" w14:textId="5F4E7354" w:rsidR="005730E6" w:rsidRPr="00BE79A5" w:rsidRDefault="00076420" w:rsidP="00076420">
      <w:pPr>
        <w:pStyle w:val="B10"/>
      </w:pPr>
      <w:r>
        <w:t>-</w:t>
      </w:r>
      <w:r>
        <w:tab/>
      </w:r>
      <w:r w:rsidR="005730E6" w:rsidRPr="00BE79A5">
        <w:t>The General Requirements as defined in clause 4.2.1 apply</w:t>
      </w:r>
    </w:p>
    <w:p w14:paraId="10284BC2" w14:textId="7AD666A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5730E6" w:rsidRPr="00BE79A5">
        <w:t>[2], clause 27.22</w:t>
      </w:r>
      <w:r w:rsidR="005730E6">
        <w:t>.13.1.4.</w:t>
      </w:r>
    </w:p>
    <w:p w14:paraId="6FAE4D55" w14:textId="77777777" w:rsidR="00E22044" w:rsidRDefault="00E22044" w:rsidP="00B05BAE">
      <w:pPr>
        <w:pStyle w:val="Heading2"/>
      </w:pPr>
      <w:bookmarkStart w:id="931" w:name="_Toc178929612"/>
      <w:bookmarkStart w:id="932" w:name="_Toc183030973"/>
      <w:r>
        <w:t>10.14</w:t>
      </w:r>
      <w:r>
        <w:tab/>
        <w:t>ENVELOPE SMS-PP Data Download on NAS messages</w:t>
      </w:r>
      <w:bookmarkEnd w:id="931"/>
      <w:bookmarkEnd w:id="932"/>
    </w:p>
    <w:p w14:paraId="0CD99604" w14:textId="77777777" w:rsidR="00E22044" w:rsidRDefault="00E22044" w:rsidP="00B05BAE">
      <w:pPr>
        <w:pStyle w:val="Heading3"/>
      </w:pPr>
      <w:bookmarkStart w:id="933" w:name="_Toc178929613"/>
      <w:bookmarkStart w:id="934" w:name="_Toc183030974"/>
      <w:r>
        <w:t>10.14.1</w:t>
      </w:r>
      <w:r>
        <w:tab/>
        <w:t>Routing Indicator Data update via DL NAS TRANSPORT messages</w:t>
      </w:r>
      <w:bookmarkEnd w:id="933"/>
      <w:bookmarkEnd w:id="934"/>
    </w:p>
    <w:p w14:paraId="0BEBC140" w14:textId="0E2C9D5D"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Pr="00BE79A5">
        <w:t>[2],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609DAEF5"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5730E6" w:rsidRPr="00BE79A5">
        <w:t>[2], clause 27.22</w:t>
      </w:r>
      <w:r w:rsidR="005730E6">
        <w:t>.14.1.4.</w:t>
      </w:r>
    </w:p>
    <w:p w14:paraId="378FEDDC" w14:textId="77777777" w:rsidR="00E22044" w:rsidRDefault="00E22044" w:rsidP="00B05BAE">
      <w:pPr>
        <w:pStyle w:val="Heading3"/>
      </w:pPr>
      <w:bookmarkStart w:id="935" w:name="_Toc178929614"/>
      <w:bookmarkStart w:id="936" w:name="_Toc183030975"/>
      <w:r>
        <w:lastRenderedPageBreak/>
        <w:t>10.14.2</w:t>
      </w:r>
      <w:r>
        <w:tab/>
        <w:t>Steering of Roaming via DL NAS TRANSPORT message</w:t>
      </w:r>
      <w:bookmarkEnd w:id="935"/>
      <w:bookmarkEnd w:id="936"/>
    </w:p>
    <w:p w14:paraId="5BCAB586" w14:textId="1C4DD35C"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Pr="00BE79A5">
        <w:t>[2],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70B2288A"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5730E6" w:rsidRPr="00BE79A5">
        <w:t>[2], clause 27.22</w:t>
      </w:r>
      <w:r w:rsidR="005730E6">
        <w:t>.14.2.4.</w:t>
      </w:r>
    </w:p>
    <w:p w14:paraId="742A6B8F" w14:textId="7DCA3834" w:rsidR="005730E6" w:rsidRDefault="005730E6" w:rsidP="00B05BAE">
      <w:r w:rsidRPr="009E1CE7">
        <w:t>Test s</w:t>
      </w:r>
      <w:r>
        <w:t xml:space="preserve">equence 2.2 is voided in </w:t>
      </w:r>
      <w:r w:rsidRPr="00BE79A5">
        <w:t>TS 31.124</w:t>
      </w:r>
      <w:r w:rsidR="00E90DE8">
        <w:t> </w:t>
      </w:r>
      <w:r w:rsidRPr="00BE79A5">
        <w:t>[2],</w:t>
      </w:r>
      <w:r>
        <w:t xml:space="preserve"> the numbering is kept identical for better readability.</w:t>
      </w:r>
    </w:p>
    <w:p w14:paraId="6D12BF40" w14:textId="77777777" w:rsidR="00E22044" w:rsidRDefault="00E22044" w:rsidP="00B05BAE">
      <w:pPr>
        <w:pStyle w:val="Heading3"/>
      </w:pPr>
      <w:bookmarkStart w:id="937" w:name="_Toc178929615"/>
      <w:bookmarkStart w:id="938" w:name="_Toc183030976"/>
      <w:r>
        <w:t>10.14.3</w:t>
      </w:r>
      <w:r>
        <w:tab/>
        <w:t>Steering of Roaming via REGISTRATION ACCEPT message</w:t>
      </w:r>
      <w:bookmarkEnd w:id="937"/>
      <w:bookmarkEnd w:id="938"/>
    </w:p>
    <w:p w14:paraId="5E7BE722" w14:textId="51DB2FAE"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Pr="00BE79A5">
        <w:t>[2],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60C10BBD"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5730E6" w:rsidRPr="00BE79A5">
        <w:t>[2], clause 27.22</w:t>
      </w:r>
      <w:r w:rsidR="005730E6">
        <w:t>.14.3.4.1.</w:t>
      </w:r>
    </w:p>
    <w:p w14:paraId="2793D35C" w14:textId="68EC3038" w:rsidR="005730E6" w:rsidRDefault="005730E6" w:rsidP="005730E6">
      <w:r w:rsidRPr="009E1CE7">
        <w:t>Test s</w:t>
      </w:r>
      <w:r>
        <w:t xml:space="preserve">equence 3.2 is voided in </w:t>
      </w:r>
      <w:r w:rsidRPr="00BE79A5">
        <w:t>TS 31.124</w:t>
      </w:r>
      <w:r w:rsidR="00E90DE8">
        <w:t> </w:t>
      </w:r>
      <w:r w:rsidRPr="00BE79A5">
        <w:t>[2],</w:t>
      </w:r>
      <w:r>
        <w:t xml:space="preserve"> the numbering is kept identical for better readability.</w:t>
      </w:r>
    </w:p>
    <w:p w14:paraId="39E939A9" w14:textId="0BCFE3CB" w:rsidR="00E13A5F" w:rsidRDefault="00E13A5F" w:rsidP="00E13A5F">
      <w:pPr>
        <w:pStyle w:val="Heading2"/>
      </w:pPr>
      <w:bookmarkStart w:id="939" w:name="_Toc183030977"/>
      <w:r>
        <w:t>10.15</w:t>
      </w:r>
      <w:r>
        <w:tab/>
      </w:r>
      <w:r w:rsidRPr="00E13A5F">
        <w:t>Geographical location discovery</w:t>
      </w:r>
      <w:bookmarkEnd w:id="939"/>
    </w:p>
    <w:p w14:paraId="4F7ED8DC" w14:textId="2C0E7C2D" w:rsidR="00E13A5F" w:rsidRPr="00E22044" w:rsidRDefault="00E13A5F" w:rsidP="00E13A5F">
      <w:r w:rsidRPr="00BE79A5">
        <w:t xml:space="preserve">For test sequence </w:t>
      </w:r>
      <w:r>
        <w:t>1</w:t>
      </w:r>
      <w:r w:rsidRPr="00BE79A5">
        <w:t>.</w:t>
      </w:r>
      <w:r>
        <w:t xml:space="preserve">1 </w:t>
      </w:r>
      <w:r w:rsidRPr="00BE79A5">
        <w:t>the test description from TS 31.124</w:t>
      </w:r>
      <w:r>
        <w:t> </w:t>
      </w:r>
      <w:r w:rsidRPr="00BE79A5">
        <w:t>[2], clause 27.22.</w:t>
      </w:r>
      <w:r>
        <w:t>1</w:t>
      </w:r>
      <w:r w:rsidR="009819B0">
        <w:t>5</w:t>
      </w:r>
      <w:r>
        <w:t>.1</w:t>
      </w:r>
      <w:r w:rsidRPr="00BE79A5">
        <w:t xml:space="preserve"> apply with the following exceptions:</w:t>
      </w:r>
    </w:p>
    <w:p w14:paraId="505240FE" w14:textId="77777777" w:rsidR="00E13A5F" w:rsidRPr="00BE79A5" w:rsidRDefault="00E13A5F" w:rsidP="00E13A5F">
      <w:pPr>
        <w:pStyle w:val="B10"/>
      </w:pPr>
      <w:r>
        <w:t>-</w:t>
      </w:r>
      <w:r>
        <w:tab/>
      </w:r>
      <w:r w:rsidRPr="00BE79A5">
        <w:t>The General Requirements as defined in clause 4.2.1 apply</w:t>
      </w:r>
    </w:p>
    <w:p w14:paraId="7E943EA4" w14:textId="0ACD325E" w:rsidR="00E13A5F" w:rsidRDefault="00E13A5F" w:rsidP="00E13A5F">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Pr="00BE79A5">
        <w:t>[2], clause 27.22</w:t>
      </w:r>
      <w:r>
        <w:t>.1</w:t>
      </w:r>
      <w:r w:rsidR="009819B0">
        <w:t>5</w:t>
      </w:r>
      <w:r>
        <w:t>.1.4.</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291B0963" w:rsidR="005730E6" w:rsidRDefault="005730E6" w:rsidP="001104DD">
      <w:pPr>
        <w:pStyle w:val="Heading8"/>
      </w:pPr>
      <w:bookmarkStart w:id="940" w:name="_Toc178929616"/>
      <w:bookmarkStart w:id="941" w:name="_Toc183030978"/>
      <w:r w:rsidRPr="005307A3">
        <w:lastRenderedPageBreak/>
        <w:t>Annex A (</w:t>
      </w:r>
      <w:r w:rsidR="00284937">
        <w:t>i</w:t>
      </w:r>
      <w:r w:rsidRPr="005307A3">
        <w:t>n</w:t>
      </w:r>
      <w:r w:rsidR="00284937">
        <w:t>f</w:t>
      </w:r>
      <w:r w:rsidRPr="005307A3">
        <w:t>ormative):</w:t>
      </w:r>
      <w:r w:rsidR="00284937">
        <w:br/>
      </w:r>
      <w:r w:rsidR="00B24229">
        <w:t>Examples</w:t>
      </w:r>
      <w:r w:rsidRPr="005307A3">
        <w:t xml:space="preserve"> of </w:t>
      </w:r>
      <w:r w:rsidR="00747D74">
        <w:t>Test-nrUICC</w:t>
      </w:r>
      <w:bookmarkEnd w:id="940"/>
      <w:bookmarkEnd w:id="941"/>
    </w:p>
    <w:p w14:paraId="099ADDE7" w14:textId="0DCB8FC3" w:rsidR="00B54E99" w:rsidRDefault="00B54E99" w:rsidP="00DB1141">
      <w:pPr>
        <w:pStyle w:val="Heading2"/>
      </w:pPr>
      <w:bookmarkStart w:id="942" w:name="_Toc178929617"/>
      <w:bookmarkStart w:id="943" w:name="_Toc183030979"/>
      <w:r>
        <w:t>A.0</w:t>
      </w:r>
      <w:r>
        <w:tab/>
        <w:t>General information</w:t>
      </w:r>
      <w:bookmarkEnd w:id="942"/>
      <w:bookmarkEnd w:id="943"/>
    </w:p>
    <w:p w14:paraId="0CE85901" w14:textId="521CB19C" w:rsidR="00747D74" w:rsidRDefault="00747D74">
      <w:r>
        <w:t xml:space="preserve">The details provided for the </w:t>
      </w:r>
      <w:r w:rsidRPr="005307A3">
        <w:t>Test-SIM (TestSIM)</w:t>
      </w:r>
      <w:r>
        <w:t xml:space="preserve"> in </w:t>
      </w:r>
      <w:r w:rsidRPr="00BE79A5">
        <w:t>TS 31.124</w:t>
      </w:r>
      <w:r w:rsidR="00E90DE8">
        <w:t> </w:t>
      </w:r>
      <w:r w:rsidRPr="00BE79A5">
        <w:t xml:space="preserve">[2],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109E4F63" w:rsidR="00711A03" w:rsidRDefault="00711A03">
      <w:r w:rsidRPr="00711A03">
        <w:t xml:space="preserve">Test Tool or device manufacturer may provide the Test EF structure on the GSMA TS.48 [9] configuration depending on the test applet used for the testing. </w:t>
      </w:r>
    </w:p>
    <w:p w14:paraId="4F220FE4" w14:textId="4352C94C" w:rsidR="00B24229" w:rsidRPr="00DB1141" w:rsidRDefault="00B24229" w:rsidP="00DB1141">
      <w:pPr>
        <w:pStyle w:val="Heading2"/>
      </w:pPr>
      <w:bookmarkStart w:id="944" w:name="_Toc178929618"/>
      <w:bookmarkStart w:id="945" w:name="_Toc183030980"/>
      <w:r w:rsidRPr="00DB1141">
        <w:t>A.1</w:t>
      </w:r>
      <w:r w:rsidRPr="00DB1141">
        <w:tab/>
        <w:t>Test EF structure - 1</w:t>
      </w:r>
      <w:bookmarkEnd w:id="944"/>
      <w:bookmarkEnd w:id="945"/>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bookmarkStart w:id="946" w:name="MCCQCTEMPBM_00000101"/>
      <w:r w:rsidRPr="00DB1141">
        <w:t>This EF structure is suggested to be used with the test environment defined in clause 4.1.</w:t>
      </w:r>
      <w:r>
        <w:t>3</w:t>
      </w:r>
      <w:r w:rsidRPr="00DB1141">
        <w:t xml:space="preserve"> of the present document in case USAT functionality is required to operate the test case.</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bookmarkEnd w:id="94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7" w:name="MCCQCTEMPBM_00000164"/>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8" w:name="MCCQCTEMPBM_00000165"/>
            <w:bookmarkEnd w:id="947"/>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48"/>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9" w:name="MCCQCTEMPBM_00000166"/>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0" w:name="MCCQCTEMPBM_00000167"/>
            <w:bookmarkEnd w:id="949"/>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0"/>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1" w:name="MCCQCTEMPBM_00000168"/>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1"/>
    </w:tbl>
    <w:p w14:paraId="615EA896" w14:textId="28B640E0" w:rsidR="000A3E63" w:rsidRDefault="000A3E63" w:rsidP="005B5FDC"/>
    <w:p w14:paraId="0675A8CC" w14:textId="0C6E89BA"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p>
    <w:p w14:paraId="614A9C0E" w14:textId="77777777" w:rsidR="00DB1141" w:rsidRPr="00DB1141" w:rsidRDefault="00DB1141" w:rsidP="00AB5838">
      <w:pPr>
        <w:pStyle w:val="TNO"/>
      </w:pPr>
      <w:bookmarkStart w:id="952" w:name="_Toc116959410"/>
      <w:bookmarkStart w:id="953" w:name="_Toc117326521"/>
      <w:bookmarkStart w:id="954" w:name="_Toc178929619"/>
      <w:bookmarkStart w:id="955" w:name="MCCQCTEMPBM_00000102"/>
      <w:r w:rsidRPr="00DB1141">
        <w:t>NOTE:</w:t>
      </w:r>
      <w:r w:rsidRPr="00DB1141">
        <w:tab/>
        <w:t>File ID for DF</w:t>
      </w:r>
      <w:r w:rsidRPr="00DB1141">
        <w:rPr>
          <w:vertAlign w:val="subscript"/>
        </w:rPr>
        <w:t>TEST</w:t>
      </w:r>
      <w:r w:rsidRPr="00DB1141">
        <w:t xml:space="preserve"> is implementation specific.</w:t>
      </w:r>
    </w:p>
    <w:p w14:paraId="71F2E3C9" w14:textId="07A65FD8" w:rsidR="0033313F" w:rsidRPr="006D128E" w:rsidRDefault="0033313F" w:rsidP="00DB1141">
      <w:pPr>
        <w:pStyle w:val="Heading3"/>
      </w:pPr>
      <w:bookmarkStart w:id="956" w:name="_Toc183030981"/>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952"/>
      <w:bookmarkEnd w:id="953"/>
      <w:bookmarkEnd w:id="954"/>
      <w:bookmarkEnd w:id="95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bookmarkEnd w:id="955"/>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68B77662" w:rsidR="00DB1141" w:rsidRPr="006D128E" w:rsidRDefault="00DB1141" w:rsidP="00DB1141">
            <w:pPr>
              <w:pStyle w:val="TAC"/>
            </w:pPr>
            <w:r>
              <w:rPr>
                <w:lang w:val="fr-FR"/>
              </w:rPr>
              <w:t>1 to X</w:t>
            </w:r>
          </w:p>
        </w:tc>
        <w:tc>
          <w:tcPr>
            <w:tcW w:w="2835" w:type="dxa"/>
            <w:gridSpan w:val="2"/>
          </w:tcPr>
          <w:p w14:paraId="2B3E3560" w14:textId="6145717B" w:rsidR="00DB1141" w:rsidRPr="006D128E" w:rsidRDefault="00DB1141" w:rsidP="00DB1141">
            <w:pPr>
              <w:pStyle w:val="TAL"/>
            </w:pPr>
            <w:r>
              <w:rPr>
                <w:lang w:val="fr-FR"/>
              </w:rPr>
              <w:t>Test Data - Record 1</w:t>
            </w:r>
          </w:p>
        </w:tc>
        <w:tc>
          <w:tcPr>
            <w:tcW w:w="2977" w:type="dxa"/>
            <w:gridSpan w:val="2"/>
          </w:tcPr>
          <w:p w14:paraId="0C927986" w14:textId="3D6D83FA" w:rsidR="00DB1141" w:rsidRPr="006D128E" w:rsidRDefault="00DB1141" w:rsidP="00DB1141">
            <w:pPr>
              <w:pStyle w:val="TAL"/>
            </w:pPr>
            <w:r>
              <w:rPr>
                <w:lang w:val="fr-FR"/>
              </w:rPr>
              <w:t>'FF FF .. FF FF'</w:t>
            </w:r>
          </w:p>
        </w:tc>
        <w:tc>
          <w:tcPr>
            <w:tcW w:w="567" w:type="dxa"/>
          </w:tcPr>
          <w:p w14:paraId="6A4CAE64" w14:textId="2D6CF466" w:rsidR="00DB1141" w:rsidRPr="006D128E" w:rsidRDefault="00DB1141" w:rsidP="00DB1141">
            <w:pPr>
              <w:pStyle w:val="TAC"/>
            </w:pPr>
            <w:r>
              <w:rPr>
                <w:lang w:val="fr-FR"/>
              </w:rPr>
              <w:t>M</w:t>
            </w:r>
          </w:p>
        </w:tc>
        <w:tc>
          <w:tcPr>
            <w:tcW w:w="1134" w:type="dxa"/>
          </w:tcPr>
          <w:p w14:paraId="1ACB32AF" w14:textId="47E8BA15"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463786FA" w:rsidR="00DB1141" w:rsidRPr="006D128E" w:rsidRDefault="00DB1141" w:rsidP="00DB1141">
            <w:pPr>
              <w:pStyle w:val="TAC"/>
            </w:pPr>
            <w:r>
              <w:rPr>
                <w:lang w:val="fr-FR"/>
              </w:rPr>
              <w:t>..</w:t>
            </w:r>
          </w:p>
        </w:tc>
        <w:tc>
          <w:tcPr>
            <w:tcW w:w="2835" w:type="dxa"/>
            <w:gridSpan w:val="2"/>
          </w:tcPr>
          <w:p w14:paraId="285018AA" w14:textId="5B420C5F" w:rsidR="00DB1141" w:rsidRPr="006D128E" w:rsidRDefault="00DB1141" w:rsidP="00DB1141">
            <w:pPr>
              <w:pStyle w:val="TAL"/>
            </w:pPr>
            <w:r>
              <w:rPr>
                <w:lang w:val="fr-FR"/>
              </w:rPr>
              <w:t>..</w:t>
            </w:r>
          </w:p>
        </w:tc>
        <w:tc>
          <w:tcPr>
            <w:tcW w:w="2977" w:type="dxa"/>
            <w:gridSpan w:val="2"/>
          </w:tcPr>
          <w:p w14:paraId="23CF04DB" w14:textId="0FE17367" w:rsidR="00DB1141" w:rsidRPr="006D128E" w:rsidRDefault="00DB1141" w:rsidP="00DB1141">
            <w:pPr>
              <w:pStyle w:val="TAL"/>
            </w:pPr>
            <w:r>
              <w:rPr>
                <w:lang w:val="fr-FR"/>
              </w:rPr>
              <w:t>..</w:t>
            </w:r>
          </w:p>
        </w:tc>
        <w:tc>
          <w:tcPr>
            <w:tcW w:w="567" w:type="dxa"/>
          </w:tcPr>
          <w:p w14:paraId="57FA09E4" w14:textId="5714F68E" w:rsidR="00DB1141" w:rsidRPr="006D128E" w:rsidRDefault="00DB1141" w:rsidP="00DB1141">
            <w:pPr>
              <w:pStyle w:val="TAC"/>
            </w:pPr>
            <w:r>
              <w:rPr>
                <w:lang w:val="fr-FR"/>
              </w:rPr>
              <w:t>M</w:t>
            </w:r>
          </w:p>
        </w:tc>
        <w:tc>
          <w:tcPr>
            <w:tcW w:w="1134" w:type="dxa"/>
          </w:tcPr>
          <w:p w14:paraId="2E5A62D8" w14:textId="5A439202"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6D452A32" w:rsidR="00DB1141" w:rsidRPr="006D128E" w:rsidRDefault="00DB1141" w:rsidP="00DB1141">
            <w:pPr>
              <w:pStyle w:val="TAC"/>
            </w:pPr>
            <w:r>
              <w:rPr>
                <w:lang w:val="fr-FR"/>
              </w:rPr>
              <w:t>39*X+1 to 40*X</w:t>
            </w:r>
          </w:p>
        </w:tc>
        <w:tc>
          <w:tcPr>
            <w:tcW w:w="2835" w:type="dxa"/>
            <w:gridSpan w:val="2"/>
          </w:tcPr>
          <w:p w14:paraId="1F99F227" w14:textId="29D09317" w:rsidR="00DB1141" w:rsidRPr="006D128E" w:rsidRDefault="00DB1141" w:rsidP="00DB1141">
            <w:pPr>
              <w:pStyle w:val="TAL"/>
            </w:pPr>
            <w:r>
              <w:rPr>
                <w:lang w:val="fr-FR"/>
              </w:rPr>
              <w:t>Test Data - Record 40</w:t>
            </w:r>
          </w:p>
        </w:tc>
        <w:tc>
          <w:tcPr>
            <w:tcW w:w="2977" w:type="dxa"/>
            <w:gridSpan w:val="2"/>
          </w:tcPr>
          <w:p w14:paraId="6FEB8214" w14:textId="22FA8066" w:rsidR="00DB1141" w:rsidRPr="006D128E" w:rsidRDefault="00DB1141" w:rsidP="00DB1141">
            <w:pPr>
              <w:pStyle w:val="TAL"/>
            </w:pPr>
            <w:r>
              <w:rPr>
                <w:lang w:val="fr-FR"/>
              </w:rPr>
              <w:t>'FF FF .. FF FF'</w:t>
            </w:r>
          </w:p>
        </w:tc>
        <w:tc>
          <w:tcPr>
            <w:tcW w:w="567" w:type="dxa"/>
          </w:tcPr>
          <w:p w14:paraId="38EA3725" w14:textId="7F1CA0A4" w:rsidR="00DB1141" w:rsidRPr="006D128E" w:rsidRDefault="00DB1141" w:rsidP="00DB1141">
            <w:pPr>
              <w:pStyle w:val="TAC"/>
            </w:pPr>
            <w:r>
              <w:rPr>
                <w:lang w:val="fr-FR"/>
              </w:rPr>
              <w:t>M</w:t>
            </w:r>
          </w:p>
        </w:tc>
        <w:tc>
          <w:tcPr>
            <w:tcW w:w="1134" w:type="dxa"/>
          </w:tcPr>
          <w:p w14:paraId="0C526647" w14:textId="084BC0BF" w:rsidR="00DB1141" w:rsidRPr="006D128E" w:rsidRDefault="00DB1141" w:rsidP="00DB1141">
            <w:pPr>
              <w:pStyle w:val="TAC"/>
            </w:pPr>
            <w:r>
              <w:rPr>
                <w:lang w:val="fr-FR"/>
              </w:rPr>
              <w:t>X</w:t>
            </w:r>
            <w:r w:rsidR="00AB5838">
              <w:rPr>
                <w:lang w:val="fr-FR"/>
              </w:rPr>
              <w:t xml:space="preserve"> </w:t>
            </w:r>
            <w:r>
              <w:rPr>
                <w:lang w:val="fr-FR"/>
              </w:rPr>
              <w:t>bytes</w:t>
            </w:r>
          </w:p>
        </w:tc>
      </w:tr>
    </w:tbl>
    <w:p w14:paraId="6D1B9E65" w14:textId="77777777" w:rsidR="0033313F" w:rsidRDefault="0033313F" w:rsidP="0033313F"/>
    <w:p w14:paraId="7911DD92" w14:textId="62D5E173"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E90DE8">
        <w:fldChar w:fldCharType="begin"/>
      </w:r>
      <w:r w:rsidR="00E90DE8">
        <w:instrText xml:space="preserve"> REF _Ref179539142 \r \h </w:instrText>
      </w:r>
      <w:r w:rsidR="00E90DE8">
        <w:fldChar w:fldCharType="separate"/>
      </w:r>
      <w:r w:rsidR="00E90DE8">
        <w:t>[20]</w:t>
      </w:r>
      <w:r w:rsidR="00E90DE8">
        <w:fldChar w:fldCharType="end"/>
      </w:r>
      <w:r w:rsidR="006B6796">
        <w:t>,</w:t>
      </w:r>
      <w:r w:rsidR="009717E3">
        <w:t xml:space="preserve"> ETSI</w:t>
      </w:r>
      <w:r w:rsidR="00284937">
        <w:t> </w:t>
      </w:r>
      <w:r w:rsidR="009717E3">
        <w:t>TS</w:t>
      </w:r>
      <w:r w:rsidR="00284937">
        <w:t> </w:t>
      </w:r>
      <w:r w:rsidR="009717E3">
        <w:t>102</w:t>
      </w:r>
      <w:r w:rsidR="00284937">
        <w:t> </w:t>
      </w:r>
      <w:r w:rsidR="009717E3">
        <w:t>223</w:t>
      </w:r>
      <w:r w:rsidR="00284937">
        <w:t> </w:t>
      </w:r>
      <w:r w:rsidR="00E90DE8">
        <w:fldChar w:fldCharType="begin"/>
      </w:r>
      <w:r w:rsidR="00E90DE8">
        <w:instrText xml:space="preserve"> REF _Ref179539320 \r \h </w:instrText>
      </w:r>
      <w:r w:rsidR="00E90DE8">
        <w:fldChar w:fldCharType="separate"/>
      </w:r>
      <w:r w:rsidR="00E90DE8">
        <w:t>[21]</w:t>
      </w:r>
      <w:r w:rsidR="00E90DE8">
        <w:fldChar w:fldCharType="end"/>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4236D58A" w:rsidR="00387A1A" w:rsidRPr="006D128E" w:rsidRDefault="00387A1A" w:rsidP="000F5E46">
      <w:pPr>
        <w:pStyle w:val="Heading3"/>
      </w:pPr>
      <w:bookmarkStart w:id="957" w:name="_Toc178929620"/>
      <w:bookmarkStart w:id="958" w:name="MCCQCTEMPBM_00000103"/>
      <w:bookmarkStart w:id="959" w:name="_Toc183030982"/>
      <w:r>
        <w:lastRenderedPageBreak/>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957"/>
      <w:bookmarkEnd w:id="959"/>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bookmarkEnd w:id="958"/>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4292FF71"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6BE82C4F" w:rsidR="000F5E46" w:rsidRPr="00284937" w:rsidRDefault="000F5E46" w:rsidP="000F5E46">
            <w:pPr>
              <w:pStyle w:val="TAC"/>
            </w:pPr>
            <w:r>
              <w:rPr>
                <w:lang w:val="fr-FR"/>
              </w:rPr>
              <w:t>1</w:t>
            </w:r>
          </w:p>
        </w:tc>
        <w:tc>
          <w:tcPr>
            <w:tcW w:w="2835" w:type="dxa"/>
            <w:gridSpan w:val="2"/>
          </w:tcPr>
          <w:p w14:paraId="57AB4CF8" w14:textId="44F8D11A" w:rsidR="000F5E46" w:rsidRPr="00284937" w:rsidRDefault="000F5E46" w:rsidP="000F5E46">
            <w:pPr>
              <w:pStyle w:val="TAC"/>
              <w:jc w:val="left"/>
            </w:pPr>
            <w:r>
              <w:rPr>
                <w:lang w:val="fr-FR"/>
              </w:rPr>
              <w:t>Test Data</w:t>
            </w:r>
          </w:p>
        </w:tc>
        <w:tc>
          <w:tcPr>
            <w:tcW w:w="2977" w:type="dxa"/>
            <w:gridSpan w:val="2"/>
          </w:tcPr>
          <w:p w14:paraId="61B4B6EF" w14:textId="187ABCC5" w:rsidR="000F5E46" w:rsidRPr="00284937" w:rsidRDefault="000F5E46" w:rsidP="000F5E46">
            <w:pPr>
              <w:pStyle w:val="TAC"/>
              <w:jc w:val="left"/>
            </w:pPr>
            <w:r>
              <w:rPr>
                <w:lang w:val="fr-FR"/>
              </w:rPr>
              <w:t>'00'</w:t>
            </w:r>
          </w:p>
        </w:tc>
        <w:tc>
          <w:tcPr>
            <w:tcW w:w="567" w:type="dxa"/>
          </w:tcPr>
          <w:p w14:paraId="6CDADDCA" w14:textId="37A8A1BE" w:rsidR="000F5E46" w:rsidRPr="00284937" w:rsidRDefault="000F5E46" w:rsidP="000F5E46">
            <w:pPr>
              <w:pStyle w:val="TAC"/>
            </w:pPr>
            <w:r>
              <w:rPr>
                <w:lang w:val="fr-FR"/>
              </w:rPr>
              <w:t>M</w:t>
            </w:r>
          </w:p>
        </w:tc>
        <w:tc>
          <w:tcPr>
            <w:tcW w:w="1134" w:type="dxa"/>
          </w:tcPr>
          <w:p w14:paraId="237B8EF6" w14:textId="5B51B723"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1F82EFAE" w:rsidR="000F5E46" w:rsidRPr="000F5E46" w:rsidRDefault="000F5E46" w:rsidP="000F5E46">
      <w:pPr>
        <w:pStyle w:val="ListParagraph"/>
        <w:numPr>
          <w:ilvl w:val="0"/>
          <w:numId w:val="19"/>
        </w:numPr>
      </w:pPr>
      <w:r>
        <w:t>T</w:t>
      </w:r>
      <w:r w:rsidRPr="000F5E46">
        <w:t>he test toolkit applet will issue the command stored at record 01 of EF</w:t>
      </w:r>
      <w:r w:rsidRPr="000F5E46">
        <w:rPr>
          <w:vertAlign w:val="subscript"/>
        </w:rPr>
        <w:t>STK</w:t>
      </w:r>
      <w:r w:rsidRPr="000F5E46">
        <w:t>.</w:t>
      </w:r>
    </w:p>
    <w:p w14:paraId="1745234E" w14:textId="77777777" w:rsidR="000F5E46" w:rsidRPr="000F5E46" w:rsidRDefault="000F5E46" w:rsidP="000F5E46">
      <w:pPr>
        <w:pStyle w:val="ListParagraph"/>
        <w:numPr>
          <w:ilvl w:val="0"/>
          <w:numId w:val="19"/>
        </w:numPr>
      </w:pPr>
      <w:r w:rsidRPr="000F5E46">
        <w:t>Once the command is issued successfully, the applet will set EF</w:t>
      </w:r>
      <w:r w:rsidRPr="000F5E46">
        <w:rPr>
          <w:vertAlign w:val="subscript"/>
        </w:rPr>
        <w:t>SETSTK</w:t>
      </w:r>
      <w:r w:rsidRPr="000F5E46">
        <w:t xml:space="preserve"> to the default value.</w:t>
      </w:r>
    </w:p>
    <w:p w14:paraId="526817E4" w14:textId="77777777"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p>
    <w:p w14:paraId="7E695446" w14:textId="77777777" w:rsidR="000F5E46" w:rsidRPr="000F5E46" w:rsidRDefault="000F5E46" w:rsidP="000F5E46">
      <w:pPr>
        <w:pStyle w:val="ListParagraph"/>
        <w:numPr>
          <w:ilvl w:val="0"/>
          <w:numId w:val="20"/>
        </w:numPr>
      </w:pPr>
      <w:r w:rsidRPr="000F5E46">
        <w:t>the test toolkit applet will issue all available commands stored in records of EF</w:t>
      </w:r>
      <w:r w:rsidRPr="000F5E46">
        <w:rPr>
          <w:vertAlign w:val="subscript"/>
        </w:rPr>
        <w:t>STK</w:t>
      </w:r>
      <w:r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0F5E46">
      <w:pPr>
        <w:pStyle w:val="Heading3"/>
      </w:pPr>
      <w:bookmarkStart w:id="960" w:name="_Toc178929621"/>
      <w:bookmarkStart w:id="961" w:name="MCCQCTEMPBM_00000104"/>
      <w:bookmarkStart w:id="962" w:name="_Toc183030983"/>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960"/>
      <w:bookmarkEnd w:id="96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bookmarkEnd w:id="961"/>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F563B4D"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482EA63B"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r w:rsidR="00E90DE8">
        <w:fldChar w:fldCharType="begin"/>
      </w:r>
      <w:r w:rsidR="00E90DE8">
        <w:instrText xml:space="preserve"> REF _Ref179539320 \r \h </w:instrText>
      </w:r>
      <w:r w:rsidR="00E90DE8">
        <w:fldChar w:fldCharType="separate"/>
      </w:r>
      <w:r w:rsidR="00E90DE8">
        <w:t>[21]</w:t>
      </w:r>
      <w:r w:rsidR="00E90DE8">
        <w:fldChar w:fldCharType="end"/>
      </w:r>
      <w:r w:rsidR="006B6796">
        <w:t>, TS</w:t>
      </w:r>
      <w:r w:rsidR="00284937">
        <w:t> </w:t>
      </w:r>
      <w:r w:rsidR="006B6796">
        <w:t>31.111</w:t>
      </w:r>
      <w:r w:rsidR="00284937">
        <w:t> </w:t>
      </w:r>
      <w:r w:rsidR="00E90DE8">
        <w:fldChar w:fldCharType="begin"/>
      </w:r>
      <w:r w:rsidR="00E90DE8">
        <w:instrText xml:space="preserve"> REF _Ref179539142 \r \h </w:instrText>
      </w:r>
      <w:r w:rsidR="00E90DE8">
        <w:fldChar w:fldCharType="separate"/>
      </w:r>
      <w:r w:rsidR="00E90DE8">
        <w:t>[20]</w:t>
      </w:r>
      <w:r w:rsidR="00E90DE8">
        <w:fldChar w:fldCharType="end"/>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0CA15A95" w:rsidR="0071592B" w:rsidRDefault="0071592B">
      <w:pPr>
        <w:pStyle w:val="ListParagraph"/>
        <w:numPr>
          <w:ilvl w:val="0"/>
          <w:numId w:val="13"/>
        </w:numPr>
      </w:pPr>
      <w:bookmarkStart w:id="963" w:name="MCCQCTEMPBM_00000212"/>
      <w:r>
        <w:t xml:space="preserve">'00 00' implies allowed not modified. </w:t>
      </w:r>
    </w:p>
    <w:p w14:paraId="04D0DF71" w14:textId="61767931" w:rsidR="0071592B" w:rsidRDefault="0071592B">
      <w:pPr>
        <w:pStyle w:val="ListParagraph"/>
        <w:numPr>
          <w:ilvl w:val="0"/>
          <w:numId w:val="13"/>
        </w:numPr>
      </w:pPr>
      <w:bookmarkStart w:id="964" w:name="MCCQCTEMPBM_00000213"/>
      <w:bookmarkEnd w:id="963"/>
      <w:r>
        <w:t>'01 00' implies not allowed.</w:t>
      </w:r>
    </w:p>
    <w:p w14:paraId="13C45048" w14:textId="718C08CA" w:rsidR="0071592B" w:rsidRDefault="0071592B">
      <w:pPr>
        <w:pStyle w:val="ListParagraph"/>
        <w:numPr>
          <w:ilvl w:val="0"/>
          <w:numId w:val="13"/>
        </w:numPr>
      </w:pPr>
      <w:bookmarkStart w:id="965" w:name="MCCQCTEMPBM_00000214"/>
      <w:bookmarkEnd w:id="964"/>
      <w:r>
        <w:t>'</w:t>
      </w:r>
      <w:r w:rsidR="006B6796">
        <w:t>02 LL…XX' implies allowed with modifications. (LL denotes the length of the TLV).</w:t>
      </w:r>
    </w:p>
    <w:p w14:paraId="6F2E8B97" w14:textId="6B5239D5" w:rsidR="00CB666B" w:rsidRPr="006D128E" w:rsidRDefault="00CB666B" w:rsidP="000F5E46">
      <w:pPr>
        <w:pStyle w:val="Heading3"/>
      </w:pPr>
      <w:bookmarkStart w:id="966" w:name="_Toc178929622"/>
      <w:bookmarkStart w:id="967" w:name="MCCQCTEMPBM_00000105"/>
      <w:bookmarkStart w:id="968" w:name="_Toc183030984"/>
      <w:bookmarkEnd w:id="965"/>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966"/>
      <w:bookmarkEnd w:id="96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bookmarkEnd w:id="967"/>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0AC014C" w:rsidR="000F5E46" w:rsidRPr="00284937" w:rsidRDefault="000F5E46" w:rsidP="000F5E46">
            <w:pPr>
              <w:pStyle w:val="TAC"/>
            </w:pPr>
            <w:r>
              <w:rPr>
                <w:lang w:val="fr-FR"/>
              </w:rPr>
              <w:t>1 to 255</w:t>
            </w:r>
          </w:p>
        </w:tc>
        <w:tc>
          <w:tcPr>
            <w:tcW w:w="2835" w:type="dxa"/>
            <w:gridSpan w:val="2"/>
          </w:tcPr>
          <w:p w14:paraId="2DF4499B" w14:textId="21BA8E9D" w:rsidR="000F5E46" w:rsidRPr="00284937" w:rsidRDefault="000F5E46" w:rsidP="000F5E46">
            <w:pPr>
              <w:pStyle w:val="TAC"/>
              <w:jc w:val="left"/>
            </w:pPr>
            <w:r>
              <w:rPr>
                <w:lang w:val="fr-FR"/>
              </w:rPr>
              <w:t>Test Data</w:t>
            </w:r>
          </w:p>
        </w:tc>
        <w:tc>
          <w:tcPr>
            <w:tcW w:w="2977" w:type="dxa"/>
            <w:gridSpan w:val="2"/>
          </w:tcPr>
          <w:p w14:paraId="0FB8831F" w14:textId="0CFDD3E3" w:rsidR="000F5E46" w:rsidRPr="00284937" w:rsidRDefault="000F5E46" w:rsidP="000F5E46">
            <w:pPr>
              <w:pStyle w:val="TAC"/>
              <w:jc w:val="left"/>
            </w:pPr>
            <w:r>
              <w:rPr>
                <w:lang w:val="fr-FR"/>
              </w:rPr>
              <w:t>'FF .. FF'</w:t>
            </w:r>
          </w:p>
        </w:tc>
        <w:tc>
          <w:tcPr>
            <w:tcW w:w="567" w:type="dxa"/>
          </w:tcPr>
          <w:p w14:paraId="348AFE80" w14:textId="00B65D72" w:rsidR="000F5E46" w:rsidRPr="00284937" w:rsidRDefault="000F5E46" w:rsidP="000F5E46">
            <w:pPr>
              <w:pStyle w:val="TAC"/>
            </w:pPr>
            <w:r>
              <w:rPr>
                <w:lang w:val="fr-FR"/>
              </w:rPr>
              <w:t>M</w:t>
            </w:r>
          </w:p>
        </w:tc>
        <w:tc>
          <w:tcPr>
            <w:tcW w:w="1134" w:type="dxa"/>
          </w:tcPr>
          <w:p w14:paraId="53523DDB" w14:textId="6F2B97CE" w:rsidR="000F5E46" w:rsidRPr="00284937" w:rsidRDefault="000F5E46" w:rsidP="000F5E46">
            <w:pPr>
              <w:pStyle w:val="TAC"/>
            </w:pPr>
            <w:r>
              <w:rPr>
                <w:lang w:val="fr-FR"/>
              </w:rPr>
              <w:t>255 bytes</w:t>
            </w:r>
          </w:p>
        </w:tc>
      </w:tr>
    </w:tbl>
    <w:p w14:paraId="51D18D82" w14:textId="77777777" w:rsidR="00CB666B" w:rsidRDefault="00CB666B"/>
    <w:p w14:paraId="7C13C806" w14:textId="6B279592"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r w:rsidR="000F5E46">
        <w:t xml:space="preserve"> as configured by the tester</w:t>
      </w:r>
      <w:r w:rsidR="006B6796">
        <w:t>. Supported events are defined in ETSI</w:t>
      </w:r>
      <w:r w:rsidR="00284937">
        <w:t> </w:t>
      </w:r>
      <w:r w:rsidR="006B6796">
        <w:t>TS</w:t>
      </w:r>
      <w:r w:rsidR="00284937">
        <w:t> </w:t>
      </w:r>
      <w:r w:rsidR="006B6796">
        <w:t>102</w:t>
      </w:r>
      <w:r w:rsidR="00284937">
        <w:t> </w:t>
      </w:r>
      <w:r w:rsidR="006B6796">
        <w:t>223</w:t>
      </w:r>
      <w:r w:rsidR="00284937">
        <w:t> </w:t>
      </w:r>
      <w:r w:rsidR="00E90DE8">
        <w:fldChar w:fldCharType="begin"/>
      </w:r>
      <w:r w:rsidR="00E90DE8">
        <w:instrText xml:space="preserve"> REF _Ref179539320 \r \h </w:instrText>
      </w:r>
      <w:r w:rsidR="00E90DE8">
        <w:fldChar w:fldCharType="separate"/>
      </w:r>
      <w:r w:rsidR="00E90DE8">
        <w:t>[21]</w:t>
      </w:r>
      <w:r w:rsidR="00E90DE8">
        <w:fldChar w:fldCharType="end"/>
      </w:r>
      <w:r w:rsidR="006B6796">
        <w:t>, TS</w:t>
      </w:r>
      <w:r w:rsidR="00284937">
        <w:t> </w:t>
      </w:r>
      <w:r w:rsidR="006B6796">
        <w:t>31.111</w:t>
      </w:r>
      <w:r w:rsidR="00284937">
        <w:t> </w:t>
      </w:r>
      <w:r w:rsidR="00E90DE8">
        <w:fldChar w:fldCharType="begin"/>
      </w:r>
      <w:r w:rsidR="00E90DE8">
        <w:instrText xml:space="preserve"> REF _Ref179539142 \r \h </w:instrText>
      </w:r>
      <w:r w:rsidR="00E90DE8">
        <w:fldChar w:fldCharType="separate"/>
      </w:r>
      <w:r w:rsidR="00E90DE8">
        <w:t>[20]</w:t>
      </w:r>
      <w:r w:rsidR="00E90DE8">
        <w:fldChar w:fldCharType="end"/>
      </w:r>
      <w:r w:rsidR="00106A79">
        <w:t>.</w:t>
      </w:r>
    </w:p>
    <w:p w14:paraId="1F4AD0F9" w14:textId="06A58BE2"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969" w:name="_Toc178929623"/>
      <w:bookmarkStart w:id="970" w:name="_Toc183030985"/>
      <w:r w:rsidRPr="00B54E99">
        <w:t>A.2</w:t>
      </w:r>
      <w:r w:rsidRPr="00B54E99">
        <w:tab/>
        <w:t>Test EF structure - 2</w:t>
      </w:r>
      <w:bookmarkEnd w:id="969"/>
      <w:bookmarkEnd w:id="970"/>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17F41D8B" w:rsidR="00B54E99" w:rsidRDefault="00B54E99" w:rsidP="00B54E99">
      <w:bookmarkStart w:id="971" w:name="MCCQCTEMPBM_00000106"/>
      <w:r>
        <w:t xml:space="preserve">This EF structure </w:t>
      </w:r>
      <w:r w:rsidR="000F5E46">
        <w:t>is suggested to be used with</w:t>
      </w:r>
      <w:r>
        <w:t xml:space="preserve"> the test environment defined in clause 4.1.4</w:t>
      </w:r>
      <w:r w:rsidR="000F5E46">
        <w:t xml:space="preserve"> of the present document</w:t>
      </w:r>
      <w:r>
        <w:t>.</w:t>
      </w:r>
    </w:p>
    <w:bookmarkEnd w:id="971"/>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2" w:name="MCCQCTEMPBM_00000169"/>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3" w:name="MCCQCTEMPBM_00000170"/>
            <w:bookmarkEnd w:id="972"/>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73"/>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4" w:name="MCCQCTEMPBM_00000171"/>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5" w:name="MCCQCTEMPBM_00000172"/>
            <w:bookmarkEnd w:id="974"/>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75"/>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6" w:name="MCCQCTEMPBM_00000173"/>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76"/>
    </w:tbl>
    <w:p w14:paraId="58755AFD" w14:textId="77777777" w:rsidR="00B54E99" w:rsidRPr="009E756E" w:rsidRDefault="00B54E99" w:rsidP="00B54E99"/>
    <w:p w14:paraId="29307035" w14:textId="0A0AC16C" w:rsidR="00B54E99" w:rsidRDefault="00B54E99" w:rsidP="001104DD">
      <w:pPr>
        <w:pStyle w:val="Heading2"/>
      </w:pPr>
      <w:bookmarkStart w:id="977" w:name="_Toc178929624"/>
      <w:bookmarkStart w:id="978" w:name="_Toc183030986"/>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977"/>
      <w:bookmarkEnd w:id="978"/>
    </w:p>
    <w:p w14:paraId="424D61FE" w14:textId="25A180AE" w:rsidR="00B54E99" w:rsidRDefault="00B54E99" w:rsidP="00B54E99">
      <w:bookmarkStart w:id="979" w:name="MCCQCTEMPBM_00000107"/>
      <w:r>
        <w:t xml:space="preserve">This file contains data required for a test applet to handle test case execution.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bookmarkEnd w:id="979"/>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FE58CD3"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24587F0D" w:rsidR="00B54E99" w:rsidRDefault="00B54E99" w:rsidP="00B54E99">
      <w:r>
        <w:t xml:space="preserve">The EF </w:t>
      </w:r>
      <w:r w:rsidR="000F5E46">
        <w:t xml:space="preserve">may </w:t>
      </w:r>
      <w:r>
        <w:t>include data related to,</w:t>
      </w:r>
    </w:p>
    <w:p w14:paraId="265BB6B2" w14:textId="77777777" w:rsidR="00B54E99" w:rsidRDefault="00B54E99">
      <w:pPr>
        <w:pStyle w:val="ListParagraph"/>
        <w:numPr>
          <w:ilvl w:val="0"/>
          <w:numId w:val="15"/>
        </w:numPr>
      </w:pPr>
      <w:bookmarkStart w:id="980" w:name="MCCQCTEMPBM_00000215"/>
      <w:r>
        <w:t xml:space="preserve">Test step control </w:t>
      </w:r>
    </w:p>
    <w:p w14:paraId="277CA3FB" w14:textId="77777777" w:rsidR="00B54E99" w:rsidRDefault="00B54E99">
      <w:pPr>
        <w:pStyle w:val="ListParagraph"/>
        <w:numPr>
          <w:ilvl w:val="1"/>
          <w:numId w:val="15"/>
        </w:numPr>
        <w:ind w:left="990"/>
      </w:pPr>
      <w:bookmarkStart w:id="981" w:name="MCCQCTEMPBM_00000216"/>
      <w:bookmarkEnd w:id="980"/>
      <w:r>
        <w:t>TT can update this data to direct test applet to move to next step in the test case.</w:t>
      </w:r>
    </w:p>
    <w:p w14:paraId="73AB9B70" w14:textId="77777777" w:rsidR="00B54E99" w:rsidRDefault="00B54E99">
      <w:pPr>
        <w:pStyle w:val="ListParagraph"/>
        <w:numPr>
          <w:ilvl w:val="0"/>
          <w:numId w:val="15"/>
        </w:numPr>
      </w:pPr>
      <w:bookmarkStart w:id="982" w:name="MCCQCTEMPBM_00000217"/>
      <w:bookmarkEnd w:id="981"/>
      <w:r>
        <w:t xml:space="preserve">Toolkit command data </w:t>
      </w:r>
    </w:p>
    <w:p w14:paraId="19770DED" w14:textId="77777777" w:rsidR="00B54E99" w:rsidRDefault="00B54E99">
      <w:pPr>
        <w:pStyle w:val="ListParagraph"/>
        <w:numPr>
          <w:ilvl w:val="1"/>
          <w:numId w:val="15"/>
        </w:numPr>
        <w:ind w:left="990"/>
      </w:pPr>
      <w:bookmarkStart w:id="983" w:name="MCCQCTEMPBM_00000218"/>
      <w:bookmarkEnd w:id="982"/>
      <w:r>
        <w:t>This can be a sequence of TLVs related to proactive commands or event registrations or call control response data or any other action required for the test case.</w:t>
      </w:r>
    </w:p>
    <w:p w14:paraId="075E08DB" w14:textId="77777777" w:rsidR="00B54E99" w:rsidRDefault="00B54E99">
      <w:pPr>
        <w:pStyle w:val="ListParagraph"/>
        <w:numPr>
          <w:ilvl w:val="1"/>
          <w:numId w:val="15"/>
        </w:numPr>
        <w:ind w:left="990"/>
      </w:pPr>
      <w:bookmarkStart w:id="984" w:name="MCCQCTEMPBM_00000219"/>
      <w:bookmarkEnd w:id="983"/>
      <w:r>
        <w:lastRenderedPageBreak/>
        <w:t>Different Tags can be defined for this purpose.</w:t>
      </w:r>
    </w:p>
    <w:p w14:paraId="3D865F2C" w14:textId="77777777" w:rsidR="00B54E99" w:rsidRDefault="00B54E99" w:rsidP="00B54E99">
      <w:bookmarkStart w:id="985" w:name="MCCQCTEMPBM_00000108"/>
      <w:bookmarkEnd w:id="984"/>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bookmarkEnd w:id="985"/>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720EEE0F" w:rsidR="00B54E99" w:rsidRPr="007D0212" w:rsidRDefault="00B54E99" w:rsidP="0036252F">
            <w:pPr>
              <w:pStyle w:val="TAC"/>
              <w:jc w:val="left"/>
            </w:pPr>
            <w:r>
              <w:t>Tag 1: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36252F">
            <w:pPr>
              <w:pStyle w:val="TAC"/>
            </w:pPr>
            <w:r>
              <w:t>5+X to 6+X</w:t>
            </w:r>
          </w:p>
        </w:tc>
        <w:tc>
          <w:tcPr>
            <w:tcW w:w="4112" w:type="dxa"/>
          </w:tcPr>
          <w:p w14:paraId="0E63074E" w14:textId="77777777" w:rsidR="00B54E99" w:rsidRPr="007D0212" w:rsidRDefault="00B54E99" w:rsidP="0036252F">
            <w:pPr>
              <w:pStyle w:val="TAC"/>
              <w:jc w:val="left"/>
            </w:pPr>
            <w:r>
              <w:t>Tag 2:  Proactive command tag</w:t>
            </w:r>
          </w:p>
        </w:tc>
        <w:tc>
          <w:tcPr>
            <w:tcW w:w="607" w:type="dxa"/>
          </w:tcPr>
          <w:p w14:paraId="081C0106" w14:textId="77777777" w:rsidR="00B54E99" w:rsidRPr="007D0212" w:rsidRDefault="00B54E99" w:rsidP="0036252F">
            <w:pPr>
              <w:pStyle w:val="TAC"/>
            </w:pPr>
            <w:r>
              <w:t>O</w:t>
            </w:r>
          </w:p>
        </w:tc>
        <w:tc>
          <w:tcPr>
            <w:tcW w:w="1518" w:type="dxa"/>
          </w:tcPr>
          <w:p w14:paraId="355FF3CF" w14:textId="77777777" w:rsidR="00B54E99" w:rsidRPr="007D0212" w:rsidRDefault="00B54E99" w:rsidP="0036252F">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36252F">
            <w:pPr>
              <w:pStyle w:val="TAC"/>
            </w:pPr>
            <w:r>
              <w:t>7+X to 8+X</w:t>
            </w:r>
          </w:p>
        </w:tc>
        <w:tc>
          <w:tcPr>
            <w:tcW w:w="4112" w:type="dxa"/>
          </w:tcPr>
          <w:p w14:paraId="08E4652E" w14:textId="77777777" w:rsidR="00B54E99" w:rsidRDefault="00B54E99" w:rsidP="0036252F">
            <w:pPr>
              <w:pStyle w:val="TAC"/>
              <w:jc w:val="left"/>
            </w:pPr>
            <w:r>
              <w:t>Tag 2 length</w:t>
            </w:r>
          </w:p>
        </w:tc>
        <w:tc>
          <w:tcPr>
            <w:tcW w:w="607" w:type="dxa"/>
          </w:tcPr>
          <w:p w14:paraId="3D0A4DD5" w14:textId="77777777" w:rsidR="00B54E99" w:rsidRPr="007D0212" w:rsidRDefault="00B54E99" w:rsidP="0036252F">
            <w:pPr>
              <w:pStyle w:val="TAC"/>
            </w:pPr>
            <w:r>
              <w:t>O</w:t>
            </w:r>
          </w:p>
        </w:tc>
        <w:tc>
          <w:tcPr>
            <w:tcW w:w="1518" w:type="dxa"/>
          </w:tcPr>
          <w:p w14:paraId="4F58C017" w14:textId="77777777" w:rsidR="00B54E99" w:rsidRDefault="00B54E99" w:rsidP="0036252F">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36252F">
            <w:pPr>
              <w:pStyle w:val="TAC"/>
            </w:pPr>
            <w:r>
              <w:t>9+X to 9+X+Y</w:t>
            </w:r>
          </w:p>
        </w:tc>
        <w:tc>
          <w:tcPr>
            <w:tcW w:w="4112" w:type="dxa"/>
          </w:tcPr>
          <w:p w14:paraId="722087C3" w14:textId="77777777" w:rsidR="00B54E99" w:rsidRDefault="00B54E99" w:rsidP="0036252F">
            <w:pPr>
              <w:pStyle w:val="TAC"/>
              <w:jc w:val="left"/>
            </w:pPr>
            <w:r>
              <w:t>Tag 2 data</w:t>
            </w:r>
          </w:p>
        </w:tc>
        <w:tc>
          <w:tcPr>
            <w:tcW w:w="607" w:type="dxa"/>
          </w:tcPr>
          <w:p w14:paraId="65052AB7" w14:textId="77777777" w:rsidR="00B54E99" w:rsidRPr="007D0212" w:rsidRDefault="00B54E99" w:rsidP="0036252F">
            <w:pPr>
              <w:pStyle w:val="TAC"/>
            </w:pPr>
            <w:r>
              <w:t>O</w:t>
            </w:r>
          </w:p>
        </w:tc>
        <w:tc>
          <w:tcPr>
            <w:tcW w:w="1518" w:type="dxa"/>
          </w:tcPr>
          <w:p w14:paraId="12449775" w14:textId="77777777" w:rsidR="00B54E99" w:rsidRDefault="00B54E99" w:rsidP="0036252F">
            <w:pPr>
              <w:pStyle w:val="TAC"/>
            </w:pPr>
            <w:r>
              <w:t>Y bytes</w:t>
            </w:r>
          </w:p>
        </w:tc>
      </w:tr>
    </w:tbl>
    <w:p w14:paraId="1905AD2C" w14:textId="77777777" w:rsidR="00B54E99" w:rsidRDefault="00B54E99" w:rsidP="00B54E99"/>
    <w:p w14:paraId="09D13E3D" w14:textId="41CFBB92" w:rsidR="00B54E99" w:rsidRDefault="00B54E99" w:rsidP="001104DD">
      <w:pPr>
        <w:pStyle w:val="Heading2"/>
      </w:pPr>
      <w:bookmarkStart w:id="986" w:name="_Toc178929625"/>
      <w:bookmarkStart w:id="987" w:name="_Toc183030987"/>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w:t>
      </w:r>
      <w:r w:rsidR="00AB5838">
        <w:t xml:space="preserve"> </w:t>
      </w:r>
      <w:r w:rsidR="000F5E46">
        <w:t>Output</w:t>
      </w:r>
      <w:r w:rsidRPr="006D128E">
        <w:t>)</w:t>
      </w:r>
      <w:bookmarkEnd w:id="986"/>
      <w:bookmarkEnd w:id="987"/>
    </w:p>
    <w:p w14:paraId="239D95EA" w14:textId="5CAA4791" w:rsidR="00B54E99" w:rsidRDefault="00B54E99" w:rsidP="00B54E99">
      <w:bookmarkStart w:id="988" w:name="MCCQCTEMPBM_00000109"/>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bookmarkEnd w:id="988"/>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36252F">
            <w:pPr>
              <w:pStyle w:val="TAC"/>
            </w:pPr>
            <w:r w:rsidRPr="006D128E">
              <w:t xml:space="preserve">Structure: </w:t>
            </w:r>
            <w:r>
              <w:t>transparent</w:t>
            </w:r>
          </w:p>
        </w:tc>
        <w:tc>
          <w:tcPr>
            <w:tcW w:w="1701" w:type="dxa"/>
            <w:gridSpan w:val="2"/>
          </w:tcPr>
          <w:p w14:paraId="125F4624" w14:textId="77777777" w:rsidR="00B54E99" w:rsidRPr="006D128E" w:rsidRDefault="00B54E99" w:rsidP="0036252F">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36252F">
            <w:pPr>
              <w:pStyle w:val="TAC"/>
            </w:pPr>
            <w:r>
              <w:t>Bytes</w:t>
            </w:r>
          </w:p>
        </w:tc>
        <w:tc>
          <w:tcPr>
            <w:tcW w:w="2835" w:type="dxa"/>
            <w:gridSpan w:val="2"/>
          </w:tcPr>
          <w:p w14:paraId="3890E09F" w14:textId="77777777" w:rsidR="00B54E99" w:rsidRPr="006D128E" w:rsidRDefault="00B54E99" w:rsidP="0036252F">
            <w:pPr>
              <w:pStyle w:val="TAC"/>
            </w:pPr>
            <w:r w:rsidRPr="006D128E">
              <w:t>Description</w:t>
            </w:r>
          </w:p>
        </w:tc>
        <w:tc>
          <w:tcPr>
            <w:tcW w:w="2977" w:type="dxa"/>
            <w:gridSpan w:val="2"/>
          </w:tcPr>
          <w:p w14:paraId="290609A2" w14:textId="77777777" w:rsidR="00B54E99" w:rsidRPr="006D128E" w:rsidRDefault="00B54E99" w:rsidP="0036252F">
            <w:pPr>
              <w:pStyle w:val="TAC"/>
            </w:pPr>
            <w:r w:rsidRPr="006D128E">
              <w:t>Default Value</w:t>
            </w:r>
          </w:p>
        </w:tc>
        <w:tc>
          <w:tcPr>
            <w:tcW w:w="567" w:type="dxa"/>
          </w:tcPr>
          <w:p w14:paraId="67AC4578" w14:textId="77777777" w:rsidR="00B54E99" w:rsidRPr="006D128E" w:rsidRDefault="00B54E99" w:rsidP="0036252F">
            <w:pPr>
              <w:pStyle w:val="TAC"/>
            </w:pPr>
            <w:r w:rsidRPr="006D128E">
              <w:t>M/O</w:t>
            </w:r>
          </w:p>
        </w:tc>
        <w:tc>
          <w:tcPr>
            <w:tcW w:w="1134" w:type="dxa"/>
          </w:tcPr>
          <w:p w14:paraId="56F20095" w14:textId="77777777" w:rsidR="00B54E99" w:rsidRPr="006D128E" w:rsidRDefault="00B54E99" w:rsidP="0036252F">
            <w:pPr>
              <w:pStyle w:val="TAC"/>
            </w:pPr>
            <w:r w:rsidRPr="006D128E">
              <w:t>Length</w:t>
            </w:r>
          </w:p>
        </w:tc>
      </w:tr>
      <w:tr w:rsidR="00B54E99" w:rsidRPr="006D128E" w14:paraId="74C313AC" w14:textId="77777777" w:rsidTr="00561BDA">
        <w:trPr>
          <w:trHeight w:val="240"/>
        </w:trPr>
        <w:tc>
          <w:tcPr>
            <w:tcW w:w="992" w:type="dxa"/>
          </w:tcPr>
          <w:p w14:paraId="1EB1C8DF" w14:textId="40859390" w:rsidR="00B54E99" w:rsidRPr="006D128E" w:rsidRDefault="00B54E99" w:rsidP="0036252F">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36252F">
            <w:pPr>
              <w:pStyle w:val="TAC"/>
            </w:pPr>
            <w:r w:rsidRPr="006D128E">
              <w:t>M</w:t>
            </w:r>
          </w:p>
        </w:tc>
        <w:tc>
          <w:tcPr>
            <w:tcW w:w="1134" w:type="dxa"/>
          </w:tcPr>
          <w:p w14:paraId="2BA1AEFE" w14:textId="0735DD70" w:rsidR="00B54E99" w:rsidRPr="006D128E" w:rsidRDefault="00B54E99" w:rsidP="0036252F">
            <w:pPr>
              <w:pStyle w:val="TAC"/>
            </w:pPr>
            <w:r>
              <w:t>255</w:t>
            </w:r>
            <w:r w:rsidR="000F5E46">
              <w:t xml:space="preserve"> bytes</w:t>
            </w:r>
          </w:p>
        </w:tc>
      </w:tr>
    </w:tbl>
    <w:p w14:paraId="7AD6B6AD" w14:textId="77777777" w:rsidR="00B54E99" w:rsidRDefault="00B54E99" w:rsidP="00B54E99"/>
    <w:p w14:paraId="1A2AFB2B" w14:textId="5F7AE2B6" w:rsidR="00B54E99" w:rsidRDefault="00B54E99" w:rsidP="00B54E99">
      <w:r>
        <w:t xml:space="preserve">The EF </w:t>
      </w:r>
      <w:r w:rsidR="000F5E46">
        <w:t>may</w:t>
      </w:r>
      <w:r>
        <w:t xml:space="preserve"> include data related to,</w:t>
      </w:r>
    </w:p>
    <w:p w14:paraId="7DF25EE2" w14:textId="77777777" w:rsidR="00B54E99" w:rsidRDefault="00B54E99">
      <w:pPr>
        <w:pStyle w:val="ListParagraph"/>
        <w:numPr>
          <w:ilvl w:val="0"/>
          <w:numId w:val="15"/>
        </w:numPr>
      </w:pPr>
      <w:bookmarkStart w:id="989" w:name="MCCQCTEMPBM_00000220"/>
      <w:r>
        <w:t xml:space="preserve">Test EFs offset control, </w:t>
      </w:r>
    </w:p>
    <w:p w14:paraId="562F0221" w14:textId="08585370" w:rsidR="00B54E99" w:rsidRDefault="00B54E99">
      <w:pPr>
        <w:pStyle w:val="ListParagraph"/>
        <w:numPr>
          <w:ilvl w:val="1"/>
          <w:numId w:val="15"/>
        </w:numPr>
        <w:ind w:left="990"/>
      </w:pPr>
      <w:bookmarkStart w:id="990" w:name="MCCQCTEMPBM_00000221"/>
      <w:bookmarkEnd w:id="989"/>
      <w:r>
        <w:t xml:space="preserve">TT can update initial offsets during </w:t>
      </w:r>
      <w:r w:rsidR="000F5E46">
        <w:t xml:space="preserve">test case </w:t>
      </w:r>
      <w:r>
        <w:t>initialization.</w:t>
      </w:r>
    </w:p>
    <w:p w14:paraId="647199E8" w14:textId="0504144E" w:rsidR="00B54E99" w:rsidRDefault="00B54E99">
      <w:pPr>
        <w:pStyle w:val="ListParagraph"/>
        <w:numPr>
          <w:ilvl w:val="1"/>
          <w:numId w:val="15"/>
        </w:numPr>
        <w:ind w:left="990"/>
      </w:pPr>
      <w:bookmarkStart w:id="991" w:name="MCCQCTEMPBM_00000222"/>
      <w:bookmarkEnd w:id="990"/>
      <w:r>
        <w:t xml:space="preserve">TT can track and update </w:t>
      </w:r>
      <w:r w:rsidR="000F5E46">
        <w:t xml:space="preserve">the </w:t>
      </w:r>
      <w:r>
        <w:t>test EF offsets as applet executes test steps.</w:t>
      </w:r>
    </w:p>
    <w:p w14:paraId="752A4506" w14:textId="3F8591B5" w:rsidR="00B54E99" w:rsidRDefault="00B54E99">
      <w:pPr>
        <w:pStyle w:val="ListParagraph"/>
        <w:numPr>
          <w:ilvl w:val="0"/>
          <w:numId w:val="15"/>
        </w:numPr>
      </w:pPr>
      <w:bookmarkStart w:id="992" w:name="MCCQCTEMPBM_00000223"/>
      <w:bookmarkEnd w:id="991"/>
      <w:r>
        <w:t xml:space="preserve">Toolkit command response data received from the </w:t>
      </w:r>
      <w:r w:rsidR="000F5E46">
        <w:t>ME</w:t>
      </w:r>
      <w:r>
        <w:t>,</w:t>
      </w:r>
    </w:p>
    <w:p w14:paraId="71A6FF06" w14:textId="4BC273C2" w:rsidR="00B54E99" w:rsidRDefault="00B54E99">
      <w:pPr>
        <w:pStyle w:val="ListParagraph"/>
        <w:numPr>
          <w:ilvl w:val="1"/>
          <w:numId w:val="15"/>
        </w:numPr>
        <w:ind w:left="990"/>
      </w:pPr>
      <w:bookmarkStart w:id="993" w:name="MCCQCTEMPBM_00000224"/>
      <w:bookmarkEnd w:id="992"/>
      <w:r>
        <w:t>This can be a sequence of TLVs related to proactive command responses (TERMI</w:t>
      </w:r>
      <w:r w:rsidR="00D20BC8">
        <w:t>N</w:t>
      </w:r>
      <w:r>
        <w:t>AL RESPONSE) or envelop commands (EVENTs).</w:t>
      </w:r>
    </w:p>
    <w:p w14:paraId="2E926F29" w14:textId="77777777" w:rsidR="00B54E99" w:rsidRDefault="00B54E99">
      <w:pPr>
        <w:pStyle w:val="ListParagraph"/>
        <w:numPr>
          <w:ilvl w:val="1"/>
          <w:numId w:val="15"/>
        </w:numPr>
        <w:ind w:left="990"/>
      </w:pPr>
      <w:bookmarkStart w:id="994" w:name="MCCQCTEMPBM_00000225"/>
      <w:bookmarkEnd w:id="993"/>
      <w:r>
        <w:t>Different Tags can be used for this purpose.</w:t>
      </w:r>
    </w:p>
    <w:p w14:paraId="42BF339D" w14:textId="77777777" w:rsidR="00B54E99" w:rsidRDefault="00B54E99" w:rsidP="00B54E99">
      <w:pPr>
        <w:keepNext/>
        <w:ind w:left="714" w:hanging="357"/>
      </w:pPr>
      <w:bookmarkStart w:id="995" w:name="MCCQCTEMPBM_00000110"/>
      <w:bookmarkEnd w:id="994"/>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bookmarkEnd w:id="995"/>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36252F">
            <w:pPr>
              <w:pStyle w:val="TAC"/>
            </w:pPr>
            <w:r>
              <w:t>8+X to 9+X</w:t>
            </w:r>
          </w:p>
        </w:tc>
        <w:tc>
          <w:tcPr>
            <w:tcW w:w="3865" w:type="dxa"/>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Pr>
          <w:p w14:paraId="18DB3352" w14:textId="77777777" w:rsidR="00B54E99" w:rsidRPr="007D0212" w:rsidRDefault="00B54E99" w:rsidP="0036252F">
            <w:pPr>
              <w:pStyle w:val="TAC"/>
            </w:pPr>
            <w:r>
              <w:t>O</w:t>
            </w:r>
          </w:p>
        </w:tc>
        <w:tc>
          <w:tcPr>
            <w:tcW w:w="1518" w:type="dxa"/>
          </w:tcPr>
          <w:p w14:paraId="2C4C95F3" w14:textId="77777777" w:rsidR="00B54E99" w:rsidRPr="007D0212" w:rsidRDefault="00B54E99" w:rsidP="0036252F">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36252F">
            <w:pPr>
              <w:pStyle w:val="TAC"/>
            </w:pPr>
            <w:r>
              <w:t>10+X to 11+X</w:t>
            </w:r>
          </w:p>
        </w:tc>
        <w:tc>
          <w:tcPr>
            <w:tcW w:w="3865" w:type="dxa"/>
          </w:tcPr>
          <w:p w14:paraId="3966E0C8" w14:textId="77777777" w:rsidR="00B54E99" w:rsidRDefault="00B54E99" w:rsidP="0036252F">
            <w:pPr>
              <w:pStyle w:val="TAC"/>
              <w:jc w:val="left"/>
            </w:pPr>
            <w:r>
              <w:t>Tag 2 length</w:t>
            </w:r>
          </w:p>
        </w:tc>
        <w:tc>
          <w:tcPr>
            <w:tcW w:w="607" w:type="dxa"/>
          </w:tcPr>
          <w:p w14:paraId="3ACA314C" w14:textId="77777777" w:rsidR="00B54E99" w:rsidRPr="007D0212" w:rsidRDefault="00B54E99" w:rsidP="0036252F">
            <w:pPr>
              <w:pStyle w:val="TAC"/>
            </w:pPr>
            <w:r>
              <w:t>O</w:t>
            </w:r>
          </w:p>
        </w:tc>
        <w:tc>
          <w:tcPr>
            <w:tcW w:w="1518" w:type="dxa"/>
          </w:tcPr>
          <w:p w14:paraId="79D205E0" w14:textId="77777777" w:rsidR="00B54E99" w:rsidRDefault="00B54E99" w:rsidP="0036252F">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36252F">
            <w:pPr>
              <w:pStyle w:val="TAC"/>
            </w:pPr>
            <w:r>
              <w:t>12+X to 12+X+Y</w:t>
            </w:r>
          </w:p>
        </w:tc>
        <w:tc>
          <w:tcPr>
            <w:tcW w:w="3865" w:type="dxa"/>
          </w:tcPr>
          <w:p w14:paraId="070E0B5A" w14:textId="77777777" w:rsidR="00B54E99" w:rsidRDefault="00B54E99" w:rsidP="0036252F">
            <w:pPr>
              <w:pStyle w:val="TAC"/>
              <w:jc w:val="left"/>
            </w:pPr>
            <w:r>
              <w:t>Tag 2 data</w:t>
            </w:r>
          </w:p>
        </w:tc>
        <w:tc>
          <w:tcPr>
            <w:tcW w:w="607" w:type="dxa"/>
          </w:tcPr>
          <w:p w14:paraId="40D633F7" w14:textId="77777777" w:rsidR="00B54E99" w:rsidRPr="007D0212" w:rsidRDefault="00B54E99" w:rsidP="0036252F">
            <w:pPr>
              <w:pStyle w:val="TAC"/>
            </w:pPr>
            <w:r>
              <w:t>O</w:t>
            </w:r>
          </w:p>
        </w:tc>
        <w:tc>
          <w:tcPr>
            <w:tcW w:w="1518" w:type="dxa"/>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1104DD">
      <w:pPr>
        <w:pStyle w:val="Heading2"/>
      </w:pPr>
      <w:bookmarkStart w:id="996" w:name="_Toc178929626"/>
      <w:bookmarkStart w:id="997" w:name="_Toc183030988"/>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996"/>
      <w:bookmarkEnd w:id="997"/>
    </w:p>
    <w:p w14:paraId="720BF483" w14:textId="5FD0C4F5"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w:t>
      </w:r>
      <w:r>
        <w:lastRenderedPageBreak/>
        <w:t xml:space="preserve">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bookmarkStart w:id="998" w:name="MCCQCTEMPBM_000001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bookmarkEnd w:id="998"/>
          <w:p w14:paraId="33E902BE" w14:textId="77777777" w:rsidR="00B54E99" w:rsidRPr="007D0212" w:rsidRDefault="00B54E99" w:rsidP="0036252F">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36252F">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36252F">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36252F">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36252F">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r w:rsidRPr="004B7E0F">
              <w:rPr>
                <w:lang w:val="fr-FR"/>
              </w:rPr>
              <w:t>Length</w:t>
            </w:r>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EF content read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r w:rsidRPr="004B7E0F">
              <w:rPr>
                <w:lang w:val="fr-FR"/>
              </w:rPr>
              <w:t>Sequence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r w:rsidRPr="004B7E0F">
              <w:rPr>
                <w:lang w:val="fr-FR"/>
              </w:rPr>
              <w:t>Sequence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NOTE 1: X depends on applet implementation.</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77777777" w:rsidR="00B54E99" w:rsidRDefault="00B54E99">
      <w:pPr>
        <w:pStyle w:val="ListParagraph"/>
        <w:numPr>
          <w:ilvl w:val="0"/>
          <w:numId w:val="15"/>
        </w:numPr>
      </w:pPr>
      <w:bookmarkStart w:id="999" w:name="MCCQCTEMPBM_00000226"/>
      <w:r>
        <w:t xml:space="preserve">EF content read control data, </w:t>
      </w:r>
    </w:p>
    <w:p w14:paraId="5C5E795E" w14:textId="77777777" w:rsidR="00B54E99" w:rsidRDefault="00B54E99">
      <w:pPr>
        <w:pStyle w:val="ListParagraph"/>
        <w:numPr>
          <w:ilvl w:val="1"/>
          <w:numId w:val="15"/>
        </w:numPr>
        <w:ind w:left="990"/>
      </w:pPr>
      <w:bookmarkStart w:id="1000" w:name="MCCQCTEMPBM_00000227"/>
      <w:bookmarkEnd w:id="999"/>
      <w:r>
        <w:t>TT can update this record with an instruction on what records to be read to update the EFs in TS.48 profile.</w:t>
      </w:r>
    </w:p>
    <w:p w14:paraId="2F62EB82" w14:textId="77777777" w:rsidR="00B54E99" w:rsidRDefault="00B54E99">
      <w:pPr>
        <w:pStyle w:val="ListParagraph"/>
        <w:numPr>
          <w:ilvl w:val="0"/>
          <w:numId w:val="15"/>
        </w:numPr>
      </w:pPr>
      <w:bookmarkStart w:id="1001" w:name="MCCQCTEMPBM_00000228"/>
      <w:bookmarkEnd w:id="1000"/>
      <w:r>
        <w:t>Sequence of EF content data,</w:t>
      </w:r>
    </w:p>
    <w:p w14:paraId="00F1A456" w14:textId="77777777" w:rsidR="00B54E99" w:rsidRDefault="00B54E99">
      <w:pPr>
        <w:pStyle w:val="ListParagraph"/>
        <w:numPr>
          <w:ilvl w:val="1"/>
          <w:numId w:val="15"/>
        </w:numPr>
        <w:ind w:left="990"/>
      </w:pPr>
      <w:bookmarkStart w:id="1002" w:name="MCCQCTEMPBM_00000229"/>
      <w:bookmarkEnd w:id="1001"/>
      <w:r>
        <w:t>This can be a sequence of TLVs related to EF content in the TS.48 profile.</w:t>
      </w:r>
    </w:p>
    <w:bookmarkEnd w:id="1002"/>
    <w:p w14:paraId="513A1D01" w14:textId="77777777" w:rsidR="00B54E99" w:rsidRDefault="00B54E99">
      <w:pPr>
        <w:pStyle w:val="ListParagraph"/>
        <w:numPr>
          <w:ilvl w:val="1"/>
          <w:numId w:val="15"/>
        </w:numPr>
        <w:ind w:left="990"/>
      </w:pPr>
      <w:r>
        <w:t>Each sequence can include data related to more than one EF in the TS.48 profile.</w:t>
      </w:r>
    </w:p>
    <w:p w14:paraId="3D779E2F" w14:textId="77777777" w:rsidR="00B54E99" w:rsidRDefault="00B54E99">
      <w:pPr>
        <w:pStyle w:val="ListParagraph"/>
        <w:numPr>
          <w:ilvl w:val="1"/>
          <w:numId w:val="15"/>
        </w:numPr>
        <w:ind w:left="990"/>
      </w:pPr>
      <w:bookmarkStart w:id="1003" w:name="MCCQCTEMPBM_00000231"/>
      <w:r>
        <w:t>Applet can choose a format to include number of ‘FF’ padding or unused bytes instead of updating with a sequence of ‘FF’ bytes to save the size of data in a record.</w:t>
      </w:r>
    </w:p>
    <w:p w14:paraId="30FC48D1" w14:textId="77777777" w:rsidR="00B54E99" w:rsidRDefault="00B54E99" w:rsidP="00AB5838">
      <w:pPr>
        <w:pStyle w:val="B10"/>
      </w:pPr>
      <w:bookmarkStart w:id="1004" w:name="MCCQCTEMPBM_00000112"/>
      <w:bookmarkEnd w:id="1003"/>
      <w:r>
        <w:t>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bookmarkEnd w:id="1004"/>
          <w:p w14:paraId="5982484D" w14:textId="77777777" w:rsidR="00B54E99" w:rsidRPr="007D0212" w:rsidRDefault="00B54E99" w:rsidP="0078143B">
            <w:pPr>
              <w:pStyle w:val="TAH"/>
            </w:pPr>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577EDC">
        <w:trPr>
          <w:jc w:val="center"/>
        </w:trPr>
        <w:tc>
          <w:tcPr>
            <w:tcW w:w="530" w:type="pct"/>
            <w:vMerge w:val="restart"/>
            <w:tcBorders>
              <w:top w:val="single" w:sz="4" w:space="0" w:color="auto"/>
              <w:left w:val="single" w:sz="4" w:space="0" w:color="auto"/>
              <w:right w:val="nil"/>
            </w:tcBorders>
          </w:tcPr>
          <w:p w14:paraId="291A0F68" w14:textId="29369A0F" w:rsidR="00AB5838" w:rsidRPr="007D0212" w:rsidRDefault="00AB5838" w:rsidP="00AB5838">
            <w:pPr>
              <w:pStyle w:val="TAC"/>
            </w:pPr>
            <w:r w:rsidRPr="00431CCB">
              <w:t>1</w:t>
            </w:r>
          </w:p>
        </w:tc>
        <w:tc>
          <w:tcPr>
            <w:tcW w:w="4470" w:type="pct"/>
            <w:tcBorders>
              <w:top w:val="single" w:sz="4" w:space="0" w:color="auto"/>
              <w:left w:val="nil"/>
              <w:bottom w:val="nil"/>
              <w:right w:val="single" w:sz="4" w:space="0" w:color="auto"/>
            </w:tcBorders>
          </w:tcPr>
          <w:p w14:paraId="73099EC0" w14:textId="40447537" w:rsidR="00AB5838" w:rsidRPr="007D0212" w:rsidRDefault="00AB5838" w:rsidP="00356EEB">
            <w:pPr>
              <w:pStyle w:val="TAC"/>
              <w:jc w:val="left"/>
            </w:pPr>
            <w:r w:rsidRPr="00431CCB">
              <w:t xml:space="preserve">&lt;instruction to read all none empty records&gt;, &lt;REFRESH flag&gt; </w:t>
            </w:r>
          </w:p>
        </w:tc>
      </w:tr>
      <w:tr w:rsidR="00AB5838" w:rsidRPr="007D0212" w14:paraId="699D7D2E" w14:textId="77777777" w:rsidTr="00577EDC">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275100EE" w14:textId="1862888C" w:rsidR="00AB5838" w:rsidRPr="0078143B" w:rsidRDefault="00AB5838" w:rsidP="00356EEB">
            <w:pPr>
              <w:pStyle w:val="TAL"/>
              <w:rPr>
                <w:rFonts w:cs="Arial"/>
              </w:rPr>
            </w:pPr>
            <w:r w:rsidRPr="00431CCB">
              <w:t>OR</w:t>
            </w:r>
          </w:p>
        </w:tc>
      </w:tr>
      <w:tr w:rsidR="00AB5838" w:rsidRPr="007D0212" w14:paraId="63013517" w14:textId="77777777" w:rsidTr="00577EDC">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6CBB282D" w14:textId="6C016780" w:rsidR="00AB5838" w:rsidRDefault="00AB5838" w:rsidP="00356EEB">
            <w:pPr>
              <w:pStyle w:val="TAL"/>
            </w:pPr>
            <w:r w:rsidRPr="00431CCB">
              <w:t>&lt;read from start record&gt;, &lt;read end record&gt;, &lt;REFRESH flag&gt;</w:t>
            </w:r>
          </w:p>
        </w:tc>
      </w:tr>
      <w:tr w:rsidR="00AB5838" w:rsidRPr="007D0212"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pPr>
            <w:r w:rsidRPr="00AB5838">
              <w:t>NOTE:</w:t>
            </w:r>
            <w:r w:rsidRPr="00AB5838">
              <w:tab/>
              <w:t>&lt;length of pattern&gt; and &lt;repeated pattern&gt; is not required if &lt;no of repeated pattern&gt; is 0.</w:t>
            </w:r>
          </w:p>
        </w:tc>
      </w:tr>
    </w:tbl>
    <w:p w14:paraId="085D0228" w14:textId="77777777" w:rsidR="00356EEB" w:rsidRDefault="00356EEB" w:rsidP="00B54E99"/>
    <w:p w14:paraId="090D69CD" w14:textId="77777777" w:rsidR="00B54E99" w:rsidRDefault="00B54E99" w:rsidP="00AB5838">
      <w:pPr>
        <w:pStyle w:val="B10"/>
      </w:pPr>
      <w:bookmarkStart w:id="1005" w:name="MCCQCTEMPBM_00000113"/>
      <w:r>
        <w:t>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bookmarkEnd w:id="1005"/>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36252F">
            <w:pPr>
              <w:pStyle w:val="TAC"/>
            </w:pPr>
            <w:r>
              <w:t>1</w:t>
            </w:r>
          </w:p>
        </w:tc>
        <w:tc>
          <w:tcPr>
            <w:tcW w:w="4471" w:type="pct"/>
            <w:tcBorders>
              <w:top w:val="single" w:sz="4" w:space="0" w:color="auto"/>
              <w:left w:val="single" w:sz="4" w:space="0" w:color="auto"/>
              <w:bottom w:val="nil"/>
              <w:right w:val="single" w:sz="4" w:space="0" w:color="auto"/>
            </w:tcBorders>
          </w:tcPr>
          <w:p w14:paraId="2C201038" w14:textId="0DCC4798" w:rsidR="00AB5838" w:rsidRPr="007D0212" w:rsidRDefault="00AB5838" w:rsidP="0078143B">
            <w:pPr>
              <w:pStyle w:val="TAL"/>
            </w:pPr>
            <w:r>
              <w:t>FD,1</w:t>
            </w:r>
          </w:p>
        </w:tc>
      </w:tr>
      <w:tr w:rsidR="00AB5838" w:rsidRPr="007D0212" w14:paraId="3B289CA7" w14:textId="77777777" w:rsidTr="00B17D81">
        <w:trPr>
          <w:jc w:val="center"/>
        </w:trPr>
        <w:tc>
          <w:tcPr>
            <w:tcW w:w="529" w:type="pct"/>
            <w:vMerge/>
            <w:tcBorders>
              <w:right w:val="single" w:sz="4" w:space="0" w:color="auto"/>
            </w:tcBorders>
          </w:tcPr>
          <w:p w14:paraId="5E6EFE7C" w14:textId="77777777" w:rsidR="00AB5838" w:rsidRDefault="00AB5838" w:rsidP="0036252F">
            <w:pPr>
              <w:pStyle w:val="TAC"/>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pPr>
            <w:r>
              <w:t>OR</w:t>
            </w:r>
          </w:p>
        </w:tc>
      </w:tr>
      <w:tr w:rsidR="00AB5838" w:rsidRPr="007D0212" w14:paraId="1EE8F948" w14:textId="77777777" w:rsidTr="00B17D81">
        <w:trPr>
          <w:jc w:val="center"/>
        </w:trPr>
        <w:tc>
          <w:tcPr>
            <w:tcW w:w="529" w:type="pct"/>
            <w:vMerge/>
            <w:tcBorders>
              <w:right w:val="single" w:sz="4" w:space="0" w:color="auto"/>
            </w:tcBorders>
          </w:tcPr>
          <w:p w14:paraId="27519C7C" w14:textId="77777777" w:rsidR="00AB5838" w:rsidRDefault="00AB5838" w:rsidP="0036252F">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pPr>
            <w:r>
              <w:t>2 ,3, 0</w:t>
            </w:r>
          </w:p>
        </w:tc>
      </w:tr>
      <w:tr w:rsidR="00AB5838" w:rsidRPr="00E8582B" w14:paraId="03068511" w14:textId="77777777" w:rsidTr="00B17D81">
        <w:trPr>
          <w:jc w:val="center"/>
        </w:trPr>
        <w:tc>
          <w:tcPr>
            <w:tcW w:w="529" w:type="pct"/>
          </w:tcPr>
          <w:p w14:paraId="5A916C05" w14:textId="70E35580" w:rsidR="00356EEB" w:rsidRPr="00561BDA" w:rsidRDefault="00356EEB" w:rsidP="00356EEB">
            <w:pPr>
              <w:pStyle w:val="TAC"/>
            </w:pPr>
            <w:r w:rsidRPr="00561BDA">
              <w:rPr>
                <w:lang w:val="fr-FR"/>
              </w:rPr>
              <w:t>2</w:t>
            </w:r>
          </w:p>
        </w:tc>
        <w:tc>
          <w:tcPr>
            <w:tcW w:w="4471" w:type="pct"/>
            <w:tcBorders>
              <w:top w:val="single" w:sz="4" w:space="0" w:color="auto"/>
            </w:tcBorders>
          </w:tcPr>
          <w:p w14:paraId="17E9E518" w14:textId="2091F6A4" w:rsidR="00356EEB" w:rsidRPr="00561BDA" w:rsidRDefault="00356EEB" w:rsidP="00356EEB">
            <w:pPr>
              <w:spacing w:after="0"/>
              <w:rPr>
                <w:rFonts w:ascii="Arial" w:hAnsi="Arial" w:cs="Arial"/>
                <w:sz w:val="18"/>
                <w:szCs w:val="18"/>
              </w:rPr>
            </w:pPr>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r w:rsidR="00AB5838">
              <w:rPr>
                <w:rFonts w:ascii="Arial" w:hAnsi="Arial" w:cs="Arial"/>
                <w:sz w:val="18"/>
                <w:szCs w:val="18"/>
                <w:lang w:val="fr-FR"/>
              </w:rPr>
              <w:t xml:space="preserve"> .</w:t>
            </w:r>
            <w:r w:rsidRPr="00561BDA">
              <w:rPr>
                <w:rFonts w:ascii="Arial" w:hAnsi="Arial" w:cs="Arial"/>
                <w:sz w:val="18"/>
                <w:szCs w:val="18"/>
                <w:lang w:val="fr-FR"/>
              </w:rPr>
              <w:t>.</w:t>
            </w:r>
            <w:r w:rsidRPr="00561BDA">
              <w:rPr>
                <w:lang w:val="fr-FR"/>
              </w:rPr>
              <w:t>'</w:t>
            </w:r>
          </w:p>
        </w:tc>
      </w:tr>
      <w:tr w:rsidR="00AB5838" w14:paraId="599FB9DE" w14:textId="77777777" w:rsidTr="00AB5838">
        <w:trPr>
          <w:jc w:val="center"/>
        </w:trPr>
        <w:tc>
          <w:tcPr>
            <w:tcW w:w="529" w:type="pct"/>
          </w:tcPr>
          <w:p w14:paraId="2C2B8B42" w14:textId="1AAFA2BC" w:rsidR="00356EEB" w:rsidRPr="00561BDA" w:rsidRDefault="00356EEB" w:rsidP="00356EEB">
            <w:pPr>
              <w:pStyle w:val="TAC"/>
            </w:pPr>
            <w:r w:rsidRPr="00561BDA">
              <w:rPr>
                <w:lang w:val="fr-FR"/>
              </w:rPr>
              <w:t>3</w:t>
            </w:r>
          </w:p>
        </w:tc>
        <w:tc>
          <w:tcPr>
            <w:tcW w:w="4471" w:type="pct"/>
          </w:tcPr>
          <w:p w14:paraId="1D8A31A8" w14:textId="40689CB0" w:rsidR="00356EEB" w:rsidRPr="00561BDA" w:rsidRDefault="00356EEB" w:rsidP="00356EEB">
            <w:pPr>
              <w:pStyle w:val="TAC"/>
              <w:jc w:val="left"/>
            </w:pPr>
            <w:r w:rsidRPr="00AB5838">
              <w:rPr>
                <w:lang w:val="fr-FR"/>
              </w:rPr>
              <w:t xml:space="preserve">'02 6F CE 05 01 09 07 01 FF 02 6F D2 00 </w:t>
            </w:r>
            <w:r w:rsidRPr="00561BDA">
              <w:rPr>
                <w:lang w:val="fr-FR"/>
              </w:rPr>
              <w:t>03 03 03 03 00 61 01 FF</w:t>
            </w:r>
            <w:r w:rsidR="00AB5838">
              <w:rPr>
                <w:lang w:val="fr-FR"/>
              </w:rPr>
              <w:t xml:space="preserve"> .</w:t>
            </w:r>
            <w:r w:rsidRPr="00561BDA">
              <w:rPr>
                <w:lang w:val="fr-FR"/>
              </w:rPr>
              <w:t>.'</w:t>
            </w:r>
          </w:p>
        </w:tc>
      </w:tr>
    </w:tbl>
    <w:p w14:paraId="36FB5FED" w14:textId="77777777" w:rsidR="00B54E99" w:rsidRPr="00747D74" w:rsidRDefault="00B54E99" w:rsidP="00B05BAE"/>
    <w:p w14:paraId="57EDA908" w14:textId="77777777" w:rsidR="00747D74" w:rsidRPr="005307A3" w:rsidRDefault="00747D74" w:rsidP="00243323">
      <w:pPr>
        <w:pStyle w:val="Heading9"/>
      </w:pPr>
      <w:bookmarkStart w:id="1006" w:name="_Toc146313261"/>
      <w:bookmarkStart w:id="1007" w:name="_Toc178929627"/>
      <w:bookmarkStart w:id="1008" w:name="_Toc183030989"/>
      <w:r w:rsidRPr="005307A3">
        <w:lastRenderedPageBreak/>
        <w:t>Annex B (normative):</w:t>
      </w:r>
      <w:r w:rsidRPr="005307A3">
        <w:br/>
      </w:r>
      <w:r w:rsidRPr="005307A3">
        <w:rPr>
          <w:snapToGrid w:val="0"/>
          <w:lang w:eastAsia="de-DE"/>
        </w:rPr>
        <w:t>Details of terminal profile support</w:t>
      </w:r>
      <w:bookmarkEnd w:id="1006"/>
      <w:bookmarkEnd w:id="1007"/>
      <w:bookmarkEnd w:id="1008"/>
    </w:p>
    <w:p w14:paraId="7A613791" w14:textId="084FF0DF"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Pr="00BE79A5">
        <w:t xml:space="preserve">[2], </w:t>
      </w:r>
      <w:r>
        <w:t>Annex B identically apply to the present specification.</w:t>
      </w:r>
      <w:r w:rsidRPr="006C1F26" w:rsidDel="00747D74">
        <w:t xml:space="preserve"> </w:t>
      </w:r>
    </w:p>
    <w:p w14:paraId="33CDE90E" w14:textId="00205FB1" w:rsidR="00076554" w:rsidRPr="00243323" w:rsidRDefault="004F2842" w:rsidP="00243323">
      <w:pPr>
        <w:pStyle w:val="Heading9"/>
      </w:pPr>
      <w:bookmarkStart w:id="1009" w:name="_Toc146313262"/>
      <w:bookmarkStart w:id="1010" w:name="_Toc178929628"/>
      <w:bookmarkStart w:id="1011" w:name="_Toc183030990"/>
      <w:r w:rsidRPr="00243323">
        <w:lastRenderedPageBreak/>
        <w:t>Annex C (informative):</w:t>
      </w:r>
      <w:r w:rsidRPr="00243323">
        <w:br/>
      </w:r>
      <w:r w:rsidR="00B90F9B" w:rsidRPr="00243323">
        <w:t>Suggested requirement lists for Test Applet functionality</w:t>
      </w:r>
      <w:bookmarkEnd w:id="1011"/>
    </w:p>
    <w:p w14:paraId="51742BD1" w14:textId="23795B97" w:rsidR="00073ADB" w:rsidRPr="00073ADB" w:rsidRDefault="00073ADB" w:rsidP="00073ADB">
      <w:r w:rsidRPr="00073ADB">
        <w:t>A Test Applet should be installed on to a nrUICC for testing USAT functionalities or testing USIM functionalities (e.g. test envi</w:t>
      </w:r>
      <w:r>
        <w:t>r</w:t>
      </w:r>
      <w:r w:rsidRPr="00073ADB">
        <w:t xml:space="preserve">onment in clause 4.1.5) if toolkit applet is required. Test Applet and TT should support general requirements in clause </w:t>
      </w:r>
      <w:r>
        <w:t>C</w:t>
      </w:r>
      <w:r w:rsidRPr="00073ADB">
        <w:t xml:space="preserve">.1 and the requirements in either the List-1 or List-2 in clause </w:t>
      </w:r>
      <w:r>
        <w:t>C</w:t>
      </w:r>
      <w:r w:rsidRPr="00073ADB">
        <w:t>.2 for test execution.</w:t>
      </w:r>
    </w:p>
    <w:p w14:paraId="70C1C66B" w14:textId="0E7E0035" w:rsidR="00073ADB" w:rsidRPr="00073ADB" w:rsidRDefault="00073ADB" w:rsidP="00073ADB">
      <w:pPr>
        <w:pStyle w:val="Heading2"/>
      </w:pPr>
      <w:bookmarkStart w:id="1012" w:name="_Toc183030991"/>
      <w:r>
        <w:t>C</w:t>
      </w:r>
      <w:r w:rsidRPr="00073ADB">
        <w:t>.1</w:t>
      </w:r>
      <w:r w:rsidRPr="00073ADB">
        <w:tab/>
        <w:t>General requirements</w:t>
      </w:r>
      <w:bookmarkEnd w:id="1012"/>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pPr>
            <w:r w:rsidRPr="00073ADB">
              <w:rPr>
                <w:b/>
                <w:bCs/>
              </w:rPr>
              <w:t>General requirements</w:t>
            </w:r>
          </w:p>
        </w:tc>
      </w:tr>
      <w:tr w:rsidR="00073ADB" w:rsidRPr="00073ADB"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lang w:val="fr-FR"/>
              </w:rPr>
            </w:pPr>
            <w:r>
              <w:rPr>
                <w:lang w:val="fr-FR"/>
              </w:rPr>
              <w:t>C</w:t>
            </w:r>
            <w:r w:rsidRPr="00073ADB">
              <w:rPr>
                <w:lang w:val="fr-FR"/>
              </w:rPr>
              <w:t>.1.1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pPr>
            <w:r w:rsidRPr="00073ADB">
              <w:t>Test instructions or Test Input data for test case execution should be read from Test EFs.</w:t>
            </w:r>
          </w:p>
        </w:tc>
      </w:tr>
      <w:tr w:rsidR="00073ADB" w:rsidRPr="00073ADB"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lang w:val="fr-FR"/>
              </w:rPr>
            </w:pPr>
            <w:r>
              <w:rPr>
                <w:lang w:val="fr-FR"/>
              </w:rPr>
              <w:t>C</w:t>
            </w:r>
            <w:r w:rsidRPr="00073ADB">
              <w:rPr>
                <w:lang w:val="fr-FR"/>
              </w:rPr>
              <w:t>.1.2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pPr>
            <w:r w:rsidRPr="00073ADB">
              <w:t>Format of the test instructions input data should be defined as per the applet implementation.</w:t>
            </w:r>
          </w:p>
        </w:tc>
      </w:tr>
      <w:tr w:rsidR="00073ADB" w:rsidRPr="00073ADB"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lang w:val="fr-FR"/>
              </w:rPr>
            </w:pPr>
            <w:r>
              <w:rPr>
                <w:lang w:val="fr-FR"/>
              </w:rPr>
              <w:t>C</w:t>
            </w:r>
            <w:r w:rsidRPr="00073ADB">
              <w:rPr>
                <w:lang w:val="fr-FR"/>
              </w:rPr>
              <w:t>.1.3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pPr>
            <w:r w:rsidRPr="00073ADB">
              <w:t>Applet should be able to trigger proactive commands using test case instructions or input data Test EFs.</w:t>
            </w:r>
          </w:p>
        </w:tc>
      </w:tr>
      <w:tr w:rsidR="00073ADB" w:rsidRPr="00073ADB"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lang w:val="fr-FR"/>
              </w:rPr>
            </w:pPr>
            <w:r>
              <w:rPr>
                <w:lang w:val="fr-FR"/>
              </w:rPr>
              <w:t>C</w:t>
            </w:r>
            <w:r w:rsidRPr="00073ADB">
              <w:rPr>
                <w:lang w:val="fr-FR"/>
              </w:rPr>
              <w:t>.1.4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pPr>
            <w:r w:rsidRPr="00073ADB">
              <w:t>Applet should be able to handle Call Control events from ME and return treatments using test case instructions or input data Test EFs.</w:t>
            </w:r>
          </w:p>
        </w:tc>
      </w:tr>
      <w:tr w:rsidR="00073ADB" w:rsidRPr="00073ADB"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lang w:val="fr-FR"/>
              </w:rPr>
            </w:pPr>
            <w:r>
              <w:rPr>
                <w:lang w:val="fr-FR"/>
              </w:rPr>
              <w:t>C</w:t>
            </w:r>
            <w:r w:rsidRPr="00073ADB">
              <w:rPr>
                <w:lang w:val="fr-FR"/>
              </w:rPr>
              <w:t>.1.5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pPr>
            <w:r w:rsidRPr="00073ADB">
              <w:t>TT should be able to instruct the applet when to read individual test instructions for executing them sequentially and should maintain proper synchronization with the test steps executed on the TT (Network Simulator).</w:t>
            </w:r>
          </w:p>
        </w:tc>
      </w:tr>
      <w:tr w:rsidR="00073ADB" w:rsidRPr="00073ADB"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lang w:val="fr-FR"/>
              </w:rPr>
            </w:pPr>
            <w:r>
              <w:rPr>
                <w:lang w:val="fr-FR"/>
              </w:rPr>
              <w:t>C</w:t>
            </w:r>
            <w:r w:rsidRPr="00073ADB">
              <w:rPr>
                <w:lang w:val="fr-FR"/>
              </w:rPr>
              <w:t>.1.6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pPr>
            <w:r w:rsidRPr="00073ADB">
              <w:t>Applet should be capable of resuming test steps in a test case after a device reset or UICC RESET refresh if required (e.g. Device reset or the REFRESH is part of the test case).</w:t>
            </w:r>
          </w:p>
        </w:tc>
      </w:tr>
      <w:tr w:rsidR="00073ADB" w:rsidRPr="00073ADB"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lang w:val="fr-FR"/>
              </w:rPr>
            </w:pPr>
            <w:r>
              <w:rPr>
                <w:lang w:val="fr-FR"/>
              </w:rPr>
              <w:t>C</w:t>
            </w:r>
            <w:r w:rsidRPr="00073ADB">
              <w:rPr>
                <w:lang w:val="fr-FR"/>
              </w:rPr>
              <w:t>.1.7</w:t>
            </w:r>
          </w:p>
        </w:tc>
        <w:tc>
          <w:tcPr>
            <w:tcW w:w="9000" w:type="dxa"/>
            <w:tcBorders>
              <w:top w:val="single" w:sz="4" w:space="0" w:color="auto"/>
              <w:left w:val="single" w:sz="4" w:space="0" w:color="auto"/>
              <w:bottom w:val="single" w:sz="4" w:space="0" w:color="auto"/>
              <w:right w:val="single" w:sz="4" w:space="0" w:color="auto"/>
            </w:tcBorders>
          </w:tcPr>
          <w:p w14:paraId="3ABD160E" w14:textId="77777777" w:rsidR="00073ADB" w:rsidRPr="00073ADB" w:rsidRDefault="00073ADB" w:rsidP="00073ADB">
            <w:pPr>
              <w:pStyle w:val="TAL"/>
            </w:pPr>
            <w:r w:rsidRPr="00073ADB">
              <w:t xml:space="preserve">Applet should be able to register or deregister for toolkit events in the ME - nrUICC interface. </w:t>
            </w:r>
          </w:p>
          <w:p w14:paraId="2FBF6FF2" w14:textId="4840DA82" w:rsidR="00073ADB" w:rsidRPr="00073ADB" w:rsidRDefault="00073ADB" w:rsidP="00073ADB">
            <w:pPr>
              <w:pStyle w:val="TAL"/>
            </w:pPr>
            <w:r>
              <w:t>(see note 1 and 2)</w:t>
            </w:r>
          </w:p>
        </w:tc>
      </w:tr>
      <w:tr w:rsidR="00073ADB" w:rsidRPr="00073ADB"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lang w:val="fr-FR"/>
              </w:rPr>
            </w:pPr>
            <w:r>
              <w:rPr>
                <w:lang w:val="fr-FR"/>
              </w:rPr>
              <w:t>C</w:t>
            </w:r>
            <w:r w:rsidRPr="00073ADB">
              <w:rPr>
                <w:lang w:val="fr-FR"/>
              </w:rPr>
              <w:t>.1.8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pPr>
            <w:r w:rsidRPr="00073ADB">
              <w:t>Applet should be capable of processing concatenated envelopes (e.g., in the case of Long SoR) and to take the necessary actions according to the test requirements.</w:t>
            </w:r>
          </w:p>
        </w:tc>
      </w:tr>
      <w:tr w:rsidR="00073ADB" w:rsidRPr="00073ADB"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lang w:val="fr-FR"/>
              </w:rPr>
            </w:pPr>
            <w:r>
              <w:rPr>
                <w:lang w:val="fr-FR"/>
              </w:rPr>
              <w:t>C</w:t>
            </w:r>
            <w:r w:rsidRPr="00073ADB">
              <w:rPr>
                <w:lang w:val="fr-FR"/>
              </w:rPr>
              <w:t>.1.9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pPr>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p>
          <w:p w14:paraId="3E7E91C6" w14:textId="7D5E7BF8" w:rsidR="00073ADB" w:rsidRPr="00073ADB" w:rsidRDefault="00073ADB" w:rsidP="00073ADB">
            <w:pPr>
              <w:pStyle w:val="TNO"/>
              <w:ind w:left="0" w:firstLine="0"/>
              <w:rPr>
                <w:lang w:val="en-GB"/>
              </w:rPr>
            </w:pPr>
            <w:r>
              <w:rPr>
                <w:lang w:val="en-GB"/>
              </w:rPr>
              <w:t>(see note 3)</w:t>
            </w:r>
          </w:p>
        </w:tc>
      </w:tr>
      <w:tr w:rsidR="00073ADB" w:rsidRPr="00073ADB"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lang w:val="fr-FR"/>
              </w:rPr>
            </w:pPr>
            <w:r>
              <w:rPr>
                <w:lang w:val="fr-FR"/>
              </w:rPr>
              <w:t>C</w:t>
            </w:r>
            <w:r w:rsidRPr="00073ADB">
              <w:rPr>
                <w:lang w:val="fr-FR"/>
              </w:rPr>
              <w:t>.1.10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pPr>
            <w:r w:rsidRPr="00073ADB">
              <w:t>Loading Test toolkit applets onto the nrUICC should be possible by using widely available tools.</w:t>
            </w:r>
          </w:p>
        </w:tc>
      </w:tr>
      <w:tr w:rsidR="00073ADB" w:rsidRPr="00073ADB"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lang w:val="fr-FR"/>
              </w:rPr>
            </w:pPr>
            <w:r>
              <w:rPr>
                <w:lang w:val="fr-FR"/>
              </w:rPr>
              <w:t>C</w:t>
            </w:r>
            <w:r w:rsidRPr="00073ADB">
              <w:rPr>
                <w:lang w:val="fr-FR"/>
              </w:rPr>
              <w:t>.1.11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pPr>
            <w:r w:rsidRPr="00073ADB">
              <w:t>Test applet should support events defined in ETSI</w:t>
            </w:r>
            <w:r w:rsidR="00F17F85">
              <w:t> </w:t>
            </w:r>
            <w:r w:rsidRPr="00073ADB">
              <w:t>TS</w:t>
            </w:r>
            <w:r w:rsidR="00F17F85">
              <w:t> </w:t>
            </w:r>
            <w:r w:rsidRPr="00073ADB">
              <w:t>102</w:t>
            </w:r>
            <w:r w:rsidR="00F17F85">
              <w:t> </w:t>
            </w:r>
            <w:r w:rsidRPr="00073ADB">
              <w:t xml:space="preserve">241 Rel-18 and </w:t>
            </w:r>
            <w:r w:rsidR="00F17F85">
              <w:t>TS </w:t>
            </w:r>
            <w:r w:rsidRPr="00073ADB">
              <w:t>31.130,</w:t>
            </w:r>
          </w:p>
        </w:tc>
      </w:tr>
      <w:tr w:rsidR="00073ADB" w:rsidRPr="00073ADB"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lang w:val="fr-FR"/>
              </w:rPr>
            </w:pPr>
            <w:r w:rsidRPr="00073ADB">
              <w:t>NOTE 1</w:t>
            </w:r>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pPr>
            <w:r w:rsidRPr="00073ADB">
              <w:t>A SETUP EVENT LIST proactive command will be triggered by the nrUICC due to the event registration or deregistration.</w:t>
            </w:r>
          </w:p>
        </w:tc>
      </w:tr>
      <w:tr w:rsidR="00073ADB" w:rsidRPr="00073ADB"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Default="00073ADB" w:rsidP="00073ADB">
            <w:pPr>
              <w:pStyle w:val="TAL"/>
              <w:rPr>
                <w:lang w:val="fr-FR"/>
              </w:rPr>
            </w:pPr>
            <w:r>
              <w:rPr>
                <w:lang w:val="fr-FR"/>
              </w:rPr>
              <w:t>NOTE 2</w:t>
            </w:r>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pPr>
            <w:r w:rsidRPr="00073ADB">
              <w:t>Applet may not receive the TERMINAL RESPONSE (TR) for the SETUP EVENT LIST proactive command. TT may use other methods to verify the TR content if required.</w:t>
            </w:r>
          </w:p>
        </w:tc>
      </w:tr>
      <w:tr w:rsidR="00073ADB" w:rsidRPr="00073ADB"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lang w:val="fr-FR"/>
              </w:rPr>
            </w:pPr>
            <w:r>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pPr>
            <w:r w:rsidRPr="00073ADB">
              <w:t>Applet may trigger UICC RESET after restoring the EF data.</w:t>
            </w:r>
          </w:p>
        </w:tc>
      </w:tr>
    </w:tbl>
    <w:p w14:paraId="7A3E1320" w14:textId="77777777" w:rsidR="00073ADB" w:rsidRPr="00073ADB" w:rsidRDefault="00073ADB" w:rsidP="00073ADB"/>
    <w:p w14:paraId="3A70B560" w14:textId="0E6E7A2B" w:rsidR="00073ADB" w:rsidRPr="00073ADB" w:rsidRDefault="00073ADB" w:rsidP="00073ADB">
      <w:pPr>
        <w:pStyle w:val="Heading2"/>
      </w:pPr>
      <w:bookmarkStart w:id="1013" w:name="_Toc183030992"/>
      <w:r>
        <w:t>C</w:t>
      </w:r>
      <w:r w:rsidRPr="00073ADB">
        <w:t>.2</w:t>
      </w:r>
      <w:r w:rsidRPr="00073ADB">
        <w:tab/>
        <w:t>Test instruction or input data requirements</w:t>
      </w:r>
      <w:bookmarkEnd w:id="1013"/>
    </w:p>
    <w:p w14:paraId="10EAFC5E" w14:textId="77777777" w:rsidR="00073ADB" w:rsidRPr="00073ADB" w:rsidRDefault="00073ADB" w:rsidP="00073ADB">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p>
    <w:p w14:paraId="21E0697B" w14:textId="5F556301" w:rsidR="00073ADB" w:rsidRPr="00073ADB" w:rsidRDefault="00073ADB" w:rsidP="00073ADB">
      <w:pPr>
        <w:pStyle w:val="Heading3"/>
      </w:pPr>
      <w:bookmarkStart w:id="1014" w:name="_Toc183030993"/>
      <w:r>
        <w:t>C.</w:t>
      </w:r>
      <w:r w:rsidRPr="00073ADB">
        <w:t>2.1</w:t>
      </w:r>
      <w:r w:rsidRPr="00073ADB">
        <w:tab/>
        <w:t>Test instruction or input data requirements list-1</w:t>
      </w:r>
      <w:bookmarkEnd w:id="1014"/>
    </w:p>
    <w:p w14:paraId="393B6A87" w14:textId="77777777" w:rsidR="00073ADB" w:rsidRDefault="00073ADB" w:rsidP="00073ADB">
      <w:r w:rsidRPr="00073ADB">
        <w:t>Requirements in the following list are suggested to be supported within the test environment for seamless testing as defined in clause 4.1.4 of the present document.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pPr>
            <w:r w:rsidRPr="00073ADB">
              <w:rPr>
                <w:b/>
                <w:bCs/>
              </w:rPr>
              <w:t>Requirements for Seamless testing environment</w:t>
            </w:r>
          </w:p>
        </w:tc>
      </w:tr>
      <w:tr w:rsidR="00073ADB" w:rsidRPr="00073ADB"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pPr>
            <w:r w:rsidRPr="00073ADB">
              <w:t>C.2.1.1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pPr>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p>
        </w:tc>
      </w:tr>
    </w:tbl>
    <w:p w14:paraId="4F6FE85D" w14:textId="77777777" w:rsidR="00073ADB" w:rsidRPr="00073ADB" w:rsidRDefault="00073ADB" w:rsidP="00073ADB"/>
    <w:p w14:paraId="13321E11" w14:textId="5BDA8178" w:rsidR="00073ADB" w:rsidRPr="00073ADB" w:rsidRDefault="00073ADB" w:rsidP="00073ADB">
      <w:pPr>
        <w:pStyle w:val="Heading3"/>
      </w:pPr>
      <w:bookmarkStart w:id="1015" w:name="_Toc183030994"/>
      <w:r w:rsidRPr="00073ADB">
        <w:t>C.2.2</w:t>
      </w:r>
      <w:r w:rsidRPr="00073ADB">
        <w:tab/>
        <w:t>Test instruction or input data requirements list-2</w:t>
      </w:r>
      <w:bookmarkEnd w:id="1015"/>
    </w:p>
    <w:p w14:paraId="04B82355" w14:textId="77777777" w:rsidR="00073ADB" w:rsidRDefault="00073ADB" w:rsidP="00073ADB">
      <w:r w:rsidRPr="00073ADB">
        <w:t>Requirements in the following list are suggested to be supported within the test environment for Test toolkit events-based testing as defined in clause 4.1.5 of the present document.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712D16">
            <w:pPr>
              <w:pStyle w:val="TAL"/>
              <w:jc w:val="center"/>
            </w:pPr>
            <w:r w:rsidRPr="00073ADB">
              <w:rPr>
                <w:b/>
                <w:bCs/>
              </w:rPr>
              <w:t>Requirements for Test events-based testing</w:t>
            </w:r>
          </w:p>
        </w:tc>
      </w:tr>
      <w:tr w:rsidR="00073ADB" w:rsidRPr="00073ADB" w14:paraId="21B202D6"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712D16">
            <w:pPr>
              <w:pStyle w:val="TAL"/>
            </w:pPr>
            <w:r w:rsidRPr="00073ADB">
              <w:t>C.2.</w:t>
            </w:r>
            <w:r w:rsidR="00F17F85">
              <w:t>2</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712D16">
            <w:pPr>
              <w:pStyle w:val="TAL"/>
            </w:pPr>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p>
        </w:tc>
      </w:tr>
    </w:tbl>
    <w:p w14:paraId="45239758" w14:textId="77777777" w:rsidR="00073ADB" w:rsidRPr="00073ADB" w:rsidRDefault="00073ADB" w:rsidP="00073ADB"/>
    <w:p w14:paraId="290F5E3D" w14:textId="1C09E292" w:rsidR="00073ADB" w:rsidRPr="00073ADB" w:rsidRDefault="00073ADB" w:rsidP="00073ADB">
      <w:pPr>
        <w:pStyle w:val="Heading2"/>
      </w:pPr>
      <w:bookmarkStart w:id="1016" w:name="_Toc183030995"/>
      <w:r w:rsidRPr="00073ADB">
        <w:lastRenderedPageBreak/>
        <w:t>C.3</w:t>
      </w:r>
      <w:r w:rsidRPr="00073ADB">
        <w:tab/>
        <w:t>APDU content verification requirements</w:t>
      </w:r>
      <w:bookmarkEnd w:id="1016"/>
    </w:p>
    <w:p w14:paraId="4D9F1F21" w14:textId="56C5C563" w:rsidR="00073ADB" w:rsidRPr="00073ADB" w:rsidRDefault="00073ADB" w:rsidP="00073ADB">
      <w:pPr>
        <w:pStyle w:val="Heading3"/>
      </w:pPr>
      <w:bookmarkStart w:id="1017" w:name="_Toc183030996"/>
      <w:r w:rsidRPr="00073ADB">
        <w:t>C.3.1</w:t>
      </w:r>
      <w:r w:rsidRPr="00073ADB">
        <w:tab/>
        <w:t>APDU content verification requirements list-1</w:t>
      </w:r>
      <w:bookmarkEnd w:id="1017"/>
    </w:p>
    <w:p w14:paraId="6C7A0E13" w14:textId="77777777" w:rsidR="00073ADB" w:rsidRDefault="00073ADB" w:rsidP="00073ADB">
      <w:r w:rsidRPr="00073ADB">
        <w:t>Requirements in the following list are suggested to be supported within the test environment for seamless testing as defined in clause 4.1.4 of the present document.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712D16">
            <w:pPr>
              <w:pStyle w:val="TAL"/>
              <w:jc w:val="center"/>
            </w:pPr>
            <w:r w:rsidRPr="00073ADB">
              <w:rPr>
                <w:b/>
                <w:bCs/>
              </w:rPr>
              <w:t>Requirements for Seamless testing environment</w:t>
            </w:r>
          </w:p>
        </w:tc>
      </w:tr>
      <w:tr w:rsidR="00F17F85" w:rsidRPr="00073ADB" w14:paraId="72E411B3"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pPr>
            <w:r w:rsidRPr="00073ADB">
              <w:t>C.</w:t>
            </w:r>
            <w:r>
              <w:t>3</w:t>
            </w:r>
            <w:r w:rsidRPr="00073ADB">
              <w:t>.</w:t>
            </w:r>
            <w:r>
              <w:t>1</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pPr>
            <w:r w:rsidRPr="00073ADB">
              <w:t>TT should be able to receive and process the APDU TX/RX data exchanged between UICC and ME while maintaining proper synchronization with the test steps executed in the TT.</w:t>
            </w:r>
          </w:p>
        </w:tc>
      </w:tr>
      <w:tr w:rsidR="00F17F85" w:rsidRPr="00073ADB" w14:paraId="13F83575"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pPr>
            <w:r>
              <w:t>C</w:t>
            </w:r>
            <w:r w:rsidRPr="00073ADB">
              <w:t>.3.1.2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pPr>
            <w:r w:rsidRPr="00073ADB">
              <w:t>Verification of APDU TX/RX data for the respective EF should be possible by the TT during or after the test case execution.</w:t>
            </w:r>
          </w:p>
        </w:tc>
      </w:tr>
    </w:tbl>
    <w:p w14:paraId="32880194" w14:textId="77777777" w:rsidR="00F17F85" w:rsidRPr="00073ADB" w:rsidRDefault="00F17F85" w:rsidP="00F17F85"/>
    <w:p w14:paraId="3AA7B5D8" w14:textId="0D7FC147" w:rsidR="00073ADB" w:rsidRPr="00073ADB" w:rsidRDefault="00073ADB" w:rsidP="00073ADB">
      <w:pPr>
        <w:pStyle w:val="Heading3"/>
      </w:pPr>
      <w:bookmarkStart w:id="1018" w:name="_Toc183030997"/>
      <w:r w:rsidRPr="00073ADB">
        <w:t>C.3.2</w:t>
      </w:r>
      <w:r w:rsidRPr="00073ADB">
        <w:tab/>
        <w:t>APDU content verification requirements list-2</w:t>
      </w:r>
      <w:bookmarkEnd w:id="1018"/>
    </w:p>
    <w:p w14:paraId="4EF7E706" w14:textId="77777777" w:rsidR="00073ADB" w:rsidRDefault="00073ADB" w:rsidP="00073ADB">
      <w:r w:rsidRPr="00073ADB">
        <w:t>Requirements in the following list are suggested to be supported within the test environment for seamless testing as defined in clause 4.1.5 of the present document.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pPr>
            <w:r w:rsidRPr="00073ADB">
              <w:rPr>
                <w:b/>
                <w:bCs/>
              </w:rPr>
              <w:t>Requirements for Test events-based testing</w:t>
            </w:r>
          </w:p>
        </w:tc>
      </w:tr>
      <w:tr w:rsidR="00F17F85" w:rsidRPr="00073ADB" w14:paraId="02714834"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pPr>
            <w:r>
              <w:t>C</w:t>
            </w:r>
            <w:r w:rsidRPr="00073ADB">
              <w:t>.3.2.1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pPr>
            <w:r w:rsidRPr="00073ADB">
              <w:t>Applet should be capable of writing the contents of selected APDUs (e.g.: TERMINAL RESPONSE, ENVELOPE data, any selected APDUs etc), received from the ME - nrUICC interface to a test output file (e.g. EF</w:t>
            </w:r>
            <w:r w:rsidRPr="00073ADB">
              <w:rPr>
                <w:vertAlign w:val="subscript"/>
              </w:rPr>
              <w:t>TC_OUT</w:t>
            </w:r>
            <w:r w:rsidRPr="00073ADB">
              <w:t>).</w:t>
            </w:r>
          </w:p>
        </w:tc>
      </w:tr>
      <w:tr w:rsidR="00F17F85" w:rsidRPr="00073ADB" w14:paraId="213647EF"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pPr>
            <w:r>
              <w:t>C</w:t>
            </w:r>
            <w:r w:rsidRPr="00073ADB">
              <w:t>.3.2.2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pPr>
            <w:r w:rsidRPr="00073ADB">
              <w:t>TT should read EF</w:t>
            </w:r>
            <w:r w:rsidRPr="00073ADB">
              <w:rPr>
                <w:vertAlign w:val="subscript"/>
              </w:rPr>
              <w:t xml:space="preserve">TC_OUT </w:t>
            </w:r>
            <w:r w:rsidRPr="00073ADB">
              <w:t>file after the test case execution to verify the acceptance criteria.</w:t>
            </w:r>
          </w:p>
        </w:tc>
      </w:tr>
      <w:tr w:rsidR="00F17F85" w:rsidRPr="00073ADB" w14:paraId="190827B0"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pPr>
            <w:r>
              <w:t>C</w:t>
            </w:r>
            <w:r w:rsidRPr="00073ADB">
              <w:t>.3.2.3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pPr>
            <w:r w:rsidRPr="00073ADB">
              <w:t>Format of the verification data in the test output file should be defined as per the applet implementation.</w:t>
            </w:r>
          </w:p>
        </w:tc>
      </w:tr>
      <w:tr w:rsidR="00F17F85" w:rsidRPr="00073ADB" w14:paraId="2AEA24ED"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pPr>
            <w:r>
              <w:t>C</w:t>
            </w:r>
            <w:r w:rsidRPr="00073ADB">
              <w:t>.3.2.4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pPr>
            <w:r w:rsidRPr="00073ADB">
              <w:t xml:space="preserve">Applet should be able to process the TERMINAL RESPONSE received from the ME upon triggering a proactive command from the </w:t>
            </w:r>
            <w:r>
              <w:t>a</w:t>
            </w:r>
            <w:r w:rsidRPr="00073ADB">
              <w:t>pplet.</w:t>
            </w:r>
          </w:p>
        </w:tc>
      </w:tr>
      <w:tr w:rsidR="00F17F85" w:rsidRPr="00073ADB"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pPr>
            <w:r>
              <w:t>C</w:t>
            </w:r>
            <w:r w:rsidRPr="00073ADB">
              <w:t>.3.2.5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rFonts w:ascii="Arial" w:hAnsi="Arial"/>
                <w:sz w:val="18"/>
              </w:rPr>
            </w:pPr>
            <w:r w:rsidRPr="00073ADB">
              <w:rPr>
                <w:rFonts w:ascii="Arial" w:hAnsi="Arial"/>
                <w:sz w:val="18"/>
              </w:rPr>
              <w:t>When required by a test case, applet should be able to register or deregister for receiving an ADPU to verify its content.</w:t>
            </w:r>
            <w:r>
              <w:rPr>
                <w:rFonts w:ascii="Arial" w:hAnsi="Arial"/>
                <w:sz w:val="18"/>
              </w:rPr>
              <w:t xml:space="preserve"> </w:t>
            </w:r>
            <w:r w:rsidRPr="00F17F85">
              <w:rPr>
                <w:rFonts w:ascii="Arial" w:hAnsi="Arial"/>
                <w:sz w:val="18"/>
              </w:rPr>
              <w:t>(see note)</w:t>
            </w:r>
          </w:p>
        </w:tc>
      </w:tr>
      <w:tr w:rsidR="00F17F85" w:rsidRPr="00073ADB"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pPr>
            <w:r w:rsidRPr="00073ADB">
              <w:t>NOTE:</w:t>
            </w:r>
          </w:p>
        </w:tc>
        <w:tc>
          <w:tcPr>
            <w:tcW w:w="9000" w:type="dxa"/>
            <w:tcBorders>
              <w:top w:val="single" w:sz="4" w:space="0" w:color="auto"/>
              <w:left w:val="nil"/>
              <w:bottom w:val="single" w:sz="4" w:space="0" w:color="auto"/>
              <w:right w:val="single" w:sz="4" w:space="0" w:color="auto"/>
            </w:tcBorders>
          </w:tcPr>
          <w:p w14:paraId="188984CE" w14:textId="4FA7C35C" w:rsidR="00F17F85" w:rsidRPr="00073ADB" w:rsidRDefault="00F17F85" w:rsidP="00F17F85">
            <w:pPr>
              <w:spacing w:after="0"/>
            </w:pPr>
            <w:r w:rsidRPr="00F17F85">
              <w:rPr>
                <w:rFonts w:ascii="Arial" w:hAnsi="Arial"/>
                <w:sz w:val="18"/>
              </w:rPr>
              <w:t>Test events based APDU verification (clause 4.1.5) will require additional test applet support for the events EVENT_TEST_EXTERNAL_FILE_READ and EVENT_TEST_RX_APDU</w:t>
            </w:r>
            <w:r>
              <w:rPr>
                <w:rFonts w:ascii="Arial" w:hAnsi="Arial"/>
                <w:sz w:val="18"/>
              </w:rPr>
              <w:t>,</w:t>
            </w:r>
            <w:r w:rsidRPr="00F17F85">
              <w:rPr>
                <w:rFonts w:ascii="Arial" w:hAnsi="Arial"/>
                <w:sz w:val="18"/>
              </w:rPr>
              <w:t xml:space="preserve"> defined in ETSI</w:t>
            </w:r>
            <w:r>
              <w:rPr>
                <w:rFonts w:ascii="Arial" w:hAnsi="Arial"/>
                <w:sz w:val="18"/>
              </w:rPr>
              <w:t> </w:t>
            </w:r>
            <w:r w:rsidRPr="00F17F85">
              <w:rPr>
                <w:rFonts w:ascii="Arial" w:hAnsi="Arial"/>
                <w:sz w:val="18"/>
              </w:rPr>
              <w:t>TS</w:t>
            </w:r>
            <w:r>
              <w:rPr>
                <w:rFonts w:ascii="Arial" w:hAnsi="Arial"/>
                <w:sz w:val="18"/>
              </w:rPr>
              <w:t> </w:t>
            </w:r>
            <w:r w:rsidRPr="00F17F85">
              <w:rPr>
                <w:rFonts w:ascii="Arial" w:hAnsi="Arial"/>
                <w:sz w:val="18"/>
              </w:rPr>
              <w:t>102</w:t>
            </w:r>
            <w:r>
              <w:rPr>
                <w:rFonts w:ascii="Arial" w:hAnsi="Arial"/>
                <w:sz w:val="18"/>
              </w:rPr>
              <w:t> </w:t>
            </w:r>
            <w:r w:rsidRPr="00F17F85">
              <w:rPr>
                <w:rFonts w:ascii="Arial" w:hAnsi="Arial"/>
                <w:sz w:val="18"/>
              </w:rPr>
              <w:t>241</w:t>
            </w:r>
            <w:r>
              <w:rPr>
                <w:rFonts w:ascii="Arial" w:hAnsi="Arial"/>
                <w:sz w:val="18"/>
              </w:rPr>
              <w:t>,</w:t>
            </w:r>
            <w:r w:rsidRPr="00F17F85">
              <w:rPr>
                <w:rFonts w:ascii="Arial" w:hAnsi="Arial"/>
                <w:sz w:val="18"/>
              </w:rPr>
              <w:t xml:space="preserve"> Rel</w:t>
            </w:r>
            <w:r>
              <w:rPr>
                <w:rFonts w:ascii="Arial" w:hAnsi="Arial"/>
                <w:sz w:val="18"/>
              </w:rPr>
              <w:t>-</w:t>
            </w:r>
            <w:r w:rsidRPr="00F17F85">
              <w:rPr>
                <w:rFonts w:ascii="Arial" w:hAnsi="Arial"/>
                <w:sz w:val="18"/>
              </w:rPr>
              <w:t>18.</w:t>
            </w:r>
          </w:p>
        </w:tc>
      </w:tr>
    </w:tbl>
    <w:p w14:paraId="46513D9C" w14:textId="77777777" w:rsidR="00073ADB" w:rsidRDefault="00073ADB" w:rsidP="00076554"/>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5307A3" w:rsidRDefault="00747D74" w:rsidP="00243323">
      <w:pPr>
        <w:pStyle w:val="Heading9"/>
      </w:pPr>
      <w:bookmarkStart w:id="1019" w:name="_Toc183030998"/>
      <w:r w:rsidRPr="005307A3">
        <w:lastRenderedPageBreak/>
        <w:t xml:space="preserve">Annex </w:t>
      </w:r>
      <w:r w:rsidR="004F2842">
        <w:t>D</w:t>
      </w:r>
      <w:r w:rsidR="004F2842" w:rsidRPr="005307A3">
        <w:t xml:space="preserve"> </w:t>
      </w:r>
      <w:r w:rsidRPr="005307A3">
        <w:t>(informative):</w:t>
      </w:r>
      <w:r w:rsidRPr="005307A3">
        <w:br/>
        <w:t>Change history</w:t>
      </w:r>
      <w:bookmarkStart w:id="1020" w:name="historyclause"/>
      <w:bookmarkEnd w:id="1009"/>
      <w:bookmarkEnd w:id="1010"/>
      <w:bookmarkEnd w:id="1019"/>
      <w:bookmarkEnd w:id="1020"/>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36252F">
            <w:pPr>
              <w:pStyle w:val="TAC"/>
              <w:rPr>
                <w:sz w:val="16"/>
                <w:szCs w:val="16"/>
              </w:rPr>
            </w:pPr>
          </w:p>
        </w:tc>
        <w:tc>
          <w:tcPr>
            <w:tcW w:w="427" w:type="dxa"/>
            <w:shd w:val="solid" w:color="FFFFFF" w:fill="auto"/>
          </w:tcPr>
          <w:p w14:paraId="180E109B" w14:textId="77777777" w:rsidR="000124C6" w:rsidRPr="00315B85" w:rsidRDefault="000124C6" w:rsidP="0036252F">
            <w:pPr>
              <w:pStyle w:val="TAC"/>
              <w:rPr>
                <w:sz w:val="16"/>
                <w:szCs w:val="16"/>
              </w:rPr>
            </w:pPr>
          </w:p>
        </w:tc>
        <w:tc>
          <w:tcPr>
            <w:tcW w:w="426" w:type="dxa"/>
            <w:shd w:val="solid" w:color="FFFFFF" w:fill="auto"/>
          </w:tcPr>
          <w:p w14:paraId="6E9FD3A9" w14:textId="77777777" w:rsidR="000124C6" w:rsidRPr="00315B85" w:rsidRDefault="000124C6" w:rsidP="0036252F">
            <w:pPr>
              <w:pStyle w:val="TAC"/>
              <w:rPr>
                <w:sz w:val="16"/>
                <w:szCs w:val="16"/>
              </w:rPr>
            </w:pPr>
          </w:p>
        </w:tc>
        <w:tc>
          <w:tcPr>
            <w:tcW w:w="4433"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36252F">
            <w:pPr>
              <w:pStyle w:val="TAC"/>
              <w:rPr>
                <w:sz w:val="16"/>
                <w:szCs w:val="16"/>
              </w:rPr>
            </w:pPr>
            <w:r>
              <w:rPr>
                <w:sz w:val="16"/>
                <w:szCs w:val="16"/>
              </w:rPr>
              <w:t>2024-11</w:t>
            </w:r>
          </w:p>
        </w:tc>
        <w:tc>
          <w:tcPr>
            <w:tcW w:w="1137" w:type="dxa"/>
            <w:shd w:val="solid" w:color="FFFFFF" w:fill="auto"/>
          </w:tcPr>
          <w:p w14:paraId="47A396F9" w14:textId="07520C59" w:rsidR="000124C6" w:rsidRDefault="003D796D" w:rsidP="0036252F">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36252F">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36252F">
            <w:pPr>
              <w:pStyle w:val="TAC"/>
              <w:rPr>
                <w:sz w:val="16"/>
                <w:szCs w:val="16"/>
              </w:rPr>
            </w:pPr>
          </w:p>
        </w:tc>
        <w:tc>
          <w:tcPr>
            <w:tcW w:w="427" w:type="dxa"/>
            <w:shd w:val="solid" w:color="FFFFFF" w:fill="auto"/>
          </w:tcPr>
          <w:p w14:paraId="5FF1B08E" w14:textId="77777777" w:rsidR="000124C6" w:rsidRPr="00315B85" w:rsidRDefault="000124C6" w:rsidP="0036252F">
            <w:pPr>
              <w:pStyle w:val="TAC"/>
              <w:rPr>
                <w:sz w:val="16"/>
                <w:szCs w:val="16"/>
              </w:rPr>
            </w:pPr>
          </w:p>
        </w:tc>
        <w:tc>
          <w:tcPr>
            <w:tcW w:w="426" w:type="dxa"/>
            <w:shd w:val="solid" w:color="FFFFFF" w:fill="auto"/>
          </w:tcPr>
          <w:p w14:paraId="560F18FE" w14:textId="77777777" w:rsidR="000124C6" w:rsidRPr="00315B85" w:rsidRDefault="000124C6" w:rsidP="0036252F">
            <w:pPr>
              <w:pStyle w:val="TAC"/>
              <w:rPr>
                <w:sz w:val="16"/>
                <w:szCs w:val="16"/>
              </w:rPr>
            </w:pPr>
          </w:p>
        </w:tc>
        <w:tc>
          <w:tcPr>
            <w:tcW w:w="4433" w:type="dxa"/>
            <w:shd w:val="solid" w:color="FFFFFF" w:fill="auto"/>
          </w:tcPr>
          <w:p w14:paraId="1C3EA736" w14:textId="7A9A6A10" w:rsidR="000124C6" w:rsidRDefault="003D796D" w:rsidP="0036252F">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10" w:type="dxa"/>
            <w:shd w:val="solid" w:color="FFFFFF" w:fill="auto"/>
          </w:tcPr>
          <w:p w14:paraId="2AA17B6A" w14:textId="76441210" w:rsidR="000124C6" w:rsidRDefault="005571DA" w:rsidP="0036252F">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w:t>
            </w:r>
            <w:r>
              <w:rPr>
                <w:sz w:val="16"/>
                <w:szCs w:val="16"/>
              </w:rPr>
              <w:t>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w:t>
            </w:r>
            <w:r>
              <w:rPr>
                <w:sz w:val="16"/>
                <w:szCs w:val="16"/>
              </w:rPr>
              <w:t>70</w:t>
            </w:r>
            <w:r>
              <w:rPr>
                <w:sz w:val="16"/>
                <w:szCs w:val="16"/>
              </w:rPr>
              <w:t>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r>
              <w:rPr>
                <w:sz w:val="16"/>
                <w:szCs w:val="16"/>
              </w:rPr>
              <w:t>pCRs agreed</w:t>
            </w:r>
            <w:r>
              <w:rPr>
                <w:sz w:val="16"/>
                <w:szCs w:val="16"/>
              </w:rPr>
              <w:t xml:space="preserve"> in C6#1</w:t>
            </w:r>
            <w:r>
              <w:rPr>
                <w:sz w:val="16"/>
                <w:szCs w:val="16"/>
              </w:rPr>
              <w:t>20</w:t>
            </w:r>
            <w:r>
              <w:rPr>
                <w:sz w:val="16"/>
                <w:szCs w:val="16"/>
              </w:rPr>
              <w:t xml:space="preserve">-bis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w:t>
            </w:r>
            <w:r>
              <w:rPr>
                <w:sz w:val="16"/>
                <w:szCs w:val="16"/>
              </w:rPr>
              <w:t>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w:t>
            </w:r>
            <w:r>
              <w:rPr>
                <w:sz w:val="16"/>
                <w:szCs w:val="16"/>
              </w:rPr>
              <w:t>5</w:t>
            </w:r>
            <w:r>
              <w:rPr>
                <w:sz w:val="16"/>
                <w:szCs w:val="16"/>
              </w:rPr>
              <w:t>.0</w:t>
            </w:r>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EF6DE" w14:textId="77777777" w:rsidR="000755B7" w:rsidRDefault="000755B7">
      <w:pPr>
        <w:spacing w:after="0"/>
      </w:pPr>
      <w:r>
        <w:separator/>
      </w:r>
    </w:p>
  </w:endnote>
  <w:endnote w:type="continuationSeparator" w:id="0">
    <w:p w14:paraId="614ED42A" w14:textId="77777777" w:rsidR="000755B7" w:rsidRDefault="00075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1BD18" w14:textId="77777777" w:rsidR="000755B7" w:rsidRDefault="000755B7">
      <w:pPr>
        <w:spacing w:after="0"/>
      </w:pPr>
      <w:r>
        <w:separator/>
      </w:r>
    </w:p>
  </w:footnote>
  <w:footnote w:type="continuationSeparator" w:id="0">
    <w:p w14:paraId="4D5BE731" w14:textId="77777777" w:rsidR="000755B7" w:rsidRDefault="000755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1B5447E8"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746D">
      <w:rPr>
        <w:rFonts w:ascii="Arial" w:hAnsi="Arial" w:cs="Arial"/>
        <w:b/>
        <w:noProof/>
        <w:sz w:val="18"/>
        <w:szCs w:val="18"/>
      </w:rPr>
      <w:t>3GPP TS 31.117 V0.5.0 (2024-11)</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323AC984"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746D">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A21B8"/>
    <w:rsid w:val="000A3E63"/>
    <w:rsid w:val="000A661D"/>
    <w:rsid w:val="000D5E19"/>
    <w:rsid w:val="000E1778"/>
    <w:rsid w:val="000E227B"/>
    <w:rsid w:val="000E76C6"/>
    <w:rsid w:val="000F575D"/>
    <w:rsid w:val="000F5E46"/>
    <w:rsid w:val="00106A79"/>
    <w:rsid w:val="001104DD"/>
    <w:rsid w:val="0011386B"/>
    <w:rsid w:val="00116DFB"/>
    <w:rsid w:val="00141E97"/>
    <w:rsid w:val="00143C6A"/>
    <w:rsid w:val="00150E1D"/>
    <w:rsid w:val="00153DBC"/>
    <w:rsid w:val="00183425"/>
    <w:rsid w:val="001A31E2"/>
    <w:rsid w:val="001B1C01"/>
    <w:rsid w:val="001C0886"/>
    <w:rsid w:val="001C22C1"/>
    <w:rsid w:val="001C5329"/>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7376"/>
    <w:rsid w:val="0048060A"/>
    <w:rsid w:val="004814FF"/>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B27A5"/>
    <w:rsid w:val="005B395A"/>
    <w:rsid w:val="005B5FDC"/>
    <w:rsid w:val="005D5C28"/>
    <w:rsid w:val="005F19C1"/>
    <w:rsid w:val="005F5637"/>
    <w:rsid w:val="00602B62"/>
    <w:rsid w:val="00627639"/>
    <w:rsid w:val="00630509"/>
    <w:rsid w:val="00636577"/>
    <w:rsid w:val="00660676"/>
    <w:rsid w:val="00684865"/>
    <w:rsid w:val="006A3A55"/>
    <w:rsid w:val="006B6796"/>
    <w:rsid w:val="006C4A29"/>
    <w:rsid w:val="006E40A6"/>
    <w:rsid w:val="006E6F51"/>
    <w:rsid w:val="00711A03"/>
    <w:rsid w:val="0071592B"/>
    <w:rsid w:val="007240DF"/>
    <w:rsid w:val="00747D74"/>
    <w:rsid w:val="00754975"/>
    <w:rsid w:val="007574FB"/>
    <w:rsid w:val="007719C2"/>
    <w:rsid w:val="0078143B"/>
    <w:rsid w:val="007920B2"/>
    <w:rsid w:val="007A224E"/>
    <w:rsid w:val="007A4344"/>
    <w:rsid w:val="007D2460"/>
    <w:rsid w:val="007D61E4"/>
    <w:rsid w:val="007F374C"/>
    <w:rsid w:val="007F5DF0"/>
    <w:rsid w:val="00810F6B"/>
    <w:rsid w:val="008123F4"/>
    <w:rsid w:val="008174AF"/>
    <w:rsid w:val="0082436B"/>
    <w:rsid w:val="00862185"/>
    <w:rsid w:val="008804FB"/>
    <w:rsid w:val="00892CE1"/>
    <w:rsid w:val="008A746D"/>
    <w:rsid w:val="008C7A45"/>
    <w:rsid w:val="008D1523"/>
    <w:rsid w:val="008D6E37"/>
    <w:rsid w:val="008F470F"/>
    <w:rsid w:val="0094721B"/>
    <w:rsid w:val="00964EB1"/>
    <w:rsid w:val="009717E3"/>
    <w:rsid w:val="009807EF"/>
    <w:rsid w:val="009819B0"/>
    <w:rsid w:val="009834B2"/>
    <w:rsid w:val="0099094D"/>
    <w:rsid w:val="009966B8"/>
    <w:rsid w:val="009A189A"/>
    <w:rsid w:val="009B3E09"/>
    <w:rsid w:val="009C10CC"/>
    <w:rsid w:val="009C563E"/>
    <w:rsid w:val="009E0584"/>
    <w:rsid w:val="009E1CE7"/>
    <w:rsid w:val="00A01B4B"/>
    <w:rsid w:val="00A02313"/>
    <w:rsid w:val="00A036BA"/>
    <w:rsid w:val="00A17FF3"/>
    <w:rsid w:val="00A349FA"/>
    <w:rsid w:val="00A37A69"/>
    <w:rsid w:val="00A43F4C"/>
    <w:rsid w:val="00A44DEA"/>
    <w:rsid w:val="00A53B52"/>
    <w:rsid w:val="00A54701"/>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820BB"/>
    <w:rsid w:val="00B90F9B"/>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50B88"/>
    <w:rsid w:val="00E6703D"/>
    <w:rsid w:val="00E81C86"/>
    <w:rsid w:val="00E87268"/>
    <w:rsid w:val="00E90DE8"/>
    <w:rsid w:val="00EA02CF"/>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33713</Words>
  <Characters>192168</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225431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COMPRION</cp:lastModifiedBy>
  <cp:revision>3</cp:revision>
  <dcterms:created xsi:type="dcterms:W3CDTF">2024-11-20T20:30:00Z</dcterms:created>
  <dcterms:modified xsi:type="dcterms:W3CDTF">2024-11-20T20:31:00Z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