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B177C" w14:textId="77777777" w:rsidR="00F76D12" w:rsidRDefault="00F76D12" w:rsidP="00F76D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1520CFF5" w14:textId="77777777" w:rsidR="00F76D12" w:rsidRDefault="00F76D12" w:rsidP="00F76D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6D6B0AA" w14:textId="77777777" w:rsidR="00F76D12" w:rsidRDefault="00F76D12" w:rsidP="00F76D1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60008" w14:textId="77777777" w:rsidR="0050718B" w:rsidRDefault="0050718B">
      <w:r>
        <w:separator/>
      </w:r>
    </w:p>
  </w:endnote>
  <w:endnote w:type="continuationSeparator" w:id="0">
    <w:p w14:paraId="3AB4308D" w14:textId="77777777" w:rsidR="0050718B" w:rsidRDefault="00507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FBB71" w14:textId="77777777" w:rsidR="0050718B" w:rsidRDefault="0050718B">
      <w:r>
        <w:separator/>
      </w:r>
    </w:p>
  </w:footnote>
  <w:footnote w:type="continuationSeparator" w:id="0">
    <w:p w14:paraId="7F751816" w14:textId="77777777" w:rsidR="0050718B" w:rsidRDefault="00507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3B2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7209"/>
    <w:rsid w:val="00497F14"/>
    <w:rsid w:val="004A4BEC"/>
    <w:rsid w:val="004A5019"/>
    <w:rsid w:val="004B45A4"/>
    <w:rsid w:val="004D077E"/>
    <w:rsid w:val="0050718B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1647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66A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6D12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439</Words>
  <Characters>2130</Characters>
  <Application>Microsoft Office Word</Application>
  <DocSecurity>0</DocSecurity>
  <Lines>101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29.274_CR2105_(Rel-17)_RPCPSET</cp:lastModifiedBy>
  <cp:revision>79</cp:revision>
  <cp:lastPrinted>1899-12-31T23:00:00Z</cp:lastPrinted>
  <dcterms:created xsi:type="dcterms:W3CDTF">2019-01-14T04:28:00Z</dcterms:created>
  <dcterms:modified xsi:type="dcterms:W3CDTF">2024-06-26T11:58:00Z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3ff70915a095a93cace74a86498c7603d8a8f9f44372e7a3708a97ed3bdd2040</vt:lpwstr>
  </property>
</Properties>
</file>