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579DDB" w:rsidR="00F25D98" w:rsidRDefault="00C10A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4FC4A9" w:rsidR="00F25D98" w:rsidRDefault="00C10A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2E4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56FE">
              <w:t>M</w:t>
            </w:r>
            <w:r w:rsidR="002640DD">
              <w:t xml:space="preserve">iscellaneous editorial correction - </w:t>
            </w:r>
            <w:proofErr w:type="spellStart"/>
            <w:r w:rsidR="002640DD">
              <w:t>Rel</w:t>
            </w:r>
            <w:proofErr w:type="spellEnd"/>
            <w:r w:rsidR="002640DD">
              <w:t xml:space="preserve"> 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DE3C3" w:rsidR="001E41F3" w:rsidRDefault="003801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DD5F4" w:rsidR="001E41F3" w:rsidRDefault="003B5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file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D0086" w:rsidR="001E41F3" w:rsidRDefault="003B529B">
            <w:pPr>
              <w:pStyle w:val="CRCoverPage"/>
              <w:spacing w:after="0"/>
              <w:ind w:left="100"/>
              <w:rPr>
                <w:noProof/>
              </w:rPr>
            </w:pPr>
            <w:r w:rsidRPr="00CF653D">
              <w:rPr>
                <w:sz w:val="18"/>
                <w:szCs w:val="18"/>
                <w:lang w:val="fr-FR"/>
              </w:rPr>
              <w:t>EF</w:t>
            </w:r>
            <w:r>
              <w:rPr>
                <w:sz w:val="18"/>
                <w:szCs w:val="18"/>
                <w:lang w:val="fr-FR"/>
              </w:rPr>
              <w:t>S</w:t>
            </w:r>
            <w:r>
              <w:rPr>
                <w:sz w:val="18"/>
                <w:vertAlign w:val="subscript"/>
                <w:lang w:val="en-US"/>
              </w:rPr>
              <w:t xml:space="preserve">SOR-CMCI </w:t>
            </w:r>
            <w:r w:rsidRPr="0002071D">
              <w:rPr>
                <w:sz w:val="18"/>
                <w:lang w:val="en-US"/>
              </w:rPr>
              <w:t>corrected to read</w:t>
            </w:r>
            <w:r>
              <w:rPr>
                <w:sz w:val="18"/>
                <w:vertAlign w:val="subscript"/>
                <w:lang w:val="en-US"/>
              </w:rPr>
              <w:t xml:space="preserve"> </w:t>
            </w:r>
            <w:r w:rsidRPr="00CF653D">
              <w:rPr>
                <w:sz w:val="18"/>
                <w:szCs w:val="18"/>
                <w:lang w:val="fr-FR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SOR-CMCI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55C46" w:rsidR="001E41F3" w:rsidRDefault="003B5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CB8C3" w:rsidR="001E41F3" w:rsidRDefault="003B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356B7" w:rsidR="001E41F3" w:rsidRDefault="0032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26BD1" w:rsidR="001E41F3" w:rsidRDefault="0032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F19C1" w:rsidR="001E41F3" w:rsidRDefault="0032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39224" w14:textId="77777777" w:rsidR="00686B0E" w:rsidRDefault="00686B0E" w:rsidP="00686B0E">
      <w:pPr>
        <w:jc w:val="center"/>
        <w:rPr>
          <w:noProof/>
        </w:rPr>
      </w:pPr>
      <w:r w:rsidRPr="00EF1959">
        <w:rPr>
          <w:noProof/>
          <w:highlight w:val="yellow"/>
        </w:rPr>
        <w:lastRenderedPageBreak/>
        <w:t>####first change#####</w:t>
      </w:r>
    </w:p>
    <w:p w14:paraId="3D9A47A5" w14:textId="77777777" w:rsidR="00686B0E" w:rsidRPr="007D0212" w:rsidRDefault="00686B0E" w:rsidP="00686B0E">
      <w:pPr>
        <w:pStyle w:val="Heading2"/>
        <w:rPr>
          <w:lang w:eastAsia="ja-JP"/>
        </w:rPr>
      </w:pPr>
      <w:bookmarkStart w:id="1" w:name="_Toc36477620"/>
      <w:bookmarkStart w:id="2" w:name="_Toc44930512"/>
      <w:bookmarkStart w:id="3" w:name="_Toc50965282"/>
      <w:bookmarkStart w:id="4" w:name="_Toc57102050"/>
      <w:bookmarkStart w:id="5" w:name="_Toc162541978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"/>
      <w:bookmarkEnd w:id="2"/>
      <w:bookmarkEnd w:id="3"/>
      <w:bookmarkEnd w:id="4"/>
      <w:bookmarkEnd w:id="5"/>
    </w:p>
    <w:p w14:paraId="62BB533D" w14:textId="77777777" w:rsidR="00686B0E" w:rsidRPr="007D0212" w:rsidRDefault="00686B0E" w:rsidP="00686B0E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4775443F" w14:textId="77777777" w:rsidR="00686B0E" w:rsidRPr="007D0212" w:rsidRDefault="00686B0E" w:rsidP="00686B0E">
      <w:pPr>
        <w:pStyle w:val="TH"/>
        <w:spacing w:before="0" w:after="0"/>
        <w:rPr>
          <w:sz w:val="8"/>
          <w:szCs w:val="8"/>
        </w:rPr>
      </w:pPr>
    </w:p>
    <w:p w14:paraId="78C7ECBD" w14:textId="77777777" w:rsidR="00686B0E" w:rsidRPr="00CF653D" w:rsidRDefault="00686B0E" w:rsidP="00686B0E">
      <w:pPr>
        <w:keepLines/>
        <w:spacing w:after="240"/>
        <w:rPr>
          <w:rFonts w:ascii="Arial" w:hAnsi="Arial"/>
          <w:b/>
        </w:rPr>
      </w:pPr>
      <w:r>
        <w:rPr>
          <w:rFonts w:ascii="Arial" w:hAnsi="Arial"/>
          <w:sz w:val="18"/>
        </w:rPr>
        <w:t>……..</w:t>
      </w:r>
    </w:p>
    <w:p w14:paraId="28D21648" w14:textId="77777777" w:rsidR="00686B0E" w:rsidRPr="00CF653D" w:rsidRDefault="00686B0E" w:rsidP="00686B0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1EAD9928" w14:textId="77777777" w:rsidR="00686B0E" w:rsidRPr="00CF653D" w:rsidRDefault="00686B0E" w:rsidP="00686B0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6" w:name="MCCQCTEMPBM_00000147"/>
    </w:p>
    <w:tbl>
      <w:tblPr>
        <w:tblW w:w="109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16"/>
        <w:gridCol w:w="71"/>
        <w:gridCol w:w="16"/>
        <w:gridCol w:w="33"/>
        <w:gridCol w:w="142"/>
        <w:gridCol w:w="79"/>
        <w:gridCol w:w="180"/>
        <w:gridCol w:w="366"/>
        <w:gridCol w:w="76"/>
        <w:gridCol w:w="68"/>
        <w:gridCol w:w="76"/>
        <w:gridCol w:w="150"/>
        <w:gridCol w:w="43"/>
        <w:gridCol w:w="336"/>
        <w:gridCol w:w="45"/>
        <w:gridCol w:w="137"/>
        <w:gridCol w:w="146"/>
        <w:gridCol w:w="84"/>
        <w:gridCol w:w="158"/>
        <w:gridCol w:w="19"/>
        <w:gridCol w:w="5"/>
        <w:gridCol w:w="76"/>
        <w:gridCol w:w="81"/>
        <w:gridCol w:w="211"/>
        <w:gridCol w:w="191"/>
        <w:gridCol w:w="198"/>
        <w:gridCol w:w="75"/>
        <w:gridCol w:w="119"/>
        <w:gridCol w:w="180"/>
        <w:gridCol w:w="197"/>
        <w:gridCol w:w="12"/>
        <w:gridCol w:w="15"/>
        <w:gridCol w:w="184"/>
        <w:gridCol w:w="4"/>
        <w:gridCol w:w="76"/>
        <w:gridCol w:w="128"/>
        <w:gridCol w:w="284"/>
        <w:gridCol w:w="19"/>
        <w:gridCol w:w="178"/>
        <w:gridCol w:w="273"/>
        <w:gridCol w:w="31"/>
        <w:gridCol w:w="171"/>
        <w:gridCol w:w="249"/>
        <w:gridCol w:w="208"/>
        <w:gridCol w:w="68"/>
        <w:gridCol w:w="119"/>
        <w:gridCol w:w="42"/>
        <w:gridCol w:w="24"/>
        <w:gridCol w:w="26"/>
        <w:gridCol w:w="50"/>
        <w:gridCol w:w="170"/>
        <w:gridCol w:w="103"/>
        <w:gridCol w:w="205"/>
        <w:gridCol w:w="109"/>
        <w:gridCol w:w="192"/>
        <w:gridCol w:w="87"/>
        <w:gridCol w:w="117"/>
        <w:gridCol w:w="96"/>
        <w:gridCol w:w="80"/>
        <w:gridCol w:w="37"/>
        <w:gridCol w:w="39"/>
        <w:gridCol w:w="381"/>
        <w:gridCol w:w="293"/>
        <w:gridCol w:w="210"/>
        <w:gridCol w:w="78"/>
        <w:gridCol w:w="399"/>
        <w:gridCol w:w="269"/>
        <w:gridCol w:w="124"/>
        <w:gridCol w:w="96"/>
        <w:gridCol w:w="78"/>
        <w:gridCol w:w="46"/>
        <w:gridCol w:w="30"/>
        <w:gridCol w:w="437"/>
        <w:gridCol w:w="225"/>
        <w:gridCol w:w="253"/>
        <w:gridCol w:w="10"/>
        <w:gridCol w:w="468"/>
        <w:gridCol w:w="221"/>
        <w:gridCol w:w="227"/>
      </w:tblGrid>
      <w:tr w:rsidR="00686B0E" w:rsidRPr="00CF653D" w14:paraId="2B6A9205" w14:textId="77777777" w:rsidTr="00F554BE">
        <w:trPr>
          <w:cantSplit/>
        </w:trPr>
        <w:tc>
          <w:tcPr>
            <w:tcW w:w="76" w:type="dxa"/>
          </w:tcPr>
          <w:p w14:paraId="04D9549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MCCQCTEMPBM_00000308"/>
            <w:bookmarkEnd w:id="6"/>
          </w:p>
        </w:tc>
        <w:tc>
          <w:tcPr>
            <w:tcW w:w="1147" w:type="dxa"/>
            <w:gridSpan w:val="10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208E31F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0A20A5A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shd w:val="clear" w:color="auto" w:fill="auto"/>
          </w:tcPr>
          <w:p w14:paraId="217FE35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415B1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shd w:val="clear" w:color="auto" w:fill="auto"/>
          </w:tcPr>
          <w:p w14:paraId="605177E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072736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0" w:type="dxa"/>
            <w:gridSpan w:val="12"/>
            <w:shd w:val="clear" w:color="auto" w:fill="auto"/>
          </w:tcPr>
          <w:p w14:paraId="31C1E1A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" w:type="dxa"/>
            <w:gridSpan w:val="3"/>
            <w:shd w:val="clear" w:color="auto" w:fill="auto"/>
          </w:tcPr>
          <w:p w14:paraId="75FA961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295CC2B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66A63ED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12C5BAF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46A1543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3627AED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6B0E" w:rsidRPr="00CF653D" w14:paraId="54AB13BA" w14:textId="77777777" w:rsidTr="00F554BE">
        <w:trPr>
          <w:cantSplit/>
        </w:trPr>
        <w:tc>
          <w:tcPr>
            <w:tcW w:w="76" w:type="dxa"/>
          </w:tcPr>
          <w:p w14:paraId="32709A9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7" w:type="dxa"/>
            <w:gridSpan w:val="10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24E7655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5C28070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shd w:val="clear" w:color="auto" w:fill="auto"/>
          </w:tcPr>
          <w:p w14:paraId="06A1C55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071CB73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shd w:val="clear" w:color="auto" w:fill="auto"/>
          </w:tcPr>
          <w:p w14:paraId="73AD37D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744B0F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0" w:type="dxa"/>
            <w:gridSpan w:val="12"/>
            <w:shd w:val="clear" w:color="auto" w:fill="auto"/>
          </w:tcPr>
          <w:p w14:paraId="0145B67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" w:type="dxa"/>
            <w:gridSpan w:val="3"/>
            <w:shd w:val="clear" w:color="auto" w:fill="auto"/>
          </w:tcPr>
          <w:p w14:paraId="6A76D38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6B9E582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34A9DC7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737B8F8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663E272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796FE4D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6B0E" w:rsidRPr="00CF653D" w14:paraId="1C37EE75" w14:textId="77777777" w:rsidTr="00F554BE">
        <w:trPr>
          <w:cantSplit/>
        </w:trPr>
        <w:tc>
          <w:tcPr>
            <w:tcW w:w="76" w:type="dxa"/>
          </w:tcPr>
          <w:p w14:paraId="4220979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77637D1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  <w:bottom w:val="single" w:sz="6" w:space="0" w:color="auto"/>
            </w:tcBorders>
          </w:tcPr>
          <w:p w14:paraId="3EC2353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bottom w:val="single" w:sz="6" w:space="0" w:color="auto"/>
            </w:tcBorders>
          </w:tcPr>
          <w:p w14:paraId="3B806DC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tcBorders>
              <w:bottom w:val="single" w:sz="6" w:space="0" w:color="auto"/>
            </w:tcBorders>
          </w:tcPr>
          <w:p w14:paraId="49011DC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bottom w:val="single" w:sz="6" w:space="0" w:color="auto"/>
            </w:tcBorders>
          </w:tcPr>
          <w:p w14:paraId="4ADF252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6DA0C07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6" w:type="dxa"/>
            <w:gridSpan w:val="5"/>
          </w:tcPr>
          <w:p w14:paraId="4B04DF7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11" w:type="dxa"/>
            <w:gridSpan w:val="7"/>
          </w:tcPr>
          <w:p w14:paraId="14FD954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5F555FD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3" w:type="dxa"/>
            <w:gridSpan w:val="6"/>
          </w:tcPr>
          <w:p w14:paraId="694BD0F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7" w:type="dxa"/>
            <w:gridSpan w:val="6"/>
          </w:tcPr>
          <w:p w14:paraId="1C9D781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0" w:type="dxa"/>
            <w:gridSpan w:val="3"/>
          </w:tcPr>
          <w:p w14:paraId="6014DFB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87" w:type="dxa"/>
            <w:gridSpan w:val="4"/>
          </w:tcPr>
          <w:p w14:paraId="1BD6AB9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5"/>
          </w:tcPr>
          <w:p w14:paraId="1581D0B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302FF46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2" w:type="dxa"/>
            <w:gridSpan w:val="4"/>
          </w:tcPr>
          <w:p w14:paraId="3AC03F6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6" w:type="dxa"/>
            <w:gridSpan w:val="5"/>
          </w:tcPr>
          <w:p w14:paraId="7C4C40E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1462E7D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25" w:type="dxa"/>
            <w:gridSpan w:val="4"/>
          </w:tcPr>
          <w:p w14:paraId="3165CC3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6" w:type="dxa"/>
            <w:gridSpan w:val="3"/>
          </w:tcPr>
          <w:p w14:paraId="29577BD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686B0E" w:rsidRPr="00CF653D" w14:paraId="05533C69" w14:textId="77777777" w:rsidTr="00F554BE">
        <w:trPr>
          <w:cantSplit/>
        </w:trPr>
        <w:tc>
          <w:tcPr>
            <w:tcW w:w="76" w:type="dxa"/>
            <w:shd w:val="clear" w:color="auto" w:fill="auto"/>
          </w:tcPr>
          <w:p w14:paraId="28C3CD2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AA32CE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0FEC04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822871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FA5FC9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DD6ED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  <w:left w:val="single" w:sz="6" w:space="0" w:color="auto"/>
            </w:tcBorders>
          </w:tcPr>
          <w:p w14:paraId="295ED1D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56" w:type="dxa"/>
            <w:gridSpan w:val="5"/>
            <w:tcBorders>
              <w:top w:val="single" w:sz="6" w:space="0" w:color="auto"/>
            </w:tcBorders>
          </w:tcPr>
          <w:p w14:paraId="35A46F1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11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004653E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D34C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3" w:type="dxa"/>
            <w:gridSpan w:val="6"/>
            <w:tcBorders>
              <w:top w:val="single" w:sz="6" w:space="0" w:color="auto"/>
            </w:tcBorders>
          </w:tcPr>
          <w:p w14:paraId="06AFC10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81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1F8C9A2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003CDD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87" w:type="dxa"/>
            <w:gridSpan w:val="4"/>
            <w:tcBorders>
              <w:top w:val="single" w:sz="6" w:space="0" w:color="auto"/>
            </w:tcBorders>
          </w:tcPr>
          <w:p w14:paraId="5CFCD05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69D0FFE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1F6358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</w:tcPr>
          <w:p w14:paraId="2D6F87F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66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2AC0742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343529C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25" w:type="dxa"/>
            <w:gridSpan w:val="4"/>
            <w:tcBorders>
              <w:top w:val="single" w:sz="6" w:space="0" w:color="auto"/>
            </w:tcBorders>
          </w:tcPr>
          <w:p w14:paraId="76908BC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16" w:type="dxa"/>
            <w:gridSpan w:val="3"/>
            <w:tcBorders>
              <w:left w:val="single" w:sz="6" w:space="0" w:color="auto"/>
            </w:tcBorders>
          </w:tcPr>
          <w:p w14:paraId="2250803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686B0E" w:rsidRPr="00CF653D" w14:paraId="7780C380" w14:textId="77777777" w:rsidTr="00F554BE">
        <w:trPr>
          <w:cantSplit/>
        </w:trPr>
        <w:tc>
          <w:tcPr>
            <w:tcW w:w="76" w:type="dxa"/>
            <w:shd w:val="clear" w:color="auto" w:fill="auto"/>
          </w:tcPr>
          <w:p w14:paraId="654142B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AA282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8" w:type="dxa"/>
            <w:gridSpan w:val="8"/>
            <w:tcBorders>
              <w:left w:val="single" w:sz="6" w:space="0" w:color="auto"/>
            </w:tcBorders>
            <w:shd w:val="clear" w:color="auto" w:fill="auto"/>
          </w:tcPr>
          <w:p w14:paraId="01D30B5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186660F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tcBorders>
              <w:right w:val="single" w:sz="6" w:space="0" w:color="auto"/>
            </w:tcBorders>
            <w:shd w:val="clear" w:color="auto" w:fill="auto"/>
          </w:tcPr>
          <w:p w14:paraId="2AA2E09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single" w:sz="6" w:space="0" w:color="auto"/>
            </w:tcBorders>
          </w:tcPr>
          <w:p w14:paraId="458DD65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63D1B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76" w:type="dxa"/>
            <w:tcBorders>
              <w:left w:val="nil"/>
            </w:tcBorders>
          </w:tcPr>
          <w:p w14:paraId="29724A9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4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A3E07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49E700C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E14EFE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4444AAE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5CC03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16472AE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46358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686B0E" w:rsidRPr="00CF653D" w14:paraId="33183E34" w14:textId="77777777" w:rsidTr="00F554BE">
        <w:trPr>
          <w:cantSplit/>
        </w:trPr>
        <w:tc>
          <w:tcPr>
            <w:tcW w:w="76" w:type="dxa"/>
            <w:shd w:val="clear" w:color="auto" w:fill="auto"/>
          </w:tcPr>
          <w:p w14:paraId="21D8F39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B04FB7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8" w:type="dxa"/>
            <w:gridSpan w:val="8"/>
            <w:tcBorders>
              <w:left w:val="single" w:sz="6" w:space="0" w:color="auto"/>
            </w:tcBorders>
            <w:shd w:val="clear" w:color="auto" w:fill="auto"/>
          </w:tcPr>
          <w:p w14:paraId="292EB18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shd w:val="clear" w:color="auto" w:fill="auto"/>
          </w:tcPr>
          <w:p w14:paraId="7F5D90E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tcBorders>
              <w:right w:val="single" w:sz="6" w:space="0" w:color="auto"/>
            </w:tcBorders>
            <w:shd w:val="clear" w:color="auto" w:fill="auto"/>
          </w:tcPr>
          <w:p w14:paraId="438E1B8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" w:type="dxa"/>
            <w:tcBorders>
              <w:left w:val="single" w:sz="6" w:space="0" w:color="auto"/>
            </w:tcBorders>
          </w:tcPr>
          <w:p w14:paraId="3DC404A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F3745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76" w:type="dxa"/>
            <w:tcBorders>
              <w:left w:val="nil"/>
            </w:tcBorders>
          </w:tcPr>
          <w:p w14:paraId="4DC379E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4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29AC7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5CCA985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4226A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7BD1BC9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28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83CEA9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76" w:type="dxa"/>
            <w:gridSpan w:val="2"/>
            <w:tcBorders>
              <w:left w:val="nil"/>
            </w:tcBorders>
          </w:tcPr>
          <w:p w14:paraId="14004E6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CC1A4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686B0E" w:rsidRPr="00CF653D" w14:paraId="48906B63" w14:textId="77777777" w:rsidTr="00F554BE">
        <w:trPr>
          <w:cantSplit/>
        </w:trPr>
        <w:tc>
          <w:tcPr>
            <w:tcW w:w="76" w:type="dxa"/>
            <w:shd w:val="clear" w:color="auto" w:fill="auto"/>
          </w:tcPr>
          <w:p w14:paraId="44171DD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45E0AFD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958" w:type="dxa"/>
            <w:gridSpan w:val="8"/>
            <w:shd w:val="clear" w:color="auto" w:fill="auto"/>
          </w:tcPr>
          <w:p w14:paraId="57C70381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76" w:type="dxa"/>
            <w:shd w:val="clear" w:color="auto" w:fill="auto"/>
          </w:tcPr>
          <w:p w14:paraId="08DE466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4" w:type="dxa"/>
            <w:gridSpan w:val="4"/>
            <w:shd w:val="clear" w:color="auto" w:fill="auto"/>
          </w:tcPr>
          <w:p w14:paraId="523EBAE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9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4B94E43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tcBorders>
              <w:left w:val="single" w:sz="6" w:space="0" w:color="auto"/>
              <w:bottom w:val="single" w:sz="6" w:space="0" w:color="auto"/>
            </w:tcBorders>
          </w:tcPr>
          <w:p w14:paraId="2A0409F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67" w:type="dxa"/>
            <w:gridSpan w:val="12"/>
          </w:tcPr>
          <w:p w14:paraId="77FE34F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</w:tcPr>
          <w:p w14:paraId="6E4306C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794" w:type="dxa"/>
            <w:gridSpan w:val="13"/>
          </w:tcPr>
          <w:p w14:paraId="1C68D84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7D3E656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9"/>
          </w:tcPr>
          <w:p w14:paraId="5DC5D89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0A1227F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928" w:type="dxa"/>
            <w:gridSpan w:val="9"/>
          </w:tcPr>
          <w:p w14:paraId="7593064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</w:tcPr>
          <w:p w14:paraId="2465388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841" w:type="dxa"/>
            <w:gridSpan w:val="7"/>
          </w:tcPr>
          <w:p w14:paraId="5A35447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686B0E" w:rsidRPr="00CF653D" w14:paraId="45300370" w14:textId="77777777" w:rsidTr="00F554BE">
        <w:trPr>
          <w:cantSplit/>
        </w:trPr>
        <w:tc>
          <w:tcPr>
            <w:tcW w:w="76" w:type="dxa"/>
          </w:tcPr>
          <w:p w14:paraId="67748CD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</w:tcPr>
          <w:p w14:paraId="7D4C89D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958" w:type="dxa"/>
            <w:gridSpan w:val="8"/>
          </w:tcPr>
          <w:p w14:paraId="7C520175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</w:t>
            </w:r>
          </w:p>
        </w:tc>
        <w:tc>
          <w:tcPr>
            <w:tcW w:w="76" w:type="dxa"/>
          </w:tcPr>
          <w:p w14:paraId="710ED06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4" w:type="dxa"/>
            <w:gridSpan w:val="4"/>
          </w:tcPr>
          <w:p w14:paraId="605EC73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6"/>
          </w:tcPr>
          <w:p w14:paraId="2F0DEFF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44BC705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  <w:tcBorders>
              <w:top w:val="single" w:sz="4" w:space="0" w:color="auto"/>
            </w:tcBorders>
          </w:tcPr>
          <w:p w14:paraId="0C2D77C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475877B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27F5755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0EA30D2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203C71C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9E4B1C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6584459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1E6F14E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2681308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86B0E" w:rsidRPr="00CF653D" w14:paraId="5537D103" w14:textId="77777777" w:rsidTr="00F554BE">
        <w:trPr>
          <w:cantSplit/>
        </w:trPr>
        <w:tc>
          <w:tcPr>
            <w:tcW w:w="76" w:type="dxa"/>
          </w:tcPr>
          <w:p w14:paraId="5E00A95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5A6D5DA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</w:tcBorders>
          </w:tcPr>
          <w:p w14:paraId="30AE8A7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3303A77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4" w:type="dxa"/>
            <w:gridSpan w:val="4"/>
          </w:tcPr>
          <w:p w14:paraId="2E3B5F3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6"/>
          </w:tcPr>
          <w:p w14:paraId="36C0673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0E43B51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5686271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739675F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6E398CE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30DF6EE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06AD9C6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D56267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7D0F41A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D5799D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34B66B1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86B0E" w:rsidRPr="00CF653D" w14:paraId="4D5A9828" w14:textId="77777777" w:rsidTr="00F554BE">
        <w:trPr>
          <w:cantSplit/>
        </w:trPr>
        <w:tc>
          <w:tcPr>
            <w:tcW w:w="76" w:type="dxa"/>
          </w:tcPr>
          <w:p w14:paraId="595A30A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9" w:type="dxa"/>
            <w:gridSpan w:val="2"/>
            <w:tcBorders>
              <w:right w:val="single" w:sz="4" w:space="0" w:color="auto"/>
            </w:tcBorders>
          </w:tcPr>
          <w:p w14:paraId="7408C12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0EE7744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065742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26EA1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2F05FD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5A994D8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464074D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31CF0E1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6F5C1B6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3B93840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253DAD8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A3706D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3C0DFDB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7FCAEAE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26A2C48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86B0E" w:rsidRPr="00CF653D" w14:paraId="1422EC8B" w14:textId="77777777" w:rsidTr="00F554BE">
        <w:trPr>
          <w:cantSplit/>
        </w:trPr>
        <w:tc>
          <w:tcPr>
            <w:tcW w:w="265" w:type="dxa"/>
            <w:gridSpan w:val="3"/>
            <w:tcBorders>
              <w:right w:val="single" w:sz="4" w:space="0" w:color="auto"/>
            </w:tcBorders>
          </w:tcPr>
          <w:p w14:paraId="278C0EF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5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432640A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single" w:sz="4" w:space="0" w:color="auto"/>
              <w:right w:val="double" w:sz="4" w:space="0" w:color="auto"/>
            </w:tcBorders>
          </w:tcPr>
          <w:p w14:paraId="2D8AAE8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gridSpan w:val="10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56D19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double" w:sz="4" w:space="0" w:color="auto"/>
            </w:tcBorders>
          </w:tcPr>
          <w:p w14:paraId="69B3E93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7" w:type="dxa"/>
            <w:gridSpan w:val="12"/>
          </w:tcPr>
          <w:p w14:paraId="3607E9B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</w:tcPr>
          <w:p w14:paraId="689E8E9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gridSpan w:val="11"/>
          </w:tcPr>
          <w:p w14:paraId="25D100A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2" w:type="dxa"/>
            <w:gridSpan w:val="4"/>
          </w:tcPr>
          <w:p w14:paraId="5E132A0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9"/>
            <w:shd w:val="clear" w:color="auto" w:fill="auto"/>
          </w:tcPr>
          <w:p w14:paraId="203F8E0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413893A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8" w:type="dxa"/>
            <w:gridSpan w:val="9"/>
            <w:shd w:val="clear" w:color="auto" w:fill="auto"/>
          </w:tcPr>
          <w:p w14:paraId="3286850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6" w:type="dxa"/>
            <w:gridSpan w:val="2"/>
          </w:tcPr>
          <w:p w14:paraId="6DAB33D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1" w:type="dxa"/>
            <w:gridSpan w:val="7"/>
            <w:shd w:val="clear" w:color="auto" w:fill="auto"/>
          </w:tcPr>
          <w:p w14:paraId="5BEFA89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86B0E" w:rsidRPr="00CF653D" w14:paraId="08506196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1AD93B8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6" w:type="dxa"/>
            <w:gridSpan w:val="3"/>
            <w:tcBorders>
              <w:right w:val="single" w:sz="4" w:space="0" w:color="auto"/>
            </w:tcBorders>
          </w:tcPr>
          <w:p w14:paraId="1ACCA7B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384C02B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5711B08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AEEB4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85361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92A1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1438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82CD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5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1B8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33D4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26C7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8CAE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00E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BEF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</w:tcPr>
          <w:p w14:paraId="593CB09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686B0E" w:rsidRPr="00CF653D" w14:paraId="4A0D157F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0EBC763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6F0FAA5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4707AD3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0C8C10F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74727C6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ABA7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6FE1E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A857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E9CD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74AF7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B3DC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FD7F7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10BED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6358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0DD8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6E66B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83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C880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B141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E7BE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3A2E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FC95D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686B0E" w:rsidRPr="00CF653D" w14:paraId="45ECC01C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72FE926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2B43A7D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5D8B2AA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3EEFA44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A7D20D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0A52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D927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9382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BDDF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E8C7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EAAB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8C66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09B5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503D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2479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26EC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0EE8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686B0E" w:rsidRPr="00CF653D" w14:paraId="58931A80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2692DC0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6B10851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73CE76D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52B19B2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298FB1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43F8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5BFB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7A2C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45B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A873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3D9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EFBE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FD1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856F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3CB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2C25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D5A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686B0E" w:rsidRPr="00CF653D" w14:paraId="7573D92A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1E6C736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4192D94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9A75E5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4DB747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520EF36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CCD4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7ADC6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28653DB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CA20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4CE050D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921D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2BE40CA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50F9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30F4204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6E00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714DCBD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168F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686B0E" w:rsidRPr="00CF653D" w14:paraId="658C09E3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785F048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703CF0C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CEDDE6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7C79123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4BBCC63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DC82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C58B7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5212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516A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53D85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83B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04A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3A82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1D0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CA2C58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B7FC5C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3039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D765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1FA8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5618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BCA1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3CD6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686B0E" w:rsidRPr="00CF653D" w14:paraId="57B027CC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76" w:type="dxa"/>
          </w:tcPr>
          <w:p w14:paraId="4864340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472C3C2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070D18B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1C7AB95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2B251EA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6345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33D4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3C6A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8F56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FFC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3583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B6D6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0BFD56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A6B1FA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ACCF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71F5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B0CA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686B0E" w:rsidRPr="00CF653D" w14:paraId="12FC8204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1BF3968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AE17AB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72DFD5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6A5C253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C23B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4006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1055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360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4054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ADD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BC40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6D3AB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7201A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491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1DBC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19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686B0E" w:rsidRPr="00CF653D" w14:paraId="0EEA5EAD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7C148AA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B18E3A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44E2E24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4F0F786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A497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30B8A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43291D3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2771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45AF51F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976A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2479EEC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97FA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71345C6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9B09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54893EB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8D25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CF653D" w14:paraId="3CF57582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503ECB1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1403278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5811040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1FD5003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4975751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193DD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6E03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54A4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EFF9A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A91A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1AC4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FACAA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D3E9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97CDA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1B83CA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ACD9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E29A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80683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B1EE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DA01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029AB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686B0E" w:rsidRPr="00CF653D" w14:paraId="44BBED70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2FA9C3B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1EC5DB8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783D60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07B5F04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69CECC2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14:paraId="3D7B96A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FDA1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D7DA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9D0A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6428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20C4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E4EE41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90B8A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8629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del w:id="8" w:author="Stanley M" w:date="2024-08-12T20:20:00Z" w16du:dateUtc="2024-08-13T03:20:00Z">
              <w:r w:rsidDel="00C040DF">
                <w:rPr>
                  <w:rFonts w:ascii="Arial" w:hAnsi="Arial"/>
                  <w:sz w:val="18"/>
                  <w:szCs w:val="18"/>
                  <w:lang w:val="fr-FR"/>
                </w:rPr>
                <w:delText>S</w:delText>
              </w:r>
            </w:del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A193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6F46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DRI</w:t>
            </w:r>
          </w:p>
        </w:tc>
      </w:tr>
      <w:tr w:rsidR="00686B0E" w:rsidRPr="00CF653D" w14:paraId="38331CFE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7890B47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6268C7D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8C8932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71C1EA2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3741A43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14:paraId="6C4623D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A59C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239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8B8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04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4EE9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32C71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1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0B9C5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5BD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4533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8C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0F</w:t>
            </w:r>
          </w:p>
        </w:tc>
      </w:tr>
      <w:tr w:rsidR="00686B0E" w:rsidRPr="00CF653D" w14:paraId="04BB0AD0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1BEC0D6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49CBB73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2740575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6A62FAA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  <w:tcBorders>
              <w:right w:val="single" w:sz="4" w:space="0" w:color="auto"/>
            </w:tcBorders>
          </w:tcPr>
          <w:p w14:paraId="7236709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D8968B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0B82AF2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2F8695B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592A041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14:paraId="3BECB1B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02698F0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26A083B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76EACA1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2857E2C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4EA46B2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14AE7B4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CF653D" w14:paraId="0505711F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169A88C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417D40F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7D32DA76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22F3D5A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7F5954F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  <w:tcBorders>
              <w:top w:val="single" w:sz="4" w:space="0" w:color="auto"/>
            </w:tcBorders>
          </w:tcPr>
          <w:p w14:paraId="211C8E8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</w:tcBorders>
          </w:tcPr>
          <w:p w14:paraId="5F937C0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9BC8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1A84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0CE6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C45B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</w:tcPr>
          <w:p w14:paraId="707BBC6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680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DA4D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9819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DE54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</w:tcBorders>
          </w:tcPr>
          <w:p w14:paraId="4592E4E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496F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1214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3678C6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2D1F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956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3BDDC8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15C2F5AD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7357A94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CF653D" w14:paraId="748AAE08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3CD1567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45EE6FB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740959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33B6F6E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0D2BC9B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63E6A01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right w:val="single" w:sz="4" w:space="0" w:color="auto"/>
            </w:tcBorders>
          </w:tcPr>
          <w:p w14:paraId="2197683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50C9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0533E4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0533E4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</w:t>
            </w:r>
            <w:r w:rsidRPr="000533E4">
              <w:rPr>
                <w:rFonts w:ascii="Arial" w:hAnsi="Arial" w:hint="eastAsia"/>
                <w:sz w:val="18"/>
                <w:szCs w:val="18"/>
                <w:vertAlign w:val="subscript"/>
                <w:lang w:val="fr-FR"/>
              </w:rPr>
              <w:t>EDRX</w:t>
            </w:r>
            <w:r w:rsidRPr="007D0212">
              <w:t xml:space="preserve"> </w:t>
            </w:r>
          </w:p>
        </w:tc>
        <w:tc>
          <w:tcPr>
            <w:tcW w:w="2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41198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D48F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5GNSWO_CONF</w:t>
            </w:r>
          </w:p>
        </w:tc>
        <w:tc>
          <w:tcPr>
            <w:tcW w:w="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57F1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9F1F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MCHPPLMN</w:t>
            </w:r>
          </w:p>
        </w:tc>
        <w:tc>
          <w:tcPr>
            <w:tcW w:w="117" w:type="dxa"/>
            <w:tcBorders>
              <w:left w:val="single" w:sz="4" w:space="0" w:color="auto"/>
              <w:right w:val="single" w:sz="4" w:space="0" w:color="auto"/>
            </w:tcBorders>
          </w:tcPr>
          <w:p w14:paraId="0653A12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A905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D1080C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KAUSF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_DERIVATION</w:t>
            </w:r>
          </w:p>
        </w:tc>
        <w:tc>
          <w:tcPr>
            <w:tcW w:w="124" w:type="dxa"/>
            <w:tcBorders>
              <w:left w:val="single" w:sz="4" w:space="0" w:color="auto"/>
            </w:tcBorders>
          </w:tcPr>
          <w:p w14:paraId="1A602968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76213F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CF653D" w14:paraId="3609CA9C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074351B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89" w:type="dxa"/>
            <w:gridSpan w:val="2"/>
            <w:tcBorders>
              <w:right w:val="single" w:sz="4" w:space="0" w:color="auto"/>
            </w:tcBorders>
          </w:tcPr>
          <w:p w14:paraId="3CA3514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  <w:tcBorders>
              <w:left w:val="single" w:sz="4" w:space="0" w:color="auto"/>
            </w:tcBorders>
          </w:tcPr>
          <w:p w14:paraId="607191D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769" w:type="dxa"/>
            <w:gridSpan w:val="5"/>
          </w:tcPr>
          <w:p w14:paraId="7FF4D3C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6E6D37A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6EFC207C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  <w:tcBorders>
              <w:right w:val="single" w:sz="4" w:space="0" w:color="auto"/>
            </w:tcBorders>
          </w:tcPr>
          <w:p w14:paraId="59771EC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50CB" w14:textId="77777777" w:rsidR="00686B0E" w:rsidRPr="000533E4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33E4">
              <w:rPr>
                <w:rFonts w:ascii="Arial" w:hAnsi="Arial" w:cs="Arial"/>
                <w:sz w:val="18"/>
                <w:szCs w:val="18"/>
                <w:lang w:val="fr-FR" w:eastAsia="zh-CN"/>
              </w:rPr>
              <w:t>‘</w:t>
            </w:r>
            <w:r w:rsidRPr="000533E4">
              <w:rPr>
                <w:rFonts w:ascii="Arial" w:hAnsi="Arial" w:cs="Arial"/>
                <w:sz w:val="18"/>
                <w:szCs w:val="18"/>
                <w:lang w:val="fr-FR"/>
              </w:rPr>
              <w:t>4F10</w:t>
            </w:r>
            <w:r w:rsidRPr="000533E4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2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FC64C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2E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E3757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0B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15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17" w:type="dxa"/>
            <w:tcBorders>
              <w:left w:val="single" w:sz="4" w:space="0" w:color="auto"/>
              <w:right w:val="single" w:sz="4" w:space="0" w:color="auto"/>
            </w:tcBorders>
          </w:tcPr>
          <w:p w14:paraId="7A10501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6E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 w:rsidRPr="00CA757D"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124" w:type="dxa"/>
            <w:tcBorders>
              <w:left w:val="single" w:sz="4" w:space="0" w:color="auto"/>
            </w:tcBorders>
          </w:tcPr>
          <w:p w14:paraId="4863A35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317D7BF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CF653D" w14:paraId="1616755C" w14:textId="77777777" w:rsidTr="00F554BE">
        <w:tblPrEx>
          <w:tblLook w:val="04A0" w:firstRow="1" w:lastRow="0" w:firstColumn="1" w:lastColumn="0" w:noHBand="0" w:noVBand="1"/>
        </w:tblPrEx>
        <w:trPr>
          <w:gridAfter w:val="1"/>
          <w:wAfter w:w="223" w:type="dxa"/>
          <w:cantSplit/>
        </w:trPr>
        <w:tc>
          <w:tcPr>
            <w:tcW w:w="193" w:type="dxa"/>
            <w:gridSpan w:val="2"/>
          </w:tcPr>
          <w:p w14:paraId="30AEA3A1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FD6381">
              <w:rPr>
                <w:rFonts w:ascii="Arial" w:hAnsi="Arial"/>
                <w:sz w:val="18"/>
                <w:lang w:val="fr-FR"/>
              </w:rPr>
              <w:t>……</w:t>
            </w:r>
          </w:p>
        </w:tc>
        <w:tc>
          <w:tcPr>
            <w:tcW w:w="89" w:type="dxa"/>
            <w:gridSpan w:val="2"/>
          </w:tcPr>
          <w:p w14:paraId="36C832F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76" w:type="dxa"/>
            <w:gridSpan w:val="2"/>
          </w:tcPr>
          <w:p w14:paraId="39587258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FD6381">
              <w:rPr>
                <w:rFonts w:ascii="Arial" w:hAnsi="Arial"/>
                <w:sz w:val="18"/>
                <w:lang w:val="fr-FR"/>
              </w:rPr>
              <w:t>……</w:t>
            </w:r>
          </w:p>
        </w:tc>
        <w:tc>
          <w:tcPr>
            <w:tcW w:w="769" w:type="dxa"/>
            <w:gridSpan w:val="5"/>
          </w:tcPr>
          <w:p w14:paraId="1127656D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6" w:type="dxa"/>
            <w:gridSpan w:val="2"/>
          </w:tcPr>
          <w:p w14:paraId="2F6AB6B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1" w:type="dxa"/>
            <w:gridSpan w:val="4"/>
          </w:tcPr>
          <w:p w14:paraId="2BEFE26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0" w:type="dxa"/>
            <w:gridSpan w:val="2"/>
          </w:tcPr>
          <w:p w14:paraId="2CCD0FB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51E09CD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09" w:type="dxa"/>
            <w:gridSpan w:val="2"/>
          </w:tcPr>
          <w:p w14:paraId="30EE019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12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14:paraId="35C069C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76" w:type="dxa"/>
            <w:gridSpan w:val="2"/>
          </w:tcPr>
          <w:p w14:paraId="31A7DD2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14:paraId="0FDBE86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</w:tcPr>
          <w:p w14:paraId="02706D7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82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2E248690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</w:tcPr>
          <w:p w14:paraId="4A4B005B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64" w:type="dxa"/>
            <w:gridSpan w:val="10"/>
            <w:tcBorders>
              <w:left w:val="nil"/>
              <w:right w:val="nil"/>
            </w:tcBorders>
          </w:tcPr>
          <w:p w14:paraId="3A597CD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686B0E" w:rsidRPr="00AC0066" w14:paraId="61220382" w14:textId="77777777" w:rsidTr="00F554B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76" w:type="dxa"/>
          </w:tcPr>
          <w:p w14:paraId="76A10191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36" w:type="dxa"/>
            <w:gridSpan w:val="4"/>
          </w:tcPr>
          <w:p w14:paraId="19C60BE4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1" w:type="dxa"/>
            <w:gridSpan w:val="2"/>
          </w:tcPr>
          <w:p w14:paraId="5DC2F92D" w14:textId="77777777" w:rsidR="00686B0E" w:rsidRPr="00CF653D" w:rsidRDefault="00686B0E" w:rsidP="00F554B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BDE1AE7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66" w:type="dxa"/>
          </w:tcPr>
          <w:p w14:paraId="32BAC47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6" w:type="dxa"/>
          </w:tcPr>
          <w:p w14:paraId="420F098E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37" w:type="dxa"/>
            <w:gridSpan w:val="4"/>
          </w:tcPr>
          <w:p w14:paraId="55EE52A5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36" w:type="dxa"/>
          </w:tcPr>
          <w:p w14:paraId="32E5576A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28" w:type="dxa"/>
            <w:gridSpan w:val="3"/>
          </w:tcPr>
          <w:p w14:paraId="23573E5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1" w:type="dxa"/>
            <w:gridSpan w:val="3"/>
          </w:tcPr>
          <w:p w14:paraId="64FEAE32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62" w:type="dxa"/>
            <w:gridSpan w:val="3"/>
          </w:tcPr>
          <w:p w14:paraId="196DAF46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02" w:type="dxa"/>
            <w:gridSpan w:val="2"/>
          </w:tcPr>
          <w:p w14:paraId="1FE9D49E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92" w:type="dxa"/>
            <w:gridSpan w:val="3"/>
          </w:tcPr>
          <w:p w14:paraId="688E701C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77" w:type="dxa"/>
            <w:gridSpan w:val="2"/>
          </w:tcPr>
          <w:p w14:paraId="3B6FE3A6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11" w:type="dxa"/>
            <w:gridSpan w:val="3"/>
          </w:tcPr>
          <w:p w14:paraId="4E7D2C59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08" w:type="dxa"/>
            <w:gridSpan w:val="3"/>
          </w:tcPr>
          <w:p w14:paraId="331B3264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81" w:type="dxa"/>
            <w:gridSpan w:val="3"/>
          </w:tcPr>
          <w:p w14:paraId="3568FAEC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5" w:type="dxa"/>
            <w:gridSpan w:val="3"/>
          </w:tcPr>
          <w:p w14:paraId="176F0C59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57" w:type="dxa"/>
            <w:gridSpan w:val="2"/>
          </w:tcPr>
          <w:p w14:paraId="1A39794B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79" w:type="dxa"/>
            <w:gridSpan w:val="5"/>
          </w:tcPr>
          <w:p w14:paraId="29EEE63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20" w:type="dxa"/>
            <w:gridSpan w:val="2"/>
          </w:tcPr>
          <w:p w14:paraId="4D03DAF9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8" w:type="dxa"/>
            <w:gridSpan w:val="2"/>
          </w:tcPr>
          <w:p w14:paraId="27F4655D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  <w:gridSpan w:val="2"/>
          </w:tcPr>
          <w:p w14:paraId="65E171A1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3"/>
          </w:tcPr>
          <w:p w14:paraId="14D12D52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" w:type="dxa"/>
            <w:gridSpan w:val="2"/>
          </w:tcPr>
          <w:p w14:paraId="37C4519F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20" w:type="dxa"/>
            <w:gridSpan w:val="2"/>
          </w:tcPr>
          <w:p w14:paraId="017C0866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03" w:type="dxa"/>
            <w:gridSpan w:val="2"/>
          </w:tcPr>
          <w:p w14:paraId="0E5AD70C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7" w:type="dxa"/>
            <w:gridSpan w:val="2"/>
          </w:tcPr>
          <w:p w14:paraId="4DF89E5B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89" w:type="dxa"/>
            <w:gridSpan w:val="3"/>
          </w:tcPr>
          <w:p w14:paraId="55DFFAD6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4" w:type="dxa"/>
            <w:gridSpan w:val="2"/>
          </w:tcPr>
          <w:p w14:paraId="0CA6C9F3" w14:textId="77777777" w:rsidR="00686B0E" w:rsidRPr="00CF653D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67" w:type="dxa"/>
            <w:gridSpan w:val="2"/>
          </w:tcPr>
          <w:p w14:paraId="759E1976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8" w:type="dxa"/>
            <w:gridSpan w:val="2"/>
          </w:tcPr>
          <w:p w14:paraId="4D43A7D2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78" w:type="dxa"/>
            <w:gridSpan w:val="2"/>
          </w:tcPr>
          <w:p w14:paraId="378A08F8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48" w:type="dxa"/>
            <w:gridSpan w:val="2"/>
          </w:tcPr>
          <w:p w14:paraId="4586D83A" w14:textId="77777777" w:rsidR="00686B0E" w:rsidRPr="00AC0066" w:rsidRDefault="00686B0E" w:rsidP="00F55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bookmarkEnd w:id="7"/>
    </w:tbl>
    <w:p w14:paraId="70ED7547" w14:textId="77777777" w:rsidR="00686B0E" w:rsidRDefault="00686B0E" w:rsidP="00686B0E"/>
    <w:p w14:paraId="60B929F0" w14:textId="77777777" w:rsidR="00686B0E" w:rsidRPr="00CF653D" w:rsidRDefault="00686B0E" w:rsidP="00686B0E">
      <w:pPr>
        <w:rPr>
          <w:noProof/>
        </w:rPr>
      </w:pPr>
    </w:p>
    <w:p w14:paraId="3A8AD3D9" w14:textId="77777777" w:rsidR="00686B0E" w:rsidRPr="00CF653D" w:rsidRDefault="00686B0E" w:rsidP="00686B0E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7AEE08BD" w14:textId="77777777" w:rsidR="00686B0E" w:rsidRDefault="00686B0E" w:rsidP="00686B0E">
      <w:pPr>
        <w:pStyle w:val="NF"/>
      </w:pPr>
      <w:r w:rsidRPr="007D0212">
        <w:t>NOTE 5:</w:t>
      </w:r>
      <w:r w:rsidRPr="007D0212">
        <w:tab/>
        <w:t xml:space="preserve">The value '6F65' under ADFUSIM was used in earlier versions of this </w:t>
      </w:r>
      <w:proofErr w:type="gramStart"/>
      <w:r w:rsidRPr="007D0212">
        <w:t>specification, and</w:t>
      </w:r>
      <w:proofErr w:type="gramEnd"/>
      <w:r w:rsidRPr="007D0212">
        <w:t xml:space="preserve"> should not be re-assigned in future versions.</w:t>
      </w:r>
    </w:p>
    <w:p w14:paraId="18D243DB" w14:textId="77777777" w:rsidR="00686B0E" w:rsidRPr="007D0212" w:rsidRDefault="00686B0E" w:rsidP="00686B0E">
      <w:pPr>
        <w:pStyle w:val="NF"/>
      </w:pPr>
    </w:p>
    <w:p w14:paraId="5581F283" w14:textId="77777777" w:rsidR="00686B0E" w:rsidRDefault="00686B0E" w:rsidP="00686B0E">
      <w:pPr>
        <w:jc w:val="center"/>
        <w:rPr>
          <w:noProof/>
        </w:rPr>
      </w:pPr>
      <w:r w:rsidRPr="00EF1959">
        <w:rPr>
          <w:noProof/>
          <w:highlight w:val="yellow"/>
        </w:rPr>
        <w:t>####</w:t>
      </w:r>
      <w:r>
        <w:rPr>
          <w:noProof/>
          <w:highlight w:val="yellow"/>
        </w:rPr>
        <w:t>end of</w:t>
      </w:r>
      <w:r w:rsidRPr="00EF1959">
        <w:rPr>
          <w:noProof/>
          <w:highlight w:val="yellow"/>
        </w:rPr>
        <w:t xml:space="preserve"> change#####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E649D" w14:textId="77777777" w:rsidR="00A14045" w:rsidRDefault="00A14045">
      <w:r>
        <w:separator/>
      </w:r>
    </w:p>
  </w:endnote>
  <w:endnote w:type="continuationSeparator" w:id="0">
    <w:p w14:paraId="3A58096F" w14:textId="77777777" w:rsidR="00A14045" w:rsidRDefault="00A1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CEA70" w14:textId="77777777" w:rsidR="00A14045" w:rsidRDefault="00A14045">
      <w:r>
        <w:separator/>
      </w:r>
    </w:p>
  </w:footnote>
  <w:footnote w:type="continuationSeparator" w:id="0">
    <w:p w14:paraId="54BF65AF" w14:textId="77777777" w:rsidR="00A14045" w:rsidRDefault="00A14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FAB"/>
    <w:rsid w:val="003609EF"/>
    <w:rsid w:val="00361244"/>
    <w:rsid w:val="0036231A"/>
    <w:rsid w:val="00374DD4"/>
    <w:rsid w:val="003801E0"/>
    <w:rsid w:val="003B529B"/>
    <w:rsid w:val="003B5455"/>
    <w:rsid w:val="003E1A36"/>
    <w:rsid w:val="003E56FE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B0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0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04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AB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link w:val="Heading2"/>
    <w:rsid w:val="00686B0E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86B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18</cp:revision>
  <cp:lastPrinted>1900-01-01T08:00:00Z</cp:lastPrinted>
  <dcterms:created xsi:type="dcterms:W3CDTF">2020-02-03T08:32:00Z</dcterms:created>
  <dcterms:modified xsi:type="dcterms:W3CDTF">2024-08-13T04:02:00Z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C6-240462</vt:lpwstr>
  </property>
  <property fmtid="{D5CDD505-2E9C-101B-9397-08002B2CF9AE}" pid="10" name="Spec#">
    <vt:lpwstr>31.102</vt:lpwstr>
  </property>
  <property fmtid="{D5CDD505-2E9C-101B-9397-08002B2CF9AE}" pid="11" name="Cr#">
    <vt:lpwstr>1046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miscellaneous editorial correction - Rel 17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