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013B5" w14:textId="3E2B357F" w:rsidR="00396B7A" w:rsidRDefault="00396B7A" w:rsidP="00396B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FA013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 w:rsidR="00FA013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FA013E">
        <w:rPr>
          <w:b/>
          <w:noProof/>
          <w:sz w:val="24"/>
        </w:rPr>
        <w:t>7</w:t>
      </w:r>
    </w:p>
    <w:p w14:paraId="6880EE9A" w14:textId="40E1A95A" w:rsidR="00396B7A" w:rsidRDefault="00FA013E" w:rsidP="00396B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396B7A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396B7A">
        <w:rPr>
          <w:b/>
          <w:noProof/>
          <w:sz w:val="24"/>
          <w:vertAlign w:val="superscript"/>
        </w:rPr>
        <w:t>th</w:t>
      </w:r>
      <w:r w:rsidR="00396B7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396B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96B7A">
        <w:rPr>
          <w:b/>
          <w:noProof/>
          <w:sz w:val="24"/>
        </w:rPr>
        <w:t xml:space="preserve"> 2024</w:t>
      </w:r>
    </w:p>
    <w:p w14:paraId="354E80B5" w14:textId="77777777" w:rsidR="00396B7A" w:rsidRDefault="00396B7A" w:rsidP="00396B7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1C9ECC0F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FA013E">
        <w:rPr>
          <w:b/>
        </w:rPr>
        <w:t>before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396B7A">
        <w:rPr>
          <w:b/>
        </w:rPr>
        <w:t>9</w:t>
      </w:r>
      <w:r w:rsidR="00FA013E">
        <w:rPr>
          <w:b/>
        </w:rPr>
        <w:t>-bis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lastRenderedPageBreak/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530DBD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2C632B6" w:rsidR="00F27385" w:rsidRPr="00F27385" w:rsidRDefault="000339C6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8</w:t>
            </w:r>
            <w:r w:rsidR="000509A7" w:rsidRPr="000509A7">
              <w:rPr>
                <w:color w:val="FF0000"/>
                <w:u w:val="single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5ABB30BA" w:rsidR="00F27385" w:rsidRPr="00F27385" w:rsidRDefault="00530DBD" w:rsidP="00F27385">
            <w:r>
              <w:rPr>
                <w:lang w:val="en-US"/>
              </w:rPr>
              <w:t>99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>
              <w:rPr>
                <w:color w:val="FF0000"/>
              </w:rPr>
              <w:t>100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lastRenderedPageBreak/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r w:rsidRPr="00257445">
              <w:t>eNS_UICC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29BED258" w:rsidR="00530DBD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7777777" w:rsidR="00F27385" w:rsidRDefault="00F27385" w:rsidP="00F27385">
      <w:pPr>
        <w:rPr>
          <w:lang w:val="en-US"/>
        </w:rPr>
      </w:pPr>
    </w:p>
    <w:p w14:paraId="13CD96D5" w14:textId="77777777" w:rsidR="0032491E" w:rsidRDefault="0032491E" w:rsidP="0032491E">
      <w:pPr>
        <w:rPr>
          <w:lang w:val="en-US"/>
        </w:rPr>
      </w:pP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530DBD" w:rsidRPr="00F27385" w14:paraId="2E2D7F0A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530DBD" w:rsidRPr="00F27385" w14:paraId="4E706D7A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27FADE60" w:rsidR="00530DBD" w:rsidRPr="00F27385" w:rsidRDefault="00530DBD" w:rsidP="00BE0DE7"/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6FABAC38" w:rsidR="00530DBD" w:rsidRPr="00F27385" w:rsidRDefault="00530DBD" w:rsidP="00BE0DE7"/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42DB3C78" w:rsidR="00530DBD" w:rsidRPr="00F27385" w:rsidRDefault="00530DBD" w:rsidP="00BE0DE7"/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669D7D42" w:rsidR="00530DBD" w:rsidRPr="00F27385" w:rsidRDefault="00530DBD" w:rsidP="00BE0DE7"/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2BBF57F1" w:rsidR="00530DBD" w:rsidRPr="00F27385" w:rsidRDefault="00530DBD" w:rsidP="00BE0DE7"/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6E075E73" w:rsidR="00530DBD" w:rsidRPr="00F27385" w:rsidRDefault="00530DBD" w:rsidP="00BE0DE7"/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3420EBEB" w:rsidR="00530DBD" w:rsidRPr="00F27385" w:rsidRDefault="00530DBD" w:rsidP="00BE0DE7"/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1E6C19A7" w:rsidR="00530DBD" w:rsidRPr="00F27385" w:rsidRDefault="00530DBD" w:rsidP="00BE0DE7"/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59E0C17F" w:rsidR="00530DBD" w:rsidRPr="00F27385" w:rsidRDefault="00530DBD" w:rsidP="00BE0DE7"/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39E91" w14:textId="77777777" w:rsidR="0012458B" w:rsidRDefault="0012458B">
      <w:r>
        <w:separator/>
      </w:r>
    </w:p>
  </w:endnote>
  <w:endnote w:type="continuationSeparator" w:id="0">
    <w:p w14:paraId="726C9C40" w14:textId="77777777" w:rsidR="0012458B" w:rsidRDefault="0012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BC763" w14:textId="77777777" w:rsidR="0012458B" w:rsidRDefault="0012458B">
      <w:r>
        <w:separator/>
      </w:r>
    </w:p>
  </w:footnote>
  <w:footnote w:type="continuationSeparator" w:id="0">
    <w:p w14:paraId="4E504EAA" w14:textId="77777777" w:rsidR="0012458B" w:rsidRDefault="0012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A6593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643</Words>
  <Characters>3602</Characters>
  <Application>Microsoft Office Word</Application>
  <DocSecurity>0</DocSecurity>
  <Lines>327</Lines>
  <Paragraphs>303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3942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26.114_CR0565R1_(Rel-18)_5G_MEDIA_MTSI_ext, TEI18</cp:lastModifiedBy>
  <cp:revision>7</cp:revision>
  <cp:lastPrinted>2006-10-05T09:29:00Z</cp:lastPrinted>
  <dcterms:created xsi:type="dcterms:W3CDTF">2024-05-29T07:53:00Z</dcterms:created>
  <dcterms:modified xsi:type="dcterms:W3CDTF">2024-08-13T08:09:00Z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