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33A">
        <w:fldChar w:fldCharType="begin"/>
      </w:r>
      <w:r w:rsidR="008A033A">
        <w:instrText xml:space="preserve"> DOCPROPERTY  TSG/WGRef  \* MERGEFORMAT </w:instrText>
      </w:r>
      <w:r w:rsidR="008A033A">
        <w:fldChar w:fldCharType="separate"/>
      </w:r>
      <w:r w:rsidR="003609EF">
        <w:rPr>
          <w:b/>
          <w:noProof/>
          <w:sz w:val="24"/>
        </w:rPr>
        <w:t>CT6</w:t>
      </w:r>
      <w:r w:rsidR="008A03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33A">
        <w:fldChar w:fldCharType="begin"/>
      </w:r>
      <w:r w:rsidR="008A033A">
        <w:instrText xml:space="preserve"> DOCPROPERTY  MtgSeq  \* MERGEFORMAT </w:instrText>
      </w:r>
      <w:r w:rsidR="008A033A">
        <w:fldChar w:fldCharType="separate"/>
      </w:r>
      <w:r w:rsidR="00EB09B7" w:rsidRPr="00EB09B7">
        <w:rPr>
          <w:b/>
          <w:noProof/>
          <w:sz w:val="24"/>
        </w:rPr>
        <w:t>118</w:t>
      </w:r>
      <w:r w:rsidR="008A033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A033A">
        <w:fldChar w:fldCharType="begin"/>
      </w:r>
      <w:r w:rsidR="008A033A">
        <w:instrText xml:space="preserve"> DOCPROPERTY  Tdoc#  \* MERGEFORMAT </w:instrText>
      </w:r>
      <w:r w:rsidR="008A033A">
        <w:fldChar w:fldCharType="separate"/>
      </w:r>
      <w:r w:rsidR="00E13F3D" w:rsidRPr="00E13F3D">
        <w:rPr>
          <w:b/>
          <w:i/>
          <w:noProof/>
          <w:sz w:val="28"/>
        </w:rPr>
        <w:t>C6-240024</w:t>
      </w:r>
      <w:r w:rsidR="008A033A">
        <w:rPr>
          <w:b/>
          <w:i/>
          <w:noProof/>
          <w:sz w:val="28"/>
        </w:rPr>
        <w:fldChar w:fldCharType="end"/>
      </w:r>
    </w:p>
    <w:p w14:paraId="7CB45193" w14:textId="77777777" w:rsidR="001E41F3" w:rsidRDefault="008A03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0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03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0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0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29FB747" w:rsidR="00F25D98" w:rsidRDefault="006F1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46DEB5" w:rsidR="00F25D98" w:rsidRDefault="006F1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9D45" w:rsidR="00F25D98" w:rsidRDefault="006F1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D056E6" w:rsidR="00F25D98" w:rsidRDefault="006F18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codings</w:t>
            </w:r>
            <w:proofErr w:type="spellEnd"/>
            <w:r w:rsidR="002640DD">
              <w:t xml:space="preserve"> in the 5G test UICC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0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A08F41" w:rsidR="001E41F3" w:rsidRDefault="006F1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0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0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0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0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6D6B8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The TLV length fields in </w:t>
            </w: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5GS3GPPNSC</w:t>
            </w:r>
            <w:r>
              <w:rPr>
                <w:noProof/>
                <w:lang w:val="fr-FR"/>
              </w:rPr>
              <w:t xml:space="preserve"> and </w:t>
            </w: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5GSN3GPPNSC</w:t>
            </w:r>
            <w:r>
              <w:rPr>
                <w:noProof/>
                <w:lang w:val="fr-FR"/>
              </w:rPr>
              <w:t xml:space="preserve"> codings provided with the 5G test UICC definitions are not correct</w:t>
            </w:r>
          </w:p>
        </w:tc>
      </w:tr>
      <w:tr w:rsidR="006F18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1852" w:rsidRDefault="006F1852" w:rsidP="006F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8170E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Correction of the TLV length field in </w:t>
            </w: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5GS3GPPNSC</w:t>
            </w:r>
            <w:r>
              <w:rPr>
                <w:noProof/>
                <w:lang w:val="fr-FR"/>
              </w:rPr>
              <w:t xml:space="preserve"> and </w:t>
            </w: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5GSN3GPPNSC</w:t>
            </w:r>
          </w:p>
        </w:tc>
      </w:tr>
      <w:tr w:rsidR="006F18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1852" w:rsidRDefault="006F1852" w:rsidP="006F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92F22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lenght in TLV coding may cause interpretation issues</w:t>
            </w:r>
          </w:p>
        </w:tc>
      </w:tr>
      <w:tr w:rsidR="006F1852" w14:paraId="034AF533" w14:textId="77777777" w:rsidTr="00547111">
        <w:tc>
          <w:tcPr>
            <w:tcW w:w="2694" w:type="dxa"/>
            <w:gridSpan w:val="2"/>
          </w:tcPr>
          <w:p w14:paraId="39D9EB5B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1852" w:rsidRDefault="006F1852" w:rsidP="006F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1B3E5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4.5.9</w:t>
            </w:r>
          </w:p>
        </w:tc>
      </w:tr>
      <w:tr w:rsidR="006F18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1852" w:rsidRDefault="006F1852" w:rsidP="006F1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1852" w:rsidRDefault="006F1852" w:rsidP="006F1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1852" w:rsidRDefault="006F1852" w:rsidP="006F18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18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F25E5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1852" w:rsidRDefault="006F1852" w:rsidP="006F18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1852" w:rsidRDefault="006F1852" w:rsidP="006F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8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D838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1852" w:rsidRDefault="006F1852" w:rsidP="006F1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1852" w:rsidRDefault="006F1852" w:rsidP="006F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8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BBADE" w:rsidR="006F1852" w:rsidRDefault="006F1852" w:rsidP="006F1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1852" w:rsidRDefault="006F1852" w:rsidP="006F1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1852" w:rsidRDefault="006F1852" w:rsidP="006F1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8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1852" w:rsidRDefault="006F1852" w:rsidP="006F1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1852" w:rsidRDefault="006F1852" w:rsidP="006F1852">
            <w:pPr>
              <w:pStyle w:val="CRCoverPage"/>
              <w:spacing w:after="0"/>
              <w:rPr>
                <w:noProof/>
              </w:rPr>
            </w:pPr>
          </w:p>
        </w:tc>
      </w:tr>
      <w:tr w:rsidR="006F18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8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1852" w:rsidRPr="008863B9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1852" w:rsidRPr="008863B9" w:rsidRDefault="006F1852" w:rsidP="006F18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18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1852" w:rsidRDefault="006F1852" w:rsidP="006F1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1852" w:rsidRDefault="006F1852" w:rsidP="006F1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1B98B" w14:textId="77777777" w:rsidR="006F1852" w:rsidRDefault="006F1852" w:rsidP="006F1852">
      <w:bookmarkStart w:id="1" w:name="_Toc146313195"/>
      <w:r>
        <w:lastRenderedPageBreak/>
        <w:t>[…]</w:t>
      </w:r>
    </w:p>
    <w:p w14:paraId="1C97D0FB" w14:textId="77777777" w:rsidR="006F1852" w:rsidRPr="001D4BBD" w:rsidRDefault="006F1852" w:rsidP="006F1852">
      <w:pPr>
        <w:pStyle w:val="Heading3"/>
        <w:rPr>
          <w:lang w:val="en-US" w:eastAsia="en-GB"/>
        </w:rPr>
      </w:pPr>
      <w:bookmarkStart w:id="2" w:name="_Toc152151254"/>
      <w:r w:rsidRPr="001D4BBD">
        <w:rPr>
          <w:lang w:val="en-US" w:eastAsia="en-GB"/>
        </w:rPr>
        <w:t>4.5.9</w:t>
      </w:r>
      <w:r w:rsidRPr="001D4BBD">
        <w:rPr>
          <w:lang w:val="en-US" w:eastAsia="en-GB"/>
        </w:rPr>
        <w:tab/>
        <w:t>Definition of 5G-NR UICC</w:t>
      </w:r>
      <w:bookmarkEnd w:id="2"/>
    </w:p>
    <w:p w14:paraId="0738EB9A" w14:textId="77777777" w:rsidR="006F1852" w:rsidRDefault="006F1852" w:rsidP="006F185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D4BBD">
        <w:rPr>
          <w:lang w:val="en-US" w:eastAsia="en-GB"/>
        </w:rPr>
        <w:t>The values of the 5G-NR UICC are identical to the values of the Default UICC defined in clause 4.5.2 of the present document with the following exceptions:</w:t>
      </w:r>
    </w:p>
    <w:p w14:paraId="2DB33230" w14:textId="77777777" w:rsidR="006F1852" w:rsidRPr="00217F73" w:rsidRDefault="006F1852" w:rsidP="006F1852">
      <w:r>
        <w:t>[…]</w:t>
      </w:r>
    </w:p>
    <w:bookmarkEnd w:id="1"/>
    <w:p w14:paraId="4E991A9A" w14:textId="77777777" w:rsidR="006F1852" w:rsidRDefault="006F1852" w:rsidP="006F1852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629E6481" w14:textId="77777777" w:rsidR="006F1852" w:rsidRPr="001D4BBD" w:rsidRDefault="006F1852" w:rsidP="006F1852">
      <w:pPr>
        <w:rPr>
          <w:rFonts w:eastAsia="TimesNewRoman"/>
          <w:lang w:eastAsia="en-GB"/>
        </w:rPr>
      </w:pPr>
      <w:bookmarkStart w:id="3" w:name="_Toc146299016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5GS3GPPNSC</w:t>
      </w:r>
      <w:r w:rsidRPr="001D4BBD">
        <w:rPr>
          <w:rFonts w:eastAsia="TimesNewRoman"/>
          <w:lang w:eastAsia="en-GB"/>
        </w:rPr>
        <w:t xml:space="preserve"> (5GS 3GPP Access NAS Security Context)</w:t>
      </w:r>
      <w:bookmarkEnd w:id="3"/>
    </w:p>
    <w:p w14:paraId="71828B8B" w14:textId="77777777" w:rsidR="006F1852" w:rsidRPr="001D4BBD" w:rsidRDefault="006F1852" w:rsidP="006F1852">
      <w:r w:rsidRPr="001D4BBD">
        <w:t>This file shall be available.</w:t>
      </w:r>
    </w:p>
    <w:p w14:paraId="383035CE" w14:textId="77777777" w:rsidR="006F1852" w:rsidRPr="001D4BBD" w:rsidRDefault="006F1852" w:rsidP="006F1852">
      <w:pPr>
        <w:pStyle w:val="B1"/>
      </w:pPr>
      <w:r w:rsidRPr="001D4BBD">
        <w:t>Logically:</w:t>
      </w:r>
    </w:p>
    <w:p w14:paraId="2C8CDF4D" w14:textId="77777777" w:rsidR="006F1852" w:rsidRPr="001D4BBD" w:rsidRDefault="006F1852" w:rsidP="006F1852">
      <w:pPr>
        <w:pStyle w:val="B2"/>
        <w:spacing w:after="0"/>
      </w:pPr>
      <w:r w:rsidRPr="001D4BBD">
        <w:t>Key Set Identifier KSI</w:t>
      </w:r>
      <w:r w:rsidRPr="001D4BBD">
        <w:rPr>
          <w:vertAlign w:val="subscript"/>
        </w:rPr>
        <w:t>ASME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335F610B" w14:textId="77777777" w:rsidR="006F1852" w:rsidRPr="001D4BBD" w:rsidRDefault="006F1852" w:rsidP="006F1852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6D1AB531" w14:textId="77777777" w:rsidR="006F1852" w:rsidRPr="001D4BBD" w:rsidRDefault="006F1852" w:rsidP="006F1852">
      <w:pPr>
        <w:pStyle w:val="B2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34A5FC9B" w14:textId="77777777" w:rsidR="006F1852" w:rsidRPr="001D4BBD" w:rsidRDefault="006F1852" w:rsidP="006F1852">
      <w:pPr>
        <w:pStyle w:val="B2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5ED89E0C" w14:textId="77777777" w:rsidR="006F1852" w:rsidRPr="001D4BBD" w:rsidRDefault="006F1852" w:rsidP="006F1852">
      <w:pPr>
        <w:pStyle w:val="B2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7342719" w14:textId="77777777" w:rsidR="006F1852" w:rsidRPr="001D4BBD" w:rsidRDefault="006F1852" w:rsidP="006F1852">
      <w:pPr>
        <w:pStyle w:val="B2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66CCC3C5" w14:textId="77777777" w:rsidR="006F1852" w:rsidRPr="001D4BBD" w:rsidRDefault="006F1852" w:rsidP="006F1852">
      <w:pPr>
        <w:keepLines/>
        <w:tabs>
          <w:tab w:val="left" w:pos="4678"/>
        </w:tabs>
        <w:spacing w:after="0"/>
        <w:ind w:left="1702" w:hanging="1418"/>
      </w:pPr>
      <w:r w:rsidRPr="001D4BBD">
        <w:t>Coding:</w:t>
      </w:r>
    </w:p>
    <w:p w14:paraId="587F46AA" w14:textId="77777777" w:rsidR="006F1852" w:rsidRPr="001D4BBD" w:rsidRDefault="006F1852" w:rsidP="006F185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" w:name="MCCQCTEMPBM_00000087"/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F1852" w:rsidRPr="001D4BBD" w14:paraId="5CCC1DD1" w14:textId="77777777" w:rsidTr="005169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"/>
          <w:p w14:paraId="25C6C964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28CECE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9287A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6A20AC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7469F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12B9F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76303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23CFB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E4B2B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A8ED6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A84783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6F1852" w:rsidRPr="001D4BBD" w14:paraId="7EE6207C" w14:textId="77777777" w:rsidTr="005169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1BB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DE8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BDD9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" w:author="COMPRION" w:date="2023-12-19T12:57:00Z">
              <w:r w:rsidRPr="001D4BBD" w:rsidDel="00217F73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6" w:author="COMPRION" w:date="2023-12-19T12:57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168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49A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552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33F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A96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F615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6989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617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6F1852" w:rsidRPr="001D4BBD" w14:paraId="2DEED44E" w14:textId="77777777" w:rsidTr="0051696D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793FBD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8F17E5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9464A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E78C2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F79FE3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BD8F7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35DDC9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A5723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3DC1F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46076D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97C85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6F1852" w:rsidRPr="001D4BBD" w14:paraId="38F92C20" w14:textId="77777777" w:rsidTr="0051696D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38E7A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58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0EC5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6B4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9E9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AC4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7B4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DC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DE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AA8E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65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6F1852" w:rsidRPr="001D4BBD" w14:paraId="76CAE083" w14:textId="77777777" w:rsidTr="0051696D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E9447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3AA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76618E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89373D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18F0E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DED4A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9061D5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06027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988FA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6F1852" w:rsidRPr="001D4BBD" w14:paraId="17810A97" w14:textId="77777777" w:rsidTr="0051696D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13F74D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2C9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CB7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6A3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BAB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C65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B28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A98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548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4C7FF386" w14:textId="77777777" w:rsidR="006F1852" w:rsidRDefault="006F1852" w:rsidP="006F1852">
      <w:r>
        <w:t>[…]</w:t>
      </w:r>
    </w:p>
    <w:p w14:paraId="63AE2FC4" w14:textId="77777777" w:rsidR="006F1852" w:rsidRPr="00217F73" w:rsidRDefault="006F1852" w:rsidP="006F1852">
      <w:pPr>
        <w:pStyle w:val="H6"/>
        <w:jc w:val="center"/>
        <w:rPr>
          <w:highlight w:val="yellow"/>
        </w:rPr>
      </w:pPr>
      <w:r w:rsidRPr="00217F73">
        <w:rPr>
          <w:highlight w:val="yellow"/>
        </w:rPr>
        <w:t>***** next change *****</w:t>
      </w:r>
    </w:p>
    <w:p w14:paraId="2C6B62E6" w14:textId="77777777" w:rsidR="006F1852" w:rsidRPr="001D4BBD" w:rsidRDefault="006F1852" w:rsidP="006F1852">
      <w:pPr>
        <w:rPr>
          <w:rFonts w:eastAsia="TimesNewRoman"/>
          <w:lang w:eastAsia="en-GB"/>
        </w:rPr>
      </w:pPr>
      <w:bookmarkStart w:id="7" w:name="_Toc146299017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5GSN3GPPNSC</w:t>
      </w:r>
      <w:r w:rsidRPr="001D4BBD">
        <w:rPr>
          <w:rFonts w:eastAsia="TimesNewRoman"/>
          <w:lang w:eastAsia="en-GB"/>
        </w:rPr>
        <w:t xml:space="preserve"> (5GS non-3GPP Access NAS Security Context)</w:t>
      </w:r>
      <w:bookmarkEnd w:id="7"/>
    </w:p>
    <w:p w14:paraId="2EBDCC3A" w14:textId="77777777" w:rsidR="006F1852" w:rsidRPr="001D4BBD" w:rsidRDefault="006F1852" w:rsidP="006F1852">
      <w:r w:rsidRPr="001D4BBD">
        <w:t>This file shall be available.</w:t>
      </w:r>
    </w:p>
    <w:p w14:paraId="4250892A" w14:textId="77777777" w:rsidR="006F1852" w:rsidRPr="001D4BBD" w:rsidRDefault="006F1852" w:rsidP="006F1852">
      <w:pPr>
        <w:pStyle w:val="B1"/>
      </w:pPr>
      <w:r w:rsidRPr="001D4BBD">
        <w:t>Logically:</w:t>
      </w:r>
    </w:p>
    <w:p w14:paraId="26AADDA9" w14:textId="77777777" w:rsidR="006F1852" w:rsidRPr="001D4BBD" w:rsidRDefault="006F1852" w:rsidP="006F1852">
      <w:pPr>
        <w:pStyle w:val="B2"/>
        <w:spacing w:after="0"/>
      </w:pPr>
      <w:r w:rsidRPr="001D4BBD">
        <w:t>Key Set Identifier KSI</w:t>
      </w:r>
      <w:r w:rsidRPr="001D4BBD">
        <w:rPr>
          <w:vertAlign w:val="subscript"/>
        </w:rPr>
        <w:t>ASME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0406683A" w14:textId="77777777" w:rsidR="006F1852" w:rsidRPr="001D4BBD" w:rsidRDefault="006F1852" w:rsidP="006F1852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04D925A8" w14:textId="77777777" w:rsidR="006F1852" w:rsidRPr="001D4BBD" w:rsidRDefault="006F1852" w:rsidP="006F1852">
      <w:pPr>
        <w:pStyle w:val="B2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1986546F" w14:textId="77777777" w:rsidR="006F1852" w:rsidRPr="001D4BBD" w:rsidRDefault="006F1852" w:rsidP="006F1852">
      <w:pPr>
        <w:pStyle w:val="B2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5161D4DB" w14:textId="77777777" w:rsidR="006F1852" w:rsidRPr="001D4BBD" w:rsidRDefault="006F1852" w:rsidP="006F1852">
      <w:pPr>
        <w:pStyle w:val="B2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12FA7AE" w14:textId="77777777" w:rsidR="006F1852" w:rsidRPr="001D4BBD" w:rsidRDefault="006F1852" w:rsidP="006F1852">
      <w:pPr>
        <w:pStyle w:val="B2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0C409B0D" w14:textId="77777777" w:rsidR="006F1852" w:rsidRPr="001D4BBD" w:rsidRDefault="006F1852" w:rsidP="006F1852">
      <w:pPr>
        <w:keepLines/>
        <w:tabs>
          <w:tab w:val="left" w:pos="4678"/>
        </w:tabs>
        <w:spacing w:after="0"/>
        <w:ind w:left="1702" w:hanging="1418"/>
      </w:pPr>
      <w:r w:rsidRPr="001D4BBD">
        <w:t>Coding:</w:t>
      </w:r>
    </w:p>
    <w:p w14:paraId="2588F739" w14:textId="77777777" w:rsidR="006F1852" w:rsidRPr="001D4BBD" w:rsidRDefault="006F1852" w:rsidP="006F185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8" w:name="MCCQCTEMPBM_00000088"/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F1852" w:rsidRPr="001D4BBD" w14:paraId="76DE7F3C" w14:textId="77777777" w:rsidTr="005169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8"/>
          <w:p w14:paraId="128113B6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DDE3F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7F531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A2B96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AE579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62184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4A94C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AF54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E0943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A2B94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AAB49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6F1852" w:rsidRPr="001D4BBD" w14:paraId="397BBEAB" w14:textId="77777777" w:rsidTr="0051696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092C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B7E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CC8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9" w:author="COMPRION" w:date="2023-12-19T12:57:00Z">
              <w:r w:rsidRPr="001D4BBD" w:rsidDel="00217F73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10" w:author="COMPRION" w:date="2023-12-19T12:57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AA03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088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3D2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30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50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BEB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382A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7A4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6F1852" w:rsidRPr="001D4BBD" w14:paraId="41E48920" w14:textId="77777777" w:rsidTr="0051696D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4E82A8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F74D6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60871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2B32C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47E9B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DCE64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7ABD09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B2BF31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5D61C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7C611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A479E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6F1852" w:rsidRPr="001D4BBD" w14:paraId="61FACDBA" w14:textId="77777777" w:rsidTr="0051696D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D691D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6B3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8D4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A44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F635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34D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9B1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798D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8E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984C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868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6F1852" w:rsidRPr="001D4BBD" w14:paraId="6B2F7029" w14:textId="77777777" w:rsidTr="0051696D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B35181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4AA22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3B4F0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5323AB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8C4172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B7829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199BF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814D04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7456B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6F1852" w:rsidRPr="001D4BBD" w14:paraId="4C390885" w14:textId="77777777" w:rsidTr="0051696D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ED241" w14:textId="77777777" w:rsidR="006F1852" w:rsidRPr="001D4BBD" w:rsidRDefault="006F1852" w:rsidP="0051696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B6BF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7A86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6F47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AF5D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61F3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4E9D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4BC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4920" w14:textId="77777777" w:rsidR="006F1852" w:rsidRPr="001D4BBD" w:rsidRDefault="006F1852" w:rsidP="005169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4308C37D" w14:textId="77777777" w:rsidR="006F1852" w:rsidRDefault="006F1852" w:rsidP="006F1852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42405ED6" w14:textId="77777777" w:rsidR="006F1852" w:rsidRPr="00C42CF7" w:rsidRDefault="006F1852" w:rsidP="006F1852">
      <w:r>
        <w:t>[…]</w:t>
      </w:r>
      <w:bookmarkStart w:id="11" w:name="_GoBack"/>
      <w:bookmarkEnd w:id="11"/>
    </w:p>
    <w:sectPr w:rsidR="006F1852" w:rsidRPr="00C42CF7" w:rsidSect="002A1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49E00" w14:textId="77777777" w:rsidR="008A033A" w:rsidRDefault="008A033A">
      <w:r>
        <w:separator/>
      </w:r>
    </w:p>
  </w:endnote>
  <w:endnote w:type="continuationSeparator" w:id="0">
    <w:p w14:paraId="28F72E13" w14:textId="77777777" w:rsidR="008A033A" w:rsidRDefault="008A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02ADD" w14:textId="77777777" w:rsidR="00F34A53" w:rsidRDefault="008A03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934FD" w14:textId="77777777" w:rsidR="00F34A53" w:rsidRDefault="0008544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2C4C0" w14:textId="77777777" w:rsidR="00F34A53" w:rsidRDefault="008A0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F13A7" w14:textId="77777777" w:rsidR="008A033A" w:rsidRDefault="008A033A">
      <w:r>
        <w:separator/>
      </w:r>
    </w:p>
  </w:footnote>
  <w:footnote w:type="continuationSeparator" w:id="0">
    <w:p w14:paraId="25E4B819" w14:textId="77777777" w:rsidR="008A033A" w:rsidRDefault="008A0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31C12" w14:textId="77777777" w:rsidR="00F34A53" w:rsidRDefault="008A03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5448E" w14:textId="77777777" w:rsidR="00F34A53" w:rsidRDefault="00085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2803D7E6" w14:textId="77777777" w:rsidR="00F34A53" w:rsidRDefault="00085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67E6401" w14:textId="77777777" w:rsidR="00F34A53" w:rsidRDefault="00085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9CF3ED9" w14:textId="77777777" w:rsidR="00F34A53" w:rsidRDefault="008A03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954D" w14:textId="77777777" w:rsidR="00F34A53" w:rsidRDefault="008A03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44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6E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85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3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6F185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6F185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F185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F1852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6F18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A8FF9-F3AA-48ED-B59D-93AB5AC5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2024-01-26T09:14:00Z</dcterms:created>
  <dcterms:modified xsi:type="dcterms:W3CDTF">2024-02-19T11:22:00Z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C6-240024</vt:lpwstr>
  </property>
  <property fmtid="{D5CDD505-2E9C-101B-9397-08002B2CF9AE}" pid="10" name="Spec#">
    <vt:lpwstr>31.127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codings in the 5G test UICC definitions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Rel-17</vt:lpwstr>
  </property>
</Properties>
</file>