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28A02" w14:textId="3251AF6E" w:rsidR="00F73672" w:rsidRDefault="00F73672" w:rsidP="00F736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64BC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#11</w:t>
      </w:r>
      <w:r w:rsidR="00E64BC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64BC8">
        <w:rPr>
          <w:b/>
          <w:noProof/>
          <w:sz w:val="24"/>
        </w:rPr>
        <w:t>6</w:t>
      </w:r>
      <w:r>
        <w:rPr>
          <w:b/>
          <w:noProof/>
          <w:sz w:val="24"/>
        </w:rPr>
        <w:t>-23</w:t>
      </w:r>
      <w:r w:rsidR="00E64BC8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4F152AE5" w14:textId="6158A39A" w:rsidR="00F73672" w:rsidRDefault="00F73672" w:rsidP="00F736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</w:t>
      </w:r>
      <w:r w:rsidR="00E64BC8">
        <w:rPr>
          <w:b/>
          <w:noProof/>
          <w:sz w:val="24"/>
        </w:rPr>
        <w:t>2</w:t>
      </w:r>
      <w:r w:rsidR="00E64BC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5235C" w14:textId="77777777" w:rsidR="00CD15B8" w:rsidRDefault="00CD15B8">
      <w:r>
        <w:separator/>
      </w:r>
    </w:p>
  </w:endnote>
  <w:endnote w:type="continuationSeparator" w:id="0">
    <w:p w14:paraId="55246E25" w14:textId="77777777" w:rsidR="00CD15B8" w:rsidRDefault="00CD1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95368" w14:textId="77777777" w:rsidR="00CD15B8" w:rsidRDefault="00CD15B8">
      <w:r>
        <w:separator/>
      </w:r>
    </w:p>
  </w:footnote>
  <w:footnote w:type="continuationSeparator" w:id="0">
    <w:p w14:paraId="7E7ABCF3" w14:textId="77777777" w:rsidR="00CD15B8" w:rsidRDefault="00CD1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15B8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4BC8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31.130_CR0094R1_(Rel-17)_TEI17</cp:lastModifiedBy>
  <cp:revision>67</cp:revision>
  <cp:lastPrinted>1899-12-31T23:00:00Z</cp:lastPrinted>
  <dcterms:created xsi:type="dcterms:W3CDTF">2019-01-14T04:28:00Z</dcterms:created>
  <dcterms:modified xsi:type="dcterms:W3CDTF">2023-06-29T08:36:00Z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