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ECE9" w14:textId="60A0B13B" w:rsidR="00F27385" w:rsidRPr="006C2DB4" w:rsidRDefault="00F27385" w:rsidP="00F27385">
      <w:pPr>
        <w:tabs>
          <w:tab w:val="right" w:pos="9072"/>
        </w:tabs>
        <w:rPr>
          <w:rFonts w:cs="Arial"/>
          <w:b/>
          <w:sz w:val="24"/>
          <w:lang w:val="en-US"/>
        </w:rPr>
      </w:pPr>
      <w:bookmarkStart w:id="0" w:name="_Hlk143181239"/>
      <w:bookmarkStart w:id="1" w:name="_Hlk143181252"/>
      <w:r w:rsidRPr="006C2DB4">
        <w:rPr>
          <w:rFonts w:cs="Arial"/>
          <w:b/>
          <w:sz w:val="24"/>
          <w:lang w:val="en-US"/>
        </w:rPr>
        <w:t>3GPP TSG-CT WG6 #</w:t>
      </w:r>
      <w:r>
        <w:rPr>
          <w:rFonts w:cs="Arial"/>
          <w:b/>
          <w:sz w:val="24"/>
          <w:lang w:val="en-US"/>
        </w:rPr>
        <w:t>116</w:t>
      </w:r>
      <w:r w:rsidRPr="006C2DB4">
        <w:rPr>
          <w:rFonts w:cs="Arial"/>
          <w:b/>
          <w:sz w:val="24"/>
          <w:lang w:val="en-US"/>
        </w:rPr>
        <w:tab/>
        <w:t>C6-230</w:t>
      </w:r>
      <w:r>
        <w:rPr>
          <w:rFonts w:cs="Arial"/>
          <w:b/>
          <w:sz w:val="24"/>
          <w:lang w:val="en-US"/>
        </w:rPr>
        <w:t>407</w:t>
      </w:r>
    </w:p>
    <w:p w14:paraId="3A359E61" w14:textId="77777777" w:rsidR="00F27385" w:rsidRPr="00747BFD" w:rsidRDefault="00F27385" w:rsidP="00F27385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 xml:space="preserve">22– 25 August </w:t>
      </w:r>
      <w:r w:rsidRPr="00AE0B96">
        <w:rPr>
          <w:rFonts w:cs="Arial"/>
          <w:b/>
          <w:sz w:val="24"/>
        </w:rPr>
        <w:t>20</w:t>
      </w:r>
      <w:r>
        <w:rPr>
          <w:rFonts w:cs="Arial"/>
          <w:b/>
          <w:sz w:val="24"/>
        </w:rPr>
        <w:t>23, Goteborg, SE</w:t>
      </w:r>
      <w:bookmarkEnd w:id="0"/>
      <w:r w:rsidRPr="00747BFD">
        <w:rPr>
          <w:rFonts w:cs="Arial"/>
          <w:sz w:val="24"/>
        </w:rPr>
        <w:tab/>
        <w:t xml:space="preserve">  </w:t>
      </w:r>
    </w:p>
    <w:p w14:paraId="3609D31E" w14:textId="77777777" w:rsidR="00F27385" w:rsidRPr="00747BFD" w:rsidRDefault="00F27385" w:rsidP="00F27385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bookmarkEnd w:id="1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61415AD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B72BFB">
        <w:rPr>
          <w:b/>
        </w:rPr>
        <w:t>before</w:t>
      </w:r>
      <w:r w:rsidR="002B0601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D35426">
        <w:rPr>
          <w:b/>
        </w:rPr>
        <w:t>6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000C60D1" w:rsidR="00F27385" w:rsidRPr="00F27385" w:rsidRDefault="00F27385" w:rsidP="00F27385">
            <w:pPr>
              <w:rPr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757B4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2ED4CDCB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4E7A8DB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71EAA8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2B8F36" w14:textId="77777777" w:rsidR="00F27385" w:rsidRPr="00F27385" w:rsidRDefault="00F27385" w:rsidP="00F27385">
            <w:r w:rsidRPr="00F27385">
              <w:rPr>
                <w:lang w:val="de-DE"/>
              </w:rPr>
              <w:t>990054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1F64B" w14:textId="77777777" w:rsidR="00F27385" w:rsidRPr="00F27385" w:rsidRDefault="00F27385" w:rsidP="00F27385">
            <w:r w:rsidRPr="00F27385">
              <w:t>5GC/EPC enhancement for satellite access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F24F79" w14:textId="77777777" w:rsidR="00F27385" w:rsidRPr="00F27385" w:rsidRDefault="00F27385" w:rsidP="00F27385">
            <w:r w:rsidRPr="00F27385">
              <w:t>5GSAT_Ph2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DF9F97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FA226C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75669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8AD76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777645" w14:textId="3645B7AB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10B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CP-230203</w:t>
            </w:r>
          </w:p>
        </w:tc>
      </w:tr>
      <w:tr w:rsidR="00F27385" w:rsidRPr="00F27385" w14:paraId="0885C6FB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2BA3FA5B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4CC849BA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77777777" w:rsidR="00F27385" w:rsidRPr="00F27385" w:rsidRDefault="00F27385" w:rsidP="00F27385"/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77777777" w:rsidR="00F27385" w:rsidRPr="00F27385" w:rsidRDefault="00F27385" w:rsidP="00F27385">
            <w:r w:rsidRPr="00F27385">
              <w:t>New WID on 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AC14827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77777777" w:rsidR="00F27385" w:rsidRPr="00F27385" w:rsidRDefault="00F27385" w:rsidP="00F27385">
            <w:r w:rsidRPr="00F27385">
              <w:t>New WID on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23F9C302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3FBAD81A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F27385" w:rsidRPr="00F27385" w14:paraId="6B8AA8E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79E079E" w14:textId="77777777" w:rsidR="00F27385" w:rsidRPr="00F27385" w:rsidRDefault="00F27385" w:rsidP="00F27385"/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96DD90" w14:textId="77777777" w:rsidR="00F27385" w:rsidRPr="00F27385" w:rsidRDefault="00F27385" w:rsidP="00F27385">
            <w:r w:rsidRPr="00F27385">
              <w:t>New WID on Slice-based PLMN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BEBAC0" w14:textId="77777777" w:rsidR="00F27385" w:rsidRPr="00F27385" w:rsidRDefault="00F27385" w:rsidP="00F27385">
            <w:r w:rsidRPr="00F27385">
              <w:t>SbPS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0F1EA2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17003F" w14:textId="77777777" w:rsidR="00F27385" w:rsidRPr="00F27385" w:rsidRDefault="00F27385" w:rsidP="00F27385">
            <w:r w:rsidRPr="00F27385">
              <w:rPr>
                <w:lang w:val="de-DE"/>
              </w:rPr>
              <w:t>C1 / C4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715118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40E840" w14:textId="57AD7B08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51AB39F" w14:textId="7E013602" w:rsidR="00F27385" w:rsidRPr="00F27385" w:rsidRDefault="00F27385" w:rsidP="00F27385"/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A278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CP-231291</w:t>
            </w:r>
          </w:p>
        </w:tc>
      </w:tr>
    </w:tbl>
    <w:p w14:paraId="373BF520" w14:textId="77777777" w:rsidR="00F27385" w:rsidRPr="00997308" w:rsidRDefault="00F27385" w:rsidP="00F27385">
      <w:pPr>
        <w:rPr>
          <w:lang w:val="en-US"/>
        </w:rPr>
      </w:pPr>
    </w:p>
    <w:sectPr w:rsidR="00F27385" w:rsidRPr="00997308" w:rsidSect="00F27385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B288E" w14:textId="77777777" w:rsidR="00F55BAF" w:rsidRDefault="00F55BAF">
      <w:r>
        <w:separator/>
      </w:r>
    </w:p>
  </w:endnote>
  <w:endnote w:type="continuationSeparator" w:id="0">
    <w:p w14:paraId="27DD7583" w14:textId="77777777" w:rsidR="00F55BAF" w:rsidRDefault="00F5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113D" w14:textId="77777777" w:rsidR="00F55BAF" w:rsidRDefault="00F55BAF">
      <w:r>
        <w:separator/>
      </w:r>
    </w:p>
  </w:footnote>
  <w:footnote w:type="continuationSeparator" w:id="0">
    <w:p w14:paraId="713075C9" w14:textId="77777777" w:rsidR="00F55BAF" w:rsidRDefault="00F55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3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4009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24.229_CR6621_(Rel-18)_IMSProtoc18</cp:lastModifiedBy>
  <cp:revision>5</cp:revision>
  <cp:lastPrinted>2006-10-05T09:29:00Z</cp:lastPrinted>
  <dcterms:created xsi:type="dcterms:W3CDTF">2023-08-17T14:30:00Z</dcterms:created>
  <dcterms:modified xsi:type="dcterms:W3CDTF">2023-08-17T14:37:00Z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