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D5A49" w14:textId="7039F55F" w:rsidR="00BA38D9" w:rsidRDefault="00BA38D9" w:rsidP="00BA38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C6-2206</w:t>
      </w:r>
      <w:r>
        <w:rPr>
          <w:b/>
          <w:noProof/>
          <w:sz w:val="24"/>
        </w:rPr>
        <w:t>07</w:t>
      </w:r>
    </w:p>
    <w:p w14:paraId="1ACD4477" w14:textId="77777777" w:rsidR="00BA38D9" w:rsidRDefault="00BA38D9" w:rsidP="00BA38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34BF8BC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BA38D9">
        <w:rPr>
          <w:b/>
        </w:rPr>
        <w:t>before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BA38D9">
        <w:rPr>
          <w:b/>
        </w:rPr>
        <w:t>3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EF00E" w14:textId="68B50DBC" w:rsidR="002F2103" w:rsidRPr="00056928" w:rsidRDefault="00BA38D9" w:rsidP="00056928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highlight w:val="yellow"/>
                <w:u w:val="single"/>
              </w:rPr>
              <w:t>100</w:t>
            </w:r>
            <w:r w:rsidR="00E85588" w:rsidRPr="00056928">
              <w:rPr>
                <w:rFonts w:cs="Arial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0413D17C" w:rsidR="00E85588" w:rsidRPr="00056928" w:rsidRDefault="0005692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254C803D" w:rsidR="00E85588" w:rsidRPr="00056928" w:rsidRDefault="0005692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40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10</w:t>
            </w:r>
            <w:r w:rsidR="009C2FEE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4DA69066" w:rsidR="00925671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FD1172" w:rsidRPr="00056928">
              <w:rPr>
                <w:rFonts w:cs="Arial"/>
                <w:color w:val="FF0000"/>
                <w:szCs w:val="22"/>
                <w:u w:val="single"/>
              </w:rPr>
              <w:t>0</w:t>
            </w:r>
            <w:r w:rsidR="00925671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048DDB54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0A2F313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5</w:t>
            </w:r>
            <w:r w:rsidR="00FD1172" w:rsidRPr="00056928">
              <w:rPr>
                <w:rFonts w:cs="Arial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46F1E4E1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58D5" w14:textId="77777777" w:rsidR="00B20CB2" w:rsidRDefault="00B20CB2">
      <w:r>
        <w:separator/>
      </w:r>
    </w:p>
  </w:endnote>
  <w:endnote w:type="continuationSeparator" w:id="0">
    <w:p w14:paraId="594BDBCC" w14:textId="77777777" w:rsidR="00B20CB2" w:rsidRDefault="00B2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6D9721CD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056928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056928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3EE4" w14:textId="77777777" w:rsidR="00B20CB2" w:rsidRDefault="00B20CB2">
      <w:r>
        <w:separator/>
      </w:r>
    </w:p>
  </w:footnote>
  <w:footnote w:type="continuationSeparator" w:id="0">
    <w:p w14:paraId="4EAB3250" w14:textId="77777777" w:rsidR="00B20CB2" w:rsidRDefault="00B2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12955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3861166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645663615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96870346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52240101">
    <w:abstractNumId w:val="11"/>
  </w:num>
  <w:num w:numId="6" w16cid:durableId="857279196">
    <w:abstractNumId w:val="9"/>
  </w:num>
  <w:num w:numId="7" w16cid:durableId="180559689">
    <w:abstractNumId w:val="7"/>
  </w:num>
  <w:num w:numId="8" w16cid:durableId="1314456886">
    <w:abstractNumId w:val="6"/>
  </w:num>
  <w:num w:numId="9" w16cid:durableId="2056343583">
    <w:abstractNumId w:val="5"/>
  </w:num>
  <w:num w:numId="10" w16cid:durableId="1510632862">
    <w:abstractNumId w:val="4"/>
  </w:num>
  <w:num w:numId="11" w16cid:durableId="471409494">
    <w:abstractNumId w:val="8"/>
  </w:num>
  <w:num w:numId="12" w16cid:durableId="1567380114">
    <w:abstractNumId w:val="3"/>
  </w:num>
  <w:num w:numId="13" w16cid:durableId="1324314397">
    <w:abstractNumId w:val="2"/>
  </w:num>
  <w:num w:numId="14" w16cid:durableId="177240550">
    <w:abstractNumId w:val="1"/>
  </w:num>
  <w:num w:numId="15" w16cid:durableId="24526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4477F-927E-4E52-9E98-612E4A5EF3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2938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24554-h20.</cp:lastModifiedBy>
  <cp:revision>3</cp:revision>
  <cp:lastPrinted>2006-10-05T09:29:00Z</cp:lastPrinted>
  <dcterms:created xsi:type="dcterms:W3CDTF">2022-08-26T13:25:00Z</dcterms:created>
  <dcterms:modified xsi:type="dcterms:W3CDTF">2022-10-20T14:20:00Z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