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59EE5" w14:textId="4841EDEA" w:rsidR="00C76812" w:rsidRDefault="00C76812" w:rsidP="00C76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C6-22020</w:t>
      </w:r>
      <w:r w:rsidR="0033128B">
        <w:rPr>
          <w:b/>
          <w:noProof/>
          <w:sz w:val="24"/>
        </w:rPr>
        <w:t>8</w:t>
      </w:r>
    </w:p>
    <w:p w14:paraId="7B7DACAD" w14:textId="77777777" w:rsidR="00C76812" w:rsidRDefault="00C76812" w:rsidP="00C76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DECE6E5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33128B">
        <w:rPr>
          <w:b/>
        </w:rPr>
        <w:t>after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C76812">
        <w:rPr>
          <w:b/>
        </w:rPr>
        <w:t>1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0" w:name="bm420018"/>
            <w:bookmarkEnd w:id="0"/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DEF00E" w14:textId="0A409394" w:rsidR="002F2103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highlight w:val="yellow"/>
              </w:rPr>
              <w:t>6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C8F2A" w14:textId="150303CA" w:rsidR="00E85588" w:rsidRDefault="00FD1172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8</w:t>
            </w:r>
            <w:r w:rsidR="00E85588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5FFD3988" w:rsidR="00E85588" w:rsidRDefault="00FD1172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15</w:t>
            </w:r>
            <w:r w:rsidR="00E85588" w:rsidRPr="00FD1172">
              <w:rPr>
                <w:rFonts w:cs="Arial"/>
                <w:color w:val="FF0000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511E68D0" w:rsidR="009C2FEE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10</w:t>
            </w:r>
            <w:r w:rsidR="009C2FEE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0FA36" w14:textId="6FE7CCA1" w:rsidR="00925671" w:rsidRPr="00223035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80</w:t>
            </w:r>
            <w:r w:rsidR="00925671" w:rsidRPr="00FD1172">
              <w:rPr>
                <w:rFonts w:cs="Arial"/>
                <w:color w:val="FF0000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ACE28" w14:textId="77777777" w:rsidR="000F35D2" w:rsidRDefault="000F35D2" w:rsidP="009C2FEE">
            <w:pPr>
              <w:spacing w:after="0"/>
              <w:ind w:right="-99"/>
            </w:pPr>
            <w:r>
              <w:t>Ulrich Wiehe, Nokia</w:t>
            </w:r>
          </w:p>
          <w:p w14:paraId="7C456B86" w14:textId="132CA10B" w:rsidR="00FD1172" w:rsidRPr="00223035" w:rsidRDefault="00FD1172" w:rsidP="009C2FEE">
            <w:pPr>
              <w:spacing w:after="0"/>
              <w:ind w:right="-99"/>
            </w:pPr>
          </w:p>
        </w:tc>
      </w:tr>
      <w:tr w:rsidR="00FD1172" w:rsidRPr="00C01DE7" w14:paraId="39C4201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61D0A918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168F" w14:textId="306F908C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72527C04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  <w:bookmarkStart w:id="1" w:name="_GoBack"/>
            <w:bookmarkEnd w:id="1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79CB0" w14:textId="61F78847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FCADB" w14:textId="77777777" w:rsidR="00E06C83" w:rsidRDefault="00E06C83">
      <w:r>
        <w:separator/>
      </w:r>
    </w:p>
  </w:endnote>
  <w:endnote w:type="continuationSeparator" w:id="0">
    <w:p w14:paraId="67E4DC00" w14:textId="77777777" w:rsidR="00E06C83" w:rsidRDefault="00E0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22BA25F7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774F7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774F7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0B458" w14:textId="77777777" w:rsidR="00E06C83" w:rsidRDefault="00E06C83">
      <w:r>
        <w:separator/>
      </w:r>
    </w:p>
  </w:footnote>
  <w:footnote w:type="continuationSeparator" w:id="0">
    <w:p w14:paraId="2304F8AB" w14:textId="77777777" w:rsidR="00E06C83" w:rsidRDefault="00E06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purl.org/dc/terms/"/>
    <ds:schemaRef ds:uri="http://schemas.openxmlformats.org/package/2006/metadata/core-properties"/>
    <ds:schemaRef ds:uri="http://purl.org/dc/dcmitype/"/>
    <ds:schemaRef ds:uri="c9fe69cb-1d4b-461a-8155-8bb96486ee7c"/>
    <ds:schemaRef ds:uri="http://schemas.microsoft.com/office/2006/documentManagement/types"/>
    <ds:schemaRef ds:uri="http://purl.org/dc/elements/1.1/"/>
    <ds:schemaRef ds:uri="http://schemas.microsoft.com/office/2006/metadata/properties"/>
    <ds:schemaRef ds:uri="34d3e54b-d462-4f51-83b6-6cd7f4b454d5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6DEB12-047D-453A-A381-C35A5843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2922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5</cp:revision>
  <cp:lastPrinted>2006-10-05T09:29:00Z</cp:lastPrinted>
  <dcterms:created xsi:type="dcterms:W3CDTF">2022-05-20T13:39:00Z</dcterms:created>
  <dcterms:modified xsi:type="dcterms:W3CDTF">2022-05-20T14:52:00Z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2022-05-20T13:38:56Z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2e0fef09-76a6-435a-91fc-91456db7271a</vt:lpwstr>
  </property>
  <property fmtid="{D5CDD505-2E9C-101B-9397-08002B2CF9AE}" pid="9" name="MSIP_Label_69f169f0-5f77-4193-a879-a5b3030a45bd_ContentBits">
    <vt:lpwstr>2</vt:lpwstr>
  </property>
</Properties>
</file>