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rsidTr="005E4BB2">
        <w:tc>
          <w:tcPr>
            <w:tcW w:w="10423" w:type="dxa"/>
            <w:gridSpan w:val="2"/>
            <w:shd w:val="clear" w:color="auto" w:fill="auto"/>
          </w:tcPr>
          <w:p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F02A0A">
              <w:rPr>
                <w:lang w:eastAsia="zh-CN"/>
              </w:rPr>
              <w:t>4</w:t>
            </w:r>
            <w:r w:rsidRPr="00E30083">
              <w:t xml:space="preserve">.0 </w:t>
            </w:r>
            <w:r w:rsidRPr="00E30083">
              <w:rPr>
                <w:sz w:val="32"/>
              </w:rPr>
              <w:t>(2020-</w:t>
            </w:r>
            <w:r w:rsidR="00F02A0A" w:rsidRPr="00E30083">
              <w:rPr>
                <w:sz w:val="32"/>
              </w:rPr>
              <w:t>0</w:t>
            </w:r>
            <w:r w:rsidR="00F02A0A">
              <w:rPr>
                <w:sz w:val="32"/>
              </w:rPr>
              <w:t>9</w:t>
            </w:r>
            <w:r w:rsidRPr="00E30083">
              <w:rPr>
                <w:sz w:val="32"/>
              </w:rPr>
              <w:t>)</w:t>
            </w:r>
          </w:p>
          <w:p w:rsidR="004F0988" w:rsidRPr="00E30083" w:rsidRDefault="004F0988" w:rsidP="00133525">
            <w:pPr>
              <w:pStyle w:val="ZA"/>
              <w:framePr w:w="0" w:hRule="auto" w:wrap="auto" w:vAnchor="margin" w:hAnchor="text" w:yAlign="inline"/>
            </w:pPr>
          </w:p>
        </w:tc>
      </w:tr>
      <w:tr w:rsidR="004F0988" w:rsidRPr="00E30083" w:rsidTr="005E4BB2">
        <w:trPr>
          <w:trHeight w:hRule="exact" w:val="1134"/>
        </w:trPr>
        <w:tc>
          <w:tcPr>
            <w:tcW w:w="10423" w:type="dxa"/>
            <w:gridSpan w:val="2"/>
            <w:shd w:val="clear" w:color="auto" w:fill="auto"/>
          </w:tcPr>
          <w:p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rsidTr="005E4BB2">
        <w:trPr>
          <w:trHeight w:hRule="exact" w:val="3686"/>
        </w:trPr>
        <w:tc>
          <w:tcPr>
            <w:tcW w:w="10423" w:type="dxa"/>
            <w:gridSpan w:val="2"/>
            <w:shd w:val="clear" w:color="auto" w:fill="auto"/>
          </w:tcPr>
          <w:p w:rsidR="004F0988" w:rsidRPr="00E30083" w:rsidRDefault="004F0988" w:rsidP="00133525">
            <w:pPr>
              <w:pStyle w:val="ZT"/>
              <w:framePr w:wrap="auto" w:hAnchor="text" w:yAlign="inline"/>
            </w:pPr>
            <w:r w:rsidRPr="00E30083">
              <w:t>3rd Generation Partnership Project;</w:t>
            </w:r>
          </w:p>
          <w:p w:rsidR="00B02215" w:rsidRPr="00E30083" w:rsidRDefault="00B02215" w:rsidP="00B02215">
            <w:pPr>
              <w:pStyle w:val="ZT"/>
              <w:framePr w:wrap="auto" w:hAnchor="text" w:yAlign="inline"/>
            </w:pPr>
            <w:r w:rsidRPr="00E30083">
              <w:t>Technical Specification Group Core Network and Terminals;</w:t>
            </w:r>
          </w:p>
          <w:p w:rsidR="00B02215" w:rsidRPr="00E30083" w:rsidRDefault="00B02215" w:rsidP="00B02215">
            <w:pPr>
              <w:pStyle w:val="ZT"/>
              <w:framePr w:wrap="auto" w:hAnchor="text" w:yAlign="inline"/>
            </w:pPr>
            <w:r w:rsidRPr="00E30083">
              <w:t>5G System;</w:t>
            </w:r>
          </w:p>
          <w:p w:rsidR="00B02215" w:rsidRPr="00E30083" w:rsidRDefault="00B02215" w:rsidP="00B02215">
            <w:pPr>
              <w:pStyle w:val="ZT"/>
              <w:framePr w:wrap="auto" w:hAnchor="text" w:yAlign="inline"/>
            </w:pPr>
            <w:r w:rsidRPr="00E30083">
              <w:t>Network Slice Selection Services;</w:t>
            </w:r>
          </w:p>
          <w:p w:rsidR="00B02215" w:rsidRPr="00E30083" w:rsidRDefault="00B02215" w:rsidP="00B02215">
            <w:pPr>
              <w:pStyle w:val="ZT"/>
              <w:framePr w:wrap="auto" w:hAnchor="text" w:yAlign="inline"/>
            </w:pPr>
            <w:r w:rsidRPr="00E30083">
              <w:t>Stage 3</w:t>
            </w:r>
          </w:p>
          <w:p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rsidTr="005E4BB2">
        <w:tc>
          <w:tcPr>
            <w:tcW w:w="10423" w:type="dxa"/>
            <w:gridSpan w:val="2"/>
            <w:shd w:val="clear" w:color="auto" w:fill="auto"/>
          </w:tcPr>
          <w:p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D57972" w:rsidRPr="00E30083" w:rsidTr="005E4BB2">
        <w:trPr>
          <w:trHeight w:hRule="exact" w:val="1531"/>
        </w:trPr>
        <w:tc>
          <w:tcPr>
            <w:tcW w:w="4883" w:type="dxa"/>
            <w:shd w:val="clear" w:color="auto" w:fill="auto"/>
          </w:tcPr>
          <w:p w:rsidR="00D57972" w:rsidRPr="00E30083" w:rsidRDefault="00C9728E">
            <w:r>
              <w:rPr>
                <w:i/>
                <w:noProof/>
                <w:lang w:val="en-US" w:eastAsia="zh-CN"/>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Pr="00E30083" w:rsidRDefault="00C9728E" w:rsidP="00133525">
            <w:pPr>
              <w:jc w:val="right"/>
            </w:pPr>
            <w:bookmarkStart w:id="2" w:name="logos"/>
            <w:r>
              <w:rPr>
                <w:noProof/>
                <w:lang w:val="en-US" w:eastAsia="zh-CN"/>
              </w:rPr>
              <w:drawing>
                <wp:inline distT="0" distB="0" distL="0" distR="0">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rsidRPr="00E30083" w:rsidTr="005E4BB2">
        <w:trPr>
          <w:trHeight w:hRule="exact" w:val="5783"/>
        </w:trPr>
        <w:tc>
          <w:tcPr>
            <w:tcW w:w="10423" w:type="dxa"/>
            <w:gridSpan w:val="2"/>
            <w:shd w:val="clear" w:color="auto" w:fill="auto"/>
          </w:tcPr>
          <w:p w:rsidR="00C074DD" w:rsidRPr="00E30083" w:rsidRDefault="00C074DD" w:rsidP="00B02215"/>
        </w:tc>
      </w:tr>
      <w:tr w:rsidR="00C074DD" w:rsidRPr="00E30083" w:rsidTr="005E4BB2">
        <w:trPr>
          <w:cantSplit/>
          <w:trHeight w:hRule="exact" w:val="964"/>
        </w:trPr>
        <w:tc>
          <w:tcPr>
            <w:tcW w:w="10423" w:type="dxa"/>
            <w:gridSpan w:val="2"/>
            <w:shd w:val="clear" w:color="auto" w:fill="auto"/>
          </w:tcPr>
          <w:p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rsidR="00C074DD" w:rsidRPr="00E30083" w:rsidRDefault="00C074DD" w:rsidP="00C074DD">
            <w:pPr>
              <w:pStyle w:val="ZV"/>
              <w:framePr w:w="0" w:wrap="auto" w:vAnchor="margin" w:hAnchor="text" w:yAlign="inline"/>
            </w:pPr>
          </w:p>
          <w:p w:rsidR="00C074DD" w:rsidRPr="00E3008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rsidTr="00133525">
        <w:trPr>
          <w:trHeight w:hRule="exact" w:val="5670"/>
        </w:trPr>
        <w:tc>
          <w:tcPr>
            <w:tcW w:w="10423" w:type="dxa"/>
            <w:shd w:val="clear" w:color="auto" w:fill="auto"/>
          </w:tcPr>
          <w:p w:rsidR="00E16509" w:rsidRPr="00E30083" w:rsidRDefault="00E16509" w:rsidP="00E16509">
            <w:pPr>
              <w:pStyle w:val="Guidance"/>
            </w:pPr>
            <w:bookmarkStart w:id="4" w:name="page2"/>
          </w:p>
        </w:tc>
      </w:tr>
      <w:tr w:rsidR="00E16509" w:rsidRPr="00E30083" w:rsidTr="00C074DD">
        <w:trPr>
          <w:trHeight w:hRule="exact" w:val="5387"/>
        </w:trPr>
        <w:tc>
          <w:tcPr>
            <w:tcW w:w="10423" w:type="dxa"/>
            <w:shd w:val="clear" w:color="auto" w:fill="auto"/>
          </w:tcPr>
          <w:p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rsidR="00E16509" w:rsidRPr="00E30083" w:rsidRDefault="00E16509" w:rsidP="00133525">
            <w:pPr>
              <w:pStyle w:val="FP"/>
              <w:pBdr>
                <w:bottom w:val="single" w:sz="6" w:space="1" w:color="auto"/>
              </w:pBdr>
              <w:ind w:left="2835" w:right="2835"/>
              <w:jc w:val="center"/>
            </w:pPr>
            <w:r w:rsidRPr="00E30083">
              <w:t>Postal address</w:t>
            </w:r>
          </w:p>
          <w:p w:rsidR="00E16509" w:rsidRPr="00E30083" w:rsidRDefault="00E16509" w:rsidP="00133525">
            <w:pPr>
              <w:pStyle w:val="FP"/>
              <w:ind w:left="2835" w:right="2835"/>
              <w:jc w:val="center"/>
              <w:rPr>
                <w:rFonts w:ascii="Arial" w:hAnsi="Arial"/>
                <w:sz w:val="18"/>
              </w:rPr>
            </w:pPr>
          </w:p>
          <w:p w:rsidR="00E16509" w:rsidRPr="00E30083" w:rsidRDefault="00E16509" w:rsidP="00133525">
            <w:pPr>
              <w:pStyle w:val="FP"/>
              <w:pBdr>
                <w:bottom w:val="single" w:sz="6" w:space="1" w:color="auto"/>
              </w:pBdr>
              <w:spacing w:before="240"/>
              <w:ind w:left="2835" w:right="2835"/>
              <w:jc w:val="center"/>
            </w:pPr>
            <w:r w:rsidRPr="00E30083">
              <w:t>3GPP support office address</w:t>
            </w:r>
          </w:p>
          <w:p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rsidR="00E16509" w:rsidRPr="00E30083" w:rsidRDefault="00E16509" w:rsidP="00133525">
            <w:pPr>
              <w:pStyle w:val="FP"/>
              <w:pBdr>
                <w:bottom w:val="single" w:sz="6" w:space="1" w:color="auto"/>
              </w:pBdr>
              <w:spacing w:before="240"/>
              <w:ind w:left="2835" w:right="2835"/>
              <w:jc w:val="center"/>
            </w:pPr>
            <w:r w:rsidRPr="00E30083">
              <w:t>Internet</w:t>
            </w:r>
          </w:p>
          <w:p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rsidR="00E16509" w:rsidRPr="00E30083" w:rsidRDefault="00E16509" w:rsidP="00133525"/>
        </w:tc>
      </w:tr>
      <w:tr w:rsidR="00E16509" w:rsidRPr="00E30083" w:rsidTr="00C074DD">
        <w:tc>
          <w:tcPr>
            <w:tcW w:w="10423" w:type="dxa"/>
            <w:shd w:val="clear" w:color="auto" w:fill="auto"/>
            <w:vAlign w:val="bottom"/>
          </w:tcPr>
          <w:p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rsidR="00E16509" w:rsidRPr="00E30083" w:rsidRDefault="00E16509" w:rsidP="00133525">
            <w:pPr>
              <w:pStyle w:val="FP"/>
              <w:jc w:val="center"/>
              <w:rPr>
                <w:noProof/>
              </w:rPr>
            </w:pPr>
          </w:p>
          <w:p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E53049" w:rsidRPr="00E30083">
              <w:rPr>
                <w:noProof/>
                <w:sz w:val="18"/>
              </w:rPr>
              <w:t>0</w:t>
            </w:r>
            <w:r w:rsidRPr="00E30083">
              <w:rPr>
                <w:noProof/>
                <w:sz w:val="18"/>
              </w:rPr>
              <w:t>, 3GPP Organizational Partners (ARIB, ATIS, CCSA, ETSI, TSDSI, TTA, TTC).</w:t>
            </w:r>
            <w:bookmarkStart w:id="7" w:name="copyrightaddon"/>
            <w:bookmarkEnd w:id="7"/>
          </w:p>
          <w:p w:rsidR="00E16509" w:rsidRPr="00E30083" w:rsidRDefault="00E16509" w:rsidP="00133525">
            <w:pPr>
              <w:pStyle w:val="FP"/>
              <w:jc w:val="center"/>
              <w:rPr>
                <w:noProof/>
                <w:sz w:val="18"/>
              </w:rPr>
            </w:pPr>
            <w:r w:rsidRPr="00E30083">
              <w:rPr>
                <w:noProof/>
                <w:sz w:val="18"/>
              </w:rPr>
              <w:t>All rights reserved.</w:t>
            </w:r>
          </w:p>
          <w:p w:rsidR="00E16509" w:rsidRPr="00E30083" w:rsidRDefault="00E16509" w:rsidP="00E16509">
            <w:pPr>
              <w:pStyle w:val="FP"/>
              <w:rPr>
                <w:noProof/>
                <w:sz w:val="18"/>
              </w:rPr>
            </w:pPr>
          </w:p>
          <w:p w:rsidR="00E16509" w:rsidRPr="00E30083" w:rsidRDefault="00E16509" w:rsidP="00E16509">
            <w:pPr>
              <w:pStyle w:val="FP"/>
              <w:rPr>
                <w:noProof/>
                <w:sz w:val="18"/>
              </w:rPr>
            </w:pPr>
            <w:r w:rsidRPr="00E30083">
              <w:rPr>
                <w:noProof/>
                <w:sz w:val="18"/>
              </w:rPr>
              <w:t>UMTS™ is a Trade Mark of ETSI registered for the benefit of its members</w:t>
            </w:r>
          </w:p>
          <w:p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rsidR="00E16509" w:rsidRPr="00E30083" w:rsidRDefault="00E16509" w:rsidP="00E16509">
            <w:pPr>
              <w:pStyle w:val="FP"/>
              <w:rPr>
                <w:noProof/>
                <w:sz w:val="18"/>
              </w:rPr>
            </w:pPr>
            <w:r w:rsidRPr="00E30083">
              <w:rPr>
                <w:noProof/>
                <w:sz w:val="18"/>
              </w:rPr>
              <w:t>GSM® and the GSM logo are registered and owned by the GSM Association</w:t>
            </w:r>
            <w:bookmarkEnd w:id="6"/>
          </w:p>
          <w:p w:rsidR="00E16509" w:rsidRPr="00E30083"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26685" w:rsidRDefault="0062668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_Toc51871768 \h </w:instrText>
      </w:r>
      <w:r>
        <w:fldChar w:fldCharType="separate"/>
      </w:r>
      <w:r>
        <w:t>6</w:t>
      </w:r>
      <w:r>
        <w:fldChar w:fldCharType="end"/>
      </w:r>
    </w:p>
    <w:p w:rsidR="00626685" w:rsidRDefault="0062668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_Toc51871769 \h </w:instrText>
      </w:r>
      <w:r>
        <w:fldChar w:fldCharType="separate"/>
      </w:r>
      <w:r>
        <w:t>7</w:t>
      </w:r>
      <w:r>
        <w:fldChar w:fldCharType="end"/>
      </w:r>
    </w:p>
    <w:p w:rsidR="00626685" w:rsidRDefault="0062668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_Toc51871770 \h </w:instrText>
      </w:r>
      <w:r>
        <w:fldChar w:fldCharType="separate"/>
      </w:r>
      <w:r>
        <w:t>7</w:t>
      </w:r>
      <w:r>
        <w:fldChar w:fldCharType="end"/>
      </w:r>
    </w:p>
    <w:p w:rsidR="00626685" w:rsidRDefault="0062668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_Toc51871771 \h </w:instrText>
      </w:r>
      <w:r>
        <w:fldChar w:fldCharType="separate"/>
      </w:r>
      <w:r>
        <w:t>8</w:t>
      </w:r>
      <w:r>
        <w:fldChar w:fldCharType="end"/>
      </w:r>
    </w:p>
    <w:p w:rsidR="00626685" w:rsidRDefault="0062668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_Toc51871772 \h </w:instrText>
      </w:r>
      <w:r>
        <w:fldChar w:fldCharType="separate"/>
      </w:r>
      <w:r>
        <w:t>8</w:t>
      </w:r>
      <w:r>
        <w:fldChar w:fldCharType="end"/>
      </w:r>
    </w:p>
    <w:p w:rsidR="00626685" w:rsidRDefault="0062668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_Toc51871773 \h </w:instrText>
      </w:r>
      <w:r>
        <w:fldChar w:fldCharType="separate"/>
      </w:r>
      <w:r>
        <w:t>8</w:t>
      </w:r>
      <w:r>
        <w:fldChar w:fldCharType="end"/>
      </w:r>
    </w:p>
    <w:p w:rsidR="00626685" w:rsidRDefault="0062668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_Toc51871774 \h </w:instrText>
      </w:r>
      <w:r>
        <w:fldChar w:fldCharType="separate"/>
      </w:r>
      <w:r>
        <w:t>8</w:t>
      </w:r>
      <w:r>
        <w:fldChar w:fldCharType="end"/>
      </w:r>
    </w:p>
    <w:p w:rsidR="00626685" w:rsidRDefault="0062668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_Toc51871775 \h </w:instrText>
      </w:r>
      <w:r>
        <w:fldChar w:fldCharType="separate"/>
      </w:r>
      <w:r>
        <w:t>8</w:t>
      </w:r>
      <w:r>
        <w:fldChar w:fldCharType="end"/>
      </w:r>
    </w:p>
    <w:p w:rsidR="00626685" w:rsidRDefault="0062668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_Toc51871776 \h </w:instrText>
      </w:r>
      <w:r>
        <w:fldChar w:fldCharType="separate"/>
      </w:r>
      <w:r>
        <w:t>9</w:t>
      </w:r>
      <w:r>
        <w:fldChar w:fldCharType="end"/>
      </w:r>
    </w:p>
    <w:p w:rsidR="00626685" w:rsidRDefault="0062668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_Toc51871777 \h </w:instrText>
      </w:r>
      <w:r>
        <w:fldChar w:fldCharType="separate"/>
      </w:r>
      <w:r>
        <w:t>9</w:t>
      </w:r>
      <w:r>
        <w:fldChar w:fldCharType="end"/>
      </w:r>
    </w:p>
    <w:p w:rsidR="00626685" w:rsidRDefault="0062668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_Toc51871778 \h </w:instrText>
      </w:r>
      <w:r>
        <w:fldChar w:fldCharType="separate"/>
      </w:r>
      <w:r>
        <w:t>9</w:t>
      </w:r>
      <w:r>
        <w:fldChar w:fldCharType="end"/>
      </w:r>
    </w:p>
    <w:p w:rsidR="00626685" w:rsidRDefault="0062668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_Toc51871779 \h </w:instrText>
      </w:r>
      <w:r>
        <w:fldChar w:fldCharType="separate"/>
      </w:r>
      <w:r>
        <w:t>9</w:t>
      </w:r>
      <w:r>
        <w:fldChar w:fldCharType="end"/>
      </w:r>
    </w:p>
    <w:p w:rsidR="00626685" w:rsidRDefault="0062668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_Toc51871780 \h </w:instrText>
      </w:r>
      <w:r>
        <w:fldChar w:fldCharType="separate"/>
      </w:r>
      <w:r>
        <w:t>9</w:t>
      </w:r>
      <w:r>
        <w:fldChar w:fldCharType="end"/>
      </w:r>
    </w:p>
    <w:p w:rsidR="00626685" w:rsidRDefault="0062668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_Toc51871781 \h </w:instrText>
      </w:r>
      <w:r>
        <w:fldChar w:fldCharType="separate"/>
      </w:r>
      <w:r>
        <w:t>9</w:t>
      </w:r>
      <w:r>
        <w:fldChar w:fldCharType="end"/>
      </w:r>
    </w:p>
    <w:p w:rsidR="00626685" w:rsidRDefault="0062668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_Toc51871782 \h </w:instrText>
      </w:r>
      <w:r>
        <w:fldChar w:fldCharType="separate"/>
      </w:r>
      <w:r>
        <w:t>9</w:t>
      </w:r>
      <w:r>
        <w:fldChar w:fldCharType="end"/>
      </w:r>
    </w:p>
    <w:p w:rsidR="00626685" w:rsidRDefault="0062668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_Toc51871783 \h </w:instrText>
      </w:r>
      <w:r>
        <w:fldChar w:fldCharType="separate"/>
      </w:r>
      <w:r>
        <w:t>9</w:t>
      </w:r>
      <w:r>
        <w:fldChar w:fldCharType="end"/>
      </w:r>
    </w:p>
    <w:p w:rsidR="00626685" w:rsidRDefault="0062668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_Toc51871784 \h </w:instrText>
      </w:r>
      <w:r>
        <w:fldChar w:fldCharType="separate"/>
      </w:r>
      <w:r>
        <w:t>10</w:t>
      </w:r>
      <w:r>
        <w:fldChar w:fldCharType="end"/>
      </w:r>
    </w:p>
    <w:p w:rsidR="00626685" w:rsidRDefault="00626685">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_Toc51871785 \h </w:instrText>
      </w:r>
      <w:r>
        <w:fldChar w:fldCharType="separate"/>
      </w:r>
      <w:r>
        <w:t>11</w:t>
      </w:r>
      <w:r>
        <w:fldChar w:fldCharType="end"/>
      </w:r>
    </w:p>
    <w:p w:rsidR="00626685" w:rsidRDefault="00626685">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777DA8">
        <w:rPr>
          <w:rFonts w:cs="Arial"/>
          <w:lang w:eastAsia="zh-CN"/>
        </w:rPr>
        <w:t>UE configuration update procedure</w:t>
      </w:r>
      <w:r>
        <w:tab/>
      </w:r>
      <w:r>
        <w:fldChar w:fldCharType="begin" w:fldLock="1"/>
      </w:r>
      <w:r>
        <w:instrText xml:space="preserve"> PAGEREF _Toc51871786 \h </w:instrText>
      </w:r>
      <w:r>
        <w:fldChar w:fldCharType="separate"/>
      </w:r>
      <w:r>
        <w:t>11</w:t>
      </w:r>
      <w:r>
        <w:fldChar w:fldCharType="end"/>
      </w:r>
    </w:p>
    <w:p w:rsidR="00626685" w:rsidRDefault="0062668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_Toc51871787 \h </w:instrText>
      </w:r>
      <w:r>
        <w:fldChar w:fldCharType="separate"/>
      </w:r>
      <w:r>
        <w:t>12</w:t>
      </w:r>
      <w:r>
        <w:fldChar w:fldCharType="end"/>
      </w:r>
    </w:p>
    <w:p w:rsidR="00626685" w:rsidRDefault="0062668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_Toc51871788 \h </w:instrText>
      </w:r>
      <w:r>
        <w:fldChar w:fldCharType="separate"/>
      </w:r>
      <w:r>
        <w:t>12</w:t>
      </w:r>
      <w:r>
        <w:fldChar w:fldCharType="end"/>
      </w:r>
    </w:p>
    <w:p w:rsidR="00626685" w:rsidRDefault="0062668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_Toc51871789 \h </w:instrText>
      </w:r>
      <w:r>
        <w:fldChar w:fldCharType="separate"/>
      </w:r>
      <w:r>
        <w:t>12</w:t>
      </w:r>
      <w:r>
        <w:fldChar w:fldCharType="end"/>
      </w:r>
    </w:p>
    <w:p w:rsidR="00626685" w:rsidRDefault="0062668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_Toc51871790 \h </w:instrText>
      </w:r>
      <w:r>
        <w:fldChar w:fldCharType="separate"/>
      </w:r>
      <w:r>
        <w:t>12</w:t>
      </w:r>
      <w:r>
        <w:fldChar w:fldCharType="end"/>
      </w:r>
    </w:p>
    <w:p w:rsidR="00626685" w:rsidRDefault="0062668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_Toc51871791 \h </w:instrText>
      </w:r>
      <w:r>
        <w:fldChar w:fldCharType="separate"/>
      </w:r>
      <w:r>
        <w:t>13</w:t>
      </w:r>
      <w:r>
        <w:fldChar w:fldCharType="end"/>
      </w:r>
    </w:p>
    <w:p w:rsidR="00626685" w:rsidRDefault="00626685">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_Toc51871792 \h </w:instrText>
      </w:r>
      <w:r>
        <w:fldChar w:fldCharType="separate"/>
      </w:r>
      <w:r>
        <w:t>13</w:t>
      </w:r>
      <w:r>
        <w:fldChar w:fldCharType="end"/>
      </w:r>
    </w:p>
    <w:p w:rsidR="00626685" w:rsidRDefault="0062668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_Toc51871793 \h </w:instrText>
      </w:r>
      <w:r>
        <w:fldChar w:fldCharType="separate"/>
      </w:r>
      <w:r>
        <w:t>13</w:t>
      </w:r>
      <w:r>
        <w:fldChar w:fldCharType="end"/>
      </w:r>
    </w:p>
    <w:p w:rsidR="00626685" w:rsidRDefault="00626685">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_Toc51871794 \h </w:instrText>
      </w:r>
      <w:r>
        <w:fldChar w:fldCharType="separate"/>
      </w:r>
      <w:r>
        <w:t>13</w:t>
      </w:r>
      <w:r>
        <w:fldChar w:fldCharType="end"/>
      </w:r>
    </w:p>
    <w:p w:rsidR="00626685" w:rsidRDefault="00626685">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_Toc51871795 \h </w:instrText>
      </w:r>
      <w:r>
        <w:fldChar w:fldCharType="separate"/>
      </w:r>
      <w:r>
        <w:t>14</w:t>
      </w:r>
      <w:r>
        <w:fldChar w:fldCharType="end"/>
      </w:r>
    </w:p>
    <w:p w:rsidR="00626685" w:rsidRDefault="0062668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_Toc51871796 \h </w:instrText>
      </w:r>
      <w:r>
        <w:fldChar w:fldCharType="separate"/>
      </w:r>
      <w:r>
        <w:t>15</w:t>
      </w:r>
      <w:r>
        <w:fldChar w:fldCharType="end"/>
      </w:r>
    </w:p>
    <w:p w:rsidR="00626685" w:rsidRDefault="00626685">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_Toc51871797 \h </w:instrText>
      </w:r>
      <w:r>
        <w:fldChar w:fldCharType="separate"/>
      </w:r>
      <w:r>
        <w:t>15</w:t>
      </w:r>
      <w:r>
        <w:fldChar w:fldCharType="end"/>
      </w:r>
    </w:p>
    <w:p w:rsidR="00626685" w:rsidRDefault="00626685">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_Toc51871798 \h </w:instrText>
      </w:r>
      <w:r>
        <w:fldChar w:fldCharType="separate"/>
      </w:r>
      <w:r>
        <w:t>15</w:t>
      </w:r>
      <w:r>
        <w:fldChar w:fldCharType="end"/>
      </w:r>
    </w:p>
    <w:p w:rsidR="00626685" w:rsidRDefault="00626685">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_Toc51871799 \h </w:instrText>
      </w:r>
      <w:r>
        <w:fldChar w:fldCharType="separate"/>
      </w:r>
      <w:r>
        <w:t>15</w:t>
      </w:r>
      <w:r>
        <w:fldChar w:fldCharType="end"/>
      </w:r>
    </w:p>
    <w:p w:rsidR="00626685" w:rsidRDefault="00626685">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_Toc51871800 \h </w:instrText>
      </w:r>
      <w:r>
        <w:fldChar w:fldCharType="separate"/>
      </w:r>
      <w:r>
        <w:t>16</w:t>
      </w:r>
      <w:r>
        <w:fldChar w:fldCharType="end"/>
      </w:r>
    </w:p>
    <w:p w:rsidR="00626685" w:rsidRDefault="00626685">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_Toc51871801 \h </w:instrText>
      </w:r>
      <w:r>
        <w:fldChar w:fldCharType="separate"/>
      </w:r>
      <w:r>
        <w:t>16</w:t>
      </w:r>
      <w:r>
        <w:fldChar w:fldCharType="end"/>
      </w:r>
    </w:p>
    <w:p w:rsidR="00626685" w:rsidRDefault="00626685">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_Toc51871802 \h </w:instrText>
      </w:r>
      <w:r>
        <w:fldChar w:fldCharType="separate"/>
      </w:r>
      <w:r>
        <w:t>16</w:t>
      </w:r>
      <w:r>
        <w:fldChar w:fldCharType="end"/>
      </w:r>
    </w:p>
    <w:p w:rsidR="00626685" w:rsidRDefault="00626685">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_Toc51871803 \h </w:instrText>
      </w:r>
      <w:r>
        <w:fldChar w:fldCharType="separate"/>
      </w:r>
      <w:r>
        <w:t>16</w:t>
      </w:r>
      <w:r>
        <w:fldChar w:fldCharType="end"/>
      </w:r>
    </w:p>
    <w:p w:rsidR="00626685" w:rsidRDefault="0062668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_Toc51871804 \h </w:instrText>
      </w:r>
      <w:r>
        <w:fldChar w:fldCharType="separate"/>
      </w:r>
      <w:r>
        <w:t>17</w:t>
      </w:r>
      <w:r>
        <w:fldChar w:fldCharType="end"/>
      </w:r>
    </w:p>
    <w:p w:rsidR="00626685" w:rsidRDefault="0062668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_Toc51871805 \h </w:instrText>
      </w:r>
      <w:r>
        <w:fldChar w:fldCharType="separate"/>
      </w:r>
      <w:r>
        <w:t>17</w:t>
      </w:r>
      <w:r>
        <w:fldChar w:fldCharType="end"/>
      </w:r>
    </w:p>
    <w:p w:rsidR="00626685" w:rsidRDefault="0062668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_Toc51871806 \h </w:instrText>
      </w:r>
      <w:r>
        <w:fldChar w:fldCharType="separate"/>
      </w:r>
      <w:r>
        <w:t>17</w:t>
      </w:r>
      <w:r>
        <w:fldChar w:fldCharType="end"/>
      </w:r>
    </w:p>
    <w:p w:rsidR="00626685" w:rsidRDefault="0062668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_Toc51871807 \h </w:instrText>
      </w:r>
      <w:r>
        <w:fldChar w:fldCharType="separate"/>
      </w:r>
      <w:r>
        <w:t>17</w:t>
      </w:r>
      <w:r>
        <w:fldChar w:fldCharType="end"/>
      </w:r>
    </w:p>
    <w:p w:rsidR="00626685" w:rsidRDefault="0062668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_Toc51871808 \h </w:instrText>
      </w:r>
      <w:r>
        <w:fldChar w:fldCharType="separate"/>
      </w:r>
      <w:r>
        <w:t>17</w:t>
      </w:r>
      <w:r>
        <w:fldChar w:fldCharType="end"/>
      </w:r>
    </w:p>
    <w:p w:rsidR="00626685" w:rsidRDefault="0062668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_Toc51871809 \h </w:instrText>
      </w:r>
      <w:r>
        <w:fldChar w:fldCharType="separate"/>
      </w:r>
      <w:r>
        <w:t>17</w:t>
      </w:r>
      <w:r>
        <w:fldChar w:fldCharType="end"/>
      </w:r>
    </w:p>
    <w:p w:rsidR="00626685" w:rsidRDefault="0062668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_Toc51871810 \h </w:instrText>
      </w:r>
      <w:r>
        <w:fldChar w:fldCharType="separate"/>
      </w:r>
      <w:r>
        <w:t>17</w:t>
      </w:r>
      <w:r>
        <w:fldChar w:fldCharType="end"/>
      </w:r>
    </w:p>
    <w:p w:rsidR="00626685" w:rsidRDefault="0062668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_Toc51871811 \h </w:instrText>
      </w:r>
      <w:r>
        <w:fldChar w:fldCharType="separate"/>
      </w:r>
      <w:r>
        <w:t>17</w:t>
      </w:r>
      <w:r>
        <w:fldChar w:fldCharType="end"/>
      </w:r>
    </w:p>
    <w:p w:rsidR="00626685" w:rsidRDefault="0062668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_Toc51871812 \h </w:instrText>
      </w:r>
      <w:r>
        <w:fldChar w:fldCharType="separate"/>
      </w:r>
      <w:r>
        <w:t>17</w:t>
      </w:r>
      <w:r>
        <w:fldChar w:fldCharType="end"/>
      </w:r>
    </w:p>
    <w:p w:rsidR="00626685" w:rsidRDefault="0062668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_Toc51871813 \h </w:instrText>
      </w:r>
      <w:r>
        <w:fldChar w:fldCharType="separate"/>
      </w:r>
      <w:r>
        <w:t>18</w:t>
      </w:r>
      <w:r>
        <w:fldChar w:fldCharType="end"/>
      </w:r>
    </w:p>
    <w:p w:rsidR="00626685" w:rsidRDefault="0062668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_Toc51871814 \h </w:instrText>
      </w:r>
      <w:r>
        <w:fldChar w:fldCharType="separate"/>
      </w:r>
      <w:r>
        <w:t>18</w:t>
      </w:r>
      <w:r>
        <w:fldChar w:fldCharType="end"/>
      </w:r>
    </w:p>
    <w:p w:rsidR="00626685" w:rsidRDefault="0062668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_Toc51871815 \h </w:instrText>
      </w:r>
      <w:r>
        <w:fldChar w:fldCharType="separate"/>
      </w:r>
      <w:r>
        <w:t>18</w:t>
      </w:r>
      <w:r>
        <w:fldChar w:fldCharType="end"/>
      </w:r>
    </w:p>
    <w:p w:rsidR="00626685" w:rsidRDefault="0062668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_Toc51871816 \h </w:instrText>
      </w:r>
      <w:r>
        <w:fldChar w:fldCharType="separate"/>
      </w:r>
      <w:r>
        <w:t>18</w:t>
      </w:r>
      <w:r>
        <w:fldChar w:fldCharType="end"/>
      </w:r>
    </w:p>
    <w:p w:rsidR="00626685" w:rsidRDefault="0062668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_Toc51871817 \h </w:instrText>
      </w:r>
      <w:r>
        <w:fldChar w:fldCharType="separate"/>
      </w:r>
      <w:r>
        <w:t>18</w:t>
      </w:r>
      <w:r>
        <w:fldChar w:fldCharType="end"/>
      </w:r>
    </w:p>
    <w:p w:rsidR="00626685" w:rsidRDefault="0062668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_Toc51871818 \h </w:instrText>
      </w:r>
      <w:r>
        <w:fldChar w:fldCharType="separate"/>
      </w:r>
      <w:r>
        <w:t>18</w:t>
      </w:r>
      <w:r>
        <w:fldChar w:fldCharType="end"/>
      </w:r>
    </w:p>
    <w:p w:rsidR="00626685" w:rsidRDefault="00626685">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_Toc51871819 \h </w:instrText>
      </w:r>
      <w:r>
        <w:fldChar w:fldCharType="separate"/>
      </w:r>
      <w:r>
        <w:t>18</w:t>
      </w:r>
      <w:r>
        <w:fldChar w:fldCharType="end"/>
      </w:r>
    </w:p>
    <w:p w:rsidR="00626685" w:rsidRDefault="0062668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_Toc51871820 \h </w:instrText>
      </w:r>
      <w:r>
        <w:fldChar w:fldCharType="separate"/>
      </w:r>
      <w:r>
        <w:t>20</w:t>
      </w:r>
      <w:r>
        <w:fldChar w:fldCharType="end"/>
      </w:r>
    </w:p>
    <w:p w:rsidR="00626685" w:rsidRDefault="00626685">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_Toc51871821 \h </w:instrText>
      </w:r>
      <w:r>
        <w:fldChar w:fldCharType="separate"/>
      </w:r>
      <w:r>
        <w:t>20</w:t>
      </w:r>
      <w:r>
        <w:fldChar w:fldCharType="end"/>
      </w:r>
    </w:p>
    <w:p w:rsidR="00626685" w:rsidRDefault="0062668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_Toc51871822 \h </w:instrText>
      </w:r>
      <w:r>
        <w:fldChar w:fldCharType="separate"/>
      </w:r>
      <w:r>
        <w:t>20</w:t>
      </w:r>
      <w:r>
        <w:fldChar w:fldCharType="end"/>
      </w:r>
    </w:p>
    <w:p w:rsidR="00626685" w:rsidRDefault="0062668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_Toc51871823 \h </w:instrText>
      </w:r>
      <w:r>
        <w:fldChar w:fldCharType="separate"/>
      </w:r>
      <w:r>
        <w:t>20</w:t>
      </w:r>
      <w:r>
        <w:fldChar w:fldCharType="end"/>
      </w:r>
    </w:p>
    <w:p w:rsidR="00626685" w:rsidRDefault="0062668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_Toc51871824 \h </w:instrText>
      </w:r>
      <w:r>
        <w:fldChar w:fldCharType="separate"/>
      </w:r>
      <w:r>
        <w:t>20</w:t>
      </w:r>
      <w:r>
        <w:fldChar w:fldCharType="end"/>
      </w:r>
    </w:p>
    <w:p w:rsidR="00626685" w:rsidRDefault="00626685">
      <w:pPr>
        <w:pStyle w:val="TOC4"/>
        <w:rPr>
          <w:rFonts w:asciiTheme="minorHAnsi" w:eastAsiaTheme="minorEastAsia" w:hAnsiTheme="minorHAnsi" w:cstheme="minorBidi"/>
          <w:sz w:val="22"/>
          <w:szCs w:val="22"/>
          <w:lang w:eastAsia="en-GB"/>
        </w:rPr>
      </w:pPr>
      <w:r w:rsidRPr="00626685">
        <w:t>6.1.6.2</w:t>
      </w:r>
      <w:r w:rsidRPr="00626685">
        <w:rPr>
          <w:rFonts w:asciiTheme="minorHAnsi" w:eastAsiaTheme="minorEastAsia" w:hAnsiTheme="minorHAnsi" w:cstheme="minorBidi"/>
          <w:sz w:val="22"/>
          <w:szCs w:val="22"/>
          <w:lang w:eastAsia="en-GB"/>
        </w:rPr>
        <w:tab/>
      </w:r>
      <w:r w:rsidRPr="00777DA8">
        <w:rPr>
          <w:lang w:val="en-US"/>
        </w:rPr>
        <w:t>Structured data types</w:t>
      </w:r>
      <w:r>
        <w:tab/>
      </w:r>
      <w:r>
        <w:fldChar w:fldCharType="begin" w:fldLock="1"/>
      </w:r>
      <w:r>
        <w:instrText xml:space="preserve"> PAGEREF _Toc51871825 \h </w:instrText>
      </w:r>
      <w:r>
        <w:fldChar w:fldCharType="separate"/>
      </w:r>
      <w:r>
        <w:t>21</w:t>
      </w:r>
      <w:r>
        <w:fldChar w:fldCharType="end"/>
      </w:r>
    </w:p>
    <w:p w:rsidR="00626685" w:rsidRDefault="0062668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_Toc51871826 \h </w:instrText>
      </w:r>
      <w:r>
        <w:fldChar w:fldCharType="separate"/>
      </w:r>
      <w:r>
        <w:t>21</w:t>
      </w:r>
      <w:r>
        <w:fldChar w:fldCharType="end"/>
      </w:r>
    </w:p>
    <w:p w:rsidR="00626685" w:rsidRDefault="0062668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_Toc51871827 \h </w:instrText>
      </w:r>
      <w:r>
        <w:fldChar w:fldCharType="separate"/>
      </w:r>
      <w:r>
        <w:t>22</w:t>
      </w:r>
      <w:r>
        <w:fldChar w:fldCharType="end"/>
      </w:r>
    </w:p>
    <w:p w:rsidR="00626685" w:rsidRDefault="0062668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_Toc51871828 \h </w:instrText>
      </w:r>
      <w:r>
        <w:fldChar w:fldCharType="separate"/>
      </w:r>
      <w:r>
        <w:t>24</w:t>
      </w:r>
      <w:r>
        <w:fldChar w:fldCharType="end"/>
      </w:r>
    </w:p>
    <w:p w:rsidR="00626685" w:rsidRDefault="00626685">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_Toc51871829 \h </w:instrText>
      </w:r>
      <w:r>
        <w:fldChar w:fldCharType="separate"/>
      </w:r>
      <w:r>
        <w:t>25</w:t>
      </w:r>
      <w:r>
        <w:fldChar w:fldCharType="end"/>
      </w:r>
    </w:p>
    <w:p w:rsidR="00626685" w:rsidRDefault="00626685">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_Toc51871830 \h </w:instrText>
      </w:r>
      <w:r>
        <w:fldChar w:fldCharType="separate"/>
      </w:r>
      <w:r>
        <w:t>25</w:t>
      </w:r>
      <w:r>
        <w:fldChar w:fldCharType="end"/>
      </w:r>
    </w:p>
    <w:p w:rsidR="00626685" w:rsidRDefault="00626685">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_Toc51871831 \h </w:instrText>
      </w:r>
      <w:r>
        <w:fldChar w:fldCharType="separate"/>
      </w:r>
      <w:r>
        <w:t>25</w:t>
      </w:r>
      <w:r>
        <w:fldChar w:fldCharType="end"/>
      </w:r>
    </w:p>
    <w:p w:rsidR="00626685" w:rsidRDefault="00626685">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_Toc51871832 \h </w:instrText>
      </w:r>
      <w:r>
        <w:fldChar w:fldCharType="separate"/>
      </w:r>
      <w:r>
        <w:t>25</w:t>
      </w:r>
      <w:r>
        <w:fldChar w:fldCharType="end"/>
      </w:r>
    </w:p>
    <w:p w:rsidR="00626685" w:rsidRDefault="00626685">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_Toc51871833 \h </w:instrText>
      </w:r>
      <w:r>
        <w:fldChar w:fldCharType="separate"/>
      </w:r>
      <w:r>
        <w:t>25</w:t>
      </w:r>
      <w:r>
        <w:fldChar w:fldCharType="end"/>
      </w:r>
    </w:p>
    <w:p w:rsidR="00626685" w:rsidRDefault="00626685">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_Toc51871834 \h </w:instrText>
      </w:r>
      <w:r>
        <w:fldChar w:fldCharType="separate"/>
      </w:r>
      <w:r>
        <w:t>26</w:t>
      </w:r>
      <w:r>
        <w:fldChar w:fldCharType="end"/>
      </w:r>
    </w:p>
    <w:p w:rsidR="00626685" w:rsidRDefault="00626685">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_Toc51871835 \h </w:instrText>
      </w:r>
      <w:r>
        <w:fldChar w:fldCharType="separate"/>
      </w:r>
      <w:r>
        <w:t>26</w:t>
      </w:r>
      <w:r>
        <w:fldChar w:fldCharType="end"/>
      </w:r>
    </w:p>
    <w:p w:rsidR="00626685" w:rsidRDefault="00626685">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_Toc51871836 \h </w:instrText>
      </w:r>
      <w:r>
        <w:fldChar w:fldCharType="separate"/>
      </w:r>
      <w:r>
        <w:t>28</w:t>
      </w:r>
      <w:r>
        <w:fldChar w:fldCharType="end"/>
      </w:r>
    </w:p>
    <w:p w:rsidR="00626685" w:rsidRDefault="00626685">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_Toc51871837 \h </w:instrText>
      </w:r>
      <w:r>
        <w:fldChar w:fldCharType="separate"/>
      </w:r>
      <w:r>
        <w:t>28</w:t>
      </w:r>
      <w:r>
        <w:fldChar w:fldCharType="end"/>
      </w:r>
    </w:p>
    <w:p w:rsidR="00626685" w:rsidRDefault="00626685">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_Toc51871838 \h </w:instrText>
      </w:r>
      <w:r>
        <w:fldChar w:fldCharType="separate"/>
      </w:r>
      <w:r>
        <w:t>29</w:t>
      </w:r>
      <w:r>
        <w:fldChar w:fldCharType="end"/>
      </w:r>
    </w:p>
    <w:p w:rsidR="00626685" w:rsidRDefault="00626685">
      <w:pPr>
        <w:pStyle w:val="TOC4"/>
        <w:rPr>
          <w:rFonts w:asciiTheme="minorHAnsi" w:eastAsiaTheme="minorEastAsia" w:hAnsiTheme="minorHAnsi" w:cstheme="minorBidi"/>
          <w:sz w:val="22"/>
          <w:szCs w:val="22"/>
          <w:lang w:eastAsia="en-GB"/>
        </w:rPr>
      </w:pPr>
      <w:r w:rsidRPr="00626685">
        <w:t>6.1.6.3</w:t>
      </w:r>
      <w:r w:rsidRPr="00626685">
        <w:rPr>
          <w:rFonts w:asciiTheme="minorHAnsi" w:eastAsiaTheme="minorEastAsia" w:hAnsiTheme="minorHAnsi" w:cstheme="minorBidi"/>
          <w:sz w:val="22"/>
          <w:szCs w:val="22"/>
          <w:lang w:eastAsia="en-GB"/>
        </w:rPr>
        <w:tab/>
      </w:r>
      <w:r w:rsidRPr="00777DA8">
        <w:rPr>
          <w:lang w:val="en-US"/>
        </w:rPr>
        <w:t>Simple data types and enumerations</w:t>
      </w:r>
      <w:r>
        <w:tab/>
      </w:r>
      <w:r>
        <w:fldChar w:fldCharType="begin" w:fldLock="1"/>
      </w:r>
      <w:r>
        <w:instrText xml:space="preserve"> PAGEREF _Toc51871839 \h </w:instrText>
      </w:r>
      <w:r>
        <w:fldChar w:fldCharType="separate"/>
      </w:r>
      <w:r>
        <w:t>29</w:t>
      </w:r>
      <w:r>
        <w:fldChar w:fldCharType="end"/>
      </w:r>
    </w:p>
    <w:p w:rsidR="00626685" w:rsidRDefault="0062668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_Toc51871840 \h </w:instrText>
      </w:r>
      <w:r>
        <w:fldChar w:fldCharType="separate"/>
      </w:r>
      <w:r>
        <w:t>29</w:t>
      </w:r>
      <w:r>
        <w:fldChar w:fldCharType="end"/>
      </w:r>
    </w:p>
    <w:p w:rsidR="00626685" w:rsidRDefault="0062668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_Toc51871841 \h </w:instrText>
      </w:r>
      <w:r>
        <w:fldChar w:fldCharType="separate"/>
      </w:r>
      <w:r>
        <w:t>29</w:t>
      </w:r>
      <w:r>
        <w:fldChar w:fldCharType="end"/>
      </w:r>
    </w:p>
    <w:p w:rsidR="00626685" w:rsidRDefault="0062668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_Toc51871842 \h </w:instrText>
      </w:r>
      <w:r>
        <w:fldChar w:fldCharType="separate"/>
      </w:r>
      <w:r>
        <w:t>29</w:t>
      </w:r>
      <w:r>
        <w:fldChar w:fldCharType="end"/>
      </w:r>
    </w:p>
    <w:p w:rsidR="00626685" w:rsidRDefault="0062668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_Toc51871843 \h </w:instrText>
      </w:r>
      <w:r>
        <w:fldChar w:fldCharType="separate"/>
      </w:r>
      <w:r>
        <w:t>30</w:t>
      </w:r>
      <w:r>
        <w:fldChar w:fldCharType="end"/>
      </w:r>
    </w:p>
    <w:p w:rsidR="00626685" w:rsidRDefault="0062668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_Toc51871844 \h </w:instrText>
      </w:r>
      <w:r>
        <w:fldChar w:fldCharType="separate"/>
      </w:r>
      <w:r>
        <w:t>30</w:t>
      </w:r>
      <w:r>
        <w:fldChar w:fldCharType="end"/>
      </w:r>
    </w:p>
    <w:p w:rsidR="00626685" w:rsidRDefault="0062668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_Toc51871845 \h </w:instrText>
      </w:r>
      <w:r>
        <w:fldChar w:fldCharType="separate"/>
      </w:r>
      <w:r>
        <w:t>30</w:t>
      </w:r>
      <w:r>
        <w:fldChar w:fldCharType="end"/>
      </w:r>
    </w:p>
    <w:p w:rsidR="00626685" w:rsidRDefault="0062668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_Toc51871846 \h </w:instrText>
      </w:r>
      <w:r>
        <w:fldChar w:fldCharType="separate"/>
      </w:r>
      <w:r>
        <w:t>30</w:t>
      </w:r>
      <w:r>
        <w:fldChar w:fldCharType="end"/>
      </w:r>
    </w:p>
    <w:p w:rsidR="00626685" w:rsidRDefault="0062668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_Toc51871847 \h </w:instrText>
      </w:r>
      <w:r>
        <w:fldChar w:fldCharType="separate"/>
      </w:r>
      <w:r>
        <w:t>30</w:t>
      </w:r>
      <w:r>
        <w:fldChar w:fldCharType="end"/>
      </w:r>
    </w:p>
    <w:p w:rsidR="00626685" w:rsidRDefault="00626685">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_Toc51871848 \h </w:instrText>
      </w:r>
      <w:r>
        <w:fldChar w:fldCharType="separate"/>
      </w:r>
      <w:r>
        <w:t>30</w:t>
      </w:r>
      <w:r>
        <w:fldChar w:fldCharType="end"/>
      </w:r>
    </w:p>
    <w:p w:rsidR="00626685" w:rsidRDefault="00626685">
      <w:pPr>
        <w:pStyle w:val="TOC3"/>
        <w:rPr>
          <w:rFonts w:asciiTheme="minorHAnsi" w:eastAsiaTheme="minorEastAsia" w:hAnsiTheme="minorHAnsi" w:cstheme="minorBidi"/>
          <w:sz w:val="22"/>
          <w:szCs w:val="22"/>
          <w:lang w:eastAsia="en-GB"/>
        </w:rPr>
      </w:pPr>
      <w:r w:rsidRPr="00626685">
        <w:t>6.1.9</w:t>
      </w:r>
      <w:r w:rsidRPr="00626685">
        <w:rPr>
          <w:rFonts w:asciiTheme="minorHAnsi" w:eastAsiaTheme="minorEastAsia" w:hAnsiTheme="minorHAnsi" w:cstheme="minorBidi"/>
          <w:sz w:val="22"/>
          <w:szCs w:val="22"/>
          <w:lang w:eastAsia="en-GB"/>
        </w:rPr>
        <w:tab/>
      </w:r>
      <w:r w:rsidRPr="00777DA8">
        <w:rPr>
          <w:lang w:val="en-US"/>
        </w:rPr>
        <w:t>Security</w:t>
      </w:r>
      <w:r>
        <w:tab/>
      </w:r>
      <w:r>
        <w:fldChar w:fldCharType="begin" w:fldLock="1"/>
      </w:r>
      <w:r>
        <w:instrText xml:space="preserve"> PAGEREF _Toc51871849 \h </w:instrText>
      </w:r>
      <w:r>
        <w:fldChar w:fldCharType="separate"/>
      </w:r>
      <w:r>
        <w:t>31</w:t>
      </w:r>
      <w:r>
        <w:fldChar w:fldCharType="end"/>
      </w:r>
    </w:p>
    <w:p w:rsidR="00626685" w:rsidRDefault="0062668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_Toc51871850 \h </w:instrText>
      </w:r>
      <w:r>
        <w:fldChar w:fldCharType="separate"/>
      </w:r>
      <w:r>
        <w:t>31</w:t>
      </w:r>
      <w:r>
        <w:fldChar w:fldCharType="end"/>
      </w:r>
    </w:p>
    <w:p w:rsidR="00626685" w:rsidRDefault="00626685">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_Toc51871851 \h </w:instrText>
      </w:r>
      <w:r>
        <w:fldChar w:fldCharType="separate"/>
      </w:r>
      <w:r>
        <w:t>31</w:t>
      </w:r>
      <w:r>
        <w:fldChar w:fldCharType="end"/>
      </w:r>
    </w:p>
    <w:p w:rsidR="00626685" w:rsidRDefault="0062668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_Toc51871852 \h </w:instrText>
      </w:r>
      <w:r>
        <w:fldChar w:fldCharType="separate"/>
      </w:r>
      <w:r>
        <w:t>31</w:t>
      </w:r>
      <w:r>
        <w:fldChar w:fldCharType="end"/>
      </w:r>
    </w:p>
    <w:p w:rsidR="00626685" w:rsidRDefault="0062668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_Toc51871853 \h </w:instrText>
      </w:r>
      <w:r>
        <w:fldChar w:fldCharType="separate"/>
      </w:r>
      <w:r>
        <w:t>31</w:t>
      </w:r>
      <w:r>
        <w:fldChar w:fldCharType="end"/>
      </w:r>
    </w:p>
    <w:p w:rsidR="00626685" w:rsidRDefault="0062668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_Toc51871854 \h </w:instrText>
      </w:r>
      <w:r>
        <w:fldChar w:fldCharType="separate"/>
      </w:r>
      <w:r>
        <w:t>31</w:t>
      </w:r>
      <w:r>
        <w:fldChar w:fldCharType="end"/>
      </w:r>
    </w:p>
    <w:p w:rsidR="00626685" w:rsidRDefault="0062668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_Toc51871855 \h </w:instrText>
      </w:r>
      <w:r>
        <w:fldChar w:fldCharType="separate"/>
      </w:r>
      <w:r>
        <w:t>31</w:t>
      </w:r>
      <w:r>
        <w:fldChar w:fldCharType="end"/>
      </w:r>
    </w:p>
    <w:p w:rsidR="00626685" w:rsidRDefault="0062668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_Toc51871856 \h </w:instrText>
      </w:r>
      <w:r>
        <w:fldChar w:fldCharType="separate"/>
      </w:r>
      <w:r>
        <w:t>31</w:t>
      </w:r>
      <w:r>
        <w:fldChar w:fldCharType="end"/>
      </w:r>
    </w:p>
    <w:p w:rsidR="00626685" w:rsidRDefault="00626685">
      <w:pPr>
        <w:pStyle w:val="TOC5"/>
        <w:rPr>
          <w:rFonts w:asciiTheme="minorHAnsi" w:eastAsiaTheme="minorEastAsia" w:hAnsiTheme="minorHAnsi" w:cstheme="minorBidi"/>
          <w:sz w:val="22"/>
          <w:szCs w:val="22"/>
          <w:lang w:eastAsia="en-GB"/>
        </w:rPr>
      </w:pPr>
      <w:r w:rsidRPr="00626685">
        <w:t>6.2.2.2.3</w:t>
      </w:r>
      <w:r w:rsidRPr="00626685">
        <w:rPr>
          <w:rFonts w:asciiTheme="minorHAnsi" w:eastAsiaTheme="minorEastAsia" w:hAnsiTheme="minorHAnsi" w:cstheme="minorBidi"/>
          <w:sz w:val="22"/>
          <w:szCs w:val="22"/>
          <w:lang w:eastAsia="en-GB"/>
        </w:rPr>
        <w:tab/>
      </w:r>
      <w:r w:rsidRPr="00777DA8">
        <w:rPr>
          <w:lang w:val="en-US"/>
        </w:rPr>
        <w:t>Accept-Encoding</w:t>
      </w:r>
      <w:r>
        <w:tab/>
      </w:r>
      <w:r>
        <w:fldChar w:fldCharType="begin" w:fldLock="1"/>
      </w:r>
      <w:r>
        <w:instrText xml:space="preserve"> PAGEREF _Toc51871857 \h </w:instrText>
      </w:r>
      <w:r>
        <w:fldChar w:fldCharType="separate"/>
      </w:r>
      <w:r>
        <w:t>32</w:t>
      </w:r>
      <w:r>
        <w:fldChar w:fldCharType="end"/>
      </w:r>
    </w:p>
    <w:p w:rsidR="00626685" w:rsidRDefault="0062668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_Toc51871858 \h </w:instrText>
      </w:r>
      <w:r>
        <w:fldChar w:fldCharType="separate"/>
      </w:r>
      <w:r>
        <w:t>32</w:t>
      </w:r>
      <w:r>
        <w:fldChar w:fldCharType="end"/>
      </w:r>
    </w:p>
    <w:p w:rsidR="00626685" w:rsidRDefault="0062668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_Toc51871859 \h </w:instrText>
      </w:r>
      <w:r>
        <w:fldChar w:fldCharType="separate"/>
      </w:r>
      <w:r>
        <w:t>32</w:t>
      </w:r>
      <w:r>
        <w:fldChar w:fldCharType="end"/>
      </w:r>
    </w:p>
    <w:p w:rsidR="00626685" w:rsidRDefault="0062668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_Toc51871860 \h </w:instrText>
      </w:r>
      <w:r>
        <w:fldChar w:fldCharType="separate"/>
      </w:r>
      <w:r>
        <w:t>32</w:t>
      </w:r>
      <w:r>
        <w:fldChar w:fldCharType="end"/>
      </w:r>
    </w:p>
    <w:p w:rsidR="00626685" w:rsidRDefault="0062668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_Toc51871861 \h </w:instrText>
      </w:r>
      <w:r>
        <w:fldChar w:fldCharType="separate"/>
      </w:r>
      <w:r>
        <w:t>32</w:t>
      </w:r>
      <w:r>
        <w:fldChar w:fldCharType="end"/>
      </w:r>
    </w:p>
    <w:p w:rsidR="00626685" w:rsidRDefault="0062668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777DA8">
        <w:rPr>
          <w:lang w:val="fr-FR"/>
        </w:rPr>
        <w:t>Document</w:t>
      </w:r>
      <w:r>
        <w:tab/>
      </w:r>
      <w:r>
        <w:fldChar w:fldCharType="begin" w:fldLock="1"/>
      </w:r>
      <w:r>
        <w:instrText xml:space="preserve"> PAGEREF _Toc51871862 \h </w:instrText>
      </w:r>
      <w:r>
        <w:fldChar w:fldCharType="separate"/>
      </w:r>
      <w:r>
        <w:t>33</w:t>
      </w:r>
      <w:r>
        <w:fldChar w:fldCharType="end"/>
      </w:r>
    </w:p>
    <w:p w:rsidR="00626685" w:rsidRDefault="0062668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_Toc51871863 \h </w:instrText>
      </w:r>
      <w:r>
        <w:fldChar w:fldCharType="separate"/>
      </w:r>
      <w:r>
        <w:t>33</w:t>
      </w:r>
      <w:r>
        <w:fldChar w:fldCharType="end"/>
      </w:r>
    </w:p>
    <w:p w:rsidR="00626685" w:rsidRDefault="0062668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_Toc51871864 \h </w:instrText>
      </w:r>
      <w:r>
        <w:fldChar w:fldCharType="separate"/>
      </w:r>
      <w:r>
        <w:t>33</w:t>
      </w:r>
      <w:r>
        <w:fldChar w:fldCharType="end"/>
      </w:r>
    </w:p>
    <w:p w:rsidR="00626685" w:rsidRDefault="0062668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_Toc51871865 \h </w:instrText>
      </w:r>
      <w:r>
        <w:fldChar w:fldCharType="separate"/>
      </w:r>
      <w:r>
        <w:t>33</w:t>
      </w:r>
      <w:r>
        <w:fldChar w:fldCharType="end"/>
      </w:r>
    </w:p>
    <w:p w:rsidR="00626685" w:rsidRDefault="00626685">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_Toc51871866 \h </w:instrText>
      </w:r>
      <w:r>
        <w:fldChar w:fldCharType="separate"/>
      </w:r>
      <w:r>
        <w:t>33</w:t>
      </w:r>
      <w:r>
        <w:fldChar w:fldCharType="end"/>
      </w:r>
    </w:p>
    <w:p w:rsidR="00626685" w:rsidRDefault="00626685">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_Toc51871867 \h </w:instrText>
      </w:r>
      <w:r>
        <w:fldChar w:fldCharType="separate"/>
      </w:r>
      <w:r>
        <w:t>34</w:t>
      </w:r>
      <w:r>
        <w:fldChar w:fldCharType="end"/>
      </w:r>
    </w:p>
    <w:p w:rsidR="00626685" w:rsidRDefault="00626685">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_Toc51871868 \h </w:instrText>
      </w:r>
      <w:r>
        <w:fldChar w:fldCharType="separate"/>
      </w:r>
      <w:r>
        <w:t>35</w:t>
      </w:r>
      <w:r>
        <w:fldChar w:fldCharType="end"/>
      </w:r>
    </w:p>
    <w:p w:rsidR="00626685" w:rsidRDefault="0062668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_Toc51871869 \h </w:instrText>
      </w:r>
      <w:r>
        <w:fldChar w:fldCharType="separate"/>
      </w:r>
      <w:r>
        <w:t>36</w:t>
      </w:r>
      <w:r>
        <w:fldChar w:fldCharType="end"/>
      </w:r>
    </w:p>
    <w:p w:rsidR="00626685" w:rsidRDefault="0062668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_Toc51871870 \h </w:instrText>
      </w:r>
      <w:r>
        <w:fldChar w:fldCharType="separate"/>
      </w:r>
      <w:r>
        <w:t>36</w:t>
      </w:r>
      <w:r>
        <w:fldChar w:fldCharType="end"/>
      </w:r>
    </w:p>
    <w:p w:rsidR="00626685" w:rsidRDefault="0062668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_Toc51871871 \h </w:instrText>
      </w:r>
      <w:r>
        <w:fldChar w:fldCharType="separate"/>
      </w:r>
      <w:r>
        <w:t>36</w:t>
      </w:r>
      <w:r>
        <w:fldChar w:fldCharType="end"/>
      </w:r>
    </w:p>
    <w:p w:rsidR="00626685" w:rsidRDefault="0062668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_Toc51871872 \h </w:instrText>
      </w:r>
      <w:r>
        <w:fldChar w:fldCharType="separate"/>
      </w:r>
      <w:r>
        <w:t>36</w:t>
      </w:r>
      <w:r>
        <w:fldChar w:fldCharType="end"/>
      </w:r>
    </w:p>
    <w:p w:rsidR="00626685" w:rsidRDefault="00626685">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_Toc51871873 \h </w:instrText>
      </w:r>
      <w:r>
        <w:fldChar w:fldCharType="separate"/>
      </w:r>
      <w:r>
        <w:t>36</w:t>
      </w:r>
      <w:r>
        <w:fldChar w:fldCharType="end"/>
      </w:r>
    </w:p>
    <w:p w:rsidR="00626685" w:rsidRDefault="0062668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_Toc51871874 \h </w:instrText>
      </w:r>
      <w:r>
        <w:fldChar w:fldCharType="separate"/>
      </w:r>
      <w:r>
        <w:t>37</w:t>
      </w:r>
      <w:r>
        <w:fldChar w:fldCharType="end"/>
      </w:r>
    </w:p>
    <w:p w:rsidR="00626685" w:rsidRDefault="00626685">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_Toc51871875 \h </w:instrText>
      </w:r>
      <w:r>
        <w:fldChar w:fldCharType="separate"/>
      </w:r>
      <w:r>
        <w:t>37</w:t>
      </w:r>
      <w:r>
        <w:fldChar w:fldCharType="end"/>
      </w:r>
    </w:p>
    <w:p w:rsidR="00626685" w:rsidRDefault="00626685">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_Toc51871876 \h </w:instrText>
      </w:r>
      <w:r>
        <w:fldChar w:fldCharType="separate"/>
      </w:r>
      <w:r>
        <w:t>37</w:t>
      </w:r>
      <w:r>
        <w:fldChar w:fldCharType="end"/>
      </w:r>
    </w:p>
    <w:p w:rsidR="00626685" w:rsidRDefault="00626685">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_Toc51871877 \h </w:instrText>
      </w:r>
      <w:r>
        <w:fldChar w:fldCharType="separate"/>
      </w:r>
      <w:r>
        <w:t>37</w:t>
      </w:r>
      <w:r>
        <w:fldChar w:fldCharType="end"/>
      </w:r>
    </w:p>
    <w:p w:rsidR="00626685" w:rsidRDefault="00626685">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_Toc51871878 \h </w:instrText>
      </w:r>
      <w:r>
        <w:fldChar w:fldCharType="separate"/>
      </w:r>
      <w:r>
        <w:t>37</w:t>
      </w:r>
      <w:r>
        <w:fldChar w:fldCharType="end"/>
      </w:r>
    </w:p>
    <w:p w:rsidR="00626685" w:rsidRDefault="00626685">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_Toc51871879 \h </w:instrText>
      </w:r>
      <w:r>
        <w:fldChar w:fldCharType="separate"/>
      </w:r>
      <w:r>
        <w:t>38</w:t>
      </w:r>
      <w:r>
        <w:fldChar w:fldCharType="end"/>
      </w:r>
    </w:p>
    <w:p w:rsidR="00626685" w:rsidRDefault="0062668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_Toc51871880 \h </w:instrText>
      </w:r>
      <w:r>
        <w:fldChar w:fldCharType="separate"/>
      </w:r>
      <w:r>
        <w:t>38</w:t>
      </w:r>
      <w:r>
        <w:fldChar w:fldCharType="end"/>
      </w:r>
    </w:p>
    <w:p w:rsidR="00626685" w:rsidRDefault="0062668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_Toc51871881 \h </w:instrText>
      </w:r>
      <w:r>
        <w:fldChar w:fldCharType="separate"/>
      </w:r>
      <w:r>
        <w:t>38</w:t>
      </w:r>
      <w:r>
        <w:fldChar w:fldCharType="end"/>
      </w:r>
    </w:p>
    <w:p w:rsidR="00626685" w:rsidRDefault="0062668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_Toc51871882 \h </w:instrText>
      </w:r>
      <w:r>
        <w:fldChar w:fldCharType="separate"/>
      </w:r>
      <w:r>
        <w:t>38</w:t>
      </w:r>
      <w:r>
        <w:fldChar w:fldCharType="end"/>
      </w:r>
    </w:p>
    <w:p w:rsidR="00626685" w:rsidRDefault="00626685">
      <w:pPr>
        <w:pStyle w:val="TOC5"/>
        <w:rPr>
          <w:rFonts w:asciiTheme="minorHAnsi" w:eastAsiaTheme="minorEastAsia" w:hAnsiTheme="minorHAnsi" w:cstheme="minorBidi"/>
          <w:sz w:val="22"/>
          <w:szCs w:val="22"/>
          <w:lang w:eastAsia="en-GB"/>
        </w:rPr>
      </w:pPr>
      <w:r>
        <w:lastRenderedPageBreak/>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_Toc51871883 \h </w:instrText>
      </w:r>
      <w:r>
        <w:fldChar w:fldCharType="separate"/>
      </w:r>
      <w:r>
        <w:t>39</w:t>
      </w:r>
      <w:r>
        <w:fldChar w:fldCharType="end"/>
      </w:r>
    </w:p>
    <w:p w:rsidR="00626685" w:rsidRDefault="00626685">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_Toc51871884 \h </w:instrText>
      </w:r>
      <w:r>
        <w:fldChar w:fldCharType="separate"/>
      </w:r>
      <w:r>
        <w:t>39</w:t>
      </w:r>
      <w:r>
        <w:fldChar w:fldCharType="end"/>
      </w:r>
    </w:p>
    <w:p w:rsidR="00626685" w:rsidRDefault="0062668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_Toc51871885 \h </w:instrText>
      </w:r>
      <w:r>
        <w:fldChar w:fldCharType="separate"/>
      </w:r>
      <w:r>
        <w:t>39</w:t>
      </w:r>
      <w:r>
        <w:fldChar w:fldCharType="end"/>
      </w:r>
    </w:p>
    <w:p w:rsidR="00626685" w:rsidRDefault="0062668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_Toc51871886 \h </w:instrText>
      </w:r>
      <w:r>
        <w:fldChar w:fldCharType="separate"/>
      </w:r>
      <w:r>
        <w:t>39</w:t>
      </w:r>
      <w:r>
        <w:fldChar w:fldCharType="end"/>
      </w:r>
    </w:p>
    <w:p w:rsidR="00626685" w:rsidRDefault="0062668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_Toc51871887 \h </w:instrText>
      </w:r>
      <w:r>
        <w:fldChar w:fldCharType="separate"/>
      </w:r>
      <w:r>
        <w:t>39</w:t>
      </w:r>
      <w:r>
        <w:fldChar w:fldCharType="end"/>
      </w:r>
    </w:p>
    <w:p w:rsidR="00626685" w:rsidRDefault="0062668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_Toc51871888 \h </w:instrText>
      </w:r>
      <w:r>
        <w:fldChar w:fldCharType="separate"/>
      </w:r>
      <w:r>
        <w:t>40</w:t>
      </w:r>
      <w:r>
        <w:fldChar w:fldCharType="end"/>
      </w:r>
    </w:p>
    <w:p w:rsidR="00626685" w:rsidRDefault="00626685">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_Toc51871889 \h </w:instrText>
      </w:r>
      <w:r>
        <w:fldChar w:fldCharType="separate"/>
      </w:r>
      <w:r>
        <w:t>40</w:t>
      </w:r>
      <w:r>
        <w:fldChar w:fldCharType="end"/>
      </w:r>
    </w:p>
    <w:p w:rsidR="00626685" w:rsidRDefault="00626685">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_Toc51871890 \h </w:instrText>
      </w:r>
      <w:r>
        <w:fldChar w:fldCharType="separate"/>
      </w:r>
      <w:r>
        <w:t>40</w:t>
      </w:r>
      <w:r>
        <w:fldChar w:fldCharType="end"/>
      </w:r>
    </w:p>
    <w:p w:rsidR="00626685" w:rsidRDefault="00626685">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_Toc51871891 \h </w:instrText>
      </w:r>
      <w:r>
        <w:fldChar w:fldCharType="separate"/>
      </w:r>
      <w:r>
        <w:t>40</w:t>
      </w:r>
      <w:r>
        <w:fldChar w:fldCharType="end"/>
      </w:r>
    </w:p>
    <w:p w:rsidR="00626685" w:rsidRDefault="00626685">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_Toc51871892 \h </w:instrText>
      </w:r>
      <w:r>
        <w:fldChar w:fldCharType="separate"/>
      </w:r>
      <w:r>
        <w:t>40</w:t>
      </w:r>
      <w:r>
        <w:fldChar w:fldCharType="end"/>
      </w:r>
    </w:p>
    <w:p w:rsidR="00626685" w:rsidRDefault="0062668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_Toc51871893 \h </w:instrText>
      </w:r>
      <w:r>
        <w:fldChar w:fldCharType="separate"/>
      </w:r>
      <w:r>
        <w:t>41</w:t>
      </w:r>
      <w:r>
        <w:fldChar w:fldCharType="end"/>
      </w:r>
    </w:p>
    <w:p w:rsidR="00626685" w:rsidRDefault="0062668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_Toc51871894 \h </w:instrText>
      </w:r>
      <w:r>
        <w:fldChar w:fldCharType="separate"/>
      </w:r>
      <w:r>
        <w:t>41</w:t>
      </w:r>
      <w:r>
        <w:fldChar w:fldCharType="end"/>
      </w:r>
    </w:p>
    <w:p w:rsidR="00626685" w:rsidRDefault="00626685">
      <w:pPr>
        <w:pStyle w:val="TOC4"/>
        <w:rPr>
          <w:rFonts w:asciiTheme="minorHAnsi" w:eastAsiaTheme="minorEastAsia" w:hAnsiTheme="minorHAnsi" w:cstheme="minorBidi"/>
          <w:sz w:val="22"/>
          <w:szCs w:val="22"/>
          <w:lang w:eastAsia="en-GB"/>
        </w:rPr>
      </w:pPr>
      <w:r w:rsidRPr="00626685">
        <w:t>6.2.6.2</w:t>
      </w:r>
      <w:r w:rsidRPr="00626685">
        <w:rPr>
          <w:rFonts w:asciiTheme="minorHAnsi" w:eastAsiaTheme="minorEastAsia" w:hAnsiTheme="minorHAnsi" w:cstheme="minorBidi"/>
          <w:sz w:val="22"/>
          <w:szCs w:val="22"/>
          <w:lang w:eastAsia="en-GB"/>
        </w:rPr>
        <w:tab/>
      </w:r>
      <w:r w:rsidRPr="00777DA8">
        <w:rPr>
          <w:lang w:val="en-US"/>
        </w:rPr>
        <w:t>Structured data types</w:t>
      </w:r>
      <w:r>
        <w:tab/>
      </w:r>
      <w:r>
        <w:fldChar w:fldCharType="begin" w:fldLock="1"/>
      </w:r>
      <w:r>
        <w:instrText xml:space="preserve"> PAGEREF _Toc51871895 \h </w:instrText>
      </w:r>
      <w:r>
        <w:fldChar w:fldCharType="separate"/>
      </w:r>
      <w:r>
        <w:t>41</w:t>
      </w:r>
      <w:r>
        <w:fldChar w:fldCharType="end"/>
      </w:r>
    </w:p>
    <w:p w:rsidR="00626685" w:rsidRDefault="00626685">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_Toc51871896 \h </w:instrText>
      </w:r>
      <w:r>
        <w:fldChar w:fldCharType="separate"/>
      </w:r>
      <w:r>
        <w:t>41</w:t>
      </w:r>
      <w:r>
        <w:fldChar w:fldCharType="end"/>
      </w:r>
    </w:p>
    <w:p w:rsidR="00626685" w:rsidRDefault="00626685">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_Toc51871897 \h </w:instrText>
      </w:r>
      <w:r>
        <w:fldChar w:fldCharType="separate"/>
      </w:r>
      <w:r>
        <w:t>42</w:t>
      </w:r>
      <w:r>
        <w:fldChar w:fldCharType="end"/>
      </w:r>
    </w:p>
    <w:p w:rsidR="00626685" w:rsidRDefault="00626685">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_Toc51871898 \h </w:instrText>
      </w:r>
      <w:r>
        <w:fldChar w:fldCharType="separate"/>
      </w:r>
      <w:r>
        <w:t>42</w:t>
      </w:r>
      <w:r>
        <w:fldChar w:fldCharType="end"/>
      </w:r>
    </w:p>
    <w:p w:rsidR="00626685" w:rsidRDefault="00626685">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_Toc51871899 \h </w:instrText>
      </w:r>
      <w:r>
        <w:fldChar w:fldCharType="separate"/>
      </w:r>
      <w:r>
        <w:t>43</w:t>
      </w:r>
      <w:r>
        <w:fldChar w:fldCharType="end"/>
      </w:r>
    </w:p>
    <w:p w:rsidR="00626685" w:rsidRDefault="00626685">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_Toc51871900 \h </w:instrText>
      </w:r>
      <w:r>
        <w:fldChar w:fldCharType="separate"/>
      </w:r>
      <w:r>
        <w:t>43</w:t>
      </w:r>
      <w:r>
        <w:fldChar w:fldCharType="end"/>
      </w:r>
    </w:p>
    <w:p w:rsidR="00626685" w:rsidRDefault="00626685">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_Toc51871901 \h </w:instrText>
      </w:r>
      <w:r>
        <w:fldChar w:fldCharType="separate"/>
      </w:r>
      <w:r>
        <w:t>44</w:t>
      </w:r>
      <w:r>
        <w:fldChar w:fldCharType="end"/>
      </w:r>
    </w:p>
    <w:p w:rsidR="00626685" w:rsidRDefault="00626685">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_Toc51871902 \h </w:instrText>
      </w:r>
      <w:r>
        <w:fldChar w:fldCharType="separate"/>
      </w:r>
      <w:r>
        <w:t>44</w:t>
      </w:r>
      <w:r>
        <w:fldChar w:fldCharType="end"/>
      </w:r>
    </w:p>
    <w:p w:rsidR="00626685" w:rsidRDefault="00626685">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_Toc51871903 \h </w:instrText>
      </w:r>
      <w:r>
        <w:fldChar w:fldCharType="separate"/>
      </w:r>
      <w:r>
        <w:t>45</w:t>
      </w:r>
      <w:r>
        <w:fldChar w:fldCharType="end"/>
      </w:r>
    </w:p>
    <w:p w:rsidR="00626685" w:rsidRDefault="00626685">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_Toc51871904 \h </w:instrText>
      </w:r>
      <w:r>
        <w:fldChar w:fldCharType="separate"/>
      </w:r>
      <w:r>
        <w:t>46</w:t>
      </w:r>
      <w:r>
        <w:fldChar w:fldCharType="end"/>
      </w:r>
    </w:p>
    <w:p w:rsidR="00626685" w:rsidRDefault="00626685">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_Toc51871905 \h </w:instrText>
      </w:r>
      <w:r>
        <w:fldChar w:fldCharType="separate"/>
      </w:r>
      <w:r>
        <w:t>46</w:t>
      </w:r>
      <w:r>
        <w:fldChar w:fldCharType="end"/>
      </w:r>
    </w:p>
    <w:p w:rsidR="00626685" w:rsidRDefault="00626685">
      <w:pPr>
        <w:pStyle w:val="TOC4"/>
        <w:rPr>
          <w:rFonts w:asciiTheme="minorHAnsi" w:eastAsiaTheme="minorEastAsia" w:hAnsiTheme="minorHAnsi" w:cstheme="minorBidi"/>
          <w:sz w:val="22"/>
          <w:szCs w:val="22"/>
          <w:lang w:eastAsia="en-GB"/>
        </w:rPr>
      </w:pPr>
      <w:r w:rsidRPr="00626685">
        <w:t>6.2.6.3</w:t>
      </w:r>
      <w:r w:rsidRPr="00626685">
        <w:rPr>
          <w:rFonts w:asciiTheme="minorHAnsi" w:eastAsiaTheme="minorEastAsia" w:hAnsiTheme="minorHAnsi" w:cstheme="minorBidi"/>
          <w:sz w:val="22"/>
          <w:szCs w:val="22"/>
          <w:lang w:eastAsia="en-GB"/>
        </w:rPr>
        <w:tab/>
      </w:r>
      <w:r w:rsidRPr="00777DA8">
        <w:rPr>
          <w:lang w:val="en-US"/>
        </w:rPr>
        <w:t>Simple data types and enumerations</w:t>
      </w:r>
      <w:r>
        <w:tab/>
      </w:r>
      <w:r>
        <w:fldChar w:fldCharType="begin" w:fldLock="1"/>
      </w:r>
      <w:r>
        <w:instrText xml:space="preserve"> PAGEREF _Toc51871906 \h </w:instrText>
      </w:r>
      <w:r>
        <w:fldChar w:fldCharType="separate"/>
      </w:r>
      <w:r>
        <w:t>47</w:t>
      </w:r>
      <w:r>
        <w:fldChar w:fldCharType="end"/>
      </w:r>
    </w:p>
    <w:p w:rsidR="00626685" w:rsidRDefault="00626685">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_Toc51871907 \h </w:instrText>
      </w:r>
      <w:r>
        <w:fldChar w:fldCharType="separate"/>
      </w:r>
      <w:r>
        <w:t>47</w:t>
      </w:r>
      <w:r>
        <w:fldChar w:fldCharType="end"/>
      </w:r>
    </w:p>
    <w:p w:rsidR="00626685" w:rsidRDefault="00626685">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_Toc51871908 \h </w:instrText>
      </w:r>
      <w:r>
        <w:fldChar w:fldCharType="separate"/>
      </w:r>
      <w:r>
        <w:t>47</w:t>
      </w:r>
      <w:r>
        <w:fldChar w:fldCharType="end"/>
      </w:r>
    </w:p>
    <w:p w:rsidR="00626685" w:rsidRDefault="00626685">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_Toc51871909 \h </w:instrText>
      </w:r>
      <w:r>
        <w:fldChar w:fldCharType="separate"/>
      </w:r>
      <w:r>
        <w:t>47</w:t>
      </w:r>
      <w:r>
        <w:fldChar w:fldCharType="end"/>
      </w:r>
    </w:p>
    <w:p w:rsidR="00626685" w:rsidRDefault="00626685">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_Toc51871910 \h </w:instrText>
      </w:r>
      <w:r>
        <w:fldChar w:fldCharType="separate"/>
      </w:r>
      <w:r>
        <w:t>47</w:t>
      </w:r>
      <w:r>
        <w:fldChar w:fldCharType="end"/>
      </w:r>
    </w:p>
    <w:p w:rsidR="00626685" w:rsidRDefault="0062668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_Toc51871911 \h </w:instrText>
      </w:r>
      <w:r>
        <w:fldChar w:fldCharType="separate"/>
      </w:r>
      <w:r>
        <w:t>47</w:t>
      </w:r>
      <w:r>
        <w:fldChar w:fldCharType="end"/>
      </w:r>
    </w:p>
    <w:p w:rsidR="00626685" w:rsidRDefault="00626685">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_Toc51871912 \h </w:instrText>
      </w:r>
      <w:r>
        <w:fldChar w:fldCharType="separate"/>
      </w:r>
      <w:r>
        <w:t>47</w:t>
      </w:r>
      <w:r>
        <w:fldChar w:fldCharType="end"/>
      </w:r>
    </w:p>
    <w:p w:rsidR="00626685" w:rsidRDefault="00626685">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_Toc51871913 \h </w:instrText>
      </w:r>
      <w:r>
        <w:fldChar w:fldCharType="separate"/>
      </w:r>
      <w:r>
        <w:t>47</w:t>
      </w:r>
      <w:r>
        <w:fldChar w:fldCharType="end"/>
      </w:r>
    </w:p>
    <w:p w:rsidR="00626685" w:rsidRDefault="00626685">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_Toc51871914 \h </w:instrText>
      </w:r>
      <w:r>
        <w:fldChar w:fldCharType="separate"/>
      </w:r>
      <w:r>
        <w:t>47</w:t>
      </w:r>
      <w:r>
        <w:fldChar w:fldCharType="end"/>
      </w:r>
    </w:p>
    <w:p w:rsidR="00626685" w:rsidRDefault="00626685">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_Toc51871915 \h </w:instrText>
      </w:r>
      <w:r>
        <w:fldChar w:fldCharType="separate"/>
      </w:r>
      <w:r>
        <w:t>48</w:t>
      </w:r>
      <w:r>
        <w:fldChar w:fldCharType="end"/>
      </w:r>
    </w:p>
    <w:p w:rsidR="00626685" w:rsidRDefault="00626685">
      <w:pPr>
        <w:pStyle w:val="TOC3"/>
        <w:rPr>
          <w:rFonts w:asciiTheme="minorHAnsi" w:eastAsiaTheme="minorEastAsia" w:hAnsiTheme="minorHAnsi" w:cstheme="minorBidi"/>
          <w:sz w:val="22"/>
          <w:szCs w:val="22"/>
          <w:lang w:eastAsia="en-GB"/>
        </w:rPr>
      </w:pPr>
      <w:r w:rsidRPr="00626685">
        <w:t>6.2.9</w:t>
      </w:r>
      <w:r w:rsidRPr="00626685">
        <w:rPr>
          <w:rFonts w:asciiTheme="minorHAnsi" w:eastAsiaTheme="minorEastAsia" w:hAnsiTheme="minorHAnsi" w:cstheme="minorBidi"/>
          <w:sz w:val="22"/>
          <w:szCs w:val="22"/>
          <w:lang w:eastAsia="en-GB"/>
        </w:rPr>
        <w:tab/>
      </w:r>
      <w:r w:rsidRPr="00777DA8">
        <w:rPr>
          <w:lang w:val="en-US"/>
        </w:rPr>
        <w:t>Security</w:t>
      </w:r>
      <w:r>
        <w:tab/>
      </w:r>
      <w:r>
        <w:fldChar w:fldCharType="begin" w:fldLock="1"/>
      </w:r>
      <w:r>
        <w:instrText xml:space="preserve"> PAGEREF _Toc51871916 \h </w:instrText>
      </w:r>
      <w:r>
        <w:fldChar w:fldCharType="separate"/>
      </w:r>
      <w:r>
        <w:t>49</w:t>
      </w:r>
      <w:r>
        <w:fldChar w:fldCharType="end"/>
      </w:r>
    </w:p>
    <w:p w:rsidR="00626685" w:rsidRDefault="00626685" w:rsidP="0062668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_Toc51871917 \h </w:instrText>
      </w:r>
      <w:r>
        <w:fldChar w:fldCharType="separate"/>
      </w:r>
      <w:r>
        <w:t>50</w:t>
      </w:r>
      <w:r>
        <w:fldChar w:fldCharType="end"/>
      </w:r>
    </w:p>
    <w:p w:rsidR="00626685" w:rsidRDefault="0062668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_Toc51871918 \h </w:instrText>
      </w:r>
      <w:r>
        <w:fldChar w:fldCharType="separate"/>
      </w:r>
      <w:r>
        <w:t>50</w:t>
      </w:r>
      <w:r>
        <w:fldChar w:fldCharType="end"/>
      </w:r>
    </w:p>
    <w:p w:rsidR="00626685" w:rsidRDefault="0062668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_Toc51871919 \h </w:instrText>
      </w:r>
      <w:r>
        <w:fldChar w:fldCharType="separate"/>
      </w:r>
      <w:r>
        <w:t>50</w:t>
      </w:r>
      <w:r>
        <w:fldChar w:fldCharType="end"/>
      </w:r>
    </w:p>
    <w:p w:rsidR="00626685" w:rsidRDefault="0062668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_Toc51871920 \h </w:instrText>
      </w:r>
      <w:r>
        <w:fldChar w:fldCharType="separate"/>
      </w:r>
      <w:r>
        <w:t>54</w:t>
      </w:r>
      <w:r>
        <w:fldChar w:fldCharType="end"/>
      </w:r>
    </w:p>
    <w:p w:rsidR="00626685" w:rsidRDefault="00626685" w:rsidP="0062668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_Toc51871921 \h </w:instrText>
      </w:r>
      <w:r>
        <w:fldChar w:fldCharType="separate"/>
      </w:r>
      <w:r>
        <w:t>63</w:t>
      </w:r>
      <w:r>
        <w:fldChar w:fldCharType="end"/>
      </w:r>
    </w:p>
    <w:p w:rsidR="00080512" w:rsidRPr="004D3578" w:rsidRDefault="00626685">
      <w:r>
        <w:rPr>
          <w:noProof/>
          <w:sz w:val="22"/>
        </w:rPr>
        <w:fldChar w:fldCharType="end"/>
      </w:r>
    </w:p>
    <w:p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1871768"/>
      <w:bookmarkEnd w:id="9"/>
      <w:r w:rsidRPr="004D3578">
        <w:lastRenderedPageBreak/>
        <w:t>Foreword</w:t>
      </w:r>
      <w:bookmarkEnd w:id="10"/>
      <w:bookmarkEnd w:id="11"/>
      <w:bookmarkEnd w:id="12"/>
      <w:bookmarkEnd w:id="13"/>
      <w:bookmarkEnd w:id="14"/>
    </w:p>
    <w:p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5304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5304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5304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53049">
        <w:tab/>
      </w:r>
      <w:r>
        <w:t>indicates</w:t>
      </w:r>
      <w:r w:rsidR="00774DA4">
        <w:t xml:space="preserve"> that something is possible</w:t>
      </w:r>
    </w:p>
    <w:p w:rsidR="00774DA4" w:rsidRDefault="00774DA4" w:rsidP="00774DA4">
      <w:pPr>
        <w:pStyle w:val="EX"/>
      </w:pPr>
      <w:r w:rsidRPr="00774DA4">
        <w:rPr>
          <w:b/>
        </w:rPr>
        <w:t>cannot</w:t>
      </w:r>
      <w:r w:rsidR="00E5304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02215" w:rsidRPr="00630AB6" w:rsidRDefault="00B02215" w:rsidP="00B02215">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1871769"/>
      <w:bookmarkEnd w:id="16"/>
      <w:r w:rsidRPr="00630AB6">
        <w:t>1</w:t>
      </w:r>
      <w:r w:rsidRPr="00630AB6">
        <w:tab/>
        <w:t>Scope</w:t>
      </w:r>
      <w:bookmarkEnd w:id="17"/>
      <w:bookmarkEnd w:id="18"/>
      <w:bookmarkEnd w:id="19"/>
      <w:bookmarkEnd w:id="20"/>
      <w:bookmarkEnd w:id="21"/>
      <w:bookmarkEnd w:id="22"/>
      <w:bookmarkEnd w:id="23"/>
    </w:p>
    <w:p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rsidR="00B02215" w:rsidRPr="00630AB6" w:rsidRDefault="00B02215" w:rsidP="00B02215">
      <w:pPr>
        <w:pStyle w:val="Heading1"/>
      </w:pPr>
      <w:bookmarkStart w:id="24" w:name="_Toc20142266"/>
      <w:bookmarkStart w:id="25" w:name="_Toc34217210"/>
      <w:bookmarkStart w:id="26" w:name="_Toc34217362"/>
      <w:bookmarkStart w:id="27" w:name="_Toc39051725"/>
      <w:bookmarkStart w:id="28" w:name="_Toc43210297"/>
      <w:bookmarkStart w:id="29" w:name="_Toc49853202"/>
      <w:bookmarkStart w:id="30" w:name="_Toc51871770"/>
      <w:r w:rsidRPr="00630AB6">
        <w:t>2</w:t>
      </w:r>
      <w:r w:rsidRPr="00630AB6">
        <w:tab/>
        <w:t>References</w:t>
      </w:r>
      <w:bookmarkEnd w:id="24"/>
      <w:bookmarkEnd w:id="25"/>
      <w:bookmarkEnd w:id="26"/>
      <w:bookmarkEnd w:id="27"/>
      <w:bookmarkEnd w:id="28"/>
      <w:bookmarkEnd w:id="29"/>
      <w:bookmarkEnd w:id="30"/>
    </w:p>
    <w:p w:rsidR="00B02215" w:rsidRPr="00630AB6" w:rsidRDefault="00B02215" w:rsidP="00B02215">
      <w:r w:rsidRPr="00630AB6">
        <w:t>The following documents contain provisions which, through reference in this text, constitute provisions of the present document.</w:t>
      </w:r>
    </w:p>
    <w:p w:rsidR="00B02215" w:rsidRPr="00630AB6" w:rsidRDefault="00B02215" w:rsidP="00B02215">
      <w:pPr>
        <w:pStyle w:val="B10"/>
      </w:pPr>
      <w:bookmarkStart w:id="31" w:name="OLE_LINK1"/>
      <w:bookmarkStart w:id="32" w:name="OLE_LINK2"/>
      <w:bookmarkStart w:id="33" w:name="OLE_LINK3"/>
      <w:bookmarkStart w:id="34" w:name="OLE_LINK4"/>
      <w:r w:rsidRPr="00630AB6">
        <w:t>-</w:t>
      </w:r>
      <w:r w:rsidRPr="00630AB6">
        <w:tab/>
        <w:t>References are either specific (identified by date of publication, edition number, version number, etc.) or non</w:t>
      </w:r>
      <w:r w:rsidRPr="00630AB6">
        <w:noBreakHyphen/>
        <w:t>specific.</w:t>
      </w:r>
    </w:p>
    <w:p w:rsidR="00B02215" w:rsidRPr="00630AB6" w:rsidRDefault="00B02215" w:rsidP="00B02215">
      <w:pPr>
        <w:pStyle w:val="B10"/>
      </w:pPr>
      <w:r w:rsidRPr="00630AB6">
        <w:t>-</w:t>
      </w:r>
      <w:r w:rsidRPr="00630AB6">
        <w:tab/>
        <w:t>For a specific reference, subsequent revisions do not apply.</w:t>
      </w:r>
    </w:p>
    <w:p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1"/>
    <w:bookmarkEnd w:id="32"/>
    <w:bookmarkEnd w:id="33"/>
    <w:bookmarkEnd w:id="34"/>
    <w:p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rsidR="00B02215" w:rsidRPr="00630AB6" w:rsidRDefault="00B02215" w:rsidP="00B02215">
      <w:pPr>
        <w:pStyle w:val="EX"/>
      </w:pPr>
      <w:bookmarkStart w:id="35" w:name="_Hlk518038066"/>
      <w:r w:rsidRPr="00630AB6">
        <w:t>[14]</w:t>
      </w:r>
      <w:r w:rsidRPr="00630AB6">
        <w:tab/>
        <w:t>IETF</w:t>
      </w:r>
      <w:r>
        <w:t> </w:t>
      </w:r>
      <w:r w:rsidRPr="00630AB6">
        <w:t>RFC</w:t>
      </w:r>
      <w:r>
        <w:t> </w:t>
      </w:r>
      <w:r w:rsidRPr="00630AB6">
        <w:t>8259: "The JavaScript Object Notation (JSON) Data Interchange Format".</w:t>
      </w:r>
    </w:p>
    <w:bookmarkEnd w:id="35"/>
    <w:p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rsidR="009E4D86" w:rsidRDefault="009E4D86" w:rsidP="009E4D86">
      <w:pPr>
        <w:pStyle w:val="EX"/>
      </w:pPr>
      <w:r>
        <w:t>[18]</w:t>
      </w:r>
      <w:r>
        <w:tab/>
        <w:t>IETF RFC 7231: "Hypertext Transfer Protocol (HTTP/1.1): Semantics and Content".</w:t>
      </w:r>
    </w:p>
    <w:p w:rsidR="009E4D86" w:rsidRPr="003149C1" w:rsidRDefault="009E4D86" w:rsidP="009E4D86">
      <w:pPr>
        <w:pStyle w:val="EX"/>
      </w:pPr>
      <w:r>
        <w:t>[19]</w:t>
      </w:r>
      <w:r>
        <w:tab/>
        <w:t>IETF RFC 7694: "Hypertext Transfer Protocol (HTTP) Client-Initiated Content-Encoding".</w:t>
      </w:r>
    </w:p>
    <w:p w:rsidR="009E4D86" w:rsidRPr="009E4D86" w:rsidRDefault="009E4D86" w:rsidP="00B02215">
      <w:pPr>
        <w:pStyle w:val="EX"/>
      </w:pPr>
    </w:p>
    <w:p w:rsidR="00B02215" w:rsidRPr="00630AB6" w:rsidRDefault="00B02215" w:rsidP="00B02215">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1871771"/>
      <w:r w:rsidRPr="00630AB6">
        <w:t>3</w:t>
      </w:r>
      <w:r w:rsidRPr="00630AB6">
        <w:tab/>
        <w:t>Definitions and abbreviations</w:t>
      </w:r>
      <w:bookmarkEnd w:id="36"/>
      <w:bookmarkEnd w:id="37"/>
      <w:bookmarkEnd w:id="38"/>
      <w:bookmarkEnd w:id="39"/>
      <w:bookmarkEnd w:id="40"/>
      <w:bookmarkEnd w:id="41"/>
      <w:bookmarkEnd w:id="42"/>
    </w:p>
    <w:p w:rsidR="00B02215" w:rsidRPr="00630AB6" w:rsidRDefault="00B02215" w:rsidP="00B02215">
      <w:pPr>
        <w:pStyle w:val="Heading2"/>
      </w:pPr>
      <w:bookmarkStart w:id="43" w:name="_Toc20142268"/>
      <w:bookmarkStart w:id="44" w:name="_Toc34217212"/>
      <w:bookmarkStart w:id="45" w:name="_Toc34217364"/>
      <w:bookmarkStart w:id="46" w:name="_Toc39051727"/>
      <w:bookmarkStart w:id="47" w:name="_Toc43210299"/>
      <w:bookmarkStart w:id="48" w:name="_Toc49853204"/>
      <w:bookmarkStart w:id="49" w:name="_Toc51871772"/>
      <w:r w:rsidRPr="00630AB6">
        <w:t>3.1</w:t>
      </w:r>
      <w:r w:rsidRPr="00630AB6">
        <w:tab/>
        <w:t>Definitions</w:t>
      </w:r>
      <w:bookmarkEnd w:id="43"/>
      <w:bookmarkEnd w:id="44"/>
      <w:bookmarkEnd w:id="45"/>
      <w:bookmarkEnd w:id="46"/>
      <w:bookmarkEnd w:id="47"/>
      <w:bookmarkEnd w:id="48"/>
      <w:bookmarkEnd w:id="49"/>
    </w:p>
    <w:p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rsidR="00B02215" w:rsidRPr="00630AB6" w:rsidRDefault="00B02215" w:rsidP="00B02215">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1871773"/>
      <w:r w:rsidRPr="00630AB6">
        <w:t>3.2</w:t>
      </w:r>
      <w:r w:rsidRPr="00630AB6">
        <w:tab/>
        <w:t>Abbreviations</w:t>
      </w:r>
      <w:bookmarkEnd w:id="50"/>
      <w:bookmarkEnd w:id="51"/>
      <w:bookmarkEnd w:id="52"/>
      <w:bookmarkEnd w:id="53"/>
      <w:bookmarkEnd w:id="54"/>
      <w:bookmarkEnd w:id="55"/>
      <w:bookmarkEnd w:id="56"/>
    </w:p>
    <w:p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rsidR="00B02215" w:rsidRPr="00630AB6" w:rsidRDefault="00B02215" w:rsidP="00B02215">
      <w:pPr>
        <w:pStyle w:val="Heading1"/>
      </w:pPr>
      <w:bookmarkStart w:id="57" w:name="_Toc20142270"/>
      <w:bookmarkStart w:id="58" w:name="_Toc34217214"/>
      <w:bookmarkStart w:id="59" w:name="_Toc34217366"/>
      <w:bookmarkStart w:id="60" w:name="_Toc39051729"/>
      <w:bookmarkStart w:id="61" w:name="_Toc43210301"/>
      <w:bookmarkStart w:id="62" w:name="_Toc49853206"/>
      <w:bookmarkStart w:id="63" w:name="_Toc51871774"/>
      <w:r w:rsidRPr="00630AB6">
        <w:t>4</w:t>
      </w:r>
      <w:r w:rsidRPr="00630AB6">
        <w:tab/>
        <w:t>Overview</w:t>
      </w:r>
      <w:bookmarkEnd w:id="57"/>
      <w:bookmarkEnd w:id="58"/>
      <w:bookmarkEnd w:id="59"/>
      <w:bookmarkEnd w:id="60"/>
      <w:bookmarkEnd w:id="61"/>
      <w:bookmarkEnd w:id="62"/>
      <w:bookmarkEnd w:id="63"/>
    </w:p>
    <w:p w:rsidR="00B02215" w:rsidRPr="00630AB6" w:rsidRDefault="00B02215" w:rsidP="00B02215">
      <w:pPr>
        <w:pStyle w:val="Heading2"/>
      </w:pPr>
      <w:bookmarkStart w:id="64" w:name="_Toc20142271"/>
      <w:bookmarkStart w:id="65" w:name="_Toc34217215"/>
      <w:bookmarkStart w:id="66" w:name="_Toc34217367"/>
      <w:bookmarkStart w:id="67" w:name="_Toc39051730"/>
      <w:bookmarkStart w:id="68" w:name="_Toc43210302"/>
      <w:bookmarkStart w:id="69" w:name="_Toc49853207"/>
      <w:bookmarkStart w:id="70" w:name="_Toc51871775"/>
      <w:r w:rsidRPr="00630AB6">
        <w:t>4.1</w:t>
      </w:r>
      <w:r w:rsidRPr="00630AB6">
        <w:tab/>
        <w:t>Introduction</w:t>
      </w:r>
      <w:bookmarkEnd w:id="64"/>
      <w:bookmarkEnd w:id="65"/>
      <w:bookmarkEnd w:id="66"/>
      <w:bookmarkEnd w:id="67"/>
      <w:bookmarkEnd w:id="68"/>
      <w:bookmarkEnd w:id="69"/>
      <w:bookmarkEnd w:id="70"/>
    </w:p>
    <w:p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rsidR="00B02215" w:rsidRPr="00630AB6" w:rsidRDefault="00B02215" w:rsidP="00B02215">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4pt" o:ole="">
            <v:imagedata r:id="rId12" o:title=""/>
          </v:shape>
          <o:OLEObject Type="Embed" ProgID="Visio.Drawing.15" ShapeID="_x0000_i1025" DrawAspect="Content" ObjectID="_1662484614" r:id="rId13"/>
        </w:object>
      </w:r>
    </w:p>
    <w:p w:rsidR="00B02215" w:rsidRPr="00642112" w:rsidRDefault="00B02215" w:rsidP="00B02215">
      <w:pPr>
        <w:pStyle w:val="TF"/>
      </w:pPr>
      <w:r w:rsidRPr="00642112">
        <w:t>Figure 4</w:t>
      </w:r>
      <w:r w:rsidRPr="00642112">
        <w:rPr>
          <w:rFonts w:hint="eastAsia"/>
          <w:lang w:eastAsia="zh-CN"/>
        </w:rPr>
        <w:t>.1</w:t>
      </w:r>
      <w:r w:rsidRPr="00642112">
        <w:t>-1: NSSF in 5G System architecture</w:t>
      </w:r>
    </w:p>
    <w:p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rsidR="00B02215" w:rsidRPr="00630AB6" w:rsidRDefault="00B02215" w:rsidP="00B02215">
      <w:pPr>
        <w:pStyle w:val="Heading1"/>
      </w:pPr>
      <w:bookmarkStart w:id="71" w:name="_Toc20142272"/>
      <w:bookmarkStart w:id="72" w:name="_Toc34217216"/>
      <w:bookmarkStart w:id="73" w:name="_Toc34217368"/>
      <w:bookmarkStart w:id="74" w:name="_Toc39051731"/>
      <w:bookmarkStart w:id="75" w:name="_Toc43210303"/>
      <w:bookmarkStart w:id="76" w:name="_Toc49853208"/>
      <w:bookmarkStart w:id="77" w:name="_Toc51871776"/>
      <w:r w:rsidRPr="00630AB6">
        <w:lastRenderedPageBreak/>
        <w:t>5</w:t>
      </w:r>
      <w:r w:rsidRPr="00630AB6">
        <w:tab/>
        <w:t>Services offered by the NSSF</w:t>
      </w:r>
      <w:bookmarkEnd w:id="71"/>
      <w:bookmarkEnd w:id="72"/>
      <w:bookmarkEnd w:id="73"/>
      <w:bookmarkEnd w:id="74"/>
      <w:bookmarkEnd w:id="75"/>
      <w:bookmarkEnd w:id="76"/>
      <w:bookmarkEnd w:id="77"/>
    </w:p>
    <w:p w:rsidR="00B02215" w:rsidRPr="00630AB6" w:rsidRDefault="00B02215" w:rsidP="00B02215">
      <w:pPr>
        <w:pStyle w:val="Heading2"/>
      </w:pPr>
      <w:bookmarkStart w:id="78" w:name="_Toc20142273"/>
      <w:bookmarkStart w:id="79" w:name="_Toc34217217"/>
      <w:bookmarkStart w:id="80" w:name="_Toc34217369"/>
      <w:bookmarkStart w:id="81" w:name="_Toc39051732"/>
      <w:bookmarkStart w:id="82" w:name="_Toc43210304"/>
      <w:bookmarkStart w:id="83" w:name="_Toc49853209"/>
      <w:bookmarkStart w:id="84" w:name="_Toc51871777"/>
      <w:r w:rsidRPr="00630AB6">
        <w:t>5.1</w:t>
      </w:r>
      <w:r w:rsidRPr="00630AB6">
        <w:tab/>
        <w:t>Introduction</w:t>
      </w:r>
      <w:bookmarkEnd w:id="78"/>
      <w:bookmarkEnd w:id="79"/>
      <w:bookmarkEnd w:id="80"/>
      <w:bookmarkEnd w:id="81"/>
      <w:bookmarkEnd w:id="82"/>
      <w:bookmarkEnd w:id="83"/>
      <w:bookmarkEnd w:id="84"/>
    </w:p>
    <w:p w:rsidR="00B02215" w:rsidRPr="00630AB6" w:rsidRDefault="00B02215" w:rsidP="00B02215">
      <w:pPr>
        <w:rPr>
          <w:lang w:val="en-US"/>
        </w:rPr>
      </w:pPr>
      <w:r w:rsidRPr="00630AB6">
        <w:rPr>
          <w:lang w:val="en-US"/>
        </w:rPr>
        <w:t>The NSSF supports the following services.</w:t>
      </w:r>
    </w:p>
    <w:p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rsidTr="002A65CD">
        <w:trPr>
          <w:cantSplit/>
          <w:trHeight w:val="241"/>
          <w:tblHeader/>
        </w:trPr>
        <w:tc>
          <w:tcPr>
            <w:tcW w:w="2268" w:type="dxa"/>
          </w:tcPr>
          <w:p w:rsidR="00B02215" w:rsidRPr="00E30083" w:rsidRDefault="00B02215" w:rsidP="002A65CD">
            <w:pPr>
              <w:pStyle w:val="TAH"/>
            </w:pPr>
            <w:r w:rsidRPr="00E30083">
              <w:t>Service Name</w:t>
            </w:r>
          </w:p>
        </w:tc>
        <w:tc>
          <w:tcPr>
            <w:tcW w:w="4644" w:type="dxa"/>
          </w:tcPr>
          <w:p w:rsidR="00B02215" w:rsidRPr="00E30083" w:rsidRDefault="00B02215" w:rsidP="002A65CD">
            <w:pPr>
              <w:pStyle w:val="TAH"/>
            </w:pPr>
            <w:r w:rsidRPr="00E30083">
              <w:t>Description</w:t>
            </w:r>
          </w:p>
        </w:tc>
        <w:tc>
          <w:tcPr>
            <w:tcW w:w="1560" w:type="dxa"/>
          </w:tcPr>
          <w:p w:rsidR="00B02215" w:rsidRPr="00E30083" w:rsidRDefault="00B02215" w:rsidP="002A65CD">
            <w:pPr>
              <w:pStyle w:val="TAH"/>
            </w:pPr>
            <w:r w:rsidRPr="00E30083">
              <w:t>Example</w:t>
            </w:r>
            <w:r w:rsidRPr="00E30083" w:rsidDel="00121273">
              <w:t xml:space="preserve"> </w:t>
            </w:r>
            <w:r w:rsidRPr="00E30083">
              <w:t>Consumer</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630AB6">
              <w:rPr>
                <w:rFonts w:eastAsia="Malgun Gothic"/>
              </w:rPr>
              <w:t>Nnssf_NSSelection</w:t>
            </w:r>
          </w:p>
        </w:tc>
        <w:tc>
          <w:tcPr>
            <w:tcW w:w="4644" w:type="dxa"/>
          </w:tcPr>
          <w:p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rsidR="00B02215" w:rsidRPr="00E30083" w:rsidRDefault="00B02215" w:rsidP="002A65CD">
            <w:pPr>
              <w:pStyle w:val="TAC"/>
              <w:rPr>
                <w:lang w:eastAsia="zh-CN"/>
              </w:rPr>
            </w:pPr>
            <w:r w:rsidRPr="00E30083">
              <w:rPr>
                <w:lang w:eastAsia="zh-CN"/>
              </w:rPr>
              <w:t>AMF, V-NSSF</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E30083">
              <w:t>Nnssf_NSSAIAvailability</w:t>
            </w:r>
          </w:p>
        </w:tc>
        <w:tc>
          <w:tcPr>
            <w:tcW w:w="4644" w:type="dxa"/>
          </w:tcPr>
          <w:p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rsidR="00B02215" w:rsidRPr="00E30083" w:rsidRDefault="00B02215" w:rsidP="002A65CD">
            <w:pPr>
              <w:pStyle w:val="TAC"/>
              <w:rPr>
                <w:lang w:eastAsia="zh-CN"/>
              </w:rPr>
            </w:pPr>
            <w:r w:rsidRPr="00E30083">
              <w:rPr>
                <w:lang w:eastAsia="zh-CN"/>
              </w:rPr>
              <w:t>AMF</w:t>
            </w:r>
          </w:p>
        </w:tc>
      </w:tr>
    </w:tbl>
    <w:p w:rsidR="00B02215" w:rsidRDefault="00B02215" w:rsidP="00B02215"/>
    <w:p w:rsidR="00B02215" w:rsidRPr="002D1C72" w:rsidRDefault="00B02215" w:rsidP="00B02215">
      <w:r w:rsidRPr="002D1C72">
        <w:t>Table 5.1-</w:t>
      </w:r>
      <w:r>
        <w:t>2</w:t>
      </w:r>
      <w:r w:rsidRPr="002D1C72">
        <w:t xml:space="preserve"> summarizes the corresponding APIs defined for this specification. </w:t>
      </w:r>
    </w:p>
    <w:p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rsidTr="00DA70E9">
        <w:tc>
          <w:tcPr>
            <w:tcW w:w="1838" w:type="dxa"/>
            <w:shd w:val="clear" w:color="auto" w:fill="auto"/>
          </w:tcPr>
          <w:p w:rsidR="00B02215" w:rsidRPr="00E30083" w:rsidRDefault="00B02215" w:rsidP="002A65CD">
            <w:pPr>
              <w:pStyle w:val="TAH"/>
            </w:pPr>
            <w:r w:rsidRPr="00E30083">
              <w:t>Service Name</w:t>
            </w:r>
          </w:p>
        </w:tc>
        <w:tc>
          <w:tcPr>
            <w:tcW w:w="1074" w:type="dxa"/>
            <w:shd w:val="clear" w:color="auto" w:fill="auto"/>
          </w:tcPr>
          <w:p w:rsidR="00B02215" w:rsidRPr="00E30083" w:rsidRDefault="00B02215" w:rsidP="002A65CD">
            <w:pPr>
              <w:pStyle w:val="TAH"/>
            </w:pPr>
            <w:r w:rsidRPr="00E30083">
              <w:t>Clause</w:t>
            </w:r>
          </w:p>
        </w:tc>
        <w:tc>
          <w:tcPr>
            <w:tcW w:w="1336" w:type="dxa"/>
            <w:shd w:val="clear" w:color="auto" w:fill="auto"/>
          </w:tcPr>
          <w:p w:rsidR="00B02215" w:rsidRPr="00E30083" w:rsidRDefault="00B02215" w:rsidP="002A65CD">
            <w:pPr>
              <w:pStyle w:val="TAH"/>
            </w:pPr>
            <w:r w:rsidRPr="00E30083">
              <w:t>Description</w:t>
            </w:r>
          </w:p>
        </w:tc>
        <w:tc>
          <w:tcPr>
            <w:tcW w:w="3194" w:type="dxa"/>
            <w:shd w:val="clear" w:color="auto" w:fill="auto"/>
          </w:tcPr>
          <w:p w:rsidR="00B02215" w:rsidRPr="00E30083" w:rsidRDefault="00B02215" w:rsidP="002A65CD">
            <w:pPr>
              <w:pStyle w:val="TAH"/>
            </w:pPr>
            <w:r w:rsidRPr="00E30083">
              <w:t>OpenAPI Specification File</w:t>
            </w:r>
          </w:p>
        </w:tc>
        <w:tc>
          <w:tcPr>
            <w:tcW w:w="1200" w:type="dxa"/>
            <w:shd w:val="clear" w:color="auto" w:fill="auto"/>
          </w:tcPr>
          <w:p w:rsidR="00B02215" w:rsidRPr="00E30083" w:rsidRDefault="00B02215" w:rsidP="002A65CD">
            <w:pPr>
              <w:pStyle w:val="TAH"/>
            </w:pPr>
            <w:r w:rsidRPr="00E30083">
              <w:t>apiName</w:t>
            </w:r>
          </w:p>
        </w:tc>
        <w:tc>
          <w:tcPr>
            <w:tcW w:w="989" w:type="dxa"/>
            <w:shd w:val="clear" w:color="auto" w:fill="auto"/>
          </w:tcPr>
          <w:p w:rsidR="00B02215" w:rsidRPr="00E30083" w:rsidRDefault="00B02215" w:rsidP="002A65CD">
            <w:pPr>
              <w:pStyle w:val="TAH"/>
            </w:pPr>
            <w:r w:rsidRPr="00E30083">
              <w:t>Annex</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A.2</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A.3</w:t>
            </w:r>
          </w:p>
        </w:tc>
      </w:tr>
    </w:tbl>
    <w:p w:rsidR="00B02215" w:rsidRPr="00630AB6" w:rsidRDefault="00B02215" w:rsidP="00B02215"/>
    <w:p w:rsidR="00B02215" w:rsidRPr="00630AB6" w:rsidRDefault="00B02215" w:rsidP="00B02215">
      <w:pPr>
        <w:pStyle w:val="Heading2"/>
      </w:pPr>
      <w:bookmarkStart w:id="85" w:name="_Toc20142274"/>
      <w:bookmarkStart w:id="86" w:name="_Toc34217218"/>
      <w:bookmarkStart w:id="87" w:name="_Toc34217370"/>
      <w:bookmarkStart w:id="88" w:name="_Toc39051733"/>
      <w:bookmarkStart w:id="89" w:name="_Toc43210305"/>
      <w:bookmarkStart w:id="90" w:name="_Toc49853210"/>
      <w:bookmarkStart w:id="91" w:name="_Toc51871778"/>
      <w:r w:rsidRPr="00630AB6">
        <w:t>5.2</w:t>
      </w:r>
      <w:r w:rsidRPr="00630AB6">
        <w:tab/>
        <w:t>Nnssf_NSSelection Service</w:t>
      </w:r>
      <w:bookmarkEnd w:id="85"/>
      <w:bookmarkEnd w:id="86"/>
      <w:bookmarkEnd w:id="87"/>
      <w:bookmarkEnd w:id="88"/>
      <w:bookmarkEnd w:id="89"/>
      <w:bookmarkEnd w:id="90"/>
      <w:bookmarkEnd w:id="91"/>
    </w:p>
    <w:p w:rsidR="00B02215" w:rsidRPr="00630AB6" w:rsidRDefault="00B02215" w:rsidP="00B02215">
      <w:pPr>
        <w:pStyle w:val="Heading3"/>
      </w:pPr>
      <w:bookmarkStart w:id="92" w:name="_Toc20142275"/>
      <w:bookmarkStart w:id="93" w:name="_Toc34217219"/>
      <w:bookmarkStart w:id="94" w:name="_Toc34217371"/>
      <w:bookmarkStart w:id="95" w:name="_Toc39051734"/>
      <w:bookmarkStart w:id="96" w:name="_Toc43210306"/>
      <w:bookmarkStart w:id="97" w:name="_Toc49853211"/>
      <w:bookmarkStart w:id="98" w:name="_Toc51871779"/>
      <w:r w:rsidRPr="00630AB6">
        <w:t>5.2.1</w:t>
      </w:r>
      <w:r w:rsidRPr="00630AB6">
        <w:tab/>
        <w:t>Service Description</w:t>
      </w:r>
      <w:bookmarkEnd w:id="92"/>
      <w:bookmarkEnd w:id="93"/>
      <w:bookmarkEnd w:id="94"/>
      <w:bookmarkEnd w:id="95"/>
      <w:bookmarkEnd w:id="96"/>
      <w:bookmarkEnd w:id="97"/>
      <w:bookmarkEnd w:id="98"/>
    </w:p>
    <w:p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rsidR="00B02215" w:rsidRPr="00630AB6" w:rsidRDefault="00B02215" w:rsidP="00B02215">
      <w:pPr>
        <w:pStyle w:val="Heading3"/>
      </w:pPr>
      <w:bookmarkStart w:id="99" w:name="_Toc20142276"/>
      <w:bookmarkStart w:id="100" w:name="_Toc34217220"/>
      <w:bookmarkStart w:id="101" w:name="_Toc34217372"/>
      <w:bookmarkStart w:id="102" w:name="_Toc39051735"/>
      <w:bookmarkStart w:id="103" w:name="_Toc43210307"/>
      <w:bookmarkStart w:id="104" w:name="_Toc49853212"/>
      <w:bookmarkStart w:id="105" w:name="_Toc51871780"/>
      <w:r w:rsidRPr="00630AB6">
        <w:t>5.2.2</w:t>
      </w:r>
      <w:r w:rsidRPr="00630AB6">
        <w:tab/>
        <w:t>Service Operations</w:t>
      </w:r>
      <w:bookmarkEnd w:id="99"/>
      <w:bookmarkEnd w:id="100"/>
      <w:bookmarkEnd w:id="101"/>
      <w:bookmarkEnd w:id="102"/>
      <w:bookmarkEnd w:id="103"/>
      <w:bookmarkEnd w:id="104"/>
      <w:bookmarkEnd w:id="105"/>
    </w:p>
    <w:p w:rsidR="00B02215" w:rsidRPr="00630AB6" w:rsidRDefault="00B02215" w:rsidP="00B02215">
      <w:pPr>
        <w:pStyle w:val="Heading4"/>
      </w:pPr>
      <w:bookmarkStart w:id="106" w:name="_Toc20142277"/>
      <w:bookmarkStart w:id="107" w:name="_Toc34217221"/>
      <w:bookmarkStart w:id="108" w:name="_Toc34217373"/>
      <w:bookmarkStart w:id="109" w:name="_Toc39051736"/>
      <w:bookmarkStart w:id="110" w:name="_Toc43210308"/>
      <w:bookmarkStart w:id="111" w:name="_Toc49853213"/>
      <w:bookmarkStart w:id="112" w:name="_Toc51871781"/>
      <w:r w:rsidRPr="00630AB6">
        <w:t>5.2.2.1</w:t>
      </w:r>
      <w:r w:rsidRPr="00630AB6">
        <w:tab/>
        <w:t>Introduction</w:t>
      </w:r>
      <w:bookmarkEnd w:id="106"/>
      <w:bookmarkEnd w:id="107"/>
      <w:bookmarkEnd w:id="108"/>
      <w:bookmarkEnd w:id="109"/>
      <w:bookmarkEnd w:id="110"/>
      <w:bookmarkEnd w:id="111"/>
      <w:bookmarkEnd w:id="112"/>
    </w:p>
    <w:p w:rsidR="00B02215" w:rsidRPr="00630AB6" w:rsidRDefault="00B02215" w:rsidP="00B02215">
      <w:pPr>
        <w:rPr>
          <w:lang w:eastAsia="zh-CN"/>
        </w:rPr>
      </w:pPr>
      <w:r w:rsidRPr="00630AB6">
        <w:rPr>
          <w:lang w:eastAsia="zh-CN"/>
        </w:rPr>
        <w:t>For the Nnssf_NSSelection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Get.</w:t>
      </w:r>
    </w:p>
    <w:p w:rsidR="00B02215" w:rsidRPr="00630AB6" w:rsidRDefault="00B02215" w:rsidP="00B02215">
      <w:pPr>
        <w:pStyle w:val="Heading4"/>
      </w:pPr>
      <w:bookmarkStart w:id="113" w:name="_Toc20142278"/>
      <w:bookmarkStart w:id="114" w:name="_Toc34217222"/>
      <w:bookmarkStart w:id="115" w:name="_Toc34217374"/>
      <w:bookmarkStart w:id="116" w:name="_Toc39051737"/>
      <w:bookmarkStart w:id="117" w:name="_Toc43210309"/>
      <w:bookmarkStart w:id="118" w:name="_Toc49853214"/>
      <w:bookmarkStart w:id="119" w:name="_Toc51871782"/>
      <w:r w:rsidRPr="00630AB6">
        <w:t>5.2.2.2</w:t>
      </w:r>
      <w:r w:rsidRPr="00630AB6">
        <w:tab/>
      </w:r>
      <w:r w:rsidRPr="00630AB6">
        <w:rPr>
          <w:rFonts w:hint="eastAsia"/>
          <w:lang w:eastAsia="zh-CN"/>
        </w:rPr>
        <w:t>GET</w:t>
      </w:r>
      <w:bookmarkEnd w:id="113"/>
      <w:bookmarkEnd w:id="114"/>
      <w:bookmarkEnd w:id="115"/>
      <w:bookmarkEnd w:id="116"/>
      <w:bookmarkEnd w:id="117"/>
      <w:bookmarkEnd w:id="118"/>
      <w:bookmarkEnd w:id="119"/>
    </w:p>
    <w:p w:rsidR="00B02215" w:rsidRPr="00630AB6" w:rsidRDefault="00B02215" w:rsidP="00B02215">
      <w:pPr>
        <w:pStyle w:val="Heading5"/>
      </w:pPr>
      <w:bookmarkStart w:id="120" w:name="_Toc20142279"/>
      <w:bookmarkStart w:id="121" w:name="_Toc34217223"/>
      <w:bookmarkStart w:id="122" w:name="_Toc34217375"/>
      <w:bookmarkStart w:id="123" w:name="_Toc39051738"/>
      <w:bookmarkStart w:id="124" w:name="_Toc43210310"/>
      <w:bookmarkStart w:id="125" w:name="_Toc49853215"/>
      <w:bookmarkStart w:id="126" w:name="_Toc51871783"/>
      <w:r w:rsidRPr="00630AB6">
        <w:t>5.2.2.2.1</w:t>
      </w:r>
      <w:r w:rsidRPr="00630AB6">
        <w:tab/>
        <w:t>General</w:t>
      </w:r>
      <w:bookmarkEnd w:id="120"/>
      <w:bookmarkEnd w:id="121"/>
      <w:bookmarkEnd w:id="122"/>
      <w:bookmarkEnd w:id="123"/>
      <w:bookmarkEnd w:id="124"/>
      <w:bookmarkEnd w:id="125"/>
      <w:bookmarkEnd w:id="126"/>
    </w:p>
    <w:p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rsidR="00B02215" w:rsidRPr="00630AB6" w:rsidRDefault="00B02215" w:rsidP="00B02215">
      <w:pPr>
        <w:pStyle w:val="B10"/>
      </w:pPr>
      <w:r w:rsidRPr="00630AB6">
        <w:rPr>
          <w:lang w:eastAsia="zh-CN"/>
        </w:rPr>
        <w:lastRenderedPageBreak/>
        <w:t>-</w:t>
      </w:r>
      <w:r w:rsidRPr="00630AB6">
        <w:rPr>
          <w:lang w:eastAsia="zh-CN"/>
        </w:rPr>
        <w:tab/>
        <w:t>The 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rsidR="00B02215" w:rsidRPr="00630AB6" w:rsidRDefault="00B02215" w:rsidP="00B02215">
      <w:pPr>
        <w:pStyle w:val="B2"/>
        <w:rPr>
          <w:lang w:eastAsia="zh-CN"/>
        </w:rPr>
      </w:pPr>
      <w:r w:rsidRPr="00630AB6">
        <w:t>-</w:t>
      </w:r>
      <w:r w:rsidRPr="00630AB6">
        <w:tab/>
        <w:t>The Mapping Of Allowed NSSAI;</w:t>
      </w:r>
    </w:p>
    <w:p w:rsidR="00B02215" w:rsidRPr="00630AB6" w:rsidRDefault="00B02215" w:rsidP="00B02215">
      <w:pPr>
        <w:pStyle w:val="B2"/>
        <w:rPr>
          <w:lang w:eastAsia="zh-CN"/>
        </w:rPr>
      </w:pPr>
      <w:r w:rsidRPr="00630AB6">
        <w:t>-</w:t>
      </w:r>
      <w:r w:rsidRPr="00630AB6">
        <w:tab/>
        <w:t>The Mapping Of Configured NSSAI;</w:t>
      </w:r>
    </w:p>
    <w:p w:rsidR="00B02215" w:rsidRPr="00630AB6" w:rsidRDefault="00B02215" w:rsidP="00B02215">
      <w:pPr>
        <w:pStyle w:val="B2"/>
      </w:pPr>
      <w:r w:rsidRPr="00630AB6">
        <w:t>-</w:t>
      </w:r>
      <w:r w:rsidRPr="00630AB6">
        <w:tab/>
        <w:t>NSI ID(s) associated with the Network Slice instances of the Allowed NSSAI;</w:t>
      </w:r>
    </w:p>
    <w:p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B02215" w:rsidRPr="00630AB6" w:rsidRDefault="00B02215" w:rsidP="00B02215">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B02215" w:rsidRPr="00630AB6" w:rsidRDefault="00B02215" w:rsidP="00B02215">
      <w:r w:rsidRPr="00630AB6">
        <w:t>It is used in the following procedures:</w:t>
      </w:r>
    </w:p>
    <w:p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rsidR="00B02215" w:rsidRPr="00A16518" w:rsidRDefault="00B02215" w:rsidP="00B02215">
      <w:pPr>
        <w:pStyle w:val="B10"/>
        <w:rPr>
          <w:lang w:eastAsia="zh-CN"/>
        </w:rPr>
      </w:pPr>
      <w:r>
        <w:t>-</w:t>
      </w:r>
      <w:r>
        <w:tab/>
        <w:t>EPS to 5GS handover using N26 interface (see clause</w:t>
      </w:r>
      <w:r w:rsidRPr="00630AB6">
        <w:t> </w:t>
      </w:r>
      <w:r>
        <w:t>4.11.1.2.2 of 3GPP TS 23.502 [3]);</w:t>
      </w:r>
    </w:p>
    <w:p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rsidR="00B02215" w:rsidRPr="00630AB6" w:rsidRDefault="00B02215" w:rsidP="00B02215">
      <w:pPr>
        <w:pStyle w:val="Heading5"/>
        <w:rPr>
          <w:lang w:eastAsia="zh-CN"/>
        </w:rPr>
      </w:pPr>
      <w:bookmarkStart w:id="127" w:name="_Toc20142280"/>
      <w:bookmarkStart w:id="128" w:name="_Toc34217224"/>
      <w:bookmarkStart w:id="129" w:name="_Toc34217376"/>
      <w:bookmarkStart w:id="130" w:name="_Toc39051739"/>
      <w:bookmarkStart w:id="131" w:name="_Toc43210311"/>
      <w:bookmarkStart w:id="132" w:name="_Toc49853216"/>
      <w:bookmarkStart w:id="133" w:name="_Toc51871784"/>
      <w:r w:rsidRPr="00630AB6">
        <w:t>5.2.2.2.2</w:t>
      </w:r>
      <w:r w:rsidRPr="00630AB6">
        <w:tab/>
      </w:r>
      <w:r w:rsidRPr="00630AB6">
        <w:rPr>
          <w:rFonts w:hint="eastAsia"/>
          <w:lang w:eastAsia="zh-CN"/>
        </w:rPr>
        <w:t xml:space="preserve">Get </w:t>
      </w:r>
      <w:r w:rsidRPr="00630AB6">
        <w:t>service operation of Nnssf_NSSelection service</w:t>
      </w:r>
      <w:bookmarkEnd w:id="127"/>
      <w:bookmarkEnd w:id="128"/>
      <w:bookmarkEnd w:id="129"/>
      <w:bookmarkEnd w:id="130"/>
      <w:bookmarkEnd w:id="131"/>
      <w:bookmarkEnd w:id="132"/>
      <w:bookmarkEnd w:id="133"/>
    </w:p>
    <w:p w:rsidR="00B02215" w:rsidRPr="00630AB6" w:rsidRDefault="00B02215" w:rsidP="00B02215">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26" type="#_x0000_t75" style="width:481.25pt;height:111.4pt" o:ole="">
            <v:imagedata r:id="rId14" o:title=""/>
          </v:shape>
          <o:OLEObject Type="Embed" ProgID="Visio.Drawing.11" ShapeID="_x0000_i1026" DrawAspect="Content" ObjectID="_1662484615" r:id="rId15"/>
        </w:object>
      </w:r>
    </w:p>
    <w:p w:rsidR="00B02215" w:rsidRPr="00E652E2" w:rsidRDefault="00B02215" w:rsidP="00B02215">
      <w:pPr>
        <w:pStyle w:val="TF"/>
      </w:pPr>
      <w:r w:rsidRPr="00E652E2">
        <w:t>Figure 5.2.2.2.2-1: Retrieve the network slice information during the registration procedure</w:t>
      </w:r>
    </w:p>
    <w:p w:rsidR="00B02215" w:rsidRPr="00630AB6" w:rsidRDefault="00B02215" w:rsidP="00B02215">
      <w:pPr>
        <w:pStyle w:val="B10"/>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p>
    <w:p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134" w:name="_Toc20142281"/>
      <w:bookmarkStart w:id="135" w:name="_Toc34217225"/>
      <w:bookmarkStart w:id="136" w:name="_Toc34217377"/>
      <w:bookmarkStart w:id="137" w:name="_Toc39051740"/>
      <w:bookmarkStart w:id="138" w:name="_Toc43210312"/>
      <w:bookmarkStart w:id="139" w:name="_Toc49853217"/>
      <w:bookmarkStart w:id="140" w:name="_Toc51871785"/>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34"/>
      <w:bookmarkEnd w:id="135"/>
      <w:bookmarkEnd w:id="136"/>
      <w:bookmarkEnd w:id="137"/>
      <w:bookmarkEnd w:id="138"/>
      <w:bookmarkEnd w:id="139"/>
      <w:bookmarkEnd w:id="140"/>
    </w:p>
    <w:p w:rsidR="00B02215" w:rsidRPr="00630AB6" w:rsidRDefault="00B02215" w:rsidP="00B02215">
      <w:r w:rsidRPr="00630AB6">
        <w:t>In this procedure, the NF Service Consumer (e.g. AMF) retrieves the NRF and the optionally the NSI ID of the network slice instance:</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27" type="#_x0000_t75" style="width:481.25pt;height:111.4pt" o:ole="">
            <v:imagedata r:id="rId16" o:title=""/>
          </v:shape>
          <o:OLEObject Type="Embed" ProgID="Visio.Drawing.11" ShapeID="_x0000_i1027" DrawAspect="Content" ObjectID="_1662484616" r:id="rId17"/>
        </w:object>
      </w:r>
    </w:p>
    <w:p w:rsidR="00B02215" w:rsidRPr="00630AB6" w:rsidRDefault="00B02215" w:rsidP="00B02215">
      <w:pPr>
        <w:pStyle w:val="TF"/>
      </w:pPr>
      <w:r w:rsidRPr="00630AB6">
        <w:t>Figure 5.2.2.2.3-1: Retrieve the network slice information during the PDU session establishment procedure</w:t>
      </w:r>
    </w:p>
    <w:p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141" w:name="_Toc20142282"/>
      <w:bookmarkStart w:id="142" w:name="_Toc34217226"/>
      <w:bookmarkStart w:id="143" w:name="_Toc34217378"/>
      <w:bookmarkStart w:id="144" w:name="_Toc39051741"/>
      <w:bookmarkStart w:id="145" w:name="_Toc43210313"/>
      <w:bookmarkStart w:id="146" w:name="_Toc49853218"/>
      <w:bookmarkStart w:id="147" w:name="_Toc5187178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41"/>
      <w:bookmarkEnd w:id="142"/>
      <w:bookmarkEnd w:id="143"/>
      <w:bookmarkEnd w:id="144"/>
      <w:bookmarkEnd w:id="145"/>
      <w:bookmarkEnd w:id="146"/>
      <w:bookmarkEnd w:id="147"/>
    </w:p>
    <w:p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B02215" w:rsidRDefault="00B02215" w:rsidP="00B02215"/>
    <w:p w:rsidR="00B02215" w:rsidRDefault="00B02215" w:rsidP="00B02215">
      <w:pPr>
        <w:pStyle w:val="TH"/>
      </w:pPr>
    </w:p>
    <w:p w:rsidR="00B02215" w:rsidRDefault="00B02215" w:rsidP="00B02215">
      <w:pPr>
        <w:pStyle w:val="TH"/>
      </w:pPr>
      <w:r w:rsidRPr="00630AB6">
        <w:object w:dxaOrig="11385" w:dyaOrig="2595">
          <v:shape id="_x0000_i1028" type="#_x0000_t75" style="width:481.25pt;height:111.4pt" o:ole="">
            <v:imagedata r:id="rId18" o:title=""/>
          </v:shape>
          <o:OLEObject Type="Embed" ProgID="Visio.Drawing.11" ShapeID="_x0000_i1028" DrawAspect="Content" ObjectID="_1662484617" r:id="rId19"/>
        </w:object>
      </w:r>
    </w:p>
    <w:p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1271D9" w:rsidRDefault="00B02215" w:rsidP="00B02215">
      <w:pPr>
        <w:pStyle w:val="B10"/>
        <w:ind w:left="0" w:firstLine="0"/>
      </w:pPr>
    </w:p>
    <w:p w:rsidR="00B02215" w:rsidRPr="00630AB6" w:rsidRDefault="00B02215" w:rsidP="00B02215">
      <w:pPr>
        <w:pStyle w:val="Heading2"/>
      </w:pPr>
      <w:bookmarkStart w:id="148" w:name="_Toc20142283"/>
      <w:bookmarkStart w:id="149" w:name="_Toc34217227"/>
      <w:bookmarkStart w:id="150" w:name="_Toc34217379"/>
      <w:bookmarkStart w:id="151" w:name="_Toc39051742"/>
      <w:bookmarkStart w:id="152" w:name="_Toc43210314"/>
      <w:bookmarkStart w:id="153" w:name="_Toc49853219"/>
      <w:bookmarkStart w:id="154" w:name="_Toc51871787"/>
      <w:r w:rsidRPr="00630AB6">
        <w:t>5.3</w:t>
      </w:r>
      <w:r w:rsidRPr="00630AB6">
        <w:tab/>
        <w:t>Nnssf_NSSAIAvailability Service</w:t>
      </w:r>
      <w:bookmarkEnd w:id="148"/>
      <w:bookmarkEnd w:id="149"/>
      <w:bookmarkEnd w:id="150"/>
      <w:bookmarkEnd w:id="151"/>
      <w:bookmarkEnd w:id="152"/>
      <w:bookmarkEnd w:id="153"/>
      <w:bookmarkEnd w:id="154"/>
    </w:p>
    <w:p w:rsidR="00B02215" w:rsidRPr="00630AB6" w:rsidRDefault="00B02215" w:rsidP="00B02215">
      <w:pPr>
        <w:pStyle w:val="Heading3"/>
      </w:pPr>
      <w:bookmarkStart w:id="155" w:name="_Toc20142284"/>
      <w:bookmarkStart w:id="156" w:name="_Toc34217228"/>
      <w:bookmarkStart w:id="157" w:name="_Toc34217380"/>
      <w:bookmarkStart w:id="158" w:name="_Toc39051743"/>
      <w:bookmarkStart w:id="159" w:name="_Toc43210315"/>
      <w:bookmarkStart w:id="160" w:name="_Toc49853220"/>
      <w:bookmarkStart w:id="161" w:name="_Toc51871788"/>
      <w:r w:rsidRPr="00630AB6">
        <w:t>5.3.1</w:t>
      </w:r>
      <w:r w:rsidRPr="00630AB6">
        <w:tab/>
        <w:t>Service Description</w:t>
      </w:r>
      <w:bookmarkEnd w:id="155"/>
      <w:bookmarkEnd w:id="156"/>
      <w:bookmarkEnd w:id="157"/>
      <w:bookmarkEnd w:id="158"/>
      <w:bookmarkEnd w:id="159"/>
      <w:bookmarkEnd w:id="160"/>
      <w:bookmarkEnd w:id="161"/>
    </w:p>
    <w:p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rsidR="00B02215" w:rsidRPr="00630AB6" w:rsidRDefault="00B02215" w:rsidP="00B02215">
      <w:pPr>
        <w:pStyle w:val="Heading3"/>
      </w:pPr>
      <w:bookmarkStart w:id="162" w:name="_Toc20142285"/>
      <w:bookmarkStart w:id="163" w:name="_Toc34217229"/>
      <w:bookmarkStart w:id="164" w:name="_Toc34217381"/>
      <w:bookmarkStart w:id="165" w:name="_Toc39051744"/>
      <w:bookmarkStart w:id="166" w:name="_Toc43210316"/>
      <w:bookmarkStart w:id="167" w:name="_Toc49853221"/>
      <w:bookmarkStart w:id="168" w:name="_Toc51871789"/>
      <w:r w:rsidRPr="00630AB6">
        <w:t>5.3.2</w:t>
      </w:r>
      <w:r w:rsidRPr="00630AB6">
        <w:tab/>
        <w:t>Service Operations</w:t>
      </w:r>
      <w:bookmarkEnd w:id="162"/>
      <w:bookmarkEnd w:id="163"/>
      <w:bookmarkEnd w:id="164"/>
      <w:bookmarkEnd w:id="165"/>
      <w:bookmarkEnd w:id="166"/>
      <w:bookmarkEnd w:id="167"/>
      <w:bookmarkEnd w:id="168"/>
    </w:p>
    <w:p w:rsidR="00B02215" w:rsidRPr="00630AB6" w:rsidRDefault="00B02215" w:rsidP="00B02215">
      <w:pPr>
        <w:pStyle w:val="Heading4"/>
      </w:pPr>
      <w:bookmarkStart w:id="169" w:name="_Toc20142286"/>
      <w:bookmarkStart w:id="170" w:name="_Toc34217230"/>
      <w:bookmarkStart w:id="171" w:name="_Toc34217382"/>
      <w:bookmarkStart w:id="172" w:name="_Toc39051745"/>
      <w:bookmarkStart w:id="173" w:name="_Toc43210317"/>
      <w:bookmarkStart w:id="174" w:name="_Toc49853222"/>
      <w:bookmarkStart w:id="175" w:name="_Toc51871790"/>
      <w:r w:rsidRPr="00630AB6">
        <w:t>5.3.2.1</w:t>
      </w:r>
      <w:r w:rsidRPr="00630AB6">
        <w:tab/>
        <w:t>Introduction</w:t>
      </w:r>
      <w:bookmarkEnd w:id="169"/>
      <w:bookmarkEnd w:id="170"/>
      <w:bookmarkEnd w:id="171"/>
      <w:bookmarkEnd w:id="172"/>
      <w:bookmarkEnd w:id="173"/>
      <w:bookmarkEnd w:id="174"/>
      <w:bookmarkEnd w:id="175"/>
    </w:p>
    <w:p w:rsidR="00B02215" w:rsidRPr="00630AB6" w:rsidRDefault="00B02215" w:rsidP="00B02215">
      <w:pPr>
        <w:rPr>
          <w:lang w:eastAsia="zh-CN"/>
        </w:rPr>
      </w:pPr>
      <w:r w:rsidRPr="00630AB6">
        <w:rPr>
          <w:lang w:eastAsia="zh-CN"/>
        </w:rPr>
        <w:t>For the Nnssf_NSSAIAvailability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Update;</w:t>
      </w:r>
    </w:p>
    <w:p w:rsidR="00B02215" w:rsidRPr="00630AB6" w:rsidRDefault="00B02215" w:rsidP="00B02215">
      <w:pPr>
        <w:pStyle w:val="B10"/>
        <w:rPr>
          <w:lang w:eastAsia="zh-CN"/>
        </w:rPr>
      </w:pPr>
      <w:r w:rsidRPr="00630AB6">
        <w:rPr>
          <w:lang w:eastAsia="zh-CN"/>
        </w:rPr>
        <w:t>-</w:t>
      </w:r>
      <w:r w:rsidRPr="00630AB6">
        <w:rPr>
          <w:lang w:eastAsia="zh-CN"/>
        </w:rPr>
        <w:tab/>
        <w:t>Subscribe;</w:t>
      </w:r>
    </w:p>
    <w:p w:rsidR="00B02215" w:rsidRPr="00630AB6" w:rsidRDefault="00B02215" w:rsidP="00B02215">
      <w:pPr>
        <w:pStyle w:val="B10"/>
        <w:rPr>
          <w:lang w:eastAsia="zh-CN"/>
        </w:rPr>
      </w:pPr>
      <w:r w:rsidRPr="00630AB6">
        <w:rPr>
          <w:lang w:eastAsia="zh-CN"/>
        </w:rPr>
        <w:t>-</w:t>
      </w:r>
      <w:r w:rsidRPr="00630AB6">
        <w:rPr>
          <w:lang w:eastAsia="zh-CN"/>
        </w:rPr>
        <w:tab/>
        <w:t>Unsubscribe;</w:t>
      </w:r>
    </w:p>
    <w:p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rsidR="00B02215" w:rsidRDefault="00B02215" w:rsidP="00B02215">
      <w:pPr>
        <w:pStyle w:val="B10"/>
        <w:rPr>
          <w:lang w:eastAsia="zh-CN"/>
        </w:rPr>
      </w:pPr>
      <w:r>
        <w:rPr>
          <w:lang w:eastAsia="zh-CN"/>
        </w:rPr>
        <w:t>-</w:t>
      </w:r>
      <w:r>
        <w:rPr>
          <w:lang w:eastAsia="zh-CN"/>
        </w:rPr>
        <w:tab/>
        <w:t>Delete;</w:t>
      </w:r>
    </w:p>
    <w:p w:rsidR="00B02215" w:rsidRPr="00630AB6" w:rsidRDefault="00B02215" w:rsidP="00B02215">
      <w:pPr>
        <w:pStyle w:val="B10"/>
        <w:rPr>
          <w:lang w:eastAsia="zh-CN"/>
        </w:rPr>
      </w:pPr>
      <w:r>
        <w:rPr>
          <w:lang w:eastAsia="zh-CN"/>
        </w:rPr>
        <w:t>-</w:t>
      </w:r>
      <w:r>
        <w:rPr>
          <w:lang w:eastAsia="zh-CN"/>
        </w:rPr>
        <w:tab/>
        <w:t>Options.</w:t>
      </w:r>
    </w:p>
    <w:p w:rsidR="00B02215" w:rsidRPr="00630AB6" w:rsidRDefault="00B02215" w:rsidP="00B02215">
      <w:pPr>
        <w:pStyle w:val="Heading4"/>
      </w:pPr>
      <w:bookmarkStart w:id="176" w:name="_Toc20142287"/>
      <w:bookmarkStart w:id="177" w:name="_Toc34217231"/>
      <w:bookmarkStart w:id="178" w:name="_Toc34217383"/>
      <w:bookmarkStart w:id="179" w:name="_Toc39051746"/>
      <w:bookmarkStart w:id="180" w:name="_Toc43210318"/>
      <w:bookmarkStart w:id="181" w:name="_Toc49853223"/>
      <w:bookmarkStart w:id="182" w:name="_Toc51871791"/>
      <w:r w:rsidRPr="00630AB6">
        <w:lastRenderedPageBreak/>
        <w:t>5.3.2.2</w:t>
      </w:r>
      <w:r w:rsidRPr="00630AB6">
        <w:tab/>
        <w:t>Update Service Operation</w:t>
      </w:r>
      <w:bookmarkEnd w:id="176"/>
      <w:bookmarkEnd w:id="177"/>
      <w:bookmarkEnd w:id="178"/>
      <w:bookmarkEnd w:id="179"/>
      <w:bookmarkEnd w:id="180"/>
      <w:bookmarkEnd w:id="181"/>
      <w:bookmarkEnd w:id="182"/>
    </w:p>
    <w:p w:rsidR="00B02215" w:rsidRPr="00630AB6" w:rsidRDefault="00B02215" w:rsidP="00B02215">
      <w:pPr>
        <w:pStyle w:val="Heading5"/>
      </w:pPr>
      <w:bookmarkStart w:id="183" w:name="_Toc20142288"/>
      <w:bookmarkStart w:id="184" w:name="_Toc34217232"/>
      <w:bookmarkStart w:id="185" w:name="_Toc34217384"/>
      <w:bookmarkStart w:id="186" w:name="_Toc39051747"/>
      <w:bookmarkStart w:id="187" w:name="_Toc43210319"/>
      <w:bookmarkStart w:id="188" w:name="_Toc49853224"/>
      <w:bookmarkStart w:id="189" w:name="_Toc51871792"/>
      <w:r w:rsidRPr="00630AB6">
        <w:t>5.3.2.2.1</w:t>
      </w:r>
      <w:r w:rsidRPr="00630AB6">
        <w:tab/>
        <w:t>General</w:t>
      </w:r>
      <w:bookmarkEnd w:id="183"/>
      <w:bookmarkEnd w:id="184"/>
      <w:bookmarkEnd w:id="185"/>
      <w:bookmarkEnd w:id="186"/>
      <w:bookmarkEnd w:id="187"/>
      <w:bookmarkEnd w:id="188"/>
      <w:bookmarkEnd w:id="189"/>
    </w:p>
    <w:p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661EE6" w:rsidRDefault="00661EE6" w:rsidP="005F216F">
      <w:pPr>
        <w:pStyle w:val="TH"/>
      </w:pPr>
      <w:r>
        <w:object w:dxaOrig="11826" w:dyaOrig="2697">
          <v:shape id="_x0000_i1029" type="#_x0000_t75" style="width:482.45pt;height:112.6pt" o:ole="">
            <v:imagedata r:id="rId20" o:title="" cropbottom="-18932f" cropright="-16648f"/>
          </v:shape>
          <o:OLEObject Type="Embed" ProgID="Visio.Drawing.11" ShapeID="_x0000_i1029" DrawAspect="Content" ObjectID="_1662484618" r:id="rId21"/>
        </w:object>
      </w:r>
    </w:p>
    <w:p w:rsidR="00B02215" w:rsidRPr="00E652E2" w:rsidRDefault="00B02215" w:rsidP="00661EE6">
      <w:pPr>
        <w:pStyle w:val="TF"/>
      </w:pPr>
      <w:r w:rsidRPr="00E652E2">
        <w:t>Figure 5.3.2.2.1-1: Update the S-NSSAIs the AMF supports per TA</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rsidR="00B02215" w:rsidRPr="00630AB6" w:rsidRDefault="00B02215" w:rsidP="00B02215">
      <w:pPr>
        <w:pStyle w:val="B10"/>
        <w:ind w:firstLine="0"/>
      </w:pPr>
      <w:r w:rsidRPr="00630AB6">
        <w:t>On failure, the NSSF shall return one of the HTTP status code together with the response body listed in Table 6.2.3.2.3.1-2 / Table 6.2.3.2.3.2-2.</w:t>
      </w:r>
    </w:p>
    <w:p w:rsidR="00B02215" w:rsidRPr="00630AB6" w:rsidRDefault="00B02215" w:rsidP="00B02215">
      <w:pPr>
        <w:pStyle w:val="Heading4"/>
      </w:pPr>
      <w:bookmarkStart w:id="190" w:name="_Toc20142289"/>
      <w:bookmarkStart w:id="191" w:name="_Toc34217233"/>
      <w:bookmarkStart w:id="192" w:name="_Toc34217385"/>
      <w:bookmarkStart w:id="193" w:name="_Toc39051748"/>
      <w:bookmarkStart w:id="194" w:name="_Toc43210320"/>
      <w:bookmarkStart w:id="195" w:name="_Toc49853225"/>
      <w:bookmarkStart w:id="196" w:name="_Toc51871793"/>
      <w:r w:rsidRPr="00630AB6">
        <w:t>5.3.2.3</w:t>
      </w:r>
      <w:r>
        <w:tab/>
      </w:r>
      <w:r w:rsidRPr="00630AB6">
        <w:t>Subscribe Service Operation</w:t>
      </w:r>
      <w:bookmarkEnd w:id="190"/>
      <w:bookmarkEnd w:id="191"/>
      <w:bookmarkEnd w:id="192"/>
      <w:bookmarkEnd w:id="193"/>
      <w:bookmarkEnd w:id="194"/>
      <w:bookmarkEnd w:id="195"/>
      <w:bookmarkEnd w:id="196"/>
    </w:p>
    <w:p w:rsidR="00B02215" w:rsidRPr="00630AB6" w:rsidRDefault="00B02215" w:rsidP="00B02215">
      <w:pPr>
        <w:pStyle w:val="Heading5"/>
      </w:pPr>
      <w:bookmarkStart w:id="197" w:name="_Toc20142290"/>
      <w:bookmarkStart w:id="198" w:name="_Toc34217234"/>
      <w:bookmarkStart w:id="199" w:name="_Toc34217386"/>
      <w:bookmarkStart w:id="200" w:name="_Toc39051749"/>
      <w:bookmarkStart w:id="201" w:name="_Toc43210321"/>
      <w:bookmarkStart w:id="202" w:name="_Toc49853226"/>
      <w:bookmarkStart w:id="203" w:name="_Toc51871794"/>
      <w:r w:rsidRPr="00630AB6">
        <w:t>5.3.2.3.1</w:t>
      </w:r>
      <w:r w:rsidRPr="00630AB6">
        <w:tab/>
      </w:r>
      <w:r w:rsidR="00C1575C" w:rsidRPr="003B2883">
        <w:t>Creation of a subscription</w:t>
      </w:r>
      <w:bookmarkEnd w:id="197"/>
      <w:bookmarkEnd w:id="198"/>
      <w:bookmarkEnd w:id="199"/>
      <w:bookmarkEnd w:id="200"/>
      <w:bookmarkEnd w:id="201"/>
      <w:bookmarkEnd w:id="202"/>
      <w:bookmarkEnd w:id="203"/>
    </w:p>
    <w:p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B02215" w:rsidRPr="00630AB6" w:rsidRDefault="00B02215" w:rsidP="00B02215">
      <w:pPr>
        <w:pStyle w:val="TH"/>
        <w:rPr>
          <w:lang w:eastAsia="ko-KR"/>
        </w:rPr>
      </w:pPr>
      <w:r w:rsidRPr="00630AB6">
        <w:object w:dxaOrig="11400" w:dyaOrig="2604">
          <v:shape id="_x0000_i1030" type="#_x0000_t75" style="width:482.45pt;height:111.4pt" o:ole="">
            <v:imagedata r:id="rId22" o:title=""/>
          </v:shape>
          <o:OLEObject Type="Embed" ProgID="Visio.Drawing.11" ShapeID="_x0000_i1030" DrawAspect="Content" ObjectID="_1662484619" r:id="rId23"/>
        </w:object>
      </w:r>
    </w:p>
    <w:p w:rsidR="00B02215" w:rsidRPr="00E652E2" w:rsidRDefault="00B02215" w:rsidP="00B02215">
      <w:pPr>
        <w:pStyle w:val="TF"/>
      </w:pPr>
      <w:r w:rsidRPr="00E652E2">
        <w:rPr>
          <w:lang w:eastAsia="ko-KR"/>
        </w:rPr>
        <w:t>Figure 5.3.2.3.1-1 Create a subscription</w:t>
      </w:r>
    </w:p>
    <w:p w:rsidR="00B02215" w:rsidRPr="00630AB6" w:rsidRDefault="00B02215" w:rsidP="00B02215">
      <w:pPr>
        <w:pStyle w:val="B10"/>
      </w:pPr>
      <w:r w:rsidRPr="00630AB6">
        <w:lastRenderedPageBreak/>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B02215" w:rsidRDefault="00B02215" w:rsidP="00B02215">
      <w:pPr>
        <w:pStyle w:val="B10"/>
        <w:ind w:firstLine="0"/>
      </w:pPr>
      <w:r w:rsidRPr="00630AB6">
        <w:t>On failure, the NSSF shall return one of the HTTP status code together with the response body listed in Table 6.2.3.3.3.1-2.</w:t>
      </w:r>
    </w:p>
    <w:p w:rsidR="00C1575C" w:rsidRPr="00630AB6" w:rsidRDefault="00C1575C" w:rsidP="00C1575C">
      <w:pPr>
        <w:pStyle w:val="Heading5"/>
      </w:pPr>
      <w:bookmarkStart w:id="204" w:name="_Toc49853227"/>
      <w:bookmarkStart w:id="205" w:name="_Toc51871795"/>
      <w:r>
        <w:t>5.3.2.3.2</w:t>
      </w:r>
      <w:r w:rsidRPr="00630AB6">
        <w:tab/>
      </w:r>
      <w:r>
        <w:t>Modification</w:t>
      </w:r>
      <w:r w:rsidRPr="003B2883">
        <w:t xml:space="preserve"> of a subscription</w:t>
      </w:r>
      <w:bookmarkEnd w:id="204"/>
      <w:bookmarkEnd w:id="205"/>
    </w:p>
    <w:p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rsidR="00C1575C" w:rsidRPr="00630AB6" w:rsidRDefault="00C1575C" w:rsidP="00C1575C">
      <w:pPr>
        <w:pStyle w:val="TH"/>
        <w:rPr>
          <w:lang w:eastAsia="ko-KR"/>
        </w:rPr>
      </w:pPr>
      <w:r w:rsidRPr="00630AB6">
        <w:object w:dxaOrig="11400" w:dyaOrig="2610">
          <v:shape id="_x0000_i1031" type="#_x0000_t75" style="width:482.45pt;height:111.4pt" o:ole="">
            <v:imagedata r:id="rId24" o:title=""/>
          </v:shape>
          <o:OLEObject Type="Embed" ProgID="Visio.Drawing.11" ShapeID="_x0000_i1031" DrawAspect="Content" ObjectID="_1662484620" r:id="rId25"/>
        </w:object>
      </w:r>
    </w:p>
    <w:p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rsidR="00C1575C" w:rsidRPr="00C1575C" w:rsidRDefault="00C1575C" w:rsidP="00B02215">
      <w:pPr>
        <w:pStyle w:val="B10"/>
        <w:ind w:firstLine="0"/>
      </w:pPr>
      <w:r w:rsidRPr="00630AB6">
        <w:t>On failure, the NSSF shall return one of the HTTP status code together with the response body listed in Table 6.2.3.3.3.1-2.</w:t>
      </w:r>
    </w:p>
    <w:p w:rsidR="00B02215" w:rsidRPr="00630AB6" w:rsidRDefault="00B02215" w:rsidP="00B02215">
      <w:pPr>
        <w:pStyle w:val="Heading4"/>
      </w:pPr>
      <w:bookmarkStart w:id="206" w:name="_Toc20142291"/>
      <w:bookmarkStart w:id="207" w:name="_Toc34217235"/>
      <w:bookmarkStart w:id="208" w:name="_Toc34217387"/>
      <w:bookmarkStart w:id="209" w:name="_Toc39051750"/>
      <w:bookmarkStart w:id="210" w:name="_Toc43210322"/>
      <w:bookmarkStart w:id="211" w:name="_Toc49853228"/>
      <w:bookmarkStart w:id="212" w:name="_Toc51871796"/>
      <w:r w:rsidRPr="00630AB6">
        <w:lastRenderedPageBreak/>
        <w:t>5.3.2.4</w:t>
      </w:r>
      <w:r>
        <w:tab/>
      </w:r>
      <w:r w:rsidRPr="00630AB6">
        <w:t>Unsubscribe Service Operation</w:t>
      </w:r>
      <w:bookmarkEnd w:id="206"/>
      <w:bookmarkEnd w:id="207"/>
      <w:bookmarkEnd w:id="208"/>
      <w:bookmarkEnd w:id="209"/>
      <w:bookmarkEnd w:id="210"/>
      <w:bookmarkEnd w:id="211"/>
      <w:bookmarkEnd w:id="212"/>
    </w:p>
    <w:p w:rsidR="00B02215" w:rsidRPr="00630AB6" w:rsidRDefault="00B02215" w:rsidP="00B02215">
      <w:pPr>
        <w:pStyle w:val="Heading5"/>
      </w:pPr>
      <w:bookmarkStart w:id="213" w:name="_Toc20142292"/>
      <w:bookmarkStart w:id="214" w:name="_Toc34217236"/>
      <w:bookmarkStart w:id="215" w:name="_Toc34217388"/>
      <w:bookmarkStart w:id="216" w:name="_Toc39051751"/>
      <w:bookmarkStart w:id="217" w:name="_Toc43210323"/>
      <w:bookmarkStart w:id="218" w:name="_Toc49853229"/>
      <w:bookmarkStart w:id="219" w:name="_Toc51871797"/>
      <w:r w:rsidRPr="00630AB6">
        <w:t>5.3.2.4.1</w:t>
      </w:r>
      <w:r w:rsidRPr="00630AB6">
        <w:tab/>
        <w:t>General</w:t>
      </w:r>
      <w:bookmarkEnd w:id="213"/>
      <w:bookmarkEnd w:id="214"/>
      <w:bookmarkEnd w:id="215"/>
      <w:bookmarkEnd w:id="216"/>
      <w:bookmarkEnd w:id="217"/>
      <w:bookmarkEnd w:id="218"/>
      <w:bookmarkEnd w:id="219"/>
    </w:p>
    <w:p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rsidR="00B02215" w:rsidRPr="00630AB6" w:rsidRDefault="00B02215" w:rsidP="00B02215">
      <w:pPr>
        <w:pStyle w:val="TH"/>
      </w:pPr>
    </w:p>
    <w:p w:rsidR="00B02215" w:rsidRPr="00630AB6" w:rsidRDefault="00B02215" w:rsidP="00B02215">
      <w:pPr>
        <w:pStyle w:val="TF"/>
      </w:pPr>
    </w:p>
    <w:p w:rsidR="00B02215" w:rsidRPr="00630AB6" w:rsidRDefault="00B02215" w:rsidP="00B02215">
      <w:pPr>
        <w:pStyle w:val="TH"/>
      </w:pPr>
      <w:r w:rsidRPr="00630AB6">
        <w:object w:dxaOrig="11400" w:dyaOrig="2604">
          <v:shape id="_x0000_i1032" type="#_x0000_t75" style="width:482.45pt;height:111.4pt" o:ole="">
            <v:imagedata r:id="rId26" o:title=""/>
          </v:shape>
          <o:OLEObject Type="Embed" ProgID="Visio.Drawing.11" ShapeID="_x0000_i1032" DrawAspect="Content" ObjectID="_1662484621" r:id="rId27"/>
        </w:object>
      </w:r>
    </w:p>
    <w:p w:rsidR="00B02215" w:rsidRPr="00E652E2" w:rsidRDefault="00B02215" w:rsidP="00B02215">
      <w:pPr>
        <w:pStyle w:val="TF"/>
      </w:pPr>
      <w:r w:rsidRPr="00E652E2">
        <w:t>Figure 5.3.2.4.1-1 Unsubscribe a subscription</w:t>
      </w:r>
    </w:p>
    <w:p w:rsidR="00B02215" w:rsidRPr="00630AB6" w:rsidRDefault="00B02215" w:rsidP="00B02215">
      <w:pPr>
        <w:pStyle w:val="B10"/>
      </w:pPr>
      <w:r w:rsidRPr="00630AB6">
        <w:t>1.</w:t>
      </w:r>
      <w:r w:rsidRPr="00630AB6">
        <w:tab/>
        <w:t>The NF Service Consumer shall send a DELETE request to delete an existing subscription resource in the NSSF.</w:t>
      </w:r>
    </w:p>
    <w:p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rsidR="00B02215" w:rsidRPr="00630AB6" w:rsidRDefault="00B02215" w:rsidP="00B02215">
      <w:pPr>
        <w:pStyle w:val="B10"/>
        <w:ind w:firstLine="0"/>
      </w:pPr>
      <w:r w:rsidRPr="00630AB6">
        <w:t>On failure, the NSSF shall return one of the HTTP status code together with the response body listed in Table 6.2.3.4.3.2-2.</w:t>
      </w:r>
    </w:p>
    <w:p w:rsidR="00B02215" w:rsidRPr="00630AB6" w:rsidRDefault="00B02215" w:rsidP="00B02215">
      <w:pPr>
        <w:pStyle w:val="Heading4"/>
      </w:pPr>
      <w:bookmarkStart w:id="220" w:name="_Toc20142293"/>
      <w:bookmarkStart w:id="221" w:name="_Toc34217237"/>
      <w:bookmarkStart w:id="222" w:name="_Toc34217389"/>
      <w:bookmarkStart w:id="223" w:name="_Toc39051752"/>
      <w:bookmarkStart w:id="224" w:name="_Toc43210324"/>
      <w:bookmarkStart w:id="225" w:name="_Toc49853230"/>
      <w:bookmarkStart w:id="226" w:name="_Toc51871798"/>
      <w:r w:rsidRPr="00630AB6">
        <w:t>5.3.2.</w:t>
      </w:r>
      <w:r w:rsidRPr="00630AB6">
        <w:rPr>
          <w:rFonts w:hint="eastAsia"/>
          <w:lang w:eastAsia="zh-CN"/>
        </w:rPr>
        <w:t>5</w:t>
      </w:r>
      <w:r w:rsidRPr="00630AB6">
        <w:tab/>
        <w:t>Notify Service Operation</w:t>
      </w:r>
      <w:bookmarkEnd w:id="220"/>
      <w:bookmarkEnd w:id="221"/>
      <w:bookmarkEnd w:id="222"/>
      <w:bookmarkEnd w:id="223"/>
      <w:bookmarkEnd w:id="224"/>
      <w:bookmarkEnd w:id="225"/>
      <w:bookmarkEnd w:id="226"/>
    </w:p>
    <w:p w:rsidR="00B02215" w:rsidRPr="00630AB6" w:rsidRDefault="00B02215" w:rsidP="00B02215">
      <w:pPr>
        <w:pStyle w:val="Heading5"/>
      </w:pPr>
      <w:bookmarkStart w:id="227" w:name="_Toc20142294"/>
      <w:bookmarkStart w:id="228" w:name="_Toc34217238"/>
      <w:bookmarkStart w:id="229" w:name="_Toc34217390"/>
      <w:bookmarkStart w:id="230" w:name="_Toc39051753"/>
      <w:bookmarkStart w:id="231" w:name="_Toc43210325"/>
      <w:bookmarkStart w:id="232" w:name="_Toc49853231"/>
      <w:bookmarkStart w:id="233" w:name="_Toc51871799"/>
      <w:r w:rsidRPr="00630AB6">
        <w:t>5.3.2.</w:t>
      </w:r>
      <w:r w:rsidRPr="00630AB6">
        <w:rPr>
          <w:rFonts w:hint="eastAsia"/>
          <w:lang w:eastAsia="zh-CN"/>
        </w:rPr>
        <w:t>5</w:t>
      </w:r>
      <w:r w:rsidRPr="00630AB6">
        <w:t>.1</w:t>
      </w:r>
      <w:r w:rsidRPr="00630AB6">
        <w:tab/>
        <w:t>General</w:t>
      </w:r>
      <w:bookmarkEnd w:id="227"/>
      <w:bookmarkEnd w:id="228"/>
      <w:bookmarkEnd w:id="229"/>
      <w:bookmarkEnd w:id="230"/>
      <w:bookmarkEnd w:id="231"/>
      <w:bookmarkEnd w:id="232"/>
      <w:bookmarkEnd w:id="233"/>
    </w:p>
    <w:p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B02215" w:rsidRPr="00630AB6" w:rsidRDefault="00B02215" w:rsidP="00B02215">
      <w:pPr>
        <w:pStyle w:val="TH"/>
      </w:pPr>
      <w:r w:rsidRPr="00630AB6">
        <w:object w:dxaOrig="11400" w:dyaOrig="2604">
          <v:shape id="_x0000_i1033" type="#_x0000_t75" style="width:482.45pt;height:111.4pt" o:ole="">
            <v:imagedata r:id="rId28" o:title=""/>
          </v:shape>
          <o:OLEObject Type="Embed" ProgID="Visio.Drawing.11" ShapeID="_x0000_i1033" DrawAspect="Content" ObjectID="_1662484622" r:id="rId29"/>
        </w:object>
      </w:r>
    </w:p>
    <w:p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rsidR="00B02215" w:rsidRPr="00630AB6" w:rsidRDefault="00B02215" w:rsidP="00B02215">
      <w:pPr>
        <w:pStyle w:val="B10"/>
      </w:pPr>
      <w:r w:rsidRPr="00630AB6">
        <w:t>2.</w:t>
      </w:r>
      <w:r w:rsidRPr="00630AB6">
        <w:tab/>
        <w:t>On success, "204 No Content" shall be returned and the payload body of the POST response shall be empty.</w:t>
      </w:r>
    </w:p>
    <w:p w:rsidR="00B02215" w:rsidRPr="00630AB6" w:rsidRDefault="00B02215" w:rsidP="00B02215">
      <w:pPr>
        <w:pStyle w:val="Heading4"/>
      </w:pPr>
      <w:bookmarkStart w:id="234" w:name="_Toc20142295"/>
      <w:bookmarkStart w:id="235" w:name="_Toc34217239"/>
      <w:bookmarkStart w:id="236" w:name="_Toc34217391"/>
      <w:bookmarkStart w:id="237" w:name="_Toc39051754"/>
      <w:bookmarkStart w:id="238" w:name="_Toc43210326"/>
      <w:bookmarkStart w:id="239" w:name="_Toc49853232"/>
      <w:bookmarkStart w:id="240" w:name="_Toc51871800"/>
      <w:r w:rsidRPr="00630AB6">
        <w:lastRenderedPageBreak/>
        <w:t>5.3.2.</w:t>
      </w:r>
      <w:r w:rsidRPr="00630AB6">
        <w:rPr>
          <w:rFonts w:hint="eastAsia"/>
          <w:lang w:eastAsia="zh-CN"/>
        </w:rPr>
        <w:t>6</w:t>
      </w:r>
      <w:r w:rsidRPr="00630AB6">
        <w:tab/>
        <w:t>Delete Service Operation</w:t>
      </w:r>
      <w:bookmarkEnd w:id="234"/>
      <w:bookmarkEnd w:id="235"/>
      <w:bookmarkEnd w:id="236"/>
      <w:bookmarkEnd w:id="237"/>
      <w:bookmarkEnd w:id="238"/>
      <w:bookmarkEnd w:id="239"/>
      <w:bookmarkEnd w:id="240"/>
    </w:p>
    <w:p w:rsidR="00B02215" w:rsidRPr="00630AB6" w:rsidRDefault="00B02215" w:rsidP="00B02215">
      <w:pPr>
        <w:pStyle w:val="Heading5"/>
      </w:pPr>
      <w:bookmarkStart w:id="241" w:name="_Toc20142296"/>
      <w:bookmarkStart w:id="242" w:name="_Toc34217240"/>
      <w:bookmarkStart w:id="243" w:name="_Toc34217392"/>
      <w:bookmarkStart w:id="244" w:name="_Toc39051755"/>
      <w:bookmarkStart w:id="245" w:name="_Toc43210327"/>
      <w:bookmarkStart w:id="246" w:name="_Toc49853233"/>
      <w:bookmarkStart w:id="247" w:name="_Toc51871801"/>
      <w:r w:rsidRPr="00630AB6">
        <w:t>5.3.2.</w:t>
      </w:r>
      <w:r w:rsidRPr="00630AB6">
        <w:rPr>
          <w:rFonts w:hint="eastAsia"/>
          <w:lang w:eastAsia="zh-CN"/>
        </w:rPr>
        <w:t>6</w:t>
      </w:r>
      <w:r w:rsidRPr="00630AB6">
        <w:t>.1</w:t>
      </w:r>
      <w:r w:rsidRPr="00630AB6">
        <w:tab/>
        <w:t>General</w:t>
      </w:r>
      <w:bookmarkEnd w:id="241"/>
      <w:bookmarkEnd w:id="242"/>
      <w:bookmarkEnd w:id="243"/>
      <w:bookmarkEnd w:id="244"/>
      <w:bookmarkEnd w:id="245"/>
      <w:bookmarkEnd w:id="246"/>
      <w:bookmarkEnd w:id="247"/>
    </w:p>
    <w:p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rsidR="00B02215" w:rsidRPr="00630AB6" w:rsidRDefault="00B02215" w:rsidP="00B02215">
      <w:pPr>
        <w:pStyle w:val="TH"/>
      </w:pPr>
      <w:r w:rsidRPr="00630AB6">
        <w:object w:dxaOrig="11400" w:dyaOrig="2604">
          <v:shape id="_x0000_i1034" type="#_x0000_t75" style="width:482.45pt;height:111.4pt" o:ole="">
            <v:imagedata r:id="rId30" o:title=""/>
          </v:shape>
          <o:OLEObject Type="Embed" ProgID="Visio.Drawing.11" ShapeID="_x0000_i1034" DrawAspect="Content" ObjectID="_1662484623" r:id="rId31"/>
        </w:object>
      </w:r>
    </w:p>
    <w:p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rsidR="00B02215" w:rsidRDefault="00B02215" w:rsidP="00B02215">
      <w:pPr>
        <w:pStyle w:val="B10"/>
      </w:pPr>
      <w:r w:rsidRPr="00630AB6">
        <w:t>2.</w:t>
      </w:r>
      <w:r w:rsidRPr="00630AB6">
        <w:tab/>
        <w:t>The NSSF shall delete the NSSAI Availability information for the individual AMF and shall return the 204 No Content status code.</w:t>
      </w:r>
    </w:p>
    <w:p w:rsidR="00B02215" w:rsidRPr="00755A8C" w:rsidRDefault="00B02215" w:rsidP="00B02215">
      <w:pPr>
        <w:pStyle w:val="Heading4"/>
      </w:pPr>
      <w:bookmarkStart w:id="248" w:name="_Toc34217241"/>
      <w:bookmarkStart w:id="249" w:name="_Toc34217393"/>
      <w:bookmarkStart w:id="250" w:name="_Toc39051756"/>
      <w:bookmarkStart w:id="251" w:name="_Toc43210328"/>
      <w:bookmarkStart w:id="252" w:name="_Toc49853234"/>
      <w:bookmarkStart w:id="253" w:name="_Toc51871802"/>
      <w:r w:rsidRPr="00755A8C">
        <w:t>5.3.2.</w:t>
      </w:r>
      <w:r>
        <w:t>7</w:t>
      </w:r>
      <w:r w:rsidRPr="00755A8C">
        <w:tab/>
      </w:r>
      <w:r>
        <w:t>Options</w:t>
      </w:r>
      <w:r w:rsidRPr="00755A8C">
        <w:t xml:space="preserve"> Service Operation</w:t>
      </w:r>
      <w:bookmarkEnd w:id="248"/>
      <w:bookmarkEnd w:id="249"/>
      <w:bookmarkEnd w:id="250"/>
      <w:bookmarkEnd w:id="251"/>
      <w:bookmarkEnd w:id="252"/>
      <w:bookmarkEnd w:id="253"/>
    </w:p>
    <w:p w:rsidR="00B02215" w:rsidRPr="00755A8C" w:rsidRDefault="00B02215" w:rsidP="00B02215">
      <w:pPr>
        <w:pStyle w:val="Heading5"/>
      </w:pPr>
      <w:bookmarkStart w:id="254" w:name="_Toc34217242"/>
      <w:bookmarkStart w:id="255" w:name="_Toc34217394"/>
      <w:bookmarkStart w:id="256" w:name="_Toc39051757"/>
      <w:bookmarkStart w:id="257" w:name="_Toc43210329"/>
      <w:bookmarkStart w:id="258" w:name="_Toc49853235"/>
      <w:bookmarkStart w:id="259" w:name="_Toc51871803"/>
      <w:r w:rsidRPr="00755A8C">
        <w:t>5.3.2.</w:t>
      </w:r>
      <w:r>
        <w:t>7</w:t>
      </w:r>
      <w:r w:rsidRPr="00755A8C">
        <w:t>.1</w:t>
      </w:r>
      <w:r w:rsidRPr="00755A8C">
        <w:tab/>
        <w:t>General</w:t>
      </w:r>
      <w:bookmarkEnd w:id="254"/>
      <w:bookmarkEnd w:id="255"/>
      <w:bookmarkEnd w:id="256"/>
      <w:bookmarkEnd w:id="257"/>
      <w:bookmarkEnd w:id="258"/>
      <w:bookmarkEnd w:id="259"/>
    </w:p>
    <w:p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rsidR="00B02215" w:rsidRPr="00E53049" w:rsidRDefault="00B02215" w:rsidP="00B02215">
      <w:pPr>
        <w:rPr>
          <w:lang w:val="en-US"/>
        </w:rPr>
      </w:pPr>
    </w:p>
    <w:p w:rsidR="00B02215" w:rsidRDefault="00B02215" w:rsidP="00E53049">
      <w:pPr>
        <w:pStyle w:val="TH"/>
      </w:pPr>
      <w:r>
        <w:object w:dxaOrig="11385" w:dyaOrig="2595">
          <v:shape id="_x0000_i1035" type="#_x0000_t75" style="width:478.75pt;height:129.85pt" o:ole="">
            <v:imagedata r:id="rId32" o:title=""/>
          </v:shape>
          <o:OLEObject Type="Embed" ProgID="Visio.Drawing.11" ShapeID="_x0000_i1035" DrawAspect="Content" ObjectID="_1662484624" r:id="rId33"/>
        </w:object>
      </w:r>
    </w:p>
    <w:p w:rsidR="00B02215" w:rsidRPr="00B75CCE" w:rsidRDefault="00B02215" w:rsidP="00B02215">
      <w:pPr>
        <w:pStyle w:val="TF"/>
      </w:pPr>
      <w:r>
        <w:t>Figure 5.3.2.</w:t>
      </w:r>
      <w:r>
        <w:rPr>
          <w:lang w:eastAsia="zh-CN"/>
        </w:rPr>
        <w:t>7</w:t>
      </w:r>
      <w:r>
        <w:t>.1-1: Procedure for the discovery of communication options supported by the NSSF</w:t>
      </w:r>
    </w:p>
    <w:p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rsidR="00B02215" w:rsidRPr="00B75CCE" w:rsidRDefault="00B02215" w:rsidP="00E53049">
      <w:pPr>
        <w:pStyle w:val="B10"/>
        <w:ind w:firstLine="0"/>
      </w:pPr>
      <w:r w:rsidRPr="00E53049">
        <w:t>On failure, the NSSF shall return one of the HTTP</w:t>
      </w:r>
      <w:r>
        <w:t xml:space="preserve"> status code listed in Table 6.2.3.5.3.1-3.</w:t>
      </w:r>
    </w:p>
    <w:p w:rsidR="00B02215" w:rsidRPr="00630AB6" w:rsidRDefault="00B02215" w:rsidP="00B02215">
      <w:pPr>
        <w:pStyle w:val="Heading1"/>
      </w:pPr>
      <w:bookmarkStart w:id="260" w:name="_Toc20142297"/>
      <w:bookmarkStart w:id="261" w:name="_Toc34217243"/>
      <w:bookmarkStart w:id="262" w:name="_Toc34217395"/>
      <w:bookmarkStart w:id="263" w:name="_Toc39051758"/>
      <w:bookmarkStart w:id="264" w:name="_Toc43210330"/>
      <w:bookmarkStart w:id="265" w:name="_Toc49853236"/>
      <w:bookmarkStart w:id="266" w:name="_Toc51871804"/>
      <w:r w:rsidRPr="00630AB6">
        <w:lastRenderedPageBreak/>
        <w:t>6</w:t>
      </w:r>
      <w:r w:rsidRPr="00630AB6">
        <w:tab/>
        <w:t>API Definitions</w:t>
      </w:r>
      <w:bookmarkEnd w:id="260"/>
      <w:bookmarkEnd w:id="261"/>
      <w:bookmarkEnd w:id="262"/>
      <w:bookmarkEnd w:id="263"/>
      <w:bookmarkEnd w:id="264"/>
      <w:bookmarkEnd w:id="265"/>
      <w:bookmarkEnd w:id="266"/>
    </w:p>
    <w:p w:rsidR="00B02215" w:rsidRPr="00630AB6" w:rsidRDefault="00B02215" w:rsidP="00B02215">
      <w:pPr>
        <w:pStyle w:val="Heading2"/>
      </w:pPr>
      <w:bookmarkStart w:id="267" w:name="_Toc20142298"/>
      <w:bookmarkStart w:id="268" w:name="_Toc34217244"/>
      <w:bookmarkStart w:id="269" w:name="_Toc34217396"/>
      <w:bookmarkStart w:id="270" w:name="_Toc39051759"/>
      <w:bookmarkStart w:id="271" w:name="_Toc43210331"/>
      <w:bookmarkStart w:id="272" w:name="_Toc49853237"/>
      <w:bookmarkStart w:id="273" w:name="_Toc51871805"/>
      <w:r w:rsidRPr="00630AB6">
        <w:t>6.1</w:t>
      </w:r>
      <w:r w:rsidRPr="00630AB6">
        <w:tab/>
        <w:t>Nnssf_NSSelection Service API</w:t>
      </w:r>
      <w:bookmarkEnd w:id="267"/>
      <w:bookmarkEnd w:id="268"/>
      <w:bookmarkEnd w:id="269"/>
      <w:bookmarkEnd w:id="270"/>
      <w:bookmarkEnd w:id="271"/>
      <w:bookmarkEnd w:id="272"/>
      <w:bookmarkEnd w:id="273"/>
    </w:p>
    <w:p w:rsidR="00B02215" w:rsidRPr="00630AB6" w:rsidRDefault="00B02215" w:rsidP="00B02215">
      <w:pPr>
        <w:pStyle w:val="Heading3"/>
      </w:pPr>
      <w:bookmarkStart w:id="274" w:name="_Toc20142299"/>
      <w:bookmarkStart w:id="275" w:name="_Toc34217245"/>
      <w:bookmarkStart w:id="276" w:name="_Toc34217397"/>
      <w:bookmarkStart w:id="277" w:name="_Toc39051760"/>
      <w:bookmarkStart w:id="278" w:name="_Toc43210332"/>
      <w:bookmarkStart w:id="279" w:name="_Toc49853238"/>
      <w:bookmarkStart w:id="280" w:name="_Toc51871806"/>
      <w:r w:rsidRPr="00630AB6">
        <w:t>6.1.1</w:t>
      </w:r>
      <w:r w:rsidRPr="00630AB6">
        <w:tab/>
        <w:t>API URI</w:t>
      </w:r>
      <w:bookmarkEnd w:id="274"/>
      <w:bookmarkEnd w:id="275"/>
      <w:bookmarkEnd w:id="276"/>
      <w:bookmarkEnd w:id="277"/>
      <w:bookmarkEnd w:id="278"/>
      <w:bookmarkEnd w:id="279"/>
      <w:bookmarkEnd w:id="280"/>
    </w:p>
    <w:p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 </w:t>
      </w:r>
    </w:p>
    <w:p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B02215" w:rsidRPr="00630AB6" w:rsidRDefault="00B02215" w:rsidP="00B02215">
      <w:pPr>
        <w:pStyle w:val="Heading3"/>
      </w:pPr>
      <w:bookmarkStart w:id="281" w:name="_Toc20142300"/>
      <w:bookmarkStart w:id="282" w:name="_Toc34217246"/>
      <w:bookmarkStart w:id="283" w:name="_Toc34217398"/>
      <w:bookmarkStart w:id="284" w:name="_Toc39051761"/>
      <w:bookmarkStart w:id="285" w:name="_Toc43210333"/>
      <w:bookmarkStart w:id="286" w:name="_Toc49853239"/>
      <w:bookmarkStart w:id="287" w:name="_Toc51871807"/>
      <w:r w:rsidRPr="00630AB6">
        <w:t>6.1.2</w:t>
      </w:r>
      <w:r w:rsidRPr="00630AB6">
        <w:tab/>
        <w:t>Usage of HTTP</w:t>
      </w:r>
      <w:bookmarkEnd w:id="281"/>
      <w:bookmarkEnd w:id="282"/>
      <w:bookmarkEnd w:id="283"/>
      <w:bookmarkEnd w:id="284"/>
      <w:bookmarkEnd w:id="285"/>
      <w:bookmarkEnd w:id="286"/>
      <w:bookmarkEnd w:id="287"/>
    </w:p>
    <w:p w:rsidR="00B02215" w:rsidRPr="00630AB6" w:rsidRDefault="00B02215" w:rsidP="00B02215">
      <w:pPr>
        <w:pStyle w:val="Heading4"/>
      </w:pPr>
      <w:bookmarkStart w:id="288" w:name="_Toc20142301"/>
      <w:bookmarkStart w:id="289" w:name="_Toc34217247"/>
      <w:bookmarkStart w:id="290" w:name="_Toc34217399"/>
      <w:bookmarkStart w:id="291" w:name="_Toc39051762"/>
      <w:bookmarkStart w:id="292" w:name="_Toc43210334"/>
      <w:bookmarkStart w:id="293" w:name="_Toc49853240"/>
      <w:bookmarkStart w:id="294" w:name="_Toc51871808"/>
      <w:r w:rsidRPr="00630AB6">
        <w:t>6.1.2.1</w:t>
      </w:r>
      <w:r w:rsidRPr="00630AB6">
        <w:tab/>
        <w:t>General</w:t>
      </w:r>
      <w:bookmarkEnd w:id="288"/>
      <w:bookmarkEnd w:id="289"/>
      <w:bookmarkEnd w:id="290"/>
      <w:bookmarkEnd w:id="291"/>
      <w:bookmarkEnd w:id="292"/>
      <w:bookmarkEnd w:id="293"/>
      <w:bookmarkEnd w:id="294"/>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B02215" w:rsidRPr="00630AB6" w:rsidRDefault="00B02215" w:rsidP="00B02215">
      <w:pPr>
        <w:pStyle w:val="Heading4"/>
      </w:pPr>
      <w:bookmarkStart w:id="295" w:name="_Toc20142302"/>
      <w:bookmarkStart w:id="296" w:name="_Toc34217248"/>
      <w:bookmarkStart w:id="297" w:name="_Toc34217400"/>
      <w:bookmarkStart w:id="298" w:name="_Toc39051763"/>
      <w:bookmarkStart w:id="299" w:name="_Toc43210335"/>
      <w:bookmarkStart w:id="300" w:name="_Toc49853241"/>
      <w:bookmarkStart w:id="301" w:name="_Toc51871809"/>
      <w:r w:rsidRPr="00630AB6">
        <w:t>6.1.2.2</w:t>
      </w:r>
      <w:r w:rsidRPr="00630AB6">
        <w:tab/>
        <w:t>HTTP standard headers</w:t>
      </w:r>
      <w:bookmarkEnd w:id="295"/>
      <w:bookmarkEnd w:id="296"/>
      <w:bookmarkEnd w:id="297"/>
      <w:bookmarkEnd w:id="298"/>
      <w:bookmarkEnd w:id="299"/>
      <w:bookmarkEnd w:id="300"/>
      <w:bookmarkEnd w:id="301"/>
    </w:p>
    <w:p w:rsidR="00B02215" w:rsidRPr="00630AB6" w:rsidRDefault="00B02215" w:rsidP="00B02215">
      <w:pPr>
        <w:pStyle w:val="Heading5"/>
        <w:rPr>
          <w:lang w:eastAsia="zh-CN"/>
        </w:rPr>
      </w:pPr>
      <w:bookmarkStart w:id="302" w:name="_Toc20142303"/>
      <w:bookmarkStart w:id="303" w:name="_Toc34217249"/>
      <w:bookmarkStart w:id="304" w:name="_Toc34217401"/>
      <w:bookmarkStart w:id="305" w:name="_Toc39051764"/>
      <w:bookmarkStart w:id="306" w:name="_Toc43210336"/>
      <w:bookmarkStart w:id="307" w:name="_Toc49853242"/>
      <w:bookmarkStart w:id="308" w:name="_Toc51871810"/>
      <w:r w:rsidRPr="00630AB6">
        <w:t>6.1.2.2.1</w:t>
      </w:r>
      <w:r w:rsidRPr="00630AB6">
        <w:rPr>
          <w:rFonts w:hint="eastAsia"/>
          <w:lang w:eastAsia="zh-CN"/>
        </w:rPr>
        <w:tab/>
      </w:r>
      <w:r w:rsidRPr="00630AB6">
        <w:rPr>
          <w:lang w:eastAsia="zh-CN"/>
        </w:rPr>
        <w:t>General</w:t>
      </w:r>
      <w:bookmarkEnd w:id="302"/>
      <w:bookmarkEnd w:id="303"/>
      <w:bookmarkEnd w:id="304"/>
      <w:bookmarkEnd w:id="305"/>
      <w:bookmarkEnd w:id="306"/>
      <w:bookmarkEnd w:id="307"/>
      <w:bookmarkEnd w:id="308"/>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309" w:name="_Toc20142304"/>
      <w:bookmarkStart w:id="310" w:name="_Toc34217250"/>
      <w:bookmarkStart w:id="311" w:name="_Toc34217402"/>
      <w:bookmarkStart w:id="312" w:name="_Toc39051765"/>
      <w:bookmarkStart w:id="313" w:name="_Toc43210337"/>
      <w:bookmarkStart w:id="314" w:name="_Toc49853243"/>
      <w:bookmarkStart w:id="315" w:name="_Toc51871811"/>
      <w:r w:rsidRPr="00630AB6">
        <w:t>6.1.2.2.2</w:t>
      </w:r>
      <w:r w:rsidRPr="00630AB6">
        <w:tab/>
        <w:t>Content type</w:t>
      </w:r>
      <w:bookmarkEnd w:id="309"/>
      <w:bookmarkEnd w:id="310"/>
      <w:bookmarkEnd w:id="311"/>
      <w:bookmarkEnd w:id="312"/>
      <w:bookmarkEnd w:id="313"/>
      <w:bookmarkEnd w:id="314"/>
      <w:bookmarkEnd w:id="315"/>
    </w:p>
    <w:p w:rsidR="00B02215" w:rsidRPr="00630AB6" w:rsidRDefault="00B02215" w:rsidP="00B02215">
      <w:r w:rsidRPr="00630AB6">
        <w:t xml:space="preserve"> 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rsidR="00B02215" w:rsidRPr="00630AB6" w:rsidRDefault="00B02215" w:rsidP="00B02215">
      <w:pPr>
        <w:pStyle w:val="Heading5"/>
        <w:rPr>
          <w:lang w:eastAsia="zh-CN"/>
        </w:rPr>
      </w:pPr>
      <w:bookmarkStart w:id="316" w:name="_Toc20142305"/>
      <w:bookmarkStart w:id="317" w:name="_Toc34217251"/>
      <w:bookmarkStart w:id="318" w:name="_Toc34217403"/>
      <w:bookmarkStart w:id="319" w:name="_Toc39051766"/>
      <w:bookmarkStart w:id="320" w:name="_Toc43210338"/>
      <w:bookmarkStart w:id="321" w:name="_Toc49853244"/>
      <w:bookmarkStart w:id="322" w:name="_Toc51871812"/>
      <w:r w:rsidRPr="00630AB6">
        <w:t>6.1.2.3.1</w:t>
      </w:r>
      <w:r w:rsidRPr="00630AB6">
        <w:rPr>
          <w:rFonts w:hint="eastAsia"/>
          <w:lang w:eastAsia="zh-CN"/>
        </w:rPr>
        <w:tab/>
      </w:r>
      <w:r w:rsidRPr="00630AB6">
        <w:rPr>
          <w:lang w:eastAsia="zh-CN"/>
        </w:rPr>
        <w:t>General</w:t>
      </w:r>
      <w:bookmarkEnd w:id="316"/>
      <w:bookmarkEnd w:id="317"/>
      <w:bookmarkEnd w:id="318"/>
      <w:bookmarkEnd w:id="319"/>
      <w:bookmarkEnd w:id="320"/>
      <w:bookmarkEnd w:id="321"/>
      <w:bookmarkEnd w:id="322"/>
    </w:p>
    <w:p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323" w:name="_Toc20142306"/>
      <w:bookmarkStart w:id="324" w:name="_Toc34217252"/>
      <w:bookmarkStart w:id="325" w:name="_Toc34217404"/>
      <w:bookmarkStart w:id="326" w:name="_Toc39051767"/>
      <w:bookmarkStart w:id="327" w:name="_Toc43210339"/>
      <w:bookmarkStart w:id="328" w:name="_Toc49853245"/>
      <w:bookmarkStart w:id="329" w:name="_Toc51871813"/>
      <w:r w:rsidRPr="00630AB6">
        <w:lastRenderedPageBreak/>
        <w:t>6.1.3</w:t>
      </w:r>
      <w:r w:rsidRPr="00630AB6">
        <w:tab/>
        <w:t>Resources</w:t>
      </w:r>
      <w:bookmarkEnd w:id="323"/>
      <w:bookmarkEnd w:id="324"/>
      <w:bookmarkEnd w:id="325"/>
      <w:bookmarkEnd w:id="326"/>
      <w:bookmarkEnd w:id="327"/>
      <w:bookmarkEnd w:id="328"/>
      <w:bookmarkEnd w:id="329"/>
    </w:p>
    <w:p w:rsidR="00B02215" w:rsidRPr="00630AB6" w:rsidRDefault="00B02215" w:rsidP="00B02215">
      <w:pPr>
        <w:pStyle w:val="Heading4"/>
      </w:pPr>
      <w:bookmarkStart w:id="330" w:name="_Toc20142307"/>
      <w:bookmarkStart w:id="331" w:name="_Toc34217253"/>
      <w:bookmarkStart w:id="332" w:name="_Toc34217405"/>
      <w:bookmarkStart w:id="333" w:name="_Toc39051768"/>
      <w:bookmarkStart w:id="334" w:name="_Toc43210340"/>
      <w:bookmarkStart w:id="335" w:name="_Toc49853246"/>
      <w:bookmarkStart w:id="336" w:name="_Toc51871814"/>
      <w:r w:rsidRPr="00630AB6">
        <w:t>6.1.3.1</w:t>
      </w:r>
      <w:r w:rsidRPr="00630AB6">
        <w:tab/>
        <w:t>Overview</w:t>
      </w:r>
      <w:bookmarkEnd w:id="330"/>
      <w:bookmarkEnd w:id="331"/>
      <w:bookmarkEnd w:id="332"/>
      <w:bookmarkEnd w:id="333"/>
      <w:bookmarkEnd w:id="334"/>
      <w:bookmarkEnd w:id="335"/>
      <w:bookmarkEnd w:id="336"/>
    </w:p>
    <w:p w:rsidR="00B02215" w:rsidRPr="00630AB6" w:rsidRDefault="00B02215" w:rsidP="00B02215">
      <w:pPr>
        <w:rPr>
          <w:lang w:eastAsia="zh-CN"/>
        </w:rPr>
      </w:pPr>
      <w:r w:rsidRPr="00630AB6">
        <w:t>Figure 6.1.3.1-1 describes the resource URI structure of the Nnssf_NSSelection API.</w:t>
      </w:r>
    </w:p>
    <w:p w:rsidR="00B02215" w:rsidRDefault="00B02215" w:rsidP="00B02215">
      <w:pPr>
        <w:pStyle w:val="TH"/>
      </w:pPr>
      <w:r w:rsidRPr="00630AB6">
        <w:object w:dxaOrig="8088" w:dyaOrig="3624">
          <v:shape id="_x0000_i1036" type="#_x0000_t75" style="width:294.15pt;height:132.9pt" o:ole="">
            <v:imagedata r:id="rId34" o:title=""/>
          </v:shape>
          <o:OLEObject Type="Embed" ProgID="Visio.Drawing.11" ShapeID="_x0000_i1036" DrawAspect="Content" ObjectID="_1662484625" r:id="rId35"/>
        </w:object>
      </w:r>
    </w:p>
    <w:p w:rsidR="00B02215" w:rsidRPr="00630AB6" w:rsidRDefault="00B02215" w:rsidP="00B02215">
      <w:pPr>
        <w:pStyle w:val="TF"/>
      </w:pPr>
      <w:r>
        <w:t>Fi</w:t>
      </w:r>
      <w:r w:rsidRPr="00630AB6">
        <w:t>gure 6.1.3.1-1: Resource URI structure of the  nnssf_nsselection API</w:t>
      </w:r>
    </w:p>
    <w:p w:rsidR="00B02215" w:rsidRPr="00630AB6" w:rsidRDefault="00B02215" w:rsidP="00B02215">
      <w:r w:rsidRPr="00630AB6">
        <w:t>Table 6.1.3.1-1 provides an overview of the resources and applicable HTTP methods.</w:t>
      </w:r>
    </w:p>
    <w:p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trHeight w:val="743"/>
          <w:jc w:val="center"/>
        </w:trPr>
        <w:tc>
          <w:tcPr>
            <w:tcW w:w="1274" w:type="pct"/>
            <w:tcBorders>
              <w:top w:val="single" w:sz="4" w:space="0" w:color="auto"/>
              <w:left w:val="single" w:sz="4" w:space="0" w:color="auto"/>
              <w:right w:val="single" w:sz="4" w:space="0" w:color="auto"/>
            </w:tcBorders>
            <w:hideMark/>
          </w:tcPr>
          <w:p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rsidR="00B02215" w:rsidRPr="00E30083" w:rsidRDefault="00B02215" w:rsidP="002A65CD">
            <w:pPr>
              <w:pStyle w:val="TAL"/>
              <w:rPr>
                <w:lang w:eastAsia="zh-CN"/>
              </w:rPr>
            </w:pPr>
            <w:r w:rsidRPr="00E30083">
              <w:rPr>
                <w:lang w:eastAsia="zh-CN"/>
              </w:rPr>
              <w:t>/</w:t>
            </w:r>
          </w:p>
          <w:p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To retrieve network slice information. See clause 6.1.3.2.3.1.</w:t>
            </w:r>
          </w:p>
          <w:p w:rsidR="00B02215" w:rsidRPr="00E30083" w:rsidRDefault="00B02215" w:rsidP="002A65CD">
            <w:pPr>
              <w:pStyle w:val="TAL"/>
              <w:rPr>
                <w:lang w:eastAsia="zh-CN"/>
              </w:rPr>
            </w:pPr>
          </w:p>
          <w:p w:rsidR="00B02215" w:rsidRPr="00E30083" w:rsidRDefault="00B02215" w:rsidP="002A65CD">
            <w:pPr>
              <w:pStyle w:val="TAL"/>
            </w:pPr>
            <w:r w:rsidRPr="00E30083">
              <w:rPr>
                <w:lang w:eastAsia="zh-CN"/>
              </w:rPr>
              <w:t>Maps to Nnssf_NSSelection_Get service operation.</w:t>
            </w:r>
          </w:p>
        </w:tc>
      </w:tr>
    </w:tbl>
    <w:p w:rsidR="00B02215" w:rsidRPr="00630AB6" w:rsidRDefault="00B02215" w:rsidP="00B02215"/>
    <w:p w:rsidR="00B02215" w:rsidRPr="00630AB6" w:rsidRDefault="00B02215" w:rsidP="00B02215">
      <w:pPr>
        <w:pStyle w:val="Heading4"/>
      </w:pPr>
      <w:bookmarkStart w:id="337" w:name="_Toc20142308"/>
      <w:bookmarkStart w:id="338" w:name="_Toc34217254"/>
      <w:bookmarkStart w:id="339" w:name="_Toc34217406"/>
      <w:bookmarkStart w:id="340" w:name="_Toc39051769"/>
      <w:bookmarkStart w:id="341" w:name="_Toc43210341"/>
      <w:bookmarkStart w:id="342" w:name="_Toc49853247"/>
      <w:bookmarkStart w:id="343" w:name="_Toc51871815"/>
      <w:r w:rsidRPr="00630AB6">
        <w:t>6.1.3.2</w:t>
      </w:r>
      <w:r w:rsidRPr="00630AB6">
        <w:tab/>
        <w:t>Resource:  Network Slice Information</w:t>
      </w:r>
      <w:bookmarkEnd w:id="337"/>
      <w:bookmarkEnd w:id="338"/>
      <w:bookmarkEnd w:id="339"/>
      <w:bookmarkEnd w:id="340"/>
      <w:bookmarkEnd w:id="341"/>
      <w:bookmarkEnd w:id="342"/>
      <w:bookmarkEnd w:id="343"/>
    </w:p>
    <w:p w:rsidR="00B02215" w:rsidRPr="00630AB6" w:rsidRDefault="00B02215" w:rsidP="00B02215">
      <w:pPr>
        <w:pStyle w:val="Heading5"/>
      </w:pPr>
      <w:bookmarkStart w:id="344" w:name="_Toc20142309"/>
      <w:bookmarkStart w:id="345" w:name="_Toc34217255"/>
      <w:bookmarkStart w:id="346" w:name="_Toc34217407"/>
      <w:bookmarkStart w:id="347" w:name="_Toc39051770"/>
      <w:bookmarkStart w:id="348" w:name="_Toc43210342"/>
      <w:bookmarkStart w:id="349" w:name="_Toc49853248"/>
      <w:bookmarkStart w:id="350" w:name="_Toc51871816"/>
      <w:r w:rsidRPr="00630AB6">
        <w:t>6.1.3.2.1</w:t>
      </w:r>
      <w:r w:rsidRPr="00630AB6">
        <w:tab/>
        <w:t>Description</w:t>
      </w:r>
      <w:bookmarkEnd w:id="344"/>
      <w:bookmarkEnd w:id="345"/>
      <w:bookmarkEnd w:id="346"/>
      <w:bookmarkEnd w:id="347"/>
      <w:bookmarkEnd w:id="348"/>
      <w:bookmarkEnd w:id="349"/>
      <w:bookmarkEnd w:id="350"/>
    </w:p>
    <w:p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351" w:name="_Toc20142310"/>
      <w:bookmarkStart w:id="352" w:name="_Toc34217256"/>
      <w:bookmarkStart w:id="353" w:name="_Toc34217408"/>
      <w:bookmarkStart w:id="354" w:name="_Toc39051771"/>
      <w:bookmarkStart w:id="355" w:name="_Toc43210343"/>
      <w:bookmarkStart w:id="356" w:name="_Toc49853249"/>
      <w:bookmarkStart w:id="357" w:name="_Toc51871817"/>
      <w:r w:rsidRPr="00630AB6">
        <w:t>6.1.3.2.2</w:t>
      </w:r>
      <w:r w:rsidRPr="00630AB6">
        <w:tab/>
        <w:t>Resource Definition</w:t>
      </w:r>
      <w:bookmarkEnd w:id="351"/>
      <w:bookmarkEnd w:id="352"/>
      <w:bookmarkEnd w:id="353"/>
      <w:bookmarkEnd w:id="354"/>
      <w:bookmarkEnd w:id="355"/>
      <w:bookmarkEnd w:id="356"/>
      <w:bookmarkEnd w:id="357"/>
    </w:p>
    <w:p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6.1.1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6.1.1</w:t>
            </w:r>
          </w:p>
        </w:tc>
      </w:tr>
    </w:tbl>
    <w:p w:rsidR="00B02215" w:rsidRPr="00630AB6" w:rsidRDefault="00B02215" w:rsidP="00B02215"/>
    <w:p w:rsidR="00B02215" w:rsidRPr="00630AB6" w:rsidRDefault="00B02215" w:rsidP="00B02215">
      <w:pPr>
        <w:pStyle w:val="Heading5"/>
      </w:pPr>
      <w:bookmarkStart w:id="358" w:name="_Toc20142311"/>
      <w:bookmarkStart w:id="359" w:name="_Toc34217257"/>
      <w:bookmarkStart w:id="360" w:name="_Toc34217409"/>
      <w:bookmarkStart w:id="361" w:name="_Toc39051772"/>
      <w:bookmarkStart w:id="362" w:name="_Toc43210344"/>
      <w:bookmarkStart w:id="363" w:name="_Toc49853250"/>
      <w:bookmarkStart w:id="364" w:name="_Toc51871818"/>
      <w:r w:rsidRPr="00630AB6">
        <w:t>6.1.3.2.3</w:t>
      </w:r>
      <w:r w:rsidRPr="00630AB6">
        <w:tab/>
        <w:t>Resource Standard Methods</w:t>
      </w:r>
      <w:bookmarkEnd w:id="358"/>
      <w:bookmarkEnd w:id="359"/>
      <w:bookmarkEnd w:id="360"/>
      <w:bookmarkEnd w:id="361"/>
      <w:bookmarkEnd w:id="362"/>
      <w:bookmarkEnd w:id="363"/>
      <w:bookmarkEnd w:id="364"/>
    </w:p>
    <w:p w:rsidR="00B02215" w:rsidRPr="00630AB6" w:rsidRDefault="00B02215" w:rsidP="00B02215">
      <w:pPr>
        <w:pStyle w:val="Heading6"/>
      </w:pPr>
      <w:bookmarkStart w:id="365" w:name="_Toc20142312"/>
      <w:bookmarkStart w:id="366" w:name="_Toc34217258"/>
      <w:bookmarkStart w:id="367" w:name="_Toc34217410"/>
      <w:bookmarkStart w:id="368" w:name="_Toc39051773"/>
      <w:bookmarkStart w:id="369" w:name="_Toc43210345"/>
      <w:bookmarkStart w:id="370" w:name="_Toc49853251"/>
      <w:bookmarkStart w:id="371" w:name="_Toc51871819"/>
      <w:r w:rsidRPr="00630AB6">
        <w:t>6.1.3.2.3.1</w:t>
      </w:r>
      <w:r w:rsidRPr="00630AB6">
        <w:tab/>
        <w:t>GET</w:t>
      </w:r>
      <w:bookmarkEnd w:id="365"/>
      <w:bookmarkEnd w:id="366"/>
      <w:bookmarkEnd w:id="367"/>
      <w:bookmarkEnd w:id="368"/>
      <w:bookmarkEnd w:id="369"/>
      <w:bookmarkEnd w:id="370"/>
      <w:bookmarkEnd w:id="371"/>
    </w:p>
    <w:p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rsidR="00B02215" w:rsidRPr="00630AB6" w:rsidRDefault="00B02215" w:rsidP="00B02215">
      <w:r w:rsidRPr="00630AB6">
        <w:lastRenderedPageBreak/>
        <w:t>This method shall support input query parameters specified in table 6.1.3.2.3.1-1 and the response data structure and response codes specified in table 6.1.3.2.3.1-3.</w:t>
      </w:r>
    </w:p>
    <w:p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rsidR="00B02215" w:rsidRPr="00630AB6" w:rsidRDefault="00B02215" w:rsidP="00B02215"/>
    <w:p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B02215" w:rsidRPr="00E30083"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sidR="00716112">
              <w:rPr>
                <w:lang w:eastAsia="zh-CN"/>
              </w:rPr>
              <w:t xml:space="preserve">all of the </w:t>
            </w:r>
            <w:r w:rsidRPr="00E30083">
              <w:rPr>
                <w:lang w:eastAsia="zh-CN"/>
              </w:rPr>
              <w:t>SNSSAI</w:t>
            </w:r>
            <w:r w:rsidR="00716112">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rsidR="00B02215" w:rsidRPr="00E30083" w:rsidRDefault="00B02215" w:rsidP="002A65CD">
            <w:pPr>
              <w:pStyle w:val="TAL"/>
            </w:pPr>
            <w:r w:rsidRPr="00E30083">
              <w:t>The application specific error information shall be provided in the "cause" attribute. The "cause" attribute shall be set to:</w:t>
            </w:r>
          </w:p>
          <w:p w:rsidR="00B02215" w:rsidRPr="00A52A49" w:rsidRDefault="00B02215" w:rsidP="00780322">
            <w:pPr>
              <w:pStyle w:val="TAL"/>
            </w:pPr>
            <w:r w:rsidRPr="00A52A49">
              <w:t>-</w:t>
            </w:r>
            <w:r w:rsidRPr="00A52A49">
              <w:tab/>
              <w:t>SNSSAI_NOT_SUPPORTED, if the SNSSAI included in the requested slice selection information is not allowed in the PLMN and there is no default NSSAI value provided in the request.</w:t>
            </w:r>
          </w:p>
          <w:p w:rsidR="00716112" w:rsidRPr="00A52A49" w:rsidRDefault="00716112" w:rsidP="00780322">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rsidR="00716112" w:rsidRPr="00E30083" w:rsidRDefault="00716112" w:rsidP="00716112">
            <w:pPr>
              <w:pStyle w:val="TF"/>
              <w:jc w:val="left"/>
              <w:rPr>
                <w:lang w:eastAsia="zh-CN"/>
              </w:rPr>
            </w:pPr>
            <w:r w:rsidRPr="00A52A49">
              <w:rPr>
                <w:b w:val="0"/>
                <w:sz w:val="18"/>
                <w:lang w:eastAsia="zh-CN"/>
              </w:rPr>
              <w:t>See table 6.1.7.3-1 for the description of this error.</w:t>
            </w:r>
          </w:p>
        </w:tc>
      </w:tr>
      <w:tr w:rsidR="00716112" w:rsidRPr="00E30083" w:rsidTr="00716112">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716112" w:rsidRPr="00E30083" w:rsidRDefault="00716112" w:rsidP="00716112">
            <w:pPr>
              <w:pStyle w:val="TAN"/>
              <w:rPr>
                <w:lang w:eastAsia="zh-CN"/>
              </w:rPr>
            </w:pPr>
            <w:r w:rsidRPr="00A52A49">
              <w:t>NOTE:</w:t>
            </w:r>
            <w:r w:rsidRPr="00A52A49">
              <w:tab/>
              <w:t>The mandatory HTTP error status codes for the GET method listed in Table 5.2.7.1-1 of 3GPP TS 29.500 [4] other than those specified in the table above also apply, with a ProblemDetails data type (see clause 5.2.7 of 3GPP TS 29.500 [4]).</w:t>
            </w:r>
          </w:p>
        </w:tc>
      </w:tr>
    </w:tbl>
    <w:p w:rsidR="00B02215" w:rsidRPr="00630AB6" w:rsidRDefault="00B02215" w:rsidP="00B02215">
      <w:pPr>
        <w:rPr>
          <w:lang w:eastAsia="zh-CN"/>
        </w:rPr>
      </w:pPr>
    </w:p>
    <w:p w:rsidR="00B02215" w:rsidRPr="00630AB6" w:rsidRDefault="00B02215" w:rsidP="00B02215">
      <w:pPr>
        <w:pStyle w:val="Heading5"/>
      </w:pPr>
      <w:bookmarkStart w:id="372" w:name="_Toc20142313"/>
      <w:bookmarkStart w:id="373" w:name="_Toc34217259"/>
      <w:bookmarkStart w:id="374" w:name="_Toc34217411"/>
      <w:bookmarkStart w:id="375" w:name="_Toc39051774"/>
      <w:bookmarkStart w:id="376" w:name="_Toc43210346"/>
      <w:bookmarkStart w:id="377" w:name="_Toc49853252"/>
      <w:bookmarkStart w:id="378" w:name="_Toc51871820"/>
      <w:r w:rsidRPr="00630AB6">
        <w:t>6.1.3.2.4</w:t>
      </w:r>
      <w:r w:rsidRPr="00630AB6">
        <w:tab/>
        <w:t>Resource Custom Operations</w:t>
      </w:r>
      <w:bookmarkEnd w:id="372"/>
      <w:bookmarkEnd w:id="373"/>
      <w:bookmarkEnd w:id="374"/>
      <w:bookmarkEnd w:id="375"/>
      <w:bookmarkEnd w:id="376"/>
      <w:bookmarkEnd w:id="377"/>
      <w:bookmarkEnd w:id="378"/>
    </w:p>
    <w:p w:rsidR="00B02215" w:rsidRPr="00630AB6" w:rsidRDefault="00B02215" w:rsidP="00B02215">
      <w:pPr>
        <w:rPr>
          <w:lang w:eastAsia="zh-CN"/>
        </w:rPr>
      </w:pPr>
      <w:r w:rsidRPr="00630AB6">
        <w:t>There are no custom methods supported on the network-slice-information collection resource.</w:t>
      </w:r>
    </w:p>
    <w:p w:rsidR="00B02215" w:rsidRPr="00630AB6" w:rsidRDefault="00B02215" w:rsidP="00B02215">
      <w:pPr>
        <w:pStyle w:val="Heading3"/>
      </w:pPr>
      <w:bookmarkStart w:id="379" w:name="_Toc20142314"/>
      <w:bookmarkStart w:id="380" w:name="_Toc34217260"/>
      <w:bookmarkStart w:id="381" w:name="_Toc34217412"/>
      <w:bookmarkStart w:id="382" w:name="_Toc39051775"/>
      <w:bookmarkStart w:id="383" w:name="_Toc43210347"/>
      <w:bookmarkStart w:id="384" w:name="_Toc49853253"/>
      <w:bookmarkStart w:id="385" w:name="_Toc51871821"/>
      <w:r w:rsidRPr="00630AB6">
        <w:t>6.1.4</w:t>
      </w:r>
      <w:r w:rsidRPr="00630AB6">
        <w:tab/>
        <w:t>Custom Operations without associated resources</w:t>
      </w:r>
      <w:bookmarkEnd w:id="379"/>
      <w:bookmarkEnd w:id="380"/>
      <w:bookmarkEnd w:id="381"/>
      <w:bookmarkEnd w:id="382"/>
      <w:bookmarkEnd w:id="383"/>
      <w:bookmarkEnd w:id="384"/>
      <w:bookmarkEnd w:id="385"/>
    </w:p>
    <w:p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B02215" w:rsidRPr="00630AB6" w:rsidRDefault="00B02215" w:rsidP="00B02215">
      <w:pPr>
        <w:pStyle w:val="Heading3"/>
      </w:pPr>
      <w:bookmarkStart w:id="386" w:name="_Toc20142315"/>
      <w:bookmarkStart w:id="387" w:name="_Toc34217261"/>
      <w:bookmarkStart w:id="388" w:name="_Toc34217413"/>
      <w:bookmarkStart w:id="389" w:name="_Toc39051776"/>
      <w:bookmarkStart w:id="390" w:name="_Toc43210348"/>
      <w:bookmarkStart w:id="391" w:name="_Toc49853254"/>
      <w:bookmarkStart w:id="392" w:name="_Toc51871822"/>
      <w:r w:rsidRPr="00630AB6">
        <w:t>6.1.5</w:t>
      </w:r>
      <w:r w:rsidRPr="00630AB6">
        <w:tab/>
        <w:t>Notifications</w:t>
      </w:r>
      <w:bookmarkEnd w:id="386"/>
      <w:bookmarkEnd w:id="387"/>
      <w:bookmarkEnd w:id="388"/>
      <w:bookmarkEnd w:id="389"/>
      <w:bookmarkEnd w:id="390"/>
      <w:bookmarkEnd w:id="391"/>
      <w:bookmarkEnd w:id="392"/>
    </w:p>
    <w:p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rsidR="00B02215" w:rsidRPr="00630AB6" w:rsidRDefault="00B02215" w:rsidP="00B02215">
      <w:pPr>
        <w:pStyle w:val="Heading3"/>
      </w:pPr>
      <w:bookmarkStart w:id="393" w:name="_Toc20142316"/>
      <w:bookmarkStart w:id="394" w:name="_Toc34217262"/>
      <w:bookmarkStart w:id="395" w:name="_Toc34217414"/>
      <w:bookmarkStart w:id="396" w:name="_Toc39051777"/>
      <w:bookmarkStart w:id="397" w:name="_Toc43210349"/>
      <w:bookmarkStart w:id="398" w:name="_Toc49853255"/>
      <w:bookmarkStart w:id="399" w:name="_Toc51871823"/>
      <w:r w:rsidRPr="00630AB6">
        <w:t>6.1.6</w:t>
      </w:r>
      <w:r w:rsidRPr="00630AB6">
        <w:tab/>
        <w:t>Data Model</w:t>
      </w:r>
      <w:bookmarkEnd w:id="393"/>
      <w:bookmarkEnd w:id="394"/>
      <w:bookmarkEnd w:id="395"/>
      <w:bookmarkEnd w:id="396"/>
      <w:bookmarkEnd w:id="397"/>
      <w:bookmarkEnd w:id="398"/>
      <w:bookmarkEnd w:id="399"/>
    </w:p>
    <w:p w:rsidR="00B02215" w:rsidRPr="00630AB6" w:rsidRDefault="00B02215" w:rsidP="00B02215">
      <w:pPr>
        <w:pStyle w:val="Heading4"/>
      </w:pPr>
      <w:bookmarkStart w:id="400" w:name="_Toc20142317"/>
      <w:bookmarkStart w:id="401" w:name="_Toc34217263"/>
      <w:bookmarkStart w:id="402" w:name="_Toc34217415"/>
      <w:bookmarkStart w:id="403" w:name="_Toc39051778"/>
      <w:bookmarkStart w:id="404" w:name="_Toc43210350"/>
      <w:bookmarkStart w:id="405" w:name="_Toc49853256"/>
      <w:bookmarkStart w:id="406" w:name="_Toc51871824"/>
      <w:r w:rsidRPr="00630AB6">
        <w:t>6.1.6.1</w:t>
      </w:r>
      <w:r w:rsidRPr="00630AB6">
        <w:tab/>
        <w:t>General</w:t>
      </w:r>
      <w:bookmarkEnd w:id="400"/>
      <w:bookmarkEnd w:id="401"/>
      <w:bookmarkEnd w:id="402"/>
      <w:bookmarkEnd w:id="403"/>
      <w:bookmarkEnd w:id="404"/>
      <w:bookmarkEnd w:id="405"/>
      <w:bookmarkEnd w:id="406"/>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rsidR="00B02215" w:rsidRPr="00E652E2" w:rsidRDefault="00B02215" w:rsidP="00B02215">
      <w:pPr>
        <w:pStyle w:val="TH"/>
      </w:pPr>
      <w:r w:rsidRPr="00E652E2">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bl>
    <w:p w:rsidR="00B02215" w:rsidRPr="00630AB6" w:rsidRDefault="00B02215" w:rsidP="00B02215"/>
    <w:p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Fully Qualified Domain Name.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NF Service Set Identifier</w:t>
            </w:r>
          </w:p>
        </w:tc>
      </w:tr>
      <w:tr w:rsidR="005F216F"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p>
        </w:tc>
      </w:tr>
      <w:tr w:rsidR="005F216F" w:rsidRPr="00E30083" w:rsidTr="002A65CD">
        <w:trPr>
          <w:jc w:val="center"/>
        </w:trPr>
        <w:tc>
          <w:tcPr>
            <w:tcW w:w="2024"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r w:rsidRPr="00E30083">
              <w:rPr>
                <w:rFonts w:cs="Arial"/>
                <w:szCs w:val="18"/>
              </w:rPr>
              <w:t>Type of Network Function.</w:t>
            </w:r>
          </w:p>
        </w:tc>
      </w:tr>
    </w:tbl>
    <w:p w:rsidR="00B02215" w:rsidRPr="00630AB6" w:rsidRDefault="00B02215" w:rsidP="00B02215"/>
    <w:p w:rsidR="00B02215" w:rsidRPr="00630AB6" w:rsidRDefault="00B02215" w:rsidP="00B02215">
      <w:pPr>
        <w:pStyle w:val="Heading4"/>
        <w:rPr>
          <w:lang w:val="en-US"/>
        </w:rPr>
      </w:pPr>
      <w:bookmarkStart w:id="407" w:name="_Toc20142318"/>
      <w:bookmarkStart w:id="408" w:name="_Toc34217264"/>
      <w:bookmarkStart w:id="409" w:name="_Toc34217416"/>
      <w:bookmarkStart w:id="410" w:name="_Toc39051779"/>
      <w:bookmarkStart w:id="411" w:name="_Toc43210351"/>
      <w:bookmarkStart w:id="412" w:name="_Toc49853257"/>
      <w:bookmarkStart w:id="413" w:name="_Toc51871825"/>
      <w:r w:rsidRPr="00630AB6">
        <w:rPr>
          <w:lang w:val="en-US"/>
        </w:rPr>
        <w:t>6.1.6.2</w:t>
      </w:r>
      <w:r w:rsidRPr="00630AB6">
        <w:rPr>
          <w:lang w:val="en-US"/>
        </w:rPr>
        <w:tab/>
        <w:t>Structured data types</w:t>
      </w:r>
      <w:bookmarkEnd w:id="407"/>
      <w:bookmarkEnd w:id="408"/>
      <w:bookmarkEnd w:id="409"/>
      <w:bookmarkEnd w:id="410"/>
      <w:bookmarkEnd w:id="411"/>
      <w:bookmarkEnd w:id="412"/>
      <w:bookmarkEnd w:id="413"/>
    </w:p>
    <w:p w:rsidR="00B02215" w:rsidRPr="00630AB6" w:rsidRDefault="00B02215" w:rsidP="00B02215">
      <w:pPr>
        <w:pStyle w:val="Heading5"/>
      </w:pPr>
      <w:bookmarkStart w:id="414" w:name="_Toc20142319"/>
      <w:bookmarkStart w:id="415" w:name="_Toc34217265"/>
      <w:bookmarkStart w:id="416" w:name="_Toc34217417"/>
      <w:bookmarkStart w:id="417" w:name="_Toc39051780"/>
      <w:bookmarkStart w:id="418" w:name="_Toc43210352"/>
      <w:bookmarkStart w:id="419" w:name="_Toc49853258"/>
      <w:bookmarkStart w:id="420" w:name="_Toc51871826"/>
      <w:r w:rsidRPr="00630AB6">
        <w:t>6.1.6.2.1</w:t>
      </w:r>
      <w:r w:rsidRPr="00630AB6">
        <w:tab/>
        <w:t>Introduction</w:t>
      </w:r>
      <w:bookmarkEnd w:id="414"/>
      <w:bookmarkEnd w:id="415"/>
      <w:bookmarkEnd w:id="416"/>
      <w:bookmarkEnd w:id="417"/>
      <w:bookmarkEnd w:id="418"/>
      <w:bookmarkEnd w:id="419"/>
      <w:bookmarkEnd w:id="420"/>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421" w:name="_Toc20142320"/>
      <w:bookmarkStart w:id="422" w:name="_Toc34217266"/>
      <w:bookmarkStart w:id="423" w:name="_Toc34217418"/>
      <w:bookmarkStart w:id="424" w:name="_Toc39051781"/>
      <w:bookmarkStart w:id="425" w:name="_Toc43210353"/>
      <w:bookmarkStart w:id="426" w:name="_Toc49853259"/>
      <w:bookmarkStart w:id="427" w:name="_Toc51871827"/>
      <w:r w:rsidRPr="00630AB6">
        <w:lastRenderedPageBreak/>
        <w:t>6.1.6.2.2</w:t>
      </w:r>
      <w:r w:rsidRPr="00630AB6">
        <w:tab/>
        <w:t>Type: AuthorizedNetworkSliceInfo</w:t>
      </w:r>
      <w:bookmarkEnd w:id="421"/>
      <w:bookmarkEnd w:id="422"/>
      <w:bookmarkEnd w:id="423"/>
      <w:bookmarkEnd w:id="424"/>
      <w:bookmarkEnd w:id="425"/>
      <w:bookmarkEnd w:id="426"/>
      <w:bookmarkEnd w:id="427"/>
    </w:p>
    <w:p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rsidR="00B02215" w:rsidRPr="00E30083" w:rsidRDefault="00B02215" w:rsidP="002A65CD">
            <w:pPr>
              <w:pStyle w:val="TAL"/>
              <w:rPr>
                <w:rFonts w:cs="Arial"/>
                <w:szCs w:val="18"/>
                <w:lang w:eastAsia="zh-CN"/>
              </w:rPr>
            </w:pPr>
          </w:p>
          <w:p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p>
          <w:p w:rsidR="00296351" w:rsidRDefault="00296351" w:rsidP="002A65CD">
            <w:pPr>
              <w:pStyle w:val="TAL"/>
              <w:rPr>
                <w:rFonts w:cs="Arial"/>
                <w:szCs w:val="18"/>
                <w:lang w:eastAsia="zh-CN"/>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rsidR="00B02215" w:rsidRPr="00E30083" w:rsidRDefault="00B02215" w:rsidP="002A65CD">
            <w:pPr>
              <w:pStyle w:val="TAL"/>
            </w:pPr>
            <w:r w:rsidRPr="00E30083">
              <w:t>-</w:t>
            </w:r>
            <w:r w:rsidRPr="00E30083">
              <w:tab/>
              <w:t>the Requested NSSAI includes an S-NSSAI that is not valid in the Serving PLMN; or</w:t>
            </w:r>
          </w:p>
          <w:p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rsidR="00B02215" w:rsidRPr="00E30083" w:rsidRDefault="00B02215" w:rsidP="002A65CD">
            <w:pPr>
              <w:pStyle w:val="TAL"/>
              <w:rPr>
                <w:lang w:eastAsia="zh-CN"/>
              </w:rPr>
            </w:pPr>
          </w:p>
          <w:p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rsidR="00296351" w:rsidRDefault="00296351" w:rsidP="002A65CD">
            <w:pPr>
              <w:pStyle w:val="TAL"/>
              <w:rPr>
                <w:rFonts w:cs="Arial"/>
                <w:szCs w:val="18"/>
                <w:lang w:eastAsia="zh-CN"/>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rsidR="00B02215" w:rsidRPr="00E30083" w:rsidRDefault="00B02215" w:rsidP="002A65CD">
            <w:pPr>
              <w:pStyle w:val="TAL"/>
              <w:rPr>
                <w:rFonts w:cs="Arial"/>
                <w:szCs w:val="18"/>
                <w:lang w:eastAsia="zh-CN"/>
              </w:rPr>
            </w:pPr>
          </w:p>
          <w:p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rsidR="00B02215" w:rsidRPr="00E30083" w:rsidRDefault="00B02215" w:rsidP="002A65CD">
            <w:pPr>
              <w:pStyle w:val="TAL"/>
              <w:rPr>
                <w:rFonts w:cs="Arial"/>
                <w:szCs w:val="18"/>
              </w:rPr>
            </w:pPr>
            <w:r w:rsidRPr="00E30083">
              <w:rPr>
                <w:rFonts w:cs="Arial"/>
                <w:szCs w:val="18"/>
              </w:rPr>
              <w:t>Pattern: '^[0-9]{3}-[0-9]{2-3}-[A-Fa-f0-9]{2}-[0-3][A-Fa-f0-9]{2}$'</w:t>
            </w:r>
          </w:p>
          <w:p w:rsidR="00B02215" w:rsidRPr="00E30083" w:rsidRDefault="00B02215" w:rsidP="002A65CD">
            <w:pPr>
              <w:pStyle w:val="TAL"/>
              <w:rPr>
                <w:rFonts w:cs="Arial"/>
                <w:szCs w:val="18"/>
                <w:lang w:eastAsia="zh-CN"/>
              </w:rPr>
            </w:pPr>
            <w:r w:rsidRPr="00E30083">
              <w:rPr>
                <w:lang w:eastAsia="zh-CN"/>
              </w:rPr>
              <w:t>(NOTE)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rsidR="00296351" w:rsidRDefault="00296351" w:rsidP="002A65CD">
            <w:pPr>
              <w:pStyle w:val="TAL"/>
              <w:rPr>
                <w:rFonts w:cs="Arial"/>
                <w:szCs w:val="18"/>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val="en-US" w:eastAsia="zh-CN"/>
              </w:rPr>
            </w:pPr>
            <w:r w:rsidRPr="00E30083">
              <w:rPr>
                <w:rFonts w:hint="eastAsia"/>
                <w:lang w:eastAsia="zh-CN"/>
              </w:rPr>
              <w:lastRenderedPageBreak/>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rsidR="00296351" w:rsidRDefault="00296351" w:rsidP="002A65CD">
            <w:pPr>
              <w:pStyle w:val="TAL"/>
              <w:rPr>
                <w:rFonts w:cs="Arial"/>
                <w:szCs w:val="18"/>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rsidR="00B02215" w:rsidRPr="00E30083" w:rsidRDefault="00B02215" w:rsidP="002A65CD">
            <w:pPr>
              <w:pStyle w:val="TAL"/>
              <w:rPr>
                <w:rFonts w:cs="Arial"/>
                <w:szCs w:val="18"/>
              </w:rPr>
            </w:pP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rsidR="00B02215" w:rsidRPr="00630AB6" w:rsidRDefault="00B02215" w:rsidP="00B02215"/>
    <w:p w:rsidR="00B02215" w:rsidRPr="00630AB6" w:rsidRDefault="00B02215" w:rsidP="00B02215">
      <w:pPr>
        <w:pStyle w:val="Heading5"/>
      </w:pPr>
      <w:bookmarkStart w:id="428" w:name="_Toc20142321"/>
      <w:bookmarkStart w:id="429" w:name="_Toc34217267"/>
      <w:bookmarkStart w:id="430" w:name="_Toc34217419"/>
      <w:bookmarkStart w:id="431" w:name="_Toc39051782"/>
      <w:bookmarkStart w:id="432" w:name="_Toc43210354"/>
      <w:bookmarkStart w:id="433" w:name="_Toc49853260"/>
      <w:bookmarkStart w:id="434" w:name="_Toc51871828"/>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28"/>
      <w:bookmarkEnd w:id="429"/>
      <w:bookmarkEnd w:id="430"/>
      <w:bookmarkEnd w:id="431"/>
      <w:bookmarkEnd w:id="432"/>
      <w:bookmarkEnd w:id="433"/>
      <w:bookmarkEnd w:id="434"/>
    </w:p>
    <w:p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rsidR="00B02215" w:rsidRPr="00630AB6" w:rsidRDefault="00B02215" w:rsidP="00B02215"/>
    <w:p w:rsidR="00B02215" w:rsidRPr="00630AB6" w:rsidRDefault="00B02215" w:rsidP="00B02215">
      <w:pPr>
        <w:pStyle w:val="Heading5"/>
      </w:pPr>
      <w:bookmarkStart w:id="435" w:name="_Toc20142322"/>
      <w:bookmarkStart w:id="436" w:name="_Toc34217268"/>
      <w:bookmarkStart w:id="437" w:name="_Toc34217420"/>
      <w:bookmarkStart w:id="438" w:name="_Toc39051783"/>
      <w:bookmarkStart w:id="439" w:name="_Toc43210355"/>
      <w:bookmarkStart w:id="440" w:name="_Toc49853261"/>
      <w:bookmarkStart w:id="441" w:name="_Toc51871829"/>
      <w:r w:rsidRPr="00630AB6">
        <w:lastRenderedPageBreak/>
        <w:t>6.1.6.2.4</w:t>
      </w:r>
      <w:r w:rsidRPr="00630AB6">
        <w:tab/>
        <w:t>Void</w:t>
      </w:r>
      <w:bookmarkEnd w:id="435"/>
      <w:bookmarkEnd w:id="436"/>
      <w:bookmarkEnd w:id="437"/>
      <w:bookmarkEnd w:id="438"/>
      <w:bookmarkEnd w:id="439"/>
      <w:bookmarkEnd w:id="440"/>
      <w:bookmarkEnd w:id="441"/>
    </w:p>
    <w:p w:rsidR="00B02215" w:rsidRPr="00630AB6" w:rsidRDefault="00B02215" w:rsidP="00B02215">
      <w:pPr>
        <w:pStyle w:val="Heading5"/>
      </w:pPr>
      <w:bookmarkStart w:id="442" w:name="_Toc20142323"/>
      <w:bookmarkStart w:id="443" w:name="_Toc34217269"/>
      <w:bookmarkStart w:id="444" w:name="_Toc34217421"/>
      <w:bookmarkStart w:id="445" w:name="_Toc39051784"/>
      <w:bookmarkStart w:id="446" w:name="_Toc43210356"/>
      <w:bookmarkStart w:id="447" w:name="_Toc49853262"/>
      <w:bookmarkStart w:id="448" w:name="_Toc51871830"/>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442"/>
      <w:bookmarkEnd w:id="443"/>
      <w:bookmarkEnd w:id="444"/>
      <w:bookmarkEnd w:id="445"/>
      <w:bookmarkEnd w:id="446"/>
      <w:bookmarkEnd w:id="447"/>
      <w:bookmarkEnd w:id="448"/>
    </w:p>
    <w:p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rsidR="00B02215" w:rsidRPr="00630AB6" w:rsidRDefault="00B02215" w:rsidP="00B02215"/>
    <w:p w:rsidR="00B02215" w:rsidRPr="00630AB6" w:rsidRDefault="00B02215" w:rsidP="00B02215">
      <w:pPr>
        <w:pStyle w:val="Heading5"/>
      </w:pPr>
      <w:bookmarkStart w:id="449" w:name="_Toc20142324"/>
      <w:bookmarkStart w:id="450" w:name="_Toc34217270"/>
      <w:bookmarkStart w:id="451" w:name="_Toc34217422"/>
      <w:bookmarkStart w:id="452" w:name="_Toc39051785"/>
      <w:bookmarkStart w:id="453" w:name="_Toc43210357"/>
      <w:bookmarkStart w:id="454" w:name="_Toc49853263"/>
      <w:bookmarkStart w:id="455" w:name="_Toc51871831"/>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449"/>
      <w:bookmarkEnd w:id="450"/>
      <w:bookmarkEnd w:id="451"/>
      <w:bookmarkEnd w:id="452"/>
      <w:bookmarkEnd w:id="453"/>
      <w:bookmarkEnd w:id="454"/>
      <w:bookmarkEnd w:id="455"/>
    </w:p>
    <w:p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bl>
    <w:p w:rsidR="00B02215" w:rsidRPr="00630AB6" w:rsidRDefault="00B02215" w:rsidP="00B02215"/>
    <w:p w:rsidR="00B02215" w:rsidRPr="00630AB6" w:rsidRDefault="00B02215" w:rsidP="00B02215">
      <w:pPr>
        <w:pStyle w:val="Heading5"/>
      </w:pPr>
      <w:bookmarkStart w:id="456" w:name="_Toc20142325"/>
      <w:bookmarkStart w:id="457" w:name="_Toc34217271"/>
      <w:bookmarkStart w:id="458" w:name="_Toc34217423"/>
      <w:bookmarkStart w:id="459" w:name="_Toc39051786"/>
      <w:bookmarkStart w:id="460" w:name="_Toc43210358"/>
      <w:bookmarkStart w:id="461" w:name="_Toc49853264"/>
      <w:bookmarkStart w:id="462" w:name="_Toc51871832"/>
      <w:r w:rsidRPr="00630AB6">
        <w:t>6.1.6.2.7</w:t>
      </w:r>
      <w:r w:rsidRPr="00630AB6">
        <w:tab/>
        <w:t xml:space="preserve">Type: </w:t>
      </w:r>
      <w:r w:rsidRPr="00630AB6">
        <w:rPr>
          <w:lang w:eastAsia="zh-CN"/>
        </w:rPr>
        <w:t>NsiInformation</w:t>
      </w:r>
      <w:bookmarkEnd w:id="456"/>
      <w:bookmarkEnd w:id="457"/>
      <w:bookmarkEnd w:id="458"/>
      <w:bookmarkEnd w:id="459"/>
      <w:bookmarkEnd w:id="460"/>
      <w:bookmarkEnd w:id="461"/>
      <w:bookmarkEnd w:id="462"/>
    </w:p>
    <w:p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rsidR="00B02215" w:rsidRPr="00630AB6" w:rsidRDefault="00B02215" w:rsidP="00B02215"/>
    <w:p w:rsidR="00B02215" w:rsidRPr="00630AB6" w:rsidRDefault="00B02215" w:rsidP="00B02215">
      <w:pPr>
        <w:pStyle w:val="Heading5"/>
      </w:pPr>
      <w:bookmarkStart w:id="463" w:name="_Toc20142326"/>
      <w:bookmarkStart w:id="464" w:name="_Toc34217272"/>
      <w:bookmarkStart w:id="465" w:name="_Toc34217424"/>
      <w:bookmarkStart w:id="466" w:name="_Toc39051787"/>
      <w:bookmarkStart w:id="467" w:name="_Toc43210359"/>
      <w:bookmarkStart w:id="468" w:name="_Toc49853265"/>
      <w:bookmarkStart w:id="469" w:name="_Toc51871833"/>
      <w:r w:rsidRPr="00630AB6">
        <w:t>6.1.6.2.8</w:t>
      </w:r>
      <w:r w:rsidRPr="00630AB6">
        <w:tab/>
        <w:t xml:space="preserve">Type: </w:t>
      </w:r>
      <w:r w:rsidRPr="00630AB6">
        <w:rPr>
          <w:rFonts w:hint="eastAsia"/>
          <w:lang w:eastAsia="zh-CN"/>
        </w:rPr>
        <w:t>Mapping</w:t>
      </w:r>
      <w:r w:rsidRPr="00630AB6">
        <w:rPr>
          <w:lang w:eastAsia="zh-CN"/>
        </w:rPr>
        <w:t>OfSnssai</w:t>
      </w:r>
      <w:bookmarkEnd w:id="463"/>
      <w:bookmarkEnd w:id="464"/>
      <w:bookmarkEnd w:id="465"/>
      <w:bookmarkEnd w:id="466"/>
      <w:bookmarkEnd w:id="467"/>
      <w:bookmarkEnd w:id="468"/>
      <w:bookmarkEnd w:id="469"/>
    </w:p>
    <w:p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rsidR="00B02215" w:rsidRPr="00630AB6" w:rsidRDefault="00B02215" w:rsidP="00B02215"/>
    <w:p w:rsidR="00B02215" w:rsidRPr="00630AB6" w:rsidRDefault="00B02215" w:rsidP="00B02215">
      <w:pPr>
        <w:pStyle w:val="Heading5"/>
      </w:pPr>
      <w:bookmarkStart w:id="470" w:name="_Toc20142327"/>
      <w:bookmarkStart w:id="471" w:name="_Toc34217273"/>
      <w:bookmarkStart w:id="472" w:name="_Toc34217425"/>
      <w:bookmarkStart w:id="473" w:name="_Toc39051788"/>
      <w:bookmarkStart w:id="474" w:name="_Toc43210360"/>
      <w:bookmarkStart w:id="475" w:name="_Toc49853266"/>
      <w:bookmarkStart w:id="476" w:name="_Toc51871834"/>
      <w:r w:rsidRPr="00630AB6">
        <w:lastRenderedPageBreak/>
        <w:t>6.1.6.2.9</w:t>
      </w:r>
      <w:r w:rsidRPr="00630AB6">
        <w:tab/>
        <w:t>Void</w:t>
      </w:r>
      <w:bookmarkEnd w:id="470"/>
      <w:bookmarkEnd w:id="471"/>
      <w:bookmarkEnd w:id="472"/>
      <w:bookmarkEnd w:id="473"/>
      <w:bookmarkEnd w:id="474"/>
      <w:bookmarkEnd w:id="475"/>
      <w:bookmarkEnd w:id="476"/>
    </w:p>
    <w:p w:rsidR="00B02215" w:rsidRPr="00630AB6" w:rsidRDefault="00B02215" w:rsidP="00B02215">
      <w:pPr>
        <w:pStyle w:val="Heading5"/>
      </w:pPr>
      <w:bookmarkStart w:id="477" w:name="_Toc20142328"/>
      <w:bookmarkStart w:id="478" w:name="_Toc34217274"/>
      <w:bookmarkStart w:id="479" w:name="_Toc34217426"/>
      <w:bookmarkStart w:id="480" w:name="_Toc39051789"/>
      <w:bookmarkStart w:id="481" w:name="_Toc43210361"/>
      <w:bookmarkStart w:id="482" w:name="_Toc49853267"/>
      <w:bookmarkStart w:id="483" w:name="_Toc51871835"/>
      <w:r w:rsidRPr="00630AB6">
        <w:t>6.1.6.2.10</w:t>
      </w:r>
      <w:r w:rsidRPr="00630AB6">
        <w:tab/>
        <w:t xml:space="preserve">Type: </w:t>
      </w:r>
      <w:r w:rsidRPr="00630AB6">
        <w:rPr>
          <w:lang w:eastAsia="zh-CN"/>
        </w:rPr>
        <w:t>SliceInfoForRegistration</w:t>
      </w:r>
      <w:bookmarkEnd w:id="477"/>
      <w:bookmarkEnd w:id="478"/>
      <w:bookmarkEnd w:id="479"/>
      <w:bookmarkEnd w:id="480"/>
      <w:bookmarkEnd w:id="481"/>
      <w:bookmarkEnd w:id="482"/>
      <w:bookmarkEnd w:id="483"/>
    </w:p>
    <w:p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rsidR="00B02215" w:rsidRPr="00630AB6" w:rsidRDefault="00B02215" w:rsidP="00B02215"/>
    <w:p w:rsidR="00B02215" w:rsidRPr="00630AB6" w:rsidRDefault="00B02215" w:rsidP="00B02215">
      <w:pPr>
        <w:pStyle w:val="Heading5"/>
      </w:pPr>
      <w:bookmarkStart w:id="484" w:name="_Toc20142329"/>
      <w:bookmarkStart w:id="485" w:name="_Toc34217275"/>
      <w:bookmarkStart w:id="486" w:name="_Toc34217427"/>
      <w:bookmarkStart w:id="487" w:name="_Toc39051790"/>
      <w:bookmarkStart w:id="488" w:name="_Toc43210362"/>
      <w:bookmarkStart w:id="489" w:name="_Toc49853268"/>
      <w:bookmarkStart w:id="490" w:name="_Toc51871836"/>
      <w:r w:rsidRPr="00630AB6">
        <w:t>6.1.6.2.11</w:t>
      </w:r>
      <w:r w:rsidRPr="00630AB6">
        <w:tab/>
        <w:t xml:space="preserve">Type: </w:t>
      </w:r>
      <w:r w:rsidRPr="00630AB6">
        <w:rPr>
          <w:lang w:eastAsia="zh-CN"/>
        </w:rPr>
        <w:t>SliceInfoForPDUSession</w:t>
      </w:r>
      <w:bookmarkEnd w:id="484"/>
      <w:bookmarkEnd w:id="485"/>
      <w:bookmarkEnd w:id="486"/>
      <w:bookmarkEnd w:id="487"/>
      <w:bookmarkEnd w:id="488"/>
      <w:bookmarkEnd w:id="489"/>
      <w:bookmarkEnd w:id="490"/>
    </w:p>
    <w:p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rsidR="00B02215" w:rsidRPr="00630AB6" w:rsidRDefault="00B02215" w:rsidP="00B02215">
      <w:pPr>
        <w:rPr>
          <w:lang w:val="en-US" w:eastAsia="zh-CN"/>
        </w:rPr>
      </w:pPr>
    </w:p>
    <w:p w:rsidR="00B02215" w:rsidRPr="00630AB6" w:rsidRDefault="00B02215" w:rsidP="00B02215">
      <w:pPr>
        <w:pStyle w:val="Heading5"/>
      </w:pPr>
      <w:bookmarkStart w:id="491" w:name="_Toc20142330"/>
      <w:bookmarkStart w:id="492" w:name="_Toc34217276"/>
      <w:bookmarkStart w:id="493" w:name="_Toc34217428"/>
      <w:bookmarkStart w:id="494" w:name="_Toc39051791"/>
      <w:bookmarkStart w:id="495" w:name="_Toc43210363"/>
      <w:bookmarkStart w:id="496" w:name="_Toc49853269"/>
      <w:bookmarkStart w:id="497" w:name="_Toc51871837"/>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491"/>
      <w:bookmarkEnd w:id="492"/>
      <w:bookmarkEnd w:id="493"/>
      <w:bookmarkEnd w:id="494"/>
      <w:bookmarkEnd w:id="495"/>
      <w:bookmarkEnd w:id="496"/>
      <w:bookmarkEnd w:id="497"/>
    </w:p>
    <w:p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rsidR="00B02215" w:rsidRPr="00630AB6" w:rsidRDefault="00B02215" w:rsidP="00B02215"/>
    <w:p w:rsidR="00B02215" w:rsidRPr="00630AB6" w:rsidRDefault="00B02215" w:rsidP="00B02215">
      <w:pPr>
        <w:pStyle w:val="Heading5"/>
      </w:pPr>
      <w:bookmarkStart w:id="498" w:name="_Toc20142331"/>
      <w:bookmarkStart w:id="499" w:name="_Toc34217277"/>
      <w:bookmarkStart w:id="500" w:name="_Toc34217429"/>
      <w:bookmarkStart w:id="501" w:name="_Toc39051792"/>
      <w:bookmarkStart w:id="502" w:name="_Toc43210364"/>
      <w:bookmarkStart w:id="503" w:name="_Toc49853270"/>
      <w:bookmarkStart w:id="504" w:name="_Toc51871838"/>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498"/>
      <w:bookmarkEnd w:id="499"/>
      <w:bookmarkEnd w:id="500"/>
      <w:bookmarkEnd w:id="501"/>
      <w:bookmarkEnd w:id="502"/>
      <w:bookmarkEnd w:id="503"/>
      <w:bookmarkEnd w:id="504"/>
    </w:p>
    <w:p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rsidR="00B02215" w:rsidRPr="00630AB6" w:rsidRDefault="00B02215" w:rsidP="00B02215">
      <w:pPr>
        <w:rPr>
          <w:lang w:eastAsia="zh-CN"/>
        </w:rPr>
      </w:pPr>
    </w:p>
    <w:p w:rsidR="00B02215" w:rsidRPr="007E794E" w:rsidRDefault="00B02215" w:rsidP="00B02215"/>
    <w:p w:rsidR="00B02215" w:rsidRPr="00630AB6" w:rsidRDefault="00B02215" w:rsidP="00B02215">
      <w:pPr>
        <w:pStyle w:val="Heading4"/>
        <w:rPr>
          <w:lang w:val="en-US"/>
        </w:rPr>
      </w:pPr>
      <w:bookmarkStart w:id="505" w:name="_Toc20142332"/>
      <w:bookmarkStart w:id="506" w:name="_Toc34217278"/>
      <w:bookmarkStart w:id="507" w:name="_Toc34217430"/>
      <w:bookmarkStart w:id="508" w:name="_Toc39051793"/>
      <w:bookmarkStart w:id="509" w:name="_Toc43210365"/>
      <w:bookmarkStart w:id="510" w:name="_Toc49853271"/>
      <w:bookmarkStart w:id="511" w:name="_Toc51871839"/>
      <w:r w:rsidRPr="00630AB6">
        <w:rPr>
          <w:lang w:val="en-US"/>
        </w:rPr>
        <w:t>6.1.6.3</w:t>
      </w:r>
      <w:r w:rsidRPr="00630AB6">
        <w:rPr>
          <w:lang w:val="en-US"/>
        </w:rPr>
        <w:tab/>
        <w:t>Simple data types and enumerations</w:t>
      </w:r>
      <w:bookmarkEnd w:id="505"/>
      <w:bookmarkEnd w:id="506"/>
      <w:bookmarkEnd w:id="507"/>
      <w:bookmarkEnd w:id="508"/>
      <w:bookmarkEnd w:id="509"/>
      <w:bookmarkEnd w:id="510"/>
      <w:bookmarkEnd w:id="511"/>
    </w:p>
    <w:p w:rsidR="00B02215" w:rsidRPr="00630AB6" w:rsidRDefault="00B02215" w:rsidP="00B02215">
      <w:pPr>
        <w:pStyle w:val="Heading5"/>
      </w:pPr>
      <w:bookmarkStart w:id="512" w:name="_Toc20142333"/>
      <w:bookmarkStart w:id="513" w:name="_Toc34217279"/>
      <w:bookmarkStart w:id="514" w:name="_Toc34217431"/>
      <w:bookmarkStart w:id="515" w:name="_Toc39051794"/>
      <w:bookmarkStart w:id="516" w:name="_Toc43210366"/>
      <w:bookmarkStart w:id="517" w:name="_Toc49853272"/>
      <w:bookmarkStart w:id="518" w:name="_Toc51871840"/>
      <w:r w:rsidRPr="00630AB6">
        <w:t>6.1.6.3.1</w:t>
      </w:r>
      <w:r w:rsidRPr="00630AB6">
        <w:tab/>
        <w:t>Introduction</w:t>
      </w:r>
      <w:bookmarkEnd w:id="512"/>
      <w:bookmarkEnd w:id="513"/>
      <w:bookmarkEnd w:id="514"/>
      <w:bookmarkEnd w:id="515"/>
      <w:bookmarkEnd w:id="516"/>
      <w:bookmarkEnd w:id="517"/>
      <w:bookmarkEnd w:id="518"/>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519" w:name="_Toc20142334"/>
      <w:bookmarkStart w:id="520" w:name="_Toc34217280"/>
      <w:bookmarkStart w:id="521" w:name="_Toc34217432"/>
      <w:bookmarkStart w:id="522" w:name="_Toc39051795"/>
      <w:bookmarkStart w:id="523" w:name="_Toc43210367"/>
      <w:bookmarkStart w:id="524" w:name="_Toc49853273"/>
      <w:bookmarkStart w:id="525" w:name="_Toc51871841"/>
      <w:r w:rsidRPr="00630AB6">
        <w:t>6.1.6.3.2</w:t>
      </w:r>
      <w:r w:rsidRPr="00630AB6">
        <w:tab/>
        <w:t>Simple data types</w:t>
      </w:r>
      <w:bookmarkEnd w:id="519"/>
      <w:bookmarkEnd w:id="520"/>
      <w:bookmarkEnd w:id="521"/>
      <w:bookmarkEnd w:id="522"/>
      <w:bookmarkEnd w:id="523"/>
      <w:bookmarkEnd w:id="524"/>
      <w:bookmarkEnd w:id="525"/>
    </w:p>
    <w:p w:rsidR="00B02215" w:rsidRPr="00630AB6" w:rsidRDefault="00B02215" w:rsidP="00B02215">
      <w:r w:rsidRPr="00630AB6">
        <w:t>The simple data types defined in table 6.1.6.3.2-1 shall be supported.</w:t>
      </w:r>
    </w:p>
    <w:p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r w:rsidRPr="00E30083">
              <w:rPr>
                <w:rFonts w:hint="eastAsia"/>
              </w:rPr>
              <w:t>Represents the Network Slice Instance Identifier</w:t>
            </w:r>
          </w:p>
        </w:tc>
      </w:tr>
    </w:tbl>
    <w:p w:rsidR="00B02215" w:rsidRPr="00630AB6" w:rsidRDefault="00B02215" w:rsidP="00B02215"/>
    <w:p w:rsidR="00B02215" w:rsidRPr="00630AB6" w:rsidRDefault="00B02215" w:rsidP="00B02215">
      <w:pPr>
        <w:pStyle w:val="Heading5"/>
      </w:pPr>
      <w:bookmarkStart w:id="526" w:name="_Toc20142335"/>
      <w:bookmarkStart w:id="527" w:name="_Toc34217281"/>
      <w:bookmarkStart w:id="528" w:name="_Toc34217433"/>
      <w:bookmarkStart w:id="529" w:name="_Toc39051796"/>
      <w:bookmarkStart w:id="530" w:name="_Toc43210368"/>
      <w:bookmarkStart w:id="531" w:name="_Toc49853274"/>
      <w:bookmarkStart w:id="532" w:name="_Toc51871842"/>
      <w:r w:rsidRPr="00630AB6">
        <w:t>6.1.6.3.3</w:t>
      </w:r>
      <w:r w:rsidRPr="00630AB6">
        <w:tab/>
        <w:t>Enumeration: RoamingIndication</w:t>
      </w:r>
      <w:bookmarkEnd w:id="526"/>
      <w:bookmarkEnd w:id="527"/>
      <w:bookmarkEnd w:id="528"/>
      <w:bookmarkEnd w:id="529"/>
      <w:bookmarkEnd w:id="530"/>
      <w:bookmarkEnd w:id="531"/>
      <w:bookmarkEnd w:id="532"/>
    </w:p>
    <w:p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not roaming.</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but is using a local breakout PDU session.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and is using a home routed PDU session.</w:t>
            </w:r>
          </w:p>
        </w:tc>
      </w:tr>
    </w:tbl>
    <w:p w:rsidR="00B02215" w:rsidRPr="00630AB6" w:rsidRDefault="00B02215" w:rsidP="00B02215">
      <w:pPr>
        <w:rPr>
          <w:lang w:val="en-US" w:eastAsia="zh-CN"/>
        </w:rPr>
      </w:pPr>
    </w:p>
    <w:p w:rsidR="00B02215" w:rsidRPr="00630AB6" w:rsidRDefault="00B02215" w:rsidP="00B02215">
      <w:pPr>
        <w:pStyle w:val="Heading4"/>
      </w:pPr>
      <w:bookmarkStart w:id="533" w:name="_Toc20142336"/>
      <w:bookmarkStart w:id="534" w:name="_Toc34217282"/>
      <w:bookmarkStart w:id="535" w:name="_Toc34217434"/>
      <w:bookmarkStart w:id="536" w:name="_Toc39051797"/>
      <w:bookmarkStart w:id="537" w:name="_Toc43210369"/>
      <w:bookmarkStart w:id="538" w:name="_Toc49853275"/>
      <w:bookmarkStart w:id="539" w:name="_Toc51871843"/>
      <w:r w:rsidRPr="00630AB6">
        <w:lastRenderedPageBreak/>
        <w:t>6.1.6.4</w:t>
      </w:r>
      <w:r w:rsidRPr="00630AB6">
        <w:tab/>
        <w:t>Binary data</w:t>
      </w:r>
      <w:bookmarkEnd w:id="533"/>
      <w:bookmarkEnd w:id="534"/>
      <w:bookmarkEnd w:id="535"/>
      <w:bookmarkEnd w:id="536"/>
      <w:bookmarkEnd w:id="537"/>
      <w:bookmarkEnd w:id="538"/>
      <w:bookmarkEnd w:id="539"/>
    </w:p>
    <w:p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B02215" w:rsidRPr="00630AB6" w:rsidRDefault="00B02215" w:rsidP="00B02215">
      <w:pPr>
        <w:pStyle w:val="Heading3"/>
      </w:pPr>
      <w:bookmarkStart w:id="540" w:name="_Toc20142337"/>
      <w:bookmarkStart w:id="541" w:name="_Toc34217283"/>
      <w:bookmarkStart w:id="542" w:name="_Toc34217435"/>
      <w:bookmarkStart w:id="543" w:name="_Toc39051798"/>
      <w:bookmarkStart w:id="544" w:name="_Toc43210370"/>
      <w:bookmarkStart w:id="545" w:name="_Toc49853276"/>
      <w:bookmarkStart w:id="546" w:name="_Toc51871844"/>
      <w:r w:rsidRPr="00630AB6">
        <w:t>6.1.7</w:t>
      </w:r>
      <w:r w:rsidRPr="00630AB6">
        <w:tab/>
        <w:t>Error Handling</w:t>
      </w:r>
      <w:bookmarkEnd w:id="540"/>
      <w:bookmarkEnd w:id="541"/>
      <w:bookmarkEnd w:id="542"/>
      <w:bookmarkEnd w:id="543"/>
      <w:bookmarkEnd w:id="544"/>
      <w:bookmarkEnd w:id="545"/>
      <w:bookmarkEnd w:id="546"/>
    </w:p>
    <w:p w:rsidR="00B02215" w:rsidRPr="00630AB6" w:rsidRDefault="00B02215" w:rsidP="00B02215">
      <w:pPr>
        <w:pStyle w:val="Heading4"/>
      </w:pPr>
      <w:bookmarkStart w:id="547" w:name="_Toc20142338"/>
      <w:bookmarkStart w:id="548" w:name="_Toc34217284"/>
      <w:bookmarkStart w:id="549" w:name="_Toc34217436"/>
      <w:bookmarkStart w:id="550" w:name="_Toc39051799"/>
      <w:bookmarkStart w:id="551" w:name="_Toc43210371"/>
      <w:bookmarkStart w:id="552" w:name="_Toc49853277"/>
      <w:bookmarkStart w:id="553" w:name="_Toc51871845"/>
      <w:r w:rsidRPr="00630AB6">
        <w:t>6.1.7.1</w:t>
      </w:r>
      <w:r w:rsidRPr="00630AB6">
        <w:tab/>
        <w:t>General</w:t>
      </w:r>
      <w:bookmarkEnd w:id="547"/>
      <w:bookmarkEnd w:id="548"/>
      <w:bookmarkEnd w:id="549"/>
      <w:bookmarkEnd w:id="550"/>
      <w:bookmarkEnd w:id="551"/>
      <w:bookmarkEnd w:id="552"/>
      <w:bookmarkEnd w:id="553"/>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554" w:name="_Toc20142339"/>
      <w:bookmarkStart w:id="555" w:name="_Toc34217285"/>
      <w:bookmarkStart w:id="556" w:name="_Toc34217437"/>
      <w:bookmarkStart w:id="557" w:name="_Toc39051800"/>
      <w:bookmarkStart w:id="558" w:name="_Toc43210372"/>
      <w:bookmarkStart w:id="559" w:name="_Toc49853278"/>
      <w:bookmarkStart w:id="560" w:name="_Toc51871846"/>
      <w:r w:rsidRPr="00630AB6">
        <w:t>6.1.7.2</w:t>
      </w:r>
      <w:r w:rsidRPr="00630AB6">
        <w:tab/>
        <w:t>Protocol Errors</w:t>
      </w:r>
      <w:bookmarkEnd w:id="554"/>
      <w:bookmarkEnd w:id="555"/>
      <w:bookmarkEnd w:id="556"/>
      <w:bookmarkEnd w:id="557"/>
      <w:bookmarkEnd w:id="558"/>
      <w:bookmarkEnd w:id="559"/>
      <w:bookmarkEnd w:id="560"/>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561" w:name="_Toc20142340"/>
      <w:bookmarkStart w:id="562" w:name="_Toc34217286"/>
      <w:bookmarkStart w:id="563" w:name="_Toc34217438"/>
      <w:bookmarkStart w:id="564" w:name="_Toc39051801"/>
      <w:bookmarkStart w:id="565" w:name="_Toc43210373"/>
      <w:bookmarkStart w:id="566" w:name="_Toc49853279"/>
      <w:bookmarkStart w:id="567" w:name="_Toc51871847"/>
      <w:r w:rsidRPr="00630AB6">
        <w:t>6.1.7.3</w:t>
      </w:r>
      <w:r w:rsidRPr="00630AB6">
        <w:tab/>
        <w:t>Application Errors</w:t>
      </w:r>
      <w:bookmarkEnd w:id="561"/>
      <w:bookmarkEnd w:id="562"/>
      <w:bookmarkEnd w:id="563"/>
      <w:bookmarkEnd w:id="564"/>
      <w:bookmarkEnd w:id="565"/>
      <w:bookmarkEnd w:id="566"/>
      <w:bookmarkEnd w:id="567"/>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rsidR="00B02215" w:rsidRPr="00630AB6" w:rsidRDefault="00B02215" w:rsidP="00B02215">
      <w:pPr>
        <w:rPr>
          <w:lang w:val="en-US" w:eastAsia="zh-CN"/>
        </w:rPr>
      </w:pPr>
    </w:p>
    <w:p w:rsidR="00B02215" w:rsidRPr="00630AB6" w:rsidRDefault="00B02215" w:rsidP="00B02215">
      <w:pPr>
        <w:pStyle w:val="Heading3"/>
      </w:pPr>
      <w:bookmarkStart w:id="568" w:name="_Toc20142341"/>
      <w:bookmarkStart w:id="569" w:name="_Toc34217287"/>
      <w:bookmarkStart w:id="570" w:name="_Toc34217439"/>
      <w:bookmarkStart w:id="571" w:name="_Toc39051802"/>
      <w:bookmarkStart w:id="572" w:name="_Toc43210374"/>
      <w:bookmarkStart w:id="573" w:name="_Toc49853280"/>
      <w:bookmarkStart w:id="574" w:name="_Toc51871848"/>
      <w:r w:rsidRPr="00630AB6">
        <w:t>6.1.</w:t>
      </w:r>
      <w:r w:rsidRPr="00630AB6">
        <w:rPr>
          <w:rFonts w:hint="eastAsia"/>
          <w:lang w:eastAsia="zh-CN"/>
        </w:rPr>
        <w:t>8</w:t>
      </w:r>
      <w:r w:rsidRPr="00630AB6">
        <w:tab/>
        <w:t>Feature negotiation</w:t>
      </w:r>
      <w:bookmarkEnd w:id="568"/>
      <w:bookmarkEnd w:id="569"/>
      <w:bookmarkEnd w:id="570"/>
      <w:bookmarkEnd w:id="571"/>
      <w:bookmarkEnd w:id="572"/>
      <w:bookmarkEnd w:id="573"/>
      <w:bookmarkEnd w:id="574"/>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rsidR="00B02215" w:rsidRPr="00630AB6" w:rsidRDefault="00B02215" w:rsidP="00B02215">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Nnssf_NSSelection service.</w:t>
      </w:r>
    </w:p>
    <w:p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B02215" w:rsidRPr="00E30083" w:rsidTr="002A65CD">
        <w:trPr>
          <w:cantSplit/>
          <w:jc w:val="center"/>
        </w:trPr>
        <w:tc>
          <w:tcPr>
            <w:tcW w:w="993" w:type="dxa"/>
          </w:tcPr>
          <w:p w:rsidR="00B02215" w:rsidRPr="00E30083" w:rsidRDefault="00B02215" w:rsidP="002A65CD">
            <w:pPr>
              <w:pStyle w:val="TAC"/>
            </w:pPr>
          </w:p>
        </w:tc>
        <w:tc>
          <w:tcPr>
            <w:tcW w:w="1063" w:type="dxa"/>
          </w:tcPr>
          <w:p w:rsidR="00B02215" w:rsidRPr="00E30083" w:rsidRDefault="00B02215" w:rsidP="002A65CD">
            <w:pPr>
              <w:pStyle w:val="TAL"/>
              <w:rPr>
                <w:color w:val="FF0000"/>
              </w:rPr>
            </w:pPr>
          </w:p>
        </w:tc>
        <w:tc>
          <w:tcPr>
            <w:tcW w:w="639" w:type="dxa"/>
          </w:tcPr>
          <w:p w:rsidR="00B02215" w:rsidRPr="00E30083" w:rsidRDefault="00B02215" w:rsidP="002A65CD">
            <w:pPr>
              <w:pStyle w:val="TAC"/>
              <w:rPr>
                <w:color w:val="FF0000"/>
              </w:rPr>
            </w:pPr>
          </w:p>
        </w:tc>
        <w:tc>
          <w:tcPr>
            <w:tcW w:w="6520" w:type="dxa"/>
          </w:tcPr>
          <w:p w:rsidR="00B02215" w:rsidRPr="00E30083" w:rsidRDefault="00B02215" w:rsidP="002A65CD">
            <w:pPr>
              <w:pStyle w:val="TAL"/>
              <w:jc w:val="center"/>
            </w:pPr>
          </w:p>
          <w:p w:rsidR="00B02215" w:rsidRPr="00E30083" w:rsidRDefault="00B02215" w:rsidP="002A65CD">
            <w:pPr>
              <w:pStyle w:val="TAL"/>
            </w:pPr>
            <w:r w:rsidRPr="00E30083">
              <w:t xml:space="preserve"> </w:t>
            </w:r>
          </w:p>
        </w:tc>
      </w:tr>
      <w:tr w:rsidR="00B02215" w:rsidRPr="00E30083" w:rsidTr="002A65CD">
        <w:trPr>
          <w:cantSplit/>
          <w:jc w:val="center"/>
        </w:trPr>
        <w:tc>
          <w:tcPr>
            <w:tcW w:w="9215" w:type="dxa"/>
            <w:gridSpan w:val="4"/>
          </w:tcPr>
          <w:p w:rsidR="00B02215" w:rsidRPr="00E30083" w:rsidRDefault="00B02215" w:rsidP="002A65CD">
            <w:pPr>
              <w:pStyle w:val="TAL"/>
              <w:rPr>
                <w:bCs/>
              </w:rPr>
            </w:pPr>
            <w:r w:rsidRPr="00E30083">
              <w:t>Feature number: The order number of the feature within the s</w:t>
            </w:r>
            <w:r w:rsidRPr="00E30083">
              <w:rPr>
                <w:bCs/>
              </w:rPr>
              <w:t>upportedFeatures attribute (starting with 1).</w:t>
            </w:r>
          </w:p>
          <w:p w:rsidR="00B02215" w:rsidRPr="00E30083" w:rsidRDefault="00B02215" w:rsidP="002A65CD">
            <w:pPr>
              <w:pStyle w:val="TAL"/>
              <w:rPr>
                <w:bCs/>
              </w:rPr>
            </w:pPr>
            <w:r w:rsidRPr="00E30083">
              <w:rPr>
                <w:bCs/>
              </w:rPr>
              <w:t>Feature: A short name that can be used to refer to the bit and to the feature.</w:t>
            </w:r>
          </w:p>
          <w:p w:rsidR="00B02215" w:rsidRPr="00E30083" w:rsidRDefault="00B02215" w:rsidP="002A65C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B02215" w:rsidRPr="00E30083" w:rsidRDefault="00B02215" w:rsidP="002A65CD">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575" w:name="_Toc20142342"/>
      <w:bookmarkStart w:id="576" w:name="_Toc34217288"/>
      <w:bookmarkStart w:id="577" w:name="_Toc34217440"/>
      <w:bookmarkStart w:id="578" w:name="_Toc39051803"/>
      <w:bookmarkStart w:id="579" w:name="_Toc43210375"/>
      <w:bookmarkStart w:id="580" w:name="_Toc49853281"/>
      <w:bookmarkStart w:id="581" w:name="_Toc51871849"/>
      <w:r w:rsidRPr="00630AB6">
        <w:rPr>
          <w:lang w:val="en-US"/>
        </w:rPr>
        <w:lastRenderedPageBreak/>
        <w:t>6.1.9</w:t>
      </w:r>
      <w:r w:rsidRPr="00630AB6">
        <w:rPr>
          <w:lang w:val="en-US"/>
        </w:rPr>
        <w:tab/>
        <w:t>Security</w:t>
      </w:r>
      <w:bookmarkEnd w:id="575"/>
      <w:bookmarkEnd w:id="576"/>
      <w:bookmarkEnd w:id="577"/>
      <w:bookmarkEnd w:id="578"/>
      <w:bookmarkEnd w:id="579"/>
      <w:bookmarkEnd w:id="580"/>
      <w:bookmarkEnd w:id="581"/>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B02215" w:rsidRPr="00630AB6" w:rsidRDefault="00B02215" w:rsidP="00B02215">
      <w:pPr>
        <w:rPr>
          <w:lang w:eastAsia="zh-CN"/>
        </w:rPr>
      </w:pPr>
      <w:r w:rsidRPr="00630AB6">
        <w:rPr>
          <w:lang w:val="en-US"/>
        </w:rPr>
        <w:t>The Nnssf_NSSelection API does not define any scopes for OAuth2 authorization.</w:t>
      </w:r>
    </w:p>
    <w:p w:rsidR="00B02215" w:rsidRPr="00630AB6" w:rsidRDefault="00B02215" w:rsidP="00B02215">
      <w:pPr>
        <w:pStyle w:val="Heading2"/>
      </w:pPr>
      <w:bookmarkStart w:id="582" w:name="_Toc20142343"/>
      <w:bookmarkStart w:id="583" w:name="_Toc34217289"/>
      <w:bookmarkStart w:id="584" w:name="_Toc34217441"/>
      <w:bookmarkStart w:id="585" w:name="_Toc39051804"/>
      <w:bookmarkStart w:id="586" w:name="_Toc43210376"/>
      <w:bookmarkStart w:id="587" w:name="_Toc49853282"/>
      <w:bookmarkStart w:id="588" w:name="_Toc51871850"/>
      <w:r w:rsidRPr="00630AB6">
        <w:t>6.2</w:t>
      </w:r>
      <w:r w:rsidRPr="00630AB6">
        <w:tab/>
        <w:t>Nnssf_NSSAIAvailability Service API</w:t>
      </w:r>
      <w:bookmarkEnd w:id="582"/>
      <w:bookmarkEnd w:id="583"/>
      <w:bookmarkEnd w:id="584"/>
      <w:bookmarkEnd w:id="585"/>
      <w:bookmarkEnd w:id="586"/>
      <w:bookmarkEnd w:id="587"/>
      <w:bookmarkEnd w:id="588"/>
    </w:p>
    <w:p w:rsidR="00B02215" w:rsidRPr="00630AB6" w:rsidRDefault="00B02215" w:rsidP="00B02215">
      <w:pPr>
        <w:pStyle w:val="Heading2"/>
      </w:pPr>
      <w:bookmarkStart w:id="589" w:name="_Toc20142344"/>
      <w:bookmarkStart w:id="590" w:name="_Toc34217290"/>
      <w:bookmarkStart w:id="591" w:name="_Toc34217442"/>
      <w:bookmarkStart w:id="592" w:name="_Toc39051805"/>
      <w:bookmarkStart w:id="593" w:name="_Toc43210377"/>
      <w:bookmarkStart w:id="594" w:name="_Toc49853283"/>
      <w:bookmarkStart w:id="595" w:name="_Toc51871851"/>
      <w:r w:rsidRPr="00630AB6">
        <w:t>6.2.1</w:t>
      </w:r>
      <w:r w:rsidRPr="00630AB6">
        <w:tab/>
        <w:t>API URI</w:t>
      </w:r>
      <w:bookmarkEnd w:id="589"/>
      <w:bookmarkEnd w:id="590"/>
      <w:bookmarkEnd w:id="591"/>
      <w:bookmarkEnd w:id="592"/>
      <w:bookmarkEnd w:id="593"/>
      <w:bookmarkEnd w:id="594"/>
      <w:bookmarkEnd w:id="595"/>
    </w:p>
    <w:p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 </w:t>
      </w:r>
    </w:p>
    <w:p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rsidR="00B02215" w:rsidRPr="00630AB6" w:rsidRDefault="00B02215" w:rsidP="00B02215">
      <w:pPr>
        <w:pStyle w:val="Heading3"/>
      </w:pPr>
      <w:bookmarkStart w:id="596" w:name="_Toc20142345"/>
      <w:bookmarkStart w:id="597" w:name="_Toc34217291"/>
      <w:bookmarkStart w:id="598" w:name="_Toc34217443"/>
      <w:bookmarkStart w:id="599" w:name="_Toc39051806"/>
      <w:bookmarkStart w:id="600" w:name="_Toc43210378"/>
      <w:bookmarkStart w:id="601" w:name="_Toc49853284"/>
      <w:bookmarkStart w:id="602" w:name="_Toc51871852"/>
      <w:r w:rsidRPr="00630AB6">
        <w:t>6.2.2</w:t>
      </w:r>
      <w:r w:rsidRPr="00630AB6">
        <w:tab/>
        <w:t>Usage of HTTP</w:t>
      </w:r>
      <w:bookmarkEnd w:id="596"/>
      <w:bookmarkEnd w:id="597"/>
      <w:bookmarkEnd w:id="598"/>
      <w:bookmarkEnd w:id="599"/>
      <w:bookmarkEnd w:id="600"/>
      <w:bookmarkEnd w:id="601"/>
      <w:bookmarkEnd w:id="602"/>
    </w:p>
    <w:p w:rsidR="00B02215" w:rsidRPr="00630AB6" w:rsidRDefault="00B02215" w:rsidP="00B02215">
      <w:pPr>
        <w:pStyle w:val="Heading4"/>
      </w:pPr>
      <w:bookmarkStart w:id="603" w:name="_Toc20142346"/>
      <w:bookmarkStart w:id="604" w:name="_Toc34217292"/>
      <w:bookmarkStart w:id="605" w:name="_Toc34217444"/>
      <w:bookmarkStart w:id="606" w:name="_Toc39051807"/>
      <w:bookmarkStart w:id="607" w:name="_Toc43210379"/>
      <w:bookmarkStart w:id="608" w:name="_Toc49853285"/>
      <w:bookmarkStart w:id="609" w:name="_Toc51871853"/>
      <w:r w:rsidRPr="00630AB6">
        <w:t>6.2.2.1</w:t>
      </w:r>
      <w:r w:rsidRPr="00630AB6">
        <w:tab/>
        <w:t>General</w:t>
      </w:r>
      <w:bookmarkEnd w:id="603"/>
      <w:bookmarkEnd w:id="604"/>
      <w:bookmarkEnd w:id="605"/>
      <w:bookmarkEnd w:id="606"/>
      <w:bookmarkEnd w:id="607"/>
      <w:bookmarkEnd w:id="608"/>
      <w:bookmarkEnd w:id="609"/>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rsidR="00B02215" w:rsidRPr="00630AB6" w:rsidRDefault="00B02215" w:rsidP="00B02215">
      <w:pPr>
        <w:pStyle w:val="Heading4"/>
      </w:pPr>
      <w:bookmarkStart w:id="610" w:name="_Toc20142347"/>
      <w:bookmarkStart w:id="611" w:name="_Toc34217293"/>
      <w:bookmarkStart w:id="612" w:name="_Toc34217445"/>
      <w:bookmarkStart w:id="613" w:name="_Toc39051808"/>
      <w:bookmarkStart w:id="614" w:name="_Toc43210380"/>
      <w:bookmarkStart w:id="615" w:name="_Toc49853286"/>
      <w:bookmarkStart w:id="616" w:name="_Toc51871854"/>
      <w:r w:rsidRPr="00630AB6">
        <w:t>6.2.2.2</w:t>
      </w:r>
      <w:r w:rsidRPr="00630AB6">
        <w:tab/>
        <w:t>HTTP standard headers</w:t>
      </w:r>
      <w:bookmarkEnd w:id="610"/>
      <w:bookmarkEnd w:id="611"/>
      <w:bookmarkEnd w:id="612"/>
      <w:bookmarkEnd w:id="613"/>
      <w:bookmarkEnd w:id="614"/>
      <w:bookmarkEnd w:id="615"/>
      <w:bookmarkEnd w:id="616"/>
    </w:p>
    <w:p w:rsidR="00B02215" w:rsidRPr="00630AB6" w:rsidRDefault="00B02215" w:rsidP="00B02215">
      <w:pPr>
        <w:pStyle w:val="Heading5"/>
        <w:rPr>
          <w:lang w:eastAsia="zh-CN"/>
        </w:rPr>
      </w:pPr>
      <w:bookmarkStart w:id="617" w:name="_Toc20142348"/>
      <w:bookmarkStart w:id="618" w:name="_Toc34217294"/>
      <w:bookmarkStart w:id="619" w:name="_Toc34217446"/>
      <w:bookmarkStart w:id="620" w:name="_Toc39051809"/>
      <w:bookmarkStart w:id="621" w:name="_Toc43210381"/>
      <w:bookmarkStart w:id="622" w:name="_Toc49853287"/>
      <w:bookmarkStart w:id="623" w:name="_Toc51871855"/>
      <w:r w:rsidRPr="00630AB6">
        <w:t>6.2.2.2.1</w:t>
      </w:r>
      <w:r w:rsidRPr="00630AB6">
        <w:rPr>
          <w:rFonts w:hint="eastAsia"/>
          <w:lang w:eastAsia="zh-CN"/>
        </w:rPr>
        <w:tab/>
      </w:r>
      <w:r w:rsidRPr="00630AB6">
        <w:rPr>
          <w:lang w:eastAsia="zh-CN"/>
        </w:rPr>
        <w:t>General</w:t>
      </w:r>
      <w:bookmarkEnd w:id="617"/>
      <w:bookmarkEnd w:id="618"/>
      <w:bookmarkEnd w:id="619"/>
      <w:bookmarkEnd w:id="620"/>
      <w:bookmarkEnd w:id="621"/>
      <w:bookmarkEnd w:id="622"/>
      <w:bookmarkEnd w:id="623"/>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624" w:name="_Toc20142349"/>
      <w:bookmarkStart w:id="625" w:name="_Toc34217295"/>
      <w:bookmarkStart w:id="626" w:name="_Toc34217447"/>
      <w:bookmarkStart w:id="627" w:name="_Toc39051810"/>
      <w:bookmarkStart w:id="628" w:name="_Toc43210382"/>
      <w:bookmarkStart w:id="629" w:name="_Toc49853288"/>
      <w:bookmarkStart w:id="630" w:name="_Toc51871856"/>
      <w:r w:rsidRPr="00630AB6">
        <w:t>6.2.2.2.2</w:t>
      </w:r>
      <w:r w:rsidRPr="00630AB6">
        <w:tab/>
        <w:t>Content type</w:t>
      </w:r>
      <w:bookmarkEnd w:id="624"/>
      <w:bookmarkEnd w:id="625"/>
      <w:bookmarkEnd w:id="626"/>
      <w:bookmarkEnd w:id="627"/>
      <w:bookmarkEnd w:id="628"/>
      <w:bookmarkEnd w:id="629"/>
      <w:bookmarkEnd w:id="630"/>
    </w:p>
    <w:p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rsidR="00B02215" w:rsidRPr="00630AB6" w:rsidRDefault="00B02215" w:rsidP="00B02215">
      <w:r w:rsidRPr="00630AB6">
        <w:t>The following content types shall be supported:</w:t>
      </w:r>
    </w:p>
    <w:p w:rsidR="00B02215" w:rsidRPr="00630AB6" w:rsidRDefault="00B02215" w:rsidP="00B02215">
      <w:pPr>
        <w:pStyle w:val="B10"/>
      </w:pPr>
      <w:r w:rsidRPr="00630AB6">
        <w:lastRenderedPageBreak/>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rsidR="00B02215" w:rsidRPr="002857AD" w:rsidRDefault="00B02215" w:rsidP="00B02215">
      <w:pPr>
        <w:pStyle w:val="Heading5"/>
        <w:rPr>
          <w:lang w:val="en-US"/>
        </w:rPr>
      </w:pPr>
      <w:bookmarkStart w:id="631" w:name="_Toc20142350"/>
      <w:bookmarkStart w:id="632" w:name="_Toc34217296"/>
      <w:bookmarkStart w:id="633" w:name="_Toc34217448"/>
      <w:bookmarkStart w:id="634" w:name="_Toc39051811"/>
      <w:bookmarkStart w:id="635" w:name="_Toc43210383"/>
      <w:bookmarkStart w:id="636" w:name="_Toc49853289"/>
      <w:bookmarkStart w:id="637" w:name="_Toc51871857"/>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631"/>
      <w:bookmarkEnd w:id="632"/>
      <w:bookmarkEnd w:id="633"/>
      <w:bookmarkEnd w:id="634"/>
      <w:bookmarkEnd w:id="635"/>
      <w:bookmarkEnd w:id="636"/>
      <w:bookmarkEnd w:id="637"/>
    </w:p>
    <w:p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rsidR="00B02215" w:rsidRPr="00D65AA5" w:rsidRDefault="00B02215" w:rsidP="00B02215"/>
    <w:p w:rsidR="00B02215" w:rsidRPr="00630AB6" w:rsidRDefault="00B02215" w:rsidP="00B02215">
      <w:pPr>
        <w:pStyle w:val="Heading4"/>
      </w:pPr>
      <w:bookmarkStart w:id="638" w:name="_Toc20142351"/>
      <w:bookmarkStart w:id="639" w:name="_Toc34217297"/>
      <w:bookmarkStart w:id="640" w:name="_Toc34217449"/>
      <w:bookmarkStart w:id="641" w:name="_Toc39051812"/>
      <w:bookmarkStart w:id="642" w:name="_Toc43210384"/>
      <w:bookmarkStart w:id="643" w:name="_Toc49853290"/>
      <w:bookmarkStart w:id="644" w:name="_Toc51871858"/>
      <w:r w:rsidRPr="00630AB6">
        <w:t>6.2.2.3</w:t>
      </w:r>
      <w:r w:rsidRPr="00630AB6">
        <w:tab/>
        <w:t>HTTP custom headers</w:t>
      </w:r>
      <w:bookmarkEnd w:id="638"/>
      <w:bookmarkEnd w:id="639"/>
      <w:bookmarkEnd w:id="640"/>
      <w:bookmarkEnd w:id="641"/>
      <w:bookmarkEnd w:id="642"/>
      <w:bookmarkEnd w:id="643"/>
      <w:bookmarkEnd w:id="644"/>
    </w:p>
    <w:p w:rsidR="00B02215" w:rsidRPr="00630AB6" w:rsidRDefault="00B02215" w:rsidP="00B02215">
      <w:pPr>
        <w:pStyle w:val="Heading5"/>
        <w:rPr>
          <w:lang w:eastAsia="zh-CN"/>
        </w:rPr>
      </w:pPr>
      <w:bookmarkStart w:id="645" w:name="_Toc20142352"/>
      <w:bookmarkStart w:id="646" w:name="_Toc34217298"/>
      <w:bookmarkStart w:id="647" w:name="_Toc34217450"/>
      <w:bookmarkStart w:id="648" w:name="_Toc39051813"/>
      <w:bookmarkStart w:id="649" w:name="_Toc43210385"/>
      <w:bookmarkStart w:id="650" w:name="_Toc49853291"/>
      <w:bookmarkStart w:id="651" w:name="_Toc51871859"/>
      <w:r w:rsidRPr="00630AB6">
        <w:t>6.2.2.3.1</w:t>
      </w:r>
      <w:r w:rsidRPr="00630AB6">
        <w:rPr>
          <w:rFonts w:hint="eastAsia"/>
          <w:lang w:eastAsia="zh-CN"/>
        </w:rPr>
        <w:tab/>
      </w:r>
      <w:r w:rsidRPr="00630AB6">
        <w:rPr>
          <w:lang w:eastAsia="zh-CN"/>
        </w:rPr>
        <w:t>General</w:t>
      </w:r>
      <w:bookmarkEnd w:id="645"/>
      <w:bookmarkEnd w:id="646"/>
      <w:bookmarkEnd w:id="647"/>
      <w:bookmarkEnd w:id="648"/>
      <w:bookmarkEnd w:id="649"/>
      <w:bookmarkEnd w:id="650"/>
      <w:bookmarkEnd w:id="651"/>
    </w:p>
    <w:p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652" w:name="_Toc20142353"/>
      <w:bookmarkStart w:id="653" w:name="_Toc34217299"/>
      <w:bookmarkStart w:id="654" w:name="_Toc34217451"/>
      <w:bookmarkStart w:id="655" w:name="_Toc39051814"/>
      <w:bookmarkStart w:id="656" w:name="_Toc43210386"/>
      <w:bookmarkStart w:id="657" w:name="_Toc49853292"/>
      <w:bookmarkStart w:id="658" w:name="_Toc51871860"/>
      <w:r w:rsidRPr="00630AB6">
        <w:t>6.2.3</w:t>
      </w:r>
      <w:r w:rsidRPr="00630AB6">
        <w:tab/>
        <w:t>Resources</w:t>
      </w:r>
      <w:bookmarkEnd w:id="652"/>
      <w:bookmarkEnd w:id="653"/>
      <w:bookmarkEnd w:id="654"/>
      <w:bookmarkEnd w:id="655"/>
      <w:bookmarkEnd w:id="656"/>
      <w:bookmarkEnd w:id="657"/>
      <w:bookmarkEnd w:id="658"/>
    </w:p>
    <w:p w:rsidR="00B02215" w:rsidRPr="00630AB6" w:rsidRDefault="00B02215" w:rsidP="00B02215">
      <w:pPr>
        <w:pStyle w:val="Heading4"/>
      </w:pPr>
      <w:bookmarkStart w:id="659" w:name="_Toc20142354"/>
      <w:bookmarkStart w:id="660" w:name="_Toc34217300"/>
      <w:bookmarkStart w:id="661" w:name="_Toc34217452"/>
      <w:bookmarkStart w:id="662" w:name="_Toc39051815"/>
      <w:bookmarkStart w:id="663" w:name="_Toc43210387"/>
      <w:bookmarkStart w:id="664" w:name="_Toc49853293"/>
      <w:bookmarkStart w:id="665" w:name="_Toc51871861"/>
      <w:r w:rsidRPr="00630AB6">
        <w:t>6.2.3.1</w:t>
      </w:r>
      <w:r w:rsidRPr="00630AB6">
        <w:tab/>
        <w:t>Overview</w:t>
      </w:r>
      <w:bookmarkEnd w:id="659"/>
      <w:bookmarkEnd w:id="660"/>
      <w:bookmarkEnd w:id="661"/>
      <w:bookmarkEnd w:id="662"/>
      <w:bookmarkEnd w:id="663"/>
      <w:bookmarkEnd w:id="664"/>
      <w:bookmarkEnd w:id="665"/>
    </w:p>
    <w:p w:rsidR="00B02215"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8790" w:dyaOrig="5191">
          <v:shape id="_x0000_i1037" type="#_x0000_t75" style="width:348.3pt;height:205.55pt" o:ole="">
            <v:imagedata r:id="rId36" o:title=""/>
          </v:shape>
          <o:OLEObject Type="Embed" ProgID="Visio.Drawing.15" ShapeID="_x0000_i1037" DrawAspect="Content" ObjectID="_1662484626" r:id="rId37"/>
        </w:object>
      </w:r>
    </w:p>
    <w:p w:rsidR="00B02215" w:rsidRPr="000D12E5" w:rsidRDefault="00B02215" w:rsidP="00B02215">
      <w:pPr>
        <w:pStyle w:val="TF"/>
      </w:pPr>
      <w:r w:rsidRPr="000D12E5">
        <w:t>Figure 6.2.3.1-1: Resource URI structure of the Nnssf_NSSAIAvailability API</w:t>
      </w:r>
    </w:p>
    <w:p w:rsidR="00B02215" w:rsidRPr="00630AB6" w:rsidRDefault="00B02215" w:rsidP="00B02215">
      <w:r w:rsidRPr="00630AB6">
        <w:t>Table 6.2.3.1-1 provides an overview of the resources and applicable HTTP methods.</w:t>
      </w:r>
    </w:p>
    <w:p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122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Discover the communication options supported by the NSSF for this resource.</w:t>
            </w:r>
          </w:p>
        </w:tc>
      </w:tr>
      <w:tr w:rsidR="00B02215" w:rsidRPr="00E30083" w:rsidTr="002A65CD">
        <w:trPr>
          <w:trHeight w:val="710"/>
          <w:jc w:val="center"/>
        </w:trPr>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rsidTr="002A65CD">
        <w:trPr>
          <w:jc w:val="center"/>
        </w:trPr>
        <w:tc>
          <w:tcPr>
            <w:tcW w:w="0" w:type="auto"/>
            <w:vMerge w:val="restart"/>
            <w:tcBorders>
              <w:left w:val="single" w:sz="4" w:space="0" w:color="auto"/>
              <w:right w:val="single" w:sz="4" w:space="0" w:color="auto"/>
            </w:tcBorders>
            <w:vAlign w:val="center"/>
          </w:tcPr>
          <w:p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rsidTr="002A65CD">
        <w:trPr>
          <w:jc w:val="center"/>
        </w:trPr>
        <w:tc>
          <w:tcPr>
            <w:tcW w:w="0" w:type="auto"/>
            <w:vMerge/>
            <w:tcBorders>
              <w:left w:val="single" w:sz="4" w:space="0" w:color="auto"/>
              <w:right w:val="single" w:sz="4" w:space="0" w:color="auto"/>
            </w:tcBorders>
            <w:vAlign w:val="center"/>
          </w:tcPr>
          <w:p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rsidR="00C1575C" w:rsidRPr="00E30083" w:rsidRDefault="00C1575C" w:rsidP="00C1575C">
            <w:pPr>
              <w:pStyle w:val="TAL"/>
              <w:rPr>
                <w:lang w:eastAsia="zh-CN"/>
              </w:rPr>
            </w:pPr>
            <w:r>
              <w:rPr>
                <w:rFonts w:hint="eastAsia"/>
                <w:lang w:eastAsia="zh-CN"/>
              </w:rPr>
              <w:t>M</w:t>
            </w:r>
            <w:r>
              <w:rPr>
                <w:lang w:eastAsia="zh-CN"/>
              </w:rPr>
              <w:t>odify a subscription.</w:t>
            </w:r>
          </w:p>
        </w:tc>
      </w:tr>
    </w:tbl>
    <w:p w:rsidR="00B02215" w:rsidRPr="00630AB6" w:rsidRDefault="00B02215" w:rsidP="00B02215"/>
    <w:p w:rsidR="00B02215" w:rsidRPr="00630AB6" w:rsidRDefault="00B02215" w:rsidP="00B02215">
      <w:pPr>
        <w:pStyle w:val="Heading4"/>
      </w:pPr>
      <w:bookmarkStart w:id="666" w:name="_Toc20142355"/>
      <w:bookmarkStart w:id="667" w:name="_Toc34217301"/>
      <w:bookmarkStart w:id="668" w:name="_Toc34217453"/>
      <w:bookmarkStart w:id="669" w:name="_Toc39051816"/>
      <w:bookmarkStart w:id="670" w:name="_Toc43210388"/>
      <w:bookmarkStart w:id="671" w:name="_Toc49853294"/>
      <w:bookmarkStart w:id="672" w:name="_Toc51871862"/>
      <w:r w:rsidRPr="00630AB6">
        <w:t>6.2.3.2</w:t>
      </w:r>
      <w:r w:rsidRPr="00630AB6">
        <w:tab/>
        <w:t xml:space="preserve">Resource: NSSAI Availability </w:t>
      </w:r>
      <w:r w:rsidRPr="00E517E8">
        <w:rPr>
          <w:lang w:val="fr-FR"/>
        </w:rPr>
        <w:t>Doc</w:t>
      </w:r>
      <w:r>
        <w:rPr>
          <w:lang w:val="fr-FR"/>
        </w:rPr>
        <w:t>ument</w:t>
      </w:r>
      <w:bookmarkEnd w:id="666"/>
      <w:bookmarkEnd w:id="667"/>
      <w:bookmarkEnd w:id="668"/>
      <w:bookmarkEnd w:id="669"/>
      <w:bookmarkEnd w:id="670"/>
      <w:bookmarkEnd w:id="671"/>
      <w:bookmarkEnd w:id="672"/>
    </w:p>
    <w:p w:rsidR="00B02215" w:rsidRPr="00630AB6" w:rsidRDefault="00B02215" w:rsidP="00B02215">
      <w:pPr>
        <w:pStyle w:val="Heading5"/>
      </w:pPr>
      <w:bookmarkStart w:id="673" w:name="_Toc20142356"/>
      <w:bookmarkStart w:id="674" w:name="_Toc34217302"/>
      <w:bookmarkStart w:id="675" w:name="_Toc34217454"/>
      <w:bookmarkStart w:id="676" w:name="_Toc39051817"/>
      <w:bookmarkStart w:id="677" w:name="_Toc43210389"/>
      <w:bookmarkStart w:id="678" w:name="_Toc49853295"/>
      <w:bookmarkStart w:id="679" w:name="_Toc51871863"/>
      <w:r w:rsidRPr="00630AB6">
        <w:t>6.2.3.2.1</w:t>
      </w:r>
      <w:r w:rsidRPr="00630AB6">
        <w:tab/>
        <w:t>Description</w:t>
      </w:r>
      <w:bookmarkEnd w:id="673"/>
      <w:bookmarkEnd w:id="674"/>
      <w:bookmarkEnd w:id="675"/>
      <w:bookmarkEnd w:id="676"/>
      <w:bookmarkEnd w:id="677"/>
      <w:bookmarkEnd w:id="678"/>
      <w:bookmarkEnd w:id="679"/>
    </w:p>
    <w:p w:rsidR="00B02215" w:rsidRPr="00630AB6" w:rsidRDefault="00B02215" w:rsidP="00B02215">
      <w:r w:rsidRPr="00630AB6">
        <w:t xml:space="preserve">This resource represents a </w:t>
      </w:r>
      <w:r>
        <w:t>single</w:t>
      </w:r>
      <w:r w:rsidRPr="00630AB6">
        <w:t xml:space="preserve">  NSSAI Availability resource.</w:t>
      </w:r>
    </w:p>
    <w:p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680" w:name="_Toc20142357"/>
      <w:bookmarkStart w:id="681" w:name="_Toc34217303"/>
      <w:bookmarkStart w:id="682" w:name="_Toc34217455"/>
      <w:bookmarkStart w:id="683" w:name="_Toc39051818"/>
      <w:bookmarkStart w:id="684" w:name="_Toc43210390"/>
      <w:bookmarkStart w:id="685" w:name="_Toc49853296"/>
      <w:bookmarkStart w:id="686" w:name="_Toc51871864"/>
      <w:r w:rsidRPr="00630AB6">
        <w:t>6.2.3.2.2</w:t>
      </w:r>
      <w:r w:rsidRPr="00630AB6">
        <w:tab/>
        <w:t>Resource Definition</w:t>
      </w:r>
      <w:bookmarkEnd w:id="680"/>
      <w:bookmarkEnd w:id="681"/>
      <w:bookmarkEnd w:id="682"/>
      <w:bookmarkEnd w:id="683"/>
      <w:bookmarkEnd w:id="684"/>
      <w:bookmarkEnd w:id="685"/>
      <w:bookmarkEnd w:id="686"/>
    </w:p>
    <w:p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rsidR="00B02215" w:rsidRPr="00630AB6" w:rsidRDefault="00B02215" w:rsidP="00B02215"/>
    <w:p w:rsidR="00B02215" w:rsidRPr="00630AB6" w:rsidRDefault="00B02215" w:rsidP="00B02215">
      <w:pPr>
        <w:pStyle w:val="Heading5"/>
      </w:pPr>
      <w:bookmarkStart w:id="687" w:name="_Toc20142358"/>
      <w:bookmarkStart w:id="688" w:name="_Toc34217304"/>
      <w:bookmarkStart w:id="689" w:name="_Toc34217456"/>
      <w:bookmarkStart w:id="690" w:name="_Toc39051819"/>
      <w:bookmarkStart w:id="691" w:name="_Toc43210391"/>
      <w:bookmarkStart w:id="692" w:name="_Toc49853297"/>
      <w:bookmarkStart w:id="693" w:name="_Toc51871865"/>
      <w:r w:rsidRPr="00630AB6">
        <w:t>6.2.3.2.3</w:t>
      </w:r>
      <w:r w:rsidRPr="00630AB6">
        <w:tab/>
        <w:t>Resource Standard Methods</w:t>
      </w:r>
      <w:bookmarkEnd w:id="687"/>
      <w:bookmarkEnd w:id="688"/>
      <w:bookmarkEnd w:id="689"/>
      <w:bookmarkEnd w:id="690"/>
      <w:bookmarkEnd w:id="691"/>
      <w:bookmarkEnd w:id="692"/>
      <w:bookmarkEnd w:id="693"/>
    </w:p>
    <w:p w:rsidR="00B02215" w:rsidRPr="00630AB6" w:rsidRDefault="00B02215" w:rsidP="00B02215">
      <w:pPr>
        <w:pStyle w:val="Heading6"/>
      </w:pPr>
      <w:bookmarkStart w:id="694" w:name="_Toc20142359"/>
      <w:bookmarkStart w:id="695" w:name="_Toc34217305"/>
      <w:bookmarkStart w:id="696" w:name="_Toc34217457"/>
      <w:bookmarkStart w:id="697" w:name="_Toc39051820"/>
      <w:bookmarkStart w:id="698" w:name="_Toc43210392"/>
      <w:bookmarkStart w:id="699" w:name="_Toc49853298"/>
      <w:bookmarkStart w:id="700" w:name="_Toc51871866"/>
      <w:r w:rsidRPr="00630AB6">
        <w:t>6.2.3.2.3.1</w:t>
      </w:r>
      <w:r w:rsidRPr="00630AB6">
        <w:tab/>
        <w:t>PUT</w:t>
      </w:r>
      <w:bookmarkEnd w:id="694"/>
      <w:bookmarkEnd w:id="695"/>
      <w:bookmarkEnd w:id="696"/>
      <w:bookmarkEnd w:id="697"/>
      <w:bookmarkEnd w:id="698"/>
      <w:bookmarkEnd w:id="699"/>
      <w:bookmarkEnd w:id="700"/>
    </w:p>
    <w:p w:rsidR="00B02215" w:rsidRPr="00630AB6" w:rsidRDefault="00B02215" w:rsidP="00B02215">
      <w:r w:rsidRPr="00630AB6">
        <w:t>This method shall support the request data structures specified in table 6.2.3.2.3.1-1 and the response data structures and response codes specified in table 6.2.3.2.3.1-2.</w:t>
      </w:r>
    </w:p>
    <w:p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rsidR="00B02215" w:rsidRPr="00630AB6" w:rsidRDefault="00B02215" w:rsidP="00B02215"/>
    <w:p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rsidR="00780322" w:rsidRPr="00A52A49" w:rsidRDefault="00780322" w:rsidP="00780322">
            <w:pPr>
              <w:pStyle w:val="TAL"/>
            </w:pPr>
            <w:r w:rsidRPr="00A52A49">
              <w:t>-</w:t>
            </w:r>
            <w:r w:rsidRPr="00A52A49">
              <w:tab/>
              <w:t>SNSSAI_NOT_SUPPORTED, if the S-NSSAI provided is not supported in the PLMN.</w:t>
            </w:r>
          </w:p>
          <w:p w:rsidR="00780322" w:rsidRPr="00A52A49" w:rsidRDefault="00780322" w:rsidP="00780322">
            <w:pPr>
              <w:pStyle w:val="TAL"/>
            </w:pPr>
            <w:r w:rsidRPr="00A52A49">
              <w:t>-</w:t>
            </w:r>
            <w:r w:rsidRPr="00A52A49">
              <w:tab/>
              <w:t>NOT_AUTHORIZED, if the NF service consumer identified by the NF Id is not authorized to update the NSSAI availability information.</w:t>
            </w:r>
          </w:p>
          <w:p w:rsidR="00780322" w:rsidRPr="00780322" w:rsidRDefault="00780322" w:rsidP="00780322">
            <w:pPr>
              <w:pStyle w:val="TF"/>
              <w:jc w:val="left"/>
            </w:pPr>
            <w:r w:rsidRPr="00A52A49">
              <w:rPr>
                <w:b w:val="0"/>
                <w:sz w:val="18"/>
                <w:lang w:eastAsia="zh-CN"/>
              </w:rPr>
              <w:t>See table 6.2.7.3-1 for the description of this error.</w:t>
            </w:r>
          </w:p>
        </w:tc>
      </w:tr>
      <w:tr w:rsidR="00780322"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Del="00780322" w:rsidRDefault="00780322" w:rsidP="00780322">
            <w:pPr>
              <w:pStyle w:val="TAN"/>
            </w:pPr>
            <w:r w:rsidRPr="00A52A49">
              <w:t>NOTE:</w:t>
            </w:r>
            <w:r w:rsidRPr="00A52A49">
              <w:tab/>
              <w:t>The mandatory HTTP error status codes for the PUT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Content-Encoding, described in IETF RFC 7231 [18]</w:t>
            </w:r>
          </w:p>
        </w:tc>
      </w:tr>
    </w:tbl>
    <w:p w:rsidR="009E4D86" w:rsidRDefault="009E4D86" w:rsidP="009E4D86"/>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outlineLvl w:val="0"/>
            </w:pPr>
            <w:r w:rsidRPr="00E30083">
              <w:t>Accept-Encoding, described in IETF RFC 7694 [19]</w:t>
            </w:r>
          </w:p>
        </w:tc>
      </w:tr>
    </w:tbl>
    <w:p w:rsidR="009E4D86" w:rsidRPr="009E4D86" w:rsidRDefault="009E4D86" w:rsidP="00B02215"/>
    <w:p w:rsidR="00B02215" w:rsidRPr="00630AB6" w:rsidRDefault="00B02215" w:rsidP="00B02215">
      <w:pPr>
        <w:pStyle w:val="Heading6"/>
      </w:pPr>
      <w:bookmarkStart w:id="701" w:name="_Toc20142360"/>
      <w:bookmarkStart w:id="702" w:name="_Toc34217306"/>
      <w:bookmarkStart w:id="703" w:name="_Toc34217458"/>
      <w:bookmarkStart w:id="704" w:name="_Toc39051821"/>
      <w:bookmarkStart w:id="705" w:name="_Toc43210393"/>
      <w:bookmarkStart w:id="706" w:name="_Toc49853299"/>
      <w:bookmarkStart w:id="707" w:name="_Toc51871867"/>
      <w:r w:rsidRPr="00630AB6">
        <w:t>6.2.3.2.3.2</w:t>
      </w:r>
      <w:r w:rsidRPr="00630AB6">
        <w:tab/>
        <w:t>PATCH</w:t>
      </w:r>
      <w:bookmarkEnd w:id="701"/>
      <w:bookmarkEnd w:id="702"/>
      <w:bookmarkEnd w:id="703"/>
      <w:bookmarkEnd w:id="704"/>
      <w:bookmarkEnd w:id="705"/>
      <w:bookmarkEnd w:id="706"/>
      <w:bookmarkEnd w:id="707"/>
    </w:p>
    <w:p w:rsidR="00B02215" w:rsidRPr="00630AB6" w:rsidRDefault="00B02215" w:rsidP="00B02215">
      <w:r w:rsidRPr="00630AB6">
        <w:t>This method shall support the request data structures specified in table 6.2.3.2.3.2-1 and the response data structures and response codes specified in table 6.2.3.2.3.2-2.</w:t>
      </w:r>
    </w:p>
    <w:p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rPr>
            </w:pPr>
            <w:r w:rsidRPr="00E30083">
              <w:rPr>
                <w:b w:val="0"/>
                <w:sz w:val="18"/>
              </w:rPr>
              <w:t>This IE contains the information regarding the JSON patch instructions for updating the AuthorizedNssaiAvailability</w:t>
            </w:r>
            <w:r w:rsidRPr="00E30083">
              <w:rPr>
                <w:rFonts w:hint="eastAsia"/>
                <w:b w:val="0"/>
                <w:sz w:val="18"/>
                <w:lang w:eastAsia="zh-CN"/>
              </w:rPr>
              <w:t>I</w:t>
            </w:r>
            <w:r w:rsidRPr="00E30083">
              <w:rPr>
                <w:b w:val="0"/>
                <w:sz w:val="18"/>
              </w:rPr>
              <w:t>nfo.</w:t>
            </w:r>
          </w:p>
        </w:tc>
      </w:tr>
    </w:tbl>
    <w:p w:rsidR="00B02215" w:rsidRPr="00630AB6" w:rsidRDefault="00B02215" w:rsidP="00B02215"/>
    <w:p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rsidR="00780322" w:rsidRPr="00A52A49" w:rsidRDefault="00780322" w:rsidP="00780322">
            <w:pPr>
              <w:pStyle w:val="TAL"/>
              <w:rPr>
                <w:lang w:val="en-US"/>
              </w:rPr>
            </w:pPr>
            <w:r w:rsidRPr="00A52A49">
              <w:rPr>
                <w:lang w:val="en-US"/>
              </w:rPr>
              <w:t>-</w:t>
            </w:r>
            <w:r w:rsidRPr="00A52A49">
              <w:rPr>
                <w:lang w:val="en-US"/>
              </w:rPr>
              <w:tab/>
              <w:t>SNSSAI_NOT_SUPPORTED, if the S-NSSAI provided is not supported in the PLMN.</w:t>
            </w:r>
          </w:p>
          <w:p w:rsidR="00780322" w:rsidRPr="00A52A49" w:rsidRDefault="00780322" w:rsidP="00780322">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rsidR="00780322" w:rsidRPr="00780322" w:rsidRDefault="00780322" w:rsidP="00780322">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t>RESOURCE</w:t>
            </w:r>
            <w:r w:rsidRPr="000B71E3">
              <w:t>_</w:t>
            </w:r>
            <w:r>
              <w:t>NOT</w:t>
            </w:r>
            <w:r>
              <w:rPr>
                <w:rFonts w:hint="eastAsia"/>
                <w:lang w:eastAsia="zh-CN"/>
              </w:rPr>
              <w:t>_</w:t>
            </w:r>
            <w:r>
              <w:rPr>
                <w:lang w:eastAsia="zh-CN"/>
              </w:rPr>
              <w:t>FOUND</w:t>
            </w:r>
          </w:p>
          <w:p w:rsidR="00780322" w:rsidRDefault="00780322" w:rsidP="00780322">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rsidR="00780322" w:rsidRPr="00E30083" w:rsidRDefault="00780322" w:rsidP="00780322">
            <w:pPr>
              <w:pStyle w:val="TF"/>
              <w:jc w:val="left"/>
              <w:rPr>
                <w:b w:val="0"/>
                <w:sz w:val="18"/>
                <w:lang w:eastAsia="zh-CN"/>
              </w:rPr>
            </w:pPr>
          </w:p>
        </w:tc>
      </w:tr>
      <w:tr w:rsidR="00780322" w:rsidRPr="00E30083"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481773" w:rsidRDefault="00780322" w:rsidP="00780322">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6"/>
      </w:pPr>
      <w:bookmarkStart w:id="708" w:name="_Toc20142361"/>
      <w:bookmarkStart w:id="709" w:name="_Toc34217307"/>
      <w:bookmarkStart w:id="710" w:name="_Toc34217459"/>
      <w:bookmarkStart w:id="711" w:name="_Toc39051822"/>
      <w:bookmarkStart w:id="712" w:name="_Toc43210394"/>
      <w:bookmarkStart w:id="713" w:name="_Toc49853300"/>
      <w:bookmarkStart w:id="714" w:name="_Toc51871868"/>
      <w:r w:rsidRPr="00630AB6">
        <w:t>6.2.3.2.3.</w:t>
      </w:r>
      <w:r w:rsidRPr="00630AB6">
        <w:rPr>
          <w:rFonts w:hint="eastAsia"/>
          <w:lang w:eastAsia="zh-CN"/>
        </w:rPr>
        <w:t>3</w:t>
      </w:r>
      <w:r w:rsidRPr="00630AB6">
        <w:tab/>
        <w:t>DELETE</w:t>
      </w:r>
      <w:bookmarkEnd w:id="708"/>
      <w:bookmarkEnd w:id="709"/>
      <w:bookmarkEnd w:id="710"/>
      <w:bookmarkEnd w:id="711"/>
      <w:bookmarkEnd w:id="712"/>
      <w:bookmarkEnd w:id="713"/>
      <w:bookmarkEnd w:id="714"/>
    </w:p>
    <w:p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rPr>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t>RESOURCE</w:t>
            </w:r>
            <w:r w:rsidRPr="000B71E3">
              <w:t>_</w:t>
            </w:r>
            <w:r>
              <w:t>NOT</w:t>
            </w:r>
            <w:r>
              <w:rPr>
                <w:rFonts w:hint="eastAsia"/>
                <w:lang w:eastAsia="zh-CN"/>
              </w:rPr>
              <w:t>_</w:t>
            </w:r>
            <w:r>
              <w:rPr>
                <w:lang w:eastAsia="zh-CN"/>
              </w:rPr>
              <w:t>FOUND</w:t>
            </w:r>
          </w:p>
          <w:p w:rsidR="00B02215" w:rsidRPr="00E30083" w:rsidRDefault="00780322" w:rsidP="00780322">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80322" w:rsidRPr="00E30083" w:rsidTr="0085168A">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481773" w:rsidRDefault="00780322" w:rsidP="00780322">
            <w:pPr>
              <w:pStyle w:val="TAN"/>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4"/>
      </w:pPr>
      <w:bookmarkStart w:id="715" w:name="_Toc20142362"/>
      <w:bookmarkStart w:id="716" w:name="_Toc34217308"/>
      <w:bookmarkStart w:id="717" w:name="_Toc34217460"/>
      <w:bookmarkStart w:id="718" w:name="_Toc39051823"/>
      <w:bookmarkStart w:id="719" w:name="_Toc43210395"/>
      <w:bookmarkStart w:id="720" w:name="_Toc49853301"/>
      <w:bookmarkStart w:id="721" w:name="_Toc51871869"/>
      <w:r w:rsidRPr="00630AB6">
        <w:t>6.2.3.3</w:t>
      </w:r>
      <w:r w:rsidRPr="00630AB6">
        <w:tab/>
        <w:t>Resource: NSSAI Availability Notification Subscriptions Collection</w:t>
      </w:r>
      <w:bookmarkEnd w:id="715"/>
      <w:bookmarkEnd w:id="716"/>
      <w:bookmarkEnd w:id="717"/>
      <w:bookmarkEnd w:id="718"/>
      <w:bookmarkEnd w:id="719"/>
      <w:bookmarkEnd w:id="720"/>
      <w:bookmarkEnd w:id="721"/>
    </w:p>
    <w:p w:rsidR="00B02215" w:rsidRPr="00630AB6" w:rsidRDefault="00B02215" w:rsidP="00B02215">
      <w:pPr>
        <w:pStyle w:val="Heading5"/>
      </w:pPr>
      <w:bookmarkStart w:id="722" w:name="_Toc20142363"/>
      <w:bookmarkStart w:id="723" w:name="_Toc34217309"/>
      <w:bookmarkStart w:id="724" w:name="_Toc34217461"/>
      <w:bookmarkStart w:id="725" w:name="_Toc39051824"/>
      <w:bookmarkStart w:id="726" w:name="_Toc43210396"/>
      <w:bookmarkStart w:id="727" w:name="_Toc49853302"/>
      <w:bookmarkStart w:id="728" w:name="_Toc51871870"/>
      <w:r w:rsidRPr="00630AB6">
        <w:t>6.2.3.3.1</w:t>
      </w:r>
      <w:r w:rsidRPr="00630AB6">
        <w:tab/>
        <w:t>Description</w:t>
      </w:r>
      <w:bookmarkEnd w:id="722"/>
      <w:bookmarkEnd w:id="723"/>
      <w:bookmarkEnd w:id="724"/>
      <w:bookmarkEnd w:id="725"/>
      <w:bookmarkEnd w:id="726"/>
      <w:bookmarkEnd w:id="727"/>
      <w:bookmarkEnd w:id="728"/>
    </w:p>
    <w:p w:rsidR="00B02215" w:rsidRPr="00630AB6" w:rsidRDefault="00B02215" w:rsidP="00B02215">
      <w:r w:rsidRPr="00630AB6">
        <w:t>This resource represents the collection of NSSAI Availability Notification Subscriptions in the NSSF.</w:t>
      </w:r>
    </w:p>
    <w:p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rsidR="00B02215" w:rsidRPr="00630AB6" w:rsidRDefault="00B02215" w:rsidP="00B02215">
      <w:pPr>
        <w:pStyle w:val="Heading5"/>
      </w:pPr>
      <w:bookmarkStart w:id="729" w:name="_Toc20142364"/>
      <w:bookmarkStart w:id="730" w:name="_Toc34217310"/>
      <w:bookmarkStart w:id="731" w:name="_Toc34217462"/>
      <w:bookmarkStart w:id="732" w:name="_Toc39051825"/>
      <w:bookmarkStart w:id="733" w:name="_Toc43210397"/>
      <w:bookmarkStart w:id="734" w:name="_Toc49853303"/>
      <w:bookmarkStart w:id="735" w:name="_Toc51871871"/>
      <w:r w:rsidRPr="00630AB6">
        <w:t>6.2.3.3.2</w:t>
      </w:r>
      <w:r w:rsidRPr="00630AB6">
        <w:tab/>
        <w:t>Resource Definition</w:t>
      </w:r>
      <w:bookmarkEnd w:id="729"/>
      <w:bookmarkEnd w:id="730"/>
      <w:bookmarkEnd w:id="731"/>
      <w:bookmarkEnd w:id="732"/>
      <w:bookmarkEnd w:id="733"/>
      <w:bookmarkEnd w:id="734"/>
      <w:bookmarkEnd w:id="735"/>
    </w:p>
    <w:p w:rsidR="00B02215" w:rsidRPr="00630AB6" w:rsidRDefault="00B02215" w:rsidP="00B02215">
      <w:r w:rsidRPr="00630AB6">
        <w:t>Resource URI: {apiRoot}/nnssf-nssaiavailability/</w:t>
      </w:r>
      <w:r>
        <w:t>{apiVersion}</w:t>
      </w:r>
      <w:r w:rsidRPr="00630AB6">
        <w:t>/nssai-availability/subscriptions</w:t>
      </w:r>
    </w:p>
    <w:p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736" w:name="_Toc20142365"/>
      <w:bookmarkStart w:id="737" w:name="_Toc34217311"/>
      <w:bookmarkStart w:id="738" w:name="_Toc34217463"/>
      <w:bookmarkStart w:id="739" w:name="_Toc39051826"/>
      <w:bookmarkStart w:id="740" w:name="_Toc43210398"/>
      <w:bookmarkStart w:id="741" w:name="_Toc49853304"/>
      <w:bookmarkStart w:id="742" w:name="_Toc51871872"/>
      <w:r w:rsidRPr="00630AB6">
        <w:t>6.2.3.3.3</w:t>
      </w:r>
      <w:r w:rsidRPr="00630AB6">
        <w:tab/>
        <w:t>Resource Standard Methods</w:t>
      </w:r>
      <w:bookmarkEnd w:id="736"/>
      <w:bookmarkEnd w:id="737"/>
      <w:bookmarkEnd w:id="738"/>
      <w:bookmarkEnd w:id="739"/>
      <w:bookmarkEnd w:id="740"/>
      <w:bookmarkEnd w:id="741"/>
      <w:bookmarkEnd w:id="742"/>
    </w:p>
    <w:p w:rsidR="00B02215" w:rsidRPr="00630AB6" w:rsidRDefault="00B02215" w:rsidP="00B02215">
      <w:pPr>
        <w:pStyle w:val="Heading6"/>
      </w:pPr>
      <w:bookmarkStart w:id="743" w:name="_Toc20142366"/>
      <w:bookmarkStart w:id="744" w:name="_Toc34217312"/>
      <w:bookmarkStart w:id="745" w:name="_Toc34217464"/>
      <w:bookmarkStart w:id="746" w:name="_Toc39051827"/>
      <w:bookmarkStart w:id="747" w:name="_Toc43210399"/>
      <w:bookmarkStart w:id="748" w:name="_Toc49853305"/>
      <w:bookmarkStart w:id="749" w:name="_Toc51871873"/>
      <w:r w:rsidRPr="00630AB6">
        <w:t>6.2.3.3.3.1</w:t>
      </w:r>
      <w:r w:rsidRPr="00630AB6">
        <w:tab/>
        <w:t>POST</w:t>
      </w:r>
      <w:bookmarkEnd w:id="743"/>
      <w:bookmarkEnd w:id="744"/>
      <w:bookmarkEnd w:id="745"/>
      <w:bookmarkEnd w:id="746"/>
      <w:bookmarkEnd w:id="747"/>
      <w:bookmarkEnd w:id="748"/>
      <w:bookmarkEnd w:id="749"/>
    </w:p>
    <w:p w:rsidR="00B02215" w:rsidRPr="00630AB6" w:rsidRDefault="00B02215" w:rsidP="00B02215">
      <w:r w:rsidRPr="00630AB6">
        <w:t>This method shall support the request data structures specified in table 6.2.3.3.3.1-1 and the response data structures and response codes specified in table 6.2.3.3.3.1-2.</w:t>
      </w:r>
    </w:p>
    <w:p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rsidR="00B02215" w:rsidRPr="00630AB6" w:rsidRDefault="00B02215" w:rsidP="00B02215"/>
    <w:p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NssfEventSubscriptionCreatedData</w:t>
            </w:r>
          </w:p>
          <w:p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rsidRPr="00780322">
              <w:rPr>
                <w:color w:val="000000"/>
              </w:rPr>
              <w:t>NOT_AUTHORIZED</w:t>
            </w:r>
          </w:p>
          <w:p w:rsidR="00B02215" w:rsidRPr="00E30083" w:rsidRDefault="00780322" w:rsidP="002A65CD">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80322"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Del="00780322"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rsidR="009E4D86" w:rsidRPr="009E4D86" w:rsidRDefault="009E4D86" w:rsidP="00B02215"/>
    <w:p w:rsidR="00B02215" w:rsidRPr="00630AB6" w:rsidRDefault="00B02215" w:rsidP="00B02215">
      <w:pPr>
        <w:pStyle w:val="Heading4"/>
      </w:pPr>
      <w:bookmarkStart w:id="750" w:name="_Toc20142367"/>
      <w:bookmarkStart w:id="751" w:name="_Toc34217313"/>
      <w:bookmarkStart w:id="752" w:name="_Toc34217465"/>
      <w:bookmarkStart w:id="753" w:name="_Toc39051828"/>
      <w:bookmarkStart w:id="754" w:name="_Toc43210400"/>
      <w:bookmarkStart w:id="755" w:name="_Toc49853306"/>
      <w:bookmarkStart w:id="756" w:name="_Toc51871874"/>
      <w:r w:rsidRPr="00630AB6">
        <w:t>6.2.3.4</w:t>
      </w:r>
      <w:r w:rsidRPr="00630AB6">
        <w:tab/>
        <w:t>Resource: Individual NSSAI Availability Notification Subscriptions</w:t>
      </w:r>
      <w:bookmarkEnd w:id="750"/>
      <w:bookmarkEnd w:id="751"/>
      <w:bookmarkEnd w:id="752"/>
      <w:bookmarkEnd w:id="753"/>
      <w:bookmarkEnd w:id="754"/>
      <w:bookmarkEnd w:id="755"/>
      <w:bookmarkEnd w:id="756"/>
    </w:p>
    <w:p w:rsidR="00B02215" w:rsidRPr="00630AB6" w:rsidRDefault="00B02215" w:rsidP="00B02215">
      <w:pPr>
        <w:pStyle w:val="Heading5"/>
      </w:pPr>
      <w:bookmarkStart w:id="757" w:name="_Toc20142368"/>
      <w:bookmarkStart w:id="758" w:name="_Toc34217314"/>
      <w:bookmarkStart w:id="759" w:name="_Toc34217466"/>
      <w:bookmarkStart w:id="760" w:name="_Toc39051829"/>
      <w:bookmarkStart w:id="761" w:name="_Toc43210401"/>
      <w:bookmarkStart w:id="762" w:name="_Toc49853307"/>
      <w:bookmarkStart w:id="763" w:name="_Toc51871875"/>
      <w:r w:rsidRPr="00630AB6">
        <w:t>6.2.3.4.1</w:t>
      </w:r>
      <w:r w:rsidRPr="00630AB6">
        <w:tab/>
        <w:t>Description</w:t>
      </w:r>
      <w:bookmarkEnd w:id="757"/>
      <w:bookmarkEnd w:id="758"/>
      <w:bookmarkEnd w:id="759"/>
      <w:bookmarkEnd w:id="760"/>
      <w:bookmarkEnd w:id="761"/>
      <w:bookmarkEnd w:id="762"/>
      <w:bookmarkEnd w:id="763"/>
    </w:p>
    <w:p w:rsidR="00B02215" w:rsidRPr="00630AB6" w:rsidRDefault="00B02215" w:rsidP="00B02215">
      <w:r w:rsidRPr="00630AB6">
        <w:t>This resource represents an Individual NSSAI Availability Notification Subscriptions resources generated by the NSSF.</w:t>
      </w:r>
    </w:p>
    <w:p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764" w:name="_Toc20142369"/>
      <w:bookmarkStart w:id="765" w:name="_Toc34217315"/>
      <w:bookmarkStart w:id="766" w:name="_Toc34217467"/>
      <w:bookmarkStart w:id="767" w:name="_Toc39051830"/>
      <w:bookmarkStart w:id="768" w:name="_Toc43210402"/>
      <w:bookmarkStart w:id="769" w:name="_Toc49853308"/>
      <w:bookmarkStart w:id="770" w:name="_Toc51871876"/>
      <w:r w:rsidRPr="00630AB6">
        <w:t>6.2.3.4.2</w:t>
      </w:r>
      <w:r w:rsidRPr="00630AB6">
        <w:tab/>
        <w:t>Resource Definition</w:t>
      </w:r>
      <w:bookmarkEnd w:id="764"/>
      <w:bookmarkEnd w:id="765"/>
      <w:bookmarkEnd w:id="766"/>
      <w:bookmarkEnd w:id="767"/>
      <w:bookmarkEnd w:id="768"/>
      <w:bookmarkEnd w:id="769"/>
      <w:bookmarkEnd w:id="770"/>
    </w:p>
    <w:p w:rsidR="00B02215" w:rsidRPr="00630AB6" w:rsidRDefault="00B02215" w:rsidP="00B02215">
      <w:r w:rsidRPr="00630AB6">
        <w:t>Resource URI: {apiRoot}/nnssf-nssaiavailability/</w:t>
      </w:r>
      <w:r>
        <w:t>{apiVersion}</w:t>
      </w:r>
      <w:r w:rsidRPr="00630AB6">
        <w:t>/nssai-availability/subscriptions/{subscriptionId}</w:t>
      </w:r>
    </w:p>
    <w:p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rsidR="00B02215" w:rsidRPr="00630AB6" w:rsidRDefault="00B02215" w:rsidP="00B02215"/>
    <w:p w:rsidR="00B02215" w:rsidRPr="00630AB6" w:rsidRDefault="00B02215" w:rsidP="00B02215">
      <w:pPr>
        <w:pStyle w:val="Heading5"/>
      </w:pPr>
      <w:bookmarkStart w:id="771" w:name="_Toc20142370"/>
      <w:bookmarkStart w:id="772" w:name="_Toc34217316"/>
      <w:bookmarkStart w:id="773" w:name="_Toc34217468"/>
      <w:bookmarkStart w:id="774" w:name="_Toc39051831"/>
      <w:bookmarkStart w:id="775" w:name="_Toc43210403"/>
      <w:bookmarkStart w:id="776" w:name="_Toc49853309"/>
      <w:bookmarkStart w:id="777" w:name="_Toc51871877"/>
      <w:r w:rsidRPr="00630AB6">
        <w:t>6.2.3.4.3</w:t>
      </w:r>
      <w:r w:rsidRPr="00630AB6">
        <w:tab/>
        <w:t>Resource Standard Methods</w:t>
      </w:r>
      <w:bookmarkEnd w:id="771"/>
      <w:bookmarkEnd w:id="772"/>
      <w:bookmarkEnd w:id="773"/>
      <w:bookmarkEnd w:id="774"/>
      <w:bookmarkEnd w:id="775"/>
      <w:bookmarkEnd w:id="776"/>
      <w:bookmarkEnd w:id="777"/>
    </w:p>
    <w:p w:rsidR="00B02215" w:rsidRPr="00630AB6" w:rsidRDefault="00B02215" w:rsidP="00B02215">
      <w:pPr>
        <w:pStyle w:val="Heading6"/>
      </w:pPr>
      <w:bookmarkStart w:id="778" w:name="_Toc20142371"/>
      <w:bookmarkStart w:id="779" w:name="_Toc34217317"/>
      <w:bookmarkStart w:id="780" w:name="_Toc34217469"/>
      <w:bookmarkStart w:id="781" w:name="_Toc39051832"/>
      <w:bookmarkStart w:id="782" w:name="_Toc43210404"/>
      <w:bookmarkStart w:id="783" w:name="_Toc49853310"/>
      <w:bookmarkStart w:id="784" w:name="_Toc51871878"/>
      <w:r w:rsidRPr="00630AB6">
        <w:t>6.2.3.4.3.1</w:t>
      </w:r>
      <w:r>
        <w:tab/>
      </w:r>
      <w:r w:rsidRPr="00630AB6">
        <w:t>DELETE</w:t>
      </w:r>
      <w:bookmarkEnd w:id="778"/>
      <w:bookmarkEnd w:id="779"/>
      <w:bookmarkEnd w:id="780"/>
      <w:bookmarkEnd w:id="781"/>
      <w:bookmarkEnd w:id="782"/>
      <w:bookmarkEnd w:id="783"/>
      <w:bookmarkEnd w:id="784"/>
    </w:p>
    <w:p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b w:val="0"/>
                <w:sz w:val="18"/>
              </w:rPr>
              <w:t>This represents the case when the subscription resource is unavailable.</w:t>
            </w:r>
          </w:p>
        </w:tc>
      </w:tr>
      <w:tr w:rsidR="00780322" w:rsidRPr="00E30083" w:rsidTr="0085168A">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N"/>
              <w:rPr>
                <w:b/>
              </w:rPr>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C1575C" w:rsidRPr="00630AB6" w:rsidRDefault="00C1575C" w:rsidP="00C1575C">
      <w:pPr>
        <w:pStyle w:val="Heading6"/>
      </w:pPr>
      <w:bookmarkStart w:id="785" w:name="_Toc49853311"/>
      <w:bookmarkStart w:id="786" w:name="_Toc51871879"/>
      <w:r w:rsidRPr="00630AB6">
        <w:t>6.2.3.4.3.</w:t>
      </w:r>
      <w:r>
        <w:t>2</w:t>
      </w:r>
      <w:r>
        <w:tab/>
        <w:t>PATCH</w:t>
      </w:r>
      <w:bookmarkEnd w:id="785"/>
      <w:bookmarkEnd w:id="786"/>
    </w:p>
    <w:p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rsidTr="00F04617">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C1575C" w:rsidRPr="00E30083" w:rsidRDefault="00C1575C" w:rsidP="00F04617">
            <w:pPr>
              <w:pStyle w:val="TAH"/>
            </w:pPr>
            <w:r w:rsidRPr="00E30083">
              <w:t>Description</w:t>
            </w:r>
          </w:p>
        </w:tc>
      </w:tr>
      <w:tr w:rsidR="00C1575C" w:rsidRPr="00E30083" w:rsidTr="00F04617">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F04617">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F04617">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rsidR="00C1575C" w:rsidRPr="00630AB6" w:rsidRDefault="00C1575C" w:rsidP="00C1575C"/>
    <w:p w:rsidR="00C1575C" w:rsidRPr="000D12E5" w:rsidRDefault="00C1575C" w:rsidP="00C1575C">
      <w:pPr>
        <w:pStyle w:val="TH"/>
      </w:pPr>
      <w:r>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rsidTr="00F046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Response</w:t>
            </w:r>
          </w:p>
          <w:p w:rsidR="00C1575C" w:rsidRPr="00E30083" w:rsidRDefault="00C1575C" w:rsidP="00F04617">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F04617">
            <w:pPr>
              <w:pStyle w:val="TAH"/>
            </w:pPr>
            <w:r w:rsidRPr="00E30083">
              <w:t>Description</w:t>
            </w:r>
          </w:p>
        </w:tc>
      </w:tr>
      <w:tr w:rsidR="00C1575C" w:rsidRPr="00E30083" w:rsidTr="00F046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F04617">
            <w:pPr>
              <w:pStyle w:val="TAL"/>
            </w:pPr>
            <w:r w:rsidRPr="00E30083">
              <w:rPr>
                <w:lang w:eastAsia="zh-CN"/>
              </w:rPr>
              <w:t>NssfEventSubscriptionCreatedData</w:t>
            </w:r>
          </w:p>
          <w:p w:rsidR="00C1575C" w:rsidRPr="00E30083" w:rsidRDefault="00C1575C" w:rsidP="00F04617">
            <w:pPr>
              <w:pStyle w:val="TAL"/>
            </w:pPr>
          </w:p>
        </w:tc>
        <w:tc>
          <w:tcPr>
            <w:tcW w:w="225" w:type="pct"/>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C1575C" w:rsidRPr="0027457B" w:rsidRDefault="00C1575C" w:rsidP="00F04617">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575C" w:rsidRPr="0027457B" w:rsidRDefault="00C1575C" w:rsidP="00F04617">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C1575C" w:rsidRPr="00E30083" w:rsidTr="00F046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F04617">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C1575C" w:rsidRPr="00E30083" w:rsidRDefault="00C1575C" w:rsidP="00F04617">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575C" w:rsidRDefault="00C1575C" w:rsidP="00F04617">
            <w:pPr>
              <w:pStyle w:val="TAL"/>
            </w:pPr>
            <w:r w:rsidRPr="003B2883">
              <w:t>Indicates the modification of subscription has failed due to application error.</w:t>
            </w:r>
          </w:p>
          <w:p w:rsidR="00C1575C" w:rsidRDefault="00C1575C" w:rsidP="00F04617">
            <w:pPr>
              <w:pStyle w:val="TAL"/>
            </w:pPr>
          </w:p>
          <w:p w:rsidR="00C1575C" w:rsidRPr="003B2883" w:rsidRDefault="00C1575C" w:rsidP="00F04617">
            <w:pPr>
              <w:pStyle w:val="TAL"/>
            </w:pPr>
            <w:r w:rsidRPr="00534FD2">
              <w:t>The "cause" attribute may be used to indicate one of the following application errors</w:t>
            </w:r>
            <w:r w:rsidRPr="003B2883">
              <w:t>:</w:t>
            </w:r>
          </w:p>
          <w:p w:rsidR="00C1575C" w:rsidRPr="00E30083" w:rsidRDefault="00C1575C" w:rsidP="00F04617">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C1575C" w:rsidRPr="00E30083" w:rsidTr="00F046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F04617">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tc>
      </w:tr>
    </w:tbl>
    <w:p w:rsidR="00C1575C" w:rsidRPr="00C1575C" w:rsidRDefault="00C1575C" w:rsidP="00B02215">
      <w:pPr>
        <w:rPr>
          <w:lang w:eastAsia="zh-CN"/>
        </w:rPr>
      </w:pPr>
    </w:p>
    <w:p w:rsidR="00B02215" w:rsidRPr="00630AB6" w:rsidRDefault="00B02215" w:rsidP="00B02215">
      <w:pPr>
        <w:pStyle w:val="Heading4"/>
      </w:pPr>
      <w:bookmarkStart w:id="787" w:name="_Toc20142372"/>
      <w:bookmarkStart w:id="788" w:name="_Toc34217318"/>
      <w:bookmarkStart w:id="789" w:name="_Toc34217470"/>
      <w:bookmarkStart w:id="790" w:name="_Toc39051833"/>
      <w:bookmarkStart w:id="791" w:name="_Toc43210405"/>
      <w:bookmarkStart w:id="792" w:name="_Toc49853312"/>
      <w:bookmarkStart w:id="793" w:name="_Toc51871880"/>
      <w:r w:rsidRPr="00630AB6">
        <w:t>6.2.3.</w:t>
      </w:r>
      <w:r>
        <w:t>5</w:t>
      </w:r>
      <w:r w:rsidRPr="00630AB6">
        <w:tab/>
        <w:t>Resource: NSSAI Availability Store</w:t>
      </w:r>
      <w:bookmarkEnd w:id="787"/>
      <w:bookmarkEnd w:id="788"/>
      <w:bookmarkEnd w:id="789"/>
      <w:bookmarkEnd w:id="790"/>
      <w:bookmarkEnd w:id="791"/>
      <w:bookmarkEnd w:id="792"/>
      <w:bookmarkEnd w:id="793"/>
    </w:p>
    <w:p w:rsidR="00B02215" w:rsidRPr="00630AB6" w:rsidRDefault="00B02215" w:rsidP="00B02215">
      <w:pPr>
        <w:pStyle w:val="Heading5"/>
      </w:pPr>
      <w:bookmarkStart w:id="794" w:name="_Toc20142373"/>
      <w:bookmarkStart w:id="795" w:name="_Toc34217319"/>
      <w:bookmarkStart w:id="796" w:name="_Toc34217471"/>
      <w:bookmarkStart w:id="797" w:name="_Toc39051834"/>
      <w:bookmarkStart w:id="798" w:name="_Toc43210406"/>
      <w:bookmarkStart w:id="799" w:name="_Toc49853313"/>
      <w:bookmarkStart w:id="800" w:name="_Toc51871881"/>
      <w:r w:rsidRPr="00630AB6">
        <w:t>6.2.3.</w:t>
      </w:r>
      <w:r>
        <w:t>5</w:t>
      </w:r>
      <w:r w:rsidRPr="00630AB6">
        <w:t>.1</w:t>
      </w:r>
      <w:r w:rsidRPr="00630AB6">
        <w:tab/>
        <w:t>Description</w:t>
      </w:r>
      <w:bookmarkEnd w:id="794"/>
      <w:bookmarkEnd w:id="795"/>
      <w:bookmarkEnd w:id="796"/>
      <w:bookmarkEnd w:id="797"/>
      <w:bookmarkEnd w:id="798"/>
      <w:bookmarkEnd w:id="799"/>
      <w:bookmarkEnd w:id="800"/>
    </w:p>
    <w:p w:rsidR="00B02215" w:rsidRPr="00630AB6" w:rsidRDefault="00B02215" w:rsidP="00B02215">
      <w:r w:rsidRPr="00630AB6">
        <w:t>This resource represents a collection of NSSAI Availability resources.</w:t>
      </w:r>
    </w:p>
    <w:p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801" w:name="_Toc20142374"/>
      <w:bookmarkStart w:id="802" w:name="_Toc34217320"/>
      <w:bookmarkStart w:id="803" w:name="_Toc34217472"/>
      <w:bookmarkStart w:id="804" w:name="_Toc39051835"/>
      <w:bookmarkStart w:id="805" w:name="_Toc43210407"/>
      <w:bookmarkStart w:id="806" w:name="_Toc49853314"/>
      <w:bookmarkStart w:id="807" w:name="_Toc51871882"/>
      <w:r w:rsidRPr="00630AB6">
        <w:t>6.2.3.</w:t>
      </w:r>
      <w:r>
        <w:t>5</w:t>
      </w:r>
      <w:r w:rsidRPr="00630AB6">
        <w:t>.2</w:t>
      </w:r>
      <w:r w:rsidRPr="00630AB6">
        <w:tab/>
        <w:t>Resource Definition</w:t>
      </w:r>
      <w:bookmarkEnd w:id="801"/>
      <w:bookmarkEnd w:id="802"/>
      <w:bookmarkEnd w:id="803"/>
      <w:bookmarkEnd w:id="804"/>
      <w:bookmarkEnd w:id="805"/>
      <w:bookmarkEnd w:id="806"/>
      <w:bookmarkEnd w:id="807"/>
    </w:p>
    <w:p w:rsidR="00B02215" w:rsidRPr="00630AB6" w:rsidRDefault="00B02215" w:rsidP="00B02215">
      <w:r w:rsidRPr="00630AB6">
        <w:t>Resource URI: {apiRoot}/nnssf-nssaiavailability/v1/nssai-availability</w:t>
      </w:r>
    </w:p>
    <w:p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2A65CD">
            <w:pPr>
              <w:pStyle w:val="TAL"/>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808" w:name="_Toc20142375"/>
      <w:bookmarkStart w:id="809" w:name="_Toc34217321"/>
      <w:bookmarkStart w:id="810" w:name="_Toc34217473"/>
      <w:bookmarkStart w:id="811" w:name="_Toc39051836"/>
      <w:bookmarkStart w:id="812" w:name="_Toc43210408"/>
      <w:bookmarkStart w:id="813" w:name="_Toc49853315"/>
      <w:bookmarkStart w:id="814" w:name="_Toc51871883"/>
      <w:r w:rsidRPr="00630AB6">
        <w:t>6.2.3.</w:t>
      </w:r>
      <w:r>
        <w:t>5</w:t>
      </w:r>
      <w:r w:rsidRPr="00630AB6">
        <w:t>.3</w:t>
      </w:r>
      <w:r w:rsidRPr="00630AB6">
        <w:tab/>
        <w:t>Resource Standard Methods</w:t>
      </w:r>
      <w:bookmarkEnd w:id="808"/>
      <w:bookmarkEnd w:id="809"/>
      <w:bookmarkEnd w:id="810"/>
      <w:bookmarkEnd w:id="811"/>
      <w:bookmarkEnd w:id="812"/>
      <w:bookmarkEnd w:id="813"/>
      <w:bookmarkEnd w:id="814"/>
    </w:p>
    <w:p w:rsidR="00B02215" w:rsidRPr="00630AB6" w:rsidRDefault="00B02215" w:rsidP="00B02215">
      <w:pPr>
        <w:pStyle w:val="Heading6"/>
      </w:pPr>
      <w:bookmarkStart w:id="815" w:name="_Toc20142376"/>
      <w:bookmarkStart w:id="816" w:name="_Toc34217322"/>
      <w:bookmarkStart w:id="817" w:name="_Toc34217474"/>
      <w:bookmarkStart w:id="818" w:name="_Toc39051837"/>
      <w:bookmarkStart w:id="819" w:name="_Toc43210409"/>
      <w:bookmarkStart w:id="820" w:name="_Toc49853316"/>
      <w:bookmarkStart w:id="821" w:name="_Toc51871884"/>
      <w:r w:rsidRPr="00630AB6">
        <w:t>6.2.3.</w:t>
      </w:r>
      <w:r>
        <w:t>5</w:t>
      </w:r>
      <w:r w:rsidRPr="00630AB6">
        <w:t>.3.1</w:t>
      </w:r>
      <w:r w:rsidRPr="00630AB6">
        <w:tab/>
      </w:r>
      <w:r>
        <w:t>OPTIONS</w:t>
      </w:r>
      <w:bookmarkEnd w:id="815"/>
      <w:bookmarkEnd w:id="816"/>
      <w:bookmarkEnd w:id="817"/>
      <w:bookmarkEnd w:id="818"/>
      <w:bookmarkEnd w:id="819"/>
      <w:bookmarkEnd w:id="820"/>
      <w:bookmarkEnd w:id="821"/>
    </w:p>
    <w:p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02215" w:rsidRPr="00E30083" w:rsidRDefault="00B02215" w:rsidP="002A65CD">
            <w:pPr>
              <w:pStyle w:val="TAL"/>
            </w:pPr>
          </w:p>
        </w:tc>
      </w:tr>
    </w:tbl>
    <w:p w:rsidR="00B02215" w:rsidRPr="002857AD" w:rsidRDefault="00B02215" w:rsidP="00B02215"/>
    <w:p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2857AD" w:rsidRDefault="00B02215" w:rsidP="00B02215"/>
    <w:p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N"/>
            </w:pPr>
            <w:r w:rsidRPr="00E30083">
              <w:t>NOTE:</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Accept-Encoding, described in IETF RFC 7694 [19]</w:t>
            </w:r>
          </w:p>
        </w:tc>
      </w:tr>
    </w:tbl>
    <w:p w:rsidR="009E4D86" w:rsidRPr="009E4D86" w:rsidRDefault="009E4D86" w:rsidP="00B02215">
      <w:pPr>
        <w:rPr>
          <w:lang w:eastAsia="zh-CN"/>
        </w:rPr>
      </w:pPr>
    </w:p>
    <w:p w:rsidR="00B02215" w:rsidRPr="00630AB6" w:rsidRDefault="00B02215" w:rsidP="00B02215">
      <w:pPr>
        <w:pStyle w:val="Heading3"/>
      </w:pPr>
      <w:bookmarkStart w:id="822" w:name="_Toc20142377"/>
      <w:bookmarkStart w:id="823" w:name="_Toc34217323"/>
      <w:bookmarkStart w:id="824" w:name="_Toc34217475"/>
      <w:bookmarkStart w:id="825" w:name="_Toc39051838"/>
      <w:bookmarkStart w:id="826" w:name="_Toc43210410"/>
      <w:bookmarkStart w:id="827" w:name="_Toc49853317"/>
      <w:bookmarkStart w:id="828" w:name="_Toc51871885"/>
      <w:r w:rsidRPr="00630AB6">
        <w:t>6.2.4</w:t>
      </w:r>
      <w:r w:rsidRPr="00630AB6">
        <w:tab/>
        <w:t>Custom Operations without associated resources</w:t>
      </w:r>
      <w:bookmarkEnd w:id="822"/>
      <w:bookmarkEnd w:id="823"/>
      <w:bookmarkEnd w:id="824"/>
      <w:bookmarkEnd w:id="825"/>
      <w:bookmarkEnd w:id="826"/>
      <w:bookmarkEnd w:id="827"/>
      <w:bookmarkEnd w:id="828"/>
    </w:p>
    <w:p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829" w:name="_Toc20142378"/>
      <w:bookmarkStart w:id="830" w:name="_Toc34217324"/>
      <w:bookmarkStart w:id="831" w:name="_Toc34217476"/>
      <w:bookmarkStart w:id="832" w:name="_Toc39051839"/>
      <w:bookmarkStart w:id="833" w:name="_Toc43210411"/>
      <w:bookmarkStart w:id="834" w:name="_Toc49853318"/>
      <w:bookmarkStart w:id="835" w:name="_Toc51871886"/>
      <w:r w:rsidRPr="00630AB6">
        <w:t>6.2.5</w:t>
      </w:r>
      <w:r w:rsidRPr="00630AB6">
        <w:tab/>
        <w:t>Notifications</w:t>
      </w:r>
      <w:bookmarkEnd w:id="829"/>
      <w:bookmarkEnd w:id="830"/>
      <w:bookmarkEnd w:id="831"/>
      <w:bookmarkEnd w:id="832"/>
      <w:bookmarkEnd w:id="833"/>
      <w:bookmarkEnd w:id="834"/>
      <w:bookmarkEnd w:id="835"/>
    </w:p>
    <w:p w:rsidR="00B02215" w:rsidRPr="00630AB6" w:rsidRDefault="00B02215" w:rsidP="00B02215">
      <w:pPr>
        <w:pStyle w:val="Heading4"/>
      </w:pPr>
      <w:bookmarkStart w:id="836" w:name="_Toc20142379"/>
      <w:bookmarkStart w:id="837" w:name="_Toc34217325"/>
      <w:bookmarkStart w:id="838" w:name="_Toc34217477"/>
      <w:bookmarkStart w:id="839" w:name="_Toc39051840"/>
      <w:bookmarkStart w:id="840" w:name="_Toc43210412"/>
      <w:bookmarkStart w:id="841" w:name="_Toc49853319"/>
      <w:bookmarkStart w:id="842" w:name="_Toc51871887"/>
      <w:r w:rsidRPr="00630AB6">
        <w:t>6.2.5.1</w:t>
      </w:r>
      <w:r w:rsidRPr="00630AB6">
        <w:tab/>
        <w:t>General</w:t>
      </w:r>
      <w:bookmarkEnd w:id="836"/>
      <w:bookmarkEnd w:id="837"/>
      <w:bookmarkEnd w:id="838"/>
      <w:bookmarkEnd w:id="839"/>
      <w:bookmarkEnd w:id="840"/>
      <w:bookmarkEnd w:id="841"/>
      <w:bookmarkEnd w:id="842"/>
    </w:p>
    <w:p w:rsidR="00B02215" w:rsidRDefault="00B02215" w:rsidP="00B02215">
      <w:r w:rsidRPr="00630AB6">
        <w:t xml:space="preserve">This </w:t>
      </w:r>
      <w:r>
        <w:t>clause</w:t>
      </w:r>
      <w:r w:rsidRPr="00630AB6">
        <w:t xml:space="preserve"> specifies the notifications provided by the Nnssf_NSSAIAvailability service.</w:t>
      </w:r>
    </w:p>
    <w:p w:rsidR="002B1C19" w:rsidRPr="00384E92" w:rsidRDefault="002B1C19" w:rsidP="002B1C19">
      <w:pPr>
        <w:pStyle w:val="TH"/>
      </w:pPr>
      <w:r w:rsidRPr="00384E92">
        <w:lastRenderedPageBreak/>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Description</w:t>
            </w:r>
          </w:p>
          <w:p w:rsidR="002B1C19" w:rsidRPr="00E30083" w:rsidRDefault="002B1C19" w:rsidP="00716112">
            <w:pPr>
              <w:pStyle w:val="TAH"/>
            </w:pPr>
            <w:r w:rsidRPr="00E30083">
              <w:t>(service operation)</w:t>
            </w:r>
          </w:p>
        </w:tc>
      </w:tr>
      <w:tr w:rsidR="002B1C19" w:rsidRPr="00E30083" w:rsidTr="00716112">
        <w:trPr>
          <w:jc w:val="center"/>
        </w:trPr>
        <w:tc>
          <w:tcPr>
            <w:tcW w:w="705" w:type="pct"/>
            <w:tcBorders>
              <w:left w:val="single" w:sz="4" w:space="0" w:color="auto"/>
              <w:right w:val="single" w:sz="4" w:space="0" w:color="auto"/>
            </w:tcBorders>
            <w:vAlign w:val="center"/>
          </w:tcPr>
          <w:p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L"/>
              <w:rPr>
                <w:lang w:val="en-US"/>
              </w:rPr>
            </w:pPr>
          </w:p>
        </w:tc>
      </w:tr>
    </w:tbl>
    <w:p w:rsidR="002B1C19" w:rsidRPr="00630AB6" w:rsidRDefault="002B1C19" w:rsidP="00B02215"/>
    <w:p w:rsidR="00B02215" w:rsidRPr="00630AB6" w:rsidRDefault="00B02215" w:rsidP="00B02215">
      <w:pPr>
        <w:pStyle w:val="Heading4"/>
      </w:pPr>
      <w:bookmarkStart w:id="843" w:name="_Toc20142380"/>
      <w:bookmarkStart w:id="844" w:name="_Toc34217326"/>
      <w:bookmarkStart w:id="845" w:name="_Toc34217478"/>
      <w:bookmarkStart w:id="846" w:name="_Toc39051841"/>
      <w:bookmarkStart w:id="847" w:name="_Toc43210413"/>
      <w:bookmarkStart w:id="848" w:name="_Toc49853320"/>
      <w:bookmarkStart w:id="849" w:name="_Toc5187188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843"/>
      <w:bookmarkEnd w:id="844"/>
      <w:bookmarkEnd w:id="845"/>
      <w:bookmarkEnd w:id="846"/>
      <w:bookmarkEnd w:id="847"/>
      <w:bookmarkEnd w:id="848"/>
      <w:bookmarkEnd w:id="849"/>
    </w:p>
    <w:p w:rsidR="00B02215" w:rsidRPr="00630AB6" w:rsidRDefault="00B02215" w:rsidP="00B02215">
      <w:pPr>
        <w:pStyle w:val="Heading5"/>
      </w:pPr>
      <w:bookmarkStart w:id="850" w:name="_Toc20142381"/>
      <w:bookmarkStart w:id="851" w:name="_Toc34217327"/>
      <w:bookmarkStart w:id="852" w:name="_Toc34217479"/>
      <w:bookmarkStart w:id="853" w:name="_Toc39051842"/>
      <w:bookmarkStart w:id="854" w:name="_Toc43210414"/>
      <w:bookmarkStart w:id="855" w:name="_Toc49853321"/>
      <w:bookmarkStart w:id="856" w:name="_Toc51871889"/>
      <w:r w:rsidRPr="00630AB6">
        <w:t>6.2.5.2.1</w:t>
      </w:r>
      <w:r w:rsidRPr="00630AB6">
        <w:tab/>
        <w:t>Description</w:t>
      </w:r>
      <w:bookmarkEnd w:id="850"/>
      <w:bookmarkEnd w:id="851"/>
      <w:bookmarkEnd w:id="852"/>
      <w:bookmarkEnd w:id="853"/>
      <w:bookmarkEnd w:id="854"/>
      <w:bookmarkEnd w:id="855"/>
      <w:bookmarkEnd w:id="856"/>
    </w:p>
    <w:p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B02215" w:rsidRPr="00630AB6" w:rsidRDefault="00B02215" w:rsidP="00B02215">
      <w:pPr>
        <w:pStyle w:val="Heading5"/>
      </w:pPr>
      <w:bookmarkStart w:id="857" w:name="_Toc20142382"/>
      <w:bookmarkStart w:id="858" w:name="_Toc34217328"/>
      <w:bookmarkStart w:id="859" w:name="_Toc34217480"/>
      <w:bookmarkStart w:id="860" w:name="_Toc39051843"/>
      <w:bookmarkStart w:id="861" w:name="_Toc43210415"/>
      <w:bookmarkStart w:id="862" w:name="_Toc49853322"/>
      <w:bookmarkStart w:id="863" w:name="_Toc51871890"/>
      <w:r w:rsidRPr="00630AB6">
        <w:t>6.2.5.2.2</w:t>
      </w:r>
      <w:r w:rsidRPr="00630AB6">
        <w:tab/>
        <w:t>Notification Definition</w:t>
      </w:r>
      <w:bookmarkEnd w:id="857"/>
      <w:bookmarkEnd w:id="858"/>
      <w:bookmarkEnd w:id="859"/>
      <w:bookmarkEnd w:id="860"/>
      <w:bookmarkEnd w:id="861"/>
      <w:bookmarkEnd w:id="862"/>
      <w:bookmarkEnd w:id="863"/>
    </w:p>
    <w:p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The NSSF uses this callback URI to Update the AMF with any S-NSSAIs restricted per TA in the serving PLMN of the UE.</w:t>
            </w:r>
          </w:p>
        </w:tc>
      </w:tr>
    </w:tbl>
    <w:p w:rsidR="00B02215" w:rsidRPr="00630AB6" w:rsidRDefault="00B02215" w:rsidP="00B02215"/>
    <w:p w:rsidR="00B02215" w:rsidRPr="00630AB6" w:rsidRDefault="00B02215" w:rsidP="00B02215">
      <w:pPr>
        <w:pStyle w:val="Heading5"/>
      </w:pPr>
      <w:bookmarkStart w:id="864" w:name="_Toc20142383"/>
      <w:bookmarkStart w:id="865" w:name="_Toc34217329"/>
      <w:bookmarkStart w:id="866" w:name="_Toc34217481"/>
      <w:bookmarkStart w:id="867" w:name="_Toc39051844"/>
      <w:bookmarkStart w:id="868" w:name="_Toc43210416"/>
      <w:bookmarkStart w:id="869" w:name="_Toc49853323"/>
      <w:bookmarkStart w:id="870" w:name="_Toc51871891"/>
      <w:r w:rsidRPr="00630AB6">
        <w:t>6.2.5.2.3</w:t>
      </w:r>
      <w:r w:rsidRPr="00630AB6">
        <w:tab/>
        <w:t>Notification Standard Methods</w:t>
      </w:r>
      <w:bookmarkEnd w:id="864"/>
      <w:bookmarkEnd w:id="865"/>
      <w:bookmarkEnd w:id="866"/>
      <w:bookmarkEnd w:id="867"/>
      <w:bookmarkEnd w:id="868"/>
      <w:bookmarkEnd w:id="869"/>
      <w:bookmarkEnd w:id="870"/>
    </w:p>
    <w:p w:rsidR="00B02215" w:rsidRPr="00630AB6" w:rsidRDefault="00B02215" w:rsidP="00B02215">
      <w:pPr>
        <w:pStyle w:val="Heading6"/>
      </w:pPr>
      <w:bookmarkStart w:id="871" w:name="_Toc20142384"/>
      <w:bookmarkStart w:id="872" w:name="_Toc34217330"/>
      <w:bookmarkStart w:id="873" w:name="_Toc34217482"/>
      <w:bookmarkStart w:id="874" w:name="_Toc39051845"/>
      <w:bookmarkStart w:id="875" w:name="_Toc43210417"/>
      <w:bookmarkStart w:id="876" w:name="_Toc49853324"/>
      <w:bookmarkStart w:id="877" w:name="_Toc51871892"/>
      <w:r w:rsidRPr="00630AB6">
        <w:t>6.2.5.2.3.1</w:t>
      </w:r>
      <w:r w:rsidRPr="00630AB6">
        <w:tab/>
        <w:t>POST</w:t>
      </w:r>
      <w:bookmarkEnd w:id="871"/>
      <w:bookmarkEnd w:id="872"/>
      <w:bookmarkEnd w:id="873"/>
      <w:bookmarkEnd w:id="874"/>
      <w:bookmarkEnd w:id="875"/>
      <w:bookmarkEnd w:id="876"/>
      <w:bookmarkEnd w:id="877"/>
    </w:p>
    <w:p w:rsidR="00B02215" w:rsidRPr="00630AB6" w:rsidRDefault="00B02215" w:rsidP="00B02215">
      <w:r w:rsidRPr="00630AB6">
        <w:t>This method shall support the request data structures specified in table 6.2.5.2.3.1-1 and the response data structures and response codes specified in table 6.2.5.2.3.1-2.</w:t>
      </w:r>
    </w:p>
    <w:p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rsidR="00B02215" w:rsidRPr="00630AB6" w:rsidRDefault="00B02215" w:rsidP="00B02215"/>
    <w:p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780322" w:rsidRPr="00E30083" w:rsidTr="0085168A">
        <w:trPr>
          <w:jc w:val="center"/>
        </w:trPr>
        <w:tc>
          <w:tcPr>
            <w:tcW w:w="1" w:type="pct"/>
            <w:gridSpan w:val="5"/>
            <w:tcBorders>
              <w:top w:val="single" w:sz="4" w:space="0" w:color="auto"/>
              <w:left w:val="single" w:sz="6" w:space="0" w:color="000000"/>
              <w:right w:val="single" w:sz="6" w:space="0" w:color="000000"/>
            </w:tcBorders>
            <w:shd w:val="clear" w:color="auto" w:fill="auto"/>
          </w:tcPr>
          <w:p w:rsidR="00780322" w:rsidRPr="00E30083"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3"/>
      </w:pPr>
      <w:bookmarkStart w:id="878" w:name="_Toc20142385"/>
      <w:bookmarkStart w:id="879" w:name="_Toc34217331"/>
      <w:bookmarkStart w:id="880" w:name="_Toc34217483"/>
      <w:bookmarkStart w:id="881" w:name="_Toc39051846"/>
      <w:bookmarkStart w:id="882" w:name="_Toc43210418"/>
      <w:bookmarkStart w:id="883" w:name="_Toc49853325"/>
      <w:bookmarkStart w:id="884" w:name="_Toc51871893"/>
      <w:r w:rsidRPr="00630AB6">
        <w:t>6.2.6</w:t>
      </w:r>
      <w:r w:rsidRPr="00630AB6">
        <w:tab/>
        <w:t>Data Model</w:t>
      </w:r>
      <w:bookmarkEnd w:id="878"/>
      <w:bookmarkEnd w:id="879"/>
      <w:bookmarkEnd w:id="880"/>
      <w:bookmarkEnd w:id="881"/>
      <w:bookmarkEnd w:id="882"/>
      <w:bookmarkEnd w:id="883"/>
      <w:bookmarkEnd w:id="884"/>
    </w:p>
    <w:p w:rsidR="00B02215" w:rsidRPr="00630AB6" w:rsidRDefault="00B02215" w:rsidP="00B02215">
      <w:pPr>
        <w:pStyle w:val="Heading4"/>
      </w:pPr>
      <w:bookmarkStart w:id="885" w:name="_Toc20142386"/>
      <w:bookmarkStart w:id="886" w:name="_Toc34217332"/>
      <w:bookmarkStart w:id="887" w:name="_Toc34217484"/>
      <w:bookmarkStart w:id="888" w:name="_Toc39051847"/>
      <w:bookmarkStart w:id="889" w:name="_Toc43210419"/>
      <w:bookmarkStart w:id="890" w:name="_Toc49853326"/>
      <w:bookmarkStart w:id="891" w:name="_Toc51871894"/>
      <w:r w:rsidRPr="00630AB6">
        <w:t>6.2.6.1</w:t>
      </w:r>
      <w:r w:rsidRPr="00630AB6">
        <w:tab/>
        <w:t>General</w:t>
      </w:r>
      <w:bookmarkEnd w:id="885"/>
      <w:bookmarkEnd w:id="886"/>
      <w:bookmarkEnd w:id="887"/>
      <w:bookmarkEnd w:id="888"/>
      <w:bookmarkEnd w:id="889"/>
      <w:bookmarkEnd w:id="890"/>
      <w:bookmarkEnd w:id="891"/>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6.2.6.1-1 specifies the data types defined for the Nnssf_NSSAIAvailability service based interface protocol.</w:t>
      </w:r>
    </w:p>
    <w:p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p>
          <w:p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r w:rsidRPr="00630AB6">
        <w:t>Table 6.2.6.1-2 specifies data types re-used by the Nnssf service based interface protocol from other specifications.</w:t>
      </w:r>
    </w:p>
    <w:p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DateTime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[7]</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TaiRange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29.510 [13]</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pPr>
        <w:pStyle w:val="Heading4"/>
        <w:rPr>
          <w:lang w:val="en-US"/>
        </w:rPr>
      </w:pPr>
      <w:bookmarkStart w:id="892" w:name="_Toc20142387"/>
      <w:bookmarkStart w:id="893" w:name="_Toc34217333"/>
      <w:bookmarkStart w:id="894" w:name="_Toc34217485"/>
      <w:bookmarkStart w:id="895" w:name="_Toc39051848"/>
      <w:bookmarkStart w:id="896" w:name="_Toc43210420"/>
      <w:bookmarkStart w:id="897" w:name="_Toc49853327"/>
      <w:bookmarkStart w:id="898" w:name="_Toc51871895"/>
      <w:r w:rsidRPr="00630AB6">
        <w:rPr>
          <w:lang w:val="en-US"/>
        </w:rPr>
        <w:t>6.2.6.2</w:t>
      </w:r>
      <w:r w:rsidRPr="00630AB6">
        <w:rPr>
          <w:lang w:val="en-US"/>
        </w:rPr>
        <w:tab/>
        <w:t>Structured data types</w:t>
      </w:r>
      <w:bookmarkEnd w:id="892"/>
      <w:bookmarkEnd w:id="893"/>
      <w:bookmarkEnd w:id="894"/>
      <w:bookmarkEnd w:id="895"/>
      <w:bookmarkEnd w:id="896"/>
      <w:bookmarkEnd w:id="897"/>
      <w:bookmarkEnd w:id="898"/>
    </w:p>
    <w:p w:rsidR="00B02215" w:rsidRPr="00630AB6" w:rsidRDefault="00B02215" w:rsidP="00B02215">
      <w:pPr>
        <w:pStyle w:val="Heading5"/>
      </w:pPr>
      <w:bookmarkStart w:id="899" w:name="_Toc20142388"/>
      <w:bookmarkStart w:id="900" w:name="_Toc34217334"/>
      <w:bookmarkStart w:id="901" w:name="_Toc34217486"/>
      <w:bookmarkStart w:id="902" w:name="_Toc39051849"/>
      <w:bookmarkStart w:id="903" w:name="_Toc43210421"/>
      <w:bookmarkStart w:id="904" w:name="_Toc49853328"/>
      <w:bookmarkStart w:id="905" w:name="_Toc51871896"/>
      <w:r w:rsidRPr="00630AB6">
        <w:t>6.2.6.2.1</w:t>
      </w:r>
      <w:r w:rsidRPr="00630AB6">
        <w:tab/>
        <w:t>Introduction</w:t>
      </w:r>
      <w:bookmarkEnd w:id="899"/>
      <w:bookmarkEnd w:id="900"/>
      <w:bookmarkEnd w:id="901"/>
      <w:bookmarkEnd w:id="902"/>
      <w:bookmarkEnd w:id="903"/>
      <w:bookmarkEnd w:id="904"/>
      <w:bookmarkEnd w:id="905"/>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906" w:name="_Toc20142389"/>
      <w:bookmarkStart w:id="907" w:name="_Toc34217335"/>
      <w:bookmarkStart w:id="908" w:name="_Toc34217487"/>
      <w:bookmarkStart w:id="909" w:name="_Toc39051850"/>
      <w:bookmarkStart w:id="910" w:name="_Toc43210422"/>
      <w:bookmarkStart w:id="911" w:name="_Toc49853329"/>
      <w:bookmarkStart w:id="912" w:name="_Toc51871897"/>
      <w:r w:rsidRPr="00630AB6">
        <w:lastRenderedPageBreak/>
        <w:t>6.2.6.2.2</w:t>
      </w:r>
      <w:r w:rsidRPr="00630AB6">
        <w:tab/>
        <w:t>Type: NssaiAvailabilityInfo</w:t>
      </w:r>
      <w:bookmarkEnd w:id="906"/>
      <w:bookmarkEnd w:id="907"/>
      <w:bookmarkEnd w:id="908"/>
      <w:bookmarkEnd w:id="909"/>
      <w:bookmarkEnd w:id="910"/>
      <w:bookmarkEnd w:id="911"/>
      <w:bookmarkEnd w:id="912"/>
    </w:p>
    <w:p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rsidR="00B02215" w:rsidRPr="00E30083" w:rsidRDefault="00B02215" w:rsidP="002A65CD">
            <w:pPr>
              <w:pStyle w:val="TAL"/>
              <w:rPr>
                <w:lang w:eastAsia="zh-CN"/>
              </w:rPr>
            </w:pPr>
          </w:p>
          <w:p w:rsidR="00B02215" w:rsidRPr="00E30083" w:rsidRDefault="00B02215" w:rsidP="002A65CD">
            <w:pPr>
              <w:pStyle w:val="TAL"/>
              <w:rPr>
                <w:rFonts w:cs="Arial"/>
                <w:szCs w:val="18"/>
              </w:rPr>
            </w:pPr>
            <w:r w:rsidRPr="00E30083">
              <w:t>Pattern: '^[0-9]{3}-[0-9]{2-3}-[A-Fa-f0-9]{2}-[0-3][A-Fa-f0-9]{2}$'</w:t>
            </w:r>
          </w:p>
        </w:tc>
      </w:tr>
    </w:tbl>
    <w:p w:rsidR="00B02215" w:rsidRPr="00630AB6" w:rsidRDefault="00B02215" w:rsidP="00B02215"/>
    <w:p w:rsidR="00B02215" w:rsidRPr="00630AB6" w:rsidRDefault="00B02215" w:rsidP="00B02215">
      <w:pPr>
        <w:pStyle w:val="Heading5"/>
      </w:pPr>
      <w:bookmarkStart w:id="913" w:name="_Toc20142390"/>
      <w:bookmarkStart w:id="914" w:name="_Toc34217336"/>
      <w:bookmarkStart w:id="915" w:name="_Toc34217488"/>
      <w:bookmarkStart w:id="916" w:name="_Toc39051851"/>
      <w:bookmarkStart w:id="917" w:name="_Toc43210423"/>
      <w:bookmarkStart w:id="918" w:name="_Toc49853330"/>
      <w:bookmarkStart w:id="919" w:name="_Toc51871898"/>
      <w:r w:rsidRPr="00630AB6">
        <w:t>6.2.6.2.3</w:t>
      </w:r>
      <w:r w:rsidRPr="00630AB6">
        <w:tab/>
        <w:t xml:space="preserve">Type: </w:t>
      </w:r>
      <w:r w:rsidRPr="00630AB6">
        <w:rPr>
          <w:rFonts w:hint="eastAsia"/>
          <w:lang w:eastAsia="zh-CN"/>
        </w:rPr>
        <w:t>Supported</w:t>
      </w:r>
      <w:r w:rsidRPr="00630AB6">
        <w:t>NssaiAvailabilityData</w:t>
      </w:r>
      <w:bookmarkEnd w:id="913"/>
      <w:bookmarkEnd w:id="914"/>
      <w:bookmarkEnd w:id="915"/>
      <w:bookmarkEnd w:id="916"/>
      <w:bookmarkEnd w:id="917"/>
      <w:bookmarkEnd w:id="918"/>
      <w:bookmarkEnd w:id="919"/>
    </w:p>
    <w:p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920" w:name="_Toc20142391"/>
      <w:bookmarkStart w:id="921" w:name="_Toc34217337"/>
      <w:bookmarkStart w:id="922" w:name="_Toc34217489"/>
      <w:bookmarkStart w:id="923" w:name="_Toc39051852"/>
      <w:bookmarkStart w:id="924" w:name="_Toc43210424"/>
      <w:bookmarkStart w:id="925" w:name="_Toc49853331"/>
      <w:bookmarkStart w:id="926" w:name="_Toc51871899"/>
      <w:r w:rsidRPr="00630AB6">
        <w:lastRenderedPageBreak/>
        <w:t>6.2.6.2.4</w:t>
      </w:r>
      <w:r w:rsidRPr="00630AB6">
        <w:tab/>
        <w:t>Type: AuthorizedNssaiAvailabilityData</w:t>
      </w:r>
      <w:bookmarkEnd w:id="920"/>
      <w:bookmarkEnd w:id="921"/>
      <w:bookmarkEnd w:id="922"/>
      <w:bookmarkEnd w:id="923"/>
      <w:bookmarkEnd w:id="924"/>
      <w:bookmarkEnd w:id="925"/>
      <w:bookmarkEnd w:id="926"/>
    </w:p>
    <w:p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927" w:name="_Toc20142392"/>
      <w:bookmarkStart w:id="928" w:name="_Toc34217338"/>
      <w:bookmarkStart w:id="929" w:name="_Toc34217490"/>
      <w:bookmarkStart w:id="930" w:name="_Toc39051853"/>
      <w:bookmarkStart w:id="931" w:name="_Toc43210425"/>
      <w:bookmarkStart w:id="932" w:name="_Toc49853332"/>
      <w:bookmarkStart w:id="933" w:name="_Toc51871900"/>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927"/>
      <w:bookmarkEnd w:id="928"/>
      <w:bookmarkEnd w:id="929"/>
      <w:bookmarkEnd w:id="930"/>
      <w:bookmarkEnd w:id="931"/>
      <w:bookmarkEnd w:id="932"/>
      <w:bookmarkEnd w:id="933"/>
    </w:p>
    <w:p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rFonts w:cs="Arial"/>
                <w:szCs w:val="18"/>
              </w:rPr>
            </w:pPr>
            <w:r w:rsidRPr="00E30083">
              <w:rPr>
                <w:rFonts w:cs="Arial"/>
                <w:szCs w:val="18"/>
              </w:rPr>
              <w:t>When present, it shall be set as follows:</w:t>
            </w:r>
          </w:p>
          <w:p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F"/>
              <w:jc w:val="left"/>
              <w:rPr>
                <w:b w:val="0"/>
                <w:sz w:val="18"/>
                <w:lang w:eastAsia="zh-CN"/>
              </w:rPr>
            </w:pPr>
            <w:r w:rsidRPr="00E30083">
              <w:rPr>
                <w:b w:val="0"/>
                <w:sz w:val="18"/>
                <w:lang w:eastAsia="zh-CN"/>
              </w:rPr>
              <w:t>ONSSAI</w:t>
            </w:r>
          </w:p>
        </w:tc>
      </w:tr>
    </w:tbl>
    <w:p w:rsidR="00B02215" w:rsidRPr="00630AB6" w:rsidRDefault="00B02215" w:rsidP="00B02215"/>
    <w:p w:rsidR="00B02215" w:rsidRPr="00630AB6" w:rsidRDefault="00B02215" w:rsidP="00B02215">
      <w:pPr>
        <w:pStyle w:val="Heading5"/>
      </w:pPr>
      <w:bookmarkStart w:id="934" w:name="_Toc20142393"/>
      <w:bookmarkStart w:id="935" w:name="_Toc34217339"/>
      <w:bookmarkStart w:id="936" w:name="_Toc34217491"/>
      <w:bookmarkStart w:id="937" w:name="_Toc39051854"/>
      <w:bookmarkStart w:id="938" w:name="_Toc43210426"/>
      <w:bookmarkStart w:id="939" w:name="_Toc49853333"/>
      <w:bookmarkStart w:id="940" w:name="_Toc51871901"/>
      <w:r w:rsidRPr="00630AB6">
        <w:lastRenderedPageBreak/>
        <w:t>6.2.6.2.6</w:t>
      </w:r>
      <w:r w:rsidRPr="00630AB6">
        <w:tab/>
        <w:t xml:space="preserve">Type: </w:t>
      </w:r>
      <w:bookmarkEnd w:id="934"/>
      <w:r w:rsidRPr="00630AB6">
        <w:t>AuthorizedNssaiAvailability</w:t>
      </w:r>
      <w:r>
        <w:t>I</w:t>
      </w:r>
      <w:r w:rsidRPr="00630AB6">
        <w:t>nfo</w:t>
      </w:r>
      <w:bookmarkEnd w:id="935"/>
      <w:bookmarkEnd w:id="936"/>
      <w:bookmarkEnd w:id="937"/>
      <w:bookmarkEnd w:id="938"/>
      <w:bookmarkEnd w:id="939"/>
      <w:bookmarkEnd w:id="940"/>
    </w:p>
    <w:p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rsidR="00B02215" w:rsidRPr="00E30083" w:rsidRDefault="00B02215" w:rsidP="002A65CD">
            <w:pPr>
              <w:pStyle w:val="TF"/>
              <w:jc w:val="left"/>
              <w:rPr>
                <w:b w:val="0"/>
                <w:sz w:val="18"/>
                <w:lang w:eastAsia="zh-CN"/>
              </w:rPr>
            </w:pPr>
          </w:p>
        </w:tc>
      </w:tr>
    </w:tbl>
    <w:p w:rsidR="00B02215" w:rsidRPr="00630AB6" w:rsidRDefault="00B02215" w:rsidP="00B02215"/>
    <w:p w:rsidR="00B02215" w:rsidRPr="00630AB6" w:rsidRDefault="00B02215" w:rsidP="00B02215">
      <w:pPr>
        <w:pStyle w:val="Heading5"/>
      </w:pPr>
      <w:bookmarkStart w:id="941" w:name="_Toc20142394"/>
      <w:bookmarkStart w:id="942" w:name="_Toc34217340"/>
      <w:bookmarkStart w:id="943" w:name="_Toc34217492"/>
      <w:bookmarkStart w:id="944" w:name="_Toc39051855"/>
      <w:bookmarkStart w:id="945" w:name="_Toc43210427"/>
      <w:bookmarkStart w:id="946" w:name="_Toc49853334"/>
      <w:bookmarkStart w:id="947" w:name="_Toc51871902"/>
      <w:r w:rsidRPr="00630AB6">
        <w:t>6.2.6.2.7</w:t>
      </w:r>
      <w:r w:rsidRPr="00630AB6">
        <w:tab/>
        <w:t>Type: PatchDocument</w:t>
      </w:r>
      <w:bookmarkEnd w:id="941"/>
      <w:bookmarkEnd w:id="942"/>
      <w:bookmarkEnd w:id="943"/>
      <w:bookmarkEnd w:id="944"/>
      <w:bookmarkEnd w:id="945"/>
      <w:bookmarkEnd w:id="946"/>
      <w:bookmarkEnd w:id="947"/>
    </w:p>
    <w:p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rsidR="00B02215" w:rsidRPr="00630AB6" w:rsidRDefault="00B02215" w:rsidP="00B02215">
      <w:pPr>
        <w:rPr>
          <w:lang w:eastAsia="zh-CN"/>
        </w:rPr>
      </w:pPr>
    </w:p>
    <w:p w:rsidR="00B02215" w:rsidRPr="00630AB6" w:rsidRDefault="00B02215" w:rsidP="00B02215">
      <w:pPr>
        <w:pStyle w:val="Heading5"/>
      </w:pPr>
      <w:bookmarkStart w:id="948" w:name="_Toc20142395"/>
      <w:bookmarkStart w:id="949" w:name="_Toc34217341"/>
      <w:bookmarkStart w:id="950" w:name="_Toc34217493"/>
      <w:bookmarkStart w:id="951" w:name="_Toc39051856"/>
      <w:bookmarkStart w:id="952" w:name="_Toc43210428"/>
      <w:bookmarkStart w:id="953" w:name="_Toc49853335"/>
      <w:bookmarkStart w:id="954" w:name="_Toc51871903"/>
      <w:r w:rsidRPr="00630AB6">
        <w:lastRenderedPageBreak/>
        <w:t>6.2.6.2.</w:t>
      </w:r>
      <w:r w:rsidRPr="00630AB6">
        <w:rPr>
          <w:rFonts w:hint="eastAsia"/>
          <w:lang w:eastAsia="zh-CN"/>
        </w:rPr>
        <w:t>8</w:t>
      </w:r>
      <w:r w:rsidRPr="00630AB6">
        <w:tab/>
        <w:t>Type: NssfEventSubscriptionCreateData</w:t>
      </w:r>
      <w:bookmarkEnd w:id="948"/>
      <w:bookmarkEnd w:id="949"/>
      <w:bookmarkEnd w:id="950"/>
      <w:bookmarkEnd w:id="951"/>
      <w:bookmarkEnd w:id="952"/>
      <w:bookmarkEnd w:id="953"/>
      <w:bookmarkEnd w:id="954"/>
    </w:p>
    <w:p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lang w:eastAsia="zh-CN"/>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rsidR="006A73BB" w:rsidRPr="00E30083" w:rsidRDefault="006A73BB" w:rsidP="002A65CD">
            <w:pPr>
              <w:pStyle w:val="TAL"/>
              <w:rPr>
                <w:rFonts w:cs="Arial"/>
                <w:szCs w:val="18"/>
                <w:lang w:eastAsia="zh-CN"/>
              </w:rPr>
            </w:pPr>
          </w:p>
          <w:p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rsidR="006A73BB" w:rsidRPr="00E30083" w:rsidRDefault="006A73BB" w:rsidP="002A65CD">
            <w:pPr>
              <w:pStyle w:val="TAL"/>
              <w:rPr>
                <w:rFonts w:cs="Arial"/>
                <w:szCs w:val="18"/>
                <w:lang w:eastAsia="zh-CN"/>
              </w:rPr>
            </w:pPr>
          </w:p>
          <w:p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rsidR="006A73BB" w:rsidRPr="00E30083" w:rsidRDefault="006A73BB" w:rsidP="006A73BB">
            <w:pPr>
              <w:pStyle w:val="TAL"/>
              <w:rPr>
                <w:rFonts w:cs="Arial"/>
                <w:szCs w:val="18"/>
              </w:rPr>
            </w:pPr>
            <w:r>
              <w:rPr>
                <w:rFonts w:cs="Arial"/>
                <w:szCs w:val="18"/>
                <w:lang w:eastAsia="zh-CN"/>
              </w:rPr>
              <w:t>(NOTE)</w:t>
            </w:r>
          </w:p>
        </w:tc>
        <w:tc>
          <w:tcPr>
            <w:tcW w:w="660" w:type="pct"/>
          </w:tcPr>
          <w:p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rsidTr="006A73BB">
        <w:trPr>
          <w:jc w:val="center"/>
        </w:trPr>
        <w:tc>
          <w:tcPr>
            <w:tcW w:w="943"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rPr>
                <w:lang w:eastAsia="zh-CN"/>
              </w:rPr>
            </w:pPr>
            <w:r>
              <w:rPr>
                <w:rFonts w:cs="Arial"/>
                <w:szCs w:val="18"/>
              </w:rPr>
              <w:t>This IE shall be present if at least one optional feature defined in clause 6.2.8 is supported.</w:t>
            </w:r>
          </w:p>
          <w:p w:rsidR="00632223" w:rsidRPr="00E30083" w:rsidRDefault="00632223" w:rsidP="00632223">
            <w:pPr>
              <w:pStyle w:val="TAL"/>
              <w:rPr>
                <w:rFonts w:cs="Arial"/>
                <w:szCs w:val="18"/>
                <w:lang w:eastAsia="zh-CN"/>
              </w:rPr>
            </w:pPr>
          </w:p>
        </w:tc>
        <w:tc>
          <w:tcPr>
            <w:tcW w:w="660" w:type="pct"/>
          </w:tcPr>
          <w:p w:rsidR="00632223" w:rsidRPr="006A73BB" w:rsidRDefault="00632223" w:rsidP="00632223">
            <w:pPr>
              <w:pStyle w:val="TAL"/>
              <w:rPr>
                <w:rFonts w:eastAsiaTheme="minorEastAsia" w:cs="Arial"/>
                <w:szCs w:val="18"/>
                <w:lang w:eastAsia="zh-CN"/>
              </w:rPr>
            </w:pPr>
          </w:p>
        </w:tc>
      </w:tr>
      <w:tr w:rsidR="00632223" w:rsidRPr="00E30083" w:rsidTr="006A73BB">
        <w:trPr>
          <w:jc w:val="center"/>
        </w:trPr>
        <w:tc>
          <w:tcPr>
            <w:tcW w:w="5000" w:type="pct"/>
            <w:gridSpan w:val="6"/>
            <w:tcBorders>
              <w:top w:val="single" w:sz="4" w:space="0" w:color="auto"/>
              <w:left w:val="single" w:sz="4" w:space="0" w:color="auto"/>
              <w:bottom w:val="single" w:sz="4" w:space="0" w:color="auto"/>
            </w:tcBorders>
          </w:tcPr>
          <w:p w:rsidR="00632223" w:rsidRDefault="00632223" w:rsidP="00632223">
            <w:pPr>
              <w:pStyle w:val="TAN"/>
              <w:rPr>
                <w:rFonts w:cs="Arial"/>
                <w:szCs w:val="18"/>
                <w:lang w:eastAsia="zh-CN"/>
              </w:rPr>
            </w:pPr>
            <w:r w:rsidRPr="006A73BB">
              <w:rPr>
                <w:rFonts w:eastAsiaTheme="minorEastAsia"/>
                <w:lang w:eastAsia="zh-CN"/>
              </w:rPr>
              <w:t>NOTE:</w:t>
            </w:r>
            <w:bookmarkStart w:id="955" w:name="_GoBack"/>
            <w:bookmarkEnd w:id="955"/>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rsidR="00B02215" w:rsidRPr="00630AB6" w:rsidRDefault="00B02215" w:rsidP="00B02215"/>
    <w:p w:rsidR="00B02215" w:rsidRPr="00630AB6" w:rsidRDefault="00B02215" w:rsidP="00B02215">
      <w:pPr>
        <w:pStyle w:val="Heading5"/>
      </w:pPr>
      <w:bookmarkStart w:id="956" w:name="_Toc20142396"/>
      <w:bookmarkStart w:id="957" w:name="_Toc34217342"/>
      <w:bookmarkStart w:id="958" w:name="_Toc34217494"/>
      <w:bookmarkStart w:id="959" w:name="_Toc39051857"/>
      <w:bookmarkStart w:id="960" w:name="_Toc43210429"/>
      <w:bookmarkStart w:id="961" w:name="_Toc49853336"/>
      <w:bookmarkStart w:id="962" w:name="_Toc51871904"/>
      <w:r w:rsidRPr="00630AB6">
        <w:lastRenderedPageBreak/>
        <w:t>6.2.6.2.</w:t>
      </w:r>
      <w:r w:rsidRPr="00630AB6">
        <w:rPr>
          <w:rFonts w:hint="eastAsia"/>
          <w:lang w:eastAsia="zh-CN"/>
        </w:rPr>
        <w:t>9</w:t>
      </w:r>
      <w:r w:rsidRPr="00630AB6">
        <w:tab/>
        <w:t>Type: NssfEventSubscriptionCreatedData</w:t>
      </w:r>
      <w:bookmarkEnd w:id="956"/>
      <w:bookmarkEnd w:id="957"/>
      <w:bookmarkEnd w:id="958"/>
      <w:bookmarkEnd w:id="959"/>
      <w:bookmarkEnd w:id="960"/>
      <w:bookmarkEnd w:id="961"/>
      <w:bookmarkEnd w:id="962"/>
    </w:p>
    <w:p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6235C" w:rsidRDefault="00A6235C" w:rsidP="00A6235C">
            <w:pPr>
              <w:pStyle w:val="TAL"/>
              <w:rPr>
                <w:lang w:eastAsia="zh-CN"/>
              </w:rPr>
            </w:pPr>
            <w:r>
              <w:rPr>
                <w:rFonts w:cs="Arial"/>
                <w:szCs w:val="18"/>
              </w:rPr>
              <w:t>This IE shall be present if at least one optional feature defined in clause 6.2.8 is supported.</w:t>
            </w:r>
          </w:p>
          <w:p w:rsidR="00A6235C" w:rsidRPr="00E30083" w:rsidRDefault="00A6235C" w:rsidP="00A6235C">
            <w:pPr>
              <w:pStyle w:val="TAL"/>
              <w:rPr>
                <w:rFonts w:cs="Arial"/>
                <w:szCs w:val="18"/>
                <w:lang w:eastAsia="zh-CN"/>
              </w:rPr>
            </w:pPr>
          </w:p>
        </w:tc>
      </w:tr>
    </w:tbl>
    <w:p w:rsidR="00B02215" w:rsidRPr="00630AB6" w:rsidRDefault="00B02215" w:rsidP="00B02215"/>
    <w:p w:rsidR="00B02215" w:rsidRPr="00630AB6" w:rsidRDefault="00B02215" w:rsidP="00B02215">
      <w:pPr>
        <w:pStyle w:val="Heading5"/>
      </w:pPr>
      <w:bookmarkStart w:id="963" w:name="_Toc20142397"/>
      <w:bookmarkStart w:id="964" w:name="_Toc34217343"/>
      <w:bookmarkStart w:id="965" w:name="_Toc34217495"/>
      <w:bookmarkStart w:id="966" w:name="_Toc39051858"/>
      <w:bookmarkStart w:id="967" w:name="_Toc43210430"/>
      <w:bookmarkStart w:id="968" w:name="_Toc49853337"/>
      <w:bookmarkStart w:id="969" w:name="_Toc51871905"/>
      <w:r w:rsidRPr="00630AB6">
        <w:t>6.2.6.2.</w:t>
      </w:r>
      <w:r w:rsidRPr="00630AB6">
        <w:rPr>
          <w:rFonts w:hint="eastAsia"/>
          <w:lang w:eastAsia="zh-CN"/>
        </w:rPr>
        <w:t>10</w:t>
      </w:r>
      <w:r w:rsidRPr="00630AB6">
        <w:tab/>
        <w:t>Type: NssfEventNotification</w:t>
      </w:r>
      <w:bookmarkEnd w:id="963"/>
      <w:bookmarkEnd w:id="964"/>
      <w:bookmarkEnd w:id="965"/>
      <w:bookmarkEnd w:id="966"/>
      <w:bookmarkEnd w:id="967"/>
      <w:bookmarkEnd w:id="968"/>
      <w:bookmarkEnd w:id="969"/>
    </w:p>
    <w:p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rsidR="00B02215" w:rsidRPr="00E30083" w:rsidRDefault="00B02215" w:rsidP="002A65CD">
            <w:pPr>
              <w:pStyle w:val="TAL"/>
              <w:rPr>
                <w:noProof/>
              </w:rPr>
            </w:pPr>
          </w:p>
          <w:p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rsidR="00A6235C" w:rsidRDefault="00A6235C" w:rsidP="002A65CD">
            <w:pPr>
              <w:pStyle w:val="TAL"/>
            </w:pPr>
          </w:p>
          <w:p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rsidTr="005025E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rsidR="00B02215" w:rsidRPr="00630AB6" w:rsidRDefault="00B02215" w:rsidP="00B02215"/>
    <w:p w:rsidR="00B02215" w:rsidRPr="00630AB6" w:rsidRDefault="00B02215" w:rsidP="00B02215">
      <w:pPr>
        <w:pStyle w:val="Heading4"/>
        <w:rPr>
          <w:lang w:val="en-US"/>
        </w:rPr>
      </w:pPr>
      <w:bookmarkStart w:id="970" w:name="_Toc20142398"/>
      <w:bookmarkStart w:id="971" w:name="_Toc34217344"/>
      <w:bookmarkStart w:id="972" w:name="_Toc34217496"/>
      <w:bookmarkStart w:id="973" w:name="_Toc39051859"/>
      <w:bookmarkStart w:id="974" w:name="_Toc43210431"/>
      <w:bookmarkStart w:id="975" w:name="_Toc49853338"/>
      <w:bookmarkStart w:id="976" w:name="_Toc51871906"/>
      <w:r w:rsidRPr="00630AB6">
        <w:rPr>
          <w:lang w:val="en-US"/>
        </w:rPr>
        <w:lastRenderedPageBreak/>
        <w:t>6.2.6.3</w:t>
      </w:r>
      <w:r w:rsidRPr="00630AB6">
        <w:rPr>
          <w:lang w:val="en-US"/>
        </w:rPr>
        <w:tab/>
        <w:t>Simple data types and enumerations</w:t>
      </w:r>
      <w:bookmarkEnd w:id="970"/>
      <w:bookmarkEnd w:id="971"/>
      <w:bookmarkEnd w:id="972"/>
      <w:bookmarkEnd w:id="973"/>
      <w:bookmarkEnd w:id="974"/>
      <w:bookmarkEnd w:id="975"/>
      <w:bookmarkEnd w:id="976"/>
    </w:p>
    <w:p w:rsidR="00B02215" w:rsidRPr="00630AB6" w:rsidRDefault="00B02215" w:rsidP="00B02215">
      <w:pPr>
        <w:pStyle w:val="Heading5"/>
      </w:pPr>
      <w:bookmarkStart w:id="977" w:name="_Toc20142399"/>
      <w:bookmarkStart w:id="978" w:name="_Toc34217345"/>
      <w:bookmarkStart w:id="979" w:name="_Toc34217497"/>
      <w:bookmarkStart w:id="980" w:name="_Toc39051860"/>
      <w:bookmarkStart w:id="981" w:name="_Toc43210432"/>
      <w:bookmarkStart w:id="982" w:name="_Toc49853339"/>
      <w:bookmarkStart w:id="983" w:name="_Toc51871907"/>
      <w:r w:rsidRPr="00630AB6">
        <w:t>6.2.6.3.1</w:t>
      </w:r>
      <w:r w:rsidRPr="00630AB6">
        <w:tab/>
        <w:t>Introduction</w:t>
      </w:r>
      <w:bookmarkEnd w:id="977"/>
      <w:bookmarkEnd w:id="978"/>
      <w:bookmarkEnd w:id="979"/>
      <w:bookmarkEnd w:id="980"/>
      <w:bookmarkEnd w:id="981"/>
      <w:bookmarkEnd w:id="982"/>
      <w:bookmarkEnd w:id="983"/>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984" w:name="_Toc20142400"/>
      <w:bookmarkStart w:id="985" w:name="_Toc34217346"/>
      <w:bookmarkStart w:id="986" w:name="_Toc34217498"/>
      <w:bookmarkStart w:id="987" w:name="_Toc39051861"/>
      <w:bookmarkStart w:id="988" w:name="_Toc43210433"/>
      <w:bookmarkStart w:id="989" w:name="_Toc49853340"/>
      <w:bookmarkStart w:id="990" w:name="_Toc51871908"/>
      <w:r w:rsidRPr="00630AB6">
        <w:t>6.2.6.3.2</w:t>
      </w:r>
      <w:r w:rsidRPr="00630AB6">
        <w:tab/>
        <w:t>Simple data types</w:t>
      </w:r>
      <w:bookmarkEnd w:id="984"/>
      <w:bookmarkEnd w:id="985"/>
      <w:bookmarkEnd w:id="986"/>
      <w:bookmarkEnd w:id="987"/>
      <w:bookmarkEnd w:id="988"/>
      <w:bookmarkEnd w:id="989"/>
      <w:bookmarkEnd w:id="990"/>
    </w:p>
    <w:p w:rsidR="00B02215" w:rsidRPr="00630AB6" w:rsidRDefault="00B02215" w:rsidP="00B02215">
      <w:r w:rsidRPr="00630AB6">
        <w:t>The simple data types defined in table 6.2.6.3.2-1 shall be supported.</w:t>
      </w:r>
    </w:p>
    <w:p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Heading5"/>
      </w:pPr>
      <w:bookmarkStart w:id="991" w:name="_Toc20142401"/>
      <w:bookmarkStart w:id="992" w:name="_Toc34217347"/>
      <w:bookmarkStart w:id="993" w:name="_Toc34217499"/>
      <w:bookmarkStart w:id="994" w:name="_Toc39051862"/>
      <w:bookmarkStart w:id="995" w:name="_Toc43210434"/>
      <w:bookmarkStart w:id="996" w:name="_Toc49853341"/>
      <w:bookmarkStart w:id="997" w:name="_Toc51871909"/>
      <w:r w:rsidRPr="00630AB6">
        <w:t>6.2.6.3.3</w:t>
      </w:r>
      <w:r w:rsidRPr="00630AB6">
        <w:tab/>
        <w:t>Enumeration: NssfEventType</w:t>
      </w:r>
      <w:bookmarkEnd w:id="991"/>
      <w:bookmarkEnd w:id="992"/>
      <w:bookmarkEnd w:id="993"/>
      <w:bookmarkEnd w:id="994"/>
      <w:bookmarkEnd w:id="995"/>
      <w:bookmarkEnd w:id="996"/>
      <w:bookmarkEnd w:id="997"/>
    </w:p>
    <w:p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rsidR="00B02215" w:rsidRPr="00630AB6" w:rsidRDefault="00B02215" w:rsidP="00B02215">
      <w:pPr>
        <w:rPr>
          <w:lang w:val="en-US"/>
        </w:rPr>
      </w:pPr>
    </w:p>
    <w:p w:rsidR="00B02215" w:rsidRPr="00630AB6" w:rsidRDefault="00B02215" w:rsidP="00B02215">
      <w:pPr>
        <w:pStyle w:val="Heading4"/>
      </w:pPr>
      <w:bookmarkStart w:id="998" w:name="_Toc20142402"/>
      <w:bookmarkStart w:id="999" w:name="_Toc34217348"/>
      <w:bookmarkStart w:id="1000" w:name="_Toc34217500"/>
      <w:bookmarkStart w:id="1001" w:name="_Toc39051863"/>
      <w:bookmarkStart w:id="1002" w:name="_Toc43210435"/>
      <w:bookmarkStart w:id="1003" w:name="_Toc49853342"/>
      <w:bookmarkStart w:id="1004" w:name="_Toc51871910"/>
      <w:r w:rsidRPr="00630AB6">
        <w:t>6.2.6.4</w:t>
      </w:r>
      <w:r w:rsidRPr="00630AB6">
        <w:tab/>
        <w:t>Binary data</w:t>
      </w:r>
      <w:bookmarkEnd w:id="998"/>
      <w:bookmarkEnd w:id="999"/>
      <w:bookmarkEnd w:id="1000"/>
      <w:bookmarkEnd w:id="1001"/>
      <w:bookmarkEnd w:id="1002"/>
      <w:bookmarkEnd w:id="1003"/>
      <w:bookmarkEnd w:id="1004"/>
    </w:p>
    <w:p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1005" w:name="_Toc20142403"/>
      <w:bookmarkStart w:id="1006" w:name="_Toc34217349"/>
      <w:bookmarkStart w:id="1007" w:name="_Toc34217501"/>
      <w:bookmarkStart w:id="1008" w:name="_Toc39051864"/>
      <w:bookmarkStart w:id="1009" w:name="_Toc43210436"/>
      <w:bookmarkStart w:id="1010" w:name="_Toc49853343"/>
      <w:bookmarkStart w:id="1011" w:name="_Toc51871911"/>
      <w:r w:rsidRPr="00630AB6">
        <w:t>6.2.7</w:t>
      </w:r>
      <w:r w:rsidRPr="00630AB6">
        <w:tab/>
        <w:t>Error Handling</w:t>
      </w:r>
      <w:bookmarkEnd w:id="1005"/>
      <w:bookmarkEnd w:id="1006"/>
      <w:bookmarkEnd w:id="1007"/>
      <w:bookmarkEnd w:id="1008"/>
      <w:bookmarkEnd w:id="1009"/>
      <w:bookmarkEnd w:id="1010"/>
      <w:bookmarkEnd w:id="1011"/>
    </w:p>
    <w:p w:rsidR="00B02215" w:rsidRPr="00630AB6" w:rsidRDefault="00B02215" w:rsidP="00B02215">
      <w:pPr>
        <w:pStyle w:val="Heading4"/>
      </w:pPr>
      <w:bookmarkStart w:id="1012" w:name="_Toc20142404"/>
      <w:bookmarkStart w:id="1013" w:name="_Toc34217350"/>
      <w:bookmarkStart w:id="1014" w:name="_Toc34217502"/>
      <w:bookmarkStart w:id="1015" w:name="_Toc39051865"/>
      <w:bookmarkStart w:id="1016" w:name="_Toc43210437"/>
      <w:bookmarkStart w:id="1017" w:name="_Toc49853344"/>
      <w:bookmarkStart w:id="1018" w:name="_Toc51871912"/>
      <w:r w:rsidRPr="00630AB6">
        <w:t>6.2.7.1</w:t>
      </w:r>
      <w:r w:rsidRPr="00630AB6">
        <w:tab/>
        <w:t>General</w:t>
      </w:r>
      <w:bookmarkEnd w:id="1012"/>
      <w:bookmarkEnd w:id="1013"/>
      <w:bookmarkEnd w:id="1014"/>
      <w:bookmarkEnd w:id="1015"/>
      <w:bookmarkEnd w:id="1016"/>
      <w:bookmarkEnd w:id="1017"/>
      <w:bookmarkEnd w:id="1018"/>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1019" w:name="_Toc20142405"/>
      <w:bookmarkStart w:id="1020" w:name="_Toc34217351"/>
      <w:bookmarkStart w:id="1021" w:name="_Toc34217503"/>
      <w:bookmarkStart w:id="1022" w:name="_Toc39051866"/>
      <w:bookmarkStart w:id="1023" w:name="_Toc43210438"/>
      <w:bookmarkStart w:id="1024" w:name="_Toc49853345"/>
      <w:bookmarkStart w:id="1025" w:name="_Toc51871913"/>
      <w:r w:rsidRPr="00630AB6">
        <w:t>6.2.7.2</w:t>
      </w:r>
      <w:r w:rsidRPr="00630AB6">
        <w:tab/>
        <w:t>Protocol Errors</w:t>
      </w:r>
      <w:bookmarkEnd w:id="1019"/>
      <w:bookmarkEnd w:id="1020"/>
      <w:bookmarkEnd w:id="1021"/>
      <w:bookmarkEnd w:id="1022"/>
      <w:bookmarkEnd w:id="1023"/>
      <w:bookmarkEnd w:id="1024"/>
      <w:bookmarkEnd w:id="1025"/>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1026" w:name="_Toc20142406"/>
      <w:bookmarkStart w:id="1027" w:name="_Toc34217352"/>
      <w:bookmarkStart w:id="1028" w:name="_Toc34217504"/>
      <w:bookmarkStart w:id="1029" w:name="_Toc39051867"/>
      <w:bookmarkStart w:id="1030" w:name="_Toc43210439"/>
      <w:bookmarkStart w:id="1031" w:name="_Toc49853346"/>
      <w:bookmarkStart w:id="1032" w:name="_Toc51871914"/>
      <w:r w:rsidRPr="00630AB6">
        <w:t>6.2.7.3</w:t>
      </w:r>
      <w:r w:rsidRPr="00630AB6">
        <w:tab/>
        <w:t>Application Errors</w:t>
      </w:r>
      <w:bookmarkEnd w:id="1026"/>
      <w:bookmarkEnd w:id="1027"/>
      <w:bookmarkEnd w:id="1028"/>
      <w:bookmarkEnd w:id="1029"/>
      <w:bookmarkEnd w:id="1030"/>
      <w:bookmarkEnd w:id="1031"/>
      <w:bookmarkEnd w:id="1032"/>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bookmarkStart w:id="1033"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rsidR="00B02215" w:rsidRPr="00E30083" w:rsidRDefault="00B02215" w:rsidP="002A65CD">
            <w:pPr>
              <w:pStyle w:val="TAL"/>
            </w:pP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033"/>
    </w:tbl>
    <w:p w:rsidR="00B02215" w:rsidRPr="00630AB6" w:rsidRDefault="00B02215" w:rsidP="00B02215">
      <w:pPr>
        <w:rPr>
          <w:lang w:val="en-US"/>
        </w:rPr>
      </w:pPr>
    </w:p>
    <w:p w:rsidR="00B02215" w:rsidRPr="00630AB6" w:rsidRDefault="00B02215" w:rsidP="00B02215">
      <w:pPr>
        <w:pStyle w:val="Heading3"/>
      </w:pPr>
      <w:bookmarkStart w:id="1034" w:name="_Toc20142407"/>
      <w:bookmarkStart w:id="1035" w:name="_Toc34217353"/>
      <w:bookmarkStart w:id="1036" w:name="_Toc34217505"/>
      <w:bookmarkStart w:id="1037" w:name="_Toc39051868"/>
      <w:bookmarkStart w:id="1038" w:name="_Toc43210440"/>
      <w:bookmarkStart w:id="1039" w:name="_Toc49853347"/>
      <w:bookmarkStart w:id="1040" w:name="_Toc51871915"/>
      <w:r w:rsidRPr="00630AB6">
        <w:t>6.2.</w:t>
      </w:r>
      <w:r w:rsidRPr="00630AB6">
        <w:rPr>
          <w:rFonts w:hint="eastAsia"/>
          <w:lang w:eastAsia="zh-CN"/>
        </w:rPr>
        <w:t>8</w:t>
      </w:r>
      <w:r w:rsidRPr="00630AB6">
        <w:tab/>
        <w:t>Feature negotiation</w:t>
      </w:r>
      <w:bookmarkEnd w:id="1034"/>
      <w:bookmarkEnd w:id="1035"/>
      <w:bookmarkEnd w:id="1036"/>
      <w:bookmarkEnd w:id="1037"/>
      <w:bookmarkEnd w:id="1038"/>
      <w:bookmarkEnd w:id="1039"/>
      <w:bookmarkEnd w:id="1040"/>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Nnssf_NSSAIAvailability service.</w:t>
      </w:r>
    </w:p>
    <w:p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B02215" w:rsidRPr="00E30083" w:rsidTr="002A65CD">
        <w:trPr>
          <w:cantSplit/>
          <w:jc w:val="center"/>
        </w:trPr>
        <w:tc>
          <w:tcPr>
            <w:tcW w:w="993" w:type="dxa"/>
          </w:tcPr>
          <w:p w:rsidR="00B02215" w:rsidRPr="00E30083" w:rsidRDefault="00B02215" w:rsidP="002A65CD">
            <w:pPr>
              <w:pStyle w:val="TAC"/>
            </w:pPr>
            <w:r w:rsidRPr="00E30083">
              <w:t>1</w:t>
            </w:r>
          </w:p>
        </w:tc>
        <w:tc>
          <w:tcPr>
            <w:tcW w:w="1063" w:type="dxa"/>
          </w:tcPr>
          <w:p w:rsidR="00B02215" w:rsidRPr="00F82F2A" w:rsidRDefault="00B02215" w:rsidP="002A65CD">
            <w:pPr>
              <w:pStyle w:val="TAL"/>
            </w:pPr>
            <w:r w:rsidRPr="00F82F2A">
              <w:t>ONSSAI</w:t>
            </w:r>
          </w:p>
        </w:tc>
        <w:tc>
          <w:tcPr>
            <w:tcW w:w="639" w:type="dxa"/>
          </w:tcPr>
          <w:p w:rsidR="00B02215" w:rsidRPr="00F82F2A" w:rsidRDefault="00B02215" w:rsidP="002A65CD">
            <w:pPr>
              <w:pStyle w:val="TAC"/>
            </w:pPr>
            <w:r w:rsidRPr="00F82F2A">
              <w:t>O</w:t>
            </w:r>
          </w:p>
        </w:tc>
        <w:tc>
          <w:tcPr>
            <w:tcW w:w="6520" w:type="dxa"/>
          </w:tcPr>
          <w:p w:rsidR="00B02215" w:rsidRPr="00E30083" w:rsidRDefault="00B02215" w:rsidP="002A65CD">
            <w:pPr>
              <w:pStyle w:val="TAL"/>
            </w:pPr>
            <w:r w:rsidRPr="00E30083">
              <w:t xml:space="preserve">Optimized NSSAI Availability Data encoding </w:t>
            </w:r>
          </w:p>
          <w:p w:rsidR="00B02215" w:rsidRPr="00E30083" w:rsidRDefault="00B02215" w:rsidP="002A65CD">
            <w:pPr>
              <w:pStyle w:val="TAL"/>
            </w:pPr>
            <w:r w:rsidRPr="00E30083">
              <w:t xml:space="preserve"> </w:t>
            </w:r>
          </w:p>
          <w:p w:rsidR="00B02215" w:rsidRPr="00E30083" w:rsidRDefault="00B02215" w:rsidP="002A65CD">
            <w:pPr>
              <w:pStyle w:val="TAL"/>
            </w:pPr>
            <w:r w:rsidRPr="00E30083">
              <w:t xml:space="preserve">When this feature is supported: </w:t>
            </w:r>
          </w:p>
          <w:p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rsidTr="002A65CD">
        <w:trPr>
          <w:cantSplit/>
          <w:jc w:val="center"/>
        </w:trPr>
        <w:tc>
          <w:tcPr>
            <w:tcW w:w="993" w:type="dxa"/>
          </w:tcPr>
          <w:p w:rsidR="00C1575C" w:rsidRPr="00E30083" w:rsidRDefault="00C1575C" w:rsidP="00C1575C">
            <w:pPr>
              <w:pStyle w:val="TAC"/>
              <w:rPr>
                <w:lang w:eastAsia="zh-CN"/>
              </w:rPr>
            </w:pPr>
            <w:r>
              <w:rPr>
                <w:rFonts w:hint="eastAsia"/>
                <w:lang w:eastAsia="zh-CN"/>
              </w:rPr>
              <w:t>2</w:t>
            </w:r>
          </w:p>
        </w:tc>
        <w:tc>
          <w:tcPr>
            <w:tcW w:w="1063" w:type="dxa"/>
          </w:tcPr>
          <w:p w:rsidR="00C1575C" w:rsidRPr="00F82F2A" w:rsidRDefault="00C1575C" w:rsidP="00C1575C">
            <w:pPr>
              <w:pStyle w:val="TAL"/>
            </w:pPr>
            <w:r>
              <w:rPr>
                <w:rFonts w:hint="eastAsia"/>
                <w:lang w:eastAsia="zh-CN"/>
              </w:rPr>
              <w:t>S</w:t>
            </w:r>
            <w:r>
              <w:rPr>
                <w:lang w:eastAsia="zh-CN"/>
              </w:rPr>
              <w:t>UMOD</w:t>
            </w:r>
          </w:p>
        </w:tc>
        <w:tc>
          <w:tcPr>
            <w:tcW w:w="639" w:type="dxa"/>
          </w:tcPr>
          <w:p w:rsidR="00C1575C" w:rsidRPr="00F82F2A" w:rsidRDefault="00C1575C" w:rsidP="00C1575C">
            <w:pPr>
              <w:pStyle w:val="TAC"/>
            </w:pPr>
            <w:r>
              <w:rPr>
                <w:rFonts w:hint="eastAsia"/>
                <w:lang w:eastAsia="zh-CN"/>
              </w:rPr>
              <w:t>O</w:t>
            </w:r>
          </w:p>
        </w:tc>
        <w:tc>
          <w:tcPr>
            <w:tcW w:w="6520" w:type="dxa"/>
          </w:tcPr>
          <w:p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rsidR="00C1575C" w:rsidRDefault="00C1575C" w:rsidP="00C1575C">
            <w:pPr>
              <w:pStyle w:val="TAL"/>
            </w:pPr>
          </w:p>
          <w:p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rsidTr="002A65CD">
        <w:trPr>
          <w:cantSplit/>
          <w:jc w:val="center"/>
        </w:trPr>
        <w:tc>
          <w:tcPr>
            <w:tcW w:w="993" w:type="dxa"/>
          </w:tcPr>
          <w:p w:rsidR="00A6235C" w:rsidRDefault="00A6235C" w:rsidP="00A6235C">
            <w:pPr>
              <w:pStyle w:val="TAC"/>
              <w:rPr>
                <w:lang w:eastAsia="zh-CN"/>
              </w:rPr>
            </w:pPr>
            <w:r>
              <w:rPr>
                <w:rFonts w:hint="eastAsia"/>
                <w:lang w:eastAsia="zh-CN"/>
              </w:rPr>
              <w:t>3</w:t>
            </w:r>
          </w:p>
        </w:tc>
        <w:tc>
          <w:tcPr>
            <w:tcW w:w="1063" w:type="dxa"/>
          </w:tcPr>
          <w:p w:rsidR="00A6235C" w:rsidRDefault="00A6235C" w:rsidP="00A6235C">
            <w:pPr>
              <w:pStyle w:val="TAL"/>
              <w:rPr>
                <w:lang w:eastAsia="zh-CN"/>
              </w:rPr>
            </w:pPr>
            <w:r w:rsidRPr="00991C3B">
              <w:t>EANAN</w:t>
            </w:r>
          </w:p>
        </w:tc>
        <w:tc>
          <w:tcPr>
            <w:tcW w:w="639" w:type="dxa"/>
          </w:tcPr>
          <w:p w:rsidR="00A6235C" w:rsidRDefault="00A6235C" w:rsidP="00A6235C">
            <w:pPr>
              <w:pStyle w:val="TAC"/>
              <w:rPr>
                <w:lang w:eastAsia="zh-CN"/>
              </w:rPr>
            </w:pPr>
            <w:r>
              <w:t>O</w:t>
            </w:r>
          </w:p>
        </w:tc>
        <w:tc>
          <w:tcPr>
            <w:tcW w:w="6520" w:type="dxa"/>
          </w:tcPr>
          <w:p w:rsidR="00A6235C" w:rsidRDefault="00A6235C" w:rsidP="00A6235C">
            <w:pPr>
              <w:pStyle w:val="TAL"/>
            </w:pPr>
            <w:r>
              <w:t>Empty Authorized NSSAI Availability Notification</w:t>
            </w:r>
          </w:p>
          <w:p w:rsidR="00A6235C" w:rsidRDefault="00A6235C" w:rsidP="00A6235C">
            <w:pPr>
              <w:pStyle w:val="TAL"/>
            </w:pPr>
          </w:p>
          <w:p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rsidR="00A6235C" w:rsidRDefault="00A6235C" w:rsidP="00A6235C">
            <w:pPr>
              <w:pStyle w:val="TAL"/>
            </w:pPr>
          </w:p>
          <w:p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A6235C" w:rsidRPr="00E30083" w:rsidTr="002A65CD">
        <w:trPr>
          <w:cantSplit/>
          <w:jc w:val="center"/>
        </w:trPr>
        <w:tc>
          <w:tcPr>
            <w:tcW w:w="9215" w:type="dxa"/>
            <w:gridSpan w:val="4"/>
          </w:tcPr>
          <w:p w:rsidR="00A6235C" w:rsidRPr="00E30083" w:rsidRDefault="00A6235C" w:rsidP="00A6235C">
            <w:pPr>
              <w:pStyle w:val="TAL"/>
              <w:rPr>
                <w:bCs/>
              </w:rPr>
            </w:pPr>
            <w:r w:rsidRPr="00E30083">
              <w:t>Feature number: The order number of the feature within the s</w:t>
            </w:r>
            <w:r w:rsidRPr="00E30083">
              <w:rPr>
                <w:bCs/>
              </w:rPr>
              <w:t>upportedFeatures attribute (starting with 1).</w:t>
            </w:r>
          </w:p>
          <w:p w:rsidR="00A6235C" w:rsidRPr="00E30083" w:rsidRDefault="00A6235C" w:rsidP="00A6235C">
            <w:pPr>
              <w:pStyle w:val="TAL"/>
              <w:rPr>
                <w:bCs/>
              </w:rPr>
            </w:pPr>
            <w:r w:rsidRPr="00E30083">
              <w:rPr>
                <w:bCs/>
              </w:rPr>
              <w:t>Feature: A short name that can be used to refer to the bit and to the feature.</w:t>
            </w:r>
          </w:p>
          <w:p w:rsidR="00A6235C" w:rsidRPr="00E30083" w:rsidRDefault="00A6235C" w:rsidP="00A6235C">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A6235C" w:rsidRPr="00E30083" w:rsidRDefault="00A6235C" w:rsidP="00A6235C">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1041" w:name="_Toc20142408"/>
      <w:bookmarkStart w:id="1042" w:name="_Toc34217354"/>
      <w:bookmarkStart w:id="1043" w:name="_Toc34217506"/>
      <w:bookmarkStart w:id="1044" w:name="_Toc39051869"/>
      <w:bookmarkStart w:id="1045" w:name="_Toc43210441"/>
      <w:bookmarkStart w:id="1046" w:name="_Toc49853348"/>
      <w:bookmarkStart w:id="1047" w:name="_Toc51871916"/>
      <w:r w:rsidRPr="00630AB6">
        <w:rPr>
          <w:lang w:val="en-US"/>
        </w:rPr>
        <w:t>6.2.9</w:t>
      </w:r>
      <w:r w:rsidRPr="00630AB6">
        <w:rPr>
          <w:lang w:val="en-US"/>
        </w:rPr>
        <w:tab/>
        <w:t>Security</w:t>
      </w:r>
      <w:bookmarkEnd w:id="1041"/>
      <w:bookmarkEnd w:id="1042"/>
      <w:bookmarkEnd w:id="1043"/>
      <w:bookmarkEnd w:id="1044"/>
      <w:bookmarkEnd w:id="1045"/>
      <w:bookmarkEnd w:id="1046"/>
      <w:bookmarkEnd w:id="1047"/>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B02215" w:rsidRPr="00630AB6" w:rsidRDefault="00B02215" w:rsidP="00B02215">
      <w:pPr>
        <w:rPr>
          <w:lang w:eastAsia="zh-CN"/>
        </w:rPr>
      </w:pPr>
      <w:r w:rsidRPr="00630AB6">
        <w:rPr>
          <w:lang w:val="en-US"/>
        </w:rPr>
        <w:t>The Nnssf_NSSAIAvailability API does not define any scopes for OAuth2 authorization.</w:t>
      </w:r>
    </w:p>
    <w:p w:rsidR="00B02215" w:rsidRPr="00630AB6" w:rsidRDefault="00B02215" w:rsidP="00B02215">
      <w:pPr>
        <w:pStyle w:val="Heading8"/>
      </w:pPr>
      <w:r w:rsidRPr="00630AB6">
        <w:br w:type="page"/>
      </w:r>
      <w:bookmarkStart w:id="1048" w:name="_Toc20142409"/>
      <w:bookmarkStart w:id="1049" w:name="_Toc34217355"/>
      <w:bookmarkStart w:id="1050" w:name="_Toc34217507"/>
      <w:bookmarkStart w:id="1051" w:name="_Toc39051870"/>
      <w:bookmarkStart w:id="1052" w:name="_Toc43210442"/>
      <w:bookmarkStart w:id="1053" w:name="_Toc49853349"/>
      <w:bookmarkStart w:id="1054" w:name="_Toc51871917"/>
      <w:r w:rsidRPr="00630AB6">
        <w:lastRenderedPageBreak/>
        <w:t>Annex A (normative):</w:t>
      </w:r>
      <w:r w:rsidRPr="00630AB6">
        <w:br/>
        <w:t>OpenAPI specification</w:t>
      </w:r>
      <w:bookmarkEnd w:id="1048"/>
      <w:bookmarkEnd w:id="1049"/>
      <w:bookmarkEnd w:id="1050"/>
      <w:bookmarkEnd w:id="1051"/>
      <w:bookmarkEnd w:id="1052"/>
      <w:bookmarkEnd w:id="1053"/>
      <w:bookmarkEnd w:id="1054"/>
    </w:p>
    <w:p w:rsidR="00B02215" w:rsidRPr="00630AB6" w:rsidRDefault="00B02215" w:rsidP="00B02215">
      <w:pPr>
        <w:pStyle w:val="Heading2"/>
      </w:pPr>
      <w:bookmarkStart w:id="1055" w:name="_Toc20142410"/>
      <w:bookmarkStart w:id="1056" w:name="_Toc34217356"/>
      <w:bookmarkStart w:id="1057" w:name="_Toc34217508"/>
      <w:bookmarkStart w:id="1058" w:name="_Toc39051871"/>
      <w:bookmarkStart w:id="1059" w:name="_Toc43210443"/>
      <w:bookmarkStart w:id="1060" w:name="_Toc49853350"/>
      <w:bookmarkStart w:id="1061" w:name="_Toc51871918"/>
      <w:r w:rsidRPr="00630AB6">
        <w:t>A.1</w:t>
      </w:r>
      <w:r w:rsidRPr="00630AB6">
        <w:tab/>
        <w:t>General</w:t>
      </w:r>
      <w:bookmarkEnd w:id="1055"/>
      <w:bookmarkEnd w:id="1056"/>
      <w:bookmarkEnd w:id="1057"/>
      <w:bookmarkEnd w:id="1058"/>
      <w:bookmarkEnd w:id="1059"/>
      <w:bookmarkEnd w:id="1060"/>
      <w:bookmarkEnd w:id="1061"/>
    </w:p>
    <w:p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hosted in ETSI Forge, that uses the GitLab software version control system (see 3GPP TS 29.501 [5] clause 5.3.1 and 3GPP TR 21.900 [7] clause 5B).</w:t>
      </w:r>
    </w:p>
    <w:p w:rsidR="00B02215" w:rsidRPr="005B7F99" w:rsidRDefault="00B02215" w:rsidP="00B02215"/>
    <w:p w:rsidR="00B02215" w:rsidRPr="00630AB6" w:rsidRDefault="00B02215" w:rsidP="00B02215">
      <w:pPr>
        <w:pStyle w:val="Heading2"/>
      </w:pPr>
      <w:bookmarkStart w:id="1062" w:name="_Toc20142411"/>
      <w:bookmarkStart w:id="1063" w:name="_Toc34217357"/>
      <w:bookmarkStart w:id="1064" w:name="_Toc34217509"/>
      <w:bookmarkStart w:id="1065" w:name="_Toc39051872"/>
      <w:bookmarkStart w:id="1066" w:name="_Toc43210444"/>
      <w:bookmarkStart w:id="1067" w:name="_Toc49853351"/>
      <w:bookmarkStart w:id="1068" w:name="_Toc51871919"/>
      <w:r w:rsidRPr="00630AB6">
        <w:t>A.2</w:t>
      </w:r>
      <w:r w:rsidRPr="00630AB6">
        <w:tab/>
        <w:t>Nnssf_NSSelection API</w:t>
      </w:r>
      <w:bookmarkEnd w:id="1062"/>
      <w:bookmarkEnd w:id="1063"/>
      <w:bookmarkEnd w:id="1064"/>
      <w:bookmarkEnd w:id="1065"/>
      <w:bookmarkEnd w:id="1066"/>
      <w:bookmarkEnd w:id="1067"/>
      <w:bookmarkEnd w:id="1068"/>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w:t>
      </w:r>
      <w:r>
        <w:t>2</w:t>
      </w:r>
      <w:r w:rsidRPr="00630AB6">
        <w:t>.</w:t>
      </w:r>
      <w:r>
        <w:t>1</w:t>
      </w:r>
      <w:r w:rsidRPr="00630AB6">
        <w:t>.</w:t>
      </w:r>
      <w:r>
        <w:t>0</w:t>
      </w:r>
      <w:r w:rsidRPr="00630AB6">
        <w:t>'</w:t>
      </w:r>
    </w:p>
    <w:p w:rsidR="00B02215" w:rsidRDefault="00B02215" w:rsidP="00B02215">
      <w:pPr>
        <w:pStyle w:val="PL"/>
      </w:pPr>
      <w:r w:rsidRPr="00630AB6">
        <w:t xml:space="preserve">  title: 'NSSF NS Selection'</w:t>
      </w:r>
    </w:p>
    <w:p w:rsidR="00B02215" w:rsidRDefault="00B02215" w:rsidP="00B02215">
      <w:pPr>
        <w:pStyle w:val="PL"/>
      </w:pPr>
      <w:r w:rsidRPr="002857AD">
        <w:t xml:space="preserve">  description: </w:t>
      </w:r>
      <w:r>
        <w:t>|</w:t>
      </w:r>
    </w:p>
    <w:p w:rsidR="00B02215" w:rsidRDefault="00B02215" w:rsidP="00B02215">
      <w:pPr>
        <w:pStyle w:val="PL"/>
      </w:pPr>
      <w:r>
        <w:t xml:space="preserve">    </w:t>
      </w:r>
      <w:r w:rsidRPr="00630AB6">
        <w:t>NSSF Network Slice Selection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nnssf-nsselection</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'{apiRoot}/nnssf-nsselection/v</w:t>
      </w:r>
      <w:r>
        <w:t>2</w:t>
      </w:r>
      <w:r w:rsidRPr="00630AB6">
        <w:t>'</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7F3DA9" w:rsidRDefault="00B02215" w:rsidP="00B02215">
      <w:pPr>
        <w:pStyle w:val="PL"/>
      </w:pPr>
      <w:r w:rsidRPr="00D27A4B">
        <w:t xml:space="preserve">  description: 3GPP TS 29.5</w:t>
      </w:r>
      <w:r>
        <w:t>3</w:t>
      </w:r>
      <w:r w:rsidRPr="00D27A4B">
        <w:t>1 V1</w:t>
      </w:r>
      <w:r>
        <w:t>6</w:t>
      </w:r>
      <w:r w:rsidRPr="00D27A4B">
        <w:t>.</w:t>
      </w:r>
      <w:r w:rsidR="005B255A">
        <w:t>3</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/network-slice-information:</w:t>
      </w:r>
    </w:p>
    <w:p w:rsidR="00B02215" w:rsidRPr="00630AB6" w:rsidRDefault="00B02215" w:rsidP="00B02215">
      <w:pPr>
        <w:pStyle w:val="PL"/>
      </w:pPr>
      <w:r w:rsidRPr="00630AB6">
        <w:t xml:space="preserve">    get:</w:t>
      </w:r>
    </w:p>
    <w:p w:rsidR="00B02215" w:rsidRPr="00630AB6" w:rsidRDefault="00B02215" w:rsidP="00B02215">
      <w:pPr>
        <w:pStyle w:val="PL"/>
      </w:pPr>
      <w:r w:rsidRPr="00630AB6">
        <w:t xml:space="preserve">      summary:  Retrieve the Network Slice Selection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Network Slice Information (Document)</w:t>
      </w:r>
    </w:p>
    <w:p w:rsidR="00B02215" w:rsidRPr="00630AB6" w:rsidRDefault="00B02215" w:rsidP="00B02215">
      <w:pPr>
        <w:pStyle w:val="PL"/>
      </w:pPr>
      <w:r w:rsidRPr="00630AB6">
        <w:t xml:space="preserve">      operationId: NSSelectionGet</w:t>
      </w:r>
    </w:p>
    <w:p w:rsidR="00B02215" w:rsidRPr="00630AB6" w:rsidRDefault="00B02215" w:rsidP="00B02215">
      <w:pPr>
        <w:pStyle w:val="PL"/>
      </w:pPr>
      <w:r w:rsidRPr="00630AB6">
        <w:t xml:space="preserve">      parameters:</w:t>
      </w:r>
    </w:p>
    <w:p w:rsidR="00B02215" w:rsidRPr="00630AB6" w:rsidRDefault="00B02215" w:rsidP="00B02215">
      <w:pPr>
        <w:pStyle w:val="PL"/>
        <w:rPr>
          <w:lang w:val="en-US"/>
        </w:rPr>
      </w:pPr>
      <w:r w:rsidRPr="00630AB6">
        <w:rPr>
          <w:lang w:val="en-US"/>
        </w:rPr>
        <w:t xml:space="preserve">        - name: nf-type</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type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rsidR="00B02215" w:rsidRPr="00630AB6" w:rsidRDefault="00B02215" w:rsidP="00B02215">
      <w:pPr>
        <w:pStyle w:val="PL"/>
        <w:rPr>
          <w:lang w:val="en-US"/>
        </w:rPr>
      </w:pPr>
      <w:r w:rsidRPr="00630AB6">
        <w:rPr>
          <w:lang w:val="en-US"/>
        </w:rPr>
        <w:t xml:space="preserve">        - name: nf-id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Instance ID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$ref: 'TS29571_CommonData.yaml#/components/schemas/NfInstanceId'</w:t>
      </w:r>
    </w:p>
    <w:p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Registration procedure</w:t>
      </w:r>
    </w:p>
    <w:p w:rsidR="00B02215" w:rsidRPr="00630AB6" w:rsidRDefault="00B02215" w:rsidP="00B02215">
      <w:pPr>
        <w:pStyle w:val="PL"/>
        <w:rPr>
          <w:lang w:val="en-US"/>
        </w:rPr>
      </w:pPr>
      <w:r w:rsidRPr="00630AB6">
        <w:rPr>
          <w:lang w:val="en-US"/>
        </w:rPr>
        <w:lastRenderedPageBreak/>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PLMN ID of the HPLMN</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tai</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TAI of the UE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supported-features</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rPr>
          <w:rFonts w:ascii="Arial" w:hAnsi="Arial"/>
          <w:noProof w:val="0"/>
          <w:sz w:val="18"/>
        </w:rPr>
        <w:t>$r</w:t>
      </w:r>
      <w:r w:rsidRPr="004D1104">
        <w:t>ef: 'TS29571_CommonData.yaml#/components/schemas/SupportedFeatures</w:t>
      </w:r>
      <w:r w:rsidRPr="004D1104">
        <w:rPr>
          <w:lang w:val="en-US"/>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Network Slice Selection)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'#/components/schemas/AuthorizedNetworkSliceInfo'</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t xml:space="preserve">        '404</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Default="00B02215" w:rsidP="00B02215">
      <w:pPr>
        <w:pStyle w:val="PL"/>
      </w:pPr>
      <w:r>
        <w:t xml:space="preserve">        '406</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B02215" w:rsidRDefault="00B02215" w:rsidP="00B02215">
      <w:pPr>
        <w:pStyle w:val="PL"/>
        <w:rPr>
          <w:lang w:val="en-US"/>
        </w:rPr>
      </w:pPr>
      <w:r>
        <w:rPr>
          <w:lang w:val="en-US"/>
        </w:rPr>
        <w:t xml:space="preserve">        '414':</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AuthorizedNetworkSliceInfo:</w:t>
      </w:r>
    </w:p>
    <w:p w:rsidR="00B02215" w:rsidRPr="00630AB6" w:rsidRDefault="00B02215" w:rsidP="00B02215">
      <w:pPr>
        <w:pStyle w:val="PL"/>
      </w:pPr>
      <w:r w:rsidRPr="00630AB6">
        <w:lastRenderedPageBreak/>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configuredNssai: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'#/components/schemas/ConfiguredSnssai'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targetAmfSet: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candidateAmfList: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'TS29571_CommonData.yaml#/components/schemas/NfInstanceId'</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rejectedNssaiInPlmn:</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nrfAmfSet: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targetAmf</w:t>
      </w:r>
      <w:r>
        <w:t>Service</w:t>
      </w:r>
      <w:r w:rsidRPr="00630AB6">
        <w:t>Set:</w:t>
      </w:r>
    </w:p>
    <w:p w:rsidR="00B02215" w:rsidRPr="00630AB6" w:rsidRDefault="00B02215" w:rsidP="00B02215">
      <w:pPr>
        <w:pStyle w:val="PL"/>
      </w:pPr>
      <w:r w:rsidRPr="00630AB6">
        <w:t xml:space="preserve">          $ref: 'TS29571_CommonData.yaml#/components/schemas/</w:t>
      </w:r>
      <w:r w:rsidRPr="00690A26">
        <w:t>NfServiceSetId</w:t>
      </w:r>
      <w:r w:rsidRPr="00630AB6">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subscribedSnssai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defaultIndication:</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nsiInformationList: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allowedSnssaiList</w:t>
      </w:r>
    </w:p>
    <w:p w:rsidR="00B02215" w:rsidRPr="00630AB6" w:rsidRDefault="00B02215" w:rsidP="00B02215">
      <w:pPr>
        <w:pStyle w:val="PL"/>
      </w:pPr>
      <w:r w:rsidRPr="00630AB6">
        <w:t xml:space="preserve">        - accessType</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lastRenderedPageBreak/>
        <w:t xml:space="preserve">            $ref: '#/components/schemas/AllowedSnssai'</w:t>
      </w:r>
    </w:p>
    <w:p w:rsidR="00B02215" w:rsidRDefault="00B02215" w:rsidP="00B02215">
      <w:pPr>
        <w:pStyle w:val="PL"/>
      </w:pPr>
      <w:r w:rsidRPr="00630AB6">
        <w:t xml:space="preserve">          minItems: 1</w:t>
      </w:r>
    </w:p>
    <w:p w:rsidR="00B02215" w:rsidRDefault="00B02215" w:rsidP="00B02215">
      <w:pPr>
        <w:pStyle w:val="PL"/>
      </w:pPr>
      <w:r>
        <w:t xml:space="preserve">        accessType:</w:t>
      </w:r>
    </w:p>
    <w:p w:rsidR="00B02215" w:rsidRPr="00630AB6" w:rsidRDefault="00B02215" w:rsidP="00B02215">
      <w:pPr>
        <w:pStyle w:val="PL"/>
      </w:pPr>
      <w:r>
        <w:t xml:space="preserve">          </w:t>
      </w:r>
      <w:r w:rsidRPr="00630AB6">
        <w:t>$ref: 'TS29571_CommonData.yaml#/components/schemas/</w:t>
      </w:r>
      <w:r>
        <w:t>AccessType'</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nrfId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nrfId:</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nsiId:</w:t>
      </w:r>
    </w:p>
    <w:p w:rsidR="00B02215" w:rsidRDefault="00B02215" w:rsidP="00B02215">
      <w:pPr>
        <w:pStyle w:val="PL"/>
      </w:pPr>
      <w:r w:rsidRPr="00630AB6">
        <w:t xml:space="preserve">          $ref: '#/components/schemas/NsiId'</w:t>
      </w:r>
    </w:p>
    <w:p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MappingOfSnssai: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servingSnssai</w:t>
      </w:r>
    </w:p>
    <w:p w:rsidR="00B02215" w:rsidRPr="00630AB6" w:rsidRDefault="00B02215" w:rsidP="00B02215">
      <w:pPr>
        <w:pStyle w:val="PL"/>
      </w:pPr>
      <w:r w:rsidRPr="00630AB6">
        <w:t xml:space="preserve">        - homeSnssai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servingSnssai: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SliceInfoForRegistration: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sNssaiForMapping:</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requestMapping:</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SliceInfoForPDUSession: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sNssai</w:t>
      </w:r>
    </w:p>
    <w:p w:rsidR="00B02215" w:rsidRPr="00630AB6" w:rsidRDefault="00B02215" w:rsidP="00B02215">
      <w:pPr>
        <w:pStyle w:val="PL"/>
      </w:pPr>
      <w:r w:rsidRPr="00630AB6">
        <w:t xml:space="preserve">        - roamingIndication</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$ref: '#/components/schemas/RoamingIndication'</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w:t>
      </w:r>
    </w:p>
    <w:p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lastRenderedPageBreak/>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configuredSnssai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NON_ROAMING</w:t>
      </w:r>
    </w:p>
    <w:p w:rsidR="00B02215" w:rsidRPr="00630AB6" w:rsidRDefault="00B02215" w:rsidP="00B02215">
      <w:pPr>
        <w:pStyle w:val="PL"/>
      </w:pPr>
      <w:r w:rsidRPr="00630AB6">
        <w:t xml:space="preserve">            - LOCAL_BREAKOUT</w:t>
      </w:r>
    </w:p>
    <w:p w:rsidR="00B02215" w:rsidRPr="00630AB6" w:rsidRDefault="00B02215" w:rsidP="00B02215">
      <w:pPr>
        <w:pStyle w:val="PL"/>
      </w:pPr>
      <w:r w:rsidRPr="00630AB6">
        <w:t xml:space="preserve">            - HOME_ROUTED_ROAMING</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NsiId:</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rPr>
          <w:i/>
        </w:rPr>
      </w:pPr>
    </w:p>
    <w:p w:rsidR="00B02215" w:rsidRPr="00630AB6" w:rsidRDefault="00B02215" w:rsidP="00B02215">
      <w:pPr>
        <w:pStyle w:val="Heading2"/>
      </w:pPr>
      <w:bookmarkStart w:id="1069" w:name="_Toc20142412"/>
      <w:bookmarkStart w:id="1070" w:name="_Toc34217358"/>
      <w:bookmarkStart w:id="1071" w:name="_Toc34217510"/>
      <w:bookmarkStart w:id="1072" w:name="_Toc39051873"/>
      <w:bookmarkStart w:id="1073" w:name="_Toc43210445"/>
      <w:bookmarkStart w:id="1074" w:name="_Toc49853352"/>
      <w:bookmarkStart w:id="1075" w:name="_Toc51871920"/>
      <w:r w:rsidRPr="00630AB6">
        <w:t>A.3</w:t>
      </w:r>
      <w:r w:rsidRPr="00630AB6">
        <w:tab/>
        <w:t>Nnssf_NSSAIAvailability API</w:t>
      </w:r>
      <w:bookmarkEnd w:id="1069"/>
      <w:bookmarkEnd w:id="1070"/>
      <w:bookmarkEnd w:id="1071"/>
      <w:bookmarkEnd w:id="1072"/>
      <w:bookmarkEnd w:id="1073"/>
      <w:bookmarkEnd w:id="1074"/>
      <w:bookmarkEnd w:id="1075"/>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'1.</w:t>
      </w:r>
      <w:r>
        <w:t>1</w:t>
      </w:r>
      <w:r w:rsidRPr="00630AB6">
        <w:t>.</w:t>
      </w:r>
      <w:r w:rsidR="00FF003F">
        <w:t>1</w:t>
      </w:r>
      <w:r w:rsidRPr="00630AB6">
        <w:t>'</w:t>
      </w:r>
    </w:p>
    <w:p w:rsidR="00B02215" w:rsidRPr="00630AB6" w:rsidRDefault="00B02215" w:rsidP="00B02215">
      <w:pPr>
        <w:pStyle w:val="PL"/>
      </w:pPr>
      <w:r w:rsidRPr="00630AB6">
        <w:t xml:space="preserve">  title: 'NSSF NSSAI Availability'</w:t>
      </w:r>
    </w:p>
    <w:p w:rsidR="00B02215" w:rsidRDefault="00B02215" w:rsidP="00B02215">
      <w:pPr>
        <w:pStyle w:val="PL"/>
      </w:pPr>
      <w:r w:rsidRPr="00630AB6">
        <w:t xml:space="preserve">  description: </w:t>
      </w:r>
      <w:r>
        <w:t>|</w:t>
      </w:r>
    </w:p>
    <w:p w:rsidR="00B02215" w:rsidRPr="007113AE" w:rsidRDefault="00B02215" w:rsidP="00B02215">
      <w:pPr>
        <w:pStyle w:val="PL"/>
      </w:pPr>
      <w:r>
        <w:t xml:space="preserve">    </w:t>
      </w:r>
      <w:r w:rsidRPr="00630AB6">
        <w:t>NSSF NSSAI Availability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nnssf-nssaiavailability</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'{apiRoot}/nnssf-nssaiavailability/v1'</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D27A4B" w:rsidRDefault="00B02215" w:rsidP="00B02215">
      <w:pPr>
        <w:pStyle w:val="PL"/>
      </w:pPr>
      <w:r w:rsidRPr="00D27A4B">
        <w:t xml:space="preserve">  description: 3GPP TS 29.5</w:t>
      </w:r>
      <w:r>
        <w:t>3</w:t>
      </w:r>
      <w:r w:rsidRPr="00D27A4B">
        <w:t>1 V1</w:t>
      </w:r>
      <w:r>
        <w:t>6</w:t>
      </w:r>
      <w:r w:rsidRPr="00D27A4B">
        <w:t>.</w:t>
      </w:r>
      <w:r w:rsidR="00FF003F">
        <w:t>4</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/nssai-availability/{nfId}:</w:t>
      </w:r>
    </w:p>
    <w:p w:rsidR="00B02215" w:rsidRPr="00630AB6" w:rsidRDefault="00B02215" w:rsidP="00B02215">
      <w:pPr>
        <w:pStyle w:val="PL"/>
      </w:pPr>
      <w:r w:rsidRPr="00630AB6">
        <w:t xml:space="preserve">    put:</w:t>
      </w:r>
    </w:p>
    <w:p w:rsidR="00B02215" w:rsidRPr="00630AB6" w:rsidRDefault="00B02215" w:rsidP="00B02215">
      <w:pPr>
        <w:pStyle w:val="PL"/>
      </w:pPr>
      <w:r w:rsidRPr="00630AB6">
        <w:t xml:space="preserve">      summary: Updates/replaces the NSSF with the S-NSSAIs the NF service consumer (e.g AMF)supports per TA</w:t>
      </w:r>
    </w:p>
    <w:p w:rsidR="00B02215" w:rsidRPr="00630AB6" w:rsidRDefault="00B02215" w:rsidP="00B02215">
      <w:pPr>
        <w:pStyle w:val="PL"/>
      </w:pPr>
      <w:r w:rsidRPr="00630AB6">
        <w:t xml:space="preserve">      tags:</w:t>
      </w:r>
    </w:p>
    <w:p w:rsidR="00B02215" w:rsidRPr="00630AB6" w:rsidRDefault="00B02215" w:rsidP="00B02215">
      <w:pPr>
        <w:pStyle w:val="PL"/>
      </w:pPr>
      <w:r w:rsidRPr="00630AB6">
        <w:lastRenderedPageBreak/>
        <w:t xml:space="preserve">        - NF Instance ID (Document)</w:t>
      </w:r>
    </w:p>
    <w:p w:rsidR="00B02215" w:rsidRPr="00630AB6" w:rsidRDefault="00B02215" w:rsidP="00B02215">
      <w:pPr>
        <w:pStyle w:val="PL"/>
      </w:pPr>
      <w:r w:rsidRPr="00630AB6">
        <w:t xml:space="preserve">      operationId: NSSAIAvailabilityPut</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'TS29571_CommonData.yaml#/components/schemas/NfInstanceId'</w:t>
      </w:r>
    </w:p>
    <w:p w:rsidR="00B02215" w:rsidRPr="002857AD" w:rsidRDefault="00B02215" w:rsidP="00B02215">
      <w:pPr>
        <w:pStyle w:val="PL"/>
        <w:rPr>
          <w:lang w:val="en-US"/>
        </w:rPr>
      </w:pPr>
      <w:r w:rsidRPr="002857AD">
        <w:rPr>
          <w:lang w:val="en-US"/>
        </w:rPr>
        <w:t xml:space="preserve">        - name: </w:t>
      </w:r>
      <w:r>
        <w:rPr>
          <w:lang w:val="en-US"/>
        </w:rPr>
        <w:t>Content-Encoding</w:t>
      </w:r>
    </w:p>
    <w:p w:rsidR="00B02215" w:rsidRPr="002857AD" w:rsidRDefault="00B02215" w:rsidP="00B02215">
      <w:pPr>
        <w:pStyle w:val="PL"/>
        <w:rPr>
          <w:lang w:val="en-US"/>
        </w:rPr>
      </w:pPr>
      <w:r w:rsidRPr="002857AD">
        <w:rPr>
          <w:lang w:val="en-US"/>
        </w:rPr>
        <w:t xml:space="preserve">          in: header</w:t>
      </w:r>
    </w:p>
    <w:p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B02215" w:rsidRPr="002857AD" w:rsidRDefault="00B02215" w:rsidP="00B02215">
      <w:pPr>
        <w:pStyle w:val="PL"/>
        <w:rPr>
          <w:lang w:val="en-US"/>
        </w:rPr>
      </w:pPr>
      <w:r w:rsidRPr="002857AD">
        <w:rPr>
          <w:lang w:val="en-US"/>
        </w:rPr>
        <w:t xml:space="preserve">          schema:</w:t>
      </w:r>
    </w:p>
    <w:p w:rsidR="00B02215" w:rsidRDefault="00B02215" w:rsidP="00B02215">
      <w:pPr>
        <w:pStyle w:val="PL"/>
        <w:rPr>
          <w:lang w:val="en-US"/>
        </w:rPr>
      </w:pPr>
      <w:r w:rsidRPr="002857AD">
        <w:rPr>
          <w:lang w:val="en-US"/>
        </w:rPr>
        <w:t xml:space="preserve">            type: string</w:t>
      </w:r>
    </w:p>
    <w:p w:rsidR="00B02215" w:rsidRDefault="00B02215" w:rsidP="00B02215">
      <w:pPr>
        <w:pStyle w:val="PL"/>
        <w:rPr>
          <w:lang w:val="en-US"/>
        </w:rPr>
      </w:pPr>
      <w:r>
        <w:rPr>
          <w:lang w:val="en-US"/>
        </w:rPr>
        <w:t xml:space="preserve">        - name: Accept-Encoding</w:t>
      </w:r>
    </w:p>
    <w:p w:rsidR="00B02215" w:rsidRDefault="00B02215" w:rsidP="00B02215">
      <w:pPr>
        <w:pStyle w:val="PL"/>
        <w:rPr>
          <w:lang w:val="en-US"/>
        </w:rPr>
      </w:pPr>
      <w:r>
        <w:rPr>
          <w:lang w:val="en-US"/>
        </w:rPr>
        <w:t xml:space="preserve">          in: header</w:t>
      </w:r>
    </w:p>
    <w:p w:rsidR="00B02215" w:rsidRDefault="00B02215" w:rsidP="00B02215">
      <w:pPr>
        <w:pStyle w:val="PL"/>
        <w:rPr>
          <w:lang w:val="en-US"/>
        </w:rPr>
      </w:pPr>
      <w:r>
        <w:rPr>
          <w:lang w:val="en-US"/>
        </w:rPr>
        <w:t xml:space="preserve">          description: Accept-Encoding, described in IETF RFC 7231</w:t>
      </w:r>
    </w:p>
    <w:p w:rsidR="00B02215" w:rsidRDefault="00B02215" w:rsidP="00B02215">
      <w:pPr>
        <w:pStyle w:val="PL"/>
        <w:rPr>
          <w:lang w:val="en-US"/>
        </w:rPr>
      </w:pPr>
      <w:r>
        <w:rPr>
          <w:lang w:val="en-US"/>
        </w:rPr>
        <w:t xml:space="preserve">          schema:</w:t>
      </w:r>
    </w:p>
    <w:p w:rsidR="00B02215" w:rsidRPr="00630AB6" w:rsidRDefault="00B02215" w:rsidP="00B02215">
      <w:pPr>
        <w:pStyle w:val="PL"/>
      </w:pPr>
      <w:r>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Parameters to update/replace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'#/components/schemas/NssaiAvailabilityInfo'</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'#/components/schemas/AuthorizedNssaiAvailabilityInfo'</w:t>
      </w:r>
    </w:p>
    <w:p w:rsidR="00B02215" w:rsidRDefault="00B02215" w:rsidP="00B02215">
      <w:pPr>
        <w:pStyle w:val="PL"/>
      </w:pPr>
      <w:r>
        <w:t xml:space="preserve">          headers:</w:t>
      </w:r>
    </w:p>
    <w:p w:rsidR="00B02215" w:rsidRDefault="00B02215" w:rsidP="00B02215">
      <w:pPr>
        <w:pStyle w:val="PL"/>
      </w:pPr>
      <w:r>
        <w:t xml:space="preserve">            </w:t>
      </w:r>
      <w:r>
        <w:rPr>
          <w:lang w:val="en-US"/>
        </w:rPr>
        <w:t>Accept-Encoding</w:t>
      </w:r>
      <w:r>
        <w:t>:</w:t>
      </w:r>
    </w:p>
    <w:p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pPr>
      <w:r>
        <w:t xml:space="preserve">            </w:t>
      </w:r>
      <w:r>
        <w:rPr>
          <w:lang w:val="en-US"/>
        </w:rPr>
        <w:t>Content-Encoding</w:t>
      </w:r>
      <w:r>
        <w:t>:</w:t>
      </w:r>
    </w:p>
    <w:p w:rsidR="00B02215" w:rsidRDefault="00B02215" w:rsidP="00B02215">
      <w:pPr>
        <w:pStyle w:val="PL"/>
      </w:pPr>
      <w:r>
        <w:t xml:space="preserve">              description: </w:t>
      </w:r>
      <w:r>
        <w:rPr>
          <w:lang w:val="en-US"/>
        </w:rPr>
        <w:t>Content-Encoding, described in IETF RFC 7231</w:t>
      </w:r>
    </w:p>
    <w:p w:rsidR="00B02215" w:rsidRDefault="00B02215" w:rsidP="00B02215">
      <w:pPr>
        <w:pStyle w:val="PL"/>
      </w:pPr>
      <w:r>
        <w:t xml:space="preserve">              schema:</w:t>
      </w:r>
    </w:p>
    <w:p w:rsidR="00B02215" w:rsidRDefault="00B02215" w:rsidP="00B02215">
      <w:pPr>
        <w:pStyle w:val="PL"/>
      </w:pPr>
      <w:r>
        <w:t xml:space="preserve">                type: string</w:t>
      </w:r>
    </w:p>
    <w:p w:rsidR="00780322" w:rsidRDefault="00780322" w:rsidP="00780322">
      <w:pPr>
        <w:pStyle w:val="PL"/>
      </w:pPr>
      <w:r>
        <w:t xml:space="preserve">        '204':</w:t>
      </w:r>
    </w:p>
    <w:p w:rsidR="00780322" w:rsidRPr="00780322" w:rsidRDefault="00780322" w:rsidP="00B02215">
      <w:pPr>
        <w:pStyle w:val="PL"/>
      </w:pPr>
      <w:r>
        <w:t xml:space="preserve">          description: No Content (No supported slices after Successful update)</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patch:</w:t>
      </w:r>
    </w:p>
    <w:p w:rsidR="00B02215" w:rsidRPr="00630AB6" w:rsidRDefault="00B02215" w:rsidP="00B02215">
      <w:pPr>
        <w:pStyle w:val="PL"/>
      </w:pPr>
      <w:r w:rsidRPr="00630AB6">
        <w:t xml:space="preserve">      summary: Updates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NSSAIAvailabilityPatch</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lastRenderedPageBreak/>
        <w:t xml:space="preserve">          required: true</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type: string</w:t>
      </w:r>
    </w:p>
    <w:p w:rsidR="005106A3" w:rsidRPr="00F04D60" w:rsidRDefault="005106A3" w:rsidP="005106A3">
      <w:pPr>
        <w:pStyle w:val="PL"/>
        <w:rPr>
          <w:lang w:val="en-US"/>
        </w:rPr>
      </w:pPr>
      <w:r w:rsidRPr="00F04D60">
        <w:rPr>
          <w:lang w:val="en-US"/>
        </w:rPr>
        <w:t xml:space="preserve">        - name: Content-Encoding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Content-Encoding, described in IETF RFC 7231</w:t>
      </w:r>
    </w:p>
    <w:p w:rsidR="005106A3" w:rsidRPr="00F04D60" w:rsidRDefault="005106A3" w:rsidP="005106A3">
      <w:pPr>
        <w:pStyle w:val="PL"/>
        <w:rPr>
          <w:lang w:val="en-US"/>
        </w:rPr>
      </w:pPr>
      <w:r w:rsidRPr="00F04D60">
        <w:rPr>
          <w:lang w:val="en-US"/>
        </w:rPr>
        <w:t xml:space="preserve">          schema:</w:t>
      </w:r>
    </w:p>
    <w:p w:rsidR="005106A3" w:rsidRPr="00F04D60" w:rsidRDefault="005106A3" w:rsidP="005106A3">
      <w:pPr>
        <w:pStyle w:val="PL"/>
        <w:rPr>
          <w:lang w:val="en-US"/>
        </w:rPr>
      </w:pPr>
      <w:r w:rsidRPr="00F04D60">
        <w:rPr>
          <w:lang w:val="en-US"/>
        </w:rPr>
        <w:t xml:space="preserve">            type: string</w:t>
      </w:r>
    </w:p>
    <w:p w:rsidR="005106A3" w:rsidRPr="00F04D60" w:rsidRDefault="005106A3" w:rsidP="005106A3">
      <w:pPr>
        <w:pStyle w:val="PL"/>
        <w:rPr>
          <w:lang w:val="en-US"/>
        </w:rPr>
      </w:pPr>
      <w:r w:rsidRPr="00F04D60">
        <w:rPr>
          <w:lang w:val="en-US"/>
        </w:rPr>
        <w:t xml:space="preserve">        - name: Accept-Encoding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Accept-Encoding, described in IETF RFC 7231</w:t>
      </w:r>
    </w:p>
    <w:p w:rsidR="005106A3" w:rsidRPr="00F04D60" w:rsidRDefault="005106A3" w:rsidP="005106A3">
      <w:pPr>
        <w:pStyle w:val="PL"/>
        <w:rPr>
          <w:lang w:val="en-US"/>
        </w:rPr>
      </w:pPr>
      <w:r w:rsidRPr="00F04D60">
        <w:rPr>
          <w:lang w:val="en-US"/>
        </w:rPr>
        <w:t xml:space="preserve">          schema:</w:t>
      </w:r>
    </w:p>
    <w:p w:rsidR="005106A3" w:rsidRPr="00630AB6" w:rsidRDefault="005106A3" w:rsidP="005106A3">
      <w:pPr>
        <w:pStyle w:val="PL"/>
      </w:pPr>
      <w:r w:rsidRPr="00F04D60">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JSON Patch instructions to update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application/json-patch+json::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'#/components/schemas/PatchDocument'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'#/components/schemas/AuthorizedNssaiAvailabilityInfo'</w:t>
      </w:r>
    </w:p>
    <w:p w:rsidR="005106A3" w:rsidRPr="00F04D60" w:rsidRDefault="005106A3" w:rsidP="005106A3">
      <w:pPr>
        <w:pStyle w:val="PL"/>
      </w:pPr>
      <w:r w:rsidRPr="00821B5C">
        <w:t xml:space="preserve">          </w:t>
      </w:r>
      <w:r w:rsidRPr="00F04D60">
        <w:t>headers:</w:t>
      </w:r>
    </w:p>
    <w:p w:rsidR="005106A3" w:rsidRPr="00F04D60" w:rsidRDefault="005106A3" w:rsidP="005106A3">
      <w:pPr>
        <w:pStyle w:val="PL"/>
      </w:pPr>
      <w:r w:rsidRPr="00821B5C">
        <w:t xml:space="preserve">            </w:t>
      </w:r>
      <w:r w:rsidRPr="00F04D60">
        <w:rPr>
          <w:lang w:val="en-US"/>
        </w:rPr>
        <w:t>Accept-Encoding</w:t>
      </w:r>
      <w:r w:rsidRPr="00F04D60">
        <w:t>:</w:t>
      </w:r>
    </w:p>
    <w:p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rsidR="005106A3" w:rsidRPr="00F04D60" w:rsidRDefault="005106A3" w:rsidP="005106A3">
      <w:pPr>
        <w:pStyle w:val="PL"/>
      </w:pPr>
      <w:r w:rsidRPr="00821B5C">
        <w:t xml:space="preserve">              </w:t>
      </w:r>
      <w:r w:rsidRPr="00F04D60">
        <w:t>schema:</w:t>
      </w:r>
    </w:p>
    <w:p w:rsidR="005106A3" w:rsidRPr="00F04D60" w:rsidRDefault="005106A3" w:rsidP="005106A3">
      <w:pPr>
        <w:pStyle w:val="PL"/>
      </w:pPr>
      <w:r w:rsidRPr="00821B5C">
        <w:t xml:space="preserve">                </w:t>
      </w:r>
      <w:r w:rsidRPr="00F04D60">
        <w:t>type: string</w:t>
      </w:r>
    </w:p>
    <w:p w:rsidR="005106A3" w:rsidRPr="00F04D60" w:rsidRDefault="005106A3" w:rsidP="005106A3">
      <w:pPr>
        <w:pStyle w:val="PL"/>
      </w:pPr>
      <w:r w:rsidRPr="00F04D60">
        <w:t xml:space="preserve">            </w:t>
      </w:r>
      <w:r w:rsidRPr="00F04D60">
        <w:rPr>
          <w:lang w:val="en-US"/>
        </w:rPr>
        <w:t>Content-Encoding</w:t>
      </w:r>
      <w:r w:rsidRPr="00F04D60">
        <w:t>:</w:t>
      </w:r>
    </w:p>
    <w:p w:rsidR="005106A3" w:rsidRPr="00F04D60" w:rsidRDefault="005106A3" w:rsidP="005106A3">
      <w:pPr>
        <w:pStyle w:val="PL"/>
      </w:pPr>
      <w:r w:rsidRPr="00F04D60">
        <w:t xml:space="preserve">              description: </w:t>
      </w:r>
      <w:r w:rsidRPr="00F04D60">
        <w:rPr>
          <w:lang w:val="en-US"/>
        </w:rPr>
        <w:t>Content-Encoding, described in IETF RFC 7231</w:t>
      </w:r>
    </w:p>
    <w:p w:rsidR="005106A3" w:rsidRPr="00F04D60" w:rsidRDefault="005106A3" w:rsidP="005106A3">
      <w:pPr>
        <w:pStyle w:val="PL"/>
      </w:pPr>
      <w:r w:rsidRPr="00F04D60">
        <w:t xml:space="preserve">              schema:</w:t>
      </w:r>
    </w:p>
    <w:p w:rsidR="005106A3" w:rsidRDefault="005106A3" w:rsidP="005106A3">
      <w:pPr>
        <w:pStyle w:val="PL"/>
      </w:pPr>
      <w:r w:rsidRPr="00F04D60">
        <w:t xml:space="preserve">                type: string</w:t>
      </w:r>
    </w:p>
    <w:p w:rsidR="002679FA" w:rsidRDefault="002679FA" w:rsidP="002679FA">
      <w:pPr>
        <w:pStyle w:val="PL"/>
      </w:pPr>
      <w:r>
        <w:t xml:space="preserve">        '204':</w:t>
      </w:r>
    </w:p>
    <w:p w:rsidR="002679FA" w:rsidRDefault="002679FA" w:rsidP="002679FA">
      <w:pPr>
        <w:pStyle w:val="PL"/>
      </w:pPr>
      <w:r>
        <w:t xml:space="preserve">          description: No Content (No supported slices after Successful update)</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Pr="00630AB6" w:rsidRDefault="00B02215" w:rsidP="00B02215">
      <w:pPr>
        <w:pStyle w:val="PL"/>
      </w:pPr>
    </w:p>
    <w:p w:rsidR="00B02215" w:rsidRDefault="00B02215" w:rsidP="00B02215">
      <w:pPr>
        <w:pStyle w:val="PL"/>
      </w:pPr>
      <w:r w:rsidRPr="00630AB6">
        <w:t xml:space="preserve">        '404':</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NSSAIAvailabilityDelete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lastRenderedPageBreak/>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SNSSAI information per TA)</w:t>
      </w:r>
    </w:p>
    <w:p w:rsidR="00B02215" w:rsidRDefault="00B02215" w:rsidP="00B02215">
      <w:pPr>
        <w:pStyle w:val="PL"/>
      </w:pPr>
      <w:r>
        <w:t xml:space="preserve">        '400</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/nssai-availability/subscriptions:</w:t>
      </w:r>
    </w:p>
    <w:p w:rsidR="00B02215" w:rsidRPr="00630AB6" w:rsidRDefault="00B02215" w:rsidP="00B02215">
      <w:pPr>
        <w:pStyle w:val="PL"/>
      </w:pPr>
      <w:r w:rsidRPr="00630AB6">
        <w:t xml:space="preserve">    post:</w:t>
      </w:r>
    </w:p>
    <w:p w:rsidR="00B02215" w:rsidRPr="00630AB6" w:rsidRDefault="00B02215" w:rsidP="00B02215">
      <w:pPr>
        <w:pStyle w:val="PL"/>
      </w:pPr>
      <w:r w:rsidRPr="00630AB6">
        <w:t xml:space="preserve">      summary: Creates subscriptions for notification about updates to NSSAI availability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Subscriptions (Collection)</w:t>
      </w:r>
    </w:p>
    <w:p w:rsidR="00B02215" w:rsidRDefault="00B02215" w:rsidP="00B02215">
      <w:pPr>
        <w:pStyle w:val="PL"/>
      </w:pPr>
      <w:r w:rsidRPr="00630AB6">
        <w:t xml:space="preserve">      operationId: NSSAIAvailabilityPost</w:t>
      </w:r>
    </w:p>
    <w:p w:rsidR="005106A3" w:rsidRDefault="005106A3" w:rsidP="005106A3">
      <w:pPr>
        <w:pStyle w:val="PL"/>
      </w:pPr>
      <w:r w:rsidRPr="00821B5C">
        <w:t xml:space="preserve">      </w:t>
      </w:r>
      <w:r>
        <w:t>parameters:</w:t>
      </w:r>
    </w:p>
    <w:p w:rsidR="005106A3" w:rsidRPr="00690A26" w:rsidRDefault="005106A3" w:rsidP="005106A3">
      <w:pPr>
        <w:pStyle w:val="PL"/>
        <w:rPr>
          <w:lang w:val="en-US"/>
        </w:rPr>
      </w:pPr>
      <w:r w:rsidRPr="00821B5C">
        <w:t xml:space="preserve">        - </w:t>
      </w:r>
      <w:r w:rsidRPr="00690A26">
        <w:rPr>
          <w:lang w:val="en-US"/>
        </w:rPr>
        <w:t>name: Content-Encoding</w:t>
      </w:r>
    </w:p>
    <w:p w:rsidR="005106A3" w:rsidRPr="00690A26" w:rsidRDefault="005106A3" w:rsidP="005106A3">
      <w:pPr>
        <w:pStyle w:val="PL"/>
        <w:rPr>
          <w:lang w:val="en-US"/>
        </w:rPr>
      </w:pPr>
      <w:r w:rsidRPr="00821B5C">
        <w:t xml:space="preserve">          </w:t>
      </w:r>
      <w:r w:rsidRPr="00690A26">
        <w:rPr>
          <w:lang w:val="en-US"/>
        </w:rPr>
        <w:t>in: header</w:t>
      </w:r>
    </w:p>
    <w:p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rsidR="005106A3" w:rsidRPr="00690A26" w:rsidRDefault="005106A3" w:rsidP="005106A3">
      <w:pPr>
        <w:pStyle w:val="PL"/>
        <w:rPr>
          <w:lang w:val="en-US"/>
        </w:rPr>
      </w:pPr>
      <w:r w:rsidRPr="00821B5C">
        <w:t xml:space="preserve">          </w:t>
      </w:r>
      <w:r w:rsidRPr="00690A26">
        <w:rPr>
          <w:lang w:val="en-US"/>
        </w:rPr>
        <w:t>schema:</w:t>
      </w:r>
    </w:p>
    <w:p w:rsidR="005106A3" w:rsidRPr="00630AB6" w:rsidRDefault="005106A3" w:rsidP="005106A3">
      <w:pPr>
        <w:pStyle w:val="PL"/>
      </w:pPr>
      <w:r w:rsidRPr="00821B5C">
        <w:t xml:space="preserve">            </w:t>
      </w:r>
      <w:r w:rsidRPr="00690A26">
        <w:rPr>
          <w:lang w:val="en-US"/>
        </w:rPr>
        <w:t>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Subscription for notification about updates to NSSAI availability information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'#/components/schemas/NssfEventSubscriptionCreateData'</w:t>
      </w:r>
    </w:p>
    <w:p w:rsidR="00B02215" w:rsidRPr="00630AB6" w:rsidRDefault="00B02215" w:rsidP="00B02215">
      <w:pPr>
        <w:pStyle w:val="PL"/>
      </w:pPr>
      <w:r w:rsidRPr="00630AB6">
        <w:t xml:space="preserve">      callbacks:</w:t>
      </w:r>
    </w:p>
    <w:p w:rsidR="00B02215" w:rsidRPr="00630AB6" w:rsidRDefault="00B02215" w:rsidP="00B02215">
      <w:pPr>
        <w:pStyle w:val="PL"/>
      </w:pPr>
      <w:r w:rsidRPr="00630AB6">
        <w:t xml:space="preserve">        nssaiAvailabilityNotification:</w:t>
      </w:r>
    </w:p>
    <w:p w:rsidR="00B02215" w:rsidRPr="00630AB6" w:rsidRDefault="00B02215" w:rsidP="00B02215">
      <w:pPr>
        <w:pStyle w:val="PL"/>
      </w:pPr>
      <w:r w:rsidRPr="00630AB6">
        <w:t xml:space="preserve">          '{request.body#/nfNssaiAvailabilityUri}':</w:t>
      </w:r>
    </w:p>
    <w:p w:rsidR="00B02215" w:rsidRDefault="00B02215" w:rsidP="00B02215">
      <w:pPr>
        <w:pStyle w:val="PL"/>
      </w:pPr>
      <w:r w:rsidRPr="00630AB6">
        <w:t xml:space="preserve">            post:</w:t>
      </w:r>
    </w:p>
    <w:p w:rsidR="005106A3" w:rsidRDefault="005106A3" w:rsidP="005106A3">
      <w:pPr>
        <w:pStyle w:val="PL"/>
      </w:pPr>
      <w:r>
        <w:t xml:space="preserve">              </w:t>
      </w:r>
      <w:r w:rsidRPr="00690A26">
        <w:t>parameters:</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rsidR="00B02215" w:rsidRPr="00630AB6" w:rsidRDefault="00B02215" w:rsidP="00B02215">
      <w:pPr>
        <w:pStyle w:val="PL"/>
      </w:pPr>
      <w:r w:rsidRPr="00630AB6">
        <w:t xml:space="preserve">              requestBody:  # contents of the callback message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'#/components/schemas/NssfEventNotification'</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notification)</w:t>
      </w:r>
    </w:p>
    <w:p w:rsidR="005106A3" w:rsidRPr="00690A26" w:rsidRDefault="005106A3" w:rsidP="005106A3">
      <w:pPr>
        <w:pStyle w:val="PL"/>
      </w:pPr>
      <w:r w:rsidRPr="00690A26">
        <w:t xml:space="preserve">          </w:t>
      </w:r>
      <w:r>
        <w:t xml:space="preserve">        </w:t>
      </w:r>
      <w:r w:rsidRPr="00690A26">
        <w:t>headers:</w:t>
      </w:r>
    </w:p>
    <w:p w:rsidR="005106A3" w:rsidRPr="00690A26" w:rsidRDefault="005106A3" w:rsidP="005106A3">
      <w:pPr>
        <w:pStyle w:val="PL"/>
      </w:pPr>
      <w:r w:rsidRPr="00690A26">
        <w:t xml:space="preserve">            </w:t>
      </w:r>
      <w:r>
        <w:t xml:space="preserve">        </w:t>
      </w:r>
      <w:r w:rsidRPr="00690A26">
        <w:rPr>
          <w:lang w:val="en-US"/>
        </w:rPr>
        <w:t>Accept-Encoding</w:t>
      </w:r>
      <w:r w:rsidRPr="00690A26">
        <w:t>:</w:t>
      </w:r>
    </w:p>
    <w:p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rsidR="005106A3" w:rsidRPr="00690A26" w:rsidRDefault="005106A3" w:rsidP="005106A3">
      <w:pPr>
        <w:pStyle w:val="PL"/>
      </w:pPr>
      <w:r w:rsidRPr="00690A26">
        <w:t xml:space="preserve">              </w:t>
      </w:r>
      <w:r>
        <w:t xml:space="preserve">        </w:t>
      </w:r>
      <w:r w:rsidRPr="00690A26">
        <w:t>schema:</w:t>
      </w:r>
    </w:p>
    <w:p w:rsidR="005106A3" w:rsidRDefault="005106A3" w:rsidP="005106A3">
      <w:pPr>
        <w:pStyle w:val="PL"/>
      </w:pPr>
      <w:r w:rsidRPr="00690A26">
        <w:t xml:space="preserve">                </w:t>
      </w:r>
      <w:r>
        <w:t xml:space="preserve">        </w:t>
      </w:r>
      <w:r w:rsidRPr="00690A26">
        <w:t>type: string</w:t>
      </w:r>
    </w:p>
    <w:p w:rsidR="00B02215" w:rsidRDefault="00B02215" w:rsidP="00B02215">
      <w:pPr>
        <w:pStyle w:val="PL"/>
      </w:pPr>
      <w:r>
        <w:t xml:space="preserve">                '400':</w:t>
      </w:r>
    </w:p>
    <w:p w:rsidR="00B02215" w:rsidRDefault="00B02215" w:rsidP="00B02215">
      <w:pPr>
        <w:pStyle w:val="PL"/>
      </w:pPr>
      <w:r>
        <w:t xml:space="preserve">                  $ref: 'TS29571_CommonData.yaml#/components/responses/400'</w:t>
      </w:r>
    </w:p>
    <w:p w:rsidR="00B02215" w:rsidRDefault="00B02215" w:rsidP="00B02215">
      <w:pPr>
        <w:pStyle w:val="PL"/>
      </w:pPr>
      <w:r>
        <w:t xml:space="preserve">                '411':</w:t>
      </w:r>
    </w:p>
    <w:p w:rsidR="00B02215" w:rsidRDefault="00B02215" w:rsidP="00B02215">
      <w:pPr>
        <w:pStyle w:val="PL"/>
      </w:pPr>
      <w:r>
        <w:t xml:space="preserve">                  $ref: 'TS29571_CommonData.yaml#/components/responses/411'</w:t>
      </w:r>
    </w:p>
    <w:p w:rsidR="00B02215" w:rsidRDefault="00B02215" w:rsidP="00B02215">
      <w:pPr>
        <w:pStyle w:val="PL"/>
      </w:pPr>
      <w:r>
        <w:t xml:space="preserve">                '413':</w:t>
      </w:r>
    </w:p>
    <w:p w:rsidR="00B02215" w:rsidRDefault="00B02215" w:rsidP="00B02215">
      <w:pPr>
        <w:pStyle w:val="PL"/>
      </w:pPr>
      <w:r>
        <w:t xml:space="preserve">                  $ref: 'TS29571_CommonData.yaml#/components/responses/413'</w:t>
      </w:r>
    </w:p>
    <w:p w:rsidR="00B02215" w:rsidRDefault="00B02215" w:rsidP="00B02215">
      <w:pPr>
        <w:pStyle w:val="PL"/>
      </w:pPr>
      <w:r>
        <w:t xml:space="preserve">                '415':</w:t>
      </w:r>
    </w:p>
    <w:p w:rsidR="00B02215" w:rsidRDefault="00B02215" w:rsidP="00B02215">
      <w:pPr>
        <w:pStyle w:val="PL"/>
      </w:pPr>
      <w:r>
        <w:t xml:space="preserve">                  $ref: 'TS29571_CommonData.yaml#/components/responses/415'</w:t>
      </w:r>
    </w:p>
    <w:p w:rsidR="00B02215" w:rsidRDefault="00B02215" w:rsidP="00B02215">
      <w:pPr>
        <w:pStyle w:val="PL"/>
      </w:pPr>
      <w:r>
        <w:t xml:space="preserve">                '429':</w:t>
      </w:r>
    </w:p>
    <w:p w:rsidR="00B02215" w:rsidRDefault="00B02215" w:rsidP="00B02215">
      <w:pPr>
        <w:pStyle w:val="PL"/>
      </w:pPr>
      <w:r>
        <w:t xml:space="preserve">                  $ref: 'TS29571_CommonData.yaml#/components/responses/429'</w:t>
      </w:r>
    </w:p>
    <w:p w:rsidR="00B02215" w:rsidRDefault="00B02215" w:rsidP="00B02215">
      <w:pPr>
        <w:pStyle w:val="PL"/>
      </w:pPr>
      <w:r>
        <w:t xml:space="preserve">                '500':</w:t>
      </w:r>
    </w:p>
    <w:p w:rsidR="00B02215" w:rsidRDefault="00B02215" w:rsidP="00B02215">
      <w:pPr>
        <w:pStyle w:val="PL"/>
      </w:pPr>
      <w:r>
        <w:t xml:space="preserve">                  $ref: 'TS29571_CommonData.yaml#/components/responses/500'</w:t>
      </w:r>
    </w:p>
    <w:p w:rsidR="00B02215" w:rsidRDefault="00B02215" w:rsidP="00B02215">
      <w:pPr>
        <w:pStyle w:val="PL"/>
      </w:pPr>
      <w:r>
        <w:lastRenderedPageBreak/>
        <w:t xml:space="preserve">                '503':</w:t>
      </w:r>
    </w:p>
    <w:p w:rsidR="00B02215" w:rsidRDefault="00B02215" w:rsidP="00B02215">
      <w:pPr>
        <w:pStyle w:val="PL"/>
      </w:pPr>
      <w:r>
        <w:t xml:space="preserve">                  $ref: 'TS29571_CommonData.yaml#/components/responses/503'</w:t>
      </w:r>
    </w:p>
    <w:p w:rsidR="00B02215" w:rsidRDefault="00B02215" w:rsidP="00B02215">
      <w:pPr>
        <w:pStyle w:val="PL"/>
      </w:pPr>
      <w:r>
        <w:t xml:space="preserve">                default:</w:t>
      </w:r>
    </w:p>
    <w:p w:rsidR="00B02215" w:rsidRPr="00630AB6" w:rsidRDefault="00B02215" w:rsidP="00B02215">
      <w:pPr>
        <w:pStyle w:val="PL"/>
      </w:pPr>
      <w:r>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'201':</w:t>
      </w:r>
    </w:p>
    <w:p w:rsidR="00B02215" w:rsidRPr="00630AB6" w:rsidRDefault="00B02215" w:rsidP="00B02215">
      <w:pPr>
        <w:pStyle w:val="PL"/>
      </w:pPr>
      <w:r w:rsidRPr="00630AB6">
        <w:t xml:space="preserve">          description: Created (Successful creation of subscription for notification)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'#/components/schemas/NssfEventSubscriptionCreatedData'</w:t>
      </w:r>
    </w:p>
    <w:p w:rsidR="00B02215" w:rsidRDefault="00B02215" w:rsidP="00B02215">
      <w:pPr>
        <w:pStyle w:val="PL"/>
      </w:pPr>
      <w:r>
        <w:t xml:space="preserve">          headers:</w:t>
      </w:r>
    </w:p>
    <w:p w:rsidR="00B02215" w:rsidRDefault="00B02215" w:rsidP="00B02215">
      <w:pPr>
        <w:pStyle w:val="PL"/>
      </w:pPr>
      <w:r>
        <w:t xml:space="preserve">            Location:</w:t>
      </w:r>
    </w:p>
    <w:p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B02215" w:rsidRDefault="00B02215" w:rsidP="00B02215">
      <w:pPr>
        <w:pStyle w:val="PL"/>
      </w:pPr>
      <w:r>
        <w:t xml:space="preserve">              required: true</w:t>
      </w:r>
    </w:p>
    <w:p w:rsidR="00B02215" w:rsidRDefault="00B02215" w:rsidP="00B02215">
      <w:pPr>
        <w:pStyle w:val="PL"/>
      </w:pPr>
      <w:r>
        <w:t xml:space="preserve">              schema:</w:t>
      </w:r>
    </w:p>
    <w:p w:rsidR="00B02215" w:rsidRDefault="00B02215" w:rsidP="00B02215">
      <w:pPr>
        <w:pStyle w:val="PL"/>
      </w:pPr>
      <w:r>
        <w:t xml:space="preserve">                type: string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rsidR="005106A3" w:rsidRDefault="005106A3" w:rsidP="005106A3">
      <w:pPr>
        <w:pStyle w:val="PL"/>
      </w:pPr>
      <w:r w:rsidRPr="00A4449F">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rPr>
          <w:lang w:val="en-US"/>
        </w:rPr>
      </w:pPr>
      <w:r>
        <w:rPr>
          <w:lang w:val="en-US"/>
        </w:rPr>
        <w:t xml:space="preserve">        '429':</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Default="00B02215" w:rsidP="00B02215">
      <w:pPr>
        <w:pStyle w:val="PL"/>
      </w:pPr>
    </w:p>
    <w:p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NSSAI availability notification subscription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 ID (Document)</w:t>
      </w:r>
    </w:p>
    <w:p w:rsidR="00B02215" w:rsidRPr="00630AB6" w:rsidRDefault="00B02215" w:rsidP="00B02215">
      <w:pPr>
        <w:pStyle w:val="PL"/>
      </w:pPr>
      <w:r w:rsidRPr="00630AB6">
        <w:t xml:space="preserve">      operationId: NSSAIAvailabilityUnsubscribe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subscriptionId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subscription for notification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subscription for NSSAI Availability notification)</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lastRenderedPageBreak/>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Default="00B02215" w:rsidP="00B02215">
      <w:pPr>
        <w:pStyle w:val="PL"/>
      </w:pPr>
      <w:r w:rsidRPr="00630AB6">
        <w:t xml:space="preserve">          description: Unexpected error</w:t>
      </w:r>
    </w:p>
    <w:p w:rsidR="00C1575C" w:rsidRPr="00630AB6" w:rsidRDefault="00C1575C" w:rsidP="00C1575C">
      <w:pPr>
        <w:pStyle w:val="PL"/>
      </w:pPr>
      <w:r w:rsidRPr="00630AB6">
        <w:t xml:space="preserve">    </w:t>
      </w:r>
    </w:p>
    <w:p w:rsidR="00C1575C" w:rsidRPr="00630AB6" w:rsidRDefault="00C1575C" w:rsidP="00C1575C">
      <w:pPr>
        <w:pStyle w:val="PL"/>
      </w:pPr>
      <w:r w:rsidRPr="00630AB6">
        <w:t xml:space="preserve">    patch:</w:t>
      </w:r>
    </w:p>
    <w:p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rsidR="00C1575C" w:rsidRPr="00630AB6" w:rsidRDefault="00C1575C" w:rsidP="00C1575C">
      <w:pPr>
        <w:pStyle w:val="PL"/>
      </w:pPr>
      <w:r w:rsidRPr="00630AB6">
        <w:t xml:space="preserve">      tags:</w:t>
      </w:r>
    </w:p>
    <w:p w:rsidR="00C1575C" w:rsidRPr="00630AB6" w:rsidRDefault="00C1575C" w:rsidP="00C1575C">
      <w:pPr>
        <w:pStyle w:val="PL"/>
      </w:pPr>
      <w:r w:rsidRPr="00630AB6">
        <w:t xml:space="preserve">        - Subscription ID (Document)</w:t>
      </w:r>
    </w:p>
    <w:p w:rsidR="00C1575C" w:rsidRPr="00630AB6" w:rsidRDefault="00C1575C" w:rsidP="00C1575C">
      <w:pPr>
        <w:pStyle w:val="PL"/>
      </w:pPr>
      <w:r w:rsidRPr="00630AB6">
        <w:t xml:space="preserve">      operationId: NSSAIAvailability</w:t>
      </w:r>
      <w:r>
        <w:t>SubModify</w:t>
      </w:r>
      <w:r w:rsidRPr="00630AB6">
        <w:t>Patch</w:t>
      </w:r>
    </w:p>
    <w:p w:rsidR="00C1575C" w:rsidRPr="00630AB6" w:rsidRDefault="00C1575C" w:rsidP="00C1575C">
      <w:pPr>
        <w:pStyle w:val="PL"/>
      </w:pPr>
      <w:r w:rsidRPr="00630AB6">
        <w:t xml:space="preserve">      parameters:</w:t>
      </w:r>
    </w:p>
    <w:p w:rsidR="00C1575C" w:rsidRPr="00630AB6" w:rsidRDefault="00C1575C" w:rsidP="00C1575C">
      <w:pPr>
        <w:pStyle w:val="PL"/>
      </w:pPr>
      <w:r w:rsidRPr="00630AB6">
        <w:t xml:space="preserve">        - name: subscriptionId</w:t>
      </w:r>
    </w:p>
    <w:p w:rsidR="00C1575C" w:rsidRPr="00630AB6" w:rsidRDefault="00C1575C" w:rsidP="00C1575C">
      <w:pPr>
        <w:pStyle w:val="PL"/>
      </w:pPr>
      <w:r w:rsidRPr="00630AB6">
        <w:t xml:space="preserve">          in: path</w:t>
      </w:r>
    </w:p>
    <w:p w:rsidR="00C1575C" w:rsidRPr="00630AB6" w:rsidRDefault="00C1575C" w:rsidP="00C1575C">
      <w:pPr>
        <w:pStyle w:val="PL"/>
      </w:pPr>
      <w:r w:rsidRPr="00630AB6">
        <w:t xml:space="preserve">          description: Identifier of the subscription for notification</w:t>
      </w:r>
    </w:p>
    <w:p w:rsidR="00C1575C" w:rsidRPr="00630AB6" w:rsidRDefault="00C1575C" w:rsidP="00C1575C">
      <w:pPr>
        <w:pStyle w:val="PL"/>
      </w:pPr>
      <w:r w:rsidRPr="00630AB6">
        <w:t xml:space="preserve">          required: true</w:t>
      </w:r>
    </w:p>
    <w:p w:rsidR="00C1575C" w:rsidRPr="00630AB6" w:rsidRDefault="00C1575C" w:rsidP="00C1575C">
      <w:pPr>
        <w:pStyle w:val="PL"/>
      </w:pPr>
      <w:r w:rsidRPr="00630AB6">
        <w:t xml:space="preserve">          schema:</w:t>
      </w:r>
    </w:p>
    <w:p w:rsidR="00C1575C" w:rsidRDefault="00C1575C" w:rsidP="00C1575C">
      <w:pPr>
        <w:pStyle w:val="PL"/>
      </w:pPr>
      <w:r w:rsidRPr="00630AB6">
        <w:t xml:space="preserve">            type: string</w:t>
      </w:r>
    </w:p>
    <w:p w:rsidR="00C1575C" w:rsidRPr="00690A26" w:rsidRDefault="00C1575C" w:rsidP="00C1575C">
      <w:pPr>
        <w:pStyle w:val="PL"/>
        <w:rPr>
          <w:lang w:val="en-US"/>
        </w:rPr>
      </w:pPr>
      <w:r w:rsidRPr="00821B5C">
        <w:t xml:space="preserve">        - </w:t>
      </w:r>
      <w:r w:rsidRPr="00690A26">
        <w:rPr>
          <w:lang w:val="en-US"/>
        </w:rPr>
        <w:t>name: Content-Encoding</w:t>
      </w:r>
    </w:p>
    <w:p w:rsidR="00C1575C" w:rsidRPr="00690A26" w:rsidRDefault="00C1575C" w:rsidP="00C1575C">
      <w:pPr>
        <w:pStyle w:val="PL"/>
        <w:rPr>
          <w:lang w:val="en-US"/>
        </w:rPr>
      </w:pPr>
      <w:r w:rsidRPr="00821B5C">
        <w:t xml:space="preserve">          </w:t>
      </w:r>
      <w:r w:rsidRPr="00690A26">
        <w:rPr>
          <w:lang w:val="en-US"/>
        </w:rPr>
        <w:t>in: header</w:t>
      </w:r>
    </w:p>
    <w:p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rsidR="00C1575C" w:rsidRPr="00690A26" w:rsidRDefault="00C1575C" w:rsidP="00C1575C">
      <w:pPr>
        <w:pStyle w:val="PL"/>
        <w:rPr>
          <w:lang w:val="en-US"/>
        </w:rPr>
      </w:pPr>
      <w:r w:rsidRPr="00821B5C">
        <w:t xml:space="preserve">          </w:t>
      </w:r>
      <w:r w:rsidRPr="00690A26">
        <w:rPr>
          <w:lang w:val="en-US"/>
        </w:rPr>
        <w:t>schema:</w:t>
      </w:r>
    </w:p>
    <w:p w:rsidR="00C1575C" w:rsidRDefault="00C1575C" w:rsidP="00C1575C">
      <w:pPr>
        <w:pStyle w:val="PL"/>
        <w:rPr>
          <w:lang w:val="en-US"/>
        </w:rPr>
      </w:pPr>
      <w:r w:rsidRPr="00821B5C">
        <w:t xml:space="preserve">            </w:t>
      </w:r>
      <w:r w:rsidRPr="00690A26">
        <w:rPr>
          <w:lang w:val="en-US"/>
        </w:rPr>
        <w:t>type: string</w:t>
      </w:r>
    </w:p>
    <w:p w:rsidR="00C1575C" w:rsidRPr="00630AB6" w:rsidRDefault="00C1575C" w:rsidP="00C1575C">
      <w:pPr>
        <w:pStyle w:val="PL"/>
      </w:pPr>
      <w:r w:rsidRPr="00630AB6">
        <w:t xml:space="preserve">      requestBody:</w:t>
      </w:r>
    </w:p>
    <w:p w:rsidR="00C1575C" w:rsidRPr="00630AB6" w:rsidRDefault="00C1575C" w:rsidP="00C1575C">
      <w:pPr>
        <w:pStyle w:val="PL"/>
      </w:pPr>
      <w:r w:rsidRPr="00630AB6">
        <w:t xml:space="preserve">        description: JSON Patch instructions to update at the NSSF, the NSSAI availability notification subscription</w:t>
      </w:r>
    </w:p>
    <w:p w:rsidR="00C1575C" w:rsidRPr="00630AB6" w:rsidRDefault="00C1575C" w:rsidP="00C1575C">
      <w:pPr>
        <w:pStyle w:val="PL"/>
      </w:pPr>
      <w:r w:rsidRPr="00630AB6">
        <w:t xml:space="preserve">        required: true</w:t>
      </w:r>
    </w:p>
    <w:p w:rsidR="00C1575C" w:rsidRPr="00630AB6" w:rsidRDefault="00C1575C" w:rsidP="00C1575C">
      <w:pPr>
        <w:pStyle w:val="PL"/>
      </w:pPr>
      <w:r w:rsidRPr="00630AB6">
        <w:t xml:space="preserve">        content:</w:t>
      </w:r>
    </w:p>
    <w:p w:rsidR="00C1575C" w:rsidRPr="00630AB6" w:rsidRDefault="00C1575C" w:rsidP="00C1575C">
      <w:pPr>
        <w:pStyle w:val="PL"/>
      </w:pPr>
      <w:r w:rsidRPr="00630AB6">
        <w:t xml:space="preserve">          application/json-patch+json::</w:t>
      </w:r>
    </w:p>
    <w:p w:rsidR="00C1575C" w:rsidRPr="00630AB6" w:rsidRDefault="00C1575C" w:rsidP="00C1575C">
      <w:pPr>
        <w:pStyle w:val="PL"/>
      </w:pPr>
      <w:r w:rsidRPr="00630AB6">
        <w:t xml:space="preserve">            schema:</w:t>
      </w:r>
    </w:p>
    <w:p w:rsidR="00C1575C" w:rsidRPr="00630AB6" w:rsidRDefault="00C1575C" w:rsidP="00C1575C">
      <w:pPr>
        <w:pStyle w:val="PL"/>
      </w:pPr>
      <w:r w:rsidRPr="00630AB6">
        <w:t xml:space="preserve">              $ref: '#/components/schemas/PatchDocument'</w:t>
      </w:r>
    </w:p>
    <w:p w:rsidR="00C1575C" w:rsidRPr="00630AB6" w:rsidRDefault="00C1575C" w:rsidP="00C1575C">
      <w:pPr>
        <w:pStyle w:val="PL"/>
      </w:pPr>
      <w:r w:rsidRPr="00630AB6">
        <w:t xml:space="preserve">          </w:t>
      </w:r>
    </w:p>
    <w:p w:rsidR="00C1575C" w:rsidRPr="00630AB6" w:rsidRDefault="00C1575C" w:rsidP="00C1575C">
      <w:pPr>
        <w:pStyle w:val="PL"/>
      </w:pPr>
      <w:r w:rsidRPr="00630AB6">
        <w:t xml:space="preserve">      responses:</w:t>
      </w:r>
    </w:p>
    <w:p w:rsidR="00C1575C" w:rsidRPr="00630AB6" w:rsidRDefault="00C1575C" w:rsidP="00C1575C">
      <w:pPr>
        <w:pStyle w:val="PL"/>
      </w:pPr>
      <w:r w:rsidRPr="00630AB6">
        <w:t xml:space="preserve">        '200':</w:t>
      </w:r>
    </w:p>
    <w:p w:rsidR="00C1575C" w:rsidRPr="00630AB6" w:rsidRDefault="00C1575C" w:rsidP="00C1575C">
      <w:pPr>
        <w:pStyle w:val="PL"/>
      </w:pPr>
      <w:r w:rsidRPr="00630AB6">
        <w:t xml:space="preserve">          description: OK (Successful update of NSSAI availability notification subscription)</w:t>
      </w:r>
    </w:p>
    <w:p w:rsidR="00C1575C" w:rsidRPr="00630AB6" w:rsidRDefault="00C1575C" w:rsidP="00C1575C">
      <w:pPr>
        <w:pStyle w:val="PL"/>
      </w:pPr>
      <w:r w:rsidRPr="00630AB6">
        <w:t xml:space="preserve">          content:</w:t>
      </w:r>
    </w:p>
    <w:p w:rsidR="00C1575C" w:rsidRPr="00630AB6" w:rsidRDefault="00C1575C" w:rsidP="00C1575C">
      <w:pPr>
        <w:pStyle w:val="PL"/>
      </w:pPr>
      <w:r w:rsidRPr="00630AB6">
        <w:t xml:space="preserve">            application/json:</w:t>
      </w:r>
    </w:p>
    <w:p w:rsidR="00C1575C" w:rsidRPr="00630AB6" w:rsidRDefault="00C1575C" w:rsidP="00C1575C">
      <w:pPr>
        <w:pStyle w:val="PL"/>
      </w:pPr>
      <w:r w:rsidRPr="00630AB6">
        <w:t xml:space="preserve">              schema:</w:t>
      </w:r>
    </w:p>
    <w:p w:rsidR="00C1575C" w:rsidRDefault="00C1575C" w:rsidP="00C1575C">
      <w:pPr>
        <w:pStyle w:val="PL"/>
      </w:pPr>
      <w:r w:rsidRPr="00630AB6">
        <w:t xml:space="preserve">                $ref: '#/components/schemas/</w:t>
      </w:r>
      <w:r w:rsidRPr="00E30083">
        <w:rPr>
          <w:lang w:eastAsia="zh-CN"/>
        </w:rPr>
        <w:t>NssfEventSubscriptionCreatedData</w:t>
      </w:r>
      <w:r w:rsidRPr="00630AB6">
        <w:t>'</w:t>
      </w:r>
    </w:p>
    <w:p w:rsidR="00C1575C" w:rsidRPr="00F04D60" w:rsidRDefault="00C1575C" w:rsidP="00C1575C">
      <w:pPr>
        <w:pStyle w:val="PL"/>
      </w:pPr>
      <w:r w:rsidRPr="00821B5C">
        <w:t xml:space="preserve">          </w:t>
      </w:r>
      <w:r w:rsidRPr="00F04D60">
        <w:t>headers:</w:t>
      </w:r>
    </w:p>
    <w:p w:rsidR="00C1575C" w:rsidRPr="00F04D60" w:rsidRDefault="00C1575C" w:rsidP="00C1575C">
      <w:pPr>
        <w:pStyle w:val="PL"/>
      </w:pPr>
      <w:r w:rsidRPr="00F04D60">
        <w:t xml:space="preserve">            </w:t>
      </w:r>
      <w:r w:rsidRPr="00F04D60">
        <w:rPr>
          <w:lang w:val="en-US"/>
        </w:rPr>
        <w:t>Content-Encoding</w:t>
      </w:r>
      <w:r w:rsidRPr="00F04D60">
        <w:t>:</w:t>
      </w:r>
    </w:p>
    <w:p w:rsidR="00C1575C" w:rsidRPr="00F04D60" w:rsidRDefault="00C1575C" w:rsidP="00C1575C">
      <w:pPr>
        <w:pStyle w:val="PL"/>
      </w:pPr>
      <w:r w:rsidRPr="00F04D60">
        <w:t xml:space="preserve">              description: </w:t>
      </w:r>
      <w:r w:rsidRPr="00F04D60">
        <w:rPr>
          <w:lang w:val="en-US"/>
        </w:rPr>
        <w:t>Content-Encoding, described in IETF RFC 7231</w:t>
      </w:r>
    </w:p>
    <w:p w:rsidR="00C1575C" w:rsidRPr="00F04D60" w:rsidRDefault="00C1575C" w:rsidP="00C1575C">
      <w:pPr>
        <w:pStyle w:val="PL"/>
      </w:pPr>
      <w:r w:rsidRPr="00F04D60">
        <w:t xml:space="preserve">              schema:</w:t>
      </w:r>
    </w:p>
    <w:p w:rsidR="00C1575C" w:rsidRDefault="00C1575C" w:rsidP="00C1575C">
      <w:pPr>
        <w:pStyle w:val="PL"/>
      </w:pPr>
      <w:r w:rsidRPr="00F04D60">
        <w:t xml:space="preserve">                type: string</w:t>
      </w:r>
    </w:p>
    <w:p w:rsidR="00C1575C" w:rsidRDefault="00C1575C" w:rsidP="00C1575C">
      <w:pPr>
        <w:pStyle w:val="PL"/>
        <w:rPr>
          <w:lang w:val="en-US"/>
        </w:rPr>
      </w:pPr>
      <w:r>
        <w:rPr>
          <w:lang w:val="en-US"/>
        </w:rPr>
        <w:t xml:space="preserve">        '400':</w:t>
      </w:r>
    </w:p>
    <w:p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rsidR="00C1575C" w:rsidRDefault="00C1575C" w:rsidP="00C1575C">
      <w:pPr>
        <w:pStyle w:val="PL"/>
        <w:rPr>
          <w:lang w:val="en-US"/>
        </w:rPr>
      </w:pPr>
      <w:r>
        <w:rPr>
          <w:lang w:val="en-US"/>
        </w:rPr>
        <w:t xml:space="preserve">        '401':</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C1575C" w:rsidRDefault="00C1575C" w:rsidP="00C1575C">
      <w:pPr>
        <w:pStyle w:val="PL"/>
      </w:pPr>
      <w:r w:rsidRPr="00630AB6">
        <w:t xml:space="preserve">        '403':</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C1575C" w:rsidRDefault="00C1575C" w:rsidP="00C1575C">
      <w:pPr>
        <w:pStyle w:val="PL"/>
      </w:pPr>
      <w:r w:rsidRPr="00630AB6">
        <w:t xml:space="preserve">        '404':</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C1575C" w:rsidRDefault="00C1575C" w:rsidP="00C1575C">
      <w:pPr>
        <w:pStyle w:val="PL"/>
        <w:rPr>
          <w:lang w:val="en-US"/>
        </w:rPr>
      </w:pPr>
      <w:r>
        <w:rPr>
          <w:lang w:val="en-US"/>
        </w:rPr>
        <w:t xml:space="preserve">        '411':</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C1575C" w:rsidRDefault="00C1575C" w:rsidP="00C1575C">
      <w:pPr>
        <w:pStyle w:val="PL"/>
        <w:rPr>
          <w:lang w:val="en-US"/>
        </w:rPr>
      </w:pPr>
      <w:r>
        <w:rPr>
          <w:lang w:val="en-US"/>
        </w:rPr>
        <w:t xml:space="preserve">        '413':</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C1575C" w:rsidRDefault="00C1575C" w:rsidP="00C1575C">
      <w:pPr>
        <w:pStyle w:val="PL"/>
        <w:rPr>
          <w:lang w:val="en-US"/>
        </w:rPr>
      </w:pPr>
      <w:r>
        <w:rPr>
          <w:lang w:val="en-US"/>
        </w:rPr>
        <w:t xml:space="preserve">        '415':</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C1575C" w:rsidRDefault="00C1575C" w:rsidP="00C1575C">
      <w:pPr>
        <w:pStyle w:val="PL"/>
      </w:pPr>
      <w:r>
        <w:t xml:space="preserve">        '429</w:t>
      </w:r>
      <w:r w:rsidRPr="00630AB6">
        <w:t>':</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1575C" w:rsidRDefault="00C1575C" w:rsidP="00C1575C">
      <w:pPr>
        <w:pStyle w:val="PL"/>
        <w:rPr>
          <w:lang w:val="en-US"/>
        </w:rPr>
      </w:pPr>
      <w:r w:rsidRPr="002E5CBA">
        <w:rPr>
          <w:lang w:val="en-US"/>
        </w:rPr>
        <w:t xml:space="preserve">        </w:t>
      </w:r>
      <w:r>
        <w:rPr>
          <w:lang w:val="en-US"/>
        </w:rPr>
        <w:t>'500':</w:t>
      </w:r>
    </w:p>
    <w:p w:rsidR="00C1575C" w:rsidRDefault="00C1575C" w:rsidP="00C1575C">
      <w:pPr>
        <w:pStyle w:val="PL"/>
      </w:pPr>
      <w:r w:rsidRPr="002E5CBA">
        <w:rPr>
          <w:lang w:val="en-US"/>
        </w:rPr>
        <w:t xml:space="preserve">          </w:t>
      </w:r>
      <w:r w:rsidRPr="008F2F3C">
        <w:t>$ref: 'TS29571_CommonData.yaml#/components/responses/</w:t>
      </w:r>
      <w:r>
        <w:t>500</w:t>
      </w:r>
      <w:r w:rsidRPr="008F2F3C">
        <w:t>'</w:t>
      </w:r>
    </w:p>
    <w:p w:rsidR="00C1575C" w:rsidRDefault="00C1575C" w:rsidP="00C1575C">
      <w:pPr>
        <w:pStyle w:val="PL"/>
        <w:rPr>
          <w:lang w:val="en-US"/>
        </w:rPr>
      </w:pPr>
      <w:r w:rsidRPr="002E5CBA">
        <w:rPr>
          <w:lang w:val="en-US"/>
        </w:rPr>
        <w:t xml:space="preserve">        </w:t>
      </w:r>
      <w:r>
        <w:rPr>
          <w:lang w:val="en-US"/>
        </w:rPr>
        <w:t>'503':</w:t>
      </w:r>
    </w:p>
    <w:p w:rsidR="00C1575C" w:rsidRDefault="00C1575C" w:rsidP="00C1575C">
      <w:pPr>
        <w:pStyle w:val="PL"/>
      </w:pPr>
      <w:r w:rsidRPr="002E5CBA">
        <w:rPr>
          <w:lang w:val="en-US"/>
        </w:rPr>
        <w:t xml:space="preserve">          </w:t>
      </w:r>
      <w:r w:rsidRPr="008F2F3C">
        <w:t>$ref: 'TS29571_CommonData.yaml#/components/responses/</w:t>
      </w:r>
      <w:r>
        <w:t>503</w:t>
      </w:r>
      <w:r w:rsidRPr="008F2F3C">
        <w:t>'</w:t>
      </w:r>
    </w:p>
    <w:p w:rsidR="00C1575C" w:rsidRPr="00630AB6" w:rsidRDefault="00C1575C" w:rsidP="00C1575C">
      <w:pPr>
        <w:pStyle w:val="PL"/>
      </w:pPr>
      <w:r w:rsidRPr="00630AB6">
        <w:t xml:space="preserve">        default:</w:t>
      </w:r>
    </w:p>
    <w:p w:rsidR="00C1575C" w:rsidRDefault="00C1575C" w:rsidP="00B02215">
      <w:pPr>
        <w:pStyle w:val="PL"/>
        <w:rPr>
          <w:lang w:val="en-US"/>
        </w:rPr>
      </w:pPr>
      <w:r w:rsidRPr="00630AB6">
        <w:t xml:space="preserve">          description: Unexpected error</w:t>
      </w:r>
    </w:p>
    <w:p w:rsidR="00B02215" w:rsidRDefault="00B02215" w:rsidP="00B02215">
      <w:pPr>
        <w:pStyle w:val="PL"/>
      </w:pPr>
    </w:p>
    <w:p w:rsidR="00B02215" w:rsidRDefault="00B02215" w:rsidP="00B02215">
      <w:pPr>
        <w:pStyle w:val="PL"/>
      </w:pPr>
      <w:r w:rsidRPr="00630AB6">
        <w:t xml:space="preserve">  /nssai-availability:</w:t>
      </w:r>
    </w:p>
    <w:p w:rsidR="00B02215" w:rsidRPr="002857AD" w:rsidRDefault="00B02215" w:rsidP="00B02215">
      <w:pPr>
        <w:pStyle w:val="PL"/>
      </w:pPr>
      <w:r w:rsidRPr="002857AD">
        <w:t xml:space="preserve">    </w:t>
      </w:r>
      <w:r>
        <w:t>options</w:t>
      </w:r>
      <w:r w:rsidRPr="002857AD">
        <w:t>:</w:t>
      </w:r>
    </w:p>
    <w:p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B02215" w:rsidRPr="002857AD" w:rsidRDefault="00B02215" w:rsidP="00B02215">
      <w:pPr>
        <w:pStyle w:val="PL"/>
      </w:pPr>
      <w:r w:rsidRPr="002857AD">
        <w:t xml:space="preserve">      operationId: </w:t>
      </w:r>
      <w:r w:rsidRPr="00630AB6">
        <w:t>NSSAIAvailability</w:t>
      </w:r>
      <w:r>
        <w:t>Options</w:t>
      </w:r>
    </w:p>
    <w:p w:rsidR="00B02215" w:rsidRPr="002857AD" w:rsidRDefault="00B02215" w:rsidP="00B02215">
      <w:pPr>
        <w:pStyle w:val="PL"/>
      </w:pPr>
      <w:r w:rsidRPr="002857AD">
        <w:t xml:space="preserve">      tags:</w:t>
      </w:r>
    </w:p>
    <w:p w:rsidR="00B02215" w:rsidRPr="002857AD" w:rsidRDefault="00B02215" w:rsidP="00B02215">
      <w:pPr>
        <w:pStyle w:val="PL"/>
      </w:pPr>
      <w:r w:rsidRPr="002857AD">
        <w:t xml:space="preserve">        - </w:t>
      </w:r>
      <w:r>
        <w:t>NSSAI Availability</w:t>
      </w:r>
      <w:r w:rsidRPr="002857AD">
        <w:t xml:space="preserve"> Store</w:t>
      </w:r>
    </w:p>
    <w:p w:rsidR="00B02215" w:rsidRPr="0059086B" w:rsidRDefault="00B02215" w:rsidP="00B02215">
      <w:pPr>
        <w:pStyle w:val="PL"/>
      </w:pPr>
      <w:r w:rsidRPr="0059086B">
        <w:t xml:space="preserve">      responses:</w:t>
      </w:r>
    </w:p>
    <w:p w:rsidR="00B02215" w:rsidRPr="0059086B" w:rsidRDefault="00B02215" w:rsidP="00B02215">
      <w:pPr>
        <w:pStyle w:val="PL"/>
      </w:pPr>
      <w:r w:rsidRPr="0059086B">
        <w:t xml:space="preserve">        '200':</w:t>
      </w:r>
    </w:p>
    <w:p w:rsidR="00B02215" w:rsidRPr="0059086B" w:rsidRDefault="00B02215" w:rsidP="00B02215">
      <w:pPr>
        <w:pStyle w:val="PL"/>
      </w:pPr>
      <w:r w:rsidRPr="0059086B">
        <w:t xml:space="preserve">          description: OK</w:t>
      </w:r>
    </w:p>
    <w:p w:rsidR="00B02215" w:rsidRPr="002857AD" w:rsidRDefault="00B02215" w:rsidP="00B02215">
      <w:pPr>
        <w:pStyle w:val="PL"/>
        <w:rPr>
          <w:lang w:val="en-US"/>
        </w:rPr>
      </w:pPr>
      <w:r w:rsidRPr="002857AD">
        <w:rPr>
          <w:lang w:val="en-US"/>
        </w:rPr>
        <w:t xml:space="preserve">          headers:</w:t>
      </w:r>
    </w:p>
    <w:p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B02215" w:rsidRPr="002857AD" w:rsidRDefault="00B02215" w:rsidP="00B02215">
      <w:pPr>
        <w:pStyle w:val="PL"/>
        <w:rPr>
          <w:lang w:val="en-US"/>
        </w:rPr>
      </w:pPr>
      <w:r w:rsidRPr="002857AD">
        <w:rPr>
          <w:lang w:val="en-US"/>
        </w:rPr>
        <w:lastRenderedPageBreak/>
        <w:t xml:space="preserve">              schema:</w:t>
      </w:r>
    </w:p>
    <w:p w:rsidR="00B02215" w:rsidRPr="00E517E8" w:rsidRDefault="00B02215" w:rsidP="00B02215">
      <w:pPr>
        <w:pStyle w:val="PL"/>
        <w:rPr>
          <w:lang w:val="en-US"/>
        </w:rPr>
      </w:pPr>
      <w:r w:rsidRPr="002857AD">
        <w:rPr>
          <w:lang w:val="en-US"/>
        </w:rPr>
        <w:t xml:space="preserve">                type: string</w:t>
      </w:r>
    </w:p>
    <w:p w:rsidR="00B02215" w:rsidRPr="002857AD" w:rsidRDefault="00B02215" w:rsidP="00B02215">
      <w:pPr>
        <w:pStyle w:val="PL"/>
        <w:rPr>
          <w:lang w:val="en-US"/>
        </w:rPr>
      </w:pPr>
      <w:r w:rsidRPr="002857AD">
        <w:t xml:space="preserve">        </w:t>
      </w:r>
      <w:r w:rsidRPr="002857AD">
        <w:rPr>
          <w:lang w:val="en-US"/>
        </w:rPr>
        <w:t>'400':</w:t>
      </w:r>
    </w:p>
    <w:p w:rsidR="00B02215" w:rsidRDefault="00B02215" w:rsidP="00B02215">
      <w:pPr>
        <w:pStyle w:val="PL"/>
        <w:rPr>
          <w:lang w:val="en-US"/>
        </w:rPr>
      </w:pPr>
      <w:r w:rsidRPr="002857AD">
        <w:rPr>
          <w:lang w:val="en-US"/>
        </w:rPr>
        <w:t xml:space="preserve">          $ref: 'TS29571_CommonData.yaml#/components/responses/400'</w:t>
      </w:r>
    </w:p>
    <w:p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'404':</w:t>
      </w:r>
    </w:p>
    <w:p w:rsidR="00B02215" w:rsidRPr="002857AD" w:rsidRDefault="00B02215" w:rsidP="00B02215">
      <w:pPr>
        <w:pStyle w:val="PL"/>
        <w:rPr>
          <w:lang w:val="en-US"/>
        </w:rPr>
      </w:pPr>
      <w:r w:rsidRPr="002857AD">
        <w:rPr>
          <w:lang w:val="en-US"/>
        </w:rPr>
        <w:t xml:space="preserve">          $ref: 'TS29571_CommonData.yaml#/components/responses/404'</w:t>
      </w:r>
    </w:p>
    <w:p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'500':</w:t>
      </w:r>
    </w:p>
    <w:p w:rsidR="00B02215" w:rsidRPr="002857AD" w:rsidRDefault="00B02215" w:rsidP="00B02215">
      <w:pPr>
        <w:pStyle w:val="PL"/>
        <w:rPr>
          <w:lang w:val="en-US"/>
        </w:rPr>
      </w:pPr>
      <w:r w:rsidRPr="002857AD">
        <w:rPr>
          <w:lang w:val="en-US"/>
        </w:rPr>
        <w:t xml:space="preserve">          $ref: 'TS29571_CommonData.yaml#/components/responses/500'</w:t>
      </w:r>
    </w:p>
    <w:p w:rsidR="00B02215" w:rsidRPr="002857AD" w:rsidRDefault="00B02215" w:rsidP="00B02215">
      <w:pPr>
        <w:pStyle w:val="PL"/>
        <w:rPr>
          <w:lang w:val="en-US"/>
        </w:rPr>
      </w:pPr>
      <w:r w:rsidRPr="002857AD">
        <w:rPr>
          <w:lang w:val="en-US"/>
        </w:rPr>
        <w:t xml:space="preserve">        '501':</w:t>
      </w:r>
    </w:p>
    <w:p w:rsidR="00B02215" w:rsidRPr="002857AD" w:rsidRDefault="00B02215" w:rsidP="00B02215">
      <w:pPr>
        <w:pStyle w:val="PL"/>
        <w:rPr>
          <w:lang w:val="en-US"/>
        </w:rPr>
      </w:pPr>
      <w:r w:rsidRPr="002857AD">
        <w:rPr>
          <w:lang w:val="en-US"/>
        </w:rPr>
        <w:t xml:space="preserve">          $ref: 'TS29571_CommonData.yaml#/components/responses/501'</w:t>
      </w:r>
    </w:p>
    <w:p w:rsidR="00B02215" w:rsidRPr="002857AD" w:rsidRDefault="00B02215" w:rsidP="00B02215">
      <w:pPr>
        <w:pStyle w:val="PL"/>
        <w:rPr>
          <w:lang w:val="en-US"/>
        </w:rPr>
      </w:pPr>
      <w:r w:rsidRPr="002857AD">
        <w:rPr>
          <w:lang w:val="en-US"/>
        </w:rPr>
        <w:t xml:space="preserve">        '503':</w:t>
      </w:r>
    </w:p>
    <w:p w:rsidR="00B02215" w:rsidRPr="002857AD" w:rsidRDefault="00B02215" w:rsidP="00B02215">
      <w:pPr>
        <w:pStyle w:val="PL"/>
      </w:pPr>
      <w:r w:rsidRPr="002857AD">
        <w:rPr>
          <w:lang w:val="en-US"/>
        </w:rPr>
        <w:t xml:space="preserve">          $ref: 'TS29571_CommonData.yaml#/components/responses/503'</w:t>
      </w:r>
    </w:p>
    <w:p w:rsidR="00B02215" w:rsidRPr="002857AD" w:rsidRDefault="00B02215" w:rsidP="00B02215">
      <w:pPr>
        <w:pStyle w:val="PL"/>
      </w:pPr>
      <w:r w:rsidRPr="002857AD">
        <w:t xml:space="preserve">        default:</w:t>
      </w:r>
    </w:p>
    <w:p w:rsidR="00B02215" w:rsidRPr="00630AB6" w:rsidRDefault="00B02215" w:rsidP="00B02215">
      <w:pPr>
        <w:pStyle w:val="PL"/>
      </w:pPr>
      <w:r w:rsidRPr="002857AD">
        <w:rPr>
          <w:lang w:val="en-US"/>
        </w:rPr>
        <w:t xml:space="preserve">          $ref: 'TS29571_CommonData.yaml#/components/responses/default'</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B02215" w:rsidRPr="00174025" w:rsidRDefault="00B02215" w:rsidP="00B02215">
      <w:pPr>
        <w:pStyle w:val="PL"/>
      </w:pP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supportedNssaiAvailabilityData</w:t>
      </w:r>
    </w:p>
    <w:p w:rsidR="00B02215" w:rsidRPr="00630AB6" w:rsidRDefault="00B02215" w:rsidP="00B02215">
      <w:pPr>
        <w:pStyle w:val="PL"/>
      </w:pPr>
      <w:r w:rsidRPr="00630AB6">
        <w:t xml:space="preserve">      properties:</w:t>
      </w:r>
    </w:p>
    <w:p w:rsidR="00B02215" w:rsidRDefault="00B02215" w:rsidP="00B02215">
      <w:pPr>
        <w:pStyle w:val="PL"/>
      </w:pPr>
      <w:r w:rsidRPr="00630AB6">
        <w:t xml:space="preserve">        supportedNssaiAvailabilityData:</w:t>
      </w:r>
    </w:p>
    <w:p w:rsidR="00B02215" w:rsidRDefault="00B02215" w:rsidP="00B02215">
      <w:pPr>
        <w:pStyle w:val="PL"/>
      </w:pPr>
      <w:r w:rsidRPr="004C2CB5">
        <w:t xml:space="preserve">          </w:t>
      </w:r>
      <w:r>
        <w:t>type: array</w:t>
      </w:r>
    </w:p>
    <w:p w:rsidR="00B02215" w:rsidRPr="00630AB6" w:rsidRDefault="00B02215" w:rsidP="00B02215">
      <w:pPr>
        <w:pStyle w:val="PL"/>
      </w:pPr>
      <w:r w:rsidRPr="004C2CB5">
        <w:t xml:space="preserve">          </w:t>
      </w:r>
      <w:r>
        <w:t>items:</w:t>
      </w:r>
    </w:p>
    <w:p w:rsidR="00B02215" w:rsidRDefault="00B02215" w:rsidP="00B02215">
      <w:pPr>
        <w:pStyle w:val="PL"/>
      </w:pPr>
      <w:r w:rsidRPr="00630AB6">
        <w:t xml:space="preserve">          </w:t>
      </w:r>
      <w:r>
        <w:t xml:space="preserve">  </w:t>
      </w:r>
      <w:r w:rsidRPr="00630AB6">
        <w:t>$ref: '#/components/schemas/SupportedNssaiAvailabilityData'</w:t>
      </w:r>
    </w:p>
    <w:p w:rsidR="00B02215" w:rsidRPr="00630AB6" w:rsidRDefault="00B02215" w:rsidP="00B02215">
      <w:pPr>
        <w:pStyle w:val="PL"/>
      </w:pPr>
      <w:r>
        <w:t xml:space="preserve">          minItems: 1</w:t>
      </w:r>
    </w:p>
    <w:p w:rsidR="00B02215" w:rsidRPr="00630AB6" w:rsidRDefault="00B02215" w:rsidP="00B02215">
      <w:pPr>
        <w:pStyle w:val="PL"/>
      </w:pPr>
      <w:r w:rsidRPr="00630AB6">
        <w:t xml:space="preserve">        supportedFeatures:</w:t>
      </w:r>
    </w:p>
    <w:p w:rsidR="00B02215"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SupportedNssaiAvailabilityData: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lastRenderedPageBreak/>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restrictedSnssaiList: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'#/components/schemas/RestrictedSnssai'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RestrictedSnssai: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homePlmnId</w:t>
      </w:r>
    </w:p>
    <w:p w:rsidR="00B02215" w:rsidRPr="00630AB6" w:rsidRDefault="00B02215" w:rsidP="00B02215">
      <w:pPr>
        <w:pStyle w:val="PL"/>
      </w:pPr>
      <w:r w:rsidRPr="00630AB6">
        <w:t xml:space="preserve">        - 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homePlmnId:</w:t>
      </w:r>
    </w:p>
    <w:p w:rsidR="00B02215" w:rsidRPr="00630AB6" w:rsidRDefault="00B02215" w:rsidP="00B02215">
      <w:pPr>
        <w:pStyle w:val="PL"/>
      </w:pPr>
      <w:r w:rsidRPr="00630AB6">
        <w:t xml:space="preserve">          $ref: 'TS29571_CommonData.yaml#/components/schemas/PlmnId'</w:t>
      </w:r>
    </w:p>
    <w:p w:rsidR="00B02215" w:rsidRPr="00630AB6" w:rsidRDefault="00B02215" w:rsidP="00B02215">
      <w:pPr>
        <w:pStyle w:val="PL"/>
      </w:pPr>
      <w:r w:rsidRPr="00630AB6">
        <w:t xml:space="preserve">        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homePlmnIdList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PlmnId</w:t>
      </w:r>
      <w:r w:rsidRPr="00630AB6">
        <w:t>'</w:t>
      </w:r>
    </w:p>
    <w:p w:rsidR="00B02215" w:rsidRDefault="00B02215" w:rsidP="00B02215">
      <w:pPr>
        <w:pStyle w:val="PL"/>
      </w:pPr>
      <w:r w:rsidRPr="00630AB6">
        <w:t xml:space="preserve">          minItems: </w:t>
      </w:r>
      <w:r>
        <w:t>1</w:t>
      </w:r>
    </w:p>
    <w:p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rsidR="007A425A" w:rsidRDefault="007A425A" w:rsidP="007A425A">
      <w:pPr>
        <w:pStyle w:val="PL"/>
      </w:pPr>
      <w:r w:rsidRPr="00630AB6">
        <w:t xml:space="preserve">          type: boolean</w:t>
      </w:r>
    </w:p>
    <w:p w:rsidR="007A425A" w:rsidRPr="00630AB6" w:rsidRDefault="007A425A" w:rsidP="007A425A">
      <w:pPr>
        <w:pStyle w:val="PL"/>
      </w:pPr>
      <w:r w:rsidRPr="002E5CBA">
        <w:rPr>
          <w:lang w:val="en-US"/>
        </w:rPr>
        <w:t xml:space="preserve">          default: false</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nfNssaiAvailabilityUri</w:t>
      </w:r>
    </w:p>
    <w:p w:rsidR="00B02215" w:rsidRPr="00630AB6" w:rsidRDefault="00B02215" w:rsidP="00B02215">
      <w:pPr>
        <w:pStyle w:val="PL"/>
      </w:pPr>
      <w:r w:rsidRPr="00630AB6">
        <w:t xml:space="preserve">        - taiList</w:t>
      </w:r>
    </w:p>
    <w:p w:rsidR="00B02215" w:rsidRPr="00630AB6" w:rsidRDefault="00B02215" w:rsidP="00B02215">
      <w:pPr>
        <w:pStyle w:val="PL"/>
      </w:pPr>
      <w:r w:rsidRPr="00630AB6">
        <w:t xml:space="preserve">        - event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nfNssaiAvailabilityUri:</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event:</w:t>
      </w:r>
    </w:p>
    <w:p w:rsidR="00B02215" w:rsidRDefault="00B02215" w:rsidP="00B02215">
      <w:pPr>
        <w:pStyle w:val="PL"/>
      </w:pPr>
      <w:r w:rsidRPr="00630AB6">
        <w:t xml:space="preserve">          $ref: '#/components/schemas/NssfEventType'</w:t>
      </w:r>
    </w:p>
    <w:p w:rsidR="00B02215" w:rsidRPr="00630AB6" w:rsidRDefault="00B02215" w:rsidP="00B02215">
      <w:pPr>
        <w:pStyle w:val="PL"/>
      </w:pPr>
      <w:r w:rsidRPr="00630AB6">
        <w:t xml:space="preserve">        </w:t>
      </w:r>
      <w:r>
        <w:t>expiry</w:t>
      </w:r>
      <w:r w:rsidRPr="00630AB6">
        <w:t>:</w:t>
      </w:r>
    </w:p>
    <w:p w:rsidR="00B02215"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lastRenderedPageBreak/>
        <w:t xml:space="preserve">          type: string</w:t>
      </w:r>
    </w:p>
    <w:p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34459A" w:rsidRPr="00630AB6" w:rsidRDefault="0034459A" w:rsidP="0034459A">
      <w:pPr>
        <w:pStyle w:val="PL"/>
      </w:pPr>
      <w:r w:rsidRPr="00630AB6">
        <w:t xml:space="preserve">        tai</w:t>
      </w:r>
      <w:r>
        <w:t>Range</w:t>
      </w:r>
      <w:r w:rsidRPr="00630AB6">
        <w:t>List:</w:t>
      </w:r>
    </w:p>
    <w:p w:rsidR="0034459A" w:rsidRPr="00630AB6" w:rsidRDefault="0034459A" w:rsidP="0034459A">
      <w:pPr>
        <w:pStyle w:val="PL"/>
      </w:pPr>
      <w:r w:rsidRPr="00630AB6">
        <w:t xml:space="preserve">          type: array</w:t>
      </w:r>
    </w:p>
    <w:p w:rsidR="0034459A" w:rsidRPr="00630AB6" w:rsidRDefault="0034459A" w:rsidP="0034459A">
      <w:pPr>
        <w:pStyle w:val="PL"/>
      </w:pPr>
      <w:r w:rsidRPr="00630AB6">
        <w:t xml:space="preserve">          items:</w:t>
      </w:r>
    </w:p>
    <w:p w:rsidR="0034459A" w:rsidRDefault="0034459A" w:rsidP="0034459A">
      <w:pPr>
        <w:pStyle w:val="PL"/>
      </w:pPr>
      <w:r>
        <w:t xml:space="preserve">            $ref: 'TS29510_Nnrf_NFManagement.yaml#/components/schemas/TaiRange'</w:t>
      </w:r>
    </w:p>
    <w:p w:rsidR="0034459A" w:rsidRDefault="0034459A" w:rsidP="0034459A">
      <w:pPr>
        <w:pStyle w:val="PL"/>
      </w:pPr>
      <w:r w:rsidRPr="00630AB6">
        <w:t xml:space="preserve">          minItems: </w:t>
      </w:r>
      <w:r>
        <w:t>1</w:t>
      </w:r>
    </w:p>
    <w:p w:rsidR="00C91B01" w:rsidRPr="00630AB6" w:rsidRDefault="00C91B01" w:rsidP="00C91B01">
      <w:pPr>
        <w:pStyle w:val="PL"/>
      </w:pPr>
      <w:r w:rsidRPr="00630AB6">
        <w:t xml:space="preserve">        supportedFeatures:</w:t>
      </w:r>
    </w:p>
    <w:p w:rsidR="00C91B01" w:rsidRPr="00630AB6" w:rsidRDefault="00C91B01" w:rsidP="00C91B01">
      <w:pPr>
        <w:pStyle w:val="PL"/>
      </w:pPr>
      <w:r w:rsidRPr="00630AB6">
        <w:t xml:space="preserve">          $ref: 'TS29571_CommonData.yaml#/components/schemas/SupportedFeatures'</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Default="00B02215" w:rsidP="00B02215">
      <w:pPr>
        <w:pStyle w:val="PL"/>
      </w:pPr>
      <w:r w:rsidRPr="00630AB6">
        <w:t xml:space="preserve">          type: string</w:t>
      </w:r>
    </w:p>
    <w:p w:rsidR="00B02215" w:rsidRPr="00630AB6" w:rsidRDefault="00B02215" w:rsidP="00B02215">
      <w:pPr>
        <w:pStyle w:val="PL"/>
      </w:pPr>
      <w:r w:rsidRPr="00630AB6">
        <w:t xml:space="preserve">        </w:t>
      </w:r>
      <w:r>
        <w:t>expiry</w:t>
      </w:r>
      <w:r w:rsidRPr="00630AB6">
        <w:t>:</w:t>
      </w:r>
    </w:p>
    <w:p w:rsidR="00B02215" w:rsidRPr="00630AB6"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Default="00B02215" w:rsidP="00B02215">
      <w:pPr>
        <w:pStyle w:val="PL"/>
      </w:pPr>
      <w:r w:rsidRPr="00630AB6">
        <w:t xml:space="preserve">          minItems: </w:t>
      </w:r>
      <w:r>
        <w:t>1</w:t>
      </w:r>
    </w:p>
    <w:p w:rsidR="00C91B01" w:rsidRPr="00630AB6" w:rsidRDefault="00C91B01" w:rsidP="00C91B01">
      <w:pPr>
        <w:pStyle w:val="PL"/>
      </w:pPr>
      <w:r w:rsidRPr="00630AB6">
        <w:t xml:space="preserve">        supportedFeatures:</w:t>
      </w:r>
    </w:p>
    <w:p w:rsidR="00C91B01" w:rsidRPr="00630AB6" w:rsidRDefault="00C91B01" w:rsidP="00C91B01">
      <w:pPr>
        <w:pStyle w:val="PL"/>
      </w:pPr>
      <w:r w:rsidRPr="00630AB6">
        <w:t xml:space="preserve">          $ref: 'TS29571_CommonData.yaml#/components/schemas/SupportedFeatures'</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NssfEventNotification: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NssfEventType:</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SNSSAI_STATUS_CHANGE_REPORT</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PatchDocument: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'TS29571_CommonData.yaml#/components/schemas/PatchItem'</w:t>
      </w:r>
    </w:p>
    <w:p w:rsidR="00B02215" w:rsidRPr="00630AB6" w:rsidRDefault="00B02215" w:rsidP="00B02215">
      <w:pPr>
        <w:pStyle w:val="PL"/>
      </w:pPr>
      <w:r w:rsidRPr="00630AB6">
        <w:t xml:space="preserve">      minItems: </w:t>
      </w:r>
      <w:r>
        <w:t>1</w:t>
      </w:r>
    </w:p>
    <w:p w:rsidR="00B02215" w:rsidRPr="00630AB6" w:rsidRDefault="00B02215" w:rsidP="00B02215">
      <w:pPr>
        <w:pStyle w:val="PL"/>
        <w:rPr>
          <w:i/>
        </w:rPr>
      </w:pPr>
    </w:p>
    <w:p w:rsidR="00B02215" w:rsidRPr="00630AB6" w:rsidRDefault="00B02215" w:rsidP="00B02215">
      <w:pPr>
        <w:pStyle w:val="Heading8"/>
      </w:pPr>
      <w:bookmarkStart w:id="1076" w:name="historyclause"/>
      <w:r w:rsidRPr="00630AB6">
        <w:br w:type="page"/>
      </w:r>
      <w:bookmarkStart w:id="1077" w:name="_Toc20142413"/>
      <w:bookmarkStart w:id="1078" w:name="_Toc34217359"/>
      <w:bookmarkStart w:id="1079" w:name="_Toc34217511"/>
      <w:bookmarkStart w:id="1080" w:name="_Toc39051874"/>
      <w:bookmarkStart w:id="1081" w:name="_Toc43210446"/>
      <w:bookmarkStart w:id="1082" w:name="_Toc49853353"/>
      <w:bookmarkStart w:id="1083" w:name="_Toc51871921"/>
      <w:r w:rsidRPr="00630AB6">
        <w:lastRenderedPageBreak/>
        <w:t>Annex B (informative):</w:t>
      </w:r>
      <w:r w:rsidRPr="00630AB6">
        <w:br/>
        <w:t>Change history</w:t>
      </w:r>
      <w:bookmarkEnd w:id="1077"/>
      <w:bookmarkEnd w:id="1078"/>
      <w:bookmarkEnd w:id="1079"/>
      <w:bookmarkEnd w:id="1080"/>
      <w:bookmarkEnd w:id="1081"/>
      <w:bookmarkEnd w:id="1082"/>
      <w:bookmarkEnd w:id="1083"/>
    </w:p>
    <w:bookmarkEnd w:id="1076"/>
    <w:p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rsidTr="002A65CD">
        <w:trPr>
          <w:cantSplit/>
        </w:trPr>
        <w:tc>
          <w:tcPr>
            <w:tcW w:w="9639" w:type="dxa"/>
            <w:gridSpan w:val="8"/>
            <w:tcBorders>
              <w:bottom w:val="nil"/>
            </w:tcBorders>
            <w:shd w:val="solid" w:color="FFFFFF" w:fill="auto"/>
          </w:tcPr>
          <w:p w:rsidR="00B02215" w:rsidRPr="00E30083" w:rsidRDefault="00B02215" w:rsidP="002A65CD">
            <w:pPr>
              <w:pStyle w:val="TAL"/>
              <w:jc w:val="center"/>
              <w:rPr>
                <w:b/>
                <w:sz w:val="16"/>
              </w:rPr>
            </w:pPr>
            <w:r w:rsidRPr="00E30083">
              <w:rPr>
                <w:b/>
              </w:rPr>
              <w:lastRenderedPageBreak/>
              <w:t>Change history</w:t>
            </w:r>
          </w:p>
        </w:tc>
      </w:tr>
      <w:tr w:rsidR="00B02215" w:rsidRPr="00E30083" w:rsidTr="002A65CD">
        <w:tc>
          <w:tcPr>
            <w:tcW w:w="800" w:type="dxa"/>
            <w:shd w:val="pct10" w:color="auto" w:fill="FFFFFF"/>
          </w:tcPr>
          <w:p w:rsidR="00B02215" w:rsidRPr="00E30083" w:rsidRDefault="00B02215" w:rsidP="002A65CD">
            <w:pPr>
              <w:pStyle w:val="TAL"/>
              <w:rPr>
                <w:b/>
                <w:sz w:val="16"/>
              </w:rPr>
            </w:pPr>
            <w:r w:rsidRPr="00E30083">
              <w:rPr>
                <w:b/>
                <w:sz w:val="16"/>
              </w:rPr>
              <w:t>Date</w:t>
            </w:r>
          </w:p>
        </w:tc>
        <w:tc>
          <w:tcPr>
            <w:tcW w:w="800" w:type="dxa"/>
            <w:shd w:val="pct10" w:color="auto" w:fill="FFFFFF"/>
          </w:tcPr>
          <w:p w:rsidR="00B02215" w:rsidRPr="00E30083" w:rsidRDefault="00B02215" w:rsidP="002A65CD">
            <w:pPr>
              <w:pStyle w:val="TAL"/>
              <w:rPr>
                <w:b/>
                <w:sz w:val="16"/>
              </w:rPr>
            </w:pPr>
            <w:r w:rsidRPr="00E30083">
              <w:rPr>
                <w:b/>
                <w:sz w:val="16"/>
              </w:rPr>
              <w:t>Meeting</w:t>
            </w:r>
          </w:p>
        </w:tc>
        <w:tc>
          <w:tcPr>
            <w:tcW w:w="952" w:type="dxa"/>
            <w:shd w:val="pct10" w:color="auto" w:fill="FFFFFF"/>
          </w:tcPr>
          <w:p w:rsidR="00B02215" w:rsidRPr="00E30083" w:rsidRDefault="00B02215" w:rsidP="002A65CD">
            <w:pPr>
              <w:pStyle w:val="TAL"/>
              <w:rPr>
                <w:b/>
                <w:sz w:val="16"/>
              </w:rPr>
            </w:pPr>
            <w:r w:rsidRPr="00E30083">
              <w:rPr>
                <w:b/>
                <w:sz w:val="16"/>
              </w:rPr>
              <w:t>TDoc</w:t>
            </w:r>
          </w:p>
        </w:tc>
        <w:tc>
          <w:tcPr>
            <w:tcW w:w="567" w:type="dxa"/>
            <w:shd w:val="pct10" w:color="auto" w:fill="FFFFFF"/>
          </w:tcPr>
          <w:p w:rsidR="00B02215" w:rsidRPr="00E30083" w:rsidRDefault="00B02215" w:rsidP="002A65CD">
            <w:pPr>
              <w:pStyle w:val="TAL"/>
              <w:rPr>
                <w:b/>
                <w:sz w:val="16"/>
              </w:rPr>
            </w:pPr>
            <w:r w:rsidRPr="00E30083">
              <w:rPr>
                <w:b/>
                <w:sz w:val="16"/>
              </w:rPr>
              <w:t>CR</w:t>
            </w:r>
          </w:p>
        </w:tc>
        <w:tc>
          <w:tcPr>
            <w:tcW w:w="425" w:type="dxa"/>
            <w:shd w:val="pct10" w:color="auto" w:fill="FFFFFF"/>
          </w:tcPr>
          <w:p w:rsidR="00B02215" w:rsidRPr="00E30083" w:rsidRDefault="00B02215" w:rsidP="002A65CD">
            <w:pPr>
              <w:pStyle w:val="TAL"/>
              <w:rPr>
                <w:b/>
                <w:sz w:val="16"/>
              </w:rPr>
            </w:pPr>
            <w:r w:rsidRPr="00E30083">
              <w:rPr>
                <w:b/>
                <w:sz w:val="16"/>
              </w:rPr>
              <w:t>Rev</w:t>
            </w:r>
          </w:p>
        </w:tc>
        <w:tc>
          <w:tcPr>
            <w:tcW w:w="425" w:type="dxa"/>
            <w:shd w:val="pct10" w:color="auto" w:fill="FFFFFF"/>
          </w:tcPr>
          <w:p w:rsidR="00B02215" w:rsidRPr="00E30083" w:rsidRDefault="00B02215" w:rsidP="002A65CD">
            <w:pPr>
              <w:pStyle w:val="TAL"/>
              <w:rPr>
                <w:b/>
                <w:sz w:val="16"/>
              </w:rPr>
            </w:pPr>
            <w:r w:rsidRPr="00E30083">
              <w:rPr>
                <w:b/>
                <w:sz w:val="16"/>
              </w:rPr>
              <w:t>Cat</w:t>
            </w:r>
          </w:p>
        </w:tc>
        <w:tc>
          <w:tcPr>
            <w:tcW w:w="4962" w:type="dxa"/>
            <w:shd w:val="pct10" w:color="auto" w:fill="FFFFFF"/>
          </w:tcPr>
          <w:p w:rsidR="00B02215" w:rsidRPr="00E30083" w:rsidRDefault="00B02215" w:rsidP="002A65CD">
            <w:pPr>
              <w:pStyle w:val="TAL"/>
              <w:rPr>
                <w:b/>
                <w:sz w:val="16"/>
              </w:rPr>
            </w:pPr>
            <w:r w:rsidRPr="00E30083">
              <w:rPr>
                <w:b/>
                <w:sz w:val="16"/>
              </w:rPr>
              <w:t>Subject/Comment</w:t>
            </w:r>
          </w:p>
        </w:tc>
        <w:tc>
          <w:tcPr>
            <w:tcW w:w="708" w:type="dxa"/>
            <w:shd w:val="pct10" w:color="auto" w:fill="FFFFFF"/>
          </w:tcPr>
          <w:p w:rsidR="00B02215" w:rsidRPr="00E30083" w:rsidRDefault="00B02215" w:rsidP="002A65CD">
            <w:pPr>
              <w:pStyle w:val="TAL"/>
              <w:rPr>
                <w:b/>
                <w:sz w:val="16"/>
              </w:rPr>
            </w:pPr>
            <w:r w:rsidRPr="00E30083">
              <w:rPr>
                <w:b/>
                <w:sz w:val="16"/>
              </w:rPr>
              <w:t>New version</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rsidR="00B02215" w:rsidRPr="00E30083" w:rsidRDefault="00B02215" w:rsidP="002A65CD">
            <w:pPr>
              <w:pStyle w:val="TAC"/>
              <w:rPr>
                <w:sz w:val="16"/>
                <w:szCs w:val="16"/>
              </w:rPr>
            </w:pPr>
            <w:r w:rsidRPr="00E30083">
              <w:rPr>
                <w:sz w:val="16"/>
                <w:szCs w:val="16"/>
              </w:rPr>
              <w:t>0.1.0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rsidR="00B02215" w:rsidRPr="00E30083" w:rsidRDefault="00B02215" w:rsidP="002A65CD">
            <w:pPr>
              <w:pStyle w:val="TAR"/>
              <w:rPr>
                <w:sz w:val="16"/>
                <w:szCs w:val="16"/>
              </w:rPr>
            </w:pPr>
            <w:r w:rsidRPr="00E30083">
              <w:rPr>
                <w:sz w:val="16"/>
                <w:szCs w:val="16"/>
              </w:rPr>
              <w:t>5</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rsidR="00B02215" w:rsidRPr="00E30083" w:rsidRDefault="00B02215" w:rsidP="002A65CD">
            <w:pPr>
              <w:pStyle w:val="TAR"/>
              <w:rPr>
                <w:sz w:val="16"/>
                <w:szCs w:val="16"/>
              </w:rPr>
            </w:pPr>
            <w:r w:rsidRPr="00E30083">
              <w:rPr>
                <w:sz w:val="16"/>
                <w:szCs w:val="16"/>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rsidR="00B02215" w:rsidRPr="00E30083" w:rsidRDefault="00B02215" w:rsidP="002A65CD">
            <w:pPr>
              <w:pStyle w:val="TAR"/>
              <w:rPr>
                <w:sz w:val="16"/>
                <w:szCs w:val="16"/>
              </w:rPr>
            </w:pPr>
            <w:r w:rsidRPr="00E30083">
              <w:rPr>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rsidTr="002A65CD">
        <w:tc>
          <w:tcPr>
            <w:tcW w:w="800" w:type="dxa"/>
            <w:shd w:val="solid" w:color="FFFFFF" w:fill="auto"/>
          </w:tcPr>
          <w:p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rsidR="00A124FF" w:rsidRPr="00E30083" w:rsidRDefault="00A124FF" w:rsidP="00A124FF">
            <w:pPr>
              <w:pStyle w:val="TAR"/>
              <w:rPr>
                <w:sz w:val="16"/>
                <w:szCs w:val="16"/>
                <w:lang w:eastAsia="zh-CN"/>
              </w:rPr>
            </w:pPr>
          </w:p>
        </w:tc>
        <w:tc>
          <w:tcPr>
            <w:tcW w:w="425"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rsidR="00E90C63" w:rsidRDefault="00E90C63" w:rsidP="00E90C63">
            <w:pPr>
              <w:pStyle w:val="TAR"/>
              <w:rPr>
                <w:sz w:val="16"/>
                <w:szCs w:val="16"/>
                <w:lang w:eastAsia="zh-CN"/>
              </w:rPr>
            </w:pP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rsidR="00E90C63" w:rsidRDefault="00E90C63" w:rsidP="00E90C63">
            <w:pPr>
              <w:pStyle w:val="TAR"/>
              <w:rPr>
                <w:sz w:val="16"/>
                <w:szCs w:val="16"/>
                <w:lang w:eastAsia="zh-CN"/>
              </w:rPr>
            </w:pP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bl>
    <w:p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454" w:rsidRDefault="00F50454">
      <w:r>
        <w:separator/>
      </w:r>
    </w:p>
  </w:endnote>
  <w:endnote w:type="continuationSeparator" w:id="0">
    <w:p w:rsidR="00F50454" w:rsidRDefault="00F5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8A" w:rsidRDefault="00851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454" w:rsidRDefault="00F50454">
      <w:r>
        <w:separator/>
      </w:r>
    </w:p>
  </w:footnote>
  <w:footnote w:type="continuationSeparator" w:id="0">
    <w:p w:rsidR="00F50454" w:rsidRDefault="00F5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8A" w:rsidRDefault="00851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5168A" w:rsidRDefault="00851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6FF9">
      <w:rPr>
        <w:rFonts w:ascii="Arial" w:hAnsi="Arial" w:cs="Arial"/>
        <w:b/>
        <w:noProof/>
        <w:sz w:val="18"/>
        <w:szCs w:val="18"/>
      </w:rPr>
      <w:t>65</w:t>
    </w:r>
    <w:r>
      <w:rPr>
        <w:rFonts w:ascii="Arial" w:hAnsi="Arial" w:cs="Arial"/>
        <w:b/>
        <w:sz w:val="18"/>
        <w:szCs w:val="18"/>
      </w:rPr>
      <w:fldChar w:fldCharType="end"/>
    </w:r>
  </w:p>
  <w:p w:rsidR="0085168A" w:rsidRDefault="00851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685">
      <w:rPr>
        <w:rFonts w:ascii="Arial" w:hAnsi="Arial" w:cs="Arial"/>
        <w:b/>
        <w:noProof/>
        <w:sz w:val="18"/>
        <w:szCs w:val="18"/>
      </w:rPr>
      <w:t>Release 16</w:t>
    </w:r>
    <w:r>
      <w:rPr>
        <w:rFonts w:ascii="Arial" w:hAnsi="Arial" w:cs="Arial"/>
        <w:b/>
        <w:sz w:val="18"/>
        <w:szCs w:val="18"/>
      </w:rPr>
      <w:fldChar w:fldCharType="end"/>
    </w:r>
  </w:p>
  <w:p w:rsidR="0085168A" w:rsidRDefault="00851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62023"/>
    <w:rsid w:val="000655A6"/>
    <w:rsid w:val="00080512"/>
    <w:rsid w:val="000C40D0"/>
    <w:rsid w:val="000C47C3"/>
    <w:rsid w:val="000D092D"/>
    <w:rsid w:val="000D58AB"/>
    <w:rsid w:val="00133525"/>
    <w:rsid w:val="001365D8"/>
    <w:rsid w:val="001A495A"/>
    <w:rsid w:val="001A4C42"/>
    <w:rsid w:val="001A7420"/>
    <w:rsid w:val="001B3437"/>
    <w:rsid w:val="001B6637"/>
    <w:rsid w:val="001C21C3"/>
    <w:rsid w:val="001D02C2"/>
    <w:rsid w:val="001F0C1D"/>
    <w:rsid w:val="001F1132"/>
    <w:rsid w:val="001F168B"/>
    <w:rsid w:val="002347A2"/>
    <w:rsid w:val="002675F0"/>
    <w:rsid w:val="002679FA"/>
    <w:rsid w:val="00296351"/>
    <w:rsid w:val="002A65CD"/>
    <w:rsid w:val="002B1C19"/>
    <w:rsid w:val="002B6339"/>
    <w:rsid w:val="002E00EE"/>
    <w:rsid w:val="002F3C5E"/>
    <w:rsid w:val="003172DC"/>
    <w:rsid w:val="0034459A"/>
    <w:rsid w:val="0035462D"/>
    <w:rsid w:val="00367196"/>
    <w:rsid w:val="003765B8"/>
    <w:rsid w:val="003869BB"/>
    <w:rsid w:val="003C3971"/>
    <w:rsid w:val="00423334"/>
    <w:rsid w:val="004345EC"/>
    <w:rsid w:val="00465515"/>
    <w:rsid w:val="004D3578"/>
    <w:rsid w:val="004E213A"/>
    <w:rsid w:val="004F0988"/>
    <w:rsid w:val="004F3340"/>
    <w:rsid w:val="00503AAA"/>
    <w:rsid w:val="005106A3"/>
    <w:rsid w:val="0053388B"/>
    <w:rsid w:val="00535773"/>
    <w:rsid w:val="00543E6C"/>
    <w:rsid w:val="00565087"/>
    <w:rsid w:val="00597B11"/>
    <w:rsid w:val="005B255A"/>
    <w:rsid w:val="005D2E01"/>
    <w:rsid w:val="005D7526"/>
    <w:rsid w:val="005E4BB2"/>
    <w:rsid w:val="005F216F"/>
    <w:rsid w:val="00602AEA"/>
    <w:rsid w:val="00614FDF"/>
    <w:rsid w:val="00626685"/>
    <w:rsid w:val="00632223"/>
    <w:rsid w:val="0063543D"/>
    <w:rsid w:val="00647114"/>
    <w:rsid w:val="00661EE6"/>
    <w:rsid w:val="006A323F"/>
    <w:rsid w:val="006A3CC7"/>
    <w:rsid w:val="006A73BB"/>
    <w:rsid w:val="006B30D0"/>
    <w:rsid w:val="006C3D95"/>
    <w:rsid w:val="006E5C86"/>
    <w:rsid w:val="00701116"/>
    <w:rsid w:val="00713C44"/>
    <w:rsid w:val="00716112"/>
    <w:rsid w:val="007173C5"/>
    <w:rsid w:val="00734A5B"/>
    <w:rsid w:val="0074026F"/>
    <w:rsid w:val="007429F6"/>
    <w:rsid w:val="00744E76"/>
    <w:rsid w:val="00774DA4"/>
    <w:rsid w:val="00780322"/>
    <w:rsid w:val="00781F0F"/>
    <w:rsid w:val="007A425A"/>
    <w:rsid w:val="007B600E"/>
    <w:rsid w:val="007E794E"/>
    <w:rsid w:val="007F0F4A"/>
    <w:rsid w:val="008028A4"/>
    <w:rsid w:val="00827F76"/>
    <w:rsid w:val="00830747"/>
    <w:rsid w:val="0085168A"/>
    <w:rsid w:val="008768CA"/>
    <w:rsid w:val="008C384C"/>
    <w:rsid w:val="008D007E"/>
    <w:rsid w:val="0090271F"/>
    <w:rsid w:val="00902E23"/>
    <w:rsid w:val="00906717"/>
    <w:rsid w:val="009114D7"/>
    <w:rsid w:val="0091348E"/>
    <w:rsid w:val="00917CCB"/>
    <w:rsid w:val="00942EC2"/>
    <w:rsid w:val="00975A80"/>
    <w:rsid w:val="009D6985"/>
    <w:rsid w:val="009E4D86"/>
    <w:rsid w:val="009F37B7"/>
    <w:rsid w:val="00A10F02"/>
    <w:rsid w:val="00A124FF"/>
    <w:rsid w:val="00A164B4"/>
    <w:rsid w:val="00A26956"/>
    <w:rsid w:val="00A27486"/>
    <w:rsid w:val="00A52A49"/>
    <w:rsid w:val="00A53724"/>
    <w:rsid w:val="00A56066"/>
    <w:rsid w:val="00A6235C"/>
    <w:rsid w:val="00A73129"/>
    <w:rsid w:val="00A82346"/>
    <w:rsid w:val="00A92BA1"/>
    <w:rsid w:val="00AA6FF9"/>
    <w:rsid w:val="00AC6BC6"/>
    <w:rsid w:val="00AE65E2"/>
    <w:rsid w:val="00B02215"/>
    <w:rsid w:val="00B15449"/>
    <w:rsid w:val="00B93086"/>
    <w:rsid w:val="00BA19ED"/>
    <w:rsid w:val="00BA4B8D"/>
    <w:rsid w:val="00BC0F7D"/>
    <w:rsid w:val="00BC2F30"/>
    <w:rsid w:val="00BD7D31"/>
    <w:rsid w:val="00BE3255"/>
    <w:rsid w:val="00BF128E"/>
    <w:rsid w:val="00C074DD"/>
    <w:rsid w:val="00C1496A"/>
    <w:rsid w:val="00C1575C"/>
    <w:rsid w:val="00C33079"/>
    <w:rsid w:val="00C45231"/>
    <w:rsid w:val="00C72833"/>
    <w:rsid w:val="00C80F1D"/>
    <w:rsid w:val="00C91B01"/>
    <w:rsid w:val="00C93F40"/>
    <w:rsid w:val="00C9728E"/>
    <w:rsid w:val="00CA3D0C"/>
    <w:rsid w:val="00CF6152"/>
    <w:rsid w:val="00D46A65"/>
    <w:rsid w:val="00D57972"/>
    <w:rsid w:val="00D675A9"/>
    <w:rsid w:val="00D738D6"/>
    <w:rsid w:val="00D755EB"/>
    <w:rsid w:val="00D76048"/>
    <w:rsid w:val="00D87E00"/>
    <w:rsid w:val="00D9134D"/>
    <w:rsid w:val="00DA70E9"/>
    <w:rsid w:val="00DA7A03"/>
    <w:rsid w:val="00DB1818"/>
    <w:rsid w:val="00DC309B"/>
    <w:rsid w:val="00DC4DA2"/>
    <w:rsid w:val="00DD4C17"/>
    <w:rsid w:val="00DD74A5"/>
    <w:rsid w:val="00DE5235"/>
    <w:rsid w:val="00DF2B1F"/>
    <w:rsid w:val="00DF62CD"/>
    <w:rsid w:val="00E16509"/>
    <w:rsid w:val="00E30083"/>
    <w:rsid w:val="00E33A9C"/>
    <w:rsid w:val="00E44582"/>
    <w:rsid w:val="00E53049"/>
    <w:rsid w:val="00E53ACC"/>
    <w:rsid w:val="00E721F0"/>
    <w:rsid w:val="00E77645"/>
    <w:rsid w:val="00E90C63"/>
    <w:rsid w:val="00EA15B0"/>
    <w:rsid w:val="00EA5EA7"/>
    <w:rsid w:val="00EC4A25"/>
    <w:rsid w:val="00F025A2"/>
    <w:rsid w:val="00F02A0A"/>
    <w:rsid w:val="00F04712"/>
    <w:rsid w:val="00F13360"/>
    <w:rsid w:val="00F22EC7"/>
    <w:rsid w:val="00F325C8"/>
    <w:rsid w:val="00F50454"/>
    <w:rsid w:val="00F55330"/>
    <w:rsid w:val="00F653B8"/>
    <w:rsid w:val="00F766D1"/>
    <w:rsid w:val="00F82F2A"/>
    <w:rsid w:val="00F9008D"/>
    <w:rsid w:val="00FA1266"/>
    <w:rsid w:val="00FC1192"/>
    <w:rsid w:val="00FF003F"/>
    <w:rsid w:val="00FF5F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32A4-AA40-462B-93BF-7317402C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20503</Words>
  <Characters>116869</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26</cp:revision>
  <cp:lastPrinted>2019-02-25T14:05:00Z</cp:lastPrinted>
  <dcterms:created xsi:type="dcterms:W3CDTF">2020-06-16T06:34:00Z</dcterms:created>
  <dcterms:modified xsi:type="dcterms:W3CDTF">2020-09-24T18:30:00Z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(2)fLW0NhaYPKs96f8jkBhtiFJ+YDFNjxS9BW+TQFFABYiDeGnBtxKJBhoat0qlb7pOXpqrlGGR
Pnk+ARKIhhMEzlkskXP9I2MPObnPorjmr9empjEQEUOGsWEK0S2qYqjLeXz7Yk/zghf8NIsk
AvOfoINjZPjy1j5scGf8gxn8Rsku3JekY6kjqLV2BJ8lWPKqwo6B2n6c+s8mwMc3tNWg25Ez
ra34uuFzMzP9koSEsK</vt:lpwstr>
  </property>
  <property fmtid="{D5CDD505-2E9C-101B-9397-08002B2CF9AE}" pid="3" name="_2015_ms_pID_7253431">
    <vt:lpwstr>b36HB1X26tQH+1GVqFFzlh+rXvTYKRhYPbbG71GJwGv4soprcLjWBe
VB5RF0jpi/6kIa4kSnUINr9veKySSRSiII8uyuMWt19fC43ZYIVvhb/mA5c4mefFdWdKH5jp
vepk1ts69mQ7+MM1OWb1iENFiqGOiYWA6Rs+N2XlO0OxllauUqAlY3JJajb/DNEE8kcT3ngN
D9Wz9AWoPAs0Ir57</vt:lpwstr>
  </property>
</Properties>
</file>