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48C53" w14:textId="77777777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C4-243abc</w:t>
      </w:r>
    </w:p>
    <w:p w14:paraId="6897FCA1" w14:textId="77777777" w:rsidR="00724330" w:rsidRDefault="00724330" w:rsidP="007243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0F8C31" w14:textId="77777777" w:rsidR="00537A08" w:rsidRDefault="00537A08">
      <w:r>
        <w:separator/>
      </w:r>
    </w:p>
  </w:endnote>
  <w:endnote w:type="continuationSeparator" w:id="0">
    <w:p w14:paraId="71BF0250" w14:textId="77777777" w:rsidR="00537A08" w:rsidRDefault="00537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74BD5D" w14:textId="77777777" w:rsidR="00537A08" w:rsidRDefault="00537A08">
      <w:r>
        <w:separator/>
      </w:r>
    </w:p>
  </w:footnote>
  <w:footnote w:type="continuationSeparator" w:id="0">
    <w:p w14:paraId="02FB2963" w14:textId="77777777" w:rsidR="00537A08" w:rsidRDefault="00537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37A08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8156C"/>
    <w:rsid w:val="00681AF6"/>
    <w:rsid w:val="006A28EF"/>
    <w:rsid w:val="006B5418"/>
    <w:rsid w:val="006E21FB"/>
    <w:rsid w:val="006E292A"/>
    <w:rsid w:val="00710497"/>
    <w:rsid w:val="00712563"/>
    <w:rsid w:val="00714B2E"/>
    <w:rsid w:val="00724330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1DF5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546</TotalTime>
  <Pages>1</Pages>
  <Words>439</Words>
  <Characters>2127</Characters>
  <Application>Microsoft Office Word</Application>
  <DocSecurity>0</DocSecurity>
  <Lines>101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23.003_CR0697R1_(Rel-18)_TEI18</cp:lastModifiedBy>
  <cp:revision>77</cp:revision>
  <cp:lastPrinted>1899-12-31T23:00:00Z</cp:lastPrinted>
  <dcterms:created xsi:type="dcterms:W3CDTF">2019-01-14T04:28:00Z</dcterms:created>
  <dcterms:modified xsi:type="dcterms:W3CDTF">2024-06-22T06:15:00Z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