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0154D7F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CE5050">
        <w:rPr>
          <w:b/>
          <w:noProof/>
          <w:sz w:val="24"/>
        </w:rPr>
        <w:t>abc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12E09" w14:textId="77777777" w:rsidR="00CD750A" w:rsidRDefault="00CD750A">
      <w:r>
        <w:separator/>
      </w:r>
    </w:p>
  </w:endnote>
  <w:endnote w:type="continuationSeparator" w:id="0">
    <w:p w14:paraId="70DAB995" w14:textId="77777777" w:rsidR="00CD750A" w:rsidRDefault="00CD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2EC6A" w14:textId="77777777" w:rsidR="00CD750A" w:rsidRDefault="00CD750A">
      <w:r>
        <w:separator/>
      </w:r>
    </w:p>
  </w:footnote>
  <w:footnote w:type="continuationSeparator" w:id="0">
    <w:p w14:paraId="367EDE02" w14:textId="77777777" w:rsidR="00CD750A" w:rsidRDefault="00CD7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63929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D750A"/>
    <w:rsid w:val="00CE5050"/>
    <w:rsid w:val="00D03F9A"/>
    <w:rsid w:val="00D06D51"/>
    <w:rsid w:val="00D24991"/>
    <w:rsid w:val="00D50255"/>
    <w:rsid w:val="00D54B32"/>
    <w:rsid w:val="00D66520"/>
    <w:rsid w:val="00D84AE9"/>
    <w:rsid w:val="00DE34CF"/>
    <w:rsid w:val="00E13F3D"/>
    <w:rsid w:val="00E22429"/>
    <w:rsid w:val="00E34898"/>
    <w:rsid w:val="00E40877"/>
    <w:rsid w:val="00EB09B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358</Words>
  <Characters>1755</Characters>
  <Application>Microsoft Office Word</Application>
  <DocSecurity>0</DocSecurity>
  <Lines>219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23.003_CR0697R1_(Rel-18)_TEI18</cp:lastModifiedBy>
  <cp:revision>33</cp:revision>
  <cp:lastPrinted>1899-12-31T23:00:00Z</cp:lastPrinted>
  <dcterms:created xsi:type="dcterms:W3CDTF">2020-02-03T08:32:00Z</dcterms:created>
  <dcterms:modified xsi:type="dcterms:W3CDTF">2024-06-22T06:14:00Z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