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F2AD9" w14:textId="77777777" w:rsidR="000613CF" w:rsidRDefault="000613CF" w:rsidP="0006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C4-221abc</w:t>
      </w:r>
    </w:p>
    <w:p w14:paraId="332BCC35" w14:textId="77777777" w:rsidR="000613CF" w:rsidRDefault="000613CF" w:rsidP="00061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81312" w14:textId="77777777" w:rsidR="00AC66B2" w:rsidRDefault="00AC66B2">
      <w:r>
        <w:separator/>
      </w:r>
    </w:p>
  </w:endnote>
  <w:endnote w:type="continuationSeparator" w:id="0">
    <w:p w14:paraId="1A93730B" w14:textId="77777777" w:rsidR="00AC66B2" w:rsidRDefault="00AC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CAC88" w14:textId="77777777" w:rsidR="00AC66B2" w:rsidRDefault="00AC66B2">
      <w:r>
        <w:separator/>
      </w:r>
    </w:p>
  </w:footnote>
  <w:footnote w:type="continuationSeparator" w:id="0">
    <w:p w14:paraId="7AABDC7B" w14:textId="77777777" w:rsidR="00AC66B2" w:rsidRDefault="00AC6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21.111_CR0034R2_(Rel-17)_TEI17</cp:lastModifiedBy>
  <cp:revision>12</cp:revision>
  <cp:lastPrinted>2000-02-29T11:31:00Z</cp:lastPrinted>
  <dcterms:created xsi:type="dcterms:W3CDTF">2021-06-24T09:05:00Z</dcterms:created>
  <dcterms:modified xsi:type="dcterms:W3CDTF">2021-12-09T11:29:00Z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