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4E99E03C"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w:t>
            </w:r>
            <w:r w:rsidR="004A5375">
              <w:t>7</w:t>
            </w:r>
            <w:r w:rsidRPr="00B3056F">
              <w:t>.</w:t>
            </w:r>
            <w:r w:rsidR="004F4372">
              <w:t>1</w:t>
            </w:r>
            <w:r w:rsidRPr="00B3056F">
              <w:t xml:space="preserve">.0 </w:t>
            </w:r>
            <w:r w:rsidRPr="00B3056F">
              <w:rPr>
                <w:sz w:val="32"/>
              </w:rPr>
              <w:t>(2020-</w:t>
            </w:r>
            <w:r w:rsidR="006927E7">
              <w:rPr>
                <w:sz w:val="32"/>
              </w:rPr>
              <w:t>12</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4FADFC1E"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1FD7AE3E" w:rsidR="004F0988" w:rsidRPr="00B3056F" w:rsidRDefault="00EF45DA" w:rsidP="00EF45DA">
            <w:pPr>
              <w:pStyle w:val="ZT"/>
              <w:framePr w:wrap="auto" w:hAnchor="text" w:yAlign="inline"/>
              <w:rPr>
                <w:i/>
                <w:sz w:val="28"/>
              </w:rPr>
            </w:pPr>
            <w:r w:rsidRPr="00B3056F">
              <w:t>(</w:t>
            </w:r>
            <w:r w:rsidRPr="00B3056F">
              <w:rPr>
                <w:rStyle w:val="ZGSM"/>
              </w:rPr>
              <w:t>Release 1</w:t>
            </w:r>
            <w:r w:rsidR="004A5375">
              <w:rPr>
                <w:rStyle w:val="ZGSM"/>
              </w:rPr>
              <w:t>7</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D57972" w:rsidRPr="00B3056F" w14:paraId="05761E83" w14:textId="77777777" w:rsidTr="005E4BB2">
        <w:trPr>
          <w:trHeight w:hRule="exact" w:val="1531"/>
        </w:trPr>
        <w:tc>
          <w:tcPr>
            <w:tcW w:w="4883" w:type="dxa"/>
            <w:shd w:val="clear" w:color="auto" w:fill="auto"/>
          </w:tcPr>
          <w:p w14:paraId="7A8D5358" w14:textId="597FC66C" w:rsidR="00D57972" w:rsidRPr="00B3056F" w:rsidRDefault="00BC1482">
            <w:r>
              <w:rPr>
                <w:i/>
                <w:noProof/>
              </w:rPr>
              <w:drawing>
                <wp:inline distT="0" distB="0" distL="0" distR="0" wp14:anchorId="6F88A439" wp14:editId="746172D8">
                  <wp:extent cx="1216025" cy="854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025" cy="854075"/>
                          </a:xfrm>
                          <a:prstGeom prst="rect">
                            <a:avLst/>
                          </a:prstGeom>
                          <a:noFill/>
                          <a:ln>
                            <a:noFill/>
                          </a:ln>
                        </pic:spPr>
                      </pic:pic>
                    </a:graphicData>
                  </a:graphic>
                </wp:inline>
              </w:drawing>
            </w:r>
          </w:p>
        </w:tc>
        <w:tc>
          <w:tcPr>
            <w:tcW w:w="5540" w:type="dxa"/>
            <w:shd w:val="clear" w:color="auto" w:fill="auto"/>
          </w:tcPr>
          <w:p w14:paraId="721856C5" w14:textId="6AD0E4E3" w:rsidR="00D57972" w:rsidRPr="00B3056F" w:rsidRDefault="00BC1482" w:rsidP="00133525">
            <w:pPr>
              <w:jc w:val="right"/>
            </w:pPr>
            <w:bookmarkStart w:id="2" w:name="logos"/>
            <w:r>
              <w:rPr>
                <w:noProof/>
              </w:rPr>
              <w:drawing>
                <wp:inline distT="0" distB="0" distL="0" distR="0" wp14:anchorId="155A6AB6" wp14:editId="5FC6DB1E">
                  <wp:extent cx="1638935" cy="9664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8935" cy="966470"/>
                          </a:xfrm>
                          <a:prstGeom prst="rect">
                            <a:avLst/>
                          </a:prstGeom>
                          <a:noFill/>
                          <a:ln>
                            <a:noFill/>
                          </a:ln>
                        </pic:spPr>
                      </pic:pic>
                    </a:graphicData>
                  </a:graphic>
                </wp:inline>
              </w:drawing>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77777777"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2020</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16FB52CD" w14:textId="0E9C8AEC" w:rsidR="00A87DAC" w:rsidRDefault="00A87DAC">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_Toc58582816 \h </w:instrText>
      </w:r>
      <w:r>
        <w:fldChar w:fldCharType="separate"/>
      </w:r>
      <w:r>
        <w:t>17</w:t>
      </w:r>
      <w:r>
        <w:fldChar w:fldCharType="end"/>
      </w:r>
    </w:p>
    <w:p w14:paraId="42A44B3A" w14:textId="26883095" w:rsidR="00A87DAC" w:rsidRDefault="00A87DA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_Toc58582817 \h </w:instrText>
      </w:r>
      <w:r>
        <w:fldChar w:fldCharType="separate"/>
      </w:r>
      <w:r>
        <w:t>18</w:t>
      </w:r>
      <w:r>
        <w:fldChar w:fldCharType="end"/>
      </w:r>
    </w:p>
    <w:p w14:paraId="33E6D839" w14:textId="0F41291C" w:rsidR="00A87DAC" w:rsidRDefault="00A87DA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_Toc58582818 \h </w:instrText>
      </w:r>
      <w:r>
        <w:fldChar w:fldCharType="separate"/>
      </w:r>
      <w:r>
        <w:t>18</w:t>
      </w:r>
      <w:r>
        <w:fldChar w:fldCharType="end"/>
      </w:r>
    </w:p>
    <w:p w14:paraId="3A01C89E" w14:textId="625C50C0" w:rsidR="00A87DAC" w:rsidRDefault="00A87DA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901E0C">
        <w:rPr>
          <w:rFonts w:eastAsia="SimSun"/>
        </w:rPr>
        <w:t>Definitions and abbreviations</w:t>
      </w:r>
      <w:r>
        <w:tab/>
      </w:r>
      <w:r>
        <w:fldChar w:fldCharType="begin" w:fldLock="1"/>
      </w:r>
      <w:r>
        <w:instrText xml:space="preserve"> PAGEREF _Toc58582819 \h </w:instrText>
      </w:r>
      <w:r>
        <w:fldChar w:fldCharType="separate"/>
      </w:r>
      <w:r>
        <w:t>20</w:t>
      </w:r>
      <w:r>
        <w:fldChar w:fldCharType="end"/>
      </w:r>
    </w:p>
    <w:p w14:paraId="717A1AEE" w14:textId="3DD2B80B" w:rsidR="00A87DAC" w:rsidRDefault="00A87DAC">
      <w:pPr>
        <w:pStyle w:val="TOC2"/>
        <w:rPr>
          <w:rFonts w:asciiTheme="minorHAnsi" w:eastAsiaTheme="minorEastAsia" w:hAnsiTheme="minorHAnsi" w:cstheme="minorBidi"/>
          <w:sz w:val="22"/>
          <w:szCs w:val="22"/>
          <w:lang w:eastAsia="en-GB"/>
        </w:rPr>
      </w:pPr>
      <w:r w:rsidRPr="00901E0C">
        <w:rPr>
          <w:rFonts w:eastAsia="SimSun"/>
        </w:rPr>
        <w:t>3.1</w:t>
      </w:r>
      <w:r>
        <w:rPr>
          <w:rFonts w:asciiTheme="minorHAnsi" w:eastAsiaTheme="minorEastAsia" w:hAnsiTheme="minorHAnsi" w:cstheme="minorBidi"/>
          <w:sz w:val="22"/>
          <w:szCs w:val="22"/>
          <w:lang w:eastAsia="en-GB"/>
        </w:rPr>
        <w:tab/>
      </w:r>
      <w:r w:rsidRPr="00901E0C">
        <w:rPr>
          <w:rFonts w:eastAsia="SimSun"/>
        </w:rPr>
        <w:t>Definitions</w:t>
      </w:r>
      <w:r>
        <w:tab/>
      </w:r>
      <w:r>
        <w:fldChar w:fldCharType="begin" w:fldLock="1"/>
      </w:r>
      <w:r>
        <w:instrText xml:space="preserve"> PAGEREF _Toc58582820 \h </w:instrText>
      </w:r>
      <w:r>
        <w:fldChar w:fldCharType="separate"/>
      </w:r>
      <w:r>
        <w:t>20</w:t>
      </w:r>
      <w:r>
        <w:fldChar w:fldCharType="end"/>
      </w:r>
    </w:p>
    <w:p w14:paraId="74680BE0" w14:textId="541F81E5" w:rsidR="00A87DAC" w:rsidRDefault="00A87DA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_Toc58582821 \h </w:instrText>
      </w:r>
      <w:r>
        <w:fldChar w:fldCharType="separate"/>
      </w:r>
      <w:r>
        <w:t>20</w:t>
      </w:r>
      <w:r>
        <w:fldChar w:fldCharType="end"/>
      </w:r>
    </w:p>
    <w:p w14:paraId="569C9479" w14:textId="0E77D804" w:rsidR="00A87DAC" w:rsidRDefault="00A87DA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_Toc58582822 \h </w:instrText>
      </w:r>
      <w:r>
        <w:fldChar w:fldCharType="separate"/>
      </w:r>
      <w:r>
        <w:t>21</w:t>
      </w:r>
      <w:r>
        <w:fldChar w:fldCharType="end"/>
      </w:r>
    </w:p>
    <w:p w14:paraId="4FF8C8C9" w14:textId="06F5D4EC" w:rsidR="00A87DAC" w:rsidRDefault="00A87DAC">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_Toc58582823 \h </w:instrText>
      </w:r>
      <w:r>
        <w:fldChar w:fldCharType="separate"/>
      </w:r>
      <w:r>
        <w:t>21</w:t>
      </w:r>
      <w:r>
        <w:fldChar w:fldCharType="end"/>
      </w:r>
    </w:p>
    <w:p w14:paraId="163BB744" w14:textId="65AEED14" w:rsidR="00A87DAC" w:rsidRDefault="00A87DA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_Toc58582824 \h </w:instrText>
      </w:r>
      <w:r>
        <w:fldChar w:fldCharType="separate"/>
      </w:r>
      <w:r>
        <w:t>22</w:t>
      </w:r>
      <w:r>
        <w:fldChar w:fldCharType="end"/>
      </w:r>
    </w:p>
    <w:p w14:paraId="0BF262EE" w14:textId="27C04C18" w:rsidR="00A87DAC" w:rsidRDefault="00A87DA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_Toc58582825 \h </w:instrText>
      </w:r>
      <w:r>
        <w:fldChar w:fldCharType="separate"/>
      </w:r>
      <w:r>
        <w:t>22</w:t>
      </w:r>
      <w:r>
        <w:fldChar w:fldCharType="end"/>
      </w:r>
    </w:p>
    <w:p w14:paraId="6CC9F2EA" w14:textId="73804297" w:rsidR="00A87DAC" w:rsidRDefault="00A87DA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_Toc58582826 \h </w:instrText>
      </w:r>
      <w:r>
        <w:fldChar w:fldCharType="separate"/>
      </w:r>
      <w:r>
        <w:t>23</w:t>
      </w:r>
      <w:r>
        <w:fldChar w:fldCharType="end"/>
      </w:r>
    </w:p>
    <w:p w14:paraId="1A78EC87" w14:textId="319EFFBC" w:rsidR="00A87DAC" w:rsidRDefault="00A87DA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_Toc58582827 \h </w:instrText>
      </w:r>
      <w:r>
        <w:fldChar w:fldCharType="separate"/>
      </w:r>
      <w:r>
        <w:t>23</w:t>
      </w:r>
      <w:r>
        <w:fldChar w:fldCharType="end"/>
      </w:r>
    </w:p>
    <w:p w14:paraId="2C16B1B7" w14:textId="5F19A969" w:rsidR="00A87DAC" w:rsidRDefault="00A87DA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_Toc58582828 \h </w:instrText>
      </w:r>
      <w:r>
        <w:fldChar w:fldCharType="separate"/>
      </w:r>
      <w:r>
        <w:t>23</w:t>
      </w:r>
      <w:r>
        <w:fldChar w:fldCharType="end"/>
      </w:r>
    </w:p>
    <w:p w14:paraId="7DAC7592" w14:textId="16087914" w:rsidR="00A87DAC" w:rsidRDefault="00A87DAC">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_Toc58582829 \h </w:instrText>
      </w:r>
      <w:r>
        <w:fldChar w:fldCharType="separate"/>
      </w:r>
      <w:r>
        <w:t>23</w:t>
      </w:r>
      <w:r>
        <w:fldChar w:fldCharType="end"/>
      </w:r>
    </w:p>
    <w:p w14:paraId="5C2755CD" w14:textId="00EAF32F" w:rsidR="00A87DAC" w:rsidRDefault="00A87DAC">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_Toc58582830 \h </w:instrText>
      </w:r>
      <w:r>
        <w:fldChar w:fldCharType="separate"/>
      </w:r>
      <w:r>
        <w:t>24</w:t>
      </w:r>
      <w:r>
        <w:fldChar w:fldCharType="end"/>
      </w:r>
    </w:p>
    <w:p w14:paraId="6C138BBC" w14:textId="646DEC88" w:rsidR="00A87DAC" w:rsidRDefault="00A87DAC">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_Toc58582831 \h </w:instrText>
      </w:r>
      <w:r>
        <w:fldChar w:fldCharType="separate"/>
      </w:r>
      <w:r>
        <w:t>24</w:t>
      </w:r>
      <w:r>
        <w:fldChar w:fldCharType="end"/>
      </w:r>
    </w:p>
    <w:p w14:paraId="44E4AB93" w14:textId="005B4E83" w:rsidR="00A87DAC" w:rsidRDefault="00A87DAC">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_Toc58582832 \h </w:instrText>
      </w:r>
      <w:r>
        <w:fldChar w:fldCharType="separate"/>
      </w:r>
      <w:r>
        <w:t>25</w:t>
      </w:r>
      <w:r>
        <w:fldChar w:fldCharType="end"/>
      </w:r>
    </w:p>
    <w:p w14:paraId="1396FF0C" w14:textId="296D043C" w:rsidR="00A87DAC" w:rsidRDefault="00A87DAC">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_Toc58582833 \h </w:instrText>
      </w:r>
      <w:r>
        <w:fldChar w:fldCharType="separate"/>
      </w:r>
      <w:r>
        <w:t>25</w:t>
      </w:r>
      <w:r>
        <w:fldChar w:fldCharType="end"/>
      </w:r>
    </w:p>
    <w:p w14:paraId="22C31E44" w14:textId="62D26AEE" w:rsidR="00A87DAC" w:rsidRDefault="00A87DAC">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_Toc58582834 \h </w:instrText>
      </w:r>
      <w:r>
        <w:fldChar w:fldCharType="separate"/>
      </w:r>
      <w:r>
        <w:t>26</w:t>
      </w:r>
      <w:r>
        <w:fldChar w:fldCharType="end"/>
      </w:r>
    </w:p>
    <w:p w14:paraId="326CE54E" w14:textId="4208B7AF" w:rsidR="00A87DAC" w:rsidRDefault="00A87DAC">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_Toc58582835 \h </w:instrText>
      </w:r>
      <w:r>
        <w:fldChar w:fldCharType="separate"/>
      </w:r>
      <w:r>
        <w:t>27</w:t>
      </w:r>
      <w:r>
        <w:fldChar w:fldCharType="end"/>
      </w:r>
    </w:p>
    <w:p w14:paraId="16A5A992" w14:textId="6B19CFC6" w:rsidR="00A87DAC" w:rsidRDefault="00A87DAC">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_Toc58582836 \h </w:instrText>
      </w:r>
      <w:r>
        <w:fldChar w:fldCharType="separate"/>
      </w:r>
      <w:r>
        <w:t>27</w:t>
      </w:r>
      <w:r>
        <w:fldChar w:fldCharType="end"/>
      </w:r>
    </w:p>
    <w:p w14:paraId="6C66FD69" w14:textId="75B7C1C0" w:rsidR="00A87DAC" w:rsidRDefault="00A87DAC">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_Toc58582837 \h </w:instrText>
      </w:r>
      <w:r>
        <w:fldChar w:fldCharType="separate"/>
      </w:r>
      <w:r>
        <w:t>28</w:t>
      </w:r>
      <w:r>
        <w:fldChar w:fldCharType="end"/>
      </w:r>
    </w:p>
    <w:p w14:paraId="461487E6" w14:textId="15F013D9" w:rsidR="00A87DAC" w:rsidRDefault="00A87DAC">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_Toc58582838 \h </w:instrText>
      </w:r>
      <w:r>
        <w:fldChar w:fldCharType="separate"/>
      </w:r>
      <w:r>
        <w:t>28</w:t>
      </w:r>
      <w:r>
        <w:fldChar w:fldCharType="end"/>
      </w:r>
    </w:p>
    <w:p w14:paraId="1CAE6BFB" w14:textId="6BC78786" w:rsidR="00A87DAC" w:rsidRDefault="00A87DAC">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_Toc58582839 \h </w:instrText>
      </w:r>
      <w:r>
        <w:fldChar w:fldCharType="separate"/>
      </w:r>
      <w:r>
        <w:t>29</w:t>
      </w:r>
      <w:r>
        <w:fldChar w:fldCharType="end"/>
      </w:r>
    </w:p>
    <w:p w14:paraId="6A714576" w14:textId="5990AF63" w:rsidR="00A87DAC" w:rsidRDefault="00A87DAC">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_Toc58582840 \h </w:instrText>
      </w:r>
      <w:r>
        <w:fldChar w:fldCharType="separate"/>
      </w:r>
      <w:r>
        <w:t>30</w:t>
      </w:r>
      <w:r>
        <w:fldChar w:fldCharType="end"/>
      </w:r>
    </w:p>
    <w:p w14:paraId="1682B26F" w14:textId="5B4091F5" w:rsidR="00A87DAC" w:rsidRDefault="00A87DAC">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_Toc58582841 \h </w:instrText>
      </w:r>
      <w:r>
        <w:fldChar w:fldCharType="separate"/>
      </w:r>
      <w:r>
        <w:t>30</w:t>
      </w:r>
      <w:r>
        <w:fldChar w:fldCharType="end"/>
      </w:r>
    </w:p>
    <w:p w14:paraId="2F041BC0" w14:textId="01D3A729" w:rsidR="00A87DAC" w:rsidRDefault="00A87DAC">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_Toc58582842 \h </w:instrText>
      </w:r>
      <w:r>
        <w:fldChar w:fldCharType="separate"/>
      </w:r>
      <w:r>
        <w:t>31</w:t>
      </w:r>
      <w:r>
        <w:fldChar w:fldCharType="end"/>
      </w:r>
    </w:p>
    <w:p w14:paraId="4BA95CE8" w14:textId="622311C4" w:rsidR="00A87DAC" w:rsidRDefault="00A87DAC">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_Toc58582843 \h </w:instrText>
      </w:r>
      <w:r>
        <w:fldChar w:fldCharType="separate"/>
      </w:r>
      <w:r>
        <w:t>31</w:t>
      </w:r>
      <w:r>
        <w:fldChar w:fldCharType="end"/>
      </w:r>
    </w:p>
    <w:p w14:paraId="3B5E070C" w14:textId="06177B6E" w:rsidR="00A87DAC" w:rsidRDefault="00A87DAC">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_Toc58582844 \h </w:instrText>
      </w:r>
      <w:r>
        <w:fldChar w:fldCharType="separate"/>
      </w:r>
      <w:r>
        <w:t>32</w:t>
      </w:r>
      <w:r>
        <w:fldChar w:fldCharType="end"/>
      </w:r>
    </w:p>
    <w:p w14:paraId="21413E3D" w14:textId="3137092D" w:rsidR="00A87DAC" w:rsidRDefault="00A87DAC">
      <w:pPr>
        <w:pStyle w:val="TOC5"/>
        <w:rPr>
          <w:rFonts w:asciiTheme="minorHAnsi" w:eastAsiaTheme="minorEastAsia" w:hAnsiTheme="minorHAnsi" w:cstheme="minorBidi"/>
          <w:sz w:val="22"/>
          <w:szCs w:val="22"/>
          <w:lang w:eastAsia="en-GB"/>
        </w:rPr>
      </w:pPr>
      <w:r>
        <w:t>5.2.2.2.15</w:t>
      </w:r>
      <w:r>
        <w:rPr>
          <w:rFonts w:asciiTheme="minorHAnsi" w:eastAsiaTheme="minorEastAsia" w:hAnsiTheme="minorHAnsi" w:cstheme="minorBidi"/>
          <w:sz w:val="22"/>
          <w:szCs w:val="22"/>
          <w:lang w:eastAsia="en-GB"/>
        </w:rPr>
        <w:tab/>
      </w:r>
      <w:r>
        <w:t>LCS Privacy Data Retrieval</w:t>
      </w:r>
      <w:r>
        <w:tab/>
      </w:r>
      <w:r>
        <w:fldChar w:fldCharType="begin" w:fldLock="1"/>
      </w:r>
      <w:r>
        <w:instrText xml:space="preserve"> PAGEREF _Toc58582845 \h </w:instrText>
      </w:r>
      <w:r>
        <w:fldChar w:fldCharType="separate"/>
      </w:r>
      <w:r>
        <w:t>32</w:t>
      </w:r>
      <w:r>
        <w:fldChar w:fldCharType="end"/>
      </w:r>
    </w:p>
    <w:p w14:paraId="5EFD6CB2" w14:textId="18B18251" w:rsidR="00A87DAC" w:rsidRDefault="00A87DAC">
      <w:pPr>
        <w:pStyle w:val="TOC5"/>
        <w:rPr>
          <w:rFonts w:asciiTheme="minorHAnsi" w:eastAsiaTheme="minorEastAsia" w:hAnsiTheme="minorHAnsi" w:cstheme="minorBidi"/>
          <w:sz w:val="22"/>
          <w:szCs w:val="22"/>
          <w:lang w:eastAsia="en-GB"/>
        </w:rPr>
      </w:pPr>
      <w:r>
        <w:t>5.2.2.2.16</w:t>
      </w:r>
      <w:r>
        <w:rPr>
          <w:rFonts w:asciiTheme="minorHAnsi" w:eastAsiaTheme="minorEastAsia" w:hAnsiTheme="minorHAnsi" w:cstheme="minorBidi"/>
          <w:sz w:val="22"/>
          <w:szCs w:val="22"/>
          <w:lang w:eastAsia="en-GB"/>
        </w:rPr>
        <w:tab/>
      </w:r>
      <w:r>
        <w:t>LCS Mobile Originated Data Retrieval</w:t>
      </w:r>
      <w:r>
        <w:tab/>
      </w:r>
      <w:r>
        <w:fldChar w:fldCharType="begin" w:fldLock="1"/>
      </w:r>
      <w:r>
        <w:instrText xml:space="preserve"> PAGEREF _Toc58582846 \h </w:instrText>
      </w:r>
      <w:r>
        <w:fldChar w:fldCharType="separate"/>
      </w:r>
      <w:r>
        <w:t>33</w:t>
      </w:r>
      <w:r>
        <w:fldChar w:fldCharType="end"/>
      </w:r>
    </w:p>
    <w:p w14:paraId="3B3FCDE5" w14:textId="38BF8607" w:rsidR="00A87DAC" w:rsidRDefault="00A87DAC">
      <w:pPr>
        <w:pStyle w:val="TOC5"/>
        <w:rPr>
          <w:rFonts w:asciiTheme="minorHAnsi" w:eastAsiaTheme="minorEastAsia" w:hAnsiTheme="minorHAnsi" w:cstheme="minorBidi"/>
          <w:sz w:val="22"/>
          <w:szCs w:val="22"/>
          <w:lang w:eastAsia="en-GB"/>
        </w:rPr>
      </w:pPr>
      <w:r>
        <w:t>5.2.2.2.17</w:t>
      </w:r>
      <w:r>
        <w:rPr>
          <w:rFonts w:asciiTheme="minorHAnsi" w:eastAsiaTheme="minorEastAsia" w:hAnsiTheme="minorHAnsi" w:cstheme="minorBidi"/>
          <w:sz w:val="22"/>
          <w:szCs w:val="22"/>
          <w:lang w:eastAsia="en-GB"/>
        </w:rPr>
        <w:tab/>
      </w:r>
      <w:r>
        <w:t>Enhanced Coverage Restriction Data Retrieval</w:t>
      </w:r>
      <w:r>
        <w:tab/>
      </w:r>
      <w:r>
        <w:fldChar w:fldCharType="begin" w:fldLock="1"/>
      </w:r>
      <w:r>
        <w:instrText xml:space="preserve"> PAGEREF _Toc58582847 \h </w:instrText>
      </w:r>
      <w:r>
        <w:fldChar w:fldCharType="separate"/>
      </w:r>
      <w:r>
        <w:t>34</w:t>
      </w:r>
      <w:r>
        <w:fldChar w:fldCharType="end"/>
      </w:r>
    </w:p>
    <w:p w14:paraId="19CA8CE1" w14:textId="2364C61D" w:rsidR="00A87DAC" w:rsidRDefault="00A87DAC">
      <w:pPr>
        <w:pStyle w:val="TOC5"/>
        <w:rPr>
          <w:rFonts w:asciiTheme="minorHAnsi" w:eastAsiaTheme="minorEastAsia" w:hAnsiTheme="minorHAnsi" w:cstheme="minorBidi"/>
          <w:sz w:val="22"/>
          <w:szCs w:val="22"/>
          <w:lang w:eastAsia="en-GB"/>
        </w:rPr>
      </w:pPr>
      <w:r>
        <w:t>5.2.2.2.18</w:t>
      </w:r>
      <w:r>
        <w:rPr>
          <w:rFonts w:asciiTheme="minorHAnsi" w:eastAsiaTheme="minorEastAsia" w:hAnsiTheme="minorHAnsi" w:cstheme="minorBid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_Toc58582848 \h </w:instrText>
      </w:r>
      <w:r>
        <w:fldChar w:fldCharType="separate"/>
      </w:r>
      <w:r>
        <w:t>34</w:t>
      </w:r>
      <w:r>
        <w:fldChar w:fldCharType="end"/>
      </w:r>
    </w:p>
    <w:p w14:paraId="0A8B608B" w14:textId="39155AD2" w:rsidR="00A87DAC" w:rsidRDefault="00A87DAC">
      <w:pPr>
        <w:pStyle w:val="TOC5"/>
        <w:rPr>
          <w:rFonts w:asciiTheme="minorHAnsi" w:eastAsiaTheme="minorEastAsia" w:hAnsiTheme="minorHAnsi" w:cstheme="minorBidi"/>
          <w:sz w:val="22"/>
          <w:szCs w:val="22"/>
          <w:lang w:eastAsia="en-GB"/>
        </w:rPr>
      </w:pPr>
      <w:r>
        <w:t>5.2.2.2.20</w:t>
      </w:r>
      <w:r>
        <w:rPr>
          <w:rFonts w:asciiTheme="minorHAnsi" w:eastAsiaTheme="minorEastAsia" w:hAnsiTheme="minorHAnsi" w:cstheme="minorBidi"/>
          <w:sz w:val="22"/>
          <w:szCs w:val="22"/>
          <w:lang w:eastAsia="en-GB"/>
        </w:rPr>
        <w:tab/>
      </w:r>
      <w:r>
        <w:t>UE Context In AMF Data Retrieval</w:t>
      </w:r>
      <w:r>
        <w:tab/>
      </w:r>
      <w:r>
        <w:fldChar w:fldCharType="begin" w:fldLock="1"/>
      </w:r>
      <w:r>
        <w:instrText xml:space="preserve"> PAGEREF _Toc58582849 \h </w:instrText>
      </w:r>
      <w:r>
        <w:fldChar w:fldCharType="separate"/>
      </w:r>
      <w:r>
        <w:t>35</w:t>
      </w:r>
      <w:r>
        <w:fldChar w:fldCharType="end"/>
      </w:r>
    </w:p>
    <w:p w14:paraId="20036EF1" w14:textId="29D8A697" w:rsidR="00A87DAC" w:rsidRDefault="00A87DAC">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_Toc58582850 \h </w:instrText>
      </w:r>
      <w:r>
        <w:fldChar w:fldCharType="separate"/>
      </w:r>
      <w:r>
        <w:t>36</w:t>
      </w:r>
      <w:r>
        <w:fldChar w:fldCharType="end"/>
      </w:r>
    </w:p>
    <w:p w14:paraId="3EC3E11A" w14:textId="014F5410" w:rsidR="00A87DAC" w:rsidRDefault="00A87DAC">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_Toc58582851 \h </w:instrText>
      </w:r>
      <w:r>
        <w:fldChar w:fldCharType="separate"/>
      </w:r>
      <w:r>
        <w:t>36</w:t>
      </w:r>
      <w:r>
        <w:fldChar w:fldCharType="end"/>
      </w:r>
    </w:p>
    <w:p w14:paraId="7B9F7C35" w14:textId="71EB9305" w:rsidR="00A87DAC" w:rsidRDefault="00A87DAC">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_Toc58582852 \h </w:instrText>
      </w:r>
      <w:r>
        <w:fldChar w:fldCharType="separate"/>
      </w:r>
      <w:r>
        <w:t>36</w:t>
      </w:r>
      <w:r>
        <w:fldChar w:fldCharType="end"/>
      </w:r>
    </w:p>
    <w:p w14:paraId="306CEE52" w14:textId="61DB432B" w:rsidR="00A87DAC" w:rsidRDefault="00A87DAC">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_Toc58582853 \h </w:instrText>
      </w:r>
      <w:r>
        <w:fldChar w:fldCharType="separate"/>
      </w:r>
      <w:r>
        <w:t>36</w:t>
      </w:r>
      <w:r>
        <w:fldChar w:fldCharType="end"/>
      </w:r>
    </w:p>
    <w:p w14:paraId="5DFF9D5F" w14:textId="6E27EA65" w:rsidR="00A87DAC" w:rsidRDefault="00A87DAC">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_Toc58582854 \h </w:instrText>
      </w:r>
      <w:r>
        <w:fldChar w:fldCharType="separate"/>
      </w:r>
      <w:r>
        <w:t>37</w:t>
      </w:r>
      <w:r>
        <w:fldChar w:fldCharType="end"/>
      </w:r>
    </w:p>
    <w:p w14:paraId="324540B2" w14:textId="1C399915" w:rsidR="00A87DAC" w:rsidRDefault="00A87DAC">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_Toc58582855 \h </w:instrText>
      </w:r>
      <w:r>
        <w:fldChar w:fldCharType="separate"/>
      </w:r>
      <w:r>
        <w:t>37</w:t>
      </w:r>
      <w:r>
        <w:fldChar w:fldCharType="end"/>
      </w:r>
    </w:p>
    <w:p w14:paraId="25CFB7D2" w14:textId="1590E115" w:rsidR="00A87DAC" w:rsidRDefault="00A87DAC">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_Toc58582856 \h </w:instrText>
      </w:r>
      <w:r>
        <w:fldChar w:fldCharType="separate"/>
      </w:r>
      <w:r>
        <w:t>37</w:t>
      </w:r>
      <w:r>
        <w:fldChar w:fldCharType="end"/>
      </w:r>
    </w:p>
    <w:p w14:paraId="2CCBADE2" w14:textId="37E32C1A" w:rsidR="00A87DAC" w:rsidRDefault="00A87DAC">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_Toc58582857 \h </w:instrText>
      </w:r>
      <w:r>
        <w:fldChar w:fldCharType="separate"/>
      </w:r>
      <w:r>
        <w:t>38</w:t>
      </w:r>
      <w:r>
        <w:fldChar w:fldCharType="end"/>
      </w:r>
    </w:p>
    <w:p w14:paraId="1CDA9297" w14:textId="114B01BC" w:rsidR="00A87DAC" w:rsidRDefault="00A87DAC">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_Toc58582858 \h </w:instrText>
      </w:r>
      <w:r>
        <w:fldChar w:fldCharType="separate"/>
      </w:r>
      <w:r>
        <w:t>38</w:t>
      </w:r>
      <w:r>
        <w:fldChar w:fldCharType="end"/>
      </w:r>
    </w:p>
    <w:p w14:paraId="08367C62" w14:textId="73327704" w:rsidR="00A87DAC" w:rsidRDefault="00A87DAC">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_Toc58582859 \h </w:instrText>
      </w:r>
      <w:r>
        <w:fldChar w:fldCharType="separate"/>
      </w:r>
      <w:r>
        <w:t>38</w:t>
      </w:r>
      <w:r>
        <w:fldChar w:fldCharType="end"/>
      </w:r>
    </w:p>
    <w:p w14:paraId="2D4E60B1" w14:textId="3CE94F3D" w:rsidR="00A87DAC" w:rsidRDefault="00A87DAC">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_Toc58582860 \h </w:instrText>
      </w:r>
      <w:r>
        <w:fldChar w:fldCharType="separate"/>
      </w:r>
      <w:r>
        <w:t>38</w:t>
      </w:r>
      <w:r>
        <w:fldChar w:fldCharType="end"/>
      </w:r>
    </w:p>
    <w:p w14:paraId="32E03CC5" w14:textId="7216A67E" w:rsidR="00A87DAC" w:rsidRDefault="00A87DAC">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_Toc58582861 \h </w:instrText>
      </w:r>
      <w:r>
        <w:fldChar w:fldCharType="separate"/>
      </w:r>
      <w:r>
        <w:t>39</w:t>
      </w:r>
      <w:r>
        <w:fldChar w:fldCharType="end"/>
      </w:r>
    </w:p>
    <w:p w14:paraId="5F881C91" w14:textId="4C81183A" w:rsidR="00A87DAC" w:rsidRDefault="00A87DAC">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_Toc58582862 \h </w:instrText>
      </w:r>
      <w:r>
        <w:fldChar w:fldCharType="separate"/>
      </w:r>
      <w:r>
        <w:t>39</w:t>
      </w:r>
      <w:r>
        <w:fldChar w:fldCharType="end"/>
      </w:r>
    </w:p>
    <w:p w14:paraId="03BCE010" w14:textId="45DAA428" w:rsidR="00A87DAC" w:rsidRDefault="00A87DAC">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_Toc58582863 \h </w:instrText>
      </w:r>
      <w:r>
        <w:fldChar w:fldCharType="separate"/>
      </w:r>
      <w:r>
        <w:t>39</w:t>
      </w:r>
      <w:r>
        <w:fldChar w:fldCharType="end"/>
      </w:r>
    </w:p>
    <w:p w14:paraId="7FEC832D" w14:textId="17548A2B" w:rsidR="00A87DAC" w:rsidRDefault="00A87DAC">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_Toc58582864 \h </w:instrText>
      </w:r>
      <w:r>
        <w:fldChar w:fldCharType="separate"/>
      </w:r>
      <w:r>
        <w:t>40</w:t>
      </w:r>
      <w:r>
        <w:fldChar w:fldCharType="end"/>
      </w:r>
    </w:p>
    <w:p w14:paraId="2F714C7C" w14:textId="61CED0EF" w:rsidR="00A87DAC" w:rsidRDefault="00A87DAC">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_Toc58582865 \h </w:instrText>
      </w:r>
      <w:r>
        <w:fldChar w:fldCharType="separate"/>
      </w:r>
      <w:r>
        <w:t>40</w:t>
      </w:r>
      <w:r>
        <w:fldChar w:fldCharType="end"/>
      </w:r>
    </w:p>
    <w:p w14:paraId="289003B2" w14:textId="09555F6E" w:rsidR="00A87DAC" w:rsidRDefault="00A87DAC">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Providing acknowledgement of UE for CAG configuration change</w:t>
      </w:r>
      <w:r>
        <w:tab/>
      </w:r>
      <w:r>
        <w:fldChar w:fldCharType="begin" w:fldLock="1"/>
      </w:r>
      <w:r>
        <w:instrText xml:space="preserve"> PAGEREF _Toc58582866 \h </w:instrText>
      </w:r>
      <w:r>
        <w:fldChar w:fldCharType="separate"/>
      </w:r>
      <w:r>
        <w:t>41</w:t>
      </w:r>
      <w:r>
        <w:fldChar w:fldCharType="end"/>
      </w:r>
    </w:p>
    <w:p w14:paraId="37EA848E" w14:textId="44B22715" w:rsidR="00A87DAC" w:rsidRDefault="00A87DAC">
      <w:pPr>
        <w:pStyle w:val="TOC5"/>
        <w:rPr>
          <w:rFonts w:asciiTheme="minorHAnsi" w:eastAsiaTheme="minorEastAsia" w:hAnsiTheme="minorHAnsi" w:cstheme="minorBidi"/>
          <w:sz w:val="22"/>
          <w:szCs w:val="22"/>
          <w:lang w:eastAsia="en-GB"/>
        </w:rPr>
      </w:pPr>
      <w:r>
        <w:t>5.2.2.6.6</w:t>
      </w:r>
      <w:r>
        <w:rPr>
          <w:rFonts w:asciiTheme="minorHAnsi" w:eastAsiaTheme="minorEastAsia" w:hAnsiTheme="minorHAnsi" w:cstheme="minorBidi"/>
          <w:sz w:val="22"/>
          <w:szCs w:val="22"/>
          <w:lang w:eastAsia="en-GB"/>
        </w:rPr>
        <w:tab/>
      </w:r>
      <w:r>
        <w:t>Triggering Update of Steering Of Roaming information</w:t>
      </w:r>
      <w:r>
        <w:tab/>
      </w:r>
      <w:r>
        <w:fldChar w:fldCharType="begin" w:fldLock="1"/>
      </w:r>
      <w:r>
        <w:instrText xml:space="preserve"> PAGEREF _Toc58582867 \h </w:instrText>
      </w:r>
      <w:r>
        <w:fldChar w:fldCharType="separate"/>
      </w:r>
      <w:r>
        <w:t>41</w:t>
      </w:r>
      <w:r>
        <w:fldChar w:fldCharType="end"/>
      </w:r>
    </w:p>
    <w:p w14:paraId="3AEBFA9A" w14:textId="616AA95D" w:rsidR="00A87DAC" w:rsidRDefault="00A87DAC">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_Toc58582868 \h </w:instrText>
      </w:r>
      <w:r>
        <w:fldChar w:fldCharType="separate"/>
      </w:r>
      <w:r>
        <w:t>42</w:t>
      </w:r>
      <w:r>
        <w:fldChar w:fldCharType="end"/>
      </w:r>
    </w:p>
    <w:p w14:paraId="09F9B692" w14:textId="1DD4AA24" w:rsidR="00A87DAC" w:rsidRDefault="00A87DAC">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_Toc58582869 \h </w:instrText>
      </w:r>
      <w:r>
        <w:fldChar w:fldCharType="separate"/>
      </w:r>
      <w:r>
        <w:t>42</w:t>
      </w:r>
      <w:r>
        <w:fldChar w:fldCharType="end"/>
      </w:r>
    </w:p>
    <w:p w14:paraId="4BDDC399" w14:textId="2F136F77" w:rsidR="00A87DAC" w:rsidRDefault="00A87DAC">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_Toc58582870 \h </w:instrText>
      </w:r>
      <w:r>
        <w:fldChar w:fldCharType="separate"/>
      </w:r>
      <w:r>
        <w:t>42</w:t>
      </w:r>
      <w:r>
        <w:fldChar w:fldCharType="end"/>
      </w:r>
    </w:p>
    <w:p w14:paraId="15A5A624" w14:textId="0D5CADC4" w:rsidR="00A87DAC" w:rsidRDefault="00A87DAC">
      <w:pPr>
        <w:pStyle w:val="TOC5"/>
        <w:rPr>
          <w:rFonts w:asciiTheme="minorHAnsi" w:eastAsiaTheme="minorEastAsia" w:hAnsiTheme="minorHAnsi" w:cstheme="minorBidi"/>
          <w:sz w:val="22"/>
          <w:szCs w:val="22"/>
          <w:lang w:eastAsia="en-GB"/>
        </w:rPr>
      </w:pPr>
      <w:r>
        <w:lastRenderedPageBreak/>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_Toc58582871 \h </w:instrText>
      </w:r>
      <w:r>
        <w:fldChar w:fldCharType="separate"/>
      </w:r>
      <w:r>
        <w:t>43</w:t>
      </w:r>
      <w:r>
        <w:fldChar w:fldCharType="end"/>
      </w:r>
    </w:p>
    <w:p w14:paraId="0EE37997" w14:textId="3E985B46" w:rsidR="00A87DAC" w:rsidRDefault="00A87DA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_Toc58582872 \h </w:instrText>
      </w:r>
      <w:r>
        <w:fldChar w:fldCharType="separate"/>
      </w:r>
      <w:r>
        <w:t>43</w:t>
      </w:r>
      <w:r>
        <w:fldChar w:fldCharType="end"/>
      </w:r>
    </w:p>
    <w:p w14:paraId="47BC4669" w14:textId="6F452CFD" w:rsidR="00A87DAC" w:rsidRDefault="00A87DAC">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_Toc58582873 \h </w:instrText>
      </w:r>
      <w:r>
        <w:fldChar w:fldCharType="separate"/>
      </w:r>
      <w:r>
        <w:t>43</w:t>
      </w:r>
      <w:r>
        <w:fldChar w:fldCharType="end"/>
      </w:r>
    </w:p>
    <w:p w14:paraId="1CE5F899" w14:textId="0942A57A" w:rsidR="00A87DAC" w:rsidRDefault="00A87DAC">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_Toc58582874 \h </w:instrText>
      </w:r>
      <w:r>
        <w:fldChar w:fldCharType="separate"/>
      </w:r>
      <w:r>
        <w:t>43</w:t>
      </w:r>
      <w:r>
        <w:fldChar w:fldCharType="end"/>
      </w:r>
    </w:p>
    <w:p w14:paraId="3D7EBFE0" w14:textId="7C613EDE" w:rsidR="00A87DAC" w:rsidRDefault="00A87DAC">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_Toc58582875 \h </w:instrText>
      </w:r>
      <w:r>
        <w:fldChar w:fldCharType="separate"/>
      </w:r>
      <w:r>
        <w:t>43</w:t>
      </w:r>
      <w:r>
        <w:fldChar w:fldCharType="end"/>
      </w:r>
    </w:p>
    <w:p w14:paraId="4293DA5A" w14:textId="7F6F200A" w:rsidR="00A87DAC" w:rsidRDefault="00A87DAC">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_Toc58582876 \h </w:instrText>
      </w:r>
      <w:r>
        <w:fldChar w:fldCharType="separate"/>
      </w:r>
      <w:r>
        <w:t>44</w:t>
      </w:r>
      <w:r>
        <w:fldChar w:fldCharType="end"/>
      </w:r>
    </w:p>
    <w:p w14:paraId="3D2C90B4" w14:textId="119470CC" w:rsidR="00A87DAC" w:rsidRDefault="00A87DAC">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_Toc58582877 \h </w:instrText>
      </w:r>
      <w:r>
        <w:fldChar w:fldCharType="separate"/>
      </w:r>
      <w:r>
        <w:t>44</w:t>
      </w:r>
      <w:r>
        <w:fldChar w:fldCharType="end"/>
      </w:r>
    </w:p>
    <w:p w14:paraId="71B81358" w14:textId="7616F3C4" w:rsidR="00A87DAC" w:rsidRDefault="00A87DAC">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_Toc58582878 \h </w:instrText>
      </w:r>
      <w:r>
        <w:fldChar w:fldCharType="separate"/>
      </w:r>
      <w:r>
        <w:t>45</w:t>
      </w:r>
      <w:r>
        <w:fldChar w:fldCharType="end"/>
      </w:r>
    </w:p>
    <w:p w14:paraId="3DCAFB86" w14:textId="5999D61C" w:rsidR="00A87DAC" w:rsidRDefault="00A87DAC">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_Toc58582879 \h </w:instrText>
      </w:r>
      <w:r>
        <w:fldChar w:fldCharType="separate"/>
      </w:r>
      <w:r>
        <w:t>45</w:t>
      </w:r>
      <w:r>
        <w:fldChar w:fldCharType="end"/>
      </w:r>
    </w:p>
    <w:p w14:paraId="2F201487" w14:textId="15C68316" w:rsidR="00A87DAC" w:rsidRDefault="00A87DAC">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_Toc58582880 \h </w:instrText>
      </w:r>
      <w:r>
        <w:fldChar w:fldCharType="separate"/>
      </w:r>
      <w:r>
        <w:t>46</w:t>
      </w:r>
      <w:r>
        <w:fldChar w:fldCharType="end"/>
      </w:r>
    </w:p>
    <w:p w14:paraId="7CC05881" w14:textId="55C64A56" w:rsidR="00A87DAC" w:rsidRDefault="00A87DAC">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_Toc58582881 \h </w:instrText>
      </w:r>
      <w:r>
        <w:fldChar w:fldCharType="separate"/>
      </w:r>
      <w:r>
        <w:t>47</w:t>
      </w:r>
      <w:r>
        <w:fldChar w:fldCharType="end"/>
      </w:r>
    </w:p>
    <w:p w14:paraId="7A10486B" w14:textId="0FE11E05" w:rsidR="00A87DAC" w:rsidRDefault="00A87DAC">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_Toc58582882 \h </w:instrText>
      </w:r>
      <w:r>
        <w:fldChar w:fldCharType="separate"/>
      </w:r>
      <w:r>
        <w:t>47</w:t>
      </w:r>
      <w:r>
        <w:fldChar w:fldCharType="end"/>
      </w:r>
    </w:p>
    <w:p w14:paraId="5DB71EF0" w14:textId="64A45DE9" w:rsidR="00A87DAC" w:rsidRDefault="00A87DAC">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IP-SM-GW registration</w:t>
      </w:r>
      <w:r>
        <w:tab/>
      </w:r>
      <w:r>
        <w:fldChar w:fldCharType="begin" w:fldLock="1"/>
      </w:r>
      <w:r>
        <w:instrText xml:space="preserve"> PAGEREF _Toc58582883 \h </w:instrText>
      </w:r>
      <w:r>
        <w:fldChar w:fldCharType="separate"/>
      </w:r>
      <w:r>
        <w:t>48</w:t>
      </w:r>
      <w:r>
        <w:fldChar w:fldCharType="end"/>
      </w:r>
    </w:p>
    <w:p w14:paraId="552AD6F2" w14:textId="38C7BADC" w:rsidR="00A87DAC" w:rsidRDefault="00A87DAC">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_Toc58582884 \h </w:instrText>
      </w:r>
      <w:r>
        <w:fldChar w:fldCharType="separate"/>
      </w:r>
      <w:r>
        <w:t>49</w:t>
      </w:r>
      <w:r>
        <w:fldChar w:fldCharType="end"/>
      </w:r>
    </w:p>
    <w:p w14:paraId="6784E21F" w14:textId="25BF7510" w:rsidR="00A87DAC" w:rsidRDefault="00A87DAC">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_Toc58582885 \h </w:instrText>
      </w:r>
      <w:r>
        <w:fldChar w:fldCharType="separate"/>
      </w:r>
      <w:r>
        <w:t>49</w:t>
      </w:r>
      <w:r>
        <w:fldChar w:fldCharType="end"/>
      </w:r>
    </w:p>
    <w:p w14:paraId="6FE3A1CA" w14:textId="70F74752" w:rsidR="00A87DAC" w:rsidRDefault="00A87DAC">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_Toc58582886 \h </w:instrText>
      </w:r>
      <w:r>
        <w:fldChar w:fldCharType="separate"/>
      </w:r>
      <w:r>
        <w:t>49</w:t>
      </w:r>
      <w:r>
        <w:fldChar w:fldCharType="end"/>
      </w:r>
    </w:p>
    <w:p w14:paraId="0AC2BD1E" w14:textId="3D36B8BA" w:rsidR="00A87DAC" w:rsidRDefault="00A87DAC">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_Toc58582887 \h </w:instrText>
      </w:r>
      <w:r>
        <w:fldChar w:fldCharType="separate"/>
      </w:r>
      <w:r>
        <w:t>49</w:t>
      </w:r>
      <w:r>
        <w:fldChar w:fldCharType="end"/>
      </w:r>
    </w:p>
    <w:p w14:paraId="6BDDEFC1" w14:textId="28890105" w:rsidR="00A87DAC" w:rsidRDefault="00A87DAC">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_Toc58582888 \h </w:instrText>
      </w:r>
      <w:r>
        <w:fldChar w:fldCharType="separate"/>
      </w:r>
      <w:r>
        <w:t>49</w:t>
      </w:r>
      <w:r>
        <w:fldChar w:fldCharType="end"/>
      </w:r>
    </w:p>
    <w:p w14:paraId="3C43A05F" w14:textId="625D7331" w:rsidR="00A87DAC" w:rsidRDefault="00A87DAC">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_Toc58582889 \h </w:instrText>
      </w:r>
      <w:r>
        <w:fldChar w:fldCharType="separate"/>
      </w:r>
      <w:r>
        <w:t>50</w:t>
      </w:r>
      <w:r>
        <w:fldChar w:fldCharType="end"/>
      </w:r>
    </w:p>
    <w:p w14:paraId="096C2DAA" w14:textId="4F481AB7" w:rsidR="00A87DAC" w:rsidRDefault="00A87DAC">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_Toc58582890 \h </w:instrText>
      </w:r>
      <w:r>
        <w:fldChar w:fldCharType="separate"/>
      </w:r>
      <w:r>
        <w:t>50</w:t>
      </w:r>
      <w:r>
        <w:fldChar w:fldCharType="end"/>
      </w:r>
    </w:p>
    <w:p w14:paraId="16207B5F" w14:textId="0906096C" w:rsidR="00A87DAC" w:rsidRDefault="00A87DAC">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_Toc58582891 \h </w:instrText>
      </w:r>
      <w:r>
        <w:fldChar w:fldCharType="separate"/>
      </w:r>
      <w:r>
        <w:t>51</w:t>
      </w:r>
      <w:r>
        <w:fldChar w:fldCharType="end"/>
      </w:r>
    </w:p>
    <w:p w14:paraId="7729B038" w14:textId="7C23567F" w:rsidR="00A87DAC" w:rsidRDefault="00A87DAC">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_Toc58582892 \h </w:instrText>
      </w:r>
      <w:r>
        <w:fldChar w:fldCharType="separate"/>
      </w:r>
      <w:r>
        <w:t>51</w:t>
      </w:r>
      <w:r>
        <w:fldChar w:fldCharType="end"/>
      </w:r>
    </w:p>
    <w:p w14:paraId="155A43D7" w14:textId="128689BF" w:rsidR="00A87DAC" w:rsidRDefault="00A87DAC">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_Toc58582893 \h </w:instrText>
      </w:r>
      <w:r>
        <w:fldChar w:fldCharType="separate"/>
      </w:r>
      <w:r>
        <w:t>52</w:t>
      </w:r>
      <w:r>
        <w:fldChar w:fldCharType="end"/>
      </w:r>
    </w:p>
    <w:p w14:paraId="42E94D5F" w14:textId="27841538" w:rsidR="00A87DAC" w:rsidRDefault="00A87DAC">
      <w:pPr>
        <w:pStyle w:val="TOC5"/>
        <w:rPr>
          <w:rFonts w:asciiTheme="minorHAnsi" w:eastAsiaTheme="minorEastAsia" w:hAnsiTheme="minorHAnsi" w:cstheme="minorBidi"/>
          <w:sz w:val="22"/>
          <w:szCs w:val="22"/>
          <w:lang w:eastAsia="en-GB"/>
        </w:rPr>
      </w:pPr>
      <w:r>
        <w:t>5.3.2.4.7</w:t>
      </w:r>
      <w:r>
        <w:rPr>
          <w:rFonts w:asciiTheme="minorHAnsi" w:eastAsiaTheme="minorEastAsia" w:hAnsiTheme="minorHAnsi" w:cstheme="minorBidi"/>
          <w:sz w:val="22"/>
          <w:szCs w:val="22"/>
          <w:lang w:eastAsia="en-GB"/>
        </w:rPr>
        <w:tab/>
      </w:r>
      <w:r>
        <w:t>IP-SM-GW deregistration</w:t>
      </w:r>
      <w:r>
        <w:tab/>
      </w:r>
      <w:r>
        <w:fldChar w:fldCharType="begin" w:fldLock="1"/>
      </w:r>
      <w:r>
        <w:instrText xml:space="preserve"> PAGEREF _Toc58582894 \h </w:instrText>
      </w:r>
      <w:r>
        <w:fldChar w:fldCharType="separate"/>
      </w:r>
      <w:r>
        <w:t>52</w:t>
      </w:r>
      <w:r>
        <w:fldChar w:fldCharType="end"/>
      </w:r>
    </w:p>
    <w:p w14:paraId="0B4A0D2E" w14:textId="3DF234CB" w:rsidR="00A87DAC" w:rsidRDefault="00A87DAC">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_Toc58582895 \h </w:instrText>
      </w:r>
      <w:r>
        <w:fldChar w:fldCharType="separate"/>
      </w:r>
      <w:r>
        <w:t>53</w:t>
      </w:r>
      <w:r>
        <w:fldChar w:fldCharType="end"/>
      </w:r>
    </w:p>
    <w:p w14:paraId="32E8651E" w14:textId="5E3171AC" w:rsidR="00A87DAC" w:rsidRDefault="00A87DAC">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_Toc58582896 \h </w:instrText>
      </w:r>
      <w:r>
        <w:fldChar w:fldCharType="separate"/>
      </w:r>
      <w:r>
        <w:t>53</w:t>
      </w:r>
      <w:r>
        <w:fldChar w:fldCharType="end"/>
      </w:r>
    </w:p>
    <w:p w14:paraId="187C0DB6" w14:textId="6C6FDD29" w:rsidR="00A87DAC" w:rsidRDefault="00A87DAC">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_Toc58582897 \h </w:instrText>
      </w:r>
      <w:r>
        <w:fldChar w:fldCharType="separate"/>
      </w:r>
      <w:r>
        <w:t>53</w:t>
      </w:r>
      <w:r>
        <w:fldChar w:fldCharType="end"/>
      </w:r>
    </w:p>
    <w:p w14:paraId="6A26C27A" w14:textId="34599DDF" w:rsidR="00A87DAC" w:rsidRDefault="00A87DAC">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_Toc58582898 \h </w:instrText>
      </w:r>
      <w:r>
        <w:fldChar w:fldCharType="separate"/>
      </w:r>
      <w:r>
        <w:t>53</w:t>
      </w:r>
      <w:r>
        <w:fldChar w:fldCharType="end"/>
      </w:r>
    </w:p>
    <w:p w14:paraId="6BFFA779" w14:textId="3915FE80" w:rsidR="00A87DAC" w:rsidRDefault="00A87DAC">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_Toc58582899 \h </w:instrText>
      </w:r>
      <w:r>
        <w:fldChar w:fldCharType="separate"/>
      </w:r>
      <w:r>
        <w:t>54</w:t>
      </w:r>
      <w:r>
        <w:fldChar w:fldCharType="end"/>
      </w:r>
    </w:p>
    <w:p w14:paraId="49C8AF0A" w14:textId="4E239A7A" w:rsidR="00A87DAC" w:rsidRDefault="00A87DAC">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_Toc58582900 \h </w:instrText>
      </w:r>
      <w:r>
        <w:fldChar w:fldCharType="separate"/>
      </w:r>
      <w:r>
        <w:t>54</w:t>
      </w:r>
      <w:r>
        <w:fldChar w:fldCharType="end"/>
      </w:r>
    </w:p>
    <w:p w14:paraId="32EFE3A2" w14:textId="3967E283" w:rsidR="00A87DAC" w:rsidRDefault="00A87DAC">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_Toc58582901 \h </w:instrText>
      </w:r>
      <w:r>
        <w:fldChar w:fldCharType="separate"/>
      </w:r>
      <w:r>
        <w:t>55</w:t>
      </w:r>
      <w:r>
        <w:fldChar w:fldCharType="end"/>
      </w:r>
    </w:p>
    <w:p w14:paraId="37FC7EE4" w14:textId="4C669762" w:rsidR="00A87DAC" w:rsidRDefault="00A87DAC">
      <w:pPr>
        <w:pStyle w:val="TOC5"/>
        <w:rPr>
          <w:rFonts w:asciiTheme="minorHAnsi" w:eastAsiaTheme="minorEastAsia" w:hAnsiTheme="minorHAnsi" w:cstheme="minorBidi"/>
          <w:sz w:val="22"/>
          <w:szCs w:val="22"/>
          <w:lang w:eastAsia="en-GB"/>
        </w:rPr>
      </w:pPr>
      <w:r>
        <w:t>5.3.2.5.7</w:t>
      </w:r>
      <w:r>
        <w:rPr>
          <w:rFonts w:asciiTheme="minorHAnsi" w:eastAsiaTheme="minorEastAsia" w:hAnsiTheme="minorHAnsi" w:cstheme="minorBidi"/>
          <w:sz w:val="22"/>
          <w:szCs w:val="22"/>
          <w:lang w:eastAsia="en-GB"/>
        </w:rPr>
        <w:tab/>
      </w:r>
      <w:r>
        <w:t>SmfRegistration Information Retrieval</w:t>
      </w:r>
      <w:r>
        <w:tab/>
      </w:r>
      <w:r>
        <w:fldChar w:fldCharType="begin" w:fldLock="1"/>
      </w:r>
      <w:r>
        <w:instrText xml:space="preserve"> PAGEREF _Toc58582902 \h </w:instrText>
      </w:r>
      <w:r>
        <w:fldChar w:fldCharType="separate"/>
      </w:r>
      <w:r>
        <w:t>55</w:t>
      </w:r>
      <w:r>
        <w:fldChar w:fldCharType="end"/>
      </w:r>
    </w:p>
    <w:p w14:paraId="6C9CBDC7" w14:textId="7CF73F42" w:rsidR="00A87DAC" w:rsidRDefault="00A87DAC">
      <w:pPr>
        <w:pStyle w:val="TOC5"/>
        <w:rPr>
          <w:rFonts w:asciiTheme="minorHAnsi" w:eastAsiaTheme="minorEastAsia" w:hAnsiTheme="minorHAnsi" w:cstheme="minorBidi"/>
          <w:sz w:val="22"/>
          <w:szCs w:val="22"/>
          <w:lang w:eastAsia="en-GB"/>
        </w:rPr>
      </w:pPr>
      <w:r>
        <w:t>5.3.2.5.8</w:t>
      </w:r>
      <w:r>
        <w:rPr>
          <w:rFonts w:asciiTheme="minorHAnsi" w:eastAsiaTheme="minorEastAsia" w:hAnsiTheme="minorHAnsi" w:cstheme="minorBidi"/>
          <w:sz w:val="22"/>
          <w:szCs w:val="22"/>
          <w:lang w:eastAsia="en-GB"/>
        </w:rPr>
        <w:tab/>
      </w:r>
      <w:r>
        <w:t>Individual SmfRegistration Information Retrieval</w:t>
      </w:r>
      <w:r>
        <w:tab/>
      </w:r>
      <w:r>
        <w:fldChar w:fldCharType="begin" w:fldLock="1"/>
      </w:r>
      <w:r>
        <w:instrText xml:space="preserve"> PAGEREF _Toc58582903 \h </w:instrText>
      </w:r>
      <w:r>
        <w:fldChar w:fldCharType="separate"/>
      </w:r>
      <w:r>
        <w:t>56</w:t>
      </w:r>
      <w:r>
        <w:fldChar w:fldCharType="end"/>
      </w:r>
    </w:p>
    <w:p w14:paraId="54296A09" w14:textId="30728DFE" w:rsidR="00A87DAC" w:rsidRDefault="00A87DAC">
      <w:pPr>
        <w:pStyle w:val="TOC5"/>
        <w:rPr>
          <w:rFonts w:asciiTheme="minorHAnsi" w:eastAsiaTheme="minorEastAsia" w:hAnsiTheme="minorHAnsi" w:cstheme="minorBidi"/>
          <w:sz w:val="22"/>
          <w:szCs w:val="22"/>
          <w:lang w:eastAsia="en-GB"/>
        </w:rPr>
      </w:pPr>
      <w:r>
        <w:t>5.3.2.5.9</w:t>
      </w:r>
      <w:r>
        <w:rPr>
          <w:rFonts w:asciiTheme="minorHAnsi" w:eastAsiaTheme="minorEastAsia" w:hAnsiTheme="minorHAnsi" w:cstheme="minorBidi"/>
          <w:sz w:val="22"/>
          <w:szCs w:val="22"/>
          <w:lang w:eastAsia="en-GB"/>
        </w:rPr>
        <w:tab/>
      </w:r>
      <w:r>
        <w:rPr>
          <w:lang w:eastAsia="zh-CN"/>
        </w:rPr>
        <w:t>Location</w:t>
      </w:r>
      <w:r>
        <w:t xml:space="preserve"> Information Retrieval</w:t>
      </w:r>
      <w:r>
        <w:tab/>
      </w:r>
      <w:r>
        <w:fldChar w:fldCharType="begin" w:fldLock="1"/>
      </w:r>
      <w:r>
        <w:instrText xml:space="preserve"> PAGEREF _Toc58582904 \h </w:instrText>
      </w:r>
      <w:r>
        <w:fldChar w:fldCharType="separate"/>
      </w:r>
      <w:r>
        <w:t>56</w:t>
      </w:r>
      <w:r>
        <w:fldChar w:fldCharType="end"/>
      </w:r>
    </w:p>
    <w:p w14:paraId="53D5C717" w14:textId="3F8E4385" w:rsidR="00A87DAC" w:rsidRDefault="00A87DAC">
      <w:pPr>
        <w:pStyle w:val="TOC5"/>
        <w:rPr>
          <w:rFonts w:asciiTheme="minorHAnsi" w:eastAsiaTheme="minorEastAsia" w:hAnsiTheme="minorHAnsi" w:cstheme="minorBidi"/>
          <w:sz w:val="22"/>
          <w:szCs w:val="22"/>
          <w:lang w:eastAsia="en-GB"/>
        </w:rPr>
      </w:pPr>
      <w:r>
        <w:t>5.</w:t>
      </w:r>
      <w:r>
        <w:rPr>
          <w:lang w:eastAsia="zh-CN"/>
        </w:rPr>
        <w:t>3</w:t>
      </w:r>
      <w:r>
        <w:t>.2.</w:t>
      </w:r>
      <w:r>
        <w:rPr>
          <w:lang w:eastAsia="zh-CN"/>
        </w:rPr>
        <w:t>5</w:t>
      </w:r>
      <w:r>
        <w:t>.10</w:t>
      </w:r>
      <w:r>
        <w:rPr>
          <w:rFonts w:asciiTheme="minorHAnsi" w:eastAsiaTheme="minorEastAsia" w:hAnsiTheme="minorHAnsi" w:cstheme="minorBidi"/>
          <w:sz w:val="22"/>
          <w:szCs w:val="22"/>
          <w:lang w:eastAsia="en-GB"/>
        </w:rPr>
        <w:tab/>
      </w:r>
      <w:r>
        <w:t>Retrieval Of Multiple UE Registration Data Sets</w:t>
      </w:r>
      <w:r>
        <w:tab/>
      </w:r>
      <w:r>
        <w:fldChar w:fldCharType="begin" w:fldLock="1"/>
      </w:r>
      <w:r>
        <w:instrText xml:space="preserve"> PAGEREF _Toc58582905 \h </w:instrText>
      </w:r>
      <w:r>
        <w:fldChar w:fldCharType="separate"/>
      </w:r>
      <w:r>
        <w:t>57</w:t>
      </w:r>
      <w:r>
        <w:fldChar w:fldCharType="end"/>
      </w:r>
    </w:p>
    <w:p w14:paraId="4B43A5CE" w14:textId="0D296D01" w:rsidR="00A87DAC" w:rsidRDefault="00A87DAC">
      <w:pPr>
        <w:pStyle w:val="TOC5"/>
        <w:rPr>
          <w:rFonts w:asciiTheme="minorHAnsi" w:eastAsiaTheme="minorEastAsia" w:hAnsiTheme="minorHAnsi" w:cstheme="minorBidi"/>
          <w:sz w:val="22"/>
          <w:szCs w:val="22"/>
          <w:lang w:eastAsia="en-GB"/>
        </w:rPr>
      </w:pPr>
      <w:r>
        <w:t>5.3.2.5.11</w:t>
      </w:r>
      <w:r>
        <w:rPr>
          <w:rFonts w:asciiTheme="minorHAnsi" w:eastAsiaTheme="minorEastAsia" w:hAnsiTheme="minorHAnsi" w:cstheme="minorBidi"/>
          <w:sz w:val="22"/>
          <w:szCs w:val="22"/>
          <w:lang w:eastAsia="en-GB"/>
        </w:rPr>
        <w:tab/>
      </w:r>
      <w:r>
        <w:t>IP-SM-GW Registration Information Retrieval</w:t>
      </w:r>
      <w:r>
        <w:tab/>
      </w:r>
      <w:r>
        <w:fldChar w:fldCharType="begin" w:fldLock="1"/>
      </w:r>
      <w:r>
        <w:instrText xml:space="preserve"> PAGEREF _Toc58582906 \h </w:instrText>
      </w:r>
      <w:r>
        <w:fldChar w:fldCharType="separate"/>
      </w:r>
      <w:r>
        <w:t>57</w:t>
      </w:r>
      <w:r>
        <w:fldChar w:fldCharType="end"/>
      </w:r>
    </w:p>
    <w:p w14:paraId="7D3CB19D" w14:textId="70C3BE3D" w:rsidR="00A87DAC" w:rsidRDefault="00A87DAC">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_Toc58582907 \h </w:instrText>
      </w:r>
      <w:r>
        <w:fldChar w:fldCharType="separate"/>
      </w:r>
      <w:r>
        <w:t>58</w:t>
      </w:r>
      <w:r>
        <w:fldChar w:fldCharType="end"/>
      </w:r>
    </w:p>
    <w:p w14:paraId="1C76D5D0" w14:textId="27D05D73" w:rsidR="00A87DAC" w:rsidRDefault="00A87DAC">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_Toc58582908 \h </w:instrText>
      </w:r>
      <w:r>
        <w:fldChar w:fldCharType="separate"/>
      </w:r>
      <w:r>
        <w:t>58</w:t>
      </w:r>
      <w:r>
        <w:fldChar w:fldCharType="end"/>
      </w:r>
    </w:p>
    <w:p w14:paraId="15F5571E" w14:textId="038DFF54" w:rsidR="00A87DAC" w:rsidRDefault="00A87DAC">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_Toc58582909 \h </w:instrText>
      </w:r>
      <w:r>
        <w:fldChar w:fldCharType="separate"/>
      </w:r>
      <w:r>
        <w:t>58</w:t>
      </w:r>
      <w:r>
        <w:fldChar w:fldCharType="end"/>
      </w:r>
    </w:p>
    <w:p w14:paraId="001BE97A" w14:textId="40566D5D" w:rsidR="00A87DAC" w:rsidRDefault="00A87DAC">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_Toc58582910 \h </w:instrText>
      </w:r>
      <w:r>
        <w:fldChar w:fldCharType="separate"/>
      </w:r>
      <w:r>
        <w:t>58</w:t>
      </w:r>
      <w:r>
        <w:fldChar w:fldCharType="end"/>
      </w:r>
    </w:p>
    <w:p w14:paraId="49D89D0D" w14:textId="7981DA32" w:rsidR="00A87DAC" w:rsidRDefault="00A87DAC">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_Toc58582911 \h </w:instrText>
      </w:r>
      <w:r>
        <w:fldChar w:fldCharType="separate"/>
      </w:r>
      <w:r>
        <w:t>59</w:t>
      </w:r>
      <w:r>
        <w:fldChar w:fldCharType="end"/>
      </w:r>
    </w:p>
    <w:p w14:paraId="160DCA40" w14:textId="2B3FAC03" w:rsidR="00A87DAC" w:rsidRDefault="00A87DAC">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_Toc58582912 \h </w:instrText>
      </w:r>
      <w:r>
        <w:fldChar w:fldCharType="separate"/>
      </w:r>
      <w:r>
        <w:t>59</w:t>
      </w:r>
      <w:r>
        <w:fldChar w:fldCharType="end"/>
      </w:r>
    </w:p>
    <w:p w14:paraId="2A14C8E7" w14:textId="0E5A960E" w:rsidR="00A87DAC" w:rsidRDefault="00A87DAC">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_Toc58582913 \h </w:instrText>
      </w:r>
      <w:r>
        <w:fldChar w:fldCharType="separate"/>
      </w:r>
      <w:r>
        <w:t>59</w:t>
      </w:r>
      <w:r>
        <w:fldChar w:fldCharType="end"/>
      </w:r>
    </w:p>
    <w:p w14:paraId="7A6BFC9D" w14:textId="378AE474" w:rsidR="00A87DAC" w:rsidRDefault="00A87DAC">
      <w:pPr>
        <w:pStyle w:val="TOC4"/>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_Toc58582914 \h </w:instrText>
      </w:r>
      <w:r>
        <w:fldChar w:fldCharType="separate"/>
      </w:r>
      <w:r>
        <w:t>59</w:t>
      </w:r>
      <w:r>
        <w:fldChar w:fldCharType="end"/>
      </w:r>
    </w:p>
    <w:p w14:paraId="1BC703CE" w14:textId="4FB1B978" w:rsidR="00A87DAC" w:rsidRDefault="00A87DAC">
      <w:pPr>
        <w:pStyle w:val="TOC5"/>
        <w:rPr>
          <w:rFonts w:asciiTheme="minorHAnsi" w:eastAsiaTheme="minorEastAsia" w:hAnsiTheme="minorHAnsi" w:cstheme="minorBidi"/>
          <w:sz w:val="22"/>
          <w:szCs w:val="22"/>
          <w:lang w:eastAsia="en-GB"/>
        </w:rPr>
      </w:pPr>
      <w:r>
        <w:t>5.3.2.8.1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_Toc58582915 \h </w:instrText>
      </w:r>
      <w:r>
        <w:fldChar w:fldCharType="separate"/>
      </w:r>
      <w:r>
        <w:t>59</w:t>
      </w:r>
      <w:r>
        <w:fldChar w:fldCharType="end"/>
      </w:r>
    </w:p>
    <w:p w14:paraId="3CE9B78C" w14:textId="09F583B7" w:rsidR="00A87DAC" w:rsidRDefault="00A87DAC">
      <w:pPr>
        <w:pStyle w:val="TOC5"/>
        <w:rPr>
          <w:rFonts w:asciiTheme="minorHAnsi" w:eastAsiaTheme="minorEastAsia" w:hAnsiTheme="minorHAnsi" w:cstheme="minorBidi"/>
          <w:sz w:val="22"/>
          <w:szCs w:val="22"/>
          <w:lang w:eastAsia="en-GB"/>
        </w:rPr>
      </w:pPr>
      <w:r>
        <w:t>5.3.2.8.2</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_Toc58582916 \h </w:instrText>
      </w:r>
      <w:r>
        <w:fldChar w:fldCharType="separate"/>
      </w:r>
      <w:r>
        <w:t>60</w:t>
      </w:r>
      <w:r>
        <w:fldChar w:fldCharType="end"/>
      </w:r>
    </w:p>
    <w:p w14:paraId="6D335B29" w14:textId="71708C11" w:rsidR="00A87DAC" w:rsidRDefault="00A87DAC">
      <w:pPr>
        <w:pStyle w:val="TOC4"/>
        <w:rPr>
          <w:rFonts w:asciiTheme="minorHAnsi" w:eastAsiaTheme="minorEastAsia" w:hAnsiTheme="minorHAnsi" w:cstheme="minorBidi"/>
          <w:sz w:val="22"/>
          <w:szCs w:val="22"/>
          <w:lang w:eastAsia="en-GB"/>
        </w:rPr>
      </w:pPr>
      <w:r>
        <w:t>5.3.2.9</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_Toc58582917 \h </w:instrText>
      </w:r>
      <w:r>
        <w:fldChar w:fldCharType="separate"/>
      </w:r>
      <w:r>
        <w:t>60</w:t>
      </w:r>
      <w:r>
        <w:fldChar w:fldCharType="end"/>
      </w:r>
    </w:p>
    <w:p w14:paraId="663D23E9" w14:textId="36126FFE" w:rsidR="00A87DAC" w:rsidRDefault="00A87DAC">
      <w:pPr>
        <w:pStyle w:val="TOC5"/>
        <w:rPr>
          <w:rFonts w:asciiTheme="minorHAnsi" w:eastAsiaTheme="minorEastAsia" w:hAnsiTheme="minorHAnsi" w:cstheme="minorBidi"/>
          <w:sz w:val="22"/>
          <w:szCs w:val="22"/>
          <w:lang w:eastAsia="en-GB"/>
        </w:rPr>
      </w:pPr>
      <w:r>
        <w:t>5.3.2.9.1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_Toc58582918 \h </w:instrText>
      </w:r>
      <w:r>
        <w:fldChar w:fldCharType="separate"/>
      </w:r>
      <w:r>
        <w:t>60</w:t>
      </w:r>
      <w:r>
        <w:fldChar w:fldCharType="end"/>
      </w:r>
    </w:p>
    <w:p w14:paraId="529790C3" w14:textId="0873DF3A" w:rsidR="00A87DAC" w:rsidRDefault="00A87DAC">
      <w:pPr>
        <w:pStyle w:val="TOC5"/>
        <w:rPr>
          <w:rFonts w:asciiTheme="minorHAnsi" w:eastAsiaTheme="minorEastAsia" w:hAnsiTheme="minorHAnsi" w:cstheme="minorBidi"/>
          <w:sz w:val="22"/>
          <w:szCs w:val="22"/>
          <w:lang w:eastAsia="en-GB"/>
        </w:rPr>
      </w:pPr>
      <w:r>
        <w:t>5.3.2.9.2</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_Toc58582919 \h </w:instrText>
      </w:r>
      <w:r>
        <w:fldChar w:fldCharType="separate"/>
      </w:r>
      <w:r>
        <w:t>60</w:t>
      </w:r>
      <w:r>
        <w:fldChar w:fldCharType="end"/>
      </w:r>
    </w:p>
    <w:p w14:paraId="1B9970FE" w14:textId="716C3B98" w:rsidR="00A87DAC" w:rsidRDefault="00A87DAC">
      <w:pPr>
        <w:pStyle w:val="TOC4"/>
        <w:rPr>
          <w:rFonts w:asciiTheme="minorHAnsi" w:eastAsiaTheme="minorEastAsia" w:hAnsiTheme="minorHAnsi" w:cstheme="minorBidi"/>
          <w:sz w:val="22"/>
          <w:szCs w:val="22"/>
          <w:lang w:eastAsia="en-GB"/>
        </w:rPr>
      </w:pPr>
      <w:r>
        <w:t>5.3.2.10</w:t>
      </w:r>
      <w:r>
        <w:rPr>
          <w:rFonts w:asciiTheme="minorHAnsi" w:eastAsiaTheme="minorEastAsia" w:hAnsiTheme="minorHAnsi" w:cstheme="minorBidi"/>
          <w:sz w:val="22"/>
          <w:szCs w:val="22"/>
          <w:lang w:eastAsia="en-GB"/>
        </w:rPr>
        <w:tab/>
      </w:r>
      <w:r>
        <w:t>PEI-Update</w:t>
      </w:r>
      <w:r>
        <w:tab/>
      </w:r>
      <w:r>
        <w:fldChar w:fldCharType="begin" w:fldLock="1"/>
      </w:r>
      <w:r>
        <w:instrText xml:space="preserve"> PAGEREF _Toc58582920 \h </w:instrText>
      </w:r>
      <w:r>
        <w:fldChar w:fldCharType="separate"/>
      </w:r>
      <w:r>
        <w:t>61</w:t>
      </w:r>
      <w:r>
        <w:fldChar w:fldCharType="end"/>
      </w:r>
    </w:p>
    <w:p w14:paraId="6890862E" w14:textId="12A21B79" w:rsidR="00A87DAC" w:rsidRDefault="00A87DAC">
      <w:pPr>
        <w:pStyle w:val="TOC5"/>
        <w:rPr>
          <w:rFonts w:asciiTheme="minorHAnsi" w:eastAsiaTheme="minorEastAsia" w:hAnsiTheme="minorHAnsi" w:cstheme="minorBidi"/>
          <w:sz w:val="22"/>
          <w:szCs w:val="22"/>
          <w:lang w:eastAsia="en-GB"/>
        </w:rPr>
      </w:pPr>
      <w:r>
        <w:t>5.3.2.10.1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_Toc58582921 \h </w:instrText>
      </w:r>
      <w:r>
        <w:fldChar w:fldCharType="separate"/>
      </w:r>
      <w:r>
        <w:t>61</w:t>
      </w:r>
      <w:r>
        <w:fldChar w:fldCharType="end"/>
      </w:r>
    </w:p>
    <w:p w14:paraId="0B787E9C" w14:textId="57D52DAD" w:rsidR="00A87DAC" w:rsidRDefault="00A87DAC">
      <w:pPr>
        <w:pStyle w:val="TOC5"/>
        <w:rPr>
          <w:rFonts w:asciiTheme="minorHAnsi" w:eastAsiaTheme="minorEastAsia" w:hAnsiTheme="minorHAnsi" w:cstheme="minorBidi"/>
          <w:sz w:val="22"/>
          <w:szCs w:val="22"/>
          <w:lang w:eastAsia="en-GB"/>
        </w:rPr>
      </w:pPr>
      <w:r>
        <w:t>5.3.2.10.2</w:t>
      </w:r>
      <w:r>
        <w:rPr>
          <w:rFonts w:asciiTheme="minorHAnsi" w:eastAsiaTheme="minorEastAsia" w:hAnsiTheme="minorHAnsi" w:cstheme="minorBidi"/>
          <w:sz w:val="22"/>
          <w:szCs w:val="22"/>
          <w:lang w:eastAsia="en-GB"/>
        </w:rPr>
        <w:tab/>
      </w:r>
      <w:r>
        <w:t>PEI Update</w:t>
      </w:r>
      <w:r>
        <w:tab/>
      </w:r>
      <w:r>
        <w:fldChar w:fldCharType="begin" w:fldLock="1"/>
      </w:r>
      <w:r>
        <w:instrText xml:space="preserve"> PAGEREF _Toc58582922 \h </w:instrText>
      </w:r>
      <w:r>
        <w:fldChar w:fldCharType="separate"/>
      </w:r>
      <w:r>
        <w:t>61</w:t>
      </w:r>
      <w:r>
        <w:fldChar w:fldCharType="end"/>
      </w:r>
    </w:p>
    <w:p w14:paraId="289DEFBB" w14:textId="759B1831" w:rsidR="00A87DAC" w:rsidRDefault="00A87DA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_Toc58582923 \h </w:instrText>
      </w:r>
      <w:r>
        <w:fldChar w:fldCharType="separate"/>
      </w:r>
      <w:r>
        <w:t>61</w:t>
      </w:r>
      <w:r>
        <w:fldChar w:fldCharType="end"/>
      </w:r>
    </w:p>
    <w:p w14:paraId="4E02903B" w14:textId="6F10D03A" w:rsidR="00A87DAC" w:rsidRDefault="00A87DAC">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_Toc58582924 \h </w:instrText>
      </w:r>
      <w:r>
        <w:fldChar w:fldCharType="separate"/>
      </w:r>
      <w:r>
        <w:t>61</w:t>
      </w:r>
      <w:r>
        <w:fldChar w:fldCharType="end"/>
      </w:r>
    </w:p>
    <w:p w14:paraId="53640338" w14:textId="49A7999F" w:rsidR="00A87DAC" w:rsidRDefault="00A87DAC">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_Toc58582925 \h </w:instrText>
      </w:r>
      <w:r>
        <w:fldChar w:fldCharType="separate"/>
      </w:r>
      <w:r>
        <w:t>61</w:t>
      </w:r>
      <w:r>
        <w:fldChar w:fldCharType="end"/>
      </w:r>
    </w:p>
    <w:p w14:paraId="3EDC68BD" w14:textId="51A990B4" w:rsidR="00A87DAC" w:rsidRDefault="00A87DAC">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_Toc58582926 \h </w:instrText>
      </w:r>
      <w:r>
        <w:fldChar w:fldCharType="separate"/>
      </w:r>
      <w:r>
        <w:t>61</w:t>
      </w:r>
      <w:r>
        <w:fldChar w:fldCharType="end"/>
      </w:r>
    </w:p>
    <w:p w14:paraId="28AAFBFE" w14:textId="1B693AC4" w:rsidR="00A87DAC" w:rsidRDefault="00A87DAC">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_Toc58582927 \h </w:instrText>
      </w:r>
      <w:r>
        <w:fldChar w:fldCharType="separate"/>
      </w:r>
      <w:r>
        <w:t>62</w:t>
      </w:r>
      <w:r>
        <w:fldChar w:fldCharType="end"/>
      </w:r>
    </w:p>
    <w:p w14:paraId="4292173D" w14:textId="13A0ADB4" w:rsidR="00A87DAC" w:rsidRDefault="00A87DAC">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_Toc58582928 \h </w:instrText>
      </w:r>
      <w:r>
        <w:fldChar w:fldCharType="separate"/>
      </w:r>
      <w:r>
        <w:t>62</w:t>
      </w:r>
      <w:r>
        <w:fldChar w:fldCharType="end"/>
      </w:r>
    </w:p>
    <w:p w14:paraId="79926270" w14:textId="47FF0028" w:rsidR="00A87DAC" w:rsidRDefault="00A87DAC">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_Toc58582929 \h </w:instrText>
      </w:r>
      <w:r>
        <w:fldChar w:fldCharType="separate"/>
      </w:r>
      <w:r>
        <w:t>62</w:t>
      </w:r>
      <w:r>
        <w:fldChar w:fldCharType="end"/>
      </w:r>
    </w:p>
    <w:p w14:paraId="7FD75660" w14:textId="16878928" w:rsidR="00A87DAC" w:rsidRDefault="00A87DAC">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FN-RG Authentication</w:t>
      </w:r>
      <w:r>
        <w:tab/>
      </w:r>
      <w:r>
        <w:fldChar w:fldCharType="begin" w:fldLock="1"/>
      </w:r>
      <w:r>
        <w:instrText xml:space="preserve"> PAGEREF _Toc58582930 \h </w:instrText>
      </w:r>
      <w:r>
        <w:fldChar w:fldCharType="separate"/>
      </w:r>
      <w:r>
        <w:t>63</w:t>
      </w:r>
      <w:r>
        <w:fldChar w:fldCharType="end"/>
      </w:r>
    </w:p>
    <w:p w14:paraId="03198C1A" w14:textId="10F82BD6" w:rsidR="00A87DAC" w:rsidRDefault="00A87DAC">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_Toc58582931 \h </w:instrText>
      </w:r>
      <w:r>
        <w:fldChar w:fldCharType="separate"/>
      </w:r>
      <w:r>
        <w:t>63</w:t>
      </w:r>
      <w:r>
        <w:fldChar w:fldCharType="end"/>
      </w:r>
    </w:p>
    <w:p w14:paraId="0620723A" w14:textId="4959C5BE" w:rsidR="00A87DAC" w:rsidRDefault="00A87DAC">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_Toc58582932 \h </w:instrText>
      </w:r>
      <w:r>
        <w:fldChar w:fldCharType="separate"/>
      </w:r>
      <w:r>
        <w:t>63</w:t>
      </w:r>
      <w:r>
        <w:fldChar w:fldCharType="end"/>
      </w:r>
    </w:p>
    <w:p w14:paraId="25CAD811" w14:textId="6DBD05E3" w:rsidR="00A87DAC" w:rsidRDefault="00A87DAC">
      <w:pPr>
        <w:pStyle w:val="TOC5"/>
        <w:rPr>
          <w:rFonts w:asciiTheme="minorHAnsi" w:eastAsiaTheme="minorEastAsia" w:hAnsiTheme="minorHAnsi" w:cstheme="minorBidi"/>
          <w:sz w:val="22"/>
          <w:szCs w:val="22"/>
          <w:lang w:eastAsia="en-GB"/>
        </w:rPr>
      </w:pPr>
      <w:r>
        <w:lastRenderedPageBreak/>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_Toc58582933 \h </w:instrText>
      </w:r>
      <w:r>
        <w:fldChar w:fldCharType="separate"/>
      </w:r>
      <w:r>
        <w:t>63</w:t>
      </w:r>
      <w:r>
        <w:fldChar w:fldCharType="end"/>
      </w:r>
    </w:p>
    <w:p w14:paraId="71CFC919" w14:textId="24F7FF5F" w:rsidR="00A87DAC" w:rsidRDefault="00A87DAC">
      <w:pPr>
        <w:pStyle w:val="TOC5"/>
        <w:rPr>
          <w:rFonts w:asciiTheme="minorHAnsi" w:eastAsiaTheme="minorEastAsia" w:hAnsiTheme="minorHAnsi" w:cstheme="minorBidi"/>
          <w:sz w:val="22"/>
          <w:szCs w:val="22"/>
          <w:lang w:eastAsia="en-GB"/>
        </w:rPr>
      </w:pPr>
      <w:r>
        <w:t>5.4.2.3.3</w:t>
      </w:r>
      <w:r>
        <w:rPr>
          <w:rFonts w:asciiTheme="minorHAnsi" w:eastAsiaTheme="minorEastAsia" w:hAnsiTheme="minorHAnsi" w:cstheme="minorBidi"/>
          <w:sz w:val="22"/>
          <w:szCs w:val="22"/>
          <w:lang w:eastAsia="en-GB"/>
        </w:rPr>
        <w:tab/>
      </w:r>
      <w:r>
        <w:t>Authentication Result Removal</w:t>
      </w:r>
      <w:r>
        <w:tab/>
      </w:r>
      <w:r>
        <w:fldChar w:fldCharType="begin" w:fldLock="1"/>
      </w:r>
      <w:r>
        <w:instrText xml:space="preserve"> PAGEREF _Toc58582934 \h </w:instrText>
      </w:r>
      <w:r>
        <w:fldChar w:fldCharType="separate"/>
      </w:r>
      <w:r>
        <w:t>64</w:t>
      </w:r>
      <w:r>
        <w:fldChar w:fldCharType="end"/>
      </w:r>
    </w:p>
    <w:p w14:paraId="4B62B93B" w14:textId="5B73D360" w:rsidR="00A87DAC" w:rsidRDefault="00A87DAC">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GetHssAv</w:t>
      </w:r>
      <w:r>
        <w:tab/>
      </w:r>
      <w:r>
        <w:fldChar w:fldCharType="begin" w:fldLock="1"/>
      </w:r>
      <w:r>
        <w:instrText xml:space="preserve"> PAGEREF _Toc58582935 \h </w:instrText>
      </w:r>
      <w:r>
        <w:fldChar w:fldCharType="separate"/>
      </w:r>
      <w:r>
        <w:t>64</w:t>
      </w:r>
      <w:r>
        <w:fldChar w:fldCharType="end"/>
      </w:r>
    </w:p>
    <w:p w14:paraId="2568F94E" w14:textId="6DE965BB" w:rsidR="00A87DAC" w:rsidRDefault="00A87DAC">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_Toc58582936 \h </w:instrText>
      </w:r>
      <w:r>
        <w:fldChar w:fldCharType="separate"/>
      </w:r>
      <w:r>
        <w:t>64</w:t>
      </w:r>
      <w:r>
        <w:fldChar w:fldCharType="end"/>
      </w:r>
    </w:p>
    <w:p w14:paraId="4730FC41" w14:textId="59D9E908" w:rsidR="00A87DAC" w:rsidRDefault="00A87DAC">
      <w:pPr>
        <w:pStyle w:val="TOC5"/>
        <w:rPr>
          <w:rFonts w:asciiTheme="minorHAnsi" w:eastAsiaTheme="minorEastAsia" w:hAnsiTheme="minorHAnsi" w:cstheme="minorBidi"/>
          <w:sz w:val="22"/>
          <w:szCs w:val="22"/>
          <w:lang w:eastAsia="en-GB"/>
        </w:rPr>
      </w:pPr>
      <w:r>
        <w:t>5.4.2.4.2</w:t>
      </w:r>
      <w:r>
        <w:rPr>
          <w:rFonts w:asciiTheme="minorHAnsi" w:eastAsiaTheme="minorEastAsia" w:hAnsiTheme="minorHAnsi" w:cstheme="minorBidi"/>
          <w:sz w:val="22"/>
          <w:szCs w:val="22"/>
          <w:lang w:eastAsia="en-GB"/>
        </w:rPr>
        <w:tab/>
      </w:r>
      <w:r>
        <w:t>HSS Authentication Vector Retrieval</w:t>
      </w:r>
      <w:r>
        <w:tab/>
      </w:r>
      <w:r>
        <w:fldChar w:fldCharType="begin" w:fldLock="1"/>
      </w:r>
      <w:r>
        <w:instrText xml:space="preserve"> PAGEREF _Toc58582937 \h </w:instrText>
      </w:r>
      <w:r>
        <w:fldChar w:fldCharType="separate"/>
      </w:r>
      <w:r>
        <w:t>65</w:t>
      </w:r>
      <w:r>
        <w:fldChar w:fldCharType="end"/>
      </w:r>
    </w:p>
    <w:p w14:paraId="3D4A1810" w14:textId="6A6917DE" w:rsidR="00A87DAC" w:rsidRDefault="00A87DA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_Toc58582938 \h </w:instrText>
      </w:r>
      <w:r>
        <w:fldChar w:fldCharType="separate"/>
      </w:r>
      <w:r>
        <w:t>65</w:t>
      </w:r>
      <w:r>
        <w:fldChar w:fldCharType="end"/>
      </w:r>
    </w:p>
    <w:p w14:paraId="5E89FE78" w14:textId="41C3C122" w:rsidR="00A87DAC" w:rsidRDefault="00A87DAC">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_Toc58582939 \h </w:instrText>
      </w:r>
      <w:r>
        <w:fldChar w:fldCharType="separate"/>
      </w:r>
      <w:r>
        <w:t>65</w:t>
      </w:r>
      <w:r>
        <w:fldChar w:fldCharType="end"/>
      </w:r>
    </w:p>
    <w:p w14:paraId="6EF42792" w14:textId="00166AD9" w:rsidR="00A87DAC" w:rsidRDefault="00A87DAC">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_Toc58582940 \h </w:instrText>
      </w:r>
      <w:r>
        <w:fldChar w:fldCharType="separate"/>
      </w:r>
      <w:r>
        <w:t>65</w:t>
      </w:r>
      <w:r>
        <w:fldChar w:fldCharType="end"/>
      </w:r>
    </w:p>
    <w:p w14:paraId="279EEE0C" w14:textId="5A48B213" w:rsidR="00A87DAC" w:rsidRDefault="00A87DAC">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_Toc58582941 \h </w:instrText>
      </w:r>
      <w:r>
        <w:fldChar w:fldCharType="separate"/>
      </w:r>
      <w:r>
        <w:t>65</w:t>
      </w:r>
      <w:r>
        <w:fldChar w:fldCharType="end"/>
      </w:r>
    </w:p>
    <w:p w14:paraId="171F0C51" w14:textId="6CD445D0" w:rsidR="00A87DAC" w:rsidRDefault="00A87DAC">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_Toc58582942 \h </w:instrText>
      </w:r>
      <w:r>
        <w:fldChar w:fldCharType="separate"/>
      </w:r>
      <w:r>
        <w:t>66</w:t>
      </w:r>
      <w:r>
        <w:fldChar w:fldCharType="end"/>
      </w:r>
    </w:p>
    <w:p w14:paraId="1D283D9E" w14:textId="74ABAA6A" w:rsidR="00A87DAC" w:rsidRDefault="00A87DAC">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_Toc58582943 \h </w:instrText>
      </w:r>
      <w:r>
        <w:fldChar w:fldCharType="separate"/>
      </w:r>
      <w:r>
        <w:t>66</w:t>
      </w:r>
      <w:r>
        <w:fldChar w:fldCharType="end"/>
      </w:r>
    </w:p>
    <w:p w14:paraId="2BD0A719" w14:textId="01D76397" w:rsidR="00A87DAC" w:rsidRDefault="00A87DAC">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_Toc58582944 \h </w:instrText>
      </w:r>
      <w:r>
        <w:fldChar w:fldCharType="separate"/>
      </w:r>
      <w:r>
        <w:t>66</w:t>
      </w:r>
      <w:r>
        <w:fldChar w:fldCharType="end"/>
      </w:r>
    </w:p>
    <w:p w14:paraId="7EA7359B" w14:textId="263812C9" w:rsidR="00A87DAC" w:rsidRDefault="00A87DAC">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_Toc58582945 \h </w:instrText>
      </w:r>
      <w:r>
        <w:fldChar w:fldCharType="separate"/>
      </w:r>
      <w:r>
        <w:t>67</w:t>
      </w:r>
      <w:r>
        <w:fldChar w:fldCharType="end"/>
      </w:r>
    </w:p>
    <w:p w14:paraId="6FC07F1B" w14:textId="1A9BFEA6" w:rsidR="00A87DAC" w:rsidRDefault="00A87DAC">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_Toc58582946 \h </w:instrText>
      </w:r>
      <w:r>
        <w:fldChar w:fldCharType="separate"/>
      </w:r>
      <w:r>
        <w:t>67</w:t>
      </w:r>
      <w:r>
        <w:fldChar w:fldCharType="end"/>
      </w:r>
    </w:p>
    <w:p w14:paraId="46D91C21" w14:textId="750DD140" w:rsidR="00A87DAC" w:rsidRDefault="00A87DAC">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_Toc58582947 \h </w:instrText>
      </w:r>
      <w:r>
        <w:fldChar w:fldCharType="separate"/>
      </w:r>
      <w:r>
        <w:t>67</w:t>
      </w:r>
      <w:r>
        <w:fldChar w:fldCharType="end"/>
      </w:r>
    </w:p>
    <w:p w14:paraId="1218F86E" w14:textId="641C813A" w:rsidR="00A87DAC" w:rsidRDefault="00A87DAC">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_Toc58582948 \h </w:instrText>
      </w:r>
      <w:r>
        <w:fldChar w:fldCharType="separate"/>
      </w:r>
      <w:r>
        <w:t>67</w:t>
      </w:r>
      <w:r>
        <w:fldChar w:fldCharType="end"/>
      </w:r>
    </w:p>
    <w:p w14:paraId="62FF50A7" w14:textId="4DEF828A" w:rsidR="00A87DAC" w:rsidRDefault="00A87DAC">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_Toc58582949 \h </w:instrText>
      </w:r>
      <w:r>
        <w:fldChar w:fldCharType="separate"/>
      </w:r>
      <w:r>
        <w:t>68</w:t>
      </w:r>
      <w:r>
        <w:fldChar w:fldCharType="end"/>
      </w:r>
    </w:p>
    <w:p w14:paraId="77C5F573" w14:textId="79648F00" w:rsidR="00A87DAC" w:rsidRDefault="00A87DAC">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_Toc58582950 \h </w:instrText>
      </w:r>
      <w:r>
        <w:fldChar w:fldCharType="separate"/>
      </w:r>
      <w:r>
        <w:t>68</w:t>
      </w:r>
      <w:r>
        <w:fldChar w:fldCharType="end"/>
      </w:r>
    </w:p>
    <w:p w14:paraId="0066345E" w14:textId="3A3B23FB" w:rsidR="00A87DAC" w:rsidRDefault="00A87DAC">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_Toc58582951 \h </w:instrText>
      </w:r>
      <w:r>
        <w:fldChar w:fldCharType="separate"/>
      </w:r>
      <w:r>
        <w:t>68</w:t>
      </w:r>
      <w:r>
        <w:fldChar w:fldCharType="end"/>
      </w:r>
    </w:p>
    <w:p w14:paraId="6BF3A9BA" w14:textId="0D4D1D97" w:rsidR="00A87DAC" w:rsidRDefault="00A87DAC">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_Toc58582952 \h </w:instrText>
      </w:r>
      <w:r>
        <w:fldChar w:fldCharType="separate"/>
      </w:r>
      <w:r>
        <w:t>68</w:t>
      </w:r>
      <w:r>
        <w:fldChar w:fldCharType="end"/>
      </w:r>
    </w:p>
    <w:p w14:paraId="7DC32B85" w14:textId="600D6273" w:rsidR="00A87DAC" w:rsidRDefault="00A87DAC">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_Toc58582953 \h </w:instrText>
      </w:r>
      <w:r>
        <w:fldChar w:fldCharType="separate"/>
      </w:r>
      <w:r>
        <w:t>68</w:t>
      </w:r>
      <w:r>
        <w:fldChar w:fldCharType="end"/>
      </w:r>
    </w:p>
    <w:p w14:paraId="43698B92" w14:textId="4D59092E" w:rsidR="00A87DAC" w:rsidRDefault="00A87DAC">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_Toc58582954 \h </w:instrText>
      </w:r>
      <w:r>
        <w:fldChar w:fldCharType="separate"/>
      </w:r>
      <w:r>
        <w:t>68</w:t>
      </w:r>
      <w:r>
        <w:fldChar w:fldCharType="end"/>
      </w:r>
    </w:p>
    <w:p w14:paraId="431C3C6D" w14:textId="0D40C24C" w:rsidR="00A87DAC" w:rsidRDefault="00A87DA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_Toc58582955 \h </w:instrText>
      </w:r>
      <w:r>
        <w:fldChar w:fldCharType="separate"/>
      </w:r>
      <w:r>
        <w:t>69</w:t>
      </w:r>
      <w:r>
        <w:fldChar w:fldCharType="end"/>
      </w:r>
    </w:p>
    <w:p w14:paraId="2D46FA04" w14:textId="7D287521" w:rsidR="00A87DAC" w:rsidRDefault="00A87DA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_Toc58582956 \h </w:instrText>
      </w:r>
      <w:r>
        <w:fldChar w:fldCharType="separate"/>
      </w:r>
      <w:r>
        <w:t>69</w:t>
      </w:r>
      <w:r>
        <w:fldChar w:fldCharType="end"/>
      </w:r>
    </w:p>
    <w:p w14:paraId="16F22BD2" w14:textId="2B7FAE19" w:rsidR="00A87DAC" w:rsidRDefault="00A87DAC">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_Toc58582957 \h </w:instrText>
      </w:r>
      <w:r>
        <w:fldChar w:fldCharType="separate"/>
      </w:r>
      <w:r>
        <w:t>69</w:t>
      </w:r>
      <w:r>
        <w:fldChar w:fldCharType="end"/>
      </w:r>
    </w:p>
    <w:p w14:paraId="6387CBE3" w14:textId="00B6C984" w:rsidR="00A87DAC" w:rsidRDefault="00A87DAC">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_Toc58582958 \h </w:instrText>
      </w:r>
      <w:r>
        <w:fldChar w:fldCharType="separate"/>
      </w:r>
      <w:r>
        <w:t>69</w:t>
      </w:r>
      <w:r>
        <w:fldChar w:fldCharType="end"/>
      </w:r>
    </w:p>
    <w:p w14:paraId="6BA5B0EF" w14:textId="5A8AFE84" w:rsidR="00A87DAC" w:rsidRDefault="00A87DAC">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_Toc58582959 \h </w:instrText>
      </w:r>
      <w:r>
        <w:fldChar w:fldCharType="separate"/>
      </w:r>
      <w:r>
        <w:t>70</w:t>
      </w:r>
      <w:r>
        <w:fldChar w:fldCharType="end"/>
      </w:r>
    </w:p>
    <w:p w14:paraId="4E81A920" w14:textId="1C2512F1" w:rsidR="00A87DAC" w:rsidRDefault="00A87DAC">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_Toc58582960 \h </w:instrText>
      </w:r>
      <w:r>
        <w:fldChar w:fldCharType="separate"/>
      </w:r>
      <w:r>
        <w:t>70</w:t>
      </w:r>
      <w:r>
        <w:fldChar w:fldCharType="end"/>
      </w:r>
    </w:p>
    <w:p w14:paraId="5F420478" w14:textId="563496B1" w:rsidR="00A87DAC" w:rsidRDefault="00A87DAC">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_Toc58582961 \h </w:instrText>
      </w:r>
      <w:r>
        <w:fldChar w:fldCharType="separate"/>
      </w:r>
      <w:r>
        <w:t>70</w:t>
      </w:r>
      <w:r>
        <w:fldChar w:fldCharType="end"/>
      </w:r>
    </w:p>
    <w:p w14:paraId="02B25341" w14:textId="1017DDAC" w:rsidR="00A87DAC" w:rsidRDefault="00A87DAC">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lang w:eastAsia="en-GB"/>
        </w:rPr>
        <w:tab/>
      </w:r>
      <w:r>
        <w:t>5G VN Group modification</w:t>
      </w:r>
      <w:r>
        <w:tab/>
      </w:r>
      <w:r>
        <w:fldChar w:fldCharType="begin" w:fldLock="1"/>
      </w:r>
      <w:r>
        <w:instrText xml:space="preserve"> PAGEREF _Toc58582962 \h </w:instrText>
      </w:r>
      <w:r>
        <w:fldChar w:fldCharType="separate"/>
      </w:r>
      <w:r>
        <w:t>70</w:t>
      </w:r>
      <w:r>
        <w:fldChar w:fldCharType="end"/>
      </w:r>
    </w:p>
    <w:p w14:paraId="0E30880F" w14:textId="13196590" w:rsidR="00A87DAC" w:rsidRDefault="00A87DAC">
      <w:pPr>
        <w:pStyle w:val="TOC5"/>
        <w:rPr>
          <w:rFonts w:asciiTheme="minorHAnsi" w:eastAsiaTheme="minorEastAsia" w:hAnsiTheme="minorHAnsi" w:cstheme="minorBidi"/>
          <w:sz w:val="22"/>
          <w:szCs w:val="22"/>
          <w:lang w:eastAsia="en-GB"/>
        </w:rPr>
      </w:pPr>
      <w:r>
        <w:t>5.6.2.2.4</w:t>
      </w:r>
      <w:r>
        <w:rPr>
          <w:rFonts w:asciiTheme="minorHAnsi" w:eastAsiaTheme="minorEastAsia" w:hAnsiTheme="minorHAnsi" w:cstheme="minorBidi"/>
          <w:sz w:val="22"/>
          <w:szCs w:val="22"/>
          <w:lang w:eastAsia="en-GB"/>
        </w:rPr>
        <w:tab/>
      </w:r>
      <w:r>
        <w:t>SoR Information update</w:t>
      </w:r>
      <w:r>
        <w:tab/>
      </w:r>
      <w:r>
        <w:fldChar w:fldCharType="begin" w:fldLock="1"/>
      </w:r>
      <w:r>
        <w:instrText xml:space="preserve"> PAGEREF _Toc58582963 \h </w:instrText>
      </w:r>
      <w:r>
        <w:fldChar w:fldCharType="separate"/>
      </w:r>
      <w:r>
        <w:t>71</w:t>
      </w:r>
      <w:r>
        <w:fldChar w:fldCharType="end"/>
      </w:r>
    </w:p>
    <w:p w14:paraId="76E057B4" w14:textId="212DE615" w:rsidR="00A87DAC" w:rsidRDefault="00A87DAC">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_Toc58582964 \h </w:instrText>
      </w:r>
      <w:r>
        <w:fldChar w:fldCharType="separate"/>
      </w:r>
      <w:r>
        <w:t>72</w:t>
      </w:r>
      <w:r>
        <w:fldChar w:fldCharType="end"/>
      </w:r>
    </w:p>
    <w:p w14:paraId="17918456" w14:textId="47E8463D" w:rsidR="00A87DAC" w:rsidRDefault="00A87DAC">
      <w:pPr>
        <w:pStyle w:val="TOC5"/>
        <w:rPr>
          <w:rFonts w:asciiTheme="minorHAnsi" w:eastAsiaTheme="minorEastAsia" w:hAnsiTheme="minorHAnsi" w:cstheme="minorBidi"/>
          <w:sz w:val="22"/>
          <w:szCs w:val="22"/>
          <w:lang w:eastAsia="en-GB"/>
        </w:rPr>
      </w:pPr>
      <w:r>
        <w:t>5.6.2.3.1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_Toc58582965 \h </w:instrText>
      </w:r>
      <w:r>
        <w:fldChar w:fldCharType="separate"/>
      </w:r>
      <w:r>
        <w:t>72</w:t>
      </w:r>
      <w:r>
        <w:fldChar w:fldCharType="end"/>
      </w:r>
    </w:p>
    <w:p w14:paraId="448E991B" w14:textId="202A397B" w:rsidR="00A87DAC" w:rsidRDefault="00A87DAC">
      <w:pPr>
        <w:pStyle w:val="TOC5"/>
        <w:rPr>
          <w:rFonts w:asciiTheme="minorHAnsi" w:eastAsiaTheme="minorEastAsia" w:hAnsiTheme="minorHAnsi" w:cstheme="minorBidi"/>
          <w:sz w:val="22"/>
          <w:szCs w:val="22"/>
          <w:lang w:eastAsia="en-GB"/>
        </w:rPr>
      </w:pPr>
      <w:r>
        <w:t>5.6.2.3.2</w:t>
      </w:r>
      <w:r>
        <w:rPr>
          <w:rFonts w:asciiTheme="minorHAnsi" w:eastAsiaTheme="minorEastAsia" w:hAnsiTheme="minorHAnsi" w:cstheme="minorBidi"/>
          <w:sz w:val="22"/>
          <w:szCs w:val="22"/>
          <w:lang w:eastAsia="en-GB"/>
        </w:rPr>
        <w:tab/>
      </w:r>
      <w:r>
        <w:t>5G-VN-Group creation</w:t>
      </w:r>
      <w:r>
        <w:tab/>
      </w:r>
      <w:r>
        <w:fldChar w:fldCharType="begin" w:fldLock="1"/>
      </w:r>
      <w:r>
        <w:instrText xml:space="preserve"> PAGEREF _Toc58582966 \h </w:instrText>
      </w:r>
      <w:r>
        <w:fldChar w:fldCharType="separate"/>
      </w:r>
      <w:r>
        <w:t>72</w:t>
      </w:r>
      <w:r>
        <w:fldChar w:fldCharType="end"/>
      </w:r>
    </w:p>
    <w:p w14:paraId="2D946DB0" w14:textId="690F9714" w:rsidR="00A87DAC" w:rsidRDefault="00A87DAC">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_Toc58582967 \h </w:instrText>
      </w:r>
      <w:r>
        <w:fldChar w:fldCharType="separate"/>
      </w:r>
      <w:r>
        <w:t>72</w:t>
      </w:r>
      <w:r>
        <w:fldChar w:fldCharType="end"/>
      </w:r>
    </w:p>
    <w:p w14:paraId="3240BA5A" w14:textId="1FF69E0A" w:rsidR="00A87DAC" w:rsidRDefault="00A87DAC">
      <w:pPr>
        <w:pStyle w:val="TOC5"/>
        <w:rPr>
          <w:rFonts w:asciiTheme="minorHAnsi" w:eastAsiaTheme="minorEastAsia" w:hAnsiTheme="minorHAnsi" w:cstheme="minorBidi"/>
          <w:sz w:val="22"/>
          <w:szCs w:val="22"/>
          <w:lang w:eastAsia="en-GB"/>
        </w:rPr>
      </w:pPr>
      <w:r>
        <w:t>5.6.2.4.1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_Toc58582968 \h </w:instrText>
      </w:r>
      <w:r>
        <w:fldChar w:fldCharType="separate"/>
      </w:r>
      <w:r>
        <w:t>72</w:t>
      </w:r>
      <w:r>
        <w:fldChar w:fldCharType="end"/>
      </w:r>
    </w:p>
    <w:p w14:paraId="7839D81F" w14:textId="7A0E335B" w:rsidR="00A87DAC" w:rsidRDefault="00A87DAC">
      <w:pPr>
        <w:pStyle w:val="TOC5"/>
        <w:rPr>
          <w:rFonts w:asciiTheme="minorHAnsi" w:eastAsiaTheme="minorEastAsia" w:hAnsiTheme="minorHAnsi" w:cstheme="minorBidi"/>
          <w:sz w:val="22"/>
          <w:szCs w:val="22"/>
          <w:lang w:eastAsia="en-GB"/>
        </w:rPr>
      </w:pPr>
      <w:r>
        <w:t>5.6.2.4.2</w:t>
      </w:r>
      <w:r>
        <w:rPr>
          <w:rFonts w:asciiTheme="minorHAnsi" w:eastAsiaTheme="minorEastAsia" w:hAnsiTheme="minorHAnsi" w:cstheme="minorBidi"/>
          <w:sz w:val="22"/>
          <w:szCs w:val="22"/>
          <w:lang w:eastAsia="en-GB"/>
        </w:rPr>
        <w:tab/>
      </w:r>
      <w:r>
        <w:t>5G-VN-Group deletion</w:t>
      </w:r>
      <w:r>
        <w:tab/>
      </w:r>
      <w:r>
        <w:fldChar w:fldCharType="begin" w:fldLock="1"/>
      </w:r>
      <w:r>
        <w:instrText xml:space="preserve"> PAGEREF _Toc58582969 \h </w:instrText>
      </w:r>
      <w:r>
        <w:fldChar w:fldCharType="separate"/>
      </w:r>
      <w:r>
        <w:t>72</w:t>
      </w:r>
      <w:r>
        <w:fldChar w:fldCharType="end"/>
      </w:r>
    </w:p>
    <w:p w14:paraId="5E251DC3" w14:textId="38BEE6EC" w:rsidR="00A87DAC" w:rsidRDefault="00A87DAC">
      <w:pPr>
        <w:pStyle w:val="TOC4"/>
        <w:rPr>
          <w:rFonts w:asciiTheme="minorHAnsi" w:eastAsiaTheme="minorEastAsia" w:hAnsiTheme="minorHAnsi" w:cstheme="minorBidi"/>
          <w:sz w:val="22"/>
          <w:szCs w:val="22"/>
          <w:lang w:eastAsia="en-GB"/>
        </w:rPr>
      </w:pPr>
      <w:r>
        <w:t>5.6.2.5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_Toc58582970 \h </w:instrText>
      </w:r>
      <w:r>
        <w:fldChar w:fldCharType="separate"/>
      </w:r>
      <w:r>
        <w:t>73</w:t>
      </w:r>
      <w:r>
        <w:fldChar w:fldCharType="end"/>
      </w:r>
    </w:p>
    <w:p w14:paraId="50F3AF76" w14:textId="5D72F580" w:rsidR="00A87DAC" w:rsidRDefault="00A87DAC">
      <w:pPr>
        <w:pStyle w:val="TOC5"/>
        <w:rPr>
          <w:rFonts w:asciiTheme="minorHAnsi" w:eastAsiaTheme="minorEastAsia" w:hAnsiTheme="minorHAnsi" w:cstheme="minorBidi"/>
          <w:sz w:val="22"/>
          <w:szCs w:val="22"/>
          <w:lang w:eastAsia="en-GB"/>
        </w:rPr>
      </w:pPr>
      <w:r>
        <w:t>5.6.2.5.1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_Toc58582971 \h </w:instrText>
      </w:r>
      <w:r>
        <w:fldChar w:fldCharType="separate"/>
      </w:r>
      <w:r>
        <w:t>73</w:t>
      </w:r>
      <w:r>
        <w:fldChar w:fldCharType="end"/>
      </w:r>
    </w:p>
    <w:p w14:paraId="2F9F11BE" w14:textId="50BF1E3F" w:rsidR="00A87DAC" w:rsidRDefault="00A87DAC">
      <w:pPr>
        <w:pStyle w:val="TOC5"/>
        <w:rPr>
          <w:rFonts w:asciiTheme="minorHAnsi" w:eastAsiaTheme="minorEastAsia" w:hAnsiTheme="minorHAnsi" w:cstheme="minorBidi"/>
          <w:sz w:val="22"/>
          <w:szCs w:val="22"/>
          <w:lang w:eastAsia="en-GB"/>
        </w:rPr>
      </w:pPr>
      <w:r>
        <w:t>5.6.2.5.2</w:t>
      </w:r>
      <w:r>
        <w:rPr>
          <w:rFonts w:asciiTheme="minorHAnsi" w:eastAsiaTheme="minorEastAsia" w:hAnsiTheme="minorHAnsi" w:cstheme="minorBidi"/>
          <w:sz w:val="22"/>
          <w:szCs w:val="22"/>
          <w:lang w:eastAsia="en-GB"/>
        </w:rPr>
        <w:tab/>
      </w:r>
      <w:r>
        <w:t>5G-VN-Group get</w:t>
      </w:r>
      <w:r>
        <w:tab/>
      </w:r>
      <w:r>
        <w:fldChar w:fldCharType="begin" w:fldLock="1"/>
      </w:r>
      <w:r>
        <w:instrText xml:space="preserve"> PAGEREF _Toc58582972 \h </w:instrText>
      </w:r>
      <w:r>
        <w:fldChar w:fldCharType="separate"/>
      </w:r>
      <w:r>
        <w:t>73</w:t>
      </w:r>
      <w:r>
        <w:fldChar w:fldCharType="end"/>
      </w:r>
    </w:p>
    <w:p w14:paraId="047871A1" w14:textId="4EBCE918" w:rsidR="00A87DAC" w:rsidRDefault="00A87DA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_Toc58582973 \h </w:instrText>
      </w:r>
      <w:r>
        <w:fldChar w:fldCharType="separate"/>
      </w:r>
      <w:r>
        <w:t>74</w:t>
      </w:r>
      <w:r>
        <w:fldChar w:fldCharType="end"/>
      </w:r>
    </w:p>
    <w:p w14:paraId="1BABEB88" w14:textId="3A36FB0C" w:rsidR="00A87DAC" w:rsidRDefault="00A87DA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_Toc58582974 \h </w:instrText>
      </w:r>
      <w:r>
        <w:fldChar w:fldCharType="separate"/>
      </w:r>
      <w:r>
        <w:t>74</w:t>
      </w:r>
      <w:r>
        <w:fldChar w:fldCharType="end"/>
      </w:r>
    </w:p>
    <w:p w14:paraId="2D77832B" w14:textId="62337F52" w:rsidR="00A87DAC" w:rsidRDefault="00A87DA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_Toc58582975 \h </w:instrText>
      </w:r>
      <w:r>
        <w:fldChar w:fldCharType="separate"/>
      </w:r>
      <w:r>
        <w:t>74</w:t>
      </w:r>
      <w:r>
        <w:fldChar w:fldCharType="end"/>
      </w:r>
    </w:p>
    <w:p w14:paraId="5CEFDC64" w14:textId="1F28095B" w:rsidR="00A87DAC" w:rsidRDefault="00A87DAC">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_Toc58582976 \h </w:instrText>
      </w:r>
      <w:r>
        <w:fldChar w:fldCharType="separate"/>
      </w:r>
      <w:r>
        <w:t>74</w:t>
      </w:r>
      <w:r>
        <w:fldChar w:fldCharType="end"/>
      </w:r>
    </w:p>
    <w:p w14:paraId="78E6C503" w14:textId="49687226" w:rsidR="00A87DAC" w:rsidRDefault="00A87DAC">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_Toc58582977 \h </w:instrText>
      </w:r>
      <w:r>
        <w:fldChar w:fldCharType="separate"/>
      </w:r>
      <w:r>
        <w:t>74</w:t>
      </w:r>
      <w:r>
        <w:fldChar w:fldCharType="end"/>
      </w:r>
    </w:p>
    <w:p w14:paraId="4820F861" w14:textId="49267FE5" w:rsidR="00A87DAC" w:rsidRDefault="00A87DAC">
      <w:pPr>
        <w:pStyle w:val="TOC5"/>
        <w:rPr>
          <w:rFonts w:asciiTheme="minorHAnsi" w:eastAsiaTheme="minorEastAsia" w:hAnsiTheme="minorHAnsi" w:cstheme="minorBidi"/>
          <w:sz w:val="22"/>
          <w:szCs w:val="22"/>
          <w:lang w:eastAsia="en-GB"/>
        </w:rPr>
      </w:pPr>
      <w:r>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_Toc58582978 \h </w:instrText>
      </w:r>
      <w:r>
        <w:fldChar w:fldCharType="separate"/>
      </w:r>
      <w:r>
        <w:t>74</w:t>
      </w:r>
      <w:r>
        <w:fldChar w:fldCharType="end"/>
      </w:r>
    </w:p>
    <w:p w14:paraId="33E5777B" w14:textId="1A7C575B" w:rsidR="00A87DAC" w:rsidRDefault="00A87DAC">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_Toc58582979 \h </w:instrText>
      </w:r>
      <w:r>
        <w:fldChar w:fldCharType="separate"/>
      </w:r>
      <w:r>
        <w:t>74</w:t>
      </w:r>
      <w:r>
        <w:fldChar w:fldCharType="end"/>
      </w:r>
    </w:p>
    <w:p w14:paraId="05258626" w14:textId="1848C055" w:rsidR="00A87DAC" w:rsidRDefault="00A87DAC">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_Toc58582980 \h </w:instrText>
      </w:r>
      <w:r>
        <w:fldChar w:fldCharType="separate"/>
      </w:r>
      <w:r>
        <w:t>75</w:t>
      </w:r>
      <w:r>
        <w:fldChar w:fldCharType="end"/>
      </w:r>
    </w:p>
    <w:p w14:paraId="0B9818D4" w14:textId="7EA36FBD" w:rsidR="00A87DAC" w:rsidRDefault="00A87DAC">
      <w:pPr>
        <w:pStyle w:val="TOC5"/>
        <w:rPr>
          <w:rFonts w:asciiTheme="minorHAnsi" w:eastAsiaTheme="minorEastAsia" w:hAnsiTheme="minorHAnsi" w:cstheme="minorBidi"/>
          <w:sz w:val="22"/>
          <w:szCs w:val="22"/>
          <w:lang w:eastAsia="en-GB"/>
        </w:rPr>
      </w:pPr>
      <w:r>
        <w:t>5.7.2.3.1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_Toc58582981 \h </w:instrText>
      </w:r>
      <w:r>
        <w:fldChar w:fldCharType="separate"/>
      </w:r>
      <w:r>
        <w:t>75</w:t>
      </w:r>
      <w:r>
        <w:fldChar w:fldCharType="end"/>
      </w:r>
    </w:p>
    <w:p w14:paraId="64FD3942" w14:textId="3700E920" w:rsidR="00A87DAC" w:rsidRDefault="00A87DAC">
      <w:pPr>
        <w:pStyle w:val="TOC5"/>
        <w:rPr>
          <w:rFonts w:asciiTheme="minorHAnsi" w:eastAsiaTheme="minorEastAsia" w:hAnsiTheme="minorHAnsi" w:cstheme="minorBidi"/>
          <w:sz w:val="22"/>
          <w:szCs w:val="22"/>
          <w:lang w:eastAsia="en-GB"/>
        </w:rPr>
      </w:pPr>
      <w:r>
        <w:t>5.7.2.3.2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_Toc58582982 \h </w:instrText>
      </w:r>
      <w:r>
        <w:fldChar w:fldCharType="separate"/>
      </w:r>
      <w:r>
        <w:t>75</w:t>
      </w:r>
      <w:r>
        <w:fldChar w:fldCharType="end"/>
      </w:r>
    </w:p>
    <w:p w14:paraId="618A7450" w14:textId="529E9735" w:rsidR="00A87DAC" w:rsidRDefault="00A87DA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Nudm_MT Service</w:t>
      </w:r>
      <w:r>
        <w:tab/>
      </w:r>
      <w:r>
        <w:fldChar w:fldCharType="begin" w:fldLock="1"/>
      </w:r>
      <w:r>
        <w:instrText xml:space="preserve"> PAGEREF _Toc58582983 \h </w:instrText>
      </w:r>
      <w:r>
        <w:fldChar w:fldCharType="separate"/>
      </w:r>
      <w:r>
        <w:t>76</w:t>
      </w:r>
      <w:r>
        <w:fldChar w:fldCharType="end"/>
      </w:r>
    </w:p>
    <w:p w14:paraId="179D0B04" w14:textId="40CAB833" w:rsidR="00A87DAC" w:rsidRDefault="00A87DAC">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_Toc58582984 \h </w:instrText>
      </w:r>
      <w:r>
        <w:fldChar w:fldCharType="separate"/>
      </w:r>
      <w:r>
        <w:t>76</w:t>
      </w:r>
      <w:r>
        <w:fldChar w:fldCharType="end"/>
      </w:r>
    </w:p>
    <w:p w14:paraId="7EBC45C8" w14:textId="1DDDA210" w:rsidR="00A87DAC" w:rsidRDefault="00A87DAC">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_Toc58582985 \h </w:instrText>
      </w:r>
      <w:r>
        <w:fldChar w:fldCharType="separate"/>
      </w:r>
      <w:r>
        <w:t>76</w:t>
      </w:r>
      <w:r>
        <w:fldChar w:fldCharType="end"/>
      </w:r>
    </w:p>
    <w:p w14:paraId="17CE05BE" w14:textId="5C09ABCE" w:rsidR="00A87DAC" w:rsidRDefault="00A87DAC">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_Toc58582986 \h </w:instrText>
      </w:r>
      <w:r>
        <w:fldChar w:fldCharType="separate"/>
      </w:r>
      <w:r>
        <w:t>76</w:t>
      </w:r>
      <w:r>
        <w:fldChar w:fldCharType="end"/>
      </w:r>
    </w:p>
    <w:p w14:paraId="55BEF5B5" w14:textId="709FD6CF" w:rsidR="00A87DAC" w:rsidRDefault="00A87DAC">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lang w:eastAsia="en-GB"/>
        </w:rPr>
        <w:tab/>
      </w:r>
      <w:r>
        <w:t>ProvideUeInfo</w:t>
      </w:r>
      <w:r>
        <w:tab/>
      </w:r>
      <w:r>
        <w:fldChar w:fldCharType="begin" w:fldLock="1"/>
      </w:r>
      <w:r>
        <w:instrText xml:space="preserve"> PAGEREF _Toc58582987 \h </w:instrText>
      </w:r>
      <w:r>
        <w:fldChar w:fldCharType="separate"/>
      </w:r>
      <w:r>
        <w:t>76</w:t>
      </w:r>
      <w:r>
        <w:fldChar w:fldCharType="end"/>
      </w:r>
    </w:p>
    <w:p w14:paraId="19E4F6A0" w14:textId="5C0AFAEC" w:rsidR="00A87DAC" w:rsidRDefault="00A87DAC">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_Toc58582988 \h </w:instrText>
      </w:r>
      <w:r>
        <w:fldChar w:fldCharType="separate"/>
      </w:r>
      <w:r>
        <w:t>76</w:t>
      </w:r>
      <w:r>
        <w:fldChar w:fldCharType="end"/>
      </w:r>
    </w:p>
    <w:p w14:paraId="7FD611BE" w14:textId="2646BFD4" w:rsidR="00A87DAC" w:rsidRDefault="00A87DAC">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lang w:eastAsia="en-GB"/>
        </w:rPr>
        <w:tab/>
      </w:r>
      <w:r>
        <w:t>UE Information Retrieval</w:t>
      </w:r>
      <w:r>
        <w:tab/>
      </w:r>
      <w:r>
        <w:fldChar w:fldCharType="begin" w:fldLock="1"/>
      </w:r>
      <w:r>
        <w:instrText xml:space="preserve"> PAGEREF _Toc58582989 \h </w:instrText>
      </w:r>
      <w:r>
        <w:fldChar w:fldCharType="separate"/>
      </w:r>
      <w:r>
        <w:t>76</w:t>
      </w:r>
      <w:r>
        <w:fldChar w:fldCharType="end"/>
      </w:r>
    </w:p>
    <w:p w14:paraId="52739A03" w14:textId="1275916F" w:rsidR="00A87DAC" w:rsidRDefault="00A87DAC">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_Toc58582990 \h </w:instrText>
      </w:r>
      <w:r>
        <w:fldChar w:fldCharType="separate"/>
      </w:r>
      <w:r>
        <w:t>77</w:t>
      </w:r>
      <w:r>
        <w:fldChar w:fldCharType="end"/>
      </w:r>
    </w:p>
    <w:p w14:paraId="37E845D3" w14:textId="20F82343" w:rsidR="00A87DAC" w:rsidRDefault="00A87DAC">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_Toc58582991 \h </w:instrText>
      </w:r>
      <w:r>
        <w:fldChar w:fldCharType="separate"/>
      </w:r>
      <w:r>
        <w:t>77</w:t>
      </w:r>
      <w:r>
        <w:fldChar w:fldCharType="end"/>
      </w:r>
    </w:p>
    <w:p w14:paraId="64CB763C" w14:textId="28A8E10B" w:rsidR="00A87DAC" w:rsidRDefault="00A87DAC">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Network Provided Location Information Request</w:t>
      </w:r>
      <w:r>
        <w:tab/>
      </w:r>
      <w:r>
        <w:fldChar w:fldCharType="begin" w:fldLock="1"/>
      </w:r>
      <w:r>
        <w:instrText xml:space="preserve"> PAGEREF _Toc58582992 \h </w:instrText>
      </w:r>
      <w:r>
        <w:fldChar w:fldCharType="separate"/>
      </w:r>
      <w:r>
        <w:t>77</w:t>
      </w:r>
      <w:r>
        <w:fldChar w:fldCharType="end"/>
      </w:r>
    </w:p>
    <w:p w14:paraId="6C83B9AE" w14:textId="389C2D3D" w:rsidR="00A87DAC" w:rsidRDefault="00A87DAC">
      <w:pPr>
        <w:pStyle w:val="TOC1"/>
        <w:rPr>
          <w:rFonts w:asciiTheme="minorHAnsi" w:eastAsiaTheme="minorEastAsia" w:hAnsiTheme="minorHAnsi" w:cstheme="minorBidi"/>
          <w:szCs w:val="22"/>
          <w:lang w:eastAsia="en-GB"/>
        </w:rPr>
      </w:pPr>
      <w:r>
        <w:lastRenderedPageBreak/>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_Toc58582993 \h </w:instrText>
      </w:r>
      <w:r>
        <w:fldChar w:fldCharType="separate"/>
      </w:r>
      <w:r>
        <w:t>78</w:t>
      </w:r>
      <w:r>
        <w:fldChar w:fldCharType="end"/>
      </w:r>
    </w:p>
    <w:p w14:paraId="147738E8" w14:textId="59238DF9" w:rsidR="00A87DAC" w:rsidRDefault="00A87DAC">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_Toc58582994 \h </w:instrText>
      </w:r>
      <w:r>
        <w:fldChar w:fldCharType="separate"/>
      </w:r>
      <w:r>
        <w:t>78</w:t>
      </w:r>
      <w:r>
        <w:fldChar w:fldCharType="end"/>
      </w:r>
    </w:p>
    <w:p w14:paraId="3CCED6F3" w14:textId="5967550C" w:rsidR="00A87DAC" w:rsidRDefault="00A87DAC">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_Toc58582995 \h </w:instrText>
      </w:r>
      <w:r>
        <w:fldChar w:fldCharType="separate"/>
      </w:r>
      <w:r>
        <w:t>78</w:t>
      </w:r>
      <w:r>
        <w:fldChar w:fldCharType="end"/>
      </w:r>
    </w:p>
    <w:p w14:paraId="66190ABB" w14:textId="6BE6C974" w:rsidR="00A87DAC" w:rsidRDefault="00A87DAC">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_Toc58582996 \h </w:instrText>
      </w:r>
      <w:r>
        <w:fldChar w:fldCharType="separate"/>
      </w:r>
      <w:r>
        <w:t>78</w:t>
      </w:r>
      <w:r>
        <w:fldChar w:fldCharType="end"/>
      </w:r>
    </w:p>
    <w:p w14:paraId="69BD9BB2" w14:textId="5BEF93C1" w:rsidR="00A87DAC" w:rsidRDefault="00A87DAC">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_Toc58582997 \h </w:instrText>
      </w:r>
      <w:r>
        <w:fldChar w:fldCharType="separate"/>
      </w:r>
      <w:r>
        <w:t>78</w:t>
      </w:r>
      <w:r>
        <w:fldChar w:fldCharType="end"/>
      </w:r>
    </w:p>
    <w:p w14:paraId="2A0AEDDB" w14:textId="2269FEB0" w:rsidR="00A87DAC" w:rsidRDefault="00A87DAC">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_Toc58582998 \h </w:instrText>
      </w:r>
      <w:r>
        <w:fldChar w:fldCharType="separate"/>
      </w:r>
      <w:r>
        <w:t>78</w:t>
      </w:r>
      <w:r>
        <w:fldChar w:fldCharType="end"/>
      </w:r>
    </w:p>
    <w:p w14:paraId="0053BD82" w14:textId="27F3030C" w:rsidR="00A87DAC" w:rsidRDefault="00A87DAC">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_Toc58582999 \h </w:instrText>
      </w:r>
      <w:r>
        <w:fldChar w:fldCharType="separate"/>
      </w:r>
      <w:r>
        <w:t>78</w:t>
      </w:r>
      <w:r>
        <w:fldChar w:fldCharType="end"/>
      </w:r>
    </w:p>
    <w:p w14:paraId="2799DAA0" w14:textId="7772138D" w:rsidR="00A87DAC" w:rsidRDefault="00A87DAC">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_Toc58583000 \h </w:instrText>
      </w:r>
      <w:r>
        <w:fldChar w:fldCharType="separate"/>
      </w:r>
      <w:r>
        <w:t>78</w:t>
      </w:r>
      <w:r>
        <w:fldChar w:fldCharType="end"/>
      </w:r>
    </w:p>
    <w:p w14:paraId="54650105" w14:textId="2642CB8F" w:rsidR="00A87DAC" w:rsidRDefault="00A87DAC">
      <w:pPr>
        <w:pStyle w:val="TOC5"/>
        <w:rPr>
          <w:rFonts w:asciiTheme="minorHAnsi" w:eastAsiaTheme="minorEastAsia" w:hAnsiTheme="minorHAnsi" w:cstheme="minorBidi"/>
          <w:sz w:val="22"/>
          <w:szCs w:val="22"/>
          <w:lang w:eastAsia="en-GB"/>
        </w:rPr>
      </w:pPr>
      <w:r w:rsidRPr="00901E0C">
        <w:rPr>
          <w:lang w:val="es-ES"/>
        </w:rPr>
        <w:t>6.1.2.2.3</w:t>
      </w:r>
      <w:r>
        <w:rPr>
          <w:rFonts w:asciiTheme="minorHAnsi" w:eastAsiaTheme="minorEastAsia" w:hAnsiTheme="minorHAnsi" w:cstheme="minorBidi"/>
          <w:sz w:val="22"/>
          <w:szCs w:val="22"/>
          <w:lang w:eastAsia="en-GB"/>
        </w:rPr>
        <w:tab/>
      </w:r>
      <w:r w:rsidRPr="00901E0C">
        <w:rPr>
          <w:lang w:val="es-ES"/>
        </w:rPr>
        <w:t>Cache-Control</w:t>
      </w:r>
      <w:r>
        <w:tab/>
      </w:r>
      <w:r>
        <w:fldChar w:fldCharType="begin" w:fldLock="1"/>
      </w:r>
      <w:r>
        <w:instrText xml:space="preserve"> PAGEREF _Toc58583001 \h </w:instrText>
      </w:r>
      <w:r>
        <w:fldChar w:fldCharType="separate"/>
      </w:r>
      <w:r>
        <w:t>78</w:t>
      </w:r>
      <w:r>
        <w:fldChar w:fldCharType="end"/>
      </w:r>
    </w:p>
    <w:p w14:paraId="41E4FD53" w14:textId="74EA071D" w:rsidR="00A87DAC" w:rsidRDefault="00A87DAC">
      <w:pPr>
        <w:pStyle w:val="TOC5"/>
        <w:rPr>
          <w:rFonts w:asciiTheme="minorHAnsi" w:eastAsiaTheme="minorEastAsia" w:hAnsiTheme="minorHAnsi" w:cstheme="minorBidi"/>
          <w:sz w:val="22"/>
          <w:szCs w:val="22"/>
          <w:lang w:eastAsia="en-GB"/>
        </w:rPr>
      </w:pPr>
      <w:r w:rsidRPr="00901E0C">
        <w:rPr>
          <w:lang w:val="en-US"/>
        </w:rPr>
        <w:t>6.1.2.2.4</w:t>
      </w:r>
      <w:r>
        <w:rPr>
          <w:rFonts w:asciiTheme="minorHAnsi" w:eastAsiaTheme="minorEastAsia" w:hAnsiTheme="minorHAnsi" w:cstheme="minorBidi"/>
          <w:sz w:val="22"/>
          <w:szCs w:val="22"/>
          <w:lang w:eastAsia="en-GB"/>
        </w:rPr>
        <w:tab/>
      </w:r>
      <w:r w:rsidRPr="00901E0C">
        <w:rPr>
          <w:lang w:val="en-US"/>
        </w:rPr>
        <w:t>ETag</w:t>
      </w:r>
      <w:r>
        <w:tab/>
      </w:r>
      <w:r>
        <w:fldChar w:fldCharType="begin" w:fldLock="1"/>
      </w:r>
      <w:r>
        <w:instrText xml:space="preserve"> PAGEREF _Toc58583002 \h </w:instrText>
      </w:r>
      <w:r>
        <w:fldChar w:fldCharType="separate"/>
      </w:r>
      <w:r>
        <w:t>79</w:t>
      </w:r>
      <w:r>
        <w:fldChar w:fldCharType="end"/>
      </w:r>
    </w:p>
    <w:p w14:paraId="08D73132" w14:textId="674269AD" w:rsidR="00A87DAC" w:rsidRDefault="00A87DAC">
      <w:pPr>
        <w:pStyle w:val="TOC5"/>
        <w:rPr>
          <w:rFonts w:asciiTheme="minorHAnsi" w:eastAsiaTheme="minorEastAsia" w:hAnsiTheme="minorHAnsi" w:cstheme="minorBidi"/>
          <w:sz w:val="22"/>
          <w:szCs w:val="22"/>
          <w:lang w:eastAsia="en-GB"/>
        </w:rPr>
      </w:pPr>
      <w:r w:rsidRPr="00901E0C">
        <w:rPr>
          <w:lang w:val="en-US"/>
        </w:rPr>
        <w:t>6.1.2.2.5</w:t>
      </w:r>
      <w:r>
        <w:rPr>
          <w:rFonts w:asciiTheme="minorHAnsi" w:eastAsiaTheme="minorEastAsia" w:hAnsiTheme="minorHAnsi" w:cstheme="minorBidi"/>
          <w:sz w:val="22"/>
          <w:szCs w:val="22"/>
          <w:lang w:eastAsia="en-GB"/>
        </w:rPr>
        <w:tab/>
      </w:r>
      <w:r w:rsidRPr="00901E0C">
        <w:rPr>
          <w:lang w:val="en-US"/>
        </w:rPr>
        <w:t>If-None-Match</w:t>
      </w:r>
      <w:r>
        <w:tab/>
      </w:r>
      <w:r>
        <w:fldChar w:fldCharType="begin" w:fldLock="1"/>
      </w:r>
      <w:r>
        <w:instrText xml:space="preserve"> PAGEREF _Toc58583003 \h </w:instrText>
      </w:r>
      <w:r>
        <w:fldChar w:fldCharType="separate"/>
      </w:r>
      <w:r>
        <w:t>79</w:t>
      </w:r>
      <w:r>
        <w:fldChar w:fldCharType="end"/>
      </w:r>
    </w:p>
    <w:p w14:paraId="42870F0D" w14:textId="777A546B" w:rsidR="00A87DAC" w:rsidRDefault="00A87DAC">
      <w:pPr>
        <w:pStyle w:val="TOC5"/>
        <w:rPr>
          <w:rFonts w:asciiTheme="minorHAnsi" w:eastAsiaTheme="minorEastAsia" w:hAnsiTheme="minorHAnsi" w:cstheme="minorBidi"/>
          <w:sz w:val="22"/>
          <w:szCs w:val="22"/>
          <w:lang w:eastAsia="en-GB"/>
        </w:rPr>
      </w:pPr>
      <w:r w:rsidRPr="00901E0C">
        <w:rPr>
          <w:lang w:val="en-US"/>
        </w:rPr>
        <w:t>6.1.2.2.6</w:t>
      </w:r>
      <w:r>
        <w:rPr>
          <w:rFonts w:asciiTheme="minorHAnsi" w:eastAsiaTheme="minorEastAsia" w:hAnsiTheme="minorHAnsi" w:cstheme="minorBidi"/>
          <w:sz w:val="22"/>
          <w:szCs w:val="22"/>
          <w:lang w:eastAsia="en-GB"/>
        </w:rPr>
        <w:tab/>
      </w:r>
      <w:r w:rsidRPr="00901E0C">
        <w:rPr>
          <w:lang w:val="en-US"/>
        </w:rPr>
        <w:t>Last-Modified</w:t>
      </w:r>
      <w:r>
        <w:tab/>
      </w:r>
      <w:r>
        <w:fldChar w:fldCharType="begin" w:fldLock="1"/>
      </w:r>
      <w:r>
        <w:instrText xml:space="preserve"> PAGEREF _Toc58583004 \h </w:instrText>
      </w:r>
      <w:r>
        <w:fldChar w:fldCharType="separate"/>
      </w:r>
      <w:r>
        <w:t>79</w:t>
      </w:r>
      <w:r>
        <w:fldChar w:fldCharType="end"/>
      </w:r>
    </w:p>
    <w:p w14:paraId="52592EED" w14:textId="32F7CE35" w:rsidR="00A87DAC" w:rsidRDefault="00A87DAC">
      <w:pPr>
        <w:pStyle w:val="TOC5"/>
        <w:rPr>
          <w:rFonts w:asciiTheme="minorHAnsi" w:eastAsiaTheme="minorEastAsia" w:hAnsiTheme="minorHAnsi" w:cstheme="minorBidi"/>
          <w:sz w:val="22"/>
          <w:szCs w:val="22"/>
          <w:lang w:eastAsia="en-GB"/>
        </w:rPr>
      </w:pPr>
      <w:r w:rsidRPr="00901E0C">
        <w:rPr>
          <w:lang w:val="en-US"/>
        </w:rPr>
        <w:t>6.1.2.2.7</w:t>
      </w:r>
      <w:r>
        <w:rPr>
          <w:rFonts w:asciiTheme="minorHAnsi" w:eastAsiaTheme="minorEastAsia" w:hAnsiTheme="minorHAnsi" w:cstheme="minorBidi"/>
          <w:sz w:val="22"/>
          <w:szCs w:val="22"/>
          <w:lang w:eastAsia="en-GB"/>
        </w:rPr>
        <w:tab/>
      </w:r>
      <w:r w:rsidRPr="00901E0C">
        <w:rPr>
          <w:lang w:val="en-US"/>
        </w:rPr>
        <w:t>If-Modified-Since</w:t>
      </w:r>
      <w:r>
        <w:tab/>
      </w:r>
      <w:r>
        <w:fldChar w:fldCharType="begin" w:fldLock="1"/>
      </w:r>
      <w:r>
        <w:instrText xml:space="preserve"> PAGEREF _Toc58583005 \h </w:instrText>
      </w:r>
      <w:r>
        <w:fldChar w:fldCharType="separate"/>
      </w:r>
      <w:r>
        <w:t>79</w:t>
      </w:r>
      <w:r>
        <w:fldChar w:fldCharType="end"/>
      </w:r>
    </w:p>
    <w:p w14:paraId="426A25B2" w14:textId="7B08B510" w:rsidR="00A87DAC" w:rsidRDefault="00A87DAC">
      <w:pPr>
        <w:pStyle w:val="TOC5"/>
        <w:rPr>
          <w:rFonts w:asciiTheme="minorHAnsi" w:eastAsiaTheme="minorEastAsia" w:hAnsiTheme="minorHAnsi" w:cstheme="minorBidi"/>
          <w:sz w:val="22"/>
          <w:szCs w:val="22"/>
          <w:lang w:eastAsia="en-GB"/>
        </w:rPr>
      </w:pPr>
      <w:r w:rsidRPr="00901E0C">
        <w:rPr>
          <w:lang w:val="en-US"/>
        </w:rPr>
        <w:t>6.1.2.2.8</w:t>
      </w:r>
      <w:r>
        <w:rPr>
          <w:rFonts w:asciiTheme="minorHAnsi" w:eastAsiaTheme="minorEastAsia" w:hAnsiTheme="minorHAnsi" w:cstheme="minorBidi"/>
          <w:sz w:val="22"/>
          <w:szCs w:val="22"/>
          <w:lang w:eastAsia="en-GB"/>
        </w:rPr>
        <w:tab/>
      </w:r>
      <w:r w:rsidRPr="00901E0C">
        <w:rPr>
          <w:lang w:val="en-US"/>
        </w:rPr>
        <w:t>When to Use Entity-Tags and Last-Modified Dates</w:t>
      </w:r>
      <w:r>
        <w:tab/>
      </w:r>
      <w:r>
        <w:fldChar w:fldCharType="begin" w:fldLock="1"/>
      </w:r>
      <w:r>
        <w:instrText xml:space="preserve"> PAGEREF _Toc58583006 \h </w:instrText>
      </w:r>
      <w:r>
        <w:fldChar w:fldCharType="separate"/>
      </w:r>
      <w:r>
        <w:t>79</w:t>
      </w:r>
      <w:r>
        <w:fldChar w:fldCharType="end"/>
      </w:r>
    </w:p>
    <w:p w14:paraId="7D34F135" w14:textId="7AA0C36A" w:rsidR="00A87DAC" w:rsidRDefault="00A87DAC">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_Toc58583007 \h </w:instrText>
      </w:r>
      <w:r>
        <w:fldChar w:fldCharType="separate"/>
      </w:r>
      <w:r>
        <w:t>79</w:t>
      </w:r>
      <w:r>
        <w:fldChar w:fldCharType="end"/>
      </w:r>
    </w:p>
    <w:p w14:paraId="73166C65" w14:textId="1ACDB8FA" w:rsidR="00A87DAC" w:rsidRDefault="00A87DAC">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_Toc58583008 \h </w:instrText>
      </w:r>
      <w:r>
        <w:fldChar w:fldCharType="separate"/>
      </w:r>
      <w:r>
        <w:t>79</w:t>
      </w:r>
      <w:r>
        <w:fldChar w:fldCharType="end"/>
      </w:r>
    </w:p>
    <w:p w14:paraId="3E495F7E" w14:textId="1BA1513F" w:rsidR="00A87DAC" w:rsidRDefault="00A87DAC">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_Toc58583009 \h </w:instrText>
      </w:r>
      <w:r>
        <w:fldChar w:fldCharType="separate"/>
      </w:r>
      <w:r>
        <w:t>79</w:t>
      </w:r>
      <w:r>
        <w:fldChar w:fldCharType="end"/>
      </w:r>
    </w:p>
    <w:p w14:paraId="1FE147E8" w14:textId="1429F04B" w:rsidR="00A87DAC" w:rsidRDefault="00A87DAC">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_Toc58583010 \h </w:instrText>
      </w:r>
      <w:r>
        <w:fldChar w:fldCharType="separate"/>
      </w:r>
      <w:r>
        <w:t>79</w:t>
      </w:r>
      <w:r>
        <w:fldChar w:fldCharType="end"/>
      </w:r>
    </w:p>
    <w:p w14:paraId="20904EAC" w14:textId="4633BBD2" w:rsidR="00A87DAC" w:rsidRDefault="00A87DAC">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 (Document)</w:t>
      </w:r>
      <w:r>
        <w:tab/>
      </w:r>
      <w:r>
        <w:fldChar w:fldCharType="begin" w:fldLock="1"/>
      </w:r>
      <w:r>
        <w:instrText xml:space="preserve"> PAGEREF _Toc58583011 \h </w:instrText>
      </w:r>
      <w:r>
        <w:fldChar w:fldCharType="separate"/>
      </w:r>
      <w:r>
        <w:t>83</w:t>
      </w:r>
      <w:r>
        <w:fldChar w:fldCharType="end"/>
      </w:r>
    </w:p>
    <w:p w14:paraId="5B26E996" w14:textId="7110B32C" w:rsidR="00A87DAC" w:rsidRDefault="00A87DAC">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_Toc58583012 \h </w:instrText>
      </w:r>
      <w:r>
        <w:fldChar w:fldCharType="separate"/>
      </w:r>
      <w:r>
        <w:t>83</w:t>
      </w:r>
      <w:r>
        <w:fldChar w:fldCharType="end"/>
      </w:r>
    </w:p>
    <w:p w14:paraId="7EDBF5CE" w14:textId="2450FC57" w:rsidR="00A87DAC" w:rsidRDefault="00A87DAC">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_Toc58583013 \h </w:instrText>
      </w:r>
      <w:r>
        <w:fldChar w:fldCharType="separate"/>
      </w:r>
      <w:r>
        <w:t>83</w:t>
      </w:r>
      <w:r>
        <w:fldChar w:fldCharType="end"/>
      </w:r>
    </w:p>
    <w:p w14:paraId="5771E9A1" w14:textId="6A4D44FC" w:rsidR="00A87DAC" w:rsidRDefault="00A87DAC">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_Toc58583014 \h </w:instrText>
      </w:r>
      <w:r>
        <w:fldChar w:fldCharType="separate"/>
      </w:r>
      <w:r>
        <w:t>83</w:t>
      </w:r>
      <w:r>
        <w:fldChar w:fldCharType="end"/>
      </w:r>
    </w:p>
    <w:p w14:paraId="481CA0D3" w14:textId="3D61038E" w:rsidR="00A87DAC" w:rsidRDefault="00A87DAC">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_Toc58583015 \h </w:instrText>
      </w:r>
      <w:r>
        <w:fldChar w:fldCharType="separate"/>
      </w:r>
      <w:r>
        <w:t>83</w:t>
      </w:r>
      <w:r>
        <w:fldChar w:fldCharType="end"/>
      </w:r>
    </w:p>
    <w:p w14:paraId="0D52A89B" w14:textId="21543B17" w:rsidR="00A87DAC" w:rsidRDefault="00A87DAC">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 (Collection)</w:t>
      </w:r>
      <w:r>
        <w:tab/>
      </w:r>
      <w:r>
        <w:fldChar w:fldCharType="begin" w:fldLock="1"/>
      </w:r>
      <w:r>
        <w:instrText xml:space="preserve"> PAGEREF _Toc58583016 \h </w:instrText>
      </w:r>
      <w:r>
        <w:fldChar w:fldCharType="separate"/>
      </w:r>
      <w:r>
        <w:t>84</w:t>
      </w:r>
      <w:r>
        <w:fldChar w:fldCharType="end"/>
      </w:r>
    </w:p>
    <w:p w14:paraId="371AEFA4" w14:textId="2D3F6A45" w:rsidR="00A87DAC" w:rsidRDefault="00A87DAC">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_Toc58583017 \h </w:instrText>
      </w:r>
      <w:r>
        <w:fldChar w:fldCharType="separate"/>
      </w:r>
      <w:r>
        <w:t>84</w:t>
      </w:r>
      <w:r>
        <w:fldChar w:fldCharType="end"/>
      </w:r>
    </w:p>
    <w:p w14:paraId="1F683C4C" w14:textId="4569F5D7" w:rsidR="00A87DAC" w:rsidRDefault="00A87DAC">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_Toc58583018 \h </w:instrText>
      </w:r>
      <w:r>
        <w:fldChar w:fldCharType="separate"/>
      </w:r>
      <w:r>
        <w:t>84</w:t>
      </w:r>
      <w:r>
        <w:fldChar w:fldCharType="end"/>
      </w:r>
    </w:p>
    <w:p w14:paraId="7CDE01A7" w14:textId="140FBD55" w:rsidR="00A87DAC" w:rsidRDefault="00A87DAC">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_Toc58583019 \h </w:instrText>
      </w:r>
      <w:r>
        <w:fldChar w:fldCharType="separate"/>
      </w:r>
      <w:r>
        <w:t>84</w:t>
      </w:r>
      <w:r>
        <w:fldChar w:fldCharType="end"/>
      </w:r>
    </w:p>
    <w:p w14:paraId="6BF25FE6" w14:textId="0875578B" w:rsidR="00A87DAC" w:rsidRDefault="00A87DAC">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_Toc58583020 \h </w:instrText>
      </w:r>
      <w:r>
        <w:fldChar w:fldCharType="separate"/>
      </w:r>
      <w:r>
        <w:t>84</w:t>
      </w:r>
      <w:r>
        <w:fldChar w:fldCharType="end"/>
      </w:r>
    </w:p>
    <w:p w14:paraId="4C55DAB0" w14:textId="6102026D" w:rsidR="00A87DAC" w:rsidRDefault="00A87DAC">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_Toc58583021 \h </w:instrText>
      </w:r>
      <w:r>
        <w:fldChar w:fldCharType="separate"/>
      </w:r>
      <w:r>
        <w:t>85</w:t>
      </w:r>
      <w:r>
        <w:fldChar w:fldCharType="end"/>
      </w:r>
    </w:p>
    <w:p w14:paraId="14B36D94" w14:textId="3F6E4000" w:rsidR="00A87DAC" w:rsidRDefault="00A87DAC">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_Toc58583022 \h </w:instrText>
      </w:r>
      <w:r>
        <w:fldChar w:fldCharType="separate"/>
      </w:r>
      <w:r>
        <w:t>85</w:t>
      </w:r>
      <w:r>
        <w:fldChar w:fldCharType="end"/>
      </w:r>
    </w:p>
    <w:p w14:paraId="427F7FDC" w14:textId="7F728173" w:rsidR="00A87DAC" w:rsidRDefault="00A87DAC">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_Toc58583023 \h </w:instrText>
      </w:r>
      <w:r>
        <w:fldChar w:fldCharType="separate"/>
      </w:r>
      <w:r>
        <w:t>85</w:t>
      </w:r>
      <w:r>
        <w:fldChar w:fldCharType="end"/>
      </w:r>
    </w:p>
    <w:p w14:paraId="3059047F" w14:textId="2FB1228E" w:rsidR="00A87DAC" w:rsidRDefault="00A87DAC">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_Toc58583024 \h </w:instrText>
      </w:r>
      <w:r>
        <w:fldChar w:fldCharType="separate"/>
      </w:r>
      <w:r>
        <w:t>86</w:t>
      </w:r>
      <w:r>
        <w:fldChar w:fldCharType="end"/>
      </w:r>
    </w:p>
    <w:p w14:paraId="620E535A" w14:textId="1D971ABB" w:rsidR="00A87DAC" w:rsidRDefault="00A87DAC">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_Toc58583025 \h </w:instrText>
      </w:r>
      <w:r>
        <w:fldChar w:fldCharType="separate"/>
      </w:r>
      <w:r>
        <w:t>86</w:t>
      </w:r>
      <w:r>
        <w:fldChar w:fldCharType="end"/>
      </w:r>
    </w:p>
    <w:p w14:paraId="5AA08E04" w14:textId="66D53FAF" w:rsidR="00A87DAC" w:rsidRDefault="00A87DAC">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_Toc58583026 \h </w:instrText>
      </w:r>
      <w:r>
        <w:fldChar w:fldCharType="separate"/>
      </w:r>
      <w:r>
        <w:t>86</w:t>
      </w:r>
      <w:r>
        <w:fldChar w:fldCharType="end"/>
      </w:r>
    </w:p>
    <w:p w14:paraId="5C7525FD" w14:textId="67B914DB" w:rsidR="00A87DAC" w:rsidRDefault="00A87DAC">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 (Document)</w:t>
      </w:r>
      <w:r>
        <w:tab/>
      </w:r>
      <w:r>
        <w:fldChar w:fldCharType="begin" w:fldLock="1"/>
      </w:r>
      <w:r>
        <w:instrText xml:space="preserve"> PAGEREF _Toc58583027 \h </w:instrText>
      </w:r>
      <w:r>
        <w:fldChar w:fldCharType="separate"/>
      </w:r>
      <w:r>
        <w:t>87</w:t>
      </w:r>
      <w:r>
        <w:fldChar w:fldCharType="end"/>
      </w:r>
    </w:p>
    <w:p w14:paraId="153F4264" w14:textId="0C6E5691" w:rsidR="00A87DAC" w:rsidRDefault="00A87DAC">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_Toc58583028 \h </w:instrText>
      </w:r>
      <w:r>
        <w:fldChar w:fldCharType="separate"/>
      </w:r>
      <w:r>
        <w:t>87</w:t>
      </w:r>
      <w:r>
        <w:fldChar w:fldCharType="end"/>
      </w:r>
    </w:p>
    <w:p w14:paraId="36E2A3E3" w14:textId="60A56C7C" w:rsidR="00A87DAC" w:rsidRDefault="00A87DAC">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_Toc58583029 \h </w:instrText>
      </w:r>
      <w:r>
        <w:fldChar w:fldCharType="separate"/>
      </w:r>
      <w:r>
        <w:t>87</w:t>
      </w:r>
      <w:r>
        <w:fldChar w:fldCharType="end"/>
      </w:r>
    </w:p>
    <w:p w14:paraId="2FB5FFBA" w14:textId="33513667" w:rsidR="00A87DAC" w:rsidRDefault="00A87DAC">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_Toc58583030 \h </w:instrText>
      </w:r>
      <w:r>
        <w:fldChar w:fldCharType="separate"/>
      </w:r>
      <w:r>
        <w:t>87</w:t>
      </w:r>
      <w:r>
        <w:fldChar w:fldCharType="end"/>
      </w:r>
    </w:p>
    <w:p w14:paraId="74204840" w14:textId="3B0F1C0D" w:rsidR="00A87DAC" w:rsidRDefault="00A87DAC">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_Toc58583031 \h </w:instrText>
      </w:r>
      <w:r>
        <w:fldChar w:fldCharType="separate"/>
      </w:r>
      <w:r>
        <w:t>87</w:t>
      </w:r>
      <w:r>
        <w:fldChar w:fldCharType="end"/>
      </w:r>
    </w:p>
    <w:p w14:paraId="1580BC9C" w14:textId="60DEFCAD" w:rsidR="00A87DAC" w:rsidRDefault="00A87DAC">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_Toc58583032 \h </w:instrText>
      </w:r>
      <w:r>
        <w:fldChar w:fldCharType="separate"/>
      </w:r>
      <w:r>
        <w:t>89</w:t>
      </w:r>
      <w:r>
        <w:fldChar w:fldCharType="end"/>
      </w:r>
    </w:p>
    <w:p w14:paraId="06D05BCE" w14:textId="264C75C8" w:rsidR="00A87DAC" w:rsidRDefault="00A87DAC">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_Toc58583033 \h </w:instrText>
      </w:r>
      <w:r>
        <w:fldChar w:fldCharType="separate"/>
      </w:r>
      <w:r>
        <w:t>89</w:t>
      </w:r>
      <w:r>
        <w:fldChar w:fldCharType="end"/>
      </w:r>
    </w:p>
    <w:p w14:paraId="025EAAFB" w14:textId="1115B4D3" w:rsidR="00A87DAC" w:rsidRDefault="00A87DAC">
      <w:pPr>
        <w:pStyle w:val="TOC6"/>
        <w:rPr>
          <w:rFonts w:asciiTheme="minorHAnsi" w:eastAsiaTheme="minorEastAsia" w:hAnsiTheme="minorHAnsi" w:cstheme="minorBidi"/>
          <w:sz w:val="22"/>
          <w:szCs w:val="22"/>
          <w:lang w:eastAsia="en-GB"/>
        </w:rPr>
      </w:pPr>
      <w:r>
        <w:t>6.1.3.5.4.2</w:t>
      </w:r>
      <w:r>
        <w:rPr>
          <w:rFonts w:asciiTheme="minorHAnsi" w:eastAsiaTheme="minorEastAsia" w:hAnsiTheme="minorHAnsi" w:cstheme="minorBidi"/>
          <w:sz w:val="22"/>
          <w:szCs w:val="22"/>
          <w:lang w:eastAsia="en-GB"/>
        </w:rPr>
        <w:tab/>
      </w:r>
      <w:r>
        <w:t>Operation: update-sor</w:t>
      </w:r>
      <w:r>
        <w:tab/>
      </w:r>
      <w:r>
        <w:fldChar w:fldCharType="begin" w:fldLock="1"/>
      </w:r>
      <w:r>
        <w:instrText xml:space="preserve"> PAGEREF _Toc58583034 \h </w:instrText>
      </w:r>
      <w:r>
        <w:fldChar w:fldCharType="separate"/>
      </w:r>
      <w:r>
        <w:t>89</w:t>
      </w:r>
      <w:r>
        <w:fldChar w:fldCharType="end"/>
      </w:r>
    </w:p>
    <w:p w14:paraId="04D21B0E" w14:textId="274DE3FC" w:rsidR="00A87DAC" w:rsidRDefault="00A87DAC">
      <w:pPr>
        <w:pStyle w:val="TOC7"/>
        <w:rPr>
          <w:rFonts w:asciiTheme="minorHAnsi" w:eastAsiaTheme="minorEastAsia" w:hAnsiTheme="minorHAnsi" w:cstheme="minorBidi"/>
          <w:sz w:val="22"/>
          <w:szCs w:val="22"/>
          <w:lang w:eastAsia="en-GB"/>
        </w:rPr>
      </w:pPr>
      <w:r>
        <w:t>6.1.3.5.4.2.1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_Toc58583035 \h </w:instrText>
      </w:r>
      <w:r>
        <w:fldChar w:fldCharType="separate"/>
      </w:r>
      <w:r>
        <w:t>89</w:t>
      </w:r>
      <w:r>
        <w:fldChar w:fldCharType="end"/>
      </w:r>
    </w:p>
    <w:p w14:paraId="0B64A096" w14:textId="608B3392" w:rsidR="00A87DAC" w:rsidRDefault="00A87DAC">
      <w:pPr>
        <w:pStyle w:val="TOC7"/>
        <w:rPr>
          <w:rFonts w:asciiTheme="minorHAnsi" w:eastAsiaTheme="minorEastAsia" w:hAnsiTheme="minorHAnsi" w:cstheme="minorBidi"/>
          <w:sz w:val="22"/>
          <w:szCs w:val="22"/>
          <w:lang w:eastAsia="en-GB"/>
        </w:rPr>
      </w:pPr>
      <w:r>
        <w:t>6.1.3.5.4.2.2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_Toc58583036 \h </w:instrText>
      </w:r>
      <w:r>
        <w:fldChar w:fldCharType="separate"/>
      </w:r>
      <w:r>
        <w:t>89</w:t>
      </w:r>
      <w:r>
        <w:fldChar w:fldCharType="end"/>
      </w:r>
    </w:p>
    <w:p w14:paraId="2E716351" w14:textId="49F0D457" w:rsidR="00A87DAC" w:rsidRDefault="00A87DAC">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 (Document)</w:t>
      </w:r>
      <w:r>
        <w:tab/>
      </w:r>
      <w:r>
        <w:fldChar w:fldCharType="begin" w:fldLock="1"/>
      </w:r>
      <w:r>
        <w:instrText xml:space="preserve"> PAGEREF _Toc58583037 \h </w:instrText>
      </w:r>
      <w:r>
        <w:fldChar w:fldCharType="separate"/>
      </w:r>
      <w:r>
        <w:t>89</w:t>
      </w:r>
      <w:r>
        <w:fldChar w:fldCharType="end"/>
      </w:r>
    </w:p>
    <w:p w14:paraId="4EFBD3EC" w14:textId="2C5DF654" w:rsidR="00A87DAC" w:rsidRDefault="00A87DAC">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_Toc58583038 \h </w:instrText>
      </w:r>
      <w:r>
        <w:fldChar w:fldCharType="separate"/>
      </w:r>
      <w:r>
        <w:t>89</w:t>
      </w:r>
      <w:r>
        <w:fldChar w:fldCharType="end"/>
      </w:r>
    </w:p>
    <w:p w14:paraId="2DFDF235" w14:textId="27ECB6F3" w:rsidR="00A87DAC" w:rsidRDefault="00A87DAC">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_Toc58583039 \h </w:instrText>
      </w:r>
      <w:r>
        <w:fldChar w:fldCharType="separate"/>
      </w:r>
      <w:r>
        <w:t>89</w:t>
      </w:r>
      <w:r>
        <w:fldChar w:fldCharType="end"/>
      </w:r>
    </w:p>
    <w:p w14:paraId="02419D32" w14:textId="1B7D5F5D" w:rsidR="00A87DAC" w:rsidRDefault="00A87DAC">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_Toc58583040 \h </w:instrText>
      </w:r>
      <w:r>
        <w:fldChar w:fldCharType="separate"/>
      </w:r>
      <w:r>
        <w:t>90</w:t>
      </w:r>
      <w:r>
        <w:fldChar w:fldCharType="end"/>
      </w:r>
    </w:p>
    <w:p w14:paraId="2A3834A6" w14:textId="226DB023" w:rsidR="00A87DAC" w:rsidRDefault="00A87DAC">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_Toc58583041 \h </w:instrText>
      </w:r>
      <w:r>
        <w:fldChar w:fldCharType="separate"/>
      </w:r>
      <w:r>
        <w:t>90</w:t>
      </w:r>
      <w:r>
        <w:fldChar w:fldCharType="end"/>
      </w:r>
    </w:p>
    <w:p w14:paraId="49488199" w14:textId="1ED5D94B" w:rsidR="00A87DAC" w:rsidRDefault="00A87DAC">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 (Document)</w:t>
      </w:r>
      <w:r>
        <w:tab/>
      </w:r>
      <w:r>
        <w:fldChar w:fldCharType="begin" w:fldLock="1"/>
      </w:r>
      <w:r>
        <w:instrText xml:space="preserve"> PAGEREF _Toc58583042 \h </w:instrText>
      </w:r>
      <w:r>
        <w:fldChar w:fldCharType="separate"/>
      </w:r>
      <w:r>
        <w:t>91</w:t>
      </w:r>
      <w:r>
        <w:fldChar w:fldCharType="end"/>
      </w:r>
    </w:p>
    <w:p w14:paraId="7DA0AB63" w14:textId="217087AA" w:rsidR="00A87DAC" w:rsidRDefault="00A87DAC">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_Toc58583043 \h </w:instrText>
      </w:r>
      <w:r>
        <w:fldChar w:fldCharType="separate"/>
      </w:r>
      <w:r>
        <w:t>91</w:t>
      </w:r>
      <w:r>
        <w:fldChar w:fldCharType="end"/>
      </w:r>
    </w:p>
    <w:p w14:paraId="17DBE8E2" w14:textId="4A0E12A6" w:rsidR="00A87DAC" w:rsidRDefault="00A87DAC">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_Toc58583044 \h </w:instrText>
      </w:r>
      <w:r>
        <w:fldChar w:fldCharType="separate"/>
      </w:r>
      <w:r>
        <w:t>91</w:t>
      </w:r>
      <w:r>
        <w:fldChar w:fldCharType="end"/>
      </w:r>
    </w:p>
    <w:p w14:paraId="6A81D993" w14:textId="05266E0A" w:rsidR="00A87DAC" w:rsidRDefault="00A87DAC">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_Toc58583045 \h </w:instrText>
      </w:r>
      <w:r>
        <w:fldChar w:fldCharType="separate"/>
      </w:r>
      <w:r>
        <w:t>91</w:t>
      </w:r>
      <w:r>
        <w:fldChar w:fldCharType="end"/>
      </w:r>
    </w:p>
    <w:p w14:paraId="1284D471" w14:textId="734CAE5D" w:rsidR="00A87DAC" w:rsidRDefault="00A87DAC">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_Toc58583046 \h </w:instrText>
      </w:r>
      <w:r>
        <w:fldChar w:fldCharType="separate"/>
      </w:r>
      <w:r>
        <w:t>91</w:t>
      </w:r>
      <w:r>
        <w:fldChar w:fldCharType="end"/>
      </w:r>
    </w:p>
    <w:p w14:paraId="0CD6A615" w14:textId="501C64F5" w:rsidR="00A87DAC" w:rsidRDefault="00A87DAC">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 (Document)</w:t>
      </w:r>
      <w:r>
        <w:tab/>
      </w:r>
      <w:r>
        <w:fldChar w:fldCharType="begin" w:fldLock="1"/>
      </w:r>
      <w:r>
        <w:instrText xml:space="preserve"> PAGEREF _Toc58583047 \h </w:instrText>
      </w:r>
      <w:r>
        <w:fldChar w:fldCharType="separate"/>
      </w:r>
      <w:r>
        <w:t>92</w:t>
      </w:r>
      <w:r>
        <w:fldChar w:fldCharType="end"/>
      </w:r>
    </w:p>
    <w:p w14:paraId="21AE1B7E" w14:textId="5EF7DEAF" w:rsidR="00A87DAC" w:rsidRDefault="00A87DAC">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_Toc58583048 \h </w:instrText>
      </w:r>
      <w:r>
        <w:fldChar w:fldCharType="separate"/>
      </w:r>
      <w:r>
        <w:t>92</w:t>
      </w:r>
      <w:r>
        <w:fldChar w:fldCharType="end"/>
      </w:r>
    </w:p>
    <w:p w14:paraId="2F617C87" w14:textId="02A6EB2A" w:rsidR="00A87DAC" w:rsidRDefault="00A87DAC">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_Toc58583049 \h </w:instrText>
      </w:r>
      <w:r>
        <w:fldChar w:fldCharType="separate"/>
      </w:r>
      <w:r>
        <w:t>92</w:t>
      </w:r>
      <w:r>
        <w:fldChar w:fldCharType="end"/>
      </w:r>
    </w:p>
    <w:p w14:paraId="49F31305" w14:textId="72083BAC" w:rsidR="00A87DAC" w:rsidRDefault="00A87DAC">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_Toc58583050 \h </w:instrText>
      </w:r>
      <w:r>
        <w:fldChar w:fldCharType="separate"/>
      </w:r>
      <w:r>
        <w:t>92</w:t>
      </w:r>
      <w:r>
        <w:fldChar w:fldCharType="end"/>
      </w:r>
    </w:p>
    <w:p w14:paraId="0D2D87B4" w14:textId="1F235A0F" w:rsidR="00A87DAC" w:rsidRDefault="00A87DAC">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_Toc58583051 \h </w:instrText>
      </w:r>
      <w:r>
        <w:fldChar w:fldCharType="separate"/>
      </w:r>
      <w:r>
        <w:t>92</w:t>
      </w:r>
      <w:r>
        <w:fldChar w:fldCharType="end"/>
      </w:r>
    </w:p>
    <w:p w14:paraId="26BBB28C" w14:textId="5FCB1D8D" w:rsidR="00A87DAC" w:rsidRDefault="00A87DAC">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 (Document)</w:t>
      </w:r>
      <w:r>
        <w:tab/>
      </w:r>
      <w:r>
        <w:fldChar w:fldCharType="begin" w:fldLock="1"/>
      </w:r>
      <w:r>
        <w:instrText xml:space="preserve"> PAGEREF _Toc58583052 \h </w:instrText>
      </w:r>
      <w:r>
        <w:fldChar w:fldCharType="separate"/>
      </w:r>
      <w:r>
        <w:t>94</w:t>
      </w:r>
      <w:r>
        <w:fldChar w:fldCharType="end"/>
      </w:r>
    </w:p>
    <w:p w14:paraId="09BD7A82" w14:textId="6D0C705B" w:rsidR="00A87DAC" w:rsidRDefault="00A87DAC">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_Toc58583053 \h </w:instrText>
      </w:r>
      <w:r>
        <w:fldChar w:fldCharType="separate"/>
      </w:r>
      <w:r>
        <w:t>94</w:t>
      </w:r>
      <w:r>
        <w:fldChar w:fldCharType="end"/>
      </w:r>
    </w:p>
    <w:p w14:paraId="451171F1" w14:textId="5E8014E5" w:rsidR="00A87DAC" w:rsidRDefault="00A87DAC">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_Toc58583054 \h </w:instrText>
      </w:r>
      <w:r>
        <w:fldChar w:fldCharType="separate"/>
      </w:r>
      <w:r>
        <w:t>94</w:t>
      </w:r>
      <w:r>
        <w:fldChar w:fldCharType="end"/>
      </w:r>
    </w:p>
    <w:p w14:paraId="494D048A" w14:textId="7F80C4F3" w:rsidR="00A87DAC" w:rsidRDefault="00A87DAC">
      <w:pPr>
        <w:pStyle w:val="TOC5"/>
        <w:rPr>
          <w:rFonts w:asciiTheme="minorHAnsi" w:eastAsiaTheme="minorEastAsia" w:hAnsiTheme="minorHAnsi" w:cstheme="minorBidi"/>
          <w:sz w:val="22"/>
          <w:szCs w:val="22"/>
          <w:lang w:eastAsia="en-GB"/>
        </w:rPr>
      </w:pPr>
      <w:r>
        <w:lastRenderedPageBreak/>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_Toc58583055 \h </w:instrText>
      </w:r>
      <w:r>
        <w:fldChar w:fldCharType="separate"/>
      </w:r>
      <w:r>
        <w:t>94</w:t>
      </w:r>
      <w:r>
        <w:fldChar w:fldCharType="end"/>
      </w:r>
    </w:p>
    <w:p w14:paraId="2AB401BE" w14:textId="6599FB0C" w:rsidR="00A87DAC" w:rsidRDefault="00A87DAC">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_Toc58583056 \h </w:instrText>
      </w:r>
      <w:r>
        <w:fldChar w:fldCharType="separate"/>
      </w:r>
      <w:r>
        <w:t>94</w:t>
      </w:r>
      <w:r>
        <w:fldChar w:fldCharType="end"/>
      </w:r>
    </w:p>
    <w:p w14:paraId="56B3A72B" w14:textId="2DC2F838" w:rsidR="00A87DAC" w:rsidRDefault="00A87DAC">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 (Document)</w:t>
      </w:r>
      <w:r>
        <w:tab/>
      </w:r>
      <w:r>
        <w:fldChar w:fldCharType="begin" w:fldLock="1"/>
      </w:r>
      <w:r>
        <w:instrText xml:space="preserve"> PAGEREF _Toc58583057 \h </w:instrText>
      </w:r>
      <w:r>
        <w:fldChar w:fldCharType="separate"/>
      </w:r>
      <w:r>
        <w:t>95</w:t>
      </w:r>
      <w:r>
        <w:fldChar w:fldCharType="end"/>
      </w:r>
    </w:p>
    <w:p w14:paraId="452111F5" w14:textId="5526C21F" w:rsidR="00A87DAC" w:rsidRDefault="00A87DAC">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_Toc58583058 \h </w:instrText>
      </w:r>
      <w:r>
        <w:fldChar w:fldCharType="separate"/>
      </w:r>
      <w:r>
        <w:t>95</w:t>
      </w:r>
      <w:r>
        <w:fldChar w:fldCharType="end"/>
      </w:r>
    </w:p>
    <w:p w14:paraId="20BACF14" w14:textId="34578C0E" w:rsidR="00A87DAC" w:rsidRDefault="00A87DAC">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_Toc58583059 \h </w:instrText>
      </w:r>
      <w:r>
        <w:fldChar w:fldCharType="separate"/>
      </w:r>
      <w:r>
        <w:t>95</w:t>
      </w:r>
      <w:r>
        <w:fldChar w:fldCharType="end"/>
      </w:r>
    </w:p>
    <w:p w14:paraId="39A6FB65" w14:textId="6EFAD7A5" w:rsidR="00A87DAC" w:rsidRDefault="00A87DAC">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_Toc58583060 \h </w:instrText>
      </w:r>
      <w:r>
        <w:fldChar w:fldCharType="separate"/>
      </w:r>
      <w:r>
        <w:t>95</w:t>
      </w:r>
      <w:r>
        <w:fldChar w:fldCharType="end"/>
      </w:r>
    </w:p>
    <w:p w14:paraId="56073652" w14:textId="7FFD933E" w:rsidR="00A87DAC" w:rsidRDefault="00A87DAC">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_Toc58583061 \h </w:instrText>
      </w:r>
      <w:r>
        <w:fldChar w:fldCharType="separate"/>
      </w:r>
      <w:r>
        <w:t>95</w:t>
      </w:r>
      <w:r>
        <w:fldChar w:fldCharType="end"/>
      </w:r>
    </w:p>
    <w:p w14:paraId="6DBBBF74" w14:textId="3F97BE1A" w:rsidR="00A87DAC" w:rsidRDefault="00A87DAC">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 (Document)</w:t>
      </w:r>
      <w:r>
        <w:tab/>
      </w:r>
      <w:r>
        <w:fldChar w:fldCharType="begin" w:fldLock="1"/>
      </w:r>
      <w:r>
        <w:instrText xml:space="preserve"> PAGEREF _Toc58583062 \h </w:instrText>
      </w:r>
      <w:r>
        <w:fldChar w:fldCharType="separate"/>
      </w:r>
      <w:r>
        <w:t>96</w:t>
      </w:r>
      <w:r>
        <w:fldChar w:fldCharType="end"/>
      </w:r>
    </w:p>
    <w:p w14:paraId="56ACB2E9" w14:textId="2906F8BB" w:rsidR="00A87DAC" w:rsidRDefault="00A87DAC">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_Toc58583063 \h </w:instrText>
      </w:r>
      <w:r>
        <w:fldChar w:fldCharType="separate"/>
      </w:r>
      <w:r>
        <w:t>96</w:t>
      </w:r>
      <w:r>
        <w:fldChar w:fldCharType="end"/>
      </w:r>
    </w:p>
    <w:p w14:paraId="3A587288" w14:textId="5240BAEF" w:rsidR="00A87DAC" w:rsidRDefault="00A87DAC">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_Toc58583064 \h </w:instrText>
      </w:r>
      <w:r>
        <w:fldChar w:fldCharType="separate"/>
      </w:r>
      <w:r>
        <w:t>96</w:t>
      </w:r>
      <w:r>
        <w:fldChar w:fldCharType="end"/>
      </w:r>
    </w:p>
    <w:p w14:paraId="6E2E95BC" w14:textId="2CD93759" w:rsidR="00A87DAC" w:rsidRDefault="00A87DAC">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_Toc58583065 \h </w:instrText>
      </w:r>
      <w:r>
        <w:fldChar w:fldCharType="separate"/>
      </w:r>
      <w:r>
        <w:t>97</w:t>
      </w:r>
      <w:r>
        <w:fldChar w:fldCharType="end"/>
      </w:r>
    </w:p>
    <w:p w14:paraId="0C332E55" w14:textId="182C3C61" w:rsidR="00A87DAC" w:rsidRDefault="00A87DAC">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_Toc58583066 \h </w:instrText>
      </w:r>
      <w:r>
        <w:fldChar w:fldCharType="separate"/>
      </w:r>
      <w:r>
        <w:t>97</w:t>
      </w:r>
      <w:r>
        <w:fldChar w:fldCharType="end"/>
      </w:r>
    </w:p>
    <w:p w14:paraId="22852F0C" w14:textId="5E1DBC35" w:rsidR="00A87DAC" w:rsidRDefault="00A87DAC">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 (Document)</w:t>
      </w:r>
      <w:r>
        <w:tab/>
      </w:r>
      <w:r>
        <w:fldChar w:fldCharType="begin" w:fldLock="1"/>
      </w:r>
      <w:r>
        <w:instrText xml:space="preserve"> PAGEREF _Toc58583067 \h </w:instrText>
      </w:r>
      <w:r>
        <w:fldChar w:fldCharType="separate"/>
      </w:r>
      <w:r>
        <w:t>98</w:t>
      </w:r>
      <w:r>
        <w:fldChar w:fldCharType="end"/>
      </w:r>
    </w:p>
    <w:p w14:paraId="6A6AB3BA" w14:textId="3DFE67D6" w:rsidR="00A87DAC" w:rsidRDefault="00A87DAC">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_Toc58583068 \h </w:instrText>
      </w:r>
      <w:r>
        <w:fldChar w:fldCharType="separate"/>
      </w:r>
      <w:r>
        <w:t>98</w:t>
      </w:r>
      <w:r>
        <w:fldChar w:fldCharType="end"/>
      </w:r>
    </w:p>
    <w:p w14:paraId="1A7DD4A5" w14:textId="6104E15A" w:rsidR="00A87DAC" w:rsidRDefault="00A87DAC">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_Toc58583069 \h </w:instrText>
      </w:r>
      <w:r>
        <w:fldChar w:fldCharType="separate"/>
      </w:r>
      <w:r>
        <w:t>98</w:t>
      </w:r>
      <w:r>
        <w:fldChar w:fldCharType="end"/>
      </w:r>
    </w:p>
    <w:p w14:paraId="68536AE5" w14:textId="508D67CB" w:rsidR="00A87DAC" w:rsidRDefault="00A87DAC">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_Toc58583070 \h </w:instrText>
      </w:r>
      <w:r>
        <w:fldChar w:fldCharType="separate"/>
      </w:r>
      <w:r>
        <w:t>98</w:t>
      </w:r>
      <w:r>
        <w:fldChar w:fldCharType="end"/>
      </w:r>
    </w:p>
    <w:p w14:paraId="6338D2CB" w14:textId="545B2053" w:rsidR="00A87DAC" w:rsidRDefault="00A87DAC">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_Toc58583071 \h </w:instrText>
      </w:r>
      <w:r>
        <w:fldChar w:fldCharType="separate"/>
      </w:r>
      <w:r>
        <w:t>98</w:t>
      </w:r>
      <w:r>
        <w:fldChar w:fldCharType="end"/>
      </w:r>
    </w:p>
    <w:p w14:paraId="15FB9C67" w14:textId="7E4CD49D" w:rsidR="00A87DAC" w:rsidRDefault="00A87DAC">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 (Document)</w:t>
      </w:r>
      <w:r>
        <w:tab/>
      </w:r>
      <w:r>
        <w:fldChar w:fldCharType="begin" w:fldLock="1"/>
      </w:r>
      <w:r>
        <w:instrText xml:space="preserve"> PAGEREF _Toc58583072 \h </w:instrText>
      </w:r>
      <w:r>
        <w:fldChar w:fldCharType="separate"/>
      </w:r>
      <w:r>
        <w:t>99</w:t>
      </w:r>
      <w:r>
        <w:fldChar w:fldCharType="end"/>
      </w:r>
    </w:p>
    <w:p w14:paraId="70ABC90C" w14:textId="50DAFA46" w:rsidR="00A87DAC" w:rsidRDefault="00A87DAC">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_Toc58583073 \h </w:instrText>
      </w:r>
      <w:r>
        <w:fldChar w:fldCharType="separate"/>
      </w:r>
      <w:r>
        <w:t>99</w:t>
      </w:r>
      <w:r>
        <w:fldChar w:fldCharType="end"/>
      </w:r>
    </w:p>
    <w:p w14:paraId="094CC2F4" w14:textId="2E5F4B86" w:rsidR="00A87DAC" w:rsidRDefault="00A87DAC">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_Toc58583074 \h </w:instrText>
      </w:r>
      <w:r>
        <w:fldChar w:fldCharType="separate"/>
      </w:r>
      <w:r>
        <w:t>99</w:t>
      </w:r>
      <w:r>
        <w:fldChar w:fldCharType="end"/>
      </w:r>
    </w:p>
    <w:p w14:paraId="60DFCC34" w14:textId="4017F579" w:rsidR="00A87DAC" w:rsidRDefault="00A87DAC">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_Toc58583075 \h </w:instrText>
      </w:r>
      <w:r>
        <w:fldChar w:fldCharType="separate"/>
      </w:r>
      <w:r>
        <w:t>100</w:t>
      </w:r>
      <w:r>
        <w:fldChar w:fldCharType="end"/>
      </w:r>
    </w:p>
    <w:p w14:paraId="04A9BE43" w14:textId="5EA1EB02" w:rsidR="00A87DAC" w:rsidRDefault="00A87DAC">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_Toc58583076 \h </w:instrText>
      </w:r>
      <w:r>
        <w:fldChar w:fldCharType="separate"/>
      </w:r>
      <w:r>
        <w:t>100</w:t>
      </w:r>
      <w:r>
        <w:fldChar w:fldCharType="end"/>
      </w:r>
    </w:p>
    <w:p w14:paraId="7EF4BBDF" w14:textId="5B99A866" w:rsidR="00A87DAC" w:rsidRDefault="00A87DAC">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 (Document)</w:t>
      </w:r>
      <w:r>
        <w:tab/>
      </w:r>
      <w:r>
        <w:fldChar w:fldCharType="begin" w:fldLock="1"/>
      </w:r>
      <w:r>
        <w:instrText xml:space="preserve"> PAGEREF _Toc58583077 \h </w:instrText>
      </w:r>
      <w:r>
        <w:fldChar w:fldCharType="separate"/>
      </w:r>
      <w:r>
        <w:t>100</w:t>
      </w:r>
      <w:r>
        <w:fldChar w:fldCharType="end"/>
      </w:r>
    </w:p>
    <w:p w14:paraId="0DD8484F" w14:textId="087D54FE" w:rsidR="00A87DAC" w:rsidRDefault="00A87DAC">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_Toc58583078 \h </w:instrText>
      </w:r>
      <w:r>
        <w:fldChar w:fldCharType="separate"/>
      </w:r>
      <w:r>
        <w:t>100</w:t>
      </w:r>
      <w:r>
        <w:fldChar w:fldCharType="end"/>
      </w:r>
    </w:p>
    <w:p w14:paraId="3D5AC090" w14:textId="2A64B422" w:rsidR="00A87DAC" w:rsidRDefault="00A87DAC">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_Toc58583079 \h </w:instrText>
      </w:r>
      <w:r>
        <w:fldChar w:fldCharType="separate"/>
      </w:r>
      <w:r>
        <w:t>100</w:t>
      </w:r>
      <w:r>
        <w:fldChar w:fldCharType="end"/>
      </w:r>
    </w:p>
    <w:p w14:paraId="5D9A2130" w14:textId="1E3730DF" w:rsidR="00A87DAC" w:rsidRDefault="00A87DAC">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_Toc58583080 \h </w:instrText>
      </w:r>
      <w:r>
        <w:fldChar w:fldCharType="separate"/>
      </w:r>
      <w:r>
        <w:t>100</w:t>
      </w:r>
      <w:r>
        <w:fldChar w:fldCharType="end"/>
      </w:r>
    </w:p>
    <w:p w14:paraId="7CF81636" w14:textId="60EEE5A4" w:rsidR="00A87DAC" w:rsidRDefault="00A87DAC">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_Toc58583081 \h </w:instrText>
      </w:r>
      <w:r>
        <w:fldChar w:fldCharType="separate"/>
      </w:r>
      <w:r>
        <w:t>100</w:t>
      </w:r>
      <w:r>
        <w:fldChar w:fldCharType="end"/>
      </w:r>
    </w:p>
    <w:p w14:paraId="54790569" w14:textId="5A0166E3" w:rsidR="00A87DAC" w:rsidRDefault="00A87DAC">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 (Collection)</w:t>
      </w:r>
      <w:r>
        <w:tab/>
      </w:r>
      <w:r>
        <w:fldChar w:fldCharType="begin" w:fldLock="1"/>
      </w:r>
      <w:r>
        <w:instrText xml:space="preserve"> PAGEREF _Toc58583082 \h </w:instrText>
      </w:r>
      <w:r>
        <w:fldChar w:fldCharType="separate"/>
      </w:r>
      <w:r>
        <w:t>101</w:t>
      </w:r>
      <w:r>
        <w:fldChar w:fldCharType="end"/>
      </w:r>
    </w:p>
    <w:p w14:paraId="41D16749" w14:textId="290BEC14" w:rsidR="00A87DAC" w:rsidRDefault="00A87DAC">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_Toc58583083 \h </w:instrText>
      </w:r>
      <w:r>
        <w:fldChar w:fldCharType="separate"/>
      </w:r>
      <w:r>
        <w:t>101</w:t>
      </w:r>
      <w:r>
        <w:fldChar w:fldCharType="end"/>
      </w:r>
    </w:p>
    <w:p w14:paraId="197422B4" w14:textId="2D621D37" w:rsidR="00A87DAC" w:rsidRDefault="00A87DAC">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_Toc58583084 \h </w:instrText>
      </w:r>
      <w:r>
        <w:fldChar w:fldCharType="separate"/>
      </w:r>
      <w:r>
        <w:t>102</w:t>
      </w:r>
      <w:r>
        <w:fldChar w:fldCharType="end"/>
      </w:r>
    </w:p>
    <w:p w14:paraId="17641C4C" w14:textId="7CF58A65" w:rsidR="00A87DAC" w:rsidRDefault="00A87DAC">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_Toc58583085 \h </w:instrText>
      </w:r>
      <w:r>
        <w:fldChar w:fldCharType="separate"/>
      </w:r>
      <w:r>
        <w:t>102</w:t>
      </w:r>
      <w:r>
        <w:fldChar w:fldCharType="end"/>
      </w:r>
    </w:p>
    <w:p w14:paraId="769E5F54" w14:textId="5B7DE1B9" w:rsidR="00A87DAC" w:rsidRDefault="00A87DAC">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_Toc58583086 \h </w:instrText>
      </w:r>
      <w:r>
        <w:fldChar w:fldCharType="separate"/>
      </w:r>
      <w:r>
        <w:t>102</w:t>
      </w:r>
      <w:r>
        <w:fldChar w:fldCharType="end"/>
      </w:r>
    </w:p>
    <w:p w14:paraId="34BC23E9" w14:textId="42D86C2C" w:rsidR="00A87DAC" w:rsidRDefault="00A87DAC">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 (Collection)</w:t>
      </w:r>
      <w:r>
        <w:tab/>
      </w:r>
      <w:r>
        <w:fldChar w:fldCharType="begin" w:fldLock="1"/>
      </w:r>
      <w:r>
        <w:instrText xml:space="preserve"> PAGEREF _Toc58583087 \h </w:instrText>
      </w:r>
      <w:r>
        <w:fldChar w:fldCharType="separate"/>
      </w:r>
      <w:r>
        <w:t>103</w:t>
      </w:r>
      <w:r>
        <w:fldChar w:fldCharType="end"/>
      </w:r>
    </w:p>
    <w:p w14:paraId="30BA6801" w14:textId="3D8A82E0" w:rsidR="00A87DAC" w:rsidRDefault="00A87DAC">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_Toc58583088 \h </w:instrText>
      </w:r>
      <w:r>
        <w:fldChar w:fldCharType="separate"/>
      </w:r>
      <w:r>
        <w:t>103</w:t>
      </w:r>
      <w:r>
        <w:fldChar w:fldCharType="end"/>
      </w:r>
    </w:p>
    <w:p w14:paraId="7A34B757" w14:textId="7B2E80A5" w:rsidR="00A87DAC" w:rsidRDefault="00A87DAC">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_Toc58583089 \h </w:instrText>
      </w:r>
      <w:r>
        <w:fldChar w:fldCharType="separate"/>
      </w:r>
      <w:r>
        <w:t>103</w:t>
      </w:r>
      <w:r>
        <w:fldChar w:fldCharType="end"/>
      </w:r>
    </w:p>
    <w:p w14:paraId="536A81A9" w14:textId="181C9C9E" w:rsidR="00A87DAC" w:rsidRDefault="00A87DAC">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_Toc58583090 \h </w:instrText>
      </w:r>
      <w:r>
        <w:fldChar w:fldCharType="separate"/>
      </w:r>
      <w:r>
        <w:t>103</w:t>
      </w:r>
      <w:r>
        <w:fldChar w:fldCharType="end"/>
      </w:r>
    </w:p>
    <w:p w14:paraId="37FD1061" w14:textId="4F6C7AC8" w:rsidR="00A87DAC" w:rsidRDefault="00A87DAC">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_Toc58583091 \h </w:instrText>
      </w:r>
      <w:r>
        <w:fldChar w:fldCharType="separate"/>
      </w:r>
      <w:r>
        <w:t>103</w:t>
      </w:r>
      <w:r>
        <w:fldChar w:fldCharType="end"/>
      </w:r>
    </w:p>
    <w:p w14:paraId="026A26DE" w14:textId="2A2A14B2" w:rsidR="00A87DAC" w:rsidRDefault="00A87DAC">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_Toc58583092 \h </w:instrText>
      </w:r>
      <w:r>
        <w:fldChar w:fldCharType="separate"/>
      </w:r>
      <w:r>
        <w:t>104</w:t>
      </w:r>
      <w:r>
        <w:fldChar w:fldCharType="end"/>
      </w:r>
    </w:p>
    <w:p w14:paraId="3D61CD05" w14:textId="2CA905A9" w:rsidR="00A87DAC" w:rsidRDefault="00A87DAC">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_Toc58583093 \h </w:instrText>
      </w:r>
      <w:r>
        <w:fldChar w:fldCharType="separate"/>
      </w:r>
      <w:r>
        <w:t>104</w:t>
      </w:r>
      <w:r>
        <w:fldChar w:fldCharType="end"/>
      </w:r>
    </w:p>
    <w:p w14:paraId="6C02FF66" w14:textId="61D2F153" w:rsidR="00A87DAC" w:rsidRDefault="00A87DAC">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_Toc58583094 \h </w:instrText>
      </w:r>
      <w:r>
        <w:fldChar w:fldCharType="separate"/>
      </w:r>
      <w:r>
        <w:t>104</w:t>
      </w:r>
      <w:r>
        <w:fldChar w:fldCharType="end"/>
      </w:r>
    </w:p>
    <w:p w14:paraId="4A0CE0F1" w14:textId="7FAAF410" w:rsidR="00A87DAC" w:rsidRDefault="00A87DAC">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_Toc58583095 \h </w:instrText>
      </w:r>
      <w:r>
        <w:fldChar w:fldCharType="separate"/>
      </w:r>
      <w:r>
        <w:t>104</w:t>
      </w:r>
      <w:r>
        <w:fldChar w:fldCharType="end"/>
      </w:r>
    </w:p>
    <w:p w14:paraId="6B1E652D" w14:textId="6B0CFB25" w:rsidR="00A87DAC" w:rsidRDefault="00A87DAC">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_Toc58583096 \h </w:instrText>
      </w:r>
      <w:r>
        <w:fldChar w:fldCharType="separate"/>
      </w:r>
      <w:r>
        <w:t>104</w:t>
      </w:r>
      <w:r>
        <w:fldChar w:fldCharType="end"/>
      </w:r>
    </w:p>
    <w:p w14:paraId="081C5135" w14:textId="384D4E07" w:rsidR="00A87DAC" w:rsidRDefault="00A87DAC">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_Toc58583097 \h </w:instrText>
      </w:r>
      <w:r>
        <w:fldChar w:fldCharType="separate"/>
      </w:r>
      <w:r>
        <w:t>105</w:t>
      </w:r>
      <w:r>
        <w:fldChar w:fldCharType="end"/>
      </w:r>
    </w:p>
    <w:p w14:paraId="41641A6C" w14:textId="19F681E5" w:rsidR="00A87DAC" w:rsidRDefault="00A87DAC">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 (Document)</w:t>
      </w:r>
      <w:r>
        <w:tab/>
      </w:r>
      <w:r>
        <w:fldChar w:fldCharType="begin" w:fldLock="1"/>
      </w:r>
      <w:r>
        <w:instrText xml:space="preserve"> PAGEREF _Toc58583098 \h </w:instrText>
      </w:r>
      <w:r>
        <w:fldChar w:fldCharType="separate"/>
      </w:r>
      <w:r>
        <w:t>106</w:t>
      </w:r>
      <w:r>
        <w:fldChar w:fldCharType="end"/>
      </w:r>
    </w:p>
    <w:p w14:paraId="3856759B" w14:textId="35C73C44" w:rsidR="00A87DAC" w:rsidRDefault="00A87DAC">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_Toc58583099 \h </w:instrText>
      </w:r>
      <w:r>
        <w:fldChar w:fldCharType="separate"/>
      </w:r>
      <w:r>
        <w:t>106</w:t>
      </w:r>
      <w:r>
        <w:fldChar w:fldCharType="end"/>
      </w:r>
    </w:p>
    <w:p w14:paraId="67EA8303" w14:textId="73C0FF96" w:rsidR="00A87DAC" w:rsidRDefault="00A87DAC">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_Toc58583100 \h </w:instrText>
      </w:r>
      <w:r>
        <w:fldChar w:fldCharType="separate"/>
      </w:r>
      <w:r>
        <w:t>106</w:t>
      </w:r>
      <w:r>
        <w:fldChar w:fldCharType="end"/>
      </w:r>
    </w:p>
    <w:p w14:paraId="2AB103C6" w14:textId="29DEC120" w:rsidR="00A87DAC" w:rsidRDefault="00A87DAC">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_Toc58583101 \h </w:instrText>
      </w:r>
      <w:r>
        <w:fldChar w:fldCharType="separate"/>
      </w:r>
      <w:r>
        <w:t>106</w:t>
      </w:r>
      <w:r>
        <w:fldChar w:fldCharType="end"/>
      </w:r>
    </w:p>
    <w:p w14:paraId="63EA9C2B" w14:textId="5DCE0265" w:rsidR="00A87DAC" w:rsidRDefault="00A87DAC">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_Toc58583102 \h </w:instrText>
      </w:r>
      <w:r>
        <w:fldChar w:fldCharType="separate"/>
      </w:r>
      <w:r>
        <w:t>106</w:t>
      </w:r>
      <w:r>
        <w:fldChar w:fldCharType="end"/>
      </w:r>
    </w:p>
    <w:p w14:paraId="3A760446" w14:textId="61885015" w:rsidR="00A87DAC" w:rsidRDefault="00A87DAC">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 (Document)</w:t>
      </w:r>
      <w:r>
        <w:tab/>
      </w:r>
      <w:r>
        <w:fldChar w:fldCharType="begin" w:fldLock="1"/>
      </w:r>
      <w:r>
        <w:instrText xml:space="preserve"> PAGEREF _Toc58583103 \h </w:instrText>
      </w:r>
      <w:r>
        <w:fldChar w:fldCharType="separate"/>
      </w:r>
      <w:r>
        <w:t>107</w:t>
      </w:r>
      <w:r>
        <w:fldChar w:fldCharType="end"/>
      </w:r>
    </w:p>
    <w:p w14:paraId="5C8EC56C" w14:textId="64679929" w:rsidR="00A87DAC" w:rsidRDefault="00A87DAC">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_Toc58583104 \h </w:instrText>
      </w:r>
      <w:r>
        <w:fldChar w:fldCharType="separate"/>
      </w:r>
      <w:r>
        <w:t>107</w:t>
      </w:r>
      <w:r>
        <w:fldChar w:fldCharType="end"/>
      </w:r>
    </w:p>
    <w:p w14:paraId="6C38B1D3" w14:textId="18BAFDD8" w:rsidR="00A87DAC" w:rsidRDefault="00A87DAC">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_Toc58583105 \h </w:instrText>
      </w:r>
      <w:r>
        <w:fldChar w:fldCharType="separate"/>
      </w:r>
      <w:r>
        <w:t>107</w:t>
      </w:r>
      <w:r>
        <w:fldChar w:fldCharType="end"/>
      </w:r>
    </w:p>
    <w:p w14:paraId="560AD394" w14:textId="0077B901" w:rsidR="00A87DAC" w:rsidRDefault="00A87DAC">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_Toc58583106 \h </w:instrText>
      </w:r>
      <w:r>
        <w:fldChar w:fldCharType="separate"/>
      </w:r>
      <w:r>
        <w:t>107</w:t>
      </w:r>
      <w:r>
        <w:fldChar w:fldCharType="end"/>
      </w:r>
    </w:p>
    <w:p w14:paraId="7863AC34" w14:textId="2A6EAFB0" w:rsidR="00A87DAC" w:rsidRDefault="00A87DAC">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_Toc58583107 \h </w:instrText>
      </w:r>
      <w:r>
        <w:fldChar w:fldCharType="separate"/>
      </w:r>
      <w:r>
        <w:t>107</w:t>
      </w:r>
      <w:r>
        <w:fldChar w:fldCharType="end"/>
      </w:r>
    </w:p>
    <w:p w14:paraId="22D2461F" w14:textId="4EF9C44D" w:rsidR="00A87DAC" w:rsidRDefault="00A87DAC">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 (Document)</w:t>
      </w:r>
      <w:r>
        <w:tab/>
      </w:r>
      <w:r>
        <w:fldChar w:fldCharType="begin" w:fldLock="1"/>
      </w:r>
      <w:r>
        <w:instrText xml:space="preserve"> PAGEREF _Toc58583108 \h </w:instrText>
      </w:r>
      <w:r>
        <w:fldChar w:fldCharType="separate"/>
      </w:r>
      <w:r>
        <w:t>108</w:t>
      </w:r>
      <w:r>
        <w:fldChar w:fldCharType="end"/>
      </w:r>
    </w:p>
    <w:p w14:paraId="77D8D738" w14:textId="45B35E3E" w:rsidR="00A87DAC" w:rsidRDefault="00A87DAC">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_Toc58583109 \h </w:instrText>
      </w:r>
      <w:r>
        <w:fldChar w:fldCharType="separate"/>
      </w:r>
      <w:r>
        <w:t>108</w:t>
      </w:r>
      <w:r>
        <w:fldChar w:fldCharType="end"/>
      </w:r>
    </w:p>
    <w:p w14:paraId="54C575E1" w14:textId="064D3718" w:rsidR="00A87DAC" w:rsidRDefault="00A87DAC">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_Toc58583110 \h </w:instrText>
      </w:r>
      <w:r>
        <w:fldChar w:fldCharType="separate"/>
      </w:r>
      <w:r>
        <w:t>108</w:t>
      </w:r>
      <w:r>
        <w:fldChar w:fldCharType="end"/>
      </w:r>
    </w:p>
    <w:p w14:paraId="3648205D" w14:textId="26EFC706" w:rsidR="00A87DAC" w:rsidRDefault="00A87DAC">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_Toc58583111 \h </w:instrText>
      </w:r>
      <w:r>
        <w:fldChar w:fldCharType="separate"/>
      </w:r>
      <w:r>
        <w:t>108</w:t>
      </w:r>
      <w:r>
        <w:fldChar w:fldCharType="end"/>
      </w:r>
    </w:p>
    <w:p w14:paraId="080E71A5" w14:textId="1503D934" w:rsidR="00A87DAC" w:rsidRDefault="00A87DAC">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_Toc58583112 \h </w:instrText>
      </w:r>
      <w:r>
        <w:fldChar w:fldCharType="separate"/>
      </w:r>
      <w:r>
        <w:t>108</w:t>
      </w:r>
      <w:r>
        <w:fldChar w:fldCharType="end"/>
      </w:r>
    </w:p>
    <w:p w14:paraId="2D2A82F6" w14:textId="60AFA0AA" w:rsidR="00A87DAC" w:rsidRDefault="00A87DAC">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 (Document)</w:t>
      </w:r>
      <w:r>
        <w:tab/>
      </w:r>
      <w:r>
        <w:fldChar w:fldCharType="begin" w:fldLock="1"/>
      </w:r>
      <w:r>
        <w:instrText xml:space="preserve"> PAGEREF _Toc58583113 \h </w:instrText>
      </w:r>
      <w:r>
        <w:fldChar w:fldCharType="separate"/>
      </w:r>
      <w:r>
        <w:t>109</w:t>
      </w:r>
      <w:r>
        <w:fldChar w:fldCharType="end"/>
      </w:r>
    </w:p>
    <w:p w14:paraId="52EEDDCD" w14:textId="503F44E5" w:rsidR="00A87DAC" w:rsidRDefault="00A87DAC">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_Toc58583114 \h </w:instrText>
      </w:r>
      <w:r>
        <w:fldChar w:fldCharType="separate"/>
      </w:r>
      <w:r>
        <w:t>109</w:t>
      </w:r>
      <w:r>
        <w:fldChar w:fldCharType="end"/>
      </w:r>
    </w:p>
    <w:p w14:paraId="30BFD16C" w14:textId="0323547D" w:rsidR="00A87DAC" w:rsidRDefault="00A87DAC">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_Toc58583115 \h </w:instrText>
      </w:r>
      <w:r>
        <w:fldChar w:fldCharType="separate"/>
      </w:r>
      <w:r>
        <w:t>109</w:t>
      </w:r>
      <w:r>
        <w:fldChar w:fldCharType="end"/>
      </w:r>
    </w:p>
    <w:p w14:paraId="49D1EECE" w14:textId="07D8718E" w:rsidR="00A87DAC" w:rsidRDefault="00A87DAC">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_Toc58583116 \h </w:instrText>
      </w:r>
      <w:r>
        <w:fldChar w:fldCharType="separate"/>
      </w:r>
      <w:r>
        <w:t>110</w:t>
      </w:r>
      <w:r>
        <w:fldChar w:fldCharType="end"/>
      </w:r>
    </w:p>
    <w:p w14:paraId="15C3351F" w14:textId="2B961B54" w:rsidR="00A87DAC" w:rsidRDefault="00A87DAC">
      <w:pPr>
        <w:pStyle w:val="TOC6"/>
        <w:rPr>
          <w:rFonts w:asciiTheme="minorHAnsi" w:eastAsiaTheme="minorEastAsia" w:hAnsiTheme="minorHAnsi" w:cstheme="minorBidi"/>
          <w:sz w:val="22"/>
          <w:szCs w:val="22"/>
          <w:lang w:eastAsia="en-GB"/>
        </w:rPr>
      </w:pPr>
      <w:r>
        <w:lastRenderedPageBreak/>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_Toc58583117 \h </w:instrText>
      </w:r>
      <w:r>
        <w:fldChar w:fldCharType="separate"/>
      </w:r>
      <w:r>
        <w:t>110</w:t>
      </w:r>
      <w:r>
        <w:fldChar w:fldCharType="end"/>
      </w:r>
    </w:p>
    <w:p w14:paraId="7CD9A965" w14:textId="426A6EB9" w:rsidR="00A87DAC" w:rsidRDefault="00A87DAC">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CagAck (Document)</w:t>
      </w:r>
      <w:r>
        <w:tab/>
      </w:r>
      <w:r>
        <w:fldChar w:fldCharType="begin" w:fldLock="1"/>
      </w:r>
      <w:r>
        <w:instrText xml:space="preserve"> PAGEREF _Toc58583118 \h </w:instrText>
      </w:r>
      <w:r>
        <w:fldChar w:fldCharType="separate"/>
      </w:r>
      <w:r>
        <w:t>110</w:t>
      </w:r>
      <w:r>
        <w:fldChar w:fldCharType="end"/>
      </w:r>
    </w:p>
    <w:p w14:paraId="45447E4E" w14:textId="6DF33C48" w:rsidR="00A87DAC" w:rsidRDefault="00A87DAC">
      <w:pPr>
        <w:pStyle w:val="TOC5"/>
        <w:rPr>
          <w:rFonts w:asciiTheme="minorHAnsi" w:eastAsiaTheme="minorEastAsia" w:hAnsiTheme="minorHAnsi" w:cstheme="minorBidi"/>
          <w:sz w:val="22"/>
          <w:szCs w:val="22"/>
          <w:lang w:eastAsia="en-GB"/>
        </w:rPr>
      </w:pPr>
      <w:r>
        <w:t>6.1.3.22.1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_Toc58583119 \h </w:instrText>
      </w:r>
      <w:r>
        <w:fldChar w:fldCharType="separate"/>
      </w:r>
      <w:r>
        <w:t>110</w:t>
      </w:r>
      <w:r>
        <w:fldChar w:fldCharType="end"/>
      </w:r>
    </w:p>
    <w:p w14:paraId="6FAE3E7D" w14:textId="0F619EDB" w:rsidR="00A87DAC" w:rsidRDefault="00A87DAC">
      <w:pPr>
        <w:pStyle w:val="TOC5"/>
        <w:rPr>
          <w:rFonts w:asciiTheme="minorHAnsi" w:eastAsiaTheme="minorEastAsia" w:hAnsiTheme="minorHAnsi" w:cstheme="minorBidi"/>
          <w:sz w:val="22"/>
          <w:szCs w:val="22"/>
          <w:lang w:eastAsia="en-GB"/>
        </w:rPr>
      </w:pPr>
      <w:r>
        <w:t>6.1.3.22.2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_Toc58583120 \h </w:instrText>
      </w:r>
      <w:r>
        <w:fldChar w:fldCharType="separate"/>
      </w:r>
      <w:r>
        <w:t>110</w:t>
      </w:r>
      <w:r>
        <w:fldChar w:fldCharType="end"/>
      </w:r>
    </w:p>
    <w:p w14:paraId="0AA03E8B" w14:textId="04E4BE49" w:rsidR="00A87DAC" w:rsidRDefault="00A87DAC">
      <w:pPr>
        <w:pStyle w:val="TOC5"/>
        <w:rPr>
          <w:rFonts w:asciiTheme="minorHAnsi" w:eastAsiaTheme="minorEastAsia" w:hAnsiTheme="minorHAnsi" w:cstheme="minorBidi"/>
          <w:sz w:val="22"/>
          <w:szCs w:val="22"/>
          <w:lang w:eastAsia="en-GB"/>
        </w:rPr>
      </w:pPr>
      <w:r>
        <w:t>6.1.3.22.3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_Toc58583121 \h </w:instrText>
      </w:r>
      <w:r>
        <w:fldChar w:fldCharType="separate"/>
      </w:r>
      <w:r>
        <w:t>110</w:t>
      </w:r>
      <w:r>
        <w:fldChar w:fldCharType="end"/>
      </w:r>
    </w:p>
    <w:p w14:paraId="408C1B29" w14:textId="290DFFC4" w:rsidR="00A87DAC" w:rsidRDefault="00A87DAC">
      <w:pPr>
        <w:pStyle w:val="TOC6"/>
        <w:rPr>
          <w:rFonts w:asciiTheme="minorHAnsi" w:eastAsiaTheme="minorEastAsia" w:hAnsiTheme="minorHAnsi" w:cstheme="minorBidi"/>
          <w:sz w:val="22"/>
          <w:szCs w:val="22"/>
          <w:lang w:eastAsia="en-GB"/>
        </w:rPr>
      </w:pPr>
      <w:r>
        <w:t>6.1.3.22.3.1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_Toc58583122 \h </w:instrText>
      </w:r>
      <w:r>
        <w:fldChar w:fldCharType="separate"/>
      </w:r>
      <w:r>
        <w:t>110</w:t>
      </w:r>
      <w:r>
        <w:fldChar w:fldCharType="end"/>
      </w:r>
    </w:p>
    <w:p w14:paraId="59FAC45E" w14:textId="027A1CD1" w:rsidR="00A87DAC" w:rsidRDefault="00A87DAC">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_Toc58583123 \h </w:instrText>
      </w:r>
      <w:r>
        <w:fldChar w:fldCharType="separate"/>
      </w:r>
      <w:r>
        <w:t>111</w:t>
      </w:r>
      <w:r>
        <w:fldChar w:fldCharType="end"/>
      </w:r>
    </w:p>
    <w:p w14:paraId="044C2723" w14:textId="0DC01142" w:rsidR="00A87DAC" w:rsidRDefault="00A87DAC">
      <w:pPr>
        <w:pStyle w:val="TOC5"/>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_Toc58583124 \h </w:instrText>
      </w:r>
      <w:r>
        <w:fldChar w:fldCharType="separate"/>
      </w:r>
      <w:r>
        <w:t>111</w:t>
      </w:r>
      <w:r>
        <w:fldChar w:fldCharType="end"/>
      </w:r>
    </w:p>
    <w:p w14:paraId="78862D26" w14:textId="281B029B" w:rsidR="00A87DAC" w:rsidRDefault="00A87DAC">
      <w:pPr>
        <w:pStyle w:val="TOC5"/>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_Toc58583125 \h </w:instrText>
      </w:r>
      <w:r>
        <w:fldChar w:fldCharType="separate"/>
      </w:r>
      <w:r>
        <w:t>111</w:t>
      </w:r>
      <w:r>
        <w:fldChar w:fldCharType="end"/>
      </w:r>
    </w:p>
    <w:p w14:paraId="4E7EF6ED" w14:textId="4261FEEF" w:rsidR="00A87DAC" w:rsidRDefault="00A87DAC">
      <w:pPr>
        <w:pStyle w:val="TOC5"/>
        <w:rPr>
          <w:rFonts w:asciiTheme="minorHAnsi" w:eastAsiaTheme="minorEastAsia" w:hAnsiTheme="minorHAnsi" w:cstheme="minorBidi"/>
          <w:sz w:val="22"/>
          <w:szCs w:val="22"/>
          <w:lang w:eastAsia="en-GB"/>
        </w:rPr>
      </w:pPr>
      <w:r>
        <w:t>6.1.3.23.3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_Toc58583126 \h </w:instrText>
      </w:r>
      <w:r>
        <w:fldChar w:fldCharType="separate"/>
      </w:r>
      <w:r>
        <w:t>111</w:t>
      </w:r>
      <w:r>
        <w:fldChar w:fldCharType="end"/>
      </w:r>
    </w:p>
    <w:p w14:paraId="77D3C021" w14:textId="359DE878" w:rsidR="00A87DAC" w:rsidRDefault="00A87DAC">
      <w:pPr>
        <w:pStyle w:val="TOC6"/>
        <w:rPr>
          <w:rFonts w:asciiTheme="minorHAnsi" w:eastAsiaTheme="minorEastAsia" w:hAnsiTheme="minorHAnsi" w:cstheme="minorBidi"/>
          <w:sz w:val="22"/>
          <w:szCs w:val="22"/>
          <w:lang w:eastAsia="en-GB"/>
        </w:rPr>
      </w:pPr>
      <w:r>
        <w:t>6.1.3.23.3.1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_Toc58583127 \h </w:instrText>
      </w:r>
      <w:r>
        <w:fldChar w:fldCharType="separate"/>
      </w:r>
      <w:r>
        <w:t>111</w:t>
      </w:r>
      <w:r>
        <w:fldChar w:fldCharType="end"/>
      </w:r>
    </w:p>
    <w:p w14:paraId="117EB09F" w14:textId="76BC8399" w:rsidR="00A87DAC" w:rsidRDefault="00A87DAC">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_Toc58583128 \h </w:instrText>
      </w:r>
      <w:r>
        <w:fldChar w:fldCharType="separate"/>
      </w:r>
      <w:r>
        <w:t>112</w:t>
      </w:r>
      <w:r>
        <w:fldChar w:fldCharType="end"/>
      </w:r>
    </w:p>
    <w:p w14:paraId="444A7657" w14:textId="02A6446A" w:rsidR="00A87DAC" w:rsidRDefault="00A87DAC">
      <w:pPr>
        <w:pStyle w:val="TOC5"/>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_Toc58583129 \h </w:instrText>
      </w:r>
      <w:r>
        <w:fldChar w:fldCharType="separate"/>
      </w:r>
      <w:r>
        <w:t>112</w:t>
      </w:r>
      <w:r>
        <w:fldChar w:fldCharType="end"/>
      </w:r>
    </w:p>
    <w:p w14:paraId="77AAB261" w14:textId="391515EB" w:rsidR="00A87DAC" w:rsidRDefault="00A87DAC">
      <w:pPr>
        <w:pStyle w:val="TOC5"/>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_Toc58583130 \h </w:instrText>
      </w:r>
      <w:r>
        <w:fldChar w:fldCharType="separate"/>
      </w:r>
      <w:r>
        <w:t>112</w:t>
      </w:r>
      <w:r>
        <w:fldChar w:fldCharType="end"/>
      </w:r>
    </w:p>
    <w:p w14:paraId="6A8A3E14" w14:textId="0F91498A" w:rsidR="00A87DAC" w:rsidRDefault="00A87DAC">
      <w:pPr>
        <w:pStyle w:val="TOC5"/>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_Toc58583131 \h </w:instrText>
      </w:r>
      <w:r>
        <w:fldChar w:fldCharType="separate"/>
      </w:r>
      <w:r>
        <w:t>112</w:t>
      </w:r>
      <w:r>
        <w:fldChar w:fldCharType="end"/>
      </w:r>
    </w:p>
    <w:p w14:paraId="547C756F" w14:textId="2549AE98" w:rsidR="00A87DAC" w:rsidRDefault="00A87DAC">
      <w:pPr>
        <w:pStyle w:val="TOC6"/>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_Toc58583132 \h </w:instrText>
      </w:r>
      <w:r>
        <w:fldChar w:fldCharType="separate"/>
      </w:r>
      <w:r>
        <w:t>112</w:t>
      </w:r>
      <w:r>
        <w:fldChar w:fldCharType="end"/>
      </w:r>
    </w:p>
    <w:p w14:paraId="45B1F9F1" w14:textId="6B45D7C5" w:rsidR="00A87DAC" w:rsidRDefault="00A87DAC">
      <w:pPr>
        <w:pStyle w:val="TOC4"/>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_Toc58583133 \h </w:instrText>
      </w:r>
      <w:r>
        <w:fldChar w:fldCharType="separate"/>
      </w:r>
      <w:r>
        <w:t>113</w:t>
      </w:r>
      <w:r>
        <w:fldChar w:fldCharType="end"/>
      </w:r>
    </w:p>
    <w:p w14:paraId="57CE6B7D" w14:textId="6673B531" w:rsidR="00A87DAC" w:rsidRDefault="00A87DAC">
      <w:pPr>
        <w:pStyle w:val="TOC5"/>
        <w:rPr>
          <w:rFonts w:asciiTheme="minorHAnsi" w:eastAsiaTheme="minorEastAsia" w:hAnsiTheme="minorHAnsi" w:cstheme="minorBidi"/>
          <w:sz w:val="22"/>
          <w:szCs w:val="22"/>
          <w:lang w:eastAsia="en-GB"/>
        </w:rPr>
      </w:pPr>
      <w:r>
        <w:t>6.1.3.25.1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_Toc58583134 \h </w:instrText>
      </w:r>
      <w:r>
        <w:fldChar w:fldCharType="separate"/>
      </w:r>
      <w:r>
        <w:t>113</w:t>
      </w:r>
      <w:r>
        <w:fldChar w:fldCharType="end"/>
      </w:r>
    </w:p>
    <w:p w14:paraId="24FE8B8E" w14:textId="52DFAF5C" w:rsidR="00A87DAC" w:rsidRDefault="00A87DAC">
      <w:pPr>
        <w:pStyle w:val="TOC5"/>
        <w:rPr>
          <w:rFonts w:asciiTheme="minorHAnsi" w:eastAsiaTheme="minorEastAsia" w:hAnsiTheme="minorHAnsi" w:cstheme="minorBidi"/>
          <w:sz w:val="22"/>
          <w:szCs w:val="22"/>
          <w:lang w:eastAsia="en-GB"/>
        </w:rPr>
      </w:pPr>
      <w:r>
        <w:t>6.1.3.25.2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_Toc58583135 \h </w:instrText>
      </w:r>
      <w:r>
        <w:fldChar w:fldCharType="separate"/>
      </w:r>
      <w:r>
        <w:t>113</w:t>
      </w:r>
      <w:r>
        <w:fldChar w:fldCharType="end"/>
      </w:r>
    </w:p>
    <w:p w14:paraId="543C84B3" w14:textId="40CB9AEA" w:rsidR="00A87DAC" w:rsidRDefault="00A87DAC">
      <w:pPr>
        <w:pStyle w:val="TOC5"/>
        <w:rPr>
          <w:rFonts w:asciiTheme="minorHAnsi" w:eastAsiaTheme="minorEastAsia" w:hAnsiTheme="minorHAnsi" w:cstheme="minorBidi"/>
          <w:sz w:val="22"/>
          <w:szCs w:val="22"/>
          <w:lang w:eastAsia="en-GB"/>
        </w:rPr>
      </w:pPr>
      <w:r>
        <w:t>6.1.3.25.3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_Toc58583136 \h </w:instrText>
      </w:r>
      <w:r>
        <w:fldChar w:fldCharType="separate"/>
      </w:r>
      <w:r>
        <w:t>113</w:t>
      </w:r>
      <w:r>
        <w:fldChar w:fldCharType="end"/>
      </w:r>
    </w:p>
    <w:p w14:paraId="30BBB71F" w14:textId="131EA150" w:rsidR="00A87DAC" w:rsidRDefault="00A87DAC">
      <w:pPr>
        <w:pStyle w:val="TOC6"/>
        <w:rPr>
          <w:rFonts w:asciiTheme="minorHAnsi" w:eastAsiaTheme="minorEastAsia" w:hAnsiTheme="minorHAnsi" w:cstheme="minorBidi"/>
          <w:sz w:val="22"/>
          <w:szCs w:val="22"/>
          <w:lang w:eastAsia="en-GB"/>
        </w:rPr>
      </w:pPr>
      <w:r>
        <w:t>6.1.3.25.3.1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_Toc58583137 \h </w:instrText>
      </w:r>
      <w:r>
        <w:fldChar w:fldCharType="separate"/>
      </w:r>
      <w:r>
        <w:t>113</w:t>
      </w:r>
      <w:r>
        <w:fldChar w:fldCharType="end"/>
      </w:r>
    </w:p>
    <w:p w14:paraId="2C6CEFE9" w14:textId="165F007F" w:rsidR="00A87DAC" w:rsidRDefault="00A87DAC">
      <w:pPr>
        <w:pStyle w:val="TOC4"/>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Resource: UeContextInAmfData (Document)</w:t>
      </w:r>
      <w:r>
        <w:tab/>
      </w:r>
      <w:r>
        <w:fldChar w:fldCharType="begin" w:fldLock="1"/>
      </w:r>
      <w:r>
        <w:instrText xml:space="preserve"> PAGEREF _Toc58583138 \h </w:instrText>
      </w:r>
      <w:r>
        <w:fldChar w:fldCharType="separate"/>
      </w:r>
      <w:r>
        <w:t>114</w:t>
      </w:r>
      <w:r>
        <w:fldChar w:fldCharType="end"/>
      </w:r>
    </w:p>
    <w:p w14:paraId="6A3C9AB4" w14:textId="2E03B870" w:rsidR="00A87DAC" w:rsidRDefault="00A87DAC">
      <w:pPr>
        <w:pStyle w:val="TOC5"/>
        <w:rPr>
          <w:rFonts w:asciiTheme="minorHAnsi" w:eastAsiaTheme="minorEastAsia" w:hAnsiTheme="minorHAnsi" w:cstheme="minorBidi"/>
          <w:sz w:val="22"/>
          <w:szCs w:val="22"/>
          <w:lang w:eastAsia="en-GB"/>
        </w:rPr>
      </w:pPr>
      <w:r>
        <w:t>6.1.3.26.1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_Toc58583139 \h </w:instrText>
      </w:r>
      <w:r>
        <w:fldChar w:fldCharType="separate"/>
      </w:r>
      <w:r>
        <w:t>114</w:t>
      </w:r>
      <w:r>
        <w:fldChar w:fldCharType="end"/>
      </w:r>
    </w:p>
    <w:p w14:paraId="3207DC29" w14:textId="0C58BC39" w:rsidR="00A87DAC" w:rsidRDefault="00A87DAC">
      <w:pPr>
        <w:pStyle w:val="TOC5"/>
        <w:rPr>
          <w:rFonts w:asciiTheme="minorHAnsi" w:eastAsiaTheme="minorEastAsia" w:hAnsiTheme="minorHAnsi" w:cstheme="minorBidi"/>
          <w:sz w:val="22"/>
          <w:szCs w:val="22"/>
          <w:lang w:eastAsia="en-GB"/>
        </w:rPr>
      </w:pPr>
      <w:r>
        <w:t>6.1.3.26.2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_Toc58583140 \h </w:instrText>
      </w:r>
      <w:r>
        <w:fldChar w:fldCharType="separate"/>
      </w:r>
      <w:r>
        <w:t>114</w:t>
      </w:r>
      <w:r>
        <w:fldChar w:fldCharType="end"/>
      </w:r>
    </w:p>
    <w:p w14:paraId="7295D287" w14:textId="6D808B88" w:rsidR="00A87DAC" w:rsidRDefault="00A87DAC">
      <w:pPr>
        <w:pStyle w:val="TOC5"/>
        <w:rPr>
          <w:rFonts w:asciiTheme="minorHAnsi" w:eastAsiaTheme="minorEastAsia" w:hAnsiTheme="minorHAnsi" w:cstheme="minorBidi"/>
          <w:sz w:val="22"/>
          <w:szCs w:val="22"/>
          <w:lang w:eastAsia="en-GB"/>
        </w:rPr>
      </w:pPr>
      <w:r>
        <w:t>6.1.3.26.3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_Toc58583141 \h </w:instrText>
      </w:r>
      <w:r>
        <w:fldChar w:fldCharType="separate"/>
      </w:r>
      <w:r>
        <w:t>114</w:t>
      </w:r>
      <w:r>
        <w:fldChar w:fldCharType="end"/>
      </w:r>
    </w:p>
    <w:p w14:paraId="78BA89BD" w14:textId="7C5B661F" w:rsidR="00A87DAC" w:rsidRDefault="00A87DAC">
      <w:pPr>
        <w:pStyle w:val="TOC6"/>
        <w:rPr>
          <w:rFonts w:asciiTheme="minorHAnsi" w:eastAsiaTheme="minorEastAsia" w:hAnsiTheme="minorHAnsi" w:cstheme="minorBidi"/>
          <w:sz w:val="22"/>
          <w:szCs w:val="22"/>
          <w:lang w:eastAsia="en-GB"/>
        </w:rPr>
      </w:pPr>
      <w:r>
        <w:t>6.1.3.26.3.1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_Toc58583142 \h </w:instrText>
      </w:r>
      <w:r>
        <w:fldChar w:fldCharType="separate"/>
      </w:r>
      <w:r>
        <w:t>114</w:t>
      </w:r>
      <w:r>
        <w:fldChar w:fldCharType="end"/>
      </w:r>
    </w:p>
    <w:p w14:paraId="27430BE0" w14:textId="2E9CEA5E" w:rsidR="00A87DAC" w:rsidRDefault="00A87DAC">
      <w:pPr>
        <w:pStyle w:val="TOC4"/>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_Toc58583143 \h </w:instrText>
      </w:r>
      <w:r>
        <w:fldChar w:fldCharType="separate"/>
      </w:r>
      <w:r>
        <w:t>115</w:t>
      </w:r>
      <w:r>
        <w:fldChar w:fldCharType="end"/>
      </w:r>
    </w:p>
    <w:p w14:paraId="522B5FB9" w14:textId="54881B69" w:rsidR="00A87DAC" w:rsidRDefault="00A87DAC">
      <w:pPr>
        <w:pStyle w:val="TOC5"/>
        <w:rPr>
          <w:rFonts w:asciiTheme="minorHAnsi" w:eastAsiaTheme="minorEastAsia" w:hAnsiTheme="minorHAnsi" w:cstheme="minorBidi"/>
          <w:sz w:val="22"/>
          <w:szCs w:val="22"/>
          <w:lang w:eastAsia="en-GB"/>
        </w:rPr>
      </w:pPr>
      <w:r>
        <w:t>6.1.3.27.1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_Toc58583144 \h </w:instrText>
      </w:r>
      <w:r>
        <w:fldChar w:fldCharType="separate"/>
      </w:r>
      <w:r>
        <w:t>115</w:t>
      </w:r>
      <w:r>
        <w:fldChar w:fldCharType="end"/>
      </w:r>
    </w:p>
    <w:p w14:paraId="650423C2" w14:textId="78642D1E" w:rsidR="00A87DAC" w:rsidRDefault="00A87DAC">
      <w:pPr>
        <w:pStyle w:val="TOC5"/>
        <w:rPr>
          <w:rFonts w:asciiTheme="minorHAnsi" w:eastAsiaTheme="minorEastAsia" w:hAnsiTheme="minorHAnsi" w:cstheme="minorBidi"/>
          <w:sz w:val="22"/>
          <w:szCs w:val="22"/>
          <w:lang w:eastAsia="en-GB"/>
        </w:rPr>
      </w:pPr>
      <w:r>
        <w:t>6.1.3.27.2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_Toc58583145 \h </w:instrText>
      </w:r>
      <w:r>
        <w:fldChar w:fldCharType="separate"/>
      </w:r>
      <w:r>
        <w:t>115</w:t>
      </w:r>
      <w:r>
        <w:fldChar w:fldCharType="end"/>
      </w:r>
    </w:p>
    <w:p w14:paraId="6ADCA45D" w14:textId="09E46A1F" w:rsidR="00A87DAC" w:rsidRDefault="00A87DAC">
      <w:pPr>
        <w:pStyle w:val="TOC5"/>
        <w:rPr>
          <w:rFonts w:asciiTheme="minorHAnsi" w:eastAsiaTheme="minorEastAsia" w:hAnsiTheme="minorHAnsi" w:cstheme="minorBidi"/>
          <w:sz w:val="22"/>
          <w:szCs w:val="22"/>
          <w:lang w:eastAsia="en-GB"/>
        </w:rPr>
      </w:pPr>
      <w:r>
        <w:t>6.1.3.27.3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_Toc58583146 \h </w:instrText>
      </w:r>
      <w:r>
        <w:fldChar w:fldCharType="separate"/>
      </w:r>
      <w:r>
        <w:t>115</w:t>
      </w:r>
      <w:r>
        <w:fldChar w:fldCharType="end"/>
      </w:r>
    </w:p>
    <w:p w14:paraId="2D9A6A4A" w14:textId="7E7FB15C" w:rsidR="00A87DAC" w:rsidRDefault="00A87DAC">
      <w:pPr>
        <w:pStyle w:val="TOC6"/>
        <w:rPr>
          <w:rFonts w:asciiTheme="minorHAnsi" w:eastAsiaTheme="minorEastAsia" w:hAnsiTheme="minorHAnsi" w:cstheme="minorBidi"/>
          <w:sz w:val="22"/>
          <w:szCs w:val="22"/>
          <w:lang w:eastAsia="en-GB"/>
        </w:rPr>
      </w:pPr>
      <w:r>
        <w:t>6.1.3.27.3.1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_Toc58583147 \h </w:instrText>
      </w:r>
      <w:r>
        <w:fldChar w:fldCharType="separate"/>
      </w:r>
      <w:r>
        <w:t>115</w:t>
      </w:r>
      <w:r>
        <w:fldChar w:fldCharType="end"/>
      </w:r>
    </w:p>
    <w:p w14:paraId="17EC5EF2" w14:textId="44924CDC" w:rsidR="00A87DAC" w:rsidRDefault="00A87DAC">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_Toc58583148 \h </w:instrText>
      </w:r>
      <w:r>
        <w:fldChar w:fldCharType="separate"/>
      </w:r>
      <w:r>
        <w:t>117</w:t>
      </w:r>
      <w:r>
        <w:fldChar w:fldCharType="end"/>
      </w:r>
    </w:p>
    <w:p w14:paraId="62031705" w14:textId="323B4DF2" w:rsidR="00A87DAC" w:rsidRDefault="00A87DAC">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_Toc58583149 \h </w:instrText>
      </w:r>
      <w:r>
        <w:fldChar w:fldCharType="separate"/>
      </w:r>
      <w:r>
        <w:t>117</w:t>
      </w:r>
      <w:r>
        <w:fldChar w:fldCharType="end"/>
      </w:r>
    </w:p>
    <w:p w14:paraId="2B9701FF" w14:textId="04139E32" w:rsidR="00A87DAC" w:rsidRDefault="00A87DAC">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_Toc58583150 \h </w:instrText>
      </w:r>
      <w:r>
        <w:fldChar w:fldCharType="separate"/>
      </w:r>
      <w:r>
        <w:t>117</w:t>
      </w:r>
      <w:r>
        <w:fldChar w:fldCharType="end"/>
      </w:r>
    </w:p>
    <w:p w14:paraId="5B344BAF" w14:textId="703745BA" w:rsidR="00A87DAC" w:rsidRDefault="00A87DAC">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_Toc58583151 \h </w:instrText>
      </w:r>
      <w:r>
        <w:fldChar w:fldCharType="separate"/>
      </w:r>
      <w:r>
        <w:t>117</w:t>
      </w:r>
      <w:r>
        <w:fldChar w:fldCharType="end"/>
      </w:r>
    </w:p>
    <w:p w14:paraId="00484D53" w14:textId="068211CA" w:rsidR="00A87DAC" w:rsidRDefault="00A87DAC">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_Toc58583152 \h </w:instrText>
      </w:r>
      <w:r>
        <w:fldChar w:fldCharType="separate"/>
      </w:r>
      <w:r>
        <w:t>119</w:t>
      </w:r>
      <w:r>
        <w:fldChar w:fldCharType="end"/>
      </w:r>
    </w:p>
    <w:p w14:paraId="70CB06F9" w14:textId="24DE42DE" w:rsidR="00A87DAC" w:rsidRDefault="00A87DAC">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_Toc58583153 \h </w:instrText>
      </w:r>
      <w:r>
        <w:fldChar w:fldCharType="separate"/>
      </w:r>
      <w:r>
        <w:t>119</w:t>
      </w:r>
      <w:r>
        <w:fldChar w:fldCharType="end"/>
      </w:r>
    </w:p>
    <w:p w14:paraId="37D7638A" w14:textId="73773447" w:rsidR="00A87DAC" w:rsidRDefault="00A87DAC">
      <w:pPr>
        <w:pStyle w:val="TOC4"/>
        <w:rPr>
          <w:rFonts w:asciiTheme="minorHAnsi" w:eastAsiaTheme="minorEastAsia" w:hAnsiTheme="minorHAnsi" w:cstheme="minorBidi"/>
          <w:sz w:val="22"/>
          <w:szCs w:val="22"/>
          <w:lang w:eastAsia="en-GB"/>
        </w:rPr>
      </w:pPr>
      <w:r w:rsidRPr="00901E0C">
        <w:rPr>
          <w:lang w:val="en-US"/>
        </w:rPr>
        <w:t>6.1.6.2</w:t>
      </w:r>
      <w:r>
        <w:rPr>
          <w:rFonts w:asciiTheme="minorHAnsi" w:eastAsiaTheme="minorEastAsia" w:hAnsiTheme="minorHAnsi" w:cstheme="minorBidi"/>
          <w:sz w:val="22"/>
          <w:szCs w:val="22"/>
          <w:lang w:eastAsia="en-GB"/>
        </w:rPr>
        <w:tab/>
      </w:r>
      <w:r w:rsidRPr="00901E0C">
        <w:rPr>
          <w:lang w:val="en-US"/>
        </w:rPr>
        <w:t>Structured data types</w:t>
      </w:r>
      <w:r>
        <w:tab/>
      </w:r>
      <w:r>
        <w:fldChar w:fldCharType="begin" w:fldLock="1"/>
      </w:r>
      <w:r>
        <w:instrText xml:space="preserve"> PAGEREF _Toc58583154 \h </w:instrText>
      </w:r>
      <w:r>
        <w:fldChar w:fldCharType="separate"/>
      </w:r>
      <w:r>
        <w:t>125</w:t>
      </w:r>
      <w:r>
        <w:fldChar w:fldCharType="end"/>
      </w:r>
    </w:p>
    <w:p w14:paraId="5D126858" w14:textId="08B4869E" w:rsidR="00A87DAC" w:rsidRDefault="00A87DAC">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_Toc58583155 \h </w:instrText>
      </w:r>
      <w:r>
        <w:fldChar w:fldCharType="separate"/>
      </w:r>
      <w:r>
        <w:t>125</w:t>
      </w:r>
      <w:r>
        <w:fldChar w:fldCharType="end"/>
      </w:r>
    </w:p>
    <w:p w14:paraId="2639CF30" w14:textId="53B70CBA" w:rsidR="00A87DAC" w:rsidRDefault="00A87DAC">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_Toc58583156 \h </w:instrText>
      </w:r>
      <w:r>
        <w:fldChar w:fldCharType="separate"/>
      </w:r>
      <w:r>
        <w:t>125</w:t>
      </w:r>
      <w:r>
        <w:fldChar w:fldCharType="end"/>
      </w:r>
    </w:p>
    <w:p w14:paraId="12CE2867" w14:textId="4F47D801" w:rsidR="00A87DAC" w:rsidRDefault="00A87DAC">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_Toc58583157 \h </w:instrText>
      </w:r>
      <w:r>
        <w:fldChar w:fldCharType="separate"/>
      </w:r>
      <w:r>
        <w:t>126</w:t>
      </w:r>
      <w:r>
        <w:fldChar w:fldCharType="end"/>
      </w:r>
    </w:p>
    <w:p w14:paraId="09F0A13B" w14:textId="20020617" w:rsidR="00A87DAC" w:rsidRDefault="00A87DAC">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_Toc58583158 \h </w:instrText>
      </w:r>
      <w:r>
        <w:fldChar w:fldCharType="separate"/>
      </w:r>
      <w:r>
        <w:t>129</w:t>
      </w:r>
      <w:r>
        <w:fldChar w:fldCharType="end"/>
      </w:r>
    </w:p>
    <w:p w14:paraId="6F66158B" w14:textId="43749909" w:rsidR="00A87DAC" w:rsidRDefault="00A87DAC">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_Toc58583159 \h </w:instrText>
      </w:r>
      <w:r>
        <w:fldChar w:fldCharType="separate"/>
      </w:r>
      <w:r>
        <w:t>133</w:t>
      </w:r>
      <w:r>
        <w:fldChar w:fldCharType="end"/>
      </w:r>
    </w:p>
    <w:p w14:paraId="3A556FC8" w14:textId="51996060" w:rsidR="00A87DAC" w:rsidRDefault="00A87DAC">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_Toc58583160 \h </w:instrText>
      </w:r>
      <w:r>
        <w:fldChar w:fldCharType="separate"/>
      </w:r>
      <w:r>
        <w:t>134</w:t>
      </w:r>
      <w:r>
        <w:fldChar w:fldCharType="end"/>
      </w:r>
    </w:p>
    <w:p w14:paraId="7AAE0FEA" w14:textId="69B0C509" w:rsidR="00A87DAC" w:rsidRDefault="00A87DAC">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_Toc58583161 \h </w:instrText>
      </w:r>
      <w:r>
        <w:fldChar w:fldCharType="separate"/>
      </w:r>
      <w:r>
        <w:t>134</w:t>
      </w:r>
      <w:r>
        <w:fldChar w:fldCharType="end"/>
      </w:r>
    </w:p>
    <w:p w14:paraId="02A5700F" w14:textId="75947D3E" w:rsidR="00A87DAC" w:rsidRDefault="00A87DAC">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_Toc58583162 \h </w:instrText>
      </w:r>
      <w:r>
        <w:fldChar w:fldCharType="separate"/>
      </w:r>
      <w:r>
        <w:t>135</w:t>
      </w:r>
      <w:r>
        <w:fldChar w:fldCharType="end"/>
      </w:r>
    </w:p>
    <w:p w14:paraId="1FC8A03B" w14:textId="44CEFABE" w:rsidR="00A87DAC" w:rsidRDefault="00A87DAC">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_Toc58583163 \h </w:instrText>
      </w:r>
      <w:r>
        <w:fldChar w:fldCharType="separate"/>
      </w:r>
      <w:r>
        <w:t>136</w:t>
      </w:r>
      <w:r>
        <w:fldChar w:fldCharType="end"/>
      </w:r>
    </w:p>
    <w:p w14:paraId="6EB7B46D" w14:textId="767E5844" w:rsidR="00A87DAC" w:rsidRDefault="00A87DAC">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_Toc58583164 \h </w:instrText>
      </w:r>
      <w:r>
        <w:fldChar w:fldCharType="separate"/>
      </w:r>
      <w:r>
        <w:t>138</w:t>
      </w:r>
      <w:r>
        <w:fldChar w:fldCharType="end"/>
      </w:r>
    </w:p>
    <w:p w14:paraId="1891A4E6" w14:textId="3B1B941D" w:rsidR="00A87DAC" w:rsidRDefault="00A87DAC">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_Toc58583165 \h </w:instrText>
      </w:r>
      <w:r>
        <w:fldChar w:fldCharType="separate"/>
      </w:r>
      <w:r>
        <w:t>138</w:t>
      </w:r>
      <w:r>
        <w:fldChar w:fldCharType="end"/>
      </w:r>
    </w:p>
    <w:p w14:paraId="266FC33A" w14:textId="3A67574E" w:rsidR="00A87DAC" w:rsidRDefault="00A87DAC">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_Toc58583166 \h </w:instrText>
      </w:r>
      <w:r>
        <w:fldChar w:fldCharType="separate"/>
      </w:r>
      <w:r>
        <w:t>138</w:t>
      </w:r>
      <w:r>
        <w:fldChar w:fldCharType="end"/>
      </w:r>
    </w:p>
    <w:p w14:paraId="28A16056" w14:textId="1E26C67A" w:rsidR="00A87DAC" w:rsidRDefault="00A87DAC">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_Toc58583167 \h </w:instrText>
      </w:r>
      <w:r>
        <w:fldChar w:fldCharType="separate"/>
      </w:r>
      <w:r>
        <w:t>138</w:t>
      </w:r>
      <w:r>
        <w:fldChar w:fldCharType="end"/>
      </w:r>
    </w:p>
    <w:p w14:paraId="51F99C08" w14:textId="5977AE56" w:rsidR="00A87DAC" w:rsidRDefault="00A87DAC">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_Toc58583168 \h </w:instrText>
      </w:r>
      <w:r>
        <w:fldChar w:fldCharType="separate"/>
      </w:r>
      <w:r>
        <w:t>139</w:t>
      </w:r>
      <w:r>
        <w:fldChar w:fldCharType="end"/>
      </w:r>
    </w:p>
    <w:p w14:paraId="6FE3C21C" w14:textId="7F1E01BA" w:rsidR="00A87DAC" w:rsidRDefault="00A87DAC">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_Toc58583169 \h </w:instrText>
      </w:r>
      <w:r>
        <w:fldChar w:fldCharType="separate"/>
      </w:r>
      <w:r>
        <w:t>139</w:t>
      </w:r>
      <w:r>
        <w:fldChar w:fldCharType="end"/>
      </w:r>
    </w:p>
    <w:p w14:paraId="0F9A98E5" w14:textId="38A51EF7" w:rsidR="00A87DAC" w:rsidRDefault="00A87DAC">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_Toc58583170 \h </w:instrText>
      </w:r>
      <w:r>
        <w:fldChar w:fldCharType="separate"/>
      </w:r>
      <w:r>
        <w:t>140</w:t>
      </w:r>
      <w:r>
        <w:fldChar w:fldCharType="end"/>
      </w:r>
    </w:p>
    <w:p w14:paraId="38E8523F" w14:textId="01C97737" w:rsidR="00A87DAC" w:rsidRDefault="00A87DAC">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_Toc58583171 \h </w:instrText>
      </w:r>
      <w:r>
        <w:fldChar w:fldCharType="separate"/>
      </w:r>
      <w:r>
        <w:t>140</w:t>
      </w:r>
      <w:r>
        <w:fldChar w:fldCharType="end"/>
      </w:r>
    </w:p>
    <w:p w14:paraId="43A8188C" w14:textId="7D90CD4A" w:rsidR="00A87DAC" w:rsidRDefault="00A87DAC">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_Toc58583172 \h </w:instrText>
      </w:r>
      <w:r>
        <w:fldChar w:fldCharType="separate"/>
      </w:r>
      <w:r>
        <w:t>140</w:t>
      </w:r>
      <w:r>
        <w:fldChar w:fldCharType="end"/>
      </w:r>
    </w:p>
    <w:p w14:paraId="22C28EA6" w14:textId="7FE3A6D2" w:rsidR="00A87DAC" w:rsidRDefault="00A87DAC">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_Toc58583173 \h </w:instrText>
      </w:r>
      <w:r>
        <w:fldChar w:fldCharType="separate"/>
      </w:r>
      <w:r>
        <w:t>140</w:t>
      </w:r>
      <w:r>
        <w:fldChar w:fldCharType="end"/>
      </w:r>
    </w:p>
    <w:p w14:paraId="1CE73D57" w14:textId="13C1187D" w:rsidR="00A87DAC" w:rsidRDefault="00A87DAC">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_Toc58583174 \h </w:instrText>
      </w:r>
      <w:r>
        <w:fldChar w:fldCharType="separate"/>
      </w:r>
      <w:r>
        <w:t>140</w:t>
      </w:r>
      <w:r>
        <w:fldChar w:fldCharType="end"/>
      </w:r>
    </w:p>
    <w:p w14:paraId="6E28ED92" w14:textId="58D09723" w:rsidR="00A87DAC" w:rsidRDefault="00A87DAC">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_Toc58583175 \h </w:instrText>
      </w:r>
      <w:r>
        <w:fldChar w:fldCharType="separate"/>
      </w:r>
      <w:r>
        <w:t>140</w:t>
      </w:r>
      <w:r>
        <w:fldChar w:fldCharType="end"/>
      </w:r>
    </w:p>
    <w:p w14:paraId="332EF85F" w14:textId="0A4B177D" w:rsidR="00A87DAC" w:rsidRDefault="00A87DAC">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_Toc58583176 \h </w:instrText>
      </w:r>
      <w:r>
        <w:fldChar w:fldCharType="separate"/>
      </w:r>
      <w:r>
        <w:t>140</w:t>
      </w:r>
      <w:r>
        <w:fldChar w:fldCharType="end"/>
      </w:r>
    </w:p>
    <w:p w14:paraId="2BFB1194" w14:textId="2D945CC2" w:rsidR="00A87DAC" w:rsidRDefault="00A87DAC">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_Toc58583177 \h </w:instrText>
      </w:r>
      <w:r>
        <w:fldChar w:fldCharType="separate"/>
      </w:r>
      <w:r>
        <w:t>141</w:t>
      </w:r>
      <w:r>
        <w:fldChar w:fldCharType="end"/>
      </w:r>
    </w:p>
    <w:p w14:paraId="59DE3607" w14:textId="34254795" w:rsidR="00A87DAC" w:rsidRDefault="00A87DAC">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_Toc58583178 \h </w:instrText>
      </w:r>
      <w:r>
        <w:fldChar w:fldCharType="separate"/>
      </w:r>
      <w:r>
        <w:t>141</w:t>
      </w:r>
      <w:r>
        <w:fldChar w:fldCharType="end"/>
      </w:r>
    </w:p>
    <w:p w14:paraId="3CCB8D86" w14:textId="7E9BF115" w:rsidR="00A87DAC" w:rsidRDefault="00A87DAC">
      <w:pPr>
        <w:pStyle w:val="TOC5"/>
        <w:rPr>
          <w:rFonts w:asciiTheme="minorHAnsi" w:eastAsiaTheme="minorEastAsia" w:hAnsiTheme="minorHAnsi" w:cstheme="minorBidi"/>
          <w:sz w:val="22"/>
          <w:szCs w:val="22"/>
          <w:lang w:eastAsia="en-GB"/>
        </w:rPr>
      </w:pPr>
      <w:r>
        <w:lastRenderedPageBreak/>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_Toc58583179 \h </w:instrText>
      </w:r>
      <w:r>
        <w:fldChar w:fldCharType="separate"/>
      </w:r>
      <w:r>
        <w:t>141</w:t>
      </w:r>
      <w:r>
        <w:fldChar w:fldCharType="end"/>
      </w:r>
    </w:p>
    <w:p w14:paraId="6801257E" w14:textId="0DA9C192" w:rsidR="00A87DAC" w:rsidRDefault="00A87DAC">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_Toc58583180 \h </w:instrText>
      </w:r>
      <w:r>
        <w:fldChar w:fldCharType="separate"/>
      </w:r>
      <w:r>
        <w:t>142</w:t>
      </w:r>
      <w:r>
        <w:fldChar w:fldCharType="end"/>
      </w:r>
    </w:p>
    <w:p w14:paraId="0F084E7C" w14:textId="5C77F8BD" w:rsidR="00A87DAC" w:rsidRDefault="00A87DAC">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_Toc58583181 \h </w:instrText>
      </w:r>
      <w:r>
        <w:fldChar w:fldCharType="separate"/>
      </w:r>
      <w:r>
        <w:t>143</w:t>
      </w:r>
      <w:r>
        <w:fldChar w:fldCharType="end"/>
      </w:r>
    </w:p>
    <w:p w14:paraId="4CB79A40" w14:textId="1A71E46F" w:rsidR="00A87DAC" w:rsidRDefault="00A87DAC">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_Toc58583182 \h </w:instrText>
      </w:r>
      <w:r>
        <w:fldChar w:fldCharType="separate"/>
      </w:r>
      <w:r>
        <w:t>143</w:t>
      </w:r>
      <w:r>
        <w:fldChar w:fldCharType="end"/>
      </w:r>
    </w:p>
    <w:p w14:paraId="3AA573B9" w14:textId="48809F4C" w:rsidR="00A87DAC" w:rsidRDefault="00A87DAC">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_Toc58583183 \h </w:instrText>
      </w:r>
      <w:r>
        <w:fldChar w:fldCharType="separate"/>
      </w:r>
      <w:r>
        <w:t>143</w:t>
      </w:r>
      <w:r>
        <w:fldChar w:fldCharType="end"/>
      </w:r>
    </w:p>
    <w:p w14:paraId="78555E50" w14:textId="769FDE64" w:rsidR="00A87DAC" w:rsidRDefault="00A87DAC">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_Toc58583184 \h </w:instrText>
      </w:r>
      <w:r>
        <w:fldChar w:fldCharType="separate"/>
      </w:r>
      <w:r>
        <w:t>144</w:t>
      </w:r>
      <w:r>
        <w:fldChar w:fldCharType="end"/>
      </w:r>
    </w:p>
    <w:p w14:paraId="7E1028A8" w14:textId="3D52F586" w:rsidR="00A87DAC" w:rsidRDefault="00A87DAC">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_Toc58583185 \h </w:instrText>
      </w:r>
      <w:r>
        <w:fldChar w:fldCharType="separate"/>
      </w:r>
      <w:r>
        <w:t>144</w:t>
      </w:r>
      <w:r>
        <w:fldChar w:fldCharType="end"/>
      </w:r>
    </w:p>
    <w:p w14:paraId="4CF4B023" w14:textId="4D0D1456" w:rsidR="00A87DAC" w:rsidRDefault="00A87DAC">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_Toc58583186 \h </w:instrText>
      </w:r>
      <w:r>
        <w:fldChar w:fldCharType="separate"/>
      </w:r>
      <w:r>
        <w:t>144</w:t>
      </w:r>
      <w:r>
        <w:fldChar w:fldCharType="end"/>
      </w:r>
    </w:p>
    <w:p w14:paraId="62161956" w14:textId="7718858E" w:rsidR="00A87DAC" w:rsidRDefault="00A87DAC">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_Toc58583187 \h </w:instrText>
      </w:r>
      <w:r>
        <w:fldChar w:fldCharType="separate"/>
      </w:r>
      <w:r>
        <w:t>145</w:t>
      </w:r>
      <w:r>
        <w:fldChar w:fldCharType="end"/>
      </w:r>
    </w:p>
    <w:p w14:paraId="04D6E44B" w14:textId="7D1E0F5D" w:rsidR="00A87DAC" w:rsidRDefault="00A87DAC">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_Toc58583188 \h </w:instrText>
      </w:r>
      <w:r>
        <w:fldChar w:fldCharType="separate"/>
      </w:r>
      <w:r>
        <w:t>145</w:t>
      </w:r>
      <w:r>
        <w:fldChar w:fldCharType="end"/>
      </w:r>
    </w:p>
    <w:p w14:paraId="4300C1E0" w14:textId="6B68FF5A" w:rsidR="00A87DAC" w:rsidRDefault="00A87DAC">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_Toc58583189 \h </w:instrText>
      </w:r>
      <w:r>
        <w:fldChar w:fldCharType="separate"/>
      </w:r>
      <w:r>
        <w:t>145</w:t>
      </w:r>
      <w:r>
        <w:fldChar w:fldCharType="end"/>
      </w:r>
    </w:p>
    <w:p w14:paraId="0F1A83CC" w14:textId="6E594D68" w:rsidR="00A87DAC" w:rsidRDefault="00A87DAC">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CagData</w:t>
      </w:r>
      <w:r>
        <w:tab/>
      </w:r>
      <w:r>
        <w:fldChar w:fldCharType="begin" w:fldLock="1"/>
      </w:r>
      <w:r>
        <w:instrText xml:space="preserve"> PAGEREF _Toc58583190 \h </w:instrText>
      </w:r>
      <w:r>
        <w:fldChar w:fldCharType="separate"/>
      </w:r>
      <w:r>
        <w:t>146</w:t>
      </w:r>
      <w:r>
        <w:fldChar w:fldCharType="end"/>
      </w:r>
    </w:p>
    <w:p w14:paraId="073EDF49" w14:textId="13A0231D" w:rsidR="00A87DAC" w:rsidRDefault="00A87DAC">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CagInfo</w:t>
      </w:r>
      <w:r>
        <w:tab/>
      </w:r>
      <w:r>
        <w:fldChar w:fldCharType="begin" w:fldLock="1"/>
      </w:r>
      <w:r>
        <w:instrText xml:space="preserve"> PAGEREF _Toc58583191 \h </w:instrText>
      </w:r>
      <w:r>
        <w:fldChar w:fldCharType="separate"/>
      </w:r>
      <w:r>
        <w:t>146</w:t>
      </w:r>
      <w:r>
        <w:fldChar w:fldCharType="end"/>
      </w:r>
    </w:p>
    <w:p w14:paraId="1208B383" w14:textId="6DBB0C39" w:rsidR="00A87DAC" w:rsidRDefault="00A87DAC">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AdditionalSnssaiData</w:t>
      </w:r>
      <w:r>
        <w:tab/>
      </w:r>
      <w:r>
        <w:fldChar w:fldCharType="begin" w:fldLock="1"/>
      </w:r>
      <w:r>
        <w:instrText xml:space="preserve"> PAGEREF _Toc58583192 \h </w:instrText>
      </w:r>
      <w:r>
        <w:fldChar w:fldCharType="separate"/>
      </w:r>
      <w:r>
        <w:t>146</w:t>
      </w:r>
      <w:r>
        <w:fldChar w:fldCharType="end"/>
      </w:r>
    </w:p>
    <w:p w14:paraId="72DB60B5" w14:textId="56D389F1" w:rsidR="00A87DAC" w:rsidRDefault="00A87DAC">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VnGroupData</w:t>
      </w:r>
      <w:r>
        <w:tab/>
      </w:r>
      <w:r>
        <w:fldChar w:fldCharType="begin" w:fldLock="1"/>
      </w:r>
      <w:r>
        <w:instrText xml:space="preserve"> PAGEREF _Toc58583193 \h </w:instrText>
      </w:r>
      <w:r>
        <w:fldChar w:fldCharType="separate"/>
      </w:r>
      <w:r>
        <w:t>147</w:t>
      </w:r>
      <w:r>
        <w:fldChar w:fldCharType="end"/>
      </w:r>
    </w:p>
    <w:p w14:paraId="651A01D4" w14:textId="11A9A610" w:rsidR="00A87DAC" w:rsidRDefault="00A87DAC">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AppDescriptor</w:t>
      </w:r>
      <w:r>
        <w:tab/>
      </w:r>
      <w:r>
        <w:fldChar w:fldCharType="begin" w:fldLock="1"/>
      </w:r>
      <w:r>
        <w:instrText xml:space="preserve"> PAGEREF _Toc58583194 \h </w:instrText>
      </w:r>
      <w:r>
        <w:fldChar w:fldCharType="separate"/>
      </w:r>
      <w:r>
        <w:t>147</w:t>
      </w:r>
      <w:r>
        <w:fldChar w:fldCharType="end"/>
      </w:r>
    </w:p>
    <w:p w14:paraId="31C50872" w14:textId="774D9837" w:rsidR="00A87DAC" w:rsidRDefault="00A87DAC">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Type: AppPortId</w:t>
      </w:r>
      <w:r>
        <w:tab/>
      </w:r>
      <w:r>
        <w:fldChar w:fldCharType="begin" w:fldLock="1"/>
      </w:r>
      <w:r>
        <w:instrText xml:space="preserve"> PAGEREF _Toc58583195 \h </w:instrText>
      </w:r>
      <w:r>
        <w:fldChar w:fldCharType="separate"/>
      </w:r>
      <w:r>
        <w:t>147</w:t>
      </w:r>
      <w:r>
        <w:fldChar w:fldCharType="end"/>
      </w:r>
    </w:p>
    <w:p w14:paraId="6EE1BC80" w14:textId="1126CED8" w:rsidR="00A87DAC" w:rsidRDefault="00A87DAC">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LcsPrivacyData</w:t>
      </w:r>
      <w:r>
        <w:tab/>
      </w:r>
      <w:r>
        <w:fldChar w:fldCharType="begin" w:fldLock="1"/>
      </w:r>
      <w:r>
        <w:instrText xml:space="preserve"> PAGEREF _Toc58583196 \h </w:instrText>
      </w:r>
      <w:r>
        <w:fldChar w:fldCharType="separate"/>
      </w:r>
      <w:r>
        <w:t>147</w:t>
      </w:r>
      <w:r>
        <w:fldChar w:fldCharType="end"/>
      </w:r>
    </w:p>
    <w:p w14:paraId="65097874" w14:textId="556A5D31" w:rsidR="00A87DAC" w:rsidRDefault="00A87DAC">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Lpi</w:t>
      </w:r>
      <w:r>
        <w:tab/>
      </w:r>
      <w:r>
        <w:fldChar w:fldCharType="begin" w:fldLock="1"/>
      </w:r>
      <w:r>
        <w:instrText xml:space="preserve"> PAGEREF _Toc58583197 \h </w:instrText>
      </w:r>
      <w:r>
        <w:fldChar w:fldCharType="separate"/>
      </w:r>
      <w:r>
        <w:t>147</w:t>
      </w:r>
      <w:r>
        <w:fldChar w:fldCharType="end"/>
      </w:r>
    </w:p>
    <w:p w14:paraId="375EE105" w14:textId="0764AF10" w:rsidR="00A87DAC" w:rsidRDefault="00A87DAC">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UnrelatedClass</w:t>
      </w:r>
      <w:r>
        <w:tab/>
      </w:r>
      <w:r>
        <w:fldChar w:fldCharType="begin" w:fldLock="1"/>
      </w:r>
      <w:r>
        <w:instrText xml:space="preserve"> PAGEREF _Toc58583198 \h </w:instrText>
      </w:r>
      <w:r>
        <w:fldChar w:fldCharType="separate"/>
      </w:r>
      <w:r>
        <w:t>148</w:t>
      </w:r>
      <w:r>
        <w:fldChar w:fldCharType="end"/>
      </w:r>
    </w:p>
    <w:p w14:paraId="4DEB3F5A" w14:textId="6E3DBAD7" w:rsidR="00A87DAC" w:rsidRDefault="00A87DAC">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PlmnOperatorClass</w:t>
      </w:r>
      <w:r>
        <w:tab/>
      </w:r>
      <w:r>
        <w:fldChar w:fldCharType="begin" w:fldLock="1"/>
      </w:r>
      <w:r>
        <w:instrText xml:space="preserve"> PAGEREF _Toc58583199 \h </w:instrText>
      </w:r>
      <w:r>
        <w:fldChar w:fldCharType="separate"/>
      </w:r>
      <w:r>
        <w:t>148</w:t>
      </w:r>
      <w:r>
        <w:fldChar w:fldCharType="end"/>
      </w:r>
    </w:p>
    <w:p w14:paraId="54EA44EC" w14:textId="5D558839" w:rsidR="00A87DAC" w:rsidRDefault="00A87DAC">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ValidTimePeriod</w:t>
      </w:r>
      <w:r>
        <w:tab/>
      </w:r>
      <w:r>
        <w:fldChar w:fldCharType="begin" w:fldLock="1"/>
      </w:r>
      <w:r>
        <w:instrText xml:space="preserve"> PAGEREF _Toc58583200 \h </w:instrText>
      </w:r>
      <w:r>
        <w:fldChar w:fldCharType="separate"/>
      </w:r>
      <w:r>
        <w:t>148</w:t>
      </w:r>
      <w:r>
        <w:fldChar w:fldCharType="end"/>
      </w:r>
    </w:p>
    <w:p w14:paraId="3A62FAC9" w14:textId="11180767" w:rsidR="00A87DAC" w:rsidRDefault="00A87DAC">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LcsMoData</w:t>
      </w:r>
      <w:r>
        <w:tab/>
      </w:r>
      <w:r>
        <w:fldChar w:fldCharType="begin" w:fldLock="1"/>
      </w:r>
      <w:r>
        <w:instrText xml:space="preserve"> PAGEREF _Toc58583201 \h </w:instrText>
      </w:r>
      <w:r>
        <w:fldChar w:fldCharType="separate"/>
      </w:r>
      <w:r>
        <w:t>148</w:t>
      </w:r>
      <w:r>
        <w:fldChar w:fldCharType="end"/>
      </w:r>
    </w:p>
    <w:p w14:paraId="023BBDD3" w14:textId="527F1097" w:rsidR="00A87DAC" w:rsidRDefault="00A87DAC">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_Toc58583202 \h </w:instrText>
      </w:r>
      <w:r>
        <w:fldChar w:fldCharType="separate"/>
      </w:r>
      <w:r>
        <w:t>149</w:t>
      </w:r>
      <w:r>
        <w:fldChar w:fldCharType="end"/>
      </w:r>
    </w:p>
    <w:p w14:paraId="48EE0219" w14:textId="009F1995" w:rsidR="00A87DAC" w:rsidRDefault="00A87DAC">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Type: ExpectedUeBehaviourData</w:t>
      </w:r>
      <w:r>
        <w:tab/>
      </w:r>
      <w:r>
        <w:fldChar w:fldCharType="begin" w:fldLock="1"/>
      </w:r>
      <w:r>
        <w:instrText xml:space="preserve"> PAGEREF _Toc58583203 \h </w:instrText>
      </w:r>
      <w:r>
        <w:fldChar w:fldCharType="separate"/>
      </w:r>
      <w:r>
        <w:t>149</w:t>
      </w:r>
      <w:r>
        <w:fldChar w:fldCharType="end"/>
      </w:r>
    </w:p>
    <w:p w14:paraId="6DD346A2" w14:textId="554F2394" w:rsidR="00A87DAC" w:rsidRDefault="00A87DAC">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_Toc58583204 \h </w:instrText>
      </w:r>
      <w:r>
        <w:fldChar w:fldCharType="separate"/>
      </w:r>
      <w:r>
        <w:t>150</w:t>
      </w:r>
      <w:r>
        <w:fldChar w:fldCharType="end"/>
      </w:r>
    </w:p>
    <w:p w14:paraId="5D49A59E" w14:textId="61F673D7" w:rsidR="00A87DAC" w:rsidRDefault="00A87DAC">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_Toc58583205 \h </w:instrText>
      </w:r>
      <w:r>
        <w:fldChar w:fldCharType="separate"/>
      </w:r>
      <w:r>
        <w:t>150</w:t>
      </w:r>
      <w:r>
        <w:fldChar w:fldCharType="end"/>
      </w:r>
    </w:p>
    <w:p w14:paraId="6D638679" w14:textId="3871812D" w:rsidR="00A87DAC" w:rsidRDefault="00A87DAC">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sidRPr="00901E0C">
        <w:rPr>
          <w:rFonts w:eastAsia="Malgun Gothic"/>
        </w:rPr>
        <w:t>SuggestedPacketNumDl</w:t>
      </w:r>
      <w:r>
        <w:tab/>
      </w:r>
      <w:r>
        <w:fldChar w:fldCharType="begin" w:fldLock="1"/>
      </w:r>
      <w:r>
        <w:instrText xml:space="preserve"> PAGEREF _Toc58583206 \h </w:instrText>
      </w:r>
      <w:r>
        <w:fldChar w:fldCharType="separate"/>
      </w:r>
      <w:r>
        <w:t>150</w:t>
      </w:r>
      <w:r>
        <w:fldChar w:fldCharType="end"/>
      </w:r>
    </w:p>
    <w:p w14:paraId="1E2AB543" w14:textId="55184FFC" w:rsidR="00A87DAC" w:rsidRDefault="00A87DAC">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SmfRegistrationInfo</w:t>
      </w:r>
      <w:r>
        <w:tab/>
      </w:r>
      <w:r>
        <w:fldChar w:fldCharType="begin" w:fldLock="1"/>
      </w:r>
      <w:r>
        <w:instrText xml:space="preserve"> PAGEREF _Toc58583207 \h </w:instrText>
      </w:r>
      <w:r>
        <w:fldChar w:fldCharType="separate"/>
      </w:r>
      <w:r>
        <w:t>150</w:t>
      </w:r>
      <w:r>
        <w:fldChar w:fldCharType="end"/>
      </w:r>
    </w:p>
    <w:p w14:paraId="677894FE" w14:textId="0ED00632" w:rsidR="00A87DAC" w:rsidRDefault="00A87DAC">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FrameRouteInfo</w:t>
      </w:r>
      <w:r>
        <w:tab/>
      </w:r>
      <w:r>
        <w:fldChar w:fldCharType="begin" w:fldLock="1"/>
      </w:r>
      <w:r>
        <w:instrText xml:space="preserve"> PAGEREF _Toc58583208 \h </w:instrText>
      </w:r>
      <w:r>
        <w:fldChar w:fldCharType="separate"/>
      </w:r>
      <w:r>
        <w:t>150</w:t>
      </w:r>
      <w:r>
        <w:fldChar w:fldCharType="end"/>
      </w:r>
    </w:p>
    <w:p w14:paraId="17F8C352" w14:textId="011A627E" w:rsidR="00A87DAC" w:rsidRDefault="00A87DAC">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SorUpdateInfo</w:t>
      </w:r>
      <w:r>
        <w:tab/>
      </w:r>
      <w:r>
        <w:fldChar w:fldCharType="begin" w:fldLock="1"/>
      </w:r>
      <w:r>
        <w:instrText xml:space="preserve"> PAGEREF _Toc58583209 \h </w:instrText>
      </w:r>
      <w:r>
        <w:fldChar w:fldCharType="separate"/>
      </w:r>
      <w:r>
        <w:t>150</w:t>
      </w:r>
      <w:r>
        <w:fldChar w:fldCharType="end"/>
      </w:r>
    </w:p>
    <w:p w14:paraId="3D69DB9C" w14:textId="2C7A5DEB" w:rsidR="00A87DAC" w:rsidRDefault="00A87DAC">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_Toc58583210 \h </w:instrText>
      </w:r>
      <w:r>
        <w:fldChar w:fldCharType="separate"/>
      </w:r>
      <w:r>
        <w:t>150</w:t>
      </w:r>
      <w:r>
        <w:fldChar w:fldCharType="end"/>
      </w:r>
    </w:p>
    <w:p w14:paraId="211AB9B4" w14:textId="6A38DC82" w:rsidR="00A87DAC" w:rsidRDefault="00A87DAC">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EdrxParameters</w:t>
      </w:r>
      <w:r>
        <w:tab/>
      </w:r>
      <w:r>
        <w:fldChar w:fldCharType="begin" w:fldLock="1"/>
      </w:r>
      <w:r>
        <w:instrText xml:space="preserve"> PAGEREF _Toc58583211 \h </w:instrText>
      </w:r>
      <w:r>
        <w:fldChar w:fldCharType="separate"/>
      </w:r>
      <w:r>
        <w:t>151</w:t>
      </w:r>
      <w:r>
        <w:fldChar w:fldCharType="end"/>
      </w:r>
    </w:p>
    <w:p w14:paraId="1952F38D" w14:textId="3C2A74DD" w:rsidR="00A87DAC" w:rsidRDefault="00A87DAC">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 xml:space="preserve">Type: </w:t>
      </w:r>
      <w:r>
        <w:rPr>
          <w:lang w:eastAsia="zh-CN"/>
        </w:rPr>
        <w:t>PtwParameters</w:t>
      </w:r>
      <w:r>
        <w:tab/>
      </w:r>
      <w:r>
        <w:fldChar w:fldCharType="begin" w:fldLock="1"/>
      </w:r>
      <w:r>
        <w:instrText xml:space="preserve"> PAGEREF _Toc58583212 \h </w:instrText>
      </w:r>
      <w:r>
        <w:fldChar w:fldCharType="separate"/>
      </w:r>
      <w:r>
        <w:t>151</w:t>
      </w:r>
      <w:r>
        <w:fldChar w:fldCharType="end"/>
      </w:r>
    </w:p>
    <w:p w14:paraId="1E5634CD" w14:textId="15317C29" w:rsidR="00A87DAC" w:rsidRDefault="00A87DAC">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_Toc58583213 \h </w:instrText>
      </w:r>
      <w:r>
        <w:fldChar w:fldCharType="separate"/>
      </w:r>
      <w:r>
        <w:t>151</w:t>
      </w:r>
      <w:r>
        <w:fldChar w:fldCharType="end"/>
      </w:r>
    </w:p>
    <w:p w14:paraId="6C34685F" w14:textId="13816E1A" w:rsidR="00A87DAC" w:rsidRDefault="00A87DAC">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_Toc58583214 \h </w:instrText>
      </w:r>
      <w:r>
        <w:fldChar w:fldCharType="separate"/>
      </w:r>
      <w:r>
        <w:t>151</w:t>
      </w:r>
      <w:r>
        <w:fldChar w:fldCharType="end"/>
      </w:r>
    </w:p>
    <w:p w14:paraId="319504CA" w14:textId="4B5EEB27" w:rsidR="00A87DAC" w:rsidRDefault="00A87DAC">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_Toc58583215 \h </w:instrText>
      </w:r>
      <w:r>
        <w:fldChar w:fldCharType="separate"/>
      </w:r>
      <w:r>
        <w:t>151</w:t>
      </w:r>
      <w:r>
        <w:fldChar w:fldCharType="end"/>
      </w:r>
    </w:p>
    <w:p w14:paraId="3CE59206" w14:textId="1815833D" w:rsidR="00A87DAC" w:rsidRDefault="00A87DAC">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ExternalUnrelatedClass</w:t>
      </w:r>
      <w:r>
        <w:tab/>
      </w:r>
      <w:r>
        <w:fldChar w:fldCharType="begin" w:fldLock="1"/>
      </w:r>
      <w:r>
        <w:instrText xml:space="preserve"> PAGEREF _Toc58583216 \h </w:instrText>
      </w:r>
      <w:r>
        <w:fldChar w:fldCharType="separate"/>
      </w:r>
      <w:r>
        <w:t>151</w:t>
      </w:r>
      <w:r>
        <w:fldChar w:fldCharType="end"/>
      </w:r>
    </w:p>
    <w:p w14:paraId="4E1FC573" w14:textId="09A7DDCB" w:rsidR="00A87DAC" w:rsidRDefault="00A87DAC">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AfExternal</w:t>
      </w:r>
      <w:r>
        <w:tab/>
      </w:r>
      <w:r>
        <w:fldChar w:fldCharType="begin" w:fldLock="1"/>
      </w:r>
      <w:r>
        <w:instrText xml:space="preserve"> PAGEREF _Toc58583217 \h </w:instrText>
      </w:r>
      <w:r>
        <w:fldChar w:fldCharType="separate"/>
      </w:r>
      <w:r>
        <w:t>152</w:t>
      </w:r>
      <w:r>
        <w:fldChar w:fldCharType="end"/>
      </w:r>
    </w:p>
    <w:p w14:paraId="33E69B61" w14:textId="23E2AD47" w:rsidR="00A87DAC" w:rsidRDefault="00A87DAC">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 xml:space="preserve">Type: </w:t>
      </w:r>
      <w:r>
        <w:rPr>
          <w:lang w:eastAsia="zh-CN"/>
        </w:rPr>
        <w:t>LcsClientExternal</w:t>
      </w:r>
      <w:r>
        <w:tab/>
      </w:r>
      <w:r>
        <w:fldChar w:fldCharType="begin" w:fldLock="1"/>
      </w:r>
      <w:r>
        <w:instrText xml:space="preserve"> PAGEREF _Toc58583218 \h </w:instrText>
      </w:r>
      <w:r>
        <w:fldChar w:fldCharType="separate"/>
      </w:r>
      <w:r>
        <w:t>152</w:t>
      </w:r>
      <w:r>
        <w:fldChar w:fldCharType="end"/>
      </w:r>
    </w:p>
    <w:p w14:paraId="30E3A078" w14:textId="159C9038" w:rsidR="00A87DAC" w:rsidRDefault="00A87DAC">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 xml:space="preserve">Type: </w:t>
      </w:r>
      <w:r>
        <w:rPr>
          <w:lang w:eastAsia="zh-CN"/>
        </w:rPr>
        <w:t>LcsClientGroupExternal</w:t>
      </w:r>
      <w:r>
        <w:tab/>
      </w:r>
      <w:r>
        <w:fldChar w:fldCharType="begin" w:fldLock="1"/>
      </w:r>
      <w:r>
        <w:instrText xml:space="preserve"> PAGEREF _Toc58583219 \h </w:instrText>
      </w:r>
      <w:r>
        <w:fldChar w:fldCharType="separate"/>
      </w:r>
      <w:r>
        <w:t>152</w:t>
      </w:r>
      <w:r>
        <w:fldChar w:fldCharType="end"/>
      </w:r>
    </w:p>
    <w:p w14:paraId="278FF955" w14:textId="21BC4A7D" w:rsidR="00A87DAC" w:rsidRDefault="00A87DAC">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 xml:space="preserve">Type: </w:t>
      </w:r>
      <w:r>
        <w:rPr>
          <w:lang w:eastAsia="zh-CN"/>
        </w:rPr>
        <w:t>ServiceTypeUnrelatedClass</w:t>
      </w:r>
      <w:r>
        <w:tab/>
      </w:r>
      <w:r>
        <w:fldChar w:fldCharType="begin" w:fldLock="1"/>
      </w:r>
      <w:r>
        <w:instrText xml:space="preserve"> PAGEREF _Toc58583220 \h </w:instrText>
      </w:r>
      <w:r>
        <w:fldChar w:fldCharType="separate"/>
      </w:r>
      <w:r>
        <w:t>153</w:t>
      </w:r>
      <w:r>
        <w:fldChar w:fldCharType="end"/>
      </w:r>
    </w:p>
    <w:p w14:paraId="595CEE45" w14:textId="65DA07BE" w:rsidR="00A87DAC" w:rsidRDefault="00A87DAC">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UeId</w:t>
      </w:r>
      <w:r>
        <w:tab/>
      </w:r>
      <w:r>
        <w:fldChar w:fldCharType="begin" w:fldLock="1"/>
      </w:r>
      <w:r>
        <w:instrText xml:space="preserve"> PAGEREF _Toc58583221 \h </w:instrText>
      </w:r>
      <w:r>
        <w:fldChar w:fldCharType="separate"/>
      </w:r>
      <w:r>
        <w:t>153</w:t>
      </w:r>
      <w:r>
        <w:fldChar w:fldCharType="end"/>
      </w:r>
    </w:p>
    <w:p w14:paraId="5D2DB657" w14:textId="33105B90" w:rsidR="00A87DAC" w:rsidRDefault="00A87DAC">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Default</w:t>
      </w:r>
      <w:r>
        <w:rPr>
          <w:lang w:eastAsia="zh-CN"/>
        </w:rPr>
        <w:t>UnrelatedClass</w:t>
      </w:r>
      <w:r>
        <w:tab/>
      </w:r>
      <w:r>
        <w:fldChar w:fldCharType="begin" w:fldLock="1"/>
      </w:r>
      <w:r>
        <w:instrText xml:space="preserve"> PAGEREF _Toc58583222 \h </w:instrText>
      </w:r>
      <w:r>
        <w:fldChar w:fldCharType="separate"/>
      </w:r>
      <w:r>
        <w:t>153</w:t>
      </w:r>
      <w:r>
        <w:fldChar w:fldCharType="end"/>
      </w:r>
    </w:p>
    <w:p w14:paraId="3DB90950" w14:textId="5C5315AB" w:rsidR="00A87DAC" w:rsidRDefault="00A87DAC">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Type: ContextInfo</w:t>
      </w:r>
      <w:r>
        <w:tab/>
      </w:r>
      <w:r>
        <w:fldChar w:fldCharType="begin" w:fldLock="1"/>
      </w:r>
      <w:r>
        <w:instrText xml:space="preserve"> PAGEREF _Toc58583223 \h </w:instrText>
      </w:r>
      <w:r>
        <w:fldChar w:fldCharType="separate"/>
      </w:r>
      <w:r>
        <w:t>154</w:t>
      </w:r>
      <w:r>
        <w:fldChar w:fldCharType="end"/>
      </w:r>
    </w:p>
    <w:p w14:paraId="7EA71681" w14:textId="7E269BFB" w:rsidR="00A87DAC" w:rsidRDefault="00A87DAC">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Type: UeContextInAmfData</w:t>
      </w:r>
      <w:r>
        <w:tab/>
      </w:r>
      <w:r>
        <w:fldChar w:fldCharType="begin" w:fldLock="1"/>
      </w:r>
      <w:r>
        <w:instrText xml:space="preserve"> PAGEREF _Toc58583224 \h </w:instrText>
      </w:r>
      <w:r>
        <w:fldChar w:fldCharType="separate"/>
      </w:r>
      <w:r>
        <w:t>154</w:t>
      </w:r>
      <w:r>
        <w:fldChar w:fldCharType="end"/>
      </w:r>
    </w:p>
    <w:p w14:paraId="6B1747E6" w14:textId="39882D06" w:rsidR="00A87DAC" w:rsidRDefault="00A87DAC">
      <w:pPr>
        <w:pStyle w:val="TOC5"/>
        <w:rPr>
          <w:rFonts w:asciiTheme="minorHAnsi" w:eastAsiaTheme="minorEastAsia" w:hAnsiTheme="minorHAnsi" w:cstheme="minorBidi"/>
          <w:sz w:val="22"/>
          <w:szCs w:val="22"/>
          <w:lang w:eastAsia="en-GB"/>
        </w:rPr>
      </w:pPr>
      <w:r>
        <w:t>6.1.6.2.71</w:t>
      </w:r>
      <w:r>
        <w:rPr>
          <w:rFonts w:asciiTheme="minorHAnsi" w:eastAsiaTheme="minorEastAsia" w:hAnsiTheme="minorHAnsi" w:cstheme="minorBidi"/>
          <w:sz w:val="22"/>
          <w:szCs w:val="22"/>
          <w:lang w:eastAsia="en-GB"/>
        </w:rPr>
        <w:tab/>
      </w:r>
      <w:r>
        <w:t>Type: V2xSubscriptionData</w:t>
      </w:r>
      <w:r>
        <w:tab/>
      </w:r>
      <w:r>
        <w:fldChar w:fldCharType="begin" w:fldLock="1"/>
      </w:r>
      <w:r>
        <w:instrText xml:space="preserve"> PAGEREF _Toc58583225 \h </w:instrText>
      </w:r>
      <w:r>
        <w:fldChar w:fldCharType="separate"/>
      </w:r>
      <w:r>
        <w:t>154</w:t>
      </w:r>
      <w:r>
        <w:fldChar w:fldCharType="end"/>
      </w:r>
    </w:p>
    <w:p w14:paraId="772E3844" w14:textId="23616C24" w:rsidR="00A87DAC" w:rsidRDefault="00A87DAC">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Type: LcsBroadcastAssistanceTypesData</w:t>
      </w:r>
      <w:r>
        <w:tab/>
      </w:r>
      <w:r>
        <w:fldChar w:fldCharType="begin" w:fldLock="1"/>
      </w:r>
      <w:r>
        <w:instrText xml:space="preserve"> PAGEREF _Toc58583226 \h </w:instrText>
      </w:r>
      <w:r>
        <w:fldChar w:fldCharType="separate"/>
      </w:r>
      <w:r>
        <w:t>155</w:t>
      </w:r>
      <w:r>
        <w:fldChar w:fldCharType="end"/>
      </w:r>
    </w:p>
    <w:p w14:paraId="43317054" w14:textId="6DA0E81F" w:rsidR="00A87DAC" w:rsidRDefault="00A87DAC">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DatasetNames</w:t>
      </w:r>
      <w:r>
        <w:tab/>
      </w:r>
      <w:r>
        <w:fldChar w:fldCharType="begin" w:fldLock="1"/>
      </w:r>
      <w:r>
        <w:instrText xml:space="preserve"> PAGEREF _Toc58583227 \h </w:instrText>
      </w:r>
      <w:r>
        <w:fldChar w:fldCharType="separate"/>
      </w:r>
      <w:r>
        <w:t>158</w:t>
      </w:r>
      <w:r>
        <w:fldChar w:fldCharType="end"/>
      </w:r>
    </w:p>
    <w:p w14:paraId="5AAF2872" w14:textId="5EF7CF32" w:rsidR="00A87DAC" w:rsidRDefault="00A87DAC">
      <w:pPr>
        <w:pStyle w:val="TOC5"/>
        <w:rPr>
          <w:rFonts w:asciiTheme="minorHAnsi" w:eastAsiaTheme="minorEastAsia" w:hAnsiTheme="minorHAnsi" w:cstheme="minorBidi"/>
          <w:sz w:val="22"/>
          <w:szCs w:val="22"/>
          <w:lang w:eastAsia="en-GB"/>
        </w:rPr>
      </w:pPr>
      <w:r>
        <w:t>6.1.6.2.74</w:t>
      </w:r>
      <w:r>
        <w:rPr>
          <w:rFonts w:asciiTheme="minorHAnsi" w:eastAsiaTheme="minorEastAsia" w:hAnsiTheme="minorHAnsi" w:cstheme="minorBidi"/>
          <w:sz w:val="22"/>
          <w:szCs w:val="22"/>
          <w:lang w:eastAsia="en-GB"/>
        </w:rPr>
        <w:tab/>
      </w:r>
      <w:r>
        <w:t>Type: PlmnRestriction</w:t>
      </w:r>
      <w:r>
        <w:tab/>
      </w:r>
      <w:r>
        <w:fldChar w:fldCharType="begin" w:fldLock="1"/>
      </w:r>
      <w:r>
        <w:instrText xml:space="preserve"> PAGEREF _Toc58583228 \h </w:instrText>
      </w:r>
      <w:r>
        <w:fldChar w:fldCharType="separate"/>
      </w:r>
      <w:r>
        <w:t>158</w:t>
      </w:r>
      <w:r>
        <w:fldChar w:fldCharType="end"/>
      </w:r>
    </w:p>
    <w:p w14:paraId="0CAF86C4" w14:textId="2ABE9218" w:rsidR="00A87DAC" w:rsidRDefault="00A87DAC">
      <w:pPr>
        <w:pStyle w:val="TOC4"/>
        <w:rPr>
          <w:rFonts w:asciiTheme="minorHAnsi" w:eastAsiaTheme="minorEastAsia" w:hAnsiTheme="minorHAnsi" w:cstheme="minorBidi"/>
          <w:sz w:val="22"/>
          <w:szCs w:val="22"/>
          <w:lang w:eastAsia="en-GB"/>
        </w:rPr>
      </w:pPr>
      <w:r w:rsidRPr="00901E0C">
        <w:rPr>
          <w:lang w:val="en-US"/>
        </w:rPr>
        <w:t>6.1.6.3</w:t>
      </w:r>
      <w:r>
        <w:rPr>
          <w:rFonts w:asciiTheme="minorHAnsi" w:eastAsiaTheme="minorEastAsia" w:hAnsiTheme="minorHAnsi" w:cstheme="minorBidi"/>
          <w:sz w:val="22"/>
          <w:szCs w:val="22"/>
          <w:lang w:eastAsia="en-GB"/>
        </w:rPr>
        <w:tab/>
      </w:r>
      <w:r w:rsidRPr="00901E0C">
        <w:rPr>
          <w:lang w:val="en-US"/>
        </w:rPr>
        <w:t>Simple data types and enumerations</w:t>
      </w:r>
      <w:r>
        <w:tab/>
      </w:r>
      <w:r>
        <w:fldChar w:fldCharType="begin" w:fldLock="1"/>
      </w:r>
      <w:r>
        <w:instrText xml:space="preserve"> PAGEREF _Toc58583229 \h </w:instrText>
      </w:r>
      <w:r>
        <w:fldChar w:fldCharType="separate"/>
      </w:r>
      <w:r>
        <w:t>159</w:t>
      </w:r>
      <w:r>
        <w:fldChar w:fldCharType="end"/>
      </w:r>
    </w:p>
    <w:p w14:paraId="44D1CF84" w14:textId="50CB60AC" w:rsidR="00A87DAC" w:rsidRDefault="00A87DAC">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_Toc58583230 \h </w:instrText>
      </w:r>
      <w:r>
        <w:fldChar w:fldCharType="separate"/>
      </w:r>
      <w:r>
        <w:t>159</w:t>
      </w:r>
      <w:r>
        <w:fldChar w:fldCharType="end"/>
      </w:r>
    </w:p>
    <w:p w14:paraId="4012CB47" w14:textId="3FC3758A" w:rsidR="00A87DAC" w:rsidRDefault="00A87DAC">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_Toc58583231 \h </w:instrText>
      </w:r>
      <w:r>
        <w:fldChar w:fldCharType="separate"/>
      </w:r>
      <w:r>
        <w:t>159</w:t>
      </w:r>
      <w:r>
        <w:fldChar w:fldCharType="end"/>
      </w:r>
    </w:p>
    <w:p w14:paraId="2C0D31D8" w14:textId="6C255AC0" w:rsidR="00A87DAC" w:rsidRDefault="00A87DAC">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_Toc58583232 \h </w:instrText>
      </w:r>
      <w:r>
        <w:fldChar w:fldCharType="separate"/>
      </w:r>
      <w:r>
        <w:t>161</w:t>
      </w:r>
      <w:r>
        <w:fldChar w:fldCharType="end"/>
      </w:r>
    </w:p>
    <w:p w14:paraId="113DF726" w14:textId="5B3C655A" w:rsidR="00A87DAC" w:rsidRDefault="00A87DAC">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_Toc58583233 \h </w:instrText>
      </w:r>
      <w:r>
        <w:fldChar w:fldCharType="separate"/>
      </w:r>
      <w:r>
        <w:t>161</w:t>
      </w:r>
      <w:r>
        <w:fldChar w:fldCharType="end"/>
      </w:r>
    </w:p>
    <w:p w14:paraId="113F31D1" w14:textId="78565C5F" w:rsidR="00A87DAC" w:rsidRDefault="00A87DAC">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_Toc58583234 \h </w:instrText>
      </w:r>
      <w:r>
        <w:fldChar w:fldCharType="separate"/>
      </w:r>
      <w:r>
        <w:t>161</w:t>
      </w:r>
      <w:r>
        <w:fldChar w:fldCharType="end"/>
      </w:r>
    </w:p>
    <w:p w14:paraId="4066DD91" w14:textId="203B49FB" w:rsidR="00A87DAC" w:rsidRDefault="00A87DAC">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_Toc58583235 \h </w:instrText>
      </w:r>
      <w:r>
        <w:fldChar w:fldCharType="separate"/>
      </w:r>
      <w:r>
        <w:t>161</w:t>
      </w:r>
      <w:r>
        <w:fldChar w:fldCharType="end"/>
      </w:r>
    </w:p>
    <w:p w14:paraId="454ED7D2" w14:textId="1120CB5C" w:rsidR="00A87DAC" w:rsidRDefault="00A87DAC">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_Toc58583236 \h </w:instrText>
      </w:r>
      <w:r>
        <w:fldChar w:fldCharType="separate"/>
      </w:r>
      <w:r>
        <w:t>161</w:t>
      </w:r>
      <w:r>
        <w:fldChar w:fldCharType="end"/>
      </w:r>
    </w:p>
    <w:p w14:paraId="7CBA6C73" w14:textId="70ED8878" w:rsidR="00A87DAC" w:rsidRDefault="00A87DAC">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Enumeration: LocationPrivacyInd</w:t>
      </w:r>
      <w:r>
        <w:tab/>
      </w:r>
      <w:r>
        <w:fldChar w:fldCharType="begin" w:fldLock="1"/>
      </w:r>
      <w:r>
        <w:instrText xml:space="preserve"> PAGEREF _Toc58583237 \h </w:instrText>
      </w:r>
      <w:r>
        <w:fldChar w:fldCharType="separate"/>
      </w:r>
      <w:r>
        <w:t>161</w:t>
      </w:r>
      <w:r>
        <w:fldChar w:fldCharType="end"/>
      </w:r>
    </w:p>
    <w:p w14:paraId="16DF7DD4" w14:textId="5A93B2D6" w:rsidR="00A87DAC" w:rsidRDefault="00A87DAC">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PrivacyCheckRelatedAction</w:t>
      </w:r>
      <w:r>
        <w:tab/>
      </w:r>
      <w:r>
        <w:fldChar w:fldCharType="begin" w:fldLock="1"/>
      </w:r>
      <w:r>
        <w:instrText xml:space="preserve"> PAGEREF _Toc58583238 \h </w:instrText>
      </w:r>
      <w:r>
        <w:fldChar w:fldCharType="separate"/>
      </w:r>
      <w:r>
        <w:t>162</w:t>
      </w:r>
      <w:r>
        <w:fldChar w:fldCharType="end"/>
      </w:r>
    </w:p>
    <w:p w14:paraId="16EADFD9" w14:textId="33357678" w:rsidR="00A87DAC" w:rsidRDefault="00A87DAC">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LcsClientClass</w:t>
      </w:r>
      <w:r>
        <w:tab/>
      </w:r>
      <w:r>
        <w:fldChar w:fldCharType="begin" w:fldLock="1"/>
      </w:r>
      <w:r>
        <w:instrText xml:space="preserve"> PAGEREF _Toc58583239 \h </w:instrText>
      </w:r>
      <w:r>
        <w:fldChar w:fldCharType="separate"/>
      </w:r>
      <w:r>
        <w:t>162</w:t>
      </w:r>
      <w:r>
        <w:fldChar w:fldCharType="end"/>
      </w:r>
    </w:p>
    <w:p w14:paraId="4B9A334A" w14:textId="02E33DF4" w:rsidR="00A87DAC" w:rsidRDefault="00A87DAC">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LcsMoServiceClass</w:t>
      </w:r>
      <w:r>
        <w:tab/>
      </w:r>
      <w:r>
        <w:fldChar w:fldCharType="begin" w:fldLock="1"/>
      </w:r>
      <w:r>
        <w:instrText xml:space="preserve"> PAGEREF _Toc58583240 \h </w:instrText>
      </w:r>
      <w:r>
        <w:fldChar w:fldCharType="separate"/>
      </w:r>
      <w:r>
        <w:t>162</w:t>
      </w:r>
      <w:r>
        <w:fldChar w:fldCharType="end"/>
      </w:r>
    </w:p>
    <w:p w14:paraId="75AE8535" w14:textId="7BC6A4FD" w:rsidR="00A87DAC" w:rsidRDefault="00A87DAC">
      <w:pPr>
        <w:pStyle w:val="TOC5"/>
        <w:rPr>
          <w:rFonts w:asciiTheme="minorHAnsi" w:eastAsiaTheme="minorEastAsia" w:hAnsiTheme="minorHAnsi" w:cstheme="minorBidi"/>
          <w:sz w:val="22"/>
          <w:szCs w:val="22"/>
          <w:lang w:eastAsia="en-GB"/>
        </w:rPr>
      </w:pPr>
      <w:r>
        <w:lastRenderedPageBreak/>
        <w:t>6.1.6.3.12</w:t>
      </w:r>
      <w:r>
        <w:rPr>
          <w:rFonts w:asciiTheme="minorHAnsi" w:eastAsiaTheme="minorEastAsia" w:hAnsiTheme="minorHAnsi" w:cstheme="minorBidi"/>
          <w:sz w:val="22"/>
          <w:szCs w:val="22"/>
          <w:lang w:eastAsia="en-GB"/>
        </w:rPr>
        <w:tab/>
      </w:r>
      <w:r>
        <w:t>Enumeration: OperationMode</w:t>
      </w:r>
      <w:r>
        <w:tab/>
      </w:r>
      <w:r>
        <w:fldChar w:fldCharType="begin" w:fldLock="1"/>
      </w:r>
      <w:r>
        <w:instrText xml:space="preserve"> PAGEREF _Toc58583241 \h </w:instrText>
      </w:r>
      <w:r>
        <w:fldChar w:fldCharType="separate"/>
      </w:r>
      <w:r>
        <w:t>162</w:t>
      </w:r>
      <w:r>
        <w:fldChar w:fldCharType="end"/>
      </w:r>
    </w:p>
    <w:p w14:paraId="43392E9A" w14:textId="39B26183" w:rsidR="00A87DAC" w:rsidRDefault="00A87DAC">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SorUpdateIndicator</w:t>
      </w:r>
      <w:r>
        <w:tab/>
      </w:r>
      <w:r>
        <w:fldChar w:fldCharType="begin" w:fldLock="1"/>
      </w:r>
      <w:r>
        <w:instrText xml:space="preserve"> PAGEREF _Toc58583242 \h </w:instrText>
      </w:r>
      <w:r>
        <w:fldChar w:fldCharType="separate"/>
      </w:r>
      <w:r>
        <w:t>162</w:t>
      </w:r>
      <w:r>
        <w:fldChar w:fldCharType="end"/>
      </w:r>
    </w:p>
    <w:p w14:paraId="03BD969A" w14:textId="08D81F36" w:rsidR="00A87DAC" w:rsidRDefault="00A87DAC">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 xml:space="preserve">Enumeration: </w:t>
      </w:r>
      <w:r>
        <w:rPr>
          <w:lang w:eastAsia="zh-CN"/>
        </w:rPr>
        <w:t>CodeWordInd</w:t>
      </w:r>
      <w:r>
        <w:tab/>
      </w:r>
      <w:r>
        <w:fldChar w:fldCharType="begin" w:fldLock="1"/>
      </w:r>
      <w:r>
        <w:instrText xml:space="preserve"> PAGEREF _Toc58583243 \h </w:instrText>
      </w:r>
      <w:r>
        <w:fldChar w:fldCharType="separate"/>
      </w:r>
      <w:r>
        <w:t>163</w:t>
      </w:r>
      <w:r>
        <w:fldChar w:fldCharType="end"/>
      </w:r>
    </w:p>
    <w:p w14:paraId="1B473E75" w14:textId="06E1C687" w:rsidR="00A87DAC" w:rsidRDefault="00A87DAC">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 xml:space="preserve">Enumeration: </w:t>
      </w:r>
      <w:r>
        <w:rPr>
          <w:lang w:eastAsia="zh-CN"/>
        </w:rPr>
        <w:t>MdtUserConsent</w:t>
      </w:r>
      <w:r>
        <w:tab/>
      </w:r>
      <w:r>
        <w:fldChar w:fldCharType="begin" w:fldLock="1"/>
      </w:r>
      <w:r>
        <w:instrText xml:space="preserve"> PAGEREF _Toc58583244 \h </w:instrText>
      </w:r>
      <w:r>
        <w:fldChar w:fldCharType="separate"/>
      </w:r>
      <w:r>
        <w:t>163</w:t>
      </w:r>
      <w:r>
        <w:fldChar w:fldCharType="end"/>
      </w:r>
    </w:p>
    <w:p w14:paraId="1733BDF0" w14:textId="6B04693E" w:rsidR="00A87DAC" w:rsidRDefault="00A87DAC">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SharedDataTreatmentInstruction</w:t>
      </w:r>
      <w:r>
        <w:tab/>
      </w:r>
      <w:r>
        <w:fldChar w:fldCharType="begin" w:fldLock="1"/>
      </w:r>
      <w:r>
        <w:instrText xml:space="preserve"> PAGEREF _Toc58583245 \h </w:instrText>
      </w:r>
      <w:r>
        <w:fldChar w:fldCharType="separate"/>
      </w:r>
      <w:r>
        <w:t>163</w:t>
      </w:r>
      <w:r>
        <w:fldChar w:fldCharType="end"/>
      </w:r>
    </w:p>
    <w:p w14:paraId="370A52D7" w14:textId="26A58D8A" w:rsidR="00A87DAC" w:rsidRDefault="00A87DAC">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_Toc58583246 \h </w:instrText>
      </w:r>
      <w:r>
        <w:fldChar w:fldCharType="separate"/>
      </w:r>
      <w:r>
        <w:t>163</w:t>
      </w:r>
      <w:r>
        <w:fldChar w:fldCharType="end"/>
      </w:r>
    </w:p>
    <w:p w14:paraId="2218D3DB" w14:textId="12A7B488" w:rsidR="00A87DAC" w:rsidRDefault="00A87DAC">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_Toc58583247 \h </w:instrText>
      </w:r>
      <w:r>
        <w:fldChar w:fldCharType="separate"/>
      </w:r>
      <w:r>
        <w:t>163</w:t>
      </w:r>
      <w:r>
        <w:fldChar w:fldCharType="end"/>
      </w:r>
    </w:p>
    <w:p w14:paraId="2D84328E" w14:textId="707BCF11" w:rsidR="00A87DAC" w:rsidRDefault="00A87DAC">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_Toc58583248 \h </w:instrText>
      </w:r>
      <w:r>
        <w:fldChar w:fldCharType="separate"/>
      </w:r>
      <w:r>
        <w:t>163</w:t>
      </w:r>
      <w:r>
        <w:fldChar w:fldCharType="end"/>
      </w:r>
    </w:p>
    <w:p w14:paraId="43943BB1" w14:textId="79F98983" w:rsidR="00A87DAC" w:rsidRDefault="00A87DAC">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_Toc58583249 \h </w:instrText>
      </w:r>
      <w:r>
        <w:fldChar w:fldCharType="separate"/>
      </w:r>
      <w:r>
        <w:t>163</w:t>
      </w:r>
      <w:r>
        <w:fldChar w:fldCharType="end"/>
      </w:r>
    </w:p>
    <w:p w14:paraId="28C2C16E" w14:textId="23B6734B" w:rsidR="00A87DAC" w:rsidRDefault="00A87DAC">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_Toc58583250 \h </w:instrText>
      </w:r>
      <w:r>
        <w:fldChar w:fldCharType="separate"/>
      </w:r>
      <w:r>
        <w:t>164</w:t>
      </w:r>
      <w:r>
        <w:fldChar w:fldCharType="end"/>
      </w:r>
    </w:p>
    <w:p w14:paraId="5283616A" w14:textId="36BA07B5" w:rsidR="00A87DAC" w:rsidRDefault="00A87DAC">
      <w:pPr>
        <w:pStyle w:val="TOC3"/>
        <w:rPr>
          <w:rFonts w:asciiTheme="minorHAnsi" w:eastAsiaTheme="minorEastAsia" w:hAnsiTheme="minorHAnsi" w:cstheme="minorBidi"/>
          <w:sz w:val="22"/>
          <w:szCs w:val="22"/>
          <w:lang w:eastAsia="en-GB"/>
        </w:rPr>
      </w:pPr>
      <w:r w:rsidRPr="00901E0C">
        <w:rPr>
          <w:lang w:val="en-US"/>
        </w:rPr>
        <w:t>6.1.9</w:t>
      </w:r>
      <w:r>
        <w:rPr>
          <w:rFonts w:asciiTheme="minorHAnsi" w:eastAsiaTheme="minorEastAsia" w:hAnsiTheme="minorHAnsi" w:cstheme="minorBidi"/>
          <w:sz w:val="22"/>
          <w:szCs w:val="22"/>
          <w:lang w:eastAsia="en-GB"/>
        </w:rPr>
        <w:tab/>
      </w:r>
      <w:r w:rsidRPr="00901E0C">
        <w:rPr>
          <w:lang w:val="en-US"/>
        </w:rPr>
        <w:t>Security</w:t>
      </w:r>
      <w:r>
        <w:tab/>
      </w:r>
      <w:r>
        <w:fldChar w:fldCharType="begin" w:fldLock="1"/>
      </w:r>
      <w:r>
        <w:instrText xml:space="preserve"> PAGEREF _Toc58583251 \h </w:instrText>
      </w:r>
      <w:r>
        <w:fldChar w:fldCharType="separate"/>
      </w:r>
      <w:r>
        <w:t>165</w:t>
      </w:r>
      <w:r>
        <w:fldChar w:fldCharType="end"/>
      </w:r>
    </w:p>
    <w:p w14:paraId="153D1227" w14:textId="3590124B" w:rsidR="00A87DAC" w:rsidRDefault="00A87DAC">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_Toc58583252 \h </w:instrText>
      </w:r>
      <w:r>
        <w:fldChar w:fldCharType="separate"/>
      </w:r>
      <w:r>
        <w:t>166</w:t>
      </w:r>
      <w:r>
        <w:fldChar w:fldCharType="end"/>
      </w:r>
    </w:p>
    <w:p w14:paraId="62EE1232" w14:textId="04A8BE69" w:rsidR="00A87DAC" w:rsidRDefault="00A87DAC">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_Toc58583253 \h </w:instrText>
      </w:r>
      <w:r>
        <w:fldChar w:fldCharType="separate"/>
      </w:r>
      <w:r>
        <w:t>166</w:t>
      </w:r>
      <w:r>
        <w:fldChar w:fldCharType="end"/>
      </w:r>
    </w:p>
    <w:p w14:paraId="623CF28F" w14:textId="3EA999F5" w:rsidR="00A87DAC" w:rsidRDefault="00A87DAC">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_Toc58583254 \h </w:instrText>
      </w:r>
      <w:r>
        <w:fldChar w:fldCharType="separate"/>
      </w:r>
      <w:r>
        <w:t>166</w:t>
      </w:r>
      <w:r>
        <w:fldChar w:fldCharType="end"/>
      </w:r>
    </w:p>
    <w:p w14:paraId="57325574" w14:textId="22129F96" w:rsidR="00A87DAC" w:rsidRDefault="00A87DAC">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_Toc58583255 \h </w:instrText>
      </w:r>
      <w:r>
        <w:fldChar w:fldCharType="separate"/>
      </w:r>
      <w:r>
        <w:t>166</w:t>
      </w:r>
      <w:r>
        <w:fldChar w:fldCharType="end"/>
      </w:r>
    </w:p>
    <w:p w14:paraId="4105267F" w14:textId="19CD8731" w:rsidR="00A87DAC" w:rsidRDefault="00A87DAC">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_Toc58583256 \h </w:instrText>
      </w:r>
      <w:r>
        <w:fldChar w:fldCharType="separate"/>
      </w:r>
      <w:r>
        <w:t>166</w:t>
      </w:r>
      <w:r>
        <w:fldChar w:fldCharType="end"/>
      </w:r>
    </w:p>
    <w:p w14:paraId="7DA2AA6D" w14:textId="7967A677" w:rsidR="00A87DAC" w:rsidRDefault="00A87DAC">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_Toc58583257 \h </w:instrText>
      </w:r>
      <w:r>
        <w:fldChar w:fldCharType="separate"/>
      </w:r>
      <w:r>
        <w:t>166</w:t>
      </w:r>
      <w:r>
        <w:fldChar w:fldCharType="end"/>
      </w:r>
    </w:p>
    <w:p w14:paraId="6471250F" w14:textId="56FB20EF" w:rsidR="00A87DAC" w:rsidRDefault="00A87DAC">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_Toc58583258 \h </w:instrText>
      </w:r>
      <w:r>
        <w:fldChar w:fldCharType="separate"/>
      </w:r>
      <w:r>
        <w:t>166</w:t>
      </w:r>
      <w:r>
        <w:fldChar w:fldCharType="end"/>
      </w:r>
    </w:p>
    <w:p w14:paraId="63A7AE41" w14:textId="54A0ED31" w:rsidR="00A87DAC" w:rsidRDefault="00A87DAC">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_Toc58583259 \h </w:instrText>
      </w:r>
      <w:r>
        <w:fldChar w:fldCharType="separate"/>
      </w:r>
      <w:r>
        <w:t>166</w:t>
      </w:r>
      <w:r>
        <w:fldChar w:fldCharType="end"/>
      </w:r>
    </w:p>
    <w:p w14:paraId="32D4CC7B" w14:textId="3E6E20D2" w:rsidR="00A87DAC" w:rsidRDefault="00A87DAC">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_Toc58583260 \h </w:instrText>
      </w:r>
      <w:r>
        <w:fldChar w:fldCharType="separate"/>
      </w:r>
      <w:r>
        <w:t>166</w:t>
      </w:r>
      <w:r>
        <w:fldChar w:fldCharType="end"/>
      </w:r>
    </w:p>
    <w:p w14:paraId="28B54E7F" w14:textId="7CEED297" w:rsidR="00A87DAC" w:rsidRDefault="00A87DAC">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_Toc58583261 \h </w:instrText>
      </w:r>
      <w:r>
        <w:fldChar w:fldCharType="separate"/>
      </w:r>
      <w:r>
        <w:t>167</w:t>
      </w:r>
      <w:r>
        <w:fldChar w:fldCharType="end"/>
      </w:r>
    </w:p>
    <w:p w14:paraId="4E91205F" w14:textId="064FD9C0" w:rsidR="00A87DAC" w:rsidRDefault="00A87DAC">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_Toc58583262 \h </w:instrText>
      </w:r>
      <w:r>
        <w:fldChar w:fldCharType="separate"/>
      </w:r>
      <w:r>
        <w:t>167</w:t>
      </w:r>
      <w:r>
        <w:fldChar w:fldCharType="end"/>
      </w:r>
    </w:p>
    <w:p w14:paraId="3093CC3B" w14:textId="08C9B448" w:rsidR="00A87DAC" w:rsidRDefault="00A87DAC">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 (Document)</w:t>
      </w:r>
      <w:r>
        <w:tab/>
      </w:r>
      <w:r>
        <w:fldChar w:fldCharType="begin" w:fldLock="1"/>
      </w:r>
      <w:r>
        <w:instrText xml:space="preserve"> PAGEREF _Toc58583263 \h </w:instrText>
      </w:r>
      <w:r>
        <w:fldChar w:fldCharType="separate"/>
      </w:r>
      <w:r>
        <w:t>169</w:t>
      </w:r>
      <w:r>
        <w:fldChar w:fldCharType="end"/>
      </w:r>
    </w:p>
    <w:p w14:paraId="310EC69B" w14:textId="36A6FB51" w:rsidR="00A87DAC" w:rsidRDefault="00A87DAC">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_Toc58583264 \h </w:instrText>
      </w:r>
      <w:r>
        <w:fldChar w:fldCharType="separate"/>
      </w:r>
      <w:r>
        <w:t>169</w:t>
      </w:r>
      <w:r>
        <w:fldChar w:fldCharType="end"/>
      </w:r>
    </w:p>
    <w:p w14:paraId="1EE5F39D" w14:textId="4DAF8A76" w:rsidR="00A87DAC" w:rsidRDefault="00A87DAC">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_Toc58583265 \h </w:instrText>
      </w:r>
      <w:r>
        <w:fldChar w:fldCharType="separate"/>
      </w:r>
      <w:r>
        <w:t>169</w:t>
      </w:r>
      <w:r>
        <w:fldChar w:fldCharType="end"/>
      </w:r>
    </w:p>
    <w:p w14:paraId="76BF9690" w14:textId="35DBD1F4" w:rsidR="00A87DAC" w:rsidRDefault="00A87DAC">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_Toc58583266 \h </w:instrText>
      </w:r>
      <w:r>
        <w:fldChar w:fldCharType="separate"/>
      </w:r>
      <w:r>
        <w:t>169</w:t>
      </w:r>
      <w:r>
        <w:fldChar w:fldCharType="end"/>
      </w:r>
    </w:p>
    <w:p w14:paraId="2F000BEC" w14:textId="62FDC23B" w:rsidR="00A87DAC" w:rsidRDefault="00A87DAC">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_Toc58583267 \h </w:instrText>
      </w:r>
      <w:r>
        <w:fldChar w:fldCharType="separate"/>
      </w:r>
      <w:r>
        <w:t>169</w:t>
      </w:r>
      <w:r>
        <w:fldChar w:fldCharType="end"/>
      </w:r>
    </w:p>
    <w:p w14:paraId="2FD62F15" w14:textId="632FC9C6" w:rsidR="00A87DAC" w:rsidRDefault="00A87DAC">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_Toc58583268 \h </w:instrText>
      </w:r>
      <w:r>
        <w:fldChar w:fldCharType="separate"/>
      </w:r>
      <w:r>
        <w:t>170</w:t>
      </w:r>
      <w:r>
        <w:fldChar w:fldCharType="end"/>
      </w:r>
    </w:p>
    <w:p w14:paraId="46D90402" w14:textId="1E122815" w:rsidR="00A87DAC" w:rsidRDefault="00A87DAC">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_Toc58583269 \h </w:instrText>
      </w:r>
      <w:r>
        <w:fldChar w:fldCharType="separate"/>
      </w:r>
      <w:r>
        <w:t>171</w:t>
      </w:r>
      <w:r>
        <w:fldChar w:fldCharType="end"/>
      </w:r>
    </w:p>
    <w:p w14:paraId="0E7B903B" w14:textId="293F70B2" w:rsidR="00A87DAC" w:rsidRDefault="00A87DAC">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_Toc58583270 \h </w:instrText>
      </w:r>
      <w:r>
        <w:fldChar w:fldCharType="separate"/>
      </w:r>
      <w:r>
        <w:t>172</w:t>
      </w:r>
      <w:r>
        <w:fldChar w:fldCharType="end"/>
      </w:r>
    </w:p>
    <w:p w14:paraId="3558D032" w14:textId="1CBCB127" w:rsidR="00A87DAC" w:rsidRDefault="00A87DAC">
      <w:pPr>
        <w:pStyle w:val="TOC6"/>
        <w:rPr>
          <w:rFonts w:asciiTheme="minorHAnsi" w:eastAsiaTheme="minorEastAsia" w:hAnsiTheme="minorHAnsi" w:cstheme="minorBidi"/>
          <w:sz w:val="22"/>
          <w:szCs w:val="22"/>
          <w:lang w:eastAsia="en-GB"/>
        </w:rPr>
      </w:pPr>
      <w:r>
        <w:t>6.2.3.2.4.1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_Toc58583271 \h </w:instrText>
      </w:r>
      <w:r>
        <w:fldChar w:fldCharType="separate"/>
      </w:r>
      <w:r>
        <w:t>172</w:t>
      </w:r>
      <w:r>
        <w:fldChar w:fldCharType="end"/>
      </w:r>
    </w:p>
    <w:p w14:paraId="2B37E0D0" w14:textId="4EC83AD1" w:rsidR="00A87DAC" w:rsidRDefault="00A87DAC">
      <w:pPr>
        <w:pStyle w:val="TOC6"/>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Operation: dereg-amf</w:t>
      </w:r>
      <w:r>
        <w:tab/>
      </w:r>
      <w:r>
        <w:fldChar w:fldCharType="begin" w:fldLock="1"/>
      </w:r>
      <w:r>
        <w:instrText xml:space="preserve"> PAGEREF _Toc58583272 \h </w:instrText>
      </w:r>
      <w:r>
        <w:fldChar w:fldCharType="separate"/>
      </w:r>
      <w:r>
        <w:t>172</w:t>
      </w:r>
      <w:r>
        <w:fldChar w:fldCharType="end"/>
      </w:r>
    </w:p>
    <w:p w14:paraId="19B84C74" w14:textId="517253A9" w:rsidR="00A87DAC" w:rsidRDefault="00A87DAC">
      <w:pPr>
        <w:pStyle w:val="TOC7"/>
        <w:rPr>
          <w:rFonts w:asciiTheme="minorHAnsi" w:eastAsiaTheme="minorEastAsia" w:hAnsiTheme="minorHAnsi" w:cstheme="minorBidi"/>
          <w:sz w:val="22"/>
          <w:szCs w:val="22"/>
          <w:lang w:eastAsia="en-GB"/>
        </w:rPr>
      </w:pPr>
      <w:r>
        <w:t>6.2.3.2.4.2.1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_Toc58583273 \h </w:instrText>
      </w:r>
      <w:r>
        <w:fldChar w:fldCharType="separate"/>
      </w:r>
      <w:r>
        <w:t>172</w:t>
      </w:r>
      <w:r>
        <w:fldChar w:fldCharType="end"/>
      </w:r>
    </w:p>
    <w:p w14:paraId="4E59BD28" w14:textId="53C033CD" w:rsidR="00A87DAC" w:rsidRDefault="00A87DAC">
      <w:pPr>
        <w:pStyle w:val="TOC7"/>
        <w:rPr>
          <w:rFonts w:asciiTheme="minorHAnsi" w:eastAsiaTheme="minorEastAsia" w:hAnsiTheme="minorHAnsi" w:cstheme="minorBidi"/>
          <w:sz w:val="22"/>
          <w:szCs w:val="22"/>
          <w:lang w:eastAsia="en-GB"/>
        </w:rPr>
      </w:pPr>
      <w:r>
        <w:t>6.2.3.2.4.2.2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_Toc58583274 \h </w:instrText>
      </w:r>
      <w:r>
        <w:fldChar w:fldCharType="separate"/>
      </w:r>
      <w:r>
        <w:t>172</w:t>
      </w:r>
      <w:r>
        <w:fldChar w:fldCharType="end"/>
      </w:r>
    </w:p>
    <w:p w14:paraId="63BA7827" w14:textId="43B31898" w:rsidR="00A87DAC" w:rsidRDefault="00A87DAC">
      <w:pPr>
        <w:pStyle w:val="TOC6"/>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Operation: pei-update</w:t>
      </w:r>
      <w:r>
        <w:tab/>
      </w:r>
      <w:r>
        <w:fldChar w:fldCharType="begin" w:fldLock="1"/>
      </w:r>
      <w:r>
        <w:instrText xml:space="preserve"> PAGEREF _Toc58583275 \h </w:instrText>
      </w:r>
      <w:r>
        <w:fldChar w:fldCharType="separate"/>
      </w:r>
      <w:r>
        <w:t>172</w:t>
      </w:r>
      <w:r>
        <w:fldChar w:fldCharType="end"/>
      </w:r>
    </w:p>
    <w:p w14:paraId="03A05B18" w14:textId="0A497B26" w:rsidR="00A87DAC" w:rsidRDefault="00A87DAC">
      <w:pPr>
        <w:pStyle w:val="TOC7"/>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_Toc58583276 \h </w:instrText>
      </w:r>
      <w:r>
        <w:fldChar w:fldCharType="separate"/>
      </w:r>
      <w:r>
        <w:t>172</w:t>
      </w:r>
      <w:r>
        <w:fldChar w:fldCharType="end"/>
      </w:r>
    </w:p>
    <w:p w14:paraId="39D362EA" w14:textId="54B09CC6" w:rsidR="00A87DAC" w:rsidRDefault="00A87DAC">
      <w:pPr>
        <w:pStyle w:val="TOC7"/>
        <w:rPr>
          <w:rFonts w:asciiTheme="minorHAnsi" w:eastAsiaTheme="minorEastAsia" w:hAnsiTheme="minorHAnsi" w:cstheme="minorBidi"/>
          <w:sz w:val="22"/>
          <w:szCs w:val="22"/>
          <w:lang w:eastAsia="en-GB"/>
        </w:rPr>
      </w:pPr>
      <w:r>
        <w:t>6.2.3.2.4.3.2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_Toc58583277 \h </w:instrText>
      </w:r>
      <w:r>
        <w:fldChar w:fldCharType="separate"/>
      </w:r>
      <w:r>
        <w:t>172</w:t>
      </w:r>
      <w:r>
        <w:fldChar w:fldCharType="end"/>
      </w:r>
    </w:p>
    <w:p w14:paraId="7D867183" w14:textId="41466D64" w:rsidR="00A87DAC" w:rsidRDefault="00A87DAC">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 (Document)</w:t>
      </w:r>
      <w:r>
        <w:tab/>
      </w:r>
      <w:r>
        <w:fldChar w:fldCharType="begin" w:fldLock="1"/>
      </w:r>
      <w:r>
        <w:instrText xml:space="preserve"> PAGEREF _Toc58583278 \h </w:instrText>
      </w:r>
      <w:r>
        <w:fldChar w:fldCharType="separate"/>
      </w:r>
      <w:r>
        <w:t>173</w:t>
      </w:r>
      <w:r>
        <w:fldChar w:fldCharType="end"/>
      </w:r>
    </w:p>
    <w:p w14:paraId="29BDABDF" w14:textId="3244EABC" w:rsidR="00A87DAC" w:rsidRDefault="00A87DAC">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_Toc58583279 \h </w:instrText>
      </w:r>
      <w:r>
        <w:fldChar w:fldCharType="separate"/>
      </w:r>
      <w:r>
        <w:t>173</w:t>
      </w:r>
      <w:r>
        <w:fldChar w:fldCharType="end"/>
      </w:r>
    </w:p>
    <w:p w14:paraId="6C775876" w14:textId="62A590C2" w:rsidR="00A87DAC" w:rsidRDefault="00A87DAC">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_Toc58583280 \h </w:instrText>
      </w:r>
      <w:r>
        <w:fldChar w:fldCharType="separate"/>
      </w:r>
      <w:r>
        <w:t>173</w:t>
      </w:r>
      <w:r>
        <w:fldChar w:fldCharType="end"/>
      </w:r>
    </w:p>
    <w:p w14:paraId="39898787" w14:textId="63E76F8C" w:rsidR="00A87DAC" w:rsidRDefault="00A87DAC">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_Toc58583281 \h </w:instrText>
      </w:r>
      <w:r>
        <w:fldChar w:fldCharType="separate"/>
      </w:r>
      <w:r>
        <w:t>173</w:t>
      </w:r>
      <w:r>
        <w:fldChar w:fldCharType="end"/>
      </w:r>
    </w:p>
    <w:p w14:paraId="6C2105CE" w14:textId="3BB60CB3" w:rsidR="00A87DAC" w:rsidRDefault="00A87DAC">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_Toc58583282 \h </w:instrText>
      </w:r>
      <w:r>
        <w:fldChar w:fldCharType="separate"/>
      </w:r>
      <w:r>
        <w:t>173</w:t>
      </w:r>
      <w:r>
        <w:fldChar w:fldCharType="end"/>
      </w:r>
    </w:p>
    <w:p w14:paraId="49E89FC7" w14:textId="7AB60E73" w:rsidR="00A87DAC" w:rsidRDefault="00A87DAC">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_Toc58583283 \h </w:instrText>
      </w:r>
      <w:r>
        <w:fldChar w:fldCharType="separate"/>
      </w:r>
      <w:r>
        <w:t>174</w:t>
      </w:r>
      <w:r>
        <w:fldChar w:fldCharType="end"/>
      </w:r>
    </w:p>
    <w:p w14:paraId="7C467D84" w14:textId="4C5DA70D" w:rsidR="00A87DAC" w:rsidRDefault="00A87DAC">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_Toc58583284 \h </w:instrText>
      </w:r>
      <w:r>
        <w:fldChar w:fldCharType="separate"/>
      </w:r>
      <w:r>
        <w:t>175</w:t>
      </w:r>
      <w:r>
        <w:fldChar w:fldCharType="end"/>
      </w:r>
    </w:p>
    <w:p w14:paraId="374A2432" w14:textId="3DF782B9" w:rsidR="00A87DAC" w:rsidRDefault="00A87DAC">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_Toc58583285 \h </w:instrText>
      </w:r>
      <w:r>
        <w:fldChar w:fldCharType="separate"/>
      </w:r>
      <w:r>
        <w:t>175</w:t>
      </w:r>
      <w:r>
        <w:fldChar w:fldCharType="end"/>
      </w:r>
    </w:p>
    <w:p w14:paraId="325B53BA" w14:textId="75EC5F27" w:rsidR="00A87DAC" w:rsidRDefault="00A87DAC">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_Toc58583286 \h </w:instrText>
      </w:r>
      <w:r>
        <w:fldChar w:fldCharType="separate"/>
      </w:r>
      <w:r>
        <w:t>175</w:t>
      </w:r>
      <w:r>
        <w:fldChar w:fldCharType="end"/>
      </w:r>
    </w:p>
    <w:p w14:paraId="74A7DDEF" w14:textId="2E150794" w:rsidR="00A87DAC" w:rsidRDefault="00A87DAC">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_Toc58583287 \h </w:instrText>
      </w:r>
      <w:r>
        <w:fldChar w:fldCharType="separate"/>
      </w:r>
      <w:r>
        <w:t>175</w:t>
      </w:r>
      <w:r>
        <w:fldChar w:fldCharType="end"/>
      </w:r>
    </w:p>
    <w:p w14:paraId="66FA1215" w14:textId="074D6DC8" w:rsidR="00A87DAC" w:rsidRDefault="00A87DAC">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_Toc58583288 \h </w:instrText>
      </w:r>
      <w:r>
        <w:fldChar w:fldCharType="separate"/>
      </w:r>
      <w:r>
        <w:t>176</w:t>
      </w:r>
      <w:r>
        <w:fldChar w:fldCharType="end"/>
      </w:r>
    </w:p>
    <w:p w14:paraId="22949E00" w14:textId="4B46A09D" w:rsidR="00A87DAC" w:rsidRDefault="00A87DAC">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_Toc58583289 \h </w:instrText>
      </w:r>
      <w:r>
        <w:fldChar w:fldCharType="separate"/>
      </w:r>
      <w:r>
        <w:t>176</w:t>
      </w:r>
      <w:r>
        <w:fldChar w:fldCharType="end"/>
      </w:r>
    </w:p>
    <w:p w14:paraId="3A7E2ED5" w14:textId="44BA4218" w:rsidR="00A87DAC" w:rsidRDefault="00A87DAC">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 (Document)</w:t>
      </w:r>
      <w:r>
        <w:tab/>
      </w:r>
      <w:r>
        <w:fldChar w:fldCharType="begin" w:fldLock="1"/>
      </w:r>
      <w:r>
        <w:instrText xml:space="preserve"> PAGEREF _Toc58583290 \h </w:instrText>
      </w:r>
      <w:r>
        <w:fldChar w:fldCharType="separate"/>
      </w:r>
      <w:r>
        <w:t>177</w:t>
      </w:r>
      <w:r>
        <w:fldChar w:fldCharType="end"/>
      </w:r>
    </w:p>
    <w:p w14:paraId="15D76A23" w14:textId="62E7C295" w:rsidR="00A87DAC" w:rsidRDefault="00A87DAC">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_Toc58583291 \h </w:instrText>
      </w:r>
      <w:r>
        <w:fldChar w:fldCharType="separate"/>
      </w:r>
      <w:r>
        <w:t>177</w:t>
      </w:r>
      <w:r>
        <w:fldChar w:fldCharType="end"/>
      </w:r>
    </w:p>
    <w:p w14:paraId="040F8282" w14:textId="2CFEF9D1" w:rsidR="00A87DAC" w:rsidRDefault="00A87DAC">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_Toc58583292 \h </w:instrText>
      </w:r>
      <w:r>
        <w:fldChar w:fldCharType="separate"/>
      </w:r>
      <w:r>
        <w:t>177</w:t>
      </w:r>
      <w:r>
        <w:fldChar w:fldCharType="end"/>
      </w:r>
    </w:p>
    <w:p w14:paraId="620E54C5" w14:textId="684A853F" w:rsidR="00A87DAC" w:rsidRDefault="00A87DAC">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_Toc58583293 \h </w:instrText>
      </w:r>
      <w:r>
        <w:fldChar w:fldCharType="separate"/>
      </w:r>
      <w:r>
        <w:t>177</w:t>
      </w:r>
      <w:r>
        <w:fldChar w:fldCharType="end"/>
      </w:r>
    </w:p>
    <w:p w14:paraId="5AD6F576" w14:textId="4C72034B" w:rsidR="00A87DAC" w:rsidRDefault="00A87DAC">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_Toc58583294 \h </w:instrText>
      </w:r>
      <w:r>
        <w:fldChar w:fldCharType="separate"/>
      </w:r>
      <w:r>
        <w:t>178</w:t>
      </w:r>
      <w:r>
        <w:fldChar w:fldCharType="end"/>
      </w:r>
    </w:p>
    <w:p w14:paraId="03939F4A" w14:textId="255A71FB" w:rsidR="00A87DAC" w:rsidRDefault="00A87DAC">
      <w:pPr>
        <w:pStyle w:val="TOC6"/>
        <w:rPr>
          <w:rFonts w:asciiTheme="minorHAnsi" w:eastAsiaTheme="minorEastAsia" w:hAnsiTheme="minorHAnsi" w:cstheme="minorBidi"/>
          <w:sz w:val="22"/>
          <w:szCs w:val="22"/>
          <w:lang w:eastAsia="en-GB"/>
        </w:rPr>
      </w:pPr>
      <w:r>
        <w:t>6.2.3.5.2.3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_Toc58583295 \h </w:instrText>
      </w:r>
      <w:r>
        <w:fldChar w:fldCharType="separate"/>
      </w:r>
      <w:r>
        <w:t>178</w:t>
      </w:r>
      <w:r>
        <w:fldChar w:fldCharType="end"/>
      </w:r>
    </w:p>
    <w:p w14:paraId="5152912E" w14:textId="3CD6E974" w:rsidR="00A87DAC" w:rsidRDefault="00A87DAC">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 (Document)</w:t>
      </w:r>
      <w:r>
        <w:tab/>
      </w:r>
      <w:r>
        <w:fldChar w:fldCharType="begin" w:fldLock="1"/>
      </w:r>
      <w:r>
        <w:instrText xml:space="preserve"> PAGEREF _Toc58583296 \h </w:instrText>
      </w:r>
      <w:r>
        <w:fldChar w:fldCharType="separate"/>
      </w:r>
      <w:r>
        <w:t>179</w:t>
      </w:r>
      <w:r>
        <w:fldChar w:fldCharType="end"/>
      </w:r>
    </w:p>
    <w:p w14:paraId="67986D7F" w14:textId="4D515145" w:rsidR="00A87DAC" w:rsidRDefault="00A87DAC">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_Toc58583297 \h </w:instrText>
      </w:r>
      <w:r>
        <w:fldChar w:fldCharType="separate"/>
      </w:r>
      <w:r>
        <w:t>179</w:t>
      </w:r>
      <w:r>
        <w:fldChar w:fldCharType="end"/>
      </w:r>
    </w:p>
    <w:p w14:paraId="5DAD8E88" w14:textId="3AF854A2" w:rsidR="00A87DAC" w:rsidRDefault="00A87DAC">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_Toc58583298 \h </w:instrText>
      </w:r>
      <w:r>
        <w:fldChar w:fldCharType="separate"/>
      </w:r>
      <w:r>
        <w:t>179</w:t>
      </w:r>
      <w:r>
        <w:fldChar w:fldCharType="end"/>
      </w:r>
    </w:p>
    <w:p w14:paraId="6641D8BC" w14:textId="58AB72C3" w:rsidR="00A87DAC" w:rsidRDefault="00A87DAC">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_Toc58583299 \h </w:instrText>
      </w:r>
      <w:r>
        <w:fldChar w:fldCharType="separate"/>
      </w:r>
      <w:r>
        <w:t>179</w:t>
      </w:r>
      <w:r>
        <w:fldChar w:fldCharType="end"/>
      </w:r>
    </w:p>
    <w:p w14:paraId="0724A2A1" w14:textId="4300EC11" w:rsidR="00A87DAC" w:rsidRDefault="00A87DAC">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_Toc58583300 \h </w:instrText>
      </w:r>
      <w:r>
        <w:fldChar w:fldCharType="separate"/>
      </w:r>
      <w:r>
        <w:t>179</w:t>
      </w:r>
      <w:r>
        <w:fldChar w:fldCharType="end"/>
      </w:r>
    </w:p>
    <w:p w14:paraId="237FB768" w14:textId="085C41AC" w:rsidR="00A87DAC" w:rsidRDefault="00A87DAC">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_Toc58583301 \h </w:instrText>
      </w:r>
      <w:r>
        <w:fldChar w:fldCharType="separate"/>
      </w:r>
      <w:r>
        <w:t>180</w:t>
      </w:r>
      <w:r>
        <w:fldChar w:fldCharType="end"/>
      </w:r>
    </w:p>
    <w:p w14:paraId="75ABDE1B" w14:textId="2F211742" w:rsidR="00A87DAC" w:rsidRDefault="00A87DAC">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_Toc58583302 \h </w:instrText>
      </w:r>
      <w:r>
        <w:fldChar w:fldCharType="separate"/>
      </w:r>
      <w:r>
        <w:t>181</w:t>
      </w:r>
      <w:r>
        <w:fldChar w:fldCharType="end"/>
      </w:r>
    </w:p>
    <w:p w14:paraId="5D749D08" w14:textId="225DB318" w:rsidR="00A87DAC" w:rsidRDefault="00A87DAC">
      <w:pPr>
        <w:pStyle w:val="TOC4"/>
        <w:rPr>
          <w:rFonts w:asciiTheme="minorHAnsi" w:eastAsiaTheme="minorEastAsia" w:hAnsiTheme="minorHAnsi" w:cstheme="minorBidi"/>
          <w:sz w:val="22"/>
          <w:szCs w:val="22"/>
          <w:lang w:eastAsia="en-GB"/>
        </w:rPr>
      </w:pPr>
      <w:r>
        <w:lastRenderedPageBreak/>
        <w:t>6.2.3.7</w:t>
      </w:r>
      <w:r>
        <w:rPr>
          <w:rFonts w:asciiTheme="minorHAnsi" w:eastAsiaTheme="minorEastAsia" w:hAnsiTheme="minorHAnsi" w:cstheme="minorBidi"/>
          <w:sz w:val="22"/>
          <w:szCs w:val="22"/>
          <w:lang w:eastAsia="en-GB"/>
        </w:rPr>
        <w:tab/>
      </w:r>
      <w:r>
        <w:t>Resource: SmsfNon3GppAccessRegistration (Document)</w:t>
      </w:r>
      <w:r>
        <w:tab/>
      </w:r>
      <w:r>
        <w:fldChar w:fldCharType="begin" w:fldLock="1"/>
      </w:r>
      <w:r>
        <w:instrText xml:space="preserve"> PAGEREF _Toc58583303 \h </w:instrText>
      </w:r>
      <w:r>
        <w:fldChar w:fldCharType="separate"/>
      </w:r>
      <w:r>
        <w:t>181</w:t>
      </w:r>
      <w:r>
        <w:fldChar w:fldCharType="end"/>
      </w:r>
    </w:p>
    <w:p w14:paraId="5DB9130C" w14:textId="39D90DCC" w:rsidR="00A87DAC" w:rsidRDefault="00A87DAC">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_Toc58583304 \h </w:instrText>
      </w:r>
      <w:r>
        <w:fldChar w:fldCharType="separate"/>
      </w:r>
      <w:r>
        <w:t>181</w:t>
      </w:r>
      <w:r>
        <w:fldChar w:fldCharType="end"/>
      </w:r>
    </w:p>
    <w:p w14:paraId="201C96B7" w14:textId="71BA5054" w:rsidR="00A87DAC" w:rsidRDefault="00A87DAC">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_Toc58583305 \h </w:instrText>
      </w:r>
      <w:r>
        <w:fldChar w:fldCharType="separate"/>
      </w:r>
      <w:r>
        <w:t>181</w:t>
      </w:r>
      <w:r>
        <w:fldChar w:fldCharType="end"/>
      </w:r>
    </w:p>
    <w:p w14:paraId="03CEBEC7" w14:textId="2EB45E83" w:rsidR="00A87DAC" w:rsidRDefault="00A87DAC">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_Toc58583306 \h </w:instrText>
      </w:r>
      <w:r>
        <w:fldChar w:fldCharType="separate"/>
      </w:r>
      <w:r>
        <w:t>181</w:t>
      </w:r>
      <w:r>
        <w:fldChar w:fldCharType="end"/>
      </w:r>
    </w:p>
    <w:p w14:paraId="2D799908" w14:textId="7C6EC5C3" w:rsidR="00A87DAC" w:rsidRDefault="00A87DAC">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_Toc58583307 \h </w:instrText>
      </w:r>
      <w:r>
        <w:fldChar w:fldCharType="separate"/>
      </w:r>
      <w:r>
        <w:t>181</w:t>
      </w:r>
      <w:r>
        <w:fldChar w:fldCharType="end"/>
      </w:r>
    </w:p>
    <w:p w14:paraId="2CF09F59" w14:textId="7120D2DD" w:rsidR="00A87DAC" w:rsidRDefault="00A87DAC">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_Toc58583308 \h </w:instrText>
      </w:r>
      <w:r>
        <w:fldChar w:fldCharType="separate"/>
      </w:r>
      <w:r>
        <w:t>182</w:t>
      </w:r>
      <w:r>
        <w:fldChar w:fldCharType="end"/>
      </w:r>
    </w:p>
    <w:p w14:paraId="261DF233" w14:textId="1A7A31EC" w:rsidR="00A87DAC" w:rsidRDefault="00A87DAC">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_Toc58583309 \h </w:instrText>
      </w:r>
      <w:r>
        <w:fldChar w:fldCharType="separate"/>
      </w:r>
      <w:r>
        <w:t>183</w:t>
      </w:r>
      <w:r>
        <w:fldChar w:fldCharType="end"/>
      </w:r>
    </w:p>
    <w:p w14:paraId="65E15256" w14:textId="4A0E0869" w:rsidR="00A87DAC" w:rsidRDefault="00A87DAC">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 xml:space="preserve">Resource: </w:t>
      </w:r>
      <w:r>
        <w:rPr>
          <w:lang w:eastAsia="zh-CN"/>
        </w:rPr>
        <w:t>Location</w:t>
      </w:r>
      <w:r>
        <w:tab/>
      </w:r>
      <w:r>
        <w:fldChar w:fldCharType="begin" w:fldLock="1"/>
      </w:r>
      <w:r>
        <w:instrText xml:space="preserve"> PAGEREF _Toc58583310 \h </w:instrText>
      </w:r>
      <w:r>
        <w:fldChar w:fldCharType="separate"/>
      </w:r>
      <w:r>
        <w:t>183</w:t>
      </w:r>
      <w:r>
        <w:fldChar w:fldCharType="end"/>
      </w:r>
    </w:p>
    <w:p w14:paraId="102095D8" w14:textId="6D88C852" w:rsidR="00A87DAC" w:rsidRDefault="00A87DAC">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_Toc58583311 \h </w:instrText>
      </w:r>
      <w:r>
        <w:fldChar w:fldCharType="separate"/>
      </w:r>
      <w:r>
        <w:t>183</w:t>
      </w:r>
      <w:r>
        <w:fldChar w:fldCharType="end"/>
      </w:r>
    </w:p>
    <w:p w14:paraId="4D2148D3" w14:textId="3F95D501" w:rsidR="00A87DAC" w:rsidRDefault="00A87DAC">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_Toc58583312 \h </w:instrText>
      </w:r>
      <w:r>
        <w:fldChar w:fldCharType="separate"/>
      </w:r>
      <w:r>
        <w:t>183</w:t>
      </w:r>
      <w:r>
        <w:fldChar w:fldCharType="end"/>
      </w:r>
    </w:p>
    <w:p w14:paraId="10F399D3" w14:textId="3805EF0B" w:rsidR="00A87DAC" w:rsidRDefault="00A87DAC">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_Toc58583313 \h </w:instrText>
      </w:r>
      <w:r>
        <w:fldChar w:fldCharType="separate"/>
      </w:r>
      <w:r>
        <w:t>184</w:t>
      </w:r>
      <w:r>
        <w:fldChar w:fldCharType="end"/>
      </w:r>
    </w:p>
    <w:p w14:paraId="6C60FEF4" w14:textId="7951FC71" w:rsidR="00A87DAC" w:rsidRDefault="00A87DAC">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_Toc58583314 \h </w:instrText>
      </w:r>
      <w:r>
        <w:fldChar w:fldCharType="separate"/>
      </w:r>
      <w:r>
        <w:t>184</w:t>
      </w:r>
      <w:r>
        <w:fldChar w:fldCharType="end"/>
      </w:r>
    </w:p>
    <w:p w14:paraId="6021C588" w14:textId="6E761878" w:rsidR="00A87DAC" w:rsidRDefault="00A87DAC">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Registrations</w:t>
      </w:r>
      <w:r>
        <w:tab/>
      </w:r>
      <w:r>
        <w:fldChar w:fldCharType="begin" w:fldLock="1"/>
      </w:r>
      <w:r>
        <w:instrText xml:space="preserve"> PAGEREF _Toc58583315 \h </w:instrText>
      </w:r>
      <w:r>
        <w:fldChar w:fldCharType="separate"/>
      </w:r>
      <w:r>
        <w:t>184</w:t>
      </w:r>
      <w:r>
        <w:fldChar w:fldCharType="end"/>
      </w:r>
    </w:p>
    <w:p w14:paraId="0AA3EC05" w14:textId="13461A53" w:rsidR="00A87DAC" w:rsidRDefault="00A87DAC">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_Toc58583316 \h </w:instrText>
      </w:r>
      <w:r>
        <w:fldChar w:fldCharType="separate"/>
      </w:r>
      <w:r>
        <w:t>184</w:t>
      </w:r>
      <w:r>
        <w:fldChar w:fldCharType="end"/>
      </w:r>
    </w:p>
    <w:p w14:paraId="4DA227B9" w14:textId="2D7C504B" w:rsidR="00A87DAC" w:rsidRDefault="00A87DAC">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_Toc58583317 \h </w:instrText>
      </w:r>
      <w:r>
        <w:fldChar w:fldCharType="separate"/>
      </w:r>
      <w:r>
        <w:t>184</w:t>
      </w:r>
      <w:r>
        <w:fldChar w:fldCharType="end"/>
      </w:r>
    </w:p>
    <w:p w14:paraId="60DACEFA" w14:textId="162B4EFC" w:rsidR="00A87DAC" w:rsidRDefault="00A87DAC">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_Toc58583318 \h </w:instrText>
      </w:r>
      <w:r>
        <w:fldChar w:fldCharType="separate"/>
      </w:r>
      <w:r>
        <w:t>185</w:t>
      </w:r>
      <w:r>
        <w:fldChar w:fldCharType="end"/>
      </w:r>
    </w:p>
    <w:p w14:paraId="454346CE" w14:textId="45A052C5" w:rsidR="00A87DAC" w:rsidRDefault="00A87DAC">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_Toc58583319 \h </w:instrText>
      </w:r>
      <w:r>
        <w:fldChar w:fldCharType="separate"/>
      </w:r>
      <w:r>
        <w:t>185</w:t>
      </w:r>
      <w:r>
        <w:fldChar w:fldCharType="end"/>
      </w:r>
    </w:p>
    <w:p w14:paraId="41001B96" w14:textId="32693956" w:rsidR="00A87DAC" w:rsidRDefault="00A87DAC">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IpSmGwRegistration</w:t>
      </w:r>
      <w:r>
        <w:tab/>
      </w:r>
      <w:r>
        <w:fldChar w:fldCharType="begin" w:fldLock="1"/>
      </w:r>
      <w:r>
        <w:instrText xml:space="preserve"> PAGEREF _Toc58583320 \h </w:instrText>
      </w:r>
      <w:r>
        <w:fldChar w:fldCharType="separate"/>
      </w:r>
      <w:r>
        <w:t>185</w:t>
      </w:r>
      <w:r>
        <w:fldChar w:fldCharType="end"/>
      </w:r>
    </w:p>
    <w:p w14:paraId="3C2F1FA9" w14:textId="3B9F6642" w:rsidR="00A87DAC" w:rsidRDefault="00A87DAC">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_Toc58583321 \h </w:instrText>
      </w:r>
      <w:r>
        <w:fldChar w:fldCharType="separate"/>
      </w:r>
      <w:r>
        <w:t>185</w:t>
      </w:r>
      <w:r>
        <w:fldChar w:fldCharType="end"/>
      </w:r>
    </w:p>
    <w:p w14:paraId="76DE6BE2" w14:textId="1012F987" w:rsidR="00A87DAC" w:rsidRDefault="00A87DAC">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_Toc58583322 \h </w:instrText>
      </w:r>
      <w:r>
        <w:fldChar w:fldCharType="separate"/>
      </w:r>
      <w:r>
        <w:t>185</w:t>
      </w:r>
      <w:r>
        <w:fldChar w:fldCharType="end"/>
      </w:r>
    </w:p>
    <w:p w14:paraId="4DDDC6F8" w14:textId="45184682" w:rsidR="00A87DAC" w:rsidRDefault="00A87DAC">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_Toc58583323 \h </w:instrText>
      </w:r>
      <w:r>
        <w:fldChar w:fldCharType="separate"/>
      </w:r>
      <w:r>
        <w:t>186</w:t>
      </w:r>
      <w:r>
        <w:fldChar w:fldCharType="end"/>
      </w:r>
    </w:p>
    <w:p w14:paraId="5026FA53" w14:textId="7D4F572F" w:rsidR="00A87DAC" w:rsidRDefault="00A87DAC">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_Toc58583324 \h </w:instrText>
      </w:r>
      <w:r>
        <w:fldChar w:fldCharType="separate"/>
      </w:r>
      <w:r>
        <w:t>186</w:t>
      </w:r>
      <w:r>
        <w:fldChar w:fldCharType="end"/>
      </w:r>
    </w:p>
    <w:p w14:paraId="025E2104" w14:textId="00D45929" w:rsidR="00A87DAC" w:rsidRDefault="00A87DAC">
      <w:pPr>
        <w:pStyle w:val="TOC6"/>
        <w:rPr>
          <w:rFonts w:asciiTheme="minorHAnsi" w:eastAsiaTheme="minorEastAsia" w:hAnsiTheme="minorHAnsi" w:cstheme="minorBidi"/>
          <w:sz w:val="22"/>
          <w:szCs w:val="22"/>
          <w:lang w:eastAsia="en-GB"/>
        </w:rPr>
      </w:pPr>
      <w:r>
        <w:t>6.2.3.10.3.2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_Toc58583325 \h </w:instrText>
      </w:r>
      <w:r>
        <w:fldChar w:fldCharType="separate"/>
      </w:r>
      <w:r>
        <w:t>186</w:t>
      </w:r>
      <w:r>
        <w:fldChar w:fldCharType="end"/>
      </w:r>
    </w:p>
    <w:p w14:paraId="70254847" w14:textId="4EF9E8F8" w:rsidR="00A87DAC" w:rsidRDefault="00A87DAC">
      <w:pPr>
        <w:pStyle w:val="TOC6"/>
        <w:rPr>
          <w:rFonts w:asciiTheme="minorHAnsi" w:eastAsiaTheme="minorEastAsia" w:hAnsiTheme="minorHAnsi" w:cstheme="minorBidi"/>
          <w:sz w:val="22"/>
          <w:szCs w:val="22"/>
          <w:lang w:eastAsia="en-GB"/>
        </w:rPr>
      </w:pPr>
      <w:r>
        <w:t>6.2.3.10.3.3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_Toc58583326 \h </w:instrText>
      </w:r>
      <w:r>
        <w:fldChar w:fldCharType="separate"/>
      </w:r>
      <w:r>
        <w:t>187</w:t>
      </w:r>
      <w:r>
        <w:fldChar w:fldCharType="end"/>
      </w:r>
    </w:p>
    <w:p w14:paraId="6152C3FB" w14:textId="330A44DD" w:rsidR="00A87DAC" w:rsidRDefault="00A87DAC">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_Toc58583327 \h </w:instrText>
      </w:r>
      <w:r>
        <w:fldChar w:fldCharType="separate"/>
      </w:r>
      <w:r>
        <w:t>187</w:t>
      </w:r>
      <w:r>
        <w:fldChar w:fldCharType="end"/>
      </w:r>
    </w:p>
    <w:p w14:paraId="3F354C3A" w14:textId="78F6E498" w:rsidR="00A87DAC" w:rsidRDefault="00A87DAC">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_Toc58583328 \h </w:instrText>
      </w:r>
      <w:r>
        <w:fldChar w:fldCharType="separate"/>
      </w:r>
      <w:r>
        <w:t>187</w:t>
      </w:r>
      <w:r>
        <w:fldChar w:fldCharType="end"/>
      </w:r>
    </w:p>
    <w:p w14:paraId="7ABA10F4" w14:textId="08830854" w:rsidR="00A87DAC" w:rsidRDefault="00A87DAC">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Operation: Trigger P-CSCF Restoration</w:t>
      </w:r>
      <w:r>
        <w:tab/>
      </w:r>
      <w:r>
        <w:fldChar w:fldCharType="begin" w:fldLock="1"/>
      </w:r>
      <w:r>
        <w:instrText xml:space="preserve"> PAGEREF _Toc58583329 \h </w:instrText>
      </w:r>
      <w:r>
        <w:fldChar w:fldCharType="separate"/>
      </w:r>
      <w:r>
        <w:t>188</w:t>
      </w:r>
      <w:r>
        <w:fldChar w:fldCharType="end"/>
      </w:r>
    </w:p>
    <w:p w14:paraId="4F295035" w14:textId="1F48E5E7" w:rsidR="00A87DAC" w:rsidRDefault="00A87DAC">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_Toc58583330 \h </w:instrText>
      </w:r>
      <w:r>
        <w:fldChar w:fldCharType="separate"/>
      </w:r>
      <w:r>
        <w:t>188</w:t>
      </w:r>
      <w:r>
        <w:fldChar w:fldCharType="end"/>
      </w:r>
    </w:p>
    <w:p w14:paraId="7EF6ECEC" w14:textId="14663F1C" w:rsidR="00A87DAC" w:rsidRDefault="00A87DAC">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_Toc58583331 \h </w:instrText>
      </w:r>
      <w:r>
        <w:fldChar w:fldCharType="separate"/>
      </w:r>
      <w:r>
        <w:t>188</w:t>
      </w:r>
      <w:r>
        <w:fldChar w:fldCharType="end"/>
      </w:r>
    </w:p>
    <w:p w14:paraId="61EC1A9C" w14:textId="469EB7C8" w:rsidR="00A87DAC" w:rsidRDefault="00A87DAC">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_Toc58583332 \h </w:instrText>
      </w:r>
      <w:r>
        <w:fldChar w:fldCharType="separate"/>
      </w:r>
      <w:r>
        <w:t>188</w:t>
      </w:r>
      <w:r>
        <w:fldChar w:fldCharType="end"/>
      </w:r>
    </w:p>
    <w:p w14:paraId="39C5BCB2" w14:textId="3A38423D" w:rsidR="00A87DAC" w:rsidRDefault="00A87DAC">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_Toc58583333 \h </w:instrText>
      </w:r>
      <w:r>
        <w:fldChar w:fldCharType="separate"/>
      </w:r>
      <w:r>
        <w:t>188</w:t>
      </w:r>
      <w:r>
        <w:fldChar w:fldCharType="end"/>
      </w:r>
    </w:p>
    <w:p w14:paraId="71E4D353" w14:textId="2446A1FF" w:rsidR="00A87DAC" w:rsidRDefault="00A87DAC">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_Toc58583334 \h </w:instrText>
      </w:r>
      <w:r>
        <w:fldChar w:fldCharType="separate"/>
      </w:r>
      <w:r>
        <w:t>188</w:t>
      </w:r>
      <w:r>
        <w:fldChar w:fldCharType="end"/>
      </w:r>
    </w:p>
    <w:p w14:paraId="728C0F1C" w14:textId="7A6F303A" w:rsidR="00A87DAC" w:rsidRDefault="00A87DAC">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_Toc58583335 \h </w:instrText>
      </w:r>
      <w:r>
        <w:fldChar w:fldCharType="separate"/>
      </w:r>
      <w:r>
        <w:t>190</w:t>
      </w:r>
      <w:r>
        <w:fldChar w:fldCharType="end"/>
      </w:r>
    </w:p>
    <w:p w14:paraId="022C9E09" w14:textId="124EE48F" w:rsidR="00A87DAC" w:rsidRDefault="00A87DAC">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_Toc58583336 \h </w:instrText>
      </w:r>
      <w:r>
        <w:fldChar w:fldCharType="separate"/>
      </w:r>
      <w:r>
        <w:t>191</w:t>
      </w:r>
      <w:r>
        <w:fldChar w:fldCharType="end"/>
      </w:r>
    </w:p>
    <w:p w14:paraId="04B7724D" w14:textId="570064CC" w:rsidR="00A87DAC" w:rsidRDefault="00A87DAC">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_Toc58583337 \h </w:instrText>
      </w:r>
      <w:r>
        <w:fldChar w:fldCharType="separate"/>
      </w:r>
      <w:r>
        <w:t>191</w:t>
      </w:r>
      <w:r>
        <w:fldChar w:fldCharType="end"/>
      </w:r>
    </w:p>
    <w:p w14:paraId="0CA89BD7" w14:textId="5A481137" w:rsidR="00A87DAC" w:rsidRDefault="00A87DAC">
      <w:pPr>
        <w:pStyle w:val="TOC4"/>
        <w:rPr>
          <w:rFonts w:asciiTheme="minorHAnsi" w:eastAsiaTheme="minorEastAsia" w:hAnsiTheme="minorHAnsi" w:cstheme="minorBidi"/>
          <w:sz w:val="22"/>
          <w:szCs w:val="22"/>
          <w:lang w:eastAsia="en-GB"/>
        </w:rPr>
      </w:pPr>
      <w:r w:rsidRPr="00901E0C">
        <w:rPr>
          <w:lang w:val="en-US"/>
        </w:rPr>
        <w:t>6.2.6.2</w:t>
      </w:r>
      <w:r>
        <w:rPr>
          <w:rFonts w:asciiTheme="minorHAnsi" w:eastAsiaTheme="minorEastAsia" w:hAnsiTheme="minorHAnsi" w:cstheme="minorBidi"/>
          <w:sz w:val="22"/>
          <w:szCs w:val="22"/>
          <w:lang w:eastAsia="en-GB"/>
        </w:rPr>
        <w:tab/>
      </w:r>
      <w:r w:rsidRPr="00901E0C">
        <w:rPr>
          <w:lang w:val="en-US"/>
        </w:rPr>
        <w:t>Structured data types</w:t>
      </w:r>
      <w:r>
        <w:tab/>
      </w:r>
      <w:r>
        <w:fldChar w:fldCharType="begin" w:fldLock="1"/>
      </w:r>
      <w:r>
        <w:instrText xml:space="preserve"> PAGEREF _Toc58583338 \h </w:instrText>
      </w:r>
      <w:r>
        <w:fldChar w:fldCharType="separate"/>
      </w:r>
      <w:r>
        <w:t>193</w:t>
      </w:r>
      <w:r>
        <w:fldChar w:fldCharType="end"/>
      </w:r>
    </w:p>
    <w:p w14:paraId="3B6F437D" w14:textId="6DDA8872" w:rsidR="00A87DAC" w:rsidRDefault="00A87DAC">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_Toc58583339 \h </w:instrText>
      </w:r>
      <w:r>
        <w:fldChar w:fldCharType="separate"/>
      </w:r>
      <w:r>
        <w:t>193</w:t>
      </w:r>
      <w:r>
        <w:fldChar w:fldCharType="end"/>
      </w:r>
    </w:p>
    <w:p w14:paraId="367CEC6E" w14:textId="3BE37A65" w:rsidR="00A87DAC" w:rsidRDefault="00A87DAC">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_Toc58583340 \h </w:instrText>
      </w:r>
      <w:r>
        <w:fldChar w:fldCharType="separate"/>
      </w:r>
      <w:r>
        <w:t>194</w:t>
      </w:r>
      <w:r>
        <w:fldChar w:fldCharType="end"/>
      </w:r>
    </w:p>
    <w:p w14:paraId="7186F89F" w14:textId="1712A249" w:rsidR="00A87DAC" w:rsidRDefault="00A87DAC">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_Toc58583341 \h </w:instrText>
      </w:r>
      <w:r>
        <w:fldChar w:fldCharType="separate"/>
      </w:r>
      <w:r>
        <w:t>197</w:t>
      </w:r>
      <w:r>
        <w:fldChar w:fldCharType="end"/>
      </w:r>
    </w:p>
    <w:p w14:paraId="61FCE299" w14:textId="280AB72F" w:rsidR="00A87DAC" w:rsidRDefault="00A87DAC">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_Toc58583342 \h </w:instrText>
      </w:r>
      <w:r>
        <w:fldChar w:fldCharType="separate"/>
      </w:r>
      <w:r>
        <w:t>200</w:t>
      </w:r>
      <w:r>
        <w:fldChar w:fldCharType="end"/>
      </w:r>
    </w:p>
    <w:p w14:paraId="3D8DE4B8" w14:textId="4D3F42EE" w:rsidR="00A87DAC" w:rsidRDefault="00A87DAC">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_Toc58583343 \h </w:instrText>
      </w:r>
      <w:r>
        <w:fldChar w:fldCharType="separate"/>
      </w:r>
      <w:r>
        <w:t>200</w:t>
      </w:r>
      <w:r>
        <w:fldChar w:fldCharType="end"/>
      </w:r>
    </w:p>
    <w:p w14:paraId="078C3838" w14:textId="55ABCE00" w:rsidR="00A87DAC" w:rsidRDefault="00A87DAC">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_Toc58583344 \h </w:instrText>
      </w:r>
      <w:r>
        <w:fldChar w:fldCharType="separate"/>
      </w:r>
      <w:r>
        <w:t>201</w:t>
      </w:r>
      <w:r>
        <w:fldChar w:fldCharType="end"/>
      </w:r>
    </w:p>
    <w:p w14:paraId="295579DD" w14:textId="37C53703" w:rsidR="00A87DAC" w:rsidRDefault="00A87DAC">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_Toc58583345 \h </w:instrText>
      </w:r>
      <w:r>
        <w:fldChar w:fldCharType="separate"/>
      </w:r>
      <w:r>
        <w:t>201</w:t>
      </w:r>
      <w:r>
        <w:fldChar w:fldCharType="end"/>
      </w:r>
    </w:p>
    <w:p w14:paraId="4F30CBA1" w14:textId="2F1DDC3F" w:rsidR="00A87DAC" w:rsidRDefault="00A87DAC">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_Toc58583346 \h </w:instrText>
      </w:r>
      <w:r>
        <w:fldChar w:fldCharType="separate"/>
      </w:r>
      <w:r>
        <w:t>202</w:t>
      </w:r>
      <w:r>
        <w:fldChar w:fldCharType="end"/>
      </w:r>
    </w:p>
    <w:p w14:paraId="1E00D01C" w14:textId="25DDAF6F" w:rsidR="00A87DAC" w:rsidRDefault="00A87DAC">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_Toc58583347 \h </w:instrText>
      </w:r>
      <w:r>
        <w:fldChar w:fldCharType="separate"/>
      </w:r>
      <w:r>
        <w:t>203</w:t>
      </w:r>
      <w:r>
        <w:fldChar w:fldCharType="end"/>
      </w:r>
    </w:p>
    <w:p w14:paraId="203C75E0" w14:textId="75D15656" w:rsidR="00A87DAC" w:rsidRDefault="00A87DAC">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_Toc58583348 \h </w:instrText>
      </w:r>
      <w:r>
        <w:fldChar w:fldCharType="separate"/>
      </w:r>
      <w:r>
        <w:t>203</w:t>
      </w:r>
      <w:r>
        <w:fldChar w:fldCharType="end"/>
      </w:r>
    </w:p>
    <w:p w14:paraId="4A82D297" w14:textId="762D91E8" w:rsidR="00A87DAC" w:rsidRDefault="00A87DAC">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_Toc58583349 \h </w:instrText>
      </w:r>
      <w:r>
        <w:fldChar w:fldCharType="separate"/>
      </w:r>
      <w:r>
        <w:t>203</w:t>
      </w:r>
      <w:r>
        <w:fldChar w:fldCharType="end"/>
      </w:r>
    </w:p>
    <w:p w14:paraId="17D5B7E2" w14:textId="1D58E070" w:rsidR="00A87DAC" w:rsidRDefault="00A87DAC">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TriggerRequest</w:t>
      </w:r>
      <w:r>
        <w:tab/>
      </w:r>
      <w:r>
        <w:fldChar w:fldCharType="begin" w:fldLock="1"/>
      </w:r>
      <w:r>
        <w:instrText xml:space="preserve"> PAGEREF _Toc58583350 \h </w:instrText>
      </w:r>
      <w:r>
        <w:fldChar w:fldCharType="separate"/>
      </w:r>
      <w:r>
        <w:t>203</w:t>
      </w:r>
      <w:r>
        <w:fldChar w:fldCharType="end"/>
      </w:r>
    </w:p>
    <w:p w14:paraId="7CFC2872" w14:textId="0D52E502" w:rsidR="00A87DAC" w:rsidRDefault="00A87DAC">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AmfDeregInfo</w:t>
      </w:r>
      <w:r>
        <w:tab/>
      </w:r>
      <w:r>
        <w:fldChar w:fldCharType="begin" w:fldLock="1"/>
      </w:r>
      <w:r>
        <w:instrText xml:space="preserve"> PAGEREF _Toc58583351 \h </w:instrText>
      </w:r>
      <w:r>
        <w:fldChar w:fldCharType="separate"/>
      </w:r>
      <w:r>
        <w:t>204</w:t>
      </w:r>
      <w:r>
        <w:fldChar w:fldCharType="end"/>
      </w:r>
    </w:p>
    <w:p w14:paraId="70A8AB53" w14:textId="4139FA4E" w:rsidR="00A87DAC" w:rsidRDefault="00A87DAC">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EpsInterworkingInfo</w:t>
      </w:r>
      <w:r>
        <w:tab/>
      </w:r>
      <w:r>
        <w:fldChar w:fldCharType="begin" w:fldLock="1"/>
      </w:r>
      <w:r>
        <w:instrText xml:space="preserve"> PAGEREF _Toc58583352 \h </w:instrText>
      </w:r>
      <w:r>
        <w:fldChar w:fldCharType="separate"/>
      </w:r>
      <w:r>
        <w:t>204</w:t>
      </w:r>
      <w:r>
        <w:fldChar w:fldCharType="end"/>
      </w:r>
    </w:p>
    <w:p w14:paraId="11C1908F" w14:textId="63BB9E35" w:rsidR="00A87DAC" w:rsidRDefault="00A87DAC">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LocationInfo</w:t>
      </w:r>
      <w:r>
        <w:tab/>
      </w:r>
      <w:r>
        <w:fldChar w:fldCharType="begin" w:fldLock="1"/>
      </w:r>
      <w:r>
        <w:instrText xml:space="preserve"> PAGEREF _Toc58583353 \h </w:instrText>
      </w:r>
      <w:r>
        <w:fldChar w:fldCharType="separate"/>
      </w:r>
      <w:r>
        <w:t>204</w:t>
      </w:r>
      <w:r>
        <w:fldChar w:fldCharType="end"/>
      </w:r>
    </w:p>
    <w:p w14:paraId="49D365BC" w14:textId="457D10AD" w:rsidR="00A87DAC" w:rsidRDefault="00A87DAC">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RegistrationLocationInfo</w:t>
      </w:r>
      <w:r>
        <w:tab/>
      </w:r>
      <w:r>
        <w:fldChar w:fldCharType="begin" w:fldLock="1"/>
      </w:r>
      <w:r>
        <w:instrText xml:space="preserve"> PAGEREF _Toc58583354 \h </w:instrText>
      </w:r>
      <w:r>
        <w:fldChar w:fldCharType="separate"/>
      </w:r>
      <w:r>
        <w:t>204</w:t>
      </w:r>
      <w:r>
        <w:fldChar w:fldCharType="end"/>
      </w:r>
    </w:p>
    <w:p w14:paraId="4DF2C872" w14:textId="44AD27C9" w:rsidR="00A87DAC" w:rsidRDefault="00A87DAC">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VgmlcAddress</w:t>
      </w:r>
      <w:r>
        <w:tab/>
      </w:r>
      <w:r>
        <w:fldChar w:fldCharType="begin" w:fldLock="1"/>
      </w:r>
      <w:r>
        <w:instrText xml:space="preserve"> PAGEREF _Toc58583355 \h </w:instrText>
      </w:r>
      <w:r>
        <w:fldChar w:fldCharType="separate"/>
      </w:r>
      <w:r>
        <w:t>204</w:t>
      </w:r>
      <w:r>
        <w:fldChar w:fldCharType="end"/>
      </w:r>
    </w:p>
    <w:p w14:paraId="76008D82" w14:textId="1B1F012A" w:rsidR="00A87DAC" w:rsidRDefault="00A87DAC">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PeiUpdateInfo</w:t>
      </w:r>
      <w:r>
        <w:tab/>
      </w:r>
      <w:r>
        <w:fldChar w:fldCharType="begin" w:fldLock="1"/>
      </w:r>
      <w:r>
        <w:instrText xml:space="preserve"> PAGEREF _Toc58583356 \h </w:instrText>
      </w:r>
      <w:r>
        <w:fldChar w:fldCharType="separate"/>
      </w:r>
      <w:r>
        <w:t>205</w:t>
      </w:r>
      <w:r>
        <w:fldChar w:fldCharType="end"/>
      </w:r>
    </w:p>
    <w:p w14:paraId="0E41BB1A" w14:textId="0528DD2C" w:rsidR="00A87DAC" w:rsidRDefault="00A87DAC">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RegistrationDataSets</w:t>
      </w:r>
      <w:r>
        <w:tab/>
      </w:r>
      <w:r>
        <w:fldChar w:fldCharType="begin" w:fldLock="1"/>
      </w:r>
      <w:r>
        <w:instrText xml:space="preserve"> PAGEREF _Toc58583357 \h </w:instrText>
      </w:r>
      <w:r>
        <w:fldChar w:fldCharType="separate"/>
      </w:r>
      <w:r>
        <w:t>205</w:t>
      </w:r>
      <w:r>
        <w:fldChar w:fldCharType="end"/>
      </w:r>
    </w:p>
    <w:p w14:paraId="0AB38620" w14:textId="67DD5AEA" w:rsidR="00A87DAC" w:rsidRDefault="00A87DAC">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IpSmGwRegistration</w:t>
      </w:r>
      <w:r>
        <w:tab/>
      </w:r>
      <w:r>
        <w:fldChar w:fldCharType="begin" w:fldLock="1"/>
      </w:r>
      <w:r>
        <w:instrText xml:space="preserve"> PAGEREF _Toc58583358 \h </w:instrText>
      </w:r>
      <w:r>
        <w:fldChar w:fldCharType="separate"/>
      </w:r>
      <w:r>
        <w:t>205</w:t>
      </w:r>
      <w:r>
        <w:fldChar w:fldCharType="end"/>
      </w:r>
    </w:p>
    <w:p w14:paraId="242D3D83" w14:textId="4E24682C" w:rsidR="00A87DAC" w:rsidRDefault="00A87DAC">
      <w:pPr>
        <w:pStyle w:val="TOC4"/>
        <w:rPr>
          <w:rFonts w:asciiTheme="minorHAnsi" w:eastAsiaTheme="minorEastAsia" w:hAnsiTheme="minorHAnsi" w:cstheme="minorBidi"/>
          <w:sz w:val="22"/>
          <w:szCs w:val="22"/>
          <w:lang w:eastAsia="en-GB"/>
        </w:rPr>
      </w:pPr>
      <w:r w:rsidRPr="00901E0C">
        <w:rPr>
          <w:lang w:val="en-US"/>
        </w:rPr>
        <w:t>6.2.6.3</w:t>
      </w:r>
      <w:r>
        <w:rPr>
          <w:rFonts w:asciiTheme="minorHAnsi" w:eastAsiaTheme="minorEastAsia" w:hAnsiTheme="minorHAnsi" w:cstheme="minorBidi"/>
          <w:sz w:val="22"/>
          <w:szCs w:val="22"/>
          <w:lang w:eastAsia="en-GB"/>
        </w:rPr>
        <w:tab/>
      </w:r>
      <w:r w:rsidRPr="00901E0C">
        <w:rPr>
          <w:lang w:val="en-US"/>
        </w:rPr>
        <w:t>Simple data types and enumerations</w:t>
      </w:r>
      <w:r>
        <w:tab/>
      </w:r>
      <w:r>
        <w:fldChar w:fldCharType="begin" w:fldLock="1"/>
      </w:r>
      <w:r>
        <w:instrText xml:space="preserve"> PAGEREF _Toc58583359 \h </w:instrText>
      </w:r>
      <w:r>
        <w:fldChar w:fldCharType="separate"/>
      </w:r>
      <w:r>
        <w:t>205</w:t>
      </w:r>
      <w:r>
        <w:fldChar w:fldCharType="end"/>
      </w:r>
    </w:p>
    <w:p w14:paraId="769D93CB" w14:textId="053DC507" w:rsidR="00A87DAC" w:rsidRDefault="00A87DAC">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_Toc58583360 \h </w:instrText>
      </w:r>
      <w:r>
        <w:fldChar w:fldCharType="separate"/>
      </w:r>
      <w:r>
        <w:t>205</w:t>
      </w:r>
      <w:r>
        <w:fldChar w:fldCharType="end"/>
      </w:r>
    </w:p>
    <w:p w14:paraId="163BBE59" w14:textId="4C0ABA2E" w:rsidR="00A87DAC" w:rsidRDefault="00A87DAC">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_Toc58583361 \h </w:instrText>
      </w:r>
      <w:r>
        <w:fldChar w:fldCharType="separate"/>
      </w:r>
      <w:r>
        <w:t>205</w:t>
      </w:r>
      <w:r>
        <w:fldChar w:fldCharType="end"/>
      </w:r>
    </w:p>
    <w:p w14:paraId="0D020984" w14:textId="53505C69" w:rsidR="00A87DAC" w:rsidRDefault="00A87DAC">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_Toc58583362 \h </w:instrText>
      </w:r>
      <w:r>
        <w:fldChar w:fldCharType="separate"/>
      </w:r>
      <w:r>
        <w:t>206</w:t>
      </w:r>
      <w:r>
        <w:fldChar w:fldCharType="end"/>
      </w:r>
    </w:p>
    <w:p w14:paraId="2233D4BD" w14:textId="52BB61D7" w:rsidR="00A87DAC" w:rsidRDefault="00A87DAC">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_Toc58583363 \h </w:instrText>
      </w:r>
      <w:r>
        <w:fldChar w:fldCharType="separate"/>
      </w:r>
      <w:r>
        <w:t>206</w:t>
      </w:r>
      <w:r>
        <w:fldChar w:fldCharType="end"/>
      </w:r>
    </w:p>
    <w:p w14:paraId="39750A96" w14:textId="47ADE05F" w:rsidR="00A87DAC" w:rsidRDefault="00A87DAC">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 xml:space="preserve">Enumeration: </w:t>
      </w:r>
      <w:r>
        <w:rPr>
          <w:lang w:eastAsia="zh-CN"/>
        </w:rPr>
        <w:t>RegistrationReason</w:t>
      </w:r>
      <w:r>
        <w:tab/>
      </w:r>
      <w:r>
        <w:fldChar w:fldCharType="begin" w:fldLock="1"/>
      </w:r>
      <w:r>
        <w:instrText xml:space="preserve"> PAGEREF _Toc58583364 \h </w:instrText>
      </w:r>
      <w:r>
        <w:fldChar w:fldCharType="separate"/>
      </w:r>
      <w:r>
        <w:t>206</w:t>
      </w:r>
      <w:r>
        <w:fldChar w:fldCharType="end"/>
      </w:r>
    </w:p>
    <w:p w14:paraId="5A23F19C" w14:textId="1ED53984" w:rsidR="00A87DAC" w:rsidRDefault="00A87DAC">
      <w:pPr>
        <w:pStyle w:val="TOC5"/>
        <w:rPr>
          <w:rFonts w:asciiTheme="minorHAnsi" w:eastAsiaTheme="minorEastAsia" w:hAnsiTheme="minorHAnsi" w:cstheme="minorBidi"/>
          <w:sz w:val="22"/>
          <w:szCs w:val="22"/>
          <w:lang w:eastAsia="en-GB"/>
        </w:rPr>
      </w:pPr>
      <w:r>
        <w:lastRenderedPageBreak/>
        <w:t>6.2.6.3.6</w:t>
      </w:r>
      <w:r>
        <w:rPr>
          <w:rFonts w:asciiTheme="minorHAnsi" w:eastAsiaTheme="minorEastAsia" w:hAnsiTheme="minorHAnsi" w:cstheme="minorBidi"/>
          <w:sz w:val="22"/>
          <w:szCs w:val="22"/>
          <w:lang w:eastAsia="en-GB"/>
        </w:rPr>
        <w:tab/>
      </w:r>
      <w:r>
        <w:t>Enumeration: RegistrationDataSetName</w:t>
      </w:r>
      <w:r>
        <w:tab/>
      </w:r>
      <w:r>
        <w:fldChar w:fldCharType="begin" w:fldLock="1"/>
      </w:r>
      <w:r>
        <w:instrText xml:space="preserve"> PAGEREF _Toc58583365 \h </w:instrText>
      </w:r>
      <w:r>
        <w:fldChar w:fldCharType="separate"/>
      </w:r>
      <w:r>
        <w:t>207</w:t>
      </w:r>
      <w:r>
        <w:fldChar w:fldCharType="end"/>
      </w:r>
    </w:p>
    <w:p w14:paraId="2FF8D4B3" w14:textId="3CF6198F" w:rsidR="00A87DAC" w:rsidRDefault="00A87DAC">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_Toc58583366 \h </w:instrText>
      </w:r>
      <w:r>
        <w:fldChar w:fldCharType="separate"/>
      </w:r>
      <w:r>
        <w:t>207</w:t>
      </w:r>
      <w:r>
        <w:fldChar w:fldCharType="end"/>
      </w:r>
    </w:p>
    <w:p w14:paraId="7804A77F" w14:textId="3F0A4F51" w:rsidR="00A87DAC" w:rsidRDefault="00A87DAC">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_Toc58583367 \h </w:instrText>
      </w:r>
      <w:r>
        <w:fldChar w:fldCharType="separate"/>
      </w:r>
      <w:r>
        <w:t>207</w:t>
      </w:r>
      <w:r>
        <w:fldChar w:fldCharType="end"/>
      </w:r>
    </w:p>
    <w:p w14:paraId="659AB67C" w14:textId="2F81AE6F" w:rsidR="00A87DAC" w:rsidRDefault="00A87DAC">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_Toc58583368 \h </w:instrText>
      </w:r>
      <w:r>
        <w:fldChar w:fldCharType="separate"/>
      </w:r>
      <w:r>
        <w:t>207</w:t>
      </w:r>
      <w:r>
        <w:fldChar w:fldCharType="end"/>
      </w:r>
    </w:p>
    <w:p w14:paraId="7B579CEB" w14:textId="7BBFC5A8" w:rsidR="00A87DAC" w:rsidRDefault="00A87DAC">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_Toc58583369 \h </w:instrText>
      </w:r>
      <w:r>
        <w:fldChar w:fldCharType="separate"/>
      </w:r>
      <w:r>
        <w:t>207</w:t>
      </w:r>
      <w:r>
        <w:fldChar w:fldCharType="end"/>
      </w:r>
    </w:p>
    <w:p w14:paraId="6B2BD675" w14:textId="094883FF" w:rsidR="00A87DAC" w:rsidRDefault="00A87DAC">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_Toc58583370 \h </w:instrText>
      </w:r>
      <w:r>
        <w:fldChar w:fldCharType="separate"/>
      </w:r>
      <w:r>
        <w:t>208</w:t>
      </w:r>
      <w:r>
        <w:fldChar w:fldCharType="end"/>
      </w:r>
    </w:p>
    <w:p w14:paraId="0BCF46B6" w14:textId="01644EAD" w:rsidR="00A87DAC" w:rsidRDefault="00A87DAC">
      <w:pPr>
        <w:pStyle w:val="TOC3"/>
        <w:rPr>
          <w:rFonts w:asciiTheme="minorHAnsi" w:eastAsiaTheme="minorEastAsia" w:hAnsiTheme="minorHAnsi" w:cstheme="minorBidi"/>
          <w:sz w:val="22"/>
          <w:szCs w:val="22"/>
          <w:lang w:eastAsia="en-GB"/>
        </w:rPr>
      </w:pPr>
      <w:r w:rsidRPr="00901E0C">
        <w:rPr>
          <w:lang w:val="en-US"/>
        </w:rPr>
        <w:t>6.2.9</w:t>
      </w:r>
      <w:r>
        <w:rPr>
          <w:rFonts w:asciiTheme="minorHAnsi" w:eastAsiaTheme="minorEastAsia" w:hAnsiTheme="minorHAnsi" w:cstheme="minorBidi"/>
          <w:sz w:val="22"/>
          <w:szCs w:val="22"/>
          <w:lang w:eastAsia="en-GB"/>
        </w:rPr>
        <w:tab/>
      </w:r>
      <w:r w:rsidRPr="00901E0C">
        <w:rPr>
          <w:lang w:val="en-US"/>
        </w:rPr>
        <w:t>Security</w:t>
      </w:r>
      <w:r>
        <w:tab/>
      </w:r>
      <w:r>
        <w:fldChar w:fldCharType="begin" w:fldLock="1"/>
      </w:r>
      <w:r>
        <w:instrText xml:space="preserve"> PAGEREF _Toc58583371 \h </w:instrText>
      </w:r>
      <w:r>
        <w:fldChar w:fldCharType="separate"/>
      </w:r>
      <w:r>
        <w:t>209</w:t>
      </w:r>
      <w:r>
        <w:fldChar w:fldCharType="end"/>
      </w:r>
    </w:p>
    <w:p w14:paraId="29D85F81" w14:textId="4B46CEA8" w:rsidR="00A87DAC" w:rsidRDefault="00A87DAC">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_Toc58583372 \h </w:instrText>
      </w:r>
      <w:r>
        <w:fldChar w:fldCharType="separate"/>
      </w:r>
      <w:r>
        <w:t>209</w:t>
      </w:r>
      <w:r>
        <w:fldChar w:fldCharType="end"/>
      </w:r>
    </w:p>
    <w:p w14:paraId="6CD491DB" w14:textId="0D942C86" w:rsidR="00A87DAC" w:rsidRDefault="00A87DAC">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_Toc58583373 \h </w:instrText>
      </w:r>
      <w:r>
        <w:fldChar w:fldCharType="separate"/>
      </w:r>
      <w:r>
        <w:t>209</w:t>
      </w:r>
      <w:r>
        <w:fldChar w:fldCharType="end"/>
      </w:r>
    </w:p>
    <w:p w14:paraId="31EC6F07" w14:textId="6FD3127A" w:rsidR="00A87DAC" w:rsidRDefault="00A87DAC">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_Toc58583374 \h </w:instrText>
      </w:r>
      <w:r>
        <w:fldChar w:fldCharType="separate"/>
      </w:r>
      <w:r>
        <w:t>209</w:t>
      </w:r>
      <w:r>
        <w:fldChar w:fldCharType="end"/>
      </w:r>
    </w:p>
    <w:p w14:paraId="566C2BBE" w14:textId="1E2833ED" w:rsidR="00A87DAC" w:rsidRDefault="00A87DAC">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_Toc58583375 \h </w:instrText>
      </w:r>
      <w:r>
        <w:fldChar w:fldCharType="separate"/>
      </w:r>
      <w:r>
        <w:t>209</w:t>
      </w:r>
      <w:r>
        <w:fldChar w:fldCharType="end"/>
      </w:r>
    </w:p>
    <w:p w14:paraId="0ED70DD0" w14:textId="7755661C" w:rsidR="00A87DAC" w:rsidRDefault="00A87DAC">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_Toc58583376 \h </w:instrText>
      </w:r>
      <w:r>
        <w:fldChar w:fldCharType="separate"/>
      </w:r>
      <w:r>
        <w:t>210</w:t>
      </w:r>
      <w:r>
        <w:fldChar w:fldCharType="end"/>
      </w:r>
    </w:p>
    <w:p w14:paraId="6B39ACB7" w14:textId="19C5BF43" w:rsidR="00A87DAC" w:rsidRDefault="00A87DAC">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_Toc58583377 \h </w:instrText>
      </w:r>
      <w:r>
        <w:fldChar w:fldCharType="separate"/>
      </w:r>
      <w:r>
        <w:t>210</w:t>
      </w:r>
      <w:r>
        <w:fldChar w:fldCharType="end"/>
      </w:r>
    </w:p>
    <w:p w14:paraId="1EA3E59D" w14:textId="0B33F404" w:rsidR="00A87DAC" w:rsidRDefault="00A87DAC">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_Toc58583378 \h </w:instrText>
      </w:r>
      <w:r>
        <w:fldChar w:fldCharType="separate"/>
      </w:r>
      <w:r>
        <w:t>210</w:t>
      </w:r>
      <w:r>
        <w:fldChar w:fldCharType="end"/>
      </w:r>
    </w:p>
    <w:p w14:paraId="10AC78B4" w14:textId="21D06EDC" w:rsidR="00A87DAC" w:rsidRDefault="00A87DAC">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_Toc58583379 \h </w:instrText>
      </w:r>
      <w:r>
        <w:fldChar w:fldCharType="separate"/>
      </w:r>
      <w:r>
        <w:t>210</w:t>
      </w:r>
      <w:r>
        <w:fldChar w:fldCharType="end"/>
      </w:r>
    </w:p>
    <w:p w14:paraId="439F3B80" w14:textId="7B8DB478" w:rsidR="00A87DAC" w:rsidRDefault="00A87DAC">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_Toc58583380 \h </w:instrText>
      </w:r>
      <w:r>
        <w:fldChar w:fldCharType="separate"/>
      </w:r>
      <w:r>
        <w:t>210</w:t>
      </w:r>
      <w:r>
        <w:fldChar w:fldCharType="end"/>
      </w:r>
    </w:p>
    <w:p w14:paraId="4EBA7A7C" w14:textId="359C8D7D" w:rsidR="00A87DAC" w:rsidRDefault="00A87DAC">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_Toc58583381 \h </w:instrText>
      </w:r>
      <w:r>
        <w:fldChar w:fldCharType="separate"/>
      </w:r>
      <w:r>
        <w:t>210</w:t>
      </w:r>
      <w:r>
        <w:fldChar w:fldCharType="end"/>
      </w:r>
    </w:p>
    <w:p w14:paraId="62F9D0D8" w14:textId="41FCAF21" w:rsidR="00A87DAC" w:rsidRDefault="00A87DAC">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_Toc58583382 \h </w:instrText>
      </w:r>
      <w:r>
        <w:fldChar w:fldCharType="separate"/>
      </w:r>
      <w:r>
        <w:t>210</w:t>
      </w:r>
      <w:r>
        <w:fldChar w:fldCharType="end"/>
      </w:r>
    </w:p>
    <w:p w14:paraId="24CDDA98" w14:textId="3FAF5A48" w:rsidR="00A87DAC" w:rsidRDefault="00A87DAC">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_Toc58583383 \h </w:instrText>
      </w:r>
      <w:r>
        <w:fldChar w:fldCharType="separate"/>
      </w:r>
      <w:r>
        <w:t>212</w:t>
      </w:r>
      <w:r>
        <w:fldChar w:fldCharType="end"/>
      </w:r>
    </w:p>
    <w:p w14:paraId="0847B0D2" w14:textId="6823D917" w:rsidR="00A87DAC" w:rsidRDefault="00A87DAC">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_Toc58583384 \h </w:instrText>
      </w:r>
      <w:r>
        <w:fldChar w:fldCharType="separate"/>
      </w:r>
      <w:r>
        <w:t>212</w:t>
      </w:r>
      <w:r>
        <w:fldChar w:fldCharType="end"/>
      </w:r>
    </w:p>
    <w:p w14:paraId="41571339" w14:textId="674A517E" w:rsidR="00A87DAC" w:rsidRDefault="00A87DAC">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_Toc58583385 \h </w:instrText>
      </w:r>
      <w:r>
        <w:fldChar w:fldCharType="separate"/>
      </w:r>
      <w:r>
        <w:t>212</w:t>
      </w:r>
      <w:r>
        <w:fldChar w:fldCharType="end"/>
      </w:r>
    </w:p>
    <w:p w14:paraId="44894E9E" w14:textId="5100881D" w:rsidR="00A87DAC" w:rsidRDefault="00A87DAC">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_Toc58583386 \h </w:instrText>
      </w:r>
      <w:r>
        <w:fldChar w:fldCharType="separate"/>
      </w:r>
      <w:r>
        <w:t>213</w:t>
      </w:r>
      <w:r>
        <w:fldChar w:fldCharType="end"/>
      </w:r>
    </w:p>
    <w:p w14:paraId="6299E63A" w14:textId="1BF1A35E" w:rsidR="00A87DAC" w:rsidRDefault="00A87DAC">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_Toc58583387 \h </w:instrText>
      </w:r>
      <w:r>
        <w:fldChar w:fldCharType="separate"/>
      </w:r>
      <w:r>
        <w:t>213</w:t>
      </w:r>
      <w:r>
        <w:fldChar w:fldCharType="end"/>
      </w:r>
    </w:p>
    <w:p w14:paraId="45222F50" w14:textId="2E5F4B03" w:rsidR="00A87DAC" w:rsidRDefault="00A87DAC">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_Toc58583388 \h </w:instrText>
      </w:r>
      <w:r>
        <w:fldChar w:fldCharType="separate"/>
      </w:r>
      <w:r>
        <w:t>213</w:t>
      </w:r>
      <w:r>
        <w:fldChar w:fldCharType="end"/>
      </w:r>
    </w:p>
    <w:p w14:paraId="4B7DEDA6" w14:textId="7D0E4E2E" w:rsidR="00A87DAC" w:rsidRDefault="00A87DAC">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_Toc58583389 \h </w:instrText>
      </w:r>
      <w:r>
        <w:fldChar w:fldCharType="separate"/>
      </w:r>
      <w:r>
        <w:t>213</w:t>
      </w:r>
      <w:r>
        <w:fldChar w:fldCharType="end"/>
      </w:r>
    </w:p>
    <w:p w14:paraId="3912CE20" w14:textId="53EC8EB2" w:rsidR="00A87DAC" w:rsidRDefault="00A87DAC">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_Toc58583390 \h </w:instrText>
      </w:r>
      <w:r>
        <w:fldChar w:fldCharType="separate"/>
      </w:r>
      <w:r>
        <w:t>213</w:t>
      </w:r>
      <w:r>
        <w:fldChar w:fldCharType="end"/>
      </w:r>
    </w:p>
    <w:p w14:paraId="217A6CC8" w14:textId="10AA1D39" w:rsidR="00A87DAC" w:rsidRDefault="00A87DAC">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_Toc58583391 \h </w:instrText>
      </w:r>
      <w:r>
        <w:fldChar w:fldCharType="separate"/>
      </w:r>
      <w:r>
        <w:t>213</w:t>
      </w:r>
      <w:r>
        <w:fldChar w:fldCharType="end"/>
      </w:r>
    </w:p>
    <w:p w14:paraId="70ABEF3F" w14:textId="5B220909" w:rsidR="00A87DAC" w:rsidRDefault="00A87DAC">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 (Collection)</w:t>
      </w:r>
      <w:r>
        <w:tab/>
      </w:r>
      <w:r>
        <w:fldChar w:fldCharType="begin" w:fldLock="1"/>
      </w:r>
      <w:r>
        <w:instrText xml:space="preserve"> PAGEREF _Toc58583392 \h </w:instrText>
      </w:r>
      <w:r>
        <w:fldChar w:fldCharType="separate"/>
      </w:r>
      <w:r>
        <w:t>214</w:t>
      </w:r>
      <w:r>
        <w:fldChar w:fldCharType="end"/>
      </w:r>
    </w:p>
    <w:p w14:paraId="0F0645BE" w14:textId="04AAF428" w:rsidR="00A87DAC" w:rsidRDefault="00A87DAC">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_Toc58583393 \h </w:instrText>
      </w:r>
      <w:r>
        <w:fldChar w:fldCharType="separate"/>
      </w:r>
      <w:r>
        <w:t>214</w:t>
      </w:r>
      <w:r>
        <w:fldChar w:fldCharType="end"/>
      </w:r>
    </w:p>
    <w:p w14:paraId="7EAE3541" w14:textId="7663A5B2" w:rsidR="00A87DAC" w:rsidRDefault="00A87DAC">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_Toc58583394 \h </w:instrText>
      </w:r>
      <w:r>
        <w:fldChar w:fldCharType="separate"/>
      </w:r>
      <w:r>
        <w:t>214</w:t>
      </w:r>
      <w:r>
        <w:fldChar w:fldCharType="end"/>
      </w:r>
    </w:p>
    <w:p w14:paraId="7C3DF765" w14:textId="66A6F55F" w:rsidR="00A87DAC" w:rsidRDefault="00A87DAC">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_Toc58583395 \h </w:instrText>
      </w:r>
      <w:r>
        <w:fldChar w:fldCharType="separate"/>
      </w:r>
      <w:r>
        <w:t>214</w:t>
      </w:r>
      <w:r>
        <w:fldChar w:fldCharType="end"/>
      </w:r>
    </w:p>
    <w:p w14:paraId="7048D666" w14:textId="199E2F4B" w:rsidR="00A87DAC" w:rsidRDefault="00A87DAC">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_Toc58583396 \h </w:instrText>
      </w:r>
      <w:r>
        <w:fldChar w:fldCharType="separate"/>
      </w:r>
      <w:r>
        <w:t>214</w:t>
      </w:r>
      <w:r>
        <w:fldChar w:fldCharType="end"/>
      </w:r>
    </w:p>
    <w:p w14:paraId="3555F8DF" w14:textId="6E9036D5" w:rsidR="00A87DAC" w:rsidRDefault="00A87DAC">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Resource: SecurityInformation</w:t>
      </w:r>
      <w:r>
        <w:rPr>
          <w:lang w:eastAsia="zh-CN"/>
        </w:rPr>
        <w:t>ForRg</w:t>
      </w:r>
      <w:r>
        <w:tab/>
      </w:r>
      <w:r>
        <w:fldChar w:fldCharType="begin" w:fldLock="1"/>
      </w:r>
      <w:r>
        <w:instrText xml:space="preserve"> PAGEREF _Toc58583397 \h </w:instrText>
      </w:r>
      <w:r>
        <w:fldChar w:fldCharType="separate"/>
      </w:r>
      <w:r>
        <w:t>215</w:t>
      </w:r>
      <w:r>
        <w:fldChar w:fldCharType="end"/>
      </w:r>
    </w:p>
    <w:p w14:paraId="3E39598E" w14:textId="76322DF8" w:rsidR="00A87DAC" w:rsidRDefault="00A87DAC">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_Toc58583398 \h </w:instrText>
      </w:r>
      <w:r>
        <w:fldChar w:fldCharType="separate"/>
      </w:r>
      <w:r>
        <w:t>215</w:t>
      </w:r>
      <w:r>
        <w:fldChar w:fldCharType="end"/>
      </w:r>
    </w:p>
    <w:p w14:paraId="392D6E8F" w14:textId="23F3BDB8" w:rsidR="00A87DAC" w:rsidRDefault="00A87DAC">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_Toc58583399 \h </w:instrText>
      </w:r>
      <w:r>
        <w:fldChar w:fldCharType="separate"/>
      </w:r>
      <w:r>
        <w:t>215</w:t>
      </w:r>
      <w:r>
        <w:fldChar w:fldCharType="end"/>
      </w:r>
    </w:p>
    <w:p w14:paraId="1EF732DA" w14:textId="4A3D6826" w:rsidR="00A87DAC" w:rsidRDefault="00A87DAC">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_Toc58583400 \h </w:instrText>
      </w:r>
      <w:r>
        <w:fldChar w:fldCharType="separate"/>
      </w:r>
      <w:r>
        <w:t>215</w:t>
      </w:r>
      <w:r>
        <w:fldChar w:fldCharType="end"/>
      </w:r>
    </w:p>
    <w:p w14:paraId="0C6692F1" w14:textId="38C8FED3" w:rsidR="00A87DAC" w:rsidRDefault="00A87DAC">
      <w:pPr>
        <w:pStyle w:val="TOC6"/>
        <w:rPr>
          <w:rFonts w:asciiTheme="minorHAnsi" w:eastAsiaTheme="minorEastAsia" w:hAnsiTheme="minorHAnsi" w:cstheme="minorBidi"/>
          <w:sz w:val="22"/>
          <w:szCs w:val="22"/>
          <w:lang w:eastAsia="en-GB"/>
        </w:rPr>
      </w:pPr>
      <w:r>
        <w:t>6.3.3.4.3.1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_Toc58583401 \h </w:instrText>
      </w:r>
      <w:r>
        <w:fldChar w:fldCharType="separate"/>
      </w:r>
      <w:r>
        <w:t>215</w:t>
      </w:r>
      <w:r>
        <w:fldChar w:fldCharType="end"/>
      </w:r>
    </w:p>
    <w:p w14:paraId="561FCE70" w14:textId="1BCE5CCC" w:rsidR="00A87DAC" w:rsidRDefault="00A87DAC">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Resource: HssSecurityInformation (Custom operation)</w:t>
      </w:r>
      <w:r>
        <w:tab/>
      </w:r>
      <w:r>
        <w:fldChar w:fldCharType="begin" w:fldLock="1"/>
      </w:r>
      <w:r>
        <w:instrText xml:space="preserve"> PAGEREF _Toc58583402 \h </w:instrText>
      </w:r>
      <w:r>
        <w:fldChar w:fldCharType="separate"/>
      </w:r>
      <w:r>
        <w:t>216</w:t>
      </w:r>
      <w:r>
        <w:fldChar w:fldCharType="end"/>
      </w:r>
    </w:p>
    <w:p w14:paraId="1D3F82F2" w14:textId="0931F186" w:rsidR="00A87DAC" w:rsidRDefault="00A87DAC">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_Toc58583403 \h </w:instrText>
      </w:r>
      <w:r>
        <w:fldChar w:fldCharType="separate"/>
      </w:r>
      <w:r>
        <w:t>216</w:t>
      </w:r>
      <w:r>
        <w:fldChar w:fldCharType="end"/>
      </w:r>
    </w:p>
    <w:p w14:paraId="288F32BE" w14:textId="7E9DB39B" w:rsidR="00A87DAC" w:rsidRDefault="00A87DAC">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_Toc58583404 \h </w:instrText>
      </w:r>
      <w:r>
        <w:fldChar w:fldCharType="separate"/>
      </w:r>
      <w:r>
        <w:t>216</w:t>
      </w:r>
      <w:r>
        <w:fldChar w:fldCharType="end"/>
      </w:r>
    </w:p>
    <w:p w14:paraId="189A58AD" w14:textId="16634231" w:rsidR="00A87DAC" w:rsidRDefault="00A87DAC">
      <w:pPr>
        <w:pStyle w:val="TOC5"/>
        <w:rPr>
          <w:rFonts w:asciiTheme="minorHAnsi" w:eastAsiaTheme="minorEastAsia" w:hAnsiTheme="minorHAnsi" w:cstheme="minorBidi"/>
          <w:sz w:val="22"/>
          <w:szCs w:val="22"/>
          <w:lang w:eastAsia="en-GB"/>
        </w:rPr>
      </w:pPr>
      <w:r>
        <w:t>6.3.3.5.3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_Toc58583405 \h </w:instrText>
      </w:r>
      <w:r>
        <w:fldChar w:fldCharType="separate"/>
      </w:r>
      <w:r>
        <w:t>217</w:t>
      </w:r>
      <w:r>
        <w:fldChar w:fldCharType="end"/>
      </w:r>
    </w:p>
    <w:p w14:paraId="74489A6B" w14:textId="4FE83510" w:rsidR="00A87DAC" w:rsidRDefault="00A87DAC">
      <w:pPr>
        <w:pStyle w:val="TOC5"/>
        <w:rPr>
          <w:rFonts w:asciiTheme="minorHAnsi" w:eastAsiaTheme="minorEastAsia" w:hAnsiTheme="minorHAnsi" w:cstheme="minorBidi"/>
          <w:sz w:val="22"/>
          <w:szCs w:val="22"/>
          <w:lang w:eastAsia="en-GB"/>
        </w:rPr>
      </w:pPr>
      <w:r>
        <w:t>6.3.3.5.4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_Toc58583406 \h </w:instrText>
      </w:r>
      <w:r>
        <w:fldChar w:fldCharType="separate"/>
      </w:r>
      <w:r>
        <w:t>217</w:t>
      </w:r>
      <w:r>
        <w:fldChar w:fldCharType="end"/>
      </w:r>
    </w:p>
    <w:p w14:paraId="2058F635" w14:textId="1F531F96" w:rsidR="00A87DAC" w:rsidRDefault="00A87DAC">
      <w:pPr>
        <w:pStyle w:val="TOC6"/>
        <w:rPr>
          <w:rFonts w:asciiTheme="minorHAnsi" w:eastAsiaTheme="minorEastAsia" w:hAnsiTheme="minorHAnsi" w:cstheme="minorBidi"/>
          <w:sz w:val="22"/>
          <w:szCs w:val="22"/>
          <w:lang w:eastAsia="en-GB"/>
        </w:rPr>
      </w:pPr>
      <w:r>
        <w:t>6.3.3.5.4.1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_Toc58583407 \h </w:instrText>
      </w:r>
      <w:r>
        <w:fldChar w:fldCharType="separate"/>
      </w:r>
      <w:r>
        <w:t>217</w:t>
      </w:r>
      <w:r>
        <w:fldChar w:fldCharType="end"/>
      </w:r>
    </w:p>
    <w:p w14:paraId="0FEA0222" w14:textId="3978D53A" w:rsidR="00A87DAC" w:rsidRDefault="00A87DAC">
      <w:pPr>
        <w:pStyle w:val="TOC6"/>
        <w:rPr>
          <w:rFonts w:asciiTheme="minorHAnsi" w:eastAsiaTheme="minorEastAsia" w:hAnsiTheme="minorHAnsi" w:cstheme="minorBidi"/>
          <w:sz w:val="22"/>
          <w:szCs w:val="22"/>
          <w:lang w:eastAsia="en-GB"/>
        </w:rPr>
      </w:pPr>
      <w:r>
        <w:t>6.3.3.5.4.2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_Toc58583408 \h </w:instrText>
      </w:r>
      <w:r>
        <w:fldChar w:fldCharType="separate"/>
      </w:r>
      <w:r>
        <w:t>217</w:t>
      </w:r>
      <w:r>
        <w:fldChar w:fldCharType="end"/>
      </w:r>
    </w:p>
    <w:p w14:paraId="1F6092A4" w14:textId="3FA992F5" w:rsidR="00A87DAC" w:rsidRDefault="00A87DAC">
      <w:pPr>
        <w:pStyle w:val="TOC7"/>
        <w:rPr>
          <w:rFonts w:asciiTheme="minorHAnsi" w:eastAsiaTheme="minorEastAsia" w:hAnsiTheme="minorHAnsi" w:cstheme="minorBidi"/>
          <w:sz w:val="22"/>
          <w:szCs w:val="22"/>
          <w:lang w:eastAsia="en-GB"/>
        </w:rPr>
      </w:pPr>
      <w:r>
        <w:t>6.3.3.5.4.2.1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_Toc58583409 \h </w:instrText>
      </w:r>
      <w:r>
        <w:fldChar w:fldCharType="separate"/>
      </w:r>
      <w:r>
        <w:t>217</w:t>
      </w:r>
      <w:r>
        <w:fldChar w:fldCharType="end"/>
      </w:r>
    </w:p>
    <w:p w14:paraId="56E67192" w14:textId="6C6D2EA1" w:rsidR="00A87DAC" w:rsidRDefault="00A87DAC">
      <w:pPr>
        <w:pStyle w:val="TOC7"/>
        <w:rPr>
          <w:rFonts w:asciiTheme="minorHAnsi" w:eastAsiaTheme="minorEastAsia" w:hAnsiTheme="minorHAnsi" w:cstheme="minorBidi"/>
          <w:sz w:val="22"/>
          <w:szCs w:val="22"/>
          <w:lang w:eastAsia="en-GB"/>
        </w:rPr>
      </w:pPr>
      <w:r>
        <w:t>6.3.3.5.4.2.2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_Toc58583410 \h </w:instrText>
      </w:r>
      <w:r>
        <w:fldChar w:fldCharType="separate"/>
      </w:r>
      <w:r>
        <w:t>217</w:t>
      </w:r>
      <w:r>
        <w:fldChar w:fldCharType="end"/>
      </w:r>
    </w:p>
    <w:p w14:paraId="619FDFA1" w14:textId="13580C86" w:rsidR="00A87DAC" w:rsidRDefault="00A87DAC">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Resource: Individual AuthEvent</w:t>
      </w:r>
      <w:r>
        <w:tab/>
      </w:r>
      <w:r>
        <w:fldChar w:fldCharType="begin" w:fldLock="1"/>
      </w:r>
      <w:r>
        <w:instrText xml:space="preserve"> PAGEREF _Toc58583411 \h </w:instrText>
      </w:r>
      <w:r>
        <w:fldChar w:fldCharType="separate"/>
      </w:r>
      <w:r>
        <w:t>217</w:t>
      </w:r>
      <w:r>
        <w:fldChar w:fldCharType="end"/>
      </w:r>
    </w:p>
    <w:p w14:paraId="4D530B6A" w14:textId="666FDC51" w:rsidR="00A87DAC" w:rsidRDefault="00A87DAC">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_Toc58583412 \h </w:instrText>
      </w:r>
      <w:r>
        <w:fldChar w:fldCharType="separate"/>
      </w:r>
      <w:r>
        <w:t>217</w:t>
      </w:r>
      <w:r>
        <w:fldChar w:fldCharType="end"/>
      </w:r>
    </w:p>
    <w:p w14:paraId="05E9B8E1" w14:textId="22D4606B" w:rsidR="00A87DAC" w:rsidRDefault="00A87DAC">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_Toc58583413 \h </w:instrText>
      </w:r>
      <w:r>
        <w:fldChar w:fldCharType="separate"/>
      </w:r>
      <w:r>
        <w:t>218</w:t>
      </w:r>
      <w:r>
        <w:fldChar w:fldCharType="end"/>
      </w:r>
    </w:p>
    <w:p w14:paraId="72663B45" w14:textId="058A3361" w:rsidR="00A87DAC" w:rsidRDefault="00A87DAC">
      <w:pPr>
        <w:pStyle w:val="TOC6"/>
        <w:rPr>
          <w:rFonts w:asciiTheme="minorHAnsi" w:eastAsiaTheme="minorEastAsia" w:hAnsiTheme="minorHAnsi" w:cstheme="minorBidi"/>
          <w:sz w:val="22"/>
          <w:szCs w:val="22"/>
          <w:lang w:eastAsia="en-GB"/>
        </w:rPr>
      </w:pPr>
      <w:r>
        <w:t>6.3.3.6.2.1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_Toc58583414 \h </w:instrText>
      </w:r>
      <w:r>
        <w:fldChar w:fldCharType="separate"/>
      </w:r>
      <w:r>
        <w:t>218</w:t>
      </w:r>
      <w:r>
        <w:fldChar w:fldCharType="end"/>
      </w:r>
    </w:p>
    <w:p w14:paraId="56FCB45C" w14:textId="49CB7FAC" w:rsidR="00A87DAC" w:rsidRDefault="00A87DAC">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_Toc58583415 \h </w:instrText>
      </w:r>
      <w:r>
        <w:fldChar w:fldCharType="separate"/>
      </w:r>
      <w:r>
        <w:t>218</w:t>
      </w:r>
      <w:r>
        <w:fldChar w:fldCharType="end"/>
      </w:r>
    </w:p>
    <w:p w14:paraId="37A015A6" w14:textId="63A775CD" w:rsidR="00A87DAC" w:rsidRDefault="00A87DAC">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_Toc58583416 \h </w:instrText>
      </w:r>
      <w:r>
        <w:fldChar w:fldCharType="separate"/>
      </w:r>
      <w:r>
        <w:t>218</w:t>
      </w:r>
      <w:r>
        <w:fldChar w:fldCharType="end"/>
      </w:r>
    </w:p>
    <w:p w14:paraId="136B4E2F" w14:textId="50337664" w:rsidR="00A87DAC" w:rsidRDefault="00A87DAC">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_Toc58583417 \h </w:instrText>
      </w:r>
      <w:r>
        <w:fldChar w:fldCharType="separate"/>
      </w:r>
      <w:r>
        <w:t>218</w:t>
      </w:r>
      <w:r>
        <w:fldChar w:fldCharType="end"/>
      </w:r>
    </w:p>
    <w:p w14:paraId="16A3227D" w14:textId="4A53131A" w:rsidR="00A87DAC" w:rsidRDefault="00A87DAC">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_Toc58583418 \h </w:instrText>
      </w:r>
      <w:r>
        <w:fldChar w:fldCharType="separate"/>
      </w:r>
      <w:r>
        <w:t>218</w:t>
      </w:r>
      <w:r>
        <w:fldChar w:fldCharType="end"/>
      </w:r>
    </w:p>
    <w:p w14:paraId="0B6EDED8" w14:textId="32904391" w:rsidR="00A87DAC" w:rsidRDefault="00A87DAC">
      <w:pPr>
        <w:pStyle w:val="TOC4"/>
        <w:rPr>
          <w:rFonts w:asciiTheme="minorHAnsi" w:eastAsiaTheme="minorEastAsia" w:hAnsiTheme="minorHAnsi" w:cstheme="minorBidi"/>
          <w:sz w:val="22"/>
          <w:szCs w:val="22"/>
          <w:lang w:eastAsia="en-GB"/>
        </w:rPr>
      </w:pPr>
      <w:r w:rsidRPr="00901E0C">
        <w:rPr>
          <w:lang w:val="en-US"/>
        </w:rPr>
        <w:t>6.3.6.2</w:t>
      </w:r>
      <w:r>
        <w:rPr>
          <w:rFonts w:asciiTheme="minorHAnsi" w:eastAsiaTheme="minorEastAsia" w:hAnsiTheme="minorHAnsi" w:cstheme="minorBidi"/>
          <w:sz w:val="22"/>
          <w:szCs w:val="22"/>
          <w:lang w:eastAsia="en-GB"/>
        </w:rPr>
        <w:tab/>
      </w:r>
      <w:r w:rsidRPr="00901E0C">
        <w:rPr>
          <w:lang w:val="en-US"/>
        </w:rPr>
        <w:t>Structured data types</w:t>
      </w:r>
      <w:r>
        <w:tab/>
      </w:r>
      <w:r>
        <w:fldChar w:fldCharType="begin" w:fldLock="1"/>
      </w:r>
      <w:r>
        <w:instrText xml:space="preserve"> PAGEREF _Toc58583419 \h </w:instrText>
      </w:r>
      <w:r>
        <w:fldChar w:fldCharType="separate"/>
      </w:r>
      <w:r>
        <w:t>220</w:t>
      </w:r>
      <w:r>
        <w:fldChar w:fldCharType="end"/>
      </w:r>
    </w:p>
    <w:p w14:paraId="3767B83F" w14:textId="2B8BC9C8" w:rsidR="00A87DAC" w:rsidRDefault="00A87DAC">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_Toc58583420 \h </w:instrText>
      </w:r>
      <w:r>
        <w:fldChar w:fldCharType="separate"/>
      </w:r>
      <w:r>
        <w:t>220</w:t>
      </w:r>
      <w:r>
        <w:fldChar w:fldCharType="end"/>
      </w:r>
    </w:p>
    <w:p w14:paraId="21141012" w14:textId="451ABCDB" w:rsidR="00A87DAC" w:rsidRDefault="00A87DAC">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_Toc58583421 \h </w:instrText>
      </w:r>
      <w:r>
        <w:fldChar w:fldCharType="separate"/>
      </w:r>
      <w:r>
        <w:t>220</w:t>
      </w:r>
      <w:r>
        <w:fldChar w:fldCharType="end"/>
      </w:r>
    </w:p>
    <w:p w14:paraId="19B94B72" w14:textId="0D0F4054" w:rsidR="00A87DAC" w:rsidRDefault="00A87DAC">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_Toc58583422 \h </w:instrText>
      </w:r>
      <w:r>
        <w:fldChar w:fldCharType="separate"/>
      </w:r>
      <w:r>
        <w:t>220</w:t>
      </w:r>
      <w:r>
        <w:fldChar w:fldCharType="end"/>
      </w:r>
    </w:p>
    <w:p w14:paraId="74902423" w14:textId="0B52460F" w:rsidR="00A87DAC" w:rsidRDefault="00A87DAC">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_Toc58583423 \h </w:instrText>
      </w:r>
      <w:r>
        <w:fldChar w:fldCharType="separate"/>
      </w:r>
      <w:r>
        <w:t>220</w:t>
      </w:r>
      <w:r>
        <w:fldChar w:fldCharType="end"/>
      </w:r>
    </w:p>
    <w:p w14:paraId="58C736BE" w14:textId="3AB0328E" w:rsidR="00A87DAC" w:rsidRDefault="00A87DAC">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_Toc58583424 \h </w:instrText>
      </w:r>
      <w:r>
        <w:fldChar w:fldCharType="separate"/>
      </w:r>
      <w:r>
        <w:t>221</w:t>
      </w:r>
      <w:r>
        <w:fldChar w:fldCharType="end"/>
      </w:r>
    </w:p>
    <w:p w14:paraId="6D8C03BE" w14:textId="52F2365E" w:rsidR="00A87DAC" w:rsidRDefault="00A87DAC">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_Toc58583425 \h </w:instrText>
      </w:r>
      <w:r>
        <w:fldChar w:fldCharType="separate"/>
      </w:r>
      <w:r>
        <w:t>221</w:t>
      </w:r>
      <w:r>
        <w:fldChar w:fldCharType="end"/>
      </w:r>
    </w:p>
    <w:p w14:paraId="2F787F5E" w14:textId="48BFE417" w:rsidR="00A87DAC" w:rsidRDefault="00A87DAC">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_Toc58583426 \h </w:instrText>
      </w:r>
      <w:r>
        <w:fldChar w:fldCharType="separate"/>
      </w:r>
      <w:r>
        <w:t>221</w:t>
      </w:r>
      <w:r>
        <w:fldChar w:fldCharType="end"/>
      </w:r>
    </w:p>
    <w:p w14:paraId="3CBB0FFE" w14:textId="7A526DE3" w:rsidR="00A87DAC" w:rsidRDefault="00A87DAC">
      <w:pPr>
        <w:pStyle w:val="TOC5"/>
        <w:rPr>
          <w:rFonts w:asciiTheme="minorHAnsi" w:eastAsiaTheme="minorEastAsia" w:hAnsiTheme="minorHAnsi" w:cstheme="minorBidi"/>
          <w:sz w:val="22"/>
          <w:szCs w:val="22"/>
          <w:lang w:eastAsia="en-GB"/>
        </w:rPr>
      </w:pPr>
      <w:r>
        <w:lastRenderedPageBreak/>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_Toc58583427 \h </w:instrText>
      </w:r>
      <w:r>
        <w:fldChar w:fldCharType="separate"/>
      </w:r>
      <w:r>
        <w:t>221</w:t>
      </w:r>
      <w:r>
        <w:fldChar w:fldCharType="end"/>
      </w:r>
    </w:p>
    <w:p w14:paraId="6F614AC1" w14:textId="0FE558C9" w:rsidR="00A87DAC" w:rsidRDefault="00A87DAC">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RgAuthCtx</w:t>
      </w:r>
      <w:r>
        <w:tab/>
      </w:r>
      <w:r>
        <w:fldChar w:fldCharType="begin" w:fldLock="1"/>
      </w:r>
      <w:r>
        <w:instrText xml:space="preserve"> PAGEREF _Toc58583428 \h </w:instrText>
      </w:r>
      <w:r>
        <w:fldChar w:fldCharType="separate"/>
      </w:r>
      <w:r>
        <w:t>222</w:t>
      </w:r>
      <w:r>
        <w:fldChar w:fldCharType="end"/>
      </w:r>
    </w:p>
    <w:p w14:paraId="027DB2E5" w14:textId="167369A0" w:rsidR="00A87DAC" w:rsidRDefault="00A87DAC">
      <w:pPr>
        <w:pStyle w:val="TOC5"/>
        <w:rPr>
          <w:rFonts w:asciiTheme="minorHAnsi" w:eastAsiaTheme="minorEastAsia" w:hAnsiTheme="minorHAnsi" w:cstheme="minorBidi"/>
          <w:sz w:val="22"/>
          <w:szCs w:val="22"/>
          <w:lang w:eastAsia="en-GB"/>
        </w:rPr>
      </w:pPr>
      <w:r>
        <w:t>6.3.6.2.10</w:t>
      </w:r>
      <w:r>
        <w:rPr>
          <w:rFonts w:asciiTheme="minorHAnsi" w:eastAsiaTheme="minorEastAsia" w:hAnsiTheme="minorHAnsi" w:cstheme="minorBidi"/>
          <w:sz w:val="22"/>
          <w:szCs w:val="22"/>
          <w:lang w:eastAsia="en-GB"/>
        </w:rPr>
        <w:tab/>
      </w:r>
      <w:r>
        <w:t>Type: HssAuthenticationInfoRequest</w:t>
      </w:r>
      <w:r>
        <w:tab/>
      </w:r>
      <w:r>
        <w:fldChar w:fldCharType="begin" w:fldLock="1"/>
      </w:r>
      <w:r>
        <w:instrText xml:space="preserve"> PAGEREF _Toc58583429 \h </w:instrText>
      </w:r>
      <w:r>
        <w:fldChar w:fldCharType="separate"/>
      </w:r>
      <w:r>
        <w:t>222</w:t>
      </w:r>
      <w:r>
        <w:fldChar w:fldCharType="end"/>
      </w:r>
    </w:p>
    <w:p w14:paraId="2B44BA82" w14:textId="74E667C4" w:rsidR="00A87DAC" w:rsidRDefault="00A87DAC">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HssAuthenticationInfoResult</w:t>
      </w:r>
      <w:r>
        <w:tab/>
      </w:r>
      <w:r>
        <w:fldChar w:fldCharType="begin" w:fldLock="1"/>
      </w:r>
      <w:r>
        <w:instrText xml:space="preserve"> PAGEREF _Toc58583430 \h </w:instrText>
      </w:r>
      <w:r>
        <w:fldChar w:fldCharType="separate"/>
      </w:r>
      <w:r>
        <w:t>222</w:t>
      </w:r>
      <w:r>
        <w:fldChar w:fldCharType="end"/>
      </w:r>
    </w:p>
    <w:p w14:paraId="06B3D35E" w14:textId="64E8D146" w:rsidR="00A87DAC" w:rsidRDefault="00A87DAC">
      <w:pPr>
        <w:pStyle w:val="TOC5"/>
        <w:rPr>
          <w:rFonts w:asciiTheme="minorHAnsi" w:eastAsiaTheme="minorEastAsia" w:hAnsiTheme="minorHAnsi" w:cstheme="minorBidi"/>
          <w:sz w:val="22"/>
          <w:szCs w:val="22"/>
          <w:lang w:eastAsia="en-GB"/>
        </w:rPr>
      </w:pPr>
      <w:r>
        <w:t>6.3.6.2.12</w:t>
      </w:r>
      <w:r>
        <w:rPr>
          <w:rFonts w:asciiTheme="minorHAnsi" w:eastAsiaTheme="minorEastAsia" w:hAnsiTheme="minorHAnsi" w:cstheme="minorBidi"/>
          <w:sz w:val="22"/>
          <w:szCs w:val="22"/>
          <w:lang w:eastAsia="en-GB"/>
        </w:rPr>
        <w:tab/>
      </w:r>
      <w:r>
        <w:t>Type: HssAuthenticationVectors</w:t>
      </w:r>
      <w:r>
        <w:tab/>
      </w:r>
      <w:r>
        <w:fldChar w:fldCharType="begin" w:fldLock="1"/>
      </w:r>
      <w:r>
        <w:instrText xml:space="preserve"> PAGEREF _Toc58583431 \h </w:instrText>
      </w:r>
      <w:r>
        <w:fldChar w:fldCharType="separate"/>
      </w:r>
      <w:r>
        <w:t>222</w:t>
      </w:r>
      <w:r>
        <w:fldChar w:fldCharType="end"/>
      </w:r>
    </w:p>
    <w:p w14:paraId="3BC061DD" w14:textId="23824B30" w:rsidR="00A87DAC" w:rsidRDefault="00A87DAC">
      <w:pPr>
        <w:pStyle w:val="TOC5"/>
        <w:rPr>
          <w:rFonts w:asciiTheme="minorHAnsi" w:eastAsiaTheme="minorEastAsia" w:hAnsiTheme="minorHAnsi" w:cstheme="minorBidi"/>
          <w:sz w:val="22"/>
          <w:szCs w:val="22"/>
          <w:lang w:eastAsia="en-GB"/>
        </w:rPr>
      </w:pPr>
      <w:r>
        <w:t>6.3.6.2.13</w:t>
      </w:r>
      <w:r>
        <w:rPr>
          <w:rFonts w:asciiTheme="minorHAnsi" w:eastAsiaTheme="minorEastAsia" w:hAnsiTheme="minorHAnsi" w:cstheme="minorBidi"/>
          <w:sz w:val="22"/>
          <w:szCs w:val="22"/>
          <w:lang w:eastAsia="en-GB"/>
        </w:rPr>
        <w:tab/>
      </w:r>
      <w:r>
        <w:t>Type: AvEpsAka</w:t>
      </w:r>
      <w:r>
        <w:tab/>
      </w:r>
      <w:r>
        <w:fldChar w:fldCharType="begin" w:fldLock="1"/>
      </w:r>
      <w:r>
        <w:instrText xml:space="preserve"> PAGEREF _Toc58583432 \h </w:instrText>
      </w:r>
      <w:r>
        <w:fldChar w:fldCharType="separate"/>
      </w:r>
      <w:r>
        <w:t>223</w:t>
      </w:r>
      <w:r>
        <w:fldChar w:fldCharType="end"/>
      </w:r>
    </w:p>
    <w:p w14:paraId="5E773546" w14:textId="1D3C3E14" w:rsidR="00A87DAC" w:rsidRDefault="00A87DAC">
      <w:pPr>
        <w:pStyle w:val="TOC5"/>
        <w:rPr>
          <w:rFonts w:asciiTheme="minorHAnsi" w:eastAsiaTheme="minorEastAsia" w:hAnsiTheme="minorHAnsi" w:cstheme="minorBidi"/>
          <w:sz w:val="22"/>
          <w:szCs w:val="22"/>
          <w:lang w:eastAsia="en-GB"/>
        </w:rPr>
      </w:pPr>
      <w:r>
        <w:t>6.3.6.2.14</w:t>
      </w:r>
      <w:r>
        <w:rPr>
          <w:rFonts w:asciiTheme="minorHAnsi" w:eastAsiaTheme="minorEastAsia" w:hAnsiTheme="minorHAnsi" w:cstheme="minorBidi"/>
          <w:sz w:val="22"/>
          <w:szCs w:val="22"/>
          <w:lang w:eastAsia="en-GB"/>
        </w:rPr>
        <w:tab/>
      </w:r>
      <w:r>
        <w:t>Type: AvImsGbaEapAka</w:t>
      </w:r>
      <w:r>
        <w:tab/>
      </w:r>
      <w:r>
        <w:fldChar w:fldCharType="begin" w:fldLock="1"/>
      </w:r>
      <w:r>
        <w:instrText xml:space="preserve"> PAGEREF _Toc58583433 \h </w:instrText>
      </w:r>
      <w:r>
        <w:fldChar w:fldCharType="separate"/>
      </w:r>
      <w:r>
        <w:t>223</w:t>
      </w:r>
      <w:r>
        <w:fldChar w:fldCharType="end"/>
      </w:r>
    </w:p>
    <w:p w14:paraId="1E439E0A" w14:textId="6E97933D" w:rsidR="00A87DAC" w:rsidRDefault="00A87DAC">
      <w:pPr>
        <w:pStyle w:val="TOC4"/>
        <w:rPr>
          <w:rFonts w:asciiTheme="minorHAnsi" w:eastAsiaTheme="minorEastAsia" w:hAnsiTheme="minorHAnsi" w:cstheme="minorBidi"/>
          <w:sz w:val="22"/>
          <w:szCs w:val="22"/>
          <w:lang w:eastAsia="en-GB"/>
        </w:rPr>
      </w:pPr>
      <w:r w:rsidRPr="00901E0C">
        <w:rPr>
          <w:lang w:val="en-US"/>
        </w:rPr>
        <w:t>6.3.6.3</w:t>
      </w:r>
      <w:r>
        <w:rPr>
          <w:rFonts w:asciiTheme="minorHAnsi" w:eastAsiaTheme="minorEastAsia" w:hAnsiTheme="minorHAnsi" w:cstheme="minorBidi"/>
          <w:sz w:val="22"/>
          <w:szCs w:val="22"/>
          <w:lang w:eastAsia="en-GB"/>
        </w:rPr>
        <w:tab/>
      </w:r>
      <w:r w:rsidRPr="00901E0C">
        <w:rPr>
          <w:lang w:val="en-US"/>
        </w:rPr>
        <w:t>Simple data types and enumerations</w:t>
      </w:r>
      <w:r>
        <w:tab/>
      </w:r>
      <w:r>
        <w:fldChar w:fldCharType="begin" w:fldLock="1"/>
      </w:r>
      <w:r>
        <w:instrText xml:space="preserve"> PAGEREF _Toc58583434 \h </w:instrText>
      </w:r>
      <w:r>
        <w:fldChar w:fldCharType="separate"/>
      </w:r>
      <w:r>
        <w:t>223</w:t>
      </w:r>
      <w:r>
        <w:fldChar w:fldCharType="end"/>
      </w:r>
    </w:p>
    <w:p w14:paraId="2312B6C8" w14:textId="106ACE8D" w:rsidR="00A87DAC" w:rsidRDefault="00A87DAC">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_Toc58583435 \h </w:instrText>
      </w:r>
      <w:r>
        <w:fldChar w:fldCharType="separate"/>
      </w:r>
      <w:r>
        <w:t>223</w:t>
      </w:r>
      <w:r>
        <w:fldChar w:fldCharType="end"/>
      </w:r>
    </w:p>
    <w:p w14:paraId="1FFAE5A2" w14:textId="0C015D73" w:rsidR="00A87DAC" w:rsidRDefault="00A87DAC">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_Toc58583436 \h </w:instrText>
      </w:r>
      <w:r>
        <w:fldChar w:fldCharType="separate"/>
      </w:r>
      <w:r>
        <w:t>223</w:t>
      </w:r>
      <w:r>
        <w:fldChar w:fldCharType="end"/>
      </w:r>
    </w:p>
    <w:p w14:paraId="77483C8F" w14:textId="2527D7CA" w:rsidR="00A87DAC" w:rsidRDefault="00A87DAC">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_Toc58583437 \h </w:instrText>
      </w:r>
      <w:r>
        <w:fldChar w:fldCharType="separate"/>
      </w:r>
      <w:r>
        <w:t>224</w:t>
      </w:r>
      <w:r>
        <w:fldChar w:fldCharType="end"/>
      </w:r>
    </w:p>
    <w:p w14:paraId="29482972" w14:textId="1B95A1F5" w:rsidR="00A87DAC" w:rsidRDefault="00A87DAC">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_Toc58583438 \h </w:instrText>
      </w:r>
      <w:r>
        <w:fldChar w:fldCharType="separate"/>
      </w:r>
      <w:r>
        <w:t>224</w:t>
      </w:r>
      <w:r>
        <w:fldChar w:fldCharType="end"/>
      </w:r>
    </w:p>
    <w:p w14:paraId="506AB8AE" w14:textId="20C4350B" w:rsidR="00A87DAC" w:rsidRDefault="00A87DAC">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HssAuthType</w:t>
      </w:r>
      <w:r>
        <w:tab/>
      </w:r>
      <w:r>
        <w:fldChar w:fldCharType="begin" w:fldLock="1"/>
      </w:r>
      <w:r>
        <w:instrText xml:space="preserve"> PAGEREF _Toc58583439 \h </w:instrText>
      </w:r>
      <w:r>
        <w:fldChar w:fldCharType="separate"/>
      </w:r>
      <w:r>
        <w:t>224</w:t>
      </w:r>
      <w:r>
        <w:fldChar w:fldCharType="end"/>
      </w:r>
    </w:p>
    <w:p w14:paraId="293BC2E1" w14:textId="111E55D2" w:rsidR="00A87DAC" w:rsidRDefault="00A87DAC">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Enumeration: HssAvType</w:t>
      </w:r>
      <w:r>
        <w:tab/>
      </w:r>
      <w:r>
        <w:fldChar w:fldCharType="begin" w:fldLock="1"/>
      </w:r>
      <w:r>
        <w:instrText xml:space="preserve"> PAGEREF _Toc58583440 \h </w:instrText>
      </w:r>
      <w:r>
        <w:fldChar w:fldCharType="separate"/>
      </w:r>
      <w:r>
        <w:t>224</w:t>
      </w:r>
      <w:r>
        <w:fldChar w:fldCharType="end"/>
      </w:r>
    </w:p>
    <w:p w14:paraId="74AFF924" w14:textId="365CE055" w:rsidR="00A87DAC" w:rsidRDefault="00A87DAC">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Enumeration: HssAuthTypeInUri</w:t>
      </w:r>
      <w:r>
        <w:tab/>
      </w:r>
      <w:r>
        <w:fldChar w:fldCharType="begin" w:fldLock="1"/>
      </w:r>
      <w:r>
        <w:instrText xml:space="preserve"> PAGEREF _Toc58583441 \h </w:instrText>
      </w:r>
      <w:r>
        <w:fldChar w:fldCharType="separate"/>
      </w:r>
      <w:r>
        <w:t>224</w:t>
      </w:r>
      <w:r>
        <w:fldChar w:fldCharType="end"/>
      </w:r>
    </w:p>
    <w:p w14:paraId="1DF5DE41" w14:textId="475D361C" w:rsidR="00A87DAC" w:rsidRDefault="00A87DAC">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Enumeration: AccessNetworkId</w:t>
      </w:r>
      <w:r>
        <w:tab/>
      </w:r>
      <w:r>
        <w:fldChar w:fldCharType="begin" w:fldLock="1"/>
      </w:r>
      <w:r>
        <w:instrText xml:space="preserve"> PAGEREF _Toc58583442 \h </w:instrText>
      </w:r>
      <w:r>
        <w:fldChar w:fldCharType="separate"/>
      </w:r>
      <w:r>
        <w:t>225</w:t>
      </w:r>
      <w:r>
        <w:fldChar w:fldCharType="end"/>
      </w:r>
    </w:p>
    <w:p w14:paraId="7C5C26F8" w14:textId="1211A902" w:rsidR="00A87DAC" w:rsidRDefault="00A87DAC">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Enumeration: NodeType</w:t>
      </w:r>
      <w:r>
        <w:tab/>
      </w:r>
      <w:r>
        <w:fldChar w:fldCharType="begin" w:fldLock="1"/>
      </w:r>
      <w:r>
        <w:instrText xml:space="preserve"> PAGEREF _Toc58583443 \h </w:instrText>
      </w:r>
      <w:r>
        <w:fldChar w:fldCharType="separate"/>
      </w:r>
      <w:r>
        <w:t>225</w:t>
      </w:r>
      <w:r>
        <w:fldChar w:fldCharType="end"/>
      </w:r>
    </w:p>
    <w:p w14:paraId="7650039B" w14:textId="6414E58E" w:rsidR="00A87DAC" w:rsidRDefault="00A87DAC">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_Toc58583444 \h </w:instrText>
      </w:r>
      <w:r>
        <w:fldChar w:fldCharType="separate"/>
      </w:r>
      <w:r>
        <w:t>225</w:t>
      </w:r>
      <w:r>
        <w:fldChar w:fldCharType="end"/>
      </w:r>
    </w:p>
    <w:p w14:paraId="76A759E6" w14:textId="4D91AAB9" w:rsidR="00A87DAC" w:rsidRDefault="00A87DAC">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_Toc58583445 \h </w:instrText>
      </w:r>
      <w:r>
        <w:fldChar w:fldCharType="separate"/>
      </w:r>
      <w:r>
        <w:t>225</w:t>
      </w:r>
      <w:r>
        <w:fldChar w:fldCharType="end"/>
      </w:r>
    </w:p>
    <w:p w14:paraId="0D30D1DB" w14:textId="640A9480" w:rsidR="00A87DAC" w:rsidRDefault="00A87DAC">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_Toc58583446 \h </w:instrText>
      </w:r>
      <w:r>
        <w:fldChar w:fldCharType="separate"/>
      </w:r>
      <w:r>
        <w:t>225</w:t>
      </w:r>
      <w:r>
        <w:fldChar w:fldCharType="end"/>
      </w:r>
    </w:p>
    <w:p w14:paraId="24EF776E" w14:textId="2227152B" w:rsidR="00A87DAC" w:rsidRDefault="00A87DAC">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_Toc58583447 \h </w:instrText>
      </w:r>
      <w:r>
        <w:fldChar w:fldCharType="separate"/>
      </w:r>
      <w:r>
        <w:t>225</w:t>
      </w:r>
      <w:r>
        <w:fldChar w:fldCharType="end"/>
      </w:r>
    </w:p>
    <w:p w14:paraId="11C58BA2" w14:textId="22C4DF9E" w:rsidR="00A87DAC" w:rsidRDefault="00A87DAC">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_Toc58583448 \h </w:instrText>
      </w:r>
      <w:r>
        <w:fldChar w:fldCharType="separate"/>
      </w:r>
      <w:r>
        <w:t>226</w:t>
      </w:r>
      <w:r>
        <w:fldChar w:fldCharType="end"/>
      </w:r>
    </w:p>
    <w:p w14:paraId="628A8311" w14:textId="4F6EF290" w:rsidR="00A87DAC" w:rsidRDefault="00A87DAC">
      <w:pPr>
        <w:pStyle w:val="TOC3"/>
        <w:rPr>
          <w:rFonts w:asciiTheme="minorHAnsi" w:eastAsiaTheme="minorEastAsia" w:hAnsiTheme="minorHAnsi" w:cstheme="minorBidi"/>
          <w:sz w:val="22"/>
          <w:szCs w:val="22"/>
          <w:lang w:eastAsia="en-GB"/>
        </w:rPr>
      </w:pPr>
      <w:r w:rsidRPr="00901E0C">
        <w:rPr>
          <w:lang w:val="en-US"/>
        </w:rPr>
        <w:t>6.3.9</w:t>
      </w:r>
      <w:r>
        <w:rPr>
          <w:rFonts w:asciiTheme="minorHAnsi" w:eastAsiaTheme="minorEastAsia" w:hAnsiTheme="minorHAnsi" w:cstheme="minorBidi"/>
          <w:sz w:val="22"/>
          <w:szCs w:val="22"/>
          <w:lang w:eastAsia="en-GB"/>
        </w:rPr>
        <w:tab/>
      </w:r>
      <w:r w:rsidRPr="00901E0C">
        <w:rPr>
          <w:lang w:val="en-US"/>
        </w:rPr>
        <w:t>Security</w:t>
      </w:r>
      <w:r>
        <w:tab/>
      </w:r>
      <w:r>
        <w:fldChar w:fldCharType="begin" w:fldLock="1"/>
      </w:r>
      <w:r>
        <w:instrText xml:space="preserve"> PAGEREF _Toc58583449 \h </w:instrText>
      </w:r>
      <w:r>
        <w:fldChar w:fldCharType="separate"/>
      </w:r>
      <w:r>
        <w:t>226</w:t>
      </w:r>
      <w:r>
        <w:fldChar w:fldCharType="end"/>
      </w:r>
    </w:p>
    <w:p w14:paraId="76D30C5F" w14:textId="47492705" w:rsidR="00A87DAC" w:rsidRDefault="00A87DAC">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_Toc58583450 \h </w:instrText>
      </w:r>
      <w:r>
        <w:fldChar w:fldCharType="separate"/>
      </w:r>
      <w:r>
        <w:t>226</w:t>
      </w:r>
      <w:r>
        <w:fldChar w:fldCharType="end"/>
      </w:r>
    </w:p>
    <w:p w14:paraId="198E999E" w14:textId="7ED319D4" w:rsidR="00A87DAC" w:rsidRDefault="00A87DAC">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_Toc58583451 \h </w:instrText>
      </w:r>
      <w:r>
        <w:fldChar w:fldCharType="separate"/>
      </w:r>
      <w:r>
        <w:t>226</w:t>
      </w:r>
      <w:r>
        <w:fldChar w:fldCharType="end"/>
      </w:r>
    </w:p>
    <w:p w14:paraId="0EA7F4AE" w14:textId="7CBCC6E7" w:rsidR="00A87DAC" w:rsidRDefault="00A87DAC">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_Toc58583452 \h </w:instrText>
      </w:r>
      <w:r>
        <w:fldChar w:fldCharType="separate"/>
      </w:r>
      <w:r>
        <w:t>227</w:t>
      </w:r>
      <w:r>
        <w:fldChar w:fldCharType="end"/>
      </w:r>
    </w:p>
    <w:p w14:paraId="5C62661D" w14:textId="20690C10" w:rsidR="00A87DAC" w:rsidRDefault="00A87DAC">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_Toc58583453 \h </w:instrText>
      </w:r>
      <w:r>
        <w:fldChar w:fldCharType="separate"/>
      </w:r>
      <w:r>
        <w:t>227</w:t>
      </w:r>
      <w:r>
        <w:fldChar w:fldCharType="end"/>
      </w:r>
    </w:p>
    <w:p w14:paraId="45F45B80" w14:textId="572B0861" w:rsidR="00A87DAC" w:rsidRDefault="00A87DAC">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_Toc58583454 \h </w:instrText>
      </w:r>
      <w:r>
        <w:fldChar w:fldCharType="separate"/>
      </w:r>
      <w:r>
        <w:t>227</w:t>
      </w:r>
      <w:r>
        <w:fldChar w:fldCharType="end"/>
      </w:r>
    </w:p>
    <w:p w14:paraId="4A6705BB" w14:textId="655069FE" w:rsidR="00A87DAC" w:rsidRDefault="00A87DAC">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_Toc58583455 \h </w:instrText>
      </w:r>
      <w:r>
        <w:fldChar w:fldCharType="separate"/>
      </w:r>
      <w:r>
        <w:t>227</w:t>
      </w:r>
      <w:r>
        <w:fldChar w:fldCharType="end"/>
      </w:r>
    </w:p>
    <w:p w14:paraId="6D53B4AB" w14:textId="590306B9" w:rsidR="00A87DAC" w:rsidRDefault="00A87DAC">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_Toc58583456 \h </w:instrText>
      </w:r>
      <w:r>
        <w:fldChar w:fldCharType="separate"/>
      </w:r>
      <w:r>
        <w:t>227</w:t>
      </w:r>
      <w:r>
        <w:fldChar w:fldCharType="end"/>
      </w:r>
    </w:p>
    <w:p w14:paraId="3F46E6E1" w14:textId="14A2BD93" w:rsidR="00A87DAC" w:rsidRDefault="00A87DAC">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_Toc58583457 \h </w:instrText>
      </w:r>
      <w:r>
        <w:fldChar w:fldCharType="separate"/>
      </w:r>
      <w:r>
        <w:t>227</w:t>
      </w:r>
      <w:r>
        <w:fldChar w:fldCharType="end"/>
      </w:r>
    </w:p>
    <w:p w14:paraId="1E1408CD" w14:textId="6EEB33CF" w:rsidR="00A87DAC" w:rsidRDefault="00A87DAC">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_Toc58583458 \h </w:instrText>
      </w:r>
      <w:r>
        <w:fldChar w:fldCharType="separate"/>
      </w:r>
      <w:r>
        <w:t>227</w:t>
      </w:r>
      <w:r>
        <w:fldChar w:fldCharType="end"/>
      </w:r>
    </w:p>
    <w:p w14:paraId="01A269C2" w14:textId="6ADF60DC" w:rsidR="00A87DAC" w:rsidRDefault="00A87DAC">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_Toc58583459 \h </w:instrText>
      </w:r>
      <w:r>
        <w:fldChar w:fldCharType="separate"/>
      </w:r>
      <w:r>
        <w:t>228</w:t>
      </w:r>
      <w:r>
        <w:fldChar w:fldCharType="end"/>
      </w:r>
    </w:p>
    <w:p w14:paraId="4EBFDD51" w14:textId="73650613" w:rsidR="00A87DAC" w:rsidRDefault="00A87DAC">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_Toc58583460 \h </w:instrText>
      </w:r>
      <w:r>
        <w:fldChar w:fldCharType="separate"/>
      </w:r>
      <w:r>
        <w:t>228</w:t>
      </w:r>
      <w:r>
        <w:fldChar w:fldCharType="end"/>
      </w:r>
    </w:p>
    <w:p w14:paraId="319A3BDA" w14:textId="6C46D401" w:rsidR="00A87DAC" w:rsidRDefault="00A87DAC">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 (Collection)</w:t>
      </w:r>
      <w:r>
        <w:tab/>
      </w:r>
      <w:r>
        <w:fldChar w:fldCharType="begin" w:fldLock="1"/>
      </w:r>
      <w:r>
        <w:instrText xml:space="preserve"> PAGEREF _Toc58583461 \h </w:instrText>
      </w:r>
      <w:r>
        <w:fldChar w:fldCharType="separate"/>
      </w:r>
      <w:r>
        <w:t>228</w:t>
      </w:r>
      <w:r>
        <w:fldChar w:fldCharType="end"/>
      </w:r>
    </w:p>
    <w:p w14:paraId="04F6EDD2" w14:textId="032150BC" w:rsidR="00A87DAC" w:rsidRDefault="00A87DAC">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_Toc58583462 \h </w:instrText>
      </w:r>
      <w:r>
        <w:fldChar w:fldCharType="separate"/>
      </w:r>
      <w:r>
        <w:t>228</w:t>
      </w:r>
      <w:r>
        <w:fldChar w:fldCharType="end"/>
      </w:r>
    </w:p>
    <w:p w14:paraId="100E39AE" w14:textId="7A51C66F" w:rsidR="00A87DAC" w:rsidRDefault="00A87DAC">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_Toc58583463 \h </w:instrText>
      </w:r>
      <w:r>
        <w:fldChar w:fldCharType="separate"/>
      </w:r>
      <w:r>
        <w:t>228</w:t>
      </w:r>
      <w:r>
        <w:fldChar w:fldCharType="end"/>
      </w:r>
    </w:p>
    <w:p w14:paraId="0CC77805" w14:textId="1A3E1A59" w:rsidR="00A87DAC" w:rsidRDefault="00A87DAC">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_Toc58583464 \h </w:instrText>
      </w:r>
      <w:r>
        <w:fldChar w:fldCharType="separate"/>
      </w:r>
      <w:r>
        <w:t>229</w:t>
      </w:r>
      <w:r>
        <w:fldChar w:fldCharType="end"/>
      </w:r>
    </w:p>
    <w:p w14:paraId="5B5406F2" w14:textId="1296DFD9" w:rsidR="00A87DAC" w:rsidRDefault="00A87DAC">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_Toc58583465 \h </w:instrText>
      </w:r>
      <w:r>
        <w:fldChar w:fldCharType="separate"/>
      </w:r>
      <w:r>
        <w:t>229</w:t>
      </w:r>
      <w:r>
        <w:fldChar w:fldCharType="end"/>
      </w:r>
    </w:p>
    <w:p w14:paraId="419B556B" w14:textId="6616000A" w:rsidR="00A87DAC" w:rsidRDefault="00A87DAC">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_Toc58583466 \h </w:instrText>
      </w:r>
      <w:r>
        <w:fldChar w:fldCharType="separate"/>
      </w:r>
      <w:r>
        <w:t>230</w:t>
      </w:r>
      <w:r>
        <w:fldChar w:fldCharType="end"/>
      </w:r>
    </w:p>
    <w:p w14:paraId="7F28CC19" w14:textId="066A988B" w:rsidR="00A87DAC" w:rsidRDefault="00A87DAC">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_Toc58583467 \h </w:instrText>
      </w:r>
      <w:r>
        <w:fldChar w:fldCharType="separate"/>
      </w:r>
      <w:r>
        <w:t>230</w:t>
      </w:r>
      <w:r>
        <w:fldChar w:fldCharType="end"/>
      </w:r>
    </w:p>
    <w:p w14:paraId="5B2AE04E" w14:textId="43BFF280" w:rsidR="00A87DAC" w:rsidRDefault="00A87DAC">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_Toc58583468 \h </w:instrText>
      </w:r>
      <w:r>
        <w:fldChar w:fldCharType="separate"/>
      </w:r>
      <w:r>
        <w:t>230</w:t>
      </w:r>
      <w:r>
        <w:fldChar w:fldCharType="end"/>
      </w:r>
    </w:p>
    <w:p w14:paraId="16EBE8AE" w14:textId="1D09E7C4" w:rsidR="00A87DAC" w:rsidRDefault="00A87DAC">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_Toc58583469 \h </w:instrText>
      </w:r>
      <w:r>
        <w:fldChar w:fldCharType="separate"/>
      </w:r>
      <w:r>
        <w:t>230</w:t>
      </w:r>
      <w:r>
        <w:fldChar w:fldCharType="end"/>
      </w:r>
    </w:p>
    <w:p w14:paraId="734A149A" w14:textId="55665358" w:rsidR="00A87DAC" w:rsidRDefault="00A87DAC">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_Toc58583470 \h </w:instrText>
      </w:r>
      <w:r>
        <w:fldChar w:fldCharType="separate"/>
      </w:r>
      <w:r>
        <w:t>231</w:t>
      </w:r>
      <w:r>
        <w:fldChar w:fldCharType="end"/>
      </w:r>
    </w:p>
    <w:p w14:paraId="7C055D64" w14:textId="39D2B393" w:rsidR="00A87DAC" w:rsidRDefault="00A87DAC">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_Toc58583471 \h </w:instrText>
      </w:r>
      <w:r>
        <w:fldChar w:fldCharType="separate"/>
      </w:r>
      <w:r>
        <w:t>232</w:t>
      </w:r>
      <w:r>
        <w:fldChar w:fldCharType="end"/>
      </w:r>
    </w:p>
    <w:p w14:paraId="74DCB27F" w14:textId="3335945B" w:rsidR="00A87DAC" w:rsidRDefault="00A87DAC">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_Toc58583472 \h </w:instrText>
      </w:r>
      <w:r>
        <w:fldChar w:fldCharType="separate"/>
      </w:r>
      <w:r>
        <w:t>232</w:t>
      </w:r>
      <w:r>
        <w:fldChar w:fldCharType="end"/>
      </w:r>
    </w:p>
    <w:p w14:paraId="51B8A500" w14:textId="6E611678" w:rsidR="00A87DAC" w:rsidRDefault="00A87DAC">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_Toc58583473 \h </w:instrText>
      </w:r>
      <w:r>
        <w:fldChar w:fldCharType="separate"/>
      </w:r>
      <w:r>
        <w:t>232</w:t>
      </w:r>
      <w:r>
        <w:fldChar w:fldCharType="end"/>
      </w:r>
    </w:p>
    <w:p w14:paraId="339EDC60" w14:textId="77E3B7EF" w:rsidR="00A87DAC" w:rsidRDefault="00A87DAC">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_Toc58583474 \h </w:instrText>
      </w:r>
      <w:r>
        <w:fldChar w:fldCharType="separate"/>
      </w:r>
      <w:r>
        <w:t>232</w:t>
      </w:r>
      <w:r>
        <w:fldChar w:fldCharType="end"/>
      </w:r>
    </w:p>
    <w:p w14:paraId="70790D83" w14:textId="79898A71" w:rsidR="00A87DAC" w:rsidRDefault="00A87DAC">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_Toc58583475 \h </w:instrText>
      </w:r>
      <w:r>
        <w:fldChar w:fldCharType="separate"/>
      </w:r>
      <w:r>
        <w:t>233</w:t>
      </w:r>
      <w:r>
        <w:fldChar w:fldCharType="end"/>
      </w:r>
    </w:p>
    <w:p w14:paraId="6F085518" w14:textId="0A03EE14" w:rsidR="00A87DAC" w:rsidRDefault="00A87DAC">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_Toc58583476 \h </w:instrText>
      </w:r>
      <w:r>
        <w:fldChar w:fldCharType="separate"/>
      </w:r>
      <w:r>
        <w:t>233</w:t>
      </w:r>
      <w:r>
        <w:fldChar w:fldCharType="end"/>
      </w:r>
    </w:p>
    <w:p w14:paraId="2DB57953" w14:textId="5D23AD25" w:rsidR="00A87DAC" w:rsidRDefault="00A87DAC">
      <w:pPr>
        <w:pStyle w:val="TOC4"/>
        <w:rPr>
          <w:rFonts w:asciiTheme="minorHAnsi" w:eastAsiaTheme="minorEastAsia" w:hAnsiTheme="minorHAnsi" w:cstheme="minorBidi"/>
          <w:sz w:val="22"/>
          <w:szCs w:val="22"/>
          <w:lang w:eastAsia="en-GB"/>
        </w:rPr>
      </w:pPr>
      <w:r w:rsidRPr="00901E0C">
        <w:rPr>
          <w:lang w:val="en-US"/>
        </w:rPr>
        <w:t>6.4.6.2</w:t>
      </w:r>
      <w:r>
        <w:rPr>
          <w:rFonts w:asciiTheme="minorHAnsi" w:eastAsiaTheme="minorEastAsia" w:hAnsiTheme="minorHAnsi" w:cstheme="minorBidi"/>
          <w:sz w:val="22"/>
          <w:szCs w:val="22"/>
          <w:lang w:eastAsia="en-GB"/>
        </w:rPr>
        <w:tab/>
      </w:r>
      <w:r w:rsidRPr="00901E0C">
        <w:rPr>
          <w:lang w:val="en-US"/>
        </w:rPr>
        <w:t>Structured data types</w:t>
      </w:r>
      <w:r>
        <w:tab/>
      </w:r>
      <w:r>
        <w:fldChar w:fldCharType="begin" w:fldLock="1"/>
      </w:r>
      <w:r>
        <w:instrText xml:space="preserve"> PAGEREF _Toc58583477 \h </w:instrText>
      </w:r>
      <w:r>
        <w:fldChar w:fldCharType="separate"/>
      </w:r>
      <w:r>
        <w:t>234</w:t>
      </w:r>
      <w:r>
        <w:fldChar w:fldCharType="end"/>
      </w:r>
    </w:p>
    <w:p w14:paraId="25FC2585" w14:textId="2B0F97D7" w:rsidR="00A87DAC" w:rsidRDefault="00A87DAC">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_Toc58583478 \h </w:instrText>
      </w:r>
      <w:r>
        <w:fldChar w:fldCharType="separate"/>
      </w:r>
      <w:r>
        <w:t>234</w:t>
      </w:r>
      <w:r>
        <w:fldChar w:fldCharType="end"/>
      </w:r>
    </w:p>
    <w:p w14:paraId="553813EA" w14:textId="5762B9F0" w:rsidR="00A87DAC" w:rsidRDefault="00A87DAC">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_Toc58583479 \h </w:instrText>
      </w:r>
      <w:r>
        <w:fldChar w:fldCharType="separate"/>
      </w:r>
      <w:r>
        <w:t>235</w:t>
      </w:r>
      <w:r>
        <w:fldChar w:fldCharType="end"/>
      </w:r>
    </w:p>
    <w:p w14:paraId="6360E57A" w14:textId="77A443A3" w:rsidR="00A87DAC" w:rsidRDefault="00A87DAC">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_Toc58583480 \h </w:instrText>
      </w:r>
      <w:r>
        <w:fldChar w:fldCharType="separate"/>
      </w:r>
      <w:r>
        <w:t>236</w:t>
      </w:r>
      <w:r>
        <w:fldChar w:fldCharType="end"/>
      </w:r>
    </w:p>
    <w:p w14:paraId="175061A0" w14:textId="2C6CF93F" w:rsidR="00A87DAC" w:rsidRDefault="00A87DAC">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_Toc58583481 \h </w:instrText>
      </w:r>
      <w:r>
        <w:fldChar w:fldCharType="separate"/>
      </w:r>
      <w:r>
        <w:t>237</w:t>
      </w:r>
      <w:r>
        <w:fldChar w:fldCharType="end"/>
      </w:r>
    </w:p>
    <w:p w14:paraId="01BDE49C" w14:textId="068F568A" w:rsidR="00A87DAC" w:rsidRDefault="00A87DAC">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_Toc58583482 \h </w:instrText>
      </w:r>
      <w:r>
        <w:fldChar w:fldCharType="separate"/>
      </w:r>
      <w:r>
        <w:t>237</w:t>
      </w:r>
      <w:r>
        <w:fldChar w:fldCharType="end"/>
      </w:r>
    </w:p>
    <w:p w14:paraId="6CF7F1F6" w14:textId="2B8D0DDF" w:rsidR="00A87DAC" w:rsidRDefault="00A87DAC">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_Toc58583483 \h </w:instrText>
      </w:r>
      <w:r>
        <w:fldChar w:fldCharType="separate"/>
      </w:r>
      <w:r>
        <w:t>238</w:t>
      </w:r>
      <w:r>
        <w:fldChar w:fldCharType="end"/>
      </w:r>
    </w:p>
    <w:p w14:paraId="7F0A5A89" w14:textId="20188B92" w:rsidR="00A87DAC" w:rsidRDefault="00A87DAC">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_Toc58583484 \h </w:instrText>
      </w:r>
      <w:r>
        <w:fldChar w:fldCharType="separate"/>
      </w:r>
      <w:r>
        <w:t>238</w:t>
      </w:r>
      <w:r>
        <w:fldChar w:fldCharType="end"/>
      </w:r>
    </w:p>
    <w:p w14:paraId="4B402764" w14:textId="351BAD20" w:rsidR="00A87DAC" w:rsidRDefault="00A87DAC">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_Toc58583485 \h </w:instrText>
      </w:r>
      <w:r>
        <w:fldChar w:fldCharType="separate"/>
      </w:r>
      <w:r>
        <w:t>238</w:t>
      </w:r>
      <w:r>
        <w:fldChar w:fldCharType="end"/>
      </w:r>
    </w:p>
    <w:p w14:paraId="7733F746" w14:textId="4C4F564C" w:rsidR="00A87DAC" w:rsidRDefault="00A87DAC">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_Toc58583486 \h </w:instrText>
      </w:r>
      <w:r>
        <w:fldChar w:fldCharType="separate"/>
      </w:r>
      <w:r>
        <w:t>239</w:t>
      </w:r>
      <w:r>
        <w:fldChar w:fldCharType="end"/>
      </w:r>
    </w:p>
    <w:p w14:paraId="1FA2315E" w14:textId="5BF8C78B" w:rsidR="00A87DAC" w:rsidRDefault="00A87DAC">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_Toc58583487 \h </w:instrText>
      </w:r>
      <w:r>
        <w:fldChar w:fldCharType="separate"/>
      </w:r>
      <w:r>
        <w:t>239</w:t>
      </w:r>
      <w:r>
        <w:fldChar w:fldCharType="end"/>
      </w:r>
    </w:p>
    <w:p w14:paraId="2C4C9D38" w14:textId="31DDB250" w:rsidR="00A87DAC" w:rsidRDefault="00A87DAC">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_Toc58583488 \h </w:instrText>
      </w:r>
      <w:r>
        <w:fldChar w:fldCharType="separate"/>
      </w:r>
      <w:r>
        <w:t>239</w:t>
      </w:r>
      <w:r>
        <w:fldChar w:fldCharType="end"/>
      </w:r>
    </w:p>
    <w:p w14:paraId="12383E6B" w14:textId="2925BE29" w:rsidR="00A87DAC" w:rsidRDefault="00A87DAC">
      <w:pPr>
        <w:pStyle w:val="TOC5"/>
        <w:rPr>
          <w:rFonts w:asciiTheme="minorHAnsi" w:eastAsiaTheme="minorEastAsia" w:hAnsiTheme="minorHAnsi" w:cstheme="minorBidi"/>
          <w:sz w:val="22"/>
          <w:szCs w:val="22"/>
          <w:lang w:eastAsia="en-GB"/>
        </w:rPr>
      </w:pPr>
      <w:r>
        <w:lastRenderedPageBreak/>
        <w:t>6.4.6.2.12</w:t>
      </w:r>
      <w:r>
        <w:rPr>
          <w:rFonts w:asciiTheme="minorHAnsi" w:eastAsiaTheme="minorEastAsia" w:hAnsiTheme="minorHAnsi" w:cstheme="minorBidi"/>
          <w:sz w:val="22"/>
          <w:szCs w:val="22"/>
          <w:lang w:eastAsia="en-GB"/>
        </w:rPr>
        <w:tab/>
      </w:r>
      <w:r>
        <w:t>Type: ReachabilityForSmsReport</w:t>
      </w:r>
      <w:r>
        <w:tab/>
      </w:r>
      <w:r>
        <w:fldChar w:fldCharType="begin" w:fldLock="1"/>
      </w:r>
      <w:r>
        <w:instrText xml:space="preserve"> PAGEREF _Toc58583489 \h </w:instrText>
      </w:r>
      <w:r>
        <w:fldChar w:fldCharType="separate"/>
      </w:r>
      <w:r>
        <w:t>240</w:t>
      </w:r>
      <w:r>
        <w:fldChar w:fldCharType="end"/>
      </w:r>
    </w:p>
    <w:p w14:paraId="12BF56E1" w14:textId="7559B80B" w:rsidR="00A87DAC" w:rsidRDefault="00A87DAC">
      <w:pPr>
        <w:pStyle w:val="TOC5"/>
        <w:rPr>
          <w:rFonts w:asciiTheme="minorHAnsi" w:eastAsiaTheme="minorEastAsia" w:hAnsiTheme="minorHAnsi" w:cstheme="minorBidi"/>
          <w:sz w:val="22"/>
          <w:szCs w:val="22"/>
          <w:lang w:eastAsia="en-GB"/>
        </w:rPr>
      </w:pPr>
      <w:r>
        <w:t>6.4.6.2.13</w:t>
      </w:r>
      <w:r>
        <w:rPr>
          <w:rFonts w:asciiTheme="minorHAnsi" w:eastAsiaTheme="minorEastAsia" w:hAnsiTheme="minorHAnsi" w:cstheme="minorBidi"/>
          <w:sz w:val="22"/>
          <w:szCs w:val="22"/>
          <w:lang w:eastAsia="en-GB"/>
        </w:rPr>
        <w:tab/>
      </w:r>
      <w:r>
        <w:t>Type: DatalinkReportingConfiguration</w:t>
      </w:r>
      <w:r>
        <w:tab/>
      </w:r>
      <w:r>
        <w:fldChar w:fldCharType="begin" w:fldLock="1"/>
      </w:r>
      <w:r>
        <w:instrText xml:space="preserve"> PAGEREF _Toc58583490 \h </w:instrText>
      </w:r>
      <w:r>
        <w:fldChar w:fldCharType="separate"/>
      </w:r>
      <w:r>
        <w:t>240</w:t>
      </w:r>
      <w:r>
        <w:fldChar w:fldCharType="end"/>
      </w:r>
    </w:p>
    <w:p w14:paraId="5174BE91" w14:textId="477472AD" w:rsidR="00A87DAC" w:rsidRDefault="00A87DAC">
      <w:pPr>
        <w:pStyle w:val="TOC5"/>
        <w:rPr>
          <w:rFonts w:asciiTheme="minorHAnsi" w:eastAsiaTheme="minorEastAsia" w:hAnsiTheme="minorHAnsi" w:cstheme="minorBidi"/>
          <w:sz w:val="22"/>
          <w:szCs w:val="22"/>
          <w:lang w:eastAsia="en-GB"/>
        </w:rPr>
      </w:pPr>
      <w:r>
        <w:t>6.4.6.2.14</w:t>
      </w:r>
      <w:r>
        <w:rPr>
          <w:rFonts w:asciiTheme="minorHAnsi" w:eastAsiaTheme="minorEastAsia" w:hAnsiTheme="minorHAnsi" w:cstheme="minorBidi"/>
          <w:sz w:val="22"/>
          <w:szCs w:val="22"/>
          <w:lang w:eastAsia="en-GB"/>
        </w:rPr>
        <w:tab/>
      </w:r>
      <w:r>
        <w:t xml:space="preserve">Type: </w:t>
      </w:r>
      <w:r>
        <w:rPr>
          <w:lang w:eastAsia="zh-CN"/>
        </w:rPr>
        <w:t>CmInfoReport</w:t>
      </w:r>
      <w:r>
        <w:tab/>
      </w:r>
      <w:r>
        <w:fldChar w:fldCharType="begin" w:fldLock="1"/>
      </w:r>
      <w:r>
        <w:instrText xml:space="preserve"> PAGEREF _Toc58583491 \h </w:instrText>
      </w:r>
      <w:r>
        <w:fldChar w:fldCharType="separate"/>
      </w:r>
      <w:r>
        <w:t>240</w:t>
      </w:r>
      <w:r>
        <w:fldChar w:fldCharType="end"/>
      </w:r>
    </w:p>
    <w:p w14:paraId="06BFAFCC" w14:textId="5AF8F5D9" w:rsidR="00A87DAC" w:rsidRDefault="00A87DAC">
      <w:pPr>
        <w:pStyle w:val="TOC5"/>
        <w:rPr>
          <w:rFonts w:asciiTheme="minorHAnsi" w:eastAsiaTheme="minorEastAsia" w:hAnsiTheme="minorHAnsi" w:cstheme="minorBidi"/>
          <w:sz w:val="22"/>
          <w:szCs w:val="22"/>
          <w:lang w:eastAsia="en-GB"/>
        </w:rPr>
      </w:pPr>
      <w:r>
        <w:t>6.4.6.2.15</w:t>
      </w:r>
      <w:r>
        <w:rPr>
          <w:rFonts w:asciiTheme="minorHAnsi" w:eastAsiaTheme="minorEastAsia" w:hAnsiTheme="minorHAnsi" w:cstheme="minorBidi"/>
          <w:sz w:val="22"/>
          <w:szCs w:val="22"/>
          <w:lang w:eastAsia="en-GB"/>
        </w:rPr>
        <w:tab/>
      </w:r>
      <w:r>
        <w:t>Type: LossConnectivityCfg</w:t>
      </w:r>
      <w:r>
        <w:tab/>
      </w:r>
      <w:r>
        <w:fldChar w:fldCharType="begin" w:fldLock="1"/>
      </w:r>
      <w:r>
        <w:instrText xml:space="preserve"> PAGEREF _Toc58583492 \h </w:instrText>
      </w:r>
      <w:r>
        <w:fldChar w:fldCharType="separate"/>
      </w:r>
      <w:r>
        <w:t>240</w:t>
      </w:r>
      <w:r>
        <w:fldChar w:fldCharType="end"/>
      </w:r>
    </w:p>
    <w:p w14:paraId="02C7E6E7" w14:textId="6448FBCA" w:rsidR="00A87DAC" w:rsidRDefault="00A87DAC">
      <w:pPr>
        <w:pStyle w:val="TOC5"/>
        <w:rPr>
          <w:rFonts w:asciiTheme="minorHAnsi" w:eastAsiaTheme="minorEastAsia" w:hAnsiTheme="minorHAnsi" w:cstheme="minorBidi"/>
          <w:sz w:val="22"/>
          <w:szCs w:val="22"/>
          <w:lang w:eastAsia="en-GB"/>
        </w:rPr>
      </w:pPr>
      <w:r>
        <w:t>6.4.6.2.16</w:t>
      </w:r>
      <w:r>
        <w:rPr>
          <w:rFonts w:asciiTheme="minorHAnsi" w:eastAsiaTheme="minorEastAsia" w:hAnsiTheme="minorHAnsi" w:cstheme="minorBidi"/>
          <w:sz w:val="22"/>
          <w:szCs w:val="22"/>
          <w:lang w:eastAsia="en-GB"/>
        </w:rPr>
        <w:tab/>
      </w:r>
      <w:r>
        <w:t>Type: PduSessionStatusCfg</w:t>
      </w:r>
      <w:r>
        <w:tab/>
      </w:r>
      <w:r>
        <w:fldChar w:fldCharType="begin" w:fldLock="1"/>
      </w:r>
      <w:r>
        <w:instrText xml:space="preserve"> PAGEREF _Toc58583493 \h </w:instrText>
      </w:r>
      <w:r>
        <w:fldChar w:fldCharType="separate"/>
      </w:r>
      <w:r>
        <w:t>241</w:t>
      </w:r>
      <w:r>
        <w:fldChar w:fldCharType="end"/>
      </w:r>
    </w:p>
    <w:p w14:paraId="49F1CB76" w14:textId="003407E5" w:rsidR="00A87DAC" w:rsidRDefault="00A87DAC">
      <w:pPr>
        <w:pStyle w:val="TOC4"/>
        <w:rPr>
          <w:rFonts w:asciiTheme="minorHAnsi" w:eastAsiaTheme="minorEastAsia" w:hAnsiTheme="minorHAnsi" w:cstheme="minorBidi"/>
          <w:sz w:val="22"/>
          <w:szCs w:val="22"/>
          <w:lang w:eastAsia="en-GB"/>
        </w:rPr>
      </w:pPr>
      <w:r w:rsidRPr="00901E0C">
        <w:rPr>
          <w:lang w:val="en-US"/>
        </w:rPr>
        <w:t>6.4.6.3</w:t>
      </w:r>
      <w:r>
        <w:rPr>
          <w:rFonts w:asciiTheme="minorHAnsi" w:eastAsiaTheme="minorEastAsia" w:hAnsiTheme="minorHAnsi" w:cstheme="minorBidi"/>
          <w:sz w:val="22"/>
          <w:szCs w:val="22"/>
          <w:lang w:eastAsia="en-GB"/>
        </w:rPr>
        <w:tab/>
      </w:r>
      <w:r w:rsidRPr="00901E0C">
        <w:rPr>
          <w:lang w:val="en-US"/>
        </w:rPr>
        <w:t>Simple data types and enumerations</w:t>
      </w:r>
      <w:r>
        <w:tab/>
      </w:r>
      <w:r>
        <w:fldChar w:fldCharType="begin" w:fldLock="1"/>
      </w:r>
      <w:r>
        <w:instrText xml:space="preserve"> PAGEREF _Toc58583494 \h </w:instrText>
      </w:r>
      <w:r>
        <w:fldChar w:fldCharType="separate"/>
      </w:r>
      <w:r>
        <w:t>241</w:t>
      </w:r>
      <w:r>
        <w:fldChar w:fldCharType="end"/>
      </w:r>
    </w:p>
    <w:p w14:paraId="5C1759C4" w14:textId="653C1AB9" w:rsidR="00A87DAC" w:rsidRDefault="00A87DAC">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_Toc58583495 \h </w:instrText>
      </w:r>
      <w:r>
        <w:fldChar w:fldCharType="separate"/>
      </w:r>
      <w:r>
        <w:t>241</w:t>
      </w:r>
      <w:r>
        <w:fldChar w:fldCharType="end"/>
      </w:r>
    </w:p>
    <w:p w14:paraId="06DB9444" w14:textId="7126D145" w:rsidR="00A87DAC" w:rsidRDefault="00A87DAC">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_Toc58583496 \h </w:instrText>
      </w:r>
      <w:r>
        <w:fldChar w:fldCharType="separate"/>
      </w:r>
      <w:r>
        <w:t>241</w:t>
      </w:r>
      <w:r>
        <w:fldChar w:fldCharType="end"/>
      </w:r>
    </w:p>
    <w:p w14:paraId="30D3A2EF" w14:textId="552764AA" w:rsidR="00A87DAC" w:rsidRDefault="00A87DAC">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_Toc58583497 \h </w:instrText>
      </w:r>
      <w:r>
        <w:fldChar w:fldCharType="separate"/>
      </w:r>
      <w:r>
        <w:t>242</w:t>
      </w:r>
      <w:r>
        <w:fldChar w:fldCharType="end"/>
      </w:r>
    </w:p>
    <w:p w14:paraId="421E8770" w14:textId="4481B3CC" w:rsidR="00A87DAC" w:rsidRDefault="00A87DAC">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_Toc58583498 \h </w:instrText>
      </w:r>
      <w:r>
        <w:fldChar w:fldCharType="separate"/>
      </w:r>
      <w:r>
        <w:t>242</w:t>
      </w:r>
      <w:r>
        <w:fldChar w:fldCharType="end"/>
      </w:r>
    </w:p>
    <w:p w14:paraId="283E9AA5" w14:textId="7F95E598" w:rsidR="00A87DAC" w:rsidRDefault="00A87DAC">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_Toc58583499 \h </w:instrText>
      </w:r>
      <w:r>
        <w:fldChar w:fldCharType="separate"/>
      </w:r>
      <w:r>
        <w:t>242</w:t>
      </w:r>
      <w:r>
        <w:fldChar w:fldCharType="end"/>
      </w:r>
    </w:p>
    <w:p w14:paraId="04BF864F" w14:textId="11C0E963" w:rsidR="00A87DAC" w:rsidRDefault="00A87DAC">
      <w:pPr>
        <w:pStyle w:val="TOC5"/>
        <w:rPr>
          <w:rFonts w:asciiTheme="minorHAnsi" w:eastAsiaTheme="minorEastAsia" w:hAnsiTheme="minorHAnsi" w:cstheme="minorBidi"/>
          <w:sz w:val="22"/>
          <w:szCs w:val="22"/>
          <w:lang w:eastAsia="en-GB"/>
        </w:rPr>
      </w:pPr>
      <w:r>
        <w:t>6.4.6.3.6</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_Toc58583500 \h </w:instrText>
      </w:r>
      <w:r>
        <w:fldChar w:fldCharType="separate"/>
      </w:r>
      <w:r>
        <w:t>243</w:t>
      </w:r>
      <w:r>
        <w:fldChar w:fldCharType="end"/>
      </w:r>
    </w:p>
    <w:p w14:paraId="42903A6C" w14:textId="4C8AFC2B" w:rsidR="00A87DAC" w:rsidRDefault="00A87DAC">
      <w:pPr>
        <w:pStyle w:val="TOC5"/>
        <w:rPr>
          <w:rFonts w:asciiTheme="minorHAnsi" w:eastAsiaTheme="minorEastAsia" w:hAnsiTheme="minorHAnsi" w:cstheme="minorBidi"/>
          <w:sz w:val="22"/>
          <w:szCs w:val="22"/>
          <w:lang w:eastAsia="en-GB"/>
        </w:rPr>
      </w:pPr>
      <w:r>
        <w:t>6.4.6.3.7</w:t>
      </w:r>
      <w:r>
        <w:rPr>
          <w:rFonts w:asciiTheme="minorHAnsi" w:eastAsiaTheme="minorEastAsia" w:hAnsiTheme="minorHAnsi" w:cstheme="minorBidi"/>
          <w:sz w:val="22"/>
          <w:szCs w:val="22"/>
          <w:lang w:eastAsia="en-GB"/>
        </w:rPr>
        <w:tab/>
      </w:r>
      <w:r>
        <w:t xml:space="preserve">Enumeration: </w:t>
      </w:r>
      <w:r>
        <w:rPr>
          <w:lang w:eastAsia="zh-CN"/>
        </w:rPr>
        <w:t>EventReportMode</w:t>
      </w:r>
      <w:r>
        <w:tab/>
      </w:r>
      <w:r>
        <w:fldChar w:fldCharType="begin" w:fldLock="1"/>
      </w:r>
      <w:r>
        <w:instrText xml:space="preserve"> PAGEREF _Toc58583501 \h </w:instrText>
      </w:r>
      <w:r>
        <w:fldChar w:fldCharType="separate"/>
      </w:r>
      <w:r>
        <w:t>243</w:t>
      </w:r>
      <w:r>
        <w:fldChar w:fldCharType="end"/>
      </w:r>
    </w:p>
    <w:p w14:paraId="321E2424" w14:textId="5899E34B" w:rsidR="00A87DAC" w:rsidRDefault="00A87DAC">
      <w:pPr>
        <w:pStyle w:val="TOC5"/>
        <w:rPr>
          <w:rFonts w:asciiTheme="minorHAnsi" w:eastAsiaTheme="minorEastAsia" w:hAnsiTheme="minorHAnsi" w:cstheme="minorBidi"/>
          <w:sz w:val="22"/>
          <w:szCs w:val="22"/>
          <w:lang w:eastAsia="en-GB"/>
        </w:rPr>
      </w:pPr>
      <w:r>
        <w:t>6.4.6.3.8</w:t>
      </w:r>
      <w:r>
        <w:rPr>
          <w:rFonts w:asciiTheme="minorHAnsi" w:eastAsiaTheme="minorEastAsia" w:hAnsiTheme="minorHAnsi" w:cstheme="minorBidi"/>
          <w:sz w:val="22"/>
          <w:szCs w:val="22"/>
          <w:lang w:eastAsia="en-GB"/>
        </w:rPr>
        <w:tab/>
      </w:r>
      <w:r>
        <w:t>Enumeration: ReachabilityForSmsConfiguration</w:t>
      </w:r>
      <w:r>
        <w:tab/>
      </w:r>
      <w:r>
        <w:fldChar w:fldCharType="begin" w:fldLock="1"/>
      </w:r>
      <w:r>
        <w:instrText xml:space="preserve"> PAGEREF _Toc58583502 \h </w:instrText>
      </w:r>
      <w:r>
        <w:fldChar w:fldCharType="separate"/>
      </w:r>
      <w:r>
        <w:t>243</w:t>
      </w:r>
      <w:r>
        <w:fldChar w:fldCharType="end"/>
      </w:r>
    </w:p>
    <w:p w14:paraId="495D49ED" w14:textId="647FB4ED" w:rsidR="00A87DAC" w:rsidRDefault="00A87DAC">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_Toc58583503 \h </w:instrText>
      </w:r>
      <w:r>
        <w:fldChar w:fldCharType="separate"/>
      </w:r>
      <w:r>
        <w:t>243</w:t>
      </w:r>
      <w:r>
        <w:fldChar w:fldCharType="end"/>
      </w:r>
    </w:p>
    <w:p w14:paraId="1AE9E291" w14:textId="0044732D" w:rsidR="00A87DAC" w:rsidRDefault="00A87DAC">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_Toc58583504 \h </w:instrText>
      </w:r>
      <w:r>
        <w:fldChar w:fldCharType="separate"/>
      </w:r>
      <w:r>
        <w:t>243</w:t>
      </w:r>
      <w:r>
        <w:fldChar w:fldCharType="end"/>
      </w:r>
    </w:p>
    <w:p w14:paraId="19A58382" w14:textId="38BE172F" w:rsidR="00A87DAC" w:rsidRDefault="00A87DAC">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_Toc58583505 \h </w:instrText>
      </w:r>
      <w:r>
        <w:fldChar w:fldCharType="separate"/>
      </w:r>
      <w:r>
        <w:t>243</w:t>
      </w:r>
      <w:r>
        <w:fldChar w:fldCharType="end"/>
      </w:r>
    </w:p>
    <w:p w14:paraId="7DB2D9DB" w14:textId="22AD93DE" w:rsidR="00A87DAC" w:rsidRDefault="00A87DAC">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_Toc58583506 \h </w:instrText>
      </w:r>
      <w:r>
        <w:fldChar w:fldCharType="separate"/>
      </w:r>
      <w:r>
        <w:t>243</w:t>
      </w:r>
      <w:r>
        <w:fldChar w:fldCharType="end"/>
      </w:r>
    </w:p>
    <w:p w14:paraId="515C9946" w14:textId="518930D9" w:rsidR="00A87DAC" w:rsidRDefault="00A87DAC">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_Toc58583507 \h </w:instrText>
      </w:r>
      <w:r>
        <w:fldChar w:fldCharType="separate"/>
      </w:r>
      <w:r>
        <w:t>245</w:t>
      </w:r>
      <w:r>
        <w:fldChar w:fldCharType="end"/>
      </w:r>
    </w:p>
    <w:p w14:paraId="6870EFDD" w14:textId="437CEAF9" w:rsidR="00A87DAC" w:rsidRDefault="00A87DAC">
      <w:pPr>
        <w:pStyle w:val="TOC3"/>
        <w:rPr>
          <w:rFonts w:asciiTheme="minorHAnsi" w:eastAsiaTheme="minorEastAsia" w:hAnsiTheme="minorHAnsi" w:cstheme="minorBidi"/>
          <w:sz w:val="22"/>
          <w:szCs w:val="22"/>
          <w:lang w:eastAsia="en-GB"/>
        </w:rPr>
      </w:pPr>
      <w:r w:rsidRPr="00901E0C">
        <w:rPr>
          <w:lang w:val="en-US"/>
        </w:rPr>
        <w:t>6.4.9</w:t>
      </w:r>
      <w:r>
        <w:rPr>
          <w:rFonts w:asciiTheme="minorHAnsi" w:eastAsiaTheme="minorEastAsia" w:hAnsiTheme="minorHAnsi" w:cstheme="minorBidi"/>
          <w:sz w:val="22"/>
          <w:szCs w:val="22"/>
          <w:lang w:eastAsia="en-GB"/>
        </w:rPr>
        <w:tab/>
      </w:r>
      <w:r w:rsidRPr="00901E0C">
        <w:rPr>
          <w:lang w:val="en-US"/>
        </w:rPr>
        <w:t>Security</w:t>
      </w:r>
      <w:r>
        <w:tab/>
      </w:r>
      <w:r>
        <w:fldChar w:fldCharType="begin" w:fldLock="1"/>
      </w:r>
      <w:r>
        <w:instrText xml:space="preserve"> PAGEREF _Toc58583508 \h </w:instrText>
      </w:r>
      <w:r>
        <w:fldChar w:fldCharType="separate"/>
      </w:r>
      <w:r>
        <w:t>245</w:t>
      </w:r>
      <w:r>
        <w:fldChar w:fldCharType="end"/>
      </w:r>
    </w:p>
    <w:p w14:paraId="4FAEDE88" w14:textId="101B1CBE" w:rsidR="00A87DAC" w:rsidRDefault="00A87DAC">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_Toc58583509 \h </w:instrText>
      </w:r>
      <w:r>
        <w:fldChar w:fldCharType="separate"/>
      </w:r>
      <w:r>
        <w:t>245</w:t>
      </w:r>
      <w:r>
        <w:fldChar w:fldCharType="end"/>
      </w:r>
    </w:p>
    <w:p w14:paraId="029BDACE" w14:textId="1FFC0156" w:rsidR="00A87DAC" w:rsidRDefault="00A87DAC">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_Toc58583510 \h </w:instrText>
      </w:r>
      <w:r>
        <w:fldChar w:fldCharType="separate"/>
      </w:r>
      <w:r>
        <w:t>245</w:t>
      </w:r>
      <w:r>
        <w:fldChar w:fldCharType="end"/>
      </w:r>
    </w:p>
    <w:p w14:paraId="3025CAAF" w14:textId="3C1F0297" w:rsidR="00A87DAC" w:rsidRDefault="00A87DAC">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_Toc58583511 \h </w:instrText>
      </w:r>
      <w:r>
        <w:fldChar w:fldCharType="separate"/>
      </w:r>
      <w:r>
        <w:t>245</w:t>
      </w:r>
      <w:r>
        <w:fldChar w:fldCharType="end"/>
      </w:r>
    </w:p>
    <w:p w14:paraId="34DD57BF" w14:textId="47D72CC1" w:rsidR="00A87DAC" w:rsidRDefault="00A87DAC">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_Toc58583512 \h </w:instrText>
      </w:r>
      <w:r>
        <w:fldChar w:fldCharType="separate"/>
      </w:r>
      <w:r>
        <w:t>245</w:t>
      </w:r>
      <w:r>
        <w:fldChar w:fldCharType="end"/>
      </w:r>
    </w:p>
    <w:p w14:paraId="2A7BFF66" w14:textId="6693D308" w:rsidR="00A87DAC" w:rsidRDefault="00A87DAC">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_Toc58583513 \h </w:instrText>
      </w:r>
      <w:r>
        <w:fldChar w:fldCharType="separate"/>
      </w:r>
      <w:r>
        <w:t>246</w:t>
      </w:r>
      <w:r>
        <w:fldChar w:fldCharType="end"/>
      </w:r>
    </w:p>
    <w:p w14:paraId="7201AAB1" w14:textId="2AC4D3B1" w:rsidR="00A87DAC" w:rsidRDefault="00A87DAC">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_Toc58583514 \h </w:instrText>
      </w:r>
      <w:r>
        <w:fldChar w:fldCharType="separate"/>
      </w:r>
      <w:r>
        <w:t>246</w:t>
      </w:r>
      <w:r>
        <w:fldChar w:fldCharType="end"/>
      </w:r>
    </w:p>
    <w:p w14:paraId="44FE42CF" w14:textId="2E4BBD50" w:rsidR="00A87DAC" w:rsidRDefault="00A87DAC">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_Toc58583515 \h </w:instrText>
      </w:r>
      <w:r>
        <w:fldChar w:fldCharType="separate"/>
      </w:r>
      <w:r>
        <w:t>246</w:t>
      </w:r>
      <w:r>
        <w:fldChar w:fldCharType="end"/>
      </w:r>
    </w:p>
    <w:p w14:paraId="6955D870" w14:textId="6BF56D0B" w:rsidR="00A87DAC" w:rsidRDefault="00A87DAC">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_Toc58583516 \h </w:instrText>
      </w:r>
      <w:r>
        <w:fldChar w:fldCharType="separate"/>
      </w:r>
      <w:r>
        <w:t>246</w:t>
      </w:r>
      <w:r>
        <w:fldChar w:fldCharType="end"/>
      </w:r>
    </w:p>
    <w:p w14:paraId="1D5D2757" w14:textId="514D99ED" w:rsidR="00A87DAC" w:rsidRDefault="00A87DAC">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_Toc58583517 \h </w:instrText>
      </w:r>
      <w:r>
        <w:fldChar w:fldCharType="separate"/>
      </w:r>
      <w:r>
        <w:t>246</w:t>
      </w:r>
      <w:r>
        <w:fldChar w:fldCharType="end"/>
      </w:r>
    </w:p>
    <w:p w14:paraId="19BB089A" w14:textId="02A1D15B" w:rsidR="00A87DAC" w:rsidRDefault="00A87DAC">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_Toc58583518 \h </w:instrText>
      </w:r>
      <w:r>
        <w:fldChar w:fldCharType="separate"/>
      </w:r>
      <w:r>
        <w:t>247</w:t>
      </w:r>
      <w:r>
        <w:fldChar w:fldCharType="end"/>
      </w:r>
    </w:p>
    <w:p w14:paraId="3745C72D" w14:textId="3CDD3A73" w:rsidR="00A87DAC" w:rsidRDefault="00A87DAC">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_Toc58583519 \h </w:instrText>
      </w:r>
      <w:r>
        <w:fldChar w:fldCharType="separate"/>
      </w:r>
      <w:r>
        <w:t>247</w:t>
      </w:r>
      <w:r>
        <w:fldChar w:fldCharType="end"/>
      </w:r>
    </w:p>
    <w:p w14:paraId="0AF6CAEA" w14:textId="783C731F" w:rsidR="00A87DAC" w:rsidRDefault="00A87DAC">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_Toc58583520 \h </w:instrText>
      </w:r>
      <w:r>
        <w:fldChar w:fldCharType="separate"/>
      </w:r>
      <w:r>
        <w:t>248</w:t>
      </w:r>
      <w:r>
        <w:fldChar w:fldCharType="end"/>
      </w:r>
    </w:p>
    <w:p w14:paraId="38D32403" w14:textId="56E99E2F" w:rsidR="00A87DAC" w:rsidRDefault="00A87DAC">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_Toc58583521 \h </w:instrText>
      </w:r>
      <w:r>
        <w:fldChar w:fldCharType="separate"/>
      </w:r>
      <w:r>
        <w:t>248</w:t>
      </w:r>
      <w:r>
        <w:fldChar w:fldCharType="end"/>
      </w:r>
    </w:p>
    <w:p w14:paraId="171958FD" w14:textId="73016404" w:rsidR="00A87DAC" w:rsidRDefault="00A87DAC">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_Toc58583522 \h </w:instrText>
      </w:r>
      <w:r>
        <w:fldChar w:fldCharType="separate"/>
      </w:r>
      <w:r>
        <w:t>248</w:t>
      </w:r>
      <w:r>
        <w:fldChar w:fldCharType="end"/>
      </w:r>
    </w:p>
    <w:p w14:paraId="4277A9D7" w14:textId="399E61ED" w:rsidR="00A87DAC" w:rsidRDefault="00A87DAC">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_Toc58583523 \h </w:instrText>
      </w:r>
      <w:r>
        <w:fldChar w:fldCharType="separate"/>
      </w:r>
      <w:r>
        <w:t>248</w:t>
      </w:r>
      <w:r>
        <w:fldChar w:fldCharType="end"/>
      </w:r>
    </w:p>
    <w:p w14:paraId="03BB8556" w14:textId="6F95EEFD" w:rsidR="00A87DAC" w:rsidRDefault="00A87DAC">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_Toc58583524 \h </w:instrText>
      </w:r>
      <w:r>
        <w:fldChar w:fldCharType="separate"/>
      </w:r>
      <w:r>
        <w:t>248</w:t>
      </w:r>
      <w:r>
        <w:fldChar w:fldCharType="end"/>
      </w:r>
    </w:p>
    <w:p w14:paraId="4BF6DAC1" w14:textId="239F9A09" w:rsidR="00A87DAC" w:rsidRDefault="00A87DAC">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5GVnGroupConfiguration</w:t>
      </w:r>
      <w:r>
        <w:tab/>
      </w:r>
      <w:r>
        <w:fldChar w:fldCharType="begin" w:fldLock="1"/>
      </w:r>
      <w:r>
        <w:instrText xml:space="preserve"> PAGEREF _Toc58583525 \h </w:instrText>
      </w:r>
      <w:r>
        <w:fldChar w:fldCharType="separate"/>
      </w:r>
      <w:r>
        <w:t>249</w:t>
      </w:r>
      <w:r>
        <w:fldChar w:fldCharType="end"/>
      </w:r>
    </w:p>
    <w:p w14:paraId="583305E3" w14:textId="04C421C2" w:rsidR="00A87DAC" w:rsidRDefault="00A87DAC">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_Toc58583526 \h </w:instrText>
      </w:r>
      <w:r>
        <w:fldChar w:fldCharType="separate"/>
      </w:r>
      <w:r>
        <w:t>249</w:t>
      </w:r>
      <w:r>
        <w:fldChar w:fldCharType="end"/>
      </w:r>
    </w:p>
    <w:p w14:paraId="3875C542" w14:textId="2DF2DB02" w:rsidR="00A87DAC" w:rsidRDefault="00A87DAC">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_Toc58583527 \h </w:instrText>
      </w:r>
      <w:r>
        <w:fldChar w:fldCharType="separate"/>
      </w:r>
      <w:r>
        <w:t>249</w:t>
      </w:r>
      <w:r>
        <w:fldChar w:fldCharType="end"/>
      </w:r>
    </w:p>
    <w:p w14:paraId="191D4F1E" w14:textId="5F00C5E8" w:rsidR="00A87DAC" w:rsidRDefault="00A87DAC">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_Toc58583528 \h </w:instrText>
      </w:r>
      <w:r>
        <w:fldChar w:fldCharType="separate"/>
      </w:r>
      <w:r>
        <w:t>249</w:t>
      </w:r>
      <w:r>
        <w:fldChar w:fldCharType="end"/>
      </w:r>
    </w:p>
    <w:p w14:paraId="1470F915" w14:textId="78474C32" w:rsidR="00A87DAC" w:rsidRDefault="00A87DAC">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_Toc58583529 \h </w:instrText>
      </w:r>
      <w:r>
        <w:fldChar w:fldCharType="separate"/>
      </w:r>
      <w:r>
        <w:t>249</w:t>
      </w:r>
      <w:r>
        <w:fldChar w:fldCharType="end"/>
      </w:r>
    </w:p>
    <w:p w14:paraId="4D106389" w14:textId="348F7A37" w:rsidR="00A87DAC" w:rsidRDefault="00A87DAC">
      <w:pPr>
        <w:pStyle w:val="TOC6"/>
        <w:rPr>
          <w:rFonts w:asciiTheme="minorHAnsi" w:eastAsiaTheme="minorEastAsia" w:hAnsiTheme="minorHAnsi" w:cstheme="minorBidi"/>
          <w:sz w:val="22"/>
          <w:szCs w:val="22"/>
          <w:lang w:eastAsia="en-GB"/>
        </w:rPr>
      </w:pPr>
      <w:r>
        <w:t>6.5.3.3.3.2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_Toc58583530 \h </w:instrText>
      </w:r>
      <w:r>
        <w:fldChar w:fldCharType="separate"/>
      </w:r>
      <w:r>
        <w:t>250</w:t>
      </w:r>
      <w:r>
        <w:fldChar w:fldCharType="end"/>
      </w:r>
    </w:p>
    <w:p w14:paraId="08C74E7F" w14:textId="76D23AB9" w:rsidR="00A87DAC" w:rsidRDefault="00A87DAC">
      <w:pPr>
        <w:pStyle w:val="TOC6"/>
        <w:rPr>
          <w:rFonts w:asciiTheme="minorHAnsi" w:eastAsiaTheme="minorEastAsia" w:hAnsiTheme="minorHAnsi" w:cstheme="minorBidi"/>
          <w:sz w:val="22"/>
          <w:szCs w:val="22"/>
          <w:lang w:eastAsia="en-GB"/>
        </w:rPr>
      </w:pPr>
      <w:r>
        <w:t>6.5.3.3.3.3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_Toc58583531 \h </w:instrText>
      </w:r>
      <w:r>
        <w:fldChar w:fldCharType="separate"/>
      </w:r>
      <w:r>
        <w:t>250</w:t>
      </w:r>
      <w:r>
        <w:fldChar w:fldCharType="end"/>
      </w:r>
    </w:p>
    <w:p w14:paraId="611B1BCD" w14:textId="70152FEB" w:rsidR="00A87DAC" w:rsidRDefault="00A87DAC">
      <w:pPr>
        <w:pStyle w:val="TOC6"/>
        <w:rPr>
          <w:rFonts w:asciiTheme="minorHAnsi" w:eastAsiaTheme="minorEastAsia" w:hAnsiTheme="minorHAnsi" w:cstheme="minorBidi"/>
          <w:sz w:val="22"/>
          <w:szCs w:val="22"/>
          <w:lang w:eastAsia="en-GB"/>
        </w:rPr>
      </w:pPr>
      <w:r>
        <w:t>6.5.3.3.3.4</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_Toc58583532 \h </w:instrText>
      </w:r>
      <w:r>
        <w:fldChar w:fldCharType="separate"/>
      </w:r>
      <w:r>
        <w:t>251</w:t>
      </w:r>
      <w:r>
        <w:fldChar w:fldCharType="end"/>
      </w:r>
    </w:p>
    <w:p w14:paraId="6806741E" w14:textId="6AF417E3" w:rsidR="00A87DAC" w:rsidRDefault="00A87DAC">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_Toc58583533 \h </w:instrText>
      </w:r>
      <w:r>
        <w:fldChar w:fldCharType="separate"/>
      </w:r>
      <w:r>
        <w:t>251</w:t>
      </w:r>
      <w:r>
        <w:fldChar w:fldCharType="end"/>
      </w:r>
    </w:p>
    <w:p w14:paraId="5AA18B46" w14:textId="318F35AD" w:rsidR="00A87DAC" w:rsidRDefault="00A87DAC">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_Toc58583534 \h </w:instrText>
      </w:r>
      <w:r>
        <w:fldChar w:fldCharType="separate"/>
      </w:r>
      <w:r>
        <w:t>251</w:t>
      </w:r>
      <w:r>
        <w:fldChar w:fldCharType="end"/>
      </w:r>
    </w:p>
    <w:p w14:paraId="0268D73F" w14:textId="07B7A907" w:rsidR="00A87DAC" w:rsidRDefault="00A87DAC">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_Toc58583535 \h </w:instrText>
      </w:r>
      <w:r>
        <w:fldChar w:fldCharType="separate"/>
      </w:r>
      <w:r>
        <w:t>252</w:t>
      </w:r>
      <w:r>
        <w:fldChar w:fldCharType="end"/>
      </w:r>
    </w:p>
    <w:p w14:paraId="0B164510" w14:textId="0CF47098" w:rsidR="00A87DAC" w:rsidRDefault="00A87DAC">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_Toc58583536 \h </w:instrText>
      </w:r>
      <w:r>
        <w:fldChar w:fldCharType="separate"/>
      </w:r>
      <w:r>
        <w:t>252</w:t>
      </w:r>
      <w:r>
        <w:fldChar w:fldCharType="end"/>
      </w:r>
    </w:p>
    <w:p w14:paraId="70641AA1" w14:textId="61729891" w:rsidR="00A87DAC" w:rsidRDefault="00A87DAC">
      <w:pPr>
        <w:pStyle w:val="TOC4"/>
        <w:rPr>
          <w:rFonts w:asciiTheme="minorHAnsi" w:eastAsiaTheme="minorEastAsia" w:hAnsiTheme="minorHAnsi" w:cstheme="minorBidi"/>
          <w:sz w:val="22"/>
          <w:szCs w:val="22"/>
          <w:lang w:eastAsia="en-GB"/>
        </w:rPr>
      </w:pPr>
      <w:r w:rsidRPr="00901E0C">
        <w:rPr>
          <w:lang w:val="en-US"/>
        </w:rPr>
        <w:t>6.5.6.2</w:t>
      </w:r>
      <w:r>
        <w:rPr>
          <w:rFonts w:asciiTheme="minorHAnsi" w:eastAsiaTheme="minorEastAsia" w:hAnsiTheme="minorHAnsi" w:cstheme="minorBidi"/>
          <w:sz w:val="22"/>
          <w:szCs w:val="22"/>
          <w:lang w:eastAsia="en-GB"/>
        </w:rPr>
        <w:tab/>
      </w:r>
      <w:r w:rsidRPr="00901E0C">
        <w:rPr>
          <w:lang w:val="en-US"/>
        </w:rPr>
        <w:t>Structured data types</w:t>
      </w:r>
      <w:r>
        <w:tab/>
      </w:r>
      <w:r>
        <w:fldChar w:fldCharType="begin" w:fldLock="1"/>
      </w:r>
      <w:r>
        <w:instrText xml:space="preserve"> PAGEREF _Toc58583537 \h </w:instrText>
      </w:r>
      <w:r>
        <w:fldChar w:fldCharType="separate"/>
      </w:r>
      <w:r>
        <w:t>253</w:t>
      </w:r>
      <w:r>
        <w:fldChar w:fldCharType="end"/>
      </w:r>
    </w:p>
    <w:p w14:paraId="4B5E7C94" w14:textId="710F350D" w:rsidR="00A87DAC" w:rsidRDefault="00A87DAC">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_Toc58583538 \h </w:instrText>
      </w:r>
      <w:r>
        <w:fldChar w:fldCharType="separate"/>
      </w:r>
      <w:r>
        <w:t>253</w:t>
      </w:r>
      <w:r>
        <w:fldChar w:fldCharType="end"/>
      </w:r>
    </w:p>
    <w:p w14:paraId="02DE0C44" w14:textId="45F9805F" w:rsidR="00A87DAC" w:rsidRDefault="00A87DAC">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_Toc58583539 \h </w:instrText>
      </w:r>
      <w:r>
        <w:fldChar w:fldCharType="separate"/>
      </w:r>
      <w:r>
        <w:t>253</w:t>
      </w:r>
      <w:r>
        <w:fldChar w:fldCharType="end"/>
      </w:r>
    </w:p>
    <w:p w14:paraId="1B893FA8" w14:textId="72578A64" w:rsidR="00A87DAC" w:rsidRDefault="00A87DAC">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_Toc58583540 \h </w:instrText>
      </w:r>
      <w:r>
        <w:fldChar w:fldCharType="separate"/>
      </w:r>
      <w:r>
        <w:t>253</w:t>
      </w:r>
      <w:r>
        <w:fldChar w:fldCharType="end"/>
      </w:r>
    </w:p>
    <w:p w14:paraId="7B5BD749" w14:textId="0A0AF2C7" w:rsidR="00A87DAC" w:rsidRDefault="00A87DAC">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_Toc58583541 \h </w:instrText>
      </w:r>
      <w:r>
        <w:fldChar w:fldCharType="separate"/>
      </w:r>
      <w:r>
        <w:t>254</w:t>
      </w:r>
      <w:r>
        <w:fldChar w:fldCharType="end"/>
      </w:r>
    </w:p>
    <w:p w14:paraId="0D5F18C3" w14:textId="7CD6388C" w:rsidR="00A87DAC" w:rsidRDefault="00A87DAC">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_Toc58583542 \h </w:instrText>
      </w:r>
      <w:r>
        <w:fldChar w:fldCharType="separate"/>
      </w:r>
      <w:r>
        <w:t>254</w:t>
      </w:r>
      <w:r>
        <w:fldChar w:fldCharType="end"/>
      </w:r>
    </w:p>
    <w:p w14:paraId="1445B374" w14:textId="621ED465" w:rsidR="00A87DAC" w:rsidRDefault="00A87DAC">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Type: 5GVnGroupConfiguration</w:t>
      </w:r>
      <w:r>
        <w:tab/>
      </w:r>
      <w:r>
        <w:fldChar w:fldCharType="begin" w:fldLock="1"/>
      </w:r>
      <w:r>
        <w:instrText xml:space="preserve"> PAGEREF _Toc58583543 \h </w:instrText>
      </w:r>
      <w:r>
        <w:fldChar w:fldCharType="separate"/>
      </w:r>
      <w:r>
        <w:t>255</w:t>
      </w:r>
      <w:r>
        <w:fldChar w:fldCharType="end"/>
      </w:r>
    </w:p>
    <w:p w14:paraId="51022EF9" w14:textId="01F28E2A" w:rsidR="00A87DAC" w:rsidRDefault="00A87DAC">
      <w:pPr>
        <w:pStyle w:val="TOC5"/>
        <w:rPr>
          <w:rFonts w:asciiTheme="minorHAnsi" w:eastAsiaTheme="minorEastAsia" w:hAnsiTheme="minorHAnsi" w:cstheme="minorBidi"/>
          <w:sz w:val="22"/>
          <w:szCs w:val="22"/>
          <w:lang w:eastAsia="en-GB"/>
        </w:rPr>
      </w:pPr>
      <w:r>
        <w:t>6.5.6.2.7</w:t>
      </w:r>
      <w:r>
        <w:rPr>
          <w:rFonts w:asciiTheme="minorHAnsi" w:eastAsiaTheme="minorEastAsia" w:hAnsiTheme="minorHAnsi" w:cstheme="minorBidi"/>
          <w:sz w:val="22"/>
          <w:szCs w:val="22"/>
          <w:lang w:eastAsia="en-GB"/>
        </w:rPr>
        <w:tab/>
      </w:r>
      <w:r>
        <w:t>Type: 5GVnGroupData</w:t>
      </w:r>
      <w:r>
        <w:tab/>
      </w:r>
      <w:r>
        <w:fldChar w:fldCharType="begin" w:fldLock="1"/>
      </w:r>
      <w:r>
        <w:instrText xml:space="preserve"> PAGEREF _Toc58583544 \h </w:instrText>
      </w:r>
      <w:r>
        <w:fldChar w:fldCharType="separate"/>
      </w:r>
      <w:r>
        <w:t>255</w:t>
      </w:r>
      <w:r>
        <w:fldChar w:fldCharType="end"/>
      </w:r>
    </w:p>
    <w:p w14:paraId="5BD0EB62" w14:textId="35553AF2" w:rsidR="00A87DAC" w:rsidRDefault="00A87DAC">
      <w:pPr>
        <w:pStyle w:val="TOC5"/>
        <w:rPr>
          <w:rFonts w:asciiTheme="minorHAnsi" w:eastAsiaTheme="minorEastAsia" w:hAnsiTheme="minorHAnsi" w:cstheme="minorBidi"/>
          <w:sz w:val="22"/>
          <w:szCs w:val="22"/>
          <w:lang w:eastAsia="en-GB"/>
        </w:rPr>
      </w:pPr>
      <w:r>
        <w:t>6.5.6.2.8</w:t>
      </w:r>
      <w:r>
        <w:rPr>
          <w:rFonts w:asciiTheme="minorHAnsi" w:eastAsiaTheme="minorEastAsia" w:hAnsiTheme="minorHAnsi" w:cstheme="minorBidi"/>
          <w:sz w:val="22"/>
          <w:szCs w:val="22"/>
          <w:lang w:eastAsia="en-GB"/>
        </w:rPr>
        <w:tab/>
      </w:r>
      <w:r>
        <w:t xml:space="preserve">Type: </w:t>
      </w:r>
      <w:r>
        <w:rPr>
          <w:lang w:eastAsia="zh-CN"/>
        </w:rPr>
        <w:t>ExpectedUeBehaviour</w:t>
      </w:r>
      <w:r>
        <w:tab/>
      </w:r>
      <w:r>
        <w:fldChar w:fldCharType="begin" w:fldLock="1"/>
      </w:r>
      <w:r>
        <w:instrText xml:space="preserve"> PAGEREF _Toc58583545 \h </w:instrText>
      </w:r>
      <w:r>
        <w:fldChar w:fldCharType="separate"/>
      </w:r>
      <w:r>
        <w:t>256</w:t>
      </w:r>
      <w:r>
        <w:fldChar w:fldCharType="end"/>
      </w:r>
    </w:p>
    <w:p w14:paraId="78E30223" w14:textId="5C80A7DB" w:rsidR="00A87DAC" w:rsidRDefault="00A87DAC">
      <w:pPr>
        <w:pStyle w:val="TOC5"/>
        <w:rPr>
          <w:rFonts w:asciiTheme="minorHAnsi" w:eastAsiaTheme="minorEastAsia" w:hAnsiTheme="minorHAnsi" w:cstheme="minorBidi"/>
          <w:sz w:val="22"/>
          <w:szCs w:val="22"/>
          <w:lang w:eastAsia="en-GB"/>
        </w:rPr>
      </w:pPr>
      <w:r>
        <w:t>6.5.6.2.9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_Toc58583546 \h </w:instrText>
      </w:r>
      <w:r>
        <w:fldChar w:fldCharType="separate"/>
      </w:r>
      <w:r>
        <w:t>257</w:t>
      </w:r>
      <w:r>
        <w:fldChar w:fldCharType="end"/>
      </w:r>
    </w:p>
    <w:p w14:paraId="37D5FC5D" w14:textId="232CC131" w:rsidR="00A87DAC" w:rsidRDefault="00A87DAC">
      <w:pPr>
        <w:pStyle w:val="TOC5"/>
        <w:rPr>
          <w:rFonts w:asciiTheme="minorHAnsi" w:eastAsiaTheme="minorEastAsia" w:hAnsiTheme="minorHAnsi" w:cstheme="minorBidi"/>
          <w:sz w:val="22"/>
          <w:szCs w:val="22"/>
          <w:lang w:eastAsia="en-GB"/>
        </w:rPr>
      </w:pPr>
      <w:r>
        <w:t>6.5.6.2.10</w:t>
      </w:r>
      <w:r>
        <w:rPr>
          <w:rFonts w:asciiTheme="minorHAnsi" w:eastAsiaTheme="minorEastAsia" w:hAnsiTheme="minorHAnsi" w:cstheme="minorBidi"/>
          <w:sz w:val="22"/>
          <w:szCs w:val="22"/>
          <w:lang w:eastAsia="en-GB"/>
        </w:rPr>
        <w:tab/>
      </w:r>
      <w:r>
        <w:t xml:space="preserve">Type: </w:t>
      </w:r>
      <w:r>
        <w:rPr>
          <w:lang w:eastAsia="zh-CN"/>
        </w:rPr>
        <w:t>LocationArea</w:t>
      </w:r>
      <w:r>
        <w:tab/>
      </w:r>
      <w:r>
        <w:fldChar w:fldCharType="begin" w:fldLock="1"/>
      </w:r>
      <w:r>
        <w:instrText xml:space="preserve"> PAGEREF _Toc58583547 \h </w:instrText>
      </w:r>
      <w:r>
        <w:fldChar w:fldCharType="separate"/>
      </w:r>
      <w:r>
        <w:t>257</w:t>
      </w:r>
      <w:r>
        <w:fldChar w:fldCharType="end"/>
      </w:r>
    </w:p>
    <w:p w14:paraId="273F5B2C" w14:textId="0CD3A590" w:rsidR="00A87DAC" w:rsidRDefault="00A87DAC">
      <w:pPr>
        <w:pStyle w:val="TOC5"/>
        <w:rPr>
          <w:rFonts w:asciiTheme="minorHAnsi" w:eastAsiaTheme="minorEastAsia" w:hAnsiTheme="minorHAnsi" w:cstheme="minorBidi"/>
          <w:sz w:val="22"/>
          <w:szCs w:val="22"/>
          <w:lang w:eastAsia="en-GB"/>
        </w:rPr>
      </w:pPr>
      <w:r>
        <w:t>6.5.6.2.11</w:t>
      </w:r>
      <w:r>
        <w:rPr>
          <w:rFonts w:asciiTheme="minorHAnsi" w:eastAsiaTheme="minorEastAsia" w:hAnsiTheme="minorHAnsi" w:cstheme="minorBidi"/>
          <w:sz w:val="22"/>
          <w:szCs w:val="22"/>
          <w:lang w:eastAsia="en-GB"/>
        </w:rPr>
        <w:tab/>
      </w:r>
      <w:r>
        <w:t xml:space="preserve">Type: </w:t>
      </w:r>
      <w:r>
        <w:rPr>
          <w:lang w:eastAsia="zh-CN"/>
        </w:rPr>
        <w:t>NetworkAreaInfo</w:t>
      </w:r>
      <w:r>
        <w:tab/>
      </w:r>
      <w:r>
        <w:fldChar w:fldCharType="begin" w:fldLock="1"/>
      </w:r>
      <w:r>
        <w:instrText xml:space="preserve"> PAGEREF _Toc58583548 \h </w:instrText>
      </w:r>
      <w:r>
        <w:fldChar w:fldCharType="separate"/>
      </w:r>
      <w:r>
        <w:t>257</w:t>
      </w:r>
      <w:r>
        <w:fldChar w:fldCharType="end"/>
      </w:r>
    </w:p>
    <w:p w14:paraId="4499633A" w14:textId="6E636E20" w:rsidR="00A87DAC" w:rsidRDefault="00A87DAC">
      <w:pPr>
        <w:pStyle w:val="TOC5"/>
        <w:rPr>
          <w:rFonts w:asciiTheme="minorHAnsi" w:eastAsiaTheme="minorEastAsia" w:hAnsiTheme="minorHAnsi" w:cstheme="minorBidi"/>
          <w:sz w:val="22"/>
          <w:szCs w:val="22"/>
          <w:lang w:eastAsia="en-GB"/>
        </w:rPr>
      </w:pPr>
      <w:r>
        <w:t>6.5.6.2.12</w:t>
      </w:r>
      <w:r>
        <w:rPr>
          <w:rFonts w:asciiTheme="minorHAnsi" w:eastAsiaTheme="minorEastAsia" w:hAnsiTheme="minorHAnsi" w:cstheme="minorBidi"/>
          <w:sz w:val="22"/>
          <w:szCs w:val="22"/>
          <w:lang w:eastAsia="en-GB"/>
        </w:rPr>
        <w:tab/>
      </w:r>
      <w:r>
        <w:t xml:space="preserve">Type: </w:t>
      </w:r>
      <w:r>
        <w:rPr>
          <w:lang w:eastAsia="zh-CN"/>
        </w:rPr>
        <w:t>EcRestriction</w:t>
      </w:r>
      <w:r>
        <w:tab/>
      </w:r>
      <w:r>
        <w:fldChar w:fldCharType="begin" w:fldLock="1"/>
      </w:r>
      <w:r>
        <w:instrText xml:space="preserve"> PAGEREF _Toc58583549 \h </w:instrText>
      </w:r>
      <w:r>
        <w:fldChar w:fldCharType="separate"/>
      </w:r>
      <w:r>
        <w:t>257</w:t>
      </w:r>
      <w:r>
        <w:fldChar w:fldCharType="end"/>
      </w:r>
    </w:p>
    <w:p w14:paraId="4B808368" w14:textId="4C3D4A34" w:rsidR="00A87DAC" w:rsidRDefault="00A87DAC">
      <w:pPr>
        <w:pStyle w:val="TOC5"/>
        <w:rPr>
          <w:rFonts w:asciiTheme="minorHAnsi" w:eastAsiaTheme="minorEastAsia" w:hAnsiTheme="minorHAnsi" w:cstheme="minorBidi"/>
          <w:sz w:val="22"/>
          <w:szCs w:val="22"/>
          <w:lang w:eastAsia="en-GB"/>
        </w:rPr>
      </w:pPr>
      <w:r>
        <w:t>6.5.6.2.13</w:t>
      </w:r>
      <w:r>
        <w:rPr>
          <w:rFonts w:asciiTheme="minorHAnsi" w:eastAsiaTheme="minorEastAsia" w:hAnsiTheme="minorHAnsi" w:cstheme="minorBidi"/>
          <w:sz w:val="22"/>
          <w:szCs w:val="22"/>
          <w:lang w:eastAsia="en-GB"/>
        </w:rPr>
        <w:tab/>
      </w:r>
      <w:r>
        <w:t>Type: PlmnEcInfo</w:t>
      </w:r>
      <w:r>
        <w:tab/>
      </w:r>
      <w:r>
        <w:fldChar w:fldCharType="begin" w:fldLock="1"/>
      </w:r>
      <w:r>
        <w:instrText xml:space="preserve"> PAGEREF _Toc58583550 \h </w:instrText>
      </w:r>
      <w:r>
        <w:fldChar w:fldCharType="separate"/>
      </w:r>
      <w:r>
        <w:t>258</w:t>
      </w:r>
      <w:r>
        <w:fldChar w:fldCharType="end"/>
      </w:r>
    </w:p>
    <w:p w14:paraId="1C3E16BB" w14:textId="3C1D6130" w:rsidR="00A87DAC" w:rsidRDefault="00A87DAC">
      <w:pPr>
        <w:pStyle w:val="TOC5"/>
        <w:rPr>
          <w:rFonts w:asciiTheme="minorHAnsi" w:eastAsiaTheme="minorEastAsia" w:hAnsiTheme="minorHAnsi" w:cstheme="minorBidi"/>
          <w:sz w:val="22"/>
          <w:szCs w:val="22"/>
          <w:lang w:eastAsia="en-GB"/>
        </w:rPr>
      </w:pPr>
      <w:r>
        <w:lastRenderedPageBreak/>
        <w:t>6.5.6.2.14</w:t>
      </w:r>
      <w:r>
        <w:rPr>
          <w:rFonts w:asciiTheme="minorHAnsi" w:eastAsiaTheme="minorEastAsia" w:hAnsiTheme="minorHAnsi" w:cstheme="minorBidi"/>
          <w:sz w:val="22"/>
          <w:szCs w:val="22"/>
          <w:lang w:eastAsia="en-GB"/>
        </w:rPr>
        <w:tab/>
      </w:r>
      <w:r>
        <w:t>Type: PpDlPacketCountExt</w:t>
      </w:r>
      <w:r>
        <w:tab/>
      </w:r>
      <w:r>
        <w:fldChar w:fldCharType="begin" w:fldLock="1"/>
      </w:r>
      <w:r>
        <w:instrText xml:space="preserve"> PAGEREF _Toc58583551 \h </w:instrText>
      </w:r>
      <w:r>
        <w:fldChar w:fldCharType="separate"/>
      </w:r>
      <w:r>
        <w:t>258</w:t>
      </w:r>
      <w:r>
        <w:fldChar w:fldCharType="end"/>
      </w:r>
    </w:p>
    <w:p w14:paraId="14FAD7A2" w14:textId="5568C0FC" w:rsidR="00A87DAC" w:rsidRDefault="00A87DAC">
      <w:pPr>
        <w:pStyle w:val="TOC5"/>
        <w:rPr>
          <w:rFonts w:asciiTheme="minorHAnsi" w:eastAsiaTheme="minorEastAsia" w:hAnsiTheme="minorHAnsi" w:cstheme="minorBidi"/>
          <w:sz w:val="22"/>
          <w:szCs w:val="22"/>
          <w:lang w:eastAsia="en-GB"/>
        </w:rPr>
      </w:pPr>
      <w:r>
        <w:t>6.5.6.2.15</w:t>
      </w:r>
      <w:r>
        <w:rPr>
          <w:rFonts w:asciiTheme="minorHAnsi" w:eastAsiaTheme="minorEastAsia" w:hAnsiTheme="minorHAnsi" w:cstheme="minorBidi"/>
          <w:sz w:val="22"/>
          <w:szCs w:val="22"/>
          <w:lang w:eastAsia="en-GB"/>
        </w:rPr>
        <w:tab/>
      </w:r>
      <w:r>
        <w:t xml:space="preserve">Type: </w:t>
      </w:r>
      <w:r>
        <w:rPr>
          <w:lang w:eastAsia="zh-CN"/>
        </w:rPr>
        <w:t>Pp</w:t>
      </w:r>
      <w:r w:rsidRPr="00901E0C">
        <w:rPr>
          <w:rFonts w:eastAsia="Malgun Gothic"/>
        </w:rPr>
        <w:t>MaximumResponseTime</w:t>
      </w:r>
      <w:r>
        <w:tab/>
      </w:r>
      <w:r>
        <w:fldChar w:fldCharType="begin" w:fldLock="1"/>
      </w:r>
      <w:r>
        <w:instrText xml:space="preserve"> PAGEREF _Toc58583552 \h </w:instrText>
      </w:r>
      <w:r>
        <w:fldChar w:fldCharType="separate"/>
      </w:r>
      <w:r>
        <w:t>259</w:t>
      </w:r>
      <w:r>
        <w:fldChar w:fldCharType="end"/>
      </w:r>
    </w:p>
    <w:p w14:paraId="762F1134" w14:textId="5E766070" w:rsidR="00A87DAC" w:rsidRDefault="00A87DAC">
      <w:pPr>
        <w:pStyle w:val="TOC5"/>
        <w:rPr>
          <w:rFonts w:asciiTheme="minorHAnsi" w:eastAsiaTheme="minorEastAsia" w:hAnsiTheme="minorHAnsi" w:cstheme="minorBidi"/>
          <w:sz w:val="22"/>
          <w:szCs w:val="22"/>
          <w:lang w:eastAsia="en-GB"/>
        </w:rPr>
      </w:pPr>
      <w:r>
        <w:t>6.5.6.2.16</w:t>
      </w:r>
      <w:r>
        <w:rPr>
          <w:rFonts w:asciiTheme="minorHAnsi" w:eastAsiaTheme="minorEastAsia" w:hAnsiTheme="minorHAnsi" w:cstheme="minorBidi"/>
          <w:sz w:val="22"/>
          <w:szCs w:val="22"/>
          <w:lang w:eastAsia="en-GB"/>
        </w:rPr>
        <w:tab/>
      </w:r>
      <w:r>
        <w:t xml:space="preserve">Type: </w:t>
      </w:r>
      <w:r w:rsidRPr="00901E0C">
        <w:rPr>
          <w:rFonts w:eastAsia="Malgun Gothic"/>
        </w:rPr>
        <w:t>PpMaximumLatency</w:t>
      </w:r>
      <w:r>
        <w:tab/>
      </w:r>
      <w:r>
        <w:fldChar w:fldCharType="begin" w:fldLock="1"/>
      </w:r>
      <w:r>
        <w:instrText xml:space="preserve"> PAGEREF _Toc58583553 \h </w:instrText>
      </w:r>
      <w:r>
        <w:fldChar w:fldCharType="separate"/>
      </w:r>
      <w:r>
        <w:t>259</w:t>
      </w:r>
      <w:r>
        <w:fldChar w:fldCharType="end"/>
      </w:r>
    </w:p>
    <w:p w14:paraId="06B3F04E" w14:textId="0698DFFC" w:rsidR="00A87DAC" w:rsidRDefault="00A87DAC">
      <w:pPr>
        <w:pStyle w:val="TOC5"/>
        <w:rPr>
          <w:rFonts w:asciiTheme="minorHAnsi" w:eastAsiaTheme="minorEastAsia" w:hAnsiTheme="minorHAnsi" w:cstheme="minorBidi"/>
          <w:sz w:val="22"/>
          <w:szCs w:val="22"/>
          <w:lang w:eastAsia="en-GB"/>
        </w:rPr>
      </w:pPr>
      <w:r>
        <w:t>6.5.6.2.17</w:t>
      </w:r>
      <w:r>
        <w:rPr>
          <w:rFonts w:asciiTheme="minorHAnsi" w:eastAsiaTheme="minorEastAsia" w:hAnsiTheme="minorHAnsi" w:cstheme="minorBidi"/>
          <w:sz w:val="22"/>
          <w:szCs w:val="22"/>
          <w:lang w:eastAsia="en-GB"/>
        </w:rPr>
        <w:tab/>
      </w:r>
      <w:r>
        <w:t>Type: LcsPrivacy</w:t>
      </w:r>
      <w:r>
        <w:tab/>
      </w:r>
      <w:r>
        <w:fldChar w:fldCharType="begin" w:fldLock="1"/>
      </w:r>
      <w:r>
        <w:instrText xml:space="preserve"> PAGEREF _Toc58583554 \h </w:instrText>
      </w:r>
      <w:r>
        <w:fldChar w:fldCharType="separate"/>
      </w:r>
      <w:r>
        <w:t>260</w:t>
      </w:r>
      <w:r>
        <w:fldChar w:fldCharType="end"/>
      </w:r>
    </w:p>
    <w:p w14:paraId="40168FEA" w14:textId="206E6902" w:rsidR="00A87DAC" w:rsidRDefault="00A87DAC">
      <w:pPr>
        <w:pStyle w:val="TOC4"/>
        <w:rPr>
          <w:rFonts w:asciiTheme="minorHAnsi" w:eastAsiaTheme="minorEastAsia" w:hAnsiTheme="minorHAnsi" w:cstheme="minorBidi"/>
          <w:sz w:val="22"/>
          <w:szCs w:val="22"/>
          <w:lang w:eastAsia="en-GB"/>
        </w:rPr>
      </w:pPr>
      <w:r w:rsidRPr="00901E0C">
        <w:rPr>
          <w:lang w:val="en-US"/>
        </w:rPr>
        <w:t>6.5.6.3</w:t>
      </w:r>
      <w:r>
        <w:rPr>
          <w:rFonts w:asciiTheme="minorHAnsi" w:eastAsiaTheme="minorEastAsia" w:hAnsiTheme="minorHAnsi" w:cstheme="minorBidi"/>
          <w:sz w:val="22"/>
          <w:szCs w:val="22"/>
          <w:lang w:eastAsia="en-GB"/>
        </w:rPr>
        <w:tab/>
      </w:r>
      <w:r w:rsidRPr="00901E0C">
        <w:rPr>
          <w:lang w:val="en-US"/>
        </w:rPr>
        <w:t>Simple data types and enumerations</w:t>
      </w:r>
      <w:r>
        <w:tab/>
      </w:r>
      <w:r>
        <w:fldChar w:fldCharType="begin" w:fldLock="1"/>
      </w:r>
      <w:r>
        <w:instrText xml:space="preserve"> PAGEREF _Toc58583555 \h </w:instrText>
      </w:r>
      <w:r>
        <w:fldChar w:fldCharType="separate"/>
      </w:r>
      <w:r>
        <w:t>260</w:t>
      </w:r>
      <w:r>
        <w:fldChar w:fldCharType="end"/>
      </w:r>
    </w:p>
    <w:p w14:paraId="3C9BEAF6" w14:textId="0E7CEEC7" w:rsidR="00A87DAC" w:rsidRDefault="00A87DAC">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_Toc58583556 \h </w:instrText>
      </w:r>
      <w:r>
        <w:fldChar w:fldCharType="separate"/>
      </w:r>
      <w:r>
        <w:t>260</w:t>
      </w:r>
      <w:r>
        <w:fldChar w:fldCharType="end"/>
      </w:r>
    </w:p>
    <w:p w14:paraId="4491A8DF" w14:textId="4D9FE6D3" w:rsidR="00A87DAC" w:rsidRDefault="00A87DAC">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_Toc58583557 \h </w:instrText>
      </w:r>
      <w:r>
        <w:fldChar w:fldCharType="separate"/>
      </w:r>
      <w:r>
        <w:t>260</w:t>
      </w:r>
      <w:r>
        <w:fldChar w:fldCharType="end"/>
      </w:r>
    </w:p>
    <w:p w14:paraId="2308541F" w14:textId="153BFAE1" w:rsidR="00A87DAC" w:rsidRDefault="00A87DAC">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_Toc58583558 \h </w:instrText>
      </w:r>
      <w:r>
        <w:fldChar w:fldCharType="separate"/>
      </w:r>
      <w:r>
        <w:t>260</w:t>
      </w:r>
      <w:r>
        <w:fldChar w:fldCharType="end"/>
      </w:r>
    </w:p>
    <w:p w14:paraId="118FEC53" w14:textId="0A391653" w:rsidR="00A87DAC" w:rsidRDefault="00A87DAC">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_Toc58583559 \h </w:instrText>
      </w:r>
      <w:r>
        <w:fldChar w:fldCharType="separate"/>
      </w:r>
      <w:r>
        <w:t>260</w:t>
      </w:r>
      <w:r>
        <w:fldChar w:fldCharType="end"/>
      </w:r>
    </w:p>
    <w:p w14:paraId="5969F56E" w14:textId="1CDAD393" w:rsidR="00A87DAC" w:rsidRDefault="00A87DAC">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_Toc58583560 \h </w:instrText>
      </w:r>
      <w:r>
        <w:fldChar w:fldCharType="separate"/>
      </w:r>
      <w:r>
        <w:t>260</w:t>
      </w:r>
      <w:r>
        <w:fldChar w:fldCharType="end"/>
      </w:r>
    </w:p>
    <w:p w14:paraId="50F96F87" w14:textId="2263A9E7" w:rsidR="00A87DAC" w:rsidRDefault="00A87DAC">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_Toc58583561 \h </w:instrText>
      </w:r>
      <w:r>
        <w:fldChar w:fldCharType="separate"/>
      </w:r>
      <w:r>
        <w:t>260</w:t>
      </w:r>
      <w:r>
        <w:fldChar w:fldCharType="end"/>
      </w:r>
    </w:p>
    <w:p w14:paraId="0C385D78" w14:textId="509C2DED" w:rsidR="00A87DAC" w:rsidRDefault="00A87DAC">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_Toc58583562 \h </w:instrText>
      </w:r>
      <w:r>
        <w:fldChar w:fldCharType="separate"/>
      </w:r>
      <w:r>
        <w:t>260</w:t>
      </w:r>
      <w:r>
        <w:fldChar w:fldCharType="end"/>
      </w:r>
    </w:p>
    <w:p w14:paraId="69668CBF" w14:textId="74CE8804" w:rsidR="00A87DAC" w:rsidRDefault="00A87DAC">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_Toc58583563 \h </w:instrText>
      </w:r>
      <w:r>
        <w:fldChar w:fldCharType="separate"/>
      </w:r>
      <w:r>
        <w:t>261</w:t>
      </w:r>
      <w:r>
        <w:fldChar w:fldCharType="end"/>
      </w:r>
    </w:p>
    <w:p w14:paraId="1E327885" w14:textId="0606A81D" w:rsidR="00A87DAC" w:rsidRDefault="00A87DAC">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_Toc58583564 \h </w:instrText>
      </w:r>
      <w:r>
        <w:fldChar w:fldCharType="separate"/>
      </w:r>
      <w:r>
        <w:t>261</w:t>
      </w:r>
      <w:r>
        <w:fldChar w:fldCharType="end"/>
      </w:r>
    </w:p>
    <w:p w14:paraId="114646D5" w14:textId="729B758B" w:rsidR="00A87DAC" w:rsidRDefault="00A87DAC">
      <w:pPr>
        <w:pStyle w:val="TOC3"/>
        <w:rPr>
          <w:rFonts w:asciiTheme="minorHAnsi" w:eastAsiaTheme="minorEastAsia" w:hAnsiTheme="minorHAnsi" w:cstheme="minorBidi"/>
          <w:sz w:val="22"/>
          <w:szCs w:val="22"/>
          <w:lang w:eastAsia="en-GB"/>
        </w:rPr>
      </w:pPr>
      <w:r w:rsidRPr="00901E0C">
        <w:rPr>
          <w:lang w:val="en-US"/>
        </w:rPr>
        <w:t>6.5.9</w:t>
      </w:r>
      <w:r>
        <w:rPr>
          <w:rFonts w:asciiTheme="minorHAnsi" w:eastAsiaTheme="minorEastAsia" w:hAnsiTheme="minorHAnsi" w:cstheme="minorBidi"/>
          <w:sz w:val="22"/>
          <w:szCs w:val="22"/>
          <w:lang w:eastAsia="en-GB"/>
        </w:rPr>
        <w:tab/>
      </w:r>
      <w:r w:rsidRPr="00901E0C">
        <w:rPr>
          <w:lang w:val="en-US"/>
        </w:rPr>
        <w:t>Security</w:t>
      </w:r>
      <w:r>
        <w:tab/>
      </w:r>
      <w:r>
        <w:fldChar w:fldCharType="begin" w:fldLock="1"/>
      </w:r>
      <w:r>
        <w:instrText xml:space="preserve"> PAGEREF _Toc58583565 \h </w:instrText>
      </w:r>
      <w:r>
        <w:fldChar w:fldCharType="separate"/>
      </w:r>
      <w:r>
        <w:t>261</w:t>
      </w:r>
      <w:r>
        <w:fldChar w:fldCharType="end"/>
      </w:r>
    </w:p>
    <w:p w14:paraId="50181BEA" w14:textId="61C64AB0" w:rsidR="00A87DAC" w:rsidRDefault="00A87DAC">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_Toc58583566 \h </w:instrText>
      </w:r>
      <w:r>
        <w:fldChar w:fldCharType="separate"/>
      </w:r>
      <w:r>
        <w:t>261</w:t>
      </w:r>
      <w:r>
        <w:fldChar w:fldCharType="end"/>
      </w:r>
    </w:p>
    <w:p w14:paraId="47F3C53C" w14:textId="56101D22" w:rsidR="00A87DAC" w:rsidRDefault="00A87DAC">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_Toc58583567 \h </w:instrText>
      </w:r>
      <w:r>
        <w:fldChar w:fldCharType="separate"/>
      </w:r>
      <w:r>
        <w:t>261</w:t>
      </w:r>
      <w:r>
        <w:fldChar w:fldCharType="end"/>
      </w:r>
    </w:p>
    <w:p w14:paraId="6DE277D8" w14:textId="4F3E2C4F" w:rsidR="00A87DAC" w:rsidRDefault="00A87DAC">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_Toc58583568 \h </w:instrText>
      </w:r>
      <w:r>
        <w:fldChar w:fldCharType="separate"/>
      </w:r>
      <w:r>
        <w:t>262</w:t>
      </w:r>
      <w:r>
        <w:fldChar w:fldCharType="end"/>
      </w:r>
    </w:p>
    <w:p w14:paraId="241C8CA3" w14:textId="7CBFD6F1" w:rsidR="00A87DAC" w:rsidRDefault="00A87DAC">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_Toc58583569 \h </w:instrText>
      </w:r>
      <w:r>
        <w:fldChar w:fldCharType="separate"/>
      </w:r>
      <w:r>
        <w:t>262</w:t>
      </w:r>
      <w:r>
        <w:fldChar w:fldCharType="end"/>
      </w:r>
    </w:p>
    <w:p w14:paraId="764C03BB" w14:textId="1BEBE5B0" w:rsidR="00A87DAC" w:rsidRDefault="00A87DAC">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_Toc58583570 \h </w:instrText>
      </w:r>
      <w:r>
        <w:fldChar w:fldCharType="separate"/>
      </w:r>
      <w:r>
        <w:t>262</w:t>
      </w:r>
      <w:r>
        <w:fldChar w:fldCharType="end"/>
      </w:r>
    </w:p>
    <w:p w14:paraId="5D3817D1" w14:textId="360EC7FF" w:rsidR="00A87DAC" w:rsidRDefault="00A87DAC">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_Toc58583571 \h </w:instrText>
      </w:r>
      <w:r>
        <w:fldChar w:fldCharType="separate"/>
      </w:r>
      <w:r>
        <w:t>262</w:t>
      </w:r>
      <w:r>
        <w:fldChar w:fldCharType="end"/>
      </w:r>
    </w:p>
    <w:p w14:paraId="4BF68292" w14:textId="53AEF547" w:rsidR="00A87DAC" w:rsidRDefault="00A87DAC">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_Toc58583572 \h </w:instrText>
      </w:r>
      <w:r>
        <w:fldChar w:fldCharType="separate"/>
      </w:r>
      <w:r>
        <w:t>262</w:t>
      </w:r>
      <w:r>
        <w:fldChar w:fldCharType="end"/>
      </w:r>
    </w:p>
    <w:p w14:paraId="4AFBE61E" w14:textId="316410A9" w:rsidR="00A87DAC" w:rsidRDefault="00A87DAC">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_Toc58583573 \h </w:instrText>
      </w:r>
      <w:r>
        <w:fldChar w:fldCharType="separate"/>
      </w:r>
      <w:r>
        <w:t>262</w:t>
      </w:r>
      <w:r>
        <w:fldChar w:fldCharType="end"/>
      </w:r>
    </w:p>
    <w:p w14:paraId="3CB7E6E3" w14:textId="56BC7656" w:rsidR="00A87DAC" w:rsidRDefault="00A87DAC">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_Toc58583574 \h </w:instrText>
      </w:r>
      <w:r>
        <w:fldChar w:fldCharType="separate"/>
      </w:r>
      <w:r>
        <w:t>262</w:t>
      </w:r>
      <w:r>
        <w:fldChar w:fldCharType="end"/>
      </w:r>
    </w:p>
    <w:p w14:paraId="76217212" w14:textId="64C5331C" w:rsidR="00A87DAC" w:rsidRDefault="00A87DAC">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_Toc58583575 \h </w:instrText>
      </w:r>
      <w:r>
        <w:fldChar w:fldCharType="separate"/>
      </w:r>
      <w:r>
        <w:t>262</w:t>
      </w:r>
      <w:r>
        <w:fldChar w:fldCharType="end"/>
      </w:r>
    </w:p>
    <w:p w14:paraId="7C22140C" w14:textId="1434C505" w:rsidR="00A87DAC" w:rsidRDefault="00A87DAC">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_Toc58583576 \h </w:instrText>
      </w:r>
      <w:r>
        <w:fldChar w:fldCharType="separate"/>
      </w:r>
      <w:r>
        <w:t>262</w:t>
      </w:r>
      <w:r>
        <w:fldChar w:fldCharType="end"/>
      </w:r>
    </w:p>
    <w:p w14:paraId="426805C6" w14:textId="47A4F812" w:rsidR="00A87DAC" w:rsidRDefault="00A87DAC">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ueIdentity (Document)</w:t>
      </w:r>
      <w:r>
        <w:tab/>
      </w:r>
      <w:r>
        <w:fldChar w:fldCharType="begin" w:fldLock="1"/>
      </w:r>
      <w:r>
        <w:instrText xml:space="preserve"> PAGEREF _Toc58583577 \h </w:instrText>
      </w:r>
      <w:r>
        <w:fldChar w:fldCharType="separate"/>
      </w:r>
      <w:r>
        <w:t>263</w:t>
      </w:r>
      <w:r>
        <w:fldChar w:fldCharType="end"/>
      </w:r>
    </w:p>
    <w:p w14:paraId="2BB248AF" w14:textId="731C2776" w:rsidR="00A87DAC" w:rsidRDefault="00A87DAC">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_Toc58583578 \h </w:instrText>
      </w:r>
      <w:r>
        <w:fldChar w:fldCharType="separate"/>
      </w:r>
      <w:r>
        <w:t>263</w:t>
      </w:r>
      <w:r>
        <w:fldChar w:fldCharType="end"/>
      </w:r>
    </w:p>
    <w:p w14:paraId="719B2D8C" w14:textId="53172524" w:rsidR="00A87DAC" w:rsidRDefault="00A87DAC">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_Toc58583579 \h </w:instrText>
      </w:r>
      <w:r>
        <w:fldChar w:fldCharType="separate"/>
      </w:r>
      <w:r>
        <w:t>263</w:t>
      </w:r>
      <w:r>
        <w:fldChar w:fldCharType="end"/>
      </w:r>
    </w:p>
    <w:p w14:paraId="692F5B1A" w14:textId="0DAA0D0F" w:rsidR="00A87DAC" w:rsidRDefault="00A87DAC">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_Toc58583580 \h </w:instrText>
      </w:r>
      <w:r>
        <w:fldChar w:fldCharType="separate"/>
      </w:r>
      <w:r>
        <w:t>263</w:t>
      </w:r>
      <w:r>
        <w:fldChar w:fldCharType="end"/>
      </w:r>
    </w:p>
    <w:p w14:paraId="58C6EF67" w14:textId="33EF7630" w:rsidR="00A87DAC" w:rsidRDefault="00A87DAC">
      <w:pPr>
        <w:pStyle w:val="TOC5"/>
        <w:rPr>
          <w:rFonts w:asciiTheme="minorHAnsi" w:eastAsiaTheme="minorEastAsia" w:hAnsiTheme="minorHAnsi" w:cstheme="minorBidi"/>
          <w:sz w:val="22"/>
          <w:szCs w:val="22"/>
          <w:lang w:eastAsia="en-GB"/>
        </w:rPr>
      </w:pPr>
      <w:r>
        <w:t>6.6.3.2.4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_Toc58583581 \h </w:instrText>
      </w:r>
      <w:r>
        <w:fldChar w:fldCharType="separate"/>
      </w:r>
      <w:r>
        <w:t>263</w:t>
      </w:r>
      <w:r>
        <w:fldChar w:fldCharType="end"/>
      </w:r>
    </w:p>
    <w:p w14:paraId="62DB1F07" w14:textId="37848BBC" w:rsidR="00A87DAC" w:rsidRDefault="00A87DAC">
      <w:pPr>
        <w:pStyle w:val="TOC6"/>
        <w:rPr>
          <w:rFonts w:asciiTheme="minorHAnsi" w:eastAsiaTheme="minorEastAsia" w:hAnsiTheme="minorHAnsi" w:cstheme="minorBidi"/>
          <w:sz w:val="22"/>
          <w:szCs w:val="22"/>
          <w:lang w:eastAsia="en-GB"/>
        </w:rPr>
      </w:pPr>
      <w:r>
        <w:t>6.6.3.2.4.1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_Toc58583582 \h </w:instrText>
      </w:r>
      <w:r>
        <w:fldChar w:fldCharType="separate"/>
      </w:r>
      <w:r>
        <w:t>263</w:t>
      </w:r>
      <w:r>
        <w:fldChar w:fldCharType="end"/>
      </w:r>
    </w:p>
    <w:p w14:paraId="0B423CDE" w14:textId="25A63F04" w:rsidR="00A87DAC" w:rsidRDefault="00A87DAC">
      <w:pPr>
        <w:pStyle w:val="TOC6"/>
        <w:rPr>
          <w:rFonts w:asciiTheme="minorHAnsi" w:eastAsiaTheme="minorEastAsia" w:hAnsiTheme="minorHAnsi" w:cstheme="minorBidi"/>
          <w:sz w:val="22"/>
          <w:szCs w:val="22"/>
          <w:lang w:eastAsia="en-GB"/>
        </w:rPr>
      </w:pPr>
      <w:r>
        <w:t>6.6.3.2.4.2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_Toc58583583 \h </w:instrText>
      </w:r>
      <w:r>
        <w:fldChar w:fldCharType="separate"/>
      </w:r>
      <w:r>
        <w:t>264</w:t>
      </w:r>
      <w:r>
        <w:fldChar w:fldCharType="end"/>
      </w:r>
    </w:p>
    <w:p w14:paraId="0725C4A7" w14:textId="6923147E" w:rsidR="00A87DAC" w:rsidRDefault="00A87DAC">
      <w:pPr>
        <w:pStyle w:val="TOC7"/>
        <w:rPr>
          <w:rFonts w:asciiTheme="minorHAnsi" w:eastAsiaTheme="minorEastAsia" w:hAnsiTheme="minorHAnsi" w:cstheme="minorBidi"/>
          <w:sz w:val="22"/>
          <w:szCs w:val="22"/>
          <w:lang w:eastAsia="en-GB"/>
        </w:rPr>
      </w:pPr>
      <w:r>
        <w:t>6.6.3.2.4.2.1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_Toc58583584 \h </w:instrText>
      </w:r>
      <w:r>
        <w:fldChar w:fldCharType="separate"/>
      </w:r>
      <w:r>
        <w:t>264</w:t>
      </w:r>
      <w:r>
        <w:fldChar w:fldCharType="end"/>
      </w:r>
    </w:p>
    <w:p w14:paraId="4EF5F064" w14:textId="6FFBA949" w:rsidR="00A87DAC" w:rsidRDefault="00A87DAC">
      <w:pPr>
        <w:pStyle w:val="TOC7"/>
        <w:rPr>
          <w:rFonts w:asciiTheme="minorHAnsi" w:eastAsiaTheme="minorEastAsia" w:hAnsiTheme="minorHAnsi" w:cstheme="minorBidi"/>
          <w:sz w:val="22"/>
          <w:szCs w:val="22"/>
          <w:lang w:eastAsia="en-GB"/>
        </w:rPr>
      </w:pPr>
      <w:r>
        <w:t>6.6.3.2.4.2.2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_Toc58583585 \h </w:instrText>
      </w:r>
      <w:r>
        <w:fldChar w:fldCharType="separate"/>
      </w:r>
      <w:r>
        <w:t>264</w:t>
      </w:r>
      <w:r>
        <w:fldChar w:fldCharType="end"/>
      </w:r>
    </w:p>
    <w:p w14:paraId="4C140F3C" w14:textId="6AEEEBC2" w:rsidR="00A87DAC" w:rsidRDefault="00A87DAC">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_Toc58583586 \h </w:instrText>
      </w:r>
      <w:r>
        <w:fldChar w:fldCharType="separate"/>
      </w:r>
      <w:r>
        <w:t>264</w:t>
      </w:r>
      <w:r>
        <w:fldChar w:fldCharType="end"/>
      </w:r>
    </w:p>
    <w:p w14:paraId="389941A5" w14:textId="4FA4659F" w:rsidR="00A87DAC" w:rsidRDefault="00A87DAC">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_Toc58583587 \h </w:instrText>
      </w:r>
      <w:r>
        <w:fldChar w:fldCharType="separate"/>
      </w:r>
      <w:r>
        <w:t>264</w:t>
      </w:r>
      <w:r>
        <w:fldChar w:fldCharType="end"/>
      </w:r>
    </w:p>
    <w:p w14:paraId="6A783067" w14:textId="38EF2E99" w:rsidR="00A87DAC" w:rsidRDefault="00A87DAC">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_Toc58583588 \h </w:instrText>
      </w:r>
      <w:r>
        <w:fldChar w:fldCharType="separate"/>
      </w:r>
      <w:r>
        <w:t>264</w:t>
      </w:r>
      <w:r>
        <w:fldChar w:fldCharType="end"/>
      </w:r>
    </w:p>
    <w:p w14:paraId="1FE5DAFA" w14:textId="49E7691E" w:rsidR="00A87DAC" w:rsidRDefault="00A87DAC">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_Toc58583589 \h </w:instrText>
      </w:r>
      <w:r>
        <w:fldChar w:fldCharType="separate"/>
      </w:r>
      <w:r>
        <w:t>264</w:t>
      </w:r>
      <w:r>
        <w:fldChar w:fldCharType="end"/>
      </w:r>
    </w:p>
    <w:p w14:paraId="500E7073" w14:textId="235F827D" w:rsidR="00A87DAC" w:rsidRDefault="00A87DAC">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_Toc58583590 \h </w:instrText>
      </w:r>
      <w:r>
        <w:fldChar w:fldCharType="separate"/>
      </w:r>
      <w:r>
        <w:t>265</w:t>
      </w:r>
      <w:r>
        <w:fldChar w:fldCharType="end"/>
      </w:r>
    </w:p>
    <w:p w14:paraId="54FCDE7E" w14:textId="1697E928" w:rsidR="00A87DAC" w:rsidRDefault="00A87DAC">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_Toc58583591 \h </w:instrText>
      </w:r>
      <w:r>
        <w:fldChar w:fldCharType="separate"/>
      </w:r>
      <w:r>
        <w:t>265</w:t>
      </w:r>
      <w:r>
        <w:fldChar w:fldCharType="end"/>
      </w:r>
    </w:p>
    <w:p w14:paraId="03F06523" w14:textId="4AEB11A1" w:rsidR="00A87DAC" w:rsidRDefault="00A87DAC">
      <w:pPr>
        <w:pStyle w:val="TOC4"/>
        <w:rPr>
          <w:rFonts w:asciiTheme="minorHAnsi" w:eastAsiaTheme="minorEastAsia" w:hAnsiTheme="minorHAnsi" w:cstheme="minorBidi"/>
          <w:sz w:val="22"/>
          <w:szCs w:val="22"/>
          <w:lang w:eastAsia="en-GB"/>
        </w:rPr>
      </w:pPr>
      <w:r w:rsidRPr="00901E0C">
        <w:rPr>
          <w:lang w:val="en-US"/>
        </w:rPr>
        <w:t>6.6.6.2</w:t>
      </w:r>
      <w:r>
        <w:rPr>
          <w:rFonts w:asciiTheme="minorHAnsi" w:eastAsiaTheme="minorEastAsia" w:hAnsiTheme="minorHAnsi" w:cstheme="minorBidi"/>
          <w:sz w:val="22"/>
          <w:szCs w:val="22"/>
          <w:lang w:eastAsia="en-GB"/>
        </w:rPr>
        <w:tab/>
      </w:r>
      <w:r w:rsidRPr="00901E0C">
        <w:rPr>
          <w:lang w:val="en-US"/>
        </w:rPr>
        <w:t>Structured data types</w:t>
      </w:r>
      <w:r>
        <w:tab/>
      </w:r>
      <w:r>
        <w:fldChar w:fldCharType="begin" w:fldLock="1"/>
      </w:r>
      <w:r>
        <w:instrText xml:space="preserve"> PAGEREF _Toc58583592 \h </w:instrText>
      </w:r>
      <w:r>
        <w:fldChar w:fldCharType="separate"/>
      </w:r>
      <w:r>
        <w:t>265</w:t>
      </w:r>
      <w:r>
        <w:fldChar w:fldCharType="end"/>
      </w:r>
    </w:p>
    <w:p w14:paraId="3864AFA1" w14:textId="1D2F299F" w:rsidR="00A87DAC" w:rsidRDefault="00A87DAC">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_Toc58583593 \h </w:instrText>
      </w:r>
      <w:r>
        <w:fldChar w:fldCharType="separate"/>
      </w:r>
      <w:r>
        <w:t>265</w:t>
      </w:r>
      <w:r>
        <w:fldChar w:fldCharType="end"/>
      </w:r>
    </w:p>
    <w:p w14:paraId="09B28B02" w14:textId="3A597BA2" w:rsidR="00A87DAC" w:rsidRDefault="00A87DAC">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_Toc58583594 \h </w:instrText>
      </w:r>
      <w:r>
        <w:fldChar w:fldCharType="separate"/>
      </w:r>
      <w:r>
        <w:t>266</w:t>
      </w:r>
      <w:r>
        <w:fldChar w:fldCharType="end"/>
      </w:r>
    </w:p>
    <w:p w14:paraId="218B8533" w14:textId="1635F818" w:rsidR="00A87DAC" w:rsidRDefault="00A87DAC">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_Toc58583595 \h </w:instrText>
      </w:r>
      <w:r>
        <w:fldChar w:fldCharType="separate"/>
      </w:r>
      <w:r>
        <w:t>266</w:t>
      </w:r>
      <w:r>
        <w:fldChar w:fldCharType="end"/>
      </w:r>
    </w:p>
    <w:p w14:paraId="0081B538" w14:textId="0CFAF25A" w:rsidR="00A87DAC" w:rsidRDefault="00A87DAC">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NiddAuthUpdateInfo</w:t>
      </w:r>
      <w:r>
        <w:tab/>
      </w:r>
      <w:r>
        <w:fldChar w:fldCharType="begin" w:fldLock="1"/>
      </w:r>
      <w:r>
        <w:instrText xml:space="preserve"> PAGEREF _Toc58583596 \h </w:instrText>
      </w:r>
      <w:r>
        <w:fldChar w:fldCharType="separate"/>
      </w:r>
      <w:r>
        <w:t>266</w:t>
      </w:r>
      <w:r>
        <w:fldChar w:fldCharType="end"/>
      </w:r>
    </w:p>
    <w:p w14:paraId="0B11E7F5" w14:textId="1F973163" w:rsidR="00A87DAC" w:rsidRDefault="00A87DAC">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NiddAuthUpdateNotification</w:t>
      </w:r>
      <w:r>
        <w:tab/>
      </w:r>
      <w:r>
        <w:fldChar w:fldCharType="begin" w:fldLock="1"/>
      </w:r>
      <w:r>
        <w:instrText xml:space="preserve"> PAGEREF _Toc58583597 \h </w:instrText>
      </w:r>
      <w:r>
        <w:fldChar w:fldCharType="separate"/>
      </w:r>
      <w:r>
        <w:t>266</w:t>
      </w:r>
      <w:r>
        <w:fldChar w:fldCharType="end"/>
      </w:r>
    </w:p>
    <w:p w14:paraId="48FC67D7" w14:textId="32B25766" w:rsidR="00A87DAC" w:rsidRDefault="00A87DAC">
      <w:pPr>
        <w:pStyle w:val="TOC5"/>
        <w:rPr>
          <w:rFonts w:asciiTheme="minorHAnsi" w:eastAsiaTheme="minorEastAsia" w:hAnsiTheme="minorHAnsi" w:cstheme="minorBidi"/>
          <w:sz w:val="22"/>
          <w:szCs w:val="22"/>
          <w:lang w:eastAsia="en-GB"/>
        </w:rPr>
      </w:pPr>
      <w:r>
        <w:t>6.6.6.2.6</w:t>
      </w:r>
      <w:r>
        <w:rPr>
          <w:rFonts w:asciiTheme="minorHAnsi" w:eastAsiaTheme="minorEastAsia" w:hAnsiTheme="minorHAnsi" w:cstheme="minorBidi"/>
          <w:sz w:val="22"/>
          <w:szCs w:val="22"/>
          <w:lang w:eastAsia="en-GB"/>
        </w:rPr>
        <w:tab/>
      </w:r>
      <w:r>
        <w:t>Type: AuthorizationInfo</w:t>
      </w:r>
      <w:r>
        <w:tab/>
      </w:r>
      <w:r>
        <w:fldChar w:fldCharType="begin" w:fldLock="1"/>
      </w:r>
      <w:r>
        <w:instrText xml:space="preserve"> PAGEREF _Toc58583598 \h </w:instrText>
      </w:r>
      <w:r>
        <w:fldChar w:fldCharType="separate"/>
      </w:r>
      <w:r>
        <w:t>267</w:t>
      </w:r>
      <w:r>
        <w:fldChar w:fldCharType="end"/>
      </w:r>
    </w:p>
    <w:p w14:paraId="16286D2D" w14:textId="7CB14BC2" w:rsidR="00A87DAC" w:rsidRDefault="00A87DAC">
      <w:pPr>
        <w:pStyle w:val="TOC4"/>
        <w:rPr>
          <w:rFonts w:asciiTheme="minorHAnsi" w:eastAsiaTheme="minorEastAsia" w:hAnsiTheme="minorHAnsi" w:cstheme="minorBidi"/>
          <w:sz w:val="22"/>
          <w:szCs w:val="22"/>
          <w:lang w:eastAsia="en-GB"/>
        </w:rPr>
      </w:pPr>
      <w:r w:rsidRPr="00901E0C">
        <w:rPr>
          <w:lang w:val="en-US"/>
        </w:rPr>
        <w:t>6.6.6.3</w:t>
      </w:r>
      <w:r>
        <w:rPr>
          <w:rFonts w:asciiTheme="minorHAnsi" w:eastAsiaTheme="minorEastAsia" w:hAnsiTheme="minorHAnsi" w:cstheme="minorBidi"/>
          <w:sz w:val="22"/>
          <w:szCs w:val="22"/>
          <w:lang w:eastAsia="en-GB"/>
        </w:rPr>
        <w:tab/>
      </w:r>
      <w:r w:rsidRPr="00901E0C">
        <w:rPr>
          <w:lang w:val="en-US"/>
        </w:rPr>
        <w:t>Simple data types and enumerations</w:t>
      </w:r>
      <w:r>
        <w:tab/>
      </w:r>
      <w:r>
        <w:fldChar w:fldCharType="begin" w:fldLock="1"/>
      </w:r>
      <w:r>
        <w:instrText xml:space="preserve"> PAGEREF _Toc58583599 \h </w:instrText>
      </w:r>
      <w:r>
        <w:fldChar w:fldCharType="separate"/>
      </w:r>
      <w:r>
        <w:t>267</w:t>
      </w:r>
      <w:r>
        <w:fldChar w:fldCharType="end"/>
      </w:r>
    </w:p>
    <w:p w14:paraId="27F10CD9" w14:textId="7F0637F5" w:rsidR="00A87DAC" w:rsidRDefault="00A87DAC">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_Toc58583600 \h </w:instrText>
      </w:r>
      <w:r>
        <w:fldChar w:fldCharType="separate"/>
      </w:r>
      <w:r>
        <w:t>267</w:t>
      </w:r>
      <w:r>
        <w:fldChar w:fldCharType="end"/>
      </w:r>
    </w:p>
    <w:p w14:paraId="6586AED5" w14:textId="5060099D" w:rsidR="00A87DAC" w:rsidRDefault="00A87DAC">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_Toc58583601 \h </w:instrText>
      </w:r>
      <w:r>
        <w:fldChar w:fldCharType="separate"/>
      </w:r>
      <w:r>
        <w:t>267</w:t>
      </w:r>
      <w:r>
        <w:fldChar w:fldCharType="end"/>
      </w:r>
    </w:p>
    <w:p w14:paraId="7AEDFE96" w14:textId="4F6555F8" w:rsidR="00A87DAC" w:rsidRDefault="00A87DAC">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_Toc58583602 \h </w:instrText>
      </w:r>
      <w:r>
        <w:fldChar w:fldCharType="separate"/>
      </w:r>
      <w:r>
        <w:t>267</w:t>
      </w:r>
      <w:r>
        <w:fldChar w:fldCharType="end"/>
      </w:r>
    </w:p>
    <w:p w14:paraId="174CBF33" w14:textId="6A527FA4" w:rsidR="00A87DAC" w:rsidRDefault="00A87DAC">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_Toc58583603 \h </w:instrText>
      </w:r>
      <w:r>
        <w:fldChar w:fldCharType="separate"/>
      </w:r>
      <w:r>
        <w:t>267</w:t>
      </w:r>
      <w:r>
        <w:fldChar w:fldCharType="end"/>
      </w:r>
    </w:p>
    <w:p w14:paraId="764FC0FF" w14:textId="279E04CD" w:rsidR="00A87DAC" w:rsidRDefault="00A87DAC">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_Toc58583604 \h </w:instrText>
      </w:r>
      <w:r>
        <w:fldChar w:fldCharType="separate"/>
      </w:r>
      <w:r>
        <w:t>267</w:t>
      </w:r>
      <w:r>
        <w:fldChar w:fldCharType="end"/>
      </w:r>
    </w:p>
    <w:p w14:paraId="6CABDCB0" w14:textId="70754D39" w:rsidR="00A87DAC" w:rsidRDefault="00A87DAC">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_Toc58583605 \h </w:instrText>
      </w:r>
      <w:r>
        <w:fldChar w:fldCharType="separate"/>
      </w:r>
      <w:r>
        <w:t>267</w:t>
      </w:r>
      <w:r>
        <w:fldChar w:fldCharType="end"/>
      </w:r>
    </w:p>
    <w:p w14:paraId="183E3511" w14:textId="542A1005" w:rsidR="00A87DAC" w:rsidRDefault="00A87DAC">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_Toc58583606 \h </w:instrText>
      </w:r>
      <w:r>
        <w:fldChar w:fldCharType="separate"/>
      </w:r>
      <w:r>
        <w:t>268</w:t>
      </w:r>
      <w:r>
        <w:fldChar w:fldCharType="end"/>
      </w:r>
    </w:p>
    <w:p w14:paraId="25867AA9" w14:textId="7A6BDDAE" w:rsidR="00A87DAC" w:rsidRDefault="00A87DAC">
      <w:pPr>
        <w:pStyle w:val="TOC3"/>
        <w:rPr>
          <w:rFonts w:asciiTheme="minorHAnsi" w:eastAsiaTheme="minorEastAsia" w:hAnsiTheme="minorHAnsi" w:cstheme="minorBidi"/>
          <w:sz w:val="22"/>
          <w:szCs w:val="22"/>
          <w:lang w:eastAsia="en-GB"/>
        </w:rPr>
      </w:pPr>
      <w:r w:rsidRPr="00901E0C">
        <w:rPr>
          <w:lang w:val="en-US"/>
        </w:rPr>
        <w:t>6.6.9</w:t>
      </w:r>
      <w:r>
        <w:rPr>
          <w:rFonts w:asciiTheme="minorHAnsi" w:eastAsiaTheme="minorEastAsia" w:hAnsiTheme="minorHAnsi" w:cstheme="minorBidi"/>
          <w:sz w:val="22"/>
          <w:szCs w:val="22"/>
          <w:lang w:eastAsia="en-GB"/>
        </w:rPr>
        <w:tab/>
      </w:r>
      <w:r w:rsidRPr="00901E0C">
        <w:rPr>
          <w:lang w:val="en-US"/>
        </w:rPr>
        <w:t>Security</w:t>
      </w:r>
      <w:r>
        <w:tab/>
      </w:r>
      <w:r>
        <w:fldChar w:fldCharType="begin" w:fldLock="1"/>
      </w:r>
      <w:r>
        <w:instrText xml:space="preserve"> PAGEREF _Toc58583607 \h </w:instrText>
      </w:r>
      <w:r>
        <w:fldChar w:fldCharType="separate"/>
      </w:r>
      <w:r>
        <w:t>268</w:t>
      </w:r>
      <w:r>
        <w:fldChar w:fldCharType="end"/>
      </w:r>
    </w:p>
    <w:p w14:paraId="331C62B0" w14:textId="6671CB34" w:rsidR="00A87DAC" w:rsidRDefault="00A87DAC">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Nudm_MT Service API</w:t>
      </w:r>
      <w:r>
        <w:tab/>
      </w:r>
      <w:r>
        <w:fldChar w:fldCharType="begin" w:fldLock="1"/>
      </w:r>
      <w:r>
        <w:instrText xml:space="preserve"> PAGEREF _Toc58583608 \h </w:instrText>
      </w:r>
      <w:r>
        <w:fldChar w:fldCharType="separate"/>
      </w:r>
      <w:r>
        <w:t>268</w:t>
      </w:r>
      <w:r>
        <w:fldChar w:fldCharType="end"/>
      </w:r>
    </w:p>
    <w:p w14:paraId="6302C3BD" w14:textId="1CBFAF7D" w:rsidR="00A87DAC" w:rsidRDefault="00A87DAC">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_Toc58583609 \h </w:instrText>
      </w:r>
      <w:r>
        <w:fldChar w:fldCharType="separate"/>
      </w:r>
      <w:r>
        <w:t>268</w:t>
      </w:r>
      <w:r>
        <w:fldChar w:fldCharType="end"/>
      </w:r>
    </w:p>
    <w:p w14:paraId="7C1C26A3" w14:textId="3B8696F7" w:rsidR="00A87DAC" w:rsidRDefault="00A87DAC">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_Toc58583610 \h </w:instrText>
      </w:r>
      <w:r>
        <w:fldChar w:fldCharType="separate"/>
      </w:r>
      <w:r>
        <w:t>269</w:t>
      </w:r>
      <w:r>
        <w:fldChar w:fldCharType="end"/>
      </w:r>
    </w:p>
    <w:p w14:paraId="5F033A84" w14:textId="21614005" w:rsidR="00A87DAC" w:rsidRDefault="00A87DAC">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_Toc58583611 \h </w:instrText>
      </w:r>
      <w:r>
        <w:fldChar w:fldCharType="separate"/>
      </w:r>
      <w:r>
        <w:t>269</w:t>
      </w:r>
      <w:r>
        <w:fldChar w:fldCharType="end"/>
      </w:r>
    </w:p>
    <w:p w14:paraId="19E8CB2C" w14:textId="51BD364F" w:rsidR="00A87DAC" w:rsidRDefault="00A87DAC">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_Toc58583612 \h </w:instrText>
      </w:r>
      <w:r>
        <w:fldChar w:fldCharType="separate"/>
      </w:r>
      <w:r>
        <w:t>269</w:t>
      </w:r>
      <w:r>
        <w:fldChar w:fldCharType="end"/>
      </w:r>
    </w:p>
    <w:p w14:paraId="12C71C12" w14:textId="755172D5" w:rsidR="00A87DAC" w:rsidRDefault="00A87DAC">
      <w:pPr>
        <w:pStyle w:val="TOC5"/>
        <w:rPr>
          <w:rFonts w:asciiTheme="minorHAnsi" w:eastAsiaTheme="minorEastAsia" w:hAnsiTheme="minorHAnsi" w:cstheme="minorBidi"/>
          <w:sz w:val="22"/>
          <w:szCs w:val="22"/>
          <w:lang w:eastAsia="en-GB"/>
        </w:rPr>
      </w:pPr>
      <w:r>
        <w:lastRenderedPageBreak/>
        <w:t>6.7.2.2.1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_Toc58583613 \h </w:instrText>
      </w:r>
      <w:r>
        <w:fldChar w:fldCharType="separate"/>
      </w:r>
      <w:r>
        <w:t>269</w:t>
      </w:r>
      <w:r>
        <w:fldChar w:fldCharType="end"/>
      </w:r>
    </w:p>
    <w:p w14:paraId="7B8CA425" w14:textId="0CD742B9" w:rsidR="00A87DAC" w:rsidRDefault="00A87DAC">
      <w:pPr>
        <w:pStyle w:val="TOC5"/>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_Toc58583614 \h </w:instrText>
      </w:r>
      <w:r>
        <w:fldChar w:fldCharType="separate"/>
      </w:r>
      <w:r>
        <w:t>269</w:t>
      </w:r>
      <w:r>
        <w:fldChar w:fldCharType="end"/>
      </w:r>
    </w:p>
    <w:p w14:paraId="5D8215D4" w14:textId="3627A509" w:rsidR="00A87DAC" w:rsidRDefault="00A87DAC">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_Toc58583615 \h </w:instrText>
      </w:r>
      <w:r>
        <w:fldChar w:fldCharType="separate"/>
      </w:r>
      <w:r>
        <w:t>269</w:t>
      </w:r>
      <w:r>
        <w:fldChar w:fldCharType="end"/>
      </w:r>
    </w:p>
    <w:p w14:paraId="628C3F8E" w14:textId="500F4290" w:rsidR="00A87DAC" w:rsidRDefault="00A87DAC">
      <w:pPr>
        <w:pStyle w:val="TOC5"/>
        <w:rPr>
          <w:rFonts w:asciiTheme="minorHAnsi" w:eastAsiaTheme="minorEastAsia" w:hAnsiTheme="minorHAnsi" w:cstheme="minorBidi"/>
          <w:sz w:val="22"/>
          <w:szCs w:val="22"/>
          <w:lang w:eastAsia="en-GB"/>
        </w:rPr>
      </w:pPr>
      <w:r>
        <w:t>6.7.2.3.1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_Toc58583616 \h </w:instrText>
      </w:r>
      <w:r>
        <w:fldChar w:fldCharType="separate"/>
      </w:r>
      <w:r>
        <w:t>269</w:t>
      </w:r>
      <w:r>
        <w:fldChar w:fldCharType="end"/>
      </w:r>
    </w:p>
    <w:p w14:paraId="396F06C0" w14:textId="35F143E5" w:rsidR="00A87DAC" w:rsidRDefault="00A87DAC">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_Toc58583617 \h </w:instrText>
      </w:r>
      <w:r>
        <w:fldChar w:fldCharType="separate"/>
      </w:r>
      <w:r>
        <w:t>269</w:t>
      </w:r>
      <w:r>
        <w:fldChar w:fldCharType="end"/>
      </w:r>
    </w:p>
    <w:p w14:paraId="7362B742" w14:textId="6D7283E5" w:rsidR="00A87DAC" w:rsidRDefault="00A87DAC">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_Toc58583618 \h </w:instrText>
      </w:r>
      <w:r>
        <w:fldChar w:fldCharType="separate"/>
      </w:r>
      <w:r>
        <w:t>269</w:t>
      </w:r>
      <w:r>
        <w:fldChar w:fldCharType="end"/>
      </w:r>
    </w:p>
    <w:p w14:paraId="2D1D5211" w14:textId="284323A2" w:rsidR="00A87DAC" w:rsidRDefault="00A87DAC">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Resource: UeInfo</w:t>
      </w:r>
      <w:r>
        <w:tab/>
      </w:r>
      <w:r>
        <w:fldChar w:fldCharType="begin" w:fldLock="1"/>
      </w:r>
      <w:r>
        <w:instrText xml:space="preserve"> PAGEREF _Toc58583619 \h </w:instrText>
      </w:r>
      <w:r>
        <w:fldChar w:fldCharType="separate"/>
      </w:r>
      <w:r>
        <w:t>270</w:t>
      </w:r>
      <w:r>
        <w:fldChar w:fldCharType="end"/>
      </w:r>
    </w:p>
    <w:p w14:paraId="58E23003" w14:textId="7BEDAFC7" w:rsidR="00A87DAC" w:rsidRDefault="00A87DAC">
      <w:pPr>
        <w:pStyle w:val="TOC5"/>
        <w:rPr>
          <w:rFonts w:asciiTheme="minorHAnsi" w:eastAsiaTheme="minorEastAsia" w:hAnsiTheme="minorHAnsi" w:cstheme="minorBidi"/>
          <w:sz w:val="22"/>
          <w:szCs w:val="22"/>
          <w:lang w:eastAsia="en-GB"/>
        </w:rPr>
      </w:pPr>
      <w:r>
        <w:t>6.7.3.2.1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_Toc58583620 \h </w:instrText>
      </w:r>
      <w:r>
        <w:fldChar w:fldCharType="separate"/>
      </w:r>
      <w:r>
        <w:t>270</w:t>
      </w:r>
      <w:r>
        <w:fldChar w:fldCharType="end"/>
      </w:r>
    </w:p>
    <w:p w14:paraId="7858DB1F" w14:textId="67A8373C" w:rsidR="00A87DAC" w:rsidRDefault="00A87DAC">
      <w:pPr>
        <w:pStyle w:val="TOC5"/>
        <w:rPr>
          <w:rFonts w:asciiTheme="minorHAnsi" w:eastAsiaTheme="minorEastAsia" w:hAnsiTheme="minorHAnsi" w:cstheme="minorBidi"/>
          <w:sz w:val="22"/>
          <w:szCs w:val="22"/>
          <w:lang w:eastAsia="en-GB"/>
        </w:rPr>
      </w:pPr>
      <w:r>
        <w:t>6.7.3.2.2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_Toc58583621 \h </w:instrText>
      </w:r>
      <w:r>
        <w:fldChar w:fldCharType="separate"/>
      </w:r>
      <w:r>
        <w:t>270</w:t>
      </w:r>
      <w:r>
        <w:fldChar w:fldCharType="end"/>
      </w:r>
    </w:p>
    <w:p w14:paraId="03DB3405" w14:textId="7A027204" w:rsidR="00A87DAC" w:rsidRDefault="00A87DAC">
      <w:pPr>
        <w:pStyle w:val="TOC5"/>
        <w:rPr>
          <w:rFonts w:asciiTheme="minorHAnsi" w:eastAsiaTheme="minorEastAsia" w:hAnsiTheme="minorHAnsi" w:cstheme="minorBidi"/>
          <w:sz w:val="22"/>
          <w:szCs w:val="22"/>
          <w:lang w:eastAsia="en-GB"/>
        </w:rPr>
      </w:pPr>
      <w:r>
        <w:t>6.7.3.2.3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_Toc58583622 \h </w:instrText>
      </w:r>
      <w:r>
        <w:fldChar w:fldCharType="separate"/>
      </w:r>
      <w:r>
        <w:t>270</w:t>
      </w:r>
      <w:r>
        <w:fldChar w:fldCharType="end"/>
      </w:r>
    </w:p>
    <w:p w14:paraId="0B674BC2" w14:textId="74F26340" w:rsidR="00A87DAC" w:rsidRDefault="00A87DAC">
      <w:pPr>
        <w:pStyle w:val="TOC6"/>
        <w:rPr>
          <w:rFonts w:asciiTheme="minorHAnsi" w:eastAsiaTheme="minorEastAsia" w:hAnsiTheme="minorHAnsi" w:cstheme="minorBidi"/>
          <w:sz w:val="22"/>
          <w:szCs w:val="22"/>
          <w:lang w:eastAsia="en-GB"/>
        </w:rPr>
      </w:pPr>
      <w:r>
        <w:t>6.7.3.2.3.1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_Toc58583623 \h </w:instrText>
      </w:r>
      <w:r>
        <w:fldChar w:fldCharType="separate"/>
      </w:r>
      <w:r>
        <w:t>270</w:t>
      </w:r>
      <w:r>
        <w:fldChar w:fldCharType="end"/>
      </w:r>
    </w:p>
    <w:p w14:paraId="14D1FDD6" w14:textId="008F037A" w:rsidR="00A87DAC" w:rsidRDefault="00A87DAC">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Resource: LocationInfo</w:t>
      </w:r>
      <w:r>
        <w:tab/>
      </w:r>
      <w:r>
        <w:fldChar w:fldCharType="begin" w:fldLock="1"/>
      </w:r>
      <w:r>
        <w:instrText xml:space="preserve"> PAGEREF _Toc58583624 \h </w:instrText>
      </w:r>
      <w:r>
        <w:fldChar w:fldCharType="separate"/>
      </w:r>
      <w:r>
        <w:t>271</w:t>
      </w:r>
      <w:r>
        <w:fldChar w:fldCharType="end"/>
      </w:r>
    </w:p>
    <w:p w14:paraId="5703C299" w14:textId="3FFC29CA" w:rsidR="00A87DAC" w:rsidRDefault="00A87DAC">
      <w:pPr>
        <w:pStyle w:val="TOC5"/>
        <w:rPr>
          <w:rFonts w:asciiTheme="minorHAnsi" w:eastAsiaTheme="minorEastAsia" w:hAnsiTheme="minorHAnsi" w:cstheme="minorBidi"/>
          <w:sz w:val="22"/>
          <w:szCs w:val="22"/>
          <w:lang w:eastAsia="en-GB"/>
        </w:rPr>
      </w:pPr>
      <w:r>
        <w:t>6.7.3.3.1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_Toc58583625 \h </w:instrText>
      </w:r>
      <w:r>
        <w:fldChar w:fldCharType="separate"/>
      </w:r>
      <w:r>
        <w:t>271</w:t>
      </w:r>
      <w:r>
        <w:fldChar w:fldCharType="end"/>
      </w:r>
    </w:p>
    <w:p w14:paraId="464D48D7" w14:textId="251B7867" w:rsidR="00A87DAC" w:rsidRDefault="00A87DAC">
      <w:pPr>
        <w:pStyle w:val="TOC5"/>
        <w:rPr>
          <w:rFonts w:asciiTheme="minorHAnsi" w:eastAsiaTheme="minorEastAsia" w:hAnsiTheme="minorHAnsi" w:cstheme="minorBidi"/>
          <w:sz w:val="22"/>
          <w:szCs w:val="22"/>
          <w:lang w:eastAsia="en-GB"/>
        </w:rPr>
      </w:pPr>
      <w:r>
        <w:t>6.7.3.3.2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_Toc58583626 \h </w:instrText>
      </w:r>
      <w:r>
        <w:fldChar w:fldCharType="separate"/>
      </w:r>
      <w:r>
        <w:t>271</w:t>
      </w:r>
      <w:r>
        <w:fldChar w:fldCharType="end"/>
      </w:r>
    </w:p>
    <w:p w14:paraId="1DF0311B" w14:textId="20CA1378" w:rsidR="00A87DAC" w:rsidRDefault="00A87DAC">
      <w:pPr>
        <w:pStyle w:val="TOC5"/>
        <w:rPr>
          <w:rFonts w:asciiTheme="minorHAnsi" w:eastAsiaTheme="minorEastAsia" w:hAnsiTheme="minorHAnsi" w:cstheme="minorBidi"/>
          <w:sz w:val="22"/>
          <w:szCs w:val="22"/>
          <w:lang w:eastAsia="en-GB"/>
        </w:rPr>
      </w:pPr>
      <w:r>
        <w:t>6.7.3.3.3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_Toc58583627 \h </w:instrText>
      </w:r>
      <w:r>
        <w:fldChar w:fldCharType="separate"/>
      </w:r>
      <w:r>
        <w:t>271</w:t>
      </w:r>
      <w:r>
        <w:fldChar w:fldCharType="end"/>
      </w:r>
    </w:p>
    <w:p w14:paraId="229899D9" w14:textId="3CEC94DF" w:rsidR="00A87DAC" w:rsidRDefault="00A87DAC">
      <w:pPr>
        <w:pStyle w:val="TOC5"/>
        <w:rPr>
          <w:rFonts w:asciiTheme="minorHAnsi" w:eastAsiaTheme="minorEastAsia" w:hAnsiTheme="minorHAnsi" w:cstheme="minorBidi"/>
          <w:sz w:val="22"/>
          <w:szCs w:val="22"/>
          <w:lang w:eastAsia="en-GB"/>
        </w:rPr>
      </w:pPr>
      <w:r>
        <w:t>6.7.3.3.4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_Toc58583628 \h </w:instrText>
      </w:r>
      <w:r>
        <w:fldChar w:fldCharType="separate"/>
      </w:r>
      <w:r>
        <w:t>271</w:t>
      </w:r>
      <w:r>
        <w:fldChar w:fldCharType="end"/>
      </w:r>
    </w:p>
    <w:p w14:paraId="5352E6C8" w14:textId="38141E49" w:rsidR="00A87DAC" w:rsidRDefault="00A87DAC">
      <w:pPr>
        <w:pStyle w:val="TOC6"/>
        <w:rPr>
          <w:rFonts w:asciiTheme="minorHAnsi" w:eastAsiaTheme="minorEastAsia" w:hAnsiTheme="minorHAnsi" w:cstheme="minorBidi"/>
          <w:sz w:val="22"/>
          <w:szCs w:val="22"/>
          <w:lang w:eastAsia="en-GB"/>
        </w:rPr>
      </w:pPr>
      <w:r>
        <w:t>6.7.3.3.4.1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_Toc58583629 \h </w:instrText>
      </w:r>
      <w:r>
        <w:fldChar w:fldCharType="separate"/>
      </w:r>
      <w:r>
        <w:t>271</w:t>
      </w:r>
      <w:r>
        <w:fldChar w:fldCharType="end"/>
      </w:r>
    </w:p>
    <w:p w14:paraId="2E6C7567" w14:textId="0A8AF962" w:rsidR="00A87DAC" w:rsidRDefault="00A87DAC">
      <w:pPr>
        <w:pStyle w:val="TOC6"/>
        <w:rPr>
          <w:rFonts w:asciiTheme="minorHAnsi" w:eastAsiaTheme="minorEastAsia" w:hAnsiTheme="minorHAnsi" w:cstheme="minorBidi"/>
          <w:sz w:val="22"/>
          <w:szCs w:val="22"/>
          <w:lang w:eastAsia="en-GB"/>
        </w:rPr>
      </w:pPr>
      <w:r>
        <w:t>6.7.3.3.4.2</w:t>
      </w:r>
      <w:r>
        <w:rPr>
          <w:rFonts w:asciiTheme="minorHAnsi" w:eastAsiaTheme="minorEastAsia" w:hAnsiTheme="minorHAnsi" w:cstheme="minorBidi"/>
          <w:sz w:val="22"/>
          <w:szCs w:val="22"/>
          <w:lang w:eastAsia="en-GB"/>
        </w:rPr>
        <w:tab/>
      </w:r>
      <w:r>
        <w:t>Operation: provide-loc-info</w:t>
      </w:r>
      <w:r>
        <w:tab/>
      </w:r>
      <w:r>
        <w:fldChar w:fldCharType="begin" w:fldLock="1"/>
      </w:r>
      <w:r>
        <w:instrText xml:space="preserve"> PAGEREF _Toc58583630 \h </w:instrText>
      </w:r>
      <w:r>
        <w:fldChar w:fldCharType="separate"/>
      </w:r>
      <w:r>
        <w:t>271</w:t>
      </w:r>
      <w:r>
        <w:fldChar w:fldCharType="end"/>
      </w:r>
    </w:p>
    <w:p w14:paraId="11E0B5BB" w14:textId="54120C5F" w:rsidR="00A87DAC" w:rsidRDefault="00A87DAC">
      <w:pPr>
        <w:pStyle w:val="TOC7"/>
        <w:rPr>
          <w:rFonts w:asciiTheme="minorHAnsi" w:eastAsiaTheme="minorEastAsia" w:hAnsiTheme="minorHAnsi" w:cstheme="minorBidi"/>
          <w:sz w:val="22"/>
          <w:szCs w:val="22"/>
          <w:lang w:eastAsia="en-GB"/>
        </w:rPr>
      </w:pPr>
      <w:r>
        <w:t>6.7.3.3.4.2.1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_Toc58583631 \h </w:instrText>
      </w:r>
      <w:r>
        <w:fldChar w:fldCharType="separate"/>
      </w:r>
      <w:r>
        <w:t>271</w:t>
      </w:r>
      <w:r>
        <w:fldChar w:fldCharType="end"/>
      </w:r>
    </w:p>
    <w:p w14:paraId="74A87B15" w14:textId="4FC7D57A" w:rsidR="00A87DAC" w:rsidRDefault="00A87DAC">
      <w:pPr>
        <w:pStyle w:val="TOC7"/>
        <w:rPr>
          <w:rFonts w:asciiTheme="minorHAnsi" w:eastAsiaTheme="minorEastAsia" w:hAnsiTheme="minorHAnsi" w:cstheme="minorBidi"/>
          <w:sz w:val="22"/>
          <w:szCs w:val="22"/>
          <w:lang w:eastAsia="en-GB"/>
        </w:rPr>
      </w:pPr>
      <w:r>
        <w:t>6.7.3.3.4.2.2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_Toc58583632 \h </w:instrText>
      </w:r>
      <w:r>
        <w:fldChar w:fldCharType="separate"/>
      </w:r>
      <w:r>
        <w:t>271</w:t>
      </w:r>
      <w:r>
        <w:fldChar w:fldCharType="end"/>
      </w:r>
    </w:p>
    <w:p w14:paraId="7E86BEA6" w14:textId="0548F5B9" w:rsidR="00A87DAC" w:rsidRDefault="00A87DAC">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_Toc58583633 \h </w:instrText>
      </w:r>
      <w:r>
        <w:fldChar w:fldCharType="separate"/>
      </w:r>
      <w:r>
        <w:t>272</w:t>
      </w:r>
      <w:r>
        <w:fldChar w:fldCharType="end"/>
      </w:r>
    </w:p>
    <w:p w14:paraId="124CE769" w14:textId="098C346E" w:rsidR="00A87DAC" w:rsidRDefault="00A87DAC">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_Toc58583634 \h </w:instrText>
      </w:r>
      <w:r>
        <w:fldChar w:fldCharType="separate"/>
      </w:r>
      <w:r>
        <w:t>272</w:t>
      </w:r>
      <w:r>
        <w:fldChar w:fldCharType="end"/>
      </w:r>
    </w:p>
    <w:p w14:paraId="2B56596C" w14:textId="216BA18D" w:rsidR="00A87DAC" w:rsidRDefault="00A87DAC">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_Toc58583635 \h </w:instrText>
      </w:r>
      <w:r>
        <w:fldChar w:fldCharType="separate"/>
      </w:r>
      <w:r>
        <w:t>272</w:t>
      </w:r>
      <w:r>
        <w:fldChar w:fldCharType="end"/>
      </w:r>
    </w:p>
    <w:p w14:paraId="2AB15981" w14:textId="78DC650A" w:rsidR="00A87DAC" w:rsidRDefault="00A87DAC">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_Toc58583636 \h </w:instrText>
      </w:r>
      <w:r>
        <w:fldChar w:fldCharType="separate"/>
      </w:r>
      <w:r>
        <w:t>272</w:t>
      </w:r>
      <w:r>
        <w:fldChar w:fldCharType="end"/>
      </w:r>
    </w:p>
    <w:p w14:paraId="70C37876" w14:textId="03D87FFB" w:rsidR="00A87DAC" w:rsidRDefault="00A87DAC">
      <w:pPr>
        <w:pStyle w:val="TOC4"/>
        <w:rPr>
          <w:rFonts w:asciiTheme="minorHAnsi" w:eastAsiaTheme="minorEastAsia" w:hAnsiTheme="minorHAnsi" w:cstheme="minorBidi"/>
          <w:sz w:val="22"/>
          <w:szCs w:val="22"/>
          <w:lang w:eastAsia="en-GB"/>
        </w:rPr>
      </w:pPr>
      <w:r w:rsidRPr="00901E0C">
        <w:rPr>
          <w:lang w:val="en-US"/>
        </w:rPr>
        <w:t>6.7.6.2</w:t>
      </w:r>
      <w:r>
        <w:rPr>
          <w:rFonts w:asciiTheme="minorHAnsi" w:eastAsiaTheme="minorEastAsia" w:hAnsiTheme="minorHAnsi" w:cstheme="minorBidi"/>
          <w:sz w:val="22"/>
          <w:szCs w:val="22"/>
          <w:lang w:eastAsia="en-GB"/>
        </w:rPr>
        <w:tab/>
      </w:r>
      <w:r w:rsidRPr="00901E0C">
        <w:rPr>
          <w:lang w:val="en-US"/>
        </w:rPr>
        <w:t>Structured data types</w:t>
      </w:r>
      <w:r>
        <w:tab/>
      </w:r>
      <w:r>
        <w:fldChar w:fldCharType="begin" w:fldLock="1"/>
      </w:r>
      <w:r>
        <w:instrText xml:space="preserve"> PAGEREF _Toc58583637 \h </w:instrText>
      </w:r>
      <w:r>
        <w:fldChar w:fldCharType="separate"/>
      </w:r>
      <w:r>
        <w:t>273</w:t>
      </w:r>
      <w:r>
        <w:fldChar w:fldCharType="end"/>
      </w:r>
    </w:p>
    <w:p w14:paraId="15F13577" w14:textId="5BAD15E9" w:rsidR="00A87DAC" w:rsidRDefault="00A87DAC">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_Toc58583638 \h </w:instrText>
      </w:r>
      <w:r>
        <w:fldChar w:fldCharType="separate"/>
      </w:r>
      <w:r>
        <w:t>273</w:t>
      </w:r>
      <w:r>
        <w:fldChar w:fldCharType="end"/>
      </w:r>
    </w:p>
    <w:p w14:paraId="619CCD9A" w14:textId="48556FEA" w:rsidR="00A87DAC" w:rsidRDefault="00A87DAC">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_Toc58583639 \h </w:instrText>
      </w:r>
      <w:r>
        <w:fldChar w:fldCharType="separate"/>
      </w:r>
      <w:r>
        <w:t>273</w:t>
      </w:r>
      <w:r>
        <w:fldChar w:fldCharType="end"/>
      </w:r>
    </w:p>
    <w:p w14:paraId="57886FB3" w14:textId="4C7667DB" w:rsidR="00A87DAC" w:rsidRDefault="00A87DAC">
      <w:pPr>
        <w:pStyle w:val="TOC5"/>
        <w:rPr>
          <w:rFonts w:asciiTheme="minorHAnsi" w:eastAsiaTheme="minorEastAsia" w:hAnsiTheme="minorHAnsi" w:cstheme="minorBidi"/>
          <w:sz w:val="22"/>
          <w:szCs w:val="22"/>
          <w:lang w:eastAsia="en-GB"/>
        </w:rPr>
      </w:pPr>
      <w:r>
        <w:t>6.</w:t>
      </w:r>
      <w:r>
        <w:rPr>
          <w:lang w:eastAsia="zh-CN"/>
        </w:rPr>
        <w:t>7</w:t>
      </w:r>
      <w:r>
        <w:t>.6.2.3</w:t>
      </w:r>
      <w:r>
        <w:rPr>
          <w:rFonts w:asciiTheme="minorHAnsi" w:eastAsiaTheme="minorEastAsia" w:hAnsiTheme="minorHAnsi" w:cstheme="minorBidi"/>
          <w:sz w:val="22"/>
          <w:szCs w:val="22"/>
          <w:lang w:eastAsia="en-GB"/>
        </w:rPr>
        <w:tab/>
      </w:r>
      <w:r>
        <w:t>Type: LocationInfoRequest</w:t>
      </w:r>
      <w:r>
        <w:tab/>
      </w:r>
      <w:r>
        <w:fldChar w:fldCharType="begin" w:fldLock="1"/>
      </w:r>
      <w:r>
        <w:instrText xml:space="preserve"> PAGEREF _Toc58583640 \h </w:instrText>
      </w:r>
      <w:r>
        <w:fldChar w:fldCharType="separate"/>
      </w:r>
      <w:r>
        <w:t>274</w:t>
      </w:r>
      <w:r>
        <w:fldChar w:fldCharType="end"/>
      </w:r>
    </w:p>
    <w:p w14:paraId="28320F4E" w14:textId="589A886A" w:rsidR="00A87DAC" w:rsidRDefault="00A87DAC">
      <w:pPr>
        <w:pStyle w:val="TOC5"/>
        <w:rPr>
          <w:rFonts w:asciiTheme="minorHAnsi" w:eastAsiaTheme="minorEastAsia" w:hAnsiTheme="minorHAnsi" w:cstheme="minorBidi"/>
          <w:sz w:val="22"/>
          <w:szCs w:val="22"/>
          <w:lang w:eastAsia="en-GB"/>
        </w:rPr>
      </w:pPr>
      <w:r>
        <w:t>6.</w:t>
      </w:r>
      <w:r>
        <w:rPr>
          <w:lang w:eastAsia="zh-CN"/>
        </w:rPr>
        <w:t>7</w:t>
      </w:r>
      <w:r>
        <w:t>.6.2.4</w:t>
      </w:r>
      <w:r>
        <w:rPr>
          <w:rFonts w:asciiTheme="minorHAnsi" w:eastAsiaTheme="minorEastAsia" w:hAnsiTheme="minorHAnsi" w:cstheme="minorBidi"/>
          <w:sz w:val="22"/>
          <w:szCs w:val="22"/>
          <w:lang w:eastAsia="en-GB"/>
        </w:rPr>
        <w:tab/>
      </w:r>
      <w:r>
        <w:t>Type: LocationInfoResult</w:t>
      </w:r>
      <w:r>
        <w:tab/>
      </w:r>
      <w:r>
        <w:fldChar w:fldCharType="begin" w:fldLock="1"/>
      </w:r>
      <w:r>
        <w:instrText xml:space="preserve"> PAGEREF _Toc58583641 \h </w:instrText>
      </w:r>
      <w:r>
        <w:fldChar w:fldCharType="separate"/>
      </w:r>
      <w:r>
        <w:t>275</w:t>
      </w:r>
      <w:r>
        <w:fldChar w:fldCharType="end"/>
      </w:r>
    </w:p>
    <w:p w14:paraId="2381DEAE" w14:textId="12C2A2F1" w:rsidR="00A87DAC" w:rsidRDefault="00A87DAC">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lang w:eastAsia="en-GB"/>
        </w:rPr>
        <w:tab/>
      </w:r>
      <w:r>
        <w:t>Type: 5GSrvccInfo</w:t>
      </w:r>
      <w:r>
        <w:tab/>
      </w:r>
      <w:r>
        <w:fldChar w:fldCharType="begin" w:fldLock="1"/>
      </w:r>
      <w:r>
        <w:instrText xml:space="preserve"> PAGEREF _Toc58583642 \h </w:instrText>
      </w:r>
      <w:r>
        <w:fldChar w:fldCharType="separate"/>
      </w:r>
      <w:r>
        <w:t>275</w:t>
      </w:r>
      <w:r>
        <w:fldChar w:fldCharType="end"/>
      </w:r>
    </w:p>
    <w:p w14:paraId="48488DA8" w14:textId="722BBF2F" w:rsidR="00A87DAC" w:rsidRDefault="00A87DAC">
      <w:pPr>
        <w:pStyle w:val="TOC4"/>
        <w:rPr>
          <w:rFonts w:asciiTheme="minorHAnsi" w:eastAsiaTheme="minorEastAsia" w:hAnsiTheme="minorHAnsi" w:cstheme="minorBidi"/>
          <w:sz w:val="22"/>
          <w:szCs w:val="22"/>
          <w:lang w:eastAsia="en-GB"/>
        </w:rPr>
      </w:pPr>
      <w:r w:rsidRPr="00901E0C">
        <w:rPr>
          <w:lang w:val="en-US"/>
        </w:rPr>
        <w:t>6.7.6.3</w:t>
      </w:r>
      <w:r>
        <w:rPr>
          <w:rFonts w:asciiTheme="minorHAnsi" w:eastAsiaTheme="minorEastAsia" w:hAnsiTheme="minorHAnsi" w:cstheme="minorBidi"/>
          <w:sz w:val="22"/>
          <w:szCs w:val="22"/>
          <w:lang w:eastAsia="en-GB"/>
        </w:rPr>
        <w:tab/>
      </w:r>
      <w:r w:rsidRPr="00901E0C">
        <w:rPr>
          <w:lang w:val="en-US"/>
        </w:rPr>
        <w:t>Simple data types and enumerations</w:t>
      </w:r>
      <w:r>
        <w:tab/>
      </w:r>
      <w:r>
        <w:fldChar w:fldCharType="begin" w:fldLock="1"/>
      </w:r>
      <w:r>
        <w:instrText xml:space="preserve"> PAGEREF _Toc58583643 \h </w:instrText>
      </w:r>
      <w:r>
        <w:fldChar w:fldCharType="separate"/>
      </w:r>
      <w:r>
        <w:t>275</w:t>
      </w:r>
      <w:r>
        <w:fldChar w:fldCharType="end"/>
      </w:r>
    </w:p>
    <w:p w14:paraId="226F34B5" w14:textId="210062A1" w:rsidR="00A87DAC" w:rsidRDefault="00A87DAC">
      <w:pPr>
        <w:pStyle w:val="TOC3"/>
        <w:rPr>
          <w:rFonts w:asciiTheme="minorHAnsi" w:eastAsiaTheme="minorEastAsia" w:hAnsiTheme="minorHAnsi" w:cstheme="minorBidi"/>
          <w:sz w:val="22"/>
          <w:szCs w:val="22"/>
          <w:lang w:eastAsia="en-GB"/>
        </w:rPr>
      </w:pPr>
      <w:r>
        <w:t>6.7.7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_Toc58583644 \h </w:instrText>
      </w:r>
      <w:r>
        <w:fldChar w:fldCharType="separate"/>
      </w:r>
      <w:r>
        <w:t>275</w:t>
      </w:r>
      <w:r>
        <w:fldChar w:fldCharType="end"/>
      </w:r>
    </w:p>
    <w:p w14:paraId="1F45D2F5" w14:textId="6A3FA2D8" w:rsidR="00A87DAC" w:rsidRDefault="00A87DAC">
      <w:pPr>
        <w:pStyle w:val="TOC4"/>
        <w:rPr>
          <w:rFonts w:asciiTheme="minorHAnsi" w:eastAsiaTheme="minorEastAsia" w:hAnsiTheme="minorHAnsi" w:cstheme="minorBidi"/>
          <w:sz w:val="22"/>
          <w:szCs w:val="22"/>
          <w:lang w:eastAsia="en-GB"/>
        </w:rPr>
      </w:pPr>
      <w:r>
        <w:t>6.7.7.1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_Toc58583645 \h </w:instrText>
      </w:r>
      <w:r>
        <w:fldChar w:fldCharType="separate"/>
      </w:r>
      <w:r>
        <w:t>275</w:t>
      </w:r>
      <w:r>
        <w:fldChar w:fldCharType="end"/>
      </w:r>
    </w:p>
    <w:p w14:paraId="54BAB441" w14:textId="0FFB4F04" w:rsidR="00A87DAC" w:rsidRDefault="00A87DAC">
      <w:pPr>
        <w:pStyle w:val="TOC4"/>
        <w:rPr>
          <w:rFonts w:asciiTheme="minorHAnsi" w:eastAsiaTheme="minorEastAsia" w:hAnsiTheme="minorHAnsi" w:cstheme="minorBidi"/>
          <w:sz w:val="22"/>
          <w:szCs w:val="22"/>
          <w:lang w:eastAsia="en-GB"/>
        </w:rPr>
      </w:pPr>
      <w:r>
        <w:t>6.7.7.2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_Toc58583646 \h </w:instrText>
      </w:r>
      <w:r>
        <w:fldChar w:fldCharType="separate"/>
      </w:r>
      <w:r>
        <w:t>275</w:t>
      </w:r>
      <w:r>
        <w:fldChar w:fldCharType="end"/>
      </w:r>
    </w:p>
    <w:p w14:paraId="19A204BF" w14:textId="1F466340" w:rsidR="00A87DAC" w:rsidRDefault="00A87DAC">
      <w:pPr>
        <w:pStyle w:val="TOC4"/>
        <w:rPr>
          <w:rFonts w:asciiTheme="minorHAnsi" w:eastAsiaTheme="minorEastAsia" w:hAnsiTheme="minorHAnsi" w:cstheme="minorBidi"/>
          <w:sz w:val="22"/>
          <w:szCs w:val="22"/>
          <w:lang w:eastAsia="en-GB"/>
        </w:rPr>
      </w:pPr>
      <w:r>
        <w:t>6.7.7.3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_Toc58583647 \h </w:instrText>
      </w:r>
      <w:r>
        <w:fldChar w:fldCharType="separate"/>
      </w:r>
      <w:r>
        <w:t>275</w:t>
      </w:r>
      <w:r>
        <w:fldChar w:fldCharType="end"/>
      </w:r>
    </w:p>
    <w:p w14:paraId="779CD2C6" w14:textId="5DD9E743" w:rsidR="00A87DAC" w:rsidRDefault="00A87DAC">
      <w:pPr>
        <w:pStyle w:val="TOC3"/>
        <w:rPr>
          <w:rFonts w:asciiTheme="minorHAnsi" w:eastAsiaTheme="minorEastAsia" w:hAnsiTheme="minorHAnsi" w:cstheme="minorBidi"/>
          <w:sz w:val="22"/>
          <w:szCs w:val="22"/>
          <w:lang w:eastAsia="en-GB"/>
        </w:rPr>
      </w:pPr>
      <w:r>
        <w:t>6.7.8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_Toc58583648 \h </w:instrText>
      </w:r>
      <w:r>
        <w:fldChar w:fldCharType="separate"/>
      </w:r>
      <w:r>
        <w:t>276</w:t>
      </w:r>
      <w:r>
        <w:fldChar w:fldCharType="end"/>
      </w:r>
    </w:p>
    <w:p w14:paraId="564EE965" w14:textId="67226BA9" w:rsidR="00A87DAC" w:rsidRDefault="00A87DAC">
      <w:pPr>
        <w:pStyle w:val="TOC3"/>
        <w:rPr>
          <w:rFonts w:asciiTheme="minorHAnsi" w:eastAsiaTheme="minorEastAsia" w:hAnsiTheme="minorHAnsi" w:cstheme="minorBidi"/>
          <w:sz w:val="22"/>
          <w:szCs w:val="22"/>
          <w:lang w:eastAsia="en-GB"/>
        </w:rPr>
      </w:pPr>
      <w:r w:rsidRPr="00901E0C">
        <w:rPr>
          <w:lang w:val="en-US"/>
        </w:rPr>
        <w:t>6.7.9</w:t>
      </w:r>
      <w:r>
        <w:rPr>
          <w:rFonts w:asciiTheme="minorHAnsi" w:eastAsiaTheme="minorEastAsia" w:hAnsiTheme="minorHAnsi" w:cstheme="minorBidi"/>
          <w:sz w:val="22"/>
          <w:szCs w:val="22"/>
          <w:lang w:eastAsia="en-GB"/>
        </w:rPr>
        <w:tab/>
      </w:r>
      <w:r w:rsidRPr="00901E0C">
        <w:rPr>
          <w:lang w:val="en-US"/>
        </w:rPr>
        <w:t>Security</w:t>
      </w:r>
      <w:r>
        <w:tab/>
      </w:r>
      <w:r>
        <w:fldChar w:fldCharType="begin" w:fldLock="1"/>
      </w:r>
      <w:r>
        <w:instrText xml:space="preserve"> PAGEREF _Toc58583649 \h </w:instrText>
      </w:r>
      <w:r>
        <w:fldChar w:fldCharType="separate"/>
      </w:r>
      <w:r>
        <w:t>276</w:t>
      </w:r>
      <w:r>
        <w:fldChar w:fldCharType="end"/>
      </w:r>
    </w:p>
    <w:p w14:paraId="2C5C9E16" w14:textId="188D5350" w:rsidR="00A87DAC" w:rsidRDefault="00A87DAC">
      <w:pPr>
        <w:pStyle w:val="TOC8"/>
        <w:rPr>
          <w:rFonts w:asciiTheme="minorHAnsi" w:eastAsiaTheme="minorEastAsia" w:hAnsiTheme="minorHAnsi" w:cstheme="minorBidi"/>
          <w:b w:val="0"/>
          <w:szCs w:val="22"/>
          <w:lang w:eastAsia="en-GB"/>
        </w:rPr>
      </w:pPr>
      <w:r>
        <w:t>Annex A (normative): OpenAPI specification</w:t>
      </w:r>
      <w:r>
        <w:tab/>
      </w:r>
      <w:r>
        <w:fldChar w:fldCharType="begin" w:fldLock="1"/>
      </w:r>
      <w:r>
        <w:instrText xml:space="preserve"> PAGEREF _Toc58583650 \h </w:instrText>
      </w:r>
      <w:r>
        <w:fldChar w:fldCharType="separate"/>
      </w:r>
      <w:r>
        <w:t>276</w:t>
      </w:r>
      <w:r>
        <w:fldChar w:fldCharType="end"/>
      </w:r>
    </w:p>
    <w:p w14:paraId="78297606" w14:textId="589991BF" w:rsidR="00A87DAC" w:rsidRDefault="00A87DAC">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_Toc58583651 \h </w:instrText>
      </w:r>
      <w:r>
        <w:fldChar w:fldCharType="separate"/>
      </w:r>
      <w:r>
        <w:t>276</w:t>
      </w:r>
      <w:r>
        <w:fldChar w:fldCharType="end"/>
      </w:r>
    </w:p>
    <w:p w14:paraId="69A1C1AF" w14:textId="5FA1F11A" w:rsidR="00A87DAC" w:rsidRDefault="00A87DAC">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_Toc58583652 \h </w:instrText>
      </w:r>
      <w:r>
        <w:fldChar w:fldCharType="separate"/>
      </w:r>
      <w:r>
        <w:t>276</w:t>
      </w:r>
      <w:r>
        <w:fldChar w:fldCharType="end"/>
      </w:r>
    </w:p>
    <w:p w14:paraId="7D903A00" w14:textId="1CBEFFDF" w:rsidR="00A87DAC" w:rsidRDefault="00A87DAC">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_Toc58583653 \h </w:instrText>
      </w:r>
      <w:r>
        <w:fldChar w:fldCharType="separate"/>
      </w:r>
      <w:r>
        <w:t>315</w:t>
      </w:r>
      <w:r>
        <w:fldChar w:fldCharType="end"/>
      </w:r>
    </w:p>
    <w:p w14:paraId="210E13A1" w14:textId="0A7A2759" w:rsidR="00A87DAC" w:rsidRDefault="00A87DAC">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_Toc58583654 \h </w:instrText>
      </w:r>
      <w:r>
        <w:fldChar w:fldCharType="separate"/>
      </w:r>
      <w:r>
        <w:t>341</w:t>
      </w:r>
      <w:r>
        <w:fldChar w:fldCharType="end"/>
      </w:r>
    </w:p>
    <w:p w14:paraId="3413C442" w14:textId="6F4760E9" w:rsidR="00A87DAC" w:rsidRDefault="00A87DAC">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_Toc58583655 \h </w:instrText>
      </w:r>
      <w:r>
        <w:fldChar w:fldCharType="separate"/>
      </w:r>
      <w:r>
        <w:t>349</w:t>
      </w:r>
      <w:r>
        <w:fldChar w:fldCharType="end"/>
      </w:r>
    </w:p>
    <w:p w14:paraId="755CD75D" w14:textId="21AC45A4" w:rsidR="00A87DAC" w:rsidRDefault="00A87DAC">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_Toc58583656 \h </w:instrText>
      </w:r>
      <w:r>
        <w:fldChar w:fldCharType="separate"/>
      </w:r>
      <w:r>
        <w:t>356</w:t>
      </w:r>
      <w:r>
        <w:fldChar w:fldCharType="end"/>
      </w:r>
    </w:p>
    <w:p w14:paraId="05BEFE41" w14:textId="254AEE82" w:rsidR="00A87DAC" w:rsidRDefault="00A87DAC">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_Toc58583657 \h </w:instrText>
      </w:r>
      <w:r>
        <w:fldChar w:fldCharType="separate"/>
      </w:r>
      <w:r>
        <w:t>363</w:t>
      </w:r>
      <w:r>
        <w:fldChar w:fldCharType="end"/>
      </w:r>
    </w:p>
    <w:p w14:paraId="0B2CB3A5" w14:textId="2341D849" w:rsidR="00A87DAC" w:rsidRDefault="00A87DAC">
      <w:pPr>
        <w:pStyle w:val="TOC2"/>
        <w:rPr>
          <w:rFonts w:asciiTheme="minorHAnsi" w:eastAsiaTheme="minorEastAsia" w:hAnsiTheme="minorHAnsi" w:cstheme="minorBidi"/>
          <w:sz w:val="22"/>
          <w:szCs w:val="22"/>
          <w:lang w:eastAsia="en-GB"/>
        </w:rPr>
      </w:pPr>
      <w:r>
        <w:t>A.8</w:t>
      </w:r>
      <w:r>
        <w:rPr>
          <w:rFonts w:asciiTheme="minorHAnsi" w:eastAsiaTheme="minorEastAsia" w:hAnsiTheme="minorHAnsi" w:cstheme="minorBidi"/>
          <w:sz w:val="22"/>
          <w:szCs w:val="22"/>
          <w:lang w:eastAsia="en-GB"/>
        </w:rPr>
        <w:tab/>
      </w:r>
      <w:r>
        <w:t>Nudm_MT API</w:t>
      </w:r>
      <w:r>
        <w:tab/>
      </w:r>
      <w:r>
        <w:fldChar w:fldCharType="begin" w:fldLock="1"/>
      </w:r>
      <w:r>
        <w:instrText xml:space="preserve"> PAGEREF _Toc58583658 \h </w:instrText>
      </w:r>
      <w:r>
        <w:fldChar w:fldCharType="separate"/>
      </w:r>
      <w:r>
        <w:t>365</w:t>
      </w:r>
      <w:r>
        <w:fldChar w:fldCharType="end"/>
      </w:r>
    </w:p>
    <w:p w14:paraId="4CF484FA" w14:textId="0E071C73" w:rsidR="00A87DAC" w:rsidRDefault="00A87DAC">
      <w:pPr>
        <w:pStyle w:val="TOC8"/>
        <w:rPr>
          <w:rFonts w:asciiTheme="minorHAnsi" w:eastAsiaTheme="minorEastAsia" w:hAnsiTheme="minorHAnsi" w:cstheme="minorBidi"/>
          <w:b w:val="0"/>
          <w:szCs w:val="22"/>
          <w:lang w:eastAsia="en-GB"/>
        </w:rPr>
      </w:pPr>
      <w:r>
        <w:t>Annex B (informative): Stateless UDMs</w:t>
      </w:r>
      <w:r>
        <w:tab/>
      </w:r>
      <w:r>
        <w:fldChar w:fldCharType="begin" w:fldLock="1"/>
      </w:r>
      <w:r>
        <w:instrText xml:space="preserve"> PAGEREF _Toc58583659 \h </w:instrText>
      </w:r>
      <w:r>
        <w:fldChar w:fldCharType="separate"/>
      </w:r>
      <w:r>
        <w:t>368</w:t>
      </w:r>
      <w:r>
        <w:fldChar w:fldCharType="end"/>
      </w:r>
    </w:p>
    <w:p w14:paraId="5B9E41F6" w14:textId="67FE7B7B" w:rsidR="00A87DAC" w:rsidRDefault="00A87DAC">
      <w:pPr>
        <w:pStyle w:val="TOC8"/>
        <w:rPr>
          <w:rFonts w:asciiTheme="minorHAnsi" w:eastAsiaTheme="minorEastAsia" w:hAnsiTheme="minorHAnsi" w:cstheme="minorBidi"/>
          <w:b w:val="0"/>
          <w:szCs w:val="22"/>
          <w:lang w:eastAsia="en-GB"/>
        </w:rPr>
      </w:pPr>
      <w:r>
        <w:t>Annex C (informative): SUCI encoding</w:t>
      </w:r>
      <w:r>
        <w:tab/>
      </w:r>
      <w:r>
        <w:fldChar w:fldCharType="begin" w:fldLock="1"/>
      </w:r>
      <w:r>
        <w:instrText xml:space="preserve"> PAGEREF _Toc58583660 \h </w:instrText>
      </w:r>
      <w:r>
        <w:fldChar w:fldCharType="separate"/>
      </w:r>
      <w:r>
        <w:t>371</w:t>
      </w:r>
      <w:r>
        <w:fldChar w:fldCharType="end"/>
      </w:r>
    </w:p>
    <w:p w14:paraId="61555DB8" w14:textId="4C41DFDB" w:rsidR="00A87DAC" w:rsidRDefault="00A87DAC">
      <w:pPr>
        <w:pStyle w:val="TOC8"/>
        <w:rPr>
          <w:rFonts w:asciiTheme="minorHAnsi" w:eastAsiaTheme="minorEastAsia" w:hAnsiTheme="minorHAnsi" w:cstheme="minorBidi"/>
          <w:b w:val="0"/>
          <w:szCs w:val="22"/>
          <w:lang w:eastAsia="en-GB"/>
        </w:rPr>
      </w:pPr>
      <w:r>
        <w:t>Annex D (informative): Change history</w:t>
      </w:r>
      <w:r>
        <w:tab/>
      </w:r>
      <w:r>
        <w:fldChar w:fldCharType="begin" w:fldLock="1"/>
      </w:r>
      <w:r>
        <w:instrText xml:space="preserve"> PAGEREF _Toc58583661 \h </w:instrText>
      </w:r>
      <w:r>
        <w:fldChar w:fldCharType="separate"/>
      </w:r>
      <w:r>
        <w:t>374</w:t>
      </w:r>
      <w:r>
        <w:fldChar w:fldCharType="end"/>
      </w:r>
    </w:p>
    <w:p w14:paraId="792AE463" w14:textId="22F95681" w:rsidR="00080512" w:rsidRPr="00B3056F" w:rsidRDefault="00A87DAC">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8582816"/>
      <w:bookmarkEnd w:id="9"/>
      <w:r w:rsidRPr="00B3056F">
        <w:lastRenderedPageBreak/>
        <w:t>Foreword</w:t>
      </w:r>
      <w:bookmarkEnd w:id="10"/>
      <w:bookmarkEnd w:id="11"/>
      <w:bookmarkEnd w:id="12"/>
      <w:bookmarkEnd w:id="13"/>
      <w:bookmarkEnd w:id="14"/>
    </w:p>
    <w:p w14:paraId="7E260EAD" w14:textId="77777777" w:rsidR="00080512" w:rsidRPr="00B3056F" w:rsidRDefault="00080512">
      <w:r w:rsidRPr="00B3056F">
        <w:t xml:space="preserve">This Technical </w:t>
      </w:r>
      <w:bookmarkStart w:id="15" w:name="spectype3"/>
      <w:r w:rsidRPr="00B3056F">
        <w:t>Specification</w:t>
      </w:r>
      <w:bookmarkEnd w:id="15"/>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6" w:name="introduction"/>
      <w:bookmarkStart w:id="17" w:name="_Toc11338334"/>
      <w:bookmarkStart w:id="18" w:name="_Toc27584937"/>
      <w:bookmarkStart w:id="19" w:name="_Toc36456879"/>
      <w:bookmarkStart w:id="20" w:name="_Toc45027757"/>
      <w:bookmarkStart w:id="21" w:name="_Toc45028592"/>
      <w:bookmarkStart w:id="22" w:name="_Toc58582817"/>
      <w:bookmarkEnd w:id="16"/>
      <w:r w:rsidRPr="00B3056F">
        <w:t>1</w:t>
      </w:r>
      <w:r w:rsidRPr="00B3056F">
        <w:tab/>
        <w:t>Scope</w:t>
      </w:r>
      <w:bookmarkEnd w:id="17"/>
      <w:bookmarkEnd w:id="18"/>
      <w:bookmarkEnd w:id="19"/>
      <w:bookmarkEnd w:id="20"/>
      <w:bookmarkEnd w:id="21"/>
      <w:bookmarkEnd w:id="22"/>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3" w:name="_Toc11338335"/>
      <w:bookmarkStart w:id="24" w:name="_Toc27584938"/>
      <w:bookmarkStart w:id="25" w:name="_Toc36456880"/>
      <w:bookmarkStart w:id="26" w:name="_Toc45027758"/>
      <w:bookmarkStart w:id="27" w:name="_Toc45028593"/>
      <w:bookmarkStart w:id="28" w:name="_Toc58582818"/>
      <w:r w:rsidRPr="00B3056F">
        <w:t>2</w:t>
      </w:r>
      <w:r w:rsidRPr="00B3056F">
        <w:tab/>
        <w:t>References</w:t>
      </w:r>
      <w:bookmarkEnd w:id="23"/>
      <w:bookmarkEnd w:id="24"/>
      <w:bookmarkEnd w:id="25"/>
      <w:bookmarkEnd w:id="26"/>
      <w:bookmarkEnd w:id="27"/>
      <w:bookmarkEnd w:id="28"/>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bookmarkStart w:id="29" w:name="OLE_LINK1"/>
      <w:bookmarkStart w:id="30" w:name="OLE_LINK2"/>
      <w:bookmarkStart w:id="31" w:name="OLE_LINK3"/>
      <w:bookmarkStart w:id="32" w:name="OLE_LINK4"/>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bookmarkEnd w:id="29"/>
    <w:bookmarkEnd w:id="30"/>
    <w:bookmarkEnd w:id="31"/>
    <w:bookmarkEnd w:id="32"/>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EF45DA">
      <w:pPr>
        <w:keepLines/>
        <w:ind w:left="1702" w:hanging="1418"/>
        <w:rPr>
          <w:rFonts w:eastAsia="DengXian"/>
        </w:rPr>
      </w:pPr>
      <w:r w:rsidRPr="00B3056F">
        <w:t>[33]</w:t>
      </w:r>
      <w:r w:rsidRPr="00B3056F">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6213FEDB" w:rsidR="005627AB" w:rsidRPr="008215D4" w:rsidRDefault="005627AB" w:rsidP="005627AB">
      <w:pPr>
        <w:pStyle w:val="EX"/>
      </w:pPr>
      <w:r>
        <w:t>[49]</w:t>
      </w:r>
      <w:r>
        <w:tab/>
      </w:r>
      <w:r w:rsidRPr="008215D4">
        <w:t>3GPP TS 24.302: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5E3F4EB7" w14:textId="0F869B63" w:rsidR="00A7713C" w:rsidRDefault="004D7472" w:rsidP="00A7713C">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r w:rsidR="00A7713C" w:rsidRPr="00A7713C">
        <w:rPr>
          <w:lang w:eastAsia="zh-CN"/>
        </w:rPr>
        <w:t xml:space="preserve"> </w:t>
      </w:r>
    </w:p>
    <w:p w14:paraId="62B4D37A" w14:textId="0B8E2FA3" w:rsidR="004D7472" w:rsidRPr="00B3056F" w:rsidRDefault="00A7713C" w:rsidP="004D7472">
      <w:pPr>
        <w:pStyle w:val="EX"/>
        <w:rPr>
          <w:lang w:eastAsia="zh-CN"/>
        </w:rPr>
      </w:pPr>
      <w:r>
        <w:rPr>
          <w:lang w:eastAsia="zh-CN"/>
        </w:rPr>
        <w:t>[</w:t>
      </w:r>
      <w:r w:rsidR="005C2C2B">
        <w:rPr>
          <w:lang w:eastAsia="zh-CN"/>
        </w:rPr>
        <w:t>54</w:t>
      </w:r>
      <w:r>
        <w:rPr>
          <w:lang w:eastAsia="zh-CN"/>
        </w:rPr>
        <w:t>]</w:t>
      </w:r>
      <w:r>
        <w:rPr>
          <w:lang w:eastAsia="zh-CN"/>
        </w:rPr>
        <w:tab/>
      </w:r>
      <w:r w:rsidRPr="00B3056F">
        <w:t>3GPP TS 2</w:t>
      </w:r>
      <w:r>
        <w:t>9</w:t>
      </w:r>
      <w:r w:rsidRPr="00B3056F">
        <w:t>.</w:t>
      </w:r>
      <w:r>
        <w:t>522</w:t>
      </w:r>
      <w:r w:rsidRPr="00B3056F">
        <w:t>: "</w:t>
      </w:r>
      <w:r w:rsidRPr="00585743">
        <w:t>5G System; Network Exposure Function Northbound APIs; Stage 3</w:t>
      </w:r>
      <w:r w:rsidRPr="00B3056F">
        <w:t>"</w:t>
      </w:r>
      <w:r w:rsidRPr="00B3056F">
        <w:rPr>
          <w:rFonts w:hint="eastAsia"/>
          <w:lang w:eastAsia="zh-CN"/>
        </w:rPr>
        <w:t>.</w:t>
      </w:r>
    </w:p>
    <w:p w14:paraId="40BD4C8C" w14:textId="1060144C" w:rsidR="00CB3989" w:rsidRPr="000B63FD" w:rsidRDefault="004C5E4C" w:rsidP="00677407">
      <w:pPr>
        <w:pStyle w:val="EX"/>
        <w:rPr>
          <w:lang w:val="de-DE" w:eastAsia="zh-CN"/>
        </w:rPr>
      </w:pPr>
      <w:r>
        <w:t>[</w:t>
      </w:r>
      <w:r w:rsidR="005C2C2B">
        <w:t>55</w:t>
      </w:r>
      <w:r>
        <w:t>]</w:t>
      </w:r>
      <w:r>
        <w:rPr>
          <w:rFonts w:eastAsia="DengXian"/>
          <w:lang w:eastAsia="zh-CN"/>
        </w:rPr>
        <w:tab/>
      </w:r>
      <w:r>
        <w:rPr>
          <w:rFonts w:eastAsia="DengXian"/>
        </w:rPr>
        <w:t>3GPP T</w:t>
      </w:r>
      <w:r>
        <w:rPr>
          <w:rFonts w:eastAsia="DengXian"/>
          <w:lang w:eastAsia="zh-CN"/>
        </w:rPr>
        <w:t>S</w:t>
      </w:r>
      <w:r>
        <w:rPr>
          <w:rFonts w:eastAsia="DengXian"/>
        </w:rPr>
        <w:t> 33</w:t>
      </w:r>
      <w:r>
        <w:rPr>
          <w:rFonts w:eastAsia="DengXian"/>
          <w:lang w:eastAsia="zh-CN"/>
        </w:rPr>
        <w:t>.535: "</w:t>
      </w:r>
      <w:r w:rsidRPr="00CA47BB">
        <w:rPr>
          <w:bCs/>
          <w:lang w:eastAsia="ja-JP"/>
        </w:rPr>
        <w:t>Authentication and Key Management for Applications (AKMA) based on 3GPP credentials in the 5G System (5GS)</w:t>
      </w:r>
      <w:r>
        <w:rPr>
          <w:rFonts w:eastAsia="DengXian"/>
          <w:lang w:eastAsia="zh-CN"/>
        </w:rPr>
        <w:t>".</w:t>
      </w:r>
    </w:p>
    <w:p w14:paraId="13822292" w14:textId="102B25C0" w:rsidR="005752A6" w:rsidRPr="00B3056F" w:rsidRDefault="005752A6" w:rsidP="00EF45DA">
      <w:pPr>
        <w:pStyle w:val="EX"/>
        <w:rPr>
          <w:lang w:eastAsia="zh-CN"/>
        </w:rPr>
      </w:pP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8582819"/>
      <w:r w:rsidRPr="00B3056F">
        <w:t>3</w:t>
      </w:r>
      <w:r w:rsidRPr="00B3056F">
        <w:tab/>
      </w:r>
      <w:r w:rsidRPr="00B3056F">
        <w:rPr>
          <w:rFonts w:eastAsia="SimSun"/>
        </w:rPr>
        <w:t>Definitions and abbreviations</w:t>
      </w:r>
      <w:bookmarkEnd w:id="33"/>
      <w:bookmarkEnd w:id="34"/>
      <w:bookmarkEnd w:id="35"/>
      <w:bookmarkEnd w:id="36"/>
      <w:bookmarkEnd w:id="37"/>
      <w:bookmarkEnd w:id="38"/>
    </w:p>
    <w:p w14:paraId="100F4F3B" w14:textId="77777777" w:rsidR="00EF45DA" w:rsidRPr="00B3056F" w:rsidRDefault="00EF45DA" w:rsidP="00EF45DA">
      <w:pPr>
        <w:pStyle w:val="Heading2"/>
        <w:rPr>
          <w:rFonts w:eastAsia="SimSun"/>
        </w:rPr>
      </w:pPr>
      <w:bookmarkStart w:id="39" w:name="_Toc11338337"/>
      <w:bookmarkStart w:id="40" w:name="_Toc27584940"/>
      <w:bookmarkStart w:id="41" w:name="_Toc36456882"/>
      <w:bookmarkStart w:id="42" w:name="_Toc45027760"/>
      <w:bookmarkStart w:id="43" w:name="_Toc45028595"/>
      <w:bookmarkStart w:id="44" w:name="_Toc58582820"/>
      <w:r w:rsidRPr="00B3056F">
        <w:rPr>
          <w:rFonts w:eastAsia="SimSun"/>
        </w:rPr>
        <w:t>3.1</w:t>
      </w:r>
      <w:r w:rsidRPr="00B3056F">
        <w:rPr>
          <w:rFonts w:eastAsia="SimSun"/>
        </w:rPr>
        <w:tab/>
        <w:t>Definitions</w:t>
      </w:r>
      <w:bookmarkEnd w:id="39"/>
      <w:bookmarkEnd w:id="40"/>
      <w:bookmarkEnd w:id="41"/>
      <w:bookmarkEnd w:id="42"/>
      <w:bookmarkEnd w:id="43"/>
      <w:bookmarkEnd w:id="44"/>
    </w:p>
    <w:p w14:paraId="365F4507" w14:textId="77777777" w:rsidR="00EF45DA" w:rsidRPr="00B3056F" w:rsidRDefault="00EF45DA" w:rsidP="00EF45DA">
      <w:pPr>
        <w:rPr>
          <w:rFonts w:eastAsia="SimSun"/>
        </w:rPr>
      </w:pPr>
      <w:r w:rsidRPr="00B3056F">
        <w:t xml:space="preserve">For the purposes of the present document, the terms and definitions given in </w:t>
      </w:r>
      <w:bookmarkStart w:id="45" w:name="OLE_LINK8"/>
      <w:bookmarkStart w:id="46" w:name="OLE_LINK7"/>
      <w:bookmarkStart w:id="47" w:name="OLE_LINK6"/>
      <w:r w:rsidRPr="00B3056F">
        <w:t xml:space="preserve">3GPP </w:t>
      </w:r>
      <w:bookmarkEnd w:id="45"/>
      <w:bookmarkEnd w:id="46"/>
      <w:bookmarkEnd w:id="47"/>
      <w:r w:rsidRPr="00B3056F">
        <w:t>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8" w:name="_Toc11338338"/>
      <w:bookmarkStart w:id="49" w:name="_Toc27584941"/>
      <w:bookmarkStart w:id="50" w:name="_Toc36456883"/>
      <w:bookmarkStart w:id="51" w:name="_Toc45027761"/>
      <w:bookmarkStart w:id="52" w:name="_Toc45028596"/>
      <w:bookmarkStart w:id="53" w:name="_Toc58582821"/>
      <w:r w:rsidRPr="00B3056F">
        <w:t>3.2</w:t>
      </w:r>
      <w:r w:rsidRPr="00B3056F">
        <w:tab/>
        <w:t>Abbreviations</w:t>
      </w:r>
      <w:bookmarkEnd w:id="48"/>
      <w:bookmarkEnd w:id="49"/>
      <w:bookmarkEnd w:id="50"/>
      <w:bookmarkEnd w:id="51"/>
      <w:bookmarkEnd w:id="52"/>
      <w:bookmarkEnd w:id="53"/>
    </w:p>
    <w:p w14:paraId="0149796F" w14:textId="77777777" w:rsidR="00EF45DA" w:rsidRPr="00B3056F" w:rsidRDefault="00EF45DA" w:rsidP="00EF45DA">
      <w:pPr>
        <w:keepNext/>
      </w:pPr>
      <w:r w:rsidRPr="00B3056F">
        <w:t>For the purposes of the present document, the abbreviations given in 3GPP TR 21.905 [1]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655B3995" w14:textId="2907DFF8" w:rsidR="004C5E4C" w:rsidRDefault="00EF45DA" w:rsidP="004C5E4C">
      <w:pPr>
        <w:pStyle w:val="EW"/>
      </w:pPr>
      <w:r w:rsidRPr="00B3056F">
        <w:t>ACS</w:t>
      </w:r>
      <w:r w:rsidRPr="00B3056F">
        <w:tab/>
        <w:t>Auto-Configuration Server</w:t>
      </w:r>
      <w:r w:rsidR="004C5E4C" w:rsidRPr="004C5E4C">
        <w:t xml:space="preserve"> </w:t>
      </w:r>
    </w:p>
    <w:p w14:paraId="554E84FA" w14:textId="77BD0223" w:rsidR="00EF45DA" w:rsidRPr="00B3056F" w:rsidRDefault="004C5E4C" w:rsidP="004C5E4C">
      <w:pPr>
        <w:pStyle w:val="EW"/>
      </w:pPr>
      <w:r>
        <w:t>AKMA</w:t>
      </w:r>
      <w:r>
        <w:tab/>
      </w:r>
      <w:r>
        <w:rPr>
          <w:rFonts w:hint="eastAsia"/>
          <w:lang w:eastAsia="zh-CN"/>
        </w:rPr>
        <w:t>Authentication and Key Management for Applications</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A9B3210"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lastRenderedPageBreak/>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8582822"/>
      <w:r w:rsidRPr="00B3056F">
        <w:t>4</w:t>
      </w:r>
      <w:r w:rsidRPr="00B3056F">
        <w:tab/>
        <w:t>Overview</w:t>
      </w:r>
      <w:bookmarkEnd w:id="54"/>
      <w:bookmarkEnd w:id="55"/>
      <w:bookmarkEnd w:id="56"/>
      <w:bookmarkEnd w:id="57"/>
      <w:bookmarkEnd w:id="58"/>
      <w:bookmarkEnd w:id="59"/>
    </w:p>
    <w:p w14:paraId="7A63F5FF" w14:textId="77777777" w:rsidR="00EF45DA" w:rsidRPr="00B3056F" w:rsidRDefault="00EF45DA" w:rsidP="00EF45DA">
      <w:pPr>
        <w:pStyle w:val="Heading2"/>
      </w:pPr>
      <w:bookmarkStart w:id="60" w:name="_Toc11338340"/>
      <w:bookmarkStart w:id="61" w:name="_Toc27584943"/>
      <w:bookmarkStart w:id="62" w:name="_Toc36456885"/>
      <w:bookmarkStart w:id="63" w:name="_Toc45027763"/>
      <w:bookmarkStart w:id="64" w:name="_Toc45028598"/>
      <w:bookmarkStart w:id="65" w:name="_Toc58582823"/>
      <w:r w:rsidRPr="00B3056F">
        <w:t>4.1</w:t>
      </w:r>
      <w:r w:rsidRPr="00B3056F">
        <w:tab/>
        <w:t>Introduction</w:t>
      </w:r>
      <w:bookmarkEnd w:id="60"/>
      <w:bookmarkEnd w:id="61"/>
      <w:bookmarkEnd w:id="62"/>
      <w:bookmarkEnd w:id="63"/>
      <w:bookmarkEnd w:id="64"/>
      <w:bookmarkEnd w:id="65"/>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3pt;height:396.3pt" o:ole="">
            <v:imagedata r:id="rId12" o:title=""/>
          </v:shape>
          <o:OLEObject Type="Embed" ProgID="Visio.Drawing.11" ShapeID="_x0000_i1025" DrawAspect="Content" ObjectID="_1669196291"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77777777" w:rsidR="00EF45DA" w:rsidRPr="00B3056F" w:rsidRDefault="00EF45DA" w:rsidP="00EF45DA">
      <w:r w:rsidRPr="00B3056F">
        <w:t>The functionalities supported by the UDM are listed in clause 6.2.7 of 3GPP TS 23.501 [2].</w:t>
      </w:r>
    </w:p>
    <w:p w14:paraId="77BD581E" w14:textId="77777777" w:rsidR="00EF45DA" w:rsidRPr="00B3056F" w:rsidRDefault="00EF45DA" w:rsidP="00EF45DA">
      <w:pPr>
        <w:pStyle w:val="Heading1"/>
      </w:pPr>
      <w:bookmarkStart w:id="66" w:name="_Toc11338341"/>
      <w:bookmarkStart w:id="67" w:name="_Toc27584944"/>
      <w:bookmarkStart w:id="68" w:name="_Toc36456886"/>
      <w:bookmarkStart w:id="69" w:name="_Toc45027764"/>
      <w:bookmarkStart w:id="70" w:name="_Toc45028599"/>
      <w:bookmarkStart w:id="71" w:name="_Toc58582824"/>
      <w:r w:rsidRPr="00B3056F">
        <w:t>5</w:t>
      </w:r>
      <w:r w:rsidRPr="00B3056F">
        <w:tab/>
        <w:t>Services offered by the UDM</w:t>
      </w:r>
      <w:bookmarkEnd w:id="66"/>
      <w:bookmarkEnd w:id="67"/>
      <w:bookmarkEnd w:id="68"/>
      <w:bookmarkEnd w:id="69"/>
      <w:bookmarkEnd w:id="70"/>
      <w:bookmarkEnd w:id="71"/>
    </w:p>
    <w:p w14:paraId="35EA7827" w14:textId="77777777" w:rsidR="00EF45DA" w:rsidRPr="00B3056F" w:rsidRDefault="00EF45DA" w:rsidP="00EF45DA">
      <w:pPr>
        <w:pStyle w:val="Heading2"/>
      </w:pPr>
      <w:bookmarkStart w:id="72" w:name="_Toc11338342"/>
      <w:bookmarkStart w:id="73" w:name="_Toc27584945"/>
      <w:bookmarkStart w:id="74" w:name="_Toc36456887"/>
      <w:bookmarkStart w:id="75" w:name="_Toc45027765"/>
      <w:bookmarkStart w:id="76" w:name="_Toc45028600"/>
      <w:bookmarkStart w:id="77" w:name="_Toc58582825"/>
      <w:r w:rsidRPr="00B3056F">
        <w:t>5.1</w:t>
      </w:r>
      <w:r w:rsidRPr="00B3056F">
        <w:tab/>
        <w:t>Introduction</w:t>
      </w:r>
      <w:bookmarkEnd w:id="72"/>
      <w:bookmarkEnd w:id="73"/>
      <w:bookmarkEnd w:id="74"/>
      <w:bookmarkEnd w:id="75"/>
      <w:bookmarkEnd w:id="76"/>
      <w:bookmarkEnd w:id="77"/>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lastRenderedPageBreak/>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Service Name</w:t>
            </w:r>
          </w:p>
        </w:tc>
        <w:tc>
          <w:tcPr>
            <w:tcW w:w="810" w:type="dxa"/>
            <w:shd w:val="clear" w:color="auto" w:fill="auto"/>
          </w:tcPr>
          <w:p w14:paraId="7A2EB45F"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Clause</w:t>
            </w:r>
          </w:p>
        </w:tc>
        <w:tc>
          <w:tcPr>
            <w:tcW w:w="1240" w:type="dxa"/>
            <w:shd w:val="clear" w:color="auto" w:fill="auto"/>
          </w:tcPr>
          <w:p w14:paraId="6CCAAC4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Description</w:t>
            </w:r>
          </w:p>
        </w:tc>
        <w:tc>
          <w:tcPr>
            <w:tcW w:w="2630" w:type="dxa"/>
            <w:shd w:val="clear" w:color="auto" w:fill="auto"/>
          </w:tcPr>
          <w:p w14:paraId="363F0A5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OpenAPI Specification File</w:t>
            </w:r>
          </w:p>
        </w:tc>
        <w:tc>
          <w:tcPr>
            <w:tcW w:w="990" w:type="dxa"/>
            <w:shd w:val="clear" w:color="auto" w:fill="auto"/>
          </w:tcPr>
          <w:p w14:paraId="2B7B6AAB"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1330D7">
            <w:pPr>
              <w:rPr>
                <w:rFonts w:ascii="Arial" w:hAnsi="Arial" w:cs="Arial"/>
                <w:sz w:val="18"/>
                <w:szCs w:val="18"/>
              </w:rPr>
            </w:pPr>
            <w:r w:rsidRPr="00A76C12">
              <w:rPr>
                <w:rFonts w:ascii="Arial" w:hAnsi="Arial" w:cs="Arial"/>
                <w:sz w:val="18"/>
                <w:szCs w:val="18"/>
              </w:rPr>
              <w:t>Nudm_SubscriberDataManagement</w:t>
            </w:r>
          </w:p>
        </w:tc>
        <w:tc>
          <w:tcPr>
            <w:tcW w:w="810" w:type="dxa"/>
            <w:shd w:val="clear" w:color="auto" w:fill="auto"/>
          </w:tcPr>
          <w:p w14:paraId="1AC71C2F" w14:textId="77777777" w:rsidR="00EF45DA" w:rsidRPr="00A76C12" w:rsidRDefault="00EF45DA" w:rsidP="001330D7">
            <w:pPr>
              <w:rPr>
                <w:rFonts w:ascii="Arial" w:hAnsi="Arial" w:cs="Arial"/>
                <w:sz w:val="18"/>
                <w:szCs w:val="18"/>
              </w:rPr>
            </w:pPr>
            <w:r w:rsidRPr="00A76C12">
              <w:rPr>
                <w:rFonts w:ascii="Arial" w:hAnsi="Arial" w:cs="Arial"/>
                <w:sz w:val="18"/>
                <w:szCs w:val="18"/>
              </w:rPr>
              <w:t>6.1</w:t>
            </w:r>
          </w:p>
        </w:tc>
        <w:tc>
          <w:tcPr>
            <w:tcW w:w="1240" w:type="dxa"/>
            <w:shd w:val="clear" w:color="auto" w:fill="auto"/>
          </w:tcPr>
          <w:p w14:paraId="6390EA23" w14:textId="77777777" w:rsidR="00EF45DA" w:rsidRPr="00A76C12" w:rsidRDefault="00EF45DA" w:rsidP="001330D7">
            <w:pPr>
              <w:rPr>
                <w:rFonts w:ascii="Arial" w:hAnsi="Arial" w:cs="Arial"/>
                <w:sz w:val="18"/>
                <w:szCs w:val="18"/>
              </w:rPr>
            </w:pPr>
            <w:r w:rsidRPr="00A76C12">
              <w:rPr>
                <w:rFonts w:ascii="Arial" w:hAnsi="Arial" w:cs="Arial"/>
                <w:sz w:val="18"/>
                <w:szCs w:val="18"/>
              </w:rPr>
              <w:t>UDM Subscriber Data Management Service</w:t>
            </w:r>
          </w:p>
        </w:tc>
        <w:tc>
          <w:tcPr>
            <w:tcW w:w="2630" w:type="dxa"/>
            <w:shd w:val="clear" w:color="auto" w:fill="auto"/>
          </w:tcPr>
          <w:p w14:paraId="4973259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TS29503_Nudm_SDM.yaml</w:t>
            </w:r>
          </w:p>
        </w:tc>
        <w:tc>
          <w:tcPr>
            <w:tcW w:w="990" w:type="dxa"/>
            <w:shd w:val="clear" w:color="auto" w:fill="auto"/>
          </w:tcPr>
          <w:p w14:paraId="61768838" w14:textId="77777777" w:rsidR="00EF45DA" w:rsidRPr="00A76C12" w:rsidRDefault="00EF45DA" w:rsidP="001330D7">
            <w:pPr>
              <w:rPr>
                <w:rFonts w:ascii="Arial" w:hAnsi="Arial" w:cs="Arial"/>
                <w:sz w:val="18"/>
                <w:szCs w:val="18"/>
              </w:rPr>
            </w:pPr>
            <w:r w:rsidRPr="00A76C12">
              <w:rPr>
                <w:rFonts w:ascii="Arial" w:hAnsi="Arial" w:cs="Arial"/>
                <w:sz w:val="18"/>
                <w:szCs w:val="18"/>
              </w:rPr>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1330D7">
            <w:pPr>
              <w:rPr>
                <w:rFonts w:ascii="Arial" w:hAnsi="Arial" w:cs="Arial"/>
                <w:sz w:val="18"/>
                <w:szCs w:val="18"/>
              </w:rPr>
            </w:pPr>
            <w:r w:rsidRPr="00A76C12">
              <w:rPr>
                <w:rFonts w:ascii="Arial" w:hAnsi="Arial" w:cs="Arial"/>
                <w:sz w:val="18"/>
                <w:szCs w:val="18"/>
              </w:rPr>
              <w:t>Nudm_UEContextManagement</w:t>
            </w:r>
          </w:p>
        </w:tc>
        <w:tc>
          <w:tcPr>
            <w:tcW w:w="810" w:type="dxa"/>
            <w:shd w:val="clear" w:color="auto" w:fill="auto"/>
          </w:tcPr>
          <w:p w14:paraId="392BCADA" w14:textId="77777777" w:rsidR="00EF45DA" w:rsidRPr="00A76C12" w:rsidRDefault="00EF45DA" w:rsidP="001330D7">
            <w:pPr>
              <w:rPr>
                <w:rFonts w:ascii="Arial" w:hAnsi="Arial" w:cs="Arial"/>
                <w:sz w:val="18"/>
                <w:szCs w:val="18"/>
              </w:rPr>
            </w:pPr>
            <w:r w:rsidRPr="00A76C12">
              <w:rPr>
                <w:rFonts w:ascii="Arial" w:hAnsi="Arial" w:cs="Arial"/>
                <w:sz w:val="18"/>
                <w:szCs w:val="18"/>
              </w:rPr>
              <w:t>6.2</w:t>
            </w:r>
          </w:p>
        </w:tc>
        <w:tc>
          <w:tcPr>
            <w:tcW w:w="1240" w:type="dxa"/>
            <w:shd w:val="clear" w:color="auto" w:fill="auto"/>
          </w:tcPr>
          <w:p w14:paraId="6011D859" w14:textId="77777777" w:rsidR="00EF45DA" w:rsidRPr="00A76C12" w:rsidRDefault="00EF45DA" w:rsidP="001330D7">
            <w:pPr>
              <w:rPr>
                <w:rFonts w:ascii="Arial" w:hAnsi="Arial" w:cs="Arial"/>
                <w:sz w:val="18"/>
                <w:szCs w:val="18"/>
              </w:rPr>
            </w:pPr>
            <w:r w:rsidRPr="00A76C12">
              <w:rPr>
                <w:rFonts w:ascii="Arial" w:hAnsi="Arial" w:cs="Arial"/>
                <w:sz w:val="18"/>
                <w:szCs w:val="18"/>
              </w:rPr>
              <w:t>UDM Context Management Service</w:t>
            </w:r>
          </w:p>
        </w:tc>
        <w:tc>
          <w:tcPr>
            <w:tcW w:w="2630" w:type="dxa"/>
            <w:shd w:val="clear" w:color="auto" w:fill="auto"/>
          </w:tcPr>
          <w:p w14:paraId="27A5AF4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TS29503_Nudm_UECM.yaml</w:t>
            </w:r>
          </w:p>
        </w:tc>
        <w:tc>
          <w:tcPr>
            <w:tcW w:w="990" w:type="dxa"/>
            <w:shd w:val="clear" w:color="auto" w:fill="auto"/>
          </w:tcPr>
          <w:p w14:paraId="1A42855F" w14:textId="77777777" w:rsidR="00EF45DA" w:rsidRPr="00A76C12" w:rsidRDefault="00EF45DA" w:rsidP="001330D7">
            <w:pPr>
              <w:rPr>
                <w:rFonts w:ascii="Arial" w:hAnsi="Arial" w:cs="Arial"/>
                <w:sz w:val="18"/>
                <w:szCs w:val="18"/>
              </w:rPr>
            </w:pPr>
            <w:r w:rsidRPr="00A76C12">
              <w:rPr>
                <w:rFonts w:ascii="Arial" w:hAnsi="Arial" w:cs="Arial"/>
                <w:sz w:val="18"/>
                <w:szCs w:val="18"/>
              </w:rPr>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1330D7">
            <w:pPr>
              <w:rPr>
                <w:rFonts w:ascii="Arial" w:hAnsi="Arial" w:cs="Arial"/>
                <w:sz w:val="18"/>
                <w:szCs w:val="18"/>
              </w:rPr>
            </w:pPr>
            <w:r w:rsidRPr="00A76C12">
              <w:rPr>
                <w:rFonts w:ascii="Arial" w:hAnsi="Arial" w:cs="Arial"/>
                <w:sz w:val="18"/>
                <w:szCs w:val="18"/>
              </w:rPr>
              <w:t>Nudm_UEAuthentication</w:t>
            </w:r>
          </w:p>
        </w:tc>
        <w:tc>
          <w:tcPr>
            <w:tcW w:w="810" w:type="dxa"/>
            <w:shd w:val="clear" w:color="auto" w:fill="auto"/>
          </w:tcPr>
          <w:p w14:paraId="1113CA01" w14:textId="77777777" w:rsidR="00EF45DA" w:rsidRPr="00A76C12" w:rsidRDefault="00EF45DA" w:rsidP="001330D7">
            <w:pPr>
              <w:rPr>
                <w:rFonts w:ascii="Arial" w:hAnsi="Arial" w:cs="Arial"/>
                <w:sz w:val="18"/>
                <w:szCs w:val="18"/>
              </w:rPr>
            </w:pPr>
            <w:r w:rsidRPr="00A76C12">
              <w:rPr>
                <w:rFonts w:ascii="Arial" w:hAnsi="Arial" w:cs="Arial"/>
                <w:sz w:val="18"/>
                <w:szCs w:val="18"/>
              </w:rPr>
              <w:t>6.3</w:t>
            </w:r>
          </w:p>
        </w:tc>
        <w:tc>
          <w:tcPr>
            <w:tcW w:w="1240" w:type="dxa"/>
            <w:shd w:val="clear" w:color="auto" w:fill="auto"/>
          </w:tcPr>
          <w:p w14:paraId="3F3942F5" w14:textId="77777777" w:rsidR="00EF45DA" w:rsidRPr="00A76C12" w:rsidRDefault="00EF45DA" w:rsidP="001330D7">
            <w:pPr>
              <w:rPr>
                <w:rFonts w:ascii="Arial" w:hAnsi="Arial" w:cs="Arial"/>
                <w:sz w:val="18"/>
                <w:szCs w:val="18"/>
              </w:rPr>
            </w:pPr>
            <w:r w:rsidRPr="00A76C12">
              <w:rPr>
                <w:rFonts w:ascii="Arial" w:hAnsi="Arial" w:cs="Arial"/>
                <w:sz w:val="18"/>
                <w:szCs w:val="18"/>
              </w:rPr>
              <w:t>UDM UE Authentication Service</w:t>
            </w:r>
          </w:p>
        </w:tc>
        <w:tc>
          <w:tcPr>
            <w:tcW w:w="2630" w:type="dxa"/>
            <w:shd w:val="clear" w:color="auto" w:fill="auto"/>
          </w:tcPr>
          <w:p w14:paraId="12CA8C7F"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TS29503_Nudm_UEAU.yaml</w:t>
            </w:r>
          </w:p>
        </w:tc>
        <w:tc>
          <w:tcPr>
            <w:tcW w:w="990" w:type="dxa"/>
            <w:shd w:val="clear" w:color="auto" w:fill="auto"/>
          </w:tcPr>
          <w:p w14:paraId="7F7C8F4B" w14:textId="77777777" w:rsidR="00EF45DA" w:rsidRPr="00A76C12" w:rsidRDefault="00EF45DA" w:rsidP="001330D7">
            <w:pPr>
              <w:rPr>
                <w:rFonts w:ascii="Arial" w:hAnsi="Arial" w:cs="Arial"/>
                <w:sz w:val="18"/>
                <w:szCs w:val="18"/>
              </w:rPr>
            </w:pPr>
            <w:r w:rsidRPr="00A76C12">
              <w:rPr>
                <w:rFonts w:ascii="Arial" w:hAnsi="Arial" w:cs="Arial"/>
                <w:sz w:val="18"/>
                <w:szCs w:val="18"/>
              </w:rPr>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1330D7">
            <w:pPr>
              <w:rPr>
                <w:rFonts w:ascii="Arial" w:hAnsi="Arial" w:cs="Arial"/>
                <w:sz w:val="18"/>
                <w:szCs w:val="18"/>
              </w:rPr>
            </w:pPr>
            <w:r w:rsidRPr="00A76C12">
              <w:rPr>
                <w:rFonts w:ascii="Arial" w:hAnsi="Arial" w:cs="Arial"/>
                <w:sz w:val="18"/>
                <w:szCs w:val="18"/>
              </w:rPr>
              <w:t>Nudm_EventExposure</w:t>
            </w:r>
          </w:p>
        </w:tc>
        <w:tc>
          <w:tcPr>
            <w:tcW w:w="810" w:type="dxa"/>
            <w:shd w:val="clear" w:color="auto" w:fill="auto"/>
          </w:tcPr>
          <w:p w14:paraId="5EB548CE" w14:textId="77777777" w:rsidR="00EF45DA" w:rsidRPr="00A76C12" w:rsidRDefault="00EF45DA" w:rsidP="001330D7">
            <w:pPr>
              <w:rPr>
                <w:rFonts w:ascii="Arial" w:hAnsi="Arial" w:cs="Arial"/>
                <w:sz w:val="18"/>
                <w:szCs w:val="18"/>
              </w:rPr>
            </w:pPr>
            <w:r w:rsidRPr="00A76C12">
              <w:rPr>
                <w:rFonts w:ascii="Arial" w:hAnsi="Arial" w:cs="Arial"/>
                <w:sz w:val="18"/>
                <w:szCs w:val="18"/>
              </w:rPr>
              <w:t>6.4</w:t>
            </w:r>
          </w:p>
        </w:tc>
        <w:tc>
          <w:tcPr>
            <w:tcW w:w="1240" w:type="dxa"/>
            <w:shd w:val="clear" w:color="auto" w:fill="auto"/>
          </w:tcPr>
          <w:p w14:paraId="6BB6EAF0" w14:textId="77777777" w:rsidR="00EF45DA" w:rsidRPr="00A76C12" w:rsidRDefault="00EF45DA" w:rsidP="001330D7">
            <w:pPr>
              <w:rPr>
                <w:rFonts w:ascii="Arial" w:hAnsi="Arial" w:cs="Arial"/>
                <w:sz w:val="18"/>
                <w:szCs w:val="18"/>
              </w:rPr>
            </w:pPr>
            <w:r w:rsidRPr="00A76C12">
              <w:rPr>
                <w:rFonts w:ascii="Arial" w:hAnsi="Arial" w:cs="Arial"/>
                <w:sz w:val="18"/>
                <w:szCs w:val="18"/>
              </w:rPr>
              <w:t>UDM Event Exposure Service</w:t>
            </w:r>
          </w:p>
        </w:tc>
        <w:tc>
          <w:tcPr>
            <w:tcW w:w="2630" w:type="dxa"/>
            <w:shd w:val="clear" w:color="auto" w:fill="auto"/>
          </w:tcPr>
          <w:p w14:paraId="635FECCD"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TS29503_Nudm_EE.yaml</w:t>
            </w:r>
          </w:p>
        </w:tc>
        <w:tc>
          <w:tcPr>
            <w:tcW w:w="990" w:type="dxa"/>
            <w:shd w:val="clear" w:color="auto" w:fill="auto"/>
          </w:tcPr>
          <w:p w14:paraId="720C58CD" w14:textId="77777777" w:rsidR="00EF45DA" w:rsidRPr="00A76C12" w:rsidRDefault="00EF45DA" w:rsidP="001330D7">
            <w:pPr>
              <w:rPr>
                <w:rFonts w:ascii="Arial" w:hAnsi="Arial" w:cs="Arial"/>
                <w:sz w:val="18"/>
                <w:szCs w:val="18"/>
              </w:rPr>
            </w:pPr>
            <w:r w:rsidRPr="00A76C12">
              <w:rPr>
                <w:rFonts w:ascii="Arial" w:hAnsi="Arial" w:cs="Arial"/>
                <w:sz w:val="18"/>
                <w:szCs w:val="18"/>
              </w:rPr>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1330D7">
            <w:pPr>
              <w:rPr>
                <w:rFonts w:ascii="Arial" w:hAnsi="Arial" w:cs="Arial"/>
                <w:sz w:val="18"/>
                <w:szCs w:val="18"/>
              </w:rPr>
            </w:pPr>
            <w:r w:rsidRPr="00A76C12">
              <w:rPr>
                <w:rFonts w:ascii="Arial" w:hAnsi="Arial" w:cs="Arial"/>
                <w:sz w:val="18"/>
                <w:szCs w:val="18"/>
              </w:rPr>
              <w:t>Nudm_ParameterProvision</w:t>
            </w:r>
          </w:p>
        </w:tc>
        <w:tc>
          <w:tcPr>
            <w:tcW w:w="810" w:type="dxa"/>
            <w:shd w:val="clear" w:color="auto" w:fill="auto"/>
          </w:tcPr>
          <w:p w14:paraId="1E650974" w14:textId="77777777" w:rsidR="00EF45DA" w:rsidRPr="00A76C12" w:rsidRDefault="00EF45DA" w:rsidP="001330D7">
            <w:pPr>
              <w:rPr>
                <w:rFonts w:ascii="Arial" w:hAnsi="Arial" w:cs="Arial"/>
                <w:sz w:val="18"/>
                <w:szCs w:val="18"/>
              </w:rPr>
            </w:pPr>
            <w:r w:rsidRPr="00A76C12">
              <w:rPr>
                <w:rFonts w:ascii="Arial" w:hAnsi="Arial" w:cs="Arial"/>
                <w:sz w:val="18"/>
                <w:szCs w:val="18"/>
              </w:rPr>
              <w:t>6.5</w:t>
            </w:r>
          </w:p>
        </w:tc>
        <w:tc>
          <w:tcPr>
            <w:tcW w:w="1240" w:type="dxa"/>
            <w:shd w:val="clear" w:color="auto" w:fill="auto"/>
          </w:tcPr>
          <w:p w14:paraId="25286C60" w14:textId="77777777" w:rsidR="00EF45DA" w:rsidRPr="00A76C12" w:rsidRDefault="00EF45DA" w:rsidP="001330D7">
            <w:pPr>
              <w:rPr>
                <w:rFonts w:ascii="Arial" w:hAnsi="Arial" w:cs="Arial"/>
                <w:sz w:val="18"/>
                <w:szCs w:val="18"/>
              </w:rPr>
            </w:pPr>
            <w:r w:rsidRPr="00A76C12">
              <w:rPr>
                <w:rFonts w:ascii="Arial" w:hAnsi="Arial" w:cs="Arial"/>
                <w:sz w:val="18"/>
                <w:szCs w:val="18"/>
              </w:rPr>
              <w:t>UDM Parameter Provision Service</w:t>
            </w:r>
          </w:p>
        </w:tc>
        <w:tc>
          <w:tcPr>
            <w:tcW w:w="2630" w:type="dxa"/>
            <w:shd w:val="clear" w:color="auto" w:fill="auto"/>
          </w:tcPr>
          <w:p w14:paraId="1AD2726C"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TS29503_Nudm_PP.yaml</w:t>
            </w:r>
          </w:p>
        </w:tc>
        <w:tc>
          <w:tcPr>
            <w:tcW w:w="990" w:type="dxa"/>
            <w:shd w:val="clear" w:color="auto" w:fill="auto"/>
          </w:tcPr>
          <w:p w14:paraId="167C6105" w14:textId="77777777" w:rsidR="00EF45DA" w:rsidRPr="00A76C12" w:rsidRDefault="00EF45DA" w:rsidP="001330D7">
            <w:pPr>
              <w:rPr>
                <w:rFonts w:ascii="Arial" w:hAnsi="Arial" w:cs="Arial"/>
                <w:sz w:val="18"/>
                <w:szCs w:val="18"/>
              </w:rPr>
            </w:pPr>
            <w:r w:rsidRPr="00A76C12">
              <w:rPr>
                <w:rFonts w:ascii="Arial" w:hAnsi="Arial" w:cs="Arial"/>
                <w:sz w:val="18"/>
                <w:szCs w:val="18"/>
              </w:rPr>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1330D7">
            <w:pPr>
              <w:rPr>
                <w:rFonts w:ascii="Arial" w:hAnsi="Arial" w:cs="Arial"/>
                <w:sz w:val="18"/>
                <w:szCs w:val="18"/>
              </w:rPr>
            </w:pPr>
            <w:r w:rsidRPr="00A76C12">
              <w:rPr>
                <w:rFonts w:ascii="Arial" w:hAnsi="Arial" w:cs="Arial"/>
                <w:sz w:val="18"/>
                <w:szCs w:val="18"/>
              </w:rPr>
              <w:t>Nudm_NIDDAuthorization</w:t>
            </w:r>
          </w:p>
        </w:tc>
        <w:tc>
          <w:tcPr>
            <w:tcW w:w="810" w:type="dxa"/>
            <w:shd w:val="clear" w:color="auto" w:fill="auto"/>
          </w:tcPr>
          <w:p w14:paraId="04B02649" w14:textId="77777777" w:rsidR="00EF45DA" w:rsidRPr="00A76C12" w:rsidRDefault="00EF45DA" w:rsidP="001330D7">
            <w:pPr>
              <w:rPr>
                <w:rFonts w:ascii="Arial" w:hAnsi="Arial" w:cs="Arial"/>
                <w:sz w:val="18"/>
                <w:szCs w:val="18"/>
              </w:rPr>
            </w:pPr>
            <w:r w:rsidRPr="00A76C12">
              <w:rPr>
                <w:rFonts w:ascii="Arial" w:hAnsi="Arial" w:cs="Arial"/>
                <w:sz w:val="18"/>
                <w:szCs w:val="18"/>
              </w:rPr>
              <w:t>6.6</w:t>
            </w:r>
          </w:p>
        </w:tc>
        <w:tc>
          <w:tcPr>
            <w:tcW w:w="1240" w:type="dxa"/>
            <w:shd w:val="clear" w:color="auto" w:fill="auto"/>
          </w:tcPr>
          <w:p w14:paraId="74B97524" w14:textId="77777777" w:rsidR="00EF45DA" w:rsidRPr="00A76C12" w:rsidRDefault="00EF45DA" w:rsidP="001330D7">
            <w:pPr>
              <w:rPr>
                <w:rFonts w:ascii="Arial" w:hAnsi="Arial" w:cs="Arial"/>
                <w:sz w:val="18"/>
                <w:szCs w:val="18"/>
              </w:rPr>
            </w:pPr>
            <w:r w:rsidRPr="00A76C12">
              <w:rPr>
                <w:rFonts w:ascii="Arial" w:hAnsi="Arial" w:cs="Arial"/>
                <w:sz w:val="18"/>
                <w:szCs w:val="18"/>
              </w:rPr>
              <w:t>UDM NIDD Authorization Service</w:t>
            </w:r>
          </w:p>
        </w:tc>
        <w:tc>
          <w:tcPr>
            <w:tcW w:w="2630" w:type="dxa"/>
            <w:shd w:val="clear" w:color="auto" w:fill="auto"/>
          </w:tcPr>
          <w:p w14:paraId="09CFCFE1"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TS29503_Nudm_NIDDAU.yaml</w:t>
            </w:r>
          </w:p>
        </w:tc>
        <w:tc>
          <w:tcPr>
            <w:tcW w:w="990" w:type="dxa"/>
            <w:shd w:val="clear" w:color="auto" w:fill="auto"/>
          </w:tcPr>
          <w:p w14:paraId="0466B080" w14:textId="77777777" w:rsidR="00EF45DA" w:rsidRPr="00A76C12" w:rsidRDefault="00EF45DA" w:rsidP="001330D7">
            <w:pPr>
              <w:rPr>
                <w:rFonts w:ascii="Arial" w:hAnsi="Arial" w:cs="Arial"/>
                <w:sz w:val="18"/>
                <w:szCs w:val="18"/>
              </w:rPr>
            </w:pPr>
            <w:r w:rsidRPr="00A76C12">
              <w:rPr>
                <w:rFonts w:ascii="Arial" w:hAnsi="Arial" w:cs="Arial"/>
                <w:sz w:val="18"/>
                <w:szCs w:val="18"/>
              </w:rPr>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1330D7">
            <w:pPr>
              <w:rPr>
                <w:rFonts w:ascii="Arial" w:hAnsi="Arial" w:cs="Arial"/>
                <w:sz w:val="18"/>
                <w:szCs w:val="18"/>
              </w:rPr>
            </w:pPr>
            <w:r w:rsidRPr="00A76C12">
              <w:rPr>
                <w:rFonts w:ascii="Arial" w:hAnsi="Arial" w:cs="Arial"/>
                <w:sz w:val="18"/>
                <w:szCs w:val="18"/>
              </w:rPr>
              <w:t>Nudm_MT</w:t>
            </w:r>
          </w:p>
        </w:tc>
        <w:tc>
          <w:tcPr>
            <w:tcW w:w="810" w:type="dxa"/>
            <w:shd w:val="clear" w:color="auto" w:fill="auto"/>
          </w:tcPr>
          <w:p w14:paraId="5D73C081" w14:textId="77777777" w:rsidR="00EF45DA" w:rsidRPr="00A76C12" w:rsidRDefault="00EF45DA" w:rsidP="001330D7">
            <w:pPr>
              <w:rPr>
                <w:rFonts w:ascii="Arial" w:hAnsi="Arial" w:cs="Arial"/>
                <w:sz w:val="18"/>
                <w:szCs w:val="18"/>
              </w:rPr>
            </w:pPr>
            <w:r w:rsidRPr="00A76C12">
              <w:rPr>
                <w:rFonts w:ascii="Arial" w:hAnsi="Arial" w:cs="Arial"/>
                <w:sz w:val="18"/>
                <w:szCs w:val="18"/>
              </w:rPr>
              <w:t>6.7</w:t>
            </w:r>
          </w:p>
        </w:tc>
        <w:tc>
          <w:tcPr>
            <w:tcW w:w="1240" w:type="dxa"/>
            <w:shd w:val="clear" w:color="auto" w:fill="auto"/>
          </w:tcPr>
          <w:p w14:paraId="3CAD00FC" w14:textId="77777777" w:rsidR="00EF45DA" w:rsidRPr="00A76C12" w:rsidRDefault="00EF45DA" w:rsidP="001330D7">
            <w:pPr>
              <w:rPr>
                <w:rFonts w:ascii="Arial" w:hAnsi="Arial" w:cs="Arial"/>
                <w:sz w:val="18"/>
                <w:szCs w:val="18"/>
              </w:rPr>
            </w:pPr>
            <w:r w:rsidRPr="00A76C12">
              <w:rPr>
                <w:rFonts w:ascii="Arial" w:hAnsi="Arial" w:cs="Arial"/>
                <w:sz w:val="18"/>
                <w:szCs w:val="18"/>
              </w:rPr>
              <w:t>UDM MT Service</w:t>
            </w:r>
          </w:p>
        </w:tc>
        <w:tc>
          <w:tcPr>
            <w:tcW w:w="2630" w:type="dxa"/>
            <w:shd w:val="clear" w:color="auto" w:fill="auto"/>
          </w:tcPr>
          <w:p w14:paraId="540BA182"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TS29503_Nudm_MT.yaml</w:t>
            </w:r>
          </w:p>
        </w:tc>
        <w:tc>
          <w:tcPr>
            <w:tcW w:w="990" w:type="dxa"/>
            <w:shd w:val="clear" w:color="auto" w:fill="auto"/>
          </w:tcPr>
          <w:p w14:paraId="5D3FC986" w14:textId="77777777" w:rsidR="00EF45DA" w:rsidRPr="00A76C12" w:rsidRDefault="00EF45DA" w:rsidP="001330D7">
            <w:pPr>
              <w:rPr>
                <w:rFonts w:ascii="Arial" w:hAnsi="Arial" w:cs="Arial"/>
                <w:sz w:val="18"/>
                <w:szCs w:val="18"/>
              </w:rPr>
            </w:pPr>
            <w:r w:rsidRPr="00A76C12">
              <w:rPr>
                <w:rFonts w:ascii="Arial" w:hAnsi="Arial" w:cs="Arial"/>
                <w:sz w:val="18"/>
                <w:szCs w:val="18"/>
              </w:rPr>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77777777" w:rsidR="00EF45DA" w:rsidRPr="00B3056F" w:rsidRDefault="00EF45DA" w:rsidP="00EF45DA">
      <w:pPr>
        <w:keepNext/>
      </w:pPr>
      <w:r w:rsidRPr="00B3056F">
        <w:t>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78" w:name="_Toc11338343"/>
      <w:bookmarkStart w:id="79" w:name="_Toc27584946"/>
      <w:bookmarkStart w:id="80" w:name="_Toc36456888"/>
      <w:bookmarkStart w:id="81" w:name="_Toc45027766"/>
      <w:bookmarkStart w:id="82" w:name="_Toc45028601"/>
      <w:bookmarkStart w:id="83" w:name="_Toc58582826"/>
      <w:r w:rsidRPr="00B3056F">
        <w:t>5.2</w:t>
      </w:r>
      <w:r w:rsidRPr="00B3056F">
        <w:tab/>
        <w:t>Nudm_SubscriberDataManagement Service</w:t>
      </w:r>
      <w:bookmarkEnd w:id="78"/>
      <w:bookmarkEnd w:id="79"/>
      <w:bookmarkEnd w:id="80"/>
      <w:bookmarkEnd w:id="81"/>
      <w:bookmarkEnd w:id="82"/>
      <w:bookmarkEnd w:id="83"/>
    </w:p>
    <w:p w14:paraId="04A5DA3F" w14:textId="77777777" w:rsidR="00EF45DA" w:rsidRPr="00B3056F" w:rsidRDefault="00EF45DA" w:rsidP="00EF45DA">
      <w:pPr>
        <w:pStyle w:val="Heading3"/>
      </w:pPr>
      <w:bookmarkStart w:id="84" w:name="_Toc11338344"/>
      <w:bookmarkStart w:id="85" w:name="_Toc27584947"/>
      <w:bookmarkStart w:id="86" w:name="_Toc36456889"/>
      <w:bookmarkStart w:id="87" w:name="_Toc45027767"/>
      <w:bookmarkStart w:id="88" w:name="_Toc45028602"/>
      <w:bookmarkStart w:id="89" w:name="_Toc58582827"/>
      <w:r w:rsidRPr="00B3056F">
        <w:t>5.2.1</w:t>
      </w:r>
      <w:r w:rsidRPr="00B3056F">
        <w:tab/>
        <w:t>Service Description</w:t>
      </w:r>
      <w:bookmarkEnd w:id="84"/>
      <w:bookmarkEnd w:id="85"/>
      <w:bookmarkEnd w:id="86"/>
      <w:bookmarkEnd w:id="87"/>
      <w:bookmarkEnd w:id="88"/>
      <w:bookmarkEnd w:id="89"/>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0" w:name="_Toc11338345"/>
      <w:bookmarkStart w:id="91" w:name="_Toc27584948"/>
      <w:bookmarkStart w:id="92" w:name="_Toc36456890"/>
      <w:bookmarkStart w:id="93" w:name="_Toc45027768"/>
      <w:bookmarkStart w:id="94" w:name="_Toc45028603"/>
      <w:bookmarkStart w:id="95" w:name="_Toc58582828"/>
      <w:r w:rsidRPr="00B3056F">
        <w:t>5.2.2</w:t>
      </w:r>
      <w:r w:rsidRPr="00B3056F">
        <w:tab/>
        <w:t>Service Operations</w:t>
      </w:r>
      <w:bookmarkEnd w:id="90"/>
      <w:bookmarkEnd w:id="91"/>
      <w:bookmarkEnd w:id="92"/>
      <w:bookmarkEnd w:id="93"/>
      <w:bookmarkEnd w:id="94"/>
      <w:bookmarkEnd w:id="95"/>
    </w:p>
    <w:p w14:paraId="07F25FAD" w14:textId="77777777" w:rsidR="00EF45DA" w:rsidRPr="00B3056F" w:rsidRDefault="00EF45DA" w:rsidP="00EF45DA">
      <w:pPr>
        <w:pStyle w:val="Heading4"/>
      </w:pPr>
      <w:bookmarkStart w:id="96" w:name="_Toc11338346"/>
      <w:bookmarkStart w:id="97" w:name="_Toc27584949"/>
      <w:bookmarkStart w:id="98" w:name="_Toc36456891"/>
      <w:bookmarkStart w:id="99" w:name="_Toc45027769"/>
      <w:bookmarkStart w:id="100" w:name="_Toc45028604"/>
      <w:bookmarkStart w:id="101" w:name="_Toc58582829"/>
      <w:r w:rsidRPr="00B3056F">
        <w:t>5.2.2.1</w:t>
      </w:r>
      <w:r w:rsidRPr="00B3056F">
        <w:tab/>
        <w:t>Introduction</w:t>
      </w:r>
      <w:bookmarkEnd w:id="96"/>
      <w:bookmarkEnd w:id="97"/>
      <w:bookmarkEnd w:id="98"/>
      <w:bookmarkEnd w:id="99"/>
      <w:bookmarkEnd w:id="100"/>
      <w:bookmarkEnd w:id="101"/>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lastRenderedPageBreak/>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77777777" w:rsidR="00EF45DA" w:rsidRPr="00B3056F" w:rsidRDefault="00EF45DA" w:rsidP="00EF45DA">
      <w:pPr>
        <w:rPr>
          <w:lang w:eastAsia="zh-CN"/>
        </w:rPr>
      </w:pPr>
      <w:r w:rsidRPr="00B3056F">
        <w:rPr>
          <w:lang w:eastAsia="zh-CN"/>
        </w:rPr>
        <w:t>The Nudm_SubscriberDataManagement Service is used by Consumer NFs (AMF, SMF, SMSF)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77777777" w:rsidR="00EF45DA" w:rsidRPr="00B3056F" w:rsidRDefault="00EF45DA" w:rsidP="00EF45DA">
      <w:pPr>
        <w:rPr>
          <w:lang w:eastAsia="zh-CN"/>
        </w:rPr>
      </w:pPr>
      <w:r w:rsidRPr="00B3056F">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05E88CDF" w14:textId="77777777" w:rsidR="00EF45DA" w:rsidRPr="00B3056F" w:rsidRDefault="00EF45DA" w:rsidP="00EF45DA">
      <w:pPr>
        <w:rPr>
          <w:lang w:eastAsia="zh-CN"/>
        </w:rPr>
      </w:pPr>
      <w:r w:rsidRPr="00B3056F">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45710CC5" w14:textId="77777777" w:rsidR="00EF45DA" w:rsidRPr="00B3056F" w:rsidRDefault="00EF45DA" w:rsidP="00EF45DA">
      <w:pPr>
        <w:rPr>
          <w:lang w:eastAsia="zh-CN"/>
        </w:rPr>
      </w:pPr>
      <w:r w:rsidRPr="00B3056F">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D03BF87" w14:textId="77777777" w:rsidR="00EF45DA" w:rsidRPr="00B3056F" w:rsidRDefault="00EF45DA" w:rsidP="00EF45DA">
      <w:pPr>
        <w:rPr>
          <w:lang w:eastAsia="zh-CN"/>
        </w:rPr>
      </w:pPr>
      <w:r w:rsidRPr="00B3056F">
        <w:rPr>
          <w:lang w:eastAsia="zh-CN"/>
        </w:rPr>
        <w:t>It is also used by the Consumer NFs (AMF, SMF, SMSF)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02" w:name="_Toc11338347"/>
      <w:bookmarkStart w:id="103" w:name="_Toc27584950"/>
      <w:bookmarkStart w:id="104" w:name="_Toc36456892"/>
      <w:bookmarkStart w:id="105" w:name="_Toc45027770"/>
      <w:bookmarkStart w:id="106" w:name="_Toc45028605"/>
      <w:bookmarkStart w:id="107" w:name="_Toc58582830"/>
      <w:r w:rsidRPr="00B3056F">
        <w:t>5.2.2.2</w:t>
      </w:r>
      <w:r w:rsidRPr="00B3056F">
        <w:tab/>
        <w:t>Get</w:t>
      </w:r>
      <w:bookmarkEnd w:id="102"/>
      <w:bookmarkEnd w:id="103"/>
      <w:bookmarkEnd w:id="104"/>
      <w:bookmarkEnd w:id="105"/>
      <w:bookmarkEnd w:id="106"/>
      <w:bookmarkEnd w:id="107"/>
    </w:p>
    <w:p w14:paraId="5DC65FC8" w14:textId="77777777" w:rsidR="00EF45DA" w:rsidRPr="00B3056F" w:rsidRDefault="00EF45DA" w:rsidP="00EF45DA">
      <w:pPr>
        <w:pStyle w:val="Heading5"/>
      </w:pPr>
      <w:bookmarkStart w:id="108" w:name="_Toc11338348"/>
      <w:bookmarkStart w:id="109" w:name="_Toc27584951"/>
      <w:bookmarkStart w:id="110" w:name="_Toc36456893"/>
      <w:bookmarkStart w:id="111" w:name="_Toc45027771"/>
      <w:bookmarkStart w:id="112" w:name="_Toc45028606"/>
      <w:bookmarkStart w:id="113" w:name="_Toc58582831"/>
      <w:r w:rsidRPr="00B3056F">
        <w:t>5.2.2.2.1</w:t>
      </w:r>
      <w:r w:rsidRPr="00B3056F">
        <w:tab/>
        <w:t>General</w:t>
      </w:r>
      <w:bookmarkEnd w:id="108"/>
      <w:bookmarkEnd w:id="109"/>
      <w:bookmarkEnd w:id="110"/>
      <w:bookmarkEnd w:id="111"/>
      <w:bookmarkEnd w:id="112"/>
      <w:bookmarkEnd w:id="11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F45DA">
      <w:pPr>
        <w:ind w:left="568" w:hanging="284"/>
      </w:pPr>
      <w:r w:rsidRPr="00B3056F">
        <w:t>-</w:t>
      </w:r>
      <w:r w:rsidRPr="00B3056F">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lastRenderedPageBreak/>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434502">
      <w:pPr>
        <w:ind w:left="568" w:hanging="284"/>
      </w:pPr>
      <w:r>
        <w:rPr>
          <w:lang w:eastAsia="zh-CN"/>
        </w:rPr>
        <w:t>-</w:t>
      </w:r>
      <w:r>
        <w:tab/>
        <w:t xml:space="preserve">V2X </w:t>
      </w:r>
      <w:r w:rsidRPr="00490934">
        <w:rPr>
          <w:lang w:eastAsia="ko-KR"/>
        </w:rPr>
        <w:t>Subscription</w:t>
      </w:r>
      <w:r>
        <w:rPr>
          <w:lang w:eastAsia="ko-KR"/>
        </w:rPr>
        <w:t xml:space="preserve"> Data</w:t>
      </w:r>
      <w:r>
        <w:t xml:space="preserve"> Retrieval</w:t>
      </w:r>
    </w:p>
    <w:p w14:paraId="165FF4A1" w14:textId="77777777" w:rsidR="00A7713C" w:rsidRDefault="00434502" w:rsidP="00A7713C">
      <w:pPr>
        <w:pStyle w:val="B1"/>
      </w:pPr>
      <w:r w:rsidRPr="00110F97">
        <w:rPr>
          <w:rFonts w:hint="eastAsia"/>
          <w:lang w:eastAsia="zh-CN"/>
        </w:rPr>
        <w:t>-</w:t>
      </w:r>
      <w:r w:rsidRPr="00110F97">
        <w:tab/>
      </w:r>
      <w:r>
        <w:t xml:space="preserve">LCS Broadcast Assistance </w:t>
      </w:r>
      <w:bookmarkStart w:id="114" w:name="_Hlk42359067"/>
      <w:r>
        <w:t xml:space="preserve">Subscription </w:t>
      </w:r>
      <w:bookmarkEnd w:id="114"/>
      <w:r>
        <w:t>Data Retrieval</w:t>
      </w:r>
    </w:p>
    <w:p w14:paraId="7472D780" w14:textId="7A38872C" w:rsidR="00EF45DA" w:rsidRPr="00B3056F" w:rsidRDefault="00A7713C" w:rsidP="00A7713C">
      <w:pPr>
        <w:pStyle w:val="B1"/>
      </w:pPr>
      <w:r>
        <w:t>-</w:t>
      </w:r>
      <w:r>
        <w:tab/>
        <w:t>UE Context in A</w:t>
      </w:r>
      <w:r w:rsidRPr="00B3056F">
        <w:t>MF Data Retrieval</w:t>
      </w:r>
    </w:p>
    <w:p w14:paraId="74C2316C" w14:textId="5B159EC3" w:rsidR="00EF45DA" w:rsidRPr="00B3056F" w:rsidRDefault="00EF45DA" w:rsidP="00EF45DA">
      <w:r w:rsidRPr="00B3056F">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w:t>
      </w:r>
      <w:r w:rsidR="00632DD1">
        <w:t xml:space="preserve"> unless the feature SharedDataTreatment is supported in which case treatment instructions may be applicable</w:t>
      </w:r>
      <w:r w:rsidRPr="00B3056F">
        <w:t xml:space="preserve">; shared data "SharedDataX" identified by a sharedDataId X takes precedence over shared data "SharedDataY" identified by a sharedDataId Y if X appears </w:t>
      </w:r>
      <w:r w:rsidR="00632DD1">
        <w:t xml:space="preserve">immediately </w:t>
      </w:r>
      <w:r w:rsidRPr="00B3056F">
        <w:t>before Y within the list of SharedDataIds in the UE-individual data</w:t>
      </w:r>
      <w:r w:rsidR="00632DD1">
        <w:t xml:space="preserve"> unless the feature SharedDataTreatment is supported in which case the treatment instructions associated to SharedDataY are applicable after treatment instructions associated to SharedDataX have been applied</w:t>
      </w:r>
      <w:r w:rsidRPr="00B3056F">
        <w:t>.</w:t>
      </w:r>
    </w:p>
    <w:p w14:paraId="58EEFA0A" w14:textId="288CE1A3" w:rsidR="00EF45DA" w:rsidRPr="00B3056F" w:rsidRDefault="00EF45DA" w:rsidP="00EF45DA">
      <w:pPr>
        <w:pStyle w:val="Heading5"/>
      </w:pPr>
      <w:bookmarkStart w:id="115" w:name="_Toc11338349"/>
      <w:bookmarkStart w:id="116" w:name="_Toc27584952"/>
      <w:bookmarkStart w:id="117" w:name="_Toc36456894"/>
      <w:bookmarkStart w:id="118" w:name="_Toc45027772"/>
      <w:bookmarkStart w:id="119" w:name="_Toc45028607"/>
      <w:bookmarkStart w:id="120" w:name="_Toc58582832"/>
      <w:r w:rsidRPr="00B3056F">
        <w:t>5.2.2.2.2</w:t>
      </w:r>
      <w:r w:rsidRPr="00B3056F">
        <w:tab/>
        <w:t>Slice Selection Subscription Data Retrieval</w:t>
      </w:r>
      <w:bookmarkEnd w:id="115"/>
      <w:bookmarkEnd w:id="116"/>
      <w:bookmarkEnd w:id="117"/>
      <w:bookmarkEnd w:id="118"/>
      <w:bookmarkEnd w:id="119"/>
      <w:bookmarkEnd w:id="120"/>
    </w:p>
    <w:p w14:paraId="62FB2A92" w14:textId="77777777" w:rsidR="00EF45DA" w:rsidRPr="00B3056F" w:rsidRDefault="00EF45DA" w:rsidP="00EF45DA">
      <w:r w:rsidRPr="00B3056F">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6" type="#_x0000_t75" style="width:435.1pt;height:119.4pt" o:ole="">
            <v:imagedata r:id="rId14" o:title=""/>
          </v:shape>
          <o:OLEObject Type="Embed" ProgID="Visio.Drawing.11" ShapeID="_x0000_i1026" DrawAspect="Content" ObjectID="_1669196292"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21" w:name="_Toc11338350"/>
      <w:bookmarkStart w:id="122" w:name="_Toc27584953"/>
      <w:bookmarkStart w:id="123" w:name="_Toc36456895"/>
      <w:bookmarkStart w:id="124" w:name="_Toc45027773"/>
      <w:bookmarkStart w:id="125" w:name="_Toc45028608"/>
      <w:bookmarkStart w:id="126" w:name="_Toc58582833"/>
      <w:r w:rsidRPr="00B3056F">
        <w:t>5.2.2.2.3</w:t>
      </w:r>
      <w:r w:rsidRPr="00B3056F">
        <w:tab/>
        <w:t>Access and Mobility Subscription Data Retrieval</w:t>
      </w:r>
      <w:bookmarkEnd w:id="121"/>
      <w:bookmarkEnd w:id="122"/>
      <w:bookmarkEnd w:id="123"/>
      <w:bookmarkEnd w:id="124"/>
      <w:bookmarkEnd w:id="125"/>
      <w:bookmarkEnd w:id="126"/>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7" type="#_x0000_t75" style="width:435.1pt;height:119.4pt" o:ole="">
            <v:imagedata r:id="rId16" o:title=""/>
          </v:shape>
          <o:OLEObject Type="Embed" ProgID="Visio.Drawing.11" ShapeID="_x0000_i1027" DrawAspect="Content" ObjectID="_1669196293"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7E4204D5" w:rsidR="00EF45DA" w:rsidRPr="00B3056F" w:rsidRDefault="00FA6098" w:rsidP="00A474D4">
      <w:pPr>
        <w:pStyle w:val="NO"/>
      </w:pPr>
      <w:r>
        <w:t>NOTE</w:t>
      </w:r>
      <w:r w:rsidR="00EF67F2">
        <w:t xml:space="preserve"> </w:t>
      </w:r>
      <w:r w:rsidR="00A57841">
        <w:t>1</w:t>
      </w:r>
      <w:r>
        <w:t>:</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3E9BFCEB" w14:textId="2D2ADD95" w:rsidR="00A96A30" w:rsidRDefault="00A96A30" w:rsidP="00A96A30">
      <w:pPr>
        <w:pStyle w:val="NO"/>
      </w:pPr>
      <w:r>
        <w:t xml:space="preserve">NOTE </w:t>
      </w:r>
      <w:r w:rsidR="00A57841">
        <w:t>2</w:t>
      </w:r>
      <w:r>
        <w:t>:</w:t>
      </w:r>
      <w:r>
        <w:tab/>
        <w:t xml:space="preserve">Upon reception of any Nudm_EventExposure operation or Nudm_PP operation, or when the validity of an event subscription or provisioned parameter with its associated maximum latency, maximum response time or </w:t>
      </w:r>
      <w:r>
        <w:rPr>
          <w:rFonts w:cs="Arial"/>
          <w:szCs w:val="18"/>
          <w:lang w:eastAsia="de-DE"/>
        </w:rPr>
        <w:t xml:space="preserve">DL Buffering Suggested Packet Count </w:t>
      </w:r>
      <w:r>
        <w:rPr>
          <w:lang w:eastAsia="zh-CN"/>
        </w:rPr>
        <w:t xml:space="preserve">value expires, UDM may need to adjust the values of active time and/or periodic registration timer and/or </w:t>
      </w:r>
      <w:r>
        <w:rPr>
          <w:rFonts w:cs="Arial"/>
          <w:szCs w:val="18"/>
          <w:lang w:eastAsia="de-DE"/>
        </w:rPr>
        <w:t xml:space="preserve">DL Buffering Suggested Packet Count. The UDM </w:t>
      </w:r>
      <w:r>
        <w:rPr>
          <w:lang w:eastAsia="zh-CN"/>
        </w:rPr>
        <w:t xml:space="preserve">shall notify AMF and/or SMF if the values are updated </w:t>
      </w:r>
      <w:r w:rsidRPr="008111CD">
        <w:t>(see clause</w:t>
      </w:r>
      <w:r>
        <w:t> </w:t>
      </w:r>
      <w:r w:rsidRPr="00FE63AE">
        <w:t xml:space="preserve">4.15.3.2.3b </w:t>
      </w:r>
      <w:r>
        <w:t xml:space="preserve">and 4.15.6.3a </w:t>
      </w:r>
      <w:r w:rsidRPr="008111CD">
        <w:t>of 3GPP TS 23.502 [3]).</w:t>
      </w: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27" w:name="_Toc11338351"/>
      <w:bookmarkStart w:id="128" w:name="_Toc27584954"/>
      <w:bookmarkStart w:id="129" w:name="_Toc36456896"/>
      <w:bookmarkStart w:id="130" w:name="_Toc45027774"/>
      <w:bookmarkStart w:id="131" w:name="_Toc45028609"/>
      <w:bookmarkStart w:id="132" w:name="_Toc58582834"/>
      <w:r w:rsidRPr="00B3056F">
        <w:t>5.2.2.2.4</w:t>
      </w:r>
      <w:r w:rsidRPr="00B3056F">
        <w:tab/>
        <w:t>SMF Selection Subscription Data Retrieval</w:t>
      </w:r>
      <w:bookmarkEnd w:id="127"/>
      <w:bookmarkEnd w:id="128"/>
      <w:bookmarkEnd w:id="129"/>
      <w:bookmarkEnd w:id="130"/>
      <w:bookmarkEnd w:id="131"/>
      <w:bookmarkEnd w:id="132"/>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28" type="#_x0000_t75" style="width:435.1pt;height:119.4pt" o:ole="">
            <v:imagedata r:id="rId18" o:title=""/>
          </v:shape>
          <o:OLEObject Type="Embed" ProgID="Visio.Drawing.11" ShapeID="_x0000_i1028" DrawAspect="Content" ObjectID="_1669196294"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lastRenderedPageBreak/>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33" w:name="_Toc11338352"/>
      <w:bookmarkStart w:id="134" w:name="_Toc27584955"/>
      <w:bookmarkStart w:id="135" w:name="_Toc36456897"/>
      <w:bookmarkStart w:id="136" w:name="_Toc45027775"/>
      <w:bookmarkStart w:id="137" w:name="_Toc45028610"/>
      <w:bookmarkStart w:id="138" w:name="_Toc58582835"/>
      <w:r w:rsidRPr="00B3056F">
        <w:t>5.2.2.2.5</w:t>
      </w:r>
      <w:r w:rsidRPr="00B3056F">
        <w:tab/>
        <w:t>Session Management Subscription Data Retrieval</w:t>
      </w:r>
      <w:bookmarkEnd w:id="133"/>
      <w:bookmarkEnd w:id="134"/>
      <w:bookmarkEnd w:id="135"/>
      <w:bookmarkEnd w:id="136"/>
      <w:bookmarkEnd w:id="137"/>
      <w:bookmarkEnd w:id="138"/>
    </w:p>
    <w:p w14:paraId="265E18A1" w14:textId="77777777" w:rsidR="00EF45DA" w:rsidRPr="00B3056F" w:rsidRDefault="00EF45DA" w:rsidP="00EF45DA">
      <w:r w:rsidRPr="00B3056F">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29" type="#_x0000_t75" style="width:433.85pt;height:118.75pt" o:ole="">
            <v:imagedata r:id="rId20" o:title=""/>
          </v:shape>
          <o:OLEObject Type="Embed" ProgID="Visio.Drawing.11" ShapeID="_x0000_i1029" DrawAspect="Content" ObjectID="_1669196295"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39" w:name="_Toc11338353"/>
      <w:bookmarkStart w:id="140" w:name="_Toc27584956"/>
      <w:bookmarkStart w:id="141" w:name="_Toc36456898"/>
      <w:bookmarkStart w:id="142" w:name="_Toc45027776"/>
      <w:bookmarkStart w:id="143" w:name="_Toc45028611"/>
      <w:bookmarkStart w:id="144" w:name="_Toc58582836"/>
      <w:r w:rsidRPr="00B3056F">
        <w:t>5.2.2.2.6</w:t>
      </w:r>
      <w:r w:rsidRPr="00B3056F">
        <w:tab/>
        <w:t xml:space="preserve">SMS Subscription Data </w:t>
      </w:r>
      <w:r w:rsidRPr="00B3056F">
        <w:rPr>
          <w:rFonts w:hint="eastAsia"/>
          <w:lang w:eastAsia="zh-CN"/>
        </w:rPr>
        <w:t>Retrieval</w:t>
      </w:r>
      <w:bookmarkEnd w:id="139"/>
      <w:bookmarkEnd w:id="140"/>
      <w:bookmarkEnd w:id="141"/>
      <w:bookmarkEnd w:id="142"/>
      <w:bookmarkEnd w:id="143"/>
      <w:bookmarkEnd w:id="144"/>
    </w:p>
    <w:p w14:paraId="4273C875" w14:textId="77777777"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0" type="#_x0000_t75" style="width:433.85pt;height:118.75pt" o:ole="">
            <v:imagedata r:id="rId22" o:title=""/>
          </v:shape>
          <o:OLEObject Type="Embed" ProgID="Visio.Drawing.11" ShapeID="_x0000_i1030" DrawAspect="Content" ObjectID="_1669196296"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45" w:name="_Toc11338354"/>
      <w:bookmarkStart w:id="146" w:name="_Toc27584957"/>
      <w:bookmarkStart w:id="147" w:name="_Toc36456899"/>
      <w:bookmarkStart w:id="148" w:name="_Toc45027777"/>
      <w:bookmarkStart w:id="149" w:name="_Toc45028612"/>
      <w:bookmarkStart w:id="150" w:name="_Toc58582837"/>
      <w:r w:rsidRPr="00B3056F">
        <w:t>5.2.2.2.7</w:t>
      </w:r>
      <w:r w:rsidRPr="00B3056F">
        <w:tab/>
        <w:t xml:space="preserve">SMS Management Subscription Data </w:t>
      </w:r>
      <w:r w:rsidRPr="00B3056F">
        <w:rPr>
          <w:rFonts w:hint="eastAsia"/>
          <w:lang w:eastAsia="zh-CN"/>
        </w:rPr>
        <w:t>Retrieval</w:t>
      </w:r>
      <w:bookmarkEnd w:id="145"/>
      <w:bookmarkEnd w:id="146"/>
      <w:bookmarkEnd w:id="147"/>
      <w:bookmarkEnd w:id="148"/>
      <w:bookmarkEnd w:id="149"/>
      <w:bookmarkEnd w:id="150"/>
    </w:p>
    <w:p w14:paraId="466A0BC6" w14:textId="77777777"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1" type="#_x0000_t75" style="width:433.85pt;height:118.75pt" o:ole="">
            <v:imagedata r:id="rId24" o:title=""/>
          </v:shape>
          <o:OLEObject Type="Embed" ProgID="Visio.Drawing.11" ShapeID="_x0000_i1031" DrawAspect="Content" ObjectID="_1669196297"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51" w:name="_Toc11338355"/>
      <w:bookmarkStart w:id="152" w:name="_Toc27584958"/>
      <w:bookmarkStart w:id="153" w:name="_Toc36456900"/>
      <w:bookmarkStart w:id="154" w:name="_Toc45027778"/>
      <w:bookmarkStart w:id="155" w:name="_Toc45028613"/>
      <w:bookmarkStart w:id="156" w:name="_Toc58582838"/>
      <w:r w:rsidRPr="00B3056F">
        <w:t>5.2.2.2.8</w:t>
      </w:r>
      <w:r w:rsidRPr="00B3056F">
        <w:tab/>
      </w:r>
      <w:bookmarkStart w:id="157" w:name="_Hlk532988155"/>
      <w:r w:rsidRPr="00B3056F">
        <w:t>UE Context In SMF Data Retrieval</w:t>
      </w:r>
      <w:bookmarkEnd w:id="151"/>
      <w:bookmarkEnd w:id="152"/>
      <w:bookmarkEnd w:id="153"/>
      <w:bookmarkEnd w:id="154"/>
      <w:bookmarkEnd w:id="155"/>
      <w:bookmarkEnd w:id="156"/>
      <w:bookmarkEnd w:id="157"/>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2" type="#_x0000_t75" style="width:433.85pt;height:118.75pt" o:ole="">
            <v:imagedata r:id="rId26" o:title=""/>
          </v:shape>
          <o:OLEObject Type="Embed" ProgID="Visio.Drawing.11" ShapeID="_x0000_i1032" DrawAspect="Content" ObjectID="_1669196298"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58" w:name="_Toc11338356"/>
      <w:bookmarkStart w:id="159" w:name="_Toc27584959"/>
      <w:bookmarkStart w:id="160" w:name="_Toc36456901"/>
      <w:bookmarkStart w:id="161" w:name="_Toc45027779"/>
      <w:bookmarkStart w:id="162" w:name="_Toc45028614"/>
      <w:bookmarkStart w:id="163" w:name="_Toc58582839"/>
      <w:r w:rsidRPr="00B3056F">
        <w:t>5.2.2.2.9</w:t>
      </w:r>
      <w:r w:rsidRPr="00B3056F">
        <w:tab/>
        <w:t>Retrieval Of Multiple Data Sets</w:t>
      </w:r>
      <w:bookmarkEnd w:id="158"/>
      <w:bookmarkEnd w:id="159"/>
      <w:bookmarkEnd w:id="160"/>
      <w:bookmarkEnd w:id="161"/>
      <w:bookmarkEnd w:id="162"/>
      <w:bookmarkEnd w:id="163"/>
    </w:p>
    <w:p w14:paraId="2EB2D1A3" w14:textId="77777777"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3" type="#_x0000_t75" style="width:434.45pt;height:119.4pt" o:ole="">
            <v:imagedata r:id="rId28" o:title=""/>
          </v:shape>
          <o:OLEObject Type="Embed" ProgID="Visio.Drawing.11" ShapeID="_x0000_i1033" DrawAspect="Content" ObjectID="_1669196299"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64" w:name="_Toc11338357"/>
      <w:bookmarkStart w:id="165" w:name="_Toc27584960"/>
      <w:bookmarkStart w:id="166" w:name="_Toc36456902"/>
      <w:bookmarkStart w:id="167" w:name="_Toc45027780"/>
      <w:bookmarkStart w:id="168" w:name="_Toc45028615"/>
      <w:bookmarkStart w:id="169" w:name="_Toc58582840"/>
      <w:r w:rsidRPr="00B3056F">
        <w:lastRenderedPageBreak/>
        <w:t>5.2.2.2.10</w:t>
      </w:r>
      <w:r w:rsidRPr="00B3056F">
        <w:tab/>
        <w:t>Identifier Translation</w:t>
      </w:r>
      <w:bookmarkEnd w:id="164"/>
      <w:bookmarkEnd w:id="165"/>
      <w:bookmarkEnd w:id="166"/>
      <w:bookmarkEnd w:id="167"/>
      <w:bookmarkEnd w:id="168"/>
      <w:bookmarkEnd w:id="169"/>
    </w:p>
    <w:p w14:paraId="518A63B1" w14:textId="77777777" w:rsidR="00EF45DA" w:rsidRPr="00B3056F" w:rsidRDefault="00EF45DA" w:rsidP="00EF45DA">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w:t>
      </w:r>
      <w:r w:rsidRPr="00B3056F">
        <w:rPr>
          <w:lang w:eastAsia="zh-CN"/>
        </w:rPr>
        <w:t>2.2 and clause 4.13.7.2</w:t>
      </w:r>
      <w:r w:rsidRPr="00B3056F">
        <w:t>). The request contains the UE's identity (/{ueId}) which shall be a SUPI or GPSI and the type of the requested information (/id-translation-result).</w:t>
      </w:r>
    </w:p>
    <w:p w14:paraId="451F5FD5" w14:textId="77777777" w:rsidR="00EF45DA" w:rsidRPr="00B3056F" w:rsidRDefault="00EF45DA" w:rsidP="00EF45DA">
      <w:pPr>
        <w:pStyle w:val="TH"/>
      </w:pPr>
      <w:r w:rsidRPr="00B3056F">
        <w:object w:dxaOrig="8685" w:dyaOrig="2370" w14:anchorId="0C2C627C">
          <v:shape id="_x0000_i1034" type="#_x0000_t75" style="width:434.45pt;height:118.75pt" o:ole="">
            <v:imagedata r:id="rId30" o:title=""/>
          </v:shape>
          <o:OLEObject Type="Embed" ProgID="Visio.Drawing.11" ShapeID="_x0000_i1034" DrawAspect="Content" ObjectID="_1669196300"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70" w:name="_Toc11338358"/>
      <w:bookmarkStart w:id="171" w:name="_Toc27584961"/>
      <w:bookmarkStart w:id="172" w:name="_Toc36456903"/>
      <w:bookmarkStart w:id="173" w:name="_Toc45027781"/>
      <w:bookmarkStart w:id="174" w:name="_Toc45028616"/>
      <w:bookmarkStart w:id="175" w:name="_Toc58582841"/>
      <w:r w:rsidRPr="00B3056F">
        <w:t>5.2.2.2.11</w:t>
      </w:r>
      <w:r w:rsidRPr="00B3056F">
        <w:tab/>
        <w:t>Shared Subscription Data Retrieval</w:t>
      </w:r>
      <w:bookmarkEnd w:id="170"/>
      <w:bookmarkEnd w:id="171"/>
      <w:bookmarkEnd w:id="172"/>
      <w:bookmarkEnd w:id="173"/>
      <w:bookmarkEnd w:id="174"/>
      <w:bookmarkEnd w:id="175"/>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5" type="#_x0000_t75" style="width:434.45pt;height:119.4pt" o:ole="">
            <v:imagedata r:id="rId32" o:title=""/>
          </v:shape>
          <o:OLEObject Type="Embed" ProgID="Visio.Drawing.11" ShapeID="_x0000_i1035" DrawAspect="Content" ObjectID="_1669196301"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76" w:name="_Toc11338359"/>
      <w:bookmarkStart w:id="177" w:name="_Toc27584962"/>
      <w:bookmarkStart w:id="178" w:name="_Toc36456904"/>
      <w:bookmarkStart w:id="179" w:name="_Toc45027782"/>
      <w:bookmarkStart w:id="180" w:name="_Toc45028617"/>
      <w:bookmarkStart w:id="181" w:name="_Toc58582842"/>
      <w:r w:rsidRPr="00B3056F">
        <w:lastRenderedPageBreak/>
        <w:t>5.2.2.2.12</w:t>
      </w:r>
      <w:r w:rsidRPr="00B3056F">
        <w:tab/>
      </w:r>
      <w:bookmarkStart w:id="182" w:name="_Hlk532988156"/>
      <w:r w:rsidRPr="00B3056F">
        <w:t>UE Context In SMSF Data Retrieval</w:t>
      </w:r>
      <w:bookmarkEnd w:id="176"/>
      <w:bookmarkEnd w:id="177"/>
      <w:bookmarkEnd w:id="178"/>
      <w:bookmarkEnd w:id="179"/>
      <w:bookmarkEnd w:id="180"/>
      <w:bookmarkEnd w:id="181"/>
      <w:bookmarkEnd w:id="182"/>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6" type="#_x0000_t75" style="width:434.45pt;height:119.4pt" o:ole="">
            <v:imagedata r:id="rId34" o:title=""/>
          </v:shape>
          <o:OLEObject Type="Embed" ProgID="Visio.Drawing.11" ShapeID="_x0000_i1036" DrawAspect="Content" ObjectID="_1669196302" r:id="rId35"/>
        </w:object>
      </w:r>
    </w:p>
    <w:p w14:paraId="4D1F7276" w14:textId="77777777" w:rsidR="00EF45DA" w:rsidRPr="00B3056F" w:rsidRDefault="00EF45DA" w:rsidP="00EF45DA">
      <w:pPr>
        <w:pStyle w:val="TF"/>
      </w:pPr>
      <w:r w:rsidRPr="00B3056F">
        <w:t xml:space="preserve">Figure </w:t>
      </w:r>
      <w:bookmarkStart w:id="183" w:name="_Hlk532988172"/>
      <w:r w:rsidRPr="00B3056F">
        <w:t>5.2.2.2.12-1</w:t>
      </w:r>
      <w:bookmarkEnd w:id="183"/>
      <w:r w:rsidRPr="00B3056F">
        <w:t>: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184" w:name="_Toc11338360"/>
      <w:bookmarkStart w:id="185" w:name="_Toc27584963"/>
      <w:bookmarkStart w:id="186" w:name="_Toc36456905"/>
      <w:bookmarkStart w:id="187" w:name="_Toc45027783"/>
      <w:bookmarkStart w:id="188" w:name="_Toc45028618"/>
      <w:bookmarkStart w:id="189" w:name="_Toc58582843"/>
      <w:r w:rsidRPr="00B3056F">
        <w:t>5.2.2.2.13</w:t>
      </w:r>
      <w:r w:rsidRPr="00B3056F">
        <w:tab/>
        <w:t>Trace data Retrieval</w:t>
      </w:r>
      <w:bookmarkEnd w:id="184"/>
      <w:bookmarkEnd w:id="185"/>
      <w:bookmarkEnd w:id="186"/>
      <w:bookmarkEnd w:id="187"/>
      <w:bookmarkEnd w:id="188"/>
      <w:bookmarkEnd w:id="189"/>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7" type="#_x0000_t75" style="width:327.4pt;height:87.4pt" o:ole="">
            <v:imagedata r:id="rId36" o:title=""/>
          </v:shape>
          <o:OLEObject Type="Embed" ProgID="Visio.Drawing.11" ShapeID="_x0000_i1037" DrawAspect="Content" ObjectID="_1669196303"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190" w:name="_Toc11338361"/>
      <w:bookmarkStart w:id="191" w:name="_Toc27584964"/>
      <w:bookmarkStart w:id="192" w:name="_Toc36456906"/>
      <w:bookmarkStart w:id="193" w:name="_Toc45027784"/>
      <w:bookmarkStart w:id="194" w:name="_Toc45028619"/>
      <w:bookmarkStart w:id="195" w:name="_Toc58582844"/>
      <w:r w:rsidRPr="00B3056F">
        <w:lastRenderedPageBreak/>
        <w:t>5.2.2.2.14</w:t>
      </w:r>
      <w:r w:rsidRPr="00B3056F">
        <w:tab/>
        <w:t>Group Identifier Translation</w:t>
      </w:r>
      <w:bookmarkEnd w:id="190"/>
      <w:bookmarkEnd w:id="191"/>
      <w:bookmarkEnd w:id="192"/>
      <w:bookmarkEnd w:id="193"/>
      <w:bookmarkEnd w:id="194"/>
      <w:bookmarkEnd w:id="195"/>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38" type="#_x0000_t75" style="width:433.25pt;height:116.3pt" o:ole="">
            <v:imagedata r:id="rId38" o:title=""/>
          </v:shape>
          <o:OLEObject Type="Embed" ProgID="Visio.Drawing.11" ShapeID="_x0000_i1038" DrawAspect="Content" ObjectID="_1669196304"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196"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39" type="#_x0000_t75" style="width:433.25pt;height:118.75pt" o:ole="">
            <v:imagedata r:id="rId40" o:title=""/>
          </v:shape>
          <o:OLEObject Type="Embed" ProgID="Visio.Drawing.11" ShapeID="_x0000_i1039" DrawAspect="Content" ObjectID="_1669196305"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197" w:name="_Toc27584965"/>
      <w:bookmarkStart w:id="198" w:name="_Toc36456907"/>
      <w:bookmarkStart w:id="199" w:name="_Toc45027785"/>
      <w:bookmarkStart w:id="200" w:name="_Toc45028620"/>
      <w:bookmarkStart w:id="201" w:name="_Toc58582845"/>
      <w:r w:rsidRPr="00B3056F">
        <w:t>5.2.2.2.15</w:t>
      </w:r>
      <w:r w:rsidRPr="00B3056F">
        <w:tab/>
        <w:t>LCS Privacy Data Retrieval</w:t>
      </w:r>
      <w:bookmarkEnd w:id="197"/>
      <w:bookmarkEnd w:id="198"/>
      <w:bookmarkEnd w:id="199"/>
      <w:bookmarkEnd w:id="200"/>
      <w:bookmarkEnd w:id="201"/>
    </w:p>
    <w:p w14:paraId="3177FB4F" w14:textId="350F777C" w:rsidR="00EF45DA" w:rsidRPr="00B3056F" w:rsidRDefault="00EF45DA" w:rsidP="00EF45DA">
      <w:r w:rsidRPr="00B3056F">
        <w:t xml:space="preserve">Figure 5.2.2.2.15-1 shows a scenario where the NF service consumer (e.g. HGMLC, NEF) sends a request to the UDM to receive the UE's LCS Privacy Subscription data (see 3GPP TS 23.273 [38] figure 6.1.2-1 step 2, figure 6.3.1-1 step 2, </w:t>
      </w:r>
      <w:r w:rsidRPr="00B3056F">
        <w:lastRenderedPageBreak/>
        <w:t>figure 6.5.1-1 step 7 and figure 6.8.1 step 3). The request contains the UE's identity (/{</w:t>
      </w:r>
      <w:r w:rsidR="00B376C0">
        <w:t>ueId</w:t>
      </w:r>
      <w:r w:rsidRPr="00B3056F">
        <w:t>}), the type of the requested information (/lcs-privacy-data) and query parameters (supported-features).</w:t>
      </w:r>
    </w:p>
    <w:p w14:paraId="62F0DB7E" w14:textId="2D6792CF" w:rsidR="00EF45DA" w:rsidRPr="00B3056F" w:rsidRDefault="00B376C0" w:rsidP="00EF45DA">
      <w:pPr>
        <w:pStyle w:val="TH"/>
      </w:pPr>
      <w:r w:rsidRPr="0014691A">
        <w:object w:dxaOrig="8700" w:dyaOrig="2380" w14:anchorId="6EB75F32">
          <v:shape id="_x0000_i1040" type="#_x0000_t75" style="width:436.3pt;height:118.75pt" o:ole="">
            <v:imagedata r:id="rId42" o:title=""/>
          </v:shape>
          <o:OLEObject Type="Embed" ProgID="Visio.Drawing.11" ShapeID="_x0000_i1040" DrawAspect="Content" ObjectID="_1669196306"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02" w:name="_Toc27584966"/>
      <w:bookmarkStart w:id="203" w:name="_Toc36456908"/>
      <w:bookmarkStart w:id="204" w:name="_Toc45027786"/>
      <w:bookmarkStart w:id="205" w:name="_Toc45028621"/>
      <w:bookmarkStart w:id="206" w:name="_Toc58582846"/>
      <w:r w:rsidRPr="00B3056F">
        <w:t>5.2.2.2.16</w:t>
      </w:r>
      <w:r w:rsidRPr="00B3056F">
        <w:tab/>
        <w:t>LCS Mobile Originated Data Retrieval</w:t>
      </w:r>
      <w:bookmarkEnd w:id="202"/>
      <w:bookmarkEnd w:id="203"/>
      <w:bookmarkEnd w:id="204"/>
      <w:bookmarkEnd w:id="205"/>
      <w:bookmarkEnd w:id="206"/>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1" type="#_x0000_t75" style="width:435.7pt;height:118.75pt" o:ole="">
            <v:imagedata r:id="rId44" o:title=""/>
          </v:shape>
          <o:OLEObject Type="Embed" ProgID="Visio.Drawing.11" ShapeID="_x0000_i1041" DrawAspect="Content" ObjectID="_1669196307"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07" w:name="_Toc36456909"/>
      <w:bookmarkStart w:id="208" w:name="_Toc45027787"/>
      <w:bookmarkStart w:id="209" w:name="_Toc45028622"/>
      <w:bookmarkStart w:id="210" w:name="_Toc27584967"/>
      <w:bookmarkStart w:id="211" w:name="_Toc58582847"/>
      <w:r w:rsidRPr="00B3056F">
        <w:lastRenderedPageBreak/>
        <w:t>5.2.2.2.17</w:t>
      </w:r>
      <w:r w:rsidRPr="00B3056F">
        <w:tab/>
        <w:t>Enhanced Coverage Restriction Data Retrieval</w:t>
      </w:r>
      <w:bookmarkEnd w:id="207"/>
      <w:bookmarkEnd w:id="208"/>
      <w:bookmarkEnd w:id="209"/>
      <w:bookmarkEnd w:id="211"/>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F45DA">
      <w:pPr>
        <w:pStyle w:val="TH"/>
      </w:pPr>
      <w:r w:rsidRPr="00B3056F">
        <w:rPr>
          <w:rFonts w:ascii="Times New Roman" w:hAnsi="Times New Roman"/>
        </w:rPr>
        <w:object w:dxaOrig="8700" w:dyaOrig="2376" w14:anchorId="31FD2744">
          <v:shape id="_x0000_i1042" type="#_x0000_t75" style="width:433.85pt;height:118.15pt" o:ole="">
            <v:imagedata r:id="rId46" o:title=""/>
          </v:shape>
          <o:OLEObject Type="Embed" ProgID="Visio.Drawing.11" ShapeID="_x0000_i1042" DrawAspect="Content" ObjectID="_1669196308"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12" w:name="_Toc45027788"/>
      <w:bookmarkStart w:id="213" w:name="_Toc45028623"/>
      <w:bookmarkStart w:id="214" w:name="_Toc36456910"/>
      <w:bookmarkStart w:id="215" w:name="_Toc58582848"/>
      <w:r>
        <w:t>5.2.2.2.</w:t>
      </w:r>
      <w:r w:rsidR="0043191A">
        <w:t>18</w:t>
      </w:r>
      <w:r>
        <w:tab/>
        <w:t xml:space="preserve">V2X </w:t>
      </w:r>
      <w:r w:rsidRPr="00490934">
        <w:rPr>
          <w:lang w:eastAsia="ko-KR"/>
        </w:rPr>
        <w:t>Subscription</w:t>
      </w:r>
      <w:r>
        <w:rPr>
          <w:lang w:eastAsia="ko-KR"/>
        </w:rPr>
        <w:t xml:space="preserve"> Data</w:t>
      </w:r>
      <w:r>
        <w:t xml:space="preserve"> Retrieval</w:t>
      </w:r>
      <w:bookmarkEnd w:id="212"/>
      <w:bookmarkEnd w:id="213"/>
      <w:bookmarkEnd w:id="215"/>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677407">
      <w:pPr>
        <w:pStyle w:val="TH"/>
      </w:pPr>
      <w:r>
        <w:rPr>
          <w:rFonts w:ascii="Times New Roman" w:hAnsi="Times New Roman"/>
        </w:rPr>
        <w:object w:dxaOrig="8700" w:dyaOrig="2376" w14:anchorId="3D553904">
          <v:shape id="_x0000_i1043" type="#_x0000_t75" style="width:433.85pt;height:118.15pt" o:ole="">
            <v:imagedata r:id="rId48" o:title=""/>
          </v:shape>
          <o:OLEObject Type="Embed" ProgID="Visio.Drawing.11" ShapeID="_x0000_i1043" DrawAspect="Content" ObjectID="_1669196309"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77777777" w:rsidR="00677407" w:rsidRDefault="00677407" w:rsidP="00677407">
      <w:pPr>
        <w:pStyle w:val="B1"/>
      </w:pPr>
      <w:r>
        <w:t>1.</w:t>
      </w:r>
      <w:r>
        <w:tab/>
        <w:t>The NF service consumer (e.g. NEF) sends a GET request to the resource that represents a UE's subscribed V2X data, with query parameters indicating the supported-features</w:t>
      </w:r>
      <w:r w:rsidRPr="00B05F40">
        <w:t xml:space="preserve"> </w:t>
      </w:r>
      <w:r>
        <w:t>and/or plmn-id.</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434502">
      <w:pPr>
        <w:keepNext/>
        <w:keepLines/>
        <w:spacing w:before="120"/>
        <w:ind w:left="1701" w:hanging="1701"/>
        <w:outlineLvl w:val="4"/>
        <w:rPr>
          <w:rFonts w:ascii="Arial" w:hAnsi="Arial"/>
          <w:sz w:val="22"/>
        </w:rPr>
      </w:pPr>
      <w:r w:rsidRPr="008B0D46">
        <w:rPr>
          <w:rFonts w:ascii="Arial" w:hAnsi="Arial"/>
          <w:sz w:val="22"/>
        </w:rPr>
        <w:lastRenderedPageBreak/>
        <w:t>5.2.2.2.</w:t>
      </w:r>
      <w:r w:rsidR="001B4D0F">
        <w:rPr>
          <w:rFonts w:ascii="Arial" w:hAnsi="Arial"/>
          <w:sz w:val="22"/>
        </w:rPr>
        <w:t>19</w:t>
      </w:r>
      <w:r w:rsidRPr="008B0D46">
        <w:rPr>
          <w:rFonts w:ascii="Arial" w:hAnsi="Arial"/>
          <w:sz w:val="22"/>
        </w:rPr>
        <w:tab/>
        <w:t xml:space="preserve">LCS </w:t>
      </w:r>
      <w:r>
        <w:rPr>
          <w:rFonts w:ascii="Arial" w:hAnsi="Arial"/>
          <w:sz w:val="22"/>
        </w:rPr>
        <w:t>Broadcast Assistance</w:t>
      </w:r>
      <w:r w:rsidRPr="008B0D46">
        <w:rPr>
          <w:rFonts w:ascii="Arial" w:hAnsi="Arial"/>
          <w:sz w:val="22"/>
        </w:rPr>
        <w:t xml:space="preserve"> </w:t>
      </w:r>
      <w:r w:rsidRPr="00172B51">
        <w:rPr>
          <w:rFonts w:ascii="Arial" w:hAnsi="Arial"/>
          <w:sz w:val="22"/>
        </w:rPr>
        <w:t xml:space="preserve">Subscription </w:t>
      </w:r>
      <w:r w:rsidRPr="008B0D46">
        <w:rPr>
          <w:rFonts w:ascii="Arial" w:hAnsi="Arial"/>
          <w:sz w:val="22"/>
        </w:rPr>
        <w:t>Data Retrieval</w:t>
      </w:r>
    </w:p>
    <w:p w14:paraId="16E85E8F" w14:textId="20276174" w:rsidR="00434502" w:rsidRPr="008B0D46" w:rsidRDefault="00434502" w:rsidP="00434502">
      <w:r w:rsidRPr="008B0D46">
        <w:t>Figure 5.2.2.2.</w:t>
      </w:r>
      <w:r w:rsidR="001B4D0F">
        <w:t>19</w:t>
      </w:r>
      <w:r w:rsidRPr="008B0D46">
        <w:t xml:space="preserve">-1 shows a scenario where the NF service consumer (e.g. </w:t>
      </w:r>
      <w:r>
        <w:t>LMF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4" type="#_x0000_t75" style="width:433.85pt;height:118.15pt" o:ole="">
            <v:imagedata r:id="rId50" o:title=""/>
          </v:shape>
          <o:OLEObject Type="Embed" ProgID="Visio.Drawing.11" ShapeID="_x0000_i1044" DrawAspect="Content" ObjectID="_1669196310"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C854622" w:rsidR="00434502" w:rsidRPr="008B0D46" w:rsidRDefault="00434502" w:rsidP="00434502">
      <w:pPr>
        <w:ind w:left="568" w:hanging="284"/>
      </w:pPr>
      <w:r w:rsidRPr="008B0D46">
        <w:t>1.</w:t>
      </w:r>
      <w:r w:rsidRPr="008B0D46">
        <w:tab/>
        <w:t xml:space="preserve">The NF service consumer (e.g. </w:t>
      </w:r>
      <w:r>
        <w:t>LMF</w:t>
      </w:r>
      <w:r w:rsidRPr="008B0D46">
        <w:t xml:space="preserve">) sends a GET request to the resource representing the UE's Lcs </w:t>
      </w:r>
      <w:r>
        <w:t>Location Assistance</w:t>
      </w:r>
      <w:r w:rsidRPr="008B0D46">
        <w:t xml:space="preserve"> Subscription Data, with query parameters indicating the supported-features</w:t>
      </w:r>
      <w:r w:rsidRPr="00B3056F">
        <w:t xml:space="preserve"> and/or plmn-id.</w:t>
      </w:r>
    </w:p>
    <w:p w14:paraId="5BA76BDC" w14:textId="15B97F02" w:rsidR="00434502" w:rsidRPr="008B0D46" w:rsidRDefault="00434502" w:rsidP="00434502">
      <w:pPr>
        <w:ind w:left="568" w:hanging="284"/>
      </w:pPr>
      <w:r w:rsidRPr="008B0D46">
        <w:t>2a.</w:t>
      </w:r>
      <w:r w:rsidRPr="008B0D46">
        <w:tab/>
        <w:t xml:space="preserve">On Success, the UDM responds with "200 OK" with the message body containing the UE's Lcs </w:t>
      </w:r>
      <w:r>
        <w:t>Location Assistance</w:t>
      </w:r>
      <w:r w:rsidRPr="008B0D46">
        <w:t xml:space="preserve"> Subscription Data as relevant for the requesting NF service consumer.</w:t>
      </w:r>
    </w:p>
    <w:p w14:paraId="40E1CFA2" w14:textId="77777777" w:rsidR="00434502" w:rsidRPr="008B0D46" w:rsidRDefault="00434502" w:rsidP="00434502">
      <w:pPr>
        <w:ind w:left="568" w:hanging="284"/>
      </w:pPr>
      <w:r w:rsidRPr="008B0D46">
        <w:t>2b.</w:t>
      </w:r>
      <w:r w:rsidRPr="008B0D46">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54B6F680" w14:textId="00BF7330" w:rsidR="00A7713C" w:rsidRPr="00B3056F" w:rsidRDefault="00A7713C" w:rsidP="00A7713C">
      <w:pPr>
        <w:pStyle w:val="Heading5"/>
      </w:pPr>
      <w:bookmarkStart w:id="216" w:name="_Toc51867374"/>
      <w:bookmarkStart w:id="217" w:name="_Toc45027789"/>
      <w:bookmarkStart w:id="218" w:name="_Toc45028624"/>
      <w:bookmarkStart w:id="219" w:name="_Toc58582849"/>
      <w:r w:rsidRPr="00B3056F">
        <w:t>5.2.2.2.</w:t>
      </w:r>
      <w:r>
        <w:t>20</w:t>
      </w:r>
      <w:r w:rsidRPr="00B3056F">
        <w:tab/>
      </w:r>
      <w:r>
        <w:t>UE Context In AMF</w:t>
      </w:r>
      <w:r w:rsidRPr="00B3056F">
        <w:t xml:space="preserve"> Data Retrieval</w:t>
      </w:r>
      <w:bookmarkEnd w:id="216"/>
      <w:bookmarkEnd w:id="219"/>
    </w:p>
    <w:p w14:paraId="0A1B79D3" w14:textId="31E15B05" w:rsidR="00A7713C" w:rsidRPr="00B3056F" w:rsidRDefault="00A7713C" w:rsidP="00A7713C">
      <w:r>
        <w:t>Figure 5.2.2.2.20</w:t>
      </w:r>
      <w:r w:rsidRPr="00B3056F">
        <w:t>-1 shows a scenario where t</w:t>
      </w:r>
      <w:r>
        <w:t>he NF service consumer (e.g. HSS</w:t>
      </w:r>
      <w:r w:rsidRPr="00B3056F">
        <w:t>) sends a request to the UDM to</w:t>
      </w:r>
      <w:r>
        <w:t xml:space="preserve"> receive the UE's Context In AMF</w:t>
      </w:r>
      <w:r w:rsidRPr="00B3056F">
        <w:t xml:space="preserve"> data (see also 3GPP TS</w:t>
      </w:r>
      <w:r>
        <w:t> 23.632</w:t>
      </w:r>
      <w:r w:rsidRPr="00B3056F">
        <w:t> [3</w:t>
      </w:r>
      <w:r>
        <w:t>2</w:t>
      </w:r>
      <w:r w:rsidRPr="00B3056F">
        <w:t xml:space="preserve">] figure </w:t>
      </w:r>
      <w:r w:rsidRPr="006C7DA4">
        <w:t>5.3.4-1</w:t>
      </w:r>
      <w:r>
        <w:t xml:space="preserve"> step 2 and 3</w:t>
      </w:r>
      <w:r w:rsidRPr="00B3056F">
        <w:t>). The request contains the UE's identity (/{supi}), the type of the request</w:t>
      </w:r>
      <w:r>
        <w:t>ed information (/ue-context-in-a</w:t>
      </w:r>
      <w:r w:rsidRPr="00B3056F">
        <w:t>mf-data) and query parameters (supported-features).</w:t>
      </w:r>
    </w:p>
    <w:p w14:paraId="5B1D47A7" w14:textId="77777777" w:rsidR="00A7713C" w:rsidRPr="00B3056F" w:rsidRDefault="00A7713C" w:rsidP="00A7713C">
      <w:pPr>
        <w:pStyle w:val="TH"/>
      </w:pPr>
      <w:r w:rsidRPr="00B3056F">
        <w:object w:dxaOrig="8700" w:dyaOrig="2376" w14:anchorId="35889B34">
          <v:shape id="_x0000_i1045" type="#_x0000_t75" style="width:433.85pt;height:118.15pt" o:ole="">
            <v:imagedata r:id="rId52" o:title=""/>
          </v:shape>
          <o:OLEObject Type="Embed" ProgID="Visio.Drawing.11" ShapeID="_x0000_i1045" DrawAspect="Content" ObjectID="_1669196311" r:id="rId53"/>
        </w:object>
      </w:r>
    </w:p>
    <w:p w14:paraId="0D52ADC2" w14:textId="5BCED672" w:rsidR="00A7713C" w:rsidRPr="00B3056F" w:rsidRDefault="00A7713C" w:rsidP="00A7713C">
      <w:pPr>
        <w:pStyle w:val="TF"/>
      </w:pPr>
      <w:r>
        <w:t>Figure 5.2.2.2.20</w:t>
      </w:r>
      <w:r w:rsidRPr="00B3056F">
        <w:t>-1: Requestin</w:t>
      </w:r>
      <w:r>
        <w:t>g a UE's Context in A</w:t>
      </w:r>
      <w:r w:rsidRPr="00B3056F">
        <w:t>MF Data</w:t>
      </w:r>
    </w:p>
    <w:p w14:paraId="37E0A805" w14:textId="77777777" w:rsidR="00A7713C" w:rsidRPr="00B3056F" w:rsidRDefault="00A7713C" w:rsidP="00A7713C">
      <w:pPr>
        <w:pStyle w:val="B1"/>
      </w:pPr>
      <w:r w:rsidRPr="00B3056F">
        <w:t>1.</w:t>
      </w:r>
      <w:r w:rsidRPr="00B3056F">
        <w:tab/>
        <w:t>T</w:t>
      </w:r>
      <w:r>
        <w:t>he NF service consumer (e.g. HSS</w:t>
      </w:r>
      <w:r w:rsidRPr="00B3056F">
        <w:t>) shall send a GET request to the resource re</w:t>
      </w:r>
      <w:r>
        <w:t>presenting the UE's Context In A</w:t>
      </w:r>
      <w:r w:rsidRPr="00B3056F">
        <w:t>MF Data, with query parameters indicating the supported-features.</w:t>
      </w:r>
    </w:p>
    <w:p w14:paraId="409A98AA" w14:textId="77777777" w:rsidR="00A7713C" w:rsidRPr="00B3056F" w:rsidRDefault="00A7713C" w:rsidP="00A7713C">
      <w:pPr>
        <w:pStyle w:val="B1"/>
      </w:pPr>
      <w:r w:rsidRPr="00B3056F">
        <w:t>2a.</w:t>
      </w:r>
      <w:r w:rsidRPr="00B3056F">
        <w:tab/>
        <w:t xml:space="preserve">On Success, the UDM shall respond with "200 OK" with the message body containing the UE's Context In </w:t>
      </w:r>
      <w:r>
        <w:t>A</w:t>
      </w:r>
      <w:r w:rsidRPr="00B3056F">
        <w:t>MF Data as relevant for the requesting NF service consumer.</w:t>
      </w:r>
    </w:p>
    <w:p w14:paraId="05DF8B3A" w14:textId="77777777" w:rsidR="00A7713C" w:rsidRPr="00B3056F" w:rsidRDefault="00A7713C" w:rsidP="00A7713C">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BECDEE6" w14:textId="77777777" w:rsidR="00A7713C" w:rsidRPr="00B3056F" w:rsidRDefault="00A7713C" w:rsidP="00A7713C">
      <w:r w:rsidRPr="00B3056F">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20" w:name="_Toc58582850"/>
      <w:r w:rsidRPr="00B3056F">
        <w:lastRenderedPageBreak/>
        <w:t>5.2.2.3</w:t>
      </w:r>
      <w:r w:rsidRPr="00B3056F">
        <w:tab/>
        <w:t>Subscribe</w:t>
      </w:r>
      <w:bookmarkEnd w:id="196"/>
      <w:bookmarkEnd w:id="210"/>
      <w:bookmarkEnd w:id="214"/>
      <w:bookmarkEnd w:id="217"/>
      <w:bookmarkEnd w:id="218"/>
      <w:bookmarkEnd w:id="220"/>
    </w:p>
    <w:p w14:paraId="6475FD88" w14:textId="77777777" w:rsidR="00EF45DA" w:rsidRPr="00B3056F" w:rsidRDefault="00EF45DA" w:rsidP="00EF45DA">
      <w:pPr>
        <w:pStyle w:val="Heading5"/>
      </w:pPr>
      <w:bookmarkStart w:id="221" w:name="_Toc11338363"/>
      <w:bookmarkStart w:id="222" w:name="_Toc27584968"/>
      <w:bookmarkStart w:id="223" w:name="_Toc36456911"/>
      <w:bookmarkStart w:id="224" w:name="_Toc45027790"/>
      <w:bookmarkStart w:id="225" w:name="_Toc45028625"/>
      <w:bookmarkStart w:id="226" w:name="_Toc58582851"/>
      <w:r w:rsidRPr="00B3056F">
        <w:t>5.2.2.3.1</w:t>
      </w:r>
      <w:r w:rsidRPr="00B3056F">
        <w:tab/>
        <w:t>General</w:t>
      </w:r>
      <w:bookmarkEnd w:id="221"/>
      <w:bookmarkEnd w:id="222"/>
      <w:bookmarkEnd w:id="223"/>
      <w:bookmarkEnd w:id="224"/>
      <w:bookmarkEnd w:id="225"/>
      <w:bookmarkEnd w:id="226"/>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27" w:name="_Toc11338364"/>
      <w:bookmarkStart w:id="228" w:name="_Toc27584969"/>
      <w:bookmarkStart w:id="229" w:name="_Toc36456912"/>
      <w:bookmarkStart w:id="230" w:name="_Toc45027791"/>
      <w:bookmarkStart w:id="231" w:name="_Toc45028626"/>
      <w:bookmarkStart w:id="232" w:name="_Toc58582852"/>
      <w:r w:rsidRPr="00B3056F">
        <w:t>5.2.2.3.2</w:t>
      </w:r>
      <w:r w:rsidRPr="00B3056F">
        <w:tab/>
        <w:t>Subscription to notifications of data change</w:t>
      </w:r>
      <w:bookmarkEnd w:id="227"/>
      <w:bookmarkEnd w:id="228"/>
      <w:bookmarkEnd w:id="229"/>
      <w:bookmarkEnd w:id="230"/>
      <w:bookmarkEnd w:id="231"/>
      <w:bookmarkEnd w:id="232"/>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6" type="#_x0000_t75" style="width:434.45pt;height:120.6pt" o:ole="">
            <v:imagedata r:id="rId54" o:title=""/>
          </v:shape>
          <o:OLEObject Type="Embed" ProgID="Visio.Drawing.11" ShapeID="_x0000_i1046" DrawAspect="Content" ObjectID="_1669196312" r:id="rId55"/>
        </w:object>
      </w:r>
    </w:p>
    <w:p w14:paraId="77D14816" w14:textId="77777777" w:rsidR="00EF45DA" w:rsidRPr="00B3056F" w:rsidRDefault="00EF45DA" w:rsidP="00EF45DA">
      <w:pPr>
        <w:pStyle w:val="TF"/>
      </w:pPr>
      <w:r w:rsidRPr="00B3056F">
        <w:t>Figure 5.2.2.3.2-1: NF service consumer subscribes to notifications</w:t>
      </w:r>
    </w:p>
    <w:p w14:paraId="32C76ECD" w14:textId="65005B77" w:rsidR="00EF45DA" w:rsidRPr="00B3056F" w:rsidRDefault="00EF45DA" w:rsidP="00EF45DA">
      <w:pPr>
        <w:pStyle w:val="B1"/>
      </w:pPr>
      <w:r w:rsidRPr="00B3056F">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There shall be only one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66CDC7F2" w14:textId="791D0F23" w:rsidR="00C74272" w:rsidRDefault="00EF45DA" w:rsidP="00C74272">
      <w:pPr>
        <w:ind w:left="568" w:hanging="284"/>
        <w:rPr>
          <w:rFonts w:eastAsia="DengXian"/>
        </w:rPr>
      </w:pPr>
      <w:r w:rsidRPr="00B3056F">
        <w:t>2a.</w:t>
      </w:r>
      <w:r w:rsidRPr="00B3056F">
        <w:tab/>
        <w:t>On success, the UDM responds with "201 Created" with the message body containing a representation of the created subscription. The Location HTTP header shall contain the URI of the created subscription.</w:t>
      </w:r>
      <w:r w:rsidR="00C74272" w:rsidRPr="00C74272">
        <w:rPr>
          <w:rFonts w:eastAsia="DengXian"/>
        </w:rPr>
        <w:t xml:space="preserve"> </w:t>
      </w:r>
    </w:p>
    <w:p w14:paraId="27F27D39" w14:textId="5271E671" w:rsidR="00EF45DA" w:rsidRPr="00B3056F" w:rsidRDefault="00C74272" w:rsidP="00A474D4">
      <w:pPr>
        <w:ind w:left="568"/>
      </w:pPr>
      <w:r>
        <w:rPr>
          <w:rFonts w:eastAsia="DengXian" w:hint="eastAsia"/>
          <w:lang w:eastAsia="zh-CN"/>
        </w:rPr>
        <w:t>I</w:t>
      </w:r>
      <w:r>
        <w:rPr>
          <w:rFonts w:eastAsia="DengXian"/>
          <w:lang w:eastAsia="zh-CN"/>
        </w:rPr>
        <w:t xml:space="preserve">n case of partial success, </w:t>
      </w:r>
      <w:r w:rsidRPr="005847EB">
        <w:rPr>
          <w:rFonts w:eastAsia="DengXian"/>
        </w:rPr>
        <w:t>"</w:t>
      </w:r>
      <w:r>
        <w:rPr>
          <w:rFonts w:eastAsia="DengXian" w:hint="eastAsia"/>
          <w:lang w:eastAsia="zh-CN"/>
        </w:rPr>
        <w:t>201</w:t>
      </w:r>
      <w:r>
        <w:rPr>
          <w:rFonts w:eastAsia="DengXian"/>
          <w:lang w:eastAsia="zh-CN"/>
        </w:rPr>
        <w:t xml:space="preserve"> </w:t>
      </w:r>
      <w:r>
        <w:rPr>
          <w:rFonts w:eastAsia="DengXian" w:hint="eastAsia"/>
          <w:lang w:eastAsia="zh-CN"/>
        </w:rPr>
        <w:t>Created</w:t>
      </w:r>
      <w:r w:rsidRPr="005847EB">
        <w:rPr>
          <w:rFonts w:eastAsia="DengXian"/>
        </w:rPr>
        <w:t>"</w:t>
      </w:r>
      <w:r>
        <w:rPr>
          <w:rFonts w:eastAsia="DengXian" w:hint="eastAsia"/>
          <w:lang w:eastAsia="zh-CN"/>
        </w:rPr>
        <w:t xml:space="preserve"> </w:t>
      </w:r>
      <w:r w:rsidRPr="00431BAE">
        <w:rPr>
          <w:rFonts w:eastAsia="DengXian"/>
          <w:lang w:eastAsia="zh-CN"/>
        </w:rPr>
        <w:t>should</w:t>
      </w:r>
      <w:r>
        <w:rPr>
          <w:rFonts w:eastAsia="DengXian"/>
          <w:lang w:eastAsia="zh-CN"/>
        </w:rPr>
        <w:t xml:space="preserve"> contain only </w:t>
      </w:r>
      <w:r w:rsidRPr="00B3056F">
        <w:t>the monitores resource Uri</w:t>
      </w:r>
      <w:r>
        <w:t>s</w:t>
      </w:r>
      <w:r>
        <w:rPr>
          <w:rFonts w:eastAsia="DengXian"/>
          <w:lang w:eastAsia="zh-CN"/>
        </w:rPr>
        <w:t xml:space="preserve"> that are </w:t>
      </w:r>
      <w:r w:rsidRPr="00431BAE">
        <w:rPr>
          <w:rFonts w:eastAsia="DengXian"/>
          <w:lang w:eastAsia="zh-CN"/>
        </w:rPr>
        <w:t>supported</w:t>
      </w:r>
      <w:r>
        <w:rPr>
          <w:rFonts w:eastAsia="DengXian"/>
          <w:lang w:eastAsia="zh-CN"/>
        </w:rPr>
        <w:t xml:space="preserve"> by the UDM.</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086CB038" w:rsidR="00EF45DA" w:rsidRPr="00B3056F" w:rsidRDefault="00EF45DA" w:rsidP="00A474D4">
      <w:pPr>
        <w:ind w:left="568" w:hanging="284"/>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r w:rsidR="00C74272">
        <w:rPr>
          <w:rFonts w:eastAsia="DengXian"/>
        </w:rPr>
        <w:br/>
      </w:r>
      <w:r w:rsidR="00C74272">
        <w:rPr>
          <w:rFonts w:eastAsia="DengXian"/>
        </w:rPr>
        <w:br/>
      </w:r>
      <w:r w:rsidR="00C74272" w:rsidRPr="005847EB">
        <w:rPr>
          <w:rFonts w:eastAsia="DengXian"/>
        </w:rPr>
        <w:t>"501 Not Implemented"</w:t>
      </w:r>
      <w:r w:rsidR="00C74272">
        <w:rPr>
          <w:rFonts w:eastAsia="DengXian"/>
        </w:rPr>
        <w:t xml:space="preserve"> shall be</w:t>
      </w:r>
      <w:r w:rsidR="00C74272" w:rsidRPr="00EC0D84">
        <w:rPr>
          <w:rFonts w:eastAsia="DengXian"/>
        </w:rPr>
        <w:t xml:space="preserve"> returned</w:t>
      </w:r>
      <w:r w:rsidR="00C74272">
        <w:rPr>
          <w:rFonts w:eastAsia="DengXian"/>
        </w:rPr>
        <w:t xml:space="preserve"> only when</w:t>
      </w:r>
      <w:r w:rsidR="00C74272" w:rsidRPr="00EC0D84">
        <w:rPr>
          <w:rFonts w:eastAsia="DengXian"/>
        </w:rPr>
        <w:t xml:space="preserve"> none of the montitoredResourceUris are supported</w:t>
      </w:r>
      <w:r w:rsidR="00C74272">
        <w:rPr>
          <w:rFonts w:eastAsia="DengXian"/>
        </w:rPr>
        <w:t xml:space="preserve"> by the UDM.</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33" w:name="_Toc11338365"/>
      <w:bookmarkStart w:id="234" w:name="_Toc27584970"/>
      <w:bookmarkStart w:id="235" w:name="_Toc36456913"/>
      <w:bookmarkStart w:id="236" w:name="_Toc45027792"/>
      <w:bookmarkStart w:id="237" w:name="_Toc45028627"/>
      <w:bookmarkStart w:id="238" w:name="_Toc58582853"/>
      <w:r w:rsidRPr="00B3056F">
        <w:t>5.2.2.3.3</w:t>
      </w:r>
      <w:r w:rsidRPr="00B3056F">
        <w:tab/>
        <w:t>Subscription to notifications of shared data change</w:t>
      </w:r>
      <w:bookmarkEnd w:id="233"/>
      <w:bookmarkEnd w:id="234"/>
      <w:bookmarkEnd w:id="235"/>
      <w:bookmarkEnd w:id="236"/>
      <w:bookmarkEnd w:id="237"/>
      <w:bookmarkEnd w:id="238"/>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47" type="#_x0000_t75" style="width:432.6pt;height:118.15pt" o:ole="">
            <v:imagedata r:id="rId56" o:title=""/>
          </v:shape>
          <o:OLEObject Type="Embed" ProgID="Visio.Drawing.11" ShapeID="_x0000_i1047" DrawAspect="Content" ObjectID="_1669196313" r:id="rId57"/>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72457661"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There shall be only one shared data individual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39" w:name="_Toc11338366"/>
      <w:bookmarkStart w:id="240" w:name="_Toc27584971"/>
      <w:bookmarkStart w:id="241" w:name="_Toc36456914"/>
      <w:bookmarkStart w:id="242" w:name="_Toc45027793"/>
      <w:bookmarkStart w:id="243" w:name="_Toc45028628"/>
      <w:bookmarkStart w:id="244" w:name="_Toc58582854"/>
      <w:r w:rsidRPr="00B3056F">
        <w:t>5.2.2.4</w:t>
      </w:r>
      <w:r w:rsidRPr="00B3056F">
        <w:tab/>
        <w:t>Unsubscribe</w:t>
      </w:r>
      <w:bookmarkEnd w:id="239"/>
      <w:bookmarkEnd w:id="240"/>
      <w:bookmarkEnd w:id="241"/>
      <w:bookmarkEnd w:id="242"/>
      <w:bookmarkEnd w:id="243"/>
      <w:bookmarkEnd w:id="244"/>
    </w:p>
    <w:p w14:paraId="5E488A98" w14:textId="77777777" w:rsidR="00EF45DA" w:rsidRPr="00B3056F" w:rsidRDefault="00EF45DA" w:rsidP="00EF45DA">
      <w:pPr>
        <w:pStyle w:val="Heading5"/>
      </w:pPr>
      <w:bookmarkStart w:id="245" w:name="_Toc11338367"/>
      <w:bookmarkStart w:id="246" w:name="_Toc27584972"/>
      <w:bookmarkStart w:id="247" w:name="_Toc36456915"/>
      <w:bookmarkStart w:id="248" w:name="_Toc45027794"/>
      <w:bookmarkStart w:id="249" w:name="_Toc45028629"/>
      <w:bookmarkStart w:id="250" w:name="_Toc58582855"/>
      <w:r w:rsidRPr="00B3056F">
        <w:t>5.2.2.4.1</w:t>
      </w:r>
      <w:r w:rsidRPr="00B3056F">
        <w:tab/>
        <w:t>General</w:t>
      </w:r>
      <w:bookmarkEnd w:id="245"/>
      <w:bookmarkEnd w:id="246"/>
      <w:bookmarkEnd w:id="247"/>
      <w:bookmarkEnd w:id="248"/>
      <w:bookmarkEnd w:id="249"/>
      <w:bookmarkEnd w:id="250"/>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51" w:name="_Toc11338368"/>
      <w:bookmarkStart w:id="252" w:name="_Toc27584973"/>
      <w:bookmarkStart w:id="253" w:name="_Toc36456916"/>
      <w:bookmarkStart w:id="254" w:name="_Toc45027795"/>
      <w:bookmarkStart w:id="255" w:name="_Toc45028630"/>
      <w:bookmarkStart w:id="256" w:name="_Toc58582856"/>
      <w:r w:rsidRPr="00B3056F">
        <w:t>5.2.2.4.2</w:t>
      </w:r>
      <w:r w:rsidRPr="00B3056F">
        <w:tab/>
        <w:t>Unsubscribe to notifications of data change</w:t>
      </w:r>
      <w:bookmarkEnd w:id="251"/>
      <w:bookmarkEnd w:id="252"/>
      <w:bookmarkEnd w:id="253"/>
      <w:bookmarkEnd w:id="254"/>
      <w:bookmarkEnd w:id="255"/>
      <w:bookmarkEnd w:id="256"/>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48" type="#_x0000_t75" style="width:434.45pt;height:118.75pt" o:ole="">
            <v:imagedata r:id="rId58" o:title=""/>
          </v:shape>
          <o:OLEObject Type="Embed" ProgID="Visio.Drawing.11" ShapeID="_x0000_i1048" DrawAspect="Content" ObjectID="_1669196314" r:id="rId59"/>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lastRenderedPageBreak/>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57" w:name="_Toc11338369"/>
      <w:bookmarkStart w:id="258" w:name="_Toc27584974"/>
      <w:bookmarkStart w:id="259" w:name="_Toc36456917"/>
      <w:bookmarkStart w:id="260" w:name="_Toc45027796"/>
      <w:bookmarkStart w:id="261" w:name="_Toc45028631"/>
      <w:bookmarkStart w:id="262" w:name="_Toc58582857"/>
      <w:r w:rsidRPr="00B3056F">
        <w:t>5.2.2.4.3</w:t>
      </w:r>
      <w:r w:rsidRPr="00B3056F">
        <w:tab/>
        <w:t>Unsubscribe to notifications of shared data change</w:t>
      </w:r>
      <w:bookmarkEnd w:id="257"/>
      <w:bookmarkEnd w:id="258"/>
      <w:bookmarkEnd w:id="259"/>
      <w:bookmarkEnd w:id="260"/>
      <w:bookmarkEnd w:id="261"/>
      <w:bookmarkEnd w:id="262"/>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49" type="#_x0000_t75" style="width:434.45pt;height:119.4pt" o:ole="">
            <v:imagedata r:id="rId60" o:title=""/>
          </v:shape>
          <o:OLEObject Type="Embed" ProgID="Visio.Drawing.11" ShapeID="_x0000_i1049" DrawAspect="Content" ObjectID="_1669196315" r:id="rId61"/>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63" w:name="_Toc11338370"/>
      <w:bookmarkStart w:id="264" w:name="_Toc27584975"/>
      <w:bookmarkStart w:id="265" w:name="_Toc36456918"/>
      <w:bookmarkStart w:id="266" w:name="_Toc45027797"/>
      <w:bookmarkStart w:id="267" w:name="_Toc45028632"/>
      <w:bookmarkStart w:id="268" w:name="_Toc58582858"/>
      <w:r w:rsidRPr="00B3056F">
        <w:t>5.2.2.5</w:t>
      </w:r>
      <w:r w:rsidRPr="00B3056F">
        <w:tab/>
        <w:t>Notification</w:t>
      </w:r>
      <w:bookmarkEnd w:id="263"/>
      <w:bookmarkEnd w:id="264"/>
      <w:bookmarkEnd w:id="265"/>
      <w:bookmarkEnd w:id="266"/>
      <w:bookmarkEnd w:id="267"/>
      <w:bookmarkEnd w:id="268"/>
    </w:p>
    <w:p w14:paraId="321C96CC" w14:textId="10A2FFB6" w:rsidR="00EF45DA" w:rsidRPr="00B3056F" w:rsidRDefault="00EF45DA" w:rsidP="00EF45DA">
      <w:pPr>
        <w:pStyle w:val="Heading5"/>
      </w:pPr>
      <w:bookmarkStart w:id="269" w:name="_Toc11338371"/>
      <w:bookmarkStart w:id="270" w:name="_Toc27584976"/>
      <w:bookmarkStart w:id="271" w:name="_Toc36456919"/>
      <w:bookmarkStart w:id="272" w:name="_Toc45027798"/>
      <w:bookmarkStart w:id="273" w:name="_Toc45028633"/>
      <w:bookmarkStart w:id="274" w:name="_Toc58582859"/>
      <w:r w:rsidRPr="00B3056F">
        <w:t>5.2.2.5.1</w:t>
      </w:r>
      <w:r w:rsidRPr="00B3056F">
        <w:tab/>
        <w:t>General</w:t>
      </w:r>
      <w:bookmarkEnd w:id="269"/>
      <w:bookmarkEnd w:id="270"/>
      <w:bookmarkEnd w:id="271"/>
      <w:bookmarkEnd w:id="272"/>
      <w:bookmarkEnd w:id="273"/>
      <w:bookmarkEnd w:id="274"/>
    </w:p>
    <w:p w14:paraId="0DD1E84E" w14:textId="77777777" w:rsidR="00EF45DA" w:rsidRPr="00B3056F" w:rsidRDefault="00EF45DA" w:rsidP="00EF45DA">
      <w:r w:rsidRPr="00B3056F">
        <w:t>The following procedures using the Notification service operation are supported:</w:t>
      </w:r>
    </w:p>
    <w:p w14:paraId="48C9A3CB" w14:textId="77777777" w:rsidR="00EF45DA" w:rsidRPr="00B3056F" w:rsidRDefault="00EF45DA" w:rsidP="00EF45DA">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7A9D8A12" w14:textId="77777777" w:rsidR="00EF45DA" w:rsidRPr="00B3056F" w:rsidRDefault="00EF45DA" w:rsidP="00EF45DA">
      <w:pPr>
        <w:pStyle w:val="Heading5"/>
      </w:pPr>
      <w:bookmarkStart w:id="275" w:name="_Toc11338372"/>
      <w:bookmarkStart w:id="276" w:name="_Toc27584977"/>
      <w:bookmarkStart w:id="277" w:name="_Toc36456920"/>
      <w:bookmarkStart w:id="278" w:name="_Toc45027799"/>
      <w:bookmarkStart w:id="279" w:name="_Toc45028634"/>
      <w:bookmarkStart w:id="280" w:name="_Toc58582860"/>
      <w:r w:rsidRPr="00B3056F">
        <w:t>5.2.2.5.2</w:t>
      </w:r>
      <w:r w:rsidRPr="00B3056F">
        <w:tab/>
        <w:t>Data Change Notification To NF</w:t>
      </w:r>
      <w:bookmarkEnd w:id="275"/>
      <w:bookmarkEnd w:id="276"/>
      <w:bookmarkEnd w:id="277"/>
      <w:bookmarkEnd w:id="278"/>
      <w:bookmarkEnd w:id="279"/>
      <w:bookmarkEnd w:id="280"/>
    </w:p>
    <w:p w14:paraId="08C6C0E4" w14:textId="77777777"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clause </w:t>
      </w:r>
      <w:r w:rsidRPr="00B3056F">
        <w:rPr>
          <w:rFonts w:hint="eastAsia"/>
          <w:lang w:eastAsia="zh-CN"/>
        </w:rPr>
        <w:t>4.5.1 or</w:t>
      </w:r>
      <w:r w:rsidRPr="00B3056F">
        <w:t xml:space="preserve"> 3GPP TS 23.502 [3] clause 4.5.2) or shared data change. The request contains the callbackReference URI as previously received in the SdmSubscription (see clause 6.1.6.2.3).</w:t>
      </w:r>
    </w:p>
    <w:p w14:paraId="4BE2911E" w14:textId="77777777" w:rsidR="00EF45DA" w:rsidRPr="00B3056F" w:rsidRDefault="00EF45DA" w:rsidP="00EF45DA">
      <w:pPr>
        <w:pStyle w:val="TH"/>
      </w:pPr>
      <w:r w:rsidRPr="00B3056F">
        <w:object w:dxaOrig="8714" w:dyaOrig="2339" w14:anchorId="2B1FCBAF">
          <v:shape id="_x0000_i1050" type="#_x0000_t75" style="width:434.45pt;height:116.3pt" o:ole="">
            <v:imagedata r:id="rId62" o:title=""/>
          </v:shape>
          <o:OLEObject Type="Embed" ProgID="Visio.Drawing.11" ShapeID="_x0000_i1050" DrawAspect="Content" ObjectID="_1669196316" r:id="rId63"/>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4A8262A6" w:rsidR="00EF45DA" w:rsidRPr="00B3056F" w:rsidRDefault="00DF7C70" w:rsidP="00427020">
      <w:pPr>
        <w:pStyle w:val="NO"/>
      </w:pPr>
      <w:r>
        <w:t>Note:</w:t>
      </w:r>
      <w:r>
        <w:tab/>
        <w:t>If the NF service consumer detects that the received Data Change Notification contains an origValue that does not match the currently stored value, it can re-sync by using the Nudm_SDM_Get service operation.</w:t>
      </w:r>
    </w:p>
    <w:p w14:paraId="62AF16FD" w14:textId="77777777" w:rsidR="00EF45DA" w:rsidRPr="00B3056F" w:rsidRDefault="00EF45DA" w:rsidP="00EF45DA">
      <w:pPr>
        <w:pStyle w:val="Heading4"/>
      </w:pPr>
      <w:bookmarkStart w:id="281" w:name="_Toc11338373"/>
      <w:bookmarkStart w:id="282" w:name="_Toc27584978"/>
      <w:bookmarkStart w:id="283" w:name="_Toc36456921"/>
      <w:bookmarkStart w:id="284" w:name="_Toc45027800"/>
      <w:bookmarkStart w:id="285" w:name="_Toc45028635"/>
      <w:bookmarkStart w:id="286" w:name="_Toc58582861"/>
      <w:r w:rsidRPr="00B3056F">
        <w:t>5.2.2.6</w:t>
      </w:r>
      <w:r w:rsidRPr="00B3056F">
        <w:tab/>
        <w:t>Info</w:t>
      </w:r>
      <w:bookmarkEnd w:id="281"/>
      <w:bookmarkEnd w:id="282"/>
      <w:bookmarkEnd w:id="283"/>
      <w:bookmarkEnd w:id="284"/>
      <w:bookmarkEnd w:id="285"/>
      <w:bookmarkEnd w:id="286"/>
    </w:p>
    <w:p w14:paraId="7211CC50" w14:textId="5838B28C" w:rsidR="00EF45DA" w:rsidRPr="00B3056F" w:rsidRDefault="00EF45DA" w:rsidP="00EF45DA">
      <w:pPr>
        <w:pStyle w:val="Heading5"/>
      </w:pPr>
      <w:bookmarkStart w:id="287" w:name="_Toc11338374"/>
      <w:bookmarkStart w:id="288" w:name="_Toc27584979"/>
      <w:bookmarkStart w:id="289" w:name="_Toc36456922"/>
      <w:bookmarkStart w:id="290" w:name="_Toc45027801"/>
      <w:bookmarkStart w:id="291" w:name="_Toc45028636"/>
      <w:bookmarkStart w:id="292" w:name="_Toc58582862"/>
      <w:r w:rsidRPr="00B3056F">
        <w:t>5.2.2.6.1</w:t>
      </w:r>
      <w:r w:rsidRPr="00B3056F">
        <w:tab/>
        <w:t>General</w:t>
      </w:r>
      <w:bookmarkEnd w:id="287"/>
      <w:bookmarkEnd w:id="288"/>
      <w:bookmarkEnd w:id="289"/>
      <w:bookmarkEnd w:id="290"/>
      <w:bookmarkEnd w:id="291"/>
      <w:bookmarkEnd w:id="292"/>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56347DD7" w14:textId="77777777" w:rsidR="00EF45DA" w:rsidRPr="00B3056F" w:rsidRDefault="00EF45DA" w:rsidP="00EF45DA">
      <w:pPr>
        <w:pStyle w:val="B1"/>
      </w:pPr>
      <w:r w:rsidRPr="00B3056F">
        <w:t>-</w:t>
      </w:r>
      <w:r w:rsidRPr="00B3056F">
        <w:tab/>
        <w:t>Providing acknowledgement from the UE to UDM about successful delivery of CAG configuration (see 3GPP TS 23.501 [2] clause 5.30.3.3).</w:t>
      </w:r>
    </w:p>
    <w:p w14:paraId="36CC8104" w14:textId="77777777" w:rsidR="00EF45DA" w:rsidRPr="00B3056F" w:rsidRDefault="00EF45DA" w:rsidP="00EF45DA">
      <w:pPr>
        <w:pStyle w:val="B1"/>
      </w:pPr>
      <w:r w:rsidRPr="00B3056F">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293" w:name="_Toc11338375"/>
      <w:bookmarkStart w:id="294" w:name="_Toc27584980"/>
      <w:bookmarkStart w:id="295" w:name="_Toc36456923"/>
      <w:bookmarkStart w:id="296" w:name="_Toc45027802"/>
      <w:bookmarkStart w:id="297" w:name="_Toc45028637"/>
      <w:bookmarkStart w:id="298" w:name="_Toc58582863"/>
      <w:r w:rsidRPr="00B3056F">
        <w:t>5.2.2.6.2</w:t>
      </w:r>
      <w:r w:rsidRPr="00B3056F">
        <w:tab/>
        <w:t xml:space="preserve">Providing acknowledgement of </w:t>
      </w:r>
      <w:r w:rsidRPr="00B3056F">
        <w:rPr>
          <w:lang w:eastAsia="zh-CN"/>
        </w:rPr>
        <w:t>Steering of Roaming</w:t>
      </w:r>
      <w:bookmarkEnd w:id="293"/>
      <w:bookmarkEnd w:id="294"/>
      <w:bookmarkEnd w:id="295"/>
      <w:bookmarkEnd w:id="296"/>
      <w:bookmarkEnd w:id="297"/>
      <w:bookmarkEnd w:id="298"/>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1" type="#_x0000_t75" style="width:434.45pt;height:118.75pt" o:ole="">
            <v:imagedata r:id="rId64" o:title=""/>
          </v:shape>
          <o:OLEObject Type="Embed" ProgID="Visio.Drawing.11" ShapeID="_x0000_i1051" DrawAspect="Content" ObjectID="_1669196317" r:id="rId65"/>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299" w:name="_Toc11338376"/>
      <w:bookmarkStart w:id="300" w:name="_Toc27584981"/>
      <w:bookmarkStart w:id="301" w:name="_Toc36456924"/>
      <w:bookmarkStart w:id="302" w:name="_Toc45027803"/>
      <w:bookmarkStart w:id="303" w:name="_Toc45028638"/>
      <w:bookmarkStart w:id="304" w:name="_Toc58582864"/>
      <w:r w:rsidRPr="00B3056F">
        <w:t>5.2.2.6.3</w:t>
      </w:r>
      <w:r w:rsidRPr="00B3056F">
        <w:tab/>
        <w:t>Providing acknowledgement of UE parameters update</w:t>
      </w:r>
      <w:bookmarkEnd w:id="299"/>
      <w:bookmarkEnd w:id="300"/>
      <w:bookmarkEnd w:id="301"/>
      <w:bookmarkEnd w:id="302"/>
      <w:bookmarkEnd w:id="303"/>
      <w:bookmarkEnd w:id="304"/>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2" type="#_x0000_t75" style="width:434.45pt;height:118.75pt" o:ole="">
            <v:imagedata r:id="rId66" o:title=""/>
          </v:shape>
          <o:OLEObject Type="Embed" ProgID="Visio.Drawing.11" ShapeID="_x0000_i1052" DrawAspect="Content" ObjectID="_1669196318" r:id="rId67"/>
        </w:object>
      </w:r>
    </w:p>
    <w:p w14:paraId="0BE622CD" w14:textId="77777777" w:rsidR="00EF45DA" w:rsidRPr="00B3056F" w:rsidRDefault="00EF45DA" w:rsidP="00EF45DA">
      <w:pPr>
        <w:pStyle w:val="TF"/>
      </w:pPr>
      <w:r w:rsidRPr="00B3056F">
        <w:t>Figure 5.2.2.6.3-1: Providing acknowledgement of UE parameters update</w:t>
      </w:r>
    </w:p>
    <w:p w14:paraId="16D1C31B"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received from the UE.</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05" w:name="_Toc27584982"/>
      <w:bookmarkStart w:id="306" w:name="_Toc36456925"/>
      <w:bookmarkStart w:id="307" w:name="_Toc45027804"/>
      <w:bookmarkStart w:id="308" w:name="_Toc45028639"/>
      <w:bookmarkStart w:id="309" w:name="_Toc11338377"/>
      <w:bookmarkStart w:id="310" w:name="_Toc58582865"/>
      <w:r w:rsidRPr="00B3056F">
        <w:t>5.2.2.6.4</w:t>
      </w:r>
      <w:r w:rsidRPr="00B3056F">
        <w:tab/>
        <w:t>Providing acknowledgement of UE for Network Slicing Subscription Change</w:t>
      </w:r>
      <w:bookmarkEnd w:id="305"/>
      <w:bookmarkEnd w:id="306"/>
      <w:bookmarkEnd w:id="307"/>
      <w:bookmarkEnd w:id="308"/>
      <w:bookmarkEnd w:id="310"/>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3" type="#_x0000_t75" style="width:434.45pt;height:117.55pt" o:ole="">
            <v:imagedata r:id="rId68" o:title=""/>
          </v:shape>
          <o:OLEObject Type="Embed" ProgID="Visio.Drawing.11" ShapeID="_x0000_i1053" DrawAspect="Content" ObjectID="_1669196319" r:id="rId69"/>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11" w:name="_Toc27584983"/>
      <w:bookmarkStart w:id="312" w:name="_Toc36456926"/>
      <w:bookmarkStart w:id="313" w:name="_Toc45027805"/>
      <w:bookmarkStart w:id="314" w:name="_Toc45028640"/>
      <w:bookmarkStart w:id="315" w:name="_Toc58582866"/>
      <w:r w:rsidRPr="00B3056F">
        <w:t>5.2.2.6.5</w:t>
      </w:r>
      <w:r w:rsidRPr="00B3056F">
        <w:tab/>
        <w:t>Providing acknowledgement of UE for CAG configuration change</w:t>
      </w:r>
      <w:bookmarkEnd w:id="311"/>
      <w:bookmarkEnd w:id="312"/>
      <w:bookmarkEnd w:id="313"/>
      <w:bookmarkEnd w:id="314"/>
      <w:bookmarkEnd w:id="315"/>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4" type="#_x0000_t75" style="width:434.45pt;height:117.55pt" o:ole="">
            <v:imagedata r:id="rId70" o:title=""/>
          </v:shape>
          <o:OLEObject Type="Embed" ProgID="Visio.Drawing.11" ShapeID="_x0000_i1054" DrawAspect="Content" ObjectID="_1669196320" r:id="rId71"/>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16" w:name="_Toc36456927"/>
      <w:bookmarkStart w:id="317" w:name="_Toc45027806"/>
      <w:bookmarkStart w:id="318" w:name="_Toc45028641"/>
      <w:bookmarkStart w:id="319" w:name="_Toc27584984"/>
      <w:bookmarkStart w:id="320" w:name="_Toc58582867"/>
      <w:r w:rsidRPr="00B3056F">
        <w:t>5.2.2.6.6</w:t>
      </w:r>
      <w:r w:rsidRPr="00B3056F">
        <w:tab/>
        <w:t>Triggering Update of Steering Of Roaming information</w:t>
      </w:r>
      <w:bookmarkEnd w:id="316"/>
      <w:bookmarkEnd w:id="317"/>
      <w:bookmarkEnd w:id="318"/>
      <w:bookmarkEnd w:id="320"/>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5" type="#_x0000_t75" style="width:434.45pt;height:118.75pt" o:ole="">
            <v:imagedata r:id="rId72" o:title=""/>
          </v:shape>
          <o:OLEObject Type="Embed" ProgID="Visio.Drawing.11" ShapeID="_x0000_i1055" DrawAspect="Content" ObjectID="_1669196321" r:id="rId73"/>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21" w:name="_Toc36456928"/>
      <w:bookmarkStart w:id="322" w:name="_Toc45027807"/>
      <w:bookmarkStart w:id="323" w:name="_Toc45028642"/>
      <w:bookmarkStart w:id="324" w:name="_Toc58582868"/>
      <w:r w:rsidRPr="00B3056F">
        <w:t>5.2.2.7</w:t>
      </w:r>
      <w:r w:rsidRPr="00B3056F">
        <w:tab/>
        <w:t>ModifySubscription</w:t>
      </w:r>
      <w:bookmarkEnd w:id="309"/>
      <w:bookmarkEnd w:id="319"/>
      <w:bookmarkEnd w:id="321"/>
      <w:bookmarkEnd w:id="322"/>
      <w:bookmarkEnd w:id="323"/>
      <w:bookmarkEnd w:id="324"/>
    </w:p>
    <w:p w14:paraId="6D7736CA" w14:textId="77777777" w:rsidR="00EF45DA" w:rsidRPr="00B3056F" w:rsidRDefault="00EF45DA" w:rsidP="00EF45DA">
      <w:pPr>
        <w:pStyle w:val="Heading5"/>
      </w:pPr>
      <w:bookmarkStart w:id="325" w:name="_Toc11338378"/>
      <w:bookmarkStart w:id="326" w:name="_Toc27584985"/>
      <w:bookmarkStart w:id="327" w:name="_Toc36456929"/>
      <w:bookmarkStart w:id="328" w:name="_Toc45027808"/>
      <w:bookmarkStart w:id="329" w:name="_Toc45028643"/>
      <w:bookmarkStart w:id="330" w:name="_Toc58582869"/>
      <w:r w:rsidRPr="00B3056F">
        <w:t>5.2.2.7.1</w:t>
      </w:r>
      <w:r w:rsidRPr="00B3056F">
        <w:tab/>
        <w:t>General</w:t>
      </w:r>
      <w:bookmarkEnd w:id="325"/>
      <w:bookmarkEnd w:id="326"/>
      <w:bookmarkEnd w:id="327"/>
      <w:bookmarkEnd w:id="328"/>
      <w:bookmarkEnd w:id="329"/>
      <w:bookmarkEnd w:id="330"/>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31" w:name="_Toc11338379"/>
      <w:bookmarkStart w:id="332" w:name="_Toc27584986"/>
      <w:bookmarkStart w:id="333" w:name="_Toc36456930"/>
      <w:bookmarkStart w:id="334" w:name="_Toc45027809"/>
      <w:bookmarkStart w:id="335" w:name="_Toc45028644"/>
      <w:bookmarkStart w:id="336" w:name="_Toc58582870"/>
      <w:r w:rsidRPr="00B3056F">
        <w:t>5.2.2.7.2</w:t>
      </w:r>
      <w:r w:rsidRPr="00B3056F">
        <w:tab/>
        <w:t>Modification of a subscription to notifications of data change</w:t>
      </w:r>
      <w:bookmarkEnd w:id="331"/>
      <w:bookmarkEnd w:id="332"/>
      <w:bookmarkEnd w:id="333"/>
      <w:bookmarkEnd w:id="334"/>
      <w:bookmarkEnd w:id="335"/>
      <w:bookmarkEnd w:id="336"/>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6" type="#_x0000_t75" style="width:434.45pt;height:120.6pt" o:ole="">
            <v:imagedata r:id="rId74" o:title=""/>
          </v:shape>
          <o:OLEObject Type="Embed" ProgID="Visio.Drawing.11" ShapeID="_x0000_i1056" DrawAspect="Content" ObjectID="_1669196322" r:id="rId75"/>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lastRenderedPageBreak/>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37" w:name="_Toc11338380"/>
      <w:bookmarkStart w:id="338" w:name="_Toc27584987"/>
      <w:bookmarkStart w:id="339" w:name="_Toc36456931"/>
      <w:bookmarkStart w:id="340" w:name="_Toc45027810"/>
      <w:bookmarkStart w:id="341" w:name="_Toc45028645"/>
      <w:bookmarkStart w:id="342" w:name="_Toc58582871"/>
      <w:r w:rsidRPr="00B3056F">
        <w:t>5.2.2.7.3</w:t>
      </w:r>
      <w:r w:rsidRPr="00B3056F">
        <w:tab/>
        <w:t>Modification of a subscription to notifications of shared data change</w:t>
      </w:r>
      <w:bookmarkEnd w:id="337"/>
      <w:bookmarkEnd w:id="338"/>
      <w:bookmarkEnd w:id="339"/>
      <w:bookmarkEnd w:id="340"/>
      <w:bookmarkEnd w:id="341"/>
      <w:bookmarkEnd w:id="342"/>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57" type="#_x0000_t75" style="width:434.45pt;height:119.4pt" o:ole="">
            <v:imagedata r:id="rId76" o:title=""/>
          </v:shape>
          <o:OLEObject Type="Embed" ProgID="Visio.Drawing.11" ShapeID="_x0000_i1057" DrawAspect="Content" ObjectID="_1669196323" r:id="rId77"/>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43" w:name="_Toc11338381"/>
      <w:bookmarkStart w:id="344" w:name="_Toc27584988"/>
      <w:bookmarkStart w:id="345" w:name="_Toc36456932"/>
      <w:bookmarkStart w:id="346" w:name="_Toc45027811"/>
      <w:bookmarkStart w:id="347" w:name="_Toc45028646"/>
      <w:bookmarkStart w:id="348" w:name="_Toc58582872"/>
      <w:r w:rsidRPr="00B3056F">
        <w:t>5.3</w:t>
      </w:r>
      <w:r w:rsidRPr="00B3056F">
        <w:tab/>
        <w:t>Nudm_UEContextManagement Service</w:t>
      </w:r>
      <w:bookmarkEnd w:id="343"/>
      <w:bookmarkEnd w:id="344"/>
      <w:bookmarkEnd w:id="345"/>
      <w:bookmarkEnd w:id="346"/>
      <w:bookmarkEnd w:id="347"/>
      <w:bookmarkEnd w:id="348"/>
    </w:p>
    <w:p w14:paraId="20908BE0" w14:textId="77777777" w:rsidR="00EF45DA" w:rsidRPr="00B3056F" w:rsidRDefault="00EF45DA" w:rsidP="00EF45DA">
      <w:pPr>
        <w:pStyle w:val="Heading3"/>
      </w:pPr>
      <w:bookmarkStart w:id="349" w:name="_Toc11338382"/>
      <w:bookmarkStart w:id="350" w:name="_Toc27584989"/>
      <w:bookmarkStart w:id="351" w:name="_Toc36456933"/>
      <w:bookmarkStart w:id="352" w:name="_Toc45027812"/>
      <w:bookmarkStart w:id="353" w:name="_Toc45028647"/>
      <w:bookmarkStart w:id="354" w:name="_Toc58582873"/>
      <w:r w:rsidRPr="00B3056F">
        <w:t>5.3.1</w:t>
      </w:r>
      <w:r w:rsidRPr="00B3056F">
        <w:tab/>
        <w:t>Service Description</w:t>
      </w:r>
      <w:bookmarkEnd w:id="349"/>
      <w:bookmarkEnd w:id="350"/>
      <w:bookmarkEnd w:id="351"/>
      <w:bookmarkEnd w:id="352"/>
      <w:bookmarkEnd w:id="353"/>
      <w:bookmarkEnd w:id="354"/>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355" w:name="_Toc11338383"/>
      <w:bookmarkStart w:id="356" w:name="_Toc27584990"/>
      <w:bookmarkStart w:id="357" w:name="_Toc36456934"/>
      <w:bookmarkStart w:id="358" w:name="_Toc45027813"/>
      <w:bookmarkStart w:id="359" w:name="_Toc45028648"/>
      <w:bookmarkStart w:id="360" w:name="_Toc58582874"/>
      <w:r w:rsidRPr="00B3056F">
        <w:t>5.3.2</w:t>
      </w:r>
      <w:r w:rsidRPr="00B3056F">
        <w:tab/>
        <w:t>Service Operations</w:t>
      </w:r>
      <w:bookmarkEnd w:id="355"/>
      <w:bookmarkEnd w:id="356"/>
      <w:bookmarkEnd w:id="357"/>
      <w:bookmarkEnd w:id="358"/>
      <w:bookmarkEnd w:id="359"/>
      <w:bookmarkEnd w:id="360"/>
    </w:p>
    <w:p w14:paraId="324A4F78" w14:textId="77777777" w:rsidR="00EF45DA" w:rsidRPr="00B3056F" w:rsidRDefault="00EF45DA" w:rsidP="00EF45DA">
      <w:pPr>
        <w:pStyle w:val="Heading4"/>
      </w:pPr>
      <w:bookmarkStart w:id="361" w:name="_Toc11338384"/>
      <w:bookmarkStart w:id="362" w:name="_Toc27584991"/>
      <w:bookmarkStart w:id="363" w:name="_Toc36456935"/>
      <w:bookmarkStart w:id="364" w:name="_Toc45027814"/>
      <w:bookmarkStart w:id="365" w:name="_Toc45028649"/>
      <w:bookmarkStart w:id="366" w:name="_Toc58582875"/>
      <w:r w:rsidRPr="00B3056F">
        <w:t>5.3.2.1</w:t>
      </w:r>
      <w:r w:rsidRPr="00B3056F">
        <w:tab/>
        <w:t>Introduction</w:t>
      </w:r>
      <w:bookmarkEnd w:id="361"/>
      <w:bookmarkEnd w:id="362"/>
      <w:bookmarkEnd w:id="363"/>
      <w:bookmarkEnd w:id="364"/>
      <w:bookmarkEnd w:id="365"/>
      <w:bookmarkEnd w:id="366"/>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lastRenderedPageBreak/>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4FDF64AB" w:rsidR="00EF45DA" w:rsidRPr="00B3056F" w:rsidRDefault="00EF45DA" w:rsidP="00EF45DA">
      <w:r w:rsidRPr="00B3056F">
        <w:t>It is also used by consumer NFs (NEF, NWDAF</w:t>
      </w:r>
      <w:r w:rsidR="00E1492B">
        <w:t>, NSSAAF</w:t>
      </w:r>
      <w:r w:rsidRPr="00B3056F">
        <w:t>)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367" w:name="_Toc11338385"/>
      <w:bookmarkStart w:id="368" w:name="_Toc27584992"/>
      <w:bookmarkStart w:id="369" w:name="_Toc36456936"/>
      <w:bookmarkStart w:id="370" w:name="_Toc45027815"/>
      <w:bookmarkStart w:id="371" w:name="_Toc45028650"/>
      <w:bookmarkStart w:id="372" w:name="_Toc58582876"/>
      <w:r w:rsidRPr="00B3056F">
        <w:t>5.3.2.2</w:t>
      </w:r>
      <w:r w:rsidRPr="00B3056F">
        <w:tab/>
        <w:t>Registration</w:t>
      </w:r>
      <w:bookmarkEnd w:id="367"/>
      <w:bookmarkEnd w:id="368"/>
      <w:bookmarkEnd w:id="369"/>
      <w:bookmarkEnd w:id="370"/>
      <w:bookmarkEnd w:id="371"/>
      <w:bookmarkEnd w:id="372"/>
    </w:p>
    <w:p w14:paraId="6AF7299A" w14:textId="77777777" w:rsidR="00EF45DA" w:rsidRPr="00B3056F" w:rsidRDefault="00EF45DA" w:rsidP="00EF45DA">
      <w:pPr>
        <w:pStyle w:val="Heading5"/>
      </w:pPr>
      <w:bookmarkStart w:id="373" w:name="_Toc11338386"/>
      <w:bookmarkStart w:id="374" w:name="_Toc27584993"/>
      <w:bookmarkStart w:id="375" w:name="_Toc36456937"/>
      <w:bookmarkStart w:id="376" w:name="_Toc45027816"/>
      <w:bookmarkStart w:id="377" w:name="_Toc45028651"/>
      <w:bookmarkStart w:id="378" w:name="_Toc58582877"/>
      <w:r w:rsidRPr="00B3056F">
        <w:t>5.3.2.2.1</w:t>
      </w:r>
      <w:r w:rsidRPr="00B3056F">
        <w:tab/>
        <w:t>General</w:t>
      </w:r>
      <w:bookmarkEnd w:id="373"/>
      <w:bookmarkEnd w:id="374"/>
      <w:bookmarkEnd w:id="375"/>
      <w:bookmarkEnd w:id="376"/>
      <w:bookmarkEnd w:id="377"/>
      <w:bookmarkEnd w:id="378"/>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lastRenderedPageBreak/>
        <w:t>-</w:t>
      </w:r>
      <w:r>
        <w:tab/>
        <w:t>IP-SM-GW registration</w:t>
      </w:r>
    </w:p>
    <w:p w14:paraId="3AD0A944" w14:textId="6F8F4E56" w:rsidR="00EF45DA" w:rsidRPr="00B3056F" w:rsidRDefault="00EF45DA" w:rsidP="00EF45DA">
      <w:pPr>
        <w:pStyle w:val="Heading5"/>
      </w:pPr>
      <w:bookmarkStart w:id="379" w:name="_Toc11338387"/>
      <w:bookmarkStart w:id="380" w:name="_Toc27584994"/>
      <w:bookmarkStart w:id="381" w:name="_Toc36456938"/>
      <w:bookmarkStart w:id="382" w:name="_Toc45027817"/>
      <w:bookmarkStart w:id="383" w:name="_Toc45028652"/>
      <w:bookmarkStart w:id="384" w:name="_Toc58582878"/>
      <w:r w:rsidRPr="00B3056F">
        <w:t>5.3.2.2.2</w:t>
      </w:r>
      <w:r w:rsidRPr="00B3056F">
        <w:tab/>
        <w:t>AMF registration for 3GPP access</w:t>
      </w:r>
      <w:bookmarkEnd w:id="379"/>
      <w:bookmarkEnd w:id="380"/>
      <w:bookmarkEnd w:id="381"/>
      <w:bookmarkEnd w:id="382"/>
      <w:bookmarkEnd w:id="383"/>
      <w:bookmarkEnd w:id="384"/>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58" type="#_x0000_t75" style="width:434.45pt;height:113.25pt" o:ole="">
            <v:imagedata r:id="rId78" o:title=""/>
          </v:shape>
          <o:OLEObject Type="Embed" ProgID="Visio.Drawing.11" ShapeID="_x0000_i1058" DrawAspect="Content" ObjectID="_1669196324" r:id="rId79"/>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8D42ECE" w:rsidR="00EF45DA" w:rsidRDefault="00EF45DA" w:rsidP="00EF45DA">
      <w:pPr>
        <w:pStyle w:val="B1"/>
        <w:rPr>
          <w:lang w:val="en-US"/>
        </w:rPr>
      </w:pPr>
      <w:r w:rsidRPr="00B3056F">
        <w:tab/>
      </w:r>
      <w:r w:rsidRPr="00B3056F">
        <w:rPr>
          <w:lang w:val="en-US"/>
        </w:rPr>
        <w:t>UDM shall invoke the Deregistration Notification service operation towards the old AMF using the callback URI provided by the old AMF.</w:t>
      </w:r>
    </w:p>
    <w:p w14:paraId="7F148826" w14:textId="31E2E39E" w:rsidR="000B1FFE" w:rsidRPr="00B3056F" w:rsidRDefault="000B1FFE"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1F0B025C"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bookmarkStart w:id="385" w:name="_Hlk520206353"/>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bookmarkEnd w:id="385"/>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386" w:name="_Toc11338388"/>
      <w:bookmarkStart w:id="387" w:name="_Toc27584995"/>
      <w:bookmarkStart w:id="388" w:name="_Toc36456939"/>
      <w:bookmarkStart w:id="389" w:name="_Toc45027818"/>
      <w:bookmarkStart w:id="390" w:name="_Toc45028653"/>
      <w:bookmarkStart w:id="391" w:name="_Toc58582879"/>
      <w:r w:rsidRPr="00B3056F">
        <w:t>5.3.2.2.3</w:t>
      </w:r>
      <w:r w:rsidRPr="00B3056F">
        <w:tab/>
        <w:t>AMF registration for non 3GPP access</w:t>
      </w:r>
      <w:bookmarkEnd w:id="386"/>
      <w:bookmarkEnd w:id="387"/>
      <w:bookmarkEnd w:id="388"/>
      <w:bookmarkEnd w:id="389"/>
      <w:bookmarkEnd w:id="390"/>
      <w:bookmarkEnd w:id="391"/>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59" type="#_x0000_t75" style="width:434.45pt;height:113.25pt" o:ole="">
            <v:imagedata r:id="rId80" o:title=""/>
          </v:shape>
          <o:OLEObject Type="Embed" ProgID="Visio.Drawing.11" ShapeID="_x0000_i1059" DrawAspect="Content" ObjectID="_1669196325" r:id="rId81"/>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07DEC906" w14:textId="3E603018" w:rsidR="000B1FFE" w:rsidRPr="00B3056F" w:rsidRDefault="00EF45DA" w:rsidP="000B1FFE">
      <w:pPr>
        <w:pStyle w:val="B1"/>
      </w:pPr>
      <w:r w:rsidRPr="00B3056F">
        <w:tab/>
      </w:r>
      <w:r w:rsidRPr="00B3056F">
        <w:rPr>
          <w:lang w:val="en-US"/>
        </w:rPr>
        <w:t>UDM shall invoke the Deregistration Notification service operation towards the old AMF using the callback URI provided by the old AMF.</w:t>
      </w:r>
      <w:r w:rsidR="000B1FFE" w:rsidRPr="000B1FFE" w:rsidDel="00EB5BB9">
        <w:t xml:space="preserve"> </w:t>
      </w:r>
    </w:p>
    <w:p w14:paraId="34306D99" w14:textId="1B8BD1BD" w:rsidR="00EF45DA" w:rsidRPr="00B3056F" w:rsidRDefault="000B1FFE" w:rsidP="00EF45DA">
      <w:pPr>
        <w:pStyle w:val="B1"/>
      </w:pPr>
      <w:r>
        <w:tab/>
        <w:t xml:space="preserve">When AMF indicates there are no ongoing event subscriptions, but UDM has ongoing event exposure subscriptions stored (e.g. in UDR), UDM shall invoke one </w:t>
      </w:r>
      <w:r w:rsidRPr="00B3056F">
        <w:t>N</w:t>
      </w:r>
      <w:r>
        <w:t>amf</w:t>
      </w:r>
      <w:r w:rsidRPr="00B3056F">
        <w:t xml:space="preserve">_EventExposure </w:t>
      </w:r>
      <w:r>
        <w:t xml:space="preserve">Subscribe </w:t>
      </w:r>
      <w:r w:rsidRPr="00B3056F">
        <w:t>Service</w:t>
      </w:r>
      <w:r>
        <w:t xml:space="preserve"> operations (see clause 5.3.2.2 of </w:t>
      </w:r>
      <w:r w:rsidRPr="00B3056F">
        <w:rPr>
          <w:lang w:eastAsia="zh-CN"/>
        </w:rPr>
        <w:t>3GPP TS 29.518</w:t>
      </w:r>
      <w:r>
        <w:rPr>
          <w:lang w:eastAsia="zh-CN"/>
        </w:rPr>
        <w:t> [36]</w:t>
      </w:r>
      <w:r>
        <w:t>) on behalf of NEF per subscription stored.</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392" w:name="_Toc11338389"/>
      <w:bookmarkStart w:id="393" w:name="_Toc27584996"/>
      <w:bookmarkStart w:id="394" w:name="_Toc36456940"/>
      <w:bookmarkStart w:id="395" w:name="_Toc45027819"/>
      <w:bookmarkStart w:id="396" w:name="_Toc45028654"/>
      <w:bookmarkStart w:id="397" w:name="_Toc58582880"/>
      <w:r w:rsidRPr="00B3056F">
        <w:t>5.3.2.2.4</w:t>
      </w:r>
      <w:r w:rsidRPr="00B3056F">
        <w:tab/>
        <w:t>SMF registration</w:t>
      </w:r>
      <w:bookmarkEnd w:id="392"/>
      <w:bookmarkEnd w:id="393"/>
      <w:bookmarkEnd w:id="394"/>
      <w:bookmarkEnd w:id="395"/>
      <w:bookmarkEnd w:id="396"/>
      <w:bookmarkEnd w:id="397"/>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60" type="#_x0000_t75" style="width:434.45pt;height:124.3pt" o:ole="">
            <v:imagedata r:id="rId82" o:title=""/>
          </v:shape>
          <o:OLEObject Type="Embed" ProgID="Visio.Drawing.11" ShapeID="_x0000_i1060" DrawAspect="Content" ObjectID="_1669196326" r:id="rId83"/>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lastRenderedPageBreak/>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77777777" w:rsidR="00EF45DA" w:rsidRPr="00B3056F" w:rsidRDefault="00EF45DA" w:rsidP="00EF45DA">
      <w:pPr>
        <w:pStyle w:val="B1"/>
      </w:pPr>
      <w:r w:rsidRPr="00B3056F">
        <w:tab/>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77777777" w:rsidR="00EF45DA" w:rsidRPr="00B3056F" w:rsidRDefault="00EF45DA" w:rsidP="00EF45DA">
      <w:pPr>
        <w:pStyle w:val="Heading5"/>
        <w:rPr>
          <w:lang w:eastAsia="zh-CN"/>
        </w:rPr>
      </w:pPr>
      <w:bookmarkStart w:id="398" w:name="_Toc11338390"/>
      <w:bookmarkStart w:id="399" w:name="_Toc27584997"/>
      <w:bookmarkStart w:id="400" w:name="_Toc36456941"/>
      <w:bookmarkStart w:id="401" w:name="_Toc45027820"/>
      <w:bookmarkStart w:id="402" w:name="_Toc45028655"/>
      <w:bookmarkStart w:id="403" w:name="_Toc58582881"/>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398"/>
      <w:bookmarkEnd w:id="399"/>
      <w:bookmarkEnd w:id="400"/>
      <w:bookmarkEnd w:id="401"/>
      <w:bookmarkEnd w:id="402"/>
      <w:bookmarkEnd w:id="403"/>
    </w:p>
    <w:p w14:paraId="13C401F7" w14:textId="75C792EE" w:rsidR="00F35969" w:rsidRDefault="00EF45DA" w:rsidP="00F35969">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16293CCA" w14:textId="618C1567" w:rsidR="00EF45DA" w:rsidRPr="00B3056F" w:rsidRDefault="00F35969" w:rsidP="00F35969">
      <w:r>
        <w:rPr>
          <w:noProof/>
        </w:rPr>
        <w:t>When a UE requests SMS service from both 3GPP access and Non-3GPP access, the SMSF shall perform seperate individual SMSF registration for each access type.</w:t>
      </w:r>
    </w:p>
    <w:p w14:paraId="470DC336" w14:textId="77777777" w:rsidR="00EF45DA" w:rsidRPr="00B3056F" w:rsidRDefault="00EF45DA" w:rsidP="00EF45DA">
      <w:pPr>
        <w:pStyle w:val="TH"/>
      </w:pPr>
      <w:r w:rsidRPr="00B3056F">
        <w:object w:dxaOrig="8685" w:dyaOrig="2115" w14:anchorId="20B44E80">
          <v:shape id="_x0000_i1061" type="#_x0000_t75" style="width:434.45pt;height:106.45pt" o:ole="">
            <v:imagedata r:id="rId84" o:title=""/>
          </v:shape>
          <o:OLEObject Type="Embed" ProgID="Visio.Drawing.11" ShapeID="_x0000_i1061" DrawAspect="Content" ObjectID="_1669196327" r:id="rId85"/>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04" w:name="_Toc11338391"/>
      <w:bookmarkStart w:id="405" w:name="_Toc27584998"/>
      <w:bookmarkStart w:id="406" w:name="_Toc36456942"/>
      <w:bookmarkStart w:id="407" w:name="_Toc45027821"/>
      <w:bookmarkStart w:id="408" w:name="_Toc45028656"/>
      <w:bookmarkStart w:id="409" w:name="_Toc58582882"/>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04"/>
      <w:bookmarkEnd w:id="405"/>
      <w:bookmarkEnd w:id="406"/>
      <w:bookmarkEnd w:id="407"/>
      <w:bookmarkEnd w:id="408"/>
      <w:bookmarkEnd w:id="409"/>
    </w:p>
    <w:p w14:paraId="0CB6DA25" w14:textId="44C74D38" w:rsidR="00F35969" w:rsidRDefault="00EF45DA" w:rsidP="00F35969">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r w:rsidR="00F35969" w:rsidRPr="00F35969">
        <w:t xml:space="preserve"> </w:t>
      </w:r>
    </w:p>
    <w:p w14:paraId="6D3EE499" w14:textId="5DDB653A" w:rsidR="00EF45DA" w:rsidRPr="00B3056F" w:rsidRDefault="00F35969" w:rsidP="00F35969">
      <w:r>
        <w:rPr>
          <w:noProof/>
        </w:rPr>
        <w:t>When a UE requests SMS service from both 3GPP access and Non-3GPP access, the SMSF shall perform seperate individual SMSF registration for each access type.</w:t>
      </w:r>
    </w:p>
    <w:p w14:paraId="20D4A46A" w14:textId="77777777" w:rsidR="00EF45DA" w:rsidRPr="00B3056F" w:rsidRDefault="00EF45DA" w:rsidP="00EF45DA">
      <w:pPr>
        <w:pStyle w:val="TH"/>
      </w:pPr>
      <w:r w:rsidRPr="00B3056F">
        <w:object w:dxaOrig="8685" w:dyaOrig="2115" w14:anchorId="6A4B5C21">
          <v:shape id="_x0000_i1062" type="#_x0000_t75" style="width:434.45pt;height:106.45pt" o:ole="">
            <v:imagedata r:id="rId86" o:title=""/>
          </v:shape>
          <o:OLEObject Type="Embed" ProgID="Visio.Drawing.11" ShapeID="_x0000_i1062" DrawAspect="Content" ObjectID="_1669196328" r:id="rId87"/>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10" w:name="_Toc45027822"/>
      <w:bookmarkStart w:id="411" w:name="_Toc45028657"/>
      <w:bookmarkStart w:id="412" w:name="_Toc58582883"/>
      <w:r w:rsidRPr="006A7EE2">
        <w:t>5.3.2.2.</w:t>
      </w:r>
      <w:r w:rsidR="00FC531E">
        <w:t>7</w:t>
      </w:r>
      <w:r w:rsidRPr="006A7EE2">
        <w:tab/>
      </w:r>
      <w:r>
        <w:t>IP-SM-GW</w:t>
      </w:r>
      <w:r w:rsidRPr="006A7EE2">
        <w:t xml:space="preserve"> registration</w:t>
      </w:r>
      <w:bookmarkEnd w:id="410"/>
      <w:bookmarkEnd w:id="411"/>
      <w:bookmarkEnd w:id="412"/>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3" type="#_x0000_t75" style="width:433.85pt;height:124.3pt" o:ole="">
            <v:imagedata r:id="rId88" o:title=""/>
          </v:shape>
          <o:OLEObject Type="Embed" ProgID="Visio.Drawing.11" ShapeID="_x0000_i1063" DrawAspect="Content" ObjectID="_1669196329" r:id="rId89"/>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13" w:name="_Toc11338392"/>
      <w:bookmarkStart w:id="414" w:name="_Toc27584999"/>
      <w:bookmarkStart w:id="415" w:name="_Toc36456943"/>
      <w:bookmarkStart w:id="416" w:name="_Toc45027823"/>
      <w:bookmarkStart w:id="417" w:name="_Toc45028658"/>
      <w:bookmarkStart w:id="418" w:name="_Toc58582884"/>
      <w:r w:rsidRPr="00B3056F">
        <w:lastRenderedPageBreak/>
        <w:t>5.3.2.3</w:t>
      </w:r>
      <w:r w:rsidRPr="00B3056F">
        <w:tab/>
        <w:t>DeregistrationNotification</w:t>
      </w:r>
      <w:bookmarkEnd w:id="413"/>
      <w:bookmarkEnd w:id="414"/>
      <w:bookmarkEnd w:id="415"/>
      <w:bookmarkEnd w:id="416"/>
      <w:bookmarkEnd w:id="417"/>
      <w:bookmarkEnd w:id="418"/>
    </w:p>
    <w:p w14:paraId="548D5652" w14:textId="21A79608" w:rsidR="00EF45DA" w:rsidRPr="00B3056F" w:rsidRDefault="00EF45DA" w:rsidP="00EF45DA">
      <w:pPr>
        <w:pStyle w:val="Heading5"/>
      </w:pPr>
      <w:bookmarkStart w:id="419" w:name="_Toc11338393"/>
      <w:bookmarkStart w:id="420" w:name="_Toc27585000"/>
      <w:bookmarkStart w:id="421" w:name="_Toc36456944"/>
      <w:bookmarkStart w:id="422" w:name="_Toc45027824"/>
      <w:bookmarkStart w:id="423" w:name="_Toc45028659"/>
      <w:bookmarkStart w:id="424" w:name="_Toc58582885"/>
      <w:r w:rsidRPr="00B3056F">
        <w:t>5.3.2.3.1</w:t>
      </w:r>
      <w:r w:rsidRPr="00B3056F">
        <w:tab/>
        <w:t>General</w:t>
      </w:r>
      <w:bookmarkEnd w:id="419"/>
      <w:bookmarkEnd w:id="420"/>
      <w:bookmarkEnd w:id="421"/>
      <w:bookmarkEnd w:id="422"/>
      <w:bookmarkEnd w:id="423"/>
      <w:bookmarkEnd w:id="424"/>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25" w:name="_Toc11338394"/>
      <w:bookmarkStart w:id="426" w:name="_Toc27585001"/>
      <w:bookmarkStart w:id="427" w:name="_Toc36456945"/>
      <w:bookmarkStart w:id="428" w:name="_Toc45027825"/>
      <w:bookmarkStart w:id="429" w:name="_Toc45028660"/>
      <w:bookmarkStart w:id="430" w:name="_Toc58582886"/>
      <w:r w:rsidRPr="00B3056F">
        <w:t>5.3.2.3.2</w:t>
      </w:r>
      <w:r w:rsidRPr="00B3056F">
        <w:tab/>
        <w:t>UDM initiated NF Deregistration</w:t>
      </w:r>
      <w:bookmarkEnd w:id="425"/>
      <w:bookmarkEnd w:id="426"/>
      <w:bookmarkEnd w:id="427"/>
      <w:bookmarkEnd w:id="428"/>
      <w:bookmarkEnd w:id="429"/>
      <w:bookmarkEnd w:id="430"/>
    </w:p>
    <w:p w14:paraId="377A001B" w14:textId="77777777"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r w:rsidR="00E744CF">
        <w:t xml:space="preserve"> </w:t>
      </w:r>
    </w:p>
    <w:p w14:paraId="7279094D" w14:textId="06D6F4C2"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r w:rsidR="00296A43" w:rsidRPr="00296A43">
        <w:t xml:space="preserve"> </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4" type="#_x0000_t75" style="width:434.45pt;height:116.3pt" o:ole="">
            <v:imagedata r:id="rId90" o:title=""/>
          </v:shape>
          <o:OLEObject Type="Embed" ProgID="Visio.Drawing.11" ShapeID="_x0000_i1064" DrawAspect="Content" ObjectID="_1669196330" r:id="rId91"/>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31" w:name="_Toc11338395"/>
      <w:bookmarkStart w:id="432" w:name="_Toc27585002"/>
      <w:bookmarkStart w:id="433" w:name="_Toc36456946"/>
      <w:bookmarkStart w:id="434" w:name="_Toc45027826"/>
      <w:bookmarkStart w:id="435" w:name="_Toc45028661"/>
      <w:bookmarkStart w:id="436" w:name="_Toc58582887"/>
      <w:r w:rsidRPr="00B3056F">
        <w:t>5.3.2.4</w:t>
      </w:r>
      <w:r w:rsidRPr="00B3056F">
        <w:tab/>
        <w:t>Deregistration</w:t>
      </w:r>
      <w:bookmarkEnd w:id="431"/>
      <w:bookmarkEnd w:id="432"/>
      <w:bookmarkEnd w:id="433"/>
      <w:bookmarkEnd w:id="434"/>
      <w:bookmarkEnd w:id="435"/>
      <w:bookmarkEnd w:id="436"/>
    </w:p>
    <w:p w14:paraId="5786CD61" w14:textId="2D3BF437" w:rsidR="00EF45DA" w:rsidRPr="00B3056F" w:rsidRDefault="00EF45DA" w:rsidP="00EF45DA">
      <w:pPr>
        <w:pStyle w:val="Heading5"/>
      </w:pPr>
      <w:bookmarkStart w:id="437" w:name="_Toc11338396"/>
      <w:bookmarkStart w:id="438" w:name="_Toc27585003"/>
      <w:bookmarkStart w:id="439" w:name="_Toc36456947"/>
      <w:bookmarkStart w:id="440" w:name="_Toc45027827"/>
      <w:bookmarkStart w:id="441" w:name="_Toc45028662"/>
      <w:bookmarkStart w:id="442" w:name="_Toc58582888"/>
      <w:r w:rsidRPr="00B3056F">
        <w:t>5.3.2.4.1</w:t>
      </w:r>
      <w:r w:rsidRPr="00B3056F">
        <w:tab/>
        <w:t>General</w:t>
      </w:r>
      <w:bookmarkEnd w:id="437"/>
      <w:bookmarkEnd w:id="438"/>
      <w:bookmarkEnd w:id="439"/>
      <w:bookmarkEnd w:id="440"/>
      <w:bookmarkEnd w:id="441"/>
      <w:bookmarkEnd w:id="442"/>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443" w:name="_Toc11338397"/>
      <w:bookmarkStart w:id="444" w:name="_Toc27585004"/>
      <w:bookmarkStart w:id="445" w:name="_Toc36456948"/>
      <w:bookmarkStart w:id="446" w:name="_Toc45027828"/>
      <w:bookmarkStart w:id="447" w:name="_Toc45028663"/>
      <w:bookmarkStart w:id="448" w:name="_Toc58582889"/>
      <w:r w:rsidRPr="00B3056F">
        <w:lastRenderedPageBreak/>
        <w:t>5.3.2.4.2</w:t>
      </w:r>
      <w:r w:rsidRPr="00B3056F">
        <w:tab/>
        <w:t>AMF deregistration for 3GPP access</w:t>
      </w:r>
      <w:bookmarkEnd w:id="443"/>
      <w:bookmarkEnd w:id="444"/>
      <w:bookmarkEnd w:id="445"/>
      <w:bookmarkEnd w:id="446"/>
      <w:bookmarkEnd w:id="447"/>
      <w:bookmarkEnd w:id="448"/>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5" type="#_x0000_t75" style="width:434.45pt;height:107.1pt" o:ole="">
            <v:imagedata r:id="rId92" o:title=""/>
          </v:shape>
          <o:OLEObject Type="Embed" ProgID="Visio.Drawing.11" ShapeID="_x0000_i1065" DrawAspect="Content" ObjectID="_1669196331" r:id="rId93"/>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449" w:name="_Toc11338398"/>
      <w:bookmarkStart w:id="450" w:name="_Toc27585005"/>
      <w:bookmarkStart w:id="451" w:name="_Toc36456949"/>
      <w:bookmarkStart w:id="452" w:name="_Toc45027829"/>
      <w:bookmarkStart w:id="453" w:name="_Toc45028664"/>
      <w:bookmarkStart w:id="454" w:name="_Toc58582890"/>
      <w:r w:rsidRPr="00B3056F">
        <w:t>5.3.2.4.3</w:t>
      </w:r>
      <w:r w:rsidRPr="00B3056F">
        <w:tab/>
        <w:t>AMF deregistration for non-3GPP access</w:t>
      </w:r>
      <w:bookmarkEnd w:id="449"/>
      <w:bookmarkEnd w:id="450"/>
      <w:bookmarkEnd w:id="451"/>
      <w:bookmarkEnd w:id="452"/>
      <w:bookmarkEnd w:id="453"/>
      <w:bookmarkEnd w:id="454"/>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6" type="#_x0000_t75" style="width:434.45pt;height:107.1pt" o:ole="">
            <v:imagedata r:id="rId94" o:title=""/>
          </v:shape>
          <o:OLEObject Type="Embed" ProgID="Visio.Drawing.11" ShapeID="_x0000_i1066" DrawAspect="Content" ObjectID="_1669196332" r:id="rId95"/>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455" w:name="_Toc11338399"/>
      <w:bookmarkStart w:id="456" w:name="_Toc27585006"/>
      <w:bookmarkStart w:id="457" w:name="_Toc36456950"/>
      <w:bookmarkStart w:id="458" w:name="_Toc45027830"/>
      <w:bookmarkStart w:id="459" w:name="_Toc45028665"/>
      <w:bookmarkStart w:id="460" w:name="_Toc58582891"/>
      <w:r w:rsidRPr="00B3056F">
        <w:t>5.3.2.4.4</w:t>
      </w:r>
      <w:r w:rsidRPr="00B3056F">
        <w:tab/>
        <w:t>SMF deregistration</w:t>
      </w:r>
      <w:bookmarkEnd w:id="455"/>
      <w:bookmarkEnd w:id="456"/>
      <w:bookmarkEnd w:id="457"/>
      <w:bookmarkEnd w:id="458"/>
      <w:bookmarkEnd w:id="459"/>
      <w:bookmarkEnd w:id="460"/>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67" type="#_x0000_t75" style="width:434.45pt;height:107.1pt" o:ole="">
            <v:imagedata r:id="rId96" o:title=""/>
          </v:shape>
          <o:OLEObject Type="Embed" ProgID="Visio.Drawing.11" ShapeID="_x0000_i1067" DrawAspect="Content" ObjectID="_1669196333" r:id="rId97"/>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461" w:name="_Toc11338400"/>
      <w:bookmarkStart w:id="462" w:name="_Toc27585007"/>
      <w:bookmarkStart w:id="463" w:name="_Toc36456951"/>
      <w:bookmarkStart w:id="464" w:name="_Toc45027831"/>
      <w:bookmarkStart w:id="465" w:name="_Toc45028666"/>
      <w:bookmarkStart w:id="466" w:name="_Toc58582892"/>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461"/>
      <w:bookmarkEnd w:id="462"/>
      <w:bookmarkEnd w:id="463"/>
      <w:bookmarkEnd w:id="464"/>
      <w:bookmarkEnd w:id="465"/>
      <w:bookmarkEnd w:id="466"/>
    </w:p>
    <w:p w14:paraId="786F9D34" w14:textId="6A3F300B" w:rsidR="00F35969" w:rsidRDefault="00EF45DA" w:rsidP="00F35969">
      <w:r w:rsidRPr="00B3056F">
        <w:t>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4.13.3.2</w:t>
      </w:r>
      <w:r w:rsidRPr="00B3056F">
        <w:t>). The request contains the UE's identity (/{ueId}) which shall be a SUPI.</w:t>
      </w:r>
    </w:p>
    <w:p w14:paraId="05AFF009" w14:textId="6CEEC93A" w:rsidR="00EF45DA" w:rsidRPr="00B3056F" w:rsidRDefault="00F35969" w:rsidP="00F35969">
      <w:r>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49983062" w14:textId="77777777" w:rsidR="00EF45DA" w:rsidRPr="00B3056F" w:rsidRDefault="00EF45DA" w:rsidP="00EF45DA">
      <w:pPr>
        <w:pStyle w:val="TH"/>
        <w:rPr>
          <w:lang w:eastAsia="zh-CN"/>
        </w:rPr>
      </w:pPr>
      <w:r w:rsidRPr="00B3056F">
        <w:object w:dxaOrig="8714" w:dyaOrig="2144" w14:anchorId="6AD43622">
          <v:shape id="_x0000_i1068" type="#_x0000_t75" style="width:434.45pt;height:107.1pt" o:ole="">
            <v:imagedata r:id="rId98" o:title=""/>
          </v:shape>
          <o:OLEObject Type="Embed" ProgID="Visio.Drawing.11" ShapeID="_x0000_i1068" DrawAspect="Content" ObjectID="_1669196334" r:id="rId99"/>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467" w:name="_Toc11338401"/>
      <w:bookmarkStart w:id="468" w:name="_Toc27585008"/>
      <w:bookmarkStart w:id="469" w:name="_Toc36456952"/>
      <w:bookmarkStart w:id="470" w:name="_Toc45027832"/>
      <w:bookmarkStart w:id="471" w:name="_Toc45028667"/>
      <w:bookmarkStart w:id="472" w:name="_Toc58582893"/>
      <w:r w:rsidRPr="00B3056F">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467"/>
      <w:bookmarkEnd w:id="468"/>
      <w:bookmarkEnd w:id="469"/>
      <w:bookmarkEnd w:id="470"/>
      <w:bookmarkEnd w:id="471"/>
      <w:bookmarkEnd w:id="472"/>
    </w:p>
    <w:p w14:paraId="4E056F30" w14:textId="059AA378" w:rsidR="00F35969" w:rsidRDefault="00EF45DA" w:rsidP="00F35969">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4.13.3.2</w:t>
      </w:r>
      <w:r w:rsidRPr="00B3056F">
        <w:t>). The request contains the UE's identity (/{ueId}) which shall be a SUPI.</w:t>
      </w:r>
    </w:p>
    <w:p w14:paraId="45990090" w14:textId="41875D27" w:rsidR="00EF45DA" w:rsidRPr="00B3056F" w:rsidRDefault="00F35969" w:rsidP="00F35969">
      <w:r>
        <w:t>For a UE previously requests SMS service from both 3GPP access and Non-3GPP access, if SMS service is disabled from one access type, the SMSF shall only delete the corresponding SMSF registration for that access type. If SMS service is disabled from both 3GPP access and Non-3GPP access, the SMSF shall delete the SMSF registration for both access types.</w:t>
      </w:r>
    </w:p>
    <w:p w14:paraId="19B77A71" w14:textId="77777777" w:rsidR="00EF45DA" w:rsidRPr="00B3056F" w:rsidRDefault="00EF45DA" w:rsidP="00EF45DA">
      <w:pPr>
        <w:pStyle w:val="TH"/>
        <w:rPr>
          <w:lang w:eastAsia="zh-CN"/>
        </w:rPr>
      </w:pPr>
      <w:r w:rsidRPr="00B3056F">
        <w:object w:dxaOrig="8714" w:dyaOrig="2144" w14:anchorId="08166FC5">
          <v:shape id="_x0000_i1069" type="#_x0000_t75" style="width:434.45pt;height:107.1pt" o:ole="">
            <v:imagedata r:id="rId100" o:title=""/>
          </v:shape>
          <o:OLEObject Type="Embed" ProgID="Visio.Drawing.11" ShapeID="_x0000_i1069" DrawAspect="Content" ObjectID="_1669196335" r:id="rId101"/>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473" w:name="_Toc45027833"/>
      <w:bookmarkStart w:id="474" w:name="_Toc45028668"/>
      <w:bookmarkStart w:id="475" w:name="_Toc58582894"/>
      <w:r w:rsidRPr="006A7EE2">
        <w:t>5.3.2.4.</w:t>
      </w:r>
      <w:r w:rsidR="00FC531E">
        <w:t>7</w:t>
      </w:r>
      <w:r w:rsidRPr="006A7EE2">
        <w:tab/>
      </w:r>
      <w:r>
        <w:t>IP-SM-GW</w:t>
      </w:r>
      <w:r w:rsidRPr="006A7EE2">
        <w:t xml:space="preserve"> deregistration</w:t>
      </w:r>
      <w:bookmarkEnd w:id="473"/>
      <w:bookmarkEnd w:id="474"/>
      <w:bookmarkEnd w:id="475"/>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70" type="#_x0000_t75" style="width:433.85pt;height:106.45pt" o:ole="">
            <v:imagedata r:id="rId102" o:title=""/>
          </v:shape>
          <o:OLEObject Type="Embed" ProgID="Visio.Drawing.11" ShapeID="_x0000_i1070" DrawAspect="Content" ObjectID="_1669196336" r:id="rId103"/>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476" w:name="_Toc11338402"/>
      <w:bookmarkStart w:id="477" w:name="_Toc27585009"/>
      <w:bookmarkStart w:id="478" w:name="_Toc36456953"/>
      <w:bookmarkStart w:id="479" w:name="_Toc45027834"/>
      <w:bookmarkStart w:id="480" w:name="_Toc45028669"/>
      <w:bookmarkStart w:id="481" w:name="_Toc58582895"/>
      <w:r w:rsidRPr="00B3056F">
        <w:lastRenderedPageBreak/>
        <w:t>5.3.2.5</w:t>
      </w:r>
      <w:r w:rsidRPr="00B3056F">
        <w:tab/>
        <w:t>Get</w:t>
      </w:r>
      <w:bookmarkEnd w:id="476"/>
      <w:bookmarkEnd w:id="477"/>
      <w:bookmarkEnd w:id="478"/>
      <w:bookmarkEnd w:id="479"/>
      <w:bookmarkEnd w:id="480"/>
      <w:bookmarkEnd w:id="481"/>
    </w:p>
    <w:p w14:paraId="168D0597" w14:textId="34DB7B52" w:rsidR="00EF45DA" w:rsidRPr="00B3056F" w:rsidRDefault="00EF45DA" w:rsidP="00EF45DA">
      <w:pPr>
        <w:pStyle w:val="Heading5"/>
      </w:pPr>
      <w:bookmarkStart w:id="482" w:name="_Toc11338403"/>
      <w:bookmarkStart w:id="483" w:name="_Toc27585010"/>
      <w:bookmarkStart w:id="484" w:name="_Toc36456954"/>
      <w:bookmarkStart w:id="485" w:name="_Toc45027835"/>
      <w:bookmarkStart w:id="486" w:name="_Toc45028670"/>
      <w:bookmarkStart w:id="487" w:name="_Toc58582896"/>
      <w:r w:rsidRPr="00B3056F">
        <w:t>5.3.2.5.1</w:t>
      </w:r>
      <w:r w:rsidRPr="00B3056F">
        <w:tab/>
        <w:t>General</w:t>
      </w:r>
      <w:bookmarkEnd w:id="482"/>
      <w:bookmarkEnd w:id="483"/>
      <w:bookmarkEnd w:id="484"/>
      <w:bookmarkEnd w:id="485"/>
      <w:bookmarkEnd w:id="486"/>
      <w:bookmarkEnd w:id="487"/>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488" w:name="_Toc11338404"/>
      <w:bookmarkStart w:id="489" w:name="_Toc27585011"/>
      <w:bookmarkStart w:id="490" w:name="_Toc36456955"/>
      <w:bookmarkStart w:id="491" w:name="_Toc45027836"/>
      <w:bookmarkStart w:id="492" w:name="_Toc45028671"/>
      <w:bookmarkStart w:id="493" w:name="_Toc58582897"/>
      <w:r w:rsidRPr="00B3056F">
        <w:t>5.3.2.5.2</w:t>
      </w:r>
      <w:r w:rsidRPr="00B3056F">
        <w:tab/>
        <w:t>Amf3GppAccessRegistration Information Retrieval</w:t>
      </w:r>
      <w:bookmarkEnd w:id="488"/>
      <w:bookmarkEnd w:id="489"/>
      <w:bookmarkEnd w:id="490"/>
      <w:bookmarkEnd w:id="491"/>
      <w:bookmarkEnd w:id="492"/>
      <w:bookmarkEnd w:id="493"/>
    </w:p>
    <w:p w14:paraId="2BD904C6" w14:textId="15EE9B80"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w:t>
      </w:r>
      <w:r w:rsidR="0050308A">
        <w:t>s</w:t>
      </w:r>
      <w:r w:rsidRPr="00B3056F">
        <w:t>/amf-3gpp-access)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1" type="#_x0000_t75" style="width:434.45pt;height:119.4pt" o:ole="">
            <v:imagedata r:id="rId104" o:title=""/>
          </v:shape>
          <o:OLEObject Type="Embed" ProgID="Visio.Drawing.11" ShapeID="_x0000_i1071" DrawAspect="Content" ObjectID="_1669196337" r:id="rId105"/>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494" w:name="_Toc11338405"/>
      <w:bookmarkStart w:id="495" w:name="_Toc27585012"/>
      <w:bookmarkStart w:id="496" w:name="_Toc36456956"/>
      <w:bookmarkStart w:id="497" w:name="_Toc45027837"/>
      <w:bookmarkStart w:id="498" w:name="_Toc45028672"/>
      <w:bookmarkStart w:id="499" w:name="_Toc58582898"/>
      <w:r w:rsidRPr="00B3056F">
        <w:t>5.3.2.5.3</w:t>
      </w:r>
      <w:r w:rsidRPr="00B3056F">
        <w:tab/>
        <w:t>AmfNon3GppAccessRegistration Information Retrieval</w:t>
      </w:r>
      <w:bookmarkEnd w:id="494"/>
      <w:bookmarkEnd w:id="495"/>
      <w:bookmarkEnd w:id="496"/>
      <w:bookmarkEnd w:id="497"/>
      <w:bookmarkEnd w:id="498"/>
      <w:bookmarkEnd w:id="499"/>
    </w:p>
    <w:p w14:paraId="064AF3CF" w14:textId="7E27CF11"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w:t>
      </w:r>
      <w:r w:rsidR="0050308A">
        <w:t>s</w:t>
      </w:r>
      <w:r w:rsidRPr="00B3056F">
        <w:t>/amf-non-3gpp-access)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2" type="#_x0000_t75" style="width:434.45pt;height:119.4pt" o:ole="">
            <v:imagedata r:id="rId106" o:title=""/>
          </v:shape>
          <o:OLEObject Type="Embed" ProgID="Visio.Drawing.11" ShapeID="_x0000_i1072" DrawAspect="Content" ObjectID="_1669196338" r:id="rId107"/>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500" w:name="_Toc11338406"/>
      <w:bookmarkStart w:id="501" w:name="_Toc27585013"/>
      <w:bookmarkStart w:id="502" w:name="_Toc36456957"/>
      <w:bookmarkStart w:id="503" w:name="_Toc45027838"/>
      <w:bookmarkStart w:id="504" w:name="_Toc45028673"/>
      <w:bookmarkStart w:id="505" w:name="_Toc58582899"/>
      <w:r w:rsidRPr="00B3056F">
        <w:t>5.3.2.5.4</w:t>
      </w:r>
      <w:r w:rsidRPr="00B3056F">
        <w:tab/>
      </w:r>
      <w:bookmarkEnd w:id="500"/>
      <w:r w:rsidRPr="00B3056F">
        <w:t>Void</w:t>
      </w:r>
      <w:bookmarkEnd w:id="501"/>
      <w:bookmarkEnd w:id="502"/>
      <w:bookmarkEnd w:id="503"/>
      <w:bookmarkEnd w:id="504"/>
      <w:bookmarkEnd w:id="505"/>
    </w:p>
    <w:p w14:paraId="5143C5BC" w14:textId="77777777" w:rsidR="00EF45DA" w:rsidRPr="00B3056F" w:rsidRDefault="00EF45DA" w:rsidP="00EF45DA">
      <w:pPr>
        <w:pStyle w:val="Heading5"/>
      </w:pPr>
      <w:bookmarkStart w:id="506" w:name="_Toc11338407"/>
      <w:bookmarkStart w:id="507" w:name="_Toc27585014"/>
      <w:bookmarkStart w:id="508" w:name="_Toc36456958"/>
      <w:bookmarkStart w:id="509" w:name="_Toc45027839"/>
      <w:bookmarkStart w:id="510" w:name="_Toc45028674"/>
      <w:bookmarkStart w:id="511" w:name="_Toc58582900"/>
      <w:r w:rsidRPr="00B3056F">
        <w:t>5.3.2.5.5</w:t>
      </w:r>
      <w:r w:rsidRPr="00B3056F">
        <w:tab/>
        <w:t>SmsfRegistration Information Retrieval for 3GPP Access</w:t>
      </w:r>
      <w:bookmarkEnd w:id="506"/>
      <w:bookmarkEnd w:id="507"/>
      <w:bookmarkEnd w:id="508"/>
      <w:bookmarkEnd w:id="509"/>
      <w:bookmarkEnd w:id="510"/>
      <w:bookmarkEnd w:id="511"/>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039B23D9" w:rsidR="00EF45DA" w:rsidRPr="00B3056F" w:rsidRDefault="006142EB" w:rsidP="00EF45DA">
      <w:pPr>
        <w:pStyle w:val="TH"/>
      </w:pPr>
      <w:r>
        <w:object w:dxaOrig="8680" w:dyaOrig="2370" w14:anchorId="5684B1ED">
          <v:shape id="_x0000_i1073" type="#_x0000_t75" style="width:434.45pt;height:118.75pt" o:ole="">
            <v:imagedata r:id="rId108" o:title=""/>
          </v:shape>
          <o:OLEObject Type="Embed" ProgID="Visio.Drawing.15" ShapeID="_x0000_i1073" DrawAspect="Content" ObjectID="_1669196339" r:id="rId109"/>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BDD389"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r w:rsidR="006142EB" w:rsidRPr="006142EB">
        <w:t xml:space="preserve"> </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12" w:name="_Toc11338408"/>
      <w:bookmarkStart w:id="513" w:name="_Toc27585015"/>
      <w:bookmarkStart w:id="514" w:name="_Toc36456959"/>
      <w:bookmarkStart w:id="515" w:name="_Toc45027840"/>
      <w:bookmarkStart w:id="516" w:name="_Toc45028675"/>
      <w:bookmarkStart w:id="517" w:name="_Toc58582901"/>
      <w:r w:rsidRPr="00B3056F">
        <w:lastRenderedPageBreak/>
        <w:t>5.3.2.5.6</w:t>
      </w:r>
      <w:r w:rsidRPr="00B3056F">
        <w:tab/>
        <w:t>SmsfRegistration Information Retrieval for Non-3GPP Access</w:t>
      </w:r>
      <w:bookmarkEnd w:id="512"/>
      <w:bookmarkEnd w:id="513"/>
      <w:bookmarkEnd w:id="514"/>
      <w:bookmarkEnd w:id="515"/>
      <w:bookmarkEnd w:id="516"/>
      <w:bookmarkEnd w:id="517"/>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71BAEA49" w:rsidR="00EF45DA" w:rsidRPr="00B3056F" w:rsidRDefault="006142EB" w:rsidP="00EF45DA">
      <w:pPr>
        <w:pStyle w:val="TH"/>
      </w:pPr>
      <w:r>
        <w:object w:dxaOrig="8680" w:dyaOrig="2370" w14:anchorId="25314DFC">
          <v:shape id="_x0000_i1074" type="#_x0000_t75" style="width:434.45pt;height:118.75pt" o:ole="">
            <v:imagedata r:id="rId110" o:title=""/>
          </v:shape>
          <o:OLEObject Type="Embed" ProgID="Visio.Drawing.15" ShapeID="_x0000_i1074" DrawAspect="Content" ObjectID="_1669196340" r:id="rId111"/>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18" w:name="_Toc27585016"/>
      <w:bookmarkStart w:id="519" w:name="_Toc36456960"/>
      <w:bookmarkStart w:id="520" w:name="_Toc45027841"/>
      <w:bookmarkStart w:id="521" w:name="_Toc45028676"/>
      <w:bookmarkStart w:id="522" w:name="_Toc58582902"/>
      <w:r w:rsidRPr="00B3056F">
        <w:t>5.3.2.5.7</w:t>
      </w:r>
      <w:r w:rsidRPr="00B3056F">
        <w:tab/>
        <w:t>SmfRegistration Information Retrieval</w:t>
      </w:r>
      <w:bookmarkEnd w:id="518"/>
      <w:bookmarkEnd w:id="519"/>
      <w:bookmarkEnd w:id="520"/>
      <w:bookmarkEnd w:id="521"/>
      <w:bookmarkEnd w:id="522"/>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5" type="#_x0000_t75" style="width:433.85pt;height:118.75pt" o:ole="">
            <v:imagedata r:id="rId112" o:title=""/>
          </v:shape>
          <o:OLEObject Type="Embed" ProgID="Visio.Drawing.11" ShapeID="_x0000_i1075" DrawAspect="Content" ObjectID="_1669196341" r:id="rId113"/>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523" w:name="_Toc36456961"/>
      <w:bookmarkStart w:id="524" w:name="_Toc45027842"/>
      <w:bookmarkStart w:id="525" w:name="_Toc45028677"/>
      <w:bookmarkStart w:id="526" w:name="_Toc11338409"/>
      <w:bookmarkStart w:id="527" w:name="_Toc27585017"/>
      <w:bookmarkStart w:id="528" w:name="_Toc58582903"/>
      <w:r w:rsidRPr="00B3056F">
        <w:t>5.3.2.5.8</w:t>
      </w:r>
      <w:r w:rsidRPr="00B3056F">
        <w:tab/>
        <w:t>Individual SmfRegistration Information Retrieval</w:t>
      </w:r>
      <w:bookmarkEnd w:id="523"/>
      <w:bookmarkEnd w:id="524"/>
      <w:bookmarkEnd w:id="525"/>
      <w:bookmarkEnd w:id="528"/>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6" type="#_x0000_t75" style="width:434.45pt;height:119.4pt" o:ole="">
            <v:imagedata r:id="rId114" o:title=""/>
          </v:shape>
          <o:OLEObject Type="Embed" ProgID="Visio.Drawing.11" ShapeID="_x0000_i1076" DrawAspect="Content" ObjectID="_1669196342" r:id="rId115"/>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529" w:name="_Toc36456962"/>
      <w:bookmarkStart w:id="530" w:name="_Toc45027843"/>
      <w:bookmarkStart w:id="531" w:name="_Toc45028678"/>
      <w:bookmarkStart w:id="532" w:name="_Toc58582904"/>
      <w:r w:rsidRPr="00B3056F">
        <w:t>5.3.2.5.9</w:t>
      </w:r>
      <w:r w:rsidRPr="00B3056F">
        <w:tab/>
      </w:r>
      <w:r w:rsidRPr="00B3056F">
        <w:rPr>
          <w:rFonts w:hint="eastAsia"/>
          <w:lang w:eastAsia="zh-CN"/>
        </w:rPr>
        <w:t>Location</w:t>
      </w:r>
      <w:r w:rsidRPr="00B3056F">
        <w:t xml:space="preserve"> Information Retrieval</w:t>
      </w:r>
      <w:bookmarkEnd w:id="529"/>
      <w:bookmarkEnd w:id="530"/>
      <w:bookmarkEnd w:id="531"/>
      <w:bookmarkEnd w:id="532"/>
    </w:p>
    <w:p w14:paraId="5C7277BB" w14:textId="0A12219B"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w:t>
      </w:r>
      <w:r w:rsidR="00B376C0">
        <w:t>,</w:t>
      </w:r>
      <w:r w:rsidRPr="00B3056F">
        <w:t xml:space="preserve"> which shall be a GPSI or SUP</w:t>
      </w:r>
      <w:r w:rsidRPr="00B3056F">
        <w:rPr>
          <w:rFonts w:hint="eastAsia"/>
          <w:lang w:eastAsia="zh-CN"/>
        </w:rPr>
        <w:t>I</w:t>
      </w:r>
      <w:r w:rsidR="00B376C0">
        <w:rPr>
          <w:lang w:eastAsia="zh-CN"/>
        </w:rPr>
        <w:t>,</w:t>
      </w:r>
      <w:r w:rsidRPr="00B3056F">
        <w:rPr>
          <w:rFonts w:hint="eastAsia"/>
          <w:lang w:eastAsia="zh-CN"/>
        </w:rPr>
        <w:t xml:space="preserve"> </w:t>
      </w:r>
      <w:r w:rsidRPr="00B3056F">
        <w:t>and query parameters (supported-features).</w:t>
      </w:r>
    </w:p>
    <w:p w14:paraId="2E6826D6" w14:textId="1522F53C" w:rsidR="00EF45DA" w:rsidRPr="00B3056F" w:rsidRDefault="00B376C0" w:rsidP="00EF45DA">
      <w:pPr>
        <w:pStyle w:val="TH"/>
      </w:pPr>
      <w:r w:rsidRPr="00AC426D">
        <w:object w:dxaOrig="8700" w:dyaOrig="2380" w14:anchorId="6EF892FD">
          <v:shape id="_x0000_i1077" type="#_x0000_t75" style="width:433.85pt;height:119.4pt" o:ole="">
            <v:imagedata r:id="rId116" o:title=""/>
          </v:shape>
          <o:OLEObject Type="Embed" ProgID="Visio.Drawing.11" ShapeID="_x0000_i1077" DrawAspect="Content" ObjectID="_1669196343" r:id="rId117"/>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5519360F" w14:textId="670FCB3D" w:rsidR="00B376C0" w:rsidRDefault="00EF45DA" w:rsidP="00B376C0">
      <w:pPr>
        <w:ind w:left="568" w:hanging="284"/>
      </w:pPr>
      <w:r w:rsidRPr="00B3056F">
        <w:t>2</w:t>
      </w:r>
      <w:r w:rsidR="00B376C0">
        <w:t>a</w:t>
      </w:r>
      <w:r w:rsidRPr="00B3056F">
        <w:t>.</w:t>
      </w:r>
      <w:r w:rsidRPr="00B3056F">
        <w:tab/>
        <w:t xml:space="preserve">The UDM responds with "200 OK" with the message body containing the UE's </w:t>
      </w:r>
      <w:r w:rsidRPr="00B3056F">
        <w:rPr>
          <w:rFonts w:hint="eastAsia"/>
          <w:lang w:eastAsia="zh-CN"/>
        </w:rPr>
        <w:t>LocationInfo</w:t>
      </w:r>
      <w:r w:rsidRPr="00B3056F">
        <w:t>.</w:t>
      </w:r>
      <w:r w:rsidR="00B376C0" w:rsidRPr="00B376C0">
        <w:t xml:space="preserve"> </w:t>
      </w:r>
    </w:p>
    <w:p w14:paraId="0881BEF3" w14:textId="433BC560" w:rsidR="00EF45DA" w:rsidRPr="00B3056F" w:rsidRDefault="00B376C0" w:rsidP="00B376C0">
      <w:pPr>
        <w:pStyle w:val="B1"/>
      </w:pPr>
      <w:r>
        <w:t>2b.</w:t>
      </w:r>
      <w:r>
        <w:tab/>
      </w:r>
      <w:r w:rsidRPr="00C260F7">
        <w:t xml:space="preserve">If there is no valid location information data for the UE, </w:t>
      </w:r>
      <w:r>
        <w:t xml:space="preserve">a response with </w:t>
      </w:r>
      <w:r w:rsidRPr="00C260F7">
        <w:t>HTTP status code "404 Not Found" shall be returned</w:t>
      </w:r>
      <w:r>
        <w:t xml:space="preserve"> to the NF service</w:t>
      </w:r>
      <w:r w:rsidRPr="00C260F7">
        <w:t xml:space="preserve"> including additional error information in the response body (in the "ProblemDetails" element).</w:t>
      </w:r>
    </w:p>
    <w:p w14:paraId="74872014"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533" w:name="_Toc45027844"/>
      <w:bookmarkStart w:id="534" w:name="_Toc45028679"/>
      <w:bookmarkStart w:id="535" w:name="_Toc36456963"/>
      <w:bookmarkStart w:id="536" w:name="_Toc58582905"/>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533"/>
      <w:bookmarkEnd w:id="534"/>
      <w:bookmarkEnd w:id="536"/>
    </w:p>
    <w:p w14:paraId="1E99C09D" w14:textId="4CCE7042"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00E1492B">
        <w:t>, NSSAAF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clause </w:t>
      </w:r>
      <w:r w:rsidRPr="000B1F54">
        <w:t>6.2.6.3.</w:t>
      </w:r>
      <w:r w:rsidR="0028148F">
        <w:t>6</w:t>
      </w:r>
      <w:r w:rsidRPr="000B1F54">
        <w:t xml:space="preserve"> </w:t>
      </w:r>
      <w:r w:rsidRPr="006A7EE2">
        <w:t xml:space="preserve">for other data sets that can be retrieved with a single request. The request 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78" type="#_x0000_t75" style="width:433.85pt;height:118.75pt" o:ole="">
            <v:imagedata r:id="rId118" o:title=""/>
          </v:shape>
          <o:OLEObject Type="Embed" ProgID="Visio.Drawing.11" ShapeID="_x0000_i1078" DrawAspect="Content" ObjectID="_1669196344" r:id="rId119"/>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537" w:name="_Toc45027845"/>
      <w:bookmarkStart w:id="538" w:name="_Toc45028680"/>
      <w:bookmarkStart w:id="539" w:name="_Toc58582906"/>
      <w:r w:rsidRPr="006A7EE2">
        <w:t>5.3.2.5.</w:t>
      </w:r>
      <w:r w:rsidR="00FC531E">
        <w:t>11</w:t>
      </w:r>
      <w:r w:rsidRPr="006A7EE2">
        <w:tab/>
      </w:r>
      <w:r>
        <w:t xml:space="preserve">IP-SM-GW </w:t>
      </w:r>
      <w:r w:rsidRPr="006A7EE2">
        <w:t>Registration Information Retrieval</w:t>
      </w:r>
      <w:bookmarkEnd w:id="537"/>
      <w:bookmarkEnd w:id="538"/>
      <w:bookmarkEnd w:id="539"/>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79" type="#_x0000_t75" style="width:433.85pt;height:118.75pt" o:ole="">
            <v:imagedata r:id="rId120" o:title=""/>
          </v:shape>
          <o:OLEObject Type="Embed" ProgID="Visio.Drawing.11" ShapeID="_x0000_i1079" DrawAspect="Content" ObjectID="_1669196345" r:id="rId121"/>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540" w:name="_Toc45027846"/>
      <w:bookmarkStart w:id="541" w:name="_Toc45028681"/>
      <w:bookmarkStart w:id="542" w:name="_Toc58582907"/>
      <w:r w:rsidRPr="00B3056F">
        <w:lastRenderedPageBreak/>
        <w:t>5.3.2.6</w:t>
      </w:r>
      <w:r w:rsidRPr="00B3056F">
        <w:tab/>
        <w:t>Update</w:t>
      </w:r>
      <w:bookmarkEnd w:id="526"/>
      <w:bookmarkEnd w:id="527"/>
      <w:bookmarkEnd w:id="535"/>
      <w:bookmarkEnd w:id="540"/>
      <w:bookmarkEnd w:id="541"/>
      <w:bookmarkEnd w:id="542"/>
    </w:p>
    <w:p w14:paraId="6FD9D7D7" w14:textId="0971128C" w:rsidR="00EF45DA" w:rsidRPr="00B3056F" w:rsidRDefault="00EF45DA" w:rsidP="00EF45DA">
      <w:pPr>
        <w:pStyle w:val="Heading5"/>
      </w:pPr>
      <w:bookmarkStart w:id="543" w:name="_Toc11338410"/>
      <w:bookmarkStart w:id="544" w:name="_Toc27585018"/>
      <w:bookmarkStart w:id="545" w:name="_Toc36456964"/>
      <w:bookmarkStart w:id="546" w:name="_Toc45027847"/>
      <w:bookmarkStart w:id="547" w:name="_Toc45028682"/>
      <w:bookmarkStart w:id="548" w:name="_Toc58582908"/>
      <w:r w:rsidRPr="00B3056F">
        <w:t>5.3.2.6.1</w:t>
      </w:r>
      <w:r w:rsidRPr="00B3056F">
        <w:tab/>
        <w:t>General</w:t>
      </w:r>
      <w:bookmarkEnd w:id="543"/>
      <w:bookmarkEnd w:id="544"/>
      <w:bookmarkEnd w:id="545"/>
      <w:bookmarkEnd w:id="546"/>
      <w:bookmarkEnd w:id="547"/>
      <w:bookmarkEnd w:id="548"/>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549" w:name="_Toc11338411"/>
      <w:bookmarkStart w:id="550" w:name="_Toc27585019"/>
      <w:bookmarkStart w:id="551" w:name="_Toc36456965"/>
      <w:bookmarkStart w:id="552" w:name="_Toc45027848"/>
      <w:bookmarkStart w:id="553" w:name="_Toc45028683"/>
      <w:bookmarkStart w:id="554" w:name="_Toc58582909"/>
      <w:r w:rsidRPr="00B3056F">
        <w:t>5.3.2.6.2</w:t>
      </w:r>
      <w:r w:rsidRPr="00B3056F">
        <w:tab/>
        <w:t>Update A Parameter (e.g. PEI) in the AMF Registration For 3GPP Access</w:t>
      </w:r>
      <w:bookmarkEnd w:id="549"/>
      <w:bookmarkEnd w:id="550"/>
      <w:bookmarkEnd w:id="551"/>
      <w:bookmarkEnd w:id="552"/>
      <w:bookmarkEnd w:id="553"/>
      <w:bookmarkEnd w:id="554"/>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80" type="#_x0000_t75" style="width:434.45pt;height:107.1pt" o:ole="">
            <v:imagedata r:id="rId122" o:title=""/>
          </v:shape>
          <o:OLEObject Type="Embed" ProgID="Visio.Drawing.11" ShapeID="_x0000_i1080" DrawAspect="Content" ObjectID="_1669196346" r:id="rId123"/>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555" w:name="_Toc11338412"/>
      <w:bookmarkStart w:id="556" w:name="_Toc27585020"/>
      <w:bookmarkStart w:id="557" w:name="_Toc36456966"/>
      <w:bookmarkStart w:id="558" w:name="_Toc45027849"/>
      <w:bookmarkStart w:id="559" w:name="_Toc45028684"/>
      <w:bookmarkStart w:id="560" w:name="_Toc58582910"/>
      <w:r w:rsidRPr="00B3056F">
        <w:t>5.3.2.6.3</w:t>
      </w:r>
      <w:r w:rsidRPr="00B3056F">
        <w:tab/>
        <w:t>Update A Parameter (e.g. PEI) in the AMF Registration For Non 3GPP Access</w:t>
      </w:r>
      <w:bookmarkEnd w:id="555"/>
      <w:bookmarkEnd w:id="556"/>
      <w:bookmarkEnd w:id="557"/>
      <w:bookmarkEnd w:id="558"/>
      <w:bookmarkEnd w:id="559"/>
      <w:bookmarkEnd w:id="560"/>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1" type="#_x0000_t75" style="width:434.45pt;height:107.1pt" o:ole="">
            <v:imagedata r:id="rId124" o:title=""/>
          </v:shape>
          <o:OLEObject Type="Embed" ProgID="Visio.Drawing.11" ShapeID="_x0000_i1081" DrawAspect="Content" ObjectID="_1669196347" r:id="rId125"/>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lastRenderedPageBreak/>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561" w:name="_Toc11338413"/>
      <w:bookmarkStart w:id="562" w:name="_Toc27585021"/>
      <w:bookmarkStart w:id="563" w:name="_Toc36456967"/>
      <w:bookmarkStart w:id="564" w:name="_Toc45027850"/>
      <w:bookmarkStart w:id="565" w:name="_Toc45028685"/>
      <w:bookmarkStart w:id="566" w:name="_Toc58582911"/>
      <w:r w:rsidRPr="00B3056F">
        <w:t>5.3.2.7</w:t>
      </w:r>
      <w:r w:rsidRPr="00B3056F">
        <w:tab/>
        <w:t>P-CSCF-RestorationNotification</w:t>
      </w:r>
      <w:bookmarkEnd w:id="561"/>
      <w:bookmarkEnd w:id="562"/>
      <w:bookmarkEnd w:id="563"/>
      <w:bookmarkEnd w:id="564"/>
      <w:bookmarkEnd w:id="565"/>
      <w:bookmarkEnd w:id="566"/>
    </w:p>
    <w:p w14:paraId="58E4D725" w14:textId="092C4FEF" w:rsidR="00EF45DA" w:rsidRPr="00B3056F" w:rsidRDefault="00EF45DA" w:rsidP="00EF45DA">
      <w:pPr>
        <w:pStyle w:val="Heading5"/>
      </w:pPr>
      <w:bookmarkStart w:id="567" w:name="_Toc11338414"/>
      <w:bookmarkStart w:id="568" w:name="_Toc27585022"/>
      <w:bookmarkStart w:id="569" w:name="_Toc36456968"/>
      <w:bookmarkStart w:id="570" w:name="_Toc45027851"/>
      <w:bookmarkStart w:id="571" w:name="_Toc45028686"/>
      <w:bookmarkStart w:id="572" w:name="_Toc58582912"/>
      <w:r w:rsidRPr="00B3056F">
        <w:t>5.3.2.7.1</w:t>
      </w:r>
      <w:r w:rsidRPr="00B3056F">
        <w:tab/>
        <w:t>General</w:t>
      </w:r>
      <w:bookmarkEnd w:id="567"/>
      <w:bookmarkEnd w:id="568"/>
      <w:bookmarkEnd w:id="569"/>
      <w:bookmarkEnd w:id="570"/>
      <w:bookmarkEnd w:id="571"/>
      <w:bookmarkEnd w:id="572"/>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573" w:name="_Toc11338415"/>
      <w:bookmarkStart w:id="574" w:name="_Toc27585023"/>
      <w:bookmarkStart w:id="575" w:name="_Toc36456969"/>
      <w:bookmarkStart w:id="576" w:name="_Toc45027852"/>
      <w:bookmarkStart w:id="577" w:name="_Toc45028687"/>
      <w:bookmarkStart w:id="578" w:name="_Toc58582913"/>
      <w:r w:rsidRPr="00B3056F">
        <w:t>5.3.2.7.2</w:t>
      </w:r>
      <w:r w:rsidRPr="00B3056F">
        <w:tab/>
        <w:t>UDM initiated P-CSCF-Restoration</w:t>
      </w:r>
      <w:bookmarkEnd w:id="573"/>
      <w:bookmarkEnd w:id="574"/>
      <w:bookmarkEnd w:id="575"/>
      <w:bookmarkEnd w:id="576"/>
      <w:bookmarkEnd w:id="577"/>
      <w:bookmarkEnd w:id="578"/>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2" type="#_x0000_t75" style="width:433.85pt;height:116.9pt" o:ole="">
            <v:imagedata r:id="rId126" o:title=""/>
          </v:shape>
          <o:OLEObject Type="Embed" ProgID="Visio.Drawing.11" ShapeID="_x0000_i1082" DrawAspect="Content" ObjectID="_1669196348" r:id="rId127"/>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579" w:name="_Toc27585024"/>
      <w:bookmarkStart w:id="580" w:name="_Toc36456970"/>
      <w:bookmarkStart w:id="581" w:name="_Toc45027853"/>
      <w:bookmarkStart w:id="582" w:name="_Toc45028688"/>
      <w:bookmarkStart w:id="583" w:name="_Toc11338416"/>
      <w:bookmarkStart w:id="584" w:name="_Toc58582914"/>
      <w:r w:rsidRPr="00B3056F">
        <w:t>5.3.2.8</w:t>
      </w:r>
      <w:r w:rsidRPr="00B3056F">
        <w:tab/>
        <w:t>P-CSCF-RestorationTrigger</w:t>
      </w:r>
      <w:bookmarkEnd w:id="579"/>
      <w:bookmarkEnd w:id="580"/>
      <w:bookmarkEnd w:id="581"/>
      <w:bookmarkEnd w:id="582"/>
      <w:bookmarkEnd w:id="584"/>
    </w:p>
    <w:p w14:paraId="6CBDE0DC" w14:textId="749314DB" w:rsidR="00EF45DA" w:rsidRPr="00B3056F" w:rsidRDefault="00EF45DA" w:rsidP="00EF45DA">
      <w:pPr>
        <w:pStyle w:val="Heading5"/>
      </w:pPr>
      <w:bookmarkStart w:id="585" w:name="_Toc27585025"/>
      <w:bookmarkStart w:id="586" w:name="_Toc36456971"/>
      <w:bookmarkStart w:id="587" w:name="_Toc45027854"/>
      <w:bookmarkStart w:id="588" w:name="_Toc45028689"/>
      <w:bookmarkStart w:id="589" w:name="_Toc58582915"/>
      <w:r w:rsidRPr="00B3056F">
        <w:t>5.3.2.8.1</w:t>
      </w:r>
      <w:r w:rsidRPr="00B3056F">
        <w:tab/>
        <w:t>General</w:t>
      </w:r>
      <w:bookmarkEnd w:id="585"/>
      <w:bookmarkEnd w:id="586"/>
      <w:bookmarkEnd w:id="587"/>
      <w:bookmarkEnd w:id="588"/>
      <w:bookmarkEnd w:id="589"/>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590" w:name="_Toc27585026"/>
      <w:bookmarkStart w:id="591" w:name="_Toc36456972"/>
      <w:bookmarkStart w:id="592" w:name="_Toc45027855"/>
      <w:bookmarkStart w:id="593" w:name="_Toc45028690"/>
      <w:bookmarkStart w:id="594" w:name="_Toc58582916"/>
      <w:r w:rsidRPr="00B3056F">
        <w:lastRenderedPageBreak/>
        <w:t>5.3.2.8.2</w:t>
      </w:r>
      <w:r w:rsidRPr="00B3056F">
        <w:tab/>
        <w:t>P-CSCF-RestorationTrigger</w:t>
      </w:r>
      <w:bookmarkEnd w:id="590"/>
      <w:bookmarkEnd w:id="591"/>
      <w:bookmarkEnd w:id="592"/>
      <w:bookmarkEnd w:id="593"/>
      <w:bookmarkEnd w:id="594"/>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3" type="#_x0000_t75" style="width:434.45pt;height:116.3pt" o:ole="">
            <v:imagedata r:id="rId128" o:title=""/>
          </v:shape>
          <o:OLEObject Type="Embed" ProgID="Visio.Drawing.11" ShapeID="_x0000_i1083" DrawAspect="Content" ObjectID="_1669196349" r:id="rId129"/>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595" w:name="_Toc36456973"/>
      <w:bookmarkStart w:id="596" w:name="_Toc45027856"/>
      <w:bookmarkStart w:id="597" w:name="_Toc45028691"/>
      <w:bookmarkStart w:id="598" w:name="_Toc27585027"/>
      <w:bookmarkStart w:id="599" w:name="_Toc58582917"/>
      <w:r w:rsidRPr="00B3056F">
        <w:t>5.3.2.9</w:t>
      </w:r>
      <w:r w:rsidRPr="00B3056F">
        <w:tab/>
        <w:t>AMFDeregistration</w:t>
      </w:r>
      <w:bookmarkEnd w:id="595"/>
      <w:bookmarkEnd w:id="596"/>
      <w:bookmarkEnd w:id="597"/>
      <w:bookmarkEnd w:id="599"/>
    </w:p>
    <w:p w14:paraId="2FD19DBD" w14:textId="6B955650" w:rsidR="00EF45DA" w:rsidRPr="00B3056F" w:rsidRDefault="00EF45DA" w:rsidP="00EF45DA">
      <w:pPr>
        <w:pStyle w:val="Heading5"/>
      </w:pPr>
      <w:bookmarkStart w:id="600" w:name="_Toc36456974"/>
      <w:bookmarkStart w:id="601" w:name="_Toc45027857"/>
      <w:bookmarkStart w:id="602" w:name="_Toc45028692"/>
      <w:bookmarkStart w:id="603" w:name="_Toc58582918"/>
      <w:r w:rsidRPr="00B3056F">
        <w:t>5.3.2.9.1</w:t>
      </w:r>
      <w:r w:rsidRPr="00B3056F">
        <w:tab/>
        <w:t>General</w:t>
      </w:r>
      <w:bookmarkEnd w:id="600"/>
      <w:bookmarkEnd w:id="601"/>
      <w:bookmarkEnd w:id="602"/>
      <w:bookmarkEnd w:id="603"/>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604" w:name="_Toc36456975"/>
      <w:bookmarkStart w:id="605" w:name="_Toc45027858"/>
      <w:bookmarkStart w:id="606" w:name="_Toc45028693"/>
      <w:bookmarkStart w:id="607" w:name="_Toc58582919"/>
      <w:r w:rsidRPr="00B3056F">
        <w:t>5.3.2.9.2</w:t>
      </w:r>
      <w:r w:rsidRPr="00B3056F">
        <w:tab/>
        <w:t>AMF-Deregistration</w:t>
      </w:r>
      <w:bookmarkEnd w:id="604"/>
      <w:bookmarkEnd w:id="605"/>
      <w:bookmarkEnd w:id="606"/>
      <w:bookmarkEnd w:id="607"/>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4" type="#_x0000_t75" style="width:432.6pt;height:106.45pt" o:ole="">
            <v:imagedata r:id="rId130" o:title=""/>
          </v:shape>
          <o:OLEObject Type="Embed" ProgID="Visio.Drawing.11" ShapeID="_x0000_i1084" DrawAspect="Content" ObjectID="_1669196350" r:id="rId131"/>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 xml:space="preserve">The HSS sends a POST request (custom method: dereg-amf) to the resource representing the UE's registration for 3GPP access. </w:t>
      </w:r>
      <w:bookmarkStart w:id="608" w:name="_Hlk29999879"/>
      <w:r w:rsidRPr="00B3056F">
        <w:t xml:space="preserve">This shall result in sending of Nudm_UECM_DeregistrationNotification to the AMF (see 3GPP TS 23.632 [32]) </w:t>
      </w:r>
      <w:bookmarkStart w:id="609" w:name="_Hlk29999945"/>
      <w:bookmarkEnd w:id="608"/>
      <w:r w:rsidRPr="00B3056F">
        <w:t>and setting the purgeFlag in the Amf3GppAccessRegistration stored in the UDR</w:t>
      </w:r>
      <w:bookmarkEnd w:id="609"/>
      <w:r w:rsidRPr="00B3056F">
        <w:t>.</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610" w:name="_Toc36456976"/>
      <w:bookmarkStart w:id="611" w:name="_Toc45027859"/>
      <w:bookmarkStart w:id="612" w:name="_Toc45028694"/>
      <w:bookmarkStart w:id="613" w:name="_Toc58582920"/>
      <w:r w:rsidRPr="00B3056F">
        <w:lastRenderedPageBreak/>
        <w:t>5.3.2.10</w:t>
      </w:r>
      <w:r w:rsidRPr="00B3056F">
        <w:tab/>
        <w:t>PEI-Update</w:t>
      </w:r>
      <w:bookmarkEnd w:id="610"/>
      <w:bookmarkEnd w:id="611"/>
      <w:bookmarkEnd w:id="612"/>
      <w:bookmarkEnd w:id="613"/>
    </w:p>
    <w:p w14:paraId="282E24EC" w14:textId="0BAB2F20" w:rsidR="00EF45DA" w:rsidRPr="00B3056F" w:rsidRDefault="00EF45DA" w:rsidP="00EF45DA">
      <w:pPr>
        <w:pStyle w:val="Heading5"/>
      </w:pPr>
      <w:bookmarkStart w:id="614" w:name="_Toc36456977"/>
      <w:bookmarkStart w:id="615" w:name="_Toc45027860"/>
      <w:bookmarkStart w:id="616" w:name="_Toc45028695"/>
      <w:bookmarkStart w:id="617" w:name="_Toc58582921"/>
      <w:r w:rsidRPr="00B3056F">
        <w:t>5.3.2.10.1</w:t>
      </w:r>
      <w:r w:rsidRPr="00B3056F">
        <w:tab/>
        <w:t>General</w:t>
      </w:r>
      <w:bookmarkEnd w:id="614"/>
      <w:bookmarkEnd w:id="615"/>
      <w:bookmarkEnd w:id="616"/>
      <w:bookmarkEnd w:id="617"/>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618" w:name="_Toc36456978"/>
      <w:bookmarkStart w:id="619" w:name="_Toc45027861"/>
      <w:bookmarkStart w:id="620" w:name="_Toc45028696"/>
      <w:bookmarkStart w:id="621" w:name="_Toc58582922"/>
      <w:r w:rsidRPr="00B3056F">
        <w:t>5.3.2.10.2</w:t>
      </w:r>
      <w:r w:rsidRPr="00B3056F">
        <w:tab/>
        <w:t>PEI Update</w:t>
      </w:r>
      <w:bookmarkEnd w:id="618"/>
      <w:bookmarkEnd w:id="619"/>
      <w:bookmarkEnd w:id="620"/>
      <w:bookmarkEnd w:id="621"/>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5" type="#_x0000_t75" style="width:433.85pt;height:106.45pt" o:ole="">
            <v:imagedata r:id="rId132" o:title=""/>
          </v:shape>
          <o:OLEObject Type="Embed" ProgID="Visio.Drawing.11" ShapeID="_x0000_i1085" DrawAspect="Content" ObjectID="_1669196351" r:id="rId133"/>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622" w:name="_Toc36456979"/>
      <w:bookmarkStart w:id="623" w:name="_Toc45027862"/>
      <w:bookmarkStart w:id="624" w:name="_Toc45028697"/>
      <w:bookmarkStart w:id="625" w:name="_Toc58582923"/>
      <w:r w:rsidRPr="00B3056F">
        <w:t>5.4</w:t>
      </w:r>
      <w:r w:rsidRPr="00B3056F">
        <w:tab/>
        <w:t>Nudm_UEAuthentication Service</w:t>
      </w:r>
      <w:bookmarkEnd w:id="583"/>
      <w:bookmarkEnd w:id="598"/>
      <w:bookmarkEnd w:id="622"/>
      <w:bookmarkEnd w:id="623"/>
      <w:bookmarkEnd w:id="624"/>
      <w:bookmarkEnd w:id="625"/>
    </w:p>
    <w:p w14:paraId="72F37559" w14:textId="26BC9178" w:rsidR="00EF45DA" w:rsidRPr="00B3056F" w:rsidRDefault="00EF45DA" w:rsidP="00EF45DA">
      <w:pPr>
        <w:pStyle w:val="Heading3"/>
      </w:pPr>
      <w:bookmarkStart w:id="626" w:name="_Toc11338417"/>
      <w:bookmarkStart w:id="627" w:name="_Toc27585028"/>
      <w:bookmarkStart w:id="628" w:name="_Toc36456980"/>
      <w:bookmarkStart w:id="629" w:name="_Toc45027863"/>
      <w:bookmarkStart w:id="630" w:name="_Toc45028698"/>
      <w:bookmarkStart w:id="631" w:name="_Toc58582924"/>
      <w:r w:rsidRPr="00B3056F">
        <w:t>5.4.1</w:t>
      </w:r>
      <w:r w:rsidRPr="00B3056F">
        <w:tab/>
        <w:t>Service Description</w:t>
      </w:r>
      <w:bookmarkEnd w:id="626"/>
      <w:bookmarkEnd w:id="627"/>
      <w:bookmarkEnd w:id="628"/>
      <w:bookmarkEnd w:id="629"/>
      <w:bookmarkEnd w:id="630"/>
      <w:bookmarkEnd w:id="631"/>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632" w:name="_Toc11338418"/>
      <w:bookmarkStart w:id="633" w:name="_Toc27585029"/>
      <w:bookmarkStart w:id="634" w:name="_Toc36456981"/>
      <w:bookmarkStart w:id="635" w:name="_Toc45027864"/>
      <w:bookmarkStart w:id="636" w:name="_Toc45028699"/>
      <w:bookmarkStart w:id="637" w:name="_Toc58582925"/>
      <w:r w:rsidRPr="00B3056F">
        <w:t>5.4.2</w:t>
      </w:r>
      <w:r w:rsidRPr="00B3056F">
        <w:tab/>
        <w:t>Service Operations</w:t>
      </w:r>
      <w:bookmarkEnd w:id="632"/>
      <w:bookmarkEnd w:id="633"/>
      <w:bookmarkEnd w:id="634"/>
      <w:bookmarkEnd w:id="635"/>
      <w:bookmarkEnd w:id="636"/>
      <w:bookmarkEnd w:id="637"/>
    </w:p>
    <w:p w14:paraId="4429F64C" w14:textId="77777777" w:rsidR="00EF45DA" w:rsidRPr="00B3056F" w:rsidRDefault="00EF45DA" w:rsidP="00EF45DA">
      <w:pPr>
        <w:pStyle w:val="Heading4"/>
      </w:pPr>
      <w:bookmarkStart w:id="638" w:name="_Toc11338419"/>
      <w:bookmarkStart w:id="639" w:name="_Toc27585030"/>
      <w:bookmarkStart w:id="640" w:name="_Toc36456982"/>
      <w:bookmarkStart w:id="641" w:name="_Toc45027865"/>
      <w:bookmarkStart w:id="642" w:name="_Toc45028700"/>
      <w:bookmarkStart w:id="643" w:name="_Toc58582926"/>
      <w:r w:rsidRPr="00B3056F">
        <w:t>5.4.2.1</w:t>
      </w:r>
      <w:r w:rsidRPr="00B3056F">
        <w:tab/>
        <w:t>Introduction</w:t>
      </w:r>
      <w:bookmarkEnd w:id="638"/>
      <w:bookmarkEnd w:id="639"/>
      <w:bookmarkEnd w:id="640"/>
      <w:bookmarkEnd w:id="641"/>
      <w:bookmarkEnd w:id="642"/>
      <w:bookmarkEnd w:id="643"/>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2891414B" w:rsidR="00EF45DA" w:rsidRPr="00B3056F" w:rsidRDefault="00EF45DA" w:rsidP="00EF45DA">
      <w:r w:rsidRPr="00B3056F">
        <w:t>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w:t>
      </w:r>
      <w:r w:rsidR="004C5E4C">
        <w:t xml:space="preserve"> and 3GPP TS 33.535 [</w:t>
      </w:r>
      <w:r w:rsidR="005C2C2B">
        <w:t>55</w:t>
      </w:r>
      <w:r w:rsidR="004C5E4C">
        <w:t>] clause 6.1</w:t>
      </w:r>
      <w:r w:rsidRPr="00B3056F">
        <w:t xml:space="preserve">. </w:t>
      </w:r>
      <w:r w:rsidR="006A1FAE">
        <w:t xml:space="preserve">The service may also be used by the AUSF to indicate to the UDM that the user is using a N5GC device behind Cable RGs in private </w:t>
      </w:r>
      <w:r w:rsidR="006A1FAE">
        <w:lastRenderedPageBreak/>
        <w:t>networks or in isolated deployment scenarios with wireline access and that therefore the applicable authentication method shall be EAP based. See 3GPP TS 23.316 [37] clause 4.10a.</w:t>
      </w:r>
    </w:p>
    <w:p w14:paraId="00F06DF9" w14:textId="77777777"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for EPS or IMS domain by means of GetHssAv service operation. See 3GPP TS 23.632 [32] clause 5.6.3.</w:t>
      </w:r>
    </w:p>
    <w:p w14:paraId="22B78A0E" w14:textId="2B25820F" w:rsidR="00EF45DA" w:rsidRPr="00B3056F" w:rsidRDefault="00EF45DA" w:rsidP="00EF45DA">
      <w:r w:rsidRPr="00B3056F">
        <w:t>The Nudm_UEAuthentication service is also used by the AUSF to inform the UDM about the occurrence of a successful or unsuccessful authentication by means of the ResultConfirmation service operation. See3GPP TS 33.501 [6] clause 14.2.3.</w:t>
      </w:r>
    </w:p>
    <w:p w14:paraId="7637EF16" w14:textId="77777777" w:rsidR="00EF45DA" w:rsidRPr="00B3056F" w:rsidRDefault="00EF45DA" w:rsidP="00EF45DA">
      <w:r w:rsidRPr="00B3056F">
        <w:t>The Nudm_UEAuthentication service is also used by the AUSF to request the UDM to authenticate the FN-RG accessing to 5GC via W-AGF. See 3GPP TS 23.316 [37] clause 7.2.1.3.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644" w:name="_Toc11338420"/>
      <w:bookmarkStart w:id="645" w:name="_Toc27585031"/>
      <w:bookmarkStart w:id="646" w:name="_Toc36456983"/>
      <w:bookmarkStart w:id="647" w:name="_Toc45027866"/>
      <w:bookmarkStart w:id="648" w:name="_Toc45028701"/>
      <w:bookmarkStart w:id="649" w:name="_Toc58582927"/>
      <w:r w:rsidRPr="00B3056F">
        <w:t>5.4.2.2</w:t>
      </w:r>
      <w:r w:rsidRPr="00B3056F">
        <w:tab/>
        <w:t>Get</w:t>
      </w:r>
      <w:bookmarkEnd w:id="644"/>
      <w:bookmarkEnd w:id="645"/>
      <w:bookmarkEnd w:id="646"/>
      <w:bookmarkEnd w:id="647"/>
      <w:bookmarkEnd w:id="648"/>
      <w:bookmarkEnd w:id="649"/>
    </w:p>
    <w:p w14:paraId="6EA863DA" w14:textId="77777777" w:rsidR="00EF45DA" w:rsidRPr="00B3056F" w:rsidRDefault="00EF45DA" w:rsidP="00EF45DA">
      <w:pPr>
        <w:pStyle w:val="Heading5"/>
      </w:pPr>
      <w:bookmarkStart w:id="650" w:name="_Toc11338421"/>
      <w:bookmarkStart w:id="651" w:name="_Toc27585032"/>
      <w:bookmarkStart w:id="652" w:name="_Toc36456984"/>
      <w:bookmarkStart w:id="653" w:name="_Toc45027867"/>
      <w:bookmarkStart w:id="654" w:name="_Toc45028702"/>
      <w:bookmarkStart w:id="655" w:name="_Toc58582928"/>
      <w:r w:rsidRPr="00B3056F">
        <w:t>5.4.2.2.1</w:t>
      </w:r>
      <w:r w:rsidRPr="00B3056F">
        <w:tab/>
        <w:t>General</w:t>
      </w:r>
      <w:bookmarkEnd w:id="650"/>
      <w:bookmarkEnd w:id="651"/>
      <w:bookmarkEnd w:id="652"/>
      <w:bookmarkEnd w:id="653"/>
      <w:bookmarkEnd w:id="654"/>
      <w:bookmarkEnd w:id="655"/>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656" w:name="_Toc11338422"/>
      <w:bookmarkStart w:id="657" w:name="_Toc27585033"/>
      <w:bookmarkStart w:id="658" w:name="_Toc36456985"/>
      <w:bookmarkStart w:id="659" w:name="_Toc45027868"/>
      <w:bookmarkStart w:id="660" w:name="_Toc45028703"/>
      <w:bookmarkStart w:id="661" w:name="_Toc58582929"/>
      <w:r w:rsidRPr="00B3056F">
        <w:t>5.4.2.2.2</w:t>
      </w:r>
      <w:r w:rsidRPr="00B3056F">
        <w:tab/>
        <w:t>Authentication Information Retrieval</w:t>
      </w:r>
      <w:bookmarkEnd w:id="656"/>
      <w:bookmarkEnd w:id="657"/>
      <w:bookmarkEnd w:id="658"/>
      <w:bookmarkEnd w:id="659"/>
      <w:bookmarkEnd w:id="660"/>
      <w:bookmarkEnd w:id="661"/>
    </w:p>
    <w:p w14:paraId="462AF986" w14:textId="77777777" w:rsidR="00EF45DA" w:rsidRPr="00B3056F" w:rsidRDefault="00EF45DA" w:rsidP="00EF45DA">
      <w:r w:rsidRPr="00B3056F">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6" type="#_x0000_t75" style="width:434.45pt;height:118.75pt" o:ole="">
            <v:imagedata r:id="rId134" o:title=""/>
          </v:shape>
          <o:OLEObject Type="Embed" ProgID="Visio.Drawing.11" ShapeID="_x0000_i1086" DrawAspect="Content" ObjectID="_1669196352" r:id="rId135"/>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1CD73C4D"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sidR="004C5E4C">
        <w:rPr>
          <w:lang w:eastAsia="zh-CN"/>
        </w:rPr>
        <w:t xml:space="preserve"> </w:t>
      </w:r>
      <w:r w:rsidR="004C5E4C">
        <w:rPr>
          <w:rFonts w:hint="eastAsia"/>
          <w:lang w:eastAsia="zh-CN"/>
        </w:rPr>
        <w:t>/</w:t>
      </w:r>
      <w:r w:rsidR="004C5E4C">
        <w:rPr>
          <w:lang w:eastAsia="zh-CN"/>
        </w:rPr>
        <w:t xml:space="preserve"> d</w:t>
      </w:r>
      <w:r w:rsidR="004C5E4C" w:rsidRPr="00F16DBC">
        <w:t xml:space="preserve">eriving AKMA key </w:t>
      </w:r>
      <w:r w:rsidR="004C5E4C" w:rsidRPr="00F16DBC">
        <w:rPr>
          <w:rFonts w:eastAsia="Microsoft YaHei"/>
        </w:rPr>
        <w:t>after primary authentication</w:t>
      </w:r>
      <w:r>
        <w:rPr>
          <w:lang w:eastAsia="zh-CN"/>
        </w:rPr>
        <w:t>),</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626AAF77" w:rsidR="00EF45DA" w:rsidRPr="00B3056F" w:rsidRDefault="00EF45DA" w:rsidP="00EF45DA">
      <w:pPr>
        <w:pStyle w:val="B1"/>
        <w:rPr>
          <w:lang w:val="sv-SE"/>
        </w:rPr>
      </w:pPr>
      <w:r w:rsidRPr="00B3056F">
        <w:lastRenderedPageBreak/>
        <w:t>2b.</w:t>
      </w:r>
      <w:r w:rsidRPr="00B3056F">
        <w:tab/>
      </w:r>
      <w:r w:rsidRPr="00B3056F">
        <w:rPr>
          <w:lang w:val="sv-SE"/>
        </w:rPr>
        <w:t>If the operation cannot be authorized due to e.g UE does not have required subcription data,</w:t>
      </w:r>
      <w:r w:rsidR="00CE7CB8" w:rsidRPr="00CE7CB8">
        <w:rPr>
          <w:lang w:val="sv-SE"/>
        </w:rPr>
        <w:t xml:space="preserve"> </w:t>
      </w:r>
      <w:r w:rsidR="00CE7CB8">
        <w:rPr>
          <w:lang w:val="sv-SE"/>
        </w:rPr>
        <w:t>none of the</w:t>
      </w:r>
      <w:r w:rsidRPr="00B3056F">
        <w:rPr>
          <w:lang w:val="sv-SE"/>
        </w:rPr>
        <w:t xml:space="preserve"> CAG ID</w:t>
      </w:r>
      <w:r w:rsidR="00CE7CB8">
        <w:rPr>
          <w:lang w:val="sv-SE"/>
        </w:rPr>
        <w:t>s in the CAG cell match any of the CAG IDs</w:t>
      </w:r>
      <w:r w:rsidRPr="00B3056F">
        <w:rPr>
          <w:lang w:val="sv-SE"/>
        </w:rPr>
        <w:t xml:space="preserve"> in the allowed CAG list, access barring or roaming restrictions, HTTP status code "403 Forbidden" should be returned including additional error information in the response body (in "ProblemDetails" element).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662" w:name="_Toc27585034"/>
      <w:bookmarkStart w:id="663" w:name="_Toc36456986"/>
      <w:bookmarkStart w:id="664" w:name="_Toc45027869"/>
      <w:bookmarkStart w:id="665" w:name="_Toc45028704"/>
      <w:bookmarkStart w:id="666" w:name="_Toc20128671"/>
      <w:bookmarkStart w:id="667" w:name="_Toc58582930"/>
      <w:r w:rsidRPr="00B3056F">
        <w:t>5.4.2.2.3</w:t>
      </w:r>
      <w:r w:rsidRPr="00B3056F">
        <w:tab/>
        <w:t>FN-RG Authentication</w:t>
      </w:r>
      <w:bookmarkEnd w:id="662"/>
      <w:bookmarkEnd w:id="663"/>
      <w:bookmarkEnd w:id="664"/>
      <w:bookmarkEnd w:id="665"/>
      <w:bookmarkEnd w:id="667"/>
    </w:p>
    <w:p w14:paraId="3BEA1E95" w14:textId="77777777" w:rsidR="00EF45DA" w:rsidRPr="00B3056F" w:rsidRDefault="00EF45DA" w:rsidP="00EF45DA">
      <w:r w:rsidRPr="00B3056F">
        <w:t>Figure 5.4.2.2.3-1 shows a scenario where the NF service consumer (AUSF) requests the UDM to authenticate the FN-RG accessing to 5GC via W-AGF. (see also 3GPP TS 23.316 [37] clause 7.2.1.3).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87" type="#_x0000_t75" style="width:433.85pt;height:118.75pt" o:ole="">
            <v:imagedata r:id="rId136" o:title=""/>
          </v:shape>
          <o:OLEObject Type="Embed" ProgID="Visio.Drawing.11" ShapeID="_x0000_i1087" DrawAspect="Content" ObjectID="_1669196353" r:id="rId137"/>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666"/>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668" w:name="_Toc11338423"/>
      <w:bookmarkStart w:id="669" w:name="_Toc27585035"/>
      <w:bookmarkStart w:id="670" w:name="_Toc36456987"/>
      <w:bookmarkStart w:id="671" w:name="_Toc45027870"/>
      <w:bookmarkStart w:id="672" w:name="_Toc45028705"/>
      <w:bookmarkStart w:id="673" w:name="_Toc58582931"/>
      <w:r w:rsidRPr="00B3056F">
        <w:t>5.4.2.3</w:t>
      </w:r>
      <w:r w:rsidRPr="00B3056F">
        <w:tab/>
        <w:t>ResultConfirmationInform</w:t>
      </w:r>
      <w:bookmarkEnd w:id="668"/>
      <w:bookmarkEnd w:id="669"/>
      <w:bookmarkEnd w:id="670"/>
      <w:bookmarkEnd w:id="671"/>
      <w:bookmarkEnd w:id="672"/>
      <w:bookmarkEnd w:id="673"/>
    </w:p>
    <w:p w14:paraId="1F54FF9B" w14:textId="77777777" w:rsidR="00EF45DA" w:rsidRPr="00B3056F" w:rsidRDefault="00EF45DA" w:rsidP="00EF45DA">
      <w:pPr>
        <w:pStyle w:val="Heading5"/>
      </w:pPr>
      <w:bookmarkStart w:id="674" w:name="_Toc11338424"/>
      <w:bookmarkStart w:id="675" w:name="_Toc27585036"/>
      <w:bookmarkStart w:id="676" w:name="_Toc36456988"/>
      <w:bookmarkStart w:id="677" w:name="_Toc45027871"/>
      <w:bookmarkStart w:id="678" w:name="_Toc45028706"/>
      <w:bookmarkStart w:id="679" w:name="_Toc58582932"/>
      <w:r w:rsidRPr="00B3056F">
        <w:t>5.4.2.3.1</w:t>
      </w:r>
      <w:r w:rsidRPr="00B3056F">
        <w:tab/>
        <w:t>General</w:t>
      </w:r>
      <w:bookmarkEnd w:id="674"/>
      <w:bookmarkEnd w:id="675"/>
      <w:bookmarkEnd w:id="676"/>
      <w:bookmarkEnd w:id="677"/>
      <w:bookmarkEnd w:id="678"/>
      <w:bookmarkEnd w:id="679"/>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680" w:name="_Toc11338425"/>
      <w:bookmarkStart w:id="681" w:name="_Toc27585037"/>
      <w:bookmarkStart w:id="682" w:name="_Toc36456989"/>
      <w:bookmarkStart w:id="683" w:name="_Toc45027872"/>
      <w:bookmarkStart w:id="684" w:name="_Toc45028707"/>
      <w:bookmarkStart w:id="685" w:name="_Toc58582933"/>
      <w:r w:rsidRPr="00B3056F">
        <w:t>5.4.2.3.2</w:t>
      </w:r>
      <w:r w:rsidRPr="00B3056F">
        <w:tab/>
        <w:t>Authentication Confirmation</w:t>
      </w:r>
      <w:bookmarkEnd w:id="680"/>
      <w:bookmarkEnd w:id="681"/>
      <w:bookmarkEnd w:id="682"/>
      <w:bookmarkEnd w:id="683"/>
      <w:bookmarkEnd w:id="684"/>
      <w:bookmarkEnd w:id="685"/>
    </w:p>
    <w:p w14:paraId="7FC08F88" w14:textId="65358847"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to the UDM (see also 3GPP TS 33.501 [6] clause 6.1.4.1a).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88" type="#_x0000_t75" style="width:484.3pt;height:134.75pt" o:ole="">
            <v:imagedata r:id="rId138" o:title=""/>
          </v:shape>
          <o:OLEObject Type="Embed" ProgID="Visio.Drawing.11" ShapeID="_x0000_i1088" DrawAspect="Content" ObjectID="_1669196354" r:id="rId139"/>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686" w:name="_Toc36456990"/>
      <w:bookmarkStart w:id="687" w:name="_Toc45027873"/>
      <w:bookmarkStart w:id="688" w:name="_Toc45028708"/>
      <w:bookmarkStart w:id="689" w:name="_Toc27585038"/>
      <w:bookmarkStart w:id="690" w:name="_Toc11338426"/>
      <w:bookmarkStart w:id="691" w:name="_Toc58582934"/>
      <w:r w:rsidRPr="00B3056F">
        <w:t>5.4.2.3.3</w:t>
      </w:r>
      <w:r w:rsidRPr="00B3056F">
        <w:tab/>
        <w:t>Authentication Result Removal</w:t>
      </w:r>
      <w:bookmarkEnd w:id="686"/>
      <w:bookmarkEnd w:id="687"/>
      <w:bookmarkEnd w:id="688"/>
      <w:bookmarkEnd w:id="691"/>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89" type="#_x0000_t75" style="width:433.25pt;height:118.75pt" o:ole="">
            <v:imagedata r:id="rId140" o:title=""/>
          </v:shape>
          <o:OLEObject Type="Embed" ProgID="Visio.Drawing.15" ShapeID="_x0000_i1089" DrawAspect="Content" ObjectID="_1669196355" r:id="rId141"/>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692" w:name="_Toc36456991"/>
      <w:bookmarkStart w:id="693" w:name="_Toc45027874"/>
      <w:bookmarkStart w:id="694" w:name="_Toc45028709"/>
      <w:bookmarkStart w:id="695" w:name="_Toc58582935"/>
      <w:r w:rsidRPr="00B3056F">
        <w:t>5.4.2.4</w:t>
      </w:r>
      <w:r w:rsidRPr="00B3056F">
        <w:tab/>
        <w:t>GetHssAv</w:t>
      </w:r>
      <w:bookmarkEnd w:id="689"/>
      <w:bookmarkEnd w:id="692"/>
      <w:bookmarkEnd w:id="693"/>
      <w:bookmarkEnd w:id="694"/>
      <w:bookmarkEnd w:id="695"/>
    </w:p>
    <w:p w14:paraId="3090EDF8" w14:textId="77777777" w:rsidR="00EF45DA" w:rsidRPr="00B3056F" w:rsidRDefault="00EF45DA" w:rsidP="00EF45DA">
      <w:pPr>
        <w:pStyle w:val="Heading5"/>
      </w:pPr>
      <w:bookmarkStart w:id="696" w:name="_Toc27585039"/>
      <w:bookmarkStart w:id="697" w:name="_Toc36456992"/>
      <w:bookmarkStart w:id="698" w:name="_Toc45027875"/>
      <w:bookmarkStart w:id="699" w:name="_Toc45028710"/>
      <w:bookmarkStart w:id="700" w:name="_Toc58582936"/>
      <w:r w:rsidRPr="00B3056F">
        <w:t>5.4.2.4.1</w:t>
      </w:r>
      <w:r w:rsidRPr="00B3056F">
        <w:tab/>
        <w:t>General</w:t>
      </w:r>
      <w:bookmarkEnd w:id="696"/>
      <w:bookmarkEnd w:id="697"/>
      <w:bookmarkEnd w:id="698"/>
      <w:bookmarkEnd w:id="699"/>
      <w:bookmarkEnd w:id="700"/>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lastRenderedPageBreak/>
        <w:t>-</w:t>
      </w:r>
      <w:r w:rsidRPr="00B3056F">
        <w:tab/>
        <w:t>HSS Authentication Vector Retrieval</w:t>
      </w:r>
    </w:p>
    <w:p w14:paraId="60061F21" w14:textId="77777777" w:rsidR="00EF45DA" w:rsidRPr="00B3056F" w:rsidRDefault="00EF45DA" w:rsidP="00EF45DA">
      <w:pPr>
        <w:pStyle w:val="Heading5"/>
      </w:pPr>
      <w:bookmarkStart w:id="701" w:name="_Toc27585040"/>
      <w:bookmarkStart w:id="702" w:name="_Toc36456993"/>
      <w:bookmarkStart w:id="703" w:name="_Toc45027876"/>
      <w:bookmarkStart w:id="704" w:name="_Toc45028711"/>
      <w:bookmarkStart w:id="705" w:name="_Toc58582937"/>
      <w:r w:rsidRPr="00B3056F">
        <w:t>5.4.2.4.2</w:t>
      </w:r>
      <w:r w:rsidRPr="00B3056F">
        <w:tab/>
        <w:t>HSS Authentication Vector Retrieval</w:t>
      </w:r>
      <w:bookmarkEnd w:id="701"/>
      <w:bookmarkEnd w:id="702"/>
      <w:bookmarkEnd w:id="703"/>
      <w:bookmarkEnd w:id="704"/>
      <w:bookmarkEnd w:id="705"/>
    </w:p>
    <w:p w14:paraId="65E5139F" w14:textId="77777777" w:rsidR="00EF45DA" w:rsidRPr="00B3056F" w:rsidRDefault="00EF45DA" w:rsidP="00EF45DA">
      <w:r w:rsidRPr="00B3056F">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202EA46A" w14:textId="31DA5DCB" w:rsidR="00EF45DA" w:rsidRPr="00B3056F" w:rsidRDefault="00A36171" w:rsidP="00EF45DA">
      <w:pPr>
        <w:pStyle w:val="TH"/>
      </w:pPr>
      <w:r w:rsidRPr="00B3056F">
        <w:object w:dxaOrig="8700" w:dyaOrig="2383" w14:anchorId="0990459E">
          <v:shape id="_x0000_i1090" type="#_x0000_t75" style="width:483.1pt;height:132.3pt" o:ole="">
            <v:imagedata r:id="rId142" o:title=""/>
          </v:shape>
          <o:OLEObject Type="Embed" ProgID="Visio.Drawing.11" ShapeID="_x0000_i1090" DrawAspect="Content" ObjectID="_1669196356" r:id="rId143"/>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43916FAC" w14:textId="242CC28E" w:rsidR="00A36171" w:rsidRDefault="00EF45DA" w:rsidP="00A36171">
      <w:pPr>
        <w:pStyle w:val="B1"/>
        <w:rPr>
          <w:lang w:val="sv-SE"/>
        </w:rPr>
      </w:pPr>
      <w:r w:rsidRPr="00B3056F">
        <w:t>2b.</w:t>
      </w:r>
      <w:r w:rsidRPr="00B3056F">
        <w:tab/>
      </w:r>
      <w:r w:rsidRPr="00B3056F">
        <w:rPr>
          <w:lang w:val="sv-SE"/>
        </w:rPr>
        <w:t>If the operation cannot be authorized due to e.g UE does not have required subcription data, HTTP status code "40</w:t>
      </w:r>
      <w:r w:rsidR="00A36171">
        <w:rPr>
          <w:lang w:val="sv-SE"/>
        </w:rPr>
        <w:t>3</w:t>
      </w:r>
      <w:r w:rsidRPr="00B3056F">
        <w:rPr>
          <w:lang w:val="sv-SE"/>
        </w:rPr>
        <w:t xml:space="preserve"> </w:t>
      </w:r>
      <w:r w:rsidR="00A36171">
        <w:rPr>
          <w:lang w:val="sv-SE"/>
        </w:rPr>
        <w:t>Forbidden</w:t>
      </w:r>
      <w:r w:rsidRPr="00B3056F">
        <w:rPr>
          <w:lang w:val="sv-SE"/>
        </w:rPr>
        <w:t>" should be returned including additional error information in the response body (in "ProblemDetails" element).</w:t>
      </w:r>
      <w:r w:rsidR="00A36171" w:rsidRPr="00A36171">
        <w:rPr>
          <w:lang w:val="sv-SE"/>
        </w:rPr>
        <w:t xml:space="preserve"> </w:t>
      </w:r>
    </w:p>
    <w:p w14:paraId="6E2F9FAA" w14:textId="3D760289" w:rsidR="00EF45DA" w:rsidRPr="00B3056F" w:rsidRDefault="00A36171" w:rsidP="00A36171">
      <w:pPr>
        <w:pStyle w:val="B1"/>
        <w:rPr>
          <w:lang w:val="sv-SE"/>
        </w:rPr>
      </w:pPr>
      <w:r>
        <w:rPr>
          <w:lang w:val="sv-SE"/>
        </w:rPr>
        <w:t>2c.</w:t>
      </w:r>
      <w:r>
        <w:rPr>
          <w:lang w:val="sv-SE"/>
        </w:rPr>
        <w:tab/>
      </w:r>
      <w:r w:rsidRPr="00C826B8">
        <w:rPr>
          <w:lang w:val="sv-SE"/>
        </w:rPr>
        <w:t>If the user does not exist, HTTP status code "404 Not Found" shall be returned including additional error information in the response body (in the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706" w:name="_Toc27585041"/>
      <w:bookmarkStart w:id="707" w:name="_Toc36456994"/>
      <w:bookmarkStart w:id="708" w:name="_Toc45027877"/>
      <w:bookmarkStart w:id="709" w:name="_Toc45028712"/>
      <w:bookmarkStart w:id="710" w:name="_Toc58582938"/>
      <w:r w:rsidRPr="00B3056F">
        <w:t>5.5</w:t>
      </w:r>
      <w:r w:rsidRPr="00B3056F">
        <w:tab/>
        <w:t>Nudm_EventExposure Service</w:t>
      </w:r>
      <w:bookmarkEnd w:id="690"/>
      <w:bookmarkEnd w:id="706"/>
      <w:bookmarkEnd w:id="707"/>
      <w:bookmarkEnd w:id="708"/>
      <w:bookmarkEnd w:id="709"/>
      <w:bookmarkEnd w:id="710"/>
    </w:p>
    <w:p w14:paraId="67D3C5C6" w14:textId="77777777" w:rsidR="00EF45DA" w:rsidRPr="00B3056F" w:rsidRDefault="00EF45DA" w:rsidP="00EF45DA">
      <w:pPr>
        <w:pStyle w:val="Heading3"/>
      </w:pPr>
      <w:bookmarkStart w:id="711" w:name="_Toc11338427"/>
      <w:bookmarkStart w:id="712" w:name="_Toc27585042"/>
      <w:bookmarkStart w:id="713" w:name="_Toc36456995"/>
      <w:bookmarkStart w:id="714" w:name="_Toc45027878"/>
      <w:bookmarkStart w:id="715" w:name="_Toc45028713"/>
      <w:bookmarkStart w:id="716" w:name="_Toc58582939"/>
      <w:r w:rsidRPr="00B3056F">
        <w:t>5.5.1</w:t>
      </w:r>
      <w:r w:rsidRPr="00B3056F">
        <w:tab/>
        <w:t>Service Description</w:t>
      </w:r>
      <w:bookmarkEnd w:id="711"/>
      <w:bookmarkEnd w:id="712"/>
      <w:bookmarkEnd w:id="713"/>
      <w:bookmarkEnd w:id="714"/>
      <w:bookmarkEnd w:id="715"/>
      <w:bookmarkEnd w:id="716"/>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717" w:name="_Toc11338428"/>
      <w:bookmarkStart w:id="718" w:name="_Toc27585043"/>
      <w:bookmarkStart w:id="719" w:name="_Toc36456996"/>
      <w:bookmarkStart w:id="720" w:name="_Toc45027879"/>
      <w:bookmarkStart w:id="721" w:name="_Toc45028714"/>
      <w:bookmarkStart w:id="722" w:name="_Toc58582940"/>
      <w:r w:rsidRPr="00B3056F">
        <w:t>5.5.2</w:t>
      </w:r>
      <w:r w:rsidRPr="00B3056F">
        <w:tab/>
        <w:t>Service Operations</w:t>
      </w:r>
      <w:bookmarkEnd w:id="717"/>
      <w:bookmarkEnd w:id="718"/>
      <w:bookmarkEnd w:id="719"/>
      <w:bookmarkEnd w:id="720"/>
      <w:bookmarkEnd w:id="721"/>
      <w:bookmarkEnd w:id="722"/>
    </w:p>
    <w:p w14:paraId="0D836A20" w14:textId="77777777" w:rsidR="00EF45DA" w:rsidRPr="00B3056F" w:rsidRDefault="00EF45DA" w:rsidP="00EF45DA">
      <w:pPr>
        <w:pStyle w:val="Heading4"/>
      </w:pPr>
      <w:bookmarkStart w:id="723" w:name="_Toc11338429"/>
      <w:bookmarkStart w:id="724" w:name="_Toc27585044"/>
      <w:bookmarkStart w:id="725" w:name="_Toc36456997"/>
      <w:bookmarkStart w:id="726" w:name="_Toc45027880"/>
      <w:bookmarkStart w:id="727" w:name="_Toc45028715"/>
      <w:bookmarkStart w:id="728" w:name="_Toc58582941"/>
      <w:r w:rsidRPr="00B3056F">
        <w:t>5.5.2.1</w:t>
      </w:r>
      <w:r w:rsidRPr="00B3056F">
        <w:tab/>
        <w:t>Introduction</w:t>
      </w:r>
      <w:bookmarkEnd w:id="723"/>
      <w:bookmarkEnd w:id="724"/>
      <w:bookmarkEnd w:id="725"/>
      <w:bookmarkEnd w:id="726"/>
      <w:bookmarkEnd w:id="727"/>
      <w:bookmarkEnd w:id="728"/>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lastRenderedPageBreak/>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7777777" w:rsidR="00EF45DA" w:rsidRPr="00B3056F" w:rsidRDefault="00EF45DA" w:rsidP="00EF45DA">
      <w:r w:rsidRPr="00B3056F">
        <w:t>For details see 3GPP TS 23.502 [3] clause 4.15.</w:t>
      </w:r>
    </w:p>
    <w:p w14:paraId="59677E3E" w14:textId="77777777" w:rsidR="00EF45DA" w:rsidRPr="00B3056F" w:rsidRDefault="00EF45DA" w:rsidP="00EF45DA">
      <w:pPr>
        <w:pStyle w:val="Heading4"/>
      </w:pPr>
      <w:bookmarkStart w:id="729" w:name="_Toc11338430"/>
      <w:bookmarkStart w:id="730" w:name="_Toc27585045"/>
      <w:bookmarkStart w:id="731" w:name="_Toc36456998"/>
      <w:bookmarkStart w:id="732" w:name="_Toc45027881"/>
      <w:bookmarkStart w:id="733" w:name="_Toc45028716"/>
      <w:bookmarkStart w:id="734" w:name="_Toc58582942"/>
      <w:r w:rsidRPr="00B3056F">
        <w:t>5.5.2.2</w:t>
      </w:r>
      <w:r w:rsidRPr="00B3056F">
        <w:tab/>
        <w:t>Subscribe</w:t>
      </w:r>
      <w:bookmarkEnd w:id="729"/>
      <w:bookmarkEnd w:id="730"/>
      <w:bookmarkEnd w:id="731"/>
      <w:bookmarkEnd w:id="732"/>
      <w:bookmarkEnd w:id="733"/>
      <w:bookmarkEnd w:id="734"/>
    </w:p>
    <w:p w14:paraId="7262F97F" w14:textId="77777777" w:rsidR="00EF45DA" w:rsidRPr="00B3056F" w:rsidRDefault="00EF45DA" w:rsidP="00EF45DA">
      <w:pPr>
        <w:pStyle w:val="Heading5"/>
      </w:pPr>
      <w:bookmarkStart w:id="735" w:name="_Toc11338431"/>
      <w:bookmarkStart w:id="736" w:name="_Toc27585046"/>
      <w:bookmarkStart w:id="737" w:name="_Toc36456999"/>
      <w:bookmarkStart w:id="738" w:name="_Toc45027882"/>
      <w:bookmarkStart w:id="739" w:name="_Toc45028717"/>
      <w:bookmarkStart w:id="740" w:name="_Toc58582943"/>
      <w:r w:rsidRPr="00B3056F">
        <w:t>5.5.2.2.1</w:t>
      </w:r>
      <w:r w:rsidRPr="00B3056F">
        <w:tab/>
        <w:t>General</w:t>
      </w:r>
      <w:bookmarkEnd w:id="735"/>
      <w:bookmarkEnd w:id="736"/>
      <w:bookmarkEnd w:id="737"/>
      <w:bookmarkEnd w:id="738"/>
      <w:bookmarkEnd w:id="739"/>
      <w:bookmarkEnd w:id="740"/>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741" w:name="_Toc11338432"/>
      <w:bookmarkStart w:id="742" w:name="_Toc27585047"/>
      <w:bookmarkStart w:id="743" w:name="_Toc36457000"/>
      <w:bookmarkStart w:id="744" w:name="_Toc45027883"/>
      <w:bookmarkStart w:id="745" w:name="_Toc45028718"/>
      <w:bookmarkStart w:id="746" w:name="_Toc58582944"/>
      <w:r w:rsidRPr="00B3056F">
        <w:t>5.5.2.2.2</w:t>
      </w:r>
      <w:r w:rsidRPr="00B3056F">
        <w:tab/>
        <w:t>Subscription to Notification of event occurrence</w:t>
      </w:r>
      <w:bookmarkEnd w:id="741"/>
      <w:bookmarkEnd w:id="742"/>
      <w:bookmarkEnd w:id="743"/>
      <w:bookmarkEnd w:id="744"/>
      <w:bookmarkEnd w:id="745"/>
      <w:bookmarkEnd w:id="746"/>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1" type="#_x0000_t75" style="width:434.45pt;height:119.4pt" o:ole="">
            <v:imagedata r:id="rId144" o:title=""/>
          </v:shape>
          <o:OLEObject Type="Embed" ProgID="Visio.Drawing.11" ShapeID="_x0000_i1091" DrawAspect="Content" ObjectID="_1669196357" r:id="rId145"/>
        </w:object>
      </w:r>
    </w:p>
    <w:p w14:paraId="6986B38A" w14:textId="77777777" w:rsidR="00EF45DA" w:rsidRPr="00B3056F" w:rsidRDefault="00EF45DA" w:rsidP="00EF45DA">
      <w:pPr>
        <w:pStyle w:val="TF"/>
      </w:pPr>
      <w:r w:rsidRPr="00B3056F">
        <w:t>Figure 5.5.2.2.2-1: NF service consumer subscribes to notifications</w:t>
      </w:r>
    </w:p>
    <w:p w14:paraId="6FA2B46F" w14:textId="08C6C65D"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00994FD2">
        <w:rPr>
          <w:lang w:eastAsia="zh-CN"/>
        </w:rPr>
        <w:t>, the indication on whether the subscription applies also to EPC</w:t>
      </w:r>
      <w:r w:rsidRPr="00B3056F">
        <w:rPr>
          <w:rStyle w:val="B1Char"/>
        </w:rPr>
        <w:t>.</w:t>
      </w:r>
      <w:r w:rsidR="00373A1B" w:rsidRPr="00373A1B">
        <w:rPr>
          <w:rStyle w:val="TAHChar"/>
        </w:rPr>
        <w:t xml:space="preserve"> </w:t>
      </w:r>
      <w:r w:rsidR="00373A1B">
        <w:rPr>
          <w:rStyle w:val="B1Char"/>
        </w:rPr>
        <w:br/>
      </w:r>
      <w:r w:rsidR="00373A1B">
        <w:rPr>
          <w:rStyle w:val="B1Char"/>
        </w:rPr>
        <w:br/>
      </w:r>
      <w:r w:rsidR="00373A1B">
        <w:t>If MTC Provider information and/or AF ID are received in the request, the UDM shall check whether the MTC Provider and/or the AF is allowed to perform this operation for the UE; otherwise, the UDM shall skip the MTC provider and/or AF authorization check.</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12C4A1E4" w14:textId="77BCC0B6" w:rsidR="005B524A" w:rsidRDefault="00EF45DA" w:rsidP="005B524A">
      <w:pPr>
        <w:pStyle w:val="B1"/>
        <w:ind w:hanging="1"/>
      </w:pPr>
      <w:r w:rsidRPr="00B3056F">
        <w:lastRenderedPageBreak/>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r w:rsidR="005B524A" w:rsidRPr="005B524A">
        <w:t xml:space="preserve"> </w:t>
      </w:r>
    </w:p>
    <w:p w14:paraId="2DE2AF43" w14:textId="1C8364BF" w:rsidR="00EF45DA" w:rsidRPr="00B3056F" w:rsidRDefault="005B524A" w:rsidP="005B524A">
      <w:pPr>
        <w:pStyle w:val="B1"/>
        <w:ind w:hanging="1"/>
      </w:pPr>
      <w:r>
        <w:t xml:space="preserve">If the event subscription was for a list events, the </w:t>
      </w:r>
      <w:r w:rsidRPr="00B3056F">
        <w:t>"maxNumOfReports" in the "</w:t>
      </w:r>
      <w:r w:rsidRPr="00B3056F">
        <w:rPr>
          <w:rFonts w:hint="eastAsia"/>
        </w:rPr>
        <w:t>reportingOptions</w:t>
      </w:r>
      <w:r w:rsidRPr="00B3056F">
        <w:t>" IE shall be applicable</w:t>
      </w:r>
      <w:r>
        <w:t xml:space="preserve"> to each event. </w:t>
      </w:r>
      <w:r w:rsidRPr="00B3056F">
        <w:t xml:space="preserve">The NF service consumer shall keep track of the maximum number of reports reported for each </w:t>
      </w:r>
      <w:r>
        <w:t>event</w:t>
      </w:r>
      <w:r w:rsidRPr="00B3056F">
        <w:t xml:space="preserve"> in the event report and when "maxNumOfReports*number</w:t>
      </w:r>
      <w:r>
        <w:t xml:space="preserve"> of events</w:t>
      </w:r>
      <w:r w:rsidRPr="00B3056F">
        <w:t>" limit is reached</w:t>
      </w:r>
      <w:r>
        <w:t>,</w:t>
      </w:r>
      <w:r w:rsidRPr="00250D39">
        <w:t xml:space="preserve"> </w:t>
      </w:r>
      <w:r w:rsidRPr="00B3056F">
        <w:t>the NF service consumer shall initiate the unsubscription of the notification towards the UDM (see clause 5.5.2.3.2)</w:t>
      </w:r>
      <w:r>
        <w:t>.</w:t>
      </w:r>
    </w:p>
    <w:p w14:paraId="01D1C16D" w14:textId="0E52DF3B" w:rsidR="00994FD2" w:rsidRDefault="00EF45DA" w:rsidP="00994FD2">
      <w:pPr>
        <w:pStyle w:val="B1"/>
        <w:ind w:hanging="1"/>
      </w:pPr>
      <w:r w:rsidRPr="00B3056F">
        <w:t>The response, based on operator policy, may contain the expiry time, as determined by the UDM, after which the subscription becomes invalid. Once the subscription expires, if the NF Service Consumer wants to keep 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r w:rsidR="00994FD2" w:rsidRPr="00994FD2">
        <w:t xml:space="preserve"> </w:t>
      </w:r>
    </w:p>
    <w:p w14:paraId="6C6A7B39" w14:textId="66F634C2" w:rsidR="00EF45DA" w:rsidRPr="00B3056F" w:rsidRDefault="00994FD2" w:rsidP="00994FD2">
      <w:pPr>
        <w:pStyle w:val="B1"/>
        <w:ind w:hanging="1"/>
      </w:pPr>
      <w:r>
        <w:t xml:space="preserve">If the </w:t>
      </w:r>
      <w:r>
        <w:rPr>
          <w:lang w:eastAsia="zh-CN"/>
        </w:rPr>
        <w:t xml:space="preserve">indication on whether the subscription applies also to EPC is included in the request, the response shall include the indication on whether </w:t>
      </w:r>
      <w:r w:rsidRPr="00084E44">
        <w:rPr>
          <w:lang w:eastAsia="zh-CN"/>
        </w:rPr>
        <w:t>the subscription was also successful in EPC domain</w:t>
      </w:r>
      <w:r>
        <w:rPr>
          <w:lang w:eastAsia="zh-CN"/>
        </w:rPr>
        <w:t>.</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585110DB" w:rsidR="00EF45DA" w:rsidRPr="00B3056F" w:rsidRDefault="00EF45DA" w:rsidP="00EF45DA">
      <w:pPr>
        <w:pStyle w:val="B1"/>
      </w:pPr>
      <w:r w:rsidRPr="00B3056F">
        <w:t>2c.</w:t>
      </w:r>
      <w:r w:rsidRPr="00B3056F">
        <w:tab/>
        <w:t xml:space="preserve">If there is no valid subscription data for the UE, i.e. based on the UE's subscription information monitoring of the requested EventType is not allowed, or the requested EventType is not supported, </w:t>
      </w:r>
      <w:r w:rsidR="00373A1B">
        <w:t xml:space="preserve">or when MTC Provider or AF are not allowed to perform this operation for the UE, </w:t>
      </w:r>
      <w:r w:rsidRPr="00B3056F">
        <w:t>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747" w:name="_Toc11338433"/>
      <w:bookmarkStart w:id="748" w:name="_Toc27585048"/>
      <w:bookmarkStart w:id="749" w:name="_Toc36457001"/>
      <w:bookmarkStart w:id="750" w:name="_Toc45027884"/>
      <w:bookmarkStart w:id="751" w:name="_Toc45028719"/>
      <w:bookmarkStart w:id="752" w:name="_Toc58582945"/>
      <w:r w:rsidRPr="00B3056F">
        <w:rPr>
          <w:rFonts w:hint="eastAsia"/>
        </w:rPr>
        <w:t>5</w:t>
      </w:r>
      <w:r w:rsidRPr="00B3056F">
        <w:t>.5.2.2.3</w:t>
      </w:r>
      <w:r w:rsidRPr="00B3056F">
        <w:tab/>
        <w:t>Void</w:t>
      </w:r>
      <w:bookmarkEnd w:id="747"/>
      <w:bookmarkEnd w:id="748"/>
      <w:bookmarkEnd w:id="749"/>
      <w:bookmarkEnd w:id="750"/>
      <w:bookmarkEnd w:id="751"/>
      <w:bookmarkEnd w:id="752"/>
    </w:p>
    <w:p w14:paraId="60482F89" w14:textId="77777777" w:rsidR="00EF45DA" w:rsidRPr="00B3056F" w:rsidRDefault="00EF45DA" w:rsidP="00EF45DA">
      <w:pPr>
        <w:pStyle w:val="Heading4"/>
      </w:pPr>
      <w:bookmarkStart w:id="753" w:name="_Toc11338434"/>
      <w:bookmarkStart w:id="754" w:name="_Toc27585049"/>
      <w:bookmarkStart w:id="755" w:name="_Toc36457002"/>
      <w:bookmarkStart w:id="756" w:name="_Toc45027885"/>
      <w:bookmarkStart w:id="757" w:name="_Toc45028720"/>
      <w:bookmarkStart w:id="758" w:name="_Toc58582946"/>
      <w:r w:rsidRPr="00B3056F">
        <w:t>5.5.2.3</w:t>
      </w:r>
      <w:r w:rsidRPr="00B3056F">
        <w:tab/>
        <w:t>Unsubscribe</w:t>
      </w:r>
      <w:bookmarkEnd w:id="753"/>
      <w:bookmarkEnd w:id="754"/>
      <w:bookmarkEnd w:id="755"/>
      <w:bookmarkEnd w:id="756"/>
      <w:bookmarkEnd w:id="757"/>
      <w:bookmarkEnd w:id="758"/>
    </w:p>
    <w:p w14:paraId="4C549414" w14:textId="545C8529" w:rsidR="00EF45DA" w:rsidRPr="00B3056F" w:rsidRDefault="00EF45DA" w:rsidP="00EF45DA">
      <w:pPr>
        <w:pStyle w:val="Heading5"/>
      </w:pPr>
      <w:bookmarkStart w:id="759" w:name="_Toc11338435"/>
      <w:bookmarkStart w:id="760" w:name="_Toc27585050"/>
      <w:bookmarkStart w:id="761" w:name="_Toc36457003"/>
      <w:bookmarkStart w:id="762" w:name="_Toc45027886"/>
      <w:bookmarkStart w:id="763" w:name="_Toc45028721"/>
      <w:bookmarkStart w:id="764" w:name="_Toc58582947"/>
      <w:r w:rsidRPr="00B3056F">
        <w:t>5.5.2.3.1</w:t>
      </w:r>
      <w:r w:rsidRPr="00B3056F">
        <w:tab/>
        <w:t>General</w:t>
      </w:r>
      <w:bookmarkEnd w:id="759"/>
      <w:bookmarkEnd w:id="760"/>
      <w:bookmarkEnd w:id="761"/>
      <w:bookmarkEnd w:id="762"/>
      <w:bookmarkEnd w:id="763"/>
      <w:bookmarkEnd w:id="764"/>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765" w:name="_Toc11338436"/>
      <w:bookmarkStart w:id="766" w:name="_Toc27585051"/>
      <w:bookmarkStart w:id="767" w:name="_Toc36457004"/>
      <w:bookmarkStart w:id="768" w:name="_Toc45027887"/>
      <w:bookmarkStart w:id="769" w:name="_Toc45028722"/>
      <w:bookmarkStart w:id="770" w:name="_Toc58582948"/>
      <w:r w:rsidRPr="00B3056F">
        <w:t>5.5.2.3.2</w:t>
      </w:r>
      <w:r w:rsidRPr="00B3056F">
        <w:tab/>
        <w:t>Unsubscribe to notifications of event occurrence</w:t>
      </w:r>
      <w:bookmarkEnd w:id="765"/>
      <w:bookmarkEnd w:id="766"/>
      <w:bookmarkEnd w:id="767"/>
      <w:bookmarkEnd w:id="768"/>
      <w:bookmarkEnd w:id="769"/>
      <w:bookmarkEnd w:id="770"/>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2" type="#_x0000_t75" style="width:434.45pt;height:119.4pt" o:ole="">
            <v:imagedata r:id="rId146" o:title=""/>
          </v:shape>
          <o:OLEObject Type="Embed" ProgID="Visio.Drawing.11" ShapeID="_x0000_i1092" DrawAspect="Content" ObjectID="_1669196358" r:id="rId147"/>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lastRenderedPageBreak/>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771" w:name="_Toc11338437"/>
      <w:bookmarkStart w:id="772" w:name="_Toc27585052"/>
      <w:bookmarkStart w:id="773" w:name="_Toc36457005"/>
      <w:bookmarkStart w:id="774" w:name="_Toc45027888"/>
      <w:bookmarkStart w:id="775" w:name="_Toc45028723"/>
      <w:bookmarkStart w:id="776" w:name="_Toc58582949"/>
      <w:r w:rsidRPr="00B3056F">
        <w:t>5.5.2.4</w:t>
      </w:r>
      <w:r w:rsidRPr="00B3056F">
        <w:tab/>
        <w:t>Notify</w:t>
      </w:r>
      <w:bookmarkEnd w:id="771"/>
      <w:bookmarkEnd w:id="772"/>
      <w:bookmarkEnd w:id="773"/>
      <w:bookmarkEnd w:id="774"/>
      <w:bookmarkEnd w:id="775"/>
      <w:bookmarkEnd w:id="776"/>
    </w:p>
    <w:p w14:paraId="0D02757D" w14:textId="77777777" w:rsidR="00EF45DA" w:rsidRPr="00B3056F" w:rsidRDefault="00EF45DA" w:rsidP="00EF45DA">
      <w:pPr>
        <w:pStyle w:val="Heading5"/>
      </w:pPr>
      <w:bookmarkStart w:id="777" w:name="_Toc11338438"/>
      <w:bookmarkStart w:id="778" w:name="_Toc27585053"/>
      <w:bookmarkStart w:id="779" w:name="_Toc36457006"/>
      <w:bookmarkStart w:id="780" w:name="_Toc45027889"/>
      <w:bookmarkStart w:id="781" w:name="_Toc45028724"/>
      <w:bookmarkStart w:id="782" w:name="_Toc58582950"/>
      <w:r w:rsidRPr="00B3056F">
        <w:t>5.5.2.4.1</w:t>
      </w:r>
      <w:r w:rsidRPr="00B3056F">
        <w:tab/>
        <w:t>General</w:t>
      </w:r>
      <w:bookmarkEnd w:id="777"/>
      <w:bookmarkEnd w:id="778"/>
      <w:bookmarkEnd w:id="779"/>
      <w:bookmarkEnd w:id="780"/>
      <w:bookmarkEnd w:id="781"/>
      <w:bookmarkEnd w:id="782"/>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783" w:name="_Toc11338439"/>
      <w:bookmarkStart w:id="784" w:name="_Toc27585054"/>
      <w:bookmarkStart w:id="785" w:name="_Toc36457007"/>
      <w:bookmarkStart w:id="786" w:name="_Toc45027890"/>
      <w:bookmarkStart w:id="787" w:name="_Toc45028725"/>
      <w:bookmarkStart w:id="788" w:name="_Toc58582951"/>
      <w:r w:rsidRPr="00B3056F">
        <w:t>5.5.2.4.2</w:t>
      </w:r>
      <w:r w:rsidRPr="00B3056F">
        <w:tab/>
        <w:t>Event Occurrence Notification</w:t>
      </w:r>
      <w:bookmarkEnd w:id="783"/>
      <w:bookmarkEnd w:id="784"/>
      <w:bookmarkEnd w:id="785"/>
      <w:bookmarkEnd w:id="786"/>
      <w:bookmarkEnd w:id="787"/>
      <w:bookmarkEnd w:id="788"/>
    </w:p>
    <w:p w14:paraId="1072E86C" w14:textId="77777777" w:rsidR="00EF45DA" w:rsidRPr="00B3056F" w:rsidRDefault="00EF45DA" w:rsidP="00EF45DA">
      <w:r w:rsidRPr="00B3056F">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234B27CA" w14:textId="77777777" w:rsidR="00EF45DA" w:rsidRPr="00B3056F" w:rsidRDefault="00EF45DA" w:rsidP="00EF45DA">
      <w:pPr>
        <w:pStyle w:val="TH"/>
      </w:pPr>
      <w:r w:rsidRPr="00B3056F">
        <w:object w:dxaOrig="8714" w:dyaOrig="2339" w14:anchorId="736FF625">
          <v:shape id="_x0000_i1093" type="#_x0000_t75" style="width:434.45pt;height:116.3pt" o:ole="">
            <v:imagedata r:id="rId148" o:title=""/>
          </v:shape>
          <o:OLEObject Type="Embed" ProgID="Visio.Drawing.11" ShapeID="_x0000_i1093" DrawAspect="Content" ObjectID="_1669196359" r:id="rId149"/>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789" w:name="_Toc11338440"/>
      <w:bookmarkStart w:id="790" w:name="_Toc27585055"/>
      <w:bookmarkStart w:id="791" w:name="_Toc36457008"/>
      <w:bookmarkStart w:id="792" w:name="_Toc45027891"/>
      <w:bookmarkStart w:id="793" w:name="_Toc45028726"/>
      <w:bookmarkStart w:id="794" w:name="_Toc58582952"/>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789"/>
      <w:bookmarkEnd w:id="790"/>
      <w:bookmarkEnd w:id="791"/>
      <w:bookmarkEnd w:id="792"/>
      <w:bookmarkEnd w:id="793"/>
      <w:bookmarkEnd w:id="794"/>
    </w:p>
    <w:p w14:paraId="08EDEFDD" w14:textId="77777777" w:rsidR="00EF45DA" w:rsidRPr="00B3056F" w:rsidRDefault="00EF45DA" w:rsidP="00EF45DA">
      <w:pPr>
        <w:pStyle w:val="Heading5"/>
      </w:pPr>
      <w:bookmarkStart w:id="795" w:name="_Toc11338441"/>
      <w:bookmarkStart w:id="796" w:name="_Toc27585056"/>
      <w:bookmarkStart w:id="797" w:name="_Toc36457009"/>
      <w:bookmarkStart w:id="798" w:name="_Toc45027892"/>
      <w:bookmarkStart w:id="799" w:name="_Toc45028727"/>
      <w:bookmarkStart w:id="800" w:name="_Toc58582953"/>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795"/>
      <w:bookmarkEnd w:id="796"/>
      <w:bookmarkEnd w:id="797"/>
      <w:bookmarkEnd w:id="798"/>
      <w:bookmarkEnd w:id="799"/>
      <w:bookmarkEnd w:id="800"/>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801" w:name="_Toc11338442"/>
      <w:bookmarkStart w:id="802" w:name="_Toc27585057"/>
      <w:bookmarkStart w:id="803" w:name="_Toc36457010"/>
      <w:bookmarkStart w:id="804" w:name="_Toc45027893"/>
      <w:bookmarkStart w:id="805" w:name="_Toc45028728"/>
      <w:bookmarkStart w:id="806" w:name="_Toc58582954"/>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801"/>
      <w:bookmarkEnd w:id="802"/>
      <w:bookmarkEnd w:id="803"/>
      <w:bookmarkEnd w:id="804"/>
      <w:bookmarkEnd w:id="805"/>
      <w:bookmarkEnd w:id="806"/>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77777777" w:rsidR="00EF45DA" w:rsidRPr="00B3056F" w:rsidRDefault="00EF45DA" w:rsidP="00EF45DA">
      <w:r w:rsidRPr="00B3056F">
        <w:t>The NF Service Consumer shall modify the subscription by using HTTP method PATCH with the URI of the individual subscription resource (see clause 6.4.3.3)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4" type="#_x0000_t75" style="width:433.85pt;height:118.75pt" o:ole="">
            <v:imagedata r:id="rId150" o:title=""/>
          </v:shape>
          <o:OLEObject Type="Embed" ProgID="Visio.Drawing.11" ShapeID="_x0000_i1094" DrawAspect="Content" ObjectID="_1669196360" r:id="rId151"/>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807" w:name="_Toc11338443"/>
      <w:bookmarkStart w:id="808" w:name="_Toc27585058"/>
      <w:bookmarkStart w:id="809" w:name="_Toc36457011"/>
      <w:bookmarkStart w:id="810" w:name="_Toc45027894"/>
      <w:bookmarkStart w:id="811" w:name="_Toc45028729"/>
      <w:bookmarkStart w:id="812" w:name="_Toc58582955"/>
      <w:r w:rsidRPr="00B3056F">
        <w:t>5.6</w:t>
      </w:r>
      <w:r w:rsidRPr="00B3056F">
        <w:tab/>
        <w:t>Nudm_ParameterProvision Service</w:t>
      </w:r>
      <w:bookmarkEnd w:id="807"/>
      <w:bookmarkEnd w:id="808"/>
      <w:bookmarkEnd w:id="809"/>
      <w:bookmarkEnd w:id="810"/>
      <w:bookmarkEnd w:id="811"/>
      <w:bookmarkEnd w:id="812"/>
    </w:p>
    <w:p w14:paraId="14B44940" w14:textId="77777777" w:rsidR="00EF45DA" w:rsidRPr="00B3056F" w:rsidRDefault="00EF45DA" w:rsidP="00EF45DA">
      <w:pPr>
        <w:pStyle w:val="Heading3"/>
      </w:pPr>
      <w:bookmarkStart w:id="813" w:name="_Toc11338444"/>
      <w:bookmarkStart w:id="814" w:name="_Toc27585059"/>
      <w:bookmarkStart w:id="815" w:name="_Toc36457012"/>
      <w:bookmarkStart w:id="816" w:name="_Toc45027895"/>
      <w:bookmarkStart w:id="817" w:name="_Toc45028730"/>
      <w:bookmarkStart w:id="818" w:name="_Toc58582956"/>
      <w:r w:rsidRPr="00B3056F">
        <w:t>5.6.1</w:t>
      </w:r>
      <w:r w:rsidRPr="00B3056F">
        <w:tab/>
        <w:t>Service Description</w:t>
      </w:r>
      <w:bookmarkEnd w:id="813"/>
      <w:bookmarkEnd w:id="814"/>
      <w:bookmarkEnd w:id="815"/>
      <w:bookmarkEnd w:id="816"/>
      <w:bookmarkEnd w:id="817"/>
      <w:bookmarkEnd w:id="818"/>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819" w:name="_Toc11338445"/>
      <w:bookmarkStart w:id="820" w:name="_Toc27585060"/>
      <w:bookmarkStart w:id="821" w:name="_Toc36457013"/>
      <w:bookmarkStart w:id="822" w:name="_Toc45027896"/>
      <w:bookmarkStart w:id="823" w:name="_Toc45028731"/>
      <w:bookmarkStart w:id="824" w:name="_Toc58582957"/>
      <w:r w:rsidRPr="00B3056F">
        <w:t>5.6.2</w:t>
      </w:r>
      <w:r w:rsidRPr="00B3056F">
        <w:tab/>
        <w:t>Service Operations</w:t>
      </w:r>
      <w:bookmarkEnd w:id="819"/>
      <w:bookmarkEnd w:id="820"/>
      <w:bookmarkEnd w:id="821"/>
      <w:bookmarkEnd w:id="822"/>
      <w:bookmarkEnd w:id="823"/>
      <w:bookmarkEnd w:id="824"/>
    </w:p>
    <w:p w14:paraId="3635AC3F" w14:textId="77777777" w:rsidR="00EF45DA" w:rsidRPr="00B3056F" w:rsidRDefault="00EF45DA" w:rsidP="00EF45DA">
      <w:pPr>
        <w:pStyle w:val="Heading4"/>
      </w:pPr>
      <w:bookmarkStart w:id="825" w:name="_Toc11338446"/>
      <w:bookmarkStart w:id="826" w:name="_Toc27585061"/>
      <w:bookmarkStart w:id="827" w:name="_Toc36457014"/>
      <w:bookmarkStart w:id="828" w:name="_Toc45027897"/>
      <w:bookmarkStart w:id="829" w:name="_Toc45028732"/>
      <w:bookmarkStart w:id="830" w:name="_Toc58582958"/>
      <w:r w:rsidRPr="00B3056F">
        <w:t>5.6.2.1</w:t>
      </w:r>
      <w:r w:rsidRPr="00B3056F">
        <w:tab/>
        <w:t>Introduction</w:t>
      </w:r>
      <w:bookmarkEnd w:id="825"/>
      <w:bookmarkEnd w:id="826"/>
      <w:bookmarkEnd w:id="827"/>
      <w:bookmarkEnd w:id="828"/>
      <w:bookmarkEnd w:id="829"/>
      <w:bookmarkEnd w:id="830"/>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2366CA5B" w14:textId="77777777" w:rsidR="00147418" w:rsidRDefault="00EF45DA" w:rsidP="00147418">
      <w:pPr>
        <w:pStyle w:val="B1"/>
      </w:pPr>
      <w:r w:rsidRPr="00B3056F">
        <w:t>-</w:t>
      </w:r>
      <w:r w:rsidRPr="00B3056F">
        <w:tab/>
        <w:t>Delete</w:t>
      </w:r>
    </w:p>
    <w:p w14:paraId="66CC44B7" w14:textId="396DCB6B" w:rsidR="00EF45DA" w:rsidRPr="00B3056F" w:rsidRDefault="00147418" w:rsidP="00147418">
      <w:pPr>
        <w:pStyle w:val="B1"/>
      </w:pPr>
      <w:r w:rsidRPr="00B3056F">
        <w:t>-</w:t>
      </w:r>
      <w:r w:rsidRPr="00B3056F">
        <w:tab/>
      </w:r>
      <w:r>
        <w:t>Get</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631F1110" w:rsidR="008B19AB" w:rsidRDefault="00EF45DA" w:rsidP="008B19AB">
      <w:r w:rsidRPr="00B3056F">
        <w:t>For details see 3GPP TS 23.502 [3] clause 4.15.6.2.</w:t>
      </w:r>
    </w:p>
    <w:p w14:paraId="521212CC" w14:textId="2ABAE40A"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831" w:name="_Toc11338447"/>
      <w:bookmarkStart w:id="832" w:name="_Toc27585062"/>
      <w:bookmarkStart w:id="833" w:name="_Toc36457015"/>
      <w:bookmarkStart w:id="834" w:name="_Toc45027898"/>
      <w:bookmarkStart w:id="835" w:name="_Toc45028733"/>
      <w:bookmarkStart w:id="836" w:name="_Toc58582959"/>
      <w:r w:rsidRPr="00B3056F">
        <w:lastRenderedPageBreak/>
        <w:t>5.6.2.2</w:t>
      </w:r>
      <w:r w:rsidRPr="00B3056F">
        <w:tab/>
        <w:t>Update</w:t>
      </w:r>
      <w:bookmarkEnd w:id="831"/>
      <w:bookmarkEnd w:id="832"/>
      <w:bookmarkEnd w:id="833"/>
      <w:bookmarkEnd w:id="834"/>
      <w:bookmarkEnd w:id="835"/>
      <w:bookmarkEnd w:id="836"/>
    </w:p>
    <w:p w14:paraId="772281E4" w14:textId="77777777" w:rsidR="00EF45DA" w:rsidRPr="00B3056F" w:rsidRDefault="00EF45DA" w:rsidP="00EF45DA">
      <w:pPr>
        <w:pStyle w:val="Heading5"/>
      </w:pPr>
      <w:bookmarkStart w:id="837" w:name="_Toc11338448"/>
      <w:bookmarkStart w:id="838" w:name="_Toc27585063"/>
      <w:bookmarkStart w:id="839" w:name="_Toc36457016"/>
      <w:bookmarkStart w:id="840" w:name="_Toc45027899"/>
      <w:bookmarkStart w:id="841" w:name="_Toc45028734"/>
      <w:bookmarkStart w:id="842" w:name="_Toc58582960"/>
      <w:r w:rsidRPr="00B3056F">
        <w:t>5.6.2.2.1</w:t>
      </w:r>
      <w:r w:rsidRPr="00B3056F">
        <w:tab/>
        <w:t>General</w:t>
      </w:r>
      <w:bookmarkEnd w:id="837"/>
      <w:bookmarkEnd w:id="838"/>
      <w:bookmarkEnd w:id="839"/>
      <w:bookmarkEnd w:id="840"/>
      <w:bookmarkEnd w:id="841"/>
      <w:bookmarkEnd w:id="842"/>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8B19AB">
      <w:pPr>
        <w:ind w:left="568" w:hanging="284"/>
      </w:pPr>
      <w:r w:rsidRPr="00B3056F">
        <w:t>-</w:t>
      </w:r>
      <w:r w:rsidRPr="00B3056F">
        <w:tab/>
        <w:t>Subscription data update</w:t>
      </w:r>
    </w:p>
    <w:p w14:paraId="3C15419B" w14:textId="27DC8AA3" w:rsidR="00EF45DA" w:rsidRPr="00B3056F" w:rsidRDefault="008B19AB" w:rsidP="00427020">
      <w:pPr>
        <w:ind w:left="568" w:hanging="284"/>
      </w:pPr>
      <w:r>
        <w:t>-</w:t>
      </w:r>
      <w:r>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843" w:name="_Toc11338449"/>
      <w:bookmarkStart w:id="844" w:name="_Toc27585064"/>
      <w:bookmarkStart w:id="845" w:name="_Toc36457017"/>
      <w:bookmarkStart w:id="846" w:name="_Toc45027900"/>
      <w:bookmarkStart w:id="847" w:name="_Toc45028735"/>
      <w:bookmarkStart w:id="848" w:name="_Toc58582961"/>
      <w:r w:rsidRPr="00B3056F">
        <w:t>5.6.2.2.2</w:t>
      </w:r>
      <w:r w:rsidRPr="00B3056F">
        <w:tab/>
        <w:t>Subscription data update</w:t>
      </w:r>
      <w:bookmarkEnd w:id="843"/>
      <w:bookmarkEnd w:id="844"/>
      <w:bookmarkEnd w:id="845"/>
      <w:bookmarkEnd w:id="846"/>
      <w:bookmarkEnd w:id="847"/>
      <w:bookmarkEnd w:id="848"/>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4C9682E3" w:rsidR="00EF45DA" w:rsidRPr="00B3056F" w:rsidRDefault="00373A1B" w:rsidP="00EF45DA">
      <w:pPr>
        <w:pStyle w:val="TH"/>
      </w:pPr>
      <w:r w:rsidRPr="00B3056F">
        <w:object w:dxaOrig="8685" w:dyaOrig="2370" w14:anchorId="3E67F974">
          <v:shape id="_x0000_i1095" type="#_x0000_t75" style="width:433.25pt;height:118.75pt" o:ole="">
            <v:imagedata r:id="rId152" o:title=""/>
          </v:shape>
          <o:OLEObject Type="Embed" ProgID="Visio.Drawing.11" ShapeID="_x0000_i1095" DrawAspect="Content" ObjectID="_1669196361" r:id="rId153"/>
        </w:object>
      </w:r>
    </w:p>
    <w:p w14:paraId="769E1707" w14:textId="77777777" w:rsidR="00EF45DA" w:rsidRPr="00B3056F" w:rsidRDefault="00EF45DA" w:rsidP="00EF45DA">
      <w:pPr>
        <w:pStyle w:val="TF"/>
      </w:pPr>
      <w:r w:rsidRPr="00B3056F">
        <w:t>Figure 5.6.2.2.2-1: NF service consumer updates subscription data</w:t>
      </w:r>
    </w:p>
    <w:p w14:paraId="29E64C40" w14:textId="77970DC7"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r w:rsidR="00373A1B" w:rsidRPr="00373A1B">
        <w:t xml:space="preserve"> </w:t>
      </w:r>
      <w:r w:rsidR="00373A1B">
        <w:br/>
      </w:r>
      <w:r w:rsidR="00373A1B">
        <w:br/>
        <w:t>If MTC Provider information and/or AF ID are received in the request, the UDM shall check whether the MTC Provider and/or the AF is allowed to perform this operation for the UE; otherwise, the UDM shall skip the MTC provider and/or AF authorization check.</w:t>
      </w:r>
    </w:p>
    <w:p w14:paraId="0307EB86" w14:textId="3ABD9AAC" w:rsidR="00EF45DA" w:rsidRDefault="00EF45DA" w:rsidP="00EF45DA">
      <w:pPr>
        <w:pStyle w:val="B1"/>
      </w:pPr>
      <w:r w:rsidRPr="00B3056F">
        <w:t>2</w:t>
      </w:r>
      <w:r w:rsidR="00373A1B">
        <w:t>a</w:t>
      </w:r>
      <w:r w:rsidRPr="00B3056F">
        <w:t>.</w:t>
      </w:r>
      <w:r w:rsidRPr="00B3056F">
        <w:tab/>
        <w:t>The UDM responds with "204 No Content".</w:t>
      </w:r>
    </w:p>
    <w:p w14:paraId="724D0E3E" w14:textId="0451E21B" w:rsidR="00A96A30" w:rsidRDefault="00373A1B" w:rsidP="00A96A30">
      <w:pPr>
        <w:pStyle w:val="B1"/>
      </w:pPr>
      <w:r>
        <w:t xml:space="preserve">2b. If MTC Provider or AF are not allowed to perform this operation for the UE, HTTP status code </w:t>
      </w:r>
      <w:bookmarkStart w:id="849" w:name="_GoBack"/>
      <w:r w:rsidR="00A87DAC">
        <w:t>"</w:t>
      </w:r>
      <w:bookmarkEnd w:id="849"/>
      <w:r>
        <w:t>403 Forbidden</w:t>
      </w:r>
      <w:r w:rsidR="00A87DAC">
        <w:t>"</w:t>
      </w:r>
      <w:r>
        <w:t xml:space="preserve"> shall be returned including </w:t>
      </w:r>
      <w:r w:rsidRPr="00B3056F">
        <w:t>additional error information in the response body (in the "ProblemDetails" element).</w:t>
      </w:r>
      <w:r w:rsidR="00A96A30" w:rsidRPr="00A96A30">
        <w:t xml:space="preserve"> </w:t>
      </w:r>
    </w:p>
    <w:p w14:paraId="79C02943" w14:textId="6CC2E358" w:rsidR="00373A1B" w:rsidRPr="00B3056F" w:rsidRDefault="00A96A30" w:rsidP="00A474D4">
      <w:pPr>
        <w:pStyle w:val="NO"/>
      </w:pPr>
      <w:r>
        <w:t>NOTE:</w:t>
      </w:r>
      <w:r>
        <w:tab/>
        <w:t xml:space="preserve">Upon reception of an update or removal of maximum latency, maximum response time or </w:t>
      </w:r>
      <w:r w:rsidRPr="008111CD">
        <w:t>DL Buffering Suggested Packet Count</w:t>
      </w:r>
      <w:r>
        <w:t xml:space="preserve">, UDM may need to adjust the value of active time and/or periodic registration timer and/or </w:t>
      </w:r>
      <w:r w:rsidRPr="008111CD">
        <w:t xml:space="preserve">DL Buffering Suggested Packet Count </w:t>
      </w:r>
      <w:r>
        <w:t xml:space="preserve">and </w:t>
      </w:r>
      <w:r>
        <w:rPr>
          <w:rFonts w:cs="Arial"/>
          <w:szCs w:val="18"/>
          <w:lang w:eastAsia="de-DE"/>
        </w:rPr>
        <w:t xml:space="preserve">the UDM </w:t>
      </w:r>
      <w:r>
        <w:rPr>
          <w:lang w:eastAsia="zh-CN"/>
        </w:rPr>
        <w:t>shall notify AMF and/or SMF if the values are updated</w:t>
      </w:r>
      <w:r w:rsidRPr="008111CD">
        <w:t xml:space="preserve"> (see clause</w:t>
      </w:r>
      <w:r>
        <w:t xml:space="preserve"> 4.15.6.3a </w:t>
      </w:r>
      <w:r w:rsidRPr="008111CD">
        <w:t>of 3GPP TS 23.502 [3]).</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850" w:name="_Toc27585065"/>
      <w:bookmarkStart w:id="851" w:name="_Toc36457018"/>
      <w:bookmarkStart w:id="852" w:name="_Toc45027901"/>
      <w:bookmarkStart w:id="853" w:name="_Toc45028736"/>
      <w:bookmarkStart w:id="854" w:name="_Toc11338450"/>
      <w:bookmarkStart w:id="855" w:name="_Toc58582962"/>
      <w:r w:rsidRPr="00B3056F">
        <w:t>5.6.2.2.3</w:t>
      </w:r>
      <w:r w:rsidRPr="00B3056F">
        <w:tab/>
        <w:t>5G VN Group modification</w:t>
      </w:r>
      <w:bookmarkEnd w:id="850"/>
      <w:bookmarkEnd w:id="851"/>
      <w:bookmarkEnd w:id="852"/>
      <w:bookmarkEnd w:id="853"/>
      <w:bookmarkEnd w:id="855"/>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45281921" w:rsidR="00EF45DA" w:rsidRPr="00B3056F" w:rsidRDefault="00FF1FEF" w:rsidP="00EF45DA">
      <w:pPr>
        <w:pStyle w:val="TH"/>
      </w:pPr>
      <w:r w:rsidRPr="00B3056F">
        <w:object w:dxaOrig="8685" w:dyaOrig="2551" w14:anchorId="04061B20">
          <v:shape id="_x0000_i1096" type="#_x0000_t75" style="width:434.45pt;height:126.75pt" o:ole="">
            <v:imagedata r:id="rId154" o:title=""/>
          </v:shape>
          <o:OLEObject Type="Embed" ProgID="Visio.Drawing.11" ShapeID="_x0000_i1096" DrawAspect="Content" ObjectID="_1669196362" r:id="rId155"/>
        </w:object>
      </w:r>
    </w:p>
    <w:p w14:paraId="03C9F008" w14:textId="77777777" w:rsidR="00EF45DA" w:rsidRPr="00B3056F" w:rsidRDefault="00EF45DA" w:rsidP="00EF45DA">
      <w:pPr>
        <w:pStyle w:val="TF"/>
      </w:pPr>
      <w:r w:rsidRPr="00B3056F">
        <w:t>Figure 5.6.2.2.3-1: NF service consumer modifies a 5G VN Group</w:t>
      </w:r>
    </w:p>
    <w:p w14:paraId="750A0EE3" w14:textId="0207E342" w:rsidR="00EF45DA" w:rsidRPr="00B3056F" w:rsidRDefault="00EF45DA" w:rsidP="00EF45DA">
      <w:pPr>
        <w:pStyle w:val="B1"/>
      </w:pPr>
      <w:r w:rsidRPr="00B3056F">
        <w:t>1.</w:t>
      </w:r>
      <w:r w:rsidRPr="00B3056F">
        <w:tab/>
        <w:t>The NF service consumer sends a PATCH request to the resource that represents a 5G VN Group.</w:t>
      </w:r>
      <w:r w:rsidR="00FF1FEF" w:rsidRPr="00FF1FEF">
        <w:t xml:space="preserve"> </w:t>
      </w:r>
      <w:r w:rsidR="00FF1FEF">
        <w:br/>
      </w:r>
      <w:r w:rsidR="00FF1FEF">
        <w:br/>
        <w:t>If MTC Provider information and/or AF ID are received in the request, the UDM shall check whether the MTC Provider and/or the AF is allowed to perform this operation for the UE; otherwise, the UDM shall skip the MTC provider and/or AF authorization check.</w:t>
      </w:r>
    </w:p>
    <w:p w14:paraId="1DEA0C35" w14:textId="77777777" w:rsidR="00EF45DA" w:rsidRPr="00B3056F" w:rsidRDefault="00EF45DA" w:rsidP="00EF45DA">
      <w:pPr>
        <w:pStyle w:val="B1"/>
      </w:pPr>
      <w:r w:rsidRPr="00B3056F">
        <w:t>2a.</w:t>
      </w:r>
      <w:r w:rsidRPr="00B3056F">
        <w:tab/>
        <w:t>On success, the UDM responds with "204 No Content".</w:t>
      </w:r>
    </w:p>
    <w:p w14:paraId="4BCA478A" w14:textId="43C9138F" w:rsidR="00FF1FEF" w:rsidRDefault="00EF45DA" w:rsidP="00FF1FEF">
      <w:pPr>
        <w:pStyle w:val="B1"/>
      </w:pPr>
      <w:r w:rsidRPr="00B3056F">
        <w:t>2b.</w:t>
      </w:r>
      <w:r w:rsidRPr="00B3056F">
        <w:tab/>
        <w:t>If the external group id does not exist in the UDM, HTTP status code "404 Not Found" shall be returned including additional error information in the response body (in the "ProblemDetails" element).</w:t>
      </w:r>
      <w:r w:rsidR="00FF1FEF" w:rsidRPr="00FF1FEF">
        <w:t xml:space="preserve"> </w:t>
      </w:r>
    </w:p>
    <w:p w14:paraId="36E31CE7" w14:textId="64DD9050" w:rsidR="00EF45DA" w:rsidRPr="00B3056F" w:rsidRDefault="00FF1FEF" w:rsidP="00FF1FEF">
      <w:pPr>
        <w:pStyle w:val="B1"/>
      </w:pPr>
      <w:r>
        <w:t xml:space="preserve">2c. If MTC Provider or AF are not allowed to perform this operation for the UE, HTTP status code </w:t>
      </w:r>
      <w:r w:rsidR="00A87DAC">
        <w:t>"</w:t>
      </w:r>
      <w:r>
        <w:t>403 Forbidden</w:t>
      </w:r>
      <w:r w:rsidR="00A87DAC">
        <w:t>"</w:t>
      </w:r>
      <w:r>
        <w:t xml:space="preserve"> shall be returned including </w:t>
      </w:r>
      <w:r w:rsidRPr="00B3056F">
        <w:t>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856" w:name="_Toc45027902"/>
      <w:bookmarkStart w:id="857" w:name="_Toc45028737"/>
      <w:bookmarkStart w:id="858" w:name="_Toc27585066"/>
      <w:bookmarkStart w:id="859" w:name="_Toc36457019"/>
      <w:bookmarkStart w:id="860" w:name="_Toc58582963"/>
      <w:r w:rsidRPr="00B3056F">
        <w:t>5.6.2.2.</w:t>
      </w:r>
      <w:r w:rsidR="009728E2">
        <w:t>4</w:t>
      </w:r>
      <w:r w:rsidRPr="00B3056F">
        <w:tab/>
      </w:r>
      <w:r>
        <w:t>SoR Information</w:t>
      </w:r>
      <w:r w:rsidRPr="00B3056F">
        <w:t xml:space="preserve"> update</w:t>
      </w:r>
      <w:bookmarkEnd w:id="856"/>
      <w:bookmarkEnd w:id="857"/>
      <w:bookmarkEnd w:id="860"/>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2EF0826E" w:rsidR="008B19AB" w:rsidRPr="00B3056F" w:rsidRDefault="00762F53" w:rsidP="008B19AB">
      <w:pPr>
        <w:pStyle w:val="TH"/>
      </w:pPr>
      <w:r>
        <w:rPr>
          <w:rFonts w:eastAsia="DengXian"/>
        </w:rPr>
        <w:object w:dxaOrig="8700" w:dyaOrig="2376" w14:anchorId="369EE2D1">
          <v:shape id="_x0000_i1097" type="#_x0000_t75" style="width:433.85pt;height:118.15pt" o:ole="">
            <v:imagedata r:id="rId156" o:title=""/>
          </v:shape>
          <o:OLEObject Type="Embed" ProgID="Visio.Drawing.11" ShapeID="_x0000_i1097" DrawAspect="Content" ObjectID="_1669196363" r:id="rId157"/>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lastRenderedPageBreak/>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861" w:name="_Toc45027903"/>
      <w:bookmarkStart w:id="862" w:name="_Toc45028738"/>
      <w:bookmarkStart w:id="863" w:name="_Toc58582964"/>
      <w:r w:rsidRPr="00B3056F">
        <w:t>5.6.2.3</w:t>
      </w:r>
      <w:r w:rsidRPr="00B3056F">
        <w:tab/>
        <w:t>Create</w:t>
      </w:r>
      <w:bookmarkEnd w:id="858"/>
      <w:bookmarkEnd w:id="859"/>
      <w:bookmarkEnd w:id="861"/>
      <w:bookmarkEnd w:id="862"/>
      <w:bookmarkEnd w:id="863"/>
    </w:p>
    <w:p w14:paraId="7765237D" w14:textId="77777777" w:rsidR="00EF45DA" w:rsidRPr="00B3056F" w:rsidRDefault="00EF45DA" w:rsidP="00EF45DA">
      <w:pPr>
        <w:pStyle w:val="Heading5"/>
      </w:pPr>
      <w:bookmarkStart w:id="864" w:name="_Toc27585067"/>
      <w:bookmarkStart w:id="865" w:name="_Toc36457020"/>
      <w:bookmarkStart w:id="866" w:name="_Toc45027904"/>
      <w:bookmarkStart w:id="867" w:name="_Toc45028739"/>
      <w:bookmarkStart w:id="868" w:name="_Toc58582965"/>
      <w:r w:rsidRPr="00B3056F">
        <w:t>5.6.2.3.1</w:t>
      </w:r>
      <w:r w:rsidRPr="00B3056F">
        <w:tab/>
        <w:t>General</w:t>
      </w:r>
      <w:bookmarkEnd w:id="864"/>
      <w:bookmarkEnd w:id="865"/>
      <w:bookmarkEnd w:id="866"/>
      <w:bookmarkEnd w:id="867"/>
      <w:bookmarkEnd w:id="868"/>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869" w:name="_Toc27585068"/>
      <w:bookmarkStart w:id="870" w:name="_Toc36457021"/>
      <w:bookmarkStart w:id="871" w:name="_Toc45027905"/>
      <w:bookmarkStart w:id="872" w:name="_Toc45028740"/>
      <w:bookmarkStart w:id="873" w:name="_Toc58582966"/>
      <w:r w:rsidRPr="00B3056F">
        <w:t>5.6.2.3.2</w:t>
      </w:r>
      <w:r w:rsidRPr="00B3056F">
        <w:tab/>
        <w:t>5G-VN-Group creation</w:t>
      </w:r>
      <w:bookmarkEnd w:id="869"/>
      <w:bookmarkEnd w:id="870"/>
      <w:bookmarkEnd w:id="871"/>
      <w:bookmarkEnd w:id="872"/>
      <w:bookmarkEnd w:id="873"/>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5BC8835C" w:rsidR="00EF45DA" w:rsidRPr="00B3056F" w:rsidRDefault="006454EA" w:rsidP="00EF45DA">
      <w:pPr>
        <w:pStyle w:val="TH"/>
      </w:pPr>
      <w:r w:rsidRPr="00B3056F">
        <w:object w:dxaOrig="8700" w:dyaOrig="2383" w14:anchorId="69F78888">
          <v:shape id="_x0000_i1098" type="#_x0000_t75" style="width:433.85pt;height:118.75pt" o:ole="">
            <v:imagedata r:id="rId158" o:title=""/>
          </v:shape>
          <o:OLEObject Type="Embed" ProgID="Visio.Drawing.11" ShapeID="_x0000_i1098" DrawAspect="Content" ObjectID="_1669196364" r:id="rId159"/>
        </w:object>
      </w:r>
    </w:p>
    <w:p w14:paraId="34356F90" w14:textId="77777777" w:rsidR="00EF45DA" w:rsidRPr="00B3056F" w:rsidRDefault="00EF45DA" w:rsidP="00EF45DA">
      <w:pPr>
        <w:pStyle w:val="TF"/>
      </w:pPr>
      <w:r w:rsidRPr="00B3056F">
        <w:t>Figure 5.6.2.3.2-1: NF service consumer creates a 5G-VN-Group</w:t>
      </w:r>
    </w:p>
    <w:p w14:paraId="0105A62E" w14:textId="4BF4487F"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r w:rsidR="00FF1FEF" w:rsidRPr="00FF1FEF">
        <w:t xml:space="preserve"> </w:t>
      </w:r>
      <w:r w:rsidR="00FF1FEF">
        <w:br/>
      </w:r>
      <w:r w:rsidR="00FF1FEF">
        <w:br/>
        <w:t>If MTC Provider information and/or AF ID are received in the request, the UDM shall check whether the MTC Provider and/or the AF is allowed to perform this operation for the UE; otherwise, the UDM shall skip the MTC provider and/or AF authorization check.</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535FA7F8" w:rsidR="00EF45DA" w:rsidRPr="00B3056F" w:rsidRDefault="00EF45DA" w:rsidP="00EF45DA">
      <w:pPr>
        <w:pStyle w:val="B1"/>
      </w:pPr>
      <w:r w:rsidRPr="00B3056F">
        <w:t>2b.</w:t>
      </w:r>
      <w:r w:rsidRPr="00B3056F">
        <w:tab/>
        <w:t>If the creation can't be accepted</w:t>
      </w:r>
      <w:r w:rsidR="00FF1FEF">
        <w:t xml:space="preserve"> (e.g. MTC Provider or AF are not allowed to perform this operation for the UE)</w:t>
      </w:r>
      <w:r w:rsidRPr="00B3056F">
        <w:t>,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874" w:name="_Toc27585069"/>
      <w:bookmarkStart w:id="875" w:name="_Toc36457022"/>
      <w:bookmarkStart w:id="876" w:name="_Toc45027906"/>
      <w:bookmarkStart w:id="877" w:name="_Toc45028741"/>
      <w:bookmarkStart w:id="878" w:name="_Toc58582967"/>
      <w:r w:rsidRPr="00B3056F">
        <w:t>5.6.2.4</w:t>
      </w:r>
      <w:r w:rsidRPr="00B3056F">
        <w:tab/>
        <w:t>Delete</w:t>
      </w:r>
      <w:bookmarkEnd w:id="874"/>
      <w:bookmarkEnd w:id="875"/>
      <w:bookmarkEnd w:id="876"/>
      <w:bookmarkEnd w:id="877"/>
      <w:bookmarkEnd w:id="878"/>
    </w:p>
    <w:p w14:paraId="51519D10" w14:textId="77777777" w:rsidR="00EF45DA" w:rsidRPr="00B3056F" w:rsidRDefault="00EF45DA" w:rsidP="00EF45DA">
      <w:pPr>
        <w:pStyle w:val="Heading5"/>
      </w:pPr>
      <w:bookmarkStart w:id="879" w:name="_Toc27585070"/>
      <w:bookmarkStart w:id="880" w:name="_Toc36457023"/>
      <w:bookmarkStart w:id="881" w:name="_Toc45027907"/>
      <w:bookmarkStart w:id="882" w:name="_Toc45028742"/>
      <w:bookmarkStart w:id="883" w:name="_Toc58582968"/>
      <w:r w:rsidRPr="00B3056F">
        <w:t>5.6.2.4.1</w:t>
      </w:r>
      <w:r w:rsidRPr="00B3056F">
        <w:tab/>
        <w:t>General</w:t>
      </w:r>
      <w:bookmarkEnd w:id="879"/>
      <w:bookmarkEnd w:id="880"/>
      <w:bookmarkEnd w:id="881"/>
      <w:bookmarkEnd w:id="882"/>
      <w:bookmarkEnd w:id="883"/>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884" w:name="_Toc27585071"/>
      <w:bookmarkStart w:id="885" w:name="_Toc36457024"/>
      <w:bookmarkStart w:id="886" w:name="_Toc45027908"/>
      <w:bookmarkStart w:id="887" w:name="_Toc45028743"/>
      <w:bookmarkStart w:id="888" w:name="_Toc58582969"/>
      <w:r w:rsidRPr="00B3056F">
        <w:t>5.6.2.4.2</w:t>
      </w:r>
      <w:r w:rsidRPr="00B3056F">
        <w:tab/>
        <w:t>5G-VN-Group deletion</w:t>
      </w:r>
      <w:bookmarkEnd w:id="884"/>
      <w:bookmarkEnd w:id="885"/>
      <w:bookmarkEnd w:id="886"/>
      <w:bookmarkEnd w:id="887"/>
      <w:bookmarkEnd w:id="888"/>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2E58D896" w:rsidR="00EF45DA" w:rsidRPr="00B3056F" w:rsidRDefault="00FF1FEF" w:rsidP="00EF45DA">
      <w:pPr>
        <w:pStyle w:val="TH"/>
      </w:pPr>
      <w:r w:rsidRPr="00B3056F">
        <w:object w:dxaOrig="8685" w:dyaOrig="2370" w14:anchorId="4184EFF4">
          <v:shape id="_x0000_i1099" type="#_x0000_t75" style="width:434.45pt;height:118.75pt" o:ole="">
            <v:imagedata r:id="rId160" o:title=""/>
          </v:shape>
          <o:OLEObject Type="Embed" ProgID="Visio.Drawing.11" ShapeID="_x0000_i1099" DrawAspect="Content" ObjectID="_1669196365" r:id="rId161"/>
        </w:object>
      </w:r>
    </w:p>
    <w:p w14:paraId="47103BAB" w14:textId="77777777" w:rsidR="00EF45DA" w:rsidRPr="00B3056F" w:rsidRDefault="00EF45DA" w:rsidP="00EF45DA">
      <w:pPr>
        <w:pStyle w:val="TF"/>
      </w:pPr>
      <w:r w:rsidRPr="00B3056F">
        <w:t>Figure 5.6.2.4.2-1: NF service consumer deletes a 5G-VN-Group</w:t>
      </w:r>
    </w:p>
    <w:p w14:paraId="54CDEA15" w14:textId="3684E00E"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r w:rsidR="00FF1FEF" w:rsidRPr="00FF1FEF">
        <w:t xml:space="preserve"> </w:t>
      </w:r>
      <w:r w:rsidR="00FF1FEF">
        <w:br/>
      </w:r>
      <w:r w:rsidR="00FF1FEF">
        <w:br/>
        <w:t>If MTC Provider information and/or AF ID are received in the request, the UDM shall check whether the MTC Provider and/or the AF is allowed to perform this operation for the UE; otherwise, the UDM shall skip the MTC provider and/or AF authorization check.</w:t>
      </w:r>
    </w:p>
    <w:p w14:paraId="7A9A1519" w14:textId="77777777" w:rsidR="00EF45DA" w:rsidRPr="00B3056F" w:rsidRDefault="00EF45DA" w:rsidP="00EF45DA">
      <w:pPr>
        <w:pStyle w:val="B1"/>
      </w:pPr>
      <w:r w:rsidRPr="00B3056F">
        <w:t>2a.</w:t>
      </w:r>
      <w:r w:rsidRPr="00B3056F">
        <w:tab/>
        <w:t>On success, the UDM responds with "204 No Content".</w:t>
      </w:r>
    </w:p>
    <w:p w14:paraId="62EB9451" w14:textId="2F807682" w:rsidR="00FF1FEF" w:rsidRDefault="00EF45DA" w:rsidP="00FF1FEF">
      <w:pPr>
        <w:pStyle w:val="B1"/>
      </w:pPr>
      <w:r w:rsidRPr="00B3056F">
        <w:t>2b.</w:t>
      </w:r>
      <w:r w:rsidRPr="00B3056F">
        <w:tab/>
        <w:t>If the external group id does not exist in the UDM, HTTP status code "404 Not Found" shall be returned including additional error information in the response body (in the "ProblemDetails" element).</w:t>
      </w:r>
      <w:r w:rsidR="00FF1FEF" w:rsidRPr="00FF1FEF">
        <w:t xml:space="preserve"> </w:t>
      </w:r>
    </w:p>
    <w:p w14:paraId="04284863" w14:textId="59A3AD8D" w:rsidR="00EF45DA" w:rsidRPr="00B3056F" w:rsidRDefault="00FF1FEF" w:rsidP="00FF1FEF">
      <w:pPr>
        <w:pStyle w:val="B1"/>
      </w:pPr>
      <w:r>
        <w:t xml:space="preserve">2c. If MTC Provider or AF are not allowed to perform this operation for the UE, HTTP status code </w:t>
      </w:r>
      <w:r w:rsidR="00A87DAC">
        <w:t>"</w:t>
      </w:r>
      <w:r>
        <w:t>403 Forbidden</w:t>
      </w:r>
      <w:r w:rsidR="00A87DAC">
        <w:t>"</w:t>
      </w:r>
      <w:r>
        <w:t xml:space="preserve"> shall be returned including </w:t>
      </w:r>
      <w:r w:rsidRPr="00B3056F">
        <w:t>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A6FAFDB" w14:textId="115EABAD" w:rsidR="00147418" w:rsidRPr="00B3056F" w:rsidRDefault="00147418" w:rsidP="00147418">
      <w:pPr>
        <w:pStyle w:val="Heading4"/>
      </w:pPr>
      <w:bookmarkStart w:id="889" w:name="_Toc27585072"/>
      <w:bookmarkStart w:id="890" w:name="_Toc36457025"/>
      <w:bookmarkStart w:id="891" w:name="_Toc45027909"/>
      <w:bookmarkStart w:id="892" w:name="_Toc45028744"/>
      <w:bookmarkStart w:id="893" w:name="_Toc58582970"/>
      <w:r w:rsidRPr="00B3056F">
        <w:t>5.6.2.</w:t>
      </w:r>
      <w:r w:rsidR="00935348">
        <w:t>5</w:t>
      </w:r>
      <w:r w:rsidRPr="00B3056F">
        <w:tab/>
      </w:r>
      <w:r>
        <w:t>Get</w:t>
      </w:r>
      <w:bookmarkEnd w:id="893"/>
    </w:p>
    <w:p w14:paraId="19BA22AD" w14:textId="3ADA8720" w:rsidR="00147418" w:rsidRPr="00B3056F" w:rsidRDefault="00147418" w:rsidP="00147418">
      <w:pPr>
        <w:pStyle w:val="Heading5"/>
      </w:pPr>
      <w:bookmarkStart w:id="894" w:name="_Toc58582971"/>
      <w:r w:rsidRPr="00B3056F">
        <w:t>5.6.2.</w:t>
      </w:r>
      <w:r w:rsidR="00935348">
        <w:t>5</w:t>
      </w:r>
      <w:r w:rsidRPr="00B3056F">
        <w:t>.1</w:t>
      </w:r>
      <w:r w:rsidRPr="00B3056F">
        <w:tab/>
        <w:t>General</w:t>
      </w:r>
      <w:bookmarkEnd w:id="894"/>
    </w:p>
    <w:p w14:paraId="14D11094" w14:textId="77777777" w:rsidR="00147418" w:rsidRPr="00B3056F" w:rsidRDefault="00147418" w:rsidP="00147418">
      <w:r w:rsidRPr="00B3056F">
        <w:t xml:space="preserve">The following procedures using the </w:t>
      </w:r>
      <w:r>
        <w:t>Get</w:t>
      </w:r>
      <w:r w:rsidRPr="00B3056F">
        <w:t xml:space="preserve"> service operation are supported:</w:t>
      </w:r>
    </w:p>
    <w:p w14:paraId="3375CD6A" w14:textId="77777777" w:rsidR="00147418" w:rsidRPr="00B3056F" w:rsidRDefault="00147418" w:rsidP="00147418">
      <w:pPr>
        <w:pStyle w:val="B1"/>
      </w:pPr>
      <w:r w:rsidRPr="00B3056F">
        <w:t>-</w:t>
      </w:r>
      <w:r w:rsidRPr="00B3056F">
        <w:tab/>
        <w:t xml:space="preserve">5G-VN-Group </w:t>
      </w:r>
      <w:r>
        <w:t>get</w:t>
      </w:r>
    </w:p>
    <w:p w14:paraId="49563892" w14:textId="5F413592" w:rsidR="00147418" w:rsidRPr="00B3056F" w:rsidRDefault="00147418" w:rsidP="00147418">
      <w:pPr>
        <w:pStyle w:val="Heading5"/>
      </w:pPr>
      <w:bookmarkStart w:id="895" w:name="_Toc58582972"/>
      <w:r w:rsidRPr="00B3056F">
        <w:t>5.6.2.</w:t>
      </w:r>
      <w:r w:rsidR="00935348">
        <w:t>5</w:t>
      </w:r>
      <w:r w:rsidRPr="00B3056F">
        <w:t>.2</w:t>
      </w:r>
      <w:r w:rsidRPr="00B3056F">
        <w:tab/>
        <w:t xml:space="preserve">5G-VN-Group </w:t>
      </w:r>
      <w:r>
        <w:t>get</w:t>
      </w:r>
      <w:bookmarkEnd w:id="895"/>
    </w:p>
    <w:p w14:paraId="0BC50372" w14:textId="3FC7C163" w:rsidR="00147418" w:rsidRPr="00B3056F" w:rsidRDefault="00147418" w:rsidP="00147418">
      <w:r w:rsidRPr="00B3056F">
        <w:t>Figure 5.6.2.</w:t>
      </w:r>
      <w:r w:rsidR="00935348">
        <w:t>5</w:t>
      </w:r>
      <w:r w:rsidRPr="00B3056F">
        <w:t xml:space="preserve">.2-1 shows a scenario where the NF service consumer sends a request to the UDM to </w:t>
      </w:r>
      <w:r>
        <w:t>get</w:t>
      </w:r>
      <w:r w:rsidRPr="00B3056F">
        <w:t xml:space="preserve"> 5G VN Group. The request contains the group's external identifier.</w:t>
      </w:r>
    </w:p>
    <w:p w14:paraId="2021EE0E" w14:textId="77777777" w:rsidR="00147418" w:rsidRPr="00B3056F" w:rsidRDefault="00147418" w:rsidP="00147418">
      <w:pPr>
        <w:pStyle w:val="TH"/>
      </w:pPr>
      <w:r w:rsidRPr="00B3056F">
        <w:object w:dxaOrig="8700" w:dyaOrig="2383" w14:anchorId="1819A22F">
          <v:shape id="_x0000_i1100" type="#_x0000_t75" style="width:433.85pt;height:118.75pt" o:ole="">
            <v:imagedata r:id="rId162" o:title=""/>
          </v:shape>
          <o:OLEObject Type="Embed" ProgID="Visio.Drawing.11" ShapeID="_x0000_i1100" DrawAspect="Content" ObjectID="_1669196366" r:id="rId163"/>
        </w:object>
      </w:r>
    </w:p>
    <w:p w14:paraId="50B6470F" w14:textId="6B4530D9" w:rsidR="00147418" w:rsidRPr="00B3056F" w:rsidRDefault="00147418" w:rsidP="00147418">
      <w:pPr>
        <w:pStyle w:val="TF"/>
      </w:pPr>
      <w:r w:rsidRPr="00B3056F">
        <w:t>Figure 5.6.2.</w:t>
      </w:r>
      <w:r w:rsidR="00935348">
        <w:t>5</w:t>
      </w:r>
      <w:r w:rsidRPr="00B3056F">
        <w:t xml:space="preserve">.2-1: NF service consumer </w:t>
      </w:r>
      <w:r>
        <w:t>gets</w:t>
      </w:r>
      <w:r w:rsidRPr="00B3056F">
        <w:t xml:space="preserve"> 5G-VN-Group</w:t>
      </w:r>
    </w:p>
    <w:p w14:paraId="7BD0D839" w14:textId="77777777" w:rsidR="00147418" w:rsidRPr="00B3056F" w:rsidRDefault="00147418" w:rsidP="00147418">
      <w:pPr>
        <w:pStyle w:val="B1"/>
      </w:pPr>
      <w:r w:rsidRPr="00B3056F">
        <w:t>1.</w:t>
      </w:r>
      <w:r w:rsidRPr="00B3056F">
        <w:tab/>
        <w:t xml:space="preserve">The NF service consumer sends a </w:t>
      </w:r>
      <w:r>
        <w:t>GET</w:t>
      </w:r>
      <w:r w:rsidRPr="00B3056F">
        <w:t xml:space="preserve"> request to the resource .../5g-vn-groups/{ext</w:t>
      </w:r>
      <w:r>
        <w:t>G</w:t>
      </w:r>
      <w:r w:rsidRPr="00B3056F">
        <w:t>roup</w:t>
      </w:r>
      <w:r>
        <w:t>I</w:t>
      </w:r>
      <w:r w:rsidRPr="00B3056F">
        <w:t xml:space="preserve">d}, to </w:t>
      </w:r>
      <w:r>
        <w:t>get</w:t>
      </w:r>
      <w:r w:rsidRPr="00B3056F">
        <w:t xml:space="preserve"> the 5G VN Group identified by the external group id.</w:t>
      </w:r>
    </w:p>
    <w:p w14:paraId="1603F161" w14:textId="77777777" w:rsidR="00147418" w:rsidRPr="00B3056F" w:rsidRDefault="00147418" w:rsidP="00147418">
      <w:pPr>
        <w:pStyle w:val="B1"/>
      </w:pPr>
      <w:r w:rsidRPr="00B3056F">
        <w:t>2a.</w:t>
      </w:r>
      <w:r w:rsidRPr="00B3056F">
        <w:tab/>
        <w:t>On success, the UDM responds with "20</w:t>
      </w:r>
      <w:r>
        <w:t>0</w:t>
      </w:r>
      <w:r w:rsidRPr="00B3056F">
        <w:t xml:space="preserve"> </w:t>
      </w:r>
      <w:r>
        <w:t>Ok" with the VPN Group Information</w:t>
      </w:r>
    </w:p>
    <w:p w14:paraId="304FD4A8" w14:textId="77777777" w:rsidR="00147418" w:rsidRDefault="00147418" w:rsidP="00147418">
      <w:pPr>
        <w:pStyle w:val="B1"/>
      </w:pPr>
      <w:r w:rsidRPr="00B3056F">
        <w:lastRenderedPageBreak/>
        <w:t>2b.</w:t>
      </w:r>
      <w:r w:rsidRPr="00B3056F">
        <w:tab/>
        <w:t>If the external group id does not exist in the UDM, HTTP status code "404 Not Found" shall be returned including additional error information in the response body (in the "ProblemDetails" element).</w:t>
      </w:r>
    </w:p>
    <w:p w14:paraId="019DF046" w14:textId="77777777" w:rsidR="00147418" w:rsidRPr="00B3056F" w:rsidRDefault="00147418" w:rsidP="00147418">
      <w:pPr>
        <w:pStyle w:val="B1"/>
      </w:pPr>
      <w:r w:rsidRPr="00B3056F">
        <w:t>2</w:t>
      </w:r>
      <w:r>
        <w:t>c</w:t>
      </w:r>
      <w:r w:rsidRPr="00B3056F">
        <w:t>.</w:t>
      </w:r>
      <w:r w:rsidRPr="00B3056F">
        <w:tab/>
        <w:t xml:space="preserve">If the </w:t>
      </w:r>
      <w:r>
        <w:t>original AF</w:t>
      </w:r>
      <w:r w:rsidRPr="00B3056F">
        <w:t xml:space="preserve"> </w:t>
      </w:r>
      <w:r>
        <w:t xml:space="preserve">is not allowed to get this information, </w:t>
      </w:r>
      <w:r w:rsidRPr="00B3056F">
        <w:t>HTTP status code "40</w:t>
      </w:r>
      <w:r>
        <w:t>3</w:t>
      </w:r>
      <w:r w:rsidRPr="00B3056F">
        <w:t xml:space="preserve"> </w:t>
      </w:r>
      <w:r>
        <w:t>Forbidden</w:t>
      </w:r>
      <w:r w:rsidRPr="00B3056F">
        <w:t>" shall be returned including additional error information in the response body (in the "ProblemDetails" element).</w:t>
      </w:r>
    </w:p>
    <w:p w14:paraId="23176C99" w14:textId="77777777" w:rsidR="00147418" w:rsidRPr="00B3056F" w:rsidRDefault="00147418" w:rsidP="00147418">
      <w:r w:rsidRPr="00B3056F">
        <w:t xml:space="preserve">On failure, the appropriate HTTP status code indicating the error shall be returned and appropriate additional error information should be returned in the </w:t>
      </w:r>
      <w:r>
        <w:t>GET</w:t>
      </w:r>
      <w:r w:rsidRPr="00B3056F">
        <w:t xml:space="preserve"> response body.</w:t>
      </w:r>
    </w:p>
    <w:p w14:paraId="42571812" w14:textId="77777777" w:rsidR="00EF45DA" w:rsidRPr="00B3056F" w:rsidRDefault="00EF45DA" w:rsidP="00EF45DA">
      <w:pPr>
        <w:pStyle w:val="Heading2"/>
      </w:pPr>
      <w:bookmarkStart w:id="896" w:name="_Toc58582973"/>
      <w:r w:rsidRPr="00B3056F">
        <w:t>5.7</w:t>
      </w:r>
      <w:r w:rsidRPr="00B3056F">
        <w:tab/>
        <w:t>Nudm_NIDDAuthorization Service</w:t>
      </w:r>
      <w:bookmarkEnd w:id="854"/>
      <w:bookmarkEnd w:id="889"/>
      <w:bookmarkEnd w:id="890"/>
      <w:bookmarkEnd w:id="891"/>
      <w:bookmarkEnd w:id="892"/>
      <w:bookmarkEnd w:id="896"/>
    </w:p>
    <w:p w14:paraId="22433458" w14:textId="77777777" w:rsidR="00EF45DA" w:rsidRPr="00B3056F" w:rsidRDefault="00EF45DA" w:rsidP="00EF45DA">
      <w:pPr>
        <w:pStyle w:val="Heading3"/>
      </w:pPr>
      <w:bookmarkStart w:id="897" w:name="_Toc11338451"/>
      <w:bookmarkStart w:id="898" w:name="_Toc27585073"/>
      <w:bookmarkStart w:id="899" w:name="_Toc36457026"/>
      <w:bookmarkStart w:id="900" w:name="_Toc45027910"/>
      <w:bookmarkStart w:id="901" w:name="_Toc45028745"/>
      <w:bookmarkStart w:id="902" w:name="_Toc58582974"/>
      <w:r w:rsidRPr="00B3056F">
        <w:t>5.7.1</w:t>
      </w:r>
      <w:r w:rsidRPr="00B3056F">
        <w:tab/>
        <w:t>Service Description</w:t>
      </w:r>
      <w:bookmarkEnd w:id="897"/>
      <w:bookmarkEnd w:id="898"/>
      <w:bookmarkEnd w:id="899"/>
      <w:bookmarkEnd w:id="900"/>
      <w:bookmarkEnd w:id="901"/>
      <w:bookmarkEnd w:id="902"/>
    </w:p>
    <w:p w14:paraId="073BEA97" w14:textId="77777777" w:rsidR="00EF45DA" w:rsidRPr="00B3056F" w:rsidRDefault="00EF45DA" w:rsidP="00EF45DA">
      <w:r w:rsidRPr="00B3056F">
        <w:t>See 3GPP TS 23.501 [2] table 7.2.5-1.</w:t>
      </w:r>
    </w:p>
    <w:p w14:paraId="20A3556F" w14:textId="77777777" w:rsidR="00EF45DA" w:rsidRPr="00B3056F" w:rsidRDefault="00EF45DA" w:rsidP="00EF45DA">
      <w:pPr>
        <w:pStyle w:val="EditorsNote"/>
        <w:rPr>
          <w:lang w:eastAsia="zh-CN"/>
        </w:rPr>
      </w:pPr>
      <w:r w:rsidRPr="00B3056F">
        <w:rPr>
          <w:lang w:eastAsia="zh-CN"/>
        </w:rPr>
        <w:t>Editor's Note:</w:t>
      </w:r>
      <w:r w:rsidRPr="00B3056F">
        <w:rPr>
          <w:lang w:eastAsia="zh-CN"/>
        </w:rPr>
        <w:tab/>
      </w:r>
      <w:r w:rsidRPr="00B3056F">
        <w:t>3GPP TS 23.502 describes Nudm_NIDDAuthorization Service, update of table 3GPP TS 23.501 [2] table 7.2.5-1 is outstanding.</w:t>
      </w:r>
    </w:p>
    <w:p w14:paraId="35114E1B" w14:textId="77777777" w:rsidR="00EF45DA" w:rsidRPr="00B3056F" w:rsidRDefault="00EF45DA" w:rsidP="00EF45DA">
      <w:pPr>
        <w:pStyle w:val="Heading3"/>
      </w:pPr>
      <w:bookmarkStart w:id="903" w:name="_Toc11338452"/>
      <w:bookmarkStart w:id="904" w:name="_Toc27585074"/>
      <w:bookmarkStart w:id="905" w:name="_Toc36457027"/>
      <w:bookmarkStart w:id="906" w:name="_Toc45027911"/>
      <w:bookmarkStart w:id="907" w:name="_Toc45028746"/>
      <w:bookmarkStart w:id="908" w:name="_Toc58582975"/>
      <w:r w:rsidRPr="00B3056F">
        <w:t>5.7.2</w:t>
      </w:r>
      <w:r w:rsidRPr="00B3056F">
        <w:tab/>
        <w:t>Service Operations</w:t>
      </w:r>
      <w:bookmarkEnd w:id="903"/>
      <w:bookmarkEnd w:id="904"/>
      <w:bookmarkEnd w:id="905"/>
      <w:bookmarkEnd w:id="906"/>
      <w:bookmarkEnd w:id="907"/>
      <w:bookmarkEnd w:id="908"/>
    </w:p>
    <w:p w14:paraId="73EE1FEC" w14:textId="77777777" w:rsidR="00EF45DA" w:rsidRPr="00B3056F" w:rsidRDefault="00EF45DA" w:rsidP="00EF45DA">
      <w:pPr>
        <w:pStyle w:val="Heading4"/>
      </w:pPr>
      <w:bookmarkStart w:id="909" w:name="_Toc11338453"/>
      <w:bookmarkStart w:id="910" w:name="_Toc27585075"/>
      <w:bookmarkStart w:id="911" w:name="_Toc36457028"/>
      <w:bookmarkStart w:id="912" w:name="_Toc45027912"/>
      <w:bookmarkStart w:id="913" w:name="_Toc45028747"/>
      <w:bookmarkStart w:id="914" w:name="_Toc58582976"/>
      <w:r w:rsidRPr="00B3056F">
        <w:t>5.7.2.1</w:t>
      </w:r>
      <w:r w:rsidRPr="00B3056F">
        <w:tab/>
        <w:t>Introduction</w:t>
      </w:r>
      <w:bookmarkEnd w:id="909"/>
      <w:bookmarkEnd w:id="910"/>
      <w:bookmarkEnd w:id="911"/>
      <w:bookmarkEnd w:id="912"/>
      <w:bookmarkEnd w:id="913"/>
      <w:bookmarkEnd w:id="914"/>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915" w:name="_Toc11338454"/>
      <w:bookmarkStart w:id="916" w:name="_Toc27585076"/>
      <w:bookmarkStart w:id="917" w:name="_Toc36457029"/>
      <w:bookmarkStart w:id="918" w:name="_Toc45027913"/>
      <w:bookmarkStart w:id="919" w:name="_Toc45028748"/>
      <w:bookmarkStart w:id="920" w:name="_Toc58582977"/>
      <w:r w:rsidRPr="00B3056F">
        <w:t>5.7.2.2</w:t>
      </w:r>
      <w:r w:rsidRPr="00B3056F">
        <w:tab/>
        <w:t>Get</w:t>
      </w:r>
      <w:bookmarkEnd w:id="915"/>
      <w:bookmarkEnd w:id="916"/>
      <w:bookmarkEnd w:id="917"/>
      <w:bookmarkEnd w:id="918"/>
      <w:bookmarkEnd w:id="919"/>
      <w:bookmarkEnd w:id="920"/>
    </w:p>
    <w:p w14:paraId="79A436C6" w14:textId="77777777" w:rsidR="00EF45DA" w:rsidRPr="00B3056F" w:rsidRDefault="00EF45DA" w:rsidP="00EF45DA">
      <w:pPr>
        <w:pStyle w:val="Heading5"/>
      </w:pPr>
      <w:bookmarkStart w:id="921" w:name="_Toc11338455"/>
      <w:bookmarkStart w:id="922" w:name="_Toc27585077"/>
      <w:bookmarkStart w:id="923" w:name="_Toc36457030"/>
      <w:bookmarkStart w:id="924" w:name="_Toc45027914"/>
      <w:bookmarkStart w:id="925" w:name="_Toc45028749"/>
      <w:bookmarkStart w:id="926" w:name="_Toc58582978"/>
      <w:r w:rsidRPr="00B3056F">
        <w:t>5.7.2.2.1</w:t>
      </w:r>
      <w:r w:rsidRPr="00B3056F">
        <w:tab/>
        <w:t>General</w:t>
      </w:r>
      <w:bookmarkEnd w:id="921"/>
      <w:bookmarkEnd w:id="922"/>
      <w:bookmarkEnd w:id="923"/>
      <w:bookmarkEnd w:id="924"/>
      <w:bookmarkEnd w:id="925"/>
      <w:bookmarkEnd w:id="926"/>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927" w:name="_Toc11338456"/>
      <w:bookmarkStart w:id="928" w:name="_Toc27585078"/>
      <w:bookmarkStart w:id="929" w:name="_Toc36457031"/>
      <w:bookmarkStart w:id="930" w:name="_Toc45027915"/>
      <w:bookmarkStart w:id="931" w:name="_Toc45028750"/>
      <w:bookmarkStart w:id="932" w:name="_Toc58582979"/>
      <w:r w:rsidRPr="00B3056F">
        <w:t>5.7.2.2.2</w:t>
      </w:r>
      <w:r w:rsidRPr="00B3056F">
        <w:tab/>
        <w:t>NIDD Authorization Data Retrieval</w:t>
      </w:r>
      <w:bookmarkEnd w:id="927"/>
      <w:bookmarkEnd w:id="928"/>
      <w:bookmarkEnd w:id="929"/>
      <w:bookmarkEnd w:id="930"/>
      <w:bookmarkEnd w:id="931"/>
      <w:bookmarkEnd w:id="932"/>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4466B76C" w:rsidR="00EF45DA" w:rsidRPr="00B3056F" w:rsidRDefault="00FF1FEF" w:rsidP="00EF45DA">
      <w:pPr>
        <w:pStyle w:val="TH"/>
      </w:pPr>
      <w:r w:rsidRPr="00B3056F">
        <w:object w:dxaOrig="8685" w:dyaOrig="2551" w14:anchorId="6FE3387D">
          <v:shape id="_x0000_i1101" type="#_x0000_t75" style="width:434.45pt;height:130.45pt" o:ole="">
            <v:imagedata r:id="rId164" o:title=""/>
          </v:shape>
          <o:OLEObject Type="Embed" ProgID="Visio.Drawing.11" ShapeID="_x0000_i1101" DrawAspect="Content" ObjectID="_1669196367" r:id="rId165"/>
        </w:object>
      </w:r>
    </w:p>
    <w:p w14:paraId="5A443CB9" w14:textId="77777777" w:rsidR="00EF45DA" w:rsidRPr="00B3056F" w:rsidRDefault="00EF45DA" w:rsidP="00EF45DA">
      <w:pPr>
        <w:pStyle w:val="TF"/>
      </w:pPr>
      <w:r w:rsidRPr="00B3056F">
        <w:t>Figure 5.7.2.2.2-1: Requesting a UE's NIDD Authorization Data</w:t>
      </w:r>
    </w:p>
    <w:p w14:paraId="06DA7C92" w14:textId="715101A5" w:rsidR="00EF45DA" w:rsidRPr="00B3056F" w:rsidRDefault="00EF45DA" w:rsidP="00EF45DA">
      <w:pPr>
        <w:pStyle w:val="B1"/>
      </w:pPr>
      <w:r w:rsidRPr="00B3056F">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r w:rsidR="00FF1FEF" w:rsidRPr="00FF1FEF">
        <w:t xml:space="preserve"> </w:t>
      </w:r>
      <w:r w:rsidR="00FF1FEF">
        <w:br/>
      </w:r>
      <w:r w:rsidR="00FF1FEF">
        <w:br/>
        <w:t>If MTC Provider information and/or AF ID are received in the request, the UDM shall check whether the MTC Provider and/or the AF is allowed to perform this operation for the UE; otherwise, the UDM shall skip the MTC provider and/or AF authorization check.</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5CC33334" w14:textId="30275DEE" w:rsidR="00FF1FEF" w:rsidRDefault="00EF45DA" w:rsidP="00FF1FEF">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r w:rsidR="00FF1FEF" w:rsidRPr="00FF1FEF">
        <w:t xml:space="preserve"> </w:t>
      </w:r>
    </w:p>
    <w:p w14:paraId="4DC80237" w14:textId="7C3A69D1" w:rsidR="00EF45DA" w:rsidRPr="00B3056F" w:rsidRDefault="00FF1FEF" w:rsidP="00EF45DA">
      <w:pPr>
        <w:pStyle w:val="B1"/>
      </w:pPr>
      <w:r>
        <w:t xml:space="preserve">2c. If SNSSAI and/or DNN are not authorized for this UE, or MTC Provider or AF are not allowed to perform this operation for the UE, HTTP status code </w:t>
      </w:r>
      <w:r w:rsidR="00A87DAC">
        <w:t>"</w:t>
      </w:r>
      <w:r>
        <w:t>403 Forbidden</w:t>
      </w:r>
      <w:r w:rsidR="00A87DAC">
        <w:t>"</w:t>
      </w:r>
      <w:r>
        <w:t xml:space="preserve"> shall be returned including </w:t>
      </w:r>
      <w:r w:rsidRPr="00B3056F">
        <w:t xml:space="preserve">additional error information in the response body (in the "ProblemDetails" element). </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933" w:name="_Toc27585079"/>
      <w:bookmarkStart w:id="934" w:name="_Toc36457032"/>
      <w:bookmarkStart w:id="935" w:name="_Toc45027916"/>
      <w:bookmarkStart w:id="936" w:name="_Toc45028751"/>
      <w:bookmarkStart w:id="937" w:name="_Toc11338457"/>
      <w:bookmarkStart w:id="938" w:name="_Toc58582980"/>
      <w:r w:rsidRPr="00B3056F">
        <w:t>5.7.2.3</w:t>
      </w:r>
      <w:r w:rsidRPr="00B3056F">
        <w:tab/>
        <w:t>Notification</w:t>
      </w:r>
      <w:bookmarkEnd w:id="933"/>
      <w:bookmarkEnd w:id="934"/>
      <w:bookmarkEnd w:id="935"/>
      <w:bookmarkEnd w:id="936"/>
      <w:bookmarkEnd w:id="938"/>
    </w:p>
    <w:p w14:paraId="238BCD47" w14:textId="77777777" w:rsidR="00EF45DA" w:rsidRPr="00B3056F" w:rsidRDefault="00EF45DA" w:rsidP="00EF45DA">
      <w:pPr>
        <w:pStyle w:val="Heading5"/>
      </w:pPr>
      <w:bookmarkStart w:id="939" w:name="_Toc27585080"/>
      <w:bookmarkStart w:id="940" w:name="_Toc36457033"/>
      <w:bookmarkStart w:id="941" w:name="_Toc45027917"/>
      <w:bookmarkStart w:id="942" w:name="_Toc45028752"/>
      <w:bookmarkStart w:id="943" w:name="_Toc58582981"/>
      <w:r w:rsidRPr="00B3056F">
        <w:t>5.7.2.3.1</w:t>
      </w:r>
      <w:r w:rsidRPr="00B3056F">
        <w:tab/>
        <w:t>General</w:t>
      </w:r>
      <w:bookmarkEnd w:id="939"/>
      <w:bookmarkEnd w:id="940"/>
      <w:bookmarkEnd w:id="941"/>
      <w:bookmarkEnd w:id="942"/>
      <w:bookmarkEnd w:id="943"/>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944" w:name="_Toc27585081"/>
      <w:bookmarkStart w:id="945" w:name="_Toc36457034"/>
      <w:bookmarkStart w:id="946" w:name="_Toc45027918"/>
      <w:bookmarkStart w:id="947" w:name="_Toc45028753"/>
      <w:bookmarkStart w:id="948" w:name="_Toc58582982"/>
      <w:r w:rsidRPr="00B3056F">
        <w:t>5.7.2.3.2</w:t>
      </w:r>
      <w:r w:rsidRPr="00B3056F">
        <w:tab/>
        <w:t>NIDD Authorization Data Update Notification</w:t>
      </w:r>
      <w:bookmarkEnd w:id="944"/>
      <w:bookmarkEnd w:id="945"/>
      <w:bookmarkEnd w:id="946"/>
      <w:bookmarkEnd w:id="947"/>
      <w:bookmarkEnd w:id="948"/>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72402CB0" w:rsidR="00EF45DA" w:rsidRPr="00B3056F" w:rsidRDefault="00FC4719" w:rsidP="00EF45DA">
      <w:pPr>
        <w:pStyle w:val="TH"/>
      </w:pPr>
      <w:r>
        <w:rPr>
          <w:rFonts w:eastAsia="DengXian"/>
        </w:rPr>
        <w:object w:dxaOrig="8700" w:dyaOrig="2376" w14:anchorId="6A7C3E66">
          <v:shape id="_x0000_i1102" type="#_x0000_t75" style="width:433.85pt;height:118.15pt" o:ole="">
            <v:imagedata r:id="rId166" o:title=""/>
          </v:shape>
          <o:OLEObject Type="Embed" ProgID="Visio.Drawing.11" ShapeID="_x0000_i1102" DrawAspect="Content" ObjectID="_1669196368" r:id="rId167"/>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949" w:name="_Toc27585082"/>
      <w:bookmarkStart w:id="950" w:name="_Toc36457035"/>
      <w:bookmarkStart w:id="951" w:name="_Toc45027919"/>
      <w:bookmarkStart w:id="952" w:name="_Toc45028754"/>
      <w:bookmarkStart w:id="953" w:name="_Toc58582983"/>
      <w:r w:rsidRPr="00B3056F">
        <w:t>5.8</w:t>
      </w:r>
      <w:r w:rsidRPr="00B3056F">
        <w:tab/>
        <w:t>Nudm_MT Service</w:t>
      </w:r>
      <w:bookmarkEnd w:id="949"/>
      <w:bookmarkEnd w:id="950"/>
      <w:bookmarkEnd w:id="951"/>
      <w:bookmarkEnd w:id="952"/>
      <w:bookmarkEnd w:id="953"/>
    </w:p>
    <w:p w14:paraId="6DB36A38" w14:textId="6E0D6D50" w:rsidR="00EF45DA" w:rsidRPr="00B3056F" w:rsidRDefault="00EF45DA" w:rsidP="00EF45DA">
      <w:pPr>
        <w:pStyle w:val="Heading3"/>
      </w:pPr>
      <w:bookmarkStart w:id="954" w:name="_Toc27585083"/>
      <w:bookmarkStart w:id="955" w:name="_Toc36457036"/>
      <w:bookmarkStart w:id="956" w:name="_Toc45027920"/>
      <w:bookmarkStart w:id="957" w:name="_Toc45028755"/>
      <w:bookmarkStart w:id="958" w:name="_Toc58582984"/>
      <w:r w:rsidRPr="00B3056F">
        <w:t>5.8.1</w:t>
      </w:r>
      <w:r w:rsidRPr="00B3056F">
        <w:tab/>
        <w:t>Service Description</w:t>
      </w:r>
      <w:bookmarkEnd w:id="954"/>
      <w:bookmarkEnd w:id="955"/>
      <w:bookmarkEnd w:id="956"/>
      <w:bookmarkEnd w:id="957"/>
      <w:bookmarkEnd w:id="958"/>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959" w:name="_Toc27585084"/>
      <w:bookmarkStart w:id="960" w:name="_Toc36457037"/>
      <w:bookmarkStart w:id="961" w:name="_Toc45027921"/>
      <w:bookmarkStart w:id="962" w:name="_Toc45028756"/>
      <w:bookmarkStart w:id="963" w:name="_Toc58582985"/>
      <w:r w:rsidRPr="00B3056F">
        <w:t>5.8.2</w:t>
      </w:r>
      <w:r w:rsidRPr="00B3056F">
        <w:tab/>
        <w:t>Service Operations</w:t>
      </w:r>
      <w:bookmarkEnd w:id="959"/>
      <w:bookmarkEnd w:id="960"/>
      <w:bookmarkEnd w:id="961"/>
      <w:bookmarkEnd w:id="962"/>
      <w:bookmarkEnd w:id="963"/>
    </w:p>
    <w:p w14:paraId="2A14A5EC" w14:textId="77777777" w:rsidR="00EF45DA" w:rsidRPr="00B3056F" w:rsidRDefault="00EF45DA" w:rsidP="00EF45DA">
      <w:pPr>
        <w:pStyle w:val="Heading4"/>
      </w:pPr>
      <w:bookmarkStart w:id="964" w:name="_Toc27585085"/>
      <w:bookmarkStart w:id="965" w:name="_Toc36457038"/>
      <w:bookmarkStart w:id="966" w:name="_Toc45027922"/>
      <w:bookmarkStart w:id="967" w:name="_Toc45028757"/>
      <w:bookmarkStart w:id="968" w:name="_Toc58582986"/>
      <w:r w:rsidRPr="00B3056F">
        <w:t>5.8.2.1</w:t>
      </w:r>
      <w:r w:rsidRPr="00B3056F">
        <w:tab/>
        <w:t>Introduction</w:t>
      </w:r>
      <w:bookmarkEnd w:id="964"/>
      <w:bookmarkEnd w:id="965"/>
      <w:bookmarkEnd w:id="966"/>
      <w:bookmarkEnd w:id="967"/>
      <w:bookmarkEnd w:id="968"/>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969" w:name="_Toc27585086"/>
      <w:bookmarkStart w:id="970" w:name="_Toc36457039"/>
      <w:bookmarkStart w:id="971" w:name="_Toc45027923"/>
      <w:bookmarkStart w:id="972" w:name="_Toc45028758"/>
      <w:bookmarkStart w:id="973" w:name="_Toc58582987"/>
      <w:r w:rsidRPr="00B3056F">
        <w:t>5.8.2.2</w:t>
      </w:r>
      <w:r w:rsidRPr="00B3056F">
        <w:tab/>
      </w:r>
      <w:bookmarkEnd w:id="969"/>
      <w:r w:rsidRPr="00B3056F">
        <w:t>Provide</w:t>
      </w:r>
      <w:r w:rsidR="004C3152">
        <w:t>Ue</w:t>
      </w:r>
      <w:r w:rsidRPr="00B3056F">
        <w:t>Info</w:t>
      </w:r>
      <w:bookmarkEnd w:id="970"/>
      <w:bookmarkEnd w:id="971"/>
      <w:bookmarkEnd w:id="972"/>
      <w:bookmarkEnd w:id="973"/>
    </w:p>
    <w:p w14:paraId="5F6EC622" w14:textId="77777777" w:rsidR="00EF45DA" w:rsidRPr="00B3056F" w:rsidRDefault="00EF45DA" w:rsidP="00EF45DA">
      <w:pPr>
        <w:pStyle w:val="Heading5"/>
      </w:pPr>
      <w:bookmarkStart w:id="974" w:name="_Toc27585087"/>
      <w:bookmarkStart w:id="975" w:name="_Toc36457040"/>
      <w:bookmarkStart w:id="976" w:name="_Toc45027924"/>
      <w:bookmarkStart w:id="977" w:name="_Toc45028759"/>
      <w:bookmarkStart w:id="978" w:name="_Toc58582988"/>
      <w:r w:rsidRPr="00B3056F">
        <w:t>5.8.2.2.1</w:t>
      </w:r>
      <w:r w:rsidRPr="00B3056F">
        <w:tab/>
        <w:t>General</w:t>
      </w:r>
      <w:bookmarkEnd w:id="974"/>
      <w:bookmarkEnd w:id="975"/>
      <w:bookmarkEnd w:id="976"/>
      <w:bookmarkEnd w:id="977"/>
      <w:bookmarkEnd w:id="978"/>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979" w:name="_Toc27585088"/>
      <w:bookmarkStart w:id="980" w:name="_Toc36457041"/>
      <w:bookmarkStart w:id="981" w:name="_Toc45027925"/>
      <w:bookmarkStart w:id="982" w:name="_Toc45028760"/>
      <w:bookmarkStart w:id="983" w:name="_Toc58582989"/>
      <w:r w:rsidRPr="00B3056F">
        <w:t>5.8.2.2.2</w:t>
      </w:r>
      <w:r w:rsidRPr="00B3056F">
        <w:tab/>
      </w:r>
      <w:r w:rsidR="004C3152">
        <w:t>UE</w:t>
      </w:r>
      <w:r w:rsidRPr="00B3056F">
        <w:t xml:space="preserve"> Information Retrieval</w:t>
      </w:r>
      <w:bookmarkEnd w:id="979"/>
      <w:bookmarkEnd w:id="980"/>
      <w:bookmarkEnd w:id="981"/>
      <w:bookmarkEnd w:id="982"/>
      <w:bookmarkEnd w:id="983"/>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3" type="#_x0000_t75" style="width:434.45pt;height:118.15pt" o:ole="">
            <v:imagedata r:id="rId168" o:title=""/>
          </v:shape>
          <o:OLEObject Type="Embed" ProgID="Visio.Drawing.11" ShapeID="_x0000_i1103" DrawAspect="Content" ObjectID="_1669196369" r:id="rId169"/>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984" w:name="_Toc36457042"/>
      <w:bookmarkStart w:id="985" w:name="_Toc45027926"/>
      <w:bookmarkStart w:id="986" w:name="_Toc45028761"/>
      <w:bookmarkStart w:id="987" w:name="_Toc27585089"/>
      <w:bookmarkStart w:id="988" w:name="_Toc58582990"/>
      <w:r w:rsidRPr="00B3056F">
        <w:t>5.8.2.3</w:t>
      </w:r>
      <w:r w:rsidRPr="00B3056F">
        <w:tab/>
        <w:t>ProvideLocationInfo</w:t>
      </w:r>
      <w:bookmarkEnd w:id="984"/>
      <w:bookmarkEnd w:id="985"/>
      <w:bookmarkEnd w:id="986"/>
      <w:bookmarkEnd w:id="988"/>
    </w:p>
    <w:p w14:paraId="6288BA8B" w14:textId="77777777" w:rsidR="00EF45DA" w:rsidRPr="00B3056F" w:rsidRDefault="00EF45DA" w:rsidP="00EF45DA">
      <w:pPr>
        <w:pStyle w:val="Heading5"/>
      </w:pPr>
      <w:bookmarkStart w:id="989" w:name="_Toc36457043"/>
      <w:bookmarkStart w:id="990" w:name="_Toc45027927"/>
      <w:bookmarkStart w:id="991" w:name="_Toc45028762"/>
      <w:bookmarkStart w:id="992" w:name="_Toc58582991"/>
      <w:r w:rsidRPr="00B3056F">
        <w:t>5.8.2.3.1</w:t>
      </w:r>
      <w:r w:rsidRPr="00B3056F">
        <w:tab/>
        <w:t>General</w:t>
      </w:r>
      <w:bookmarkEnd w:id="989"/>
      <w:bookmarkEnd w:id="990"/>
      <w:bookmarkEnd w:id="991"/>
      <w:bookmarkEnd w:id="992"/>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F45DA">
      <w:pPr>
        <w:ind w:left="284"/>
      </w:pPr>
      <w:r w:rsidRPr="00B3056F">
        <w:t>-</w:t>
      </w:r>
      <w:r w:rsidRPr="00B3056F">
        <w:tab/>
        <w:t>Network Provided Location Information Request</w:t>
      </w:r>
    </w:p>
    <w:p w14:paraId="6064B140" w14:textId="77777777" w:rsidR="00EF45DA" w:rsidRPr="00B3056F" w:rsidRDefault="00EF45DA" w:rsidP="00EF45DA">
      <w:pPr>
        <w:pStyle w:val="Heading5"/>
      </w:pPr>
      <w:bookmarkStart w:id="993" w:name="_Toc36457044"/>
      <w:bookmarkStart w:id="994" w:name="_Toc45027928"/>
      <w:bookmarkStart w:id="995" w:name="_Toc45028763"/>
      <w:bookmarkStart w:id="996" w:name="_Toc58582992"/>
      <w:r w:rsidRPr="00B3056F">
        <w:t>5.8.2.3.2</w:t>
      </w:r>
      <w:r w:rsidRPr="00B3056F">
        <w:tab/>
        <w:t>Network Provided Location Information Request</w:t>
      </w:r>
      <w:bookmarkEnd w:id="993"/>
      <w:bookmarkEnd w:id="994"/>
      <w:bookmarkEnd w:id="995"/>
      <w:bookmarkEnd w:id="996"/>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4" type="#_x0000_t75" style="width:433.85pt;height:118.15pt" o:ole="">
            <v:imagedata r:id="rId170" o:title=""/>
          </v:shape>
          <o:OLEObject Type="Embed" ProgID="Visio.Drawing.11" ShapeID="_x0000_i1104" DrawAspect="Content" ObjectID="_1669196370" r:id="rId171"/>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997" w:name="_Toc36457045"/>
      <w:bookmarkStart w:id="998" w:name="_Toc45027929"/>
      <w:bookmarkStart w:id="999" w:name="_Toc45028764"/>
      <w:bookmarkStart w:id="1000" w:name="_Toc58582993"/>
      <w:r w:rsidRPr="00B3056F">
        <w:lastRenderedPageBreak/>
        <w:t>6</w:t>
      </w:r>
      <w:r w:rsidRPr="00B3056F">
        <w:tab/>
        <w:t>API Definitions</w:t>
      </w:r>
      <w:bookmarkEnd w:id="937"/>
      <w:bookmarkEnd w:id="987"/>
      <w:bookmarkEnd w:id="997"/>
      <w:bookmarkEnd w:id="998"/>
      <w:bookmarkEnd w:id="999"/>
      <w:bookmarkEnd w:id="1000"/>
    </w:p>
    <w:p w14:paraId="3A9DBC1C" w14:textId="328AD993" w:rsidR="00EF45DA" w:rsidRPr="00B3056F" w:rsidRDefault="00EF45DA" w:rsidP="00EF45DA">
      <w:pPr>
        <w:pStyle w:val="Heading2"/>
      </w:pPr>
      <w:bookmarkStart w:id="1001" w:name="_Toc11338458"/>
      <w:bookmarkStart w:id="1002" w:name="_Toc27585090"/>
      <w:bookmarkStart w:id="1003" w:name="_Toc36457046"/>
      <w:bookmarkStart w:id="1004" w:name="_Toc45027930"/>
      <w:bookmarkStart w:id="1005" w:name="_Toc45028765"/>
      <w:bookmarkStart w:id="1006" w:name="_Toc58582994"/>
      <w:r w:rsidRPr="00B3056F">
        <w:t>6.1</w:t>
      </w:r>
      <w:r w:rsidRPr="00B3056F">
        <w:tab/>
        <w:t>Nudm_SubscriberDataManagement Service API</w:t>
      </w:r>
      <w:bookmarkEnd w:id="1001"/>
      <w:bookmarkEnd w:id="1002"/>
      <w:bookmarkEnd w:id="1003"/>
      <w:bookmarkEnd w:id="1004"/>
      <w:bookmarkEnd w:id="1005"/>
      <w:bookmarkEnd w:id="1006"/>
    </w:p>
    <w:p w14:paraId="504656D0" w14:textId="77777777" w:rsidR="00EF45DA" w:rsidRPr="00B3056F" w:rsidRDefault="00EF45DA" w:rsidP="00EF45DA">
      <w:pPr>
        <w:pStyle w:val="Heading3"/>
      </w:pPr>
      <w:bookmarkStart w:id="1007" w:name="_Toc11338459"/>
      <w:bookmarkStart w:id="1008" w:name="_Toc27585091"/>
      <w:bookmarkStart w:id="1009" w:name="_Toc36457047"/>
      <w:bookmarkStart w:id="1010" w:name="_Toc45027931"/>
      <w:bookmarkStart w:id="1011" w:name="_Toc45028766"/>
      <w:bookmarkStart w:id="1012" w:name="_Toc58582995"/>
      <w:r w:rsidRPr="00B3056F">
        <w:t>6.1.1</w:t>
      </w:r>
      <w:r w:rsidRPr="00B3056F">
        <w:tab/>
        <w:t>API URI</w:t>
      </w:r>
      <w:bookmarkEnd w:id="1007"/>
      <w:bookmarkEnd w:id="1008"/>
      <w:bookmarkEnd w:id="1009"/>
      <w:bookmarkEnd w:id="1010"/>
      <w:bookmarkEnd w:id="1011"/>
      <w:bookmarkEnd w:id="1012"/>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013" w:name="_Toc11338460"/>
      <w:bookmarkStart w:id="1014" w:name="_Toc27585092"/>
      <w:bookmarkStart w:id="1015" w:name="_Toc36457048"/>
      <w:bookmarkStart w:id="1016" w:name="_Toc45027932"/>
      <w:bookmarkStart w:id="1017" w:name="_Toc45028767"/>
      <w:bookmarkStart w:id="1018" w:name="_Toc58582996"/>
      <w:r w:rsidRPr="00B3056F">
        <w:t>6.1.2</w:t>
      </w:r>
      <w:r w:rsidRPr="00B3056F">
        <w:tab/>
        <w:t>Usage of HTTP</w:t>
      </w:r>
      <w:bookmarkEnd w:id="1013"/>
      <w:bookmarkEnd w:id="1014"/>
      <w:bookmarkEnd w:id="1015"/>
      <w:bookmarkEnd w:id="1016"/>
      <w:bookmarkEnd w:id="1017"/>
      <w:bookmarkEnd w:id="1018"/>
    </w:p>
    <w:p w14:paraId="029D8CD8" w14:textId="77777777" w:rsidR="00EF45DA" w:rsidRPr="00B3056F" w:rsidRDefault="00EF45DA" w:rsidP="00EF45DA">
      <w:pPr>
        <w:pStyle w:val="Heading4"/>
      </w:pPr>
      <w:bookmarkStart w:id="1019" w:name="_Toc11338461"/>
      <w:bookmarkStart w:id="1020" w:name="_Toc27585093"/>
      <w:bookmarkStart w:id="1021" w:name="_Toc36457049"/>
      <w:bookmarkStart w:id="1022" w:name="_Toc45027933"/>
      <w:bookmarkStart w:id="1023" w:name="_Toc45028768"/>
      <w:bookmarkStart w:id="1024" w:name="_Toc58582997"/>
      <w:r w:rsidRPr="00B3056F">
        <w:t>6.1.2.1</w:t>
      </w:r>
      <w:r w:rsidRPr="00B3056F">
        <w:tab/>
        <w:t>General</w:t>
      </w:r>
      <w:bookmarkEnd w:id="1019"/>
      <w:bookmarkEnd w:id="1020"/>
      <w:bookmarkEnd w:id="1021"/>
      <w:bookmarkEnd w:id="1022"/>
      <w:bookmarkEnd w:id="1023"/>
      <w:bookmarkEnd w:id="1024"/>
    </w:p>
    <w:p w14:paraId="7130E999" w14:textId="77777777" w:rsidR="00EF45DA" w:rsidRPr="00B3056F" w:rsidRDefault="00EF45DA" w:rsidP="00EF45DA">
      <w:r w:rsidRPr="00B3056F">
        <w:t>HTTP/2, as defined in IETF RFC 7540 [13], shall be used as specified in clause 5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025" w:name="_Toc11338462"/>
      <w:bookmarkStart w:id="1026" w:name="_Toc27585094"/>
      <w:bookmarkStart w:id="1027" w:name="_Toc36457050"/>
      <w:bookmarkStart w:id="1028" w:name="_Toc45027934"/>
      <w:bookmarkStart w:id="1029" w:name="_Toc45028769"/>
      <w:bookmarkStart w:id="1030" w:name="_Toc58582998"/>
      <w:r w:rsidRPr="00B3056F">
        <w:t>6.1.2.2</w:t>
      </w:r>
      <w:r w:rsidRPr="00B3056F">
        <w:tab/>
        <w:t>HTTP standard headers</w:t>
      </w:r>
      <w:bookmarkEnd w:id="1025"/>
      <w:bookmarkEnd w:id="1026"/>
      <w:bookmarkEnd w:id="1027"/>
      <w:bookmarkEnd w:id="1028"/>
      <w:bookmarkEnd w:id="1029"/>
      <w:bookmarkEnd w:id="1030"/>
    </w:p>
    <w:p w14:paraId="4C8C6A10" w14:textId="77777777" w:rsidR="00EF45DA" w:rsidRPr="00B3056F" w:rsidRDefault="00EF45DA" w:rsidP="00EF45DA">
      <w:pPr>
        <w:pStyle w:val="Heading5"/>
        <w:rPr>
          <w:lang w:eastAsia="zh-CN"/>
        </w:rPr>
      </w:pPr>
      <w:bookmarkStart w:id="1031" w:name="_Toc11338463"/>
      <w:bookmarkStart w:id="1032" w:name="_Toc27585095"/>
      <w:bookmarkStart w:id="1033" w:name="_Toc36457051"/>
      <w:bookmarkStart w:id="1034" w:name="_Toc45027935"/>
      <w:bookmarkStart w:id="1035" w:name="_Toc45028770"/>
      <w:bookmarkStart w:id="1036" w:name="_Toc58582999"/>
      <w:r w:rsidRPr="00B3056F">
        <w:t>6.1.2.2.1</w:t>
      </w:r>
      <w:r w:rsidRPr="00B3056F">
        <w:rPr>
          <w:rFonts w:hint="eastAsia"/>
          <w:lang w:eastAsia="zh-CN"/>
        </w:rPr>
        <w:tab/>
      </w:r>
      <w:r w:rsidRPr="00B3056F">
        <w:rPr>
          <w:lang w:eastAsia="zh-CN"/>
        </w:rPr>
        <w:t>General</w:t>
      </w:r>
      <w:bookmarkEnd w:id="1031"/>
      <w:bookmarkEnd w:id="1032"/>
      <w:bookmarkEnd w:id="1033"/>
      <w:bookmarkEnd w:id="1034"/>
      <w:bookmarkEnd w:id="1035"/>
      <w:bookmarkEnd w:id="1036"/>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037" w:name="_Toc11338464"/>
      <w:bookmarkStart w:id="1038" w:name="_Toc27585096"/>
      <w:bookmarkStart w:id="1039" w:name="_Toc36457052"/>
      <w:bookmarkStart w:id="1040" w:name="_Toc45027936"/>
      <w:bookmarkStart w:id="1041" w:name="_Toc45028771"/>
      <w:bookmarkStart w:id="1042" w:name="_Toc58583000"/>
      <w:r w:rsidRPr="00B3056F">
        <w:t>6.1.2.2.2</w:t>
      </w:r>
      <w:r w:rsidRPr="00B3056F">
        <w:tab/>
        <w:t>Content type</w:t>
      </w:r>
      <w:bookmarkEnd w:id="1037"/>
      <w:bookmarkEnd w:id="1038"/>
      <w:bookmarkEnd w:id="1039"/>
      <w:bookmarkEnd w:id="1040"/>
      <w:bookmarkEnd w:id="1041"/>
      <w:bookmarkEnd w:id="1042"/>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043" w:name="_Toc11338465"/>
      <w:bookmarkStart w:id="1044" w:name="_Toc27585097"/>
      <w:bookmarkStart w:id="1045" w:name="_Toc36457053"/>
      <w:bookmarkStart w:id="1046" w:name="_Toc45027937"/>
      <w:bookmarkStart w:id="1047" w:name="_Toc45028772"/>
      <w:bookmarkStart w:id="1048" w:name="_Toc58583001"/>
      <w:r w:rsidRPr="00B3056F">
        <w:rPr>
          <w:lang w:val="es-ES"/>
        </w:rPr>
        <w:t>6.1.2.2.3</w:t>
      </w:r>
      <w:r w:rsidRPr="00B3056F">
        <w:rPr>
          <w:lang w:val="es-ES"/>
        </w:rPr>
        <w:tab/>
        <w:t>Cache-Control</w:t>
      </w:r>
      <w:bookmarkEnd w:id="1043"/>
      <w:bookmarkEnd w:id="1044"/>
      <w:bookmarkEnd w:id="1045"/>
      <w:bookmarkEnd w:id="1046"/>
      <w:bookmarkEnd w:id="1047"/>
      <w:bookmarkEnd w:id="1048"/>
    </w:p>
    <w:p w14:paraId="0CCDB6E4" w14:textId="77777777" w:rsidR="00EF45DA" w:rsidRPr="00B3056F" w:rsidRDefault="00EF45DA" w:rsidP="00EF45DA">
      <w:pPr>
        <w:rPr>
          <w:lang w:val="en-US"/>
        </w:rPr>
      </w:pPr>
      <w:r w:rsidRPr="00B3056F">
        <w:rPr>
          <w:lang w:val="en-US"/>
        </w:rPr>
        <w:t xml:space="preserve">As described in IETF RFC 7234 [26] clause 5.2,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lastRenderedPageBreak/>
        <w:t>The "max-age" value shall be configurable by operator policy.</w:t>
      </w:r>
    </w:p>
    <w:p w14:paraId="26DB2F2C" w14:textId="77777777" w:rsidR="00EF45DA" w:rsidRPr="00B3056F" w:rsidRDefault="00EF45DA" w:rsidP="00EF45DA">
      <w:pPr>
        <w:pStyle w:val="Heading5"/>
        <w:rPr>
          <w:lang w:val="en-US"/>
        </w:rPr>
      </w:pPr>
      <w:bookmarkStart w:id="1049" w:name="_Toc11338466"/>
      <w:bookmarkStart w:id="1050" w:name="_Toc27585098"/>
      <w:bookmarkStart w:id="1051" w:name="_Toc36457054"/>
      <w:bookmarkStart w:id="1052" w:name="_Toc45027938"/>
      <w:bookmarkStart w:id="1053" w:name="_Toc45028773"/>
      <w:bookmarkStart w:id="1054" w:name="_Toc58583002"/>
      <w:r w:rsidRPr="00B3056F">
        <w:rPr>
          <w:lang w:val="en-US"/>
        </w:rPr>
        <w:t>6.1.2.2.4</w:t>
      </w:r>
      <w:r w:rsidRPr="00B3056F">
        <w:rPr>
          <w:lang w:val="en-US"/>
        </w:rPr>
        <w:tab/>
        <w:t>ETag</w:t>
      </w:r>
      <w:bookmarkEnd w:id="1049"/>
      <w:bookmarkEnd w:id="1050"/>
      <w:bookmarkEnd w:id="1051"/>
      <w:bookmarkEnd w:id="1052"/>
      <w:bookmarkEnd w:id="1053"/>
      <w:bookmarkEnd w:id="1054"/>
    </w:p>
    <w:p w14:paraId="41AD831A" w14:textId="77777777" w:rsidR="00EF45DA" w:rsidRPr="00B3056F" w:rsidRDefault="00EF45DA" w:rsidP="00EF45DA">
      <w:pPr>
        <w:rPr>
          <w:lang w:val="en-US"/>
        </w:rPr>
      </w:pPr>
      <w:r w:rsidRPr="00B3056F">
        <w:rPr>
          <w:lang w:val="en-US"/>
        </w:rPr>
        <w:t xml:space="preserve">As described in IETF RFC 7232 [25] clause 2.32,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055" w:name="_Toc11338467"/>
      <w:bookmarkStart w:id="1056" w:name="_Toc27585099"/>
      <w:bookmarkStart w:id="1057" w:name="_Toc36457055"/>
      <w:bookmarkStart w:id="1058" w:name="_Toc45027939"/>
      <w:bookmarkStart w:id="1059" w:name="_Toc45028774"/>
      <w:bookmarkStart w:id="1060" w:name="_Toc58583003"/>
      <w:r w:rsidRPr="00B3056F">
        <w:rPr>
          <w:lang w:val="en-US"/>
        </w:rPr>
        <w:t>6.1.2.2.5</w:t>
      </w:r>
      <w:r w:rsidRPr="00B3056F">
        <w:rPr>
          <w:lang w:val="en-US"/>
        </w:rPr>
        <w:tab/>
        <w:t>If-None-Match</w:t>
      </w:r>
      <w:bookmarkEnd w:id="1055"/>
      <w:bookmarkEnd w:id="1056"/>
      <w:bookmarkEnd w:id="1057"/>
      <w:bookmarkEnd w:id="1058"/>
      <w:bookmarkEnd w:id="1059"/>
      <w:bookmarkEnd w:id="1060"/>
    </w:p>
    <w:p w14:paraId="523B1A0E" w14:textId="77777777" w:rsidR="00EF45DA" w:rsidRPr="00B3056F" w:rsidRDefault="00EF45DA" w:rsidP="00EF45DA">
      <w:pPr>
        <w:rPr>
          <w:lang w:val="en-US"/>
        </w:rPr>
      </w:pPr>
      <w:r w:rsidRPr="00B3056F">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061" w:name="_Toc11338468"/>
      <w:bookmarkStart w:id="1062" w:name="_Toc27585100"/>
      <w:bookmarkStart w:id="1063" w:name="_Toc36457056"/>
      <w:bookmarkStart w:id="1064" w:name="_Toc45027940"/>
      <w:bookmarkStart w:id="1065" w:name="_Toc45028775"/>
      <w:bookmarkStart w:id="1066" w:name="_Toc58583004"/>
      <w:r w:rsidRPr="00B3056F">
        <w:rPr>
          <w:lang w:val="en-US"/>
        </w:rPr>
        <w:t>6.1.2.2.6</w:t>
      </w:r>
      <w:r w:rsidRPr="00B3056F">
        <w:rPr>
          <w:lang w:val="en-US"/>
        </w:rPr>
        <w:tab/>
        <w:t>Last-Modified</w:t>
      </w:r>
      <w:bookmarkEnd w:id="1061"/>
      <w:bookmarkEnd w:id="1062"/>
      <w:bookmarkEnd w:id="1063"/>
      <w:bookmarkEnd w:id="1064"/>
      <w:bookmarkEnd w:id="1065"/>
      <w:bookmarkEnd w:id="1066"/>
    </w:p>
    <w:p w14:paraId="42DB4A79" w14:textId="77777777" w:rsidR="00EF45DA" w:rsidRPr="00B3056F" w:rsidRDefault="00EF45DA" w:rsidP="00EF45DA">
      <w:pPr>
        <w:rPr>
          <w:lang w:val="en-US"/>
        </w:rPr>
      </w:pPr>
      <w:r w:rsidRPr="00B3056F">
        <w:rPr>
          <w:lang w:val="en-US"/>
        </w:rPr>
        <w:t xml:space="preserve">As described in IETF RFC 7232 [25] clause 2.2,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067" w:name="_Toc11338469"/>
      <w:bookmarkStart w:id="1068" w:name="_Toc27585101"/>
      <w:bookmarkStart w:id="1069" w:name="_Toc36457057"/>
      <w:bookmarkStart w:id="1070" w:name="_Toc45027941"/>
      <w:bookmarkStart w:id="1071" w:name="_Toc45028776"/>
      <w:bookmarkStart w:id="1072" w:name="_Toc58583005"/>
      <w:r w:rsidRPr="00B3056F">
        <w:rPr>
          <w:lang w:val="en-US"/>
        </w:rPr>
        <w:t>6.1.2.2.7</w:t>
      </w:r>
      <w:r w:rsidRPr="00B3056F">
        <w:rPr>
          <w:lang w:val="en-US"/>
        </w:rPr>
        <w:tab/>
        <w:t>If-Modified-Since</w:t>
      </w:r>
      <w:bookmarkEnd w:id="1067"/>
      <w:bookmarkEnd w:id="1068"/>
      <w:bookmarkEnd w:id="1069"/>
      <w:bookmarkEnd w:id="1070"/>
      <w:bookmarkEnd w:id="1071"/>
      <w:bookmarkEnd w:id="1072"/>
    </w:p>
    <w:p w14:paraId="28722D4D" w14:textId="77777777" w:rsidR="00EF45DA" w:rsidRPr="00B3056F" w:rsidRDefault="00EF45DA" w:rsidP="00EF45DA">
      <w:pPr>
        <w:rPr>
          <w:lang w:val="en-US"/>
        </w:rPr>
      </w:pPr>
      <w:r w:rsidRPr="00B3056F">
        <w:rPr>
          <w:lang w:val="en-US"/>
        </w:rPr>
        <w:t>As described in IETF RFC 7232 [25] clause 3.3,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073" w:name="_Toc11338470"/>
      <w:bookmarkStart w:id="1074" w:name="_Toc27585102"/>
      <w:bookmarkStart w:id="1075" w:name="_Toc36457058"/>
      <w:bookmarkStart w:id="1076" w:name="_Toc45027942"/>
      <w:bookmarkStart w:id="1077" w:name="_Toc45028777"/>
      <w:bookmarkStart w:id="1078" w:name="_Toc58583006"/>
      <w:r w:rsidRPr="00B3056F">
        <w:rPr>
          <w:lang w:val="en-US"/>
        </w:rPr>
        <w:t>6.1.2.2.8</w:t>
      </w:r>
      <w:r w:rsidRPr="00B3056F">
        <w:rPr>
          <w:lang w:val="en-US"/>
        </w:rPr>
        <w:tab/>
        <w:t>When to Use Entity-Tags and Last-Modified Dates</w:t>
      </w:r>
      <w:bookmarkEnd w:id="1073"/>
      <w:bookmarkEnd w:id="1074"/>
      <w:bookmarkEnd w:id="1075"/>
      <w:bookmarkEnd w:id="1076"/>
      <w:bookmarkEnd w:id="1077"/>
      <w:bookmarkEnd w:id="1078"/>
    </w:p>
    <w:p w14:paraId="2E456F84" w14:textId="77777777"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IETF RFC 7232 [25] clause 2.4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079" w:name="_Toc11338471"/>
      <w:bookmarkStart w:id="1080" w:name="_Toc27585103"/>
      <w:bookmarkStart w:id="1081" w:name="_Toc36457059"/>
      <w:bookmarkStart w:id="1082" w:name="_Toc45027943"/>
      <w:bookmarkStart w:id="1083" w:name="_Toc45028778"/>
      <w:bookmarkStart w:id="1084" w:name="_Toc58583007"/>
      <w:r w:rsidRPr="00B3056F">
        <w:t>6.1.2.3</w:t>
      </w:r>
      <w:r w:rsidRPr="00B3056F">
        <w:tab/>
        <w:t>HTTP custom headers</w:t>
      </w:r>
      <w:bookmarkEnd w:id="1079"/>
      <w:bookmarkEnd w:id="1080"/>
      <w:bookmarkEnd w:id="1081"/>
      <w:bookmarkEnd w:id="1082"/>
      <w:bookmarkEnd w:id="1083"/>
      <w:bookmarkEnd w:id="1084"/>
    </w:p>
    <w:p w14:paraId="66162542" w14:textId="77777777" w:rsidR="00EF45DA" w:rsidRPr="00B3056F" w:rsidRDefault="00EF45DA" w:rsidP="00EF45DA">
      <w:pPr>
        <w:pStyle w:val="Heading5"/>
        <w:rPr>
          <w:lang w:eastAsia="zh-CN"/>
        </w:rPr>
      </w:pPr>
      <w:bookmarkStart w:id="1085" w:name="_Toc11338472"/>
      <w:bookmarkStart w:id="1086" w:name="_Toc27585104"/>
      <w:bookmarkStart w:id="1087" w:name="_Toc36457060"/>
      <w:bookmarkStart w:id="1088" w:name="_Toc45027944"/>
      <w:bookmarkStart w:id="1089" w:name="_Toc45028779"/>
      <w:bookmarkStart w:id="1090" w:name="_Toc58583008"/>
      <w:r w:rsidRPr="00B3056F">
        <w:t>6.1.2.3.1</w:t>
      </w:r>
      <w:r w:rsidRPr="00B3056F">
        <w:rPr>
          <w:rFonts w:hint="eastAsia"/>
          <w:lang w:eastAsia="zh-CN"/>
        </w:rPr>
        <w:tab/>
      </w:r>
      <w:r w:rsidRPr="00B3056F">
        <w:rPr>
          <w:lang w:eastAsia="zh-CN"/>
        </w:rPr>
        <w:t>General</w:t>
      </w:r>
      <w:bookmarkEnd w:id="1085"/>
      <w:bookmarkEnd w:id="1086"/>
      <w:bookmarkEnd w:id="1087"/>
      <w:bookmarkEnd w:id="1088"/>
      <w:bookmarkEnd w:id="1089"/>
      <w:bookmarkEnd w:id="1090"/>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091" w:name="_Toc11338473"/>
      <w:bookmarkStart w:id="1092" w:name="_Toc27585105"/>
      <w:bookmarkStart w:id="1093" w:name="_Toc36457061"/>
      <w:bookmarkStart w:id="1094" w:name="_Toc45027945"/>
      <w:bookmarkStart w:id="1095" w:name="_Toc45028780"/>
      <w:bookmarkStart w:id="1096" w:name="_Toc58583009"/>
      <w:r w:rsidRPr="00B3056F">
        <w:t>6.1.3</w:t>
      </w:r>
      <w:r w:rsidRPr="00B3056F">
        <w:tab/>
        <w:t>Resources</w:t>
      </w:r>
      <w:bookmarkEnd w:id="1091"/>
      <w:bookmarkEnd w:id="1092"/>
      <w:bookmarkEnd w:id="1093"/>
      <w:bookmarkEnd w:id="1094"/>
      <w:bookmarkEnd w:id="1095"/>
      <w:bookmarkEnd w:id="1096"/>
    </w:p>
    <w:p w14:paraId="7DF74F13" w14:textId="77777777" w:rsidR="00EF45DA" w:rsidRPr="00B3056F" w:rsidRDefault="00EF45DA" w:rsidP="00EF45DA">
      <w:pPr>
        <w:pStyle w:val="Heading4"/>
      </w:pPr>
      <w:bookmarkStart w:id="1097" w:name="_Toc11338474"/>
      <w:bookmarkStart w:id="1098" w:name="_Toc27585106"/>
      <w:bookmarkStart w:id="1099" w:name="_Toc36457062"/>
      <w:bookmarkStart w:id="1100" w:name="_Toc45027946"/>
      <w:bookmarkStart w:id="1101" w:name="_Toc45028781"/>
      <w:bookmarkStart w:id="1102" w:name="_Toc58583010"/>
      <w:r w:rsidRPr="00B3056F">
        <w:t>6.1.3.1</w:t>
      </w:r>
      <w:r w:rsidRPr="00B3056F">
        <w:tab/>
        <w:t>Overview</w:t>
      </w:r>
      <w:bookmarkEnd w:id="1097"/>
      <w:bookmarkEnd w:id="1098"/>
      <w:bookmarkEnd w:id="1099"/>
      <w:bookmarkEnd w:id="1100"/>
      <w:bookmarkEnd w:id="1101"/>
      <w:bookmarkEnd w:id="1102"/>
    </w:p>
    <w:p w14:paraId="13A19998" w14:textId="77777777" w:rsidR="00EF45DA" w:rsidRPr="00B3056F" w:rsidRDefault="00EF45DA" w:rsidP="00EF45DA"/>
    <w:p w14:paraId="398E2247" w14:textId="48ED1B24" w:rsidR="00EF45DA" w:rsidRPr="00B3056F" w:rsidRDefault="00FC4719" w:rsidP="00EF45DA">
      <w:pPr>
        <w:pStyle w:val="TH"/>
        <w:rPr>
          <w:lang w:val="en-US"/>
        </w:rPr>
      </w:pPr>
      <w:r>
        <w:rPr>
          <w:rFonts w:eastAsia="DengXian"/>
        </w:rPr>
        <w:object w:dxaOrig="9997" w:dyaOrig="13525" w14:anchorId="5FCC7EEE">
          <v:shape id="_x0000_i1105" type="#_x0000_t75" style="width:481.25pt;height:651.7pt" o:ole="">
            <v:imagedata r:id="rId172" o:title=""/>
          </v:shape>
          <o:OLEObject Type="Embed" ProgID="Visio.Drawing.15" ShapeID="_x0000_i1105" DrawAspect="Content" ObjectID="_1669196371" r:id="rId173"/>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30"/>
        <w:gridCol w:w="2609"/>
        <w:gridCol w:w="10"/>
        <w:gridCol w:w="6"/>
        <w:gridCol w:w="2734"/>
        <w:gridCol w:w="52"/>
        <w:gridCol w:w="48"/>
        <w:gridCol w:w="861"/>
        <w:gridCol w:w="67"/>
        <w:gridCol w:w="64"/>
        <w:gridCol w:w="2890"/>
        <w:gridCol w:w="114"/>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3"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lastRenderedPageBreak/>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103" w:name="_Toc11338475"/>
      <w:bookmarkStart w:id="1104" w:name="_Toc27585107"/>
      <w:bookmarkStart w:id="1105" w:name="_Toc36457063"/>
      <w:bookmarkStart w:id="1106" w:name="_Toc45027947"/>
      <w:bookmarkStart w:id="1107" w:name="_Toc45028782"/>
      <w:bookmarkStart w:id="1108" w:name="_Toc58583011"/>
      <w:r w:rsidRPr="00B3056F">
        <w:t>6.1.3.2</w:t>
      </w:r>
      <w:r w:rsidRPr="00B3056F">
        <w:tab/>
        <w:t>Resource: Nssai</w:t>
      </w:r>
      <w:bookmarkEnd w:id="1103"/>
      <w:bookmarkEnd w:id="1104"/>
      <w:r w:rsidRPr="00B3056F">
        <w:t xml:space="preserve"> (Document)</w:t>
      </w:r>
      <w:bookmarkEnd w:id="1105"/>
      <w:bookmarkEnd w:id="1106"/>
      <w:bookmarkEnd w:id="1107"/>
      <w:bookmarkEnd w:id="1108"/>
    </w:p>
    <w:p w14:paraId="66E6E3CD" w14:textId="77777777" w:rsidR="00EF45DA" w:rsidRPr="00B3056F" w:rsidRDefault="00EF45DA" w:rsidP="00EF45DA">
      <w:pPr>
        <w:pStyle w:val="Heading5"/>
      </w:pPr>
      <w:bookmarkStart w:id="1109" w:name="_Toc11338476"/>
      <w:bookmarkStart w:id="1110" w:name="_Toc27585108"/>
      <w:bookmarkStart w:id="1111" w:name="_Toc36457064"/>
      <w:bookmarkStart w:id="1112" w:name="_Toc45027948"/>
      <w:bookmarkStart w:id="1113" w:name="_Toc45028783"/>
      <w:bookmarkStart w:id="1114" w:name="_Toc58583012"/>
      <w:r w:rsidRPr="00B3056F">
        <w:t>6.1.3.2.1</w:t>
      </w:r>
      <w:r w:rsidRPr="00B3056F">
        <w:tab/>
        <w:t>Description</w:t>
      </w:r>
      <w:bookmarkEnd w:id="1109"/>
      <w:bookmarkEnd w:id="1110"/>
      <w:bookmarkEnd w:id="1111"/>
      <w:bookmarkEnd w:id="1112"/>
      <w:bookmarkEnd w:id="1113"/>
      <w:bookmarkEnd w:id="1114"/>
    </w:p>
    <w:p w14:paraId="42BE1D8B" w14:textId="57819543" w:rsidR="00EF45DA" w:rsidRPr="00B3056F" w:rsidRDefault="00EF45DA" w:rsidP="00EF45DA">
      <w:r w:rsidRPr="00B3056F">
        <w:t>This resource represents the subscribed Nssai for a SUPI. It is queried by the AMF before registering, and is used to assist network slice selection. See 5.2.2.2.2 and 3GPP TS 23.501 [2] clause 5.15.3. It is also queried by the PGW-C+SMF during PDN connection establishment in the EPC, and is used to select the S-NSSAI provided to the UE, see 3GPP TS 23.50</w:t>
      </w:r>
      <w:r w:rsidR="00253A2F">
        <w:t>2</w:t>
      </w:r>
      <w:r w:rsidRPr="00B3056F">
        <w:t> [</w:t>
      </w:r>
      <w:r w:rsidR="00253A2F">
        <w:t>3</w:t>
      </w:r>
      <w:r w:rsidRPr="00B3056F">
        <w:t>] clause 4.11.0a.5.</w:t>
      </w:r>
    </w:p>
    <w:p w14:paraId="128030D2" w14:textId="77777777" w:rsidR="00EF45DA" w:rsidRPr="00B3056F" w:rsidRDefault="00EF45DA" w:rsidP="00EF45DA">
      <w:pPr>
        <w:pStyle w:val="Heading5"/>
      </w:pPr>
      <w:bookmarkStart w:id="1115" w:name="_Toc11338477"/>
      <w:bookmarkStart w:id="1116" w:name="_Toc27585109"/>
      <w:bookmarkStart w:id="1117" w:name="_Toc36457065"/>
      <w:bookmarkStart w:id="1118" w:name="_Toc45027949"/>
      <w:bookmarkStart w:id="1119" w:name="_Toc45028784"/>
      <w:bookmarkStart w:id="1120" w:name="_Toc58583013"/>
      <w:r w:rsidRPr="00B3056F">
        <w:t>6.1.3.2.2</w:t>
      </w:r>
      <w:r w:rsidRPr="00B3056F">
        <w:tab/>
        <w:t>Resource Definition</w:t>
      </w:r>
      <w:bookmarkEnd w:id="1115"/>
      <w:bookmarkEnd w:id="1116"/>
      <w:bookmarkEnd w:id="1117"/>
      <w:bookmarkEnd w:id="1118"/>
      <w:bookmarkEnd w:id="1119"/>
      <w:bookmarkEnd w:id="1120"/>
    </w:p>
    <w:p w14:paraId="5ADD9B2A" w14:textId="19C4A60E"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F45DA">
      <w:pPr>
        <w:rPr>
          <w:rFonts w:ascii="Arial" w:hAnsi="Arial" w:cs="Arial"/>
        </w:rPr>
      </w:pPr>
      <w:r w:rsidRPr="00B3056F">
        <w:t>This resource shall support the resource URI variables defined in table 6.1.3.2.2-1</w:t>
      </w:r>
      <w:r w:rsidRPr="00B3056F">
        <w:rPr>
          <w:rFonts w:ascii="Arial" w:hAnsi="Arial" w:cs="Arial"/>
        </w:rPr>
        <w:t>.</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1E60C072" w:rsidR="00307160" w:rsidRPr="00B3056F" w:rsidRDefault="00307160" w:rsidP="000415E9">
            <w:pPr>
              <w:pStyle w:val="TAL"/>
            </w:pPr>
            <w:r w:rsidRPr="00B3056F">
              <w:t>Represents the Subscription Permanent Identifier (see 3GPP TS 23.501 [2] clause 5.9.2)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121" w:name="_Toc11338478"/>
      <w:bookmarkStart w:id="1122" w:name="_Toc27585110"/>
      <w:bookmarkStart w:id="1123" w:name="_Toc36457066"/>
      <w:bookmarkStart w:id="1124" w:name="_Toc45027950"/>
      <w:bookmarkStart w:id="1125" w:name="_Toc45028785"/>
      <w:bookmarkStart w:id="1126" w:name="_Toc58583014"/>
      <w:r w:rsidRPr="00B3056F">
        <w:t>6.1.3.2.3</w:t>
      </w:r>
      <w:r w:rsidRPr="00B3056F">
        <w:tab/>
        <w:t>Resource Standard Methods</w:t>
      </w:r>
      <w:bookmarkEnd w:id="1121"/>
      <w:bookmarkEnd w:id="1122"/>
      <w:bookmarkEnd w:id="1123"/>
      <w:bookmarkEnd w:id="1124"/>
      <w:bookmarkEnd w:id="1125"/>
      <w:bookmarkEnd w:id="1126"/>
    </w:p>
    <w:p w14:paraId="7C675B94" w14:textId="77777777" w:rsidR="00EF45DA" w:rsidRPr="00B3056F" w:rsidRDefault="00EF45DA" w:rsidP="00EF45DA">
      <w:pPr>
        <w:pStyle w:val="Heading6"/>
      </w:pPr>
      <w:bookmarkStart w:id="1127" w:name="_Toc11338479"/>
      <w:bookmarkStart w:id="1128" w:name="_Toc27585111"/>
      <w:bookmarkStart w:id="1129" w:name="_Toc36457067"/>
      <w:bookmarkStart w:id="1130" w:name="_Toc45027951"/>
      <w:bookmarkStart w:id="1131" w:name="_Toc45028786"/>
      <w:bookmarkStart w:id="1132" w:name="_Toc58583015"/>
      <w:r w:rsidRPr="00B3056F">
        <w:t>6.1.3.2.3.1</w:t>
      </w:r>
      <w:r w:rsidRPr="00B3056F">
        <w:tab/>
        <w:t>GET</w:t>
      </w:r>
      <w:bookmarkEnd w:id="1127"/>
      <w:bookmarkEnd w:id="1128"/>
      <w:bookmarkEnd w:id="1129"/>
      <w:bookmarkEnd w:id="1130"/>
      <w:bookmarkEnd w:id="1131"/>
      <w:bookmarkEnd w:id="1132"/>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77777777" w:rsidR="00EF45DA" w:rsidRPr="00B3056F" w:rsidRDefault="00EF45DA" w:rsidP="001330D7">
            <w:pPr>
              <w:pStyle w:val="TAL"/>
            </w:pPr>
            <w:r w:rsidRPr="00B3056F">
              <w:rPr>
                <w:rFonts w:cs="Arial"/>
                <w:szCs w:val="18"/>
              </w:rPr>
              <w:t>see 3GPP TS 29.500 [4] clause 6.6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lastRenderedPageBreak/>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282326C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77777777" w:rsidR="009E79F6" w:rsidRPr="00D67AB2" w:rsidRDefault="009E79F6"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77777777"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77777777" w:rsidR="009E79F6" w:rsidRPr="00D67AB2" w:rsidRDefault="009E79F6"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7777777"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77777777"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133" w:name="_Toc11338480"/>
      <w:bookmarkStart w:id="1134" w:name="_Toc27585112"/>
      <w:bookmarkStart w:id="1135" w:name="_Toc36457068"/>
      <w:bookmarkStart w:id="1136" w:name="_Toc45027952"/>
      <w:bookmarkStart w:id="1137" w:name="_Toc45028787"/>
      <w:bookmarkStart w:id="1138" w:name="_Toc58583016"/>
      <w:r w:rsidRPr="00B3056F">
        <w:t>6.1.3.3</w:t>
      </w:r>
      <w:r w:rsidRPr="00B3056F">
        <w:tab/>
        <w:t>Resource: SdmSubscriptions</w:t>
      </w:r>
      <w:bookmarkEnd w:id="1133"/>
      <w:bookmarkEnd w:id="1134"/>
      <w:r w:rsidRPr="00B3056F">
        <w:t xml:space="preserve"> (Collection)</w:t>
      </w:r>
      <w:bookmarkEnd w:id="1135"/>
      <w:bookmarkEnd w:id="1136"/>
      <w:bookmarkEnd w:id="1137"/>
      <w:bookmarkEnd w:id="1138"/>
    </w:p>
    <w:p w14:paraId="5379387F" w14:textId="77777777" w:rsidR="00EF45DA" w:rsidRPr="00B3056F" w:rsidRDefault="00EF45DA" w:rsidP="00EF45DA">
      <w:pPr>
        <w:pStyle w:val="Heading5"/>
      </w:pPr>
      <w:bookmarkStart w:id="1139" w:name="_Toc11338481"/>
      <w:bookmarkStart w:id="1140" w:name="_Toc27585113"/>
      <w:bookmarkStart w:id="1141" w:name="_Toc36457069"/>
      <w:bookmarkStart w:id="1142" w:name="_Toc45027953"/>
      <w:bookmarkStart w:id="1143" w:name="_Toc45028788"/>
      <w:bookmarkStart w:id="1144" w:name="_Toc58583017"/>
      <w:r w:rsidRPr="00B3056F">
        <w:t>6.1.3.3.1</w:t>
      </w:r>
      <w:r w:rsidRPr="00B3056F">
        <w:tab/>
        <w:t>Description</w:t>
      </w:r>
      <w:bookmarkEnd w:id="1139"/>
      <w:bookmarkEnd w:id="1140"/>
      <w:bookmarkEnd w:id="1141"/>
      <w:bookmarkEnd w:id="1142"/>
      <w:bookmarkEnd w:id="1143"/>
      <w:bookmarkEnd w:id="1144"/>
    </w:p>
    <w:p w14:paraId="6C794211" w14:textId="77777777" w:rsidR="00EF45DA" w:rsidRPr="00B3056F" w:rsidRDefault="00EF45DA" w:rsidP="00EF45DA">
      <w:r w:rsidRPr="00B3056F">
        <w:t>This resource is used to represent subscriptions to notifications.</w:t>
      </w:r>
    </w:p>
    <w:p w14:paraId="02E86F87" w14:textId="77777777" w:rsidR="00EF45DA" w:rsidRPr="00B3056F" w:rsidRDefault="00EF45DA" w:rsidP="00EF45DA">
      <w:pPr>
        <w:pStyle w:val="Heading5"/>
      </w:pPr>
      <w:bookmarkStart w:id="1145" w:name="_Toc11338482"/>
      <w:bookmarkStart w:id="1146" w:name="_Toc27585114"/>
      <w:bookmarkStart w:id="1147" w:name="_Toc36457070"/>
      <w:bookmarkStart w:id="1148" w:name="_Toc45027954"/>
      <w:bookmarkStart w:id="1149" w:name="_Toc45028789"/>
      <w:bookmarkStart w:id="1150" w:name="_Toc58583018"/>
      <w:r w:rsidRPr="00B3056F">
        <w:t>6.1.3.3.2</w:t>
      </w:r>
      <w:r w:rsidRPr="00B3056F">
        <w:tab/>
        <w:t>Resource Definition</w:t>
      </w:r>
      <w:bookmarkEnd w:id="1145"/>
      <w:bookmarkEnd w:id="1146"/>
      <w:bookmarkEnd w:id="1147"/>
      <w:bookmarkEnd w:id="1148"/>
      <w:bookmarkEnd w:id="1149"/>
      <w:bookmarkEnd w:id="1150"/>
    </w:p>
    <w:p w14:paraId="2A0B5082" w14:textId="1C46241E"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F45DA">
      <w:pPr>
        <w:rPr>
          <w:rFonts w:ascii="Arial" w:hAnsi="Arial" w:cs="Arial"/>
        </w:rPr>
      </w:pPr>
      <w:r w:rsidRPr="00B3056F">
        <w:t>This resource shall support the resource URI variables defined in table 6.1.3.3.2-1</w:t>
      </w:r>
      <w:r w:rsidRPr="00B3056F">
        <w:rPr>
          <w:rFonts w:ascii="Arial" w:hAnsi="Arial" w:cs="Arial"/>
        </w:rPr>
        <w:t>.</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78693BE8" w:rsidR="00307160" w:rsidRPr="00B3056F" w:rsidRDefault="00307160" w:rsidP="00307160">
            <w:pPr>
              <w:pStyle w:val="TAL"/>
            </w:pPr>
            <w:r w:rsidRPr="00B3056F">
              <w:t>Represents the Subscription Permanent Identifier (see 3GPP TS 23.501 [2] clause 5.9.2)</w:t>
            </w:r>
            <w:r w:rsidRPr="00B3056F">
              <w:rPr>
                <w:rFonts w:hint="eastAsia"/>
                <w:lang w:eastAsia="zh-CN"/>
              </w:rPr>
              <w:t xml:space="preserve"> or </w:t>
            </w:r>
            <w:r w:rsidRPr="00B3056F">
              <w:t>Generic Public Subscription Identifier (see 3GPP TS 23.501 [2] clause 5.9.8)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151" w:name="_Toc11338483"/>
      <w:bookmarkStart w:id="1152" w:name="_Toc27585115"/>
      <w:bookmarkStart w:id="1153" w:name="_Toc36457071"/>
      <w:bookmarkStart w:id="1154" w:name="_Toc45027955"/>
      <w:bookmarkStart w:id="1155" w:name="_Toc45028790"/>
      <w:bookmarkStart w:id="1156" w:name="_Toc58583019"/>
      <w:r w:rsidRPr="00B3056F">
        <w:t>6.1.3.3.3</w:t>
      </w:r>
      <w:r w:rsidRPr="00B3056F">
        <w:tab/>
        <w:t>Resource Standard Methods</w:t>
      </w:r>
      <w:bookmarkEnd w:id="1151"/>
      <w:bookmarkEnd w:id="1152"/>
      <w:bookmarkEnd w:id="1153"/>
      <w:bookmarkEnd w:id="1154"/>
      <w:bookmarkEnd w:id="1155"/>
      <w:bookmarkEnd w:id="1156"/>
    </w:p>
    <w:p w14:paraId="33F66798" w14:textId="77777777" w:rsidR="00EF45DA" w:rsidRPr="00B3056F" w:rsidRDefault="00EF45DA" w:rsidP="00EF45DA">
      <w:pPr>
        <w:pStyle w:val="Heading6"/>
      </w:pPr>
      <w:bookmarkStart w:id="1157" w:name="_Toc11338484"/>
      <w:bookmarkStart w:id="1158" w:name="_Toc27585116"/>
      <w:bookmarkStart w:id="1159" w:name="_Toc36457072"/>
      <w:bookmarkStart w:id="1160" w:name="_Toc45027956"/>
      <w:bookmarkStart w:id="1161" w:name="_Toc45028791"/>
      <w:bookmarkStart w:id="1162" w:name="_Toc58583020"/>
      <w:r w:rsidRPr="00B3056F">
        <w:t>6.1.3.3.3.1</w:t>
      </w:r>
      <w:r w:rsidRPr="00B3056F">
        <w:tab/>
        <w:t>POST</w:t>
      </w:r>
      <w:bookmarkEnd w:id="1157"/>
      <w:bookmarkEnd w:id="1158"/>
      <w:bookmarkEnd w:id="1159"/>
      <w:bookmarkEnd w:id="1160"/>
      <w:bookmarkEnd w:id="1161"/>
      <w:bookmarkEnd w:id="1162"/>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lastRenderedPageBreak/>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49E4517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163" w:name="_Toc11338485"/>
      <w:bookmarkStart w:id="1164" w:name="_Toc27585117"/>
      <w:bookmarkStart w:id="1165"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166" w:name="_Toc45027957"/>
      <w:bookmarkStart w:id="1167" w:name="_Toc45028792"/>
      <w:bookmarkStart w:id="1168" w:name="_Toc58583021"/>
      <w:r w:rsidRPr="00B3056F">
        <w:t>6.1.3.4</w:t>
      </w:r>
      <w:r w:rsidRPr="00B3056F">
        <w:tab/>
        <w:t>Resource: Individual subscription</w:t>
      </w:r>
      <w:bookmarkEnd w:id="1163"/>
      <w:bookmarkEnd w:id="1164"/>
      <w:r w:rsidRPr="00B3056F">
        <w:t xml:space="preserve"> (Document)</w:t>
      </w:r>
      <w:bookmarkEnd w:id="1165"/>
      <w:bookmarkEnd w:id="1166"/>
      <w:bookmarkEnd w:id="1167"/>
      <w:bookmarkEnd w:id="1168"/>
    </w:p>
    <w:p w14:paraId="6BEB3293" w14:textId="77777777" w:rsidR="00EF45DA" w:rsidRPr="00B3056F" w:rsidRDefault="00EF45DA" w:rsidP="00EF45DA">
      <w:pPr>
        <w:pStyle w:val="Heading5"/>
      </w:pPr>
      <w:bookmarkStart w:id="1169" w:name="_Toc11338486"/>
      <w:bookmarkStart w:id="1170" w:name="_Toc27585118"/>
      <w:bookmarkStart w:id="1171" w:name="_Toc36457074"/>
      <w:bookmarkStart w:id="1172" w:name="_Toc45027958"/>
      <w:bookmarkStart w:id="1173" w:name="_Toc45028793"/>
      <w:bookmarkStart w:id="1174" w:name="_Toc58583022"/>
      <w:r w:rsidRPr="00B3056F">
        <w:t>6.1.3.4.1</w:t>
      </w:r>
      <w:r w:rsidRPr="00B3056F">
        <w:tab/>
        <w:t>Description</w:t>
      </w:r>
      <w:bookmarkEnd w:id="1169"/>
      <w:bookmarkEnd w:id="1170"/>
      <w:bookmarkEnd w:id="1171"/>
      <w:bookmarkEnd w:id="1172"/>
      <w:bookmarkEnd w:id="1173"/>
      <w:bookmarkEnd w:id="1174"/>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175" w:name="_Toc11338487"/>
      <w:bookmarkStart w:id="1176" w:name="_Toc27585119"/>
      <w:bookmarkStart w:id="1177" w:name="_Toc36457075"/>
      <w:bookmarkStart w:id="1178" w:name="_Toc45027959"/>
      <w:bookmarkStart w:id="1179" w:name="_Toc45028794"/>
      <w:bookmarkStart w:id="1180" w:name="_Toc58583023"/>
      <w:r w:rsidRPr="00B3056F">
        <w:t>6.1.3.4.2</w:t>
      </w:r>
      <w:r w:rsidRPr="00B3056F">
        <w:tab/>
        <w:t>Resource Definition</w:t>
      </w:r>
      <w:bookmarkEnd w:id="1175"/>
      <w:bookmarkEnd w:id="1176"/>
      <w:bookmarkEnd w:id="1177"/>
      <w:bookmarkEnd w:id="1178"/>
      <w:bookmarkEnd w:id="1179"/>
      <w:bookmarkEnd w:id="1180"/>
    </w:p>
    <w:p w14:paraId="044F5C6A" w14:textId="0459E612"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F45DA">
      <w:pPr>
        <w:rPr>
          <w:rFonts w:ascii="Arial" w:hAnsi="Arial" w:cs="Arial"/>
        </w:rPr>
      </w:pPr>
      <w:r w:rsidRPr="00B3056F">
        <w:t>This resource shall support the resource URI variables defined in table 6.1.3.4.2-1</w:t>
      </w:r>
      <w:r w:rsidRPr="00B3056F">
        <w:rPr>
          <w:rFonts w:ascii="Arial" w:hAnsi="Arial" w:cs="Arial"/>
        </w:rPr>
        <w:t>.</w:t>
      </w:r>
    </w:p>
    <w:p w14:paraId="524F56CD" w14:textId="77777777" w:rsidR="00EF45DA" w:rsidRPr="00B3056F" w:rsidRDefault="00EF45DA" w:rsidP="00EF45DA">
      <w:pPr>
        <w:pStyle w:val="TH"/>
        <w:rPr>
          <w:rFonts w:cs="Arial"/>
        </w:rPr>
      </w:pPr>
      <w:r w:rsidRPr="00B3056F">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2DE7AC37" w:rsidR="00307160" w:rsidRPr="00B3056F" w:rsidRDefault="00307160" w:rsidP="00307160">
            <w:pPr>
              <w:pStyle w:val="TAL"/>
            </w:pPr>
            <w:r w:rsidRPr="00B3056F">
              <w:t>Represents the Subscription Permanent Identifier (see 3GPP TS 23.501 [2] clause 5.9.2) or 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181" w:name="_Toc11338488"/>
      <w:bookmarkStart w:id="1182" w:name="_Toc27585120"/>
      <w:bookmarkStart w:id="1183" w:name="_Toc36457076"/>
      <w:bookmarkStart w:id="1184" w:name="_Toc45027960"/>
      <w:bookmarkStart w:id="1185" w:name="_Toc45028795"/>
      <w:bookmarkStart w:id="1186" w:name="_Toc58583024"/>
      <w:r w:rsidRPr="00B3056F">
        <w:t>6.1.3.4.3</w:t>
      </w:r>
      <w:r w:rsidRPr="00B3056F">
        <w:tab/>
        <w:t>Resource Standard Methods</w:t>
      </w:r>
      <w:bookmarkEnd w:id="1181"/>
      <w:bookmarkEnd w:id="1182"/>
      <w:bookmarkEnd w:id="1183"/>
      <w:bookmarkEnd w:id="1184"/>
      <w:bookmarkEnd w:id="1185"/>
      <w:bookmarkEnd w:id="1186"/>
    </w:p>
    <w:p w14:paraId="7564D1AE" w14:textId="77777777" w:rsidR="00EF45DA" w:rsidRPr="00B3056F" w:rsidRDefault="00EF45DA" w:rsidP="00EF45DA">
      <w:pPr>
        <w:pStyle w:val="Heading6"/>
      </w:pPr>
      <w:bookmarkStart w:id="1187" w:name="_Toc11338489"/>
      <w:bookmarkStart w:id="1188" w:name="_Toc27585121"/>
      <w:bookmarkStart w:id="1189" w:name="_Toc36457077"/>
      <w:bookmarkStart w:id="1190" w:name="_Toc45027961"/>
      <w:bookmarkStart w:id="1191" w:name="_Toc45028796"/>
      <w:bookmarkStart w:id="1192" w:name="_Toc58583025"/>
      <w:r w:rsidRPr="00B3056F">
        <w:t>6.1.3.4.3.1</w:t>
      </w:r>
      <w:r w:rsidRPr="00B3056F">
        <w:tab/>
        <w:t>DELETE</w:t>
      </w:r>
      <w:bookmarkEnd w:id="1187"/>
      <w:bookmarkEnd w:id="1188"/>
      <w:bookmarkEnd w:id="1189"/>
      <w:bookmarkEnd w:id="1190"/>
      <w:bookmarkEnd w:id="1191"/>
      <w:bookmarkEnd w:id="1192"/>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07DBF97D"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EF45DA">
      <w:pPr>
        <w:pStyle w:val="Heading6"/>
      </w:pPr>
      <w:bookmarkStart w:id="1193" w:name="_Toc11338490"/>
      <w:bookmarkStart w:id="1194" w:name="_Toc27585122"/>
      <w:bookmarkStart w:id="1195" w:name="_Toc36457078"/>
      <w:bookmarkStart w:id="1196" w:name="_Toc45027962"/>
      <w:bookmarkStart w:id="1197" w:name="_Toc45028797"/>
      <w:bookmarkStart w:id="1198" w:name="_Toc58583026"/>
      <w:r w:rsidRPr="00B3056F">
        <w:t>6.1.3.4.3.2</w:t>
      </w:r>
      <w:r w:rsidRPr="00B3056F">
        <w:tab/>
        <w:t>PATCH</w:t>
      </w:r>
      <w:bookmarkEnd w:id="1193"/>
      <w:bookmarkEnd w:id="1194"/>
      <w:bookmarkEnd w:id="1195"/>
      <w:bookmarkEnd w:id="1196"/>
      <w:bookmarkEnd w:id="1197"/>
      <w:bookmarkEnd w:id="1198"/>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77777777" w:rsidR="00EF45DA" w:rsidRPr="00B3056F" w:rsidRDefault="00EF45DA" w:rsidP="001330D7">
            <w:pPr>
              <w:pStyle w:val="TAL"/>
            </w:pPr>
            <w:r w:rsidRPr="00B3056F">
              <w:t>see 3GPP TS 29.500 [4] clause 6.6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lastRenderedPageBreak/>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1CFEE5B0"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199" w:name="_Toc11338491"/>
      <w:bookmarkStart w:id="1200" w:name="_Toc27585123"/>
      <w:bookmarkStart w:id="1201" w:name="_Toc36457079"/>
      <w:bookmarkStart w:id="1202" w:name="_Toc45027963"/>
      <w:bookmarkStart w:id="1203" w:name="_Toc45028798"/>
      <w:bookmarkStart w:id="1204" w:name="_Toc58583027"/>
      <w:r w:rsidRPr="00B3056F">
        <w:t>6.1.3.5</w:t>
      </w:r>
      <w:r w:rsidRPr="00B3056F">
        <w:tab/>
        <w:t>Resource: AccessAndMobilitySubscriptionData</w:t>
      </w:r>
      <w:bookmarkEnd w:id="1199"/>
      <w:bookmarkEnd w:id="1200"/>
      <w:r w:rsidRPr="00B3056F">
        <w:t xml:space="preserve"> (Document)</w:t>
      </w:r>
      <w:bookmarkEnd w:id="1201"/>
      <w:bookmarkEnd w:id="1202"/>
      <w:bookmarkEnd w:id="1203"/>
      <w:bookmarkEnd w:id="1204"/>
    </w:p>
    <w:p w14:paraId="2AE367AE" w14:textId="77777777" w:rsidR="00EF45DA" w:rsidRPr="00B3056F" w:rsidRDefault="00EF45DA" w:rsidP="00EF45DA">
      <w:pPr>
        <w:pStyle w:val="Heading5"/>
      </w:pPr>
      <w:bookmarkStart w:id="1205" w:name="_Toc11338492"/>
      <w:bookmarkStart w:id="1206" w:name="_Toc27585124"/>
      <w:bookmarkStart w:id="1207" w:name="_Toc36457080"/>
      <w:bookmarkStart w:id="1208" w:name="_Toc45027964"/>
      <w:bookmarkStart w:id="1209" w:name="_Toc45028799"/>
      <w:bookmarkStart w:id="1210" w:name="_Toc58583028"/>
      <w:r w:rsidRPr="00B3056F">
        <w:t>6.1.3.5.1</w:t>
      </w:r>
      <w:r w:rsidRPr="00B3056F">
        <w:tab/>
        <w:t>Description</w:t>
      </w:r>
      <w:bookmarkEnd w:id="1205"/>
      <w:bookmarkEnd w:id="1206"/>
      <w:bookmarkEnd w:id="1207"/>
      <w:bookmarkEnd w:id="1208"/>
      <w:bookmarkEnd w:id="1209"/>
      <w:bookmarkEnd w:id="1210"/>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211" w:name="_Toc11338493"/>
      <w:bookmarkStart w:id="1212" w:name="_Toc27585125"/>
      <w:bookmarkStart w:id="1213" w:name="_Toc36457081"/>
      <w:bookmarkStart w:id="1214" w:name="_Toc45027965"/>
      <w:bookmarkStart w:id="1215" w:name="_Toc45028800"/>
      <w:bookmarkStart w:id="1216" w:name="_Toc58583029"/>
      <w:r w:rsidRPr="00B3056F">
        <w:t>6.1.3.5.2</w:t>
      </w:r>
      <w:r w:rsidRPr="00B3056F">
        <w:tab/>
        <w:t>Resource Definition</w:t>
      </w:r>
      <w:bookmarkEnd w:id="1211"/>
      <w:bookmarkEnd w:id="1212"/>
      <w:bookmarkEnd w:id="1213"/>
      <w:bookmarkEnd w:id="1214"/>
      <w:bookmarkEnd w:id="1215"/>
      <w:bookmarkEnd w:id="1216"/>
    </w:p>
    <w:p w14:paraId="7DCEE1D9" w14:textId="142AFE7C"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F45DA">
      <w:pPr>
        <w:rPr>
          <w:rFonts w:ascii="Arial" w:hAnsi="Arial" w:cs="Arial"/>
        </w:rPr>
      </w:pPr>
      <w:r w:rsidRPr="00B3056F">
        <w:t>This resource shall support the resource URI variables defined in table 6.1.3.5.2-1</w:t>
      </w:r>
      <w:r w:rsidRPr="00B3056F">
        <w:rPr>
          <w:rFonts w:ascii="Arial" w:hAnsi="Arial" w:cs="Arial"/>
        </w:rPr>
        <w:t>.</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32FFAB3F"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217" w:name="_Toc11338494"/>
      <w:bookmarkStart w:id="1218" w:name="_Toc27585126"/>
      <w:bookmarkStart w:id="1219" w:name="_Toc36457082"/>
      <w:bookmarkStart w:id="1220" w:name="_Toc45027966"/>
      <w:bookmarkStart w:id="1221" w:name="_Toc45028801"/>
      <w:bookmarkStart w:id="1222" w:name="_Toc58583030"/>
      <w:r w:rsidRPr="00B3056F">
        <w:t>6.1.3.5.3</w:t>
      </w:r>
      <w:r w:rsidRPr="00B3056F">
        <w:tab/>
        <w:t>Resource Standard Methods</w:t>
      </w:r>
      <w:bookmarkEnd w:id="1217"/>
      <w:bookmarkEnd w:id="1218"/>
      <w:bookmarkEnd w:id="1219"/>
      <w:bookmarkEnd w:id="1220"/>
      <w:bookmarkEnd w:id="1221"/>
      <w:bookmarkEnd w:id="1222"/>
    </w:p>
    <w:p w14:paraId="606FE9A4" w14:textId="77777777" w:rsidR="00EF45DA" w:rsidRPr="00B3056F" w:rsidRDefault="00EF45DA" w:rsidP="00EF45DA">
      <w:pPr>
        <w:pStyle w:val="Heading6"/>
      </w:pPr>
      <w:bookmarkStart w:id="1223" w:name="_Toc11338495"/>
      <w:bookmarkStart w:id="1224" w:name="_Toc27585127"/>
      <w:bookmarkStart w:id="1225" w:name="_Toc36457083"/>
      <w:bookmarkStart w:id="1226" w:name="_Toc45027967"/>
      <w:bookmarkStart w:id="1227" w:name="_Toc45028802"/>
      <w:bookmarkStart w:id="1228" w:name="_Toc58583031"/>
      <w:r w:rsidRPr="00B3056F">
        <w:t>6.1.3.5.3.1</w:t>
      </w:r>
      <w:r w:rsidRPr="00B3056F">
        <w:tab/>
        <w:t>GET</w:t>
      </w:r>
      <w:bookmarkEnd w:id="1223"/>
      <w:bookmarkEnd w:id="1224"/>
      <w:bookmarkEnd w:id="1225"/>
      <w:bookmarkEnd w:id="1226"/>
      <w:bookmarkEnd w:id="1227"/>
      <w:bookmarkEnd w:id="1228"/>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lastRenderedPageBreak/>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77777777" w:rsidR="00EF45DA" w:rsidRPr="00B3056F" w:rsidRDefault="00EF45DA" w:rsidP="001330D7">
            <w:pPr>
              <w:pStyle w:val="TAL"/>
            </w:pPr>
            <w:r w:rsidRPr="00B3056F">
              <w:t>see 3GPP TS 29.500 [4] clause 6.6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r w:rsidR="004A5375" w:rsidRPr="00B3056F" w14:paraId="3609C37E" w14:textId="77777777" w:rsidTr="004A5375">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C16E641" w14:textId="77777777" w:rsidR="004A5375" w:rsidRPr="00B3056F" w:rsidRDefault="004A5375" w:rsidP="00477474">
            <w:pPr>
              <w:pStyle w:val="TAL"/>
            </w:pPr>
            <w:r>
              <w:t>adjacentPlmns</w:t>
            </w:r>
          </w:p>
        </w:tc>
        <w:tc>
          <w:tcPr>
            <w:tcW w:w="871" w:type="pct"/>
            <w:tcBorders>
              <w:top w:val="single" w:sz="4" w:space="0" w:color="auto"/>
              <w:left w:val="single" w:sz="6" w:space="0" w:color="000000"/>
              <w:bottom w:val="single" w:sz="6" w:space="0" w:color="000000"/>
              <w:right w:val="single" w:sz="6" w:space="0" w:color="000000"/>
            </w:tcBorders>
          </w:tcPr>
          <w:p w14:paraId="258C2A8D" w14:textId="77777777" w:rsidR="004A5375" w:rsidRPr="00B3056F" w:rsidRDefault="004A5375" w:rsidP="00477474">
            <w:pPr>
              <w:pStyle w:val="TAL"/>
            </w:pPr>
            <w:r>
              <w:t>array(PlmnId)</w:t>
            </w:r>
          </w:p>
        </w:tc>
        <w:tc>
          <w:tcPr>
            <w:tcW w:w="145" w:type="pct"/>
            <w:tcBorders>
              <w:top w:val="single" w:sz="4" w:space="0" w:color="auto"/>
              <w:left w:val="single" w:sz="6" w:space="0" w:color="000000"/>
              <w:bottom w:val="single" w:sz="6" w:space="0" w:color="000000"/>
              <w:right w:val="single" w:sz="6" w:space="0" w:color="000000"/>
            </w:tcBorders>
          </w:tcPr>
          <w:p w14:paraId="0D491C06" w14:textId="77777777" w:rsidR="004A5375" w:rsidRPr="00B3056F" w:rsidRDefault="004A5375" w:rsidP="00477474">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48C4B984" w14:textId="77777777" w:rsidR="004A5375" w:rsidRPr="00B3056F" w:rsidRDefault="004A5375" w:rsidP="00477474">
            <w:pPr>
              <w:pStyle w:val="TAL"/>
            </w:pPr>
            <w:r>
              <w:t>1..N</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E0DE4A8" w14:textId="77777777" w:rsidR="004A5375" w:rsidRPr="00B3056F" w:rsidRDefault="004A5375" w:rsidP="00477474">
            <w:pPr>
              <w:pStyle w:val="TAL"/>
            </w:pPr>
            <w:r>
              <w:t>PLMN identities of PLMNs adjacent to the PLMN serving the UE. If present the GET response may contain adjacentPlmnRestrictions for the indicated PLMNs.</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50718BF9"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229" w:name="_Toc36457084"/>
      <w:bookmarkStart w:id="1230" w:name="_Toc45027968"/>
      <w:bookmarkStart w:id="1231" w:name="_Toc45028803"/>
      <w:bookmarkStart w:id="1232" w:name="_Toc11338496"/>
      <w:bookmarkStart w:id="1233" w:name="_Toc27585128"/>
      <w:bookmarkStart w:id="1234" w:name="_Toc58583032"/>
      <w:r w:rsidRPr="00B3056F">
        <w:lastRenderedPageBreak/>
        <w:t>6.1.3.5.4</w:t>
      </w:r>
      <w:r w:rsidRPr="00B3056F">
        <w:tab/>
        <w:t>Resource Custom Operations</w:t>
      </w:r>
      <w:bookmarkEnd w:id="1229"/>
      <w:bookmarkEnd w:id="1230"/>
      <w:bookmarkEnd w:id="1231"/>
      <w:bookmarkEnd w:id="1234"/>
    </w:p>
    <w:p w14:paraId="06A202D0" w14:textId="77777777" w:rsidR="00EF45DA" w:rsidRPr="00B3056F" w:rsidRDefault="00EF45DA" w:rsidP="00EF45DA">
      <w:pPr>
        <w:pStyle w:val="Heading6"/>
        <w:ind w:left="0" w:firstLine="0"/>
      </w:pPr>
      <w:bookmarkStart w:id="1235" w:name="_Toc36457085"/>
      <w:bookmarkStart w:id="1236" w:name="_Toc45027969"/>
      <w:bookmarkStart w:id="1237" w:name="_Toc45028804"/>
      <w:bookmarkStart w:id="1238" w:name="_Toc58583033"/>
      <w:r w:rsidRPr="00B3056F">
        <w:t>6.1.3.5.4.1</w:t>
      </w:r>
      <w:r w:rsidRPr="00B3056F">
        <w:tab/>
        <w:t>Overview</w:t>
      </w:r>
      <w:bookmarkEnd w:id="1235"/>
      <w:bookmarkEnd w:id="1236"/>
      <w:bookmarkEnd w:id="1237"/>
      <w:bookmarkEnd w:id="1238"/>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344AEA">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2F13C0C0"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344AEA">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239" w:name="_Toc36457086"/>
    </w:p>
    <w:p w14:paraId="738DC713" w14:textId="77777777" w:rsidR="00EF45DA" w:rsidRPr="00B3056F" w:rsidRDefault="00EF45DA" w:rsidP="00EF45DA">
      <w:pPr>
        <w:pStyle w:val="Heading6"/>
        <w:ind w:left="0" w:firstLine="0"/>
      </w:pPr>
      <w:bookmarkStart w:id="1240" w:name="_Toc45027970"/>
      <w:bookmarkStart w:id="1241" w:name="_Toc45028805"/>
      <w:bookmarkStart w:id="1242" w:name="_Toc58583034"/>
      <w:r w:rsidRPr="00B3056F">
        <w:t>6.1.3.5.4.2</w:t>
      </w:r>
      <w:r w:rsidRPr="00B3056F">
        <w:tab/>
        <w:t>Operation: update-sor</w:t>
      </w:r>
      <w:bookmarkEnd w:id="1239"/>
      <w:bookmarkEnd w:id="1240"/>
      <w:bookmarkEnd w:id="1241"/>
      <w:bookmarkEnd w:id="1242"/>
    </w:p>
    <w:p w14:paraId="211B193E" w14:textId="77777777" w:rsidR="00EF45DA" w:rsidRPr="00B3056F" w:rsidRDefault="00EF45DA" w:rsidP="00EF45DA">
      <w:pPr>
        <w:pStyle w:val="Heading7"/>
      </w:pPr>
      <w:bookmarkStart w:id="1243" w:name="_Toc36457087"/>
      <w:bookmarkStart w:id="1244" w:name="_Toc45027971"/>
      <w:bookmarkStart w:id="1245" w:name="_Toc45028806"/>
      <w:bookmarkStart w:id="1246" w:name="_Toc58583035"/>
      <w:r w:rsidRPr="00B3056F">
        <w:t>6.1.3.5.4.2.1</w:t>
      </w:r>
      <w:r w:rsidRPr="00B3056F">
        <w:tab/>
        <w:t>Description</w:t>
      </w:r>
      <w:bookmarkEnd w:id="1243"/>
      <w:bookmarkEnd w:id="1244"/>
      <w:bookmarkEnd w:id="1245"/>
      <w:bookmarkEnd w:id="1246"/>
    </w:p>
    <w:p w14:paraId="27A42462" w14:textId="3EEF5F7E" w:rsidR="00EF45DA" w:rsidRPr="00B3056F" w:rsidRDefault="00EF45DA" w:rsidP="00EF45DA">
      <w:bookmarkStart w:id="1247" w:name="_Hlk33798755"/>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EF45DA">
      <w:pPr>
        <w:pStyle w:val="Heading7"/>
      </w:pPr>
      <w:bookmarkStart w:id="1248" w:name="_Toc36457088"/>
      <w:bookmarkStart w:id="1249" w:name="_Toc45027972"/>
      <w:bookmarkStart w:id="1250" w:name="_Toc45028807"/>
      <w:bookmarkStart w:id="1251" w:name="_Toc58583036"/>
      <w:bookmarkEnd w:id="1247"/>
      <w:r w:rsidRPr="00B3056F">
        <w:t>6.1.3.5.4.2.2</w:t>
      </w:r>
      <w:r w:rsidRPr="00B3056F">
        <w:tab/>
        <w:t>Operation Definition</w:t>
      </w:r>
      <w:bookmarkEnd w:id="1248"/>
      <w:bookmarkEnd w:id="1249"/>
      <w:bookmarkEnd w:id="1250"/>
      <w:bookmarkEnd w:id="1251"/>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252" w:name="_Toc36457089"/>
      <w:bookmarkStart w:id="1253" w:name="_Toc45027973"/>
      <w:bookmarkStart w:id="1254" w:name="_Toc45028808"/>
      <w:bookmarkStart w:id="1255" w:name="_Toc58583037"/>
      <w:r w:rsidRPr="00B3056F">
        <w:t>6.1.3.6</w:t>
      </w:r>
      <w:r w:rsidRPr="00B3056F">
        <w:tab/>
        <w:t>Resource: SmfSelectionSubscriptionData</w:t>
      </w:r>
      <w:bookmarkEnd w:id="1232"/>
      <w:bookmarkEnd w:id="1233"/>
      <w:r w:rsidRPr="00B3056F">
        <w:t xml:space="preserve"> (Document)</w:t>
      </w:r>
      <w:bookmarkEnd w:id="1252"/>
      <w:bookmarkEnd w:id="1253"/>
      <w:bookmarkEnd w:id="1254"/>
      <w:bookmarkEnd w:id="1255"/>
    </w:p>
    <w:p w14:paraId="1FB268BC" w14:textId="77777777" w:rsidR="00EF45DA" w:rsidRPr="00B3056F" w:rsidRDefault="00EF45DA" w:rsidP="00EF45DA">
      <w:pPr>
        <w:pStyle w:val="Heading5"/>
      </w:pPr>
      <w:bookmarkStart w:id="1256" w:name="_Toc11338497"/>
      <w:bookmarkStart w:id="1257" w:name="_Toc27585129"/>
      <w:bookmarkStart w:id="1258" w:name="_Toc36457090"/>
      <w:bookmarkStart w:id="1259" w:name="_Toc45027974"/>
      <w:bookmarkStart w:id="1260" w:name="_Toc45028809"/>
      <w:bookmarkStart w:id="1261" w:name="_Toc58583038"/>
      <w:r w:rsidRPr="00B3056F">
        <w:t>6.1.3.6.1</w:t>
      </w:r>
      <w:r w:rsidRPr="00B3056F">
        <w:tab/>
        <w:t>Description</w:t>
      </w:r>
      <w:bookmarkEnd w:id="1256"/>
      <w:bookmarkEnd w:id="1257"/>
      <w:bookmarkEnd w:id="1258"/>
      <w:bookmarkEnd w:id="1259"/>
      <w:bookmarkEnd w:id="1260"/>
      <w:bookmarkEnd w:id="1261"/>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262" w:name="_Toc11338498"/>
      <w:bookmarkStart w:id="1263" w:name="_Toc27585130"/>
      <w:bookmarkStart w:id="1264" w:name="_Toc36457091"/>
      <w:bookmarkStart w:id="1265" w:name="_Toc45027975"/>
      <w:bookmarkStart w:id="1266" w:name="_Toc45028810"/>
      <w:bookmarkStart w:id="1267" w:name="_Toc58583039"/>
      <w:r w:rsidRPr="00B3056F">
        <w:t>6.1.3.6.2</w:t>
      </w:r>
      <w:r w:rsidRPr="00B3056F">
        <w:tab/>
        <w:t>Resource Definition</w:t>
      </w:r>
      <w:bookmarkEnd w:id="1262"/>
      <w:bookmarkEnd w:id="1263"/>
      <w:bookmarkEnd w:id="1264"/>
      <w:bookmarkEnd w:id="1265"/>
      <w:bookmarkEnd w:id="1266"/>
      <w:bookmarkEnd w:id="1267"/>
    </w:p>
    <w:p w14:paraId="7D5D0C81" w14:textId="634258C7"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F45DA">
      <w:pPr>
        <w:rPr>
          <w:rFonts w:ascii="Arial" w:hAnsi="Arial" w:cs="Arial"/>
        </w:rPr>
      </w:pPr>
      <w:r w:rsidRPr="00B3056F">
        <w:t>This resource shall support the resource URI variables defined in table 6.1.3.6.2-1</w:t>
      </w:r>
      <w:r w:rsidRPr="00B3056F">
        <w:rPr>
          <w:rFonts w:ascii="Arial" w:hAnsi="Arial" w:cs="Arial"/>
        </w:rPr>
        <w:t>.</w:t>
      </w:r>
    </w:p>
    <w:p w14:paraId="549EDEC9" w14:textId="77777777" w:rsidR="00EF45DA" w:rsidRPr="00B3056F" w:rsidRDefault="00EF45DA" w:rsidP="00EF45DA">
      <w:pPr>
        <w:pStyle w:val="TH"/>
        <w:rPr>
          <w:rFonts w:cs="Arial"/>
        </w:rPr>
      </w:pPr>
      <w:r w:rsidRPr="00B3056F">
        <w:lastRenderedPageBreak/>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161DAAAA"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268" w:name="_Toc11338499"/>
      <w:bookmarkStart w:id="1269" w:name="_Toc27585131"/>
      <w:bookmarkStart w:id="1270" w:name="_Toc36457092"/>
      <w:bookmarkStart w:id="1271" w:name="_Toc45027976"/>
      <w:bookmarkStart w:id="1272" w:name="_Toc45028811"/>
      <w:bookmarkStart w:id="1273" w:name="_Toc58583040"/>
      <w:r w:rsidRPr="00B3056F">
        <w:t>6.1.3.6.3</w:t>
      </w:r>
      <w:r w:rsidRPr="00B3056F">
        <w:tab/>
        <w:t>Resource Standard Methods</w:t>
      </w:r>
      <w:bookmarkEnd w:id="1268"/>
      <w:bookmarkEnd w:id="1269"/>
      <w:bookmarkEnd w:id="1270"/>
      <w:bookmarkEnd w:id="1271"/>
      <w:bookmarkEnd w:id="1272"/>
      <w:bookmarkEnd w:id="1273"/>
    </w:p>
    <w:p w14:paraId="5E1921D6" w14:textId="77777777" w:rsidR="00EF45DA" w:rsidRPr="00B3056F" w:rsidRDefault="00EF45DA" w:rsidP="00EF45DA">
      <w:pPr>
        <w:pStyle w:val="Heading6"/>
      </w:pPr>
      <w:bookmarkStart w:id="1274" w:name="_Toc11338500"/>
      <w:bookmarkStart w:id="1275" w:name="_Toc27585132"/>
      <w:bookmarkStart w:id="1276" w:name="_Toc36457093"/>
      <w:bookmarkStart w:id="1277" w:name="_Toc45027977"/>
      <w:bookmarkStart w:id="1278" w:name="_Toc45028812"/>
      <w:bookmarkStart w:id="1279" w:name="_Toc58583041"/>
      <w:r w:rsidRPr="00B3056F">
        <w:t>6.1.3.6.3.1</w:t>
      </w:r>
      <w:r w:rsidRPr="00B3056F">
        <w:tab/>
        <w:t>GET</w:t>
      </w:r>
      <w:bookmarkEnd w:id="1274"/>
      <w:bookmarkEnd w:id="1275"/>
      <w:bookmarkEnd w:id="1276"/>
      <w:bookmarkEnd w:id="1277"/>
      <w:bookmarkEnd w:id="1278"/>
      <w:bookmarkEnd w:id="1279"/>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7777777" w:rsidR="00EF45DA" w:rsidRPr="00B3056F" w:rsidRDefault="00EF45DA" w:rsidP="001330D7">
            <w:pPr>
              <w:pStyle w:val="TAL"/>
            </w:pPr>
            <w:r w:rsidRPr="00B3056F">
              <w:t>see 3GPP TS 29.500 [4] clause 6.6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0354A39D"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280" w:name="_Toc11338501"/>
      <w:bookmarkStart w:id="1281" w:name="_Toc27585133"/>
      <w:bookmarkStart w:id="1282" w:name="_Toc36457094"/>
      <w:bookmarkStart w:id="1283" w:name="_Toc45027978"/>
      <w:bookmarkStart w:id="1284" w:name="_Toc45028813"/>
      <w:bookmarkStart w:id="1285" w:name="_Toc58583042"/>
      <w:r w:rsidRPr="00B3056F">
        <w:t>6.1.3.7</w:t>
      </w:r>
      <w:r w:rsidRPr="00B3056F">
        <w:tab/>
        <w:t>Resource: UeContextInSmfData</w:t>
      </w:r>
      <w:bookmarkEnd w:id="1280"/>
      <w:bookmarkEnd w:id="1281"/>
      <w:r w:rsidRPr="00B3056F">
        <w:t xml:space="preserve"> (Document)</w:t>
      </w:r>
      <w:bookmarkEnd w:id="1282"/>
      <w:bookmarkEnd w:id="1283"/>
      <w:bookmarkEnd w:id="1284"/>
      <w:bookmarkEnd w:id="1285"/>
    </w:p>
    <w:p w14:paraId="222E4D7A" w14:textId="77777777" w:rsidR="00EF45DA" w:rsidRPr="00B3056F" w:rsidRDefault="00EF45DA" w:rsidP="00EF45DA">
      <w:pPr>
        <w:pStyle w:val="Heading5"/>
      </w:pPr>
      <w:bookmarkStart w:id="1286" w:name="_Toc11338502"/>
      <w:bookmarkStart w:id="1287" w:name="_Toc27585134"/>
      <w:bookmarkStart w:id="1288" w:name="_Toc36457095"/>
      <w:bookmarkStart w:id="1289" w:name="_Toc45027979"/>
      <w:bookmarkStart w:id="1290" w:name="_Toc45028814"/>
      <w:bookmarkStart w:id="1291" w:name="_Toc58583043"/>
      <w:r w:rsidRPr="00B3056F">
        <w:t>6.1.3.7.1</w:t>
      </w:r>
      <w:r w:rsidRPr="00B3056F">
        <w:tab/>
        <w:t>Description</w:t>
      </w:r>
      <w:bookmarkEnd w:id="1286"/>
      <w:bookmarkEnd w:id="1287"/>
      <w:bookmarkEnd w:id="1288"/>
      <w:bookmarkEnd w:id="1289"/>
      <w:bookmarkEnd w:id="1290"/>
      <w:bookmarkEnd w:id="1291"/>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292" w:name="_Toc11338503"/>
      <w:bookmarkStart w:id="1293" w:name="_Toc27585135"/>
      <w:bookmarkStart w:id="1294" w:name="_Toc36457096"/>
      <w:bookmarkStart w:id="1295" w:name="_Toc45027980"/>
      <w:bookmarkStart w:id="1296" w:name="_Toc45028815"/>
      <w:bookmarkStart w:id="1297" w:name="_Toc58583044"/>
      <w:r w:rsidRPr="00B3056F">
        <w:t>6.1.3.7.2</w:t>
      </w:r>
      <w:r w:rsidRPr="00B3056F">
        <w:tab/>
        <w:t>Resource Definition</w:t>
      </w:r>
      <w:bookmarkEnd w:id="1292"/>
      <w:bookmarkEnd w:id="1293"/>
      <w:bookmarkEnd w:id="1294"/>
      <w:bookmarkEnd w:id="1295"/>
      <w:bookmarkEnd w:id="1296"/>
      <w:bookmarkEnd w:id="1297"/>
    </w:p>
    <w:p w14:paraId="7E4FB8E2" w14:textId="0BE7A057"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F45DA">
      <w:pPr>
        <w:rPr>
          <w:rFonts w:ascii="Arial" w:hAnsi="Arial" w:cs="Arial"/>
        </w:rPr>
      </w:pPr>
      <w:r w:rsidRPr="00B3056F">
        <w:t>This resource shall support the resource URI variables defined in table 6.1.3.7.2-1</w:t>
      </w:r>
      <w:r w:rsidRPr="00B3056F">
        <w:rPr>
          <w:rFonts w:ascii="Arial" w:hAnsi="Arial" w:cs="Arial"/>
        </w:rPr>
        <w:t>.</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4A78481D"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298" w:name="_Toc11338504"/>
      <w:bookmarkStart w:id="1299" w:name="_Toc27585136"/>
      <w:bookmarkStart w:id="1300" w:name="_Toc36457097"/>
      <w:bookmarkStart w:id="1301" w:name="_Toc45027981"/>
      <w:bookmarkStart w:id="1302" w:name="_Toc45028816"/>
      <w:bookmarkStart w:id="1303" w:name="_Toc58583045"/>
      <w:r w:rsidRPr="00B3056F">
        <w:t>6.1.3.7.3</w:t>
      </w:r>
      <w:r w:rsidRPr="00B3056F">
        <w:tab/>
        <w:t>Resource Standard Methods</w:t>
      </w:r>
      <w:bookmarkEnd w:id="1298"/>
      <w:bookmarkEnd w:id="1299"/>
      <w:bookmarkEnd w:id="1300"/>
      <w:bookmarkEnd w:id="1301"/>
      <w:bookmarkEnd w:id="1302"/>
      <w:bookmarkEnd w:id="1303"/>
    </w:p>
    <w:p w14:paraId="42BFFFC9" w14:textId="77777777" w:rsidR="00EF45DA" w:rsidRPr="00B3056F" w:rsidRDefault="00EF45DA" w:rsidP="00EF45DA">
      <w:pPr>
        <w:pStyle w:val="Heading6"/>
      </w:pPr>
      <w:bookmarkStart w:id="1304" w:name="_Toc11338505"/>
      <w:bookmarkStart w:id="1305" w:name="_Toc27585137"/>
      <w:bookmarkStart w:id="1306" w:name="_Toc36457098"/>
      <w:bookmarkStart w:id="1307" w:name="_Toc45027982"/>
      <w:bookmarkStart w:id="1308" w:name="_Toc45028817"/>
      <w:bookmarkStart w:id="1309" w:name="_Toc58583046"/>
      <w:r w:rsidRPr="00B3056F">
        <w:t>6.1.3.7.3.1</w:t>
      </w:r>
      <w:r w:rsidRPr="00B3056F">
        <w:tab/>
        <w:t>GET</w:t>
      </w:r>
      <w:bookmarkEnd w:id="1304"/>
      <w:bookmarkEnd w:id="1305"/>
      <w:bookmarkEnd w:id="1306"/>
      <w:bookmarkEnd w:id="1307"/>
      <w:bookmarkEnd w:id="1308"/>
      <w:bookmarkEnd w:id="1309"/>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77777777" w:rsidR="00EF45DA" w:rsidRPr="00B3056F" w:rsidRDefault="00EF45DA" w:rsidP="001330D7">
            <w:pPr>
              <w:pStyle w:val="TAL"/>
            </w:pPr>
            <w:r w:rsidRPr="00B3056F">
              <w:t>see 3GPP TS 29.500 [4] clause 6.6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4FFEE5D9"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310" w:name="_Toc11338506"/>
      <w:bookmarkStart w:id="1311" w:name="_Toc27585138"/>
      <w:bookmarkStart w:id="1312" w:name="_Toc36457099"/>
      <w:bookmarkStart w:id="1313" w:name="_Toc45027983"/>
      <w:bookmarkStart w:id="1314" w:name="_Toc45028818"/>
      <w:bookmarkStart w:id="1315" w:name="_Toc58583047"/>
      <w:r w:rsidRPr="00B3056F">
        <w:t>6.1.3.8</w:t>
      </w:r>
      <w:r w:rsidRPr="00B3056F">
        <w:tab/>
        <w:t>Resource: SessionManagementSubscriptionData</w:t>
      </w:r>
      <w:bookmarkEnd w:id="1310"/>
      <w:bookmarkEnd w:id="1311"/>
      <w:r w:rsidRPr="00B3056F">
        <w:t xml:space="preserve"> (Document)</w:t>
      </w:r>
      <w:bookmarkEnd w:id="1312"/>
      <w:bookmarkEnd w:id="1313"/>
      <w:bookmarkEnd w:id="1314"/>
      <w:bookmarkEnd w:id="1315"/>
    </w:p>
    <w:p w14:paraId="546A13EB" w14:textId="77777777" w:rsidR="00EF45DA" w:rsidRPr="00B3056F" w:rsidRDefault="00EF45DA" w:rsidP="00EF45DA">
      <w:pPr>
        <w:pStyle w:val="Heading5"/>
      </w:pPr>
      <w:bookmarkStart w:id="1316" w:name="_Toc11338507"/>
      <w:bookmarkStart w:id="1317" w:name="_Toc27585139"/>
      <w:bookmarkStart w:id="1318" w:name="_Toc36457100"/>
      <w:bookmarkStart w:id="1319" w:name="_Toc45027984"/>
      <w:bookmarkStart w:id="1320" w:name="_Toc45028819"/>
      <w:bookmarkStart w:id="1321" w:name="_Toc58583048"/>
      <w:r w:rsidRPr="00B3056F">
        <w:t>6.1.3.8.1</w:t>
      </w:r>
      <w:r w:rsidRPr="00B3056F">
        <w:tab/>
        <w:t>Description</w:t>
      </w:r>
      <w:bookmarkEnd w:id="1316"/>
      <w:bookmarkEnd w:id="1317"/>
      <w:bookmarkEnd w:id="1318"/>
      <w:bookmarkEnd w:id="1319"/>
      <w:bookmarkEnd w:id="1320"/>
      <w:bookmarkEnd w:id="1321"/>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77777777" w:rsidR="00EF45DA" w:rsidRPr="00B3056F" w:rsidRDefault="00EF45DA" w:rsidP="00EF45DA">
      <w:pPr>
        <w:pStyle w:val="NO"/>
      </w:pPr>
      <w:r w:rsidRPr="00B3056F">
        <w:t>NOTE:</w:t>
      </w:r>
      <w:r w:rsidRPr="00B3056F">
        <w:tab/>
        <w:t xml:space="preserve">UDM will only recognize subscribed DNNs in this resource so for instance, in case SMF receives indication in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4A611A15" w14:textId="77777777" w:rsidR="00EF45DA" w:rsidRPr="00B3056F" w:rsidRDefault="00EF45DA" w:rsidP="00EF45DA"/>
    <w:p w14:paraId="0A327BBD" w14:textId="77777777" w:rsidR="00EF45DA" w:rsidRPr="00B3056F" w:rsidRDefault="00EF45DA" w:rsidP="00EF45DA">
      <w:pPr>
        <w:pStyle w:val="Heading5"/>
      </w:pPr>
      <w:bookmarkStart w:id="1322" w:name="_Toc11338508"/>
      <w:bookmarkStart w:id="1323" w:name="_Toc27585140"/>
      <w:bookmarkStart w:id="1324" w:name="_Toc36457101"/>
      <w:bookmarkStart w:id="1325" w:name="_Toc45027985"/>
      <w:bookmarkStart w:id="1326" w:name="_Toc45028820"/>
      <w:bookmarkStart w:id="1327" w:name="_Toc58583049"/>
      <w:r w:rsidRPr="00B3056F">
        <w:t>6.1.3.8.2</w:t>
      </w:r>
      <w:r w:rsidRPr="00B3056F">
        <w:tab/>
        <w:t>Resource Definition</w:t>
      </w:r>
      <w:bookmarkEnd w:id="1322"/>
      <w:bookmarkEnd w:id="1323"/>
      <w:bookmarkEnd w:id="1324"/>
      <w:bookmarkEnd w:id="1325"/>
      <w:bookmarkEnd w:id="1326"/>
      <w:bookmarkEnd w:id="1327"/>
    </w:p>
    <w:p w14:paraId="4DC1A88C" w14:textId="10020893"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F45DA">
      <w:pPr>
        <w:rPr>
          <w:rFonts w:ascii="Arial" w:hAnsi="Arial" w:cs="Arial"/>
        </w:rPr>
      </w:pPr>
      <w:r w:rsidRPr="00B3056F">
        <w:t>This resource shall support the resource URI variables defined in table 6.1.3.8.2-1</w:t>
      </w:r>
      <w:r w:rsidRPr="00B3056F">
        <w:rPr>
          <w:rFonts w:ascii="Arial" w:hAnsi="Arial" w:cs="Arial"/>
        </w:rPr>
        <w:t>.</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6CF0BB28"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328" w:name="_Toc11338509"/>
      <w:bookmarkStart w:id="1329" w:name="_Toc27585141"/>
      <w:bookmarkStart w:id="1330" w:name="_Toc36457102"/>
      <w:bookmarkStart w:id="1331" w:name="_Toc45027986"/>
      <w:bookmarkStart w:id="1332" w:name="_Toc45028821"/>
      <w:bookmarkStart w:id="1333" w:name="_Toc58583050"/>
      <w:r w:rsidRPr="00B3056F">
        <w:t>6.1.3.8.3</w:t>
      </w:r>
      <w:r w:rsidRPr="00B3056F">
        <w:tab/>
        <w:t>Resource Standard Methods</w:t>
      </w:r>
      <w:bookmarkEnd w:id="1328"/>
      <w:bookmarkEnd w:id="1329"/>
      <w:bookmarkEnd w:id="1330"/>
      <w:bookmarkEnd w:id="1331"/>
      <w:bookmarkEnd w:id="1332"/>
      <w:bookmarkEnd w:id="1333"/>
    </w:p>
    <w:p w14:paraId="1EAEA127" w14:textId="77777777" w:rsidR="00EF45DA" w:rsidRPr="00B3056F" w:rsidRDefault="00EF45DA" w:rsidP="00EF45DA">
      <w:pPr>
        <w:pStyle w:val="Heading6"/>
      </w:pPr>
      <w:bookmarkStart w:id="1334" w:name="_Toc11338510"/>
      <w:bookmarkStart w:id="1335" w:name="_Toc27585142"/>
      <w:bookmarkStart w:id="1336" w:name="_Toc36457103"/>
      <w:bookmarkStart w:id="1337" w:name="_Toc45027987"/>
      <w:bookmarkStart w:id="1338" w:name="_Toc45028822"/>
      <w:bookmarkStart w:id="1339" w:name="_Toc58583051"/>
      <w:r w:rsidRPr="00B3056F">
        <w:t>6.1.3.8.3.1</w:t>
      </w:r>
      <w:r w:rsidRPr="00B3056F">
        <w:tab/>
        <w:t>GET</w:t>
      </w:r>
      <w:bookmarkEnd w:id="1334"/>
      <w:bookmarkEnd w:id="1335"/>
      <w:bookmarkEnd w:id="1336"/>
      <w:bookmarkEnd w:id="1337"/>
      <w:bookmarkEnd w:id="1338"/>
      <w:bookmarkEnd w:id="1339"/>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77777777" w:rsidR="00EF45DA" w:rsidRPr="00B3056F" w:rsidRDefault="00EF45DA" w:rsidP="001330D7">
            <w:pPr>
              <w:pStyle w:val="TAL"/>
            </w:pPr>
            <w:r w:rsidRPr="00B3056F">
              <w:rPr>
                <w:rFonts w:cs="Arial"/>
                <w:szCs w:val="18"/>
              </w:rPr>
              <w:t>see 3GPP TS 29.500 [4] clause 6.6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0D200B46" w:rsidR="00EF45DA" w:rsidRPr="00B3056F" w:rsidRDefault="001F5189"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lastRenderedPageBreak/>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390F9CB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340" w:name="_Toc11338511"/>
      <w:bookmarkStart w:id="1341" w:name="_Toc27585143"/>
      <w:bookmarkStart w:id="1342" w:name="_Toc36457104"/>
      <w:bookmarkStart w:id="1343" w:name="_Toc45027988"/>
      <w:bookmarkStart w:id="1344" w:name="_Toc45028823"/>
      <w:bookmarkStart w:id="1345" w:name="_Toc58583052"/>
      <w:r w:rsidRPr="00B3056F">
        <w:lastRenderedPageBreak/>
        <w:t>6.1.3.9</w:t>
      </w:r>
      <w:r w:rsidRPr="00B3056F">
        <w:tab/>
        <w:t>Resource: SMSSubscriptionData</w:t>
      </w:r>
      <w:bookmarkEnd w:id="1340"/>
      <w:bookmarkEnd w:id="1341"/>
      <w:r w:rsidRPr="00B3056F">
        <w:t xml:space="preserve"> (Document)</w:t>
      </w:r>
      <w:bookmarkEnd w:id="1342"/>
      <w:bookmarkEnd w:id="1343"/>
      <w:bookmarkEnd w:id="1344"/>
      <w:bookmarkEnd w:id="1345"/>
    </w:p>
    <w:p w14:paraId="66177734" w14:textId="77777777" w:rsidR="00EF45DA" w:rsidRPr="00B3056F" w:rsidRDefault="00EF45DA" w:rsidP="00EF45DA">
      <w:pPr>
        <w:pStyle w:val="Heading5"/>
      </w:pPr>
      <w:bookmarkStart w:id="1346" w:name="_Toc11338512"/>
      <w:bookmarkStart w:id="1347" w:name="_Toc27585144"/>
      <w:bookmarkStart w:id="1348" w:name="_Toc36457105"/>
      <w:bookmarkStart w:id="1349" w:name="_Toc45027989"/>
      <w:bookmarkStart w:id="1350" w:name="_Toc45028824"/>
      <w:bookmarkStart w:id="1351" w:name="_Toc58583053"/>
      <w:r w:rsidRPr="00B3056F">
        <w:t>6.1.3.9.1</w:t>
      </w:r>
      <w:r w:rsidRPr="00B3056F">
        <w:tab/>
        <w:t>Description</w:t>
      </w:r>
      <w:bookmarkEnd w:id="1346"/>
      <w:bookmarkEnd w:id="1347"/>
      <w:bookmarkEnd w:id="1348"/>
      <w:bookmarkEnd w:id="1349"/>
      <w:bookmarkEnd w:id="1350"/>
      <w:bookmarkEnd w:id="1351"/>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352" w:name="_Toc11338513"/>
      <w:bookmarkStart w:id="1353" w:name="_Toc27585145"/>
      <w:bookmarkStart w:id="1354" w:name="_Toc36457106"/>
      <w:bookmarkStart w:id="1355" w:name="_Toc45027990"/>
      <w:bookmarkStart w:id="1356" w:name="_Toc45028825"/>
      <w:bookmarkStart w:id="1357" w:name="_Toc58583054"/>
      <w:r w:rsidRPr="00B3056F">
        <w:t>6.1.3.9.2</w:t>
      </w:r>
      <w:r w:rsidRPr="00B3056F">
        <w:tab/>
        <w:t>Resource Definition</w:t>
      </w:r>
      <w:bookmarkEnd w:id="1352"/>
      <w:bookmarkEnd w:id="1353"/>
      <w:bookmarkEnd w:id="1354"/>
      <w:bookmarkEnd w:id="1355"/>
      <w:bookmarkEnd w:id="1356"/>
      <w:bookmarkEnd w:id="1357"/>
    </w:p>
    <w:p w14:paraId="7E9BE893" w14:textId="4865DD9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F45DA">
      <w:pPr>
        <w:rPr>
          <w:rFonts w:ascii="Arial" w:hAnsi="Arial" w:cs="Arial"/>
        </w:rPr>
      </w:pPr>
      <w:r w:rsidRPr="00B3056F">
        <w:t>This resource shall support the resource URI variables defined in table 6.1.3.9.2-1</w:t>
      </w:r>
      <w:r w:rsidRPr="00B3056F">
        <w:rPr>
          <w:rFonts w:ascii="Arial" w:hAnsi="Arial" w:cs="Arial"/>
        </w:rPr>
        <w:t>.</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40BAD30E"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358" w:name="_Toc11338514"/>
      <w:bookmarkStart w:id="1359" w:name="_Toc27585146"/>
      <w:bookmarkStart w:id="1360" w:name="_Toc36457107"/>
      <w:bookmarkStart w:id="1361" w:name="_Toc45027991"/>
      <w:bookmarkStart w:id="1362" w:name="_Toc45028826"/>
      <w:bookmarkStart w:id="1363" w:name="_Toc58583055"/>
      <w:r w:rsidRPr="00B3056F">
        <w:t>6.1.3.9.3</w:t>
      </w:r>
      <w:r w:rsidRPr="00B3056F">
        <w:tab/>
        <w:t>Resource Standard Methods</w:t>
      </w:r>
      <w:bookmarkEnd w:id="1358"/>
      <w:bookmarkEnd w:id="1359"/>
      <w:bookmarkEnd w:id="1360"/>
      <w:bookmarkEnd w:id="1361"/>
      <w:bookmarkEnd w:id="1362"/>
      <w:bookmarkEnd w:id="1363"/>
    </w:p>
    <w:p w14:paraId="12056794" w14:textId="77777777" w:rsidR="00EF45DA" w:rsidRPr="00B3056F" w:rsidRDefault="00EF45DA" w:rsidP="00EF45DA">
      <w:pPr>
        <w:pStyle w:val="Heading6"/>
      </w:pPr>
      <w:bookmarkStart w:id="1364" w:name="_Toc11338515"/>
      <w:bookmarkStart w:id="1365" w:name="_Toc27585147"/>
      <w:bookmarkStart w:id="1366" w:name="_Toc36457108"/>
      <w:bookmarkStart w:id="1367" w:name="_Toc45027992"/>
      <w:bookmarkStart w:id="1368" w:name="_Toc45028827"/>
      <w:bookmarkStart w:id="1369" w:name="_Toc58583056"/>
      <w:r w:rsidRPr="00B3056F">
        <w:t>6.1.3.9.3.1</w:t>
      </w:r>
      <w:r w:rsidRPr="00B3056F">
        <w:tab/>
        <w:t>GET</w:t>
      </w:r>
      <w:bookmarkEnd w:id="1364"/>
      <w:bookmarkEnd w:id="1365"/>
      <w:bookmarkEnd w:id="1366"/>
      <w:bookmarkEnd w:id="1367"/>
      <w:bookmarkEnd w:id="1368"/>
      <w:bookmarkEnd w:id="1369"/>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77777777" w:rsidR="00EF45DA" w:rsidRPr="00B3056F" w:rsidRDefault="00EF45DA" w:rsidP="001330D7">
            <w:pPr>
              <w:pStyle w:val="TAL"/>
              <w:rPr>
                <w:lang w:eastAsia="zh-CN"/>
              </w:rPr>
            </w:pPr>
            <w:r w:rsidRPr="00B3056F">
              <w:rPr>
                <w:lang w:eastAsia="zh-CN"/>
              </w:rPr>
              <w:t>see 3GPP TS 29.500 [4] clause 6.6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6F38FA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lastRenderedPageBreak/>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370" w:name="_Toc11338516"/>
      <w:bookmarkStart w:id="1371" w:name="_Toc27585148"/>
      <w:bookmarkStart w:id="1372" w:name="_Toc36457109"/>
      <w:bookmarkStart w:id="1373" w:name="_Toc45027993"/>
      <w:bookmarkStart w:id="1374" w:name="_Toc45028828"/>
      <w:bookmarkStart w:id="1375" w:name="_Toc58583057"/>
      <w:r w:rsidRPr="00B3056F">
        <w:t>6.1.3.10</w:t>
      </w:r>
      <w:r w:rsidRPr="00B3056F">
        <w:tab/>
        <w:t>Resource: SMSManagementSubscriptionData</w:t>
      </w:r>
      <w:bookmarkEnd w:id="1370"/>
      <w:bookmarkEnd w:id="1371"/>
      <w:r w:rsidRPr="00B3056F">
        <w:t xml:space="preserve"> (Document)</w:t>
      </w:r>
      <w:bookmarkEnd w:id="1372"/>
      <w:bookmarkEnd w:id="1373"/>
      <w:bookmarkEnd w:id="1374"/>
      <w:bookmarkEnd w:id="1375"/>
    </w:p>
    <w:p w14:paraId="061A0504" w14:textId="77777777" w:rsidR="00EF45DA" w:rsidRPr="00B3056F" w:rsidRDefault="00EF45DA" w:rsidP="00EF45DA">
      <w:pPr>
        <w:pStyle w:val="Heading5"/>
      </w:pPr>
      <w:bookmarkStart w:id="1376" w:name="_Toc11338517"/>
      <w:bookmarkStart w:id="1377" w:name="_Toc27585149"/>
      <w:bookmarkStart w:id="1378" w:name="_Toc36457110"/>
      <w:bookmarkStart w:id="1379" w:name="_Toc45027994"/>
      <w:bookmarkStart w:id="1380" w:name="_Toc45028829"/>
      <w:bookmarkStart w:id="1381" w:name="_Toc58583058"/>
      <w:r w:rsidRPr="00B3056F">
        <w:t>6.1.3.10.1</w:t>
      </w:r>
      <w:r w:rsidRPr="00B3056F">
        <w:tab/>
        <w:t>Description</w:t>
      </w:r>
      <w:bookmarkEnd w:id="1376"/>
      <w:bookmarkEnd w:id="1377"/>
      <w:bookmarkEnd w:id="1378"/>
      <w:bookmarkEnd w:id="1379"/>
      <w:bookmarkEnd w:id="1380"/>
      <w:bookmarkEnd w:id="1381"/>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382" w:name="_Toc11338518"/>
      <w:bookmarkStart w:id="1383" w:name="_Toc27585150"/>
      <w:bookmarkStart w:id="1384" w:name="_Toc36457111"/>
      <w:bookmarkStart w:id="1385" w:name="_Toc45027995"/>
      <w:bookmarkStart w:id="1386" w:name="_Toc45028830"/>
      <w:bookmarkStart w:id="1387" w:name="_Toc58583059"/>
      <w:r w:rsidRPr="00B3056F">
        <w:t>6.1.3.10.2</w:t>
      </w:r>
      <w:r w:rsidRPr="00B3056F">
        <w:tab/>
        <w:t>Resource Definition</w:t>
      </w:r>
      <w:bookmarkEnd w:id="1382"/>
      <w:bookmarkEnd w:id="1383"/>
      <w:bookmarkEnd w:id="1384"/>
      <w:bookmarkEnd w:id="1385"/>
      <w:bookmarkEnd w:id="1386"/>
      <w:bookmarkEnd w:id="1387"/>
    </w:p>
    <w:p w14:paraId="2786F022" w14:textId="096A8805"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F45DA">
      <w:pPr>
        <w:rPr>
          <w:rFonts w:ascii="Arial" w:hAnsi="Arial" w:cs="Arial"/>
        </w:rPr>
      </w:pPr>
      <w:r w:rsidRPr="00B3056F">
        <w:t>This resource shall support the resource URI variables defined in table 6.1.3.10.2-1</w:t>
      </w:r>
      <w:r w:rsidRPr="00B3056F">
        <w:rPr>
          <w:rFonts w:ascii="Arial" w:hAnsi="Arial" w:cs="Arial"/>
        </w:rPr>
        <w:t>.</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2425C310" w:rsidR="00092D1D" w:rsidRPr="00B3056F" w:rsidRDefault="00092D1D"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388" w:name="_Toc11338519"/>
      <w:bookmarkStart w:id="1389" w:name="_Toc27585151"/>
      <w:bookmarkStart w:id="1390" w:name="_Toc36457112"/>
      <w:bookmarkStart w:id="1391" w:name="_Toc45027996"/>
      <w:bookmarkStart w:id="1392" w:name="_Toc45028831"/>
      <w:bookmarkStart w:id="1393" w:name="_Toc58583060"/>
      <w:r w:rsidRPr="00B3056F">
        <w:t>6.1.3.10.3</w:t>
      </w:r>
      <w:r w:rsidRPr="00B3056F">
        <w:tab/>
        <w:t>Resource Standard Methods</w:t>
      </w:r>
      <w:bookmarkEnd w:id="1388"/>
      <w:bookmarkEnd w:id="1389"/>
      <w:bookmarkEnd w:id="1390"/>
      <w:bookmarkEnd w:id="1391"/>
      <w:bookmarkEnd w:id="1392"/>
      <w:bookmarkEnd w:id="1393"/>
    </w:p>
    <w:p w14:paraId="29322034" w14:textId="77777777" w:rsidR="00EF45DA" w:rsidRPr="00B3056F" w:rsidRDefault="00EF45DA" w:rsidP="00EF45DA">
      <w:pPr>
        <w:pStyle w:val="Heading6"/>
      </w:pPr>
      <w:bookmarkStart w:id="1394" w:name="_Toc11338520"/>
      <w:bookmarkStart w:id="1395" w:name="_Toc27585152"/>
      <w:bookmarkStart w:id="1396" w:name="_Toc36457113"/>
      <w:bookmarkStart w:id="1397" w:name="_Toc45027997"/>
      <w:bookmarkStart w:id="1398" w:name="_Toc45028832"/>
      <w:bookmarkStart w:id="1399" w:name="_Toc58583061"/>
      <w:r w:rsidRPr="00B3056F">
        <w:t>6.1.3.10.3.1</w:t>
      </w:r>
      <w:r w:rsidRPr="00B3056F">
        <w:tab/>
        <w:t>GET</w:t>
      </w:r>
      <w:bookmarkEnd w:id="1394"/>
      <w:bookmarkEnd w:id="1395"/>
      <w:bookmarkEnd w:id="1396"/>
      <w:bookmarkEnd w:id="1397"/>
      <w:bookmarkEnd w:id="1398"/>
      <w:bookmarkEnd w:id="1399"/>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77777777" w:rsidR="00EF45DA" w:rsidRPr="00B3056F" w:rsidRDefault="00EF45DA" w:rsidP="001330D7">
            <w:pPr>
              <w:pStyle w:val="TAL"/>
            </w:pPr>
            <w:r w:rsidRPr="00B3056F">
              <w:t>see 3GPP TS 29.500 [4] clause 6.6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lastRenderedPageBreak/>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56F0E60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77777777"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400" w:name="_Toc11338521"/>
      <w:bookmarkStart w:id="1401" w:name="_Toc27585153"/>
      <w:bookmarkStart w:id="1402" w:name="_Toc36457114"/>
      <w:bookmarkStart w:id="1403" w:name="_Toc45027998"/>
      <w:bookmarkStart w:id="1404" w:name="_Toc45028833"/>
      <w:bookmarkStart w:id="1405" w:name="_Toc58583062"/>
      <w:r w:rsidRPr="00B3056F">
        <w:t>6.1.3.11</w:t>
      </w:r>
      <w:r w:rsidRPr="00B3056F">
        <w:tab/>
        <w:t>Resource: Supi</w:t>
      </w:r>
      <w:bookmarkEnd w:id="1400"/>
      <w:bookmarkEnd w:id="1401"/>
      <w:r w:rsidRPr="00B3056F">
        <w:t xml:space="preserve"> (Document)</w:t>
      </w:r>
      <w:bookmarkEnd w:id="1402"/>
      <w:bookmarkEnd w:id="1403"/>
      <w:bookmarkEnd w:id="1404"/>
      <w:bookmarkEnd w:id="1405"/>
    </w:p>
    <w:p w14:paraId="2FDCA773" w14:textId="77777777" w:rsidR="00EF45DA" w:rsidRPr="00B3056F" w:rsidRDefault="00EF45DA" w:rsidP="00EF45DA">
      <w:pPr>
        <w:pStyle w:val="Heading5"/>
      </w:pPr>
      <w:bookmarkStart w:id="1406" w:name="_Toc11338522"/>
      <w:bookmarkStart w:id="1407" w:name="_Toc27585154"/>
      <w:bookmarkStart w:id="1408" w:name="_Toc36457115"/>
      <w:bookmarkStart w:id="1409" w:name="_Toc45027999"/>
      <w:bookmarkStart w:id="1410" w:name="_Toc45028834"/>
      <w:bookmarkStart w:id="1411" w:name="_Toc58583063"/>
      <w:r w:rsidRPr="00B3056F">
        <w:t>6.1.3.11.1</w:t>
      </w:r>
      <w:r w:rsidRPr="00B3056F">
        <w:tab/>
        <w:t>Description</w:t>
      </w:r>
      <w:bookmarkEnd w:id="1406"/>
      <w:bookmarkEnd w:id="1407"/>
      <w:bookmarkEnd w:id="1408"/>
      <w:bookmarkEnd w:id="1409"/>
      <w:bookmarkEnd w:id="1410"/>
      <w:bookmarkEnd w:id="1411"/>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412" w:name="_Toc11338523"/>
      <w:bookmarkStart w:id="1413" w:name="_Toc27585155"/>
      <w:bookmarkStart w:id="1414" w:name="_Toc36457116"/>
      <w:bookmarkStart w:id="1415" w:name="_Toc45028000"/>
      <w:bookmarkStart w:id="1416" w:name="_Toc45028835"/>
      <w:bookmarkStart w:id="1417" w:name="_Toc58583064"/>
      <w:r w:rsidRPr="00B3056F">
        <w:t>6.1.3.11.2</w:t>
      </w:r>
      <w:r w:rsidRPr="00B3056F">
        <w:tab/>
        <w:t>Resource Definition</w:t>
      </w:r>
      <w:bookmarkEnd w:id="1412"/>
      <w:bookmarkEnd w:id="1413"/>
      <w:bookmarkEnd w:id="1414"/>
      <w:bookmarkEnd w:id="1415"/>
      <w:bookmarkEnd w:id="1416"/>
      <w:bookmarkEnd w:id="1417"/>
    </w:p>
    <w:p w14:paraId="360CFAAA" w14:textId="18214021"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F45DA">
      <w:pPr>
        <w:rPr>
          <w:rFonts w:ascii="Arial" w:hAnsi="Arial" w:cs="Arial"/>
        </w:rPr>
      </w:pPr>
      <w:r w:rsidRPr="00B3056F">
        <w:t>This resource shall support the resource URI variables defined in table 6.1.3.11.2-1</w:t>
      </w:r>
      <w:r w:rsidRPr="00B3056F">
        <w:rPr>
          <w:rFonts w:ascii="Arial" w:hAnsi="Arial" w:cs="Arial"/>
        </w:rPr>
        <w:t>.</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285B8E1F"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418" w:name="_Toc11338524"/>
      <w:bookmarkStart w:id="1419" w:name="_Toc27585156"/>
      <w:bookmarkStart w:id="1420" w:name="_Toc36457117"/>
      <w:bookmarkStart w:id="1421" w:name="_Toc45028001"/>
      <w:bookmarkStart w:id="1422" w:name="_Toc45028836"/>
      <w:bookmarkStart w:id="1423" w:name="_Toc58583065"/>
      <w:r w:rsidRPr="00B3056F">
        <w:lastRenderedPageBreak/>
        <w:t>6.1.3.11.3</w:t>
      </w:r>
      <w:r w:rsidRPr="00B3056F">
        <w:tab/>
        <w:t>Resource Standard Methods</w:t>
      </w:r>
      <w:bookmarkEnd w:id="1418"/>
      <w:bookmarkEnd w:id="1419"/>
      <w:bookmarkEnd w:id="1420"/>
      <w:bookmarkEnd w:id="1421"/>
      <w:bookmarkEnd w:id="1422"/>
      <w:bookmarkEnd w:id="1423"/>
    </w:p>
    <w:p w14:paraId="7F1AC029" w14:textId="77777777" w:rsidR="00EF45DA" w:rsidRPr="00B3056F" w:rsidRDefault="00EF45DA" w:rsidP="00EF45DA">
      <w:pPr>
        <w:pStyle w:val="Heading6"/>
      </w:pPr>
      <w:bookmarkStart w:id="1424" w:name="_Toc11338525"/>
      <w:bookmarkStart w:id="1425" w:name="_Toc27585157"/>
      <w:bookmarkStart w:id="1426" w:name="_Toc36457118"/>
      <w:bookmarkStart w:id="1427" w:name="_Toc45028002"/>
      <w:bookmarkStart w:id="1428" w:name="_Toc45028837"/>
      <w:bookmarkStart w:id="1429" w:name="_Toc58583066"/>
      <w:r w:rsidRPr="00B3056F">
        <w:t>6.1.3.11.3.1</w:t>
      </w:r>
      <w:r w:rsidRPr="00B3056F">
        <w:tab/>
        <w:t>GET</w:t>
      </w:r>
      <w:bookmarkEnd w:id="1424"/>
      <w:bookmarkEnd w:id="1425"/>
      <w:bookmarkEnd w:id="1426"/>
      <w:bookmarkEnd w:id="1427"/>
      <w:bookmarkEnd w:id="1428"/>
      <w:bookmarkEnd w:id="1429"/>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EA5E90F"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7777777" w:rsidR="00EF45DA" w:rsidRPr="00B3056F" w:rsidRDefault="00EF45DA" w:rsidP="001330D7">
            <w:pPr>
              <w:pStyle w:val="TAL"/>
            </w:pPr>
            <w:r w:rsidRPr="00B3056F">
              <w:t>see 3GPP TS 29.500 [4] clause 6.6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4E13B8A8"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 xml:space="preserve">, </w:t>
            </w:r>
            <w:r>
              <w:t xml:space="preserve">clause </w:t>
            </w:r>
            <w:r w:rsidRPr="000D7753">
              <w:t>3.2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430" w:name="_Toc11338526"/>
      <w:bookmarkStart w:id="1431" w:name="_Toc27585158"/>
      <w:bookmarkStart w:id="1432" w:name="_Toc36457119"/>
      <w:bookmarkStart w:id="1433" w:name="_Toc45028003"/>
      <w:bookmarkStart w:id="1434" w:name="_Toc45028838"/>
      <w:bookmarkStart w:id="1435" w:name="_Toc58583067"/>
      <w:r w:rsidRPr="00B3056F">
        <w:t>6.1.3.12</w:t>
      </w:r>
      <w:r w:rsidRPr="00B3056F">
        <w:tab/>
        <w:t>Resource: IdTranslationResult</w:t>
      </w:r>
      <w:bookmarkEnd w:id="1430"/>
      <w:bookmarkEnd w:id="1431"/>
      <w:r w:rsidRPr="00B3056F">
        <w:t xml:space="preserve"> (Document)</w:t>
      </w:r>
      <w:bookmarkEnd w:id="1432"/>
      <w:bookmarkEnd w:id="1433"/>
      <w:bookmarkEnd w:id="1434"/>
      <w:bookmarkEnd w:id="1435"/>
    </w:p>
    <w:p w14:paraId="4ED9391D" w14:textId="77777777" w:rsidR="00EF45DA" w:rsidRPr="00B3056F" w:rsidRDefault="00EF45DA" w:rsidP="00EF45DA">
      <w:pPr>
        <w:pStyle w:val="Heading5"/>
      </w:pPr>
      <w:bookmarkStart w:id="1436" w:name="_Toc11338527"/>
      <w:bookmarkStart w:id="1437" w:name="_Toc27585159"/>
      <w:bookmarkStart w:id="1438" w:name="_Toc36457120"/>
      <w:bookmarkStart w:id="1439" w:name="_Toc45028004"/>
      <w:bookmarkStart w:id="1440" w:name="_Toc45028839"/>
      <w:bookmarkStart w:id="1441" w:name="_Toc58583068"/>
      <w:r w:rsidRPr="00B3056F">
        <w:t>6.1.3.12.1</w:t>
      </w:r>
      <w:r w:rsidRPr="00B3056F">
        <w:tab/>
        <w:t>Description</w:t>
      </w:r>
      <w:bookmarkEnd w:id="1436"/>
      <w:bookmarkEnd w:id="1437"/>
      <w:bookmarkEnd w:id="1438"/>
      <w:bookmarkEnd w:id="1439"/>
      <w:bookmarkEnd w:id="1440"/>
      <w:bookmarkEnd w:id="1441"/>
    </w:p>
    <w:p w14:paraId="7E70FE60" w14:textId="77777777" w:rsidR="00EF45DA" w:rsidRPr="00B3056F" w:rsidRDefault="00EF45DA" w:rsidP="00EF45DA">
      <w:r w:rsidRPr="00B3056F">
        <w:t>This resource represents the SUPI. It is queried by the NEF for GPSI to SUPI translation. See 3GPP TS 23.502 [3] clause 4.13.2.2.</w:t>
      </w:r>
    </w:p>
    <w:p w14:paraId="4FDB97D8" w14:textId="77777777" w:rsidR="00EF45DA" w:rsidRPr="00B3056F" w:rsidRDefault="00EF45DA" w:rsidP="00EF45DA">
      <w:pPr>
        <w:pStyle w:val="Heading5"/>
      </w:pPr>
      <w:bookmarkStart w:id="1442" w:name="_Toc11338528"/>
      <w:bookmarkStart w:id="1443" w:name="_Toc27585160"/>
      <w:bookmarkStart w:id="1444" w:name="_Toc36457121"/>
      <w:bookmarkStart w:id="1445" w:name="_Toc45028005"/>
      <w:bookmarkStart w:id="1446" w:name="_Toc45028840"/>
      <w:bookmarkStart w:id="1447" w:name="_Toc58583069"/>
      <w:r w:rsidRPr="00B3056F">
        <w:t>6.1.3.12.2</w:t>
      </w:r>
      <w:r w:rsidRPr="00B3056F">
        <w:tab/>
        <w:t>Resource Definition</w:t>
      </w:r>
      <w:bookmarkEnd w:id="1442"/>
      <w:bookmarkEnd w:id="1443"/>
      <w:bookmarkEnd w:id="1444"/>
      <w:bookmarkEnd w:id="1445"/>
      <w:bookmarkEnd w:id="1446"/>
      <w:bookmarkEnd w:id="1447"/>
    </w:p>
    <w:p w14:paraId="365D13C2" w14:textId="428353AF"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F45DA">
      <w:pPr>
        <w:rPr>
          <w:rFonts w:ascii="Arial" w:hAnsi="Arial" w:cs="Arial"/>
        </w:rPr>
      </w:pPr>
      <w:r w:rsidRPr="00B3056F">
        <w:t>This resource shall support the resource URI variables defined in table 6.1.3.12.2-1</w:t>
      </w:r>
      <w:r w:rsidRPr="00B3056F">
        <w:rPr>
          <w:rFonts w:ascii="Arial" w:hAnsi="Arial" w:cs="Arial"/>
        </w:rPr>
        <w:t>.</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5C027932" w:rsidR="00092D1D" w:rsidRPr="00B3056F" w:rsidRDefault="00092D1D" w:rsidP="00092D1D">
            <w:pPr>
              <w:pStyle w:val="TAL"/>
            </w:pPr>
            <w:r w:rsidRPr="00B3056F">
              <w:t>Represents the Generic Public Subscription Identifier (see 3GPP TS 23.501 [2] clause 5.9.8) or Subscription Permanent Identifier (see 3GPP TS 23.501 [2] clause 5.9.2)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448" w:name="_Toc11338529"/>
      <w:bookmarkStart w:id="1449" w:name="_Toc27585161"/>
      <w:bookmarkStart w:id="1450" w:name="_Toc36457122"/>
      <w:bookmarkStart w:id="1451" w:name="_Toc45028006"/>
      <w:bookmarkStart w:id="1452" w:name="_Toc45028841"/>
      <w:bookmarkStart w:id="1453" w:name="_Toc58583070"/>
      <w:r w:rsidRPr="00B3056F">
        <w:t>6.1.3.12.3</w:t>
      </w:r>
      <w:r w:rsidRPr="00B3056F">
        <w:tab/>
        <w:t>Resource Standard Methods</w:t>
      </w:r>
      <w:bookmarkEnd w:id="1448"/>
      <w:bookmarkEnd w:id="1449"/>
      <w:bookmarkEnd w:id="1450"/>
      <w:bookmarkEnd w:id="1451"/>
      <w:bookmarkEnd w:id="1452"/>
      <w:bookmarkEnd w:id="1453"/>
    </w:p>
    <w:p w14:paraId="4CB244E7" w14:textId="77777777" w:rsidR="00EF45DA" w:rsidRPr="00B3056F" w:rsidRDefault="00EF45DA" w:rsidP="00EF45DA">
      <w:pPr>
        <w:pStyle w:val="Heading6"/>
      </w:pPr>
      <w:bookmarkStart w:id="1454" w:name="_Toc11338530"/>
      <w:bookmarkStart w:id="1455" w:name="_Toc27585162"/>
      <w:bookmarkStart w:id="1456" w:name="_Toc36457123"/>
      <w:bookmarkStart w:id="1457" w:name="_Toc45028007"/>
      <w:bookmarkStart w:id="1458" w:name="_Toc45028842"/>
      <w:bookmarkStart w:id="1459" w:name="_Toc58583071"/>
      <w:r w:rsidRPr="00B3056F">
        <w:t>6.1.3.12.3.1</w:t>
      </w:r>
      <w:r w:rsidRPr="00B3056F">
        <w:tab/>
        <w:t>GET</w:t>
      </w:r>
      <w:bookmarkEnd w:id="1454"/>
      <w:bookmarkEnd w:id="1455"/>
      <w:bookmarkEnd w:id="1456"/>
      <w:bookmarkEnd w:id="1457"/>
      <w:bookmarkEnd w:id="1458"/>
      <w:bookmarkEnd w:id="1459"/>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77777777" w:rsidR="00EF45DA" w:rsidRPr="00B3056F" w:rsidRDefault="00EF45DA" w:rsidP="001330D7">
            <w:pPr>
              <w:pStyle w:val="TAL"/>
            </w:pPr>
            <w:r w:rsidRPr="00B3056F">
              <w:rPr>
                <w:rFonts w:cs="Arial"/>
                <w:szCs w:val="18"/>
              </w:rPr>
              <w:t>see 3GPP TS 29.500 [4] clause 6.6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bookmarkStart w:id="1460" w:name="OLE_LINK9"/>
            <w:r w:rsidRPr="00B3056F">
              <w:rPr>
                <w:rFonts w:hint="eastAsia"/>
              </w:rPr>
              <w:t>AppPort</w:t>
            </w:r>
            <w:r w:rsidRPr="00B3056F">
              <w:t>Id</w:t>
            </w:r>
            <w:bookmarkEnd w:id="1460"/>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clause 4.4.7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432E284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461" w:name="_Toc11338531"/>
      <w:bookmarkStart w:id="1462" w:name="_Toc27585163"/>
      <w:bookmarkStart w:id="1463" w:name="_Toc36457124"/>
      <w:bookmarkStart w:id="1464" w:name="_Toc45028008"/>
      <w:bookmarkStart w:id="1465" w:name="_Toc45028843"/>
      <w:bookmarkStart w:id="1466" w:name="_Toc58583072"/>
      <w:r w:rsidRPr="00B3056F">
        <w:t>6.1.3.13</w:t>
      </w:r>
      <w:r w:rsidRPr="00B3056F">
        <w:tab/>
        <w:t>Resource: SorAck</w:t>
      </w:r>
      <w:bookmarkEnd w:id="1461"/>
      <w:bookmarkEnd w:id="1462"/>
      <w:r w:rsidRPr="00B3056F">
        <w:t xml:space="preserve"> (Document)</w:t>
      </w:r>
      <w:bookmarkEnd w:id="1463"/>
      <w:bookmarkEnd w:id="1464"/>
      <w:bookmarkEnd w:id="1465"/>
      <w:bookmarkEnd w:id="1466"/>
    </w:p>
    <w:p w14:paraId="160553A0" w14:textId="77777777" w:rsidR="00EF45DA" w:rsidRPr="00B3056F" w:rsidRDefault="00EF45DA" w:rsidP="00EF45DA">
      <w:pPr>
        <w:pStyle w:val="Heading5"/>
      </w:pPr>
      <w:bookmarkStart w:id="1467" w:name="_Toc11338532"/>
      <w:bookmarkStart w:id="1468" w:name="_Toc27585164"/>
      <w:bookmarkStart w:id="1469" w:name="_Toc36457125"/>
      <w:bookmarkStart w:id="1470" w:name="_Toc45028009"/>
      <w:bookmarkStart w:id="1471" w:name="_Toc45028844"/>
      <w:bookmarkStart w:id="1472" w:name="_Toc58583073"/>
      <w:r w:rsidRPr="00B3056F">
        <w:t>6.1.3.13.1</w:t>
      </w:r>
      <w:r w:rsidRPr="00B3056F">
        <w:tab/>
        <w:t>Description</w:t>
      </w:r>
      <w:bookmarkEnd w:id="1467"/>
      <w:bookmarkEnd w:id="1468"/>
      <w:bookmarkEnd w:id="1469"/>
      <w:bookmarkEnd w:id="1470"/>
      <w:bookmarkEnd w:id="1471"/>
      <w:bookmarkEnd w:id="1472"/>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473" w:name="_Toc11338533"/>
      <w:bookmarkStart w:id="1474" w:name="_Toc27585165"/>
      <w:bookmarkStart w:id="1475" w:name="_Toc36457126"/>
      <w:bookmarkStart w:id="1476" w:name="_Toc45028010"/>
      <w:bookmarkStart w:id="1477" w:name="_Toc45028845"/>
      <w:bookmarkStart w:id="1478" w:name="_Toc58583074"/>
      <w:r w:rsidRPr="00B3056F">
        <w:t>6.1.3.13.2</w:t>
      </w:r>
      <w:r w:rsidRPr="00B3056F">
        <w:tab/>
        <w:t>Resource Definition</w:t>
      </w:r>
      <w:bookmarkEnd w:id="1473"/>
      <w:bookmarkEnd w:id="1474"/>
      <w:bookmarkEnd w:id="1475"/>
      <w:bookmarkEnd w:id="1476"/>
      <w:bookmarkEnd w:id="1477"/>
      <w:bookmarkEnd w:id="1478"/>
    </w:p>
    <w:p w14:paraId="2017E3A3" w14:textId="1EC69290"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F45DA">
      <w:pPr>
        <w:rPr>
          <w:rFonts w:ascii="Arial" w:hAnsi="Arial" w:cs="Arial"/>
        </w:rPr>
      </w:pPr>
      <w:r w:rsidRPr="00B3056F">
        <w:t>This resource shall support the resource URI variables defined in table 6.1.3.13.2-1</w:t>
      </w:r>
      <w:r w:rsidRPr="00B3056F">
        <w:rPr>
          <w:rFonts w:ascii="Arial" w:hAnsi="Arial" w:cs="Arial"/>
        </w:rPr>
        <w:t>.</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2FB98523"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479" w:name="_Toc11338534"/>
      <w:bookmarkStart w:id="1480" w:name="_Toc27585166"/>
      <w:bookmarkStart w:id="1481" w:name="_Toc36457127"/>
      <w:bookmarkStart w:id="1482" w:name="_Toc45028011"/>
      <w:bookmarkStart w:id="1483" w:name="_Toc45028846"/>
      <w:bookmarkStart w:id="1484" w:name="_Toc58583075"/>
      <w:r w:rsidRPr="00B3056F">
        <w:lastRenderedPageBreak/>
        <w:t>6.1.3.13.3</w:t>
      </w:r>
      <w:r w:rsidRPr="00B3056F">
        <w:tab/>
        <w:t>Resource Standard Methods</w:t>
      </w:r>
      <w:bookmarkEnd w:id="1479"/>
      <w:bookmarkEnd w:id="1480"/>
      <w:bookmarkEnd w:id="1481"/>
      <w:bookmarkEnd w:id="1482"/>
      <w:bookmarkEnd w:id="1483"/>
      <w:bookmarkEnd w:id="1484"/>
    </w:p>
    <w:p w14:paraId="7D412614" w14:textId="77777777" w:rsidR="00EF45DA" w:rsidRPr="00B3056F" w:rsidRDefault="00EF45DA" w:rsidP="00EF45DA">
      <w:pPr>
        <w:pStyle w:val="Heading6"/>
      </w:pPr>
      <w:bookmarkStart w:id="1485" w:name="_Toc11338535"/>
      <w:bookmarkStart w:id="1486" w:name="_Toc27585167"/>
      <w:bookmarkStart w:id="1487" w:name="_Toc36457128"/>
      <w:bookmarkStart w:id="1488" w:name="_Toc45028012"/>
      <w:bookmarkStart w:id="1489" w:name="_Toc45028847"/>
      <w:bookmarkStart w:id="1490" w:name="_Toc58583076"/>
      <w:r w:rsidRPr="00B3056F">
        <w:t>6.1.3.13.3.1</w:t>
      </w:r>
      <w:r w:rsidRPr="00B3056F">
        <w:tab/>
        <w:t>PUT</w:t>
      </w:r>
      <w:bookmarkEnd w:id="1485"/>
      <w:bookmarkEnd w:id="1486"/>
      <w:bookmarkEnd w:id="1487"/>
      <w:bookmarkEnd w:id="1488"/>
      <w:bookmarkEnd w:id="1489"/>
      <w:bookmarkEnd w:id="1490"/>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42F15E9A"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491" w:name="_Toc11338536"/>
      <w:bookmarkStart w:id="1492" w:name="_Toc27585168"/>
      <w:bookmarkStart w:id="1493" w:name="_Toc36457129"/>
      <w:bookmarkStart w:id="1494" w:name="_Toc45028013"/>
      <w:bookmarkStart w:id="1495" w:name="_Toc45028848"/>
      <w:bookmarkStart w:id="1496" w:name="_Toc58583077"/>
      <w:r w:rsidRPr="00B3056F">
        <w:t>6.1.3.14</w:t>
      </w:r>
      <w:r w:rsidRPr="00B3056F">
        <w:tab/>
        <w:t>Resource: TraceData</w:t>
      </w:r>
      <w:bookmarkEnd w:id="1491"/>
      <w:bookmarkEnd w:id="1492"/>
      <w:r w:rsidRPr="00B3056F">
        <w:t xml:space="preserve"> (Document)</w:t>
      </w:r>
      <w:bookmarkEnd w:id="1493"/>
      <w:bookmarkEnd w:id="1494"/>
      <w:bookmarkEnd w:id="1495"/>
      <w:bookmarkEnd w:id="1496"/>
    </w:p>
    <w:p w14:paraId="4D034F81" w14:textId="77777777" w:rsidR="00EF45DA" w:rsidRPr="00B3056F" w:rsidRDefault="00EF45DA" w:rsidP="00EF45DA">
      <w:pPr>
        <w:pStyle w:val="Heading5"/>
      </w:pPr>
      <w:bookmarkStart w:id="1497" w:name="_Toc11338537"/>
      <w:bookmarkStart w:id="1498" w:name="_Toc27585169"/>
      <w:bookmarkStart w:id="1499" w:name="_Toc36457130"/>
      <w:bookmarkStart w:id="1500" w:name="_Toc45028014"/>
      <w:bookmarkStart w:id="1501" w:name="_Toc45028849"/>
      <w:bookmarkStart w:id="1502" w:name="_Toc58583078"/>
      <w:r w:rsidRPr="00B3056F">
        <w:t>6.1.3.14.1</w:t>
      </w:r>
      <w:r w:rsidRPr="00B3056F">
        <w:tab/>
        <w:t>Description</w:t>
      </w:r>
      <w:bookmarkEnd w:id="1497"/>
      <w:bookmarkEnd w:id="1498"/>
      <w:bookmarkEnd w:id="1499"/>
      <w:bookmarkEnd w:id="1500"/>
      <w:bookmarkEnd w:id="1501"/>
      <w:bookmarkEnd w:id="1502"/>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503" w:name="_Toc11338538"/>
      <w:bookmarkStart w:id="1504" w:name="_Toc27585170"/>
      <w:bookmarkStart w:id="1505" w:name="_Toc36457131"/>
      <w:bookmarkStart w:id="1506" w:name="_Toc45028015"/>
      <w:bookmarkStart w:id="1507" w:name="_Toc45028850"/>
      <w:bookmarkStart w:id="1508" w:name="_Toc58583079"/>
      <w:r w:rsidRPr="00B3056F">
        <w:t>6.1.3.14.2</w:t>
      </w:r>
      <w:r w:rsidRPr="00B3056F">
        <w:tab/>
        <w:t>Resource Definition</w:t>
      </w:r>
      <w:bookmarkEnd w:id="1503"/>
      <w:bookmarkEnd w:id="1504"/>
      <w:bookmarkEnd w:id="1505"/>
      <w:bookmarkEnd w:id="1506"/>
      <w:bookmarkEnd w:id="1507"/>
      <w:bookmarkEnd w:id="1508"/>
    </w:p>
    <w:p w14:paraId="6CCEDCBB" w14:textId="2F6EA1C8"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F45DA">
      <w:pPr>
        <w:rPr>
          <w:rFonts w:ascii="Arial" w:hAnsi="Arial" w:cs="Arial"/>
        </w:rPr>
      </w:pPr>
      <w:r w:rsidRPr="00B3056F">
        <w:t>This resource shall support the resource URI variables defined in table 6.1.3.14.2-1</w:t>
      </w:r>
      <w:r w:rsidRPr="00B3056F">
        <w:rPr>
          <w:rFonts w:ascii="Arial" w:hAnsi="Arial" w:cs="Arial"/>
        </w:rPr>
        <w:t>.</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4FF0AFAE"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509" w:name="_Toc11338539"/>
      <w:bookmarkStart w:id="1510" w:name="_Toc27585171"/>
      <w:bookmarkStart w:id="1511" w:name="_Toc36457132"/>
      <w:bookmarkStart w:id="1512" w:name="_Toc45028016"/>
      <w:bookmarkStart w:id="1513" w:name="_Toc45028851"/>
      <w:bookmarkStart w:id="1514" w:name="_Toc58583080"/>
      <w:r w:rsidRPr="00B3056F">
        <w:t>6.1.3.14.3</w:t>
      </w:r>
      <w:r w:rsidRPr="00B3056F">
        <w:tab/>
        <w:t>Resource Standard Methods</w:t>
      </w:r>
      <w:bookmarkEnd w:id="1509"/>
      <w:bookmarkEnd w:id="1510"/>
      <w:bookmarkEnd w:id="1511"/>
      <w:bookmarkEnd w:id="1512"/>
      <w:bookmarkEnd w:id="1513"/>
      <w:bookmarkEnd w:id="1514"/>
    </w:p>
    <w:p w14:paraId="7B8341A1" w14:textId="77777777" w:rsidR="00EF45DA" w:rsidRPr="00B3056F" w:rsidRDefault="00EF45DA" w:rsidP="00EF45DA">
      <w:pPr>
        <w:pStyle w:val="Heading6"/>
      </w:pPr>
      <w:bookmarkStart w:id="1515" w:name="_Toc11338540"/>
      <w:bookmarkStart w:id="1516" w:name="_Toc27585172"/>
      <w:bookmarkStart w:id="1517" w:name="_Toc36457133"/>
      <w:bookmarkStart w:id="1518" w:name="_Toc45028017"/>
      <w:bookmarkStart w:id="1519" w:name="_Toc45028852"/>
      <w:bookmarkStart w:id="1520" w:name="_Toc58583081"/>
      <w:r w:rsidRPr="00B3056F">
        <w:t>6.1.3.14.3.1</w:t>
      </w:r>
      <w:r w:rsidRPr="00B3056F">
        <w:tab/>
        <w:t>GET</w:t>
      </w:r>
      <w:bookmarkEnd w:id="1515"/>
      <w:bookmarkEnd w:id="1516"/>
      <w:bookmarkEnd w:id="1517"/>
      <w:bookmarkEnd w:id="1518"/>
      <w:bookmarkEnd w:id="1519"/>
      <w:bookmarkEnd w:id="1520"/>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77777777" w:rsidR="00EF45DA" w:rsidRPr="00B3056F" w:rsidRDefault="00EF45DA" w:rsidP="001330D7">
            <w:pPr>
              <w:pStyle w:val="TAL"/>
            </w:pPr>
            <w:r w:rsidRPr="00B3056F">
              <w:t>see 3GPP TS 29.500 [4] clause 6.6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4241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w:t>
            </w:r>
            <w:r>
              <w:t xml:space="preserve"> clause</w:t>
            </w:r>
            <w:r w:rsidRPr="000D7753">
              <w:t xml:space="preserve"> 3.2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521" w:name="_Toc11338541"/>
      <w:bookmarkStart w:id="1522" w:name="_Toc27585173"/>
      <w:bookmarkStart w:id="1523" w:name="_Toc36457134"/>
      <w:bookmarkStart w:id="1524" w:name="_Toc45028018"/>
      <w:bookmarkStart w:id="1525" w:name="_Toc45028853"/>
      <w:bookmarkStart w:id="1526" w:name="_Toc58583082"/>
      <w:r w:rsidRPr="00B3056F">
        <w:t>6.1.3.15</w:t>
      </w:r>
      <w:r w:rsidRPr="00B3056F">
        <w:tab/>
        <w:t>Resource: SharedData</w:t>
      </w:r>
      <w:bookmarkEnd w:id="1521"/>
      <w:bookmarkEnd w:id="1522"/>
      <w:r w:rsidRPr="00B3056F">
        <w:t xml:space="preserve"> (Collection)</w:t>
      </w:r>
      <w:bookmarkEnd w:id="1523"/>
      <w:bookmarkEnd w:id="1524"/>
      <w:bookmarkEnd w:id="1525"/>
      <w:bookmarkEnd w:id="1526"/>
    </w:p>
    <w:p w14:paraId="5EB17EF9" w14:textId="77777777" w:rsidR="00EF45DA" w:rsidRPr="00B3056F" w:rsidRDefault="00EF45DA" w:rsidP="00EF45DA">
      <w:pPr>
        <w:pStyle w:val="Heading5"/>
      </w:pPr>
      <w:bookmarkStart w:id="1527" w:name="_Toc11338542"/>
      <w:bookmarkStart w:id="1528" w:name="_Toc27585174"/>
      <w:bookmarkStart w:id="1529" w:name="_Toc36457135"/>
      <w:bookmarkStart w:id="1530" w:name="_Toc45028019"/>
      <w:bookmarkStart w:id="1531" w:name="_Toc45028854"/>
      <w:bookmarkStart w:id="1532" w:name="_Toc58583083"/>
      <w:r w:rsidRPr="00B3056F">
        <w:t>6.1.3.15.1</w:t>
      </w:r>
      <w:r w:rsidRPr="00B3056F">
        <w:tab/>
        <w:t>Description</w:t>
      </w:r>
      <w:bookmarkEnd w:id="1527"/>
      <w:bookmarkEnd w:id="1528"/>
      <w:bookmarkEnd w:id="1529"/>
      <w:bookmarkEnd w:id="1530"/>
      <w:bookmarkEnd w:id="1531"/>
      <w:bookmarkEnd w:id="1532"/>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533" w:name="_Toc11338543"/>
      <w:bookmarkStart w:id="1534" w:name="_Toc27585175"/>
      <w:bookmarkStart w:id="1535" w:name="_Toc36457136"/>
      <w:bookmarkStart w:id="1536" w:name="_Toc45028020"/>
      <w:bookmarkStart w:id="1537" w:name="_Toc45028855"/>
      <w:bookmarkStart w:id="1538" w:name="_Toc58583084"/>
      <w:r w:rsidRPr="00B3056F">
        <w:lastRenderedPageBreak/>
        <w:t>6.1.3.15.2</w:t>
      </w:r>
      <w:r w:rsidRPr="00B3056F">
        <w:tab/>
        <w:t>Resource Definition</w:t>
      </w:r>
      <w:bookmarkEnd w:id="1533"/>
      <w:bookmarkEnd w:id="1534"/>
      <w:bookmarkEnd w:id="1535"/>
      <w:bookmarkEnd w:id="1536"/>
      <w:bookmarkEnd w:id="1537"/>
      <w:bookmarkEnd w:id="1538"/>
    </w:p>
    <w:p w14:paraId="4AD7D5A3" w14:textId="4C6FB603"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F45DA">
      <w:pPr>
        <w:rPr>
          <w:rFonts w:ascii="Arial" w:hAnsi="Arial" w:cs="Arial"/>
        </w:rPr>
      </w:pPr>
      <w:r w:rsidRPr="00B3056F">
        <w:t>This resource shall support the resource URI variables defined in table 6.1.3.15.2-1</w:t>
      </w:r>
      <w:r w:rsidRPr="00B3056F">
        <w:rPr>
          <w:rFonts w:ascii="Arial" w:hAnsi="Arial" w:cs="Arial"/>
        </w:rPr>
        <w:t>.</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539" w:name="_Toc11338544"/>
      <w:bookmarkStart w:id="1540" w:name="_Toc27585176"/>
      <w:bookmarkStart w:id="1541" w:name="_Toc36457137"/>
      <w:bookmarkStart w:id="1542" w:name="_Toc45028021"/>
      <w:bookmarkStart w:id="1543" w:name="_Toc45028856"/>
      <w:bookmarkStart w:id="1544" w:name="_Toc58583085"/>
      <w:r w:rsidRPr="00B3056F">
        <w:t>6.1.3.15.3</w:t>
      </w:r>
      <w:r w:rsidRPr="00B3056F">
        <w:tab/>
        <w:t>Resource Standard Methods</w:t>
      </w:r>
      <w:bookmarkEnd w:id="1539"/>
      <w:bookmarkEnd w:id="1540"/>
      <w:bookmarkEnd w:id="1541"/>
      <w:bookmarkEnd w:id="1542"/>
      <w:bookmarkEnd w:id="1543"/>
      <w:bookmarkEnd w:id="1544"/>
    </w:p>
    <w:p w14:paraId="5A63DA8D" w14:textId="77777777" w:rsidR="00EF45DA" w:rsidRPr="00B3056F" w:rsidRDefault="00EF45DA" w:rsidP="00EF45DA">
      <w:pPr>
        <w:pStyle w:val="Heading6"/>
      </w:pPr>
      <w:bookmarkStart w:id="1545" w:name="_Toc11338545"/>
      <w:bookmarkStart w:id="1546" w:name="_Toc27585177"/>
      <w:bookmarkStart w:id="1547" w:name="_Toc36457138"/>
      <w:bookmarkStart w:id="1548" w:name="_Toc45028022"/>
      <w:bookmarkStart w:id="1549" w:name="_Toc45028857"/>
      <w:bookmarkStart w:id="1550" w:name="_Hlk517692056"/>
      <w:bookmarkStart w:id="1551" w:name="_Toc58583086"/>
      <w:r w:rsidRPr="00B3056F">
        <w:t>6.1.3.15.3.1</w:t>
      </w:r>
      <w:r w:rsidRPr="00B3056F">
        <w:tab/>
        <w:t>GET</w:t>
      </w:r>
      <w:bookmarkEnd w:id="1545"/>
      <w:bookmarkEnd w:id="1546"/>
      <w:bookmarkEnd w:id="1547"/>
      <w:bookmarkEnd w:id="1548"/>
      <w:bookmarkEnd w:id="1549"/>
      <w:bookmarkEnd w:id="1551"/>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74A67F62"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552" w:name="_Toc11338546"/>
      <w:bookmarkStart w:id="1553" w:name="_Toc27585178"/>
      <w:bookmarkStart w:id="1554" w:name="_Toc36457139"/>
      <w:bookmarkStart w:id="1555" w:name="_Toc45028023"/>
      <w:bookmarkStart w:id="1556" w:name="_Toc45028858"/>
      <w:bookmarkStart w:id="1557" w:name="_Toc58583087"/>
      <w:bookmarkEnd w:id="1550"/>
      <w:r w:rsidRPr="00B3056F">
        <w:t>6.1.3.16</w:t>
      </w:r>
      <w:r w:rsidRPr="00B3056F">
        <w:tab/>
        <w:t>Resource: SharedDataSubscriptions</w:t>
      </w:r>
      <w:bookmarkEnd w:id="1552"/>
      <w:bookmarkEnd w:id="1553"/>
      <w:r w:rsidRPr="00B3056F">
        <w:t xml:space="preserve"> (Collection)</w:t>
      </w:r>
      <w:bookmarkEnd w:id="1554"/>
      <w:bookmarkEnd w:id="1555"/>
      <w:bookmarkEnd w:id="1556"/>
      <w:bookmarkEnd w:id="1557"/>
    </w:p>
    <w:p w14:paraId="5F35C33B" w14:textId="77777777" w:rsidR="00EF45DA" w:rsidRPr="00B3056F" w:rsidRDefault="00EF45DA" w:rsidP="00EF45DA">
      <w:pPr>
        <w:pStyle w:val="Heading5"/>
      </w:pPr>
      <w:bookmarkStart w:id="1558" w:name="_Toc11338547"/>
      <w:bookmarkStart w:id="1559" w:name="_Toc27585179"/>
      <w:bookmarkStart w:id="1560" w:name="_Toc36457140"/>
      <w:bookmarkStart w:id="1561" w:name="_Toc45028024"/>
      <w:bookmarkStart w:id="1562" w:name="_Toc45028859"/>
      <w:bookmarkStart w:id="1563" w:name="_Toc58583088"/>
      <w:r w:rsidRPr="00B3056F">
        <w:t>6.1.3.16.1</w:t>
      </w:r>
      <w:r w:rsidRPr="00B3056F">
        <w:tab/>
        <w:t>Description</w:t>
      </w:r>
      <w:bookmarkEnd w:id="1558"/>
      <w:bookmarkEnd w:id="1559"/>
      <w:bookmarkEnd w:id="1560"/>
      <w:bookmarkEnd w:id="1561"/>
      <w:bookmarkEnd w:id="1562"/>
      <w:bookmarkEnd w:id="1563"/>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564" w:name="_Toc11338548"/>
      <w:bookmarkStart w:id="1565" w:name="_Toc27585180"/>
      <w:bookmarkStart w:id="1566" w:name="_Toc36457141"/>
      <w:bookmarkStart w:id="1567" w:name="_Toc45028025"/>
      <w:bookmarkStart w:id="1568" w:name="_Toc45028860"/>
      <w:bookmarkStart w:id="1569" w:name="_Toc58583089"/>
      <w:r w:rsidRPr="00B3056F">
        <w:t>6.1.3.16.2</w:t>
      </w:r>
      <w:r w:rsidRPr="00B3056F">
        <w:tab/>
        <w:t>Resource Definition</w:t>
      </w:r>
      <w:bookmarkEnd w:id="1564"/>
      <w:bookmarkEnd w:id="1565"/>
      <w:bookmarkEnd w:id="1566"/>
      <w:bookmarkEnd w:id="1567"/>
      <w:bookmarkEnd w:id="1568"/>
      <w:bookmarkEnd w:id="1569"/>
    </w:p>
    <w:p w14:paraId="38849DDF" w14:textId="1DFD599B"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F45DA">
      <w:pPr>
        <w:rPr>
          <w:rFonts w:ascii="Arial" w:hAnsi="Arial" w:cs="Arial"/>
        </w:rPr>
      </w:pPr>
      <w:r w:rsidRPr="00B3056F">
        <w:t>This resource shall support the resource URI variables defined in table 6.1.3.16.2-1</w:t>
      </w:r>
      <w:r w:rsidRPr="00B3056F">
        <w:rPr>
          <w:rFonts w:ascii="Arial" w:hAnsi="Arial" w:cs="Arial"/>
        </w:rPr>
        <w:t>.</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570" w:name="_Toc11338549"/>
      <w:bookmarkStart w:id="1571" w:name="_Toc27585181"/>
      <w:bookmarkStart w:id="1572" w:name="_Toc36457142"/>
      <w:bookmarkStart w:id="1573" w:name="_Toc45028026"/>
      <w:bookmarkStart w:id="1574" w:name="_Toc45028861"/>
      <w:bookmarkStart w:id="1575" w:name="_Toc58583090"/>
      <w:r w:rsidRPr="00B3056F">
        <w:t>6.1.3.16.3</w:t>
      </w:r>
      <w:r w:rsidRPr="00B3056F">
        <w:tab/>
        <w:t>Resource Standard Methods</w:t>
      </w:r>
      <w:bookmarkEnd w:id="1570"/>
      <w:bookmarkEnd w:id="1571"/>
      <w:bookmarkEnd w:id="1572"/>
      <w:bookmarkEnd w:id="1573"/>
      <w:bookmarkEnd w:id="1574"/>
      <w:bookmarkEnd w:id="1575"/>
    </w:p>
    <w:p w14:paraId="2FDCA46B" w14:textId="77777777" w:rsidR="00EF45DA" w:rsidRPr="00B3056F" w:rsidRDefault="00EF45DA" w:rsidP="00EF45DA">
      <w:pPr>
        <w:pStyle w:val="Heading6"/>
      </w:pPr>
      <w:bookmarkStart w:id="1576" w:name="_Toc11338550"/>
      <w:bookmarkStart w:id="1577" w:name="_Toc27585182"/>
      <w:bookmarkStart w:id="1578" w:name="_Toc36457143"/>
      <w:bookmarkStart w:id="1579" w:name="_Toc45028027"/>
      <w:bookmarkStart w:id="1580" w:name="_Toc45028862"/>
      <w:bookmarkStart w:id="1581" w:name="_Toc58583091"/>
      <w:r w:rsidRPr="00B3056F">
        <w:t>6.1.3.16.3.1</w:t>
      </w:r>
      <w:r w:rsidRPr="00B3056F">
        <w:tab/>
        <w:t>POST</w:t>
      </w:r>
      <w:bookmarkEnd w:id="1576"/>
      <w:bookmarkEnd w:id="1577"/>
      <w:bookmarkEnd w:id="1578"/>
      <w:bookmarkEnd w:id="1579"/>
      <w:bookmarkEnd w:id="1580"/>
      <w:bookmarkEnd w:id="1581"/>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1B635D2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582" w:name="_Toc11338551"/>
      <w:bookmarkStart w:id="1583" w:name="_Toc27585183"/>
      <w:bookmarkStart w:id="1584"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585" w:name="_Toc45028028"/>
      <w:bookmarkStart w:id="1586" w:name="_Toc45028863"/>
      <w:bookmarkStart w:id="1587" w:name="_Toc58583092"/>
      <w:r w:rsidRPr="00B3056F">
        <w:t>6.1.3.17</w:t>
      </w:r>
      <w:r w:rsidRPr="00B3056F">
        <w:tab/>
        <w:t>Resource: Individual subscription</w:t>
      </w:r>
      <w:bookmarkEnd w:id="1582"/>
      <w:bookmarkEnd w:id="1583"/>
      <w:r w:rsidRPr="00B3056F">
        <w:t xml:space="preserve"> (Document)</w:t>
      </w:r>
      <w:bookmarkEnd w:id="1584"/>
      <w:bookmarkEnd w:id="1585"/>
      <w:bookmarkEnd w:id="1586"/>
      <w:bookmarkEnd w:id="1587"/>
    </w:p>
    <w:p w14:paraId="10011021" w14:textId="77777777" w:rsidR="00EF45DA" w:rsidRPr="00B3056F" w:rsidRDefault="00EF45DA" w:rsidP="00EF45DA">
      <w:pPr>
        <w:pStyle w:val="Heading5"/>
      </w:pPr>
      <w:bookmarkStart w:id="1588" w:name="_Toc11338552"/>
      <w:bookmarkStart w:id="1589" w:name="_Toc27585184"/>
      <w:bookmarkStart w:id="1590" w:name="_Toc36457145"/>
      <w:bookmarkStart w:id="1591" w:name="_Toc45028029"/>
      <w:bookmarkStart w:id="1592" w:name="_Toc45028864"/>
      <w:bookmarkStart w:id="1593" w:name="_Toc58583093"/>
      <w:r w:rsidRPr="00B3056F">
        <w:t>6.1.3.17.1</w:t>
      </w:r>
      <w:r w:rsidRPr="00B3056F">
        <w:tab/>
        <w:t>Description</w:t>
      </w:r>
      <w:bookmarkEnd w:id="1588"/>
      <w:bookmarkEnd w:id="1589"/>
      <w:bookmarkEnd w:id="1590"/>
      <w:bookmarkEnd w:id="1591"/>
      <w:bookmarkEnd w:id="1592"/>
      <w:bookmarkEnd w:id="1593"/>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594" w:name="_Toc11338553"/>
      <w:bookmarkStart w:id="1595" w:name="_Toc27585185"/>
      <w:bookmarkStart w:id="1596" w:name="_Toc36457146"/>
      <w:bookmarkStart w:id="1597" w:name="_Toc45028030"/>
      <w:bookmarkStart w:id="1598" w:name="_Toc45028865"/>
      <w:bookmarkStart w:id="1599" w:name="_Toc58583094"/>
      <w:r w:rsidRPr="00B3056F">
        <w:t>6.1.3.17.2</w:t>
      </w:r>
      <w:r w:rsidRPr="00B3056F">
        <w:tab/>
        <w:t>Resource Definition</w:t>
      </w:r>
      <w:bookmarkEnd w:id="1594"/>
      <w:bookmarkEnd w:id="1595"/>
      <w:bookmarkEnd w:id="1596"/>
      <w:bookmarkEnd w:id="1597"/>
      <w:bookmarkEnd w:id="1598"/>
      <w:bookmarkEnd w:id="1599"/>
    </w:p>
    <w:p w14:paraId="79BCBD04" w14:textId="00DAFB35"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F45DA">
      <w:pPr>
        <w:rPr>
          <w:rFonts w:ascii="Arial" w:hAnsi="Arial" w:cs="Arial"/>
        </w:rPr>
      </w:pPr>
      <w:r w:rsidRPr="00B3056F">
        <w:t>This resource shall support the resource URI variables defined in table 6.1.3.17.2-1</w:t>
      </w:r>
      <w:r w:rsidRPr="00B3056F">
        <w:rPr>
          <w:rFonts w:ascii="Arial" w:hAnsi="Arial" w:cs="Arial"/>
        </w:rPr>
        <w:t>.</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344AEA">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600" w:name="_Toc11338554"/>
      <w:bookmarkStart w:id="1601" w:name="_Toc27585186"/>
      <w:bookmarkStart w:id="1602" w:name="_Toc36457147"/>
      <w:bookmarkStart w:id="1603" w:name="_Toc45028031"/>
      <w:bookmarkStart w:id="1604" w:name="_Toc45028866"/>
      <w:bookmarkStart w:id="1605" w:name="_Toc58583095"/>
      <w:r w:rsidRPr="00B3056F">
        <w:t>6.1.3.17.3</w:t>
      </w:r>
      <w:r w:rsidRPr="00B3056F">
        <w:tab/>
        <w:t>Resource Standard Methods</w:t>
      </w:r>
      <w:bookmarkEnd w:id="1600"/>
      <w:bookmarkEnd w:id="1601"/>
      <w:bookmarkEnd w:id="1602"/>
      <w:bookmarkEnd w:id="1603"/>
      <w:bookmarkEnd w:id="1604"/>
      <w:bookmarkEnd w:id="1605"/>
    </w:p>
    <w:p w14:paraId="6A671601" w14:textId="77777777" w:rsidR="00EF45DA" w:rsidRPr="00B3056F" w:rsidRDefault="00EF45DA" w:rsidP="00EF45DA">
      <w:pPr>
        <w:pStyle w:val="Heading6"/>
      </w:pPr>
      <w:bookmarkStart w:id="1606" w:name="_Toc11338555"/>
      <w:bookmarkStart w:id="1607" w:name="_Toc27585187"/>
      <w:bookmarkStart w:id="1608" w:name="_Toc36457148"/>
      <w:bookmarkStart w:id="1609" w:name="_Toc45028032"/>
      <w:bookmarkStart w:id="1610" w:name="_Toc45028867"/>
      <w:bookmarkStart w:id="1611" w:name="_Toc58583096"/>
      <w:r w:rsidRPr="00B3056F">
        <w:t>6.1.3.17.3.1</w:t>
      </w:r>
      <w:r w:rsidRPr="00B3056F">
        <w:tab/>
        <w:t>DELETE</w:t>
      </w:r>
      <w:bookmarkEnd w:id="1606"/>
      <w:bookmarkEnd w:id="1607"/>
      <w:bookmarkEnd w:id="1608"/>
      <w:bookmarkEnd w:id="1609"/>
      <w:bookmarkEnd w:id="1610"/>
      <w:bookmarkEnd w:id="1611"/>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6BE3D8E6"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EF45DA">
      <w:pPr>
        <w:pStyle w:val="Heading6"/>
      </w:pPr>
      <w:bookmarkStart w:id="1612" w:name="_Toc11338556"/>
      <w:bookmarkStart w:id="1613" w:name="_Toc27585188"/>
      <w:bookmarkStart w:id="1614" w:name="_Toc36457149"/>
      <w:bookmarkStart w:id="1615" w:name="_Toc45028033"/>
      <w:bookmarkStart w:id="1616" w:name="_Toc45028868"/>
      <w:bookmarkStart w:id="1617" w:name="_Toc58583097"/>
      <w:r w:rsidRPr="00B3056F">
        <w:t>6.1.3.17.3.2</w:t>
      </w:r>
      <w:r w:rsidRPr="00B3056F">
        <w:tab/>
        <w:t>PATCH</w:t>
      </w:r>
      <w:bookmarkEnd w:id="1612"/>
      <w:bookmarkEnd w:id="1613"/>
      <w:bookmarkEnd w:id="1614"/>
      <w:bookmarkEnd w:id="1615"/>
      <w:bookmarkEnd w:id="1616"/>
      <w:bookmarkEnd w:id="1617"/>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77777777" w:rsidR="00EF45DA" w:rsidRPr="00B3056F" w:rsidRDefault="00EF45DA" w:rsidP="001330D7">
            <w:pPr>
              <w:pStyle w:val="TAL"/>
            </w:pPr>
            <w:r w:rsidRPr="00B3056F">
              <w:t>see 3GPP TS 29.500 [4] clause 6.6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04D5AF"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618" w:name="_Toc11338557"/>
      <w:bookmarkStart w:id="1619" w:name="_Toc27585189"/>
      <w:bookmarkStart w:id="1620" w:name="_Toc36457150"/>
      <w:bookmarkStart w:id="1621" w:name="_Toc45028034"/>
      <w:bookmarkStart w:id="1622" w:name="_Toc45028869"/>
      <w:bookmarkStart w:id="1623" w:name="_Toc58583098"/>
      <w:r w:rsidRPr="00B3056F">
        <w:t>6.1.3.18</w:t>
      </w:r>
      <w:r w:rsidRPr="00B3056F">
        <w:tab/>
        <w:t>Resource: UeContextInSmsfData</w:t>
      </w:r>
      <w:bookmarkEnd w:id="1618"/>
      <w:bookmarkEnd w:id="1619"/>
      <w:r w:rsidRPr="00B3056F">
        <w:t xml:space="preserve"> (Document)</w:t>
      </w:r>
      <w:bookmarkEnd w:id="1620"/>
      <w:bookmarkEnd w:id="1621"/>
      <w:bookmarkEnd w:id="1622"/>
      <w:bookmarkEnd w:id="1623"/>
    </w:p>
    <w:p w14:paraId="70B13EE5" w14:textId="77777777" w:rsidR="00EF45DA" w:rsidRPr="00B3056F" w:rsidRDefault="00EF45DA" w:rsidP="00EF45DA">
      <w:pPr>
        <w:pStyle w:val="Heading5"/>
      </w:pPr>
      <w:bookmarkStart w:id="1624" w:name="_Toc11338558"/>
      <w:bookmarkStart w:id="1625" w:name="_Toc27585190"/>
      <w:bookmarkStart w:id="1626" w:name="_Toc36457151"/>
      <w:bookmarkStart w:id="1627" w:name="_Toc45028035"/>
      <w:bookmarkStart w:id="1628" w:name="_Toc45028870"/>
      <w:bookmarkStart w:id="1629" w:name="_Toc58583099"/>
      <w:r w:rsidRPr="00B3056F">
        <w:t>6.1.3.18.1</w:t>
      </w:r>
      <w:r w:rsidRPr="00B3056F">
        <w:tab/>
        <w:t>Description</w:t>
      </w:r>
      <w:bookmarkEnd w:id="1624"/>
      <w:bookmarkEnd w:id="1625"/>
      <w:bookmarkEnd w:id="1626"/>
      <w:bookmarkEnd w:id="1627"/>
      <w:bookmarkEnd w:id="1628"/>
      <w:bookmarkEnd w:id="1629"/>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630" w:name="_Toc11338559"/>
      <w:bookmarkStart w:id="1631" w:name="_Toc27585191"/>
      <w:bookmarkStart w:id="1632" w:name="_Toc36457152"/>
      <w:bookmarkStart w:id="1633" w:name="_Toc45028036"/>
      <w:bookmarkStart w:id="1634" w:name="_Toc45028871"/>
      <w:bookmarkStart w:id="1635" w:name="_Toc58583100"/>
      <w:r w:rsidRPr="00B3056F">
        <w:t>6.1.3.18.2</w:t>
      </w:r>
      <w:r w:rsidRPr="00B3056F">
        <w:tab/>
        <w:t>Resource Definition</w:t>
      </w:r>
      <w:bookmarkEnd w:id="1630"/>
      <w:bookmarkEnd w:id="1631"/>
      <w:bookmarkEnd w:id="1632"/>
      <w:bookmarkEnd w:id="1633"/>
      <w:bookmarkEnd w:id="1634"/>
      <w:bookmarkEnd w:id="1635"/>
    </w:p>
    <w:p w14:paraId="438AF6CC" w14:textId="1B7AA033"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F45DA">
      <w:pPr>
        <w:rPr>
          <w:rFonts w:ascii="Arial" w:hAnsi="Arial" w:cs="Arial"/>
        </w:rPr>
      </w:pPr>
      <w:r w:rsidRPr="00B3056F">
        <w:t>This resource shall support the resource URI variables defined in table 6.1.3.18.2-1</w:t>
      </w:r>
      <w:r w:rsidRPr="00B3056F">
        <w:rPr>
          <w:rFonts w:ascii="Arial" w:hAnsi="Arial" w:cs="Arial"/>
        </w:rPr>
        <w:t>.</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621293DD"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636" w:name="_Toc11338560"/>
      <w:bookmarkStart w:id="1637" w:name="_Toc27585192"/>
      <w:bookmarkStart w:id="1638" w:name="_Toc36457153"/>
      <w:bookmarkStart w:id="1639" w:name="_Toc45028037"/>
      <w:bookmarkStart w:id="1640" w:name="_Toc45028872"/>
      <w:bookmarkStart w:id="1641" w:name="_Toc58583101"/>
      <w:r w:rsidRPr="00B3056F">
        <w:t>6.1.3.18.3</w:t>
      </w:r>
      <w:r w:rsidRPr="00B3056F">
        <w:tab/>
        <w:t>Resource Standard Methods</w:t>
      </w:r>
      <w:bookmarkEnd w:id="1636"/>
      <w:bookmarkEnd w:id="1637"/>
      <w:bookmarkEnd w:id="1638"/>
      <w:bookmarkEnd w:id="1639"/>
      <w:bookmarkEnd w:id="1640"/>
      <w:bookmarkEnd w:id="1641"/>
    </w:p>
    <w:p w14:paraId="7BEC22E8" w14:textId="77777777" w:rsidR="00EF45DA" w:rsidRPr="00B3056F" w:rsidRDefault="00EF45DA" w:rsidP="00EF45DA">
      <w:pPr>
        <w:pStyle w:val="Heading6"/>
      </w:pPr>
      <w:bookmarkStart w:id="1642" w:name="_Toc11338561"/>
      <w:bookmarkStart w:id="1643" w:name="_Toc27585193"/>
      <w:bookmarkStart w:id="1644" w:name="_Toc36457154"/>
      <w:bookmarkStart w:id="1645" w:name="_Toc45028038"/>
      <w:bookmarkStart w:id="1646" w:name="_Toc45028873"/>
      <w:bookmarkStart w:id="1647" w:name="_Toc58583102"/>
      <w:r w:rsidRPr="00B3056F">
        <w:t>6.1.3.18.3.1</w:t>
      </w:r>
      <w:r w:rsidRPr="00B3056F">
        <w:tab/>
        <w:t>GET</w:t>
      </w:r>
      <w:bookmarkEnd w:id="1642"/>
      <w:bookmarkEnd w:id="1643"/>
      <w:bookmarkEnd w:id="1644"/>
      <w:bookmarkEnd w:id="1645"/>
      <w:bookmarkEnd w:id="1646"/>
      <w:bookmarkEnd w:id="1647"/>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77777777" w:rsidR="00EF45DA" w:rsidRPr="00B3056F" w:rsidRDefault="00EF45DA" w:rsidP="001330D7">
            <w:pPr>
              <w:pStyle w:val="TAL"/>
            </w:pPr>
            <w:r w:rsidRPr="00B3056F">
              <w:t>see 3GPP TS 29.500 [4] clause 6.6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4A6090E1"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648" w:name="_Toc11338562"/>
      <w:bookmarkStart w:id="1649" w:name="_Toc27585194"/>
      <w:bookmarkStart w:id="1650" w:name="_Toc36457155"/>
      <w:bookmarkStart w:id="1651" w:name="_Toc45028039"/>
      <w:bookmarkStart w:id="1652" w:name="_Toc45028874"/>
      <w:bookmarkStart w:id="1653" w:name="_Toc58583103"/>
      <w:r w:rsidRPr="00B3056F">
        <w:t>6.1.3.19</w:t>
      </w:r>
      <w:r w:rsidRPr="00B3056F">
        <w:tab/>
        <w:t xml:space="preserve">Resource: </w:t>
      </w:r>
      <w:r w:rsidRPr="00B3056F">
        <w:rPr>
          <w:rFonts w:hint="eastAsia"/>
          <w:lang w:eastAsia="zh-CN"/>
        </w:rPr>
        <w:t>Upu</w:t>
      </w:r>
      <w:r w:rsidRPr="00B3056F">
        <w:t>Ack</w:t>
      </w:r>
      <w:bookmarkEnd w:id="1648"/>
      <w:bookmarkEnd w:id="1649"/>
      <w:r w:rsidRPr="00B3056F">
        <w:t xml:space="preserve"> (Document)</w:t>
      </w:r>
      <w:bookmarkEnd w:id="1650"/>
      <w:bookmarkEnd w:id="1651"/>
      <w:bookmarkEnd w:id="1652"/>
      <w:bookmarkEnd w:id="1653"/>
    </w:p>
    <w:p w14:paraId="3623EAFA" w14:textId="77777777" w:rsidR="00EF45DA" w:rsidRPr="00B3056F" w:rsidRDefault="00EF45DA" w:rsidP="00EF45DA">
      <w:pPr>
        <w:pStyle w:val="Heading5"/>
      </w:pPr>
      <w:bookmarkStart w:id="1654" w:name="_Toc11338563"/>
      <w:bookmarkStart w:id="1655" w:name="_Toc27585195"/>
      <w:bookmarkStart w:id="1656" w:name="_Toc36457156"/>
      <w:bookmarkStart w:id="1657" w:name="_Toc45028040"/>
      <w:bookmarkStart w:id="1658" w:name="_Toc45028875"/>
      <w:bookmarkStart w:id="1659" w:name="_Toc58583104"/>
      <w:r w:rsidRPr="00B3056F">
        <w:t>6.1.3.19.1</w:t>
      </w:r>
      <w:r w:rsidRPr="00B3056F">
        <w:tab/>
        <w:t>Description</w:t>
      </w:r>
      <w:bookmarkEnd w:id="1654"/>
      <w:bookmarkEnd w:id="1655"/>
      <w:bookmarkEnd w:id="1656"/>
      <w:bookmarkEnd w:id="1657"/>
      <w:bookmarkEnd w:id="1658"/>
      <w:bookmarkEnd w:id="1659"/>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660" w:name="_Toc11338564"/>
      <w:bookmarkStart w:id="1661" w:name="_Toc27585196"/>
      <w:bookmarkStart w:id="1662" w:name="_Toc36457157"/>
      <w:bookmarkStart w:id="1663" w:name="_Toc45028041"/>
      <w:bookmarkStart w:id="1664" w:name="_Toc45028876"/>
      <w:bookmarkStart w:id="1665" w:name="_Toc58583105"/>
      <w:r w:rsidRPr="00B3056F">
        <w:t>6.1.3.19.2</w:t>
      </w:r>
      <w:r w:rsidRPr="00B3056F">
        <w:tab/>
        <w:t>Resource Definition</w:t>
      </w:r>
      <w:bookmarkEnd w:id="1660"/>
      <w:bookmarkEnd w:id="1661"/>
      <w:bookmarkEnd w:id="1662"/>
      <w:bookmarkEnd w:id="1663"/>
      <w:bookmarkEnd w:id="1664"/>
      <w:bookmarkEnd w:id="1665"/>
    </w:p>
    <w:p w14:paraId="31221108" w14:textId="053BD65D"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F45DA">
      <w:pPr>
        <w:rPr>
          <w:rFonts w:ascii="Arial" w:hAnsi="Arial" w:cs="Arial"/>
        </w:rPr>
      </w:pPr>
      <w:r w:rsidRPr="00B3056F">
        <w:t>This resource shall support the resource URI variables defined in table 6.1.3.19.2-1</w:t>
      </w:r>
      <w:r w:rsidRPr="00B3056F">
        <w:rPr>
          <w:rFonts w:ascii="Arial" w:hAnsi="Arial" w:cs="Arial"/>
        </w:rPr>
        <w:t>.</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2CCAFD5"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666" w:name="_Toc11338565"/>
      <w:bookmarkStart w:id="1667" w:name="_Toc27585197"/>
      <w:bookmarkStart w:id="1668" w:name="_Toc36457158"/>
      <w:bookmarkStart w:id="1669" w:name="_Toc45028042"/>
      <w:bookmarkStart w:id="1670" w:name="_Toc45028877"/>
      <w:bookmarkStart w:id="1671" w:name="_Toc58583106"/>
      <w:r w:rsidRPr="00B3056F">
        <w:t>6.1.3.19.3</w:t>
      </w:r>
      <w:r w:rsidRPr="00B3056F">
        <w:tab/>
        <w:t>Resource Standard Methods</w:t>
      </w:r>
      <w:bookmarkEnd w:id="1666"/>
      <w:bookmarkEnd w:id="1667"/>
      <w:bookmarkEnd w:id="1668"/>
      <w:bookmarkEnd w:id="1669"/>
      <w:bookmarkEnd w:id="1670"/>
      <w:bookmarkEnd w:id="1671"/>
    </w:p>
    <w:p w14:paraId="1A928AE0" w14:textId="77777777" w:rsidR="00EF45DA" w:rsidRPr="00B3056F" w:rsidRDefault="00EF45DA" w:rsidP="00EF45DA">
      <w:pPr>
        <w:pStyle w:val="Heading6"/>
      </w:pPr>
      <w:bookmarkStart w:id="1672" w:name="_Toc11338566"/>
      <w:bookmarkStart w:id="1673" w:name="_Toc27585198"/>
      <w:bookmarkStart w:id="1674" w:name="_Toc36457159"/>
      <w:bookmarkStart w:id="1675" w:name="_Toc45028043"/>
      <w:bookmarkStart w:id="1676" w:name="_Toc45028878"/>
      <w:bookmarkStart w:id="1677" w:name="_Toc58583107"/>
      <w:r w:rsidRPr="00B3056F">
        <w:t>6.1.3.19.3.1</w:t>
      </w:r>
      <w:r w:rsidRPr="00B3056F">
        <w:tab/>
        <w:t>PUT</w:t>
      </w:r>
      <w:bookmarkEnd w:id="1672"/>
      <w:bookmarkEnd w:id="1673"/>
      <w:bookmarkEnd w:id="1674"/>
      <w:bookmarkEnd w:id="1675"/>
      <w:bookmarkEnd w:id="1676"/>
      <w:bookmarkEnd w:id="1677"/>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177A13D4"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B3056F" w:rsidRDefault="00EF45DA" w:rsidP="00EF45DA">
      <w:pPr>
        <w:pStyle w:val="B1"/>
        <w:ind w:left="0" w:firstLine="0"/>
        <w:rPr>
          <w:lang w:eastAsia="zh-CN"/>
        </w:rPr>
      </w:pPr>
    </w:p>
    <w:p w14:paraId="0B0298B4" w14:textId="77777777" w:rsidR="00EF45DA" w:rsidRPr="00B3056F" w:rsidRDefault="00EF45DA" w:rsidP="00EF45DA">
      <w:pPr>
        <w:pStyle w:val="Heading4"/>
      </w:pPr>
      <w:bookmarkStart w:id="1678" w:name="_Toc11338567"/>
      <w:bookmarkStart w:id="1679" w:name="_Toc27585199"/>
      <w:bookmarkStart w:id="1680" w:name="_Toc36457160"/>
      <w:bookmarkStart w:id="1681" w:name="_Toc45028044"/>
      <w:bookmarkStart w:id="1682" w:name="_Toc45028879"/>
      <w:bookmarkStart w:id="1683" w:name="_Toc58583108"/>
      <w:r w:rsidRPr="00B3056F">
        <w:t>6.1.3.20</w:t>
      </w:r>
      <w:r w:rsidRPr="00B3056F">
        <w:tab/>
        <w:t>Resource: GroupIdentifiers</w:t>
      </w:r>
      <w:bookmarkEnd w:id="1678"/>
      <w:bookmarkEnd w:id="1679"/>
      <w:r w:rsidRPr="00B3056F">
        <w:t xml:space="preserve"> (Document)</w:t>
      </w:r>
      <w:bookmarkEnd w:id="1680"/>
      <w:bookmarkEnd w:id="1681"/>
      <w:bookmarkEnd w:id="1682"/>
      <w:bookmarkEnd w:id="1683"/>
    </w:p>
    <w:p w14:paraId="7DA8D8B9" w14:textId="77777777" w:rsidR="00EF45DA" w:rsidRPr="00B3056F" w:rsidRDefault="00EF45DA" w:rsidP="00EF45DA">
      <w:pPr>
        <w:pStyle w:val="Heading5"/>
      </w:pPr>
      <w:bookmarkStart w:id="1684" w:name="_Toc11338568"/>
      <w:bookmarkStart w:id="1685" w:name="_Toc27585200"/>
      <w:bookmarkStart w:id="1686" w:name="_Toc36457161"/>
      <w:bookmarkStart w:id="1687" w:name="_Toc45028045"/>
      <w:bookmarkStart w:id="1688" w:name="_Toc45028880"/>
      <w:bookmarkStart w:id="1689" w:name="_Toc58583109"/>
      <w:r w:rsidRPr="00B3056F">
        <w:t>6.1.3.20.1</w:t>
      </w:r>
      <w:r w:rsidRPr="00B3056F">
        <w:tab/>
        <w:t>Description</w:t>
      </w:r>
      <w:bookmarkEnd w:id="1684"/>
      <w:bookmarkEnd w:id="1685"/>
      <w:bookmarkEnd w:id="1686"/>
      <w:bookmarkEnd w:id="1687"/>
      <w:bookmarkEnd w:id="1688"/>
      <w:bookmarkEnd w:id="1689"/>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690" w:name="_Toc11338569"/>
      <w:bookmarkStart w:id="1691" w:name="_Toc27585201"/>
      <w:bookmarkStart w:id="1692" w:name="_Toc36457162"/>
      <w:bookmarkStart w:id="1693" w:name="_Toc45028046"/>
      <w:bookmarkStart w:id="1694" w:name="_Toc45028881"/>
      <w:bookmarkStart w:id="1695" w:name="_Toc58583110"/>
      <w:r w:rsidRPr="00B3056F">
        <w:t>6.1.3.20.2</w:t>
      </w:r>
      <w:r w:rsidRPr="00B3056F">
        <w:tab/>
        <w:t>Resource Definition</w:t>
      </w:r>
      <w:bookmarkEnd w:id="1690"/>
      <w:bookmarkEnd w:id="1691"/>
      <w:bookmarkEnd w:id="1692"/>
      <w:bookmarkEnd w:id="1693"/>
      <w:bookmarkEnd w:id="1694"/>
      <w:bookmarkEnd w:id="1695"/>
    </w:p>
    <w:p w14:paraId="31F66317" w14:textId="52305CD7"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F45DA">
      <w:pPr>
        <w:rPr>
          <w:rFonts w:ascii="Arial" w:hAnsi="Arial" w:cs="Arial"/>
        </w:rPr>
      </w:pPr>
      <w:r w:rsidRPr="00B3056F">
        <w:t>This resource shall support the resource URI variables defined in table 6.1.3.20.2-1</w:t>
      </w:r>
      <w:r w:rsidRPr="00B3056F">
        <w:rPr>
          <w:rFonts w:ascii="Arial" w:hAnsi="Arial" w:cs="Arial"/>
        </w:rPr>
        <w:t>.</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696" w:name="_Toc11338570"/>
      <w:bookmarkStart w:id="1697" w:name="_Toc27585202"/>
      <w:bookmarkStart w:id="1698" w:name="_Toc36457163"/>
      <w:bookmarkStart w:id="1699" w:name="_Toc45028047"/>
      <w:bookmarkStart w:id="1700" w:name="_Toc45028882"/>
      <w:bookmarkStart w:id="1701" w:name="_Toc58583111"/>
      <w:r w:rsidRPr="00B3056F">
        <w:t>6.1.3.20.3</w:t>
      </w:r>
      <w:r w:rsidRPr="00B3056F">
        <w:tab/>
        <w:t>Resource Standard Methods</w:t>
      </w:r>
      <w:bookmarkEnd w:id="1696"/>
      <w:bookmarkEnd w:id="1697"/>
      <w:bookmarkEnd w:id="1698"/>
      <w:bookmarkEnd w:id="1699"/>
      <w:bookmarkEnd w:id="1700"/>
      <w:bookmarkEnd w:id="1701"/>
    </w:p>
    <w:p w14:paraId="7222675A" w14:textId="77777777" w:rsidR="00EF45DA" w:rsidRPr="00B3056F" w:rsidRDefault="00EF45DA" w:rsidP="00EF45DA">
      <w:pPr>
        <w:pStyle w:val="Heading6"/>
      </w:pPr>
      <w:bookmarkStart w:id="1702" w:name="_Toc11338571"/>
      <w:bookmarkStart w:id="1703" w:name="_Toc27585203"/>
      <w:bookmarkStart w:id="1704" w:name="_Toc36457164"/>
      <w:bookmarkStart w:id="1705" w:name="_Toc45028048"/>
      <w:bookmarkStart w:id="1706" w:name="_Toc45028883"/>
      <w:bookmarkStart w:id="1707" w:name="_Toc58583112"/>
      <w:r w:rsidRPr="00B3056F">
        <w:t>6.1.3.20.3.1</w:t>
      </w:r>
      <w:r w:rsidRPr="00B3056F">
        <w:tab/>
        <w:t>GET</w:t>
      </w:r>
      <w:bookmarkEnd w:id="1702"/>
      <w:bookmarkEnd w:id="1703"/>
      <w:bookmarkEnd w:id="1704"/>
      <w:bookmarkEnd w:id="1705"/>
      <w:bookmarkEnd w:id="1706"/>
      <w:bookmarkEnd w:id="1707"/>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77777777" w:rsidR="00EF45DA" w:rsidRPr="00B3056F" w:rsidRDefault="00EF45DA" w:rsidP="001330D7">
            <w:pPr>
              <w:pStyle w:val="TAL"/>
            </w:pPr>
            <w:r w:rsidRPr="00B3056F">
              <w:rPr>
                <w:rFonts w:cs="Arial"/>
                <w:szCs w:val="18"/>
              </w:rPr>
              <w:t>see 3GPP TS 29.500 [4] clause 6.6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2466732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708" w:name="_Toc27585204"/>
      <w:bookmarkStart w:id="1709" w:name="_Toc36457165"/>
      <w:bookmarkStart w:id="1710" w:name="_Toc45028049"/>
      <w:bookmarkStart w:id="1711" w:name="_Toc45028884"/>
      <w:bookmarkStart w:id="1712" w:name="_Toc11338572"/>
      <w:bookmarkStart w:id="1713" w:name="_Toc58583113"/>
      <w:r w:rsidRPr="00B3056F">
        <w:t>6.1.3.21</w:t>
      </w:r>
      <w:r w:rsidRPr="00B3056F">
        <w:tab/>
        <w:t>Resource: SnssaisAck</w:t>
      </w:r>
      <w:bookmarkEnd w:id="1708"/>
      <w:r w:rsidRPr="00B3056F">
        <w:t xml:space="preserve"> (Document)</w:t>
      </w:r>
      <w:bookmarkEnd w:id="1709"/>
      <w:bookmarkEnd w:id="1710"/>
      <w:bookmarkEnd w:id="1711"/>
      <w:bookmarkEnd w:id="1713"/>
    </w:p>
    <w:p w14:paraId="4D981B74" w14:textId="77777777" w:rsidR="00EF45DA" w:rsidRPr="00B3056F" w:rsidRDefault="00EF45DA" w:rsidP="00EF45DA">
      <w:pPr>
        <w:pStyle w:val="Heading5"/>
      </w:pPr>
      <w:bookmarkStart w:id="1714" w:name="_Toc27585205"/>
      <w:bookmarkStart w:id="1715" w:name="_Toc36457166"/>
      <w:bookmarkStart w:id="1716" w:name="_Toc45028050"/>
      <w:bookmarkStart w:id="1717" w:name="_Toc45028885"/>
      <w:bookmarkStart w:id="1718" w:name="_Toc58583114"/>
      <w:r w:rsidRPr="00B3056F">
        <w:t>6.1.3.21.1</w:t>
      </w:r>
      <w:r w:rsidRPr="00B3056F">
        <w:tab/>
        <w:t>Description</w:t>
      </w:r>
      <w:bookmarkEnd w:id="1714"/>
      <w:bookmarkEnd w:id="1715"/>
      <w:bookmarkEnd w:id="1716"/>
      <w:bookmarkEnd w:id="1717"/>
      <w:bookmarkEnd w:id="1718"/>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719" w:name="_Toc27585206"/>
      <w:bookmarkStart w:id="1720" w:name="_Toc36457167"/>
      <w:bookmarkStart w:id="1721" w:name="_Toc45028051"/>
      <w:bookmarkStart w:id="1722" w:name="_Toc45028886"/>
      <w:bookmarkStart w:id="1723" w:name="_Toc58583115"/>
      <w:r w:rsidRPr="00B3056F">
        <w:t>6.1.3.21.2</w:t>
      </w:r>
      <w:r w:rsidRPr="00B3056F">
        <w:tab/>
        <w:t>Resource Definition</w:t>
      </w:r>
      <w:bookmarkEnd w:id="1719"/>
      <w:bookmarkEnd w:id="1720"/>
      <w:bookmarkEnd w:id="1721"/>
      <w:bookmarkEnd w:id="1722"/>
      <w:bookmarkEnd w:id="1723"/>
    </w:p>
    <w:p w14:paraId="3080CFEE" w14:textId="3F3B89A0"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F45DA">
      <w:pPr>
        <w:rPr>
          <w:rFonts w:ascii="Arial" w:hAnsi="Arial" w:cs="Arial"/>
        </w:rPr>
      </w:pPr>
      <w:r w:rsidRPr="00B3056F">
        <w:t>This resource shall support the resource URI variables defined in table 6.1.3.21.2-1</w:t>
      </w:r>
      <w:r w:rsidRPr="00B3056F">
        <w:rPr>
          <w:rFonts w:ascii="Arial" w:hAnsi="Arial" w:cs="Arial"/>
        </w:rPr>
        <w:t>.</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34D837FB"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724" w:name="_Toc27585207"/>
      <w:bookmarkStart w:id="1725" w:name="_Toc36457168"/>
      <w:bookmarkStart w:id="1726" w:name="_Toc45028052"/>
      <w:bookmarkStart w:id="1727" w:name="_Toc45028887"/>
      <w:bookmarkStart w:id="1728" w:name="_Toc58583116"/>
      <w:r w:rsidRPr="00B3056F">
        <w:lastRenderedPageBreak/>
        <w:t>6.1.3.21.3</w:t>
      </w:r>
      <w:r w:rsidRPr="00B3056F">
        <w:tab/>
        <w:t>Resource Standard Methods</w:t>
      </w:r>
      <w:bookmarkEnd w:id="1724"/>
      <w:bookmarkEnd w:id="1725"/>
      <w:bookmarkEnd w:id="1726"/>
      <w:bookmarkEnd w:id="1727"/>
      <w:bookmarkEnd w:id="1728"/>
    </w:p>
    <w:p w14:paraId="43FAC5ED" w14:textId="77777777" w:rsidR="00EF45DA" w:rsidRPr="00B3056F" w:rsidRDefault="00EF45DA" w:rsidP="00EF45DA">
      <w:pPr>
        <w:pStyle w:val="Heading6"/>
      </w:pPr>
      <w:bookmarkStart w:id="1729" w:name="_Toc27585208"/>
      <w:bookmarkStart w:id="1730" w:name="_Toc36457169"/>
      <w:bookmarkStart w:id="1731" w:name="_Toc45028053"/>
      <w:bookmarkStart w:id="1732" w:name="_Toc45028888"/>
      <w:bookmarkStart w:id="1733" w:name="_Toc58583117"/>
      <w:r w:rsidRPr="00B3056F">
        <w:t>6.1.3.21.3.1</w:t>
      </w:r>
      <w:r w:rsidRPr="00B3056F">
        <w:tab/>
        <w:t>PUT</w:t>
      </w:r>
      <w:bookmarkEnd w:id="1729"/>
      <w:bookmarkEnd w:id="1730"/>
      <w:bookmarkEnd w:id="1731"/>
      <w:bookmarkEnd w:id="1732"/>
      <w:bookmarkEnd w:id="1733"/>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6A1BA42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B3056F" w:rsidRDefault="00EF45DA" w:rsidP="00EF45DA">
      <w:pPr>
        <w:pStyle w:val="B1"/>
        <w:ind w:left="0" w:firstLine="0"/>
        <w:rPr>
          <w:lang w:eastAsia="zh-CN"/>
        </w:rPr>
      </w:pPr>
    </w:p>
    <w:p w14:paraId="649C06DF" w14:textId="77777777" w:rsidR="00EF45DA" w:rsidRPr="00B3056F" w:rsidRDefault="00EF45DA" w:rsidP="00EF45DA">
      <w:pPr>
        <w:pStyle w:val="Heading4"/>
      </w:pPr>
      <w:bookmarkStart w:id="1734" w:name="_Toc27585209"/>
      <w:bookmarkStart w:id="1735" w:name="_Toc36457170"/>
      <w:bookmarkStart w:id="1736" w:name="_Toc45028054"/>
      <w:bookmarkStart w:id="1737" w:name="_Toc45028889"/>
      <w:bookmarkStart w:id="1738" w:name="_Toc58583118"/>
      <w:r w:rsidRPr="00B3056F">
        <w:t>6.1.3.22</w:t>
      </w:r>
      <w:r w:rsidRPr="00B3056F">
        <w:tab/>
        <w:t>Resource: CagAck</w:t>
      </w:r>
      <w:bookmarkEnd w:id="1734"/>
      <w:r w:rsidRPr="00B3056F">
        <w:t xml:space="preserve"> (Document)</w:t>
      </w:r>
      <w:bookmarkEnd w:id="1735"/>
      <w:bookmarkEnd w:id="1736"/>
      <w:bookmarkEnd w:id="1737"/>
      <w:bookmarkEnd w:id="1738"/>
    </w:p>
    <w:p w14:paraId="50C07313" w14:textId="77777777" w:rsidR="00EF45DA" w:rsidRPr="00B3056F" w:rsidRDefault="00EF45DA" w:rsidP="00EF45DA">
      <w:pPr>
        <w:pStyle w:val="Heading5"/>
      </w:pPr>
      <w:bookmarkStart w:id="1739" w:name="_Toc27585210"/>
      <w:bookmarkStart w:id="1740" w:name="_Toc36457171"/>
      <w:bookmarkStart w:id="1741" w:name="_Toc45028055"/>
      <w:bookmarkStart w:id="1742" w:name="_Toc45028890"/>
      <w:bookmarkStart w:id="1743" w:name="_Toc58583119"/>
      <w:r w:rsidRPr="00B3056F">
        <w:t>6.1.3.22.1</w:t>
      </w:r>
      <w:r w:rsidRPr="00B3056F">
        <w:tab/>
        <w:t>Description</w:t>
      </w:r>
      <w:bookmarkEnd w:id="1739"/>
      <w:bookmarkEnd w:id="1740"/>
      <w:bookmarkEnd w:id="1741"/>
      <w:bookmarkEnd w:id="1742"/>
      <w:bookmarkEnd w:id="1743"/>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1744" w:name="_Toc27585211"/>
      <w:bookmarkStart w:id="1745" w:name="_Toc36457172"/>
      <w:bookmarkStart w:id="1746" w:name="_Toc45028056"/>
      <w:bookmarkStart w:id="1747" w:name="_Toc45028891"/>
      <w:bookmarkStart w:id="1748" w:name="_Toc58583120"/>
      <w:r w:rsidRPr="00B3056F">
        <w:t>6.1.3.22.2</w:t>
      </w:r>
      <w:r w:rsidRPr="00B3056F">
        <w:tab/>
        <w:t>Resource Definition</w:t>
      </w:r>
      <w:bookmarkEnd w:id="1744"/>
      <w:bookmarkEnd w:id="1745"/>
      <w:bookmarkEnd w:id="1746"/>
      <w:bookmarkEnd w:id="1747"/>
      <w:bookmarkEnd w:id="1748"/>
    </w:p>
    <w:p w14:paraId="2F3CBA78" w14:textId="27B2A385"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F45DA">
      <w:pPr>
        <w:rPr>
          <w:rFonts w:ascii="Arial" w:hAnsi="Arial" w:cs="Arial"/>
        </w:rPr>
      </w:pPr>
      <w:r w:rsidRPr="00B3056F">
        <w:t>This resource shall support the resource URI variables defined in table 6.1.3.22.2-1</w:t>
      </w:r>
      <w:r w:rsidRPr="00B3056F">
        <w:rPr>
          <w:rFonts w:ascii="Arial" w:hAnsi="Arial" w:cs="Arial"/>
        </w:rPr>
        <w:t>.</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6D04CCB1"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1749" w:name="_Toc27585212"/>
      <w:bookmarkStart w:id="1750" w:name="_Toc36457173"/>
      <w:bookmarkStart w:id="1751" w:name="_Toc45028057"/>
      <w:bookmarkStart w:id="1752" w:name="_Toc45028892"/>
      <w:bookmarkStart w:id="1753" w:name="_Toc58583121"/>
      <w:r w:rsidRPr="00B3056F">
        <w:t>6.1.3.22.3</w:t>
      </w:r>
      <w:r w:rsidRPr="00B3056F">
        <w:tab/>
        <w:t>Resource Standard Methods</w:t>
      </w:r>
      <w:bookmarkEnd w:id="1749"/>
      <w:bookmarkEnd w:id="1750"/>
      <w:bookmarkEnd w:id="1751"/>
      <w:bookmarkEnd w:id="1752"/>
      <w:bookmarkEnd w:id="1753"/>
    </w:p>
    <w:p w14:paraId="265E6CDA" w14:textId="77777777" w:rsidR="00EF45DA" w:rsidRPr="00B3056F" w:rsidRDefault="00EF45DA" w:rsidP="00EF45DA">
      <w:pPr>
        <w:pStyle w:val="Heading6"/>
      </w:pPr>
      <w:bookmarkStart w:id="1754" w:name="_Toc27585213"/>
      <w:bookmarkStart w:id="1755" w:name="_Toc36457174"/>
      <w:bookmarkStart w:id="1756" w:name="_Toc45028058"/>
      <w:bookmarkStart w:id="1757" w:name="_Toc45028893"/>
      <w:bookmarkStart w:id="1758" w:name="_Toc58583122"/>
      <w:r w:rsidRPr="00B3056F">
        <w:t>6.1.3.22.3.1</w:t>
      </w:r>
      <w:r w:rsidRPr="00B3056F">
        <w:tab/>
        <w:t>PUT</w:t>
      </w:r>
      <w:bookmarkEnd w:id="1754"/>
      <w:bookmarkEnd w:id="1755"/>
      <w:bookmarkEnd w:id="1756"/>
      <w:bookmarkEnd w:id="1757"/>
      <w:bookmarkEnd w:id="1758"/>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B37DEA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B3056F" w:rsidRDefault="00EF45DA" w:rsidP="00EF45DA">
      <w:pPr>
        <w:pStyle w:val="B1"/>
        <w:ind w:left="0" w:firstLine="0"/>
        <w:rPr>
          <w:lang w:eastAsia="zh-CN"/>
        </w:rPr>
      </w:pPr>
    </w:p>
    <w:p w14:paraId="478E8619" w14:textId="77777777" w:rsidR="00EF45DA" w:rsidRPr="00B3056F" w:rsidRDefault="00EF45DA" w:rsidP="00EF45DA">
      <w:pPr>
        <w:pStyle w:val="Heading4"/>
      </w:pPr>
      <w:bookmarkStart w:id="1759" w:name="_Toc27585214"/>
      <w:bookmarkStart w:id="1760" w:name="_Toc36457175"/>
      <w:bookmarkStart w:id="1761" w:name="_Toc45028059"/>
      <w:bookmarkStart w:id="1762" w:name="_Toc45028894"/>
      <w:bookmarkStart w:id="1763" w:name="_Toc58583123"/>
      <w:r w:rsidRPr="00B3056F">
        <w:t>6.1.3.23</w:t>
      </w:r>
      <w:r w:rsidRPr="00B3056F">
        <w:tab/>
        <w:t xml:space="preserve">Resource: </w:t>
      </w:r>
      <w:r w:rsidRPr="00B3056F">
        <w:rPr>
          <w:rFonts w:hint="eastAsia"/>
          <w:lang w:eastAsia="zh-CN"/>
        </w:rPr>
        <w:t>Lcs</w:t>
      </w:r>
      <w:r w:rsidRPr="00B3056F">
        <w:rPr>
          <w:lang w:eastAsia="zh-CN"/>
        </w:rPr>
        <w:t>PrivacySubscriptionData</w:t>
      </w:r>
      <w:bookmarkEnd w:id="1759"/>
      <w:r w:rsidRPr="00B3056F">
        <w:t xml:space="preserve"> (Document)</w:t>
      </w:r>
      <w:bookmarkEnd w:id="1760"/>
      <w:bookmarkEnd w:id="1761"/>
      <w:bookmarkEnd w:id="1762"/>
      <w:bookmarkEnd w:id="1763"/>
    </w:p>
    <w:p w14:paraId="41BB566E" w14:textId="77777777" w:rsidR="00EF45DA" w:rsidRPr="00B3056F" w:rsidRDefault="00EF45DA" w:rsidP="00EF45DA">
      <w:pPr>
        <w:pStyle w:val="Heading5"/>
      </w:pPr>
      <w:bookmarkStart w:id="1764" w:name="_Toc27585215"/>
      <w:bookmarkStart w:id="1765" w:name="_Toc36457176"/>
      <w:bookmarkStart w:id="1766" w:name="_Toc45028060"/>
      <w:bookmarkStart w:id="1767" w:name="_Toc45028895"/>
      <w:bookmarkStart w:id="1768" w:name="_Toc58583124"/>
      <w:r w:rsidRPr="00B3056F">
        <w:t>6.1.3.23.1</w:t>
      </w:r>
      <w:r w:rsidRPr="00B3056F">
        <w:tab/>
        <w:t>Description</w:t>
      </w:r>
      <w:bookmarkEnd w:id="1764"/>
      <w:bookmarkEnd w:id="1765"/>
      <w:bookmarkEnd w:id="1766"/>
      <w:bookmarkEnd w:id="1767"/>
      <w:bookmarkEnd w:id="1768"/>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1769" w:name="_Toc27585216"/>
      <w:bookmarkStart w:id="1770" w:name="_Toc36457177"/>
      <w:bookmarkStart w:id="1771" w:name="_Toc45028061"/>
      <w:bookmarkStart w:id="1772" w:name="_Toc45028896"/>
      <w:bookmarkStart w:id="1773" w:name="_Toc58583125"/>
      <w:r w:rsidRPr="00B3056F">
        <w:t>6.1.3.23.2</w:t>
      </w:r>
      <w:r w:rsidRPr="00B3056F">
        <w:tab/>
        <w:t>Resource Definition</w:t>
      </w:r>
      <w:bookmarkEnd w:id="1769"/>
      <w:bookmarkEnd w:id="1770"/>
      <w:bookmarkEnd w:id="1771"/>
      <w:bookmarkEnd w:id="1772"/>
      <w:bookmarkEnd w:id="1773"/>
    </w:p>
    <w:p w14:paraId="1D76D82F" w14:textId="2FA4E6BC"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F45DA">
      <w:pPr>
        <w:rPr>
          <w:rFonts w:ascii="Arial" w:hAnsi="Arial" w:cs="Arial"/>
        </w:rPr>
      </w:pPr>
      <w:r w:rsidRPr="00B3056F">
        <w:t>This resource shall support the resource URI variables defined in table 6.1.3.23.2-1</w:t>
      </w:r>
      <w:r w:rsidRPr="00B3056F">
        <w:rPr>
          <w:rFonts w:ascii="Arial" w:hAnsi="Arial" w:cs="Arial"/>
        </w:rPr>
        <w:t>.</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4735B30F" w:rsidR="00BD1E26" w:rsidRPr="00B3056F" w:rsidRDefault="00BD1E26" w:rsidP="00BD1E26">
            <w:pPr>
              <w:pStyle w:val="TAL"/>
            </w:pPr>
            <w:r w:rsidRPr="00B3056F">
              <w:t xml:space="preserve">Represents the Subscription Permanent Identifier (see 3GPP TS 23.501 [2] clause 5.9.2) </w:t>
            </w:r>
            <w:r w:rsidRPr="00B3056F">
              <w:rPr>
                <w:rFonts w:hint="eastAsia"/>
                <w:lang w:eastAsia="zh-CN"/>
              </w:rPr>
              <w:t xml:space="preserve">or </w:t>
            </w:r>
            <w:r w:rsidRPr="00B3056F">
              <w:t>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1774" w:name="_Toc27585217"/>
      <w:bookmarkStart w:id="1775" w:name="_Toc36457178"/>
      <w:bookmarkStart w:id="1776" w:name="_Toc45028062"/>
      <w:bookmarkStart w:id="1777" w:name="_Toc45028897"/>
      <w:bookmarkStart w:id="1778" w:name="_Toc58583126"/>
      <w:r w:rsidRPr="00B3056F">
        <w:t>6.1.3.23.3</w:t>
      </w:r>
      <w:r w:rsidRPr="00B3056F">
        <w:tab/>
        <w:t>Resource Standard Methods</w:t>
      </w:r>
      <w:bookmarkEnd w:id="1774"/>
      <w:bookmarkEnd w:id="1775"/>
      <w:bookmarkEnd w:id="1776"/>
      <w:bookmarkEnd w:id="1777"/>
      <w:bookmarkEnd w:id="1778"/>
    </w:p>
    <w:p w14:paraId="6407461A" w14:textId="77777777" w:rsidR="00EF45DA" w:rsidRPr="00B3056F" w:rsidRDefault="00EF45DA" w:rsidP="00EF45DA">
      <w:pPr>
        <w:pStyle w:val="Heading6"/>
      </w:pPr>
      <w:bookmarkStart w:id="1779" w:name="_Toc27585218"/>
      <w:bookmarkStart w:id="1780" w:name="_Toc36457179"/>
      <w:bookmarkStart w:id="1781" w:name="_Toc45028063"/>
      <w:bookmarkStart w:id="1782" w:name="_Toc45028898"/>
      <w:bookmarkStart w:id="1783" w:name="_Toc58583127"/>
      <w:r w:rsidRPr="00B3056F">
        <w:t>6.1.3.23.3.1</w:t>
      </w:r>
      <w:r w:rsidRPr="00B3056F">
        <w:tab/>
        <w:t>GET</w:t>
      </w:r>
      <w:bookmarkEnd w:id="1779"/>
      <w:bookmarkEnd w:id="1780"/>
      <w:bookmarkEnd w:id="1781"/>
      <w:bookmarkEnd w:id="1782"/>
      <w:bookmarkEnd w:id="1783"/>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77777777" w:rsidR="00EF45DA" w:rsidRPr="00B3056F" w:rsidRDefault="00EF45DA" w:rsidP="001330D7">
            <w:pPr>
              <w:pStyle w:val="TAL"/>
            </w:pPr>
            <w:r w:rsidRPr="00B3056F">
              <w:t>see 3GPP TS 29.500 [4] clause 6.6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77777777" w:rsidR="00EF45DA" w:rsidRPr="00B3056F" w:rsidRDefault="00EF45DA" w:rsidP="001330D7">
            <w:pPr>
              <w:pStyle w:val="TAL"/>
            </w:pPr>
            <w:r w:rsidRPr="00B3056F">
              <w:t>Upon success, a response body containing the LCS Privacy Subscription Data shall be returned (see 3GPP TS 23.273 [38] clause 5.4.2)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64347F7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1784" w:name="_Toc27585219"/>
      <w:bookmarkStart w:id="1785" w:name="_Toc36457180"/>
      <w:bookmarkStart w:id="1786" w:name="_Toc45028064"/>
      <w:bookmarkStart w:id="1787" w:name="_Toc45028899"/>
      <w:bookmarkStart w:id="1788" w:name="_Toc58583128"/>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1784"/>
      <w:r w:rsidRPr="00B3056F">
        <w:t xml:space="preserve"> (Document)</w:t>
      </w:r>
      <w:bookmarkEnd w:id="1785"/>
      <w:bookmarkEnd w:id="1786"/>
      <w:bookmarkEnd w:id="1787"/>
      <w:bookmarkEnd w:id="1788"/>
    </w:p>
    <w:p w14:paraId="76796E16" w14:textId="77777777" w:rsidR="00EF45DA" w:rsidRPr="00B3056F" w:rsidRDefault="00EF45DA" w:rsidP="00EF45DA">
      <w:pPr>
        <w:pStyle w:val="Heading5"/>
      </w:pPr>
      <w:bookmarkStart w:id="1789" w:name="_Toc27585220"/>
      <w:bookmarkStart w:id="1790" w:name="_Toc36457181"/>
      <w:bookmarkStart w:id="1791" w:name="_Toc45028065"/>
      <w:bookmarkStart w:id="1792" w:name="_Toc45028900"/>
      <w:bookmarkStart w:id="1793" w:name="_Toc58583129"/>
      <w:r w:rsidRPr="00B3056F">
        <w:t>6.1.3.24.1</w:t>
      </w:r>
      <w:r w:rsidRPr="00B3056F">
        <w:tab/>
        <w:t>Description</w:t>
      </w:r>
      <w:bookmarkEnd w:id="1789"/>
      <w:bookmarkEnd w:id="1790"/>
      <w:bookmarkEnd w:id="1791"/>
      <w:bookmarkEnd w:id="1792"/>
      <w:bookmarkEnd w:id="1793"/>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1794" w:name="_Toc27585221"/>
      <w:bookmarkStart w:id="1795" w:name="_Toc36457182"/>
      <w:bookmarkStart w:id="1796" w:name="_Toc45028066"/>
      <w:bookmarkStart w:id="1797" w:name="_Toc45028901"/>
      <w:bookmarkStart w:id="1798" w:name="_Toc58583130"/>
      <w:r w:rsidRPr="00B3056F">
        <w:t>6.1.3.24.2</w:t>
      </w:r>
      <w:r w:rsidRPr="00B3056F">
        <w:tab/>
        <w:t>Resource Definition</w:t>
      </w:r>
      <w:bookmarkEnd w:id="1794"/>
      <w:bookmarkEnd w:id="1795"/>
      <w:bookmarkEnd w:id="1796"/>
      <w:bookmarkEnd w:id="1797"/>
      <w:bookmarkEnd w:id="1798"/>
    </w:p>
    <w:p w14:paraId="72E762A0" w14:textId="25AD8988"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F45DA">
      <w:pPr>
        <w:rPr>
          <w:rFonts w:ascii="Arial" w:hAnsi="Arial" w:cs="Arial"/>
        </w:rPr>
      </w:pPr>
      <w:r w:rsidRPr="00B3056F">
        <w:t>This resource shall support the resource URI variables defined in table 6.1.3.24.2-1</w:t>
      </w:r>
      <w:r w:rsidRPr="00B3056F">
        <w:rPr>
          <w:rFonts w:ascii="Arial" w:hAnsi="Arial" w:cs="Arial"/>
        </w:rPr>
        <w:t>.</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5A372267" w:rsidR="00B95195" w:rsidRPr="00B3056F" w:rsidRDefault="00B95195" w:rsidP="00B95195">
            <w:pPr>
              <w:pStyle w:val="TAL"/>
            </w:pPr>
            <w:r w:rsidRPr="00B3056F">
              <w:t>Represents the Subscription Permanent Identifier (see 3GPP TS 23.501 [2] clause 5.9.2)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1799" w:name="_Toc27585222"/>
      <w:bookmarkStart w:id="1800" w:name="_Toc36457183"/>
      <w:bookmarkStart w:id="1801" w:name="_Toc45028067"/>
      <w:bookmarkStart w:id="1802" w:name="_Toc45028902"/>
      <w:bookmarkStart w:id="1803" w:name="_Toc58583131"/>
      <w:r w:rsidRPr="00B3056F">
        <w:t>6.1.3.24.3</w:t>
      </w:r>
      <w:r w:rsidRPr="00B3056F">
        <w:tab/>
        <w:t>Resource Standard Methods</w:t>
      </w:r>
      <w:bookmarkEnd w:id="1799"/>
      <w:bookmarkEnd w:id="1800"/>
      <w:bookmarkEnd w:id="1801"/>
      <w:bookmarkEnd w:id="1802"/>
      <w:bookmarkEnd w:id="1803"/>
    </w:p>
    <w:p w14:paraId="6218FD92" w14:textId="77777777" w:rsidR="00EF45DA" w:rsidRPr="00B3056F" w:rsidRDefault="00EF45DA" w:rsidP="00EF45DA">
      <w:pPr>
        <w:pStyle w:val="Heading6"/>
      </w:pPr>
      <w:bookmarkStart w:id="1804" w:name="_Toc27585223"/>
      <w:bookmarkStart w:id="1805" w:name="_Toc36457184"/>
      <w:bookmarkStart w:id="1806" w:name="_Toc45028068"/>
      <w:bookmarkStart w:id="1807" w:name="_Toc45028903"/>
      <w:bookmarkStart w:id="1808" w:name="_Toc58583132"/>
      <w:r w:rsidRPr="00B3056F">
        <w:t>6.1.3.24.3.1</w:t>
      </w:r>
      <w:r w:rsidRPr="00B3056F">
        <w:tab/>
        <w:t>GET</w:t>
      </w:r>
      <w:bookmarkEnd w:id="1804"/>
      <w:bookmarkEnd w:id="1805"/>
      <w:bookmarkEnd w:id="1806"/>
      <w:bookmarkEnd w:id="1807"/>
      <w:bookmarkEnd w:id="1808"/>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77777777" w:rsidR="00EF45DA" w:rsidRPr="00B3056F" w:rsidRDefault="00EF45DA" w:rsidP="001330D7">
            <w:pPr>
              <w:pStyle w:val="TAL"/>
            </w:pPr>
            <w:r w:rsidRPr="00B3056F">
              <w:t>see 3GPP TS 29.500 [4] clause 6.6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77777777"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clause 5.4.2)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0D820053"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1809" w:name="_Toc36457185"/>
      <w:bookmarkStart w:id="1810" w:name="_Toc45028069"/>
      <w:bookmarkStart w:id="1811" w:name="_Toc45028904"/>
      <w:bookmarkStart w:id="1812" w:name="_Toc27585224"/>
      <w:bookmarkStart w:id="1813" w:name="_Toc58583133"/>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1809"/>
      <w:bookmarkEnd w:id="1810"/>
      <w:bookmarkEnd w:id="1811"/>
      <w:bookmarkEnd w:id="1813"/>
    </w:p>
    <w:p w14:paraId="3AE0A347" w14:textId="77777777" w:rsidR="00EF45DA" w:rsidRPr="00B3056F" w:rsidRDefault="00EF45DA" w:rsidP="00EF45DA">
      <w:pPr>
        <w:pStyle w:val="Heading5"/>
      </w:pPr>
      <w:bookmarkStart w:id="1814" w:name="_Toc36457186"/>
      <w:bookmarkStart w:id="1815" w:name="_Toc45028070"/>
      <w:bookmarkStart w:id="1816" w:name="_Toc45028905"/>
      <w:bookmarkStart w:id="1817" w:name="_Toc58583134"/>
      <w:r w:rsidRPr="00B3056F">
        <w:t>6.1.3.25.1</w:t>
      </w:r>
      <w:r w:rsidRPr="00B3056F">
        <w:tab/>
        <w:t>Description</w:t>
      </w:r>
      <w:bookmarkEnd w:id="1814"/>
      <w:bookmarkEnd w:id="1815"/>
      <w:bookmarkEnd w:id="1816"/>
      <w:bookmarkEnd w:id="1817"/>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1818" w:name="_Toc36457187"/>
      <w:bookmarkStart w:id="1819" w:name="_Toc45028071"/>
      <w:bookmarkStart w:id="1820" w:name="_Toc45028906"/>
      <w:bookmarkStart w:id="1821" w:name="_Toc58583135"/>
      <w:r w:rsidRPr="00B3056F">
        <w:t>6.1.3.25.2</w:t>
      </w:r>
      <w:r w:rsidRPr="00B3056F">
        <w:tab/>
        <w:t>Resource Definition</w:t>
      </w:r>
      <w:bookmarkEnd w:id="1818"/>
      <w:bookmarkEnd w:id="1819"/>
      <w:bookmarkEnd w:id="1820"/>
      <w:bookmarkEnd w:id="1821"/>
    </w:p>
    <w:p w14:paraId="2C530362" w14:textId="435CAB3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F45DA">
      <w:pPr>
        <w:rPr>
          <w:rFonts w:ascii="Arial" w:hAnsi="Arial" w:cs="Arial"/>
        </w:rPr>
      </w:pPr>
      <w:r w:rsidRPr="00B3056F">
        <w:t>This resource shall support the resource URI variables defined in table 6.1.3.25.2-1</w:t>
      </w:r>
      <w:r w:rsidRPr="00B3056F">
        <w:rPr>
          <w:rFonts w:ascii="Arial" w:hAnsi="Arial" w:cs="Arial"/>
        </w:rPr>
        <w:t>.</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344AEA">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1C1C8690" w:rsidR="00B95195" w:rsidRPr="00B3056F" w:rsidRDefault="00B95195" w:rsidP="00B95195">
            <w:pPr>
              <w:pStyle w:val="TAL"/>
            </w:pPr>
            <w:r w:rsidRPr="00B3056F">
              <w:t>Represents the Subscription Permanent Identifier (see 3GPP TS 23.501 [2] clause 5.9.2)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1822" w:name="_Toc36457188"/>
      <w:bookmarkStart w:id="1823" w:name="_Toc45028072"/>
      <w:bookmarkStart w:id="1824" w:name="_Toc45028907"/>
      <w:bookmarkStart w:id="1825" w:name="_Toc58583136"/>
      <w:r w:rsidRPr="00B3056F">
        <w:t>6.1.3.25.3</w:t>
      </w:r>
      <w:r w:rsidRPr="00B3056F">
        <w:tab/>
        <w:t>Resource Standard Methods</w:t>
      </w:r>
      <w:bookmarkEnd w:id="1822"/>
      <w:bookmarkEnd w:id="1823"/>
      <w:bookmarkEnd w:id="1824"/>
      <w:bookmarkEnd w:id="1825"/>
    </w:p>
    <w:p w14:paraId="27E97634" w14:textId="77777777" w:rsidR="00EF45DA" w:rsidRPr="00B3056F" w:rsidRDefault="00EF45DA" w:rsidP="00EF45DA">
      <w:pPr>
        <w:pStyle w:val="Heading6"/>
      </w:pPr>
      <w:bookmarkStart w:id="1826" w:name="_Toc36457189"/>
      <w:bookmarkStart w:id="1827" w:name="_Toc45028073"/>
      <w:bookmarkStart w:id="1828" w:name="_Toc45028908"/>
      <w:bookmarkStart w:id="1829" w:name="_Toc58583137"/>
      <w:r w:rsidRPr="00B3056F">
        <w:t>6.1.3.25.3.1</w:t>
      </w:r>
      <w:r w:rsidRPr="00B3056F">
        <w:tab/>
        <w:t>GET</w:t>
      </w:r>
      <w:bookmarkEnd w:id="1826"/>
      <w:bookmarkEnd w:id="1827"/>
      <w:bookmarkEnd w:id="1828"/>
      <w:bookmarkEnd w:id="1829"/>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77777777" w:rsidR="00EF45DA" w:rsidRPr="00B3056F" w:rsidRDefault="00EF45DA" w:rsidP="001330D7">
            <w:pPr>
              <w:pStyle w:val="TAL"/>
            </w:pPr>
            <w:r w:rsidRPr="00B3056F">
              <w:t>see 3GPP TS 29.500 [4] clause 6.6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5521C508"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1830" w:name="_Toc45028074"/>
      <w:bookmarkStart w:id="1831" w:name="_Toc45028909"/>
      <w:bookmarkStart w:id="1832" w:name="_Toc36457190"/>
      <w:bookmarkStart w:id="1833" w:name="_Toc58583138"/>
      <w:r>
        <w:t>6.1.3.</w:t>
      </w:r>
      <w:r w:rsidR="00064EEE">
        <w:t>26</w:t>
      </w:r>
      <w:r>
        <w:tab/>
        <w:t>Resource: UeContextInA</w:t>
      </w:r>
      <w:r w:rsidRPr="00B3056F">
        <w:t>mfData (Document)</w:t>
      </w:r>
      <w:bookmarkEnd w:id="1830"/>
      <w:bookmarkEnd w:id="1831"/>
      <w:bookmarkEnd w:id="1833"/>
    </w:p>
    <w:p w14:paraId="7C444589" w14:textId="02C6760A" w:rsidR="007D6C81" w:rsidRPr="00B3056F" w:rsidRDefault="007D6C81" w:rsidP="007D6C81">
      <w:pPr>
        <w:pStyle w:val="Heading5"/>
      </w:pPr>
      <w:bookmarkStart w:id="1834" w:name="_Toc45028075"/>
      <w:bookmarkStart w:id="1835" w:name="_Toc45028910"/>
      <w:bookmarkStart w:id="1836" w:name="_Toc58583139"/>
      <w:r w:rsidRPr="00B3056F">
        <w:t>6.1.3.</w:t>
      </w:r>
      <w:r w:rsidR="00064EEE">
        <w:t>26</w:t>
      </w:r>
      <w:r w:rsidRPr="00B3056F">
        <w:t>.1</w:t>
      </w:r>
      <w:r w:rsidRPr="00B3056F">
        <w:tab/>
        <w:t>Description</w:t>
      </w:r>
      <w:bookmarkEnd w:id="1834"/>
      <w:bookmarkEnd w:id="1835"/>
      <w:bookmarkEnd w:id="1836"/>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1837" w:name="_Toc45028076"/>
      <w:bookmarkStart w:id="1838" w:name="_Toc45028911"/>
      <w:bookmarkStart w:id="1839" w:name="_Toc58583140"/>
      <w:r w:rsidRPr="00B3056F">
        <w:t>6.1.3.</w:t>
      </w:r>
      <w:r w:rsidR="00064EEE">
        <w:t>26</w:t>
      </w:r>
      <w:r w:rsidRPr="00B3056F">
        <w:t>.2</w:t>
      </w:r>
      <w:r w:rsidRPr="00B3056F">
        <w:tab/>
        <w:t>Resource Definition</w:t>
      </w:r>
      <w:bookmarkEnd w:id="1837"/>
      <w:bookmarkEnd w:id="1838"/>
      <w:bookmarkEnd w:id="1839"/>
    </w:p>
    <w:p w14:paraId="7FF86FDE" w14:textId="491CB63C"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7D6C81">
      <w:pPr>
        <w:rPr>
          <w:rFonts w:ascii="Arial" w:hAnsi="Arial" w:cs="Arial"/>
        </w:rPr>
      </w:pPr>
      <w:r w:rsidRPr="00B3056F">
        <w:t>This resource shall support the resource URI variables defined in table 6.1.3.</w:t>
      </w:r>
      <w:r w:rsidR="00064EEE">
        <w:t>26</w:t>
      </w:r>
      <w:r w:rsidRPr="00B3056F">
        <w:t>.2-1</w:t>
      </w:r>
      <w:r w:rsidRPr="00B3056F">
        <w:rPr>
          <w:rFonts w:ascii="Arial" w:hAnsi="Arial" w:cs="Arial"/>
        </w:rPr>
        <w:t>.</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7777777" w:rsidR="007D6C81" w:rsidRPr="00B3056F" w:rsidRDefault="007D6C81" w:rsidP="008E3FD3">
            <w:pPr>
              <w:pStyle w:val="TAL"/>
            </w:pPr>
            <w:r w:rsidRPr="00B3056F">
              <w:t>Represents the Subscription Permanent Identifier (see 3GPP TS 23.501 [2] clause 5.9.2)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1840" w:name="_Toc45028077"/>
      <w:bookmarkStart w:id="1841" w:name="_Toc45028912"/>
      <w:bookmarkStart w:id="1842" w:name="_Toc58583141"/>
      <w:r w:rsidRPr="00B3056F">
        <w:t>6.1.3.</w:t>
      </w:r>
      <w:r w:rsidR="00064EEE">
        <w:t>26</w:t>
      </w:r>
      <w:r w:rsidRPr="00B3056F">
        <w:t>.3</w:t>
      </w:r>
      <w:r w:rsidRPr="00B3056F">
        <w:tab/>
        <w:t>Resource Standard Methods</w:t>
      </w:r>
      <w:bookmarkEnd w:id="1840"/>
      <w:bookmarkEnd w:id="1841"/>
      <w:bookmarkEnd w:id="1842"/>
    </w:p>
    <w:p w14:paraId="32B02802" w14:textId="11D78F96" w:rsidR="007D6C81" w:rsidRPr="00B3056F" w:rsidRDefault="007D6C81" w:rsidP="007D6C81">
      <w:pPr>
        <w:pStyle w:val="Heading6"/>
      </w:pPr>
      <w:bookmarkStart w:id="1843" w:name="_Toc45028078"/>
      <w:bookmarkStart w:id="1844" w:name="_Toc45028913"/>
      <w:bookmarkStart w:id="1845" w:name="_Toc58583142"/>
      <w:r w:rsidRPr="00B3056F">
        <w:t>6.1.3.</w:t>
      </w:r>
      <w:r w:rsidR="00064EEE">
        <w:t>26</w:t>
      </w:r>
      <w:r w:rsidRPr="00B3056F">
        <w:t>.3.1</w:t>
      </w:r>
      <w:r w:rsidRPr="00B3056F">
        <w:tab/>
        <w:t>GET</w:t>
      </w:r>
      <w:bookmarkEnd w:id="1843"/>
      <w:bookmarkEnd w:id="1844"/>
      <w:bookmarkEnd w:id="1845"/>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77777777" w:rsidR="007D6C81" w:rsidRPr="00B3056F" w:rsidRDefault="007D6C81" w:rsidP="008E3FD3">
            <w:pPr>
              <w:pStyle w:val="TAL"/>
            </w:pPr>
            <w:r w:rsidRPr="00B3056F">
              <w:t>see 3GPP TS 29.500 [4] clause 6.6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6D87FE8D"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1846" w:name="_Toc45028079"/>
      <w:bookmarkStart w:id="1847" w:name="_Toc45028914"/>
      <w:bookmarkStart w:id="1848" w:name="_Toc58583143"/>
      <w:r>
        <w:t>6.1.3.</w:t>
      </w:r>
      <w:r w:rsidR="0043191A">
        <w:t>27</w:t>
      </w:r>
      <w:r>
        <w:tab/>
        <w:t xml:space="preserve">Resource: </w:t>
      </w:r>
      <w:r>
        <w:rPr>
          <w:lang w:eastAsia="zh-CN"/>
        </w:rPr>
        <w:t>V2xSubscriptionData</w:t>
      </w:r>
      <w:r>
        <w:t xml:space="preserve"> (Document)</w:t>
      </w:r>
      <w:bookmarkEnd w:id="1846"/>
      <w:bookmarkEnd w:id="1847"/>
      <w:bookmarkEnd w:id="1848"/>
    </w:p>
    <w:p w14:paraId="62745B18" w14:textId="758546BA" w:rsidR="002867C4" w:rsidRDefault="002867C4" w:rsidP="002867C4">
      <w:pPr>
        <w:pStyle w:val="Heading5"/>
      </w:pPr>
      <w:bookmarkStart w:id="1849" w:name="_Toc45028080"/>
      <w:bookmarkStart w:id="1850" w:name="_Toc45028915"/>
      <w:bookmarkStart w:id="1851" w:name="_Toc58583144"/>
      <w:r>
        <w:t>6.1.3.</w:t>
      </w:r>
      <w:r w:rsidR="0043191A">
        <w:t>27</w:t>
      </w:r>
      <w:r>
        <w:t>.1</w:t>
      </w:r>
      <w:r>
        <w:tab/>
        <w:t>Description</w:t>
      </w:r>
      <w:bookmarkEnd w:id="1849"/>
      <w:bookmarkEnd w:id="1850"/>
      <w:bookmarkEnd w:id="1851"/>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1852" w:name="_Toc45028081"/>
      <w:bookmarkStart w:id="1853" w:name="_Toc45028916"/>
      <w:bookmarkStart w:id="1854" w:name="_Toc58583145"/>
      <w:r>
        <w:t>6.1.3.</w:t>
      </w:r>
      <w:r w:rsidR="0043191A">
        <w:t>27</w:t>
      </w:r>
      <w:r>
        <w:t>.2</w:t>
      </w:r>
      <w:r>
        <w:tab/>
        <w:t>Resource Definition</w:t>
      </w:r>
      <w:bookmarkEnd w:id="1852"/>
      <w:bookmarkEnd w:id="1853"/>
      <w:bookmarkEnd w:id="1854"/>
    </w:p>
    <w:p w14:paraId="20856A87" w14:textId="6C45F9EA" w:rsidR="002867C4" w:rsidRDefault="002867C4" w:rsidP="002867C4">
      <w:r>
        <w:t>Resource URI: {apiRoot}/nudm-sdm/</w:t>
      </w:r>
      <w:r w:rsidR="00E825AD">
        <w:t>&lt;</w:t>
      </w:r>
      <w:r>
        <w:t>apiVersion</w:t>
      </w:r>
      <w:r w:rsidR="00E825AD">
        <w:t>&gt;</w:t>
      </w:r>
      <w:r>
        <w:t>/{supi}/v2x-data</w:t>
      </w:r>
    </w:p>
    <w:p w14:paraId="39546F52" w14:textId="1EEBB715" w:rsidR="002867C4" w:rsidRDefault="002867C4" w:rsidP="002867C4">
      <w:pPr>
        <w:rPr>
          <w:rFonts w:ascii="Arial" w:hAnsi="Arial" w:cs="Arial"/>
        </w:rPr>
      </w:pPr>
      <w:r>
        <w:t>This resource shall support the resource URI variables defined in table 6.1.3.</w:t>
      </w:r>
      <w:r w:rsidR="0043191A">
        <w:t>27</w:t>
      </w:r>
      <w:r>
        <w:t>.2-1</w:t>
      </w:r>
      <w:r>
        <w:rPr>
          <w:rFonts w:ascii="Arial" w:hAnsi="Arial" w:cs="Arial"/>
        </w:rPr>
        <w:t>.</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77777777" w:rsidR="002867C4" w:rsidRDefault="002867C4" w:rsidP="00434502">
            <w:pPr>
              <w:pStyle w:val="TAL"/>
            </w:pPr>
            <w:r>
              <w:t>Represents the Subscription Permanent Identifier (see 3GPP TS 23.501 [2] clause 5.9.2)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1855" w:name="_Toc45028082"/>
      <w:bookmarkStart w:id="1856" w:name="_Toc45028917"/>
      <w:bookmarkStart w:id="1857" w:name="_Toc58583146"/>
      <w:r>
        <w:t>6.1.3.</w:t>
      </w:r>
      <w:r w:rsidR="0043191A">
        <w:t>27</w:t>
      </w:r>
      <w:r>
        <w:t>.3</w:t>
      </w:r>
      <w:r>
        <w:tab/>
        <w:t>Resource Standard Methods</w:t>
      </w:r>
      <w:bookmarkEnd w:id="1855"/>
      <w:bookmarkEnd w:id="1856"/>
      <w:bookmarkEnd w:id="1857"/>
    </w:p>
    <w:p w14:paraId="7A9829F4" w14:textId="2E6E6307" w:rsidR="002867C4" w:rsidRDefault="002867C4" w:rsidP="002867C4">
      <w:pPr>
        <w:pStyle w:val="Heading6"/>
      </w:pPr>
      <w:bookmarkStart w:id="1858" w:name="_Toc45028083"/>
      <w:bookmarkStart w:id="1859" w:name="_Toc45028918"/>
      <w:bookmarkStart w:id="1860" w:name="_Toc58583147"/>
      <w:r>
        <w:t>6.1.3.</w:t>
      </w:r>
      <w:r w:rsidR="0043191A">
        <w:t>27</w:t>
      </w:r>
      <w:r>
        <w:t>.3.1</w:t>
      </w:r>
      <w:r>
        <w:tab/>
        <w:t>GET</w:t>
      </w:r>
      <w:bookmarkEnd w:id="1858"/>
      <w:bookmarkEnd w:id="1859"/>
      <w:bookmarkEnd w:id="1860"/>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77777777" w:rsidR="002867C4" w:rsidRDefault="002867C4" w:rsidP="00434502">
            <w:pPr>
              <w:pStyle w:val="TAL"/>
            </w:pPr>
            <w:r>
              <w:t>see 3GPP TS 29.500 [4] clause 6.6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77777777" w:rsidR="002867C4" w:rsidRDefault="002867C4" w:rsidP="00434502">
            <w:pPr>
              <w:pStyle w:val="TAL"/>
            </w:pPr>
            <w:r>
              <w:t>Upon success, a response body containing the V2X Subscription Data shall be returned (see 3GPP TS 23.273 [38] clause 5.4.2)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39187C8"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933301">
      <w:pPr>
        <w:keepNext/>
        <w:keepLines/>
        <w:spacing w:before="120"/>
        <w:ind w:left="1418" w:hanging="1418"/>
        <w:outlineLvl w:val="3"/>
        <w:rPr>
          <w:rFonts w:ascii="Arial" w:hAnsi="Arial"/>
          <w:sz w:val="24"/>
        </w:rPr>
      </w:pPr>
      <w:r w:rsidRPr="003531B5">
        <w:rPr>
          <w:rFonts w:ascii="Arial" w:hAnsi="Arial"/>
          <w:sz w:val="24"/>
        </w:rPr>
        <w:t>6.1.3.</w:t>
      </w:r>
      <w:r w:rsidR="001B4D0F">
        <w:rPr>
          <w:rFonts w:ascii="Arial" w:hAnsi="Arial"/>
          <w:sz w:val="24"/>
        </w:rPr>
        <w:t>28</w:t>
      </w:r>
      <w:r w:rsidRPr="003531B5">
        <w:rPr>
          <w:rFonts w:ascii="Arial" w:hAnsi="Arial"/>
          <w:sz w:val="24"/>
        </w:rPr>
        <w:tab/>
        <w:t xml:space="preserve">Resource: </w:t>
      </w:r>
      <w:r w:rsidRPr="003531B5">
        <w:rPr>
          <w:rFonts w:ascii="Arial" w:hAnsi="Arial" w:hint="eastAsia"/>
          <w:sz w:val="24"/>
          <w:lang w:eastAsia="zh-CN"/>
        </w:rPr>
        <w:t>Lcs</w:t>
      </w:r>
      <w:r>
        <w:rPr>
          <w:rFonts w:ascii="Arial" w:hAnsi="Arial"/>
          <w:sz w:val="24"/>
          <w:lang w:eastAsia="zh-CN"/>
        </w:rPr>
        <w:t>BroadcastAssistance</w:t>
      </w:r>
      <w:r w:rsidRPr="003531B5">
        <w:rPr>
          <w:rFonts w:ascii="Arial" w:hAnsi="Arial"/>
          <w:sz w:val="24"/>
          <w:lang w:eastAsia="zh-CN"/>
        </w:rPr>
        <w:t>SubscriptionData</w:t>
      </w:r>
      <w:r w:rsidRPr="003531B5">
        <w:rPr>
          <w:rFonts w:ascii="Arial" w:hAnsi="Arial"/>
          <w:sz w:val="24"/>
        </w:rPr>
        <w:t xml:space="preserve"> (Document)</w:t>
      </w:r>
    </w:p>
    <w:p w14:paraId="207A87BF" w14:textId="6CC54ED6"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.1</w:t>
      </w:r>
      <w:r w:rsidRPr="003531B5">
        <w:rPr>
          <w:rFonts w:ascii="Arial" w:hAnsi="Arial"/>
          <w:sz w:val="22"/>
        </w:rPr>
        <w:tab/>
        <w:t>Description</w:t>
      </w:r>
    </w:p>
    <w:p w14:paraId="17B65B65" w14:textId="77777777"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t>LMF</w:t>
      </w:r>
      <w:r w:rsidRPr="003531B5">
        <w:t>.</w:t>
      </w:r>
    </w:p>
    <w:p w14:paraId="49DCDD39" w14:textId="3A7BB823"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.2</w:t>
      </w:r>
      <w:r w:rsidRPr="003531B5">
        <w:rPr>
          <w:rFonts w:ascii="Arial" w:hAnsi="Arial"/>
          <w:sz w:val="22"/>
        </w:rPr>
        <w:tab/>
        <w:t>Resource Definition</w:t>
      </w:r>
    </w:p>
    <w:p w14:paraId="391FC201" w14:textId="1F3D7AFB"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933301">
      <w:pPr>
        <w:rPr>
          <w:rFonts w:ascii="Arial" w:hAnsi="Arial" w:cs="Arial"/>
        </w:rPr>
      </w:pPr>
      <w:r w:rsidRPr="003531B5">
        <w:t>This resource shall support the resource URI variables defined in table 6.1.3.</w:t>
      </w:r>
      <w:r w:rsidR="001B4D0F">
        <w:t>28</w:t>
      </w:r>
      <w:r w:rsidRPr="003531B5">
        <w:t>.2-1</w:t>
      </w:r>
      <w:r w:rsidRPr="003531B5">
        <w:rPr>
          <w:rFonts w:ascii="Arial" w:hAnsi="Arial" w:cs="Arial"/>
        </w:rPr>
        <w:t>.</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4D7472">
            <w:pPr>
              <w:keepNext/>
              <w:keepLines/>
              <w:spacing w:after="0"/>
              <w:rPr>
                <w:rFonts w:ascii="Arial" w:hAnsi="Arial"/>
                <w:sz w:val="18"/>
              </w:rPr>
            </w:pPr>
            <w:r w:rsidRPr="003531B5">
              <w:rPr>
                <w:rFonts w:ascii="Arial" w:hAnsi="Arial"/>
                <w:sz w:val="18"/>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4D7472">
            <w:pPr>
              <w:keepNext/>
              <w:keepLines/>
              <w:spacing w:after="0"/>
              <w:rPr>
                <w:rFonts w:ascii="Arial" w:hAnsi="Arial"/>
                <w:sz w:val="18"/>
              </w:rPr>
            </w:pPr>
            <w:r w:rsidRPr="003531B5">
              <w:rPr>
                <w:rFonts w:ascii="Arial" w:hAnsi="Arial"/>
                <w:sz w:val="18"/>
              </w:rPr>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77777777" w:rsidR="00933301" w:rsidRPr="003531B5" w:rsidRDefault="00933301" w:rsidP="004D7472">
            <w:pPr>
              <w:keepNext/>
              <w:keepLines/>
              <w:spacing w:after="0"/>
              <w:rPr>
                <w:rFonts w:ascii="Arial" w:hAnsi="Arial"/>
                <w:sz w:val="18"/>
              </w:rPr>
            </w:pPr>
            <w:r w:rsidRPr="003531B5">
              <w:rPr>
                <w:rFonts w:ascii="Arial" w:hAnsi="Arial"/>
                <w:sz w:val="18"/>
              </w:rPr>
              <w:t>Represents the Subscription Permanent Identifier (see 3GPP TS 23.501 [2] clause 5.9.2)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.3</w:t>
      </w:r>
      <w:r w:rsidRPr="003531B5">
        <w:rPr>
          <w:rFonts w:ascii="Arial" w:hAnsi="Arial"/>
          <w:sz w:val="22"/>
        </w:rPr>
        <w:tab/>
        <w:t>Resource Standard Methods</w:t>
      </w:r>
    </w:p>
    <w:p w14:paraId="7566F774" w14:textId="661D04D8" w:rsidR="00933301" w:rsidRPr="003531B5" w:rsidRDefault="00933301" w:rsidP="00933301">
      <w:pPr>
        <w:keepNext/>
        <w:keepLines/>
        <w:spacing w:before="120"/>
        <w:ind w:left="1985" w:hanging="1985"/>
        <w:outlineLvl w:val="5"/>
        <w:rPr>
          <w:rFonts w:ascii="Arial" w:hAnsi="Arial"/>
        </w:rPr>
      </w:pPr>
      <w:r w:rsidRPr="003531B5">
        <w:rPr>
          <w:rFonts w:ascii="Arial" w:hAnsi="Arial"/>
        </w:rPr>
        <w:t>6.1.3.</w:t>
      </w:r>
      <w:r w:rsidR="001B4D0F">
        <w:rPr>
          <w:rFonts w:ascii="Arial" w:hAnsi="Arial"/>
        </w:rPr>
        <w:t>28</w:t>
      </w:r>
      <w:r w:rsidRPr="003531B5">
        <w:rPr>
          <w:rFonts w:ascii="Arial" w:hAnsi="Arial"/>
        </w:rPr>
        <w:t>.3.1</w:t>
      </w:r>
      <w:r w:rsidRPr="003531B5">
        <w:rPr>
          <w:rFonts w:ascii="Arial" w:hAnsi="Arial"/>
        </w:rPr>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77777777" w:rsidR="00933301" w:rsidRPr="003531B5" w:rsidRDefault="00933301" w:rsidP="004D7472">
            <w:pPr>
              <w:keepNext/>
              <w:keepLines/>
              <w:spacing w:after="0"/>
              <w:rPr>
                <w:rFonts w:ascii="Arial" w:hAnsi="Arial"/>
                <w:sz w:val="18"/>
              </w:rPr>
            </w:pPr>
            <w:r w:rsidRPr="003531B5">
              <w:rPr>
                <w:rFonts w:ascii="Arial" w:hAnsi="Arial"/>
                <w:sz w:val="18"/>
              </w:rPr>
              <w:t>see 3GPP TS 29.500 [4] clause 6.6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4D7472">
            <w:pPr>
              <w:keepNext/>
              <w:keepLines/>
              <w:spacing w:after="0"/>
              <w:rPr>
                <w:rFonts w:ascii="Arial" w:hAnsi="Arial"/>
                <w:sz w:val="18"/>
              </w:rPr>
            </w:pPr>
            <w:r w:rsidRPr="003531B5">
              <w:rPr>
                <w:rFonts w:ascii="Arial" w:hAnsi="Arial"/>
                <w:sz w:val="18"/>
              </w:rPr>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3531B5" w:rsidRDefault="00933301" w:rsidP="004D7472">
            <w:pPr>
              <w:keepNext/>
              <w:keepLines/>
              <w:spacing w:after="0"/>
              <w:jc w:val="center"/>
              <w:rPr>
                <w:rFonts w:ascii="Arial" w:hAnsi="Arial"/>
                <w:sz w:val="18"/>
              </w:rPr>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3531B5" w:rsidRDefault="00933301" w:rsidP="004D7472">
            <w:pPr>
              <w:keepNext/>
              <w:keepLines/>
              <w:spacing w:after="0"/>
              <w:rPr>
                <w:rFonts w:ascii="Arial" w:hAnsi="Arial"/>
                <w:sz w:val="18"/>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Response</w:t>
            </w:r>
          </w:p>
          <w:p w14:paraId="1FCA7D0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4D7472">
            <w:pPr>
              <w:keepNext/>
              <w:keepLines/>
              <w:spacing w:after="0"/>
              <w:rPr>
                <w:rFonts w:ascii="Arial" w:hAnsi="Arial"/>
                <w:sz w:val="18"/>
              </w:rPr>
            </w:pPr>
            <w:bookmarkStart w:id="1861" w:name="_Hlk42363408"/>
            <w:r>
              <w:rPr>
                <w:rFonts w:ascii="Arial" w:hAnsi="Arial"/>
                <w:sz w:val="18"/>
              </w:rPr>
              <w:t>LcsBroadcastAssistanceTypesData</w:t>
            </w:r>
            <w:bookmarkEnd w:id="1861"/>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4D7472">
            <w:pPr>
              <w:keepNext/>
              <w:keepLines/>
              <w:spacing w:after="0"/>
              <w:jc w:val="center"/>
              <w:rPr>
                <w:rFonts w:ascii="Arial" w:hAnsi="Arial"/>
                <w:sz w:val="18"/>
              </w:rPr>
            </w:pPr>
            <w:r w:rsidRPr="003531B5">
              <w:rPr>
                <w:rFonts w:ascii="Arial" w:hAnsi="Arial"/>
                <w:sz w:val="18"/>
              </w:rPr>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4D7472">
            <w:pPr>
              <w:keepNext/>
              <w:keepLines/>
              <w:spacing w:after="0"/>
              <w:rPr>
                <w:rFonts w:ascii="Arial" w:hAnsi="Arial"/>
                <w:sz w:val="18"/>
              </w:rPr>
            </w:pPr>
            <w:r w:rsidRPr="003531B5">
              <w:rPr>
                <w:rFonts w:ascii="Arial" w:hAnsi="Arial"/>
                <w:sz w:val="18"/>
              </w:rPr>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77777777"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clause </w:t>
            </w:r>
            <w:r>
              <w:rPr>
                <w:rFonts w:ascii="Arial" w:hAnsi="Arial"/>
                <w:sz w:val="18"/>
              </w:rPr>
              <w:t>7.1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4D7472">
            <w:pPr>
              <w:keepNext/>
              <w:keepLines/>
              <w:spacing w:after="0"/>
              <w:rPr>
                <w:rFonts w:ascii="Arial" w:hAnsi="Arial"/>
                <w:sz w:val="18"/>
              </w:rPr>
            </w:pPr>
            <w:r w:rsidRPr="003531B5">
              <w:rPr>
                <w:rFonts w:ascii="Arial" w:hAnsi="Arial"/>
                <w:sz w:val="18"/>
              </w:rPr>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4D7472">
            <w:pPr>
              <w:keepNext/>
              <w:keepLines/>
              <w:spacing w:after="0"/>
              <w:rPr>
                <w:rFonts w:ascii="Arial" w:hAnsi="Arial"/>
                <w:sz w:val="18"/>
              </w:rPr>
            </w:pPr>
            <w:r w:rsidRPr="003531B5">
              <w:rPr>
                <w:rFonts w:ascii="Arial" w:hAnsi="Arial"/>
                <w:sz w:val="18"/>
              </w:rP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4D7472">
            <w:pPr>
              <w:keepNext/>
              <w:keepLines/>
              <w:spacing w:after="0"/>
              <w:rPr>
                <w:rFonts w:ascii="Arial" w:hAnsi="Arial"/>
                <w:sz w:val="18"/>
              </w:rPr>
            </w:pPr>
            <w:r w:rsidRPr="003531B5">
              <w:rPr>
                <w:rFonts w:ascii="Arial" w:hAnsi="Arial"/>
                <w:sz w:val="18"/>
              </w:rPr>
              <w:t>The "cause" attribute may be used to indicate one of the following application errors:</w:t>
            </w:r>
          </w:p>
          <w:p w14:paraId="3DD24086" w14:textId="77777777" w:rsidR="00933301" w:rsidRPr="003531B5" w:rsidRDefault="00933301" w:rsidP="004D7472">
            <w:pPr>
              <w:keepNext/>
              <w:keepLines/>
              <w:spacing w:after="0"/>
              <w:rPr>
                <w:rFonts w:ascii="Arial" w:hAnsi="Arial"/>
                <w:sz w:val="18"/>
              </w:rPr>
            </w:pPr>
            <w:r w:rsidRPr="003531B5">
              <w:rPr>
                <w:rFonts w:ascii="Arial" w:hAnsi="Arial"/>
                <w:sz w:val="18"/>
              </w:rPr>
              <w:t>- USER_NOT_FOUND</w:t>
            </w:r>
          </w:p>
          <w:p w14:paraId="46021DCF" w14:textId="77777777" w:rsidR="00933301" w:rsidRPr="003531B5" w:rsidRDefault="00933301" w:rsidP="004D7472">
            <w:pPr>
              <w:keepNext/>
              <w:keepLines/>
              <w:spacing w:after="0"/>
              <w:rPr>
                <w:rFonts w:ascii="Arial" w:hAnsi="Arial"/>
                <w:sz w:val="18"/>
              </w:rPr>
            </w:pPr>
            <w:r w:rsidRPr="003531B5">
              <w:rPr>
                <w:rFonts w:ascii="Arial" w:hAnsi="Arial"/>
                <w:sz w:val="18"/>
              </w:rPr>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14A39EEA" w:rsidR="00933301" w:rsidRPr="003531B5" w:rsidRDefault="00933301" w:rsidP="004D7472">
            <w:pPr>
              <w:keepNext/>
              <w:keepLines/>
              <w:spacing w:after="0"/>
              <w:ind w:left="851" w:hanging="851"/>
              <w:rPr>
                <w:rFonts w:ascii="Arial" w:hAnsi="Arial"/>
                <w:sz w:val="18"/>
              </w:rPr>
            </w:pPr>
            <w:r w:rsidRPr="003531B5">
              <w:rPr>
                <w:rFonts w:ascii="Arial" w:hAnsi="Arial"/>
                <w:sz w:val="18"/>
              </w:rPr>
              <w:t>NOTE:</w:t>
            </w:r>
            <w:r w:rsidRPr="003531B5">
              <w:rPr>
                <w:rFonts w:ascii="Arial" w:hAnsi="Arial"/>
                <w:sz w:val="18"/>
              </w:rPr>
              <w:tab/>
              <w:t xml:space="preserve">In addition common data structures as listed in table </w:t>
            </w:r>
            <w:r w:rsidR="00E825AD">
              <w:t>5.2.7.1-1 of 3GPP TS 29.500 [4]</w:t>
            </w:r>
            <w:r w:rsidRPr="003531B5">
              <w:rPr>
                <w:rFonts w:ascii="Arial" w:hAnsi="Arial"/>
                <w:sz w:val="18"/>
              </w:rPr>
              <w:t xml:space="preserve"> are supported.</w:t>
            </w:r>
          </w:p>
        </w:tc>
      </w:tr>
    </w:tbl>
    <w:p w14:paraId="6DD830FE" w14:textId="77777777" w:rsidR="00933301" w:rsidRPr="00933301" w:rsidRDefault="00933301" w:rsidP="00933301">
      <w:pPr>
        <w:rPr>
          <w:lang w:val="en-US"/>
        </w:rPr>
      </w:pPr>
    </w:p>
    <w:p w14:paraId="03F85788" w14:textId="099F5E0B" w:rsidR="00EF45DA" w:rsidRPr="00B3056F" w:rsidRDefault="00EF45DA" w:rsidP="00EF45DA">
      <w:pPr>
        <w:pStyle w:val="Heading3"/>
      </w:pPr>
      <w:bookmarkStart w:id="1862" w:name="_Toc45028084"/>
      <w:bookmarkStart w:id="1863" w:name="_Toc45028919"/>
      <w:bookmarkStart w:id="1864" w:name="_Toc58583148"/>
      <w:r w:rsidRPr="00B3056F">
        <w:t>6.1.4</w:t>
      </w:r>
      <w:r w:rsidRPr="00B3056F">
        <w:tab/>
        <w:t>Custom Operations without associated resources</w:t>
      </w:r>
      <w:bookmarkEnd w:id="1712"/>
      <w:bookmarkEnd w:id="1812"/>
      <w:bookmarkEnd w:id="1832"/>
      <w:bookmarkEnd w:id="1862"/>
      <w:bookmarkEnd w:id="1863"/>
      <w:bookmarkEnd w:id="1864"/>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1865" w:name="_Toc11338573"/>
      <w:bookmarkStart w:id="1866" w:name="_Toc27585225"/>
      <w:bookmarkStart w:id="1867" w:name="_Toc36457191"/>
      <w:bookmarkStart w:id="1868" w:name="_Toc45028085"/>
      <w:bookmarkStart w:id="1869" w:name="_Toc45028920"/>
      <w:bookmarkStart w:id="1870" w:name="_Toc58583149"/>
      <w:r w:rsidRPr="00B3056F">
        <w:t>6.1.5</w:t>
      </w:r>
      <w:r w:rsidRPr="00B3056F">
        <w:tab/>
        <w:t>Notifications</w:t>
      </w:r>
      <w:bookmarkEnd w:id="1865"/>
      <w:bookmarkEnd w:id="1866"/>
      <w:bookmarkEnd w:id="1867"/>
      <w:bookmarkEnd w:id="1868"/>
      <w:bookmarkEnd w:id="1869"/>
      <w:bookmarkEnd w:id="1870"/>
    </w:p>
    <w:p w14:paraId="58FFD578" w14:textId="77777777" w:rsidR="00EF45DA" w:rsidRPr="00B3056F" w:rsidRDefault="00EF45DA" w:rsidP="00EF45DA">
      <w:pPr>
        <w:pStyle w:val="Heading4"/>
      </w:pPr>
      <w:bookmarkStart w:id="1871" w:name="_Toc11338574"/>
      <w:bookmarkStart w:id="1872" w:name="_Toc27585226"/>
      <w:bookmarkStart w:id="1873" w:name="_Toc36457192"/>
      <w:bookmarkStart w:id="1874" w:name="_Toc45028086"/>
      <w:bookmarkStart w:id="1875" w:name="_Toc45028921"/>
      <w:bookmarkStart w:id="1876" w:name="_Toc58583150"/>
      <w:r w:rsidRPr="00B3056F">
        <w:t>6.1.5.1</w:t>
      </w:r>
      <w:r w:rsidRPr="00B3056F">
        <w:tab/>
        <w:t>General</w:t>
      </w:r>
      <w:bookmarkEnd w:id="1871"/>
      <w:bookmarkEnd w:id="1872"/>
      <w:bookmarkEnd w:id="1873"/>
      <w:bookmarkEnd w:id="1874"/>
      <w:bookmarkEnd w:id="1875"/>
      <w:bookmarkEnd w:id="1876"/>
    </w:p>
    <w:p w14:paraId="77F5C53C" w14:textId="321F5B5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1877" w:name="_Toc11338575"/>
      <w:bookmarkStart w:id="1878" w:name="_Toc27585227"/>
      <w:bookmarkStart w:id="1879" w:name="_Toc36457193"/>
      <w:bookmarkStart w:id="1880" w:name="_Toc45028087"/>
      <w:bookmarkStart w:id="1881" w:name="_Toc45028922"/>
      <w:bookmarkStart w:id="1882" w:name="_Toc58583151"/>
      <w:r w:rsidRPr="00B3056F">
        <w:t>6.1.5.2</w:t>
      </w:r>
      <w:r w:rsidRPr="00B3056F">
        <w:tab/>
        <w:t>Data Change Notification</w:t>
      </w:r>
      <w:bookmarkEnd w:id="1877"/>
      <w:bookmarkEnd w:id="1878"/>
      <w:bookmarkEnd w:id="1879"/>
      <w:bookmarkEnd w:id="1880"/>
      <w:bookmarkEnd w:id="1881"/>
      <w:bookmarkEnd w:id="1882"/>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lastRenderedPageBreak/>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77777777" w:rsidR="00EF45DA" w:rsidRPr="00B3056F" w:rsidRDefault="00EF45DA" w:rsidP="001330D7">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77E96FC" w14:textId="21480EEC" w:rsidR="00EF45DA" w:rsidRPr="00B3056F" w:rsidRDefault="00667D39"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730163" w14:textId="4FDCD8D6" w:rsidR="00EF45DA" w:rsidRPr="00B3056F" w:rsidRDefault="00667D39"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89C8B" w14:textId="77777777" w:rsidR="00EF45DA" w:rsidRPr="00B3056F" w:rsidRDefault="00EF45DA" w:rsidP="001330D7">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39FA662D" w14:textId="77777777" w:rsidR="00EF45DA" w:rsidRPr="00B3056F" w:rsidRDefault="00EF45DA" w:rsidP="001330D7">
            <w:pPr>
              <w:pStyle w:val="B1"/>
              <w:ind w:left="0" w:firstLine="0"/>
              <w:rPr>
                <w:rFonts w:ascii="Arial" w:hAnsi="Arial"/>
                <w:sz w:val="18"/>
              </w:rPr>
            </w:pPr>
            <w:r w:rsidRPr="00B3056F">
              <w:rPr>
                <w:rFonts w:ascii="Arial" w:hAnsi="Arial"/>
                <w:sz w:val="18"/>
              </w:rPr>
              <w:t>- NF_CONSUMER_REDIRECT_ONE_TXN</w:t>
            </w:r>
          </w:p>
          <w:p w14:paraId="562E927B" w14:textId="77777777" w:rsidR="00EF45DA" w:rsidRPr="00B3056F" w:rsidRDefault="00EF45DA" w:rsidP="001330D7">
            <w:pPr>
              <w:pStyle w:val="B1"/>
              <w:ind w:left="0" w:firstLine="0"/>
              <w:rPr>
                <w:rFonts w:ascii="Arial" w:hAnsi="Arial"/>
                <w:sz w:val="18"/>
              </w:rPr>
            </w:pPr>
            <w:r w:rsidRPr="00B3056F">
              <w:rPr>
                <w:rFonts w:ascii="Arial" w:hAnsi="Arial"/>
                <w:sz w:val="18"/>
              </w:rPr>
              <w:t>See table 6.1.7.3-1 for the description of this error.</w:t>
            </w:r>
          </w:p>
          <w:p w14:paraId="53B6531F"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00A09D7" w14:textId="64713692" w:rsidR="00EF45DA" w:rsidRPr="00B3056F" w:rsidRDefault="00667D39"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C28530D" w14:textId="1661F628" w:rsidR="00EF45DA" w:rsidRPr="00B3056F" w:rsidRDefault="00667D39" w:rsidP="001330D7">
            <w:pPr>
              <w:pStyle w:val="TAL"/>
            </w:pPr>
            <w:r>
              <w:t>0..</w:t>
            </w:r>
            <w:r w:rsidR="00EF45DA"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F1F890" w14:textId="77777777" w:rsidR="00EF45DA" w:rsidRPr="00B3056F" w:rsidRDefault="00EF45DA" w:rsidP="001330D7">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0CD9B3C9" w14:textId="77777777" w:rsidR="00EF45DA" w:rsidRPr="00B3056F" w:rsidRDefault="00EF45DA" w:rsidP="001330D7">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16D2E915" w14:textId="77777777" w:rsidR="00EF45DA" w:rsidRPr="00B3056F" w:rsidRDefault="00EF45DA" w:rsidP="001330D7">
            <w:pPr>
              <w:pStyle w:val="TAL"/>
            </w:pPr>
            <w:r w:rsidRPr="00B3056F">
              <w:t>See table 6.1.7.3-1 for the description of this error.</w:t>
            </w:r>
          </w:p>
          <w:p w14:paraId="344493E9" w14:textId="77777777" w:rsidR="00EF45DA" w:rsidRPr="00B3056F" w:rsidRDefault="00EF45DA" w:rsidP="001330D7">
            <w:pPr>
              <w:pStyle w:val="TAL"/>
            </w:pPr>
          </w:p>
          <w:p w14:paraId="45EB1DD9"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4666AE"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7777777" w:rsidR="006F70AC" w:rsidRPr="00D67AB2" w:rsidRDefault="006F70AC" w:rsidP="006F70AC">
            <w:pPr>
              <w:pStyle w:val="TAL"/>
            </w:pPr>
            <w:r w:rsidRPr="000A5475">
              <w:t>Contains the new Callback URI of the target NF Service Consumer (e.g. AMF) to which the request is redirected</w:t>
            </w:r>
          </w:p>
        </w:tc>
      </w:tr>
      <w:tr w:rsidR="00667D39" w:rsidRPr="00D67AB2" w14:paraId="1EFCC7CE" w14:textId="77777777" w:rsidTr="00667D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4EA24B" w14:textId="77777777" w:rsidR="00667D39" w:rsidRDefault="00667D39" w:rsidP="00220D6F">
            <w:pPr>
              <w:pStyle w:val="TAL"/>
            </w:pPr>
            <w:bookmarkStart w:id="1883" w:name="_Hlk54611555"/>
            <w:r>
              <w:t>3gpp-Sbi-Target-Nf-Id</w:t>
            </w:r>
          </w:p>
        </w:tc>
        <w:tc>
          <w:tcPr>
            <w:tcW w:w="732" w:type="pct"/>
            <w:tcBorders>
              <w:top w:val="single" w:sz="4" w:space="0" w:color="auto"/>
              <w:left w:val="single" w:sz="6" w:space="0" w:color="000000"/>
              <w:bottom w:val="single" w:sz="6" w:space="0" w:color="000000"/>
              <w:right w:val="single" w:sz="6" w:space="0" w:color="000000"/>
            </w:tcBorders>
          </w:tcPr>
          <w:p w14:paraId="0BB50399" w14:textId="77777777" w:rsidR="00667D39" w:rsidRDefault="00667D39" w:rsidP="00220D6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7AAB9" w14:textId="77777777" w:rsidR="00667D39" w:rsidRDefault="00667D39" w:rsidP="00220D6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3D4024" w14:textId="77777777" w:rsidR="00667D39" w:rsidRPr="00D67AB2" w:rsidRDefault="00667D39" w:rsidP="00220D6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8D2831D" w14:textId="77777777" w:rsidR="00667D39" w:rsidRPr="00D70312" w:rsidRDefault="00667D39" w:rsidP="00220D6F">
            <w:pPr>
              <w:pStyle w:val="TAL"/>
            </w:pPr>
            <w:r>
              <w:t>Identifier of the target NF (service) instance ID towards which the request is redirected</w:t>
            </w:r>
          </w:p>
        </w:tc>
      </w:tr>
      <w:bookmarkEnd w:id="1883"/>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77777777" w:rsidR="006F70AC" w:rsidRPr="00D67AB2" w:rsidRDefault="006F70AC" w:rsidP="006F70AC">
            <w:pPr>
              <w:pStyle w:val="TAL"/>
            </w:pPr>
            <w:r w:rsidRPr="000A5475">
              <w:t>Contains the new Callback URI of the target NF Service Consumer (e.g. AMF) to which the request is redirected</w:t>
            </w:r>
          </w:p>
        </w:tc>
      </w:tr>
      <w:tr w:rsidR="00667D39" w:rsidRPr="00D67AB2" w14:paraId="4C0702FF" w14:textId="77777777" w:rsidTr="00667D3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AD0078" w14:textId="77777777" w:rsidR="00667D39" w:rsidRDefault="00667D39" w:rsidP="00220D6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39F7D7D5" w14:textId="77777777" w:rsidR="00667D39" w:rsidRDefault="00667D39" w:rsidP="00220D6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1FD0DB" w14:textId="77777777" w:rsidR="00667D39" w:rsidRDefault="00667D39" w:rsidP="00220D6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9C5088" w14:textId="77777777" w:rsidR="00667D39" w:rsidRPr="00D67AB2" w:rsidRDefault="00667D39" w:rsidP="00220D6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CA2555" w14:textId="77777777" w:rsidR="00667D39" w:rsidRPr="00D70312" w:rsidRDefault="00667D39" w:rsidP="00220D6F">
            <w:pPr>
              <w:pStyle w:val="TAL"/>
            </w:pPr>
            <w:r>
              <w:t>Identifier of the target NF (service) instance ID towards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1884" w:name="_Toc11338576"/>
      <w:bookmarkStart w:id="1885" w:name="_Toc27585228"/>
      <w:bookmarkStart w:id="1886" w:name="_Toc36457194"/>
      <w:bookmarkStart w:id="1887" w:name="_Toc45028088"/>
      <w:bookmarkStart w:id="1888" w:name="_Toc45028923"/>
      <w:bookmarkStart w:id="1889" w:name="_Toc58583152"/>
      <w:r w:rsidRPr="00B3056F">
        <w:lastRenderedPageBreak/>
        <w:t>6.1.6</w:t>
      </w:r>
      <w:r w:rsidRPr="00B3056F">
        <w:tab/>
        <w:t>Data Model</w:t>
      </w:r>
      <w:bookmarkEnd w:id="1884"/>
      <w:bookmarkEnd w:id="1885"/>
      <w:bookmarkEnd w:id="1886"/>
      <w:bookmarkEnd w:id="1887"/>
      <w:bookmarkEnd w:id="1888"/>
      <w:bookmarkEnd w:id="1889"/>
    </w:p>
    <w:p w14:paraId="2E3EB439" w14:textId="77777777" w:rsidR="00EF45DA" w:rsidRPr="00B3056F" w:rsidRDefault="00EF45DA" w:rsidP="00EF45DA">
      <w:pPr>
        <w:pStyle w:val="Heading4"/>
      </w:pPr>
      <w:bookmarkStart w:id="1890" w:name="_Toc11338577"/>
      <w:bookmarkStart w:id="1891" w:name="_Toc27585229"/>
      <w:bookmarkStart w:id="1892" w:name="_Toc36457195"/>
      <w:bookmarkStart w:id="1893" w:name="_Toc45028089"/>
      <w:bookmarkStart w:id="1894" w:name="_Toc45028924"/>
      <w:bookmarkStart w:id="1895" w:name="_Toc58583153"/>
      <w:r w:rsidRPr="00B3056F">
        <w:t>6.1.6.1</w:t>
      </w:r>
      <w:r w:rsidRPr="00B3056F">
        <w:tab/>
        <w:t>General</w:t>
      </w:r>
      <w:bookmarkEnd w:id="1890"/>
      <w:bookmarkEnd w:id="1891"/>
      <w:bookmarkEnd w:id="1892"/>
      <w:bookmarkEnd w:id="1893"/>
      <w:bookmarkEnd w:id="1894"/>
      <w:bookmarkEnd w:id="1895"/>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98"/>
        <w:gridCol w:w="1556"/>
        <w:gridCol w:w="4420"/>
      </w:tblGrid>
      <w:tr w:rsidR="00EF45DA" w:rsidRPr="00B3056F" w14:paraId="69015FC5"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780D0E" w:rsidRPr="00B3056F" w14:paraId="0C3EBB98"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223AA45" w14:textId="1C10EDEB" w:rsidR="00780D0E" w:rsidRPr="00B3056F" w:rsidRDefault="00780D0E" w:rsidP="00780D0E">
            <w:pPr>
              <w:pStyle w:val="TAL"/>
            </w:pPr>
            <w:r w:rsidRPr="00B3056F">
              <w:t>UeContextInSmfData</w:t>
            </w:r>
          </w:p>
        </w:tc>
        <w:tc>
          <w:tcPr>
            <w:tcW w:w="1556" w:type="dxa"/>
            <w:tcBorders>
              <w:top w:val="single" w:sz="4" w:space="0" w:color="auto"/>
              <w:left w:val="single" w:sz="4" w:space="0" w:color="auto"/>
              <w:bottom w:val="single" w:sz="4" w:space="0" w:color="auto"/>
              <w:right w:val="single" w:sz="4" w:space="0" w:color="auto"/>
            </w:tcBorders>
          </w:tcPr>
          <w:p w14:paraId="4D47EE69" w14:textId="50841142" w:rsidR="00780D0E" w:rsidRPr="00B3056F" w:rsidRDefault="00780D0E" w:rsidP="00780D0E">
            <w:pPr>
              <w:pStyle w:val="TAL"/>
            </w:pPr>
            <w:r w:rsidRPr="00B3056F">
              <w:t>6.1.6.2.16</w:t>
            </w:r>
          </w:p>
        </w:tc>
        <w:tc>
          <w:tcPr>
            <w:tcW w:w="4420" w:type="dxa"/>
            <w:tcBorders>
              <w:top w:val="single" w:sz="4" w:space="0" w:color="auto"/>
              <w:left w:val="single" w:sz="4" w:space="0" w:color="auto"/>
              <w:bottom w:val="single" w:sz="4" w:space="0" w:color="auto"/>
              <w:right w:val="single" w:sz="4" w:space="0" w:color="auto"/>
            </w:tcBorders>
          </w:tcPr>
          <w:p w14:paraId="5B9207B6" w14:textId="7596F65A" w:rsidR="00780D0E" w:rsidRPr="00B3056F" w:rsidRDefault="00780D0E" w:rsidP="00780D0E">
            <w:pPr>
              <w:pStyle w:val="TAL"/>
              <w:rPr>
                <w:rFonts w:cs="Arial"/>
                <w:szCs w:val="18"/>
              </w:rPr>
            </w:pPr>
            <w:r w:rsidRPr="00B3056F">
              <w:rPr>
                <w:rFonts w:cs="Arial"/>
                <w:szCs w:val="18"/>
              </w:rPr>
              <w:t>UE Context In SMF Data</w:t>
            </w:r>
          </w:p>
        </w:tc>
      </w:tr>
      <w:tr w:rsidR="00780D0E" w:rsidRPr="00B3056F" w14:paraId="2148AE27"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057D23B" w14:textId="3B75D1AF" w:rsidR="00780D0E" w:rsidRPr="00B3056F" w:rsidRDefault="00780D0E" w:rsidP="00780D0E">
            <w:pPr>
              <w:pStyle w:val="TAL"/>
            </w:pPr>
            <w:r w:rsidRPr="00B3056F">
              <w:t>PduSession</w:t>
            </w:r>
          </w:p>
        </w:tc>
        <w:tc>
          <w:tcPr>
            <w:tcW w:w="1556" w:type="dxa"/>
            <w:tcBorders>
              <w:top w:val="single" w:sz="4" w:space="0" w:color="auto"/>
              <w:left w:val="single" w:sz="4" w:space="0" w:color="auto"/>
              <w:bottom w:val="single" w:sz="4" w:space="0" w:color="auto"/>
              <w:right w:val="single" w:sz="4" w:space="0" w:color="auto"/>
            </w:tcBorders>
          </w:tcPr>
          <w:p w14:paraId="4428C94C" w14:textId="31F9EB23" w:rsidR="00780D0E" w:rsidRPr="00B3056F" w:rsidRDefault="00780D0E" w:rsidP="00780D0E">
            <w:pPr>
              <w:pStyle w:val="TAL"/>
            </w:pPr>
            <w:r w:rsidRPr="00B3056F">
              <w:t>6.1.6.2.17</w:t>
            </w:r>
          </w:p>
        </w:tc>
        <w:tc>
          <w:tcPr>
            <w:tcW w:w="4420" w:type="dxa"/>
            <w:tcBorders>
              <w:top w:val="single" w:sz="4" w:space="0" w:color="auto"/>
              <w:left w:val="single" w:sz="4" w:space="0" w:color="auto"/>
              <w:bottom w:val="single" w:sz="4" w:space="0" w:color="auto"/>
              <w:right w:val="single" w:sz="4" w:space="0" w:color="auto"/>
            </w:tcBorders>
          </w:tcPr>
          <w:p w14:paraId="6BBF345C" w14:textId="77777777" w:rsidR="00780D0E" w:rsidRPr="00B3056F" w:rsidRDefault="00780D0E" w:rsidP="00780D0E">
            <w:pPr>
              <w:pStyle w:val="TAL"/>
              <w:rPr>
                <w:rFonts w:cs="Arial"/>
                <w:szCs w:val="18"/>
              </w:rPr>
            </w:pPr>
          </w:p>
        </w:tc>
      </w:tr>
      <w:tr w:rsidR="00780D0E" w:rsidRPr="00B3056F" w14:paraId="2E883B68"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A4273A9" w14:textId="77777777" w:rsidR="00780D0E" w:rsidRPr="00B3056F" w:rsidRDefault="00780D0E" w:rsidP="00780D0E">
            <w:pPr>
              <w:pStyle w:val="TAL"/>
            </w:pPr>
            <w:r w:rsidRPr="00B3056F">
              <w:t>IdTranslationResult</w:t>
            </w:r>
          </w:p>
        </w:tc>
        <w:tc>
          <w:tcPr>
            <w:tcW w:w="1556" w:type="dxa"/>
            <w:tcBorders>
              <w:top w:val="single" w:sz="4" w:space="0" w:color="auto"/>
              <w:left w:val="single" w:sz="4" w:space="0" w:color="auto"/>
              <w:bottom w:val="single" w:sz="4" w:space="0" w:color="auto"/>
              <w:right w:val="single" w:sz="4" w:space="0" w:color="auto"/>
            </w:tcBorders>
          </w:tcPr>
          <w:p w14:paraId="525BF342" w14:textId="77777777" w:rsidR="00780D0E" w:rsidRPr="00B3056F" w:rsidRDefault="00780D0E" w:rsidP="00780D0E">
            <w:pPr>
              <w:pStyle w:val="TAL"/>
            </w:pPr>
            <w:r w:rsidRPr="00B3056F">
              <w:t>6.1.6.2.18</w:t>
            </w:r>
          </w:p>
        </w:tc>
        <w:tc>
          <w:tcPr>
            <w:tcW w:w="4420" w:type="dxa"/>
            <w:tcBorders>
              <w:top w:val="single" w:sz="4" w:space="0" w:color="auto"/>
              <w:left w:val="single" w:sz="4" w:space="0" w:color="auto"/>
              <w:bottom w:val="single" w:sz="4" w:space="0" w:color="auto"/>
              <w:right w:val="single" w:sz="4" w:space="0" w:color="auto"/>
            </w:tcBorders>
          </w:tcPr>
          <w:p w14:paraId="2C901527" w14:textId="77777777" w:rsidR="00780D0E" w:rsidRPr="00B3056F" w:rsidRDefault="00780D0E" w:rsidP="00780D0E">
            <w:pPr>
              <w:pStyle w:val="TAL"/>
              <w:rPr>
                <w:rFonts w:cs="Arial"/>
                <w:szCs w:val="18"/>
              </w:rPr>
            </w:pPr>
            <w:r w:rsidRPr="00B3056F">
              <w:rPr>
                <w:rFonts w:cs="Arial"/>
                <w:szCs w:val="18"/>
              </w:rPr>
              <w:t>SUPI that corresponds to a given GPSI</w:t>
            </w:r>
          </w:p>
        </w:tc>
      </w:tr>
      <w:tr w:rsidR="00780D0E" w:rsidRPr="00B3056F" w14:paraId="186B98C9"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185466C" w14:textId="77777777" w:rsidR="00780D0E" w:rsidRPr="00B3056F" w:rsidRDefault="00780D0E" w:rsidP="00780D0E">
            <w:pPr>
              <w:pStyle w:val="TAL"/>
            </w:pPr>
            <w:r w:rsidRPr="00B3056F">
              <w:t>ModificationNotification</w:t>
            </w:r>
          </w:p>
        </w:tc>
        <w:tc>
          <w:tcPr>
            <w:tcW w:w="1556" w:type="dxa"/>
            <w:tcBorders>
              <w:top w:val="single" w:sz="4" w:space="0" w:color="auto"/>
              <w:left w:val="single" w:sz="4" w:space="0" w:color="auto"/>
              <w:bottom w:val="single" w:sz="4" w:space="0" w:color="auto"/>
              <w:right w:val="single" w:sz="4" w:space="0" w:color="auto"/>
            </w:tcBorders>
          </w:tcPr>
          <w:p w14:paraId="70EB568D" w14:textId="77777777" w:rsidR="00780D0E" w:rsidRPr="00B3056F" w:rsidRDefault="00780D0E" w:rsidP="00780D0E">
            <w:pPr>
              <w:pStyle w:val="TAL"/>
            </w:pPr>
            <w:r w:rsidRPr="00B3056F">
              <w:t>6.1.6.2.21</w:t>
            </w:r>
          </w:p>
        </w:tc>
        <w:tc>
          <w:tcPr>
            <w:tcW w:w="4420" w:type="dxa"/>
            <w:tcBorders>
              <w:top w:val="single" w:sz="4" w:space="0" w:color="auto"/>
              <w:left w:val="single" w:sz="4" w:space="0" w:color="auto"/>
              <w:bottom w:val="single" w:sz="4" w:space="0" w:color="auto"/>
              <w:right w:val="single" w:sz="4" w:space="0" w:color="auto"/>
            </w:tcBorders>
          </w:tcPr>
          <w:p w14:paraId="0F645DB5" w14:textId="77777777" w:rsidR="00780D0E" w:rsidRPr="00B3056F" w:rsidRDefault="00780D0E" w:rsidP="00780D0E">
            <w:pPr>
              <w:pStyle w:val="TAL"/>
              <w:rPr>
                <w:rFonts w:cs="Arial"/>
                <w:szCs w:val="18"/>
              </w:rPr>
            </w:pPr>
          </w:p>
        </w:tc>
      </w:tr>
      <w:tr w:rsidR="00780D0E" w:rsidRPr="00B3056F" w14:paraId="04721104"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CEE0386" w14:textId="0D6C353F" w:rsidR="00780D0E" w:rsidRPr="00B3056F" w:rsidRDefault="00780D0E" w:rsidP="00780D0E">
            <w:pPr>
              <w:pStyle w:val="TAL"/>
            </w:pPr>
            <w:r w:rsidRPr="00B3056F">
              <w:t>IpAddress</w:t>
            </w:r>
          </w:p>
        </w:tc>
        <w:tc>
          <w:tcPr>
            <w:tcW w:w="1556" w:type="dxa"/>
            <w:tcBorders>
              <w:top w:val="single" w:sz="4" w:space="0" w:color="auto"/>
              <w:left w:val="single" w:sz="4" w:space="0" w:color="auto"/>
              <w:bottom w:val="single" w:sz="4" w:space="0" w:color="auto"/>
              <w:right w:val="single" w:sz="4" w:space="0" w:color="auto"/>
            </w:tcBorders>
          </w:tcPr>
          <w:p w14:paraId="4209F961" w14:textId="0B4360CC" w:rsidR="00780D0E" w:rsidRPr="00B3056F" w:rsidRDefault="00780D0E" w:rsidP="00780D0E">
            <w:pPr>
              <w:pStyle w:val="TAL"/>
            </w:pPr>
            <w:r w:rsidRPr="00B3056F">
              <w:t>6.1.6.2.22</w:t>
            </w:r>
          </w:p>
        </w:tc>
        <w:tc>
          <w:tcPr>
            <w:tcW w:w="4420" w:type="dxa"/>
            <w:tcBorders>
              <w:top w:val="single" w:sz="4" w:space="0" w:color="auto"/>
              <w:left w:val="single" w:sz="4" w:space="0" w:color="auto"/>
              <w:bottom w:val="single" w:sz="4" w:space="0" w:color="auto"/>
              <w:right w:val="single" w:sz="4" w:space="0" w:color="auto"/>
            </w:tcBorders>
          </w:tcPr>
          <w:p w14:paraId="13B0E5F1" w14:textId="32E51A59" w:rsidR="00780D0E" w:rsidRPr="00B3056F" w:rsidRDefault="00780D0E" w:rsidP="00780D0E">
            <w:pPr>
              <w:pStyle w:val="TAL"/>
              <w:rPr>
                <w:rFonts w:cs="Arial"/>
                <w:szCs w:val="18"/>
              </w:rPr>
            </w:pPr>
            <w:r w:rsidRPr="00B3056F">
              <w:rPr>
                <w:rFonts w:cs="Arial"/>
                <w:szCs w:val="18"/>
              </w:rPr>
              <w:t>IP address (IPv4, or IPv6, or IPv6 prefix)</w:t>
            </w:r>
          </w:p>
        </w:tc>
      </w:tr>
      <w:tr w:rsidR="00780D0E" w:rsidRPr="00B3056F" w14:paraId="5806C4C3"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72D11B0D" w14:textId="77777777" w:rsidR="00780D0E" w:rsidRPr="00B3056F" w:rsidRDefault="00780D0E" w:rsidP="00780D0E">
            <w:pPr>
              <w:pStyle w:val="TAL"/>
            </w:pPr>
            <w:r w:rsidRPr="00B3056F">
              <w:t>UeContextInSmsfData</w:t>
            </w:r>
          </w:p>
        </w:tc>
        <w:tc>
          <w:tcPr>
            <w:tcW w:w="1556" w:type="dxa"/>
            <w:tcBorders>
              <w:top w:val="single" w:sz="4" w:space="0" w:color="auto"/>
              <w:left w:val="single" w:sz="4" w:space="0" w:color="auto"/>
              <w:bottom w:val="single" w:sz="4" w:space="0" w:color="auto"/>
              <w:right w:val="single" w:sz="4" w:space="0" w:color="auto"/>
            </w:tcBorders>
          </w:tcPr>
          <w:p w14:paraId="5B07BF3A" w14:textId="77777777" w:rsidR="00780D0E" w:rsidRPr="00B3056F" w:rsidRDefault="00780D0E" w:rsidP="00780D0E">
            <w:pPr>
              <w:pStyle w:val="TAL"/>
            </w:pPr>
            <w:r w:rsidRPr="00B3056F">
              <w:t>6.1.6.2.23</w:t>
            </w:r>
          </w:p>
        </w:tc>
        <w:tc>
          <w:tcPr>
            <w:tcW w:w="4420" w:type="dxa"/>
            <w:tcBorders>
              <w:top w:val="single" w:sz="4" w:space="0" w:color="auto"/>
              <w:left w:val="single" w:sz="4" w:space="0" w:color="auto"/>
              <w:bottom w:val="single" w:sz="4" w:space="0" w:color="auto"/>
              <w:right w:val="single" w:sz="4" w:space="0" w:color="auto"/>
            </w:tcBorders>
          </w:tcPr>
          <w:p w14:paraId="533FF780" w14:textId="77777777" w:rsidR="00780D0E" w:rsidRPr="00B3056F" w:rsidRDefault="00780D0E" w:rsidP="00780D0E">
            <w:pPr>
              <w:pStyle w:val="TAL"/>
              <w:rPr>
                <w:rFonts w:cs="Arial"/>
                <w:szCs w:val="18"/>
              </w:rPr>
            </w:pPr>
          </w:p>
        </w:tc>
      </w:tr>
      <w:tr w:rsidR="00780D0E" w:rsidRPr="00B3056F" w14:paraId="72C1C5BC"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16B74FD3" w14:textId="77777777" w:rsidR="00780D0E" w:rsidRPr="00B3056F" w:rsidRDefault="00780D0E" w:rsidP="00780D0E">
            <w:pPr>
              <w:pStyle w:val="TAL"/>
            </w:pPr>
            <w:r w:rsidRPr="00B3056F">
              <w:t>SmsfInfo</w:t>
            </w:r>
          </w:p>
        </w:tc>
        <w:tc>
          <w:tcPr>
            <w:tcW w:w="1556" w:type="dxa"/>
            <w:tcBorders>
              <w:top w:val="single" w:sz="4" w:space="0" w:color="auto"/>
              <w:left w:val="single" w:sz="4" w:space="0" w:color="auto"/>
              <w:bottom w:val="single" w:sz="4" w:space="0" w:color="auto"/>
              <w:right w:val="single" w:sz="4" w:space="0" w:color="auto"/>
            </w:tcBorders>
          </w:tcPr>
          <w:p w14:paraId="117E031C" w14:textId="77777777" w:rsidR="00780D0E" w:rsidRPr="00B3056F" w:rsidRDefault="00780D0E" w:rsidP="00780D0E">
            <w:pPr>
              <w:pStyle w:val="TAL"/>
            </w:pPr>
            <w:r w:rsidRPr="00B3056F">
              <w:t>6.1.6.2.24</w:t>
            </w:r>
          </w:p>
        </w:tc>
        <w:tc>
          <w:tcPr>
            <w:tcW w:w="4420" w:type="dxa"/>
            <w:tcBorders>
              <w:top w:val="single" w:sz="4" w:space="0" w:color="auto"/>
              <w:left w:val="single" w:sz="4" w:space="0" w:color="auto"/>
              <w:bottom w:val="single" w:sz="4" w:space="0" w:color="auto"/>
              <w:right w:val="single" w:sz="4" w:space="0" w:color="auto"/>
            </w:tcBorders>
          </w:tcPr>
          <w:p w14:paraId="2A49F827" w14:textId="77777777" w:rsidR="00780D0E" w:rsidRPr="00B3056F" w:rsidRDefault="00780D0E" w:rsidP="00780D0E">
            <w:pPr>
              <w:pStyle w:val="TAL"/>
              <w:rPr>
                <w:rFonts w:cs="Arial"/>
                <w:szCs w:val="18"/>
              </w:rPr>
            </w:pPr>
          </w:p>
        </w:tc>
      </w:tr>
      <w:tr w:rsidR="00780D0E" w:rsidRPr="00B3056F" w14:paraId="2E877E31"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ECBA7C6" w14:textId="77777777" w:rsidR="00780D0E" w:rsidRPr="00B3056F" w:rsidRDefault="00780D0E" w:rsidP="00780D0E">
            <w:pPr>
              <w:pStyle w:val="TAL"/>
            </w:pPr>
            <w:r w:rsidRPr="00B3056F">
              <w:t>AcknowledgeInfo</w:t>
            </w:r>
          </w:p>
        </w:tc>
        <w:tc>
          <w:tcPr>
            <w:tcW w:w="1556" w:type="dxa"/>
            <w:tcBorders>
              <w:top w:val="single" w:sz="4" w:space="0" w:color="auto"/>
              <w:left w:val="single" w:sz="4" w:space="0" w:color="auto"/>
              <w:bottom w:val="single" w:sz="4" w:space="0" w:color="auto"/>
              <w:right w:val="single" w:sz="4" w:space="0" w:color="auto"/>
            </w:tcBorders>
          </w:tcPr>
          <w:p w14:paraId="35F00EC1" w14:textId="77777777" w:rsidR="00780D0E" w:rsidRPr="00B3056F" w:rsidRDefault="00780D0E" w:rsidP="00780D0E">
            <w:pPr>
              <w:pStyle w:val="TAL"/>
            </w:pPr>
            <w:r w:rsidRPr="00B3056F">
              <w:t>6.1.6.2.25</w:t>
            </w:r>
          </w:p>
        </w:tc>
        <w:tc>
          <w:tcPr>
            <w:tcW w:w="4420" w:type="dxa"/>
            <w:tcBorders>
              <w:top w:val="single" w:sz="4" w:space="0" w:color="auto"/>
              <w:left w:val="single" w:sz="4" w:space="0" w:color="auto"/>
              <w:bottom w:val="single" w:sz="4" w:space="0" w:color="auto"/>
              <w:right w:val="single" w:sz="4" w:space="0" w:color="auto"/>
            </w:tcBorders>
          </w:tcPr>
          <w:p w14:paraId="5572C1F4" w14:textId="77777777" w:rsidR="00780D0E" w:rsidRPr="00B3056F" w:rsidRDefault="00780D0E" w:rsidP="00780D0E">
            <w:pPr>
              <w:pStyle w:val="TAL"/>
              <w:rPr>
                <w:rFonts w:cs="Arial"/>
                <w:szCs w:val="18"/>
              </w:rPr>
            </w:pPr>
          </w:p>
        </w:tc>
      </w:tr>
      <w:tr w:rsidR="00780D0E" w:rsidRPr="00B3056F" w14:paraId="2374155D"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1F00DB65" w14:textId="77777777" w:rsidR="00780D0E" w:rsidRPr="00B3056F" w:rsidRDefault="00780D0E" w:rsidP="00780D0E">
            <w:pPr>
              <w:pStyle w:val="TAL"/>
            </w:pPr>
            <w:r w:rsidRPr="00B3056F">
              <w:t>SorInfo</w:t>
            </w:r>
          </w:p>
        </w:tc>
        <w:tc>
          <w:tcPr>
            <w:tcW w:w="1556" w:type="dxa"/>
            <w:tcBorders>
              <w:top w:val="single" w:sz="4" w:space="0" w:color="auto"/>
              <w:left w:val="single" w:sz="4" w:space="0" w:color="auto"/>
              <w:bottom w:val="single" w:sz="4" w:space="0" w:color="auto"/>
              <w:right w:val="single" w:sz="4" w:space="0" w:color="auto"/>
            </w:tcBorders>
          </w:tcPr>
          <w:p w14:paraId="7EED7101" w14:textId="77777777" w:rsidR="00780D0E" w:rsidRPr="00B3056F" w:rsidRDefault="00780D0E" w:rsidP="00780D0E">
            <w:pPr>
              <w:pStyle w:val="TAL"/>
            </w:pPr>
            <w:r w:rsidRPr="00B3056F">
              <w:t>6.1.6.2.26</w:t>
            </w:r>
          </w:p>
        </w:tc>
        <w:tc>
          <w:tcPr>
            <w:tcW w:w="4420" w:type="dxa"/>
            <w:tcBorders>
              <w:top w:val="single" w:sz="4" w:space="0" w:color="auto"/>
              <w:left w:val="single" w:sz="4" w:space="0" w:color="auto"/>
              <w:bottom w:val="single" w:sz="4" w:space="0" w:color="auto"/>
              <w:right w:val="single" w:sz="4" w:space="0" w:color="auto"/>
            </w:tcBorders>
          </w:tcPr>
          <w:p w14:paraId="76151FDB" w14:textId="77777777" w:rsidR="00780D0E" w:rsidRPr="00B3056F" w:rsidRDefault="00780D0E" w:rsidP="00780D0E">
            <w:pPr>
              <w:pStyle w:val="TAL"/>
              <w:rPr>
                <w:rFonts w:cs="Arial"/>
                <w:szCs w:val="18"/>
              </w:rPr>
            </w:pPr>
            <w:r w:rsidRPr="00B3056F">
              <w:rPr>
                <w:rFonts w:cs="Arial"/>
                <w:szCs w:val="18"/>
              </w:rPr>
              <w:t>Steering Of Roaming Information</w:t>
            </w:r>
          </w:p>
        </w:tc>
      </w:tr>
      <w:tr w:rsidR="00780D0E" w:rsidRPr="00B3056F" w14:paraId="76677FA3"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586F5027" w14:textId="77777777" w:rsidR="00780D0E" w:rsidRPr="00B3056F" w:rsidRDefault="00780D0E" w:rsidP="00780D0E">
            <w:pPr>
              <w:pStyle w:val="TAL"/>
            </w:pPr>
            <w:r w:rsidRPr="00B3056F">
              <w:t>SharedData</w:t>
            </w:r>
          </w:p>
        </w:tc>
        <w:tc>
          <w:tcPr>
            <w:tcW w:w="1556" w:type="dxa"/>
            <w:tcBorders>
              <w:top w:val="single" w:sz="4" w:space="0" w:color="auto"/>
              <w:left w:val="single" w:sz="4" w:space="0" w:color="auto"/>
              <w:bottom w:val="single" w:sz="4" w:space="0" w:color="auto"/>
              <w:right w:val="single" w:sz="4" w:space="0" w:color="auto"/>
            </w:tcBorders>
          </w:tcPr>
          <w:p w14:paraId="4162CEE5" w14:textId="77777777" w:rsidR="00780D0E" w:rsidRPr="00B3056F" w:rsidRDefault="00780D0E" w:rsidP="00780D0E">
            <w:pPr>
              <w:pStyle w:val="TAL"/>
            </w:pPr>
            <w:r w:rsidRPr="00B3056F">
              <w:t>6.1.6.2.27</w:t>
            </w:r>
          </w:p>
        </w:tc>
        <w:tc>
          <w:tcPr>
            <w:tcW w:w="4420" w:type="dxa"/>
            <w:tcBorders>
              <w:top w:val="single" w:sz="4" w:space="0" w:color="auto"/>
              <w:left w:val="single" w:sz="4" w:space="0" w:color="auto"/>
              <w:bottom w:val="single" w:sz="4" w:space="0" w:color="auto"/>
              <w:right w:val="single" w:sz="4" w:space="0" w:color="auto"/>
            </w:tcBorders>
          </w:tcPr>
          <w:p w14:paraId="06A80228" w14:textId="77777777" w:rsidR="00780D0E" w:rsidRPr="00B3056F" w:rsidRDefault="00780D0E" w:rsidP="00780D0E">
            <w:pPr>
              <w:pStyle w:val="TAL"/>
              <w:rPr>
                <w:rFonts w:cs="Arial"/>
                <w:szCs w:val="18"/>
              </w:rPr>
            </w:pPr>
            <w:r w:rsidRPr="00B3056F">
              <w:rPr>
                <w:rFonts w:cs="Arial"/>
                <w:szCs w:val="18"/>
              </w:rPr>
              <w:t>Subscription Data shared by multiple UEs</w:t>
            </w:r>
          </w:p>
        </w:tc>
      </w:tr>
      <w:tr w:rsidR="00780D0E" w:rsidRPr="00B3056F" w14:paraId="611794E0"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7B987883" w14:textId="77777777" w:rsidR="00780D0E" w:rsidRPr="00B3056F" w:rsidRDefault="00780D0E" w:rsidP="00780D0E">
            <w:pPr>
              <w:pStyle w:val="TAL"/>
            </w:pPr>
            <w:r w:rsidRPr="00B3056F">
              <w:t>PgwInfo</w:t>
            </w:r>
          </w:p>
        </w:tc>
        <w:tc>
          <w:tcPr>
            <w:tcW w:w="1556" w:type="dxa"/>
            <w:tcBorders>
              <w:top w:val="single" w:sz="4" w:space="0" w:color="auto"/>
              <w:left w:val="single" w:sz="4" w:space="0" w:color="auto"/>
              <w:bottom w:val="single" w:sz="4" w:space="0" w:color="auto"/>
              <w:right w:val="single" w:sz="4" w:space="0" w:color="auto"/>
            </w:tcBorders>
          </w:tcPr>
          <w:p w14:paraId="235433CD" w14:textId="77777777" w:rsidR="00780D0E" w:rsidRPr="00B3056F" w:rsidRDefault="00780D0E" w:rsidP="00780D0E">
            <w:pPr>
              <w:pStyle w:val="TAL"/>
            </w:pPr>
            <w:r w:rsidRPr="00B3056F">
              <w:t>6.1.6.2.28</w:t>
            </w:r>
          </w:p>
        </w:tc>
        <w:tc>
          <w:tcPr>
            <w:tcW w:w="4420" w:type="dxa"/>
            <w:tcBorders>
              <w:top w:val="single" w:sz="4" w:space="0" w:color="auto"/>
              <w:left w:val="single" w:sz="4" w:space="0" w:color="auto"/>
              <w:bottom w:val="single" w:sz="4" w:space="0" w:color="auto"/>
              <w:right w:val="single" w:sz="4" w:space="0" w:color="auto"/>
            </w:tcBorders>
          </w:tcPr>
          <w:p w14:paraId="7053FCD6" w14:textId="77777777" w:rsidR="00780D0E" w:rsidRPr="00B3056F" w:rsidRDefault="00780D0E" w:rsidP="00780D0E">
            <w:pPr>
              <w:pStyle w:val="TAL"/>
              <w:rPr>
                <w:rFonts w:cs="Arial"/>
                <w:szCs w:val="18"/>
              </w:rPr>
            </w:pPr>
            <w:r w:rsidRPr="00B3056F">
              <w:rPr>
                <w:rFonts w:cs="Arial"/>
                <w:szCs w:val="18"/>
              </w:rPr>
              <w:t>Information about the DNNs/APNs and PGW-C+SMF FQDNs used in interworking with EPS</w:t>
            </w:r>
          </w:p>
        </w:tc>
      </w:tr>
      <w:tr w:rsidR="00780D0E" w:rsidRPr="00B3056F" w14:paraId="30FB741A"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0B74E62" w14:textId="77777777" w:rsidR="00780D0E" w:rsidRPr="00B3056F" w:rsidRDefault="00780D0E" w:rsidP="00780D0E">
            <w:pPr>
              <w:pStyle w:val="TAL"/>
            </w:pPr>
            <w:r w:rsidRPr="00B3056F">
              <w:t>TraceDataResponse</w:t>
            </w:r>
          </w:p>
        </w:tc>
        <w:tc>
          <w:tcPr>
            <w:tcW w:w="1556" w:type="dxa"/>
            <w:tcBorders>
              <w:top w:val="single" w:sz="4" w:space="0" w:color="auto"/>
              <w:left w:val="single" w:sz="4" w:space="0" w:color="auto"/>
              <w:bottom w:val="single" w:sz="4" w:space="0" w:color="auto"/>
              <w:right w:val="single" w:sz="4" w:space="0" w:color="auto"/>
            </w:tcBorders>
          </w:tcPr>
          <w:p w14:paraId="7346ECDA" w14:textId="77777777" w:rsidR="00780D0E" w:rsidRPr="00B3056F" w:rsidRDefault="00780D0E" w:rsidP="00780D0E">
            <w:pPr>
              <w:pStyle w:val="TAL"/>
            </w:pPr>
            <w:r w:rsidRPr="00B3056F">
              <w:t>6.1.6.2.29</w:t>
            </w:r>
          </w:p>
        </w:tc>
        <w:tc>
          <w:tcPr>
            <w:tcW w:w="4420" w:type="dxa"/>
            <w:tcBorders>
              <w:top w:val="single" w:sz="4" w:space="0" w:color="auto"/>
              <w:left w:val="single" w:sz="4" w:space="0" w:color="auto"/>
              <w:bottom w:val="single" w:sz="4" w:space="0" w:color="auto"/>
              <w:right w:val="single" w:sz="4" w:space="0" w:color="auto"/>
            </w:tcBorders>
          </w:tcPr>
          <w:p w14:paraId="02F94C94" w14:textId="77777777" w:rsidR="00780D0E" w:rsidRPr="00B3056F" w:rsidRDefault="00780D0E" w:rsidP="00780D0E">
            <w:pPr>
              <w:pStyle w:val="TAL"/>
              <w:rPr>
                <w:rFonts w:cs="Arial"/>
                <w:szCs w:val="18"/>
              </w:rPr>
            </w:pPr>
            <w:r w:rsidRPr="00B3056F">
              <w:rPr>
                <w:rFonts w:cs="Arial"/>
                <w:szCs w:val="18"/>
              </w:rPr>
              <w:t>Contains Trace Data or a shared data Id identifying shared Trace Data</w:t>
            </w:r>
          </w:p>
        </w:tc>
      </w:tr>
      <w:tr w:rsidR="00780D0E" w:rsidRPr="00B3056F" w14:paraId="7993D9BA"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39A1D4FA" w14:textId="77777777" w:rsidR="00780D0E" w:rsidRPr="00B3056F" w:rsidRDefault="00780D0E" w:rsidP="00780D0E">
            <w:pPr>
              <w:pStyle w:val="TAL"/>
            </w:pPr>
            <w:r w:rsidRPr="00B3056F">
              <w:t>SteeringContainer</w:t>
            </w:r>
          </w:p>
        </w:tc>
        <w:tc>
          <w:tcPr>
            <w:tcW w:w="1556" w:type="dxa"/>
            <w:tcBorders>
              <w:top w:val="single" w:sz="4" w:space="0" w:color="auto"/>
              <w:left w:val="single" w:sz="4" w:space="0" w:color="auto"/>
              <w:bottom w:val="single" w:sz="4" w:space="0" w:color="auto"/>
              <w:right w:val="single" w:sz="4" w:space="0" w:color="auto"/>
            </w:tcBorders>
          </w:tcPr>
          <w:p w14:paraId="107448E6" w14:textId="77777777" w:rsidR="00780D0E" w:rsidRPr="00B3056F" w:rsidRDefault="00780D0E" w:rsidP="00780D0E">
            <w:pPr>
              <w:pStyle w:val="TAL"/>
            </w:pPr>
            <w:r w:rsidRPr="00B3056F">
              <w:t>6.1.6.2.30</w:t>
            </w:r>
          </w:p>
        </w:tc>
        <w:tc>
          <w:tcPr>
            <w:tcW w:w="4420" w:type="dxa"/>
            <w:tcBorders>
              <w:top w:val="single" w:sz="4" w:space="0" w:color="auto"/>
              <w:left w:val="single" w:sz="4" w:space="0" w:color="auto"/>
              <w:bottom w:val="single" w:sz="4" w:space="0" w:color="auto"/>
              <w:right w:val="single" w:sz="4" w:space="0" w:color="auto"/>
            </w:tcBorders>
          </w:tcPr>
          <w:p w14:paraId="581D5D5F" w14:textId="77777777" w:rsidR="00780D0E" w:rsidRPr="00B3056F" w:rsidRDefault="00780D0E" w:rsidP="00780D0E">
            <w:pPr>
              <w:pStyle w:val="TAL"/>
              <w:rPr>
                <w:rFonts w:cs="Arial"/>
                <w:szCs w:val="18"/>
              </w:rPr>
            </w:pPr>
          </w:p>
        </w:tc>
      </w:tr>
      <w:tr w:rsidR="00780D0E" w:rsidRPr="00B3056F" w14:paraId="66522E63"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3814BB11" w14:textId="77777777" w:rsidR="00780D0E" w:rsidRPr="00B3056F" w:rsidRDefault="00780D0E" w:rsidP="00780D0E">
            <w:pPr>
              <w:pStyle w:val="TAL"/>
            </w:pPr>
            <w:r w:rsidRPr="00B3056F">
              <w:t>SdmSubsModification</w:t>
            </w:r>
          </w:p>
        </w:tc>
        <w:tc>
          <w:tcPr>
            <w:tcW w:w="1556" w:type="dxa"/>
            <w:tcBorders>
              <w:top w:val="single" w:sz="4" w:space="0" w:color="auto"/>
              <w:left w:val="single" w:sz="4" w:space="0" w:color="auto"/>
              <w:bottom w:val="single" w:sz="4" w:space="0" w:color="auto"/>
              <w:right w:val="single" w:sz="4" w:space="0" w:color="auto"/>
            </w:tcBorders>
          </w:tcPr>
          <w:p w14:paraId="0E5956D1" w14:textId="77777777" w:rsidR="00780D0E" w:rsidRPr="00B3056F" w:rsidRDefault="00780D0E" w:rsidP="00780D0E">
            <w:pPr>
              <w:pStyle w:val="TAL"/>
            </w:pPr>
            <w:r w:rsidRPr="00B3056F">
              <w:t>6.1.6.2.31</w:t>
            </w:r>
          </w:p>
        </w:tc>
        <w:tc>
          <w:tcPr>
            <w:tcW w:w="4420" w:type="dxa"/>
            <w:tcBorders>
              <w:top w:val="single" w:sz="4" w:space="0" w:color="auto"/>
              <w:left w:val="single" w:sz="4" w:space="0" w:color="auto"/>
              <w:bottom w:val="single" w:sz="4" w:space="0" w:color="auto"/>
              <w:right w:val="single" w:sz="4" w:space="0" w:color="auto"/>
            </w:tcBorders>
          </w:tcPr>
          <w:p w14:paraId="14644906" w14:textId="77777777" w:rsidR="00780D0E" w:rsidRPr="00B3056F" w:rsidRDefault="00780D0E" w:rsidP="00780D0E">
            <w:pPr>
              <w:pStyle w:val="TAL"/>
              <w:rPr>
                <w:rFonts w:cs="Arial"/>
                <w:szCs w:val="18"/>
              </w:rPr>
            </w:pPr>
            <w:r w:rsidRPr="00B3056F">
              <w:rPr>
                <w:rFonts w:cs="Arial"/>
                <w:szCs w:val="18"/>
              </w:rPr>
              <w:t>Modification instruction for a subscription to notifications</w:t>
            </w:r>
          </w:p>
        </w:tc>
      </w:tr>
      <w:tr w:rsidR="00780D0E" w:rsidRPr="00B3056F" w14:paraId="0CA87938"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79CA898B" w14:textId="77777777" w:rsidR="00780D0E" w:rsidRPr="00B3056F" w:rsidRDefault="00780D0E" w:rsidP="00780D0E">
            <w:pPr>
              <w:pStyle w:val="TAL"/>
            </w:pPr>
            <w:r w:rsidRPr="00B3056F">
              <w:t>EmergencyInfo</w:t>
            </w:r>
          </w:p>
        </w:tc>
        <w:tc>
          <w:tcPr>
            <w:tcW w:w="1556" w:type="dxa"/>
            <w:tcBorders>
              <w:top w:val="single" w:sz="4" w:space="0" w:color="auto"/>
              <w:left w:val="single" w:sz="4" w:space="0" w:color="auto"/>
              <w:bottom w:val="single" w:sz="4" w:space="0" w:color="auto"/>
              <w:right w:val="single" w:sz="4" w:space="0" w:color="auto"/>
            </w:tcBorders>
          </w:tcPr>
          <w:p w14:paraId="6A0B83D1" w14:textId="77777777" w:rsidR="00780D0E" w:rsidRPr="00B3056F" w:rsidRDefault="00780D0E" w:rsidP="00780D0E">
            <w:pPr>
              <w:pStyle w:val="TAL"/>
            </w:pPr>
            <w:r w:rsidRPr="00B3056F">
              <w:t>6.1.6.2.32</w:t>
            </w:r>
          </w:p>
        </w:tc>
        <w:tc>
          <w:tcPr>
            <w:tcW w:w="4420" w:type="dxa"/>
            <w:tcBorders>
              <w:top w:val="single" w:sz="4" w:space="0" w:color="auto"/>
              <w:left w:val="single" w:sz="4" w:space="0" w:color="auto"/>
              <w:bottom w:val="single" w:sz="4" w:space="0" w:color="auto"/>
              <w:right w:val="single" w:sz="4" w:space="0" w:color="auto"/>
            </w:tcBorders>
          </w:tcPr>
          <w:p w14:paraId="56CCDF89" w14:textId="77777777" w:rsidR="00780D0E" w:rsidRPr="00B3056F" w:rsidRDefault="00780D0E" w:rsidP="00780D0E">
            <w:pPr>
              <w:pStyle w:val="TAL"/>
              <w:rPr>
                <w:rFonts w:cs="Arial"/>
                <w:szCs w:val="18"/>
              </w:rPr>
            </w:pPr>
            <w:r w:rsidRPr="00B3056F">
              <w:rPr>
                <w:rFonts w:cs="Arial"/>
                <w:szCs w:val="18"/>
              </w:rPr>
              <w:t>Information about emergency session</w:t>
            </w:r>
          </w:p>
        </w:tc>
      </w:tr>
      <w:tr w:rsidR="00780D0E" w:rsidRPr="00B3056F" w14:paraId="5D2BFAE3"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73E503B" w14:textId="7A73A8D5" w:rsidR="00780D0E" w:rsidRPr="00B3056F" w:rsidRDefault="00780D0E" w:rsidP="00780D0E">
            <w:pPr>
              <w:pStyle w:val="TAL"/>
            </w:pPr>
            <w:r>
              <w:t>UpuInfo</w:t>
            </w:r>
          </w:p>
        </w:tc>
        <w:tc>
          <w:tcPr>
            <w:tcW w:w="1556" w:type="dxa"/>
            <w:tcBorders>
              <w:top w:val="single" w:sz="4" w:space="0" w:color="auto"/>
              <w:left w:val="single" w:sz="4" w:space="0" w:color="auto"/>
              <w:bottom w:val="single" w:sz="4" w:space="0" w:color="auto"/>
              <w:right w:val="single" w:sz="4" w:space="0" w:color="auto"/>
            </w:tcBorders>
          </w:tcPr>
          <w:p w14:paraId="1C98B0CA" w14:textId="4220FD19" w:rsidR="00780D0E" w:rsidRPr="00B3056F" w:rsidRDefault="00780D0E" w:rsidP="00780D0E">
            <w:pPr>
              <w:pStyle w:val="TAL"/>
            </w:pPr>
            <w:r>
              <w:t>6.1.6.2.33</w:t>
            </w:r>
          </w:p>
        </w:tc>
        <w:tc>
          <w:tcPr>
            <w:tcW w:w="4420" w:type="dxa"/>
            <w:tcBorders>
              <w:top w:val="single" w:sz="4" w:space="0" w:color="auto"/>
              <w:left w:val="single" w:sz="4" w:space="0" w:color="auto"/>
              <w:bottom w:val="single" w:sz="4" w:space="0" w:color="auto"/>
              <w:right w:val="single" w:sz="4" w:space="0" w:color="auto"/>
            </w:tcBorders>
          </w:tcPr>
          <w:p w14:paraId="28C3088E" w14:textId="069A7C88" w:rsidR="00780D0E" w:rsidRPr="00B3056F" w:rsidRDefault="00780D0E" w:rsidP="00780D0E">
            <w:pPr>
              <w:pStyle w:val="TAL"/>
              <w:rPr>
                <w:rFonts w:cs="Arial"/>
                <w:szCs w:val="18"/>
              </w:rPr>
            </w:pPr>
            <w:r w:rsidRPr="00B3056F">
              <w:t>UE Parameters Update</w:t>
            </w:r>
            <w:r w:rsidRPr="00B3056F">
              <w:rPr>
                <w:rFonts w:cs="Arial"/>
                <w:szCs w:val="18"/>
              </w:rPr>
              <w:t xml:space="preserve"> Information</w:t>
            </w:r>
          </w:p>
        </w:tc>
      </w:tr>
      <w:tr w:rsidR="00780D0E" w:rsidRPr="00B3056F" w14:paraId="09753C57"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30588DA" w14:textId="77777777" w:rsidR="00780D0E" w:rsidRPr="00B3056F" w:rsidRDefault="00780D0E" w:rsidP="00780D0E">
            <w:pPr>
              <w:pStyle w:val="TAL"/>
            </w:pPr>
            <w:r w:rsidRPr="00B3056F">
              <w:t>GroupIdentifiers</w:t>
            </w:r>
          </w:p>
        </w:tc>
        <w:tc>
          <w:tcPr>
            <w:tcW w:w="1556" w:type="dxa"/>
            <w:tcBorders>
              <w:top w:val="single" w:sz="4" w:space="0" w:color="auto"/>
              <w:left w:val="single" w:sz="4" w:space="0" w:color="auto"/>
              <w:bottom w:val="single" w:sz="4" w:space="0" w:color="auto"/>
              <w:right w:val="single" w:sz="4" w:space="0" w:color="auto"/>
            </w:tcBorders>
          </w:tcPr>
          <w:p w14:paraId="065FC5B3" w14:textId="77777777" w:rsidR="00780D0E" w:rsidRPr="00B3056F" w:rsidRDefault="00780D0E" w:rsidP="00780D0E">
            <w:pPr>
              <w:pStyle w:val="TAL"/>
            </w:pPr>
            <w:r w:rsidRPr="00B3056F">
              <w:t>6.1.6.2.34</w:t>
            </w:r>
          </w:p>
        </w:tc>
        <w:tc>
          <w:tcPr>
            <w:tcW w:w="4420" w:type="dxa"/>
            <w:tcBorders>
              <w:top w:val="single" w:sz="4" w:space="0" w:color="auto"/>
              <w:left w:val="single" w:sz="4" w:space="0" w:color="auto"/>
              <w:bottom w:val="single" w:sz="4" w:space="0" w:color="auto"/>
              <w:right w:val="single" w:sz="4" w:space="0" w:color="auto"/>
            </w:tcBorders>
          </w:tcPr>
          <w:p w14:paraId="233027D8" w14:textId="77777777" w:rsidR="00780D0E" w:rsidRPr="00B3056F" w:rsidRDefault="00780D0E" w:rsidP="00780D0E">
            <w:pPr>
              <w:pStyle w:val="TAL"/>
              <w:rPr>
                <w:rFonts w:cs="Arial"/>
                <w:szCs w:val="18"/>
              </w:rPr>
            </w:pPr>
          </w:p>
        </w:tc>
      </w:tr>
      <w:tr w:rsidR="00780D0E" w:rsidRPr="00B3056F" w14:paraId="01F69496"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1DB894C" w14:textId="77777777" w:rsidR="00780D0E" w:rsidRPr="00B3056F" w:rsidRDefault="00780D0E" w:rsidP="00780D0E">
            <w:pPr>
              <w:pStyle w:val="TAL"/>
            </w:pPr>
            <w:r w:rsidRPr="00B3056F">
              <w:rPr>
                <w:rFonts w:hint="eastAsia"/>
              </w:rPr>
              <w:t>NiddInformation</w:t>
            </w:r>
          </w:p>
        </w:tc>
        <w:tc>
          <w:tcPr>
            <w:tcW w:w="1556" w:type="dxa"/>
            <w:tcBorders>
              <w:top w:val="single" w:sz="4" w:space="0" w:color="auto"/>
              <w:left w:val="single" w:sz="4" w:space="0" w:color="auto"/>
              <w:bottom w:val="single" w:sz="4" w:space="0" w:color="auto"/>
              <w:right w:val="single" w:sz="4" w:space="0" w:color="auto"/>
            </w:tcBorders>
          </w:tcPr>
          <w:p w14:paraId="1E2EF317" w14:textId="77777777" w:rsidR="00780D0E" w:rsidRPr="00B3056F" w:rsidRDefault="00780D0E" w:rsidP="00780D0E">
            <w:pPr>
              <w:pStyle w:val="TAL"/>
            </w:pPr>
            <w:r w:rsidRPr="00B3056F">
              <w:t>6.1.6.2.35</w:t>
            </w:r>
          </w:p>
        </w:tc>
        <w:tc>
          <w:tcPr>
            <w:tcW w:w="4420" w:type="dxa"/>
            <w:tcBorders>
              <w:top w:val="single" w:sz="4" w:space="0" w:color="auto"/>
              <w:left w:val="single" w:sz="4" w:space="0" w:color="auto"/>
              <w:bottom w:val="single" w:sz="4" w:space="0" w:color="auto"/>
              <w:right w:val="single" w:sz="4" w:space="0" w:color="auto"/>
            </w:tcBorders>
          </w:tcPr>
          <w:p w14:paraId="0A3081F7" w14:textId="77777777" w:rsidR="00780D0E" w:rsidRPr="00B3056F" w:rsidRDefault="00780D0E" w:rsidP="00780D0E">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780D0E" w:rsidRPr="00B3056F" w14:paraId="2DFE2DFB"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BAEE647" w14:textId="77777777" w:rsidR="00780D0E" w:rsidRPr="00B3056F" w:rsidRDefault="00780D0E" w:rsidP="00780D0E">
            <w:pPr>
              <w:pStyle w:val="TAL"/>
            </w:pPr>
            <w:r w:rsidRPr="00B3056F">
              <w:t>CagData</w:t>
            </w:r>
          </w:p>
        </w:tc>
        <w:tc>
          <w:tcPr>
            <w:tcW w:w="1556" w:type="dxa"/>
            <w:tcBorders>
              <w:top w:val="single" w:sz="4" w:space="0" w:color="auto"/>
              <w:left w:val="single" w:sz="4" w:space="0" w:color="auto"/>
              <w:bottom w:val="single" w:sz="4" w:space="0" w:color="auto"/>
              <w:right w:val="single" w:sz="4" w:space="0" w:color="auto"/>
            </w:tcBorders>
          </w:tcPr>
          <w:p w14:paraId="2FC51CF2" w14:textId="77777777" w:rsidR="00780D0E" w:rsidRPr="00B3056F" w:rsidRDefault="00780D0E" w:rsidP="00780D0E">
            <w:pPr>
              <w:pStyle w:val="TAL"/>
            </w:pPr>
            <w:r w:rsidRPr="00B3056F">
              <w:t>6.1.6.2.36</w:t>
            </w:r>
          </w:p>
        </w:tc>
        <w:tc>
          <w:tcPr>
            <w:tcW w:w="4420" w:type="dxa"/>
            <w:tcBorders>
              <w:top w:val="single" w:sz="4" w:space="0" w:color="auto"/>
              <w:left w:val="single" w:sz="4" w:space="0" w:color="auto"/>
              <w:bottom w:val="single" w:sz="4" w:space="0" w:color="auto"/>
              <w:right w:val="single" w:sz="4" w:space="0" w:color="auto"/>
            </w:tcBorders>
          </w:tcPr>
          <w:p w14:paraId="37F430BA" w14:textId="77777777" w:rsidR="00780D0E" w:rsidRPr="00B3056F" w:rsidRDefault="00780D0E" w:rsidP="00780D0E">
            <w:pPr>
              <w:pStyle w:val="TAL"/>
              <w:rPr>
                <w:rFonts w:cs="Arial"/>
                <w:szCs w:val="18"/>
              </w:rPr>
            </w:pPr>
          </w:p>
        </w:tc>
      </w:tr>
      <w:tr w:rsidR="00780D0E" w:rsidRPr="00B3056F" w14:paraId="3D70ADEE"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B36CAEE" w14:textId="77777777" w:rsidR="00780D0E" w:rsidRPr="00B3056F" w:rsidRDefault="00780D0E" w:rsidP="00780D0E">
            <w:pPr>
              <w:pStyle w:val="TAL"/>
            </w:pPr>
            <w:r w:rsidRPr="00B3056F">
              <w:t>CagInfo</w:t>
            </w:r>
          </w:p>
        </w:tc>
        <w:tc>
          <w:tcPr>
            <w:tcW w:w="1556" w:type="dxa"/>
            <w:tcBorders>
              <w:top w:val="single" w:sz="4" w:space="0" w:color="auto"/>
              <w:left w:val="single" w:sz="4" w:space="0" w:color="auto"/>
              <w:bottom w:val="single" w:sz="4" w:space="0" w:color="auto"/>
              <w:right w:val="single" w:sz="4" w:space="0" w:color="auto"/>
            </w:tcBorders>
          </w:tcPr>
          <w:p w14:paraId="5013D0A5" w14:textId="77777777" w:rsidR="00780D0E" w:rsidRPr="00B3056F" w:rsidRDefault="00780D0E" w:rsidP="00780D0E">
            <w:pPr>
              <w:pStyle w:val="TAL"/>
            </w:pPr>
            <w:r w:rsidRPr="00B3056F">
              <w:t>6.1.6.2.37</w:t>
            </w:r>
          </w:p>
        </w:tc>
        <w:tc>
          <w:tcPr>
            <w:tcW w:w="4420" w:type="dxa"/>
            <w:tcBorders>
              <w:top w:val="single" w:sz="4" w:space="0" w:color="auto"/>
              <w:left w:val="single" w:sz="4" w:space="0" w:color="auto"/>
              <w:bottom w:val="single" w:sz="4" w:space="0" w:color="auto"/>
              <w:right w:val="single" w:sz="4" w:space="0" w:color="auto"/>
            </w:tcBorders>
          </w:tcPr>
          <w:p w14:paraId="23382F06" w14:textId="77777777" w:rsidR="00780D0E" w:rsidRPr="00B3056F" w:rsidRDefault="00780D0E" w:rsidP="00780D0E">
            <w:pPr>
              <w:pStyle w:val="TAL"/>
              <w:rPr>
                <w:rFonts w:cs="Arial"/>
                <w:szCs w:val="18"/>
              </w:rPr>
            </w:pPr>
          </w:p>
        </w:tc>
      </w:tr>
      <w:tr w:rsidR="00780D0E" w:rsidRPr="00B3056F" w14:paraId="38772921"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6CD5882" w14:textId="77777777" w:rsidR="00780D0E" w:rsidRPr="00B3056F" w:rsidRDefault="00780D0E" w:rsidP="00780D0E">
            <w:pPr>
              <w:pStyle w:val="TAL"/>
            </w:pPr>
            <w:r w:rsidRPr="00B3056F">
              <w:t>DataSetName</w:t>
            </w:r>
          </w:p>
        </w:tc>
        <w:tc>
          <w:tcPr>
            <w:tcW w:w="1556" w:type="dxa"/>
            <w:tcBorders>
              <w:top w:val="single" w:sz="4" w:space="0" w:color="auto"/>
              <w:left w:val="single" w:sz="4" w:space="0" w:color="auto"/>
              <w:bottom w:val="single" w:sz="4" w:space="0" w:color="auto"/>
              <w:right w:val="single" w:sz="4" w:space="0" w:color="auto"/>
            </w:tcBorders>
          </w:tcPr>
          <w:p w14:paraId="2EC92CEC" w14:textId="77777777" w:rsidR="00780D0E" w:rsidRPr="00B3056F" w:rsidRDefault="00780D0E" w:rsidP="00780D0E">
            <w:pPr>
              <w:pStyle w:val="TAL"/>
            </w:pPr>
            <w:r w:rsidRPr="00B3056F">
              <w:rPr>
                <w:rFonts w:hint="eastAsia"/>
              </w:rPr>
              <w:t>6</w:t>
            </w:r>
            <w:r w:rsidRPr="00B3056F">
              <w:t>.1.6.3.3</w:t>
            </w:r>
          </w:p>
        </w:tc>
        <w:tc>
          <w:tcPr>
            <w:tcW w:w="4420" w:type="dxa"/>
            <w:tcBorders>
              <w:top w:val="single" w:sz="4" w:space="0" w:color="auto"/>
              <w:left w:val="single" w:sz="4" w:space="0" w:color="auto"/>
              <w:bottom w:val="single" w:sz="4" w:space="0" w:color="auto"/>
              <w:right w:val="single" w:sz="4" w:space="0" w:color="auto"/>
            </w:tcBorders>
          </w:tcPr>
          <w:p w14:paraId="76CD2E53" w14:textId="77777777" w:rsidR="00780D0E" w:rsidRPr="00B3056F" w:rsidRDefault="00780D0E" w:rsidP="00780D0E">
            <w:pPr>
              <w:pStyle w:val="TAL"/>
              <w:rPr>
                <w:rFonts w:cs="Arial"/>
                <w:szCs w:val="18"/>
              </w:rPr>
            </w:pPr>
          </w:p>
        </w:tc>
      </w:tr>
      <w:tr w:rsidR="00780D0E" w:rsidRPr="00B3056F" w14:paraId="20285CB9"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E719DF2" w14:textId="77777777" w:rsidR="00780D0E" w:rsidRPr="00B3056F" w:rsidRDefault="00780D0E" w:rsidP="00780D0E">
            <w:pPr>
              <w:pStyle w:val="TAL"/>
            </w:pPr>
            <w:r w:rsidRPr="00B3056F">
              <w:rPr>
                <w:rFonts w:hint="eastAsia"/>
              </w:rPr>
              <w:t>PduS</w:t>
            </w:r>
            <w:r w:rsidRPr="00B3056F">
              <w:t>ession</w:t>
            </w:r>
            <w:r w:rsidRPr="00B3056F">
              <w:rPr>
                <w:rFonts w:hint="eastAsia"/>
              </w:rPr>
              <w:t>Continuity</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77C52746" w14:textId="77777777" w:rsidR="00780D0E" w:rsidRPr="00B3056F" w:rsidRDefault="00780D0E" w:rsidP="00780D0E">
            <w:pPr>
              <w:pStyle w:val="TAL"/>
            </w:pPr>
            <w:r w:rsidRPr="00B3056F">
              <w:rPr>
                <w:rFonts w:hint="eastAsia"/>
              </w:rPr>
              <w:t>6</w:t>
            </w:r>
            <w:r w:rsidRPr="00B3056F">
              <w:t>.1.6.3.7</w:t>
            </w:r>
          </w:p>
        </w:tc>
        <w:tc>
          <w:tcPr>
            <w:tcW w:w="4420" w:type="dxa"/>
            <w:tcBorders>
              <w:top w:val="single" w:sz="4" w:space="0" w:color="auto"/>
              <w:left w:val="single" w:sz="4" w:space="0" w:color="auto"/>
              <w:bottom w:val="single" w:sz="4" w:space="0" w:color="auto"/>
              <w:right w:val="single" w:sz="4" w:space="0" w:color="auto"/>
            </w:tcBorders>
          </w:tcPr>
          <w:p w14:paraId="6180AAE1" w14:textId="77777777" w:rsidR="00780D0E" w:rsidRPr="00B3056F" w:rsidRDefault="00780D0E" w:rsidP="00780D0E">
            <w:pPr>
              <w:pStyle w:val="TAL"/>
              <w:rPr>
                <w:rFonts w:cs="Arial"/>
                <w:szCs w:val="18"/>
              </w:rPr>
            </w:pPr>
          </w:p>
        </w:tc>
      </w:tr>
      <w:tr w:rsidR="00780D0E" w:rsidRPr="00B3056F" w14:paraId="6007B98B"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779D6A9" w14:textId="77777777" w:rsidR="00780D0E" w:rsidRPr="00B3056F" w:rsidRDefault="00780D0E" w:rsidP="00780D0E">
            <w:pPr>
              <w:pStyle w:val="TAL"/>
            </w:pPr>
            <w:r w:rsidRPr="00B3056F">
              <w:t>AdditionalSnssaiData</w:t>
            </w:r>
          </w:p>
        </w:tc>
        <w:tc>
          <w:tcPr>
            <w:tcW w:w="1556" w:type="dxa"/>
            <w:tcBorders>
              <w:top w:val="single" w:sz="4" w:space="0" w:color="auto"/>
              <w:left w:val="single" w:sz="4" w:space="0" w:color="auto"/>
              <w:bottom w:val="single" w:sz="4" w:space="0" w:color="auto"/>
              <w:right w:val="single" w:sz="4" w:space="0" w:color="auto"/>
            </w:tcBorders>
          </w:tcPr>
          <w:p w14:paraId="282CE6BD" w14:textId="77777777" w:rsidR="00780D0E" w:rsidRPr="00B3056F" w:rsidRDefault="00780D0E" w:rsidP="00780D0E">
            <w:pPr>
              <w:pStyle w:val="TAL"/>
            </w:pPr>
            <w:r w:rsidRPr="00B3056F">
              <w:t>6.1.6.2.38</w:t>
            </w:r>
          </w:p>
        </w:tc>
        <w:tc>
          <w:tcPr>
            <w:tcW w:w="4420" w:type="dxa"/>
            <w:tcBorders>
              <w:top w:val="single" w:sz="4" w:space="0" w:color="auto"/>
              <w:left w:val="single" w:sz="4" w:space="0" w:color="auto"/>
              <w:bottom w:val="single" w:sz="4" w:space="0" w:color="auto"/>
              <w:right w:val="single" w:sz="4" w:space="0" w:color="auto"/>
            </w:tcBorders>
          </w:tcPr>
          <w:p w14:paraId="5D9CB63A" w14:textId="77777777" w:rsidR="00780D0E" w:rsidRPr="00B3056F" w:rsidRDefault="00780D0E" w:rsidP="00780D0E">
            <w:pPr>
              <w:pStyle w:val="TAL"/>
              <w:rPr>
                <w:rFonts w:cs="Arial"/>
                <w:szCs w:val="18"/>
              </w:rPr>
            </w:pPr>
            <w:r w:rsidRPr="00B3056F">
              <w:rPr>
                <w:rFonts w:cs="Arial"/>
                <w:szCs w:val="18"/>
              </w:rPr>
              <w:t>Additional information specific to a slice</w:t>
            </w:r>
          </w:p>
        </w:tc>
      </w:tr>
      <w:tr w:rsidR="00780D0E" w:rsidRPr="00B3056F" w14:paraId="44A5B7D6"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365E79C" w14:textId="77777777" w:rsidR="00780D0E" w:rsidRPr="00B3056F" w:rsidRDefault="00780D0E" w:rsidP="00780D0E">
            <w:pPr>
              <w:pStyle w:val="TAL"/>
            </w:pPr>
            <w:r w:rsidRPr="00B3056F">
              <w:t>VnGroupData</w:t>
            </w:r>
          </w:p>
        </w:tc>
        <w:tc>
          <w:tcPr>
            <w:tcW w:w="1556" w:type="dxa"/>
            <w:tcBorders>
              <w:top w:val="single" w:sz="4" w:space="0" w:color="auto"/>
              <w:left w:val="single" w:sz="4" w:space="0" w:color="auto"/>
              <w:bottom w:val="single" w:sz="4" w:space="0" w:color="auto"/>
              <w:right w:val="single" w:sz="4" w:space="0" w:color="auto"/>
            </w:tcBorders>
          </w:tcPr>
          <w:p w14:paraId="1773048C" w14:textId="77777777" w:rsidR="00780D0E" w:rsidRPr="00B3056F" w:rsidRDefault="00780D0E" w:rsidP="00780D0E">
            <w:pPr>
              <w:pStyle w:val="TAL"/>
            </w:pPr>
            <w:r w:rsidRPr="00B3056F">
              <w:t>6.1.6.2.39</w:t>
            </w:r>
          </w:p>
        </w:tc>
        <w:tc>
          <w:tcPr>
            <w:tcW w:w="4420" w:type="dxa"/>
            <w:tcBorders>
              <w:top w:val="single" w:sz="4" w:space="0" w:color="auto"/>
              <w:left w:val="single" w:sz="4" w:space="0" w:color="auto"/>
              <w:bottom w:val="single" w:sz="4" w:space="0" w:color="auto"/>
              <w:right w:val="single" w:sz="4" w:space="0" w:color="auto"/>
            </w:tcBorders>
          </w:tcPr>
          <w:p w14:paraId="32821D2B" w14:textId="77777777" w:rsidR="00780D0E" w:rsidRPr="00B3056F" w:rsidRDefault="00780D0E" w:rsidP="00780D0E">
            <w:pPr>
              <w:pStyle w:val="TAL"/>
              <w:rPr>
                <w:rFonts w:cs="Arial"/>
                <w:szCs w:val="18"/>
              </w:rPr>
            </w:pPr>
          </w:p>
        </w:tc>
      </w:tr>
      <w:tr w:rsidR="00780D0E" w:rsidRPr="00B3056F" w14:paraId="59F0DE3A"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48A75F2" w14:textId="77777777" w:rsidR="00780D0E" w:rsidRPr="00B3056F" w:rsidRDefault="00780D0E" w:rsidP="00780D0E">
            <w:pPr>
              <w:pStyle w:val="TAL"/>
            </w:pPr>
            <w:r w:rsidRPr="00B3056F">
              <w:t>AppDescriptor</w:t>
            </w:r>
          </w:p>
        </w:tc>
        <w:tc>
          <w:tcPr>
            <w:tcW w:w="1556" w:type="dxa"/>
            <w:tcBorders>
              <w:top w:val="single" w:sz="4" w:space="0" w:color="auto"/>
              <w:left w:val="single" w:sz="4" w:space="0" w:color="auto"/>
              <w:bottom w:val="single" w:sz="4" w:space="0" w:color="auto"/>
              <w:right w:val="single" w:sz="4" w:space="0" w:color="auto"/>
            </w:tcBorders>
          </w:tcPr>
          <w:p w14:paraId="6EDB7949" w14:textId="77777777" w:rsidR="00780D0E" w:rsidRPr="00B3056F" w:rsidRDefault="00780D0E" w:rsidP="00780D0E">
            <w:pPr>
              <w:pStyle w:val="TAL"/>
            </w:pPr>
            <w:r w:rsidRPr="00B3056F">
              <w:t>6.1.6.2.40</w:t>
            </w:r>
          </w:p>
        </w:tc>
        <w:tc>
          <w:tcPr>
            <w:tcW w:w="4420" w:type="dxa"/>
            <w:tcBorders>
              <w:top w:val="single" w:sz="4" w:space="0" w:color="auto"/>
              <w:left w:val="single" w:sz="4" w:space="0" w:color="auto"/>
              <w:bottom w:val="single" w:sz="4" w:space="0" w:color="auto"/>
              <w:right w:val="single" w:sz="4" w:space="0" w:color="auto"/>
            </w:tcBorders>
          </w:tcPr>
          <w:p w14:paraId="74C8E472" w14:textId="77777777" w:rsidR="00780D0E" w:rsidRPr="00B3056F" w:rsidRDefault="00780D0E" w:rsidP="00780D0E">
            <w:pPr>
              <w:pStyle w:val="TAL"/>
              <w:rPr>
                <w:rFonts w:cs="Arial"/>
                <w:szCs w:val="18"/>
              </w:rPr>
            </w:pPr>
          </w:p>
        </w:tc>
      </w:tr>
      <w:tr w:rsidR="00780D0E" w:rsidRPr="00B3056F" w14:paraId="628E0ACE"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88A37CE" w14:textId="77777777" w:rsidR="00780D0E" w:rsidRPr="00B3056F" w:rsidRDefault="00780D0E" w:rsidP="00780D0E">
            <w:pPr>
              <w:pStyle w:val="TAL"/>
            </w:pPr>
            <w:bookmarkStart w:id="1896" w:name="OLE_LINK15"/>
            <w:r w:rsidRPr="00B3056F">
              <w:rPr>
                <w:rFonts w:hint="eastAsia"/>
              </w:rPr>
              <w:t>AppPortId</w:t>
            </w:r>
            <w:bookmarkEnd w:id="1896"/>
          </w:p>
        </w:tc>
        <w:tc>
          <w:tcPr>
            <w:tcW w:w="1556" w:type="dxa"/>
            <w:tcBorders>
              <w:top w:val="single" w:sz="4" w:space="0" w:color="auto"/>
              <w:left w:val="single" w:sz="4" w:space="0" w:color="auto"/>
              <w:bottom w:val="single" w:sz="4" w:space="0" w:color="auto"/>
              <w:right w:val="single" w:sz="4" w:space="0" w:color="auto"/>
            </w:tcBorders>
          </w:tcPr>
          <w:p w14:paraId="398BA06B" w14:textId="77777777" w:rsidR="00780D0E" w:rsidRPr="00B3056F" w:rsidRDefault="00780D0E" w:rsidP="00780D0E">
            <w:pPr>
              <w:pStyle w:val="TAL"/>
            </w:pPr>
            <w:r w:rsidRPr="00B3056F">
              <w:rPr>
                <w:rFonts w:hint="eastAsia"/>
              </w:rPr>
              <w:t>6.1.6.2</w:t>
            </w:r>
            <w:r w:rsidRPr="00B3056F">
              <w:t>.41</w:t>
            </w:r>
          </w:p>
        </w:tc>
        <w:tc>
          <w:tcPr>
            <w:tcW w:w="4420" w:type="dxa"/>
            <w:tcBorders>
              <w:top w:val="single" w:sz="4" w:space="0" w:color="auto"/>
              <w:left w:val="single" w:sz="4" w:space="0" w:color="auto"/>
              <w:bottom w:val="single" w:sz="4" w:space="0" w:color="auto"/>
              <w:right w:val="single" w:sz="4" w:space="0" w:color="auto"/>
            </w:tcBorders>
          </w:tcPr>
          <w:p w14:paraId="3C9606C2" w14:textId="77777777" w:rsidR="00780D0E" w:rsidRPr="00B3056F" w:rsidRDefault="00780D0E" w:rsidP="00780D0E">
            <w:pPr>
              <w:pStyle w:val="TAL"/>
              <w:rPr>
                <w:rFonts w:cs="Arial"/>
                <w:szCs w:val="18"/>
              </w:rPr>
            </w:pPr>
            <w:r w:rsidRPr="00B3056F">
              <w:rPr>
                <w:rFonts w:cs="Arial" w:hint="eastAsia"/>
                <w:szCs w:val="18"/>
              </w:rPr>
              <w:t>Application</w:t>
            </w:r>
            <w:r w:rsidRPr="00B3056F">
              <w:rPr>
                <w:rFonts w:cs="Arial"/>
                <w:szCs w:val="18"/>
              </w:rPr>
              <w:t xml:space="preserve"> Port Id</w:t>
            </w:r>
          </w:p>
        </w:tc>
      </w:tr>
      <w:tr w:rsidR="00780D0E" w:rsidRPr="00B3056F" w14:paraId="7185FC2F"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7E4161DD" w14:textId="77777777" w:rsidR="00780D0E" w:rsidRPr="00B3056F" w:rsidRDefault="00780D0E" w:rsidP="00780D0E">
            <w:pPr>
              <w:pStyle w:val="TAL"/>
            </w:pPr>
            <w:r w:rsidRPr="00B3056F">
              <w:t>LcsPrivacyData</w:t>
            </w:r>
          </w:p>
        </w:tc>
        <w:tc>
          <w:tcPr>
            <w:tcW w:w="1556" w:type="dxa"/>
            <w:tcBorders>
              <w:top w:val="single" w:sz="4" w:space="0" w:color="auto"/>
              <w:left w:val="single" w:sz="4" w:space="0" w:color="auto"/>
              <w:bottom w:val="single" w:sz="4" w:space="0" w:color="auto"/>
              <w:right w:val="single" w:sz="4" w:space="0" w:color="auto"/>
            </w:tcBorders>
          </w:tcPr>
          <w:p w14:paraId="2D54641B" w14:textId="77777777" w:rsidR="00780D0E" w:rsidRPr="00B3056F" w:rsidRDefault="00780D0E" w:rsidP="00780D0E">
            <w:pPr>
              <w:pStyle w:val="TAL"/>
            </w:pPr>
            <w:r w:rsidRPr="00B3056F">
              <w:t>6.1.6.2.42</w:t>
            </w:r>
          </w:p>
        </w:tc>
        <w:tc>
          <w:tcPr>
            <w:tcW w:w="4420" w:type="dxa"/>
            <w:tcBorders>
              <w:top w:val="single" w:sz="4" w:space="0" w:color="auto"/>
              <w:left w:val="single" w:sz="4" w:space="0" w:color="auto"/>
              <w:bottom w:val="single" w:sz="4" w:space="0" w:color="auto"/>
              <w:right w:val="single" w:sz="4" w:space="0" w:color="auto"/>
            </w:tcBorders>
          </w:tcPr>
          <w:p w14:paraId="19912D5D" w14:textId="77777777" w:rsidR="00780D0E" w:rsidRPr="00B3056F" w:rsidRDefault="00780D0E" w:rsidP="00780D0E">
            <w:pPr>
              <w:pStyle w:val="TAL"/>
              <w:rPr>
                <w:rFonts w:cs="Arial"/>
                <w:szCs w:val="18"/>
              </w:rPr>
            </w:pPr>
          </w:p>
        </w:tc>
      </w:tr>
      <w:tr w:rsidR="00780D0E" w:rsidRPr="00B3056F" w14:paraId="10BBC8EC"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3C288824" w14:textId="77777777" w:rsidR="00780D0E" w:rsidRPr="00B3056F" w:rsidRDefault="00780D0E" w:rsidP="00780D0E">
            <w:pPr>
              <w:pStyle w:val="TAL"/>
            </w:pPr>
            <w:r w:rsidRPr="00B3056F">
              <w:t>Lpi</w:t>
            </w:r>
          </w:p>
        </w:tc>
        <w:tc>
          <w:tcPr>
            <w:tcW w:w="1556" w:type="dxa"/>
            <w:tcBorders>
              <w:top w:val="single" w:sz="4" w:space="0" w:color="auto"/>
              <w:left w:val="single" w:sz="4" w:space="0" w:color="auto"/>
              <w:bottom w:val="single" w:sz="4" w:space="0" w:color="auto"/>
              <w:right w:val="single" w:sz="4" w:space="0" w:color="auto"/>
            </w:tcBorders>
          </w:tcPr>
          <w:p w14:paraId="79FBAAA9" w14:textId="77777777" w:rsidR="00780D0E" w:rsidRPr="00B3056F" w:rsidRDefault="00780D0E" w:rsidP="00780D0E">
            <w:pPr>
              <w:pStyle w:val="TAL"/>
            </w:pPr>
            <w:r w:rsidRPr="00B3056F">
              <w:t>6.1.6.2.43</w:t>
            </w:r>
          </w:p>
        </w:tc>
        <w:tc>
          <w:tcPr>
            <w:tcW w:w="4420" w:type="dxa"/>
            <w:tcBorders>
              <w:top w:val="single" w:sz="4" w:space="0" w:color="auto"/>
              <w:left w:val="single" w:sz="4" w:space="0" w:color="auto"/>
              <w:bottom w:val="single" w:sz="4" w:space="0" w:color="auto"/>
              <w:right w:val="single" w:sz="4" w:space="0" w:color="auto"/>
            </w:tcBorders>
          </w:tcPr>
          <w:p w14:paraId="46CF1094" w14:textId="77777777" w:rsidR="00780D0E" w:rsidRPr="00B3056F" w:rsidRDefault="00780D0E" w:rsidP="00780D0E">
            <w:pPr>
              <w:pStyle w:val="TAL"/>
              <w:rPr>
                <w:rFonts w:cs="Arial"/>
                <w:szCs w:val="18"/>
              </w:rPr>
            </w:pPr>
          </w:p>
        </w:tc>
      </w:tr>
      <w:tr w:rsidR="00780D0E" w:rsidRPr="00B3056F" w14:paraId="1329CCEC"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F17C055" w14:textId="77777777" w:rsidR="00780D0E" w:rsidRPr="00B3056F" w:rsidRDefault="00780D0E" w:rsidP="00780D0E">
            <w:pPr>
              <w:pStyle w:val="TAL"/>
            </w:pPr>
            <w:r w:rsidRPr="00B3056F">
              <w:t>UnrelatedClass</w:t>
            </w:r>
          </w:p>
        </w:tc>
        <w:tc>
          <w:tcPr>
            <w:tcW w:w="1556" w:type="dxa"/>
            <w:tcBorders>
              <w:top w:val="single" w:sz="4" w:space="0" w:color="auto"/>
              <w:left w:val="single" w:sz="4" w:space="0" w:color="auto"/>
              <w:bottom w:val="single" w:sz="4" w:space="0" w:color="auto"/>
              <w:right w:val="single" w:sz="4" w:space="0" w:color="auto"/>
            </w:tcBorders>
          </w:tcPr>
          <w:p w14:paraId="1D3A3201" w14:textId="77777777" w:rsidR="00780D0E" w:rsidRPr="00B3056F" w:rsidRDefault="00780D0E" w:rsidP="00780D0E">
            <w:pPr>
              <w:pStyle w:val="TAL"/>
            </w:pPr>
            <w:r w:rsidRPr="00B3056F">
              <w:t>6.1.6.2.44</w:t>
            </w:r>
          </w:p>
        </w:tc>
        <w:tc>
          <w:tcPr>
            <w:tcW w:w="4420" w:type="dxa"/>
            <w:tcBorders>
              <w:top w:val="single" w:sz="4" w:space="0" w:color="auto"/>
              <w:left w:val="single" w:sz="4" w:space="0" w:color="auto"/>
              <w:bottom w:val="single" w:sz="4" w:space="0" w:color="auto"/>
              <w:right w:val="single" w:sz="4" w:space="0" w:color="auto"/>
            </w:tcBorders>
          </w:tcPr>
          <w:p w14:paraId="5C9D21E2" w14:textId="77777777" w:rsidR="00780D0E" w:rsidRPr="00B3056F" w:rsidRDefault="00780D0E" w:rsidP="00780D0E">
            <w:pPr>
              <w:pStyle w:val="TAL"/>
              <w:rPr>
                <w:rFonts w:cs="Arial"/>
                <w:szCs w:val="18"/>
              </w:rPr>
            </w:pPr>
          </w:p>
        </w:tc>
      </w:tr>
      <w:tr w:rsidR="00780D0E" w:rsidRPr="00B3056F" w14:paraId="04DB3489"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5A729D7" w14:textId="77777777" w:rsidR="00780D0E" w:rsidRPr="00B3056F" w:rsidRDefault="00780D0E" w:rsidP="00780D0E">
            <w:pPr>
              <w:pStyle w:val="TAL"/>
            </w:pPr>
            <w:r w:rsidRPr="00B3056F">
              <w:t>PlmnOperatorClass</w:t>
            </w:r>
          </w:p>
        </w:tc>
        <w:tc>
          <w:tcPr>
            <w:tcW w:w="1556" w:type="dxa"/>
            <w:tcBorders>
              <w:top w:val="single" w:sz="4" w:space="0" w:color="auto"/>
              <w:left w:val="single" w:sz="4" w:space="0" w:color="auto"/>
              <w:bottom w:val="single" w:sz="4" w:space="0" w:color="auto"/>
              <w:right w:val="single" w:sz="4" w:space="0" w:color="auto"/>
            </w:tcBorders>
          </w:tcPr>
          <w:p w14:paraId="38FCE81C" w14:textId="77777777" w:rsidR="00780D0E" w:rsidRPr="00B3056F" w:rsidRDefault="00780D0E" w:rsidP="00780D0E">
            <w:pPr>
              <w:pStyle w:val="TAL"/>
            </w:pPr>
            <w:r w:rsidRPr="00B3056F">
              <w:t>6.1.6.2.45</w:t>
            </w:r>
          </w:p>
        </w:tc>
        <w:tc>
          <w:tcPr>
            <w:tcW w:w="4420" w:type="dxa"/>
            <w:tcBorders>
              <w:top w:val="single" w:sz="4" w:space="0" w:color="auto"/>
              <w:left w:val="single" w:sz="4" w:space="0" w:color="auto"/>
              <w:bottom w:val="single" w:sz="4" w:space="0" w:color="auto"/>
              <w:right w:val="single" w:sz="4" w:space="0" w:color="auto"/>
            </w:tcBorders>
          </w:tcPr>
          <w:p w14:paraId="59614D31" w14:textId="77777777" w:rsidR="00780D0E" w:rsidRPr="00B3056F" w:rsidRDefault="00780D0E" w:rsidP="00780D0E">
            <w:pPr>
              <w:pStyle w:val="TAL"/>
              <w:rPr>
                <w:rFonts w:cs="Arial"/>
                <w:szCs w:val="18"/>
              </w:rPr>
            </w:pPr>
          </w:p>
        </w:tc>
      </w:tr>
      <w:tr w:rsidR="00780D0E" w:rsidRPr="00B3056F" w14:paraId="36D9274C"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87B162D" w14:textId="77777777" w:rsidR="00780D0E" w:rsidRPr="00B3056F" w:rsidRDefault="00780D0E" w:rsidP="00780D0E">
            <w:pPr>
              <w:pStyle w:val="TAL"/>
            </w:pPr>
            <w:r w:rsidRPr="00B3056F">
              <w:t>ValidTimePeriod</w:t>
            </w:r>
          </w:p>
        </w:tc>
        <w:tc>
          <w:tcPr>
            <w:tcW w:w="1556" w:type="dxa"/>
            <w:tcBorders>
              <w:top w:val="single" w:sz="4" w:space="0" w:color="auto"/>
              <w:left w:val="single" w:sz="4" w:space="0" w:color="auto"/>
              <w:bottom w:val="single" w:sz="4" w:space="0" w:color="auto"/>
              <w:right w:val="single" w:sz="4" w:space="0" w:color="auto"/>
            </w:tcBorders>
          </w:tcPr>
          <w:p w14:paraId="550EB535" w14:textId="77777777" w:rsidR="00780D0E" w:rsidRPr="00B3056F" w:rsidRDefault="00780D0E" w:rsidP="00780D0E">
            <w:pPr>
              <w:pStyle w:val="TAL"/>
            </w:pPr>
            <w:r w:rsidRPr="00B3056F">
              <w:t>6.1.6.2.46</w:t>
            </w:r>
          </w:p>
        </w:tc>
        <w:tc>
          <w:tcPr>
            <w:tcW w:w="4420" w:type="dxa"/>
            <w:tcBorders>
              <w:top w:val="single" w:sz="4" w:space="0" w:color="auto"/>
              <w:left w:val="single" w:sz="4" w:space="0" w:color="auto"/>
              <w:bottom w:val="single" w:sz="4" w:space="0" w:color="auto"/>
              <w:right w:val="single" w:sz="4" w:space="0" w:color="auto"/>
            </w:tcBorders>
          </w:tcPr>
          <w:p w14:paraId="304A8B92" w14:textId="77777777" w:rsidR="00780D0E" w:rsidRPr="00B3056F" w:rsidRDefault="00780D0E" w:rsidP="00780D0E">
            <w:pPr>
              <w:pStyle w:val="TAL"/>
              <w:rPr>
                <w:rFonts w:cs="Arial"/>
                <w:szCs w:val="18"/>
              </w:rPr>
            </w:pPr>
          </w:p>
        </w:tc>
      </w:tr>
      <w:tr w:rsidR="00780D0E" w:rsidRPr="00B3056F" w14:paraId="26C572E1"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3C55E7C" w14:textId="77777777" w:rsidR="00780D0E" w:rsidRPr="00B3056F" w:rsidRDefault="00780D0E" w:rsidP="00780D0E">
            <w:pPr>
              <w:pStyle w:val="TAL"/>
            </w:pPr>
            <w:r w:rsidRPr="00B3056F">
              <w:t>LcsMoData</w:t>
            </w:r>
          </w:p>
        </w:tc>
        <w:tc>
          <w:tcPr>
            <w:tcW w:w="1556" w:type="dxa"/>
            <w:tcBorders>
              <w:top w:val="single" w:sz="4" w:space="0" w:color="auto"/>
              <w:left w:val="single" w:sz="4" w:space="0" w:color="auto"/>
              <w:bottom w:val="single" w:sz="4" w:space="0" w:color="auto"/>
              <w:right w:val="single" w:sz="4" w:space="0" w:color="auto"/>
            </w:tcBorders>
          </w:tcPr>
          <w:p w14:paraId="05C686A7" w14:textId="77777777" w:rsidR="00780D0E" w:rsidRPr="00B3056F" w:rsidRDefault="00780D0E" w:rsidP="00780D0E">
            <w:pPr>
              <w:pStyle w:val="TAL"/>
            </w:pPr>
            <w:r w:rsidRPr="00B3056F">
              <w:t>6.1.6.2.47</w:t>
            </w:r>
          </w:p>
        </w:tc>
        <w:tc>
          <w:tcPr>
            <w:tcW w:w="4420" w:type="dxa"/>
            <w:tcBorders>
              <w:top w:val="single" w:sz="4" w:space="0" w:color="auto"/>
              <w:left w:val="single" w:sz="4" w:space="0" w:color="auto"/>
              <w:bottom w:val="single" w:sz="4" w:space="0" w:color="auto"/>
              <w:right w:val="single" w:sz="4" w:space="0" w:color="auto"/>
            </w:tcBorders>
          </w:tcPr>
          <w:p w14:paraId="2C2872B6" w14:textId="77777777" w:rsidR="00780D0E" w:rsidRPr="00B3056F" w:rsidRDefault="00780D0E" w:rsidP="00780D0E">
            <w:pPr>
              <w:pStyle w:val="TAL"/>
              <w:rPr>
                <w:rFonts w:cs="Arial"/>
                <w:szCs w:val="18"/>
              </w:rPr>
            </w:pPr>
          </w:p>
        </w:tc>
      </w:tr>
      <w:tr w:rsidR="00780D0E" w:rsidRPr="00B3056F" w14:paraId="79BB44EF"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7FD4F581" w14:textId="26204239" w:rsidR="00780D0E" w:rsidRPr="00B3056F" w:rsidRDefault="00780D0E" w:rsidP="00780D0E">
            <w:pPr>
              <w:pStyle w:val="TAL"/>
            </w:pPr>
            <w:r w:rsidRPr="00B3056F">
              <w:t>EcRestrictionData</w:t>
            </w:r>
            <w:r>
              <w:t>Wb</w:t>
            </w:r>
          </w:p>
        </w:tc>
        <w:tc>
          <w:tcPr>
            <w:tcW w:w="1556" w:type="dxa"/>
            <w:tcBorders>
              <w:top w:val="single" w:sz="4" w:space="0" w:color="auto"/>
              <w:left w:val="single" w:sz="4" w:space="0" w:color="auto"/>
              <w:bottom w:val="single" w:sz="4" w:space="0" w:color="auto"/>
              <w:right w:val="single" w:sz="4" w:space="0" w:color="auto"/>
            </w:tcBorders>
          </w:tcPr>
          <w:p w14:paraId="27DB58EA" w14:textId="77777777" w:rsidR="00780D0E" w:rsidRPr="00B3056F" w:rsidRDefault="00780D0E" w:rsidP="00780D0E">
            <w:pPr>
              <w:pStyle w:val="TAL"/>
            </w:pPr>
            <w:r w:rsidRPr="00B3056F">
              <w:t>6.1.6.2.48</w:t>
            </w:r>
          </w:p>
        </w:tc>
        <w:tc>
          <w:tcPr>
            <w:tcW w:w="4420" w:type="dxa"/>
            <w:tcBorders>
              <w:top w:val="single" w:sz="4" w:space="0" w:color="auto"/>
              <w:left w:val="single" w:sz="4" w:space="0" w:color="auto"/>
              <w:bottom w:val="single" w:sz="4" w:space="0" w:color="auto"/>
              <w:right w:val="single" w:sz="4" w:space="0" w:color="auto"/>
            </w:tcBorders>
          </w:tcPr>
          <w:p w14:paraId="24EED703" w14:textId="77777777" w:rsidR="00780D0E" w:rsidRPr="00B3056F" w:rsidRDefault="00780D0E" w:rsidP="00780D0E">
            <w:pPr>
              <w:pStyle w:val="TAL"/>
              <w:rPr>
                <w:rFonts w:cs="Arial"/>
                <w:szCs w:val="18"/>
              </w:rPr>
            </w:pPr>
            <w:r w:rsidRPr="00B3056F">
              <w:rPr>
                <w:rFonts w:cs="Arial" w:hint="eastAsia"/>
                <w:szCs w:val="18"/>
              </w:rPr>
              <w:t>Enhance Coverage Restriction Data</w:t>
            </w:r>
          </w:p>
        </w:tc>
      </w:tr>
      <w:tr w:rsidR="00780D0E" w:rsidRPr="00B3056F" w14:paraId="04C27293"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0508388" w14:textId="77777777" w:rsidR="00780D0E" w:rsidRPr="00B3056F" w:rsidRDefault="00780D0E" w:rsidP="00780D0E">
            <w:pPr>
              <w:pStyle w:val="TAL"/>
            </w:pPr>
            <w:r w:rsidRPr="00B3056F">
              <w:t>ExpectedUeBehaviourData</w:t>
            </w:r>
          </w:p>
        </w:tc>
        <w:tc>
          <w:tcPr>
            <w:tcW w:w="1556" w:type="dxa"/>
            <w:tcBorders>
              <w:top w:val="single" w:sz="4" w:space="0" w:color="auto"/>
              <w:left w:val="single" w:sz="4" w:space="0" w:color="auto"/>
              <w:bottom w:val="single" w:sz="4" w:space="0" w:color="auto"/>
              <w:right w:val="single" w:sz="4" w:space="0" w:color="auto"/>
            </w:tcBorders>
          </w:tcPr>
          <w:p w14:paraId="4BD2B1E0" w14:textId="77777777" w:rsidR="00780D0E" w:rsidRPr="00B3056F" w:rsidRDefault="00780D0E" w:rsidP="00780D0E">
            <w:pPr>
              <w:pStyle w:val="TAL"/>
            </w:pPr>
            <w:r w:rsidRPr="00B3056F">
              <w:t>6.1.6.2.49</w:t>
            </w:r>
          </w:p>
        </w:tc>
        <w:tc>
          <w:tcPr>
            <w:tcW w:w="4420" w:type="dxa"/>
            <w:tcBorders>
              <w:top w:val="single" w:sz="4" w:space="0" w:color="auto"/>
              <w:left w:val="single" w:sz="4" w:space="0" w:color="auto"/>
              <w:bottom w:val="single" w:sz="4" w:space="0" w:color="auto"/>
              <w:right w:val="single" w:sz="4" w:space="0" w:color="auto"/>
            </w:tcBorders>
          </w:tcPr>
          <w:p w14:paraId="6CFEC46D" w14:textId="77777777" w:rsidR="00780D0E" w:rsidRPr="00B3056F" w:rsidRDefault="00780D0E" w:rsidP="00780D0E">
            <w:pPr>
              <w:pStyle w:val="TAL"/>
              <w:rPr>
                <w:rFonts w:cs="Arial"/>
                <w:szCs w:val="18"/>
              </w:rPr>
            </w:pPr>
            <w:r w:rsidRPr="00B3056F">
              <w:rPr>
                <w:rFonts w:cs="Arial"/>
                <w:szCs w:val="18"/>
              </w:rPr>
              <w:t>Expected UE Behaviour Data</w:t>
            </w:r>
          </w:p>
        </w:tc>
      </w:tr>
      <w:tr w:rsidR="00780D0E" w:rsidRPr="00B3056F" w14:paraId="096154B8"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215E319" w14:textId="77777777" w:rsidR="00780D0E" w:rsidRPr="00B3056F" w:rsidRDefault="00780D0E" w:rsidP="00780D0E">
            <w:pPr>
              <w:pStyle w:val="TAL"/>
            </w:pPr>
            <w:r w:rsidRPr="00B3056F">
              <w:t>SuggestedPacketNumDl</w:t>
            </w:r>
          </w:p>
        </w:tc>
        <w:tc>
          <w:tcPr>
            <w:tcW w:w="1556" w:type="dxa"/>
            <w:tcBorders>
              <w:top w:val="single" w:sz="4" w:space="0" w:color="auto"/>
              <w:left w:val="single" w:sz="4" w:space="0" w:color="auto"/>
              <w:bottom w:val="single" w:sz="4" w:space="0" w:color="auto"/>
              <w:right w:val="single" w:sz="4" w:space="0" w:color="auto"/>
            </w:tcBorders>
          </w:tcPr>
          <w:p w14:paraId="7CB62BA4" w14:textId="77777777" w:rsidR="00780D0E" w:rsidRPr="00B3056F" w:rsidRDefault="00780D0E" w:rsidP="00780D0E">
            <w:pPr>
              <w:pStyle w:val="TAL"/>
            </w:pPr>
            <w:r w:rsidRPr="00B3056F">
              <w:t>6.1.6.2.52</w:t>
            </w:r>
          </w:p>
        </w:tc>
        <w:tc>
          <w:tcPr>
            <w:tcW w:w="4420" w:type="dxa"/>
            <w:tcBorders>
              <w:top w:val="single" w:sz="4" w:space="0" w:color="auto"/>
              <w:left w:val="single" w:sz="4" w:space="0" w:color="auto"/>
              <w:bottom w:val="single" w:sz="4" w:space="0" w:color="auto"/>
              <w:right w:val="single" w:sz="4" w:space="0" w:color="auto"/>
            </w:tcBorders>
          </w:tcPr>
          <w:p w14:paraId="73B5328E" w14:textId="77777777" w:rsidR="00780D0E" w:rsidRPr="00B3056F" w:rsidRDefault="00780D0E" w:rsidP="00780D0E">
            <w:pPr>
              <w:pStyle w:val="TAL"/>
              <w:rPr>
                <w:rFonts w:cs="Arial"/>
                <w:szCs w:val="18"/>
              </w:rPr>
            </w:pPr>
            <w:r w:rsidRPr="00B3056F">
              <w:rPr>
                <w:rFonts w:cs="Arial"/>
                <w:szCs w:val="18"/>
              </w:rPr>
              <w:t>Suggested Number of Downlink Packets</w:t>
            </w:r>
          </w:p>
        </w:tc>
      </w:tr>
      <w:tr w:rsidR="00780D0E" w:rsidRPr="00B3056F" w14:paraId="638E43C3"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10B55D22" w14:textId="71888342" w:rsidR="00780D0E" w:rsidRPr="00B3056F" w:rsidRDefault="00780D0E" w:rsidP="00780D0E">
            <w:pPr>
              <w:pStyle w:val="TAL"/>
            </w:pPr>
            <w:r>
              <w:t>SmfRegistrationInfo</w:t>
            </w:r>
          </w:p>
        </w:tc>
        <w:tc>
          <w:tcPr>
            <w:tcW w:w="1556" w:type="dxa"/>
            <w:tcBorders>
              <w:top w:val="single" w:sz="4" w:space="0" w:color="auto"/>
              <w:left w:val="single" w:sz="4" w:space="0" w:color="auto"/>
              <w:bottom w:val="single" w:sz="4" w:space="0" w:color="auto"/>
              <w:right w:val="single" w:sz="4" w:space="0" w:color="auto"/>
            </w:tcBorders>
          </w:tcPr>
          <w:p w14:paraId="18C29488" w14:textId="1D206501" w:rsidR="00780D0E" w:rsidRPr="00B3056F" w:rsidRDefault="00780D0E" w:rsidP="00780D0E">
            <w:pPr>
              <w:pStyle w:val="TAL"/>
            </w:pPr>
            <w:r>
              <w:t>6.1.6.2.53</w:t>
            </w:r>
          </w:p>
        </w:tc>
        <w:tc>
          <w:tcPr>
            <w:tcW w:w="4420" w:type="dxa"/>
            <w:tcBorders>
              <w:top w:val="single" w:sz="4" w:space="0" w:color="auto"/>
              <w:left w:val="single" w:sz="4" w:space="0" w:color="auto"/>
              <w:bottom w:val="single" w:sz="4" w:space="0" w:color="auto"/>
              <w:right w:val="single" w:sz="4" w:space="0" w:color="auto"/>
            </w:tcBorders>
          </w:tcPr>
          <w:p w14:paraId="7BC8DB34" w14:textId="77777777" w:rsidR="00780D0E" w:rsidRPr="00B3056F" w:rsidRDefault="00780D0E" w:rsidP="00780D0E">
            <w:pPr>
              <w:pStyle w:val="TAL"/>
              <w:rPr>
                <w:rFonts w:cs="Arial"/>
                <w:szCs w:val="18"/>
              </w:rPr>
            </w:pPr>
          </w:p>
        </w:tc>
      </w:tr>
      <w:tr w:rsidR="00780D0E" w:rsidRPr="00B3056F" w14:paraId="03761F64"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75FBD64E" w14:textId="77777777" w:rsidR="00780D0E" w:rsidRPr="00B3056F" w:rsidRDefault="00780D0E" w:rsidP="00780D0E">
            <w:pPr>
              <w:pStyle w:val="TAL"/>
            </w:pPr>
            <w:r w:rsidRPr="00B3056F">
              <w:rPr>
                <w:rFonts w:hint="eastAsia"/>
              </w:rPr>
              <w:t>FrameRouteInfo</w:t>
            </w:r>
          </w:p>
        </w:tc>
        <w:tc>
          <w:tcPr>
            <w:tcW w:w="1556" w:type="dxa"/>
            <w:tcBorders>
              <w:top w:val="single" w:sz="4" w:space="0" w:color="auto"/>
              <w:left w:val="single" w:sz="4" w:space="0" w:color="auto"/>
              <w:bottom w:val="single" w:sz="4" w:space="0" w:color="auto"/>
              <w:right w:val="single" w:sz="4" w:space="0" w:color="auto"/>
            </w:tcBorders>
          </w:tcPr>
          <w:p w14:paraId="595968C4" w14:textId="77777777" w:rsidR="00780D0E" w:rsidRPr="00B3056F" w:rsidRDefault="00780D0E" w:rsidP="00780D0E">
            <w:pPr>
              <w:pStyle w:val="TAL"/>
            </w:pPr>
            <w:r w:rsidRPr="00B3056F">
              <w:rPr>
                <w:rFonts w:hint="eastAsia"/>
              </w:rPr>
              <w:t>6.1.6.2</w:t>
            </w:r>
            <w:r w:rsidRPr="00B3056F">
              <w:t>.54</w:t>
            </w:r>
          </w:p>
        </w:tc>
        <w:tc>
          <w:tcPr>
            <w:tcW w:w="4420" w:type="dxa"/>
            <w:tcBorders>
              <w:top w:val="single" w:sz="4" w:space="0" w:color="auto"/>
              <w:left w:val="single" w:sz="4" w:space="0" w:color="auto"/>
              <w:bottom w:val="single" w:sz="4" w:space="0" w:color="auto"/>
              <w:right w:val="single" w:sz="4" w:space="0" w:color="auto"/>
            </w:tcBorders>
          </w:tcPr>
          <w:p w14:paraId="56151FE9" w14:textId="77777777" w:rsidR="00780D0E" w:rsidRPr="00B3056F" w:rsidRDefault="00780D0E" w:rsidP="00780D0E">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780D0E" w:rsidRPr="00B3056F" w14:paraId="41374DF4"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1D92A5BB" w14:textId="64AAACCE" w:rsidR="00780D0E" w:rsidRPr="00B3056F" w:rsidRDefault="00780D0E" w:rsidP="00780D0E">
            <w:pPr>
              <w:pStyle w:val="TAL"/>
            </w:pPr>
            <w:r>
              <w:t>SorUpdateInfo</w:t>
            </w:r>
          </w:p>
        </w:tc>
        <w:tc>
          <w:tcPr>
            <w:tcW w:w="1556" w:type="dxa"/>
            <w:tcBorders>
              <w:top w:val="single" w:sz="4" w:space="0" w:color="auto"/>
              <w:left w:val="single" w:sz="4" w:space="0" w:color="auto"/>
              <w:bottom w:val="single" w:sz="4" w:space="0" w:color="auto"/>
              <w:right w:val="single" w:sz="4" w:space="0" w:color="auto"/>
            </w:tcBorders>
          </w:tcPr>
          <w:p w14:paraId="1DECC097" w14:textId="02B43FC5" w:rsidR="00780D0E" w:rsidRPr="00B3056F" w:rsidRDefault="00780D0E" w:rsidP="00780D0E">
            <w:pPr>
              <w:pStyle w:val="TAL"/>
            </w:pPr>
            <w:r>
              <w:t>6.1.6.2.55</w:t>
            </w:r>
          </w:p>
        </w:tc>
        <w:tc>
          <w:tcPr>
            <w:tcW w:w="4420" w:type="dxa"/>
            <w:tcBorders>
              <w:top w:val="single" w:sz="4" w:space="0" w:color="auto"/>
              <w:left w:val="single" w:sz="4" w:space="0" w:color="auto"/>
              <w:bottom w:val="single" w:sz="4" w:space="0" w:color="auto"/>
              <w:right w:val="single" w:sz="4" w:space="0" w:color="auto"/>
            </w:tcBorders>
          </w:tcPr>
          <w:p w14:paraId="1EA5298A" w14:textId="77777777" w:rsidR="00780D0E" w:rsidRPr="00B3056F" w:rsidRDefault="00780D0E" w:rsidP="00780D0E">
            <w:pPr>
              <w:pStyle w:val="TAL"/>
              <w:rPr>
                <w:rFonts w:cs="Arial"/>
                <w:szCs w:val="18"/>
              </w:rPr>
            </w:pPr>
          </w:p>
        </w:tc>
      </w:tr>
      <w:tr w:rsidR="00780D0E" w:rsidRPr="00B3056F" w14:paraId="009FADA5"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59EE876" w14:textId="77777777" w:rsidR="00780D0E" w:rsidRPr="00B3056F" w:rsidRDefault="00780D0E" w:rsidP="00780D0E">
            <w:pPr>
              <w:pStyle w:val="TAL"/>
            </w:pPr>
            <w:r w:rsidRPr="00B3056F">
              <w:t>EnhancedCoverageRestrictionData</w:t>
            </w:r>
          </w:p>
        </w:tc>
        <w:tc>
          <w:tcPr>
            <w:tcW w:w="1556" w:type="dxa"/>
            <w:tcBorders>
              <w:top w:val="single" w:sz="4" w:space="0" w:color="auto"/>
              <w:left w:val="single" w:sz="4" w:space="0" w:color="auto"/>
              <w:bottom w:val="single" w:sz="4" w:space="0" w:color="auto"/>
              <w:right w:val="single" w:sz="4" w:space="0" w:color="auto"/>
            </w:tcBorders>
          </w:tcPr>
          <w:p w14:paraId="1C48EC5B" w14:textId="77777777" w:rsidR="00780D0E" w:rsidRPr="00B3056F" w:rsidRDefault="00780D0E" w:rsidP="00780D0E">
            <w:pPr>
              <w:pStyle w:val="TAL"/>
            </w:pPr>
            <w:r w:rsidRPr="00B3056F">
              <w:t>6.1.6.2.56</w:t>
            </w:r>
          </w:p>
        </w:tc>
        <w:tc>
          <w:tcPr>
            <w:tcW w:w="4420" w:type="dxa"/>
            <w:tcBorders>
              <w:top w:val="single" w:sz="4" w:space="0" w:color="auto"/>
              <w:left w:val="single" w:sz="4" w:space="0" w:color="auto"/>
              <w:bottom w:val="single" w:sz="4" w:space="0" w:color="auto"/>
              <w:right w:val="single" w:sz="4" w:space="0" w:color="auto"/>
            </w:tcBorders>
          </w:tcPr>
          <w:p w14:paraId="34A031B5" w14:textId="77777777" w:rsidR="00780D0E" w:rsidRPr="00B3056F" w:rsidRDefault="00780D0E" w:rsidP="00780D0E">
            <w:pPr>
              <w:pStyle w:val="TAL"/>
              <w:rPr>
                <w:rFonts w:cs="Arial"/>
                <w:szCs w:val="18"/>
              </w:rPr>
            </w:pPr>
            <w:r w:rsidRPr="00B3056F">
              <w:rPr>
                <w:rFonts w:cs="Arial"/>
                <w:szCs w:val="18"/>
              </w:rPr>
              <w:t>Enhanced Coverage Restriction Data</w:t>
            </w:r>
          </w:p>
        </w:tc>
      </w:tr>
      <w:tr w:rsidR="00780D0E" w:rsidRPr="00B3056F" w14:paraId="2D2DAF2E"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8D551F6" w14:textId="77777777" w:rsidR="00780D0E" w:rsidRPr="00B3056F" w:rsidRDefault="00780D0E" w:rsidP="00780D0E">
            <w:pPr>
              <w:pStyle w:val="TAL"/>
            </w:pPr>
            <w:r w:rsidRPr="00B3056F">
              <w:rPr>
                <w:rFonts w:hint="eastAsia"/>
              </w:rPr>
              <w:t>EdrxParameters</w:t>
            </w:r>
          </w:p>
        </w:tc>
        <w:tc>
          <w:tcPr>
            <w:tcW w:w="1556" w:type="dxa"/>
            <w:tcBorders>
              <w:top w:val="single" w:sz="4" w:space="0" w:color="auto"/>
              <w:left w:val="single" w:sz="4" w:space="0" w:color="auto"/>
              <w:bottom w:val="single" w:sz="4" w:space="0" w:color="auto"/>
              <w:right w:val="single" w:sz="4" w:space="0" w:color="auto"/>
            </w:tcBorders>
          </w:tcPr>
          <w:p w14:paraId="7AB5F4A0" w14:textId="77777777" w:rsidR="00780D0E" w:rsidRPr="00B3056F" w:rsidRDefault="00780D0E" w:rsidP="00780D0E">
            <w:pPr>
              <w:pStyle w:val="TAL"/>
            </w:pPr>
            <w:r w:rsidRPr="00B3056F">
              <w:t>6.1.6.2.57</w:t>
            </w:r>
          </w:p>
        </w:tc>
        <w:tc>
          <w:tcPr>
            <w:tcW w:w="4420" w:type="dxa"/>
            <w:tcBorders>
              <w:top w:val="single" w:sz="4" w:space="0" w:color="auto"/>
              <w:left w:val="single" w:sz="4" w:space="0" w:color="auto"/>
              <w:bottom w:val="single" w:sz="4" w:space="0" w:color="auto"/>
              <w:right w:val="single" w:sz="4" w:space="0" w:color="auto"/>
            </w:tcBorders>
          </w:tcPr>
          <w:p w14:paraId="3176948D" w14:textId="77777777" w:rsidR="00780D0E" w:rsidRPr="00B3056F" w:rsidRDefault="00780D0E" w:rsidP="00780D0E">
            <w:pPr>
              <w:pStyle w:val="TAL"/>
              <w:rPr>
                <w:rFonts w:cs="Arial"/>
                <w:szCs w:val="18"/>
              </w:rPr>
            </w:pPr>
            <w:r w:rsidRPr="00B3056F">
              <w:rPr>
                <w:rFonts w:cs="Arial" w:hint="eastAsia"/>
                <w:szCs w:val="18"/>
              </w:rPr>
              <w:t>eDRX Parameters</w:t>
            </w:r>
          </w:p>
        </w:tc>
      </w:tr>
      <w:tr w:rsidR="00780D0E" w:rsidRPr="00B3056F" w14:paraId="575A6088"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CA635E7" w14:textId="77777777" w:rsidR="00780D0E" w:rsidRPr="00B3056F" w:rsidRDefault="00780D0E" w:rsidP="00780D0E">
            <w:pPr>
              <w:pStyle w:val="TAL"/>
            </w:pPr>
            <w:r w:rsidRPr="00B3056F">
              <w:rPr>
                <w:rFonts w:hint="eastAsia"/>
              </w:rPr>
              <w:t>P</w:t>
            </w:r>
            <w:r w:rsidRPr="00B3056F">
              <w:t>twParameters</w:t>
            </w:r>
          </w:p>
        </w:tc>
        <w:tc>
          <w:tcPr>
            <w:tcW w:w="1556" w:type="dxa"/>
            <w:tcBorders>
              <w:top w:val="single" w:sz="4" w:space="0" w:color="auto"/>
              <w:left w:val="single" w:sz="4" w:space="0" w:color="auto"/>
              <w:bottom w:val="single" w:sz="4" w:space="0" w:color="auto"/>
              <w:right w:val="single" w:sz="4" w:space="0" w:color="auto"/>
            </w:tcBorders>
          </w:tcPr>
          <w:p w14:paraId="1F6EAF9E" w14:textId="77777777" w:rsidR="00780D0E" w:rsidRPr="00B3056F" w:rsidRDefault="00780D0E" w:rsidP="00780D0E">
            <w:pPr>
              <w:pStyle w:val="TAL"/>
            </w:pPr>
            <w:r w:rsidRPr="00B3056F">
              <w:t>6.1.6.2.58</w:t>
            </w:r>
          </w:p>
        </w:tc>
        <w:tc>
          <w:tcPr>
            <w:tcW w:w="4420" w:type="dxa"/>
            <w:tcBorders>
              <w:top w:val="single" w:sz="4" w:space="0" w:color="auto"/>
              <w:left w:val="single" w:sz="4" w:space="0" w:color="auto"/>
              <w:bottom w:val="single" w:sz="4" w:space="0" w:color="auto"/>
              <w:right w:val="single" w:sz="4" w:space="0" w:color="auto"/>
            </w:tcBorders>
          </w:tcPr>
          <w:p w14:paraId="74540BEC" w14:textId="77777777" w:rsidR="00780D0E" w:rsidRPr="00B3056F" w:rsidRDefault="00780D0E" w:rsidP="00780D0E">
            <w:pPr>
              <w:pStyle w:val="TAL"/>
              <w:rPr>
                <w:rFonts w:cs="Arial"/>
                <w:szCs w:val="18"/>
              </w:rPr>
            </w:pPr>
            <w:r w:rsidRPr="00B3056F">
              <w:rPr>
                <w:rFonts w:cs="Arial" w:hint="eastAsia"/>
                <w:szCs w:val="18"/>
              </w:rPr>
              <w:t>P</w:t>
            </w:r>
            <w:r w:rsidRPr="00B3056F">
              <w:rPr>
                <w:rFonts w:cs="Arial"/>
                <w:szCs w:val="18"/>
              </w:rPr>
              <w:t>aging Time Window Parameters</w:t>
            </w:r>
          </w:p>
        </w:tc>
      </w:tr>
      <w:tr w:rsidR="00780D0E" w:rsidRPr="00B3056F" w14:paraId="23F3708D"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1362EBA" w14:textId="77777777" w:rsidR="00780D0E" w:rsidRPr="00B3056F" w:rsidRDefault="00780D0E" w:rsidP="00780D0E">
            <w:pPr>
              <w:pStyle w:val="TAL"/>
            </w:pPr>
            <w:r w:rsidRPr="00B3056F">
              <w:t>OperationMode</w:t>
            </w:r>
          </w:p>
        </w:tc>
        <w:tc>
          <w:tcPr>
            <w:tcW w:w="1556" w:type="dxa"/>
            <w:tcBorders>
              <w:top w:val="single" w:sz="4" w:space="0" w:color="auto"/>
              <w:left w:val="single" w:sz="4" w:space="0" w:color="auto"/>
              <w:bottom w:val="single" w:sz="4" w:space="0" w:color="auto"/>
              <w:right w:val="single" w:sz="4" w:space="0" w:color="auto"/>
            </w:tcBorders>
          </w:tcPr>
          <w:p w14:paraId="56AB6FEF" w14:textId="77777777" w:rsidR="00780D0E" w:rsidRPr="00B3056F" w:rsidRDefault="00780D0E" w:rsidP="00780D0E">
            <w:pPr>
              <w:pStyle w:val="TAL"/>
            </w:pPr>
            <w:r w:rsidRPr="00B3056F">
              <w:t>6.1.6.3.12</w:t>
            </w:r>
          </w:p>
        </w:tc>
        <w:tc>
          <w:tcPr>
            <w:tcW w:w="4420" w:type="dxa"/>
            <w:tcBorders>
              <w:top w:val="single" w:sz="4" w:space="0" w:color="auto"/>
              <w:left w:val="single" w:sz="4" w:space="0" w:color="auto"/>
              <w:bottom w:val="single" w:sz="4" w:space="0" w:color="auto"/>
              <w:right w:val="single" w:sz="4" w:space="0" w:color="auto"/>
            </w:tcBorders>
          </w:tcPr>
          <w:p w14:paraId="09F1FFEA" w14:textId="77777777" w:rsidR="00780D0E" w:rsidRPr="00B3056F" w:rsidRDefault="00780D0E" w:rsidP="00780D0E">
            <w:pPr>
              <w:pStyle w:val="TAL"/>
              <w:rPr>
                <w:rFonts w:cs="Arial"/>
                <w:szCs w:val="18"/>
              </w:rPr>
            </w:pPr>
            <w:r w:rsidRPr="00B3056F">
              <w:rPr>
                <w:rFonts w:cs="Arial" w:hint="eastAsia"/>
                <w:szCs w:val="18"/>
              </w:rPr>
              <w:t>O</w:t>
            </w:r>
            <w:r w:rsidRPr="00B3056F">
              <w:rPr>
                <w:rFonts w:cs="Arial"/>
                <w:szCs w:val="18"/>
              </w:rPr>
              <w:t>peration Mode</w:t>
            </w:r>
          </w:p>
        </w:tc>
      </w:tr>
      <w:tr w:rsidR="00780D0E" w:rsidRPr="00B3056F" w14:paraId="58347A94"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D31A212" w14:textId="77777777" w:rsidR="00780D0E" w:rsidRPr="00B3056F" w:rsidRDefault="00780D0E" w:rsidP="00780D0E">
            <w:pPr>
              <w:pStyle w:val="TAL"/>
            </w:pPr>
            <w:r w:rsidRPr="00B3056F">
              <w:t>SorUpdateIndicator</w:t>
            </w:r>
          </w:p>
        </w:tc>
        <w:tc>
          <w:tcPr>
            <w:tcW w:w="1556" w:type="dxa"/>
            <w:tcBorders>
              <w:top w:val="single" w:sz="4" w:space="0" w:color="auto"/>
              <w:left w:val="single" w:sz="4" w:space="0" w:color="auto"/>
              <w:bottom w:val="single" w:sz="4" w:space="0" w:color="auto"/>
              <w:right w:val="single" w:sz="4" w:space="0" w:color="auto"/>
            </w:tcBorders>
          </w:tcPr>
          <w:p w14:paraId="04236602" w14:textId="77777777" w:rsidR="00780D0E" w:rsidRPr="00B3056F" w:rsidRDefault="00780D0E" w:rsidP="00780D0E">
            <w:pPr>
              <w:pStyle w:val="TAL"/>
            </w:pPr>
            <w:r w:rsidRPr="00B3056F">
              <w:t>6.1.6.3.13</w:t>
            </w:r>
          </w:p>
        </w:tc>
        <w:tc>
          <w:tcPr>
            <w:tcW w:w="4420" w:type="dxa"/>
            <w:tcBorders>
              <w:top w:val="single" w:sz="4" w:space="0" w:color="auto"/>
              <w:left w:val="single" w:sz="4" w:space="0" w:color="auto"/>
              <w:bottom w:val="single" w:sz="4" w:space="0" w:color="auto"/>
              <w:right w:val="single" w:sz="4" w:space="0" w:color="auto"/>
            </w:tcBorders>
          </w:tcPr>
          <w:p w14:paraId="5D0D098E" w14:textId="77777777" w:rsidR="00780D0E" w:rsidRPr="00B3056F" w:rsidRDefault="00780D0E" w:rsidP="00780D0E">
            <w:pPr>
              <w:pStyle w:val="TAL"/>
              <w:rPr>
                <w:rFonts w:cs="Arial"/>
                <w:szCs w:val="18"/>
              </w:rPr>
            </w:pPr>
            <w:r w:rsidRPr="00B3056F">
              <w:rPr>
                <w:rFonts w:cs="Arial" w:hint="eastAsia"/>
                <w:szCs w:val="18"/>
              </w:rPr>
              <w:t>S</w:t>
            </w:r>
            <w:r w:rsidRPr="00B3056F">
              <w:rPr>
                <w:rFonts w:cs="Arial"/>
                <w:szCs w:val="18"/>
              </w:rPr>
              <w:t>oR Update Indicator</w:t>
            </w:r>
          </w:p>
        </w:tc>
      </w:tr>
      <w:tr w:rsidR="00780D0E" w:rsidRPr="00B3056F" w14:paraId="4F19F830"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E190B28" w14:textId="77777777" w:rsidR="00780D0E" w:rsidRPr="00B3056F" w:rsidRDefault="00780D0E" w:rsidP="00780D0E">
            <w:pPr>
              <w:pStyle w:val="TAL"/>
            </w:pPr>
            <w:r w:rsidRPr="00B3056F">
              <w:rPr>
                <w:rFonts w:hint="eastAsia"/>
              </w:rPr>
              <w:t>ExternalUnrelatedClass</w:t>
            </w:r>
          </w:p>
        </w:tc>
        <w:tc>
          <w:tcPr>
            <w:tcW w:w="1556" w:type="dxa"/>
            <w:tcBorders>
              <w:top w:val="single" w:sz="4" w:space="0" w:color="auto"/>
              <w:left w:val="single" w:sz="4" w:space="0" w:color="auto"/>
              <w:bottom w:val="single" w:sz="4" w:space="0" w:color="auto"/>
              <w:right w:val="single" w:sz="4" w:space="0" w:color="auto"/>
            </w:tcBorders>
          </w:tcPr>
          <w:p w14:paraId="51CE0155" w14:textId="77777777" w:rsidR="00780D0E" w:rsidRPr="00B3056F" w:rsidRDefault="00780D0E" w:rsidP="00780D0E">
            <w:pPr>
              <w:pStyle w:val="TAL"/>
            </w:pPr>
            <w:r w:rsidRPr="00B3056F">
              <w:t>6.1.6.2.62</w:t>
            </w:r>
          </w:p>
        </w:tc>
        <w:tc>
          <w:tcPr>
            <w:tcW w:w="4420" w:type="dxa"/>
            <w:tcBorders>
              <w:top w:val="single" w:sz="4" w:space="0" w:color="auto"/>
              <w:left w:val="single" w:sz="4" w:space="0" w:color="auto"/>
              <w:bottom w:val="single" w:sz="4" w:space="0" w:color="auto"/>
              <w:right w:val="single" w:sz="4" w:space="0" w:color="auto"/>
            </w:tcBorders>
          </w:tcPr>
          <w:p w14:paraId="6715EC5F" w14:textId="77777777" w:rsidR="00780D0E" w:rsidRPr="00B3056F" w:rsidRDefault="00780D0E" w:rsidP="00780D0E">
            <w:pPr>
              <w:pStyle w:val="TAL"/>
              <w:rPr>
                <w:rFonts w:cs="Arial"/>
                <w:szCs w:val="18"/>
              </w:rPr>
            </w:pPr>
          </w:p>
        </w:tc>
      </w:tr>
      <w:tr w:rsidR="00780D0E" w:rsidRPr="00B3056F" w14:paraId="13941985"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3253370F" w14:textId="77777777" w:rsidR="00780D0E" w:rsidRPr="00B3056F" w:rsidRDefault="00780D0E" w:rsidP="00780D0E">
            <w:pPr>
              <w:pStyle w:val="TAL"/>
            </w:pPr>
            <w:r w:rsidRPr="00B3056F">
              <w:rPr>
                <w:rFonts w:hint="eastAsia"/>
              </w:rPr>
              <w:t>AfExternal</w:t>
            </w:r>
          </w:p>
        </w:tc>
        <w:tc>
          <w:tcPr>
            <w:tcW w:w="1556" w:type="dxa"/>
            <w:tcBorders>
              <w:top w:val="single" w:sz="4" w:space="0" w:color="auto"/>
              <w:left w:val="single" w:sz="4" w:space="0" w:color="auto"/>
              <w:bottom w:val="single" w:sz="4" w:space="0" w:color="auto"/>
              <w:right w:val="single" w:sz="4" w:space="0" w:color="auto"/>
            </w:tcBorders>
          </w:tcPr>
          <w:p w14:paraId="3D740A53" w14:textId="77777777" w:rsidR="00780D0E" w:rsidRPr="00B3056F" w:rsidRDefault="00780D0E" w:rsidP="00780D0E">
            <w:pPr>
              <w:pStyle w:val="TAL"/>
            </w:pPr>
            <w:r w:rsidRPr="00B3056F">
              <w:t>6.1.6.2.63</w:t>
            </w:r>
          </w:p>
        </w:tc>
        <w:tc>
          <w:tcPr>
            <w:tcW w:w="4420" w:type="dxa"/>
            <w:tcBorders>
              <w:top w:val="single" w:sz="4" w:space="0" w:color="auto"/>
              <w:left w:val="single" w:sz="4" w:space="0" w:color="auto"/>
              <w:bottom w:val="single" w:sz="4" w:space="0" w:color="auto"/>
              <w:right w:val="single" w:sz="4" w:space="0" w:color="auto"/>
            </w:tcBorders>
          </w:tcPr>
          <w:p w14:paraId="27BCDDC2" w14:textId="77777777" w:rsidR="00780D0E" w:rsidRPr="00B3056F" w:rsidRDefault="00780D0E" w:rsidP="00780D0E">
            <w:pPr>
              <w:pStyle w:val="TAL"/>
              <w:rPr>
                <w:rFonts w:cs="Arial"/>
                <w:szCs w:val="18"/>
              </w:rPr>
            </w:pPr>
          </w:p>
        </w:tc>
      </w:tr>
      <w:tr w:rsidR="00780D0E" w:rsidRPr="00B3056F" w14:paraId="0D4F4EEF"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33A3C614" w14:textId="77777777" w:rsidR="00780D0E" w:rsidRPr="00B3056F" w:rsidRDefault="00780D0E" w:rsidP="00780D0E">
            <w:pPr>
              <w:pStyle w:val="TAL"/>
            </w:pPr>
            <w:r w:rsidRPr="00B3056F">
              <w:rPr>
                <w:rFonts w:hint="eastAsia"/>
              </w:rPr>
              <w:t>LcsClientExternal</w:t>
            </w:r>
          </w:p>
        </w:tc>
        <w:tc>
          <w:tcPr>
            <w:tcW w:w="1556" w:type="dxa"/>
            <w:tcBorders>
              <w:top w:val="single" w:sz="4" w:space="0" w:color="auto"/>
              <w:left w:val="single" w:sz="4" w:space="0" w:color="auto"/>
              <w:bottom w:val="single" w:sz="4" w:space="0" w:color="auto"/>
              <w:right w:val="single" w:sz="4" w:space="0" w:color="auto"/>
            </w:tcBorders>
          </w:tcPr>
          <w:p w14:paraId="2CF2C109" w14:textId="77777777" w:rsidR="00780D0E" w:rsidRPr="00B3056F" w:rsidRDefault="00780D0E" w:rsidP="00780D0E">
            <w:pPr>
              <w:pStyle w:val="TAL"/>
            </w:pPr>
            <w:r w:rsidRPr="00B3056F">
              <w:t>6.1.6.2.64</w:t>
            </w:r>
          </w:p>
        </w:tc>
        <w:tc>
          <w:tcPr>
            <w:tcW w:w="4420" w:type="dxa"/>
            <w:tcBorders>
              <w:top w:val="single" w:sz="4" w:space="0" w:color="auto"/>
              <w:left w:val="single" w:sz="4" w:space="0" w:color="auto"/>
              <w:bottom w:val="single" w:sz="4" w:space="0" w:color="auto"/>
              <w:right w:val="single" w:sz="4" w:space="0" w:color="auto"/>
            </w:tcBorders>
          </w:tcPr>
          <w:p w14:paraId="77E452F4" w14:textId="77777777" w:rsidR="00780D0E" w:rsidRPr="00B3056F" w:rsidRDefault="00780D0E" w:rsidP="00780D0E">
            <w:pPr>
              <w:pStyle w:val="TAL"/>
              <w:rPr>
                <w:rFonts w:cs="Arial"/>
                <w:szCs w:val="18"/>
              </w:rPr>
            </w:pPr>
          </w:p>
        </w:tc>
      </w:tr>
      <w:tr w:rsidR="00780D0E" w:rsidRPr="00B3056F" w14:paraId="54C49D5F"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3693D6B4" w14:textId="77777777" w:rsidR="00780D0E" w:rsidRPr="00B3056F" w:rsidRDefault="00780D0E" w:rsidP="00780D0E">
            <w:pPr>
              <w:pStyle w:val="TAL"/>
            </w:pPr>
            <w:r w:rsidRPr="00B3056F">
              <w:rPr>
                <w:rFonts w:hint="eastAsia"/>
              </w:rPr>
              <w:t>LcsClientGroupExternal</w:t>
            </w:r>
          </w:p>
        </w:tc>
        <w:tc>
          <w:tcPr>
            <w:tcW w:w="1556" w:type="dxa"/>
            <w:tcBorders>
              <w:top w:val="single" w:sz="4" w:space="0" w:color="auto"/>
              <w:left w:val="single" w:sz="4" w:space="0" w:color="auto"/>
              <w:bottom w:val="single" w:sz="4" w:space="0" w:color="auto"/>
              <w:right w:val="single" w:sz="4" w:space="0" w:color="auto"/>
            </w:tcBorders>
          </w:tcPr>
          <w:p w14:paraId="60A093DA" w14:textId="77777777" w:rsidR="00780D0E" w:rsidRPr="00B3056F" w:rsidRDefault="00780D0E" w:rsidP="00780D0E">
            <w:pPr>
              <w:pStyle w:val="TAL"/>
            </w:pPr>
            <w:r w:rsidRPr="00B3056F">
              <w:t>6.1.6.2.65</w:t>
            </w:r>
          </w:p>
        </w:tc>
        <w:tc>
          <w:tcPr>
            <w:tcW w:w="4420" w:type="dxa"/>
            <w:tcBorders>
              <w:top w:val="single" w:sz="4" w:space="0" w:color="auto"/>
              <w:left w:val="single" w:sz="4" w:space="0" w:color="auto"/>
              <w:bottom w:val="single" w:sz="4" w:space="0" w:color="auto"/>
              <w:right w:val="single" w:sz="4" w:space="0" w:color="auto"/>
            </w:tcBorders>
          </w:tcPr>
          <w:p w14:paraId="0B54F195" w14:textId="77777777" w:rsidR="00780D0E" w:rsidRPr="00B3056F" w:rsidRDefault="00780D0E" w:rsidP="00780D0E">
            <w:pPr>
              <w:pStyle w:val="TAL"/>
              <w:rPr>
                <w:rFonts w:cs="Arial"/>
                <w:szCs w:val="18"/>
              </w:rPr>
            </w:pPr>
          </w:p>
        </w:tc>
      </w:tr>
      <w:tr w:rsidR="00780D0E" w:rsidRPr="00B3056F" w14:paraId="5CFE6C69"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15D620DA" w14:textId="77777777" w:rsidR="00780D0E" w:rsidRPr="00B3056F" w:rsidRDefault="00780D0E" w:rsidP="00780D0E">
            <w:pPr>
              <w:pStyle w:val="TAL"/>
            </w:pPr>
            <w:r w:rsidRPr="00B3056F">
              <w:rPr>
                <w:rFonts w:hint="eastAsia"/>
              </w:rPr>
              <w:t>ServiceTypeUnrelatedClass</w:t>
            </w:r>
          </w:p>
        </w:tc>
        <w:tc>
          <w:tcPr>
            <w:tcW w:w="1556" w:type="dxa"/>
            <w:tcBorders>
              <w:top w:val="single" w:sz="4" w:space="0" w:color="auto"/>
              <w:left w:val="single" w:sz="4" w:space="0" w:color="auto"/>
              <w:bottom w:val="single" w:sz="4" w:space="0" w:color="auto"/>
              <w:right w:val="single" w:sz="4" w:space="0" w:color="auto"/>
            </w:tcBorders>
          </w:tcPr>
          <w:p w14:paraId="52B70EC8" w14:textId="77777777" w:rsidR="00780D0E" w:rsidRPr="00B3056F" w:rsidRDefault="00780D0E" w:rsidP="00780D0E">
            <w:pPr>
              <w:pStyle w:val="TAL"/>
            </w:pPr>
            <w:r w:rsidRPr="00B3056F">
              <w:t>6.1.6.2.66</w:t>
            </w:r>
          </w:p>
        </w:tc>
        <w:tc>
          <w:tcPr>
            <w:tcW w:w="4420" w:type="dxa"/>
            <w:tcBorders>
              <w:top w:val="single" w:sz="4" w:space="0" w:color="auto"/>
              <w:left w:val="single" w:sz="4" w:space="0" w:color="auto"/>
              <w:bottom w:val="single" w:sz="4" w:space="0" w:color="auto"/>
              <w:right w:val="single" w:sz="4" w:space="0" w:color="auto"/>
            </w:tcBorders>
          </w:tcPr>
          <w:p w14:paraId="53BEE25A" w14:textId="77777777" w:rsidR="00780D0E" w:rsidRPr="00B3056F" w:rsidRDefault="00780D0E" w:rsidP="00780D0E">
            <w:pPr>
              <w:pStyle w:val="TAL"/>
              <w:rPr>
                <w:rFonts w:cs="Arial"/>
                <w:szCs w:val="18"/>
              </w:rPr>
            </w:pPr>
          </w:p>
        </w:tc>
      </w:tr>
      <w:tr w:rsidR="00780D0E" w:rsidRPr="00B3056F" w14:paraId="19410C08"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35422E3C" w14:textId="7C33B739" w:rsidR="00780D0E" w:rsidRPr="00B3056F" w:rsidRDefault="00780D0E" w:rsidP="00780D0E">
            <w:pPr>
              <w:pStyle w:val="TAL"/>
            </w:pPr>
            <w:r>
              <w:lastRenderedPageBreak/>
              <w:t>UeId</w:t>
            </w:r>
          </w:p>
        </w:tc>
        <w:tc>
          <w:tcPr>
            <w:tcW w:w="1556" w:type="dxa"/>
            <w:tcBorders>
              <w:top w:val="single" w:sz="4" w:space="0" w:color="auto"/>
              <w:left w:val="single" w:sz="4" w:space="0" w:color="auto"/>
              <w:bottom w:val="single" w:sz="4" w:space="0" w:color="auto"/>
              <w:right w:val="single" w:sz="4" w:space="0" w:color="auto"/>
            </w:tcBorders>
          </w:tcPr>
          <w:p w14:paraId="46F4950E" w14:textId="6708F858" w:rsidR="00780D0E" w:rsidRPr="00B3056F" w:rsidRDefault="00780D0E" w:rsidP="00780D0E">
            <w:pPr>
              <w:pStyle w:val="TAL"/>
            </w:pPr>
            <w:r>
              <w:t>6.1.6.2.67</w:t>
            </w:r>
          </w:p>
        </w:tc>
        <w:tc>
          <w:tcPr>
            <w:tcW w:w="4420" w:type="dxa"/>
            <w:tcBorders>
              <w:top w:val="single" w:sz="4" w:space="0" w:color="auto"/>
              <w:left w:val="single" w:sz="4" w:space="0" w:color="auto"/>
              <w:bottom w:val="single" w:sz="4" w:space="0" w:color="auto"/>
              <w:right w:val="single" w:sz="4" w:space="0" w:color="auto"/>
            </w:tcBorders>
          </w:tcPr>
          <w:p w14:paraId="30070B16" w14:textId="77777777" w:rsidR="00780D0E" w:rsidRPr="00B3056F" w:rsidRDefault="00780D0E" w:rsidP="00780D0E">
            <w:pPr>
              <w:pStyle w:val="TAL"/>
              <w:rPr>
                <w:rFonts w:cs="Arial"/>
                <w:szCs w:val="18"/>
              </w:rPr>
            </w:pPr>
          </w:p>
        </w:tc>
      </w:tr>
      <w:tr w:rsidR="00780D0E" w:rsidRPr="00D67AB2" w14:paraId="3730B5D4"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04CE5CB" w14:textId="77777777" w:rsidR="00780D0E" w:rsidRDefault="00780D0E" w:rsidP="00780D0E">
            <w:pPr>
              <w:pStyle w:val="TAL"/>
            </w:pPr>
            <w:r>
              <w:t>Default</w:t>
            </w:r>
            <w:r>
              <w:rPr>
                <w:rFonts w:hint="eastAsia"/>
              </w:rPr>
              <w:t>UnrelatedClass</w:t>
            </w:r>
          </w:p>
        </w:tc>
        <w:tc>
          <w:tcPr>
            <w:tcW w:w="1556" w:type="dxa"/>
            <w:tcBorders>
              <w:top w:val="single" w:sz="4" w:space="0" w:color="auto"/>
              <w:left w:val="single" w:sz="4" w:space="0" w:color="auto"/>
              <w:bottom w:val="single" w:sz="4" w:space="0" w:color="auto"/>
              <w:right w:val="single" w:sz="4" w:space="0" w:color="auto"/>
            </w:tcBorders>
          </w:tcPr>
          <w:p w14:paraId="611866B3" w14:textId="77777777" w:rsidR="00780D0E" w:rsidRPr="000B71E3" w:rsidRDefault="00780D0E" w:rsidP="00780D0E">
            <w:pPr>
              <w:pStyle w:val="TAL"/>
            </w:pPr>
            <w:r w:rsidRPr="000B71E3">
              <w:t>6.1.6.</w:t>
            </w:r>
            <w:r>
              <w:t>2</w:t>
            </w:r>
            <w:r w:rsidRPr="000B71E3">
              <w:t>.</w:t>
            </w:r>
            <w:r>
              <w:t>68</w:t>
            </w:r>
          </w:p>
        </w:tc>
        <w:tc>
          <w:tcPr>
            <w:tcW w:w="4420" w:type="dxa"/>
            <w:tcBorders>
              <w:top w:val="single" w:sz="4" w:space="0" w:color="auto"/>
              <w:left w:val="single" w:sz="4" w:space="0" w:color="auto"/>
              <w:bottom w:val="single" w:sz="4" w:space="0" w:color="auto"/>
              <w:right w:val="single" w:sz="4" w:space="0" w:color="auto"/>
            </w:tcBorders>
          </w:tcPr>
          <w:p w14:paraId="0028C596" w14:textId="77777777" w:rsidR="00780D0E" w:rsidRPr="00D67AB2" w:rsidRDefault="00780D0E" w:rsidP="00780D0E">
            <w:pPr>
              <w:pStyle w:val="TAL"/>
              <w:rPr>
                <w:rFonts w:cs="Arial"/>
                <w:szCs w:val="18"/>
              </w:rPr>
            </w:pPr>
          </w:p>
        </w:tc>
      </w:tr>
      <w:tr w:rsidR="00780D0E" w:rsidRPr="00B3056F" w14:paraId="731EC74E"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2BC518B" w14:textId="77777777" w:rsidR="00780D0E" w:rsidRPr="00B3056F" w:rsidRDefault="00780D0E" w:rsidP="00780D0E">
            <w:pPr>
              <w:pStyle w:val="TAL"/>
            </w:pPr>
            <w:r>
              <w:t>UeContextInA</w:t>
            </w:r>
            <w:r w:rsidRPr="00B4466A">
              <w:t>mfData</w:t>
            </w:r>
          </w:p>
        </w:tc>
        <w:tc>
          <w:tcPr>
            <w:tcW w:w="1556" w:type="dxa"/>
            <w:tcBorders>
              <w:top w:val="single" w:sz="4" w:space="0" w:color="auto"/>
              <w:left w:val="single" w:sz="4" w:space="0" w:color="auto"/>
              <w:bottom w:val="single" w:sz="4" w:space="0" w:color="auto"/>
              <w:right w:val="single" w:sz="4" w:space="0" w:color="auto"/>
            </w:tcBorders>
          </w:tcPr>
          <w:p w14:paraId="6D912D51" w14:textId="77777777" w:rsidR="00780D0E" w:rsidRPr="00B3056F" w:rsidRDefault="00780D0E" w:rsidP="00780D0E">
            <w:pPr>
              <w:pStyle w:val="TAL"/>
            </w:pPr>
            <w:r w:rsidRPr="00B3056F">
              <w:t>6.1.6.</w:t>
            </w:r>
            <w:r>
              <w:rPr>
                <w:rFonts w:hint="eastAsia"/>
              </w:rPr>
              <w:t>2</w:t>
            </w:r>
            <w:r w:rsidRPr="00B3056F">
              <w:t>.</w:t>
            </w:r>
            <w:r>
              <w:t>70</w:t>
            </w:r>
          </w:p>
        </w:tc>
        <w:tc>
          <w:tcPr>
            <w:tcW w:w="4420" w:type="dxa"/>
            <w:tcBorders>
              <w:top w:val="single" w:sz="4" w:space="0" w:color="auto"/>
              <w:left w:val="single" w:sz="4" w:space="0" w:color="auto"/>
              <w:bottom w:val="single" w:sz="4" w:space="0" w:color="auto"/>
              <w:right w:val="single" w:sz="4" w:space="0" w:color="auto"/>
            </w:tcBorders>
          </w:tcPr>
          <w:p w14:paraId="758464DF" w14:textId="77777777" w:rsidR="00780D0E" w:rsidRPr="00B3056F" w:rsidRDefault="00780D0E" w:rsidP="00780D0E">
            <w:pPr>
              <w:pStyle w:val="TAL"/>
              <w:rPr>
                <w:rFonts w:cs="Arial"/>
                <w:szCs w:val="18"/>
              </w:rPr>
            </w:pPr>
          </w:p>
        </w:tc>
      </w:tr>
      <w:tr w:rsidR="00780D0E" w14:paraId="632E016A"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7ED0E4C2" w14:textId="77777777" w:rsidR="00780D0E" w:rsidRDefault="00780D0E" w:rsidP="00780D0E">
            <w:pPr>
              <w:pStyle w:val="TAL"/>
            </w:pPr>
            <w:r>
              <w:rPr>
                <w:rFonts w:hint="eastAsia"/>
              </w:rPr>
              <w:t>V</w:t>
            </w:r>
            <w:r>
              <w:t>2xSubscriptionData</w:t>
            </w:r>
          </w:p>
        </w:tc>
        <w:tc>
          <w:tcPr>
            <w:tcW w:w="1556" w:type="dxa"/>
            <w:tcBorders>
              <w:top w:val="single" w:sz="4" w:space="0" w:color="auto"/>
              <w:left w:val="single" w:sz="4" w:space="0" w:color="auto"/>
              <w:bottom w:val="single" w:sz="4" w:space="0" w:color="auto"/>
              <w:right w:val="single" w:sz="4" w:space="0" w:color="auto"/>
            </w:tcBorders>
          </w:tcPr>
          <w:p w14:paraId="2EE4D632" w14:textId="738A3F5C" w:rsidR="00780D0E" w:rsidRDefault="00780D0E" w:rsidP="00780D0E">
            <w:pPr>
              <w:pStyle w:val="TAL"/>
            </w:pPr>
            <w:r>
              <w:t>6.1.6.2.71</w:t>
            </w:r>
          </w:p>
        </w:tc>
        <w:tc>
          <w:tcPr>
            <w:tcW w:w="4420" w:type="dxa"/>
            <w:tcBorders>
              <w:top w:val="single" w:sz="4" w:space="0" w:color="auto"/>
              <w:left w:val="single" w:sz="4" w:space="0" w:color="auto"/>
              <w:bottom w:val="single" w:sz="4" w:space="0" w:color="auto"/>
              <w:right w:val="single" w:sz="4" w:space="0" w:color="auto"/>
            </w:tcBorders>
          </w:tcPr>
          <w:p w14:paraId="1BFA0F69" w14:textId="77777777" w:rsidR="00780D0E" w:rsidRDefault="00780D0E" w:rsidP="00780D0E">
            <w:pPr>
              <w:pStyle w:val="TAL"/>
              <w:rPr>
                <w:rFonts w:cs="Arial"/>
                <w:szCs w:val="18"/>
              </w:rPr>
            </w:pPr>
            <w:r>
              <w:rPr>
                <w:rFonts w:cs="Arial" w:hint="eastAsia"/>
                <w:szCs w:val="18"/>
              </w:rPr>
              <w:t>V</w:t>
            </w:r>
            <w:r>
              <w:rPr>
                <w:rFonts w:cs="Arial"/>
                <w:szCs w:val="18"/>
              </w:rPr>
              <w:t>2X Subscription Data</w:t>
            </w:r>
          </w:p>
        </w:tc>
      </w:tr>
      <w:tr w:rsidR="00780D0E" w14:paraId="10E99589"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0238A9A" w14:textId="366462C4" w:rsidR="00780D0E" w:rsidRDefault="00780D0E" w:rsidP="00780D0E">
            <w:pPr>
              <w:pStyle w:val="TAL"/>
            </w:pPr>
            <w:r>
              <w:t>LcsBroadcastAssistanceTypesData</w:t>
            </w:r>
          </w:p>
        </w:tc>
        <w:tc>
          <w:tcPr>
            <w:tcW w:w="1556" w:type="dxa"/>
            <w:tcBorders>
              <w:top w:val="single" w:sz="4" w:space="0" w:color="auto"/>
              <w:left w:val="single" w:sz="4" w:space="0" w:color="auto"/>
              <w:bottom w:val="single" w:sz="4" w:space="0" w:color="auto"/>
              <w:right w:val="single" w:sz="4" w:space="0" w:color="auto"/>
            </w:tcBorders>
          </w:tcPr>
          <w:p w14:paraId="2E890DD6" w14:textId="442DD7B0" w:rsidR="00780D0E" w:rsidRDefault="00780D0E" w:rsidP="00780D0E">
            <w:pPr>
              <w:pStyle w:val="TAL"/>
            </w:pPr>
            <w:r w:rsidRPr="00E525A8">
              <w:t>6.1.6.</w:t>
            </w:r>
            <w:r>
              <w:t>2</w:t>
            </w:r>
            <w:r w:rsidRPr="00E525A8">
              <w:t>.</w:t>
            </w:r>
            <w:r>
              <w:t>72</w:t>
            </w:r>
          </w:p>
        </w:tc>
        <w:tc>
          <w:tcPr>
            <w:tcW w:w="4420" w:type="dxa"/>
            <w:tcBorders>
              <w:top w:val="single" w:sz="4" w:space="0" w:color="auto"/>
              <w:left w:val="single" w:sz="4" w:space="0" w:color="auto"/>
              <w:bottom w:val="single" w:sz="4" w:space="0" w:color="auto"/>
              <w:right w:val="single" w:sz="4" w:space="0" w:color="auto"/>
            </w:tcBorders>
          </w:tcPr>
          <w:p w14:paraId="5AE4A70D" w14:textId="2DB856A7" w:rsidR="00780D0E" w:rsidRDefault="00780D0E" w:rsidP="00780D0E">
            <w:pPr>
              <w:pStyle w:val="TAL"/>
              <w:rPr>
                <w:rFonts w:cs="Arial"/>
                <w:szCs w:val="18"/>
              </w:rPr>
            </w:pPr>
            <w:bookmarkStart w:id="1897" w:name="_Hlk40710916"/>
            <w:r>
              <w:rPr>
                <w:rFonts w:cs="Arial"/>
                <w:szCs w:val="18"/>
              </w:rPr>
              <w:t xml:space="preserve">LCS </w:t>
            </w:r>
            <w:r w:rsidRPr="00E525A8">
              <w:rPr>
                <w:rFonts w:cs="Arial"/>
                <w:szCs w:val="18"/>
              </w:rPr>
              <w:t>Broadcast Assistance Data Types</w:t>
            </w:r>
            <w:bookmarkEnd w:id="1897"/>
          </w:p>
        </w:tc>
      </w:tr>
      <w:tr w:rsidR="00780D0E" w14:paraId="1D5480E1"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F4131D4" w14:textId="13E104BC" w:rsidR="00780D0E" w:rsidRDefault="00780D0E" w:rsidP="00780D0E">
            <w:pPr>
              <w:pStyle w:val="TAL"/>
            </w:pPr>
            <w:r w:rsidRPr="00FC2A1F">
              <w:t>DatasetNames</w:t>
            </w:r>
          </w:p>
        </w:tc>
        <w:tc>
          <w:tcPr>
            <w:tcW w:w="1556" w:type="dxa"/>
            <w:tcBorders>
              <w:top w:val="single" w:sz="4" w:space="0" w:color="auto"/>
              <w:left w:val="single" w:sz="4" w:space="0" w:color="auto"/>
              <w:bottom w:val="single" w:sz="4" w:space="0" w:color="auto"/>
              <w:right w:val="single" w:sz="4" w:space="0" w:color="auto"/>
            </w:tcBorders>
          </w:tcPr>
          <w:p w14:paraId="13217C44" w14:textId="3A7F5F63" w:rsidR="00780D0E" w:rsidRDefault="00780D0E" w:rsidP="00780D0E">
            <w:pPr>
              <w:pStyle w:val="TAL"/>
            </w:pPr>
            <w:r w:rsidRPr="00E525A8">
              <w:t>6.1.6.</w:t>
            </w:r>
            <w:r>
              <w:t>2</w:t>
            </w:r>
            <w:r w:rsidRPr="00E525A8">
              <w:t>.</w:t>
            </w:r>
            <w:r>
              <w:t>73</w:t>
            </w:r>
          </w:p>
        </w:tc>
        <w:tc>
          <w:tcPr>
            <w:tcW w:w="4420" w:type="dxa"/>
            <w:tcBorders>
              <w:top w:val="single" w:sz="4" w:space="0" w:color="auto"/>
              <w:left w:val="single" w:sz="4" w:space="0" w:color="auto"/>
              <w:bottom w:val="single" w:sz="4" w:space="0" w:color="auto"/>
              <w:right w:val="single" w:sz="4" w:space="0" w:color="auto"/>
            </w:tcBorders>
          </w:tcPr>
          <w:p w14:paraId="06A905E9" w14:textId="437B308E" w:rsidR="00780D0E" w:rsidRDefault="00780D0E" w:rsidP="00780D0E">
            <w:pPr>
              <w:pStyle w:val="TAL"/>
              <w:rPr>
                <w:rFonts w:cs="Arial"/>
                <w:szCs w:val="18"/>
              </w:rPr>
            </w:pPr>
            <w:r>
              <w:rPr>
                <w:rFonts w:cs="Arial"/>
                <w:szCs w:val="18"/>
              </w:rPr>
              <w:t>Data Set Names</w:t>
            </w:r>
          </w:p>
        </w:tc>
      </w:tr>
      <w:tr w:rsidR="00780D0E" w14:paraId="35C31D96"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4192C3A" w14:textId="68029E63" w:rsidR="00780D0E" w:rsidRDefault="00780D0E" w:rsidP="00780D0E">
            <w:pPr>
              <w:pStyle w:val="TAL"/>
            </w:pPr>
            <w:r>
              <w:t>PlmnRestriction</w:t>
            </w:r>
          </w:p>
        </w:tc>
        <w:tc>
          <w:tcPr>
            <w:tcW w:w="1556" w:type="dxa"/>
            <w:tcBorders>
              <w:top w:val="single" w:sz="4" w:space="0" w:color="auto"/>
              <w:left w:val="single" w:sz="4" w:space="0" w:color="auto"/>
              <w:bottom w:val="single" w:sz="4" w:space="0" w:color="auto"/>
              <w:right w:val="single" w:sz="4" w:space="0" w:color="auto"/>
            </w:tcBorders>
          </w:tcPr>
          <w:p w14:paraId="34C299B8" w14:textId="47831DE5" w:rsidR="00780D0E" w:rsidRDefault="00780D0E" w:rsidP="00780D0E">
            <w:pPr>
              <w:pStyle w:val="TAL"/>
            </w:pPr>
            <w:r>
              <w:t>6.1.6.2.74</w:t>
            </w:r>
          </w:p>
        </w:tc>
        <w:tc>
          <w:tcPr>
            <w:tcW w:w="4420" w:type="dxa"/>
            <w:tcBorders>
              <w:top w:val="single" w:sz="4" w:space="0" w:color="auto"/>
              <w:left w:val="single" w:sz="4" w:space="0" w:color="auto"/>
              <w:bottom w:val="single" w:sz="4" w:space="0" w:color="auto"/>
              <w:right w:val="single" w:sz="4" w:space="0" w:color="auto"/>
            </w:tcBorders>
          </w:tcPr>
          <w:p w14:paraId="288FF552" w14:textId="77777777" w:rsidR="00780D0E" w:rsidRDefault="00780D0E" w:rsidP="00780D0E">
            <w:pPr>
              <w:pStyle w:val="TAL"/>
              <w:rPr>
                <w:rFonts w:cs="Arial"/>
                <w:szCs w:val="18"/>
              </w:rPr>
            </w:pPr>
          </w:p>
        </w:tc>
      </w:tr>
      <w:tr w:rsidR="00780D0E" w14:paraId="3D769D69"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105FC74B" w14:textId="57DDE3B5" w:rsidR="00780D0E" w:rsidRDefault="00780D0E" w:rsidP="00780D0E">
            <w:pPr>
              <w:pStyle w:val="TAL"/>
            </w:pPr>
            <w:r w:rsidRPr="00B3056F">
              <w:t>DefaultDnnIndicator</w:t>
            </w:r>
          </w:p>
        </w:tc>
        <w:tc>
          <w:tcPr>
            <w:tcW w:w="1556" w:type="dxa"/>
            <w:tcBorders>
              <w:top w:val="single" w:sz="4" w:space="0" w:color="auto"/>
              <w:left w:val="single" w:sz="4" w:space="0" w:color="auto"/>
              <w:bottom w:val="single" w:sz="4" w:space="0" w:color="auto"/>
              <w:right w:val="single" w:sz="4" w:space="0" w:color="auto"/>
            </w:tcBorders>
          </w:tcPr>
          <w:p w14:paraId="456D3979" w14:textId="767581C0"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A42BDC3" w14:textId="77777777" w:rsidR="00780D0E" w:rsidRDefault="00780D0E" w:rsidP="00780D0E">
            <w:pPr>
              <w:pStyle w:val="TAL"/>
              <w:rPr>
                <w:rFonts w:cs="Arial"/>
                <w:szCs w:val="18"/>
              </w:rPr>
            </w:pPr>
          </w:p>
        </w:tc>
      </w:tr>
      <w:tr w:rsidR="00780D0E" w14:paraId="3F375FA2"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3E194689" w14:textId="14FF8B47" w:rsidR="00780D0E" w:rsidRDefault="00780D0E" w:rsidP="00780D0E">
            <w:pPr>
              <w:pStyle w:val="TAL"/>
            </w:pPr>
            <w:r w:rsidRPr="00B3056F">
              <w:t>LboRoamingAllowed</w:t>
            </w:r>
          </w:p>
        </w:tc>
        <w:tc>
          <w:tcPr>
            <w:tcW w:w="1556" w:type="dxa"/>
            <w:tcBorders>
              <w:top w:val="single" w:sz="4" w:space="0" w:color="auto"/>
              <w:left w:val="single" w:sz="4" w:space="0" w:color="auto"/>
              <w:bottom w:val="single" w:sz="4" w:space="0" w:color="auto"/>
              <w:right w:val="single" w:sz="4" w:space="0" w:color="auto"/>
            </w:tcBorders>
          </w:tcPr>
          <w:p w14:paraId="6AB3C3C5" w14:textId="2A8EE542"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D6A39C8" w14:textId="77777777" w:rsidR="00780D0E" w:rsidRDefault="00780D0E" w:rsidP="00780D0E">
            <w:pPr>
              <w:pStyle w:val="TAL"/>
              <w:rPr>
                <w:rFonts w:cs="Arial"/>
                <w:szCs w:val="18"/>
              </w:rPr>
            </w:pPr>
          </w:p>
        </w:tc>
      </w:tr>
      <w:tr w:rsidR="00780D0E" w14:paraId="4763CEF7"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543B66FF" w14:textId="46FDCCDF" w:rsidR="00780D0E" w:rsidRDefault="00780D0E" w:rsidP="00780D0E">
            <w:pPr>
              <w:pStyle w:val="TAL"/>
            </w:pPr>
            <w:r w:rsidRPr="00B3056F">
              <w:t>UeUsageType</w:t>
            </w:r>
          </w:p>
        </w:tc>
        <w:tc>
          <w:tcPr>
            <w:tcW w:w="1556" w:type="dxa"/>
            <w:tcBorders>
              <w:top w:val="single" w:sz="4" w:space="0" w:color="auto"/>
              <w:left w:val="single" w:sz="4" w:space="0" w:color="auto"/>
              <w:bottom w:val="single" w:sz="4" w:space="0" w:color="auto"/>
              <w:right w:val="single" w:sz="4" w:space="0" w:color="auto"/>
            </w:tcBorders>
          </w:tcPr>
          <w:p w14:paraId="05EB267F" w14:textId="11A9742F"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9309228" w14:textId="77777777" w:rsidR="00780D0E" w:rsidRDefault="00780D0E" w:rsidP="00780D0E">
            <w:pPr>
              <w:pStyle w:val="TAL"/>
              <w:rPr>
                <w:rFonts w:cs="Arial"/>
                <w:szCs w:val="18"/>
              </w:rPr>
            </w:pPr>
          </w:p>
        </w:tc>
      </w:tr>
      <w:tr w:rsidR="00780D0E" w14:paraId="37F905E2"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4B92B80" w14:textId="2CDAFB81" w:rsidR="00780D0E" w:rsidRDefault="00780D0E" w:rsidP="00780D0E">
            <w:pPr>
              <w:pStyle w:val="TAL"/>
            </w:pPr>
            <w:r w:rsidRPr="00B3056F">
              <w:t>MpsPriorityIndicator</w:t>
            </w:r>
          </w:p>
        </w:tc>
        <w:tc>
          <w:tcPr>
            <w:tcW w:w="1556" w:type="dxa"/>
            <w:tcBorders>
              <w:top w:val="single" w:sz="4" w:space="0" w:color="auto"/>
              <w:left w:val="single" w:sz="4" w:space="0" w:color="auto"/>
              <w:bottom w:val="single" w:sz="4" w:space="0" w:color="auto"/>
              <w:right w:val="single" w:sz="4" w:space="0" w:color="auto"/>
            </w:tcBorders>
          </w:tcPr>
          <w:p w14:paraId="2EC6BB6C" w14:textId="67EF41D4"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910E39F" w14:textId="77777777" w:rsidR="00780D0E" w:rsidRDefault="00780D0E" w:rsidP="00780D0E">
            <w:pPr>
              <w:pStyle w:val="TAL"/>
              <w:rPr>
                <w:rFonts w:cs="Arial"/>
                <w:szCs w:val="18"/>
              </w:rPr>
            </w:pPr>
          </w:p>
        </w:tc>
      </w:tr>
      <w:tr w:rsidR="00780D0E" w14:paraId="2C438960"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0A05EE8" w14:textId="60BD442C" w:rsidR="00780D0E" w:rsidRDefault="00780D0E" w:rsidP="00780D0E">
            <w:pPr>
              <w:pStyle w:val="TAL"/>
            </w:pPr>
            <w:r w:rsidRPr="00B3056F">
              <w:t>McsPriorityIndicator</w:t>
            </w:r>
          </w:p>
        </w:tc>
        <w:tc>
          <w:tcPr>
            <w:tcW w:w="1556" w:type="dxa"/>
            <w:tcBorders>
              <w:top w:val="single" w:sz="4" w:space="0" w:color="auto"/>
              <w:left w:val="single" w:sz="4" w:space="0" w:color="auto"/>
              <w:bottom w:val="single" w:sz="4" w:space="0" w:color="auto"/>
              <w:right w:val="single" w:sz="4" w:space="0" w:color="auto"/>
            </w:tcBorders>
          </w:tcPr>
          <w:p w14:paraId="6365AEC4" w14:textId="57ED23E0"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4EEE6FCA" w14:textId="77777777" w:rsidR="00780D0E" w:rsidRDefault="00780D0E" w:rsidP="00780D0E">
            <w:pPr>
              <w:pStyle w:val="TAL"/>
              <w:rPr>
                <w:rFonts w:cs="Arial"/>
                <w:szCs w:val="18"/>
              </w:rPr>
            </w:pPr>
          </w:p>
        </w:tc>
      </w:tr>
      <w:tr w:rsidR="00780D0E" w14:paraId="49BF0B96"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5FCB3DEA" w14:textId="3F8624B0" w:rsidR="00780D0E" w:rsidRDefault="00780D0E" w:rsidP="00780D0E">
            <w:pPr>
              <w:pStyle w:val="TAL"/>
            </w:pPr>
            <w:r w:rsidRPr="00B3056F">
              <w:t>3GppChargingCharacteristics</w:t>
            </w:r>
          </w:p>
        </w:tc>
        <w:tc>
          <w:tcPr>
            <w:tcW w:w="1556" w:type="dxa"/>
            <w:tcBorders>
              <w:top w:val="single" w:sz="4" w:space="0" w:color="auto"/>
              <w:left w:val="single" w:sz="4" w:space="0" w:color="auto"/>
              <w:bottom w:val="single" w:sz="4" w:space="0" w:color="auto"/>
              <w:right w:val="single" w:sz="4" w:space="0" w:color="auto"/>
            </w:tcBorders>
          </w:tcPr>
          <w:p w14:paraId="13131D37" w14:textId="183A4563" w:rsidR="00780D0E" w:rsidRDefault="00780D0E" w:rsidP="00780D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5F548D56" w14:textId="0E84AB74" w:rsidR="00780D0E" w:rsidRDefault="00780D0E" w:rsidP="00780D0E">
            <w:pPr>
              <w:pStyle w:val="TAL"/>
              <w:rPr>
                <w:rFonts w:cs="Arial"/>
                <w:szCs w:val="18"/>
              </w:rPr>
            </w:pPr>
            <w:r w:rsidRPr="00B3056F">
              <w:rPr>
                <w:rFonts w:cs="Arial"/>
                <w:szCs w:val="18"/>
              </w:rPr>
              <w:t>3GPP Charging Characteristics</w:t>
            </w:r>
          </w:p>
        </w:tc>
      </w:tr>
      <w:tr w:rsidR="00780D0E" w14:paraId="70200DC0"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5DD08003" w14:textId="12B2355E" w:rsidR="00780D0E" w:rsidRDefault="00780D0E" w:rsidP="00780D0E">
            <w:pPr>
              <w:pStyle w:val="TAL"/>
            </w:pPr>
            <w:r w:rsidRPr="00B3056F">
              <w:t>DlPacketCount</w:t>
            </w:r>
          </w:p>
        </w:tc>
        <w:tc>
          <w:tcPr>
            <w:tcW w:w="1556" w:type="dxa"/>
            <w:tcBorders>
              <w:top w:val="single" w:sz="4" w:space="0" w:color="auto"/>
              <w:left w:val="single" w:sz="4" w:space="0" w:color="auto"/>
              <w:bottom w:val="single" w:sz="4" w:space="0" w:color="auto"/>
              <w:right w:val="single" w:sz="4" w:space="0" w:color="auto"/>
            </w:tcBorders>
          </w:tcPr>
          <w:p w14:paraId="22CBE01D" w14:textId="59B621C7"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02617708" w14:textId="77777777" w:rsidR="00780D0E" w:rsidRDefault="00780D0E" w:rsidP="00780D0E">
            <w:pPr>
              <w:pStyle w:val="TAL"/>
              <w:rPr>
                <w:rFonts w:cs="Arial"/>
                <w:szCs w:val="18"/>
              </w:rPr>
            </w:pPr>
          </w:p>
        </w:tc>
      </w:tr>
      <w:tr w:rsidR="00780D0E" w14:paraId="22DDADC7"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958F95B" w14:textId="3B3AA5D6" w:rsidR="00780D0E" w:rsidRDefault="00780D0E" w:rsidP="00780D0E">
            <w:pPr>
              <w:pStyle w:val="TAL"/>
            </w:pPr>
            <w:r w:rsidRPr="00B3056F">
              <w:t>MicoAllowed</w:t>
            </w:r>
          </w:p>
        </w:tc>
        <w:tc>
          <w:tcPr>
            <w:tcW w:w="1556" w:type="dxa"/>
            <w:tcBorders>
              <w:top w:val="single" w:sz="4" w:space="0" w:color="auto"/>
              <w:left w:val="single" w:sz="4" w:space="0" w:color="auto"/>
              <w:bottom w:val="single" w:sz="4" w:space="0" w:color="auto"/>
              <w:right w:val="single" w:sz="4" w:space="0" w:color="auto"/>
            </w:tcBorders>
          </w:tcPr>
          <w:p w14:paraId="3562D9B2" w14:textId="53F8D4B6"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2C466000" w14:textId="77777777" w:rsidR="00780D0E" w:rsidRDefault="00780D0E" w:rsidP="00780D0E">
            <w:pPr>
              <w:pStyle w:val="TAL"/>
              <w:rPr>
                <w:rFonts w:cs="Arial"/>
                <w:szCs w:val="18"/>
              </w:rPr>
            </w:pPr>
          </w:p>
        </w:tc>
      </w:tr>
      <w:tr w:rsidR="00780D0E" w14:paraId="5B69938F"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377B917C" w14:textId="0C053F62" w:rsidR="00780D0E" w:rsidRDefault="00780D0E" w:rsidP="00780D0E">
            <w:pPr>
              <w:pStyle w:val="TAL"/>
            </w:pPr>
            <w:r w:rsidRPr="00B3056F">
              <w:t>SmsSubscribed</w:t>
            </w:r>
          </w:p>
        </w:tc>
        <w:tc>
          <w:tcPr>
            <w:tcW w:w="1556" w:type="dxa"/>
            <w:tcBorders>
              <w:top w:val="single" w:sz="4" w:space="0" w:color="auto"/>
              <w:left w:val="single" w:sz="4" w:space="0" w:color="auto"/>
              <w:bottom w:val="single" w:sz="4" w:space="0" w:color="auto"/>
              <w:right w:val="single" w:sz="4" w:space="0" w:color="auto"/>
            </w:tcBorders>
          </w:tcPr>
          <w:p w14:paraId="1A89210F" w14:textId="405D5058"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9C5FC37" w14:textId="77777777" w:rsidR="00780D0E" w:rsidRDefault="00780D0E" w:rsidP="00780D0E">
            <w:pPr>
              <w:pStyle w:val="TAL"/>
              <w:rPr>
                <w:rFonts w:cs="Arial"/>
                <w:szCs w:val="18"/>
              </w:rPr>
            </w:pPr>
          </w:p>
        </w:tc>
      </w:tr>
      <w:tr w:rsidR="00780D0E" w14:paraId="3318C149"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C29349F" w14:textId="56E00D38" w:rsidR="00780D0E" w:rsidRDefault="00780D0E" w:rsidP="00780D0E">
            <w:pPr>
              <w:pStyle w:val="TAL"/>
            </w:pPr>
            <w:r w:rsidRPr="00B3056F">
              <w:t>SharedDataId</w:t>
            </w:r>
          </w:p>
        </w:tc>
        <w:tc>
          <w:tcPr>
            <w:tcW w:w="1556" w:type="dxa"/>
            <w:tcBorders>
              <w:top w:val="single" w:sz="4" w:space="0" w:color="auto"/>
              <w:left w:val="single" w:sz="4" w:space="0" w:color="auto"/>
              <w:bottom w:val="single" w:sz="4" w:space="0" w:color="auto"/>
              <w:right w:val="single" w:sz="4" w:space="0" w:color="auto"/>
            </w:tcBorders>
          </w:tcPr>
          <w:p w14:paraId="03D4B618" w14:textId="6C680198"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25A73CA" w14:textId="77777777" w:rsidR="00780D0E" w:rsidRDefault="00780D0E" w:rsidP="00780D0E">
            <w:pPr>
              <w:pStyle w:val="TAL"/>
              <w:rPr>
                <w:rFonts w:cs="Arial"/>
                <w:szCs w:val="18"/>
              </w:rPr>
            </w:pPr>
          </w:p>
        </w:tc>
      </w:tr>
      <w:tr w:rsidR="00780D0E" w14:paraId="06D10B90"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0FF8980" w14:textId="6D1225C4" w:rsidR="00780D0E" w:rsidRDefault="00780D0E" w:rsidP="00780D0E">
            <w:pPr>
              <w:pStyle w:val="TAL"/>
            </w:pPr>
            <w:r w:rsidRPr="00B3056F">
              <w:t>IwkEpsInd</w:t>
            </w:r>
          </w:p>
        </w:tc>
        <w:tc>
          <w:tcPr>
            <w:tcW w:w="1556" w:type="dxa"/>
            <w:tcBorders>
              <w:top w:val="single" w:sz="4" w:space="0" w:color="auto"/>
              <w:left w:val="single" w:sz="4" w:space="0" w:color="auto"/>
              <w:bottom w:val="single" w:sz="4" w:space="0" w:color="auto"/>
              <w:right w:val="single" w:sz="4" w:space="0" w:color="auto"/>
            </w:tcBorders>
          </w:tcPr>
          <w:p w14:paraId="464AEB3C" w14:textId="6C3FD2A7" w:rsidR="00780D0E" w:rsidRDefault="00780D0E" w:rsidP="00780D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432F40AD" w14:textId="678133A5" w:rsidR="00780D0E" w:rsidRDefault="00780D0E" w:rsidP="00780D0E">
            <w:pPr>
              <w:pStyle w:val="TAL"/>
              <w:rPr>
                <w:rFonts w:cs="Arial"/>
                <w:szCs w:val="18"/>
              </w:rPr>
            </w:pPr>
            <w:r w:rsidRPr="00B3056F">
              <w:rPr>
                <w:rFonts w:cs="Arial"/>
                <w:szCs w:val="18"/>
              </w:rPr>
              <w:t>Interworking with EPS Indication</w:t>
            </w:r>
          </w:p>
        </w:tc>
      </w:tr>
      <w:tr w:rsidR="00780D0E" w14:paraId="126D4E95"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1E50203A" w14:textId="62A73F32" w:rsidR="00780D0E" w:rsidRDefault="00780D0E" w:rsidP="00780D0E">
            <w:pPr>
              <w:pStyle w:val="TAL"/>
            </w:pPr>
            <w:r w:rsidRPr="00B3056F">
              <w:t>SecuredPacket</w:t>
            </w:r>
          </w:p>
        </w:tc>
        <w:tc>
          <w:tcPr>
            <w:tcW w:w="1556" w:type="dxa"/>
            <w:tcBorders>
              <w:top w:val="single" w:sz="4" w:space="0" w:color="auto"/>
              <w:left w:val="single" w:sz="4" w:space="0" w:color="auto"/>
              <w:bottom w:val="single" w:sz="4" w:space="0" w:color="auto"/>
              <w:right w:val="single" w:sz="4" w:space="0" w:color="auto"/>
            </w:tcBorders>
          </w:tcPr>
          <w:p w14:paraId="02F104B3" w14:textId="45303D7A"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34E0045" w14:textId="77777777" w:rsidR="00780D0E" w:rsidRDefault="00780D0E" w:rsidP="00780D0E">
            <w:pPr>
              <w:pStyle w:val="TAL"/>
              <w:rPr>
                <w:rFonts w:cs="Arial"/>
                <w:szCs w:val="18"/>
              </w:rPr>
            </w:pPr>
          </w:p>
        </w:tc>
      </w:tr>
      <w:tr w:rsidR="00780D0E" w14:paraId="242798D0"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3C7F8B0B" w14:textId="66B342C4" w:rsidR="00780D0E" w:rsidRDefault="00780D0E" w:rsidP="00780D0E">
            <w:pPr>
              <w:pStyle w:val="TAL"/>
            </w:pPr>
            <w:r w:rsidRPr="00B3056F">
              <w:rPr>
                <w:rFonts w:hint="eastAsia"/>
              </w:rPr>
              <w:t>UpuReg</w:t>
            </w:r>
            <w:r w:rsidRPr="00B3056F">
              <w:t>Ind</w:t>
            </w:r>
          </w:p>
        </w:tc>
        <w:tc>
          <w:tcPr>
            <w:tcW w:w="1556" w:type="dxa"/>
            <w:tcBorders>
              <w:top w:val="single" w:sz="4" w:space="0" w:color="auto"/>
              <w:left w:val="single" w:sz="4" w:space="0" w:color="auto"/>
              <w:bottom w:val="single" w:sz="4" w:space="0" w:color="auto"/>
              <w:right w:val="single" w:sz="4" w:space="0" w:color="auto"/>
            </w:tcBorders>
          </w:tcPr>
          <w:p w14:paraId="0405ED15" w14:textId="0615440E"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7264E810" w14:textId="77777777" w:rsidR="00780D0E" w:rsidRDefault="00780D0E" w:rsidP="00780D0E">
            <w:pPr>
              <w:pStyle w:val="TAL"/>
              <w:rPr>
                <w:rFonts w:cs="Arial"/>
                <w:szCs w:val="18"/>
              </w:rPr>
            </w:pPr>
          </w:p>
        </w:tc>
      </w:tr>
      <w:tr w:rsidR="00780D0E" w14:paraId="22A1513B"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256065D" w14:textId="78E0814F" w:rsidR="00780D0E" w:rsidRDefault="00780D0E" w:rsidP="00780D0E">
            <w:pPr>
              <w:pStyle w:val="TAL"/>
            </w:pPr>
            <w:r w:rsidRPr="00B3056F">
              <w:t>ExtGroupId</w:t>
            </w:r>
          </w:p>
        </w:tc>
        <w:tc>
          <w:tcPr>
            <w:tcW w:w="1556" w:type="dxa"/>
            <w:tcBorders>
              <w:top w:val="single" w:sz="4" w:space="0" w:color="auto"/>
              <w:left w:val="single" w:sz="4" w:space="0" w:color="auto"/>
              <w:bottom w:val="single" w:sz="4" w:space="0" w:color="auto"/>
              <w:right w:val="single" w:sz="4" w:space="0" w:color="auto"/>
            </w:tcBorders>
          </w:tcPr>
          <w:p w14:paraId="393ECB44" w14:textId="57CDA4B1" w:rsidR="00780D0E" w:rsidRDefault="00780D0E" w:rsidP="00780D0E">
            <w:pPr>
              <w:pStyle w:val="TAL"/>
            </w:pPr>
            <w:r w:rsidRPr="00B3056F">
              <w:t>6.1.6.3.2</w:t>
            </w:r>
          </w:p>
        </w:tc>
        <w:tc>
          <w:tcPr>
            <w:tcW w:w="4420" w:type="dxa"/>
            <w:tcBorders>
              <w:top w:val="single" w:sz="4" w:space="0" w:color="auto"/>
              <w:left w:val="single" w:sz="4" w:space="0" w:color="auto"/>
              <w:bottom w:val="single" w:sz="4" w:space="0" w:color="auto"/>
              <w:right w:val="single" w:sz="4" w:space="0" w:color="auto"/>
            </w:tcBorders>
          </w:tcPr>
          <w:p w14:paraId="3908D35C" w14:textId="77777777" w:rsidR="00780D0E" w:rsidRDefault="00780D0E" w:rsidP="00780D0E">
            <w:pPr>
              <w:pStyle w:val="TAL"/>
              <w:rPr>
                <w:rFonts w:cs="Arial"/>
                <w:szCs w:val="18"/>
              </w:rPr>
            </w:pPr>
          </w:p>
        </w:tc>
      </w:tr>
      <w:tr w:rsidR="00780D0E" w14:paraId="75BD228A"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142D7BC3" w14:textId="0733F0D9" w:rsidR="00780D0E" w:rsidRDefault="00780D0E" w:rsidP="00780D0E">
            <w:pPr>
              <w:pStyle w:val="TAL"/>
            </w:pPr>
            <w:r w:rsidRPr="00B3056F">
              <w:t>NbIoTUePriority</w:t>
            </w:r>
          </w:p>
        </w:tc>
        <w:tc>
          <w:tcPr>
            <w:tcW w:w="1556" w:type="dxa"/>
            <w:tcBorders>
              <w:top w:val="single" w:sz="4" w:space="0" w:color="auto"/>
              <w:left w:val="single" w:sz="4" w:space="0" w:color="auto"/>
              <w:bottom w:val="single" w:sz="4" w:space="0" w:color="auto"/>
              <w:right w:val="single" w:sz="4" w:space="0" w:color="auto"/>
            </w:tcBorders>
          </w:tcPr>
          <w:p w14:paraId="2FF1A79B" w14:textId="6EAB6070"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64B7AEE3" w14:textId="77777777" w:rsidR="00780D0E" w:rsidRDefault="00780D0E" w:rsidP="00780D0E">
            <w:pPr>
              <w:pStyle w:val="TAL"/>
              <w:rPr>
                <w:rFonts w:cs="Arial"/>
                <w:szCs w:val="18"/>
              </w:rPr>
            </w:pPr>
          </w:p>
        </w:tc>
      </w:tr>
      <w:tr w:rsidR="00780D0E" w14:paraId="72166CB3"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18D29F9" w14:textId="3F9F9DF3" w:rsidR="00780D0E" w:rsidRDefault="00780D0E" w:rsidP="00780D0E">
            <w:pPr>
              <w:pStyle w:val="TAL"/>
            </w:pPr>
            <w:r w:rsidRPr="00B3056F">
              <w:t>CodeWord</w:t>
            </w:r>
          </w:p>
        </w:tc>
        <w:tc>
          <w:tcPr>
            <w:tcW w:w="1556" w:type="dxa"/>
            <w:tcBorders>
              <w:top w:val="single" w:sz="4" w:space="0" w:color="auto"/>
              <w:left w:val="single" w:sz="4" w:space="0" w:color="auto"/>
              <w:bottom w:val="single" w:sz="4" w:space="0" w:color="auto"/>
              <w:right w:val="single" w:sz="4" w:space="0" w:color="auto"/>
            </w:tcBorders>
          </w:tcPr>
          <w:p w14:paraId="7F90113E" w14:textId="697B5774"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54F264EB" w14:textId="77777777" w:rsidR="00780D0E" w:rsidRDefault="00780D0E" w:rsidP="00780D0E">
            <w:pPr>
              <w:pStyle w:val="TAL"/>
              <w:rPr>
                <w:rFonts w:cs="Arial"/>
                <w:szCs w:val="18"/>
              </w:rPr>
            </w:pPr>
          </w:p>
        </w:tc>
      </w:tr>
      <w:tr w:rsidR="00780D0E" w14:paraId="31B772D6"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47BF3F7A" w14:textId="3BD6F7B9" w:rsidR="00780D0E" w:rsidRDefault="00780D0E" w:rsidP="00780D0E">
            <w:pPr>
              <w:pStyle w:val="TAL"/>
            </w:pPr>
            <w:r w:rsidRPr="00B3056F">
              <w:t>AfId</w:t>
            </w:r>
          </w:p>
        </w:tc>
        <w:tc>
          <w:tcPr>
            <w:tcW w:w="1556" w:type="dxa"/>
            <w:tcBorders>
              <w:top w:val="single" w:sz="4" w:space="0" w:color="auto"/>
              <w:left w:val="single" w:sz="4" w:space="0" w:color="auto"/>
              <w:bottom w:val="single" w:sz="4" w:space="0" w:color="auto"/>
              <w:right w:val="single" w:sz="4" w:space="0" w:color="auto"/>
            </w:tcBorders>
          </w:tcPr>
          <w:p w14:paraId="0EF3096F" w14:textId="40EA5457"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CBDA033" w14:textId="77777777" w:rsidR="00780D0E" w:rsidRDefault="00780D0E" w:rsidP="00780D0E">
            <w:pPr>
              <w:pStyle w:val="TAL"/>
              <w:rPr>
                <w:rFonts w:cs="Arial"/>
                <w:szCs w:val="18"/>
              </w:rPr>
            </w:pPr>
          </w:p>
        </w:tc>
      </w:tr>
      <w:tr w:rsidR="00780D0E" w14:paraId="03C610A0"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3F6CBA18" w14:textId="78B2692A" w:rsidR="00780D0E" w:rsidRDefault="00780D0E" w:rsidP="00780D0E">
            <w:pPr>
              <w:pStyle w:val="TAL"/>
            </w:pPr>
            <w:r w:rsidRPr="00B3056F">
              <w:rPr>
                <w:rFonts w:hint="eastAsia"/>
              </w:rPr>
              <w:t>LcsClientId</w:t>
            </w:r>
          </w:p>
        </w:tc>
        <w:tc>
          <w:tcPr>
            <w:tcW w:w="1556" w:type="dxa"/>
            <w:tcBorders>
              <w:top w:val="single" w:sz="4" w:space="0" w:color="auto"/>
              <w:left w:val="single" w:sz="4" w:space="0" w:color="auto"/>
              <w:bottom w:val="single" w:sz="4" w:space="0" w:color="auto"/>
              <w:right w:val="single" w:sz="4" w:space="0" w:color="auto"/>
            </w:tcBorders>
          </w:tcPr>
          <w:p w14:paraId="492C0F59" w14:textId="6F796F1C" w:rsidR="00780D0E" w:rsidRDefault="00780D0E" w:rsidP="00780D0E">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3A55AC76" w14:textId="77777777" w:rsidR="00780D0E" w:rsidRDefault="00780D0E" w:rsidP="00780D0E">
            <w:pPr>
              <w:pStyle w:val="TAL"/>
              <w:rPr>
                <w:rFonts w:cs="Arial"/>
                <w:szCs w:val="18"/>
              </w:rPr>
            </w:pPr>
          </w:p>
        </w:tc>
      </w:tr>
      <w:tr w:rsidR="00780D0E" w14:paraId="3ADED207"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7E8BD23" w14:textId="20A872F2" w:rsidR="00780D0E" w:rsidRDefault="00780D0E" w:rsidP="00780D0E">
            <w:pPr>
              <w:pStyle w:val="TAL"/>
            </w:pPr>
            <w:r>
              <w:t>DataSetName</w:t>
            </w:r>
          </w:p>
        </w:tc>
        <w:tc>
          <w:tcPr>
            <w:tcW w:w="1556" w:type="dxa"/>
            <w:tcBorders>
              <w:top w:val="single" w:sz="4" w:space="0" w:color="auto"/>
              <w:left w:val="single" w:sz="4" w:space="0" w:color="auto"/>
              <w:bottom w:val="single" w:sz="4" w:space="0" w:color="auto"/>
              <w:right w:val="single" w:sz="4" w:space="0" w:color="auto"/>
            </w:tcBorders>
          </w:tcPr>
          <w:p w14:paraId="66ACCAB1" w14:textId="794E656F" w:rsidR="00780D0E" w:rsidRDefault="00780D0E" w:rsidP="00780D0E">
            <w:pPr>
              <w:pStyle w:val="TAL"/>
            </w:pPr>
            <w:r>
              <w:t>6.1.6.3.3</w:t>
            </w:r>
          </w:p>
        </w:tc>
        <w:tc>
          <w:tcPr>
            <w:tcW w:w="4420" w:type="dxa"/>
            <w:tcBorders>
              <w:top w:val="single" w:sz="4" w:space="0" w:color="auto"/>
              <w:left w:val="single" w:sz="4" w:space="0" w:color="auto"/>
              <w:bottom w:val="single" w:sz="4" w:space="0" w:color="auto"/>
              <w:right w:val="single" w:sz="4" w:space="0" w:color="auto"/>
            </w:tcBorders>
          </w:tcPr>
          <w:p w14:paraId="0DE8E67C" w14:textId="77777777" w:rsidR="00780D0E" w:rsidRDefault="00780D0E" w:rsidP="00780D0E">
            <w:pPr>
              <w:pStyle w:val="TAL"/>
              <w:rPr>
                <w:rFonts w:cs="Arial"/>
                <w:szCs w:val="18"/>
              </w:rPr>
            </w:pPr>
          </w:p>
        </w:tc>
      </w:tr>
      <w:tr w:rsidR="00780D0E" w14:paraId="783DDD7E"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E8DB69B" w14:textId="4F964404" w:rsidR="00780D0E" w:rsidRDefault="00780D0E" w:rsidP="00780D0E">
            <w:pPr>
              <w:pStyle w:val="TAL"/>
            </w:pPr>
            <w:r>
              <w:t>PduSessionContinuityInd</w:t>
            </w:r>
          </w:p>
        </w:tc>
        <w:tc>
          <w:tcPr>
            <w:tcW w:w="1556" w:type="dxa"/>
            <w:tcBorders>
              <w:top w:val="single" w:sz="4" w:space="0" w:color="auto"/>
              <w:left w:val="single" w:sz="4" w:space="0" w:color="auto"/>
              <w:bottom w:val="single" w:sz="4" w:space="0" w:color="auto"/>
              <w:right w:val="single" w:sz="4" w:space="0" w:color="auto"/>
            </w:tcBorders>
          </w:tcPr>
          <w:p w14:paraId="4DA357FC" w14:textId="52BC2E7C" w:rsidR="00780D0E" w:rsidRDefault="00780D0E" w:rsidP="00780D0E">
            <w:pPr>
              <w:pStyle w:val="TAL"/>
            </w:pPr>
            <w:r>
              <w:t>6.1.6.3.7</w:t>
            </w:r>
          </w:p>
        </w:tc>
        <w:tc>
          <w:tcPr>
            <w:tcW w:w="4420" w:type="dxa"/>
            <w:tcBorders>
              <w:top w:val="single" w:sz="4" w:space="0" w:color="auto"/>
              <w:left w:val="single" w:sz="4" w:space="0" w:color="auto"/>
              <w:bottom w:val="single" w:sz="4" w:space="0" w:color="auto"/>
              <w:right w:val="single" w:sz="4" w:space="0" w:color="auto"/>
            </w:tcBorders>
          </w:tcPr>
          <w:p w14:paraId="0E734C2C" w14:textId="77777777" w:rsidR="00780D0E" w:rsidRDefault="00780D0E" w:rsidP="00780D0E">
            <w:pPr>
              <w:pStyle w:val="TAL"/>
              <w:rPr>
                <w:rFonts w:cs="Arial"/>
                <w:szCs w:val="18"/>
              </w:rPr>
            </w:pPr>
          </w:p>
        </w:tc>
      </w:tr>
      <w:tr w:rsidR="00780D0E" w14:paraId="0B4BDC7C"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5828596" w14:textId="18502D81" w:rsidR="00780D0E" w:rsidRDefault="00780D0E" w:rsidP="00780D0E">
            <w:pPr>
              <w:pStyle w:val="TAL"/>
            </w:pPr>
            <w:r>
              <w:t>LocationPrivacyInd</w:t>
            </w:r>
          </w:p>
        </w:tc>
        <w:tc>
          <w:tcPr>
            <w:tcW w:w="1556" w:type="dxa"/>
            <w:tcBorders>
              <w:top w:val="single" w:sz="4" w:space="0" w:color="auto"/>
              <w:left w:val="single" w:sz="4" w:space="0" w:color="auto"/>
              <w:bottom w:val="single" w:sz="4" w:space="0" w:color="auto"/>
              <w:right w:val="single" w:sz="4" w:space="0" w:color="auto"/>
            </w:tcBorders>
          </w:tcPr>
          <w:p w14:paraId="1B4B9B25" w14:textId="56EE7B43" w:rsidR="00780D0E" w:rsidRDefault="00780D0E" w:rsidP="00780D0E">
            <w:pPr>
              <w:pStyle w:val="TAL"/>
            </w:pPr>
            <w:r>
              <w:t>6.1.6.3.8</w:t>
            </w:r>
          </w:p>
        </w:tc>
        <w:tc>
          <w:tcPr>
            <w:tcW w:w="4420" w:type="dxa"/>
            <w:tcBorders>
              <w:top w:val="single" w:sz="4" w:space="0" w:color="auto"/>
              <w:left w:val="single" w:sz="4" w:space="0" w:color="auto"/>
              <w:bottom w:val="single" w:sz="4" w:space="0" w:color="auto"/>
              <w:right w:val="single" w:sz="4" w:space="0" w:color="auto"/>
            </w:tcBorders>
          </w:tcPr>
          <w:p w14:paraId="3E8B9124" w14:textId="77777777" w:rsidR="00780D0E" w:rsidRDefault="00780D0E" w:rsidP="00780D0E">
            <w:pPr>
              <w:pStyle w:val="TAL"/>
              <w:rPr>
                <w:rFonts w:cs="Arial"/>
                <w:szCs w:val="18"/>
              </w:rPr>
            </w:pPr>
          </w:p>
        </w:tc>
      </w:tr>
      <w:tr w:rsidR="00780D0E" w14:paraId="6D7BBDE4"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AB1086A" w14:textId="15FBAB89" w:rsidR="00780D0E" w:rsidRDefault="00780D0E" w:rsidP="00780D0E">
            <w:pPr>
              <w:pStyle w:val="TAL"/>
            </w:pPr>
            <w:r>
              <w:t>PrivacyCheckRelatedAction</w:t>
            </w:r>
          </w:p>
        </w:tc>
        <w:tc>
          <w:tcPr>
            <w:tcW w:w="1556" w:type="dxa"/>
            <w:tcBorders>
              <w:top w:val="single" w:sz="4" w:space="0" w:color="auto"/>
              <w:left w:val="single" w:sz="4" w:space="0" w:color="auto"/>
              <w:bottom w:val="single" w:sz="4" w:space="0" w:color="auto"/>
              <w:right w:val="single" w:sz="4" w:space="0" w:color="auto"/>
            </w:tcBorders>
          </w:tcPr>
          <w:p w14:paraId="449C84BA" w14:textId="72F05359" w:rsidR="00780D0E" w:rsidRDefault="00780D0E" w:rsidP="00780D0E">
            <w:pPr>
              <w:pStyle w:val="TAL"/>
            </w:pPr>
            <w:r>
              <w:t>6.1.6.3.9</w:t>
            </w:r>
          </w:p>
        </w:tc>
        <w:tc>
          <w:tcPr>
            <w:tcW w:w="4420" w:type="dxa"/>
            <w:tcBorders>
              <w:top w:val="single" w:sz="4" w:space="0" w:color="auto"/>
              <w:left w:val="single" w:sz="4" w:space="0" w:color="auto"/>
              <w:bottom w:val="single" w:sz="4" w:space="0" w:color="auto"/>
              <w:right w:val="single" w:sz="4" w:space="0" w:color="auto"/>
            </w:tcBorders>
          </w:tcPr>
          <w:p w14:paraId="439CB294" w14:textId="77777777" w:rsidR="00780D0E" w:rsidRDefault="00780D0E" w:rsidP="00780D0E">
            <w:pPr>
              <w:pStyle w:val="TAL"/>
              <w:rPr>
                <w:rFonts w:cs="Arial"/>
                <w:szCs w:val="18"/>
              </w:rPr>
            </w:pPr>
          </w:p>
        </w:tc>
      </w:tr>
      <w:tr w:rsidR="00780D0E" w14:paraId="4ADF00CF"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3C3FF60F" w14:textId="08BA8076" w:rsidR="00780D0E" w:rsidRDefault="00780D0E" w:rsidP="00780D0E">
            <w:pPr>
              <w:pStyle w:val="TAL"/>
            </w:pPr>
            <w:r>
              <w:t>LcsClientClass</w:t>
            </w:r>
          </w:p>
        </w:tc>
        <w:tc>
          <w:tcPr>
            <w:tcW w:w="1556" w:type="dxa"/>
            <w:tcBorders>
              <w:top w:val="single" w:sz="4" w:space="0" w:color="auto"/>
              <w:left w:val="single" w:sz="4" w:space="0" w:color="auto"/>
              <w:bottom w:val="single" w:sz="4" w:space="0" w:color="auto"/>
              <w:right w:val="single" w:sz="4" w:space="0" w:color="auto"/>
            </w:tcBorders>
          </w:tcPr>
          <w:p w14:paraId="7CCF6D2B" w14:textId="75DEDD8B" w:rsidR="00780D0E" w:rsidRDefault="00780D0E" w:rsidP="00780D0E">
            <w:pPr>
              <w:pStyle w:val="TAL"/>
            </w:pPr>
            <w:r>
              <w:t>6.1.6.3.10</w:t>
            </w:r>
          </w:p>
        </w:tc>
        <w:tc>
          <w:tcPr>
            <w:tcW w:w="4420" w:type="dxa"/>
            <w:tcBorders>
              <w:top w:val="single" w:sz="4" w:space="0" w:color="auto"/>
              <w:left w:val="single" w:sz="4" w:space="0" w:color="auto"/>
              <w:bottom w:val="single" w:sz="4" w:space="0" w:color="auto"/>
              <w:right w:val="single" w:sz="4" w:space="0" w:color="auto"/>
            </w:tcBorders>
          </w:tcPr>
          <w:p w14:paraId="3C9C1504" w14:textId="77777777" w:rsidR="00780D0E" w:rsidRDefault="00780D0E" w:rsidP="00780D0E">
            <w:pPr>
              <w:pStyle w:val="TAL"/>
              <w:rPr>
                <w:rFonts w:cs="Arial"/>
                <w:szCs w:val="18"/>
              </w:rPr>
            </w:pPr>
          </w:p>
        </w:tc>
      </w:tr>
      <w:tr w:rsidR="00780D0E" w14:paraId="5F8F0FC3"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13C22641" w14:textId="01E623EC" w:rsidR="00780D0E" w:rsidRDefault="00780D0E" w:rsidP="00780D0E">
            <w:pPr>
              <w:pStyle w:val="TAL"/>
            </w:pPr>
            <w:r>
              <w:t>LcsMoServiceClass</w:t>
            </w:r>
          </w:p>
        </w:tc>
        <w:tc>
          <w:tcPr>
            <w:tcW w:w="1556" w:type="dxa"/>
            <w:tcBorders>
              <w:top w:val="single" w:sz="4" w:space="0" w:color="auto"/>
              <w:left w:val="single" w:sz="4" w:space="0" w:color="auto"/>
              <w:bottom w:val="single" w:sz="4" w:space="0" w:color="auto"/>
              <w:right w:val="single" w:sz="4" w:space="0" w:color="auto"/>
            </w:tcBorders>
          </w:tcPr>
          <w:p w14:paraId="1A424144" w14:textId="74FCC31D" w:rsidR="00780D0E" w:rsidRDefault="00780D0E" w:rsidP="00780D0E">
            <w:pPr>
              <w:pStyle w:val="TAL"/>
            </w:pPr>
            <w:r>
              <w:t>6.1.6.3.11</w:t>
            </w:r>
          </w:p>
        </w:tc>
        <w:tc>
          <w:tcPr>
            <w:tcW w:w="4420" w:type="dxa"/>
            <w:tcBorders>
              <w:top w:val="single" w:sz="4" w:space="0" w:color="auto"/>
              <w:left w:val="single" w:sz="4" w:space="0" w:color="auto"/>
              <w:bottom w:val="single" w:sz="4" w:space="0" w:color="auto"/>
              <w:right w:val="single" w:sz="4" w:space="0" w:color="auto"/>
            </w:tcBorders>
          </w:tcPr>
          <w:p w14:paraId="7ACE8346" w14:textId="77777777" w:rsidR="00780D0E" w:rsidRDefault="00780D0E" w:rsidP="00780D0E">
            <w:pPr>
              <w:pStyle w:val="TAL"/>
              <w:rPr>
                <w:rFonts w:cs="Arial"/>
                <w:szCs w:val="18"/>
              </w:rPr>
            </w:pPr>
          </w:p>
        </w:tc>
      </w:tr>
      <w:tr w:rsidR="00780D0E" w14:paraId="02397502"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2734661" w14:textId="1FD61A16" w:rsidR="00780D0E" w:rsidRDefault="00780D0E" w:rsidP="00780D0E">
            <w:pPr>
              <w:pStyle w:val="TAL"/>
            </w:pPr>
            <w:r>
              <w:t>OperationMode</w:t>
            </w:r>
          </w:p>
        </w:tc>
        <w:tc>
          <w:tcPr>
            <w:tcW w:w="1556" w:type="dxa"/>
            <w:tcBorders>
              <w:top w:val="single" w:sz="4" w:space="0" w:color="auto"/>
              <w:left w:val="single" w:sz="4" w:space="0" w:color="auto"/>
              <w:bottom w:val="single" w:sz="4" w:space="0" w:color="auto"/>
              <w:right w:val="single" w:sz="4" w:space="0" w:color="auto"/>
            </w:tcBorders>
          </w:tcPr>
          <w:p w14:paraId="3B5FB8CD" w14:textId="73B393C8" w:rsidR="00780D0E" w:rsidRDefault="00780D0E" w:rsidP="00780D0E">
            <w:pPr>
              <w:pStyle w:val="TAL"/>
            </w:pPr>
            <w:r>
              <w:t>6.1.6.3.12</w:t>
            </w:r>
          </w:p>
        </w:tc>
        <w:tc>
          <w:tcPr>
            <w:tcW w:w="4420" w:type="dxa"/>
            <w:tcBorders>
              <w:top w:val="single" w:sz="4" w:space="0" w:color="auto"/>
              <w:left w:val="single" w:sz="4" w:space="0" w:color="auto"/>
              <w:bottom w:val="single" w:sz="4" w:space="0" w:color="auto"/>
              <w:right w:val="single" w:sz="4" w:space="0" w:color="auto"/>
            </w:tcBorders>
          </w:tcPr>
          <w:p w14:paraId="624167D6" w14:textId="77777777" w:rsidR="00780D0E" w:rsidRDefault="00780D0E" w:rsidP="00780D0E">
            <w:pPr>
              <w:pStyle w:val="TAL"/>
              <w:rPr>
                <w:rFonts w:cs="Arial"/>
                <w:szCs w:val="18"/>
              </w:rPr>
            </w:pPr>
          </w:p>
        </w:tc>
      </w:tr>
      <w:tr w:rsidR="00780D0E" w:rsidRPr="00B3056F" w14:paraId="2C670841"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791F08E" w14:textId="7B628EC5" w:rsidR="00780D0E" w:rsidRPr="00B3056F" w:rsidRDefault="00780D0E" w:rsidP="00780D0E">
            <w:pPr>
              <w:pStyle w:val="TAL"/>
            </w:pPr>
            <w:r>
              <w:t>C</w:t>
            </w:r>
            <w:r w:rsidRPr="00B3056F">
              <w:rPr>
                <w:rFonts w:hint="eastAsia"/>
              </w:rPr>
              <w:t>odeWordInd</w:t>
            </w:r>
          </w:p>
        </w:tc>
        <w:tc>
          <w:tcPr>
            <w:tcW w:w="1556" w:type="dxa"/>
            <w:tcBorders>
              <w:top w:val="single" w:sz="4" w:space="0" w:color="auto"/>
              <w:left w:val="single" w:sz="4" w:space="0" w:color="auto"/>
              <w:bottom w:val="single" w:sz="4" w:space="0" w:color="auto"/>
              <w:right w:val="single" w:sz="4" w:space="0" w:color="auto"/>
            </w:tcBorders>
          </w:tcPr>
          <w:p w14:paraId="24C64D75" w14:textId="77777777" w:rsidR="00780D0E" w:rsidRPr="00B3056F" w:rsidRDefault="00780D0E" w:rsidP="00780D0E">
            <w:pPr>
              <w:pStyle w:val="TAL"/>
            </w:pPr>
            <w:r w:rsidRPr="00B3056F">
              <w:t>6.1.6.</w:t>
            </w:r>
            <w:r w:rsidRPr="00B3056F">
              <w:rPr>
                <w:rFonts w:hint="eastAsia"/>
              </w:rPr>
              <w:t>3</w:t>
            </w:r>
            <w:r w:rsidRPr="00B3056F">
              <w:t>.14</w:t>
            </w:r>
          </w:p>
        </w:tc>
        <w:tc>
          <w:tcPr>
            <w:tcW w:w="4420" w:type="dxa"/>
            <w:tcBorders>
              <w:top w:val="single" w:sz="4" w:space="0" w:color="auto"/>
              <w:left w:val="single" w:sz="4" w:space="0" w:color="auto"/>
              <w:bottom w:val="single" w:sz="4" w:space="0" w:color="auto"/>
              <w:right w:val="single" w:sz="4" w:space="0" w:color="auto"/>
            </w:tcBorders>
          </w:tcPr>
          <w:p w14:paraId="66963B1F" w14:textId="77777777" w:rsidR="00780D0E" w:rsidRPr="00B3056F" w:rsidRDefault="00780D0E" w:rsidP="00780D0E">
            <w:pPr>
              <w:pStyle w:val="TAL"/>
              <w:rPr>
                <w:rFonts w:cs="Arial"/>
                <w:szCs w:val="18"/>
              </w:rPr>
            </w:pPr>
          </w:p>
        </w:tc>
      </w:tr>
      <w:tr w:rsidR="00780D0E" w:rsidRPr="00D67AB2" w14:paraId="6BCACA6B"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05498811" w14:textId="77777777" w:rsidR="00780D0E" w:rsidRDefault="00780D0E" w:rsidP="00780D0E">
            <w:pPr>
              <w:pStyle w:val="TAL"/>
            </w:pPr>
            <w:r>
              <w:t>MdtUserConsent</w:t>
            </w:r>
          </w:p>
        </w:tc>
        <w:tc>
          <w:tcPr>
            <w:tcW w:w="1556" w:type="dxa"/>
            <w:tcBorders>
              <w:top w:val="single" w:sz="4" w:space="0" w:color="auto"/>
              <w:left w:val="single" w:sz="4" w:space="0" w:color="auto"/>
              <w:bottom w:val="single" w:sz="4" w:space="0" w:color="auto"/>
              <w:right w:val="single" w:sz="4" w:space="0" w:color="auto"/>
            </w:tcBorders>
          </w:tcPr>
          <w:p w14:paraId="70F59597" w14:textId="0B807CB2" w:rsidR="00780D0E" w:rsidRPr="000B71E3" w:rsidRDefault="00780D0E" w:rsidP="00780D0E">
            <w:pPr>
              <w:pStyle w:val="TAL"/>
            </w:pPr>
            <w:r w:rsidRPr="000B71E3">
              <w:t>6.1.6.</w:t>
            </w:r>
            <w:r>
              <w:rPr>
                <w:rFonts w:hint="eastAsia"/>
              </w:rPr>
              <w:t>3</w:t>
            </w:r>
            <w:r w:rsidRPr="000B71E3">
              <w:t>.</w:t>
            </w:r>
            <w:r>
              <w:t>15</w:t>
            </w:r>
          </w:p>
        </w:tc>
        <w:tc>
          <w:tcPr>
            <w:tcW w:w="4420" w:type="dxa"/>
            <w:tcBorders>
              <w:top w:val="single" w:sz="4" w:space="0" w:color="auto"/>
              <w:left w:val="single" w:sz="4" w:space="0" w:color="auto"/>
              <w:bottom w:val="single" w:sz="4" w:space="0" w:color="auto"/>
              <w:right w:val="single" w:sz="4" w:space="0" w:color="auto"/>
            </w:tcBorders>
          </w:tcPr>
          <w:p w14:paraId="1878C283" w14:textId="77777777" w:rsidR="00780D0E" w:rsidRPr="00D67AB2" w:rsidRDefault="00780D0E" w:rsidP="00780D0E">
            <w:pPr>
              <w:pStyle w:val="TAL"/>
              <w:rPr>
                <w:rFonts w:cs="Arial"/>
                <w:szCs w:val="18"/>
              </w:rPr>
            </w:pPr>
            <w:r>
              <w:rPr>
                <w:rFonts w:cs="Arial" w:hint="eastAsia"/>
                <w:szCs w:val="18"/>
              </w:rPr>
              <w:t>M</w:t>
            </w:r>
            <w:r>
              <w:rPr>
                <w:rFonts w:cs="Arial"/>
                <w:szCs w:val="18"/>
              </w:rPr>
              <w:t>DT User Consent</w:t>
            </w:r>
          </w:p>
        </w:tc>
      </w:tr>
      <w:tr w:rsidR="00780D0E" w:rsidRPr="00D67AB2" w14:paraId="735968E9"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6B4D6F63" w14:textId="77777777" w:rsidR="00780D0E" w:rsidRDefault="00780D0E" w:rsidP="00780D0E">
            <w:pPr>
              <w:pStyle w:val="TAL"/>
            </w:pPr>
            <w:r>
              <w:t>SharedDataTreatmentInstruction</w:t>
            </w:r>
          </w:p>
        </w:tc>
        <w:tc>
          <w:tcPr>
            <w:tcW w:w="1556" w:type="dxa"/>
            <w:tcBorders>
              <w:top w:val="single" w:sz="4" w:space="0" w:color="auto"/>
              <w:left w:val="single" w:sz="4" w:space="0" w:color="auto"/>
              <w:bottom w:val="single" w:sz="4" w:space="0" w:color="auto"/>
              <w:right w:val="single" w:sz="4" w:space="0" w:color="auto"/>
            </w:tcBorders>
          </w:tcPr>
          <w:p w14:paraId="14B7159D" w14:textId="20280AB2" w:rsidR="00780D0E" w:rsidRPr="000B71E3" w:rsidRDefault="00780D0E" w:rsidP="00780D0E">
            <w:pPr>
              <w:pStyle w:val="TAL"/>
            </w:pPr>
            <w:r>
              <w:t>6.1.6.3.16</w:t>
            </w:r>
          </w:p>
        </w:tc>
        <w:tc>
          <w:tcPr>
            <w:tcW w:w="4420" w:type="dxa"/>
            <w:tcBorders>
              <w:top w:val="single" w:sz="4" w:space="0" w:color="auto"/>
              <w:left w:val="single" w:sz="4" w:space="0" w:color="auto"/>
              <w:bottom w:val="single" w:sz="4" w:space="0" w:color="auto"/>
              <w:right w:val="single" w:sz="4" w:space="0" w:color="auto"/>
            </w:tcBorders>
          </w:tcPr>
          <w:p w14:paraId="4EC4EA32" w14:textId="77777777" w:rsidR="00780D0E" w:rsidRDefault="00780D0E" w:rsidP="00780D0E">
            <w:pPr>
              <w:pStyle w:val="TAL"/>
              <w:rPr>
                <w:rFonts w:cs="Arial"/>
                <w:szCs w:val="18"/>
              </w:rPr>
            </w:pPr>
          </w:p>
        </w:tc>
      </w:tr>
      <w:tr w:rsidR="00780D0E" w:rsidRPr="00D67AB2" w14:paraId="19E05EB5" w14:textId="77777777" w:rsidTr="00780D0E">
        <w:trPr>
          <w:jc w:val="center"/>
        </w:trPr>
        <w:tc>
          <w:tcPr>
            <w:tcW w:w="3198" w:type="dxa"/>
            <w:tcBorders>
              <w:top w:val="single" w:sz="4" w:space="0" w:color="auto"/>
              <w:left w:val="single" w:sz="4" w:space="0" w:color="auto"/>
              <w:bottom w:val="single" w:sz="4" w:space="0" w:color="auto"/>
              <w:right w:val="single" w:sz="4" w:space="0" w:color="auto"/>
            </w:tcBorders>
          </w:tcPr>
          <w:p w14:paraId="2CC20B4B" w14:textId="77777777" w:rsidR="00780D0E" w:rsidRDefault="00780D0E" w:rsidP="000D486B">
            <w:pPr>
              <w:pStyle w:val="TAL"/>
            </w:pPr>
            <w:r>
              <w:t>SorTransparentContainer</w:t>
            </w:r>
          </w:p>
        </w:tc>
        <w:tc>
          <w:tcPr>
            <w:tcW w:w="1556" w:type="dxa"/>
            <w:tcBorders>
              <w:top w:val="single" w:sz="4" w:space="0" w:color="auto"/>
              <w:left w:val="single" w:sz="4" w:space="0" w:color="auto"/>
              <w:bottom w:val="single" w:sz="4" w:space="0" w:color="auto"/>
              <w:right w:val="single" w:sz="4" w:space="0" w:color="auto"/>
            </w:tcBorders>
          </w:tcPr>
          <w:p w14:paraId="2B380800" w14:textId="77777777" w:rsidR="00780D0E" w:rsidRDefault="00780D0E" w:rsidP="000D486B">
            <w:pPr>
              <w:pStyle w:val="TAL"/>
            </w:pPr>
            <w:r>
              <w:t>6.1.6.3.2</w:t>
            </w:r>
          </w:p>
        </w:tc>
        <w:tc>
          <w:tcPr>
            <w:tcW w:w="4420" w:type="dxa"/>
            <w:tcBorders>
              <w:top w:val="single" w:sz="4" w:space="0" w:color="auto"/>
              <w:left w:val="single" w:sz="4" w:space="0" w:color="auto"/>
              <w:bottom w:val="single" w:sz="4" w:space="0" w:color="auto"/>
              <w:right w:val="single" w:sz="4" w:space="0" w:color="auto"/>
            </w:tcBorders>
          </w:tcPr>
          <w:p w14:paraId="1F97B3FB" w14:textId="77777777" w:rsidR="00780D0E" w:rsidRDefault="00780D0E" w:rsidP="000D486B">
            <w:pPr>
              <w:pStyle w:val="TAL"/>
              <w:rPr>
                <w:rFonts w:cs="Arial"/>
                <w:szCs w:val="18"/>
              </w:rPr>
            </w:pP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85"/>
        <w:gridCol w:w="4252"/>
      </w:tblGrid>
      <w:tr w:rsidR="00EF45DA" w:rsidRPr="00B3056F" w14:paraId="4D3A79B4"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2241" w:type="dxa"/>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4565" w:type="dxa"/>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2241" w:type="dxa"/>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77777777" w:rsidR="00EF45DA" w:rsidRPr="00B3056F" w:rsidRDefault="00EF45DA" w:rsidP="001330D7">
            <w:pPr>
              <w:pStyle w:val="TAL"/>
              <w:rPr>
                <w:rFonts w:cs="Arial"/>
                <w:szCs w:val="18"/>
                <w:lang w:eastAsia="zh-CN"/>
              </w:rPr>
            </w:pPr>
            <w:r w:rsidRPr="00B3056F">
              <w:rPr>
                <w:rFonts w:cs="Arial"/>
                <w:szCs w:val="18"/>
              </w:rPr>
              <w:t>- DnnConfigurations; see clause 6.1.6.2.8</w:t>
            </w:r>
            <w:r w:rsidRPr="00B3056F">
              <w:rPr>
                <w:rFonts w:cs="Arial" w:hint="eastAsia"/>
                <w:szCs w:val="18"/>
                <w:lang w:eastAsia="zh-CN"/>
              </w:rPr>
              <w:t>;</w:t>
            </w:r>
          </w:p>
          <w:p w14:paraId="353AF19B" w14:textId="373F2897" w:rsidR="00EF45DA" w:rsidRPr="00B3056F" w:rsidRDefault="00EF45DA" w:rsidP="001330D7">
            <w:pPr>
              <w:pStyle w:val="TAL"/>
              <w:rPr>
                <w:rFonts w:cs="Arial"/>
                <w:szCs w:val="18"/>
                <w:lang w:eastAsia="zh-CN"/>
              </w:rPr>
            </w:pPr>
            <w:r w:rsidRPr="00B3056F">
              <w:rPr>
                <w:rFonts w:cs="Arial" w:hint="eastAsia"/>
                <w:szCs w:val="18"/>
                <w:lang w:eastAsia="zh-CN"/>
              </w:rPr>
              <w:t>- EpsIwkPgws; see clause 6.2.6.2.2;</w:t>
            </w:r>
          </w:p>
          <w:p w14:paraId="31539BE7" w14:textId="77777777"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see clause 6.1.6.2.8</w:t>
            </w:r>
            <w:r w:rsidRPr="00B3056F">
              <w:rPr>
                <w:rFonts w:cs="Arial" w:hint="eastAsia"/>
                <w:szCs w:val="18"/>
                <w:lang w:eastAsia="zh-CN"/>
              </w:rPr>
              <w:t>;</w:t>
            </w:r>
          </w:p>
        </w:tc>
      </w:tr>
      <w:tr w:rsidR="00EF45DA" w:rsidRPr="00B3056F" w14:paraId="42442BA0"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2241" w:type="dxa"/>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2241" w:type="dxa"/>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2241" w:type="dxa"/>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2241" w:type="dxa"/>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2241" w:type="dxa"/>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2241" w:type="dxa"/>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2241" w:type="dxa"/>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2241" w:type="dxa"/>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2241" w:type="dxa"/>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2241" w:type="dxa"/>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8577E96"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09282481"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2241" w:type="dxa"/>
            <w:tcBorders>
              <w:top w:val="single" w:sz="4" w:space="0" w:color="auto"/>
              <w:left w:val="single" w:sz="4" w:space="0" w:color="auto"/>
              <w:bottom w:val="single" w:sz="4" w:space="0" w:color="auto"/>
              <w:right w:val="single" w:sz="4" w:space="0" w:color="auto"/>
            </w:tcBorders>
          </w:tcPr>
          <w:p w14:paraId="2CB42116"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2241" w:type="dxa"/>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2241" w:type="dxa"/>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2241" w:type="dxa"/>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2241" w:type="dxa"/>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BA69164" w14:textId="77777777" w:rsidR="00EF45DA" w:rsidRPr="00B3056F" w:rsidRDefault="00EF45DA" w:rsidP="001330D7">
            <w:pPr>
              <w:pStyle w:val="TAL"/>
              <w:rPr>
                <w:rFonts w:cs="Arial"/>
                <w:szCs w:val="18"/>
              </w:rPr>
            </w:pPr>
            <w:r w:rsidRPr="00B3056F">
              <w:rPr>
                <w:rFonts w:cs="Arial"/>
                <w:szCs w:val="18"/>
              </w:rPr>
              <w:t xml:space="preserve">PduSessionId </w:t>
            </w:r>
            <w:r w:rsidRPr="00B3056F">
              <w:t>is used as key in a map of PduSessions; see clause 6.1.6.2.16.</w:t>
            </w:r>
          </w:p>
        </w:tc>
      </w:tr>
      <w:tr w:rsidR="00EF45DA" w:rsidRPr="00B3056F" w14:paraId="055FD547"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2241" w:type="dxa"/>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2241" w:type="dxa"/>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2241" w:type="dxa"/>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2241" w:type="dxa"/>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2241" w:type="dxa"/>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2241" w:type="dxa"/>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2241" w:type="dxa"/>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2241" w:type="dxa"/>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2241" w:type="dxa"/>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2241" w:type="dxa"/>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2241" w:type="dxa"/>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477F8B" w:rsidRPr="00B3056F" w14:paraId="6D62A8FF"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63D52D0C" w14:textId="4BCC1D7F" w:rsidR="00477F8B" w:rsidRPr="00B3056F" w:rsidRDefault="00477F8B" w:rsidP="00477F8B">
            <w:pPr>
              <w:pStyle w:val="TAL"/>
            </w:pPr>
            <w:r w:rsidRPr="00B3056F">
              <w:rPr>
                <w:rFonts w:hint="eastAsia"/>
                <w:lang w:eastAsia="zh-CN"/>
              </w:rPr>
              <w:t>Upu</w:t>
            </w:r>
            <w:r w:rsidRPr="00B3056F">
              <w:t>Mac</w:t>
            </w:r>
          </w:p>
        </w:tc>
        <w:tc>
          <w:tcPr>
            <w:tcW w:w="2241" w:type="dxa"/>
            <w:tcBorders>
              <w:top w:val="single" w:sz="4" w:space="0" w:color="auto"/>
              <w:left w:val="single" w:sz="4" w:space="0" w:color="auto"/>
              <w:bottom w:val="single" w:sz="4" w:space="0" w:color="auto"/>
              <w:right w:val="single" w:sz="4" w:space="0" w:color="auto"/>
            </w:tcBorders>
          </w:tcPr>
          <w:p w14:paraId="042E075F" w14:textId="70946847" w:rsidR="00477F8B" w:rsidRPr="00B3056F" w:rsidRDefault="00477F8B" w:rsidP="00477F8B">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74DD6B1A" w14:textId="77777777" w:rsidR="00477F8B" w:rsidRPr="00B3056F" w:rsidRDefault="00477F8B" w:rsidP="00477F8B">
            <w:pPr>
              <w:pStyle w:val="TAL"/>
              <w:rPr>
                <w:rFonts w:cs="Arial"/>
                <w:szCs w:val="18"/>
              </w:rPr>
            </w:pPr>
          </w:p>
        </w:tc>
      </w:tr>
      <w:tr w:rsidR="00477F8B" w:rsidRPr="00B3056F" w14:paraId="4A51E2FB"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09E11F3B" w14:textId="08714F27" w:rsidR="00477F8B" w:rsidRPr="00B3056F" w:rsidRDefault="00477F8B" w:rsidP="00477F8B">
            <w:pPr>
              <w:pStyle w:val="TAL"/>
            </w:pPr>
            <w:r w:rsidRPr="00B3056F">
              <w:t>Upu</w:t>
            </w:r>
            <w:r w:rsidRPr="00B3056F">
              <w:rPr>
                <w:rFonts w:hint="eastAsia"/>
                <w:lang w:eastAsia="zh-CN"/>
              </w:rPr>
              <w:t>D</w:t>
            </w:r>
            <w:r w:rsidRPr="00B3056F">
              <w:t>ata</w:t>
            </w:r>
          </w:p>
        </w:tc>
        <w:tc>
          <w:tcPr>
            <w:tcW w:w="2241" w:type="dxa"/>
            <w:tcBorders>
              <w:top w:val="single" w:sz="4" w:space="0" w:color="auto"/>
              <w:left w:val="single" w:sz="4" w:space="0" w:color="auto"/>
              <w:bottom w:val="single" w:sz="4" w:space="0" w:color="auto"/>
              <w:right w:val="single" w:sz="4" w:space="0" w:color="auto"/>
            </w:tcBorders>
          </w:tcPr>
          <w:p w14:paraId="1C77E30B" w14:textId="7DF6393F" w:rsidR="00477F8B" w:rsidRPr="00B3056F" w:rsidRDefault="00477F8B" w:rsidP="00477F8B">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3E4DD0D9" w14:textId="77777777" w:rsidR="00477F8B" w:rsidRPr="00B3056F" w:rsidRDefault="00477F8B" w:rsidP="00477F8B">
            <w:pPr>
              <w:pStyle w:val="TAL"/>
              <w:rPr>
                <w:rFonts w:cs="Arial"/>
                <w:szCs w:val="18"/>
              </w:rPr>
            </w:pPr>
          </w:p>
        </w:tc>
      </w:tr>
      <w:tr w:rsidR="00477F8B" w:rsidRPr="00B3056F" w14:paraId="5FC27582"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05BC1F8F" w14:textId="69FF1AEC" w:rsidR="00477F8B" w:rsidRPr="00B3056F" w:rsidRDefault="00477F8B" w:rsidP="00477F8B">
            <w:pPr>
              <w:pStyle w:val="TAL"/>
            </w:pPr>
            <w:r w:rsidRPr="00B3056F">
              <w:t>U</w:t>
            </w:r>
            <w:r w:rsidRPr="00B3056F">
              <w:rPr>
                <w:rFonts w:hint="eastAsia"/>
                <w:lang w:eastAsia="zh-CN"/>
              </w:rPr>
              <w:t>pu</w:t>
            </w:r>
            <w:r w:rsidRPr="00B3056F">
              <w:t>AckInd</w:t>
            </w:r>
          </w:p>
        </w:tc>
        <w:tc>
          <w:tcPr>
            <w:tcW w:w="2241" w:type="dxa"/>
            <w:tcBorders>
              <w:top w:val="single" w:sz="4" w:space="0" w:color="auto"/>
              <w:left w:val="single" w:sz="4" w:space="0" w:color="auto"/>
              <w:bottom w:val="single" w:sz="4" w:space="0" w:color="auto"/>
              <w:right w:val="single" w:sz="4" w:space="0" w:color="auto"/>
            </w:tcBorders>
          </w:tcPr>
          <w:p w14:paraId="1D1374D6" w14:textId="7AB8C572" w:rsidR="00477F8B" w:rsidRPr="00B3056F" w:rsidRDefault="00477F8B" w:rsidP="00477F8B">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0E75FEF3" w14:textId="77777777" w:rsidR="00477F8B" w:rsidRPr="00B3056F" w:rsidRDefault="00477F8B" w:rsidP="00477F8B">
            <w:pPr>
              <w:pStyle w:val="TAL"/>
              <w:rPr>
                <w:rFonts w:cs="Arial"/>
                <w:szCs w:val="18"/>
              </w:rPr>
            </w:pPr>
          </w:p>
        </w:tc>
      </w:tr>
      <w:tr w:rsidR="00477F8B" w:rsidRPr="00B3056F" w14:paraId="59100970"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469016E3" w14:textId="1D7B8DF8" w:rsidR="00477F8B" w:rsidRPr="00B3056F" w:rsidRDefault="00477F8B" w:rsidP="00477F8B">
            <w:pPr>
              <w:pStyle w:val="TAL"/>
            </w:pPr>
            <w:r w:rsidRPr="00B3056F">
              <w:t>CounterUpu</w:t>
            </w:r>
          </w:p>
        </w:tc>
        <w:tc>
          <w:tcPr>
            <w:tcW w:w="2241" w:type="dxa"/>
            <w:tcBorders>
              <w:top w:val="single" w:sz="4" w:space="0" w:color="auto"/>
              <w:left w:val="single" w:sz="4" w:space="0" w:color="auto"/>
              <w:bottom w:val="single" w:sz="4" w:space="0" w:color="auto"/>
              <w:right w:val="single" w:sz="4" w:space="0" w:color="auto"/>
            </w:tcBorders>
          </w:tcPr>
          <w:p w14:paraId="20CAEE97" w14:textId="280217C5" w:rsidR="00477F8B" w:rsidRPr="00B3056F" w:rsidRDefault="00477F8B" w:rsidP="00477F8B">
            <w:pPr>
              <w:pStyle w:val="TAL"/>
            </w:pPr>
            <w:r w:rsidRPr="00B3056F">
              <w:t>3GPP TS 29.509 [24]</w:t>
            </w:r>
          </w:p>
        </w:tc>
        <w:tc>
          <w:tcPr>
            <w:tcW w:w="4565" w:type="dxa"/>
            <w:tcBorders>
              <w:top w:val="single" w:sz="4" w:space="0" w:color="auto"/>
              <w:left w:val="single" w:sz="4" w:space="0" w:color="auto"/>
              <w:bottom w:val="single" w:sz="4" w:space="0" w:color="auto"/>
              <w:right w:val="single" w:sz="4" w:space="0" w:color="auto"/>
            </w:tcBorders>
          </w:tcPr>
          <w:p w14:paraId="242FCE74" w14:textId="77777777" w:rsidR="00477F8B" w:rsidRPr="00B3056F" w:rsidRDefault="00477F8B" w:rsidP="00477F8B">
            <w:pPr>
              <w:pStyle w:val="TAL"/>
              <w:rPr>
                <w:rFonts w:cs="Arial"/>
                <w:szCs w:val="18"/>
              </w:rPr>
            </w:pPr>
          </w:p>
        </w:tc>
      </w:tr>
      <w:tr w:rsidR="00477F8B" w:rsidRPr="00B3056F" w14:paraId="424F1C80"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7C7FBE98" w14:textId="77777777" w:rsidR="00477F8B" w:rsidRPr="00B3056F" w:rsidRDefault="00477F8B" w:rsidP="00477F8B">
            <w:pPr>
              <w:pStyle w:val="TAL"/>
            </w:pPr>
            <w:bookmarkStart w:id="1898" w:name="_Hlk519761610"/>
            <w:r w:rsidRPr="00B3056F">
              <w:t>TraceData</w:t>
            </w:r>
          </w:p>
        </w:tc>
        <w:tc>
          <w:tcPr>
            <w:tcW w:w="2241" w:type="dxa"/>
            <w:tcBorders>
              <w:top w:val="single" w:sz="4" w:space="0" w:color="auto"/>
              <w:left w:val="single" w:sz="4" w:space="0" w:color="auto"/>
              <w:bottom w:val="single" w:sz="4" w:space="0" w:color="auto"/>
              <w:right w:val="single" w:sz="4" w:space="0" w:color="auto"/>
            </w:tcBorders>
          </w:tcPr>
          <w:p w14:paraId="4BBFB8E4"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524DD6B" w14:textId="77777777" w:rsidR="00477F8B" w:rsidRPr="00B3056F" w:rsidRDefault="00477F8B" w:rsidP="00477F8B">
            <w:pPr>
              <w:pStyle w:val="TAL"/>
              <w:rPr>
                <w:rFonts w:cs="Arial"/>
                <w:szCs w:val="18"/>
              </w:rPr>
            </w:pPr>
            <w:r w:rsidRPr="00B3056F">
              <w:rPr>
                <w:rFonts w:cs="Arial"/>
                <w:szCs w:val="18"/>
              </w:rPr>
              <w:t>Trace control and configuration parameters</w:t>
            </w:r>
          </w:p>
        </w:tc>
      </w:tr>
      <w:bookmarkEnd w:id="1898"/>
      <w:tr w:rsidR="00477F8B" w:rsidRPr="00B3056F" w14:paraId="3DC8301F"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7005310A" w14:textId="77777777" w:rsidR="00477F8B" w:rsidRPr="00B3056F" w:rsidRDefault="00477F8B" w:rsidP="00477F8B">
            <w:pPr>
              <w:pStyle w:val="TAL"/>
            </w:pPr>
            <w:r w:rsidRPr="00B3056F">
              <w:t>NotifyItem</w:t>
            </w:r>
          </w:p>
        </w:tc>
        <w:tc>
          <w:tcPr>
            <w:tcW w:w="2241" w:type="dxa"/>
            <w:tcBorders>
              <w:top w:val="single" w:sz="4" w:space="0" w:color="auto"/>
              <w:left w:val="single" w:sz="4" w:space="0" w:color="auto"/>
              <w:bottom w:val="single" w:sz="4" w:space="0" w:color="auto"/>
              <w:right w:val="single" w:sz="4" w:space="0" w:color="auto"/>
            </w:tcBorders>
          </w:tcPr>
          <w:p w14:paraId="123744F9"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6D5DAD24" w14:textId="77777777" w:rsidR="00477F8B" w:rsidRPr="00B3056F" w:rsidRDefault="00477F8B" w:rsidP="00477F8B">
            <w:pPr>
              <w:pStyle w:val="TAL"/>
              <w:rPr>
                <w:rFonts w:cs="Arial"/>
                <w:szCs w:val="18"/>
              </w:rPr>
            </w:pPr>
          </w:p>
        </w:tc>
      </w:tr>
      <w:tr w:rsidR="00477F8B" w:rsidRPr="00B3056F" w14:paraId="70B7BF24"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43EADA6C" w14:textId="77777777" w:rsidR="00477F8B" w:rsidRPr="00B3056F" w:rsidRDefault="00477F8B" w:rsidP="00477F8B">
            <w:pPr>
              <w:pStyle w:val="TAL"/>
            </w:pPr>
            <w:r w:rsidRPr="00B3056F">
              <w:t>UpSecurity</w:t>
            </w:r>
          </w:p>
        </w:tc>
        <w:tc>
          <w:tcPr>
            <w:tcW w:w="2241" w:type="dxa"/>
            <w:tcBorders>
              <w:top w:val="single" w:sz="4" w:space="0" w:color="auto"/>
              <w:left w:val="single" w:sz="4" w:space="0" w:color="auto"/>
              <w:bottom w:val="single" w:sz="4" w:space="0" w:color="auto"/>
              <w:right w:val="single" w:sz="4" w:space="0" w:color="auto"/>
            </w:tcBorders>
          </w:tcPr>
          <w:p w14:paraId="23CA2DD0"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1E4C5078" w14:textId="77777777" w:rsidR="00477F8B" w:rsidRPr="00B3056F" w:rsidRDefault="00477F8B" w:rsidP="00477F8B">
            <w:pPr>
              <w:pStyle w:val="TAL"/>
              <w:rPr>
                <w:rFonts w:cs="Arial"/>
                <w:szCs w:val="18"/>
              </w:rPr>
            </w:pPr>
          </w:p>
        </w:tc>
      </w:tr>
      <w:tr w:rsidR="00477F8B" w:rsidRPr="00B3056F" w14:paraId="245ECBA8"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542CC715" w14:textId="77777777" w:rsidR="00477F8B" w:rsidRPr="00B3056F" w:rsidRDefault="00477F8B" w:rsidP="00477F8B">
            <w:pPr>
              <w:pStyle w:val="TAL"/>
            </w:pPr>
            <w:r w:rsidRPr="00B3056F">
              <w:t>ServiceName</w:t>
            </w:r>
          </w:p>
        </w:tc>
        <w:tc>
          <w:tcPr>
            <w:tcW w:w="2241" w:type="dxa"/>
            <w:tcBorders>
              <w:top w:val="single" w:sz="4" w:space="0" w:color="auto"/>
              <w:left w:val="single" w:sz="4" w:space="0" w:color="auto"/>
              <w:bottom w:val="single" w:sz="4" w:space="0" w:color="auto"/>
              <w:right w:val="single" w:sz="4" w:space="0" w:color="auto"/>
            </w:tcBorders>
          </w:tcPr>
          <w:p w14:paraId="54DE45F9" w14:textId="77777777" w:rsidR="00477F8B" w:rsidRPr="00B3056F" w:rsidRDefault="00477F8B" w:rsidP="00477F8B">
            <w:pPr>
              <w:pStyle w:val="TAL"/>
            </w:pPr>
            <w:r w:rsidRPr="00B3056F">
              <w:t>3GPP TS 29.510 [19]</w:t>
            </w:r>
          </w:p>
        </w:tc>
        <w:tc>
          <w:tcPr>
            <w:tcW w:w="4565" w:type="dxa"/>
            <w:tcBorders>
              <w:top w:val="single" w:sz="4" w:space="0" w:color="auto"/>
              <w:left w:val="single" w:sz="4" w:space="0" w:color="auto"/>
              <w:bottom w:val="single" w:sz="4" w:space="0" w:color="auto"/>
              <w:right w:val="single" w:sz="4" w:space="0" w:color="auto"/>
            </w:tcBorders>
          </w:tcPr>
          <w:p w14:paraId="6E2F3706" w14:textId="77777777" w:rsidR="00477F8B" w:rsidRPr="00B3056F" w:rsidRDefault="00477F8B" w:rsidP="00477F8B">
            <w:pPr>
              <w:pStyle w:val="TAL"/>
              <w:rPr>
                <w:rFonts w:cs="Arial"/>
                <w:szCs w:val="18"/>
              </w:rPr>
            </w:pPr>
          </w:p>
        </w:tc>
      </w:tr>
      <w:tr w:rsidR="00477F8B" w:rsidRPr="00B3056F" w14:paraId="0CD114E7"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63B7A3DA" w14:textId="77777777" w:rsidR="00477F8B" w:rsidRPr="00B3056F" w:rsidRDefault="00477F8B" w:rsidP="00477F8B">
            <w:pPr>
              <w:pStyle w:val="TAL"/>
            </w:pPr>
            <w:r w:rsidRPr="00B3056F">
              <w:t>OdbPacketServices</w:t>
            </w:r>
          </w:p>
        </w:tc>
        <w:tc>
          <w:tcPr>
            <w:tcW w:w="2241" w:type="dxa"/>
            <w:tcBorders>
              <w:top w:val="single" w:sz="4" w:space="0" w:color="auto"/>
              <w:left w:val="single" w:sz="4" w:space="0" w:color="auto"/>
              <w:bottom w:val="single" w:sz="4" w:space="0" w:color="auto"/>
              <w:right w:val="single" w:sz="4" w:space="0" w:color="auto"/>
            </w:tcBorders>
          </w:tcPr>
          <w:p w14:paraId="1715C866"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9B5C19A" w14:textId="77777777" w:rsidR="00477F8B" w:rsidRPr="00B3056F" w:rsidRDefault="00477F8B" w:rsidP="00477F8B">
            <w:pPr>
              <w:pStyle w:val="TAL"/>
              <w:rPr>
                <w:rFonts w:cs="Arial"/>
                <w:szCs w:val="18"/>
              </w:rPr>
            </w:pPr>
          </w:p>
        </w:tc>
      </w:tr>
      <w:tr w:rsidR="00477F8B" w:rsidRPr="00B3056F" w14:paraId="4A59D59B"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4C1BA13B" w14:textId="77777777" w:rsidR="00477F8B" w:rsidRPr="00B3056F" w:rsidRDefault="00477F8B" w:rsidP="00477F8B">
            <w:pPr>
              <w:pStyle w:val="TAL"/>
            </w:pPr>
            <w:r w:rsidRPr="00B3056F">
              <w:t>GroupId</w:t>
            </w:r>
          </w:p>
        </w:tc>
        <w:tc>
          <w:tcPr>
            <w:tcW w:w="2241" w:type="dxa"/>
            <w:tcBorders>
              <w:top w:val="single" w:sz="4" w:space="0" w:color="auto"/>
              <w:left w:val="single" w:sz="4" w:space="0" w:color="auto"/>
              <w:bottom w:val="single" w:sz="4" w:space="0" w:color="auto"/>
              <w:right w:val="single" w:sz="4" w:space="0" w:color="auto"/>
            </w:tcBorders>
          </w:tcPr>
          <w:p w14:paraId="5B0540EE"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7398C4E6" w14:textId="77777777" w:rsidR="00477F8B" w:rsidRPr="00B3056F" w:rsidRDefault="00477F8B" w:rsidP="00477F8B">
            <w:pPr>
              <w:pStyle w:val="TAL"/>
              <w:rPr>
                <w:rFonts w:cs="Arial"/>
                <w:szCs w:val="18"/>
              </w:rPr>
            </w:pPr>
            <w:r w:rsidRPr="00B3056F">
              <w:rPr>
                <w:rFonts w:cs="Arial"/>
                <w:szCs w:val="18"/>
              </w:rPr>
              <w:t>This type is also used as key of a map in attributes:</w:t>
            </w:r>
          </w:p>
          <w:p w14:paraId="46C68E9C" w14:textId="77777777" w:rsidR="00477F8B" w:rsidRPr="00B3056F" w:rsidRDefault="00477F8B" w:rsidP="00477F8B">
            <w:pPr>
              <w:pStyle w:val="TAL"/>
              <w:rPr>
                <w:rFonts w:cs="Arial"/>
                <w:szCs w:val="18"/>
              </w:rPr>
            </w:pPr>
            <w:r w:rsidRPr="00B3056F">
              <w:rPr>
                <w:rFonts w:cs="Arial"/>
                <w:szCs w:val="18"/>
              </w:rPr>
              <w:t>- vnGroupInfo and sharedVnGroupDataIds; see clause 6.1.6.2.4, 6.1.6.2.8, 6.1.6.2.27;</w:t>
            </w:r>
          </w:p>
        </w:tc>
      </w:tr>
      <w:tr w:rsidR="00477F8B" w:rsidRPr="00B3056F" w14:paraId="532853AF"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73647A77" w14:textId="77777777" w:rsidR="00477F8B" w:rsidRPr="00B3056F" w:rsidRDefault="00477F8B" w:rsidP="00477F8B">
            <w:pPr>
              <w:pStyle w:val="TAL"/>
            </w:pPr>
            <w:r w:rsidRPr="00B3056F">
              <w:t>DateTime</w:t>
            </w:r>
          </w:p>
        </w:tc>
        <w:tc>
          <w:tcPr>
            <w:tcW w:w="2241" w:type="dxa"/>
            <w:tcBorders>
              <w:top w:val="single" w:sz="4" w:space="0" w:color="auto"/>
              <w:left w:val="single" w:sz="4" w:space="0" w:color="auto"/>
              <w:bottom w:val="single" w:sz="4" w:space="0" w:color="auto"/>
              <w:right w:val="single" w:sz="4" w:space="0" w:color="auto"/>
            </w:tcBorders>
          </w:tcPr>
          <w:p w14:paraId="70BB1B4B"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5512F405" w14:textId="77777777" w:rsidR="00477F8B" w:rsidRPr="00B3056F" w:rsidRDefault="00477F8B" w:rsidP="00477F8B">
            <w:pPr>
              <w:pStyle w:val="TAL"/>
              <w:rPr>
                <w:rFonts w:cs="Arial"/>
                <w:szCs w:val="18"/>
              </w:rPr>
            </w:pPr>
          </w:p>
        </w:tc>
      </w:tr>
      <w:tr w:rsidR="00477F8B" w:rsidRPr="00B3056F" w14:paraId="1AB49357"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4D1F41AE" w14:textId="77777777" w:rsidR="00477F8B" w:rsidRPr="00B3056F" w:rsidRDefault="00477F8B" w:rsidP="00477F8B">
            <w:pPr>
              <w:pStyle w:val="TAL"/>
            </w:pPr>
            <w:r w:rsidRPr="00B3056F">
              <w:t>CagId</w:t>
            </w:r>
          </w:p>
        </w:tc>
        <w:tc>
          <w:tcPr>
            <w:tcW w:w="2241" w:type="dxa"/>
            <w:tcBorders>
              <w:top w:val="single" w:sz="4" w:space="0" w:color="auto"/>
              <w:left w:val="single" w:sz="4" w:space="0" w:color="auto"/>
              <w:bottom w:val="single" w:sz="4" w:space="0" w:color="auto"/>
              <w:right w:val="single" w:sz="4" w:space="0" w:color="auto"/>
            </w:tcBorders>
          </w:tcPr>
          <w:p w14:paraId="432799A3"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613DCB7E" w14:textId="77777777" w:rsidR="00477F8B" w:rsidRPr="00B3056F" w:rsidRDefault="00477F8B" w:rsidP="00477F8B">
            <w:pPr>
              <w:pStyle w:val="TAL"/>
              <w:rPr>
                <w:rFonts w:cs="Arial"/>
                <w:szCs w:val="18"/>
              </w:rPr>
            </w:pPr>
          </w:p>
        </w:tc>
      </w:tr>
      <w:tr w:rsidR="00477F8B" w:rsidRPr="00B3056F" w14:paraId="707733A4"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C854008" w14:textId="77777777" w:rsidR="00477F8B" w:rsidRPr="00B3056F" w:rsidRDefault="00477F8B" w:rsidP="00477F8B">
            <w:pPr>
              <w:pStyle w:val="TAL"/>
            </w:pPr>
            <w:r w:rsidRPr="00B3056F">
              <w:rPr>
                <w:rFonts w:hint="eastAsia"/>
              </w:rPr>
              <w:t>StnSr</w:t>
            </w:r>
          </w:p>
        </w:tc>
        <w:tc>
          <w:tcPr>
            <w:tcW w:w="2241" w:type="dxa"/>
            <w:tcBorders>
              <w:top w:val="single" w:sz="4" w:space="0" w:color="auto"/>
              <w:left w:val="single" w:sz="4" w:space="0" w:color="auto"/>
              <w:bottom w:val="single" w:sz="4" w:space="0" w:color="auto"/>
              <w:right w:val="single" w:sz="4" w:space="0" w:color="auto"/>
            </w:tcBorders>
          </w:tcPr>
          <w:p w14:paraId="3EF63B10"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744AB95" w14:textId="77777777" w:rsidR="00477F8B" w:rsidRPr="00B3056F" w:rsidRDefault="00477F8B" w:rsidP="00477F8B">
            <w:pPr>
              <w:pStyle w:val="TAL"/>
              <w:rPr>
                <w:rFonts w:cs="Arial"/>
                <w:szCs w:val="18"/>
              </w:rPr>
            </w:pPr>
            <w:r w:rsidRPr="00B3056F">
              <w:rPr>
                <w:rFonts w:cs="Arial" w:hint="eastAsia"/>
                <w:szCs w:val="18"/>
              </w:rPr>
              <w:t>Session Transfer Number for SRVCC</w:t>
            </w:r>
          </w:p>
        </w:tc>
      </w:tr>
      <w:tr w:rsidR="00477F8B" w:rsidRPr="00B3056F" w14:paraId="0C559273"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2805037B" w14:textId="77777777" w:rsidR="00477F8B" w:rsidRPr="00B3056F" w:rsidRDefault="00477F8B" w:rsidP="00477F8B">
            <w:pPr>
              <w:pStyle w:val="TAL"/>
            </w:pPr>
            <w:r w:rsidRPr="00B3056F">
              <w:rPr>
                <w:rFonts w:hint="eastAsia"/>
              </w:rPr>
              <w:t>CMsisdn</w:t>
            </w:r>
          </w:p>
        </w:tc>
        <w:tc>
          <w:tcPr>
            <w:tcW w:w="2241" w:type="dxa"/>
            <w:tcBorders>
              <w:top w:val="single" w:sz="4" w:space="0" w:color="auto"/>
              <w:left w:val="single" w:sz="4" w:space="0" w:color="auto"/>
              <w:bottom w:val="single" w:sz="4" w:space="0" w:color="auto"/>
              <w:right w:val="single" w:sz="4" w:space="0" w:color="auto"/>
            </w:tcBorders>
          </w:tcPr>
          <w:p w14:paraId="6363448C"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724997E8" w14:textId="77777777" w:rsidR="00477F8B" w:rsidRPr="00B3056F" w:rsidRDefault="00477F8B" w:rsidP="00477F8B">
            <w:pPr>
              <w:pStyle w:val="TAL"/>
              <w:rPr>
                <w:rFonts w:cs="Arial"/>
                <w:szCs w:val="18"/>
              </w:rPr>
            </w:pPr>
            <w:r w:rsidRPr="00B3056F">
              <w:rPr>
                <w:rFonts w:cs="Arial" w:hint="eastAsia"/>
                <w:szCs w:val="18"/>
              </w:rPr>
              <w:t>Correlation MSISDN</w:t>
            </w:r>
          </w:p>
        </w:tc>
      </w:tr>
      <w:tr w:rsidR="00477F8B" w:rsidRPr="00B3056F" w14:paraId="74E054ED"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49E0004C" w14:textId="77777777" w:rsidR="00477F8B" w:rsidRPr="00B3056F" w:rsidRDefault="00477F8B" w:rsidP="00477F8B">
            <w:pPr>
              <w:pStyle w:val="TAL"/>
            </w:pPr>
            <w:r w:rsidRPr="00B3056F">
              <w:t>OsId</w:t>
            </w:r>
          </w:p>
        </w:tc>
        <w:tc>
          <w:tcPr>
            <w:tcW w:w="2241" w:type="dxa"/>
            <w:tcBorders>
              <w:top w:val="single" w:sz="4" w:space="0" w:color="auto"/>
              <w:left w:val="single" w:sz="4" w:space="0" w:color="auto"/>
              <w:bottom w:val="single" w:sz="4" w:space="0" w:color="auto"/>
              <w:right w:val="single" w:sz="4" w:space="0" w:color="auto"/>
            </w:tcBorders>
          </w:tcPr>
          <w:p w14:paraId="31783821" w14:textId="77777777" w:rsidR="00477F8B" w:rsidRPr="00B3056F" w:rsidRDefault="00477F8B" w:rsidP="00477F8B">
            <w:pPr>
              <w:pStyle w:val="TAL"/>
            </w:pPr>
            <w:r w:rsidRPr="00B3056F">
              <w:t>3GPP TS 29.519 [33]</w:t>
            </w:r>
          </w:p>
        </w:tc>
        <w:tc>
          <w:tcPr>
            <w:tcW w:w="4565" w:type="dxa"/>
            <w:tcBorders>
              <w:top w:val="single" w:sz="4" w:space="0" w:color="auto"/>
              <w:left w:val="single" w:sz="4" w:space="0" w:color="auto"/>
              <w:bottom w:val="single" w:sz="4" w:space="0" w:color="auto"/>
              <w:right w:val="single" w:sz="4" w:space="0" w:color="auto"/>
            </w:tcBorders>
          </w:tcPr>
          <w:p w14:paraId="6C0E1FA1" w14:textId="77777777" w:rsidR="00477F8B" w:rsidRPr="00B3056F" w:rsidRDefault="00477F8B" w:rsidP="00477F8B">
            <w:pPr>
              <w:pStyle w:val="TAL"/>
              <w:rPr>
                <w:rFonts w:cs="Arial"/>
                <w:szCs w:val="18"/>
              </w:rPr>
            </w:pPr>
          </w:p>
        </w:tc>
      </w:tr>
      <w:tr w:rsidR="00477F8B" w:rsidRPr="00B3056F" w14:paraId="155B37CF"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5D270899" w14:textId="77777777" w:rsidR="00477F8B" w:rsidRPr="00B3056F" w:rsidRDefault="00477F8B" w:rsidP="00477F8B">
            <w:pPr>
              <w:pStyle w:val="TAL"/>
            </w:pPr>
            <w:r w:rsidRPr="00B3056F">
              <w:t>Uint16</w:t>
            </w:r>
          </w:p>
        </w:tc>
        <w:tc>
          <w:tcPr>
            <w:tcW w:w="2241" w:type="dxa"/>
            <w:tcBorders>
              <w:top w:val="single" w:sz="4" w:space="0" w:color="auto"/>
              <w:left w:val="single" w:sz="4" w:space="0" w:color="auto"/>
              <w:bottom w:val="single" w:sz="4" w:space="0" w:color="auto"/>
              <w:right w:val="single" w:sz="4" w:space="0" w:color="auto"/>
            </w:tcBorders>
          </w:tcPr>
          <w:p w14:paraId="3D81C334"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62A71C4" w14:textId="77777777" w:rsidR="00477F8B" w:rsidRPr="00B3056F" w:rsidRDefault="00477F8B" w:rsidP="00477F8B">
            <w:pPr>
              <w:pStyle w:val="TAL"/>
              <w:rPr>
                <w:rFonts w:cs="Arial"/>
                <w:szCs w:val="18"/>
              </w:rPr>
            </w:pPr>
          </w:p>
        </w:tc>
      </w:tr>
      <w:tr w:rsidR="00477F8B" w:rsidRPr="00B3056F" w14:paraId="2C871292"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6778BE3D" w14:textId="77777777" w:rsidR="00477F8B" w:rsidRPr="00B3056F" w:rsidRDefault="00477F8B" w:rsidP="00477F8B">
            <w:pPr>
              <w:pStyle w:val="TAL"/>
            </w:pPr>
            <w:r w:rsidRPr="00B3056F">
              <w:t>RgWirelineCharacteristics</w:t>
            </w:r>
          </w:p>
        </w:tc>
        <w:tc>
          <w:tcPr>
            <w:tcW w:w="2241" w:type="dxa"/>
            <w:tcBorders>
              <w:top w:val="single" w:sz="4" w:space="0" w:color="auto"/>
              <w:left w:val="single" w:sz="4" w:space="0" w:color="auto"/>
              <w:bottom w:val="single" w:sz="4" w:space="0" w:color="auto"/>
              <w:right w:val="single" w:sz="4" w:space="0" w:color="auto"/>
            </w:tcBorders>
          </w:tcPr>
          <w:p w14:paraId="1E271349"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5C1BAB4A" w14:textId="77777777" w:rsidR="00477F8B" w:rsidRPr="00B3056F" w:rsidRDefault="00477F8B" w:rsidP="00477F8B">
            <w:pPr>
              <w:pStyle w:val="TAL"/>
              <w:rPr>
                <w:rFonts w:cs="Arial"/>
                <w:szCs w:val="18"/>
              </w:rPr>
            </w:pPr>
          </w:p>
        </w:tc>
      </w:tr>
      <w:tr w:rsidR="00477F8B" w:rsidRPr="00B3056F" w14:paraId="605ADC16"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2DDD4DB8" w14:textId="77777777" w:rsidR="00477F8B" w:rsidRPr="00B3056F" w:rsidRDefault="00477F8B" w:rsidP="00477F8B">
            <w:pPr>
              <w:pStyle w:val="TAL"/>
            </w:pPr>
            <w:r w:rsidRPr="00B3056F">
              <w:t>GeographicArea</w:t>
            </w:r>
          </w:p>
        </w:tc>
        <w:tc>
          <w:tcPr>
            <w:tcW w:w="2241" w:type="dxa"/>
            <w:tcBorders>
              <w:top w:val="single" w:sz="4" w:space="0" w:color="auto"/>
              <w:left w:val="single" w:sz="4" w:space="0" w:color="auto"/>
              <w:bottom w:val="single" w:sz="4" w:space="0" w:color="auto"/>
              <w:right w:val="single" w:sz="4" w:space="0" w:color="auto"/>
            </w:tcBorders>
          </w:tcPr>
          <w:p w14:paraId="1DFB672F" w14:textId="77777777" w:rsidR="00477F8B" w:rsidRPr="00B3056F" w:rsidRDefault="00477F8B" w:rsidP="00477F8B">
            <w:pPr>
              <w:pStyle w:val="TAL"/>
            </w:pPr>
            <w:r w:rsidRPr="00B3056F">
              <w:t>3GPP TS 29.572 [34]</w:t>
            </w:r>
          </w:p>
        </w:tc>
        <w:tc>
          <w:tcPr>
            <w:tcW w:w="4565" w:type="dxa"/>
            <w:tcBorders>
              <w:top w:val="single" w:sz="4" w:space="0" w:color="auto"/>
              <w:left w:val="single" w:sz="4" w:space="0" w:color="auto"/>
              <w:bottom w:val="single" w:sz="4" w:space="0" w:color="auto"/>
              <w:right w:val="single" w:sz="4" w:space="0" w:color="auto"/>
            </w:tcBorders>
          </w:tcPr>
          <w:p w14:paraId="50B239A9" w14:textId="77777777" w:rsidR="00477F8B" w:rsidRPr="00B3056F" w:rsidRDefault="00477F8B" w:rsidP="00477F8B">
            <w:pPr>
              <w:pStyle w:val="TAL"/>
              <w:rPr>
                <w:rFonts w:cs="Arial"/>
                <w:szCs w:val="18"/>
              </w:rPr>
            </w:pPr>
          </w:p>
        </w:tc>
      </w:tr>
      <w:tr w:rsidR="00477F8B" w:rsidRPr="00B3056F" w14:paraId="4188296D"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8BA3413" w14:textId="77777777" w:rsidR="00477F8B" w:rsidRPr="00B3056F" w:rsidRDefault="00477F8B" w:rsidP="00477F8B">
            <w:pPr>
              <w:pStyle w:val="TAL"/>
            </w:pPr>
            <w:r w:rsidRPr="00B3056F">
              <w:t>LcsServiceType</w:t>
            </w:r>
          </w:p>
        </w:tc>
        <w:tc>
          <w:tcPr>
            <w:tcW w:w="2241" w:type="dxa"/>
            <w:tcBorders>
              <w:top w:val="single" w:sz="4" w:space="0" w:color="auto"/>
              <w:left w:val="single" w:sz="4" w:space="0" w:color="auto"/>
              <w:bottom w:val="single" w:sz="4" w:space="0" w:color="auto"/>
              <w:right w:val="single" w:sz="4" w:space="0" w:color="auto"/>
            </w:tcBorders>
          </w:tcPr>
          <w:p w14:paraId="3A6C8EF3" w14:textId="77777777" w:rsidR="00477F8B" w:rsidRPr="00B3056F" w:rsidRDefault="00477F8B" w:rsidP="00477F8B">
            <w:pPr>
              <w:pStyle w:val="TAL"/>
            </w:pPr>
            <w:r w:rsidRPr="00B3056F">
              <w:t>3GPP TS 29.572 [34]</w:t>
            </w:r>
          </w:p>
        </w:tc>
        <w:tc>
          <w:tcPr>
            <w:tcW w:w="4565" w:type="dxa"/>
            <w:tcBorders>
              <w:top w:val="single" w:sz="4" w:space="0" w:color="auto"/>
              <w:left w:val="single" w:sz="4" w:space="0" w:color="auto"/>
              <w:bottom w:val="single" w:sz="4" w:space="0" w:color="auto"/>
              <w:right w:val="single" w:sz="4" w:space="0" w:color="auto"/>
            </w:tcBorders>
          </w:tcPr>
          <w:p w14:paraId="71B4D624" w14:textId="77777777" w:rsidR="00477F8B" w:rsidRPr="00B3056F" w:rsidRDefault="00477F8B" w:rsidP="00477F8B">
            <w:pPr>
              <w:pStyle w:val="TAL"/>
              <w:rPr>
                <w:rFonts w:cs="Arial"/>
                <w:szCs w:val="18"/>
              </w:rPr>
            </w:pPr>
          </w:p>
        </w:tc>
      </w:tr>
      <w:tr w:rsidR="00477F8B" w:rsidRPr="00B3056F" w14:paraId="567C60F0"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FAA084D" w14:textId="77777777" w:rsidR="00477F8B" w:rsidRPr="00B3056F" w:rsidRDefault="00477F8B" w:rsidP="00477F8B">
            <w:pPr>
              <w:pStyle w:val="TAL"/>
            </w:pPr>
            <w:r w:rsidRPr="00B3056F">
              <w:rPr>
                <w:rFonts w:hint="eastAsia"/>
              </w:rPr>
              <w:t>ScheduledCommunicationTime</w:t>
            </w:r>
          </w:p>
        </w:tc>
        <w:tc>
          <w:tcPr>
            <w:tcW w:w="2241" w:type="dxa"/>
            <w:tcBorders>
              <w:top w:val="single" w:sz="4" w:space="0" w:color="auto"/>
              <w:left w:val="single" w:sz="4" w:space="0" w:color="auto"/>
              <w:bottom w:val="single" w:sz="4" w:space="0" w:color="auto"/>
              <w:right w:val="single" w:sz="4" w:space="0" w:color="auto"/>
            </w:tcBorders>
          </w:tcPr>
          <w:p w14:paraId="590D334F" w14:textId="77777777" w:rsidR="00477F8B" w:rsidRPr="00B3056F" w:rsidRDefault="00477F8B" w:rsidP="00477F8B">
            <w:pPr>
              <w:pStyle w:val="TAL"/>
            </w:pPr>
            <w:r w:rsidRPr="00B3056F">
              <w:t>6.5.6.2.9</w:t>
            </w:r>
          </w:p>
        </w:tc>
        <w:tc>
          <w:tcPr>
            <w:tcW w:w="4565" w:type="dxa"/>
            <w:tcBorders>
              <w:top w:val="single" w:sz="4" w:space="0" w:color="auto"/>
              <w:left w:val="single" w:sz="4" w:space="0" w:color="auto"/>
              <w:bottom w:val="single" w:sz="4" w:space="0" w:color="auto"/>
              <w:right w:val="single" w:sz="4" w:space="0" w:color="auto"/>
            </w:tcBorders>
          </w:tcPr>
          <w:p w14:paraId="6A764686" w14:textId="77777777" w:rsidR="00477F8B" w:rsidRPr="00B3056F" w:rsidRDefault="00477F8B" w:rsidP="00477F8B">
            <w:pPr>
              <w:pStyle w:val="TAL"/>
              <w:rPr>
                <w:rFonts w:cs="Arial"/>
                <w:szCs w:val="18"/>
              </w:rPr>
            </w:pPr>
          </w:p>
        </w:tc>
      </w:tr>
      <w:tr w:rsidR="00477F8B" w:rsidRPr="00B3056F" w14:paraId="1746FD0E"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7C9FC45B" w14:textId="77777777" w:rsidR="00477F8B" w:rsidRPr="00B3056F" w:rsidRDefault="00477F8B" w:rsidP="00477F8B">
            <w:pPr>
              <w:pStyle w:val="TAL"/>
            </w:pPr>
            <w:r w:rsidRPr="00B3056F">
              <w:t>LocationArea</w:t>
            </w:r>
          </w:p>
        </w:tc>
        <w:tc>
          <w:tcPr>
            <w:tcW w:w="2241" w:type="dxa"/>
            <w:tcBorders>
              <w:top w:val="single" w:sz="4" w:space="0" w:color="auto"/>
              <w:left w:val="single" w:sz="4" w:space="0" w:color="auto"/>
              <w:bottom w:val="single" w:sz="4" w:space="0" w:color="auto"/>
              <w:right w:val="single" w:sz="4" w:space="0" w:color="auto"/>
            </w:tcBorders>
          </w:tcPr>
          <w:p w14:paraId="183CC9DA" w14:textId="77777777" w:rsidR="00477F8B" w:rsidRPr="00B3056F" w:rsidRDefault="00477F8B" w:rsidP="00477F8B">
            <w:pPr>
              <w:pStyle w:val="TAL"/>
            </w:pPr>
            <w:r w:rsidRPr="00B3056F">
              <w:t>6.5.6.2.10</w:t>
            </w:r>
          </w:p>
        </w:tc>
        <w:tc>
          <w:tcPr>
            <w:tcW w:w="4565" w:type="dxa"/>
            <w:tcBorders>
              <w:top w:val="single" w:sz="4" w:space="0" w:color="auto"/>
              <w:left w:val="single" w:sz="4" w:space="0" w:color="auto"/>
              <w:bottom w:val="single" w:sz="4" w:space="0" w:color="auto"/>
              <w:right w:val="single" w:sz="4" w:space="0" w:color="auto"/>
            </w:tcBorders>
          </w:tcPr>
          <w:p w14:paraId="6F186E29" w14:textId="77777777" w:rsidR="00477F8B" w:rsidRPr="00B3056F" w:rsidRDefault="00477F8B" w:rsidP="00477F8B">
            <w:pPr>
              <w:pStyle w:val="TAL"/>
              <w:rPr>
                <w:rFonts w:cs="Arial"/>
                <w:szCs w:val="18"/>
              </w:rPr>
            </w:pPr>
          </w:p>
        </w:tc>
      </w:tr>
      <w:tr w:rsidR="00477F8B" w:rsidRPr="00B3056F" w14:paraId="298FC28C"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966B3C4" w14:textId="77777777" w:rsidR="00477F8B" w:rsidRPr="00B3056F" w:rsidRDefault="00477F8B" w:rsidP="00477F8B">
            <w:pPr>
              <w:pStyle w:val="TAL"/>
            </w:pPr>
            <w:r w:rsidRPr="00B3056F">
              <w:rPr>
                <w:rFonts w:hint="eastAsia"/>
              </w:rPr>
              <w:t>StationaryIndication</w:t>
            </w:r>
          </w:p>
        </w:tc>
        <w:tc>
          <w:tcPr>
            <w:tcW w:w="2241" w:type="dxa"/>
            <w:tcBorders>
              <w:top w:val="single" w:sz="4" w:space="0" w:color="auto"/>
              <w:left w:val="single" w:sz="4" w:space="0" w:color="auto"/>
              <w:bottom w:val="single" w:sz="4" w:space="0" w:color="auto"/>
              <w:right w:val="single" w:sz="4" w:space="0" w:color="auto"/>
            </w:tcBorders>
          </w:tcPr>
          <w:p w14:paraId="140B2A17" w14:textId="77777777" w:rsidR="00477F8B" w:rsidRPr="00B3056F" w:rsidRDefault="00477F8B" w:rsidP="00477F8B">
            <w:pPr>
              <w:pStyle w:val="TAL"/>
            </w:pPr>
            <w:r w:rsidRPr="00B3056F">
              <w:t>6.5.6.3.3</w:t>
            </w:r>
          </w:p>
        </w:tc>
        <w:tc>
          <w:tcPr>
            <w:tcW w:w="4565" w:type="dxa"/>
            <w:tcBorders>
              <w:top w:val="single" w:sz="4" w:space="0" w:color="auto"/>
              <w:left w:val="single" w:sz="4" w:space="0" w:color="auto"/>
              <w:bottom w:val="single" w:sz="4" w:space="0" w:color="auto"/>
              <w:right w:val="single" w:sz="4" w:space="0" w:color="auto"/>
            </w:tcBorders>
          </w:tcPr>
          <w:p w14:paraId="0B5A7D90" w14:textId="77777777" w:rsidR="00477F8B" w:rsidRPr="00B3056F" w:rsidRDefault="00477F8B" w:rsidP="00477F8B">
            <w:pPr>
              <w:pStyle w:val="TAL"/>
              <w:rPr>
                <w:rFonts w:cs="Arial"/>
                <w:szCs w:val="18"/>
              </w:rPr>
            </w:pPr>
          </w:p>
        </w:tc>
      </w:tr>
      <w:tr w:rsidR="00477F8B" w:rsidRPr="00B3056F" w14:paraId="6FEC4C23"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0B274868" w14:textId="77777777" w:rsidR="00477F8B" w:rsidRPr="00B3056F" w:rsidRDefault="00477F8B" w:rsidP="00477F8B">
            <w:pPr>
              <w:pStyle w:val="TAL"/>
            </w:pPr>
            <w:r w:rsidRPr="00B3056F">
              <w:t>TrafficProfile</w:t>
            </w:r>
          </w:p>
        </w:tc>
        <w:tc>
          <w:tcPr>
            <w:tcW w:w="2241" w:type="dxa"/>
            <w:tcBorders>
              <w:top w:val="single" w:sz="4" w:space="0" w:color="auto"/>
              <w:left w:val="single" w:sz="4" w:space="0" w:color="auto"/>
              <w:bottom w:val="single" w:sz="4" w:space="0" w:color="auto"/>
              <w:right w:val="single" w:sz="4" w:space="0" w:color="auto"/>
            </w:tcBorders>
          </w:tcPr>
          <w:p w14:paraId="7D11858F" w14:textId="77777777" w:rsidR="00477F8B" w:rsidRPr="00B3056F" w:rsidRDefault="00477F8B" w:rsidP="00477F8B">
            <w:pPr>
              <w:pStyle w:val="TAL"/>
            </w:pPr>
            <w:r w:rsidRPr="00B3056F">
              <w:t>6.5.6.3.4</w:t>
            </w:r>
          </w:p>
        </w:tc>
        <w:tc>
          <w:tcPr>
            <w:tcW w:w="4565" w:type="dxa"/>
            <w:tcBorders>
              <w:top w:val="single" w:sz="4" w:space="0" w:color="auto"/>
              <w:left w:val="single" w:sz="4" w:space="0" w:color="auto"/>
              <w:bottom w:val="single" w:sz="4" w:space="0" w:color="auto"/>
              <w:right w:val="single" w:sz="4" w:space="0" w:color="auto"/>
            </w:tcBorders>
          </w:tcPr>
          <w:p w14:paraId="243DBF9A" w14:textId="77777777" w:rsidR="00477F8B" w:rsidRPr="00B3056F" w:rsidRDefault="00477F8B" w:rsidP="00477F8B">
            <w:pPr>
              <w:pStyle w:val="TAL"/>
              <w:rPr>
                <w:rFonts w:cs="Arial"/>
                <w:szCs w:val="18"/>
              </w:rPr>
            </w:pPr>
          </w:p>
        </w:tc>
      </w:tr>
      <w:tr w:rsidR="00477F8B" w:rsidRPr="00B3056F" w14:paraId="4F6EF8EB"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5731C8B5" w14:textId="77777777" w:rsidR="00477F8B" w:rsidRPr="00B3056F" w:rsidRDefault="00477F8B" w:rsidP="00477F8B">
            <w:pPr>
              <w:pStyle w:val="TAL"/>
            </w:pPr>
            <w:r w:rsidRPr="00B3056F">
              <w:t>ScheduledCommunicationType</w:t>
            </w:r>
          </w:p>
        </w:tc>
        <w:tc>
          <w:tcPr>
            <w:tcW w:w="2241" w:type="dxa"/>
            <w:tcBorders>
              <w:top w:val="single" w:sz="4" w:space="0" w:color="auto"/>
              <w:left w:val="single" w:sz="4" w:space="0" w:color="auto"/>
              <w:bottom w:val="single" w:sz="4" w:space="0" w:color="auto"/>
              <w:right w:val="single" w:sz="4" w:space="0" w:color="auto"/>
            </w:tcBorders>
          </w:tcPr>
          <w:p w14:paraId="2BEDBA78" w14:textId="77777777" w:rsidR="00477F8B" w:rsidRPr="00B3056F" w:rsidRDefault="00477F8B" w:rsidP="00477F8B">
            <w:pPr>
              <w:pStyle w:val="TAL"/>
            </w:pPr>
            <w:r w:rsidRPr="00B3056F">
              <w:t>6.5.6.3.5</w:t>
            </w:r>
          </w:p>
        </w:tc>
        <w:tc>
          <w:tcPr>
            <w:tcW w:w="4565" w:type="dxa"/>
            <w:tcBorders>
              <w:top w:val="single" w:sz="4" w:space="0" w:color="auto"/>
              <w:left w:val="single" w:sz="4" w:space="0" w:color="auto"/>
              <w:bottom w:val="single" w:sz="4" w:space="0" w:color="auto"/>
              <w:right w:val="single" w:sz="4" w:space="0" w:color="auto"/>
            </w:tcBorders>
          </w:tcPr>
          <w:p w14:paraId="5A176AF4" w14:textId="77777777" w:rsidR="00477F8B" w:rsidRPr="00B3056F" w:rsidRDefault="00477F8B" w:rsidP="00477F8B">
            <w:pPr>
              <w:pStyle w:val="TAL"/>
              <w:rPr>
                <w:rFonts w:cs="Arial"/>
                <w:szCs w:val="18"/>
              </w:rPr>
            </w:pPr>
          </w:p>
        </w:tc>
      </w:tr>
      <w:tr w:rsidR="00477F8B" w:rsidRPr="00B3056F" w14:paraId="3C376351"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6F5026E3" w14:textId="77777777" w:rsidR="00477F8B" w:rsidRPr="00B3056F" w:rsidRDefault="00477F8B" w:rsidP="00477F8B">
            <w:pPr>
              <w:pStyle w:val="TAL"/>
            </w:pPr>
            <w:r w:rsidRPr="00B3056F">
              <w:t>BatteryIndication</w:t>
            </w:r>
          </w:p>
        </w:tc>
        <w:tc>
          <w:tcPr>
            <w:tcW w:w="2241" w:type="dxa"/>
            <w:tcBorders>
              <w:top w:val="single" w:sz="4" w:space="0" w:color="auto"/>
              <w:left w:val="single" w:sz="4" w:space="0" w:color="auto"/>
              <w:bottom w:val="single" w:sz="4" w:space="0" w:color="auto"/>
              <w:right w:val="single" w:sz="4" w:space="0" w:color="auto"/>
            </w:tcBorders>
          </w:tcPr>
          <w:p w14:paraId="70F0B24C" w14:textId="77777777" w:rsidR="00477F8B" w:rsidRPr="00B3056F" w:rsidRDefault="00477F8B" w:rsidP="00477F8B">
            <w:pPr>
              <w:pStyle w:val="TAL"/>
            </w:pPr>
            <w:r w:rsidRPr="00B3056F">
              <w:t>6.5.6.2.14</w:t>
            </w:r>
          </w:p>
        </w:tc>
        <w:tc>
          <w:tcPr>
            <w:tcW w:w="4565" w:type="dxa"/>
            <w:tcBorders>
              <w:top w:val="single" w:sz="4" w:space="0" w:color="auto"/>
              <w:left w:val="single" w:sz="4" w:space="0" w:color="auto"/>
              <w:bottom w:val="single" w:sz="4" w:space="0" w:color="auto"/>
              <w:right w:val="single" w:sz="4" w:space="0" w:color="auto"/>
            </w:tcBorders>
          </w:tcPr>
          <w:p w14:paraId="5CF4F3BC" w14:textId="77777777" w:rsidR="00477F8B" w:rsidRPr="00B3056F" w:rsidRDefault="00477F8B" w:rsidP="00477F8B">
            <w:pPr>
              <w:pStyle w:val="TAL"/>
              <w:rPr>
                <w:rFonts w:cs="Arial"/>
                <w:szCs w:val="18"/>
              </w:rPr>
            </w:pPr>
          </w:p>
        </w:tc>
      </w:tr>
      <w:tr w:rsidR="00477F8B" w:rsidRPr="00B3056F" w14:paraId="315C627F"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33E9E31B" w14:textId="77777777" w:rsidR="00477F8B" w:rsidRPr="00B3056F" w:rsidRDefault="00477F8B" w:rsidP="00477F8B">
            <w:pPr>
              <w:pStyle w:val="TAL"/>
            </w:pPr>
            <w:r w:rsidRPr="00B3056F">
              <w:rPr>
                <w:rFonts w:hint="eastAsia"/>
              </w:rPr>
              <w:t>ScheduledCommunicationTime</w:t>
            </w:r>
          </w:p>
        </w:tc>
        <w:tc>
          <w:tcPr>
            <w:tcW w:w="2241" w:type="dxa"/>
            <w:tcBorders>
              <w:top w:val="single" w:sz="4" w:space="0" w:color="auto"/>
              <w:left w:val="single" w:sz="4" w:space="0" w:color="auto"/>
              <w:bottom w:val="single" w:sz="4" w:space="0" w:color="auto"/>
              <w:right w:val="single" w:sz="4" w:space="0" w:color="auto"/>
            </w:tcBorders>
          </w:tcPr>
          <w:p w14:paraId="2EBA63FE" w14:textId="77777777" w:rsidR="00477F8B" w:rsidRPr="00B3056F" w:rsidRDefault="00477F8B" w:rsidP="00477F8B">
            <w:pPr>
              <w:pStyle w:val="TAL"/>
            </w:pPr>
            <w:r w:rsidRPr="00B3056F">
              <w:t>6.5.6.2.9</w:t>
            </w:r>
          </w:p>
        </w:tc>
        <w:tc>
          <w:tcPr>
            <w:tcW w:w="4565" w:type="dxa"/>
            <w:tcBorders>
              <w:top w:val="single" w:sz="4" w:space="0" w:color="auto"/>
              <w:left w:val="single" w:sz="4" w:space="0" w:color="auto"/>
              <w:bottom w:val="single" w:sz="4" w:space="0" w:color="auto"/>
              <w:right w:val="single" w:sz="4" w:space="0" w:color="auto"/>
            </w:tcBorders>
          </w:tcPr>
          <w:p w14:paraId="3F9AD14E" w14:textId="77777777" w:rsidR="00477F8B" w:rsidRPr="00B3056F" w:rsidRDefault="00477F8B" w:rsidP="00477F8B">
            <w:pPr>
              <w:pStyle w:val="TAL"/>
              <w:rPr>
                <w:rFonts w:cs="Arial"/>
                <w:szCs w:val="18"/>
              </w:rPr>
            </w:pPr>
          </w:p>
        </w:tc>
      </w:tr>
      <w:tr w:rsidR="00477F8B" w:rsidRPr="00B3056F" w14:paraId="2F7C8398"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403B6EB7" w14:textId="77777777" w:rsidR="00477F8B" w:rsidRPr="00B3056F" w:rsidRDefault="00477F8B" w:rsidP="00477F8B">
            <w:pPr>
              <w:pStyle w:val="TAL"/>
            </w:pPr>
            <w:r w:rsidRPr="00B3056F">
              <w:t>LocationArea</w:t>
            </w:r>
          </w:p>
        </w:tc>
        <w:tc>
          <w:tcPr>
            <w:tcW w:w="2241" w:type="dxa"/>
            <w:tcBorders>
              <w:top w:val="single" w:sz="4" w:space="0" w:color="auto"/>
              <w:left w:val="single" w:sz="4" w:space="0" w:color="auto"/>
              <w:bottom w:val="single" w:sz="4" w:space="0" w:color="auto"/>
              <w:right w:val="single" w:sz="4" w:space="0" w:color="auto"/>
            </w:tcBorders>
          </w:tcPr>
          <w:p w14:paraId="43132E62" w14:textId="77777777" w:rsidR="00477F8B" w:rsidRPr="00B3056F" w:rsidRDefault="00477F8B" w:rsidP="00477F8B">
            <w:pPr>
              <w:pStyle w:val="TAL"/>
            </w:pPr>
            <w:r w:rsidRPr="00B3056F">
              <w:t>6.5.6.2.10</w:t>
            </w:r>
          </w:p>
        </w:tc>
        <w:tc>
          <w:tcPr>
            <w:tcW w:w="4565" w:type="dxa"/>
            <w:tcBorders>
              <w:top w:val="single" w:sz="4" w:space="0" w:color="auto"/>
              <w:left w:val="single" w:sz="4" w:space="0" w:color="auto"/>
              <w:bottom w:val="single" w:sz="4" w:space="0" w:color="auto"/>
              <w:right w:val="single" w:sz="4" w:space="0" w:color="auto"/>
            </w:tcBorders>
          </w:tcPr>
          <w:p w14:paraId="51E73F84" w14:textId="77777777" w:rsidR="00477F8B" w:rsidRPr="00B3056F" w:rsidRDefault="00477F8B" w:rsidP="00477F8B">
            <w:pPr>
              <w:pStyle w:val="TAL"/>
              <w:rPr>
                <w:rFonts w:cs="Arial"/>
                <w:szCs w:val="18"/>
              </w:rPr>
            </w:pPr>
          </w:p>
        </w:tc>
      </w:tr>
      <w:tr w:rsidR="00477F8B" w:rsidRPr="00B3056F" w14:paraId="1B3CEF87"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56D1337C" w14:textId="77777777" w:rsidR="00477F8B" w:rsidRPr="00B3056F" w:rsidRDefault="00477F8B" w:rsidP="00477F8B">
            <w:pPr>
              <w:pStyle w:val="TAL"/>
            </w:pPr>
            <w:r w:rsidRPr="00B3056F">
              <w:rPr>
                <w:rFonts w:hint="eastAsia"/>
              </w:rPr>
              <w:t>StationaryIndication</w:t>
            </w:r>
          </w:p>
        </w:tc>
        <w:tc>
          <w:tcPr>
            <w:tcW w:w="2241" w:type="dxa"/>
            <w:tcBorders>
              <w:top w:val="single" w:sz="4" w:space="0" w:color="auto"/>
              <w:left w:val="single" w:sz="4" w:space="0" w:color="auto"/>
              <w:bottom w:val="single" w:sz="4" w:space="0" w:color="auto"/>
              <w:right w:val="single" w:sz="4" w:space="0" w:color="auto"/>
            </w:tcBorders>
          </w:tcPr>
          <w:p w14:paraId="32B11103" w14:textId="77777777" w:rsidR="00477F8B" w:rsidRPr="00B3056F" w:rsidRDefault="00477F8B" w:rsidP="00477F8B">
            <w:pPr>
              <w:pStyle w:val="TAL"/>
            </w:pPr>
            <w:r w:rsidRPr="00B3056F">
              <w:t>6.5.6.3.3</w:t>
            </w:r>
          </w:p>
        </w:tc>
        <w:tc>
          <w:tcPr>
            <w:tcW w:w="4565" w:type="dxa"/>
            <w:tcBorders>
              <w:top w:val="single" w:sz="4" w:space="0" w:color="auto"/>
              <w:left w:val="single" w:sz="4" w:space="0" w:color="auto"/>
              <w:bottom w:val="single" w:sz="4" w:space="0" w:color="auto"/>
              <w:right w:val="single" w:sz="4" w:space="0" w:color="auto"/>
            </w:tcBorders>
          </w:tcPr>
          <w:p w14:paraId="4DE66852" w14:textId="77777777" w:rsidR="00477F8B" w:rsidRPr="00B3056F" w:rsidRDefault="00477F8B" w:rsidP="00477F8B">
            <w:pPr>
              <w:pStyle w:val="TAL"/>
              <w:rPr>
                <w:rFonts w:cs="Arial"/>
                <w:szCs w:val="18"/>
              </w:rPr>
            </w:pPr>
          </w:p>
        </w:tc>
      </w:tr>
      <w:tr w:rsidR="00477F8B" w:rsidRPr="00B3056F" w14:paraId="152A3354"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0BBDCA70" w14:textId="77777777" w:rsidR="00477F8B" w:rsidRPr="00B3056F" w:rsidRDefault="00477F8B" w:rsidP="00477F8B">
            <w:pPr>
              <w:pStyle w:val="TAL"/>
            </w:pPr>
            <w:r w:rsidRPr="00B3056F">
              <w:t>TrafficProfile</w:t>
            </w:r>
          </w:p>
        </w:tc>
        <w:tc>
          <w:tcPr>
            <w:tcW w:w="2241" w:type="dxa"/>
            <w:tcBorders>
              <w:top w:val="single" w:sz="4" w:space="0" w:color="auto"/>
              <w:left w:val="single" w:sz="4" w:space="0" w:color="auto"/>
              <w:bottom w:val="single" w:sz="4" w:space="0" w:color="auto"/>
              <w:right w:val="single" w:sz="4" w:space="0" w:color="auto"/>
            </w:tcBorders>
          </w:tcPr>
          <w:p w14:paraId="0B0BED9A" w14:textId="77777777" w:rsidR="00477F8B" w:rsidRPr="00B3056F" w:rsidRDefault="00477F8B" w:rsidP="00477F8B">
            <w:pPr>
              <w:pStyle w:val="TAL"/>
            </w:pPr>
            <w:r w:rsidRPr="00B3056F">
              <w:t>6.5.6.3.4</w:t>
            </w:r>
          </w:p>
        </w:tc>
        <w:tc>
          <w:tcPr>
            <w:tcW w:w="4565" w:type="dxa"/>
            <w:tcBorders>
              <w:top w:val="single" w:sz="4" w:space="0" w:color="auto"/>
              <w:left w:val="single" w:sz="4" w:space="0" w:color="auto"/>
              <w:bottom w:val="single" w:sz="4" w:space="0" w:color="auto"/>
              <w:right w:val="single" w:sz="4" w:space="0" w:color="auto"/>
            </w:tcBorders>
          </w:tcPr>
          <w:p w14:paraId="63A6E849" w14:textId="77777777" w:rsidR="00477F8B" w:rsidRPr="00B3056F" w:rsidRDefault="00477F8B" w:rsidP="00477F8B">
            <w:pPr>
              <w:pStyle w:val="TAL"/>
              <w:rPr>
                <w:rFonts w:cs="Arial"/>
                <w:szCs w:val="18"/>
              </w:rPr>
            </w:pPr>
          </w:p>
        </w:tc>
      </w:tr>
      <w:tr w:rsidR="00477F8B" w:rsidRPr="00B3056F" w14:paraId="53027A2A"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0EFFEC32" w14:textId="77777777" w:rsidR="00477F8B" w:rsidRPr="00B3056F" w:rsidRDefault="00477F8B" w:rsidP="00477F8B">
            <w:pPr>
              <w:pStyle w:val="TAL"/>
            </w:pPr>
            <w:r w:rsidRPr="00B3056F">
              <w:t>ScheduledCommunicationType</w:t>
            </w:r>
          </w:p>
        </w:tc>
        <w:tc>
          <w:tcPr>
            <w:tcW w:w="2241" w:type="dxa"/>
            <w:tcBorders>
              <w:top w:val="single" w:sz="4" w:space="0" w:color="auto"/>
              <w:left w:val="single" w:sz="4" w:space="0" w:color="auto"/>
              <w:bottom w:val="single" w:sz="4" w:space="0" w:color="auto"/>
              <w:right w:val="single" w:sz="4" w:space="0" w:color="auto"/>
            </w:tcBorders>
          </w:tcPr>
          <w:p w14:paraId="0B14E301" w14:textId="77777777" w:rsidR="00477F8B" w:rsidRPr="00B3056F" w:rsidRDefault="00477F8B" w:rsidP="00477F8B">
            <w:pPr>
              <w:pStyle w:val="TAL"/>
            </w:pPr>
            <w:r w:rsidRPr="00B3056F">
              <w:t>6.5.6.3.5</w:t>
            </w:r>
          </w:p>
        </w:tc>
        <w:tc>
          <w:tcPr>
            <w:tcW w:w="4565" w:type="dxa"/>
            <w:tcBorders>
              <w:top w:val="single" w:sz="4" w:space="0" w:color="auto"/>
              <w:left w:val="single" w:sz="4" w:space="0" w:color="auto"/>
              <w:bottom w:val="single" w:sz="4" w:space="0" w:color="auto"/>
              <w:right w:val="single" w:sz="4" w:space="0" w:color="auto"/>
            </w:tcBorders>
          </w:tcPr>
          <w:p w14:paraId="3B55509D" w14:textId="77777777" w:rsidR="00477F8B" w:rsidRPr="00B3056F" w:rsidRDefault="00477F8B" w:rsidP="00477F8B">
            <w:pPr>
              <w:pStyle w:val="TAL"/>
              <w:rPr>
                <w:rFonts w:cs="Arial"/>
                <w:szCs w:val="18"/>
              </w:rPr>
            </w:pPr>
          </w:p>
        </w:tc>
      </w:tr>
      <w:tr w:rsidR="00477F8B" w:rsidRPr="00B3056F" w14:paraId="22A4E755"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21158303" w14:textId="77777777" w:rsidR="00477F8B" w:rsidRPr="00B3056F" w:rsidRDefault="00477F8B" w:rsidP="00477F8B">
            <w:pPr>
              <w:pStyle w:val="TAL"/>
            </w:pPr>
            <w:r w:rsidRPr="00B3056F">
              <w:t>BatteryIndication</w:t>
            </w:r>
          </w:p>
        </w:tc>
        <w:tc>
          <w:tcPr>
            <w:tcW w:w="2241" w:type="dxa"/>
            <w:tcBorders>
              <w:top w:val="single" w:sz="4" w:space="0" w:color="auto"/>
              <w:left w:val="single" w:sz="4" w:space="0" w:color="auto"/>
              <w:bottom w:val="single" w:sz="4" w:space="0" w:color="auto"/>
              <w:right w:val="single" w:sz="4" w:space="0" w:color="auto"/>
            </w:tcBorders>
          </w:tcPr>
          <w:p w14:paraId="514FD731" w14:textId="77777777" w:rsidR="00477F8B" w:rsidRPr="00B3056F" w:rsidRDefault="00477F8B" w:rsidP="00477F8B">
            <w:pPr>
              <w:pStyle w:val="TAL"/>
            </w:pPr>
            <w:r w:rsidRPr="00B3056F">
              <w:t>6.5.6.3.14</w:t>
            </w:r>
          </w:p>
        </w:tc>
        <w:tc>
          <w:tcPr>
            <w:tcW w:w="4565" w:type="dxa"/>
            <w:tcBorders>
              <w:top w:val="single" w:sz="4" w:space="0" w:color="auto"/>
              <w:left w:val="single" w:sz="4" w:space="0" w:color="auto"/>
              <w:bottom w:val="single" w:sz="4" w:space="0" w:color="auto"/>
              <w:right w:val="single" w:sz="4" w:space="0" w:color="auto"/>
            </w:tcBorders>
          </w:tcPr>
          <w:p w14:paraId="7EFF491D" w14:textId="77777777" w:rsidR="00477F8B" w:rsidRPr="00B3056F" w:rsidRDefault="00477F8B" w:rsidP="00477F8B">
            <w:pPr>
              <w:pStyle w:val="TAL"/>
              <w:rPr>
                <w:rFonts w:cs="Arial"/>
                <w:szCs w:val="18"/>
              </w:rPr>
            </w:pPr>
          </w:p>
        </w:tc>
      </w:tr>
      <w:tr w:rsidR="00477F8B" w:rsidRPr="00B3056F" w14:paraId="5FFC606E"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2B4B5CDB" w14:textId="77777777" w:rsidR="00477F8B" w:rsidRPr="00B3056F" w:rsidRDefault="00477F8B" w:rsidP="00477F8B">
            <w:pPr>
              <w:pStyle w:val="TAL"/>
            </w:pPr>
            <w:r w:rsidRPr="00B3056F">
              <w:rPr>
                <w:rFonts w:hint="eastAsia"/>
              </w:rPr>
              <w:lastRenderedPageBreak/>
              <w:t>A</w:t>
            </w:r>
            <w:r w:rsidRPr="00B3056F">
              <w:t>csInfo</w:t>
            </w:r>
          </w:p>
        </w:tc>
        <w:tc>
          <w:tcPr>
            <w:tcW w:w="2241" w:type="dxa"/>
            <w:tcBorders>
              <w:top w:val="single" w:sz="4" w:space="0" w:color="auto"/>
              <w:left w:val="single" w:sz="4" w:space="0" w:color="auto"/>
              <w:bottom w:val="single" w:sz="4" w:space="0" w:color="auto"/>
              <w:right w:val="single" w:sz="4" w:space="0" w:color="auto"/>
            </w:tcBorders>
          </w:tcPr>
          <w:p w14:paraId="05360126"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3D6BC24" w14:textId="77777777" w:rsidR="00477F8B" w:rsidRPr="00B3056F" w:rsidRDefault="00477F8B" w:rsidP="00477F8B">
            <w:pPr>
              <w:pStyle w:val="TAL"/>
              <w:rPr>
                <w:rFonts w:cs="Arial"/>
                <w:szCs w:val="18"/>
              </w:rPr>
            </w:pPr>
            <w:r w:rsidRPr="00B3056F">
              <w:rPr>
                <w:rFonts w:cs="Arial"/>
                <w:szCs w:val="18"/>
              </w:rPr>
              <w:t>ACS Information</w:t>
            </w:r>
          </w:p>
        </w:tc>
      </w:tr>
      <w:tr w:rsidR="00477F8B" w:rsidRPr="00B3056F" w14:paraId="460F0313"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700C545E" w14:textId="77777777" w:rsidR="00477F8B" w:rsidRPr="00B3056F" w:rsidRDefault="00477F8B" w:rsidP="00477F8B">
            <w:pPr>
              <w:pStyle w:val="TAL"/>
            </w:pPr>
            <w:r w:rsidRPr="00B3056F">
              <w:t>IPv4AddrMask</w:t>
            </w:r>
          </w:p>
        </w:tc>
        <w:tc>
          <w:tcPr>
            <w:tcW w:w="2241" w:type="dxa"/>
            <w:tcBorders>
              <w:top w:val="single" w:sz="4" w:space="0" w:color="auto"/>
              <w:left w:val="single" w:sz="4" w:space="0" w:color="auto"/>
              <w:bottom w:val="single" w:sz="4" w:space="0" w:color="auto"/>
              <w:right w:val="single" w:sz="4" w:space="0" w:color="auto"/>
            </w:tcBorders>
          </w:tcPr>
          <w:p w14:paraId="240D9662"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84EE75F" w14:textId="77777777" w:rsidR="00477F8B" w:rsidRPr="00B3056F" w:rsidRDefault="00477F8B" w:rsidP="00477F8B">
            <w:pPr>
              <w:pStyle w:val="TAL"/>
              <w:rPr>
                <w:rFonts w:cs="Arial"/>
                <w:szCs w:val="18"/>
              </w:rPr>
            </w:pPr>
          </w:p>
        </w:tc>
      </w:tr>
      <w:tr w:rsidR="00477F8B" w:rsidRPr="00B3056F" w14:paraId="35413360"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049A502D" w14:textId="77777777" w:rsidR="00477F8B" w:rsidRPr="00B3056F" w:rsidRDefault="00477F8B" w:rsidP="00477F8B">
            <w:pPr>
              <w:pStyle w:val="TAL"/>
            </w:pPr>
            <w:r w:rsidRPr="00B3056F">
              <w:t>NefId</w:t>
            </w:r>
          </w:p>
        </w:tc>
        <w:tc>
          <w:tcPr>
            <w:tcW w:w="2241" w:type="dxa"/>
            <w:tcBorders>
              <w:top w:val="single" w:sz="4" w:space="0" w:color="auto"/>
              <w:left w:val="single" w:sz="4" w:space="0" w:color="auto"/>
              <w:bottom w:val="single" w:sz="4" w:space="0" w:color="auto"/>
              <w:right w:val="single" w:sz="4" w:space="0" w:color="auto"/>
            </w:tcBorders>
          </w:tcPr>
          <w:p w14:paraId="2F028D97" w14:textId="77777777" w:rsidR="00477F8B" w:rsidRPr="00B3056F" w:rsidRDefault="00477F8B" w:rsidP="00477F8B">
            <w:pPr>
              <w:pStyle w:val="TAL"/>
            </w:pPr>
            <w:r w:rsidRPr="00B3056F">
              <w:t>3GPP TS 29.510 [19]</w:t>
            </w:r>
          </w:p>
        </w:tc>
        <w:tc>
          <w:tcPr>
            <w:tcW w:w="4565" w:type="dxa"/>
            <w:tcBorders>
              <w:top w:val="single" w:sz="4" w:space="0" w:color="auto"/>
              <w:left w:val="single" w:sz="4" w:space="0" w:color="auto"/>
              <w:bottom w:val="single" w:sz="4" w:space="0" w:color="auto"/>
              <w:right w:val="single" w:sz="4" w:space="0" w:color="auto"/>
            </w:tcBorders>
          </w:tcPr>
          <w:p w14:paraId="0FFE9906" w14:textId="77777777" w:rsidR="00477F8B" w:rsidRPr="00B3056F" w:rsidRDefault="00477F8B" w:rsidP="00477F8B">
            <w:pPr>
              <w:pStyle w:val="TAL"/>
              <w:rPr>
                <w:rFonts w:cs="Arial"/>
                <w:szCs w:val="18"/>
              </w:rPr>
            </w:pPr>
          </w:p>
        </w:tc>
      </w:tr>
      <w:tr w:rsidR="00477F8B" w:rsidRPr="00B3056F" w14:paraId="5EE5FE1A"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215CCC8F" w14:textId="77777777" w:rsidR="00477F8B" w:rsidRPr="00B3056F" w:rsidRDefault="00477F8B" w:rsidP="00477F8B">
            <w:pPr>
              <w:pStyle w:val="TAL"/>
            </w:pPr>
            <w:r w:rsidRPr="00B3056F">
              <w:rPr>
                <w:rFonts w:hint="eastAsia"/>
              </w:rPr>
              <w:t>PatchResult</w:t>
            </w:r>
          </w:p>
        </w:tc>
        <w:tc>
          <w:tcPr>
            <w:tcW w:w="2241" w:type="dxa"/>
            <w:tcBorders>
              <w:top w:val="single" w:sz="4" w:space="0" w:color="auto"/>
              <w:left w:val="single" w:sz="4" w:space="0" w:color="auto"/>
              <w:bottom w:val="single" w:sz="4" w:space="0" w:color="auto"/>
              <w:right w:val="single" w:sz="4" w:space="0" w:color="auto"/>
            </w:tcBorders>
          </w:tcPr>
          <w:p w14:paraId="002045E5"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712621A7" w14:textId="77777777" w:rsidR="00477F8B" w:rsidRPr="00B3056F" w:rsidRDefault="00477F8B" w:rsidP="00477F8B">
            <w:pPr>
              <w:pStyle w:val="TAL"/>
              <w:rPr>
                <w:rFonts w:cs="Arial"/>
                <w:szCs w:val="18"/>
              </w:rPr>
            </w:pPr>
          </w:p>
        </w:tc>
      </w:tr>
      <w:tr w:rsidR="00477F8B" w:rsidRPr="00B3056F" w14:paraId="73E79046"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38520C07" w14:textId="77777777" w:rsidR="00477F8B" w:rsidRPr="00B3056F" w:rsidRDefault="00477F8B" w:rsidP="00477F8B">
            <w:pPr>
              <w:pStyle w:val="TAL"/>
            </w:pPr>
            <w:r w:rsidRPr="00B3056F">
              <w:t>NrV2xAuth</w:t>
            </w:r>
          </w:p>
        </w:tc>
        <w:tc>
          <w:tcPr>
            <w:tcW w:w="2241" w:type="dxa"/>
            <w:tcBorders>
              <w:top w:val="single" w:sz="4" w:space="0" w:color="auto"/>
              <w:left w:val="single" w:sz="4" w:space="0" w:color="auto"/>
              <w:bottom w:val="single" w:sz="4" w:space="0" w:color="auto"/>
              <w:right w:val="single" w:sz="4" w:space="0" w:color="auto"/>
            </w:tcBorders>
          </w:tcPr>
          <w:p w14:paraId="3EA4478D"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F59D25A" w14:textId="77777777" w:rsidR="00477F8B" w:rsidRPr="00B3056F" w:rsidRDefault="00477F8B" w:rsidP="00477F8B">
            <w:pPr>
              <w:pStyle w:val="TAL"/>
              <w:rPr>
                <w:rFonts w:cs="Arial"/>
                <w:szCs w:val="18"/>
              </w:rPr>
            </w:pPr>
          </w:p>
        </w:tc>
      </w:tr>
      <w:tr w:rsidR="00477F8B" w:rsidRPr="00B3056F" w14:paraId="6F95585D"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596B582" w14:textId="77777777" w:rsidR="00477F8B" w:rsidRPr="00B3056F" w:rsidRDefault="00477F8B" w:rsidP="00477F8B">
            <w:pPr>
              <w:pStyle w:val="TAL"/>
            </w:pPr>
            <w:r w:rsidRPr="00B3056F">
              <w:t>LteV2xAuth</w:t>
            </w:r>
          </w:p>
        </w:tc>
        <w:tc>
          <w:tcPr>
            <w:tcW w:w="2241" w:type="dxa"/>
            <w:tcBorders>
              <w:top w:val="single" w:sz="4" w:space="0" w:color="auto"/>
              <w:left w:val="single" w:sz="4" w:space="0" w:color="auto"/>
              <w:bottom w:val="single" w:sz="4" w:space="0" w:color="auto"/>
              <w:right w:val="single" w:sz="4" w:space="0" w:color="auto"/>
            </w:tcBorders>
          </w:tcPr>
          <w:p w14:paraId="51BDFB3E"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005C4A27" w14:textId="77777777" w:rsidR="00477F8B" w:rsidRPr="00B3056F" w:rsidRDefault="00477F8B" w:rsidP="00477F8B">
            <w:pPr>
              <w:pStyle w:val="TAL"/>
              <w:rPr>
                <w:rFonts w:cs="Arial"/>
                <w:szCs w:val="18"/>
              </w:rPr>
            </w:pPr>
          </w:p>
        </w:tc>
      </w:tr>
      <w:tr w:rsidR="00477F8B" w:rsidRPr="00B3056F" w14:paraId="31F0B39E"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4F6BC958" w14:textId="77777777" w:rsidR="00477F8B" w:rsidRPr="00B3056F" w:rsidRDefault="00477F8B" w:rsidP="00477F8B">
            <w:pPr>
              <w:pStyle w:val="TAL"/>
            </w:pPr>
            <w:r w:rsidRPr="00B3056F">
              <w:t>BitRate</w:t>
            </w:r>
          </w:p>
        </w:tc>
        <w:tc>
          <w:tcPr>
            <w:tcW w:w="2241" w:type="dxa"/>
            <w:tcBorders>
              <w:top w:val="single" w:sz="4" w:space="0" w:color="auto"/>
              <w:left w:val="single" w:sz="4" w:space="0" w:color="auto"/>
              <w:bottom w:val="single" w:sz="4" w:space="0" w:color="auto"/>
              <w:right w:val="single" w:sz="4" w:space="0" w:color="auto"/>
            </w:tcBorders>
          </w:tcPr>
          <w:p w14:paraId="751809DC" w14:textId="77777777" w:rsidR="00477F8B" w:rsidRPr="00B3056F" w:rsidRDefault="00477F8B" w:rsidP="00477F8B">
            <w:pPr>
              <w:pStyle w:val="TAL"/>
            </w:pPr>
            <w:r w:rsidRPr="00B3056F">
              <w:t>3GPP TS 29.571 [7]</w:t>
            </w:r>
          </w:p>
        </w:tc>
        <w:tc>
          <w:tcPr>
            <w:tcW w:w="4565" w:type="dxa"/>
            <w:tcBorders>
              <w:top w:val="single" w:sz="4" w:space="0" w:color="auto"/>
              <w:left w:val="single" w:sz="4" w:space="0" w:color="auto"/>
              <w:bottom w:val="single" w:sz="4" w:space="0" w:color="auto"/>
              <w:right w:val="single" w:sz="4" w:space="0" w:color="auto"/>
            </w:tcBorders>
          </w:tcPr>
          <w:p w14:paraId="363F3568" w14:textId="77777777" w:rsidR="00477F8B" w:rsidRPr="00B3056F" w:rsidRDefault="00477F8B" w:rsidP="00477F8B">
            <w:pPr>
              <w:pStyle w:val="TAL"/>
              <w:rPr>
                <w:rFonts w:cs="Arial"/>
                <w:szCs w:val="18"/>
              </w:rPr>
            </w:pPr>
          </w:p>
        </w:tc>
      </w:tr>
      <w:tr w:rsidR="00477F8B" w:rsidRPr="006A7EE2" w14:paraId="663946F1"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15F8B5A7" w14:textId="77777777" w:rsidR="00477F8B" w:rsidRPr="007B7C9A" w:rsidRDefault="00477F8B" w:rsidP="00477F8B">
            <w:pPr>
              <w:pStyle w:val="TAL"/>
            </w:pPr>
            <w:r w:rsidRPr="00502067">
              <w:t>MdtConfiguration</w:t>
            </w:r>
          </w:p>
        </w:tc>
        <w:tc>
          <w:tcPr>
            <w:tcW w:w="2241" w:type="dxa"/>
            <w:tcBorders>
              <w:top w:val="single" w:sz="4" w:space="0" w:color="auto"/>
              <w:left w:val="single" w:sz="4" w:space="0" w:color="auto"/>
              <w:bottom w:val="single" w:sz="4" w:space="0" w:color="auto"/>
              <w:right w:val="single" w:sz="4" w:space="0" w:color="auto"/>
            </w:tcBorders>
          </w:tcPr>
          <w:p w14:paraId="015D7BD2" w14:textId="77777777" w:rsidR="00477F8B" w:rsidRPr="00D67AB2" w:rsidRDefault="00477F8B" w:rsidP="00477F8B">
            <w:pPr>
              <w:pStyle w:val="TAL"/>
            </w:pPr>
            <w:r w:rsidRPr="00D67AB2">
              <w:t>3GPP TS 29.571 [7]</w:t>
            </w:r>
          </w:p>
        </w:tc>
        <w:tc>
          <w:tcPr>
            <w:tcW w:w="4565" w:type="dxa"/>
            <w:tcBorders>
              <w:top w:val="single" w:sz="4" w:space="0" w:color="auto"/>
              <w:left w:val="single" w:sz="4" w:space="0" w:color="auto"/>
              <w:bottom w:val="single" w:sz="4" w:space="0" w:color="auto"/>
              <w:right w:val="single" w:sz="4" w:space="0" w:color="auto"/>
            </w:tcBorders>
          </w:tcPr>
          <w:p w14:paraId="7A63EAF2" w14:textId="77777777" w:rsidR="00477F8B" w:rsidRPr="006A7EE2" w:rsidRDefault="00477F8B" w:rsidP="00477F8B">
            <w:pPr>
              <w:pStyle w:val="TAL"/>
              <w:rPr>
                <w:rFonts w:cs="Arial"/>
                <w:szCs w:val="18"/>
              </w:rPr>
            </w:pPr>
          </w:p>
        </w:tc>
      </w:tr>
      <w:tr w:rsidR="00477F8B" w:rsidRPr="00CD2628" w14:paraId="49A22CB7"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36BCB0A7" w14:textId="77777777" w:rsidR="00477F8B" w:rsidRPr="00CD2628" w:rsidRDefault="00477F8B" w:rsidP="00477F8B">
            <w:pPr>
              <w:pStyle w:val="TAL"/>
            </w:pPr>
            <w:r>
              <w:t>Uint64</w:t>
            </w:r>
          </w:p>
        </w:tc>
        <w:tc>
          <w:tcPr>
            <w:tcW w:w="2241" w:type="dxa"/>
            <w:tcBorders>
              <w:top w:val="single" w:sz="4" w:space="0" w:color="auto"/>
              <w:left w:val="single" w:sz="4" w:space="0" w:color="auto"/>
              <w:bottom w:val="single" w:sz="4" w:space="0" w:color="auto"/>
              <w:right w:val="single" w:sz="4" w:space="0" w:color="auto"/>
            </w:tcBorders>
          </w:tcPr>
          <w:p w14:paraId="7FD1BD79" w14:textId="77777777" w:rsidR="00477F8B" w:rsidRPr="00CD2628" w:rsidRDefault="00477F8B" w:rsidP="00477F8B">
            <w:pPr>
              <w:pStyle w:val="TAL"/>
            </w:pPr>
            <w:r>
              <w:t xml:space="preserve">3GPP TS 29.571 </w:t>
            </w:r>
            <w:r w:rsidRPr="00CD2628">
              <w:t>[</w:t>
            </w:r>
            <w:r>
              <w:t>7</w:t>
            </w:r>
            <w:r w:rsidRPr="00CD2628">
              <w:t>]</w:t>
            </w:r>
          </w:p>
        </w:tc>
        <w:tc>
          <w:tcPr>
            <w:tcW w:w="4565" w:type="dxa"/>
            <w:tcBorders>
              <w:top w:val="single" w:sz="4" w:space="0" w:color="auto"/>
              <w:left w:val="single" w:sz="4" w:space="0" w:color="auto"/>
              <w:bottom w:val="single" w:sz="4" w:space="0" w:color="auto"/>
              <w:right w:val="single" w:sz="4" w:space="0" w:color="auto"/>
            </w:tcBorders>
          </w:tcPr>
          <w:p w14:paraId="2C5EBDC0" w14:textId="77777777" w:rsidR="00477F8B" w:rsidRPr="00CD2628" w:rsidRDefault="00477F8B" w:rsidP="00477F8B">
            <w:pPr>
              <w:pStyle w:val="TAL"/>
              <w:rPr>
                <w:rFonts w:cs="Arial"/>
                <w:szCs w:val="18"/>
              </w:rPr>
            </w:pPr>
          </w:p>
        </w:tc>
      </w:tr>
      <w:tr w:rsidR="00477F8B" w:rsidRPr="00CD2628" w14:paraId="6F32E0CF"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6AF0DF77" w14:textId="77777777" w:rsidR="00477F8B" w:rsidRDefault="00477F8B" w:rsidP="00477F8B">
            <w:pPr>
              <w:pStyle w:val="TAL"/>
            </w:pPr>
            <w:r w:rsidRPr="00F11966">
              <w:t>WirelineArea</w:t>
            </w:r>
          </w:p>
        </w:tc>
        <w:tc>
          <w:tcPr>
            <w:tcW w:w="2241" w:type="dxa"/>
            <w:tcBorders>
              <w:top w:val="single" w:sz="4" w:space="0" w:color="auto"/>
              <w:left w:val="single" w:sz="4" w:space="0" w:color="auto"/>
              <w:bottom w:val="single" w:sz="4" w:space="0" w:color="auto"/>
              <w:right w:val="single" w:sz="4" w:space="0" w:color="auto"/>
            </w:tcBorders>
          </w:tcPr>
          <w:p w14:paraId="35B9D5A9" w14:textId="77777777" w:rsidR="00477F8B" w:rsidRDefault="00477F8B" w:rsidP="00477F8B">
            <w:pPr>
              <w:pStyle w:val="TAL"/>
            </w:pPr>
            <w:r w:rsidRPr="00D67AB2">
              <w:t>3GPP TS 29.571 [7]</w:t>
            </w:r>
          </w:p>
        </w:tc>
        <w:tc>
          <w:tcPr>
            <w:tcW w:w="4565" w:type="dxa"/>
            <w:tcBorders>
              <w:top w:val="single" w:sz="4" w:space="0" w:color="auto"/>
              <w:left w:val="single" w:sz="4" w:space="0" w:color="auto"/>
              <w:bottom w:val="single" w:sz="4" w:space="0" w:color="auto"/>
              <w:right w:val="single" w:sz="4" w:space="0" w:color="auto"/>
            </w:tcBorders>
          </w:tcPr>
          <w:p w14:paraId="354690EF" w14:textId="77777777" w:rsidR="00477F8B" w:rsidRPr="00CD2628" w:rsidRDefault="00477F8B" w:rsidP="00477F8B">
            <w:pPr>
              <w:pStyle w:val="TAL"/>
              <w:rPr>
                <w:rFonts w:cs="Arial"/>
                <w:szCs w:val="18"/>
              </w:rPr>
            </w:pPr>
          </w:p>
        </w:tc>
      </w:tr>
      <w:tr w:rsidR="00477F8B" w:rsidRPr="00CD2628" w14:paraId="05918515" w14:textId="77777777" w:rsidTr="00477F8B">
        <w:trPr>
          <w:jc w:val="center"/>
        </w:trPr>
        <w:tc>
          <w:tcPr>
            <w:tcW w:w="2269" w:type="dxa"/>
            <w:tcBorders>
              <w:top w:val="single" w:sz="4" w:space="0" w:color="auto"/>
              <w:left w:val="single" w:sz="4" w:space="0" w:color="auto"/>
              <w:bottom w:val="single" w:sz="4" w:space="0" w:color="auto"/>
              <w:right w:val="single" w:sz="4" w:space="0" w:color="auto"/>
            </w:tcBorders>
          </w:tcPr>
          <w:p w14:paraId="0DE76A0D" w14:textId="77777777" w:rsidR="00477F8B" w:rsidRDefault="00477F8B" w:rsidP="00477F8B">
            <w:pPr>
              <w:pStyle w:val="TAL"/>
            </w:pPr>
            <w:r w:rsidRPr="00F11966">
              <w:t>WirelineServiceAreaRestriction</w:t>
            </w:r>
          </w:p>
        </w:tc>
        <w:tc>
          <w:tcPr>
            <w:tcW w:w="2241" w:type="dxa"/>
            <w:tcBorders>
              <w:top w:val="single" w:sz="4" w:space="0" w:color="auto"/>
              <w:left w:val="single" w:sz="4" w:space="0" w:color="auto"/>
              <w:bottom w:val="single" w:sz="4" w:space="0" w:color="auto"/>
              <w:right w:val="single" w:sz="4" w:space="0" w:color="auto"/>
            </w:tcBorders>
          </w:tcPr>
          <w:p w14:paraId="01DC2A27" w14:textId="77777777" w:rsidR="00477F8B" w:rsidRDefault="00477F8B" w:rsidP="00477F8B">
            <w:pPr>
              <w:pStyle w:val="TAL"/>
            </w:pPr>
            <w:r w:rsidRPr="00D67AB2">
              <w:t>3GPP TS 29.571 [7]</w:t>
            </w:r>
          </w:p>
        </w:tc>
        <w:tc>
          <w:tcPr>
            <w:tcW w:w="4565" w:type="dxa"/>
            <w:tcBorders>
              <w:top w:val="single" w:sz="4" w:space="0" w:color="auto"/>
              <w:left w:val="single" w:sz="4" w:space="0" w:color="auto"/>
              <w:bottom w:val="single" w:sz="4" w:space="0" w:color="auto"/>
              <w:right w:val="single" w:sz="4" w:space="0" w:color="auto"/>
            </w:tcBorders>
          </w:tcPr>
          <w:p w14:paraId="7649BAD5" w14:textId="77777777" w:rsidR="00477F8B" w:rsidRPr="00CD2628" w:rsidRDefault="00477F8B" w:rsidP="00477F8B">
            <w:pPr>
              <w:pStyle w:val="TAL"/>
              <w:rPr>
                <w:rFonts w:cs="Arial"/>
                <w:szCs w:val="18"/>
              </w:rPr>
            </w:pP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1899" w:name="_Toc11338578"/>
      <w:bookmarkStart w:id="1900" w:name="_Toc27585230"/>
      <w:bookmarkStart w:id="1901" w:name="_Toc36457196"/>
      <w:bookmarkStart w:id="1902" w:name="_Toc45028090"/>
      <w:bookmarkStart w:id="1903" w:name="_Toc45028925"/>
      <w:bookmarkStart w:id="1904" w:name="_Toc58583154"/>
      <w:r w:rsidRPr="00B3056F">
        <w:rPr>
          <w:lang w:val="en-US"/>
        </w:rPr>
        <w:t>6.1.6.2</w:t>
      </w:r>
      <w:r w:rsidRPr="00B3056F">
        <w:rPr>
          <w:lang w:val="en-US"/>
        </w:rPr>
        <w:tab/>
        <w:t>Structured data types</w:t>
      </w:r>
      <w:bookmarkEnd w:id="1899"/>
      <w:bookmarkEnd w:id="1900"/>
      <w:bookmarkEnd w:id="1901"/>
      <w:bookmarkEnd w:id="1902"/>
      <w:bookmarkEnd w:id="1903"/>
      <w:bookmarkEnd w:id="1904"/>
    </w:p>
    <w:p w14:paraId="64D66EE4" w14:textId="77777777" w:rsidR="00EF45DA" w:rsidRPr="00B3056F" w:rsidRDefault="00EF45DA" w:rsidP="00EF45DA">
      <w:pPr>
        <w:pStyle w:val="Heading5"/>
      </w:pPr>
      <w:bookmarkStart w:id="1905" w:name="_Toc11338579"/>
      <w:bookmarkStart w:id="1906" w:name="_Toc27585231"/>
      <w:bookmarkStart w:id="1907" w:name="_Toc36457197"/>
      <w:bookmarkStart w:id="1908" w:name="_Toc45028091"/>
      <w:bookmarkStart w:id="1909" w:name="_Toc45028926"/>
      <w:bookmarkStart w:id="1910" w:name="_Toc58583155"/>
      <w:r w:rsidRPr="00B3056F">
        <w:t>6.1.6.2.1</w:t>
      </w:r>
      <w:r w:rsidRPr="00B3056F">
        <w:tab/>
        <w:t>Introduction</w:t>
      </w:r>
      <w:bookmarkEnd w:id="1905"/>
      <w:bookmarkEnd w:id="1906"/>
      <w:bookmarkEnd w:id="1907"/>
      <w:bookmarkEnd w:id="1908"/>
      <w:bookmarkEnd w:id="1909"/>
      <w:bookmarkEnd w:id="1910"/>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1911" w:name="_Toc11338580"/>
      <w:bookmarkStart w:id="1912" w:name="_Toc27585232"/>
      <w:bookmarkStart w:id="1913" w:name="_Toc36457198"/>
      <w:bookmarkStart w:id="1914" w:name="_Toc45028092"/>
      <w:bookmarkStart w:id="1915" w:name="_Toc45028927"/>
      <w:bookmarkStart w:id="1916" w:name="_Toc58583156"/>
      <w:r w:rsidRPr="00B3056F">
        <w:t>6.1.6.2.2</w:t>
      </w:r>
      <w:r w:rsidRPr="00B3056F">
        <w:tab/>
        <w:t>Type: Nssai</w:t>
      </w:r>
      <w:bookmarkEnd w:id="1911"/>
      <w:bookmarkEnd w:id="1912"/>
      <w:bookmarkEnd w:id="1913"/>
      <w:bookmarkEnd w:id="1914"/>
      <w:bookmarkEnd w:id="1915"/>
      <w:bookmarkEnd w:id="1916"/>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77777777" w:rsidR="006D0D26" w:rsidRPr="00B3056F" w:rsidRDefault="006D0D26" w:rsidP="001330D7">
            <w:pPr>
              <w:pStyle w:val="TAL"/>
              <w:rPr>
                <w:rFonts w:cs="Arial"/>
                <w:szCs w:val="18"/>
              </w:rPr>
            </w:pPr>
            <w:r w:rsidRPr="00B3056F">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77777777" w:rsidR="006D0D26" w:rsidRPr="00B3056F" w:rsidRDefault="006D0D26" w:rsidP="001330D7">
            <w:pPr>
              <w:pStyle w:val="TAL"/>
              <w:rPr>
                <w:rFonts w:cs="Arial"/>
                <w:szCs w:val="18"/>
              </w:rPr>
            </w:pPr>
            <w:r w:rsidRPr="00B3056F">
              <w:rPr>
                <w:rFonts w:cs="Arial"/>
                <w:szCs w:val="18"/>
              </w:rPr>
              <w:t>A list of Single Nssais used as default</w:t>
            </w:r>
          </w:p>
        </w:tc>
        <w:tc>
          <w:tcPr>
            <w:tcW w:w="1428" w:type="dxa"/>
            <w:tcBorders>
              <w:top w:val="single" w:sz="4" w:space="0" w:color="auto"/>
              <w:left w:val="single" w:sz="4" w:space="0" w:color="auto"/>
              <w:bottom w:val="single" w:sz="4" w:space="0" w:color="auto"/>
              <w:right w:val="single" w:sz="4" w:space="0" w:color="auto"/>
            </w:tcBorders>
          </w:tcPr>
          <w:p w14:paraId="22C50330" w14:textId="2ECD404E" w:rsidR="006D0D26" w:rsidRPr="00B3056F" w:rsidRDefault="006D0D26" w:rsidP="001330D7">
            <w:pPr>
              <w:pStyle w:val="TAL"/>
              <w:rPr>
                <w:rFonts w:cs="Arial"/>
                <w:szCs w:val="18"/>
              </w:rPr>
            </w:pPr>
            <w:r>
              <w:rPr>
                <w:rFonts w:cs="Arial"/>
                <w:szCs w:val="18"/>
              </w:rPr>
              <w:t>Nssaa</w:t>
            </w: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77777777" w:rsidR="006D0D26" w:rsidRPr="00B3056F" w:rsidRDefault="006D0D26" w:rsidP="001330D7">
            <w:pPr>
              <w:pStyle w:val="TAL"/>
              <w:rPr>
                <w:rFonts w:cs="Arial"/>
                <w:szCs w:val="18"/>
              </w:rPr>
            </w:pPr>
            <w:r w:rsidRPr="00B3056F">
              <w:rPr>
                <w:rFonts w:cs="Arial"/>
                <w:szCs w:val="18"/>
              </w:rPr>
              <w:t>List of non default Single Nssais.</w:t>
            </w:r>
          </w:p>
        </w:tc>
        <w:tc>
          <w:tcPr>
            <w:tcW w:w="1428" w:type="dxa"/>
            <w:tcBorders>
              <w:top w:val="single" w:sz="4" w:space="0" w:color="auto"/>
              <w:left w:val="single" w:sz="4" w:space="0" w:color="auto"/>
              <w:bottom w:val="single" w:sz="4" w:space="0" w:color="auto"/>
              <w:right w:val="single" w:sz="4" w:space="0" w:color="auto"/>
            </w:tcBorders>
          </w:tcPr>
          <w:p w14:paraId="3939A14F" w14:textId="0A5C540C" w:rsidR="006D0D26" w:rsidRPr="00B3056F" w:rsidRDefault="006D0D26" w:rsidP="001330D7">
            <w:pPr>
              <w:pStyle w:val="TAL"/>
              <w:rPr>
                <w:rFonts w:cs="Arial"/>
                <w:szCs w:val="18"/>
              </w:rPr>
            </w:pPr>
            <w:r>
              <w:rPr>
                <w:rFonts w:cs="Arial"/>
                <w:szCs w:val="18"/>
              </w:rPr>
              <w:t>Nssaa</w:t>
            </w: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77777777" w:rsidR="006D0D26" w:rsidRPr="00B3056F" w:rsidRDefault="006D0D26" w:rsidP="001330D7">
            <w:pPr>
              <w:pStyle w:val="TAL"/>
              <w:rPr>
                <w:rFonts w:cs="Arial"/>
                <w:szCs w:val="18"/>
              </w:rPr>
            </w:pP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1917" w:name="_Toc11338581"/>
      <w:bookmarkStart w:id="1918" w:name="_Toc27585233"/>
      <w:bookmarkStart w:id="1919" w:name="_Toc36457199"/>
      <w:bookmarkStart w:id="1920" w:name="_Toc45028093"/>
      <w:bookmarkStart w:id="1921" w:name="_Toc45028928"/>
      <w:bookmarkStart w:id="1922" w:name="_Toc58583157"/>
      <w:r w:rsidRPr="00B3056F">
        <w:lastRenderedPageBreak/>
        <w:t>6.1.6.2.3</w:t>
      </w:r>
      <w:r w:rsidRPr="00B3056F">
        <w:tab/>
        <w:t>Type: SdmSubscription</w:t>
      </w:r>
      <w:bookmarkEnd w:id="1917"/>
      <w:bookmarkEnd w:id="1918"/>
      <w:bookmarkEnd w:id="1919"/>
      <w:bookmarkEnd w:id="1920"/>
      <w:bookmarkEnd w:id="1921"/>
      <w:bookmarkEnd w:id="1922"/>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Pr="00B3056F">
              <w:t>clause 6.5.2.2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3F0E8EF7" w14:textId="77777777"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77777777" w:rsidR="00EF45DA" w:rsidRPr="00B3056F" w:rsidRDefault="00EF45DA" w:rsidP="001330D7">
            <w:pPr>
              <w:pStyle w:val="TAL"/>
              <w:rPr>
                <w:rFonts w:cs="Arial"/>
                <w:szCs w:val="18"/>
              </w:rPr>
            </w:pPr>
            <w:r w:rsidRPr="00B3056F">
              <w:rPr>
                <w:rFonts w:cs="Arial"/>
                <w:szCs w:val="18"/>
              </w:rPr>
              <w:t>This attribute shall be also used as filter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77777777" w:rsidR="00EF45DA" w:rsidRPr="00B3056F" w:rsidRDefault="00EF45DA" w:rsidP="001330D7">
            <w:pPr>
              <w:pStyle w:val="TAL"/>
            </w:pPr>
            <w:r w:rsidRPr="00B3056F">
              <w:rPr>
                <w:rFonts w:cs="Arial"/>
                <w:szCs w:val="18"/>
              </w:rPr>
              <w:t>When present, this IE shall contain the</w:t>
            </w:r>
            <w:r w:rsidRPr="00B3056F">
              <w:t xml:space="preserve"> Network Identifier only.</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77777777" w:rsidR="00CB3989" w:rsidRDefault="00CB3989" w:rsidP="002B505D">
            <w:pPr>
              <w:pStyle w:val="TAL"/>
              <w:rPr>
                <w:rFonts w:cs="Arial"/>
                <w:szCs w:val="18"/>
                <w:lang w:eastAsia="zh-CN"/>
              </w:rPr>
            </w:pPr>
            <w:r w:rsidRPr="00B3056F">
              <w:rPr>
                <w:rFonts w:cs="Arial"/>
                <w:szCs w:val="18"/>
              </w:rPr>
              <w:t>See clause 6.</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059497BD" w14:textId="77777777" w:rsidR="00EF45DA" w:rsidRPr="00B3056F" w:rsidRDefault="00EF45DA" w:rsidP="001330D7">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1923" w:name="_Toc11338582"/>
      <w:bookmarkStart w:id="1924" w:name="_Toc27585234"/>
      <w:bookmarkStart w:id="1925" w:name="_Toc36457200"/>
      <w:bookmarkStart w:id="1926" w:name="_Toc45028094"/>
      <w:bookmarkStart w:id="1927" w:name="_Toc45028929"/>
      <w:bookmarkStart w:id="1928" w:name="_Toc58583158"/>
      <w:r w:rsidRPr="00B3056F">
        <w:lastRenderedPageBreak/>
        <w:t>6.1.6.2.4</w:t>
      </w:r>
      <w:r w:rsidRPr="00B3056F">
        <w:tab/>
        <w:t>Type: AccessAndMobilitySubscriptionData</w:t>
      </w:r>
      <w:bookmarkEnd w:id="1923"/>
      <w:bookmarkEnd w:id="1924"/>
      <w:bookmarkEnd w:id="1925"/>
      <w:bookmarkEnd w:id="1926"/>
      <w:bookmarkEnd w:id="1927"/>
      <w:bookmarkEnd w:id="1928"/>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EF45DA" w:rsidRPr="00B3056F" w14:paraId="2AB21954"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7B60298" w14:textId="77777777" w:rsidR="00EF45DA" w:rsidRPr="00B3056F" w:rsidRDefault="00EF45DA" w:rsidP="001330D7">
            <w:pPr>
              <w:pStyle w:val="TAL"/>
              <w:rPr>
                <w:rFonts w:cs="Arial"/>
                <w:szCs w:val="18"/>
              </w:rPr>
            </w:pPr>
            <w:r w:rsidRPr="00B3056F">
              <w:rPr>
                <w:rFonts w:cs="Arial"/>
                <w:szCs w:val="18"/>
              </w:rPr>
              <w:t>See clause 6.1.8</w:t>
            </w:r>
          </w:p>
        </w:tc>
        <w:tc>
          <w:tcPr>
            <w:tcW w:w="1702" w:type="dxa"/>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73CF7F42"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702" w:type="dxa"/>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1BD6934B" w14:textId="2B45BBA9" w:rsidR="00EF45DA" w:rsidRPr="00B3056F" w:rsidRDefault="00EF45DA" w:rsidP="001330D7">
            <w:pPr>
              <w:pStyle w:val="TAL"/>
              <w:rPr>
                <w:rFonts w:cs="Arial"/>
                <w:szCs w:val="18"/>
              </w:rPr>
            </w:pPr>
            <w:r w:rsidRPr="00B3056F">
              <w:rPr>
                <w:rFonts w:cs="Arial"/>
                <w:szCs w:val="18"/>
              </w:rPr>
              <w:t>A map of identifiers of shared 5G VN group data (list of key-value pairs whereGroupId serves as key; see clause 6.1.6.1).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E19D35" w14:textId="2D3619C3" w:rsidR="00EF45DA" w:rsidRPr="00B3056F" w:rsidRDefault="00EF45DA" w:rsidP="001330D7">
            <w:pPr>
              <w:pStyle w:val="TAL"/>
              <w:rPr>
                <w:rFonts w:cs="Arial"/>
                <w:szCs w:val="18"/>
              </w:rPr>
            </w:pPr>
            <w:r w:rsidRPr="00B3056F">
              <w:rPr>
                <w:rFonts w:cs="Arial"/>
                <w:szCs w:val="18"/>
              </w:rPr>
              <w:t xml:space="preserve">Subscribed periodic registration timer; </w:t>
            </w:r>
            <w:r w:rsidR="00A96A30">
              <w:rPr>
                <w:rFonts w:cs="Arial"/>
                <w:szCs w:val="18"/>
              </w:rPr>
              <w:t>(</w:t>
            </w:r>
            <w:r w:rsidRPr="00B3056F">
              <w:rPr>
                <w:rFonts w:cs="Arial"/>
                <w:szCs w:val="18"/>
              </w:rPr>
              <w:t xml:space="preserve">see </w:t>
            </w:r>
            <w:r w:rsidR="00A96A30">
              <w:rPr>
                <w:lang w:eastAsia="de-DE"/>
              </w:rPr>
              <w:t xml:space="preserve">clause 5.20 </w:t>
            </w:r>
            <w:r w:rsidR="00A96A30">
              <w:rPr>
                <w:rFonts w:cs="Arial"/>
                <w:szCs w:val="18"/>
                <w:lang w:eastAsia="zh-CN"/>
              </w:rPr>
              <w:t>of 3GPP TS 23.501 [2], clause</w:t>
            </w:r>
            <w:r w:rsidR="00A96A30">
              <w:rPr>
                <w:lang w:eastAsia="de-DE"/>
              </w:rPr>
              <w:t> </w:t>
            </w:r>
            <w:r w:rsidR="00A96A30">
              <w:rPr>
                <w:rFonts w:eastAsia="SimSun"/>
              </w:rPr>
              <w:t>4.15.3.2.3b</w:t>
            </w:r>
            <w:r w:rsidR="00A96A30">
              <w:rPr>
                <w:lang w:eastAsia="de-DE"/>
              </w:rPr>
              <w:t xml:space="preserve"> and 4.15.6.3a </w:t>
            </w:r>
            <w:r w:rsidR="00A96A30">
              <w:rPr>
                <w:rFonts w:cs="Arial"/>
                <w:szCs w:val="18"/>
                <w:lang w:eastAsia="zh-CN"/>
              </w:rPr>
              <w:t xml:space="preserve">of 3GPP TS 23.502 [3] and </w:t>
            </w:r>
            <w:r w:rsidRPr="00B3056F">
              <w:rPr>
                <w:rFonts w:cs="Arial"/>
                <w:szCs w:val="18"/>
              </w:rPr>
              <w:t>3GPP TS 29.571 [7]</w:t>
            </w:r>
            <w:r w:rsidR="00A96A30">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31F382A" w14:textId="43340681" w:rsidR="00EF45DA" w:rsidRPr="00B3056F" w:rsidRDefault="00EF45DA" w:rsidP="001330D7">
            <w:pPr>
              <w:pStyle w:val="TAL"/>
              <w:rPr>
                <w:rFonts w:cs="Arial"/>
                <w:szCs w:val="18"/>
              </w:rPr>
            </w:pPr>
            <w:r w:rsidRPr="00B3056F">
              <w:rPr>
                <w:rFonts w:cs="Arial"/>
                <w:szCs w:val="18"/>
              </w:rPr>
              <w:t>subscribed active time for PSM UEs</w:t>
            </w:r>
            <w:r w:rsidR="00A96A30">
              <w:rPr>
                <w:rFonts w:cs="Arial"/>
                <w:szCs w:val="18"/>
                <w:lang w:eastAsia="de-DE"/>
              </w:rPr>
              <w:t xml:space="preserve"> </w:t>
            </w:r>
            <w:r w:rsidR="00A96A30">
              <w:rPr>
                <w:rFonts w:cs="Arial"/>
                <w:szCs w:val="18"/>
                <w:lang w:eastAsia="zh-CN"/>
              </w:rPr>
              <w:t xml:space="preserve">(see </w:t>
            </w:r>
            <w:r w:rsidR="00A96A30">
              <w:rPr>
                <w:lang w:eastAsia="de-DE"/>
              </w:rPr>
              <w:t xml:space="preserve">clause 5.20 </w:t>
            </w:r>
            <w:r w:rsidR="00A96A30">
              <w:rPr>
                <w:rFonts w:cs="Arial"/>
                <w:szCs w:val="18"/>
                <w:lang w:eastAsia="zh-CN"/>
              </w:rPr>
              <w:t>of 3GPP TS 23.501 [2] and clause</w:t>
            </w:r>
            <w:r w:rsidR="00A96A30">
              <w:rPr>
                <w:lang w:eastAsia="de-DE"/>
              </w:rPr>
              <w:t> </w:t>
            </w:r>
            <w:r w:rsidR="00A96A30">
              <w:rPr>
                <w:rFonts w:eastAsia="SimSun"/>
              </w:rPr>
              <w:t>4.15.3.2.3b</w:t>
            </w:r>
            <w:r w:rsidR="00A96A30">
              <w:rPr>
                <w:lang w:eastAsia="de-DE"/>
              </w:rPr>
              <w:t xml:space="preserve"> and 4.15.6.3a </w:t>
            </w:r>
            <w:r w:rsidR="00A96A30">
              <w:rPr>
                <w:rFonts w:cs="Arial"/>
                <w:szCs w:val="18"/>
                <w:lang w:eastAsia="zh-CN"/>
              </w:rPr>
              <w:t>of 3GPP TS 23.502 [3]).</w:t>
            </w:r>
          </w:p>
        </w:tc>
        <w:tc>
          <w:tcPr>
            <w:tcW w:w="1702" w:type="dxa"/>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14B35205"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1330D7">
            <w:pPr>
              <w:keepNext/>
              <w:keepLines/>
              <w:spacing w:after="0"/>
              <w:rPr>
                <w:rFonts w:ascii="Arial" w:hAnsi="Arial" w:cs="Arial"/>
                <w:sz w:val="18"/>
                <w:szCs w:val="18"/>
              </w:rPr>
            </w:pPr>
            <w:r w:rsidRPr="00B3056F">
              <w:rPr>
                <w:rFonts w:ascii="Arial" w:hAnsi="Arial" w:cs="Arial"/>
                <w:sz w:val="18"/>
                <w:szCs w:val="18"/>
              </w:rPr>
              <w:t>Contains the indication on whether or not the UE is expecting to receive SoR information at initial registration.</w:t>
            </w:r>
          </w:p>
          <w:p w14:paraId="79773273" w14:textId="3BDDF090"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50BAB7A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p>
        </w:tc>
      </w:tr>
      <w:tr w:rsidR="00EF45DA" w:rsidRPr="00B3056F" w14:paraId="35ABD7BC"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A5F85E7" w14:textId="77777777"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TS 23.501 [2] clause 5.26.16 and TS 23.502 [3] clause 4.2.2.2.2</w:t>
            </w:r>
            <w:r w:rsidRPr="00B3056F">
              <w:t>).</w:t>
            </w:r>
          </w:p>
        </w:tc>
        <w:tc>
          <w:tcPr>
            <w:tcW w:w="1702" w:type="dxa"/>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0D486B" w:rsidRPr="00B3056F" w14:paraId="3B499E15"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044DCCBF" w14:textId="76209A95" w:rsidR="000D486B" w:rsidRPr="00B3056F" w:rsidRDefault="000D486B" w:rsidP="000D486B">
            <w:pPr>
              <w:pStyle w:val="TAL"/>
              <w:rPr>
                <w:lang w:eastAsia="zh-CN"/>
              </w:rPr>
            </w:pPr>
            <w:r>
              <w:rPr>
                <w:rFonts w:hint="eastAsia"/>
                <w:lang w:eastAsia="zh-CN"/>
              </w:rPr>
              <w:t>m</w:t>
            </w:r>
            <w:r>
              <w:rPr>
                <w:lang w:eastAsia="zh-CN"/>
              </w:rPr>
              <w:t>dtUserConsent</w:t>
            </w:r>
          </w:p>
        </w:tc>
        <w:tc>
          <w:tcPr>
            <w:tcW w:w="1558" w:type="dxa"/>
            <w:tcBorders>
              <w:top w:val="single" w:sz="4" w:space="0" w:color="auto"/>
              <w:left w:val="single" w:sz="4" w:space="0" w:color="auto"/>
              <w:bottom w:val="single" w:sz="4" w:space="0" w:color="auto"/>
              <w:right w:val="single" w:sz="4" w:space="0" w:color="auto"/>
            </w:tcBorders>
          </w:tcPr>
          <w:p w14:paraId="37B46679" w14:textId="5BD737CB" w:rsidR="000D486B" w:rsidRPr="00B3056F" w:rsidRDefault="000D486B" w:rsidP="000D486B">
            <w:pPr>
              <w:pStyle w:val="TAL"/>
              <w:rPr>
                <w:lang w:eastAsia="zh-CN"/>
              </w:rPr>
            </w:pPr>
            <w:r>
              <w:rPr>
                <w:lang w:eastAsia="zh-CN"/>
              </w:rPr>
              <w:t>MdtUserConsent</w:t>
            </w:r>
          </w:p>
        </w:tc>
        <w:tc>
          <w:tcPr>
            <w:tcW w:w="426" w:type="dxa"/>
            <w:tcBorders>
              <w:top w:val="single" w:sz="4" w:space="0" w:color="auto"/>
              <w:left w:val="single" w:sz="4" w:space="0" w:color="auto"/>
              <w:bottom w:val="single" w:sz="4" w:space="0" w:color="auto"/>
              <w:right w:val="single" w:sz="4" w:space="0" w:color="auto"/>
            </w:tcBorders>
          </w:tcPr>
          <w:p w14:paraId="1ECBF472" w14:textId="6A8455B6" w:rsidR="000D486B" w:rsidRPr="00B3056F" w:rsidRDefault="000D486B" w:rsidP="000D486B">
            <w:pPr>
              <w:pStyle w:val="TAC"/>
              <w:rPr>
                <w:lang w:eastAsia="zh-CN"/>
              </w:rPr>
            </w:pPr>
            <w:r w:rsidRPr="006A7EE2">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16D6DA4" w14:textId="71D927B1" w:rsidR="000D486B" w:rsidRPr="00B3056F" w:rsidRDefault="000D486B" w:rsidP="000D486B">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32D4A5D1" w14:textId="77777777" w:rsidR="000D486B" w:rsidRDefault="000D486B" w:rsidP="000D486B">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Pr>
                <w:rFonts w:cs="Arial"/>
                <w:szCs w:val="18"/>
              </w:rPr>
              <w:t>48</w:t>
            </w:r>
            <w:r w:rsidRPr="003A1C21">
              <w:rPr>
                <w:rFonts w:cs="Arial"/>
                <w:szCs w:val="18"/>
              </w:rPr>
              <w:t>]).</w:t>
            </w:r>
          </w:p>
          <w:p w14:paraId="2E13F735" w14:textId="22EA07C9" w:rsidR="000D486B" w:rsidRPr="00B3056F" w:rsidRDefault="000D486B" w:rsidP="000D486B">
            <w:pPr>
              <w:pStyle w:val="TAL"/>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tcBorders>
              <w:top w:val="single" w:sz="4" w:space="0" w:color="auto"/>
              <w:left w:val="single" w:sz="4" w:space="0" w:color="auto"/>
              <w:bottom w:val="single" w:sz="4" w:space="0" w:color="auto"/>
              <w:right w:val="single" w:sz="4" w:space="0" w:color="auto"/>
            </w:tcBorders>
          </w:tcPr>
          <w:p w14:paraId="4EFF82CC" w14:textId="77777777" w:rsidR="000D486B" w:rsidRPr="00B3056F" w:rsidRDefault="000D486B" w:rsidP="000D486B">
            <w:pPr>
              <w:pStyle w:val="TAL"/>
            </w:pPr>
          </w:p>
        </w:tc>
      </w:tr>
      <w:tr w:rsidR="000D486B" w:rsidRPr="00B3056F" w14:paraId="54F6348C"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548D5110" w14:textId="07398117" w:rsidR="000D486B" w:rsidRPr="00B3056F" w:rsidRDefault="000D486B" w:rsidP="000D486B">
            <w:pPr>
              <w:pStyle w:val="TAL"/>
              <w:rPr>
                <w:lang w:eastAsia="zh-CN"/>
              </w:rPr>
            </w:pPr>
            <w:r>
              <w:t>m</w:t>
            </w:r>
            <w:r w:rsidRPr="00502067">
              <w:t>dtConfiguration</w:t>
            </w:r>
          </w:p>
        </w:tc>
        <w:tc>
          <w:tcPr>
            <w:tcW w:w="1558" w:type="dxa"/>
            <w:tcBorders>
              <w:top w:val="single" w:sz="4" w:space="0" w:color="auto"/>
              <w:left w:val="single" w:sz="4" w:space="0" w:color="auto"/>
              <w:bottom w:val="single" w:sz="4" w:space="0" w:color="auto"/>
              <w:right w:val="single" w:sz="4" w:space="0" w:color="auto"/>
            </w:tcBorders>
          </w:tcPr>
          <w:p w14:paraId="4C6BC587" w14:textId="441A0561" w:rsidR="000D486B" w:rsidRPr="00B3056F" w:rsidRDefault="000D486B" w:rsidP="000D486B">
            <w:pPr>
              <w:pStyle w:val="TAL"/>
              <w:rPr>
                <w:lang w:eastAsia="zh-CN"/>
              </w:rPr>
            </w:pPr>
            <w:r w:rsidRPr="00502067">
              <w:t>MdtConfiguration</w:t>
            </w:r>
          </w:p>
        </w:tc>
        <w:tc>
          <w:tcPr>
            <w:tcW w:w="426" w:type="dxa"/>
            <w:tcBorders>
              <w:top w:val="single" w:sz="4" w:space="0" w:color="auto"/>
              <w:left w:val="single" w:sz="4" w:space="0" w:color="auto"/>
              <w:bottom w:val="single" w:sz="4" w:space="0" w:color="auto"/>
              <w:right w:val="single" w:sz="4" w:space="0" w:color="auto"/>
            </w:tcBorders>
          </w:tcPr>
          <w:p w14:paraId="5D85A967" w14:textId="354D32A8" w:rsidR="000D486B" w:rsidRPr="00B3056F" w:rsidRDefault="000D486B" w:rsidP="000D486B">
            <w:pPr>
              <w:pStyle w:val="TAC"/>
              <w:rPr>
                <w:lang w:eastAsia="zh-CN"/>
              </w:rPr>
            </w:pPr>
            <w:r>
              <w:rPr>
                <w:lang w:eastAsia="zh-CN"/>
              </w:rPr>
              <w:t>C</w:t>
            </w:r>
          </w:p>
        </w:tc>
        <w:tc>
          <w:tcPr>
            <w:tcW w:w="1137" w:type="dxa"/>
            <w:tcBorders>
              <w:top w:val="single" w:sz="4" w:space="0" w:color="auto"/>
              <w:left w:val="single" w:sz="4" w:space="0" w:color="auto"/>
              <w:bottom w:val="single" w:sz="4" w:space="0" w:color="auto"/>
              <w:right w:val="single" w:sz="4" w:space="0" w:color="auto"/>
            </w:tcBorders>
          </w:tcPr>
          <w:p w14:paraId="6BC0BAB1" w14:textId="6D9D1764" w:rsidR="000D486B" w:rsidRPr="00B3056F" w:rsidRDefault="000D486B" w:rsidP="000D486B">
            <w:pPr>
              <w:pStyle w:val="TAL"/>
            </w:pPr>
            <w:r w:rsidRPr="006A7EE2">
              <w:t>0..1</w:t>
            </w:r>
          </w:p>
        </w:tc>
        <w:tc>
          <w:tcPr>
            <w:tcW w:w="4387" w:type="dxa"/>
            <w:tcBorders>
              <w:top w:val="single" w:sz="4" w:space="0" w:color="auto"/>
              <w:left w:val="single" w:sz="4" w:space="0" w:color="auto"/>
              <w:bottom w:val="single" w:sz="4" w:space="0" w:color="auto"/>
              <w:right w:val="single" w:sz="4" w:space="0" w:color="auto"/>
            </w:tcBorders>
          </w:tcPr>
          <w:p w14:paraId="3E9758A8" w14:textId="77777777" w:rsidR="000D486B" w:rsidRPr="009A30E6" w:rsidRDefault="000D486B" w:rsidP="000D486B">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5BC7162E" w14:textId="4F30EC4A" w:rsidR="000D486B" w:rsidRPr="00B3056F" w:rsidRDefault="000D486B" w:rsidP="000D486B">
            <w:pPr>
              <w:pStyle w:val="TAL"/>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tcBorders>
              <w:top w:val="single" w:sz="4" w:space="0" w:color="auto"/>
              <w:left w:val="single" w:sz="4" w:space="0" w:color="auto"/>
              <w:bottom w:val="single" w:sz="4" w:space="0" w:color="auto"/>
              <w:right w:val="single" w:sz="4" w:space="0" w:color="auto"/>
            </w:tcBorders>
          </w:tcPr>
          <w:p w14:paraId="7FAAC28A" w14:textId="77777777" w:rsidR="000D486B" w:rsidRPr="00B3056F" w:rsidRDefault="000D486B" w:rsidP="000D486B">
            <w:pPr>
              <w:pStyle w:val="TAL"/>
            </w:pPr>
          </w:p>
        </w:tc>
      </w:tr>
      <w:tr w:rsidR="000D486B" w:rsidRPr="00B3056F" w14:paraId="4CE03536"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4F331245" w14:textId="77777777" w:rsidR="000D486B" w:rsidRPr="00B3056F" w:rsidRDefault="000D486B" w:rsidP="000D486B">
            <w:pPr>
              <w:pStyle w:val="TAL"/>
            </w:pPr>
            <w:r w:rsidRPr="00B3056F">
              <w:t>traceData</w:t>
            </w:r>
          </w:p>
        </w:tc>
        <w:tc>
          <w:tcPr>
            <w:tcW w:w="1558" w:type="dxa"/>
            <w:tcBorders>
              <w:top w:val="single" w:sz="4" w:space="0" w:color="auto"/>
              <w:left w:val="single" w:sz="4" w:space="0" w:color="auto"/>
              <w:bottom w:val="single" w:sz="4" w:space="0" w:color="auto"/>
              <w:right w:val="single" w:sz="4" w:space="0" w:color="auto"/>
            </w:tcBorders>
          </w:tcPr>
          <w:p w14:paraId="7550B68F" w14:textId="77777777" w:rsidR="000D486B" w:rsidRPr="00B3056F" w:rsidRDefault="000D486B" w:rsidP="000D486B">
            <w:pPr>
              <w:pStyle w:val="TAL"/>
            </w:pPr>
            <w:r w:rsidRPr="00B3056F">
              <w:t>TraceData</w:t>
            </w:r>
          </w:p>
        </w:tc>
        <w:tc>
          <w:tcPr>
            <w:tcW w:w="426" w:type="dxa"/>
            <w:tcBorders>
              <w:top w:val="single" w:sz="4" w:space="0" w:color="auto"/>
              <w:left w:val="single" w:sz="4" w:space="0" w:color="auto"/>
              <w:bottom w:val="single" w:sz="4" w:space="0" w:color="auto"/>
              <w:right w:val="single" w:sz="4" w:space="0" w:color="auto"/>
            </w:tcBorders>
          </w:tcPr>
          <w:p w14:paraId="34786F74" w14:textId="77777777" w:rsidR="000D486B" w:rsidRPr="00B3056F" w:rsidRDefault="000D486B" w:rsidP="000D486B">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B589760" w14:textId="77777777" w:rsidR="000D486B" w:rsidRPr="00B3056F" w:rsidRDefault="000D486B" w:rsidP="000D486B">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0B3F65F" w14:textId="77777777" w:rsidR="000D486B" w:rsidRPr="00B3056F" w:rsidRDefault="000D486B" w:rsidP="000D486B">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tcBorders>
              <w:top w:val="single" w:sz="4" w:space="0" w:color="auto"/>
              <w:left w:val="single" w:sz="4" w:space="0" w:color="auto"/>
              <w:bottom w:val="single" w:sz="4" w:space="0" w:color="auto"/>
              <w:right w:val="single" w:sz="4" w:space="0" w:color="auto"/>
            </w:tcBorders>
          </w:tcPr>
          <w:p w14:paraId="72FF72B3" w14:textId="77777777" w:rsidR="000D486B" w:rsidRPr="00B3056F" w:rsidRDefault="000D486B" w:rsidP="000D486B">
            <w:pPr>
              <w:pStyle w:val="TAL"/>
              <w:rPr>
                <w:rFonts w:cs="Arial"/>
                <w:szCs w:val="18"/>
              </w:rPr>
            </w:pPr>
          </w:p>
        </w:tc>
      </w:tr>
      <w:tr w:rsidR="000D486B" w:rsidRPr="00B3056F" w14:paraId="410AD988"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50663FF1" w14:textId="77777777" w:rsidR="000D486B" w:rsidRPr="00B3056F" w:rsidRDefault="000D486B" w:rsidP="000D486B">
            <w:pPr>
              <w:pStyle w:val="TAL"/>
            </w:pPr>
            <w:r w:rsidRPr="00B3056F">
              <w:t>cagData</w:t>
            </w:r>
          </w:p>
        </w:tc>
        <w:tc>
          <w:tcPr>
            <w:tcW w:w="1558" w:type="dxa"/>
            <w:tcBorders>
              <w:top w:val="single" w:sz="4" w:space="0" w:color="auto"/>
              <w:left w:val="single" w:sz="4" w:space="0" w:color="auto"/>
              <w:bottom w:val="single" w:sz="4" w:space="0" w:color="auto"/>
              <w:right w:val="single" w:sz="4" w:space="0" w:color="auto"/>
            </w:tcBorders>
          </w:tcPr>
          <w:p w14:paraId="7DAFECE5" w14:textId="77777777" w:rsidR="000D486B" w:rsidRPr="00B3056F" w:rsidRDefault="000D486B" w:rsidP="000D486B">
            <w:pPr>
              <w:pStyle w:val="TAL"/>
            </w:pPr>
            <w:r w:rsidRPr="00B3056F">
              <w:t>CagData</w:t>
            </w:r>
          </w:p>
        </w:tc>
        <w:tc>
          <w:tcPr>
            <w:tcW w:w="426" w:type="dxa"/>
            <w:tcBorders>
              <w:top w:val="single" w:sz="4" w:space="0" w:color="auto"/>
              <w:left w:val="single" w:sz="4" w:space="0" w:color="auto"/>
              <w:bottom w:val="single" w:sz="4" w:space="0" w:color="auto"/>
              <w:right w:val="single" w:sz="4" w:space="0" w:color="auto"/>
            </w:tcBorders>
          </w:tcPr>
          <w:p w14:paraId="6120000E" w14:textId="77777777" w:rsidR="000D486B" w:rsidRPr="00B3056F" w:rsidRDefault="000D486B" w:rsidP="000D486B">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3AF0476" w14:textId="77777777" w:rsidR="000D486B" w:rsidRPr="00B3056F" w:rsidRDefault="000D486B" w:rsidP="000D486B">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C4AE183" w14:textId="77777777" w:rsidR="000D486B" w:rsidRPr="00B3056F" w:rsidRDefault="000D486B" w:rsidP="000D486B">
            <w:pPr>
              <w:pStyle w:val="TAL"/>
              <w:rPr>
                <w:rFonts w:cs="Arial"/>
                <w:szCs w:val="18"/>
              </w:rPr>
            </w:pPr>
            <w:r w:rsidRPr="00B3056F">
              <w:rPr>
                <w:rFonts w:cs="Arial"/>
                <w:szCs w:val="18"/>
              </w:rPr>
              <w:t>Closed Access Group Data.</w:t>
            </w:r>
          </w:p>
          <w:p w14:paraId="2FBA0C5F" w14:textId="77777777" w:rsidR="000D486B" w:rsidRPr="00B3056F" w:rsidRDefault="000D486B" w:rsidP="000D486B">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tcBorders>
              <w:top w:val="single" w:sz="4" w:space="0" w:color="auto"/>
              <w:left w:val="single" w:sz="4" w:space="0" w:color="auto"/>
              <w:bottom w:val="single" w:sz="4" w:space="0" w:color="auto"/>
              <w:right w:val="single" w:sz="4" w:space="0" w:color="auto"/>
            </w:tcBorders>
          </w:tcPr>
          <w:p w14:paraId="0F7971AE" w14:textId="4A5352CB" w:rsidR="000D486B" w:rsidRPr="00B3056F" w:rsidRDefault="000D486B" w:rsidP="000D486B">
            <w:pPr>
              <w:pStyle w:val="TAL"/>
              <w:rPr>
                <w:rFonts w:cs="Arial"/>
                <w:szCs w:val="18"/>
              </w:rPr>
            </w:pPr>
            <w:r>
              <w:rPr>
                <w:rFonts w:cs="Arial"/>
                <w:szCs w:val="18"/>
              </w:rPr>
              <w:t>CAGFeature</w:t>
            </w:r>
          </w:p>
        </w:tc>
      </w:tr>
      <w:tr w:rsidR="000D486B" w:rsidRPr="00B3056F" w14:paraId="4CF46A58"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58480E85" w14:textId="77777777" w:rsidR="000D486B" w:rsidRPr="00B3056F" w:rsidRDefault="000D486B" w:rsidP="000D486B">
            <w:pPr>
              <w:pStyle w:val="TAL"/>
            </w:pPr>
            <w:r w:rsidRPr="00B3056F">
              <w:rPr>
                <w:rFonts w:hint="eastAsia"/>
                <w:lang w:eastAsia="zh-CN"/>
              </w:rPr>
              <w:lastRenderedPageBreak/>
              <w:t>stnSr</w:t>
            </w:r>
          </w:p>
        </w:tc>
        <w:tc>
          <w:tcPr>
            <w:tcW w:w="1558" w:type="dxa"/>
            <w:tcBorders>
              <w:top w:val="single" w:sz="4" w:space="0" w:color="auto"/>
              <w:left w:val="single" w:sz="4" w:space="0" w:color="auto"/>
              <w:bottom w:val="single" w:sz="4" w:space="0" w:color="auto"/>
              <w:right w:val="single" w:sz="4" w:space="0" w:color="auto"/>
            </w:tcBorders>
          </w:tcPr>
          <w:p w14:paraId="5F61F588" w14:textId="77777777" w:rsidR="000D486B" w:rsidRPr="00B3056F" w:rsidRDefault="000D486B" w:rsidP="000D486B">
            <w:pPr>
              <w:pStyle w:val="TAL"/>
            </w:pPr>
            <w:r w:rsidRPr="00B3056F">
              <w:rPr>
                <w:rFonts w:hint="eastAsia"/>
                <w:lang w:eastAsia="zh-CN"/>
              </w:rPr>
              <w:t>StnSr</w:t>
            </w:r>
          </w:p>
        </w:tc>
        <w:tc>
          <w:tcPr>
            <w:tcW w:w="426" w:type="dxa"/>
            <w:tcBorders>
              <w:top w:val="single" w:sz="4" w:space="0" w:color="auto"/>
              <w:left w:val="single" w:sz="4" w:space="0" w:color="auto"/>
              <w:bottom w:val="single" w:sz="4" w:space="0" w:color="auto"/>
              <w:right w:val="single" w:sz="4" w:space="0" w:color="auto"/>
            </w:tcBorders>
          </w:tcPr>
          <w:p w14:paraId="4C154DDA" w14:textId="77777777" w:rsidR="000D486B" w:rsidRPr="00B3056F" w:rsidRDefault="000D486B" w:rsidP="000D486B">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858902A" w14:textId="77777777" w:rsidR="000D486B" w:rsidRPr="00B3056F" w:rsidRDefault="000D486B" w:rsidP="000D486B">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289F91A5" w14:textId="77777777" w:rsidR="000D486B" w:rsidRPr="00B3056F" w:rsidRDefault="000D486B" w:rsidP="000D486B">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0D486B" w:rsidRPr="00B3056F" w:rsidRDefault="000D486B" w:rsidP="000D486B">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6DED8AD8" w14:textId="77777777" w:rsidR="000D486B" w:rsidRPr="00B3056F" w:rsidRDefault="000D486B" w:rsidP="000D486B">
            <w:pPr>
              <w:pStyle w:val="TAL"/>
              <w:keepNext w:val="0"/>
              <w:keepLines w:val="0"/>
              <w:widowControl w:val="0"/>
              <w:rPr>
                <w:rFonts w:cs="Arial"/>
                <w:szCs w:val="18"/>
                <w:lang w:val="en-US" w:eastAsia="zh-CN"/>
              </w:rPr>
            </w:pPr>
          </w:p>
        </w:tc>
      </w:tr>
      <w:tr w:rsidR="000D486B" w:rsidRPr="00B3056F" w14:paraId="1F18FDC5"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57A07EC5" w14:textId="77777777" w:rsidR="000D486B" w:rsidRPr="00B3056F" w:rsidRDefault="000D486B" w:rsidP="000D486B">
            <w:pPr>
              <w:pStyle w:val="TAL"/>
            </w:pPr>
            <w:r w:rsidRPr="00B3056F">
              <w:rPr>
                <w:rFonts w:hint="eastAsia"/>
                <w:lang w:eastAsia="zh-CN"/>
              </w:rPr>
              <w:t>cMsisdn</w:t>
            </w:r>
          </w:p>
        </w:tc>
        <w:tc>
          <w:tcPr>
            <w:tcW w:w="1558" w:type="dxa"/>
            <w:tcBorders>
              <w:top w:val="single" w:sz="4" w:space="0" w:color="auto"/>
              <w:left w:val="single" w:sz="4" w:space="0" w:color="auto"/>
              <w:bottom w:val="single" w:sz="4" w:space="0" w:color="auto"/>
              <w:right w:val="single" w:sz="4" w:space="0" w:color="auto"/>
            </w:tcBorders>
          </w:tcPr>
          <w:p w14:paraId="432C2C60" w14:textId="77777777" w:rsidR="000D486B" w:rsidRPr="00B3056F" w:rsidRDefault="000D486B" w:rsidP="000D486B">
            <w:pPr>
              <w:pStyle w:val="TAL"/>
            </w:pPr>
            <w:r w:rsidRPr="00B3056F">
              <w:rPr>
                <w:rFonts w:hint="eastAsia"/>
                <w:lang w:val="en-US" w:eastAsia="zh-CN"/>
              </w:rPr>
              <w:t>C</w:t>
            </w:r>
            <w:r w:rsidRPr="00B3056F">
              <w:rPr>
                <w:rFonts w:hint="eastAsia"/>
                <w:lang w:eastAsia="zh-CN"/>
              </w:rPr>
              <w:t>Msisdn</w:t>
            </w:r>
          </w:p>
        </w:tc>
        <w:tc>
          <w:tcPr>
            <w:tcW w:w="426" w:type="dxa"/>
            <w:tcBorders>
              <w:top w:val="single" w:sz="4" w:space="0" w:color="auto"/>
              <w:left w:val="single" w:sz="4" w:space="0" w:color="auto"/>
              <w:bottom w:val="single" w:sz="4" w:space="0" w:color="auto"/>
              <w:right w:val="single" w:sz="4" w:space="0" w:color="auto"/>
            </w:tcBorders>
          </w:tcPr>
          <w:p w14:paraId="10AF2C6E" w14:textId="77777777" w:rsidR="000D486B" w:rsidRPr="00B3056F" w:rsidRDefault="000D486B" w:rsidP="000D486B">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2B482B5D" w14:textId="77777777" w:rsidR="000D486B" w:rsidRPr="00B3056F" w:rsidRDefault="000D486B" w:rsidP="000D486B">
            <w:pPr>
              <w:pStyle w:val="TAL"/>
            </w:pPr>
            <w:r w:rsidRPr="00B3056F">
              <w:rPr>
                <w:lang w:eastAsia="zh-CN"/>
              </w:rPr>
              <w:t>0..1</w:t>
            </w:r>
          </w:p>
        </w:tc>
        <w:tc>
          <w:tcPr>
            <w:tcW w:w="4387" w:type="dxa"/>
            <w:tcBorders>
              <w:top w:val="single" w:sz="4" w:space="0" w:color="auto"/>
              <w:left w:val="single" w:sz="4" w:space="0" w:color="auto"/>
              <w:bottom w:val="single" w:sz="4" w:space="0" w:color="auto"/>
              <w:right w:val="single" w:sz="4" w:space="0" w:color="auto"/>
            </w:tcBorders>
          </w:tcPr>
          <w:p w14:paraId="0AB4597E" w14:textId="77777777" w:rsidR="000D486B" w:rsidRPr="00B3056F" w:rsidRDefault="000D486B" w:rsidP="000D486B">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0D486B" w:rsidRPr="00B3056F" w:rsidRDefault="000D486B" w:rsidP="000D486B">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tcBorders>
              <w:top w:val="single" w:sz="4" w:space="0" w:color="auto"/>
              <w:left w:val="single" w:sz="4" w:space="0" w:color="auto"/>
              <w:bottom w:val="single" w:sz="4" w:space="0" w:color="auto"/>
              <w:right w:val="single" w:sz="4" w:space="0" w:color="auto"/>
            </w:tcBorders>
          </w:tcPr>
          <w:p w14:paraId="1A894496" w14:textId="77777777" w:rsidR="000D486B" w:rsidRPr="00B3056F" w:rsidRDefault="000D486B" w:rsidP="000D486B">
            <w:pPr>
              <w:pStyle w:val="TAL"/>
              <w:keepNext w:val="0"/>
              <w:keepLines w:val="0"/>
              <w:widowControl w:val="0"/>
              <w:rPr>
                <w:rFonts w:cs="Arial"/>
                <w:szCs w:val="18"/>
                <w:lang w:val="en-US" w:eastAsia="zh-CN"/>
              </w:rPr>
            </w:pPr>
          </w:p>
        </w:tc>
      </w:tr>
      <w:tr w:rsidR="000D486B" w:rsidRPr="00B3056F" w14:paraId="106DD939"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1CCC28CA" w14:textId="77777777" w:rsidR="000D486B" w:rsidRPr="00B3056F" w:rsidRDefault="000D486B" w:rsidP="000D486B">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tcBorders>
              <w:top w:val="single" w:sz="4" w:space="0" w:color="auto"/>
              <w:left w:val="single" w:sz="4" w:space="0" w:color="auto"/>
              <w:bottom w:val="single" w:sz="4" w:space="0" w:color="auto"/>
              <w:right w:val="single" w:sz="4" w:space="0" w:color="auto"/>
            </w:tcBorders>
          </w:tcPr>
          <w:p w14:paraId="5F458607" w14:textId="77777777" w:rsidR="000D486B" w:rsidRPr="00B3056F" w:rsidRDefault="000D486B" w:rsidP="000D486B">
            <w:pPr>
              <w:pStyle w:val="TAL"/>
              <w:rPr>
                <w:lang w:eastAsia="zh-CN"/>
              </w:rPr>
            </w:pPr>
            <w:r w:rsidRPr="00B3056F">
              <w:rPr>
                <w:lang w:eastAsia="zh-CN"/>
              </w:rPr>
              <w:t>NbIoTUePriority</w:t>
            </w:r>
          </w:p>
        </w:tc>
        <w:tc>
          <w:tcPr>
            <w:tcW w:w="426" w:type="dxa"/>
            <w:tcBorders>
              <w:top w:val="single" w:sz="4" w:space="0" w:color="auto"/>
              <w:left w:val="single" w:sz="4" w:space="0" w:color="auto"/>
              <w:bottom w:val="single" w:sz="4" w:space="0" w:color="auto"/>
              <w:right w:val="single" w:sz="4" w:space="0" w:color="auto"/>
            </w:tcBorders>
          </w:tcPr>
          <w:p w14:paraId="0933A0AD" w14:textId="77777777" w:rsidR="000D486B" w:rsidRPr="00B3056F" w:rsidRDefault="000D486B" w:rsidP="000D486B">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CA7B011" w14:textId="77777777" w:rsidR="000D486B" w:rsidRPr="00B3056F" w:rsidRDefault="000D486B" w:rsidP="000D486B">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681A3DE3" w14:textId="77777777" w:rsidR="000D486B" w:rsidRPr="00B3056F" w:rsidRDefault="000D486B" w:rsidP="000D486B">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tcBorders>
              <w:top w:val="single" w:sz="4" w:space="0" w:color="auto"/>
              <w:left w:val="single" w:sz="4" w:space="0" w:color="auto"/>
              <w:bottom w:val="single" w:sz="4" w:space="0" w:color="auto"/>
              <w:right w:val="single" w:sz="4" w:space="0" w:color="auto"/>
            </w:tcBorders>
          </w:tcPr>
          <w:p w14:paraId="51C512C4" w14:textId="77777777" w:rsidR="000D486B" w:rsidRPr="00B3056F" w:rsidRDefault="000D486B" w:rsidP="000D486B">
            <w:pPr>
              <w:pStyle w:val="TAL"/>
              <w:rPr>
                <w:rFonts w:cs="Arial"/>
                <w:szCs w:val="18"/>
                <w:lang w:eastAsia="zh-CN"/>
              </w:rPr>
            </w:pPr>
          </w:p>
        </w:tc>
      </w:tr>
      <w:tr w:rsidR="000D486B" w:rsidRPr="00B3056F" w14:paraId="22599A46"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61332863" w14:textId="77777777" w:rsidR="000D486B" w:rsidRPr="00B3056F" w:rsidRDefault="000D486B" w:rsidP="000D486B">
            <w:pPr>
              <w:pStyle w:val="TAL"/>
              <w:rPr>
                <w:lang w:eastAsia="zh-CN"/>
              </w:rPr>
            </w:pPr>
            <w:r w:rsidRPr="00B3056F">
              <w:t>nssaiInclusionAllowed</w:t>
            </w:r>
          </w:p>
        </w:tc>
        <w:tc>
          <w:tcPr>
            <w:tcW w:w="1558" w:type="dxa"/>
            <w:tcBorders>
              <w:top w:val="single" w:sz="4" w:space="0" w:color="auto"/>
              <w:left w:val="single" w:sz="4" w:space="0" w:color="auto"/>
              <w:bottom w:val="single" w:sz="4" w:space="0" w:color="auto"/>
              <w:right w:val="single" w:sz="4" w:space="0" w:color="auto"/>
            </w:tcBorders>
          </w:tcPr>
          <w:p w14:paraId="02A13F27" w14:textId="77777777" w:rsidR="000D486B" w:rsidRPr="00B3056F" w:rsidRDefault="000D486B" w:rsidP="000D486B">
            <w:pPr>
              <w:pStyle w:val="TAL"/>
              <w:rPr>
                <w:lang w:eastAsia="zh-CN"/>
              </w:rPr>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7F005ED5" w14:textId="77777777" w:rsidR="000D486B" w:rsidRPr="00B3056F" w:rsidRDefault="000D486B" w:rsidP="000D486B">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C42FCE7" w14:textId="77777777" w:rsidR="000D486B" w:rsidRPr="00B3056F" w:rsidRDefault="000D486B" w:rsidP="000D486B">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40ED0D7F" w14:textId="470E90A8" w:rsidR="000D486B" w:rsidRPr="00B3056F" w:rsidRDefault="000D486B" w:rsidP="000D486B">
            <w:pPr>
              <w:pStyle w:val="TAL"/>
              <w:rPr>
                <w:rFonts w:cs="Arial"/>
                <w:szCs w:val="18"/>
              </w:rPr>
            </w:pPr>
            <w:r w:rsidRPr="00B3056F">
              <w:rPr>
                <w:rFonts w:cs="Arial"/>
                <w:szCs w:val="18"/>
              </w:rPr>
              <w:t>Indicates that the UE is allowed to include NSSAI in the RRC connection establishment in clear text for 3GPP access</w:t>
            </w:r>
            <w:r>
              <w:rPr>
                <w:rFonts w:cs="Arial"/>
                <w:szCs w:val="18"/>
              </w:rPr>
              <w:t>, as specified in clause 5.15.9 of 3GPP TS 23.501 [2] and clause 4.2.2.2.2 of 3GPP TS 23.502 [3]</w:t>
            </w:r>
            <w:r w:rsidRPr="00B3056F">
              <w:rPr>
                <w:rFonts w:cs="Arial"/>
                <w:szCs w:val="18"/>
              </w:rPr>
              <w:t>.</w:t>
            </w:r>
          </w:p>
          <w:p w14:paraId="612BAA56" w14:textId="77777777" w:rsidR="000D486B" w:rsidRPr="00B3056F" w:rsidRDefault="000D486B" w:rsidP="000D486B">
            <w:pPr>
              <w:pStyle w:val="TAL"/>
              <w:rPr>
                <w:rFonts w:cs="Arial"/>
                <w:szCs w:val="18"/>
              </w:rPr>
            </w:pPr>
          </w:p>
          <w:p w14:paraId="63327FFB" w14:textId="77777777" w:rsidR="000D486B" w:rsidRPr="00B3056F" w:rsidRDefault="000D486B" w:rsidP="000D486B">
            <w:pPr>
              <w:pStyle w:val="TAL"/>
              <w:rPr>
                <w:rFonts w:cs="Arial"/>
                <w:szCs w:val="18"/>
              </w:rPr>
            </w:pPr>
            <w:r w:rsidRPr="00B3056F">
              <w:rPr>
                <w:rFonts w:cs="Arial"/>
                <w:szCs w:val="18"/>
              </w:rPr>
              <w:t>true: indicates that NSSAI can be included in RRC connection establishment by the UE.</w:t>
            </w:r>
          </w:p>
          <w:p w14:paraId="236498C0" w14:textId="77777777" w:rsidR="000D486B" w:rsidRPr="00B3056F" w:rsidRDefault="000D486B" w:rsidP="000D486B">
            <w:pPr>
              <w:pStyle w:val="TAL"/>
              <w:rPr>
                <w:rFonts w:cs="Arial"/>
                <w:szCs w:val="18"/>
              </w:rPr>
            </w:pPr>
          </w:p>
          <w:p w14:paraId="6544CC0C" w14:textId="77777777" w:rsidR="000D486B" w:rsidRPr="00B3056F" w:rsidRDefault="000D486B" w:rsidP="000D486B">
            <w:pPr>
              <w:pStyle w:val="TAL"/>
              <w:rPr>
                <w:rFonts w:cs="Arial"/>
                <w:szCs w:val="18"/>
                <w:lang w:eastAsia="zh-CN"/>
              </w:rPr>
            </w:pPr>
            <w:r w:rsidRPr="00B3056F">
              <w:rPr>
                <w:rFonts w:cs="Arial"/>
                <w:szCs w:val="18"/>
              </w:rPr>
              <w:t>false or absent: indicates that NSSAI cannot be included.</w:t>
            </w:r>
          </w:p>
        </w:tc>
        <w:tc>
          <w:tcPr>
            <w:tcW w:w="1702" w:type="dxa"/>
            <w:tcBorders>
              <w:top w:val="single" w:sz="4" w:space="0" w:color="auto"/>
              <w:left w:val="single" w:sz="4" w:space="0" w:color="auto"/>
              <w:bottom w:val="single" w:sz="4" w:space="0" w:color="auto"/>
              <w:right w:val="single" w:sz="4" w:space="0" w:color="auto"/>
            </w:tcBorders>
          </w:tcPr>
          <w:p w14:paraId="1B54E172" w14:textId="77777777" w:rsidR="000D486B" w:rsidRPr="00B3056F" w:rsidRDefault="000D486B" w:rsidP="000D486B">
            <w:pPr>
              <w:pStyle w:val="TAL"/>
              <w:rPr>
                <w:rFonts w:cs="Arial"/>
                <w:szCs w:val="18"/>
              </w:rPr>
            </w:pPr>
          </w:p>
        </w:tc>
      </w:tr>
      <w:tr w:rsidR="000D486B" w:rsidRPr="00B3056F" w14:paraId="7087AA15"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62802A52" w14:textId="77777777" w:rsidR="000D486B" w:rsidRPr="00B3056F" w:rsidRDefault="000D486B" w:rsidP="000D486B">
            <w:pPr>
              <w:pStyle w:val="TAL"/>
              <w:rPr>
                <w:lang w:eastAsia="zh-CN"/>
              </w:rPr>
            </w:pPr>
            <w:r w:rsidRPr="00B3056F">
              <w:t>rgWirelineCharacteristics</w:t>
            </w:r>
          </w:p>
        </w:tc>
        <w:tc>
          <w:tcPr>
            <w:tcW w:w="1558" w:type="dxa"/>
            <w:tcBorders>
              <w:top w:val="single" w:sz="4" w:space="0" w:color="auto"/>
              <w:left w:val="single" w:sz="4" w:space="0" w:color="auto"/>
              <w:bottom w:val="single" w:sz="4" w:space="0" w:color="auto"/>
              <w:right w:val="single" w:sz="4" w:space="0" w:color="auto"/>
            </w:tcBorders>
          </w:tcPr>
          <w:p w14:paraId="69E48326" w14:textId="77777777" w:rsidR="000D486B" w:rsidRPr="00B3056F" w:rsidRDefault="000D486B" w:rsidP="000D486B">
            <w:pPr>
              <w:pStyle w:val="TAL"/>
              <w:rPr>
                <w:lang w:eastAsia="zh-CN"/>
              </w:rPr>
            </w:pPr>
            <w:r w:rsidRPr="00B3056F">
              <w:t>RgWirelineCharacteristics</w:t>
            </w:r>
          </w:p>
        </w:tc>
        <w:tc>
          <w:tcPr>
            <w:tcW w:w="426" w:type="dxa"/>
            <w:tcBorders>
              <w:top w:val="single" w:sz="4" w:space="0" w:color="auto"/>
              <w:left w:val="single" w:sz="4" w:space="0" w:color="auto"/>
              <w:bottom w:val="single" w:sz="4" w:space="0" w:color="auto"/>
              <w:right w:val="single" w:sz="4" w:space="0" w:color="auto"/>
            </w:tcBorders>
          </w:tcPr>
          <w:p w14:paraId="7E883034" w14:textId="77777777" w:rsidR="000D486B" w:rsidRPr="00B3056F" w:rsidRDefault="000D486B" w:rsidP="000D486B">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9AE2E34" w14:textId="77777777" w:rsidR="000D486B" w:rsidRPr="00B3056F" w:rsidRDefault="000D486B" w:rsidP="000D486B">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3A2F6FB6" w14:textId="77777777" w:rsidR="000D486B" w:rsidRPr="00B3056F" w:rsidRDefault="000D486B" w:rsidP="000D486B">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tcBorders>
              <w:top w:val="single" w:sz="4" w:space="0" w:color="auto"/>
              <w:left w:val="single" w:sz="4" w:space="0" w:color="auto"/>
              <w:bottom w:val="single" w:sz="4" w:space="0" w:color="auto"/>
              <w:right w:val="single" w:sz="4" w:space="0" w:color="auto"/>
            </w:tcBorders>
          </w:tcPr>
          <w:p w14:paraId="48DD6565" w14:textId="77777777" w:rsidR="000D486B" w:rsidRPr="00B3056F" w:rsidRDefault="000D486B" w:rsidP="000D486B">
            <w:pPr>
              <w:pStyle w:val="TAL"/>
              <w:rPr>
                <w:rFonts w:cs="Arial"/>
                <w:szCs w:val="18"/>
                <w:lang w:eastAsia="zh-CN"/>
              </w:rPr>
            </w:pPr>
          </w:p>
        </w:tc>
      </w:tr>
      <w:tr w:rsidR="000D486B" w:rsidRPr="00B3056F" w14:paraId="263FB948"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19605C42" w14:textId="05F56697" w:rsidR="000D486B" w:rsidRPr="00B3056F" w:rsidRDefault="000D486B" w:rsidP="000D486B">
            <w:pPr>
              <w:pStyle w:val="TAL"/>
              <w:rPr>
                <w:lang w:eastAsia="zh-CN"/>
              </w:rPr>
            </w:pPr>
            <w:r w:rsidRPr="00B3056F">
              <w:rPr>
                <w:lang w:eastAsia="zh-CN"/>
              </w:rPr>
              <w:t>ecRestrictionData</w:t>
            </w:r>
            <w:r>
              <w:rPr>
                <w:lang w:eastAsia="zh-CN"/>
              </w:rPr>
              <w:t>Wb</w:t>
            </w:r>
          </w:p>
        </w:tc>
        <w:tc>
          <w:tcPr>
            <w:tcW w:w="1558" w:type="dxa"/>
            <w:tcBorders>
              <w:top w:val="single" w:sz="4" w:space="0" w:color="auto"/>
              <w:left w:val="single" w:sz="4" w:space="0" w:color="auto"/>
              <w:bottom w:val="single" w:sz="4" w:space="0" w:color="auto"/>
              <w:right w:val="single" w:sz="4" w:space="0" w:color="auto"/>
            </w:tcBorders>
          </w:tcPr>
          <w:p w14:paraId="20C01238" w14:textId="2843C2B9" w:rsidR="000D486B" w:rsidRPr="00B3056F" w:rsidRDefault="000D486B" w:rsidP="000D486B">
            <w:pPr>
              <w:pStyle w:val="TAL"/>
              <w:rPr>
                <w:lang w:eastAsia="zh-CN"/>
              </w:rPr>
            </w:pPr>
            <w:r w:rsidRPr="00B3056F">
              <w:rPr>
                <w:lang w:eastAsia="zh-CN"/>
              </w:rPr>
              <w:t>EcRestrictionData</w:t>
            </w:r>
            <w:r>
              <w:rPr>
                <w:lang w:eastAsia="zh-CN"/>
              </w:rPr>
              <w:t>Wb</w:t>
            </w:r>
          </w:p>
        </w:tc>
        <w:tc>
          <w:tcPr>
            <w:tcW w:w="426" w:type="dxa"/>
            <w:tcBorders>
              <w:top w:val="single" w:sz="4" w:space="0" w:color="auto"/>
              <w:left w:val="single" w:sz="4" w:space="0" w:color="auto"/>
              <w:bottom w:val="single" w:sz="4" w:space="0" w:color="auto"/>
              <w:right w:val="single" w:sz="4" w:space="0" w:color="auto"/>
            </w:tcBorders>
          </w:tcPr>
          <w:p w14:paraId="0387A858" w14:textId="77777777" w:rsidR="000D486B" w:rsidRPr="00B3056F" w:rsidRDefault="000D486B" w:rsidP="000D486B">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0651DBB7" w14:textId="77777777" w:rsidR="000D486B" w:rsidRPr="00B3056F" w:rsidRDefault="000D486B" w:rsidP="000D486B">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D66A13F" w14:textId="51CB3B8A" w:rsidR="000D486B" w:rsidRPr="00B3056F" w:rsidRDefault="000D486B" w:rsidP="000D486B">
            <w:pPr>
              <w:pStyle w:val="TAL"/>
              <w:rPr>
                <w:rFonts w:cs="Arial"/>
                <w:szCs w:val="18"/>
                <w:lang w:eastAsia="zh-CN"/>
              </w:rPr>
            </w:pPr>
            <w:r w:rsidRPr="00B3056F">
              <w:rPr>
                <w:rFonts w:cs="Arial"/>
                <w:szCs w:val="18"/>
                <w:lang w:eastAsia="zh-CN"/>
              </w:rPr>
              <w:t>Indicates Enhanced Coverage Restriction Data</w:t>
            </w:r>
            <w:r>
              <w:rPr>
                <w:rFonts w:cs="Arial"/>
                <w:szCs w:val="18"/>
                <w:lang w:eastAsia="zh-CN"/>
              </w:rPr>
              <w:t xml:space="preserve"> for </w:t>
            </w:r>
            <w:r w:rsidRPr="000D486B">
              <w:rPr>
                <w:rFonts w:cs="Arial"/>
                <w:szCs w:val="18"/>
                <w:lang w:eastAsia="zh-CN"/>
              </w:rPr>
              <w:t>WB-N1 mode</w:t>
            </w:r>
            <w:r w:rsidRPr="00B3056F">
              <w:rPr>
                <w:rFonts w:cs="Arial"/>
                <w:szCs w:val="18"/>
                <w:lang w:eastAsia="zh-CN"/>
              </w:rPr>
              <w:t>.</w:t>
            </w:r>
          </w:p>
          <w:p w14:paraId="3544B658" w14:textId="05744109" w:rsidR="000D486B" w:rsidRPr="00B3056F" w:rsidRDefault="000D486B" w:rsidP="000D486B">
            <w:pPr>
              <w:pStyle w:val="TAL"/>
              <w:rPr>
                <w:rFonts w:cs="Arial"/>
                <w:szCs w:val="18"/>
                <w:lang w:eastAsia="zh-CN"/>
              </w:rPr>
            </w:pPr>
            <w:r w:rsidRPr="00B3056F">
              <w:rPr>
                <w:rFonts w:cs="Arial"/>
                <w:szCs w:val="18"/>
                <w:lang w:eastAsia="zh-CN"/>
              </w:rPr>
              <w:t xml:space="preserve">If absent, indicates </w:t>
            </w:r>
            <w:r>
              <w:rPr>
                <w:rFonts w:cs="Arial"/>
                <w:szCs w:val="18"/>
                <w:lang w:eastAsia="zh-CN"/>
              </w:rPr>
              <w:t>E</w:t>
            </w:r>
            <w:r w:rsidRPr="00B3056F">
              <w:rPr>
                <w:rFonts w:cs="Arial"/>
                <w:szCs w:val="18"/>
                <w:lang w:eastAsia="zh-CN"/>
              </w:rPr>
              <w:t>nhan</w:t>
            </w:r>
            <w:r>
              <w:rPr>
                <w:rFonts w:cs="Arial"/>
                <w:szCs w:val="18"/>
                <w:lang w:eastAsia="zh-CN"/>
              </w:rPr>
              <w:t>c</w:t>
            </w:r>
            <w:r w:rsidRPr="00B3056F">
              <w:rPr>
                <w:rFonts w:cs="Arial"/>
                <w:szCs w:val="18"/>
                <w:lang w:eastAsia="zh-CN"/>
              </w:rPr>
              <w:t xml:space="preserve">ed </w:t>
            </w:r>
            <w:r>
              <w:rPr>
                <w:rFonts w:cs="Arial"/>
                <w:szCs w:val="18"/>
                <w:lang w:eastAsia="zh-CN"/>
              </w:rPr>
              <w:t>C</w:t>
            </w:r>
            <w:r w:rsidRPr="00B3056F">
              <w:rPr>
                <w:rFonts w:cs="Arial"/>
                <w:szCs w:val="18"/>
                <w:lang w:eastAsia="zh-CN"/>
              </w:rPr>
              <w:t>overage is not restricted</w:t>
            </w:r>
            <w:r>
              <w:rPr>
                <w:rFonts w:cs="Arial"/>
                <w:szCs w:val="18"/>
                <w:lang w:eastAsia="zh-CN"/>
              </w:rPr>
              <w:t xml:space="preserve"> for </w:t>
            </w:r>
            <w:r w:rsidRPr="000D486B">
              <w:rPr>
                <w:rFonts w:cs="Arial"/>
                <w:szCs w:val="18"/>
                <w:lang w:eastAsia="zh-CN"/>
              </w:rPr>
              <w:t>WB-N1 mode</w:t>
            </w:r>
            <w:r w:rsidRPr="00B3056F">
              <w:rPr>
                <w:rFonts w:cs="Arial"/>
                <w:szCs w:val="18"/>
                <w:lang w:eastAsia="zh-CN"/>
              </w:rPr>
              <w:t>.</w:t>
            </w:r>
          </w:p>
        </w:tc>
        <w:tc>
          <w:tcPr>
            <w:tcW w:w="1702" w:type="dxa"/>
            <w:tcBorders>
              <w:top w:val="single" w:sz="4" w:space="0" w:color="auto"/>
              <w:left w:val="single" w:sz="4" w:space="0" w:color="auto"/>
              <w:bottom w:val="single" w:sz="4" w:space="0" w:color="auto"/>
              <w:right w:val="single" w:sz="4" w:space="0" w:color="auto"/>
            </w:tcBorders>
          </w:tcPr>
          <w:p w14:paraId="28141A3F" w14:textId="77777777" w:rsidR="000D486B" w:rsidRPr="00B3056F" w:rsidRDefault="000D486B" w:rsidP="000D486B">
            <w:pPr>
              <w:pStyle w:val="TAL"/>
              <w:rPr>
                <w:rFonts w:cs="Arial"/>
                <w:szCs w:val="18"/>
                <w:lang w:eastAsia="zh-CN"/>
              </w:rPr>
            </w:pPr>
          </w:p>
        </w:tc>
      </w:tr>
      <w:tr w:rsidR="000D486B" w:rsidRPr="00B3056F" w14:paraId="15AE6445"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76252EE1" w14:textId="72ACDB51" w:rsidR="000D486B" w:rsidRPr="00B3056F" w:rsidRDefault="000D486B" w:rsidP="000D486B">
            <w:pPr>
              <w:pStyle w:val="TAL"/>
              <w:rPr>
                <w:lang w:eastAsia="zh-CN"/>
              </w:rPr>
            </w:pPr>
            <w:r>
              <w:rPr>
                <w:lang w:eastAsia="zh-CN"/>
              </w:rPr>
              <w:t>ecRestrictionDataNb</w:t>
            </w:r>
          </w:p>
        </w:tc>
        <w:tc>
          <w:tcPr>
            <w:tcW w:w="1558" w:type="dxa"/>
            <w:tcBorders>
              <w:top w:val="single" w:sz="4" w:space="0" w:color="auto"/>
              <w:left w:val="single" w:sz="4" w:space="0" w:color="auto"/>
              <w:bottom w:val="single" w:sz="4" w:space="0" w:color="auto"/>
              <w:right w:val="single" w:sz="4" w:space="0" w:color="auto"/>
            </w:tcBorders>
          </w:tcPr>
          <w:p w14:paraId="0B846DF2" w14:textId="6C66A30A" w:rsidR="000D486B" w:rsidRPr="00B3056F" w:rsidRDefault="000D486B" w:rsidP="000D486B">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27A884B" w14:textId="3889B723" w:rsidR="000D486B" w:rsidRPr="00B3056F" w:rsidRDefault="000D486B" w:rsidP="000D486B">
            <w:pPr>
              <w:pStyle w:val="TAC"/>
              <w:rPr>
                <w:lang w:eastAsia="zh-CN"/>
              </w:rPr>
            </w:pPr>
            <w:r>
              <w:rPr>
                <w:lang w:eastAsia="zh-CN"/>
              </w:rPr>
              <w:t>O</w:t>
            </w:r>
          </w:p>
        </w:tc>
        <w:tc>
          <w:tcPr>
            <w:tcW w:w="1137" w:type="dxa"/>
            <w:tcBorders>
              <w:top w:val="single" w:sz="4" w:space="0" w:color="auto"/>
              <w:left w:val="single" w:sz="4" w:space="0" w:color="auto"/>
              <w:bottom w:val="single" w:sz="4" w:space="0" w:color="auto"/>
              <w:right w:val="single" w:sz="4" w:space="0" w:color="auto"/>
            </w:tcBorders>
          </w:tcPr>
          <w:p w14:paraId="61CBABF7" w14:textId="164380F9" w:rsidR="000D486B" w:rsidRPr="00B3056F" w:rsidRDefault="000D486B" w:rsidP="000D486B">
            <w:pPr>
              <w:pStyle w:val="TAL"/>
            </w:pPr>
            <w:r>
              <w:t>0..1</w:t>
            </w:r>
          </w:p>
        </w:tc>
        <w:tc>
          <w:tcPr>
            <w:tcW w:w="4387" w:type="dxa"/>
            <w:tcBorders>
              <w:top w:val="single" w:sz="4" w:space="0" w:color="auto"/>
              <w:left w:val="single" w:sz="4" w:space="0" w:color="auto"/>
              <w:bottom w:val="single" w:sz="4" w:space="0" w:color="auto"/>
              <w:right w:val="single" w:sz="4" w:space="0" w:color="auto"/>
            </w:tcBorders>
          </w:tcPr>
          <w:p w14:paraId="36B7A055" w14:textId="77777777" w:rsidR="000D486B" w:rsidRDefault="000D486B" w:rsidP="000D486B">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3D8EA87B" w14:textId="77777777" w:rsidR="000D486B" w:rsidRDefault="000D486B" w:rsidP="000D486B">
            <w:pPr>
              <w:pStyle w:val="TAL"/>
              <w:rPr>
                <w:rFonts w:cs="Arial"/>
                <w:szCs w:val="18"/>
                <w:lang w:eastAsia="zh-CN"/>
              </w:rPr>
            </w:pPr>
          </w:p>
          <w:p w14:paraId="24E25B17" w14:textId="77777777" w:rsidR="000D486B" w:rsidRDefault="000D486B" w:rsidP="000D486B">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5D911359" w14:textId="1ACD441F" w:rsidR="000D486B" w:rsidRPr="00B3056F" w:rsidRDefault="000D486B" w:rsidP="000D486B">
            <w:pPr>
              <w:pStyle w:val="TAL"/>
              <w:rPr>
                <w:rFonts w:cs="Arial"/>
                <w:szCs w:val="18"/>
                <w:lang w:eastAsia="zh-CN"/>
              </w:rPr>
            </w:pPr>
            <w:r>
              <w:rPr>
                <w:rFonts w:cs="Arial"/>
                <w:szCs w:val="18"/>
                <w:lang w:eastAsia="zh-CN"/>
              </w:rPr>
              <w:t xml:space="preserve">false or absent: Enhanced Coverage for </w:t>
            </w:r>
            <w:r w:rsidRPr="000D486B">
              <w:rPr>
                <w:rFonts w:cs="Arial"/>
                <w:szCs w:val="18"/>
                <w:lang w:eastAsia="zh-CN"/>
              </w:rPr>
              <w:t>NB-N1 mode</w:t>
            </w:r>
            <w:r>
              <w:rPr>
                <w:rFonts w:cs="Arial"/>
                <w:szCs w:val="18"/>
                <w:lang w:eastAsia="zh-CN"/>
              </w:rPr>
              <w:t xml:space="preserve"> is allowed.</w:t>
            </w:r>
          </w:p>
        </w:tc>
        <w:tc>
          <w:tcPr>
            <w:tcW w:w="1702" w:type="dxa"/>
            <w:tcBorders>
              <w:top w:val="single" w:sz="4" w:space="0" w:color="auto"/>
              <w:left w:val="single" w:sz="4" w:space="0" w:color="auto"/>
              <w:bottom w:val="single" w:sz="4" w:space="0" w:color="auto"/>
              <w:right w:val="single" w:sz="4" w:space="0" w:color="auto"/>
            </w:tcBorders>
          </w:tcPr>
          <w:p w14:paraId="21A01766" w14:textId="77777777" w:rsidR="000D486B" w:rsidRPr="00B3056F" w:rsidRDefault="000D486B" w:rsidP="000D486B">
            <w:pPr>
              <w:pStyle w:val="TAL"/>
              <w:rPr>
                <w:rFonts w:cs="Arial"/>
                <w:szCs w:val="18"/>
                <w:lang w:eastAsia="zh-CN"/>
              </w:rPr>
            </w:pPr>
          </w:p>
        </w:tc>
      </w:tr>
      <w:tr w:rsidR="000D486B" w:rsidRPr="00B3056F" w14:paraId="4DBC6912"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75B3C330" w14:textId="77777777" w:rsidR="000D486B" w:rsidRPr="00B3056F" w:rsidRDefault="000D486B" w:rsidP="000D486B">
            <w:pPr>
              <w:pStyle w:val="TAL"/>
              <w:rPr>
                <w:lang w:eastAsia="zh-CN"/>
              </w:rPr>
            </w:pPr>
            <w:r w:rsidRPr="00B3056F">
              <w:rPr>
                <w:rFonts w:hint="eastAsia"/>
                <w:lang w:eastAsia="zh-CN"/>
              </w:rPr>
              <w:t>expectedUeBehaviour</w:t>
            </w:r>
          </w:p>
        </w:tc>
        <w:tc>
          <w:tcPr>
            <w:tcW w:w="1558" w:type="dxa"/>
            <w:tcBorders>
              <w:top w:val="single" w:sz="4" w:space="0" w:color="auto"/>
              <w:left w:val="single" w:sz="4" w:space="0" w:color="auto"/>
              <w:bottom w:val="single" w:sz="4" w:space="0" w:color="auto"/>
              <w:right w:val="single" w:sz="4" w:space="0" w:color="auto"/>
            </w:tcBorders>
          </w:tcPr>
          <w:p w14:paraId="0C5405F2" w14:textId="77777777" w:rsidR="000D486B" w:rsidRPr="00B3056F" w:rsidRDefault="000D486B" w:rsidP="000D486B">
            <w:pPr>
              <w:pStyle w:val="TAL"/>
              <w:rPr>
                <w:lang w:eastAsia="zh-CN"/>
              </w:rPr>
            </w:pPr>
            <w:r w:rsidRPr="00B3056F">
              <w:rPr>
                <w:rFonts w:hint="eastAsia"/>
                <w:lang w:eastAsia="zh-CN"/>
              </w:rPr>
              <w:t>ExpectedUeBehaviour</w:t>
            </w:r>
            <w:r w:rsidRPr="00B3056F">
              <w:rPr>
                <w:lang w:eastAsia="zh-CN"/>
              </w:rPr>
              <w:t>Data</w:t>
            </w:r>
          </w:p>
        </w:tc>
        <w:tc>
          <w:tcPr>
            <w:tcW w:w="426" w:type="dxa"/>
            <w:tcBorders>
              <w:top w:val="single" w:sz="4" w:space="0" w:color="auto"/>
              <w:left w:val="single" w:sz="4" w:space="0" w:color="auto"/>
              <w:bottom w:val="single" w:sz="4" w:space="0" w:color="auto"/>
              <w:right w:val="single" w:sz="4" w:space="0" w:color="auto"/>
            </w:tcBorders>
          </w:tcPr>
          <w:p w14:paraId="0E74D1FC" w14:textId="77777777" w:rsidR="000D486B" w:rsidRPr="00B3056F" w:rsidRDefault="000D486B" w:rsidP="000D486B">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32A86573" w14:textId="77777777" w:rsidR="000D486B" w:rsidRPr="00B3056F" w:rsidRDefault="000D486B" w:rsidP="000D486B">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148A966" w14:textId="77777777" w:rsidR="000D486B" w:rsidRPr="00B3056F" w:rsidRDefault="000D486B" w:rsidP="000D486B">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0D486B" w:rsidRPr="00B3056F" w:rsidRDefault="000D486B" w:rsidP="000D486B">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tcBorders>
              <w:top w:val="single" w:sz="4" w:space="0" w:color="auto"/>
              <w:left w:val="single" w:sz="4" w:space="0" w:color="auto"/>
              <w:bottom w:val="single" w:sz="4" w:space="0" w:color="auto"/>
              <w:right w:val="single" w:sz="4" w:space="0" w:color="auto"/>
            </w:tcBorders>
          </w:tcPr>
          <w:p w14:paraId="5937D392" w14:textId="77777777" w:rsidR="000D486B" w:rsidRPr="00B3056F" w:rsidRDefault="000D486B" w:rsidP="000D486B">
            <w:pPr>
              <w:pStyle w:val="TAL"/>
              <w:rPr>
                <w:rFonts w:cs="Arial"/>
                <w:szCs w:val="18"/>
                <w:lang w:eastAsia="zh-CN"/>
              </w:rPr>
            </w:pPr>
          </w:p>
        </w:tc>
      </w:tr>
      <w:tr w:rsidR="000D486B" w:rsidRPr="00B3056F" w14:paraId="6C755B5C"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2328970D" w14:textId="77777777" w:rsidR="000D486B" w:rsidRPr="00B3056F" w:rsidRDefault="000D486B" w:rsidP="000D486B">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6737A11E" w14:textId="77777777" w:rsidR="000D486B" w:rsidRPr="00B3056F" w:rsidRDefault="000D486B" w:rsidP="000D486B">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5C2CDC1B" w14:textId="77777777" w:rsidR="000D486B" w:rsidRPr="00B3056F" w:rsidRDefault="000D486B" w:rsidP="000D486B">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4004DA57" w14:textId="77777777" w:rsidR="000D486B" w:rsidRPr="00B3056F" w:rsidRDefault="000D486B" w:rsidP="000D486B">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5390FFA" w14:textId="5CA099AE" w:rsidR="000D486B" w:rsidRPr="00B3056F" w:rsidRDefault="000D486B" w:rsidP="000D486B">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926B187" w14:textId="77777777" w:rsidR="000D486B" w:rsidRPr="00B3056F" w:rsidRDefault="000D486B" w:rsidP="000D486B">
            <w:pPr>
              <w:pStyle w:val="TAL"/>
              <w:rPr>
                <w:rFonts w:cs="Arial"/>
                <w:szCs w:val="18"/>
              </w:rPr>
            </w:pPr>
          </w:p>
        </w:tc>
      </w:tr>
      <w:tr w:rsidR="000D486B" w:rsidRPr="00B3056F" w14:paraId="687C28C7"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6D3ED806" w14:textId="77777777" w:rsidR="000D486B" w:rsidRPr="00B3056F" w:rsidRDefault="000D486B" w:rsidP="000D486B">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1EF244E9" w14:textId="77777777" w:rsidR="000D486B" w:rsidRPr="00B3056F" w:rsidRDefault="000D486B" w:rsidP="000D486B">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F4A5352" w14:textId="77777777" w:rsidR="000D486B" w:rsidRPr="00B3056F" w:rsidRDefault="000D486B" w:rsidP="000D486B">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16B3EDD" w14:textId="77777777" w:rsidR="000D486B" w:rsidRPr="00B3056F" w:rsidRDefault="000D486B" w:rsidP="000D486B">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A578877" w14:textId="44DB9933" w:rsidR="000D486B" w:rsidRPr="00B3056F" w:rsidRDefault="000D486B" w:rsidP="000D486B">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4B1B1186" w14:textId="77777777" w:rsidR="000D486B" w:rsidRPr="00B3056F" w:rsidRDefault="000D486B" w:rsidP="000D486B">
            <w:pPr>
              <w:pStyle w:val="TAL"/>
              <w:rPr>
                <w:rFonts w:cs="Arial"/>
                <w:szCs w:val="18"/>
              </w:rPr>
            </w:pPr>
          </w:p>
        </w:tc>
      </w:tr>
      <w:tr w:rsidR="000D486B" w:rsidRPr="00B3056F" w14:paraId="3B34B872"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7E355818" w14:textId="77777777" w:rsidR="000D486B" w:rsidRPr="00B3056F" w:rsidRDefault="000D486B" w:rsidP="000D486B">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tcBorders>
              <w:top w:val="single" w:sz="4" w:space="0" w:color="auto"/>
              <w:left w:val="single" w:sz="4" w:space="0" w:color="auto"/>
              <w:bottom w:val="single" w:sz="4" w:space="0" w:color="auto"/>
              <w:right w:val="single" w:sz="4" w:space="0" w:color="auto"/>
            </w:tcBorders>
          </w:tcPr>
          <w:p w14:paraId="5F818FF2" w14:textId="77777777" w:rsidR="000D486B" w:rsidRPr="00B3056F" w:rsidRDefault="000D486B" w:rsidP="000D486B">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087C213E" w14:textId="77777777" w:rsidR="000D486B" w:rsidRPr="00B3056F" w:rsidRDefault="000D486B" w:rsidP="000D486B">
            <w:pPr>
              <w:pStyle w:val="TAC"/>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D13F156" w14:textId="77777777" w:rsidR="000D486B" w:rsidRPr="00B3056F" w:rsidRDefault="000D486B" w:rsidP="000D486B">
            <w:pPr>
              <w:pStyle w:val="TAL"/>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211E315B" w14:textId="77777777" w:rsidR="000D486B" w:rsidRPr="00B3056F" w:rsidRDefault="000D486B" w:rsidP="000D486B">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1E5843FB" w14:textId="77777777" w:rsidR="000D486B" w:rsidRPr="00B3056F" w:rsidRDefault="000D486B" w:rsidP="000D486B">
            <w:pPr>
              <w:pStyle w:val="TAL"/>
              <w:rPr>
                <w:rFonts w:cs="Arial"/>
                <w:szCs w:val="18"/>
                <w:lang w:eastAsia="zh-CN"/>
              </w:rPr>
            </w:pPr>
          </w:p>
        </w:tc>
      </w:tr>
      <w:tr w:rsidR="000D486B" w:rsidRPr="00B3056F" w14:paraId="0ED73B91"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7094B318" w14:textId="77777777" w:rsidR="000D486B" w:rsidRPr="00B3056F" w:rsidRDefault="000D486B" w:rsidP="000D486B">
            <w:pPr>
              <w:pStyle w:val="TAL"/>
              <w:rPr>
                <w:lang w:eastAsia="zh-CN"/>
              </w:rPr>
            </w:pPr>
            <w:r w:rsidRPr="00B3056F">
              <w:rPr>
                <w:rFonts w:hint="eastAsia"/>
                <w:lang w:eastAsia="zh-CN"/>
              </w:rPr>
              <w:t>p</w:t>
            </w:r>
            <w:r w:rsidRPr="00B3056F">
              <w:rPr>
                <w:lang w:eastAsia="zh-CN"/>
              </w:rPr>
              <w:t>twParametersList</w:t>
            </w:r>
          </w:p>
        </w:tc>
        <w:tc>
          <w:tcPr>
            <w:tcW w:w="1558" w:type="dxa"/>
            <w:tcBorders>
              <w:top w:val="single" w:sz="4" w:space="0" w:color="auto"/>
              <w:left w:val="single" w:sz="4" w:space="0" w:color="auto"/>
              <w:bottom w:val="single" w:sz="4" w:space="0" w:color="auto"/>
              <w:right w:val="single" w:sz="4" w:space="0" w:color="auto"/>
            </w:tcBorders>
          </w:tcPr>
          <w:p w14:paraId="13A79D14" w14:textId="77777777" w:rsidR="000D486B" w:rsidRPr="00B3056F" w:rsidRDefault="000D486B" w:rsidP="000D486B">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tcBorders>
              <w:top w:val="single" w:sz="4" w:space="0" w:color="auto"/>
              <w:left w:val="single" w:sz="4" w:space="0" w:color="auto"/>
              <w:bottom w:val="single" w:sz="4" w:space="0" w:color="auto"/>
              <w:right w:val="single" w:sz="4" w:space="0" w:color="auto"/>
            </w:tcBorders>
          </w:tcPr>
          <w:p w14:paraId="2041B766" w14:textId="77777777" w:rsidR="000D486B" w:rsidRPr="00B3056F" w:rsidRDefault="000D486B" w:rsidP="000D486B">
            <w:pPr>
              <w:pStyle w:val="TAC"/>
              <w:rPr>
                <w:lang w:eastAsia="zh-CN"/>
              </w:rPr>
            </w:pPr>
            <w:r w:rsidRPr="00B3056F">
              <w:rPr>
                <w:rFonts w:hint="eastAsia"/>
                <w:lang w:eastAsia="zh-CN"/>
              </w:rPr>
              <w:t>O</w:t>
            </w:r>
          </w:p>
        </w:tc>
        <w:tc>
          <w:tcPr>
            <w:tcW w:w="1137" w:type="dxa"/>
            <w:tcBorders>
              <w:top w:val="single" w:sz="4" w:space="0" w:color="auto"/>
              <w:left w:val="single" w:sz="4" w:space="0" w:color="auto"/>
              <w:bottom w:val="single" w:sz="4" w:space="0" w:color="auto"/>
              <w:right w:val="single" w:sz="4" w:space="0" w:color="auto"/>
            </w:tcBorders>
          </w:tcPr>
          <w:p w14:paraId="14258133" w14:textId="77777777" w:rsidR="000D486B" w:rsidRPr="00B3056F" w:rsidRDefault="000D486B" w:rsidP="000D486B">
            <w:pPr>
              <w:pStyle w:val="TAL"/>
              <w:rPr>
                <w:lang w:eastAsia="zh-CN"/>
              </w:rPr>
            </w:pPr>
            <w:r w:rsidRPr="00B3056F">
              <w:rPr>
                <w:rFonts w:hint="eastAsia"/>
                <w:lang w:eastAsia="zh-CN"/>
              </w:rPr>
              <w:t>1..N</w:t>
            </w:r>
          </w:p>
        </w:tc>
        <w:tc>
          <w:tcPr>
            <w:tcW w:w="4387" w:type="dxa"/>
            <w:tcBorders>
              <w:top w:val="single" w:sz="4" w:space="0" w:color="auto"/>
              <w:left w:val="single" w:sz="4" w:space="0" w:color="auto"/>
              <w:bottom w:val="single" w:sz="4" w:space="0" w:color="auto"/>
              <w:right w:val="single" w:sz="4" w:space="0" w:color="auto"/>
            </w:tcBorders>
          </w:tcPr>
          <w:p w14:paraId="7DDA3D64" w14:textId="77777777" w:rsidR="000D486B" w:rsidRPr="00B3056F" w:rsidRDefault="000D486B" w:rsidP="000D486B">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tcBorders>
              <w:top w:val="single" w:sz="4" w:space="0" w:color="auto"/>
              <w:left w:val="single" w:sz="4" w:space="0" w:color="auto"/>
              <w:bottom w:val="single" w:sz="4" w:space="0" w:color="auto"/>
              <w:right w:val="single" w:sz="4" w:space="0" w:color="auto"/>
            </w:tcBorders>
          </w:tcPr>
          <w:p w14:paraId="38722A8D" w14:textId="77777777" w:rsidR="000D486B" w:rsidRPr="00B3056F" w:rsidRDefault="000D486B" w:rsidP="000D486B">
            <w:pPr>
              <w:pStyle w:val="TAL"/>
              <w:rPr>
                <w:rFonts w:cs="Arial"/>
                <w:szCs w:val="18"/>
                <w:lang w:eastAsia="zh-CN"/>
              </w:rPr>
            </w:pPr>
          </w:p>
        </w:tc>
      </w:tr>
      <w:tr w:rsidR="000D486B" w:rsidRPr="00B3056F" w14:paraId="1365D346"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7214E311" w14:textId="77777777" w:rsidR="000D486B" w:rsidRPr="00B3056F" w:rsidRDefault="000D486B" w:rsidP="000D486B">
            <w:pPr>
              <w:pStyle w:val="TAL"/>
            </w:pPr>
            <w:r w:rsidRPr="00B3056F">
              <w:t>iabOperationAllowed</w:t>
            </w:r>
          </w:p>
        </w:tc>
        <w:tc>
          <w:tcPr>
            <w:tcW w:w="1558" w:type="dxa"/>
            <w:tcBorders>
              <w:top w:val="single" w:sz="4" w:space="0" w:color="auto"/>
              <w:left w:val="single" w:sz="4" w:space="0" w:color="auto"/>
              <w:bottom w:val="single" w:sz="4" w:space="0" w:color="auto"/>
              <w:right w:val="single" w:sz="4" w:space="0" w:color="auto"/>
            </w:tcBorders>
          </w:tcPr>
          <w:p w14:paraId="265808A0" w14:textId="77777777" w:rsidR="000D486B" w:rsidRPr="00B3056F" w:rsidRDefault="000D486B" w:rsidP="000D486B">
            <w:pPr>
              <w:pStyle w:val="TAL"/>
            </w:pPr>
            <w:r w:rsidRPr="00B3056F">
              <w:t>boolean</w:t>
            </w:r>
          </w:p>
        </w:tc>
        <w:tc>
          <w:tcPr>
            <w:tcW w:w="426" w:type="dxa"/>
            <w:tcBorders>
              <w:top w:val="single" w:sz="4" w:space="0" w:color="auto"/>
              <w:left w:val="single" w:sz="4" w:space="0" w:color="auto"/>
              <w:bottom w:val="single" w:sz="4" w:space="0" w:color="auto"/>
              <w:right w:val="single" w:sz="4" w:space="0" w:color="auto"/>
            </w:tcBorders>
          </w:tcPr>
          <w:p w14:paraId="1A4FA8EF" w14:textId="77777777" w:rsidR="000D486B" w:rsidRPr="00B3056F" w:rsidRDefault="000D486B" w:rsidP="000D486B">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7D10A53F" w14:textId="77777777" w:rsidR="000D486B" w:rsidRPr="00B3056F" w:rsidRDefault="000D486B" w:rsidP="000D486B">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2A06C95" w14:textId="77777777" w:rsidR="000D486B" w:rsidRPr="00B3056F" w:rsidRDefault="000D486B" w:rsidP="000D486B">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0D486B" w:rsidRPr="00B3056F" w:rsidRDefault="000D486B" w:rsidP="000D486B">
            <w:pPr>
              <w:pStyle w:val="TAL"/>
              <w:rPr>
                <w:rFonts w:cs="Arial"/>
                <w:szCs w:val="18"/>
                <w:lang w:eastAsia="zh-CN"/>
              </w:rPr>
            </w:pPr>
          </w:p>
          <w:p w14:paraId="3EDA5480" w14:textId="77777777" w:rsidR="000D486B" w:rsidRPr="00B3056F" w:rsidRDefault="000D486B" w:rsidP="000D486B">
            <w:pPr>
              <w:pStyle w:val="TAL"/>
              <w:rPr>
                <w:rFonts w:cs="Arial"/>
                <w:szCs w:val="18"/>
              </w:rPr>
            </w:pPr>
            <w:r w:rsidRPr="00B3056F">
              <w:rPr>
                <w:rFonts w:cs="Arial"/>
                <w:szCs w:val="18"/>
              </w:rPr>
              <w:t>true: indicates that the UE is allowed for IAB operation.</w:t>
            </w:r>
          </w:p>
          <w:p w14:paraId="58E87B54" w14:textId="77777777" w:rsidR="000D486B" w:rsidRPr="00B3056F" w:rsidRDefault="000D486B" w:rsidP="000D486B">
            <w:pPr>
              <w:pStyle w:val="TAL"/>
              <w:rPr>
                <w:rFonts w:cs="Arial"/>
                <w:szCs w:val="18"/>
              </w:rPr>
            </w:pPr>
          </w:p>
          <w:p w14:paraId="69D034A2" w14:textId="77777777" w:rsidR="000D486B" w:rsidRPr="00B3056F" w:rsidRDefault="000D486B" w:rsidP="000D486B">
            <w:pPr>
              <w:pStyle w:val="TAL"/>
              <w:rPr>
                <w:rFonts w:cs="Arial"/>
                <w:szCs w:val="18"/>
              </w:rPr>
            </w:pPr>
            <w:r w:rsidRPr="00B3056F">
              <w:rPr>
                <w:rFonts w:cs="Arial"/>
                <w:szCs w:val="18"/>
              </w:rPr>
              <w:t>false or absent: indicates that the UE is not allowed for IAB operation.</w:t>
            </w:r>
          </w:p>
        </w:tc>
        <w:tc>
          <w:tcPr>
            <w:tcW w:w="1702" w:type="dxa"/>
            <w:tcBorders>
              <w:top w:val="single" w:sz="4" w:space="0" w:color="auto"/>
              <w:left w:val="single" w:sz="4" w:space="0" w:color="auto"/>
              <w:bottom w:val="single" w:sz="4" w:space="0" w:color="auto"/>
              <w:right w:val="single" w:sz="4" w:space="0" w:color="auto"/>
            </w:tcBorders>
          </w:tcPr>
          <w:p w14:paraId="73801300" w14:textId="77777777" w:rsidR="000D486B" w:rsidRPr="00B3056F" w:rsidRDefault="000D486B" w:rsidP="000D486B">
            <w:pPr>
              <w:pStyle w:val="TAL"/>
              <w:rPr>
                <w:rFonts w:cs="Arial"/>
                <w:szCs w:val="18"/>
              </w:rPr>
            </w:pPr>
          </w:p>
        </w:tc>
      </w:tr>
      <w:tr w:rsidR="000D486B" w:rsidRPr="00B3056F" w14:paraId="0C61E0FC"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5A84C717" w14:textId="2886D2B6" w:rsidR="000D486B" w:rsidRPr="00B3056F" w:rsidRDefault="000D486B" w:rsidP="000D486B">
            <w:pPr>
              <w:pStyle w:val="TAL"/>
            </w:pPr>
            <w:r>
              <w:t>adjacentPlmnRestrictions</w:t>
            </w:r>
          </w:p>
        </w:tc>
        <w:tc>
          <w:tcPr>
            <w:tcW w:w="1558" w:type="dxa"/>
            <w:tcBorders>
              <w:top w:val="single" w:sz="4" w:space="0" w:color="auto"/>
              <w:left w:val="single" w:sz="4" w:space="0" w:color="auto"/>
              <w:bottom w:val="single" w:sz="4" w:space="0" w:color="auto"/>
              <w:right w:val="single" w:sz="4" w:space="0" w:color="auto"/>
            </w:tcBorders>
          </w:tcPr>
          <w:p w14:paraId="32D6A9C7" w14:textId="574E6802" w:rsidR="000D486B" w:rsidRPr="00B3056F" w:rsidRDefault="000D486B" w:rsidP="000D486B">
            <w:pPr>
              <w:pStyle w:val="TAL"/>
            </w:pPr>
            <w:r>
              <w:t>map(PlmnRestriction)</w:t>
            </w:r>
          </w:p>
        </w:tc>
        <w:tc>
          <w:tcPr>
            <w:tcW w:w="426" w:type="dxa"/>
            <w:tcBorders>
              <w:top w:val="single" w:sz="4" w:space="0" w:color="auto"/>
              <w:left w:val="single" w:sz="4" w:space="0" w:color="auto"/>
              <w:bottom w:val="single" w:sz="4" w:space="0" w:color="auto"/>
              <w:right w:val="single" w:sz="4" w:space="0" w:color="auto"/>
            </w:tcBorders>
          </w:tcPr>
          <w:p w14:paraId="703C0AC3" w14:textId="75F8F109" w:rsidR="000D486B" w:rsidRPr="00B3056F" w:rsidRDefault="000D486B" w:rsidP="000D486B">
            <w:pPr>
              <w:pStyle w:val="TAC"/>
            </w:pPr>
            <w:r>
              <w:t>O</w:t>
            </w:r>
          </w:p>
        </w:tc>
        <w:tc>
          <w:tcPr>
            <w:tcW w:w="1137" w:type="dxa"/>
            <w:tcBorders>
              <w:top w:val="single" w:sz="4" w:space="0" w:color="auto"/>
              <w:left w:val="single" w:sz="4" w:space="0" w:color="auto"/>
              <w:bottom w:val="single" w:sz="4" w:space="0" w:color="auto"/>
              <w:right w:val="single" w:sz="4" w:space="0" w:color="auto"/>
            </w:tcBorders>
          </w:tcPr>
          <w:p w14:paraId="4A75C204" w14:textId="6A43DE14" w:rsidR="000D486B" w:rsidRPr="00B3056F" w:rsidRDefault="000D486B" w:rsidP="000D486B">
            <w:pPr>
              <w:pStyle w:val="TAL"/>
            </w:pPr>
            <w:r>
              <w:t>1..N</w:t>
            </w:r>
          </w:p>
        </w:tc>
        <w:tc>
          <w:tcPr>
            <w:tcW w:w="4387" w:type="dxa"/>
            <w:tcBorders>
              <w:top w:val="single" w:sz="4" w:space="0" w:color="auto"/>
              <w:left w:val="single" w:sz="4" w:space="0" w:color="auto"/>
              <w:bottom w:val="single" w:sz="4" w:space="0" w:color="auto"/>
              <w:right w:val="single" w:sz="4" w:space="0" w:color="auto"/>
            </w:tcBorders>
          </w:tcPr>
          <w:p w14:paraId="22A0F1F1" w14:textId="48AB9030" w:rsidR="000D486B" w:rsidRPr="00B3056F" w:rsidRDefault="000D486B" w:rsidP="000D486B">
            <w:pPr>
              <w:pStyle w:val="TAL"/>
              <w:rPr>
                <w:rFonts w:cs="Arial"/>
                <w:szCs w:val="18"/>
              </w:rPr>
            </w:pPr>
            <w:r w:rsidRPr="00B3056F">
              <w:t xml:space="preserve">A map (list of key-value pairs where PlmnId converted to string serves as key; see 3GPP TS 29.571 [7]) of </w:t>
            </w:r>
            <w:r>
              <w:t>PlmnRestrictions for adjacent PLMNs</w:t>
            </w:r>
          </w:p>
        </w:tc>
        <w:tc>
          <w:tcPr>
            <w:tcW w:w="1702" w:type="dxa"/>
            <w:tcBorders>
              <w:top w:val="single" w:sz="4" w:space="0" w:color="auto"/>
              <w:left w:val="single" w:sz="4" w:space="0" w:color="auto"/>
              <w:bottom w:val="single" w:sz="4" w:space="0" w:color="auto"/>
              <w:right w:val="single" w:sz="4" w:space="0" w:color="auto"/>
            </w:tcBorders>
          </w:tcPr>
          <w:p w14:paraId="136E5FE7" w14:textId="77777777" w:rsidR="000D486B" w:rsidRPr="00B3056F" w:rsidRDefault="000D486B" w:rsidP="000D486B">
            <w:pPr>
              <w:pStyle w:val="TAL"/>
              <w:rPr>
                <w:rFonts w:cs="Arial"/>
                <w:szCs w:val="18"/>
              </w:rPr>
            </w:pPr>
          </w:p>
        </w:tc>
      </w:tr>
      <w:tr w:rsidR="00477F8B" w:rsidRPr="00B3056F" w14:paraId="65CC05E5"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2A97437C" w14:textId="662165C2" w:rsidR="00477F8B" w:rsidRDefault="00477F8B" w:rsidP="00477F8B">
            <w:pPr>
              <w:pStyle w:val="TAL"/>
            </w:pPr>
            <w:r>
              <w:t>wirelineF</w:t>
            </w:r>
            <w:r w:rsidRPr="00B3056F">
              <w:t>orbiddenAreas</w:t>
            </w:r>
          </w:p>
        </w:tc>
        <w:tc>
          <w:tcPr>
            <w:tcW w:w="1558" w:type="dxa"/>
            <w:tcBorders>
              <w:top w:val="single" w:sz="4" w:space="0" w:color="auto"/>
              <w:left w:val="single" w:sz="4" w:space="0" w:color="auto"/>
              <w:bottom w:val="single" w:sz="4" w:space="0" w:color="auto"/>
              <w:right w:val="single" w:sz="4" w:space="0" w:color="auto"/>
            </w:tcBorders>
          </w:tcPr>
          <w:p w14:paraId="0804A944" w14:textId="2A49A76F" w:rsidR="00477F8B" w:rsidRDefault="00477F8B" w:rsidP="00477F8B">
            <w:pPr>
              <w:pStyle w:val="TAL"/>
            </w:pPr>
            <w:r w:rsidRPr="00B3056F">
              <w:t>array(</w:t>
            </w:r>
            <w:r w:rsidRPr="00F11966">
              <w:t>WirelineArea</w:t>
            </w:r>
            <w:r w:rsidRPr="00B3056F">
              <w:t>)</w:t>
            </w:r>
          </w:p>
        </w:tc>
        <w:tc>
          <w:tcPr>
            <w:tcW w:w="426" w:type="dxa"/>
            <w:tcBorders>
              <w:top w:val="single" w:sz="4" w:space="0" w:color="auto"/>
              <w:left w:val="single" w:sz="4" w:space="0" w:color="auto"/>
              <w:bottom w:val="single" w:sz="4" w:space="0" w:color="auto"/>
              <w:right w:val="single" w:sz="4" w:space="0" w:color="auto"/>
            </w:tcBorders>
          </w:tcPr>
          <w:p w14:paraId="35DE588A" w14:textId="66A90CA3" w:rsidR="00477F8B" w:rsidRDefault="00477F8B" w:rsidP="00477F8B">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2DF780DF" w14:textId="7E56B5B5" w:rsidR="00477F8B" w:rsidRDefault="00477F8B" w:rsidP="00477F8B">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0B17C395" w14:textId="5F85E18E" w:rsidR="00477F8B" w:rsidRPr="00B3056F" w:rsidRDefault="00477F8B" w:rsidP="00477F8B">
            <w:pPr>
              <w:pStyle w:val="TAL"/>
            </w:pPr>
            <w:r w:rsidRPr="00B3056F">
              <w:rPr>
                <w:rFonts w:cs="Arial"/>
                <w:szCs w:val="18"/>
              </w:rPr>
              <w:t>List of forbidden areas</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29B6D311" w14:textId="77777777" w:rsidR="00477F8B" w:rsidRPr="00B3056F" w:rsidRDefault="00477F8B" w:rsidP="00477F8B">
            <w:pPr>
              <w:pStyle w:val="TAL"/>
              <w:rPr>
                <w:rFonts w:cs="Arial"/>
                <w:szCs w:val="18"/>
              </w:rPr>
            </w:pPr>
          </w:p>
        </w:tc>
      </w:tr>
      <w:tr w:rsidR="00477F8B" w:rsidRPr="00B3056F" w14:paraId="2103B998" w14:textId="77777777" w:rsidTr="00A474D4">
        <w:trPr>
          <w:jc w:val="center"/>
        </w:trPr>
        <w:tc>
          <w:tcPr>
            <w:tcW w:w="1986" w:type="dxa"/>
            <w:tcBorders>
              <w:top w:val="single" w:sz="4" w:space="0" w:color="auto"/>
              <w:left w:val="single" w:sz="4" w:space="0" w:color="auto"/>
              <w:bottom w:val="single" w:sz="4" w:space="0" w:color="auto"/>
              <w:right w:val="single" w:sz="4" w:space="0" w:color="auto"/>
            </w:tcBorders>
          </w:tcPr>
          <w:p w14:paraId="0D3B8EA0" w14:textId="2E2AE7B8" w:rsidR="00477F8B" w:rsidRDefault="00477F8B" w:rsidP="00477F8B">
            <w:pPr>
              <w:pStyle w:val="TAL"/>
            </w:pPr>
            <w:r>
              <w:lastRenderedPageBreak/>
              <w:t>wirelineS</w:t>
            </w:r>
            <w:r w:rsidRPr="00B3056F">
              <w:t>erviceAreaRestriction</w:t>
            </w:r>
          </w:p>
        </w:tc>
        <w:tc>
          <w:tcPr>
            <w:tcW w:w="1558" w:type="dxa"/>
            <w:tcBorders>
              <w:top w:val="single" w:sz="4" w:space="0" w:color="auto"/>
              <w:left w:val="single" w:sz="4" w:space="0" w:color="auto"/>
              <w:bottom w:val="single" w:sz="4" w:space="0" w:color="auto"/>
              <w:right w:val="single" w:sz="4" w:space="0" w:color="auto"/>
            </w:tcBorders>
          </w:tcPr>
          <w:p w14:paraId="40DB4ACB" w14:textId="3F083D3C" w:rsidR="00477F8B" w:rsidRDefault="00477F8B" w:rsidP="00477F8B">
            <w:pPr>
              <w:pStyle w:val="TAL"/>
            </w:pPr>
            <w:r w:rsidRPr="00F11966">
              <w:t>WirelineServiceAreaRestriction</w:t>
            </w:r>
          </w:p>
        </w:tc>
        <w:tc>
          <w:tcPr>
            <w:tcW w:w="426" w:type="dxa"/>
            <w:tcBorders>
              <w:top w:val="single" w:sz="4" w:space="0" w:color="auto"/>
              <w:left w:val="single" w:sz="4" w:space="0" w:color="auto"/>
              <w:bottom w:val="single" w:sz="4" w:space="0" w:color="auto"/>
              <w:right w:val="single" w:sz="4" w:space="0" w:color="auto"/>
            </w:tcBorders>
          </w:tcPr>
          <w:p w14:paraId="37D13034" w14:textId="3A21F3E6" w:rsidR="00477F8B" w:rsidRDefault="00477F8B" w:rsidP="00477F8B">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6F33084A" w14:textId="439694DF" w:rsidR="00477F8B" w:rsidRDefault="00477F8B" w:rsidP="00477F8B">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13D1F114" w14:textId="02DA1272" w:rsidR="00477F8B" w:rsidRPr="00B3056F" w:rsidRDefault="00477F8B" w:rsidP="00477F8B">
            <w:pPr>
              <w:pStyle w:val="TAL"/>
            </w:pPr>
            <w:r w:rsidRPr="00B3056F">
              <w:rPr>
                <w:rFonts w:cs="Arial"/>
                <w:szCs w:val="18"/>
              </w:rPr>
              <w:t>Subscribed Service Area Restriction</w:t>
            </w:r>
            <w:r>
              <w:rPr>
                <w:rFonts w:cs="Arial"/>
                <w:szCs w:val="18"/>
              </w:rPr>
              <w:t xml:space="preserve"> for </w:t>
            </w:r>
            <w:r w:rsidRPr="003B7B43">
              <w:t>5G-BRG</w:t>
            </w:r>
            <w:r>
              <w:rPr>
                <w:rFonts w:hint="eastAsia"/>
                <w:lang w:eastAsia="zh-CN"/>
              </w:rPr>
              <w:t>/</w:t>
            </w:r>
            <w:r w:rsidRPr="003B7B43">
              <w:t>5G-CRG</w:t>
            </w:r>
            <w:r>
              <w:t>/</w:t>
            </w:r>
            <w:r w:rsidRPr="003B7B43">
              <w:t>FN-CRG</w:t>
            </w:r>
          </w:p>
        </w:tc>
        <w:tc>
          <w:tcPr>
            <w:tcW w:w="1702" w:type="dxa"/>
            <w:tcBorders>
              <w:top w:val="single" w:sz="4" w:space="0" w:color="auto"/>
              <w:left w:val="single" w:sz="4" w:space="0" w:color="auto"/>
              <w:bottom w:val="single" w:sz="4" w:space="0" w:color="auto"/>
              <w:right w:val="single" w:sz="4" w:space="0" w:color="auto"/>
            </w:tcBorders>
          </w:tcPr>
          <w:p w14:paraId="781A38D8" w14:textId="77777777" w:rsidR="00477F8B" w:rsidRPr="00B3056F" w:rsidRDefault="00477F8B" w:rsidP="00477F8B">
            <w:pPr>
              <w:pStyle w:val="TAL"/>
              <w:rPr>
                <w:rFonts w:cs="Arial"/>
                <w:szCs w:val="18"/>
              </w:rPr>
            </w:pPr>
          </w:p>
        </w:tc>
      </w:tr>
      <w:tr w:rsidR="00477F8B" w:rsidRPr="00B3056F" w14:paraId="0FE2ADFC" w14:textId="77777777" w:rsidTr="00A474D4">
        <w:trPr>
          <w:jc w:val="center"/>
        </w:trPr>
        <w:tc>
          <w:tcPr>
            <w:tcW w:w="9494" w:type="dxa"/>
            <w:gridSpan w:val="5"/>
            <w:tcBorders>
              <w:top w:val="single" w:sz="4" w:space="0" w:color="auto"/>
              <w:left w:val="single" w:sz="4" w:space="0" w:color="auto"/>
              <w:bottom w:val="single" w:sz="4" w:space="0" w:color="auto"/>
              <w:right w:val="single" w:sz="4" w:space="0" w:color="auto"/>
            </w:tcBorders>
          </w:tcPr>
          <w:p w14:paraId="0DBBCB8C" w14:textId="3D245CD2" w:rsidR="00477F8B" w:rsidRPr="00B3056F" w:rsidRDefault="00477F8B" w:rsidP="00477F8B">
            <w:pPr>
              <w:pStyle w:val="TAN"/>
            </w:pPr>
            <w:r w:rsidRPr="00B3056F">
              <w:t>NOTE 1:</w:t>
            </w:r>
            <w:r w:rsidRPr="00B3056F">
              <w:tab/>
              <w:t xml:space="preserve">AccessAndMobilitySubscriptionData can be UE-individual data or shared data. </w:t>
            </w:r>
            <w:r w:rsidRPr="00B3056F">
              <w:br/>
              <w:t>UE-individual data take precedence over shared data</w:t>
            </w:r>
            <w:r>
              <w:t xml:space="preserve"> unless treatment instructions associated to the shared data indicate otherwise</w:t>
            </w:r>
            <w:r w:rsidRPr="00B3056F">
              <w:t xml:space="preserve">. </w:t>
            </w:r>
            <w:r w:rsidRPr="00B3056F">
              <w:br/>
              <w:t>E.g.: When an attribute of type array is present but empty within UE-Individual data and present (with any cardinality) in shared data</w:t>
            </w:r>
            <w:r>
              <w:t xml:space="preserve"> and no treatment instructions are applicable</w:t>
            </w:r>
            <w:r w:rsidRPr="00B3056F">
              <w:t>, the empty array takes precedence. Similarly, when a nullable attribute is present with value null within the individual data and present (with any value) in shared data</w:t>
            </w:r>
            <w:r>
              <w:t xml:space="preserve"> and no treatment instructions are applicable</w:t>
            </w:r>
            <w:r w:rsidRPr="00B3056F">
              <w:t>, the null value takes precedence (i.e. for the concerned UE the attribute is considered absent).</w:t>
            </w:r>
          </w:p>
          <w:p w14:paraId="787C6983" w14:textId="4AFAE6D6" w:rsidR="00477F8B" w:rsidRPr="00B3056F" w:rsidRDefault="00477F8B" w:rsidP="00477F8B">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Pr="00A752A2">
              <w:br/>
              <w:t>If the secondaryRatRestictions attribute is included in the subscription profile, the content may be sent to MME during inter RAT handover from NR SA to EN-DC</w:t>
            </w:r>
            <w:r>
              <w:t xml:space="preserve">, for the purpose of </w:t>
            </w:r>
            <w:r w:rsidRPr="005C07F7">
              <w:t xml:space="preserve">adequate SGW selection at MME based on subscription profile, and </w:t>
            </w:r>
            <w:r>
              <w:t>to</w:t>
            </w:r>
            <w:r w:rsidRPr="005C07F7">
              <w:t xml:space="preserve"> avoid allocating unnecessary resources for secondary RAT at EPC if it is restricted</w:t>
            </w:r>
            <w:r w:rsidRPr="00A752A2">
              <w:t>.</w:t>
            </w:r>
          </w:p>
          <w:p w14:paraId="57E8B482" w14:textId="77777777" w:rsidR="00477F8B" w:rsidRPr="00B3056F" w:rsidRDefault="00477F8B" w:rsidP="00477F8B">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477F8B" w:rsidRPr="00B3056F" w:rsidRDefault="00477F8B" w:rsidP="00477F8B">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tcBorders>
              <w:top w:val="single" w:sz="4" w:space="0" w:color="auto"/>
              <w:left w:val="single" w:sz="4" w:space="0" w:color="auto"/>
              <w:bottom w:val="single" w:sz="4" w:space="0" w:color="auto"/>
              <w:right w:val="single" w:sz="4" w:space="0" w:color="auto"/>
            </w:tcBorders>
          </w:tcPr>
          <w:p w14:paraId="63B773CF" w14:textId="77777777" w:rsidR="00477F8B" w:rsidRPr="00B3056F" w:rsidRDefault="00477F8B" w:rsidP="00477F8B">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1929" w:name="_Toc11338583"/>
      <w:bookmarkStart w:id="1930" w:name="_Toc27585235"/>
      <w:bookmarkStart w:id="1931" w:name="_Toc36457201"/>
      <w:bookmarkStart w:id="1932" w:name="_Toc45028095"/>
      <w:bookmarkStart w:id="1933" w:name="_Toc45028930"/>
      <w:bookmarkStart w:id="1934" w:name="_Toc58583159"/>
      <w:r w:rsidRPr="00B3056F">
        <w:t>6.1.6.2.5</w:t>
      </w:r>
      <w:r w:rsidRPr="00B3056F">
        <w:tab/>
        <w:t>Type: SmfSelectionSubscriptionData</w:t>
      </w:r>
      <w:bookmarkEnd w:id="1929"/>
      <w:bookmarkEnd w:id="1930"/>
      <w:bookmarkEnd w:id="1931"/>
      <w:bookmarkEnd w:id="1932"/>
      <w:bookmarkEnd w:id="1933"/>
      <w:bookmarkEnd w:id="1934"/>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7777777" w:rsidR="00EF45DA" w:rsidRPr="00B3056F" w:rsidRDefault="00EF45DA" w:rsidP="001330D7">
            <w:pPr>
              <w:pStyle w:val="TAL"/>
              <w:rPr>
                <w:rFonts w:cs="Arial"/>
                <w:szCs w:val="18"/>
              </w:rPr>
            </w:pPr>
            <w:r w:rsidRPr="00B3056F">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77777777"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clause 6.3.2.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5B3E95D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r w:rsidR="001A293E">
              <w:t xml:space="preserve"> unless treatment instructions associated to the shared data indicate otherwise</w:t>
            </w:r>
            <w:r w:rsidRPr="00B3056F">
              <w:t>.</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1935" w:name="_Toc11338584"/>
      <w:bookmarkStart w:id="1936" w:name="_Toc27585236"/>
      <w:bookmarkStart w:id="1937" w:name="_Toc36457202"/>
      <w:bookmarkStart w:id="1938" w:name="_Toc45028096"/>
      <w:bookmarkStart w:id="1939" w:name="_Toc45028931"/>
      <w:bookmarkStart w:id="1940" w:name="_Hlk515202402"/>
      <w:bookmarkStart w:id="1941" w:name="_Toc58583160"/>
      <w:r w:rsidRPr="00B3056F">
        <w:lastRenderedPageBreak/>
        <w:t>6.1.6.2.6</w:t>
      </w:r>
      <w:r w:rsidRPr="00B3056F">
        <w:tab/>
        <w:t>Type: DnnInfo</w:t>
      </w:r>
      <w:bookmarkEnd w:id="1935"/>
      <w:bookmarkEnd w:id="1936"/>
      <w:bookmarkEnd w:id="1937"/>
      <w:bookmarkEnd w:id="1938"/>
      <w:bookmarkEnd w:id="1939"/>
      <w:bookmarkEnd w:id="1941"/>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1942" w:name="_Toc11338585"/>
      <w:bookmarkStart w:id="1943" w:name="_Toc27585237"/>
      <w:bookmarkStart w:id="1944" w:name="_Toc36457203"/>
      <w:bookmarkStart w:id="1945" w:name="_Toc45028097"/>
      <w:bookmarkStart w:id="1946" w:name="_Toc45028932"/>
      <w:bookmarkStart w:id="1947" w:name="_Toc58583161"/>
      <w:bookmarkEnd w:id="1940"/>
      <w:r w:rsidRPr="00B3056F">
        <w:t>6.1.6.2.7</w:t>
      </w:r>
      <w:r w:rsidRPr="00B3056F">
        <w:tab/>
        <w:t>Type: SnssaiInfo</w:t>
      </w:r>
      <w:bookmarkEnd w:id="1942"/>
      <w:bookmarkEnd w:id="1943"/>
      <w:bookmarkEnd w:id="1944"/>
      <w:bookmarkEnd w:id="1945"/>
      <w:bookmarkEnd w:id="1946"/>
      <w:bookmarkEnd w:id="1947"/>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1948" w:name="_Toc11338586"/>
      <w:bookmarkStart w:id="1949" w:name="_Toc27585238"/>
      <w:bookmarkStart w:id="1950" w:name="_Toc36457204"/>
      <w:bookmarkStart w:id="1951" w:name="_Toc45028098"/>
      <w:bookmarkStart w:id="1952" w:name="_Toc45028933"/>
      <w:bookmarkStart w:id="1953" w:name="_Toc58583162"/>
      <w:r w:rsidRPr="00B3056F">
        <w:lastRenderedPageBreak/>
        <w:t>6.1.6.2.8</w:t>
      </w:r>
      <w:r w:rsidRPr="00B3056F">
        <w:tab/>
        <w:t>Type: SessionManagementSubscriptionData</w:t>
      </w:r>
      <w:bookmarkEnd w:id="1948"/>
      <w:bookmarkEnd w:id="1949"/>
      <w:bookmarkEnd w:id="1950"/>
      <w:bookmarkEnd w:id="1951"/>
      <w:bookmarkEnd w:id="1952"/>
      <w:bookmarkEnd w:id="1953"/>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59C15F32"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A map (list of key-value pairs where DNN, or optionally the Wildcard DNN, serves as key; see clause 6.1.6.1)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57EF9B5C" w:rsidR="00EF45DA" w:rsidRPr="00B3056F" w:rsidRDefault="00EF45DA" w:rsidP="001330D7">
            <w:pPr>
              <w:pStyle w:val="TAL"/>
              <w:rPr>
                <w:rFonts w:cs="Arial"/>
                <w:szCs w:val="18"/>
              </w:rPr>
            </w:pPr>
            <w:r w:rsidRPr="00B3056F">
              <w:rPr>
                <w:rFonts w:cs="Arial"/>
                <w:szCs w:val="18"/>
              </w:rPr>
              <w:t>A map of identifiers of shared 5G VN group data (list of key-value pairs where GroupId serves as key; see clause 6.1.6.1).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77777777"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(DNN serves as key; see clause 6.1.6.1),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7777777" w:rsidR="00EF45DA" w:rsidRPr="00B3056F" w:rsidRDefault="00EF45DA" w:rsidP="001330D7">
            <w:pPr>
              <w:pStyle w:val="TAL"/>
              <w:rPr>
                <w:rFonts w:cs="Arial"/>
                <w:szCs w:val="18"/>
                <w:lang w:eastAsia="zh-CN"/>
              </w:rPr>
            </w:pPr>
            <w:r w:rsidRPr="00B3056F">
              <w:rPr>
                <w:rFonts w:cs="Arial"/>
                <w:szCs w:val="18"/>
              </w:rPr>
              <w:t>A map (list of key-value pairs where dnn serves as key; see clause 6.1.6.1)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2631CF3B"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r w:rsidR="001A293E">
              <w:t xml:space="preserve"> unless treatment instructions indicate otherwise</w:t>
            </w:r>
            <w:r w:rsidRPr="00B3056F">
              <w:t>.</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1954" w:name="_Toc11338587"/>
      <w:bookmarkStart w:id="1955" w:name="_Toc27585239"/>
      <w:bookmarkStart w:id="1956" w:name="_Toc36457205"/>
      <w:bookmarkStart w:id="1957" w:name="_Toc45028099"/>
      <w:bookmarkStart w:id="1958" w:name="_Toc45028934"/>
      <w:bookmarkStart w:id="1959" w:name="_Toc58583163"/>
      <w:r w:rsidRPr="00B3056F">
        <w:lastRenderedPageBreak/>
        <w:t>6.1.6.2.9</w:t>
      </w:r>
      <w:r w:rsidRPr="00B3056F">
        <w:tab/>
        <w:t>Type: DnnConfiguration</w:t>
      </w:r>
      <w:bookmarkEnd w:id="1954"/>
      <w:bookmarkEnd w:id="1955"/>
      <w:bookmarkEnd w:id="1956"/>
      <w:bookmarkEnd w:id="1957"/>
      <w:bookmarkEnd w:id="1958"/>
      <w:bookmarkEnd w:id="1959"/>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77777777"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7777777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6D806A58"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r w:rsidR="00A418B3">
              <w:rPr>
                <w:lang w:eastAsia="zh-CN"/>
              </w:rPr>
              <w:t xml:space="preserve"> </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1960" w:name="_Toc11338588"/>
      <w:bookmarkStart w:id="1961" w:name="_Toc27585240"/>
      <w:bookmarkStart w:id="1962" w:name="_Toc36457206"/>
      <w:bookmarkStart w:id="1963" w:name="_Toc45028100"/>
      <w:bookmarkStart w:id="1964" w:name="_Toc45028935"/>
      <w:bookmarkStart w:id="1965" w:name="_Toc58583164"/>
      <w:r w:rsidRPr="00B3056F">
        <w:t>6.1.6.2.10</w:t>
      </w:r>
      <w:r w:rsidRPr="00B3056F">
        <w:tab/>
        <w:t>Void</w:t>
      </w:r>
      <w:bookmarkEnd w:id="1960"/>
      <w:bookmarkEnd w:id="1961"/>
      <w:bookmarkEnd w:id="1962"/>
      <w:bookmarkEnd w:id="1963"/>
      <w:bookmarkEnd w:id="1964"/>
      <w:bookmarkEnd w:id="1965"/>
    </w:p>
    <w:p w14:paraId="7C736057" w14:textId="35BBE9CC" w:rsidR="00EF45DA" w:rsidRPr="00B3056F" w:rsidRDefault="00EF45DA" w:rsidP="00EF45DA">
      <w:pPr>
        <w:pStyle w:val="Heading5"/>
      </w:pPr>
      <w:bookmarkStart w:id="1966" w:name="_Toc11338589"/>
      <w:bookmarkStart w:id="1967" w:name="_Toc27585241"/>
      <w:bookmarkStart w:id="1968" w:name="_Toc36457207"/>
      <w:bookmarkStart w:id="1969" w:name="_Toc45028101"/>
      <w:bookmarkStart w:id="1970" w:name="_Toc45028936"/>
      <w:bookmarkStart w:id="1971" w:name="_Toc58583165"/>
      <w:r w:rsidRPr="00B3056F">
        <w:t>6.1.6.2.11</w:t>
      </w:r>
      <w:r w:rsidRPr="00B3056F">
        <w:tab/>
        <w:t>Type: PduSessionTypes</w:t>
      </w:r>
      <w:bookmarkEnd w:id="1966"/>
      <w:bookmarkEnd w:id="1967"/>
      <w:bookmarkEnd w:id="1968"/>
      <w:bookmarkEnd w:id="1969"/>
      <w:bookmarkEnd w:id="1970"/>
      <w:bookmarkEnd w:id="1971"/>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1972" w:name="_Toc11338590"/>
      <w:bookmarkStart w:id="1973" w:name="_Toc27585242"/>
      <w:bookmarkStart w:id="1974" w:name="_Toc36457208"/>
      <w:bookmarkStart w:id="1975" w:name="_Toc45028102"/>
      <w:bookmarkStart w:id="1976" w:name="_Toc45028937"/>
      <w:bookmarkStart w:id="1977" w:name="_Toc58583166"/>
      <w:r w:rsidRPr="00B3056F">
        <w:t>6.1.6.2.12</w:t>
      </w:r>
      <w:r w:rsidRPr="00B3056F">
        <w:tab/>
        <w:t>Type: SscModes</w:t>
      </w:r>
      <w:bookmarkEnd w:id="1972"/>
      <w:bookmarkEnd w:id="1973"/>
      <w:bookmarkEnd w:id="1974"/>
      <w:bookmarkEnd w:id="1975"/>
      <w:bookmarkEnd w:id="1976"/>
      <w:bookmarkEnd w:id="1977"/>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1978" w:name="_Toc11338591"/>
      <w:bookmarkStart w:id="1979" w:name="_Toc27585243"/>
      <w:bookmarkStart w:id="1980" w:name="_Toc36457209"/>
      <w:bookmarkStart w:id="1981" w:name="_Toc45028103"/>
      <w:bookmarkStart w:id="1982" w:name="_Toc45028938"/>
      <w:bookmarkStart w:id="1983" w:name="_Toc58583167"/>
      <w:r w:rsidRPr="00B3056F">
        <w:t>6.1.6.2.13</w:t>
      </w:r>
      <w:r w:rsidRPr="00B3056F">
        <w:tab/>
        <w:t>Type: SmsSubscriptionData</w:t>
      </w:r>
      <w:bookmarkEnd w:id="1978"/>
      <w:bookmarkEnd w:id="1979"/>
      <w:bookmarkEnd w:id="1980"/>
      <w:bookmarkEnd w:id="1981"/>
      <w:bookmarkEnd w:id="1982"/>
      <w:bookmarkEnd w:id="1983"/>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1984" w:name="_Toc11338592"/>
      <w:bookmarkStart w:id="1985" w:name="_Toc27585244"/>
      <w:bookmarkStart w:id="1986" w:name="_Toc36457210"/>
      <w:bookmarkStart w:id="1987" w:name="_Toc45028104"/>
      <w:bookmarkStart w:id="1988" w:name="_Toc45028939"/>
      <w:bookmarkStart w:id="1989" w:name="_Toc58583168"/>
      <w:r w:rsidRPr="00B3056F">
        <w:lastRenderedPageBreak/>
        <w:t>6.1.6.2.14</w:t>
      </w:r>
      <w:r w:rsidRPr="00B3056F">
        <w:tab/>
        <w:t>Type: SmsManagementSubscriptionData</w:t>
      </w:r>
      <w:bookmarkEnd w:id="1984"/>
      <w:bookmarkEnd w:id="1985"/>
      <w:bookmarkEnd w:id="1986"/>
      <w:bookmarkEnd w:id="1987"/>
      <w:bookmarkEnd w:id="1988"/>
      <w:bookmarkEnd w:id="1989"/>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7777777" w:rsidR="00EF45DA" w:rsidRPr="00B3056F" w:rsidRDefault="00EF45DA" w:rsidP="001330D7">
            <w:pPr>
              <w:pStyle w:val="TAL"/>
              <w:rPr>
                <w:rFonts w:cs="Arial"/>
                <w:szCs w:val="18"/>
              </w:rPr>
            </w:pPr>
            <w:r w:rsidRPr="00B3056F">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783AA64B" w:rsidR="00EF45DA" w:rsidRPr="00B3056F" w:rsidRDefault="0050308A"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14FBA1E4" w:rsidR="00EF45DA" w:rsidRPr="00B3056F" w:rsidRDefault="0050308A" w:rsidP="001330D7">
            <w:pPr>
              <w:pStyle w:val="TAL"/>
              <w:rPr>
                <w:lang w:eastAsia="zh-CN"/>
              </w:rPr>
            </w:pPr>
            <w:r>
              <w:rPr>
                <w:lang w:eastAsia="zh-CN"/>
              </w:rPr>
              <w:t>0..</w:t>
            </w:r>
            <w:r w:rsidR="00EF45DA"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1990" w:name="_Toc11338593"/>
      <w:bookmarkStart w:id="1991" w:name="_Toc27585245"/>
      <w:bookmarkStart w:id="1992" w:name="_Toc36457211"/>
      <w:bookmarkStart w:id="1993" w:name="_Toc45028105"/>
      <w:bookmarkStart w:id="1994" w:name="_Toc45028940"/>
      <w:bookmarkStart w:id="1995" w:name="_Toc58583169"/>
      <w:r w:rsidRPr="00B3056F">
        <w:t>6.1.6.2.15</w:t>
      </w:r>
      <w:r w:rsidRPr="00B3056F">
        <w:tab/>
        <w:t>Type: SubscriptionDataSets</w:t>
      </w:r>
      <w:bookmarkEnd w:id="1990"/>
      <w:bookmarkEnd w:id="1991"/>
      <w:bookmarkEnd w:id="1992"/>
      <w:bookmarkEnd w:id="1993"/>
      <w:bookmarkEnd w:id="1994"/>
      <w:bookmarkEnd w:id="1995"/>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bookmarkStart w:id="1996" w:name="_Hlk40439836"/>
            <w:bookmarkStart w:id="1997" w:name="_Hlk40710398"/>
            <w:r>
              <w:t>LcsBroadcastAssistanceTypesData</w:t>
            </w:r>
            <w:bookmarkEnd w:id="1996"/>
            <w:bookmarkEnd w:id="1997"/>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1998" w:name="_Toc11338594"/>
      <w:bookmarkStart w:id="1999" w:name="_Toc27585246"/>
      <w:bookmarkStart w:id="2000" w:name="_Toc36457212"/>
      <w:bookmarkStart w:id="2001" w:name="_Toc45028106"/>
      <w:bookmarkStart w:id="2002" w:name="_Toc45028941"/>
      <w:bookmarkStart w:id="2003" w:name="_Toc58583170"/>
      <w:r w:rsidRPr="00B3056F">
        <w:lastRenderedPageBreak/>
        <w:t>6.1.6.2.16</w:t>
      </w:r>
      <w:r w:rsidRPr="00B3056F">
        <w:tab/>
        <w:t>Type: UeContextInSmfData</w:t>
      </w:r>
      <w:bookmarkEnd w:id="1998"/>
      <w:bookmarkEnd w:id="1999"/>
      <w:bookmarkEnd w:id="2000"/>
      <w:bookmarkEnd w:id="2001"/>
      <w:bookmarkEnd w:id="2002"/>
      <w:bookmarkEnd w:id="2003"/>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77777777" w:rsidR="00EF45DA" w:rsidRPr="00B3056F" w:rsidRDefault="00EF45DA" w:rsidP="001330D7">
            <w:pPr>
              <w:pStyle w:val="TAL"/>
              <w:rPr>
                <w:rFonts w:cs="Arial"/>
                <w:szCs w:val="18"/>
              </w:rPr>
            </w:pPr>
            <w:r w:rsidRPr="00B3056F">
              <w:rPr>
                <w:rFonts w:cs="Arial"/>
                <w:szCs w:val="18"/>
              </w:rPr>
              <w:t>A map (list of key-value pairs where pduSessionId converted from integer to string serves as key; see clause 6.1.6.1)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2004" w:name="_Toc11338595"/>
      <w:bookmarkStart w:id="2005" w:name="_Toc27585247"/>
      <w:bookmarkStart w:id="2006" w:name="_Toc36457213"/>
      <w:bookmarkStart w:id="2007" w:name="_Toc45028107"/>
      <w:bookmarkStart w:id="2008" w:name="_Toc45028942"/>
      <w:bookmarkStart w:id="2009" w:name="_Toc58583171"/>
      <w:r w:rsidRPr="00B3056F">
        <w:t>6.1.6.2.17</w:t>
      </w:r>
      <w:r w:rsidRPr="00B3056F">
        <w:tab/>
        <w:t>Type: PduSession</w:t>
      </w:r>
      <w:bookmarkEnd w:id="2004"/>
      <w:bookmarkEnd w:id="2005"/>
      <w:bookmarkEnd w:id="2006"/>
      <w:bookmarkEnd w:id="2007"/>
      <w:bookmarkEnd w:id="2008"/>
      <w:bookmarkEnd w:id="2009"/>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1849C052" w:rsidR="004F61BB" w:rsidRPr="00B3056F" w:rsidRDefault="004F61BB" w:rsidP="00D510CA">
            <w:pPr>
              <w:pStyle w:val="TAN"/>
              <w:rPr>
                <w:rFonts w:cs="Arial"/>
                <w:szCs w:val="18"/>
              </w:rPr>
            </w:pPr>
            <w:r>
              <w:rPr>
                <w:rFonts w:cs="Arial"/>
                <w:szCs w:val="18"/>
              </w:rPr>
              <w:t>NOTE:</w:t>
            </w:r>
            <w:r w:rsidR="008D7E29">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010" w:name="_Toc11338596"/>
      <w:bookmarkStart w:id="2011" w:name="_Toc27585248"/>
      <w:bookmarkStart w:id="2012" w:name="_Toc36457214"/>
      <w:bookmarkStart w:id="2013" w:name="_Toc45028108"/>
      <w:bookmarkStart w:id="2014" w:name="_Toc45028943"/>
      <w:bookmarkStart w:id="2015" w:name="_Toc58583172"/>
      <w:r w:rsidRPr="00B3056F">
        <w:t>6.1.6.2.18</w:t>
      </w:r>
      <w:r w:rsidRPr="00B3056F">
        <w:tab/>
        <w:t>Type: IdTranslationResult</w:t>
      </w:r>
      <w:bookmarkEnd w:id="2010"/>
      <w:bookmarkEnd w:id="2011"/>
      <w:bookmarkEnd w:id="2012"/>
      <w:bookmarkEnd w:id="2013"/>
      <w:bookmarkEnd w:id="2014"/>
      <w:bookmarkEnd w:id="2015"/>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77777777" w:rsidR="00EF45DA" w:rsidRPr="00B3056F" w:rsidRDefault="00EF45DA" w:rsidP="001330D7">
            <w:pPr>
              <w:pStyle w:val="TAL"/>
              <w:rPr>
                <w:rFonts w:cs="Arial"/>
                <w:szCs w:val="18"/>
              </w:rPr>
            </w:pPr>
            <w:r w:rsidRPr="00B3056F">
              <w:rPr>
                <w:rFonts w:cs="Arial"/>
                <w:szCs w:val="18"/>
              </w:rPr>
              <w:t>See clause 6.1.8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016" w:name="_Toc11338597"/>
      <w:bookmarkStart w:id="2017" w:name="_Toc27585249"/>
      <w:bookmarkStart w:id="2018" w:name="_Toc36457215"/>
      <w:bookmarkStart w:id="2019" w:name="_Toc45028109"/>
      <w:bookmarkStart w:id="2020" w:name="_Toc45028944"/>
      <w:bookmarkStart w:id="2021" w:name="_Toc58583173"/>
      <w:r w:rsidRPr="00B3056F">
        <w:t>6.1.6.2.19</w:t>
      </w:r>
      <w:r w:rsidRPr="00B3056F">
        <w:tab/>
        <w:t>Void</w:t>
      </w:r>
      <w:bookmarkEnd w:id="2016"/>
      <w:bookmarkEnd w:id="2017"/>
      <w:bookmarkEnd w:id="2018"/>
      <w:bookmarkEnd w:id="2019"/>
      <w:bookmarkEnd w:id="2020"/>
      <w:bookmarkEnd w:id="2021"/>
    </w:p>
    <w:p w14:paraId="1373AB03" w14:textId="77777777" w:rsidR="00EF45DA" w:rsidRPr="00B3056F" w:rsidRDefault="00EF45DA" w:rsidP="00EF45DA">
      <w:pPr>
        <w:pStyle w:val="Heading5"/>
      </w:pPr>
      <w:bookmarkStart w:id="2022" w:name="_Toc11338598"/>
      <w:bookmarkStart w:id="2023" w:name="_Toc27585250"/>
      <w:bookmarkStart w:id="2024" w:name="_Toc36457216"/>
      <w:bookmarkStart w:id="2025" w:name="_Toc45028110"/>
      <w:bookmarkStart w:id="2026" w:name="_Toc45028945"/>
      <w:bookmarkStart w:id="2027" w:name="_Toc58583174"/>
      <w:r w:rsidRPr="00B3056F">
        <w:t>6.1.6.2.20</w:t>
      </w:r>
      <w:r w:rsidRPr="00B3056F">
        <w:tab/>
        <w:t>Void</w:t>
      </w:r>
      <w:bookmarkEnd w:id="2022"/>
      <w:bookmarkEnd w:id="2023"/>
      <w:bookmarkEnd w:id="2024"/>
      <w:bookmarkEnd w:id="2025"/>
      <w:bookmarkEnd w:id="2026"/>
      <w:bookmarkEnd w:id="2027"/>
    </w:p>
    <w:p w14:paraId="57745FA4" w14:textId="18996E02" w:rsidR="00EF45DA" w:rsidRPr="00B3056F" w:rsidRDefault="00EF45DA" w:rsidP="00EF45DA">
      <w:pPr>
        <w:pStyle w:val="Heading5"/>
      </w:pPr>
      <w:bookmarkStart w:id="2028" w:name="_Toc11338599"/>
      <w:bookmarkStart w:id="2029" w:name="_Toc27585251"/>
      <w:bookmarkStart w:id="2030" w:name="_Toc36457217"/>
      <w:bookmarkStart w:id="2031" w:name="_Toc45028111"/>
      <w:bookmarkStart w:id="2032" w:name="_Toc45028946"/>
      <w:bookmarkStart w:id="2033" w:name="_Toc58583175"/>
      <w:r w:rsidRPr="00B3056F">
        <w:t>6.1.6.2.21</w:t>
      </w:r>
      <w:r w:rsidRPr="00B3056F">
        <w:tab/>
        <w:t>Type: ModificationNotification</w:t>
      </w:r>
      <w:bookmarkEnd w:id="2028"/>
      <w:bookmarkEnd w:id="2029"/>
      <w:bookmarkEnd w:id="2030"/>
      <w:bookmarkEnd w:id="2031"/>
      <w:bookmarkEnd w:id="2032"/>
      <w:bookmarkEnd w:id="2033"/>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034" w:name="_Toc11338600"/>
      <w:bookmarkStart w:id="2035" w:name="_Toc27585252"/>
      <w:bookmarkStart w:id="2036" w:name="_Toc36457218"/>
      <w:bookmarkStart w:id="2037" w:name="_Toc45028112"/>
      <w:bookmarkStart w:id="2038" w:name="_Toc45028947"/>
      <w:bookmarkStart w:id="2039" w:name="_Toc58583176"/>
      <w:r w:rsidRPr="00B3056F">
        <w:t>6.1.6.2.22</w:t>
      </w:r>
      <w:r w:rsidRPr="00B3056F">
        <w:tab/>
        <w:t>Type: IpAddress</w:t>
      </w:r>
      <w:bookmarkEnd w:id="2034"/>
      <w:bookmarkEnd w:id="2035"/>
      <w:bookmarkEnd w:id="2036"/>
      <w:bookmarkEnd w:id="2037"/>
      <w:bookmarkEnd w:id="2038"/>
      <w:bookmarkEnd w:id="2039"/>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040" w:name="_Toc11338601"/>
      <w:bookmarkStart w:id="2041" w:name="_Toc27585253"/>
      <w:bookmarkStart w:id="2042" w:name="_Toc36457219"/>
      <w:bookmarkStart w:id="2043" w:name="_Toc45028113"/>
      <w:bookmarkStart w:id="2044" w:name="_Toc45028948"/>
      <w:bookmarkStart w:id="2045" w:name="_Toc58583177"/>
      <w:r w:rsidRPr="00B3056F">
        <w:lastRenderedPageBreak/>
        <w:t>6.1.6.2.23</w:t>
      </w:r>
      <w:r w:rsidRPr="00B3056F">
        <w:tab/>
        <w:t>Type: UeContextInSmsfData</w:t>
      </w:r>
      <w:bookmarkEnd w:id="2040"/>
      <w:bookmarkEnd w:id="2041"/>
      <w:bookmarkEnd w:id="2042"/>
      <w:bookmarkEnd w:id="2043"/>
      <w:bookmarkEnd w:id="2044"/>
      <w:bookmarkEnd w:id="2045"/>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046" w:name="_Toc11338602"/>
      <w:bookmarkStart w:id="2047" w:name="_Toc27585254"/>
      <w:bookmarkStart w:id="2048" w:name="_Toc36457220"/>
      <w:bookmarkStart w:id="2049" w:name="_Toc45028114"/>
      <w:bookmarkStart w:id="2050" w:name="_Toc45028949"/>
      <w:bookmarkStart w:id="2051" w:name="_Toc58583178"/>
      <w:r w:rsidRPr="00B3056F">
        <w:t>6.1.6.2.24</w:t>
      </w:r>
      <w:r w:rsidRPr="00B3056F">
        <w:tab/>
        <w:t>Type: SmsfInfo</w:t>
      </w:r>
      <w:bookmarkEnd w:id="2046"/>
      <w:bookmarkEnd w:id="2047"/>
      <w:bookmarkEnd w:id="2048"/>
      <w:bookmarkEnd w:id="2049"/>
      <w:bookmarkEnd w:id="2050"/>
      <w:bookmarkEnd w:id="2051"/>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052" w:name="_Toc11338603"/>
      <w:bookmarkStart w:id="2053" w:name="_Toc27585255"/>
      <w:bookmarkStart w:id="2054" w:name="_Toc36457221"/>
      <w:bookmarkStart w:id="2055" w:name="_Toc45028115"/>
      <w:bookmarkStart w:id="2056" w:name="_Toc45028950"/>
      <w:bookmarkStart w:id="2057" w:name="_Toc58583179"/>
      <w:r w:rsidRPr="00B3056F">
        <w:t>6.1.6.2.25</w:t>
      </w:r>
      <w:r w:rsidRPr="00B3056F">
        <w:tab/>
        <w:t>Type: AcknowledgeInfo</w:t>
      </w:r>
      <w:bookmarkEnd w:id="2052"/>
      <w:bookmarkEnd w:id="2053"/>
      <w:bookmarkEnd w:id="2054"/>
      <w:bookmarkEnd w:id="2055"/>
      <w:bookmarkEnd w:id="2056"/>
      <w:bookmarkEnd w:id="2057"/>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D6A717D"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gridSpan w:val="2"/>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gridSpan w:val="2"/>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EF45DA" w:rsidRPr="00B3056F" w14:paraId="00CD71A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F343C5" w14:textId="77777777" w:rsidR="00EF45DA" w:rsidRPr="00B3056F" w:rsidRDefault="00EF45DA" w:rsidP="001330D7">
            <w:pPr>
              <w:pStyle w:val="TAL"/>
            </w:pPr>
            <w:r w:rsidRPr="00B3056F">
              <w:rPr>
                <w:rFonts w:hint="eastAsia"/>
                <w:lang w:eastAsia="zh-CN"/>
              </w:rPr>
              <w:t>upu</w:t>
            </w:r>
            <w:r w:rsidRPr="00B3056F">
              <w:t>MacIue</w:t>
            </w:r>
          </w:p>
        </w:tc>
        <w:tc>
          <w:tcPr>
            <w:tcW w:w="1559" w:type="dxa"/>
            <w:gridSpan w:val="2"/>
            <w:tcBorders>
              <w:top w:val="single" w:sz="4" w:space="0" w:color="auto"/>
              <w:left w:val="single" w:sz="4" w:space="0" w:color="auto"/>
              <w:bottom w:val="single" w:sz="4" w:space="0" w:color="auto"/>
              <w:right w:val="single" w:sz="4" w:space="0" w:color="auto"/>
            </w:tcBorders>
          </w:tcPr>
          <w:p w14:paraId="517B98F5" w14:textId="77777777" w:rsidR="00EF45DA" w:rsidRPr="00B3056F" w:rsidRDefault="00EF45DA" w:rsidP="001330D7">
            <w:pPr>
              <w:pStyle w:val="TAL"/>
            </w:pPr>
            <w:r w:rsidRPr="00B3056F">
              <w:rPr>
                <w:rFonts w:hint="eastAsia"/>
                <w:lang w:eastAsia="zh-CN"/>
              </w:rPr>
              <w:t>Upu</w:t>
            </w:r>
            <w:r w:rsidRPr="00B3056F">
              <w:t>Mac</w:t>
            </w:r>
          </w:p>
        </w:tc>
        <w:tc>
          <w:tcPr>
            <w:tcW w:w="425" w:type="dxa"/>
            <w:gridSpan w:val="2"/>
            <w:tcBorders>
              <w:top w:val="single" w:sz="4" w:space="0" w:color="auto"/>
              <w:left w:val="single" w:sz="4" w:space="0" w:color="auto"/>
              <w:bottom w:val="single" w:sz="4" w:space="0" w:color="auto"/>
              <w:right w:val="single" w:sz="4" w:space="0" w:color="auto"/>
            </w:tcBorders>
          </w:tcPr>
          <w:p w14:paraId="0DA7D848"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B20FD7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BA9EBF2" w14:textId="77777777" w:rsidR="00EF45DA" w:rsidRPr="00B3056F" w:rsidRDefault="00EF45DA"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gridSpan w:val="2"/>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bl>
    <w:p w14:paraId="2EDBB714" w14:textId="77777777" w:rsidR="00EF45DA" w:rsidRPr="00B3056F" w:rsidRDefault="00EF45DA" w:rsidP="00EF45DA">
      <w:pPr>
        <w:pStyle w:val="B1"/>
        <w:ind w:left="0" w:firstLine="0"/>
      </w:pPr>
    </w:p>
    <w:p w14:paraId="3E0B3469" w14:textId="77777777" w:rsidR="00EF45DA" w:rsidRPr="00B3056F" w:rsidRDefault="00EF45DA" w:rsidP="00EF45DA">
      <w:pPr>
        <w:pStyle w:val="Heading5"/>
      </w:pPr>
      <w:bookmarkStart w:id="2058" w:name="_Toc11338604"/>
      <w:bookmarkStart w:id="2059" w:name="_Toc27585256"/>
      <w:bookmarkStart w:id="2060" w:name="_Toc36457222"/>
      <w:bookmarkStart w:id="2061" w:name="_Toc45028116"/>
      <w:bookmarkStart w:id="2062" w:name="_Toc45028951"/>
      <w:bookmarkStart w:id="2063" w:name="_Toc58583180"/>
      <w:r w:rsidRPr="00B3056F">
        <w:lastRenderedPageBreak/>
        <w:t>6.1.6.2.26</w:t>
      </w:r>
      <w:r w:rsidRPr="00B3056F">
        <w:tab/>
        <w:t>Type: SorInfo</w:t>
      </w:r>
      <w:bookmarkEnd w:id="2058"/>
      <w:bookmarkEnd w:id="2059"/>
      <w:bookmarkEnd w:id="2060"/>
      <w:bookmarkEnd w:id="2061"/>
      <w:bookmarkEnd w:id="2062"/>
      <w:bookmarkEnd w:id="2063"/>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3518"/>
        <w:gridCol w:w="1984"/>
      </w:tblGrid>
      <w:tr w:rsidR="00780D0E" w:rsidRPr="00B3056F" w14:paraId="4CB7FE5A" w14:textId="430FC17B" w:rsidTr="00A474D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780D0E" w:rsidRPr="00B3056F" w:rsidRDefault="00780D0E"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780D0E" w:rsidRPr="00B3056F" w:rsidRDefault="00780D0E"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780D0E" w:rsidRPr="00B3056F" w:rsidRDefault="00780D0E"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780D0E" w:rsidRPr="00B3056F" w:rsidRDefault="00780D0E" w:rsidP="001330D7">
            <w:pPr>
              <w:pStyle w:val="TAH"/>
              <w:jc w:val="left"/>
            </w:pPr>
            <w:r w:rsidRPr="00B3056F">
              <w:t>Cardinality</w:t>
            </w:r>
          </w:p>
        </w:tc>
        <w:tc>
          <w:tcPr>
            <w:tcW w:w="3518"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780D0E" w:rsidRPr="00B3056F" w:rsidRDefault="00780D0E" w:rsidP="001330D7">
            <w:pPr>
              <w:pStyle w:val="TAH"/>
              <w:rPr>
                <w:rFonts w:cs="Arial"/>
                <w:szCs w:val="18"/>
              </w:rPr>
            </w:pPr>
            <w:r w:rsidRPr="00B3056F">
              <w:rPr>
                <w:rFonts w:cs="Arial"/>
                <w:szCs w:val="18"/>
              </w:rPr>
              <w:t>Description</w:t>
            </w:r>
          </w:p>
        </w:tc>
        <w:tc>
          <w:tcPr>
            <w:tcW w:w="1984" w:type="dxa"/>
            <w:tcBorders>
              <w:top w:val="single" w:sz="4" w:space="0" w:color="auto"/>
              <w:left w:val="single" w:sz="4" w:space="0" w:color="auto"/>
              <w:bottom w:val="single" w:sz="4" w:space="0" w:color="auto"/>
              <w:right w:val="single" w:sz="4" w:space="0" w:color="auto"/>
            </w:tcBorders>
            <w:shd w:val="clear" w:color="auto" w:fill="C0C0C0"/>
          </w:tcPr>
          <w:p w14:paraId="4E7E5809" w14:textId="7CA83B64" w:rsidR="00780D0E" w:rsidRPr="00B3056F" w:rsidRDefault="00932813" w:rsidP="001330D7">
            <w:pPr>
              <w:pStyle w:val="TAH"/>
              <w:rPr>
                <w:rFonts w:cs="Arial"/>
                <w:szCs w:val="18"/>
              </w:rPr>
            </w:pPr>
            <w:r>
              <w:rPr>
                <w:rFonts w:cs="Arial"/>
                <w:szCs w:val="18"/>
              </w:rPr>
              <w:t>Applicability</w:t>
            </w:r>
          </w:p>
        </w:tc>
      </w:tr>
      <w:tr w:rsidR="00780D0E" w:rsidRPr="00B3056F" w14:paraId="2B163D06" w14:textId="60042EA1"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780D0E" w:rsidRPr="00B3056F" w:rsidRDefault="00780D0E"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780D0E" w:rsidRPr="00B3056F" w:rsidRDefault="00780D0E"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780D0E" w:rsidRPr="00B3056F" w:rsidRDefault="00780D0E"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780D0E" w:rsidRPr="00B3056F" w:rsidRDefault="00780D0E" w:rsidP="001330D7">
            <w:pPr>
              <w:pStyle w:val="TAL"/>
            </w:pPr>
            <w:r w:rsidRPr="00B3056F">
              <w:t>1</w:t>
            </w:r>
          </w:p>
        </w:tc>
        <w:tc>
          <w:tcPr>
            <w:tcW w:w="3518" w:type="dxa"/>
            <w:tcBorders>
              <w:top w:val="single" w:sz="4" w:space="0" w:color="auto"/>
              <w:left w:val="single" w:sz="4" w:space="0" w:color="auto"/>
              <w:bottom w:val="single" w:sz="4" w:space="0" w:color="auto"/>
              <w:right w:val="single" w:sz="4" w:space="0" w:color="auto"/>
            </w:tcBorders>
          </w:tcPr>
          <w:p w14:paraId="370A8ED4" w14:textId="278943A9" w:rsidR="00780D0E" w:rsidRPr="00B3056F" w:rsidRDefault="00780D0E" w:rsidP="001330D7">
            <w:pPr>
              <w:pStyle w:val="TAL"/>
              <w:rPr>
                <w:rFonts w:cs="Arial"/>
                <w:szCs w:val="18"/>
              </w:rPr>
            </w:pPr>
            <w:r w:rsidRPr="00B3056F">
              <w:rPr>
                <w:rFonts w:cs="Arial"/>
                <w:szCs w:val="18"/>
              </w:rPr>
              <w:t xml:space="preserve">Contains the indication </w:t>
            </w:r>
            <w:r>
              <w:rPr>
                <w:rFonts w:cs="Arial"/>
                <w:szCs w:val="18"/>
              </w:rPr>
              <w:t xml:space="preserve">on </w:t>
            </w:r>
            <w:r w:rsidRPr="00B3056F">
              <w:rPr>
                <w:rFonts w:cs="Arial"/>
                <w:szCs w:val="18"/>
              </w:rPr>
              <w:t xml:space="preserve">whether </w:t>
            </w:r>
            <w:r>
              <w:rPr>
                <w:rFonts w:cs="Arial"/>
                <w:szCs w:val="18"/>
              </w:rPr>
              <w:t>an</w:t>
            </w:r>
            <w:r w:rsidRPr="00B3056F">
              <w:rPr>
                <w:rFonts w:cs="Arial"/>
                <w:szCs w:val="18"/>
              </w:rPr>
              <w:t xml:space="preserve"> acknowledgement from UE is </w:t>
            </w:r>
            <w:r>
              <w:rPr>
                <w:rFonts w:cs="Arial"/>
                <w:szCs w:val="18"/>
              </w:rPr>
              <w:t>to be requested to the UE</w:t>
            </w:r>
            <w:r w:rsidRPr="00B3056F">
              <w:rPr>
                <w:rFonts w:cs="Arial"/>
                <w:szCs w:val="18"/>
              </w:rPr>
              <w:t>.</w:t>
            </w:r>
          </w:p>
        </w:tc>
        <w:tc>
          <w:tcPr>
            <w:tcW w:w="1984" w:type="dxa"/>
            <w:tcBorders>
              <w:top w:val="single" w:sz="4" w:space="0" w:color="auto"/>
              <w:left w:val="single" w:sz="4" w:space="0" w:color="auto"/>
              <w:bottom w:val="single" w:sz="4" w:space="0" w:color="auto"/>
              <w:right w:val="single" w:sz="4" w:space="0" w:color="auto"/>
            </w:tcBorders>
          </w:tcPr>
          <w:p w14:paraId="1B7DBCC5" w14:textId="77777777" w:rsidR="00780D0E" w:rsidRPr="00B3056F" w:rsidRDefault="00780D0E" w:rsidP="001330D7">
            <w:pPr>
              <w:pStyle w:val="TAL"/>
              <w:rPr>
                <w:rFonts w:cs="Arial"/>
                <w:szCs w:val="18"/>
              </w:rPr>
            </w:pPr>
          </w:p>
        </w:tc>
      </w:tr>
      <w:tr w:rsidR="00780D0E" w:rsidRPr="00B3056F" w14:paraId="4D8CF278" w14:textId="41BF82B8"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780D0E" w:rsidRPr="00B3056F" w:rsidRDefault="00780D0E"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780D0E" w:rsidRPr="00B3056F" w:rsidRDefault="00780D0E"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780D0E" w:rsidRPr="00B3056F" w:rsidRDefault="00780D0E"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780D0E" w:rsidRPr="00B3056F" w:rsidRDefault="00780D0E" w:rsidP="001330D7">
            <w:pPr>
              <w:pStyle w:val="TAL"/>
            </w:pPr>
            <w:r w:rsidRPr="00B3056F">
              <w:t>0..1</w:t>
            </w:r>
          </w:p>
        </w:tc>
        <w:tc>
          <w:tcPr>
            <w:tcW w:w="3518" w:type="dxa"/>
            <w:tcBorders>
              <w:top w:val="single" w:sz="4" w:space="0" w:color="auto"/>
              <w:left w:val="single" w:sz="4" w:space="0" w:color="auto"/>
              <w:bottom w:val="single" w:sz="4" w:space="0" w:color="auto"/>
              <w:right w:val="single" w:sz="4" w:space="0" w:color="auto"/>
            </w:tcBorders>
          </w:tcPr>
          <w:p w14:paraId="6B20348D" w14:textId="4E294930" w:rsidR="00780D0E" w:rsidRPr="00B3056F" w:rsidRDefault="00780D0E"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Pr>
                <w:rFonts w:cs="Arial"/>
                <w:szCs w:val="18"/>
              </w:rPr>
              <w:t xml:space="preserve"> or within PpData</w:t>
            </w:r>
            <w:r w:rsidRPr="00B3056F">
              <w:rPr>
                <w:rFonts w:cs="Arial"/>
                <w:szCs w:val="18"/>
              </w:rPr>
              <w:t>.</w:t>
            </w:r>
            <w:r w:rsidR="00932813">
              <w:rPr>
                <w:rFonts w:cs="Arial"/>
                <w:szCs w:val="18"/>
              </w:rPr>
              <w:t xml:space="preserve"> 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6B06ACAD" w14:textId="77777777" w:rsidR="00780D0E" w:rsidRPr="00B3056F" w:rsidRDefault="00780D0E" w:rsidP="001330D7">
            <w:pPr>
              <w:pStyle w:val="TAL"/>
              <w:rPr>
                <w:rFonts w:cs="Arial"/>
                <w:szCs w:val="18"/>
              </w:rPr>
            </w:pPr>
          </w:p>
        </w:tc>
      </w:tr>
      <w:tr w:rsidR="00780D0E" w:rsidRPr="00B3056F" w14:paraId="6DECBE9F" w14:textId="7A1B4EE6"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780D0E" w:rsidRPr="00B3056F" w:rsidRDefault="00780D0E"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780D0E" w:rsidRPr="00B3056F" w:rsidRDefault="00780D0E"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780D0E" w:rsidRPr="00B3056F" w:rsidRDefault="00780D0E"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780D0E" w:rsidRPr="00B3056F" w:rsidRDefault="00780D0E" w:rsidP="001330D7">
            <w:pPr>
              <w:pStyle w:val="TAL"/>
            </w:pPr>
            <w:r w:rsidRPr="00B3056F">
              <w:t>0..1</w:t>
            </w:r>
          </w:p>
        </w:tc>
        <w:tc>
          <w:tcPr>
            <w:tcW w:w="3518" w:type="dxa"/>
            <w:tcBorders>
              <w:top w:val="single" w:sz="4" w:space="0" w:color="auto"/>
              <w:left w:val="single" w:sz="4" w:space="0" w:color="auto"/>
              <w:bottom w:val="single" w:sz="4" w:space="0" w:color="auto"/>
              <w:right w:val="single" w:sz="4" w:space="0" w:color="auto"/>
            </w:tcBorders>
          </w:tcPr>
          <w:p w14:paraId="10AF6475" w14:textId="26B847FE" w:rsidR="00932813" w:rsidRDefault="00780D0E" w:rsidP="00932813">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Pr>
                <w:rFonts w:cs="Arial"/>
                <w:szCs w:val="18"/>
              </w:rPr>
              <w:t xml:space="preserve"> or within PpData</w:t>
            </w:r>
            <w:r w:rsidRPr="00B3056F">
              <w:rPr>
                <w:rFonts w:cs="Arial"/>
                <w:szCs w:val="18"/>
              </w:rPr>
              <w:t>.</w:t>
            </w:r>
            <w:r w:rsidR="00932813">
              <w:rPr>
                <w:rFonts w:cs="Arial"/>
                <w:szCs w:val="18"/>
              </w:rPr>
              <w:t xml:space="preserve"> </w:t>
            </w:r>
          </w:p>
          <w:p w14:paraId="162D9653" w14:textId="33AD9EF7" w:rsidR="00780D0E" w:rsidRPr="00B3056F" w:rsidRDefault="00932813" w:rsidP="00932813">
            <w:pPr>
              <w:pStyle w:val="TAL"/>
              <w:rPr>
                <w:rFonts w:cs="Arial"/>
                <w:szCs w:val="18"/>
              </w:rPr>
            </w:pPr>
            <w:r>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04AEB6AF" w14:textId="77777777" w:rsidR="00780D0E" w:rsidRPr="00B3056F" w:rsidRDefault="00780D0E" w:rsidP="001330D7">
            <w:pPr>
              <w:pStyle w:val="TAL"/>
              <w:rPr>
                <w:rFonts w:cs="Arial"/>
                <w:szCs w:val="18"/>
              </w:rPr>
            </w:pPr>
          </w:p>
        </w:tc>
      </w:tr>
      <w:tr w:rsidR="00780D0E" w:rsidRPr="00B3056F" w14:paraId="3ED2CAC3" w14:textId="3DA3050E"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780D0E" w:rsidRPr="00B3056F" w:rsidRDefault="00780D0E"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780D0E" w:rsidRPr="00B3056F" w:rsidRDefault="00780D0E"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780D0E" w:rsidRPr="00B3056F" w:rsidRDefault="00780D0E"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780D0E" w:rsidRPr="00B3056F" w:rsidRDefault="00780D0E" w:rsidP="001330D7">
            <w:pPr>
              <w:pStyle w:val="TAL"/>
            </w:pPr>
            <w:r w:rsidRPr="00B3056F">
              <w:t>0..1</w:t>
            </w:r>
          </w:p>
        </w:tc>
        <w:tc>
          <w:tcPr>
            <w:tcW w:w="3518" w:type="dxa"/>
            <w:tcBorders>
              <w:top w:val="single" w:sz="4" w:space="0" w:color="auto"/>
              <w:left w:val="single" w:sz="4" w:space="0" w:color="auto"/>
              <w:bottom w:val="single" w:sz="4" w:space="0" w:color="auto"/>
              <w:right w:val="single" w:sz="4" w:space="0" w:color="auto"/>
            </w:tcBorders>
          </w:tcPr>
          <w:p w14:paraId="1A71480E" w14:textId="7EBC9C0A" w:rsidR="00780D0E" w:rsidRPr="00B3056F" w:rsidRDefault="00780D0E"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Pr>
                <w:rFonts w:cs="Arial"/>
                <w:szCs w:val="18"/>
              </w:rPr>
              <w:t xml:space="preserve"> (with t</w:t>
            </w:r>
            <w:r w:rsidRPr="006A7EE2">
              <w:rPr>
                <w:rFonts w:cs="Arial"/>
                <w:szCs w:val="18"/>
              </w:rPr>
              <w:t>he fi</w:t>
            </w:r>
            <w:r>
              <w:rPr>
                <w:rFonts w:cs="Arial"/>
                <w:szCs w:val="18"/>
              </w:rPr>
              <w:t>rst entry in the array indicating</w:t>
            </w:r>
            <w:r w:rsidRPr="006A7EE2">
              <w:rPr>
                <w:rFonts w:cs="Arial"/>
                <w:szCs w:val="18"/>
              </w:rPr>
              <w:t xml:space="preserve"> the highest prior</w:t>
            </w:r>
            <w:r>
              <w:rPr>
                <w:rFonts w:cs="Arial"/>
                <w:szCs w:val="18"/>
              </w:rPr>
              <w:t>ity and the last entry indicating</w:t>
            </w:r>
            <w:r w:rsidRPr="006A7EE2">
              <w:rPr>
                <w:rFonts w:cs="Arial"/>
                <w:szCs w:val="18"/>
              </w:rPr>
              <w:t xml:space="preserve"> the lowest</w:t>
            </w:r>
            <w:r>
              <w:rPr>
                <w:rFonts w:cs="Arial"/>
                <w:szCs w:val="18"/>
              </w:rPr>
              <w:t xml:space="preserve">) or </w:t>
            </w:r>
            <w:r w:rsidRPr="006A7EE2">
              <w:rPr>
                <w:rFonts w:cs="Arial"/>
                <w:szCs w:val="18"/>
              </w:rPr>
              <w:t>a secured packet.</w:t>
            </w:r>
          </w:p>
          <w:p w14:paraId="546A64DE" w14:textId="6FE963F8" w:rsidR="00780D0E" w:rsidRDefault="00780D0E"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4F2F5906" w14:textId="00E438B3" w:rsidR="00932813" w:rsidRDefault="00780D0E" w:rsidP="00932813">
            <w:pPr>
              <w:pStyle w:val="TAL"/>
              <w:rPr>
                <w:rFonts w:cs="Arial"/>
                <w:szCs w:val="18"/>
              </w:rPr>
            </w:pPr>
            <w:r>
              <w:rPr>
                <w:rFonts w:cs="Arial"/>
                <w:szCs w:val="18"/>
              </w:rPr>
              <w:t>This attribute shall be present when SorInfo is sent within PpData.</w:t>
            </w:r>
            <w:r w:rsidR="00932813">
              <w:rPr>
                <w:rFonts w:cs="Arial"/>
                <w:szCs w:val="18"/>
              </w:rPr>
              <w:t xml:space="preserve"> </w:t>
            </w:r>
          </w:p>
          <w:p w14:paraId="06E5F41E" w14:textId="6677116C" w:rsidR="00780D0E" w:rsidRPr="00B3056F" w:rsidRDefault="00932813" w:rsidP="00932813">
            <w:pPr>
              <w:pStyle w:val="TAL"/>
              <w:rPr>
                <w:rFonts w:cs="Arial"/>
                <w:szCs w:val="18"/>
              </w:rPr>
            </w:pPr>
            <w:r>
              <w:rPr>
                <w:rFonts w:cs="Arial"/>
                <w:szCs w:val="18"/>
              </w:rPr>
              <w:t>Shall be absent when sorTransparentContainer is present.</w:t>
            </w:r>
          </w:p>
        </w:tc>
        <w:tc>
          <w:tcPr>
            <w:tcW w:w="1984" w:type="dxa"/>
            <w:tcBorders>
              <w:top w:val="single" w:sz="4" w:space="0" w:color="auto"/>
              <w:left w:val="single" w:sz="4" w:space="0" w:color="auto"/>
              <w:bottom w:val="single" w:sz="4" w:space="0" w:color="auto"/>
              <w:right w:val="single" w:sz="4" w:space="0" w:color="auto"/>
            </w:tcBorders>
          </w:tcPr>
          <w:p w14:paraId="3205CDBE" w14:textId="77777777" w:rsidR="00780D0E" w:rsidRPr="00B3056F" w:rsidRDefault="00780D0E" w:rsidP="001330D7">
            <w:pPr>
              <w:pStyle w:val="TAL"/>
              <w:rPr>
                <w:rFonts w:cs="Arial"/>
                <w:szCs w:val="18"/>
              </w:rPr>
            </w:pPr>
          </w:p>
        </w:tc>
      </w:tr>
      <w:tr w:rsidR="00780D0E" w:rsidRPr="00B3056F" w14:paraId="76E79FAD" w14:textId="23B2BBD4"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780D0E" w:rsidRPr="00B3056F" w:rsidRDefault="00780D0E"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780D0E" w:rsidRPr="00B3056F" w:rsidRDefault="00780D0E"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780D0E" w:rsidRPr="00B3056F" w:rsidRDefault="00780D0E"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780D0E" w:rsidRPr="00B3056F" w:rsidRDefault="00780D0E" w:rsidP="001330D7">
            <w:pPr>
              <w:pStyle w:val="TAL"/>
            </w:pPr>
            <w:r w:rsidRPr="00B3056F">
              <w:t>1</w:t>
            </w:r>
          </w:p>
        </w:tc>
        <w:tc>
          <w:tcPr>
            <w:tcW w:w="3518" w:type="dxa"/>
            <w:tcBorders>
              <w:top w:val="single" w:sz="4" w:space="0" w:color="auto"/>
              <w:left w:val="single" w:sz="4" w:space="0" w:color="auto"/>
              <w:bottom w:val="single" w:sz="4" w:space="0" w:color="auto"/>
              <w:right w:val="single" w:sz="4" w:space="0" w:color="auto"/>
            </w:tcBorders>
          </w:tcPr>
          <w:p w14:paraId="1B506962" w14:textId="07D99B31" w:rsidR="00780D0E" w:rsidRPr="00B3056F" w:rsidDel="00C00D98" w:rsidRDefault="00780D0E" w:rsidP="001330D7">
            <w:pPr>
              <w:pStyle w:val="TAL"/>
              <w:rPr>
                <w:rFonts w:cs="Arial"/>
                <w:szCs w:val="18"/>
              </w:rPr>
            </w:pPr>
            <w:r w:rsidRPr="00B3056F">
              <w:rPr>
                <w:rFonts w:cs="Arial"/>
                <w:szCs w:val="18"/>
              </w:rPr>
              <w:t>Point in time of SorInfo provisioning at the UDR</w:t>
            </w:r>
            <w:r>
              <w:rPr>
                <w:rFonts w:cs="Arial"/>
                <w:szCs w:val="18"/>
              </w:rPr>
              <w:t xml:space="preserve"> or SOR-AF</w:t>
            </w:r>
            <w:r w:rsidRPr="00B3056F">
              <w:rPr>
                <w:rFonts w:cs="Arial"/>
                <w:szCs w:val="18"/>
              </w:rPr>
              <w:t xml:space="preserve">. </w:t>
            </w:r>
          </w:p>
        </w:tc>
        <w:tc>
          <w:tcPr>
            <w:tcW w:w="1984" w:type="dxa"/>
            <w:tcBorders>
              <w:top w:val="single" w:sz="4" w:space="0" w:color="auto"/>
              <w:left w:val="single" w:sz="4" w:space="0" w:color="auto"/>
              <w:bottom w:val="single" w:sz="4" w:space="0" w:color="auto"/>
              <w:right w:val="single" w:sz="4" w:space="0" w:color="auto"/>
            </w:tcBorders>
          </w:tcPr>
          <w:p w14:paraId="1ADC8AA3" w14:textId="77777777" w:rsidR="00780D0E" w:rsidRPr="00B3056F" w:rsidRDefault="00780D0E" w:rsidP="001330D7">
            <w:pPr>
              <w:pStyle w:val="TAL"/>
              <w:rPr>
                <w:rFonts w:cs="Arial"/>
                <w:szCs w:val="18"/>
              </w:rPr>
            </w:pPr>
          </w:p>
        </w:tc>
      </w:tr>
      <w:tr w:rsidR="00932813" w:rsidRPr="00B3056F" w14:paraId="288273AA" w14:textId="77777777" w:rsidTr="00932813">
        <w:trPr>
          <w:jc w:val="center"/>
        </w:trPr>
        <w:tc>
          <w:tcPr>
            <w:tcW w:w="2090" w:type="dxa"/>
            <w:tcBorders>
              <w:top w:val="single" w:sz="4" w:space="0" w:color="auto"/>
              <w:left w:val="single" w:sz="4" w:space="0" w:color="auto"/>
              <w:bottom w:val="single" w:sz="4" w:space="0" w:color="auto"/>
              <w:right w:val="single" w:sz="4" w:space="0" w:color="auto"/>
            </w:tcBorders>
          </w:tcPr>
          <w:p w14:paraId="4716C02C" w14:textId="77777777" w:rsidR="00932813" w:rsidRPr="00B3056F" w:rsidRDefault="00932813" w:rsidP="000D486B">
            <w:pPr>
              <w:pStyle w:val="TAL"/>
            </w:pPr>
            <w:r>
              <w:t>sorTransparentContainer</w:t>
            </w:r>
          </w:p>
        </w:tc>
        <w:tc>
          <w:tcPr>
            <w:tcW w:w="1559" w:type="dxa"/>
            <w:tcBorders>
              <w:top w:val="single" w:sz="4" w:space="0" w:color="auto"/>
              <w:left w:val="single" w:sz="4" w:space="0" w:color="auto"/>
              <w:bottom w:val="single" w:sz="4" w:space="0" w:color="auto"/>
              <w:right w:val="single" w:sz="4" w:space="0" w:color="auto"/>
            </w:tcBorders>
          </w:tcPr>
          <w:p w14:paraId="4ED72C9E" w14:textId="77777777" w:rsidR="00932813" w:rsidRPr="00B3056F" w:rsidRDefault="00932813" w:rsidP="000D486B">
            <w:pPr>
              <w:pStyle w:val="TAL"/>
            </w:pPr>
            <w:r>
              <w:t>SorTransparentContainer</w:t>
            </w:r>
          </w:p>
        </w:tc>
        <w:tc>
          <w:tcPr>
            <w:tcW w:w="425" w:type="dxa"/>
            <w:tcBorders>
              <w:top w:val="single" w:sz="4" w:space="0" w:color="auto"/>
              <w:left w:val="single" w:sz="4" w:space="0" w:color="auto"/>
              <w:bottom w:val="single" w:sz="4" w:space="0" w:color="auto"/>
              <w:right w:val="single" w:sz="4" w:space="0" w:color="auto"/>
            </w:tcBorders>
          </w:tcPr>
          <w:p w14:paraId="2FD77647" w14:textId="77777777" w:rsidR="00932813" w:rsidRPr="00B3056F" w:rsidRDefault="00932813" w:rsidP="000D486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7E14334" w14:textId="77777777" w:rsidR="00932813" w:rsidRPr="00B3056F" w:rsidRDefault="00932813" w:rsidP="000D486B">
            <w:pPr>
              <w:pStyle w:val="TAL"/>
            </w:pPr>
            <w:r>
              <w:t>0..1</w:t>
            </w:r>
          </w:p>
        </w:tc>
        <w:tc>
          <w:tcPr>
            <w:tcW w:w="3518" w:type="dxa"/>
            <w:tcBorders>
              <w:top w:val="single" w:sz="4" w:space="0" w:color="auto"/>
              <w:left w:val="single" w:sz="4" w:space="0" w:color="auto"/>
              <w:bottom w:val="single" w:sz="4" w:space="0" w:color="auto"/>
              <w:right w:val="single" w:sz="4" w:space="0" w:color="auto"/>
            </w:tcBorders>
          </w:tcPr>
          <w:p w14:paraId="17DC11B0" w14:textId="77777777" w:rsidR="00932813" w:rsidRPr="00B3056F" w:rsidRDefault="00932813" w:rsidP="000D486B">
            <w:pPr>
              <w:pStyle w:val="TAL"/>
              <w:rPr>
                <w:rFonts w:cs="Arial"/>
                <w:szCs w:val="18"/>
              </w:rPr>
            </w:pPr>
            <w:r w:rsidRPr="00932813">
              <w:rPr>
                <w:rFonts w:cs="Arial"/>
                <w:szCs w:val="18"/>
              </w:rPr>
              <w:t xml:space="preserve">This attribute contains protected SoR transparent container encoded as defined in clause 6.1.6.3.2 and shall be present when sent </w:t>
            </w:r>
            <w:r w:rsidRPr="00B3056F">
              <w:rPr>
                <w:rFonts w:cs="Arial"/>
                <w:szCs w:val="18"/>
              </w:rPr>
              <w:t>on Nudm</w:t>
            </w:r>
            <w:r>
              <w:rPr>
                <w:rFonts w:cs="Arial"/>
                <w:szCs w:val="18"/>
              </w:rPr>
              <w:t>,</w:t>
            </w:r>
            <w:r w:rsidRPr="00932813">
              <w:rPr>
                <w:rFonts w:cs="Arial"/>
                <w:szCs w:val="18"/>
              </w:rPr>
              <w:t xml:space="preserve"> if NF Consumer (e.g. AMF) supports receiving SoR information encoded as transparent containers. Shall be absent when sent on Nudr or within PpData.</w:t>
            </w:r>
          </w:p>
        </w:tc>
        <w:tc>
          <w:tcPr>
            <w:tcW w:w="1984" w:type="dxa"/>
            <w:tcBorders>
              <w:top w:val="single" w:sz="4" w:space="0" w:color="auto"/>
              <w:left w:val="single" w:sz="4" w:space="0" w:color="auto"/>
              <w:bottom w:val="single" w:sz="4" w:space="0" w:color="auto"/>
              <w:right w:val="single" w:sz="4" w:space="0" w:color="auto"/>
            </w:tcBorders>
          </w:tcPr>
          <w:p w14:paraId="709F40B6" w14:textId="77777777" w:rsidR="00932813" w:rsidRPr="00B3056F" w:rsidRDefault="00932813" w:rsidP="000D486B">
            <w:pPr>
              <w:pStyle w:val="TAL"/>
              <w:rPr>
                <w:rFonts w:cs="Arial"/>
                <w:szCs w:val="18"/>
              </w:rPr>
            </w:pPr>
            <w:r w:rsidRPr="00932813">
              <w:rPr>
                <w:rFonts w:cs="Arial"/>
                <w:szCs w:val="18"/>
              </w:rPr>
              <w:t>sorTransparentSupport</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064" w:name="_Toc11338605"/>
      <w:bookmarkStart w:id="2065" w:name="_Toc27585257"/>
      <w:bookmarkStart w:id="2066" w:name="_Toc36457223"/>
      <w:bookmarkStart w:id="2067" w:name="_Toc45028117"/>
      <w:bookmarkStart w:id="2068" w:name="_Toc45028952"/>
      <w:bookmarkStart w:id="2069" w:name="_Hlk517692756"/>
      <w:bookmarkStart w:id="2070" w:name="_Toc58583181"/>
      <w:r w:rsidRPr="00B3056F">
        <w:lastRenderedPageBreak/>
        <w:t>6.1.6.2.27</w:t>
      </w:r>
      <w:r w:rsidRPr="00B3056F">
        <w:tab/>
        <w:t>Type: SharedData</w:t>
      </w:r>
      <w:bookmarkEnd w:id="2064"/>
      <w:bookmarkEnd w:id="2065"/>
      <w:bookmarkEnd w:id="2066"/>
      <w:bookmarkEnd w:id="2067"/>
      <w:bookmarkEnd w:id="2068"/>
      <w:bookmarkEnd w:id="2070"/>
    </w:p>
    <w:p w14:paraId="326813BC" w14:textId="77777777" w:rsidR="00EF45DA" w:rsidRPr="00B3056F" w:rsidRDefault="00EF45DA" w:rsidP="00EF45DA">
      <w:pPr>
        <w:pStyle w:val="TH"/>
      </w:pPr>
      <w:r w:rsidRPr="00B3056F">
        <w:rPr>
          <w:noProof/>
        </w:rPr>
        <w:t>Table </w:t>
      </w:r>
      <w:r w:rsidRPr="00B3056F">
        <w:t>6.1.6.2.27-1: Definition of type SharedData</w:t>
      </w:r>
    </w:p>
    <w:tbl>
      <w:tblPr>
        <w:tblW w:w="11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gridCol w:w="2197"/>
      </w:tblGrid>
      <w:tr w:rsidR="001A293E" w:rsidRPr="00B3056F" w14:paraId="7C58041E" w14:textId="34CCAC38" w:rsidTr="00357A1B">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1A293E" w:rsidRPr="00B3056F" w:rsidRDefault="001A293E"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1A293E" w:rsidRPr="00B3056F" w:rsidRDefault="001A293E"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1A293E" w:rsidRPr="00B3056F" w:rsidRDefault="001A293E"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1A293E" w:rsidRPr="00B3056F" w:rsidRDefault="001A293E"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1A293E" w:rsidRPr="00B3056F" w:rsidRDefault="001A293E" w:rsidP="001330D7">
            <w:pPr>
              <w:pStyle w:val="TAH"/>
              <w:rPr>
                <w:rFonts w:cs="Arial"/>
                <w:szCs w:val="18"/>
              </w:rPr>
            </w:pPr>
            <w:r w:rsidRPr="00B3056F">
              <w:rPr>
                <w:rFonts w:cs="Arial"/>
                <w:szCs w:val="18"/>
              </w:rPr>
              <w:t>Description</w:t>
            </w:r>
          </w:p>
        </w:tc>
        <w:tc>
          <w:tcPr>
            <w:tcW w:w="2197" w:type="dxa"/>
            <w:tcBorders>
              <w:top w:val="single" w:sz="4" w:space="0" w:color="auto"/>
              <w:left w:val="single" w:sz="4" w:space="0" w:color="auto"/>
              <w:bottom w:val="single" w:sz="4" w:space="0" w:color="auto"/>
              <w:right w:val="single" w:sz="4" w:space="0" w:color="auto"/>
            </w:tcBorders>
            <w:shd w:val="clear" w:color="auto" w:fill="C0C0C0"/>
          </w:tcPr>
          <w:p w14:paraId="2AF7B863" w14:textId="0E96EEEC" w:rsidR="001A293E" w:rsidRPr="00B3056F" w:rsidRDefault="001A293E" w:rsidP="001330D7">
            <w:pPr>
              <w:pStyle w:val="TAH"/>
              <w:rPr>
                <w:rFonts w:cs="Arial"/>
                <w:szCs w:val="18"/>
              </w:rPr>
            </w:pPr>
            <w:r>
              <w:rPr>
                <w:rFonts w:cs="Arial"/>
                <w:szCs w:val="18"/>
              </w:rPr>
              <w:t>Applicability</w:t>
            </w:r>
          </w:p>
        </w:tc>
      </w:tr>
      <w:tr w:rsidR="001A293E" w:rsidRPr="00B3056F" w14:paraId="4C906A60" w14:textId="7C6971D9"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1A293E" w:rsidRPr="00B3056F" w:rsidRDefault="001A293E"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1A293E" w:rsidRPr="00B3056F" w:rsidRDefault="001A293E"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1A293E" w:rsidRPr="00B3056F" w:rsidRDefault="001A293E"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1A293E" w:rsidRPr="00B3056F" w:rsidRDefault="001A293E"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1A293E" w:rsidRPr="00B3056F" w:rsidRDefault="001A293E" w:rsidP="001330D7">
            <w:pPr>
              <w:pStyle w:val="TAL"/>
              <w:rPr>
                <w:rFonts w:cs="Arial"/>
                <w:szCs w:val="18"/>
              </w:rPr>
            </w:pPr>
            <w:r w:rsidRPr="00B3056F">
              <w:rPr>
                <w:rFonts w:cs="Arial"/>
                <w:szCs w:val="18"/>
              </w:rPr>
              <w:t>Identifier of the shared data</w:t>
            </w:r>
          </w:p>
        </w:tc>
        <w:tc>
          <w:tcPr>
            <w:tcW w:w="2197" w:type="dxa"/>
            <w:tcBorders>
              <w:top w:val="single" w:sz="4" w:space="0" w:color="auto"/>
              <w:left w:val="single" w:sz="4" w:space="0" w:color="auto"/>
              <w:bottom w:val="single" w:sz="4" w:space="0" w:color="auto"/>
              <w:right w:val="single" w:sz="4" w:space="0" w:color="auto"/>
            </w:tcBorders>
          </w:tcPr>
          <w:p w14:paraId="74418166" w14:textId="77777777" w:rsidR="001A293E" w:rsidRPr="00B3056F" w:rsidRDefault="001A293E" w:rsidP="001330D7">
            <w:pPr>
              <w:pStyle w:val="TAL"/>
              <w:rPr>
                <w:rFonts w:cs="Arial"/>
                <w:szCs w:val="18"/>
              </w:rPr>
            </w:pPr>
          </w:p>
        </w:tc>
      </w:tr>
      <w:tr w:rsidR="001A293E" w:rsidRPr="00B3056F" w14:paraId="33730E9E" w14:textId="100E11BB"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1A293E" w:rsidRPr="00B3056F" w:rsidRDefault="001A293E"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1A293E" w:rsidRPr="00B3056F" w:rsidRDefault="001A293E"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1A293E" w:rsidRPr="00B3056F" w:rsidRDefault="001A293E"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1A293E" w:rsidRPr="00B3056F" w:rsidRDefault="001A293E" w:rsidP="001330D7">
            <w:pPr>
              <w:pStyle w:val="TAL"/>
              <w:rPr>
                <w:rFonts w:cs="Arial"/>
                <w:szCs w:val="18"/>
              </w:rPr>
            </w:pPr>
            <w:r w:rsidRPr="00B3056F">
              <w:rPr>
                <w:rFonts w:cs="Arial"/>
                <w:szCs w:val="18"/>
              </w:rPr>
              <w:t>Shared Access and Mobility Subscription Data</w:t>
            </w:r>
          </w:p>
        </w:tc>
        <w:tc>
          <w:tcPr>
            <w:tcW w:w="2197" w:type="dxa"/>
            <w:tcBorders>
              <w:top w:val="single" w:sz="4" w:space="0" w:color="auto"/>
              <w:left w:val="single" w:sz="4" w:space="0" w:color="auto"/>
              <w:bottom w:val="single" w:sz="4" w:space="0" w:color="auto"/>
              <w:right w:val="single" w:sz="4" w:space="0" w:color="auto"/>
            </w:tcBorders>
          </w:tcPr>
          <w:p w14:paraId="06CAE72A" w14:textId="77777777" w:rsidR="001A293E" w:rsidRPr="00B3056F" w:rsidRDefault="001A293E" w:rsidP="001330D7">
            <w:pPr>
              <w:pStyle w:val="TAL"/>
              <w:rPr>
                <w:rFonts w:cs="Arial"/>
                <w:szCs w:val="18"/>
              </w:rPr>
            </w:pPr>
          </w:p>
        </w:tc>
      </w:tr>
      <w:tr w:rsidR="001A293E" w:rsidRPr="00B3056F" w14:paraId="7A2B5EEF" w14:textId="3112DA86"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1A293E" w:rsidRPr="00B3056F" w:rsidRDefault="001A293E"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1A293E" w:rsidRPr="00B3056F" w:rsidRDefault="001A293E"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1A293E" w:rsidRPr="00B3056F" w:rsidRDefault="001A293E"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1A293E" w:rsidRPr="00B3056F" w:rsidRDefault="001A293E" w:rsidP="001330D7">
            <w:pPr>
              <w:pStyle w:val="TAL"/>
              <w:rPr>
                <w:rFonts w:cs="Arial"/>
                <w:szCs w:val="18"/>
              </w:rPr>
            </w:pPr>
            <w:r w:rsidRPr="00B3056F">
              <w:rPr>
                <w:rFonts w:cs="Arial"/>
                <w:szCs w:val="18"/>
              </w:rPr>
              <w:t>Shared SMS Subscription Data</w:t>
            </w:r>
          </w:p>
        </w:tc>
        <w:tc>
          <w:tcPr>
            <w:tcW w:w="2197" w:type="dxa"/>
            <w:tcBorders>
              <w:top w:val="single" w:sz="4" w:space="0" w:color="auto"/>
              <w:left w:val="single" w:sz="4" w:space="0" w:color="auto"/>
              <w:bottom w:val="single" w:sz="4" w:space="0" w:color="auto"/>
              <w:right w:val="single" w:sz="4" w:space="0" w:color="auto"/>
            </w:tcBorders>
          </w:tcPr>
          <w:p w14:paraId="3B561D39" w14:textId="77777777" w:rsidR="001A293E" w:rsidRPr="00B3056F" w:rsidRDefault="001A293E" w:rsidP="001330D7">
            <w:pPr>
              <w:pStyle w:val="TAL"/>
              <w:rPr>
                <w:rFonts w:cs="Arial"/>
                <w:szCs w:val="18"/>
              </w:rPr>
            </w:pPr>
          </w:p>
        </w:tc>
      </w:tr>
      <w:tr w:rsidR="001A293E" w:rsidRPr="00B3056F" w14:paraId="2AAD4FD7" w14:textId="71ABE5AD"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1A293E" w:rsidRPr="00B3056F" w:rsidRDefault="001A293E"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1A293E" w:rsidRPr="00B3056F" w:rsidRDefault="001A293E"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1A293E" w:rsidRPr="00B3056F" w:rsidRDefault="001A293E"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1A293E" w:rsidRPr="00B3056F" w:rsidRDefault="001A293E" w:rsidP="001330D7">
            <w:pPr>
              <w:pStyle w:val="TAL"/>
              <w:rPr>
                <w:rFonts w:cs="Arial"/>
                <w:szCs w:val="18"/>
              </w:rPr>
            </w:pPr>
            <w:r w:rsidRPr="00B3056F">
              <w:rPr>
                <w:rFonts w:cs="Arial"/>
                <w:szCs w:val="18"/>
              </w:rPr>
              <w:t>Shared SMS Management Subscription Data</w:t>
            </w:r>
          </w:p>
        </w:tc>
        <w:tc>
          <w:tcPr>
            <w:tcW w:w="2197" w:type="dxa"/>
            <w:tcBorders>
              <w:top w:val="single" w:sz="4" w:space="0" w:color="auto"/>
              <w:left w:val="single" w:sz="4" w:space="0" w:color="auto"/>
              <w:bottom w:val="single" w:sz="4" w:space="0" w:color="auto"/>
              <w:right w:val="single" w:sz="4" w:space="0" w:color="auto"/>
            </w:tcBorders>
          </w:tcPr>
          <w:p w14:paraId="6A97131C" w14:textId="77777777" w:rsidR="001A293E" w:rsidRPr="00B3056F" w:rsidRDefault="001A293E" w:rsidP="001330D7">
            <w:pPr>
              <w:pStyle w:val="TAL"/>
              <w:rPr>
                <w:rFonts w:cs="Arial"/>
                <w:szCs w:val="18"/>
              </w:rPr>
            </w:pPr>
          </w:p>
        </w:tc>
      </w:tr>
      <w:tr w:rsidR="001A293E" w:rsidRPr="00B3056F" w14:paraId="18D2D065" w14:textId="40C4FD5A"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1A293E" w:rsidRPr="00B3056F" w:rsidRDefault="001A293E"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1A293E" w:rsidRPr="00B3056F" w:rsidRDefault="001A293E"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1A293E" w:rsidRPr="00B3056F" w:rsidRDefault="001A293E"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1A293E" w:rsidRPr="00B3056F" w:rsidRDefault="001A293E" w:rsidP="001330D7">
            <w:pPr>
              <w:pStyle w:val="TAL"/>
              <w:rPr>
                <w:rFonts w:cs="Arial"/>
                <w:szCs w:val="18"/>
              </w:rPr>
            </w:pPr>
            <w:r w:rsidRPr="00B3056F">
              <w:rPr>
                <w:rFonts w:cs="Arial"/>
                <w:szCs w:val="18"/>
              </w:rPr>
              <w:t>Shared DNN configurations</w:t>
            </w:r>
          </w:p>
        </w:tc>
        <w:tc>
          <w:tcPr>
            <w:tcW w:w="2197" w:type="dxa"/>
            <w:tcBorders>
              <w:top w:val="single" w:sz="4" w:space="0" w:color="auto"/>
              <w:left w:val="single" w:sz="4" w:space="0" w:color="auto"/>
              <w:bottom w:val="single" w:sz="4" w:space="0" w:color="auto"/>
              <w:right w:val="single" w:sz="4" w:space="0" w:color="auto"/>
            </w:tcBorders>
          </w:tcPr>
          <w:p w14:paraId="603839EA" w14:textId="77777777" w:rsidR="001A293E" w:rsidRPr="00B3056F" w:rsidRDefault="001A293E" w:rsidP="001330D7">
            <w:pPr>
              <w:pStyle w:val="TAL"/>
              <w:rPr>
                <w:rFonts w:cs="Arial"/>
                <w:szCs w:val="18"/>
              </w:rPr>
            </w:pPr>
          </w:p>
        </w:tc>
      </w:tr>
      <w:tr w:rsidR="001A293E" w:rsidRPr="00B3056F" w14:paraId="391D641A" w14:textId="6812A624"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1A293E" w:rsidRPr="00B3056F" w:rsidRDefault="001A293E"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1A293E" w:rsidRPr="00B3056F" w:rsidRDefault="001A293E"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1A293E" w:rsidRPr="00B3056F" w:rsidRDefault="001A293E"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1A293E" w:rsidRPr="00B3056F" w:rsidRDefault="001A293E" w:rsidP="001330D7">
            <w:pPr>
              <w:pStyle w:val="TAL"/>
              <w:rPr>
                <w:rFonts w:cs="Arial"/>
                <w:szCs w:val="18"/>
              </w:rPr>
            </w:pPr>
            <w:r w:rsidRPr="00B3056F">
              <w:rPr>
                <w:rFonts w:cs="Arial"/>
                <w:szCs w:val="18"/>
              </w:rPr>
              <w:t>Shared Trace Data</w:t>
            </w:r>
          </w:p>
        </w:tc>
        <w:tc>
          <w:tcPr>
            <w:tcW w:w="2197" w:type="dxa"/>
            <w:tcBorders>
              <w:top w:val="single" w:sz="4" w:space="0" w:color="auto"/>
              <w:left w:val="single" w:sz="4" w:space="0" w:color="auto"/>
              <w:bottom w:val="single" w:sz="4" w:space="0" w:color="auto"/>
              <w:right w:val="single" w:sz="4" w:space="0" w:color="auto"/>
            </w:tcBorders>
          </w:tcPr>
          <w:p w14:paraId="2E7C8EA4" w14:textId="77777777" w:rsidR="001A293E" w:rsidRPr="00B3056F" w:rsidRDefault="001A293E" w:rsidP="001330D7">
            <w:pPr>
              <w:pStyle w:val="TAL"/>
              <w:rPr>
                <w:rFonts w:cs="Arial"/>
                <w:szCs w:val="18"/>
              </w:rPr>
            </w:pPr>
          </w:p>
        </w:tc>
      </w:tr>
      <w:tr w:rsidR="001A293E" w:rsidRPr="00B3056F" w14:paraId="53B0A005" w14:textId="7B790211"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1A293E" w:rsidRPr="00B3056F" w:rsidRDefault="001A293E"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1A293E" w:rsidRPr="00B3056F" w:rsidRDefault="001A293E"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1A293E" w:rsidRPr="00B3056F" w:rsidRDefault="001A293E"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1A293E" w:rsidRPr="00B3056F" w:rsidRDefault="001A293E" w:rsidP="001330D7">
            <w:pPr>
              <w:pStyle w:val="TAL"/>
              <w:rPr>
                <w:rFonts w:cs="Arial"/>
                <w:szCs w:val="18"/>
              </w:rPr>
            </w:pPr>
            <w:r w:rsidRPr="00B3056F">
              <w:rPr>
                <w:rFonts w:cs="Arial"/>
                <w:szCs w:val="18"/>
              </w:rPr>
              <w:t>Shared Snssai Infos</w:t>
            </w:r>
          </w:p>
        </w:tc>
        <w:tc>
          <w:tcPr>
            <w:tcW w:w="2197" w:type="dxa"/>
            <w:tcBorders>
              <w:top w:val="single" w:sz="4" w:space="0" w:color="auto"/>
              <w:left w:val="single" w:sz="4" w:space="0" w:color="auto"/>
              <w:bottom w:val="single" w:sz="4" w:space="0" w:color="auto"/>
              <w:right w:val="single" w:sz="4" w:space="0" w:color="auto"/>
            </w:tcBorders>
          </w:tcPr>
          <w:p w14:paraId="6C5133DE" w14:textId="77777777" w:rsidR="001A293E" w:rsidRPr="00B3056F" w:rsidRDefault="001A293E" w:rsidP="001330D7">
            <w:pPr>
              <w:pStyle w:val="TAL"/>
              <w:rPr>
                <w:rFonts w:cs="Arial"/>
                <w:szCs w:val="18"/>
              </w:rPr>
            </w:pPr>
          </w:p>
        </w:tc>
      </w:tr>
      <w:tr w:rsidR="001A293E" w:rsidRPr="00B3056F" w14:paraId="48ED1F8B" w14:textId="023FC8DC" w:rsidTr="00357A1B">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1A293E" w:rsidRPr="00B3056F" w:rsidRDefault="001A293E"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1A293E" w:rsidRPr="00B3056F" w:rsidRDefault="001A293E"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1A293E" w:rsidRPr="00B3056F" w:rsidRDefault="001A293E"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1A293E" w:rsidRPr="00B3056F" w:rsidRDefault="001A293E"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77777777" w:rsidR="001A293E" w:rsidRPr="00B3056F" w:rsidRDefault="001A293E" w:rsidP="001330D7">
            <w:pPr>
              <w:pStyle w:val="TAL"/>
              <w:rPr>
                <w:rFonts w:cs="Arial"/>
                <w:szCs w:val="18"/>
              </w:rPr>
            </w:pPr>
            <w:r w:rsidRPr="00B3056F">
              <w:rPr>
                <w:rFonts w:cs="Arial"/>
                <w:szCs w:val="18"/>
              </w:rPr>
              <w:t>A map of shared 5G VN group data (list of key-value pairs where GroupId serves as key; see clause 6.1.6.1).</w:t>
            </w:r>
          </w:p>
        </w:tc>
        <w:tc>
          <w:tcPr>
            <w:tcW w:w="2197" w:type="dxa"/>
            <w:tcBorders>
              <w:top w:val="single" w:sz="4" w:space="0" w:color="auto"/>
              <w:left w:val="single" w:sz="4" w:space="0" w:color="auto"/>
              <w:bottom w:val="single" w:sz="4" w:space="0" w:color="auto"/>
              <w:right w:val="single" w:sz="4" w:space="0" w:color="auto"/>
            </w:tcBorders>
          </w:tcPr>
          <w:p w14:paraId="6409411D" w14:textId="77777777" w:rsidR="001A293E" w:rsidRPr="00B3056F" w:rsidRDefault="001A293E" w:rsidP="001330D7">
            <w:pPr>
              <w:pStyle w:val="TAL"/>
              <w:rPr>
                <w:rFonts w:cs="Arial"/>
                <w:szCs w:val="18"/>
              </w:rPr>
            </w:pPr>
          </w:p>
        </w:tc>
      </w:tr>
      <w:tr w:rsidR="001A293E" w:rsidRPr="00B3056F" w14:paraId="2823E808" w14:textId="77777777" w:rsidTr="001A293E">
        <w:trPr>
          <w:jc w:val="center"/>
        </w:trPr>
        <w:tc>
          <w:tcPr>
            <w:tcW w:w="1985" w:type="dxa"/>
            <w:tcBorders>
              <w:top w:val="single" w:sz="4" w:space="0" w:color="auto"/>
              <w:left w:val="single" w:sz="4" w:space="0" w:color="auto"/>
              <w:bottom w:val="single" w:sz="4" w:space="0" w:color="auto"/>
              <w:right w:val="single" w:sz="4" w:space="0" w:color="auto"/>
            </w:tcBorders>
          </w:tcPr>
          <w:p w14:paraId="7C157484" w14:textId="23AB7C9B" w:rsidR="001A293E" w:rsidRPr="00B3056F" w:rsidRDefault="001A293E" w:rsidP="001330D7">
            <w:pPr>
              <w:pStyle w:val="TAL"/>
            </w:pPr>
            <w:r>
              <w:t>treatmentInstructions</w:t>
            </w:r>
          </w:p>
        </w:tc>
        <w:tc>
          <w:tcPr>
            <w:tcW w:w="1842" w:type="dxa"/>
            <w:tcBorders>
              <w:top w:val="single" w:sz="4" w:space="0" w:color="auto"/>
              <w:left w:val="single" w:sz="4" w:space="0" w:color="auto"/>
              <w:bottom w:val="single" w:sz="4" w:space="0" w:color="auto"/>
              <w:right w:val="single" w:sz="4" w:space="0" w:color="auto"/>
            </w:tcBorders>
          </w:tcPr>
          <w:p w14:paraId="5E23DCF2" w14:textId="36D4A16B" w:rsidR="001A293E" w:rsidRPr="00B3056F" w:rsidRDefault="001A293E" w:rsidP="001330D7">
            <w:pPr>
              <w:pStyle w:val="TAL"/>
            </w:pPr>
            <w:r>
              <w:t>map(SharedDataTreatmentInstruction)</w:t>
            </w:r>
          </w:p>
        </w:tc>
        <w:tc>
          <w:tcPr>
            <w:tcW w:w="568" w:type="dxa"/>
            <w:tcBorders>
              <w:top w:val="single" w:sz="4" w:space="0" w:color="auto"/>
              <w:left w:val="single" w:sz="4" w:space="0" w:color="auto"/>
              <w:bottom w:val="single" w:sz="4" w:space="0" w:color="auto"/>
              <w:right w:val="single" w:sz="4" w:space="0" w:color="auto"/>
            </w:tcBorders>
          </w:tcPr>
          <w:p w14:paraId="20E00675" w14:textId="70B07181" w:rsidR="001A293E" w:rsidRPr="00B3056F" w:rsidRDefault="001A293E" w:rsidP="001330D7">
            <w:pPr>
              <w:pStyle w:val="TAC"/>
            </w:pPr>
            <w:r>
              <w:t>O</w:t>
            </w:r>
          </w:p>
        </w:tc>
        <w:tc>
          <w:tcPr>
            <w:tcW w:w="1133" w:type="dxa"/>
            <w:tcBorders>
              <w:top w:val="single" w:sz="4" w:space="0" w:color="auto"/>
              <w:left w:val="single" w:sz="4" w:space="0" w:color="auto"/>
              <w:bottom w:val="single" w:sz="4" w:space="0" w:color="auto"/>
              <w:right w:val="single" w:sz="4" w:space="0" w:color="auto"/>
            </w:tcBorders>
          </w:tcPr>
          <w:p w14:paraId="4D64887A" w14:textId="6BCE911C" w:rsidR="001A293E" w:rsidRPr="00B3056F" w:rsidRDefault="001A293E" w:rsidP="001330D7">
            <w:pPr>
              <w:pStyle w:val="TAL"/>
            </w:pPr>
            <w:r>
              <w:t>1..N</w:t>
            </w:r>
          </w:p>
        </w:tc>
        <w:tc>
          <w:tcPr>
            <w:tcW w:w="3965" w:type="dxa"/>
            <w:tcBorders>
              <w:top w:val="single" w:sz="4" w:space="0" w:color="auto"/>
              <w:left w:val="single" w:sz="4" w:space="0" w:color="auto"/>
              <w:bottom w:val="single" w:sz="4" w:space="0" w:color="auto"/>
              <w:right w:val="single" w:sz="4" w:space="0" w:color="auto"/>
            </w:tcBorders>
          </w:tcPr>
          <w:p w14:paraId="24D47F39" w14:textId="7A919239" w:rsidR="001A293E" w:rsidRPr="00B3056F" w:rsidRDefault="001A293E" w:rsidP="001330D7">
            <w:pPr>
              <w:pStyle w:val="TAL"/>
              <w:rPr>
                <w:rFonts w:cs="Arial"/>
                <w:szCs w:val="18"/>
              </w:rPr>
            </w:pPr>
            <w:r>
              <w:rPr>
                <w:rFonts w:cs="Arial"/>
                <w:szCs w:val="18"/>
              </w:rPr>
              <w:t>A map of SharedDataTreatmentInstructions (list of key-value pairs where a JSON pointer pointing to an attribute within the SharedData serves as key)</w:t>
            </w:r>
          </w:p>
        </w:tc>
        <w:tc>
          <w:tcPr>
            <w:tcW w:w="2197" w:type="dxa"/>
            <w:tcBorders>
              <w:top w:val="single" w:sz="4" w:space="0" w:color="auto"/>
              <w:left w:val="single" w:sz="4" w:space="0" w:color="auto"/>
              <w:bottom w:val="single" w:sz="4" w:space="0" w:color="auto"/>
              <w:right w:val="single" w:sz="4" w:space="0" w:color="auto"/>
            </w:tcBorders>
          </w:tcPr>
          <w:p w14:paraId="07216B74" w14:textId="35F6920F" w:rsidR="001A293E" w:rsidRPr="00B3056F" w:rsidRDefault="001A293E" w:rsidP="001330D7">
            <w:pPr>
              <w:pStyle w:val="TAL"/>
              <w:rPr>
                <w:rFonts w:cs="Arial"/>
                <w:szCs w:val="18"/>
              </w:rPr>
            </w:pPr>
            <w:r>
              <w:rPr>
                <w:rFonts w:cs="Arial"/>
                <w:szCs w:val="18"/>
              </w:rPr>
              <w:t>SharedDataTreatment</w:t>
            </w:r>
          </w:p>
        </w:tc>
      </w:tr>
      <w:tr w:rsidR="001A293E" w:rsidRPr="00B3056F" w14:paraId="2A754966" w14:textId="5213E149" w:rsidTr="001A293E">
        <w:trPr>
          <w:jc w:val="center"/>
        </w:trPr>
        <w:tc>
          <w:tcPr>
            <w:tcW w:w="11690" w:type="dxa"/>
            <w:gridSpan w:val="6"/>
            <w:tcBorders>
              <w:top w:val="single" w:sz="4" w:space="0" w:color="auto"/>
              <w:left w:val="single" w:sz="4" w:space="0" w:color="auto"/>
              <w:bottom w:val="single" w:sz="4" w:space="0" w:color="auto"/>
              <w:right w:val="single" w:sz="4" w:space="0" w:color="auto"/>
            </w:tcBorders>
          </w:tcPr>
          <w:p w14:paraId="675F5305" w14:textId="77777777" w:rsidR="001A293E" w:rsidRPr="00B3056F" w:rsidRDefault="001A293E" w:rsidP="001330D7">
            <w:pPr>
              <w:pStyle w:val="TAN"/>
            </w:pPr>
            <w:r w:rsidRPr="00B3056F">
              <w:t>Note 1:</w:t>
            </w:r>
            <w:r w:rsidRPr="00B3056F">
              <w:tab/>
              <w:t>Exactly one of sharedAmData, sharedSmsSubsData, sharedSmsMngSubsData sharedDnnConfigurations, sharedTraceData and sharedSnssaiInfos shall be present.</w:t>
            </w:r>
          </w:p>
          <w:p w14:paraId="4F00CC58" w14:textId="77777777" w:rsidR="001A293E" w:rsidRPr="00B3056F" w:rsidRDefault="001A293E" w:rsidP="001330D7">
            <w:pPr>
              <w:pStyle w:val="TAN"/>
            </w:pPr>
            <w:r w:rsidRPr="00B3056F">
              <w:t>Note 2:</w:t>
            </w:r>
            <w:r w:rsidRPr="00B3056F">
              <w:tab/>
              <w:t>The attributes sharedAmData, sharedSmsSubsData and SharedSmsMngSubsData shall not contain sharedDataIds</w:t>
            </w:r>
          </w:p>
          <w:p w14:paraId="6CAC2A87" w14:textId="2BAEEE61" w:rsidR="001A293E" w:rsidRPr="00B3056F" w:rsidRDefault="001A293E" w:rsidP="001330D7">
            <w:pPr>
              <w:pStyle w:val="TAN"/>
            </w:pPr>
            <w:r w:rsidRPr="00B3056F">
              <w:t>Note 3:</w:t>
            </w:r>
            <w:r w:rsidRPr="00B3056F">
              <w:tab/>
              <w:t>When shared data clash with individual data, individual data shall take precedence</w:t>
            </w:r>
            <w:r>
              <w:t xml:space="preserve"> as default treatment unless the feature SharedDataTreatment is supported and the SharedData contains treatment instructions different from the default treatment</w:t>
            </w:r>
            <w:r w:rsidRPr="00B3056F">
              <w:t>.</w:t>
            </w:r>
          </w:p>
          <w:p w14:paraId="5FB67FA4" w14:textId="77777777" w:rsidR="001A293E" w:rsidRPr="00B3056F" w:rsidRDefault="001A293E"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071" w:name="_Toc11338606"/>
      <w:bookmarkStart w:id="2072" w:name="_Toc27585258"/>
      <w:bookmarkStart w:id="2073" w:name="_Toc36457224"/>
      <w:bookmarkStart w:id="2074" w:name="_Toc45028118"/>
      <w:bookmarkStart w:id="2075" w:name="_Toc45028953"/>
      <w:bookmarkStart w:id="2076" w:name="_Toc58583182"/>
      <w:bookmarkEnd w:id="2069"/>
      <w:r w:rsidRPr="00B3056F">
        <w:t>6.1.6.2.28</w:t>
      </w:r>
      <w:r w:rsidRPr="00B3056F">
        <w:tab/>
        <w:t>Type: PgwInfo</w:t>
      </w:r>
      <w:bookmarkEnd w:id="2071"/>
      <w:bookmarkEnd w:id="2072"/>
      <w:bookmarkEnd w:id="2073"/>
      <w:bookmarkEnd w:id="2074"/>
      <w:bookmarkEnd w:id="2075"/>
      <w:bookmarkEnd w:id="2076"/>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077" w:name="_Toc11338607"/>
      <w:bookmarkStart w:id="2078" w:name="_Toc27585259"/>
      <w:bookmarkStart w:id="2079" w:name="_Toc36457225"/>
      <w:bookmarkStart w:id="2080" w:name="_Toc45028119"/>
      <w:bookmarkStart w:id="2081" w:name="_Toc45028954"/>
      <w:bookmarkStart w:id="2082" w:name="_Toc58583183"/>
      <w:r w:rsidRPr="00B3056F">
        <w:t>6.1.6.2.29</w:t>
      </w:r>
      <w:r w:rsidRPr="00B3056F">
        <w:tab/>
        <w:t>Type: TraceDataResponse</w:t>
      </w:r>
      <w:bookmarkEnd w:id="2077"/>
      <w:bookmarkEnd w:id="2078"/>
      <w:bookmarkEnd w:id="2079"/>
      <w:bookmarkEnd w:id="2080"/>
      <w:bookmarkEnd w:id="2081"/>
      <w:bookmarkEnd w:id="2082"/>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083" w:name="_Toc11338608"/>
      <w:bookmarkStart w:id="2084" w:name="_Toc27585260"/>
      <w:bookmarkStart w:id="2085" w:name="_Toc36457226"/>
      <w:bookmarkStart w:id="2086" w:name="_Toc45028120"/>
      <w:bookmarkStart w:id="2087" w:name="_Toc45028955"/>
      <w:bookmarkStart w:id="2088" w:name="_Toc58583184"/>
      <w:r w:rsidRPr="00B3056F">
        <w:lastRenderedPageBreak/>
        <w:t>6.1.6.2.30</w:t>
      </w:r>
      <w:r w:rsidRPr="00B3056F">
        <w:tab/>
        <w:t>Type: SteeringContainer</w:t>
      </w:r>
      <w:bookmarkEnd w:id="2083"/>
      <w:bookmarkEnd w:id="2084"/>
      <w:bookmarkEnd w:id="2085"/>
      <w:bookmarkEnd w:id="2086"/>
      <w:bookmarkEnd w:id="2087"/>
      <w:bookmarkEnd w:id="2088"/>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77777777"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 [28]).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089" w:name="_Toc11338609"/>
      <w:bookmarkStart w:id="2090" w:name="_Toc27585261"/>
      <w:bookmarkStart w:id="2091" w:name="_Toc36457227"/>
      <w:bookmarkStart w:id="2092" w:name="_Toc45028121"/>
      <w:bookmarkStart w:id="2093" w:name="_Toc45028956"/>
      <w:bookmarkStart w:id="2094" w:name="_Toc58583185"/>
      <w:r w:rsidRPr="00B3056F">
        <w:t>6.1.6.2.31</w:t>
      </w:r>
      <w:r w:rsidRPr="00B3056F">
        <w:tab/>
        <w:t>Type: SdmSubsModification</w:t>
      </w:r>
      <w:bookmarkEnd w:id="2089"/>
      <w:bookmarkEnd w:id="2090"/>
      <w:bookmarkEnd w:id="2091"/>
      <w:bookmarkEnd w:id="2092"/>
      <w:bookmarkEnd w:id="2093"/>
      <w:bookmarkEnd w:id="2094"/>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1D8B200" w14:textId="77777777"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095" w:name="_Toc11338610"/>
      <w:bookmarkStart w:id="2096" w:name="_Toc27585262"/>
      <w:bookmarkStart w:id="2097" w:name="_Toc36457228"/>
      <w:bookmarkStart w:id="2098" w:name="_Toc45028122"/>
      <w:bookmarkStart w:id="2099" w:name="_Toc45028957"/>
      <w:bookmarkStart w:id="2100" w:name="_Toc58583186"/>
      <w:r w:rsidRPr="00B3056F">
        <w:t>6.1.6.2.32</w:t>
      </w:r>
      <w:r w:rsidRPr="00B3056F">
        <w:tab/>
        <w:t>Type: EmergencyInfo</w:t>
      </w:r>
      <w:bookmarkEnd w:id="2095"/>
      <w:bookmarkEnd w:id="2096"/>
      <w:bookmarkEnd w:id="2097"/>
      <w:bookmarkEnd w:id="2098"/>
      <w:bookmarkEnd w:id="2099"/>
      <w:bookmarkEnd w:id="2100"/>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101" w:name="_Toc11338611"/>
      <w:bookmarkStart w:id="2102" w:name="_Toc27585263"/>
      <w:bookmarkStart w:id="2103" w:name="_Toc36457229"/>
      <w:bookmarkStart w:id="2104" w:name="_Toc45028123"/>
      <w:bookmarkStart w:id="2105" w:name="_Toc45028958"/>
      <w:bookmarkStart w:id="2106" w:name="_Toc58583187"/>
      <w:r w:rsidRPr="00B3056F">
        <w:lastRenderedPageBreak/>
        <w:t>6.1.6.2.33</w:t>
      </w:r>
      <w:r w:rsidRPr="00B3056F">
        <w:tab/>
        <w:t xml:space="preserve">Type: </w:t>
      </w:r>
      <w:r w:rsidRPr="00B3056F">
        <w:rPr>
          <w:rFonts w:hint="eastAsia"/>
          <w:lang w:eastAsia="zh-CN"/>
        </w:rPr>
        <w:t>Upu</w:t>
      </w:r>
      <w:r w:rsidRPr="00B3056F">
        <w:t>Info</w:t>
      </w:r>
      <w:bookmarkEnd w:id="2101"/>
      <w:bookmarkEnd w:id="2102"/>
      <w:bookmarkEnd w:id="2103"/>
      <w:bookmarkEnd w:id="2104"/>
      <w:bookmarkEnd w:id="2105"/>
      <w:bookmarkEnd w:id="2106"/>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345FCAD0"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r w:rsidR="008D1232">
              <w:rPr>
                <w:lang w:eastAsia="zh-CN"/>
              </w:rPr>
              <w:t xml:space="preserve"> </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B3056F" w:rsidRDefault="00EF45DA" w:rsidP="00EF45DA">
      <w:pPr>
        <w:pStyle w:val="B1"/>
        <w:ind w:left="0" w:firstLine="0"/>
        <w:rPr>
          <w:lang w:eastAsia="zh-CN"/>
        </w:rPr>
      </w:pPr>
    </w:p>
    <w:p w14:paraId="18605073" w14:textId="77777777" w:rsidR="00EF45DA" w:rsidRPr="00B3056F" w:rsidRDefault="00EF45DA" w:rsidP="00EF45DA">
      <w:pPr>
        <w:pStyle w:val="Heading5"/>
      </w:pPr>
      <w:bookmarkStart w:id="2107" w:name="_Toc11338612"/>
      <w:bookmarkStart w:id="2108" w:name="_Toc27585264"/>
      <w:bookmarkStart w:id="2109" w:name="_Toc36457230"/>
      <w:bookmarkStart w:id="2110" w:name="_Toc45028124"/>
      <w:bookmarkStart w:id="2111" w:name="_Toc45028959"/>
      <w:bookmarkStart w:id="2112" w:name="_Toc58583188"/>
      <w:r w:rsidRPr="00B3056F">
        <w:t>6.1.6.2.34</w:t>
      </w:r>
      <w:r w:rsidRPr="00B3056F">
        <w:tab/>
        <w:t xml:space="preserve">Type: </w:t>
      </w:r>
      <w:r w:rsidRPr="00B3056F">
        <w:rPr>
          <w:lang w:eastAsia="zh-CN"/>
        </w:rPr>
        <w:t>GroupIdentifiers</w:t>
      </w:r>
      <w:bookmarkEnd w:id="2107"/>
      <w:bookmarkEnd w:id="2108"/>
      <w:bookmarkEnd w:id="2109"/>
      <w:bookmarkEnd w:id="2110"/>
      <w:bookmarkEnd w:id="2111"/>
      <w:bookmarkEnd w:id="2112"/>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113" w:name="_Toc11338613"/>
      <w:bookmarkStart w:id="2114" w:name="_Toc27585265"/>
      <w:bookmarkStart w:id="2115" w:name="_Toc36457231"/>
      <w:bookmarkStart w:id="2116" w:name="_Toc45028125"/>
      <w:bookmarkStart w:id="2117" w:name="_Toc45028960"/>
      <w:bookmarkStart w:id="2118" w:name="_Toc58583189"/>
      <w:r w:rsidRPr="00B3056F">
        <w:t>6.1.6.2.35</w:t>
      </w:r>
      <w:r w:rsidRPr="00B3056F">
        <w:tab/>
        <w:t xml:space="preserve">Type: </w:t>
      </w:r>
      <w:r w:rsidRPr="00B3056F">
        <w:rPr>
          <w:rFonts w:hint="eastAsia"/>
          <w:lang w:eastAsia="zh-CN"/>
        </w:rPr>
        <w:t>NiddInformation</w:t>
      </w:r>
      <w:bookmarkEnd w:id="2113"/>
      <w:bookmarkEnd w:id="2114"/>
      <w:bookmarkEnd w:id="2115"/>
      <w:bookmarkEnd w:id="2116"/>
      <w:bookmarkEnd w:id="2117"/>
      <w:bookmarkEnd w:id="2118"/>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119" w:name="_Toc27585266"/>
      <w:bookmarkStart w:id="2120" w:name="_Toc36457232"/>
      <w:bookmarkStart w:id="2121" w:name="_Toc45028126"/>
      <w:bookmarkStart w:id="2122" w:name="_Toc45028961"/>
      <w:bookmarkStart w:id="2123" w:name="_Toc11338614"/>
      <w:bookmarkStart w:id="2124" w:name="_Toc58583190"/>
      <w:r w:rsidRPr="00B3056F">
        <w:lastRenderedPageBreak/>
        <w:t>6.1.6.2.36</w:t>
      </w:r>
      <w:r w:rsidRPr="00B3056F">
        <w:tab/>
        <w:t>Type: CagData</w:t>
      </w:r>
      <w:bookmarkEnd w:id="2119"/>
      <w:bookmarkEnd w:id="2120"/>
      <w:bookmarkEnd w:id="2121"/>
      <w:bookmarkEnd w:id="2122"/>
      <w:bookmarkEnd w:id="2124"/>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125" w:name="_Toc27585267"/>
      <w:bookmarkStart w:id="2126" w:name="_Toc36457233"/>
      <w:bookmarkStart w:id="2127" w:name="_Toc45028127"/>
      <w:bookmarkStart w:id="2128" w:name="_Toc45028962"/>
      <w:bookmarkStart w:id="2129" w:name="_Toc58583191"/>
      <w:r w:rsidRPr="00B3056F">
        <w:t>6.1.6.2.37</w:t>
      </w:r>
      <w:r w:rsidRPr="00B3056F">
        <w:tab/>
        <w:t>Type: CagInfo</w:t>
      </w:r>
      <w:bookmarkEnd w:id="2125"/>
      <w:bookmarkEnd w:id="2126"/>
      <w:bookmarkEnd w:id="2127"/>
      <w:bookmarkEnd w:id="2128"/>
      <w:bookmarkEnd w:id="2129"/>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130" w:name="_Toc27585268"/>
      <w:bookmarkStart w:id="2131" w:name="_Toc36457234"/>
      <w:bookmarkStart w:id="2132" w:name="_Toc45028128"/>
      <w:bookmarkStart w:id="2133" w:name="_Toc45028963"/>
      <w:bookmarkStart w:id="2134" w:name="_Toc58583192"/>
      <w:r w:rsidRPr="00B3056F">
        <w:t>6.1.6.2.38</w:t>
      </w:r>
      <w:r w:rsidRPr="00B3056F">
        <w:tab/>
        <w:t>Type: AdditionalSnssaiData</w:t>
      </w:r>
      <w:bookmarkEnd w:id="2130"/>
      <w:bookmarkEnd w:id="2131"/>
      <w:bookmarkEnd w:id="2132"/>
      <w:bookmarkEnd w:id="2133"/>
      <w:bookmarkEnd w:id="2134"/>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135" w:name="_Toc27585269"/>
      <w:bookmarkStart w:id="2136" w:name="_Toc36457235"/>
      <w:bookmarkStart w:id="2137" w:name="_Toc45028129"/>
      <w:bookmarkStart w:id="2138" w:name="_Toc45028964"/>
      <w:bookmarkStart w:id="2139" w:name="_Hlk15333533"/>
      <w:bookmarkStart w:id="2140" w:name="_Toc58583193"/>
      <w:r w:rsidRPr="00B3056F">
        <w:lastRenderedPageBreak/>
        <w:t>6.1.6.2.39</w:t>
      </w:r>
      <w:r w:rsidRPr="00B3056F">
        <w:tab/>
        <w:t>Type: VnGroupData</w:t>
      </w:r>
      <w:bookmarkEnd w:id="2135"/>
      <w:bookmarkEnd w:id="2136"/>
      <w:bookmarkEnd w:id="2137"/>
      <w:bookmarkEnd w:id="2138"/>
      <w:bookmarkEnd w:id="2140"/>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141" w:name="_Toc27585270"/>
      <w:bookmarkStart w:id="2142" w:name="_Toc36457236"/>
      <w:bookmarkStart w:id="2143" w:name="_Toc45028130"/>
      <w:bookmarkStart w:id="2144" w:name="_Toc45028965"/>
      <w:bookmarkStart w:id="2145" w:name="_Toc58583194"/>
      <w:r w:rsidRPr="00B3056F">
        <w:t>6.1.6.2.40</w:t>
      </w:r>
      <w:r w:rsidRPr="00B3056F">
        <w:tab/>
        <w:t>Type: AppDescriptor</w:t>
      </w:r>
      <w:bookmarkEnd w:id="2141"/>
      <w:bookmarkEnd w:id="2142"/>
      <w:bookmarkEnd w:id="2143"/>
      <w:bookmarkEnd w:id="2144"/>
      <w:bookmarkEnd w:id="2145"/>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bookmarkEnd w:id="2139"/>
    </w:tbl>
    <w:p w14:paraId="2CA1EB9C" w14:textId="77777777" w:rsidR="00EF45DA" w:rsidRPr="00B3056F" w:rsidRDefault="00EF45DA" w:rsidP="00EF45DA"/>
    <w:p w14:paraId="5AD87791" w14:textId="77777777" w:rsidR="00EF45DA" w:rsidRPr="00B3056F" w:rsidRDefault="00EF45DA" w:rsidP="00EF45DA">
      <w:pPr>
        <w:pStyle w:val="Heading5"/>
      </w:pPr>
      <w:bookmarkStart w:id="2146" w:name="_Toc27585271"/>
      <w:bookmarkStart w:id="2147" w:name="_Toc36457237"/>
      <w:bookmarkStart w:id="2148" w:name="_Toc45028131"/>
      <w:bookmarkStart w:id="2149" w:name="_Toc45028966"/>
      <w:bookmarkStart w:id="2150" w:name="_Toc58583195"/>
      <w:r w:rsidRPr="00B3056F">
        <w:t>6.1.6.2.41</w:t>
      </w:r>
      <w:r w:rsidRPr="00B3056F">
        <w:tab/>
        <w:t>Type: AppPortId</w:t>
      </w:r>
      <w:bookmarkEnd w:id="2146"/>
      <w:bookmarkEnd w:id="2147"/>
      <w:bookmarkEnd w:id="2148"/>
      <w:bookmarkEnd w:id="2149"/>
      <w:bookmarkEnd w:id="2150"/>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bookmarkStart w:id="2151" w:name="OLE_LINK12"/>
            <w:r w:rsidRPr="00B3056F">
              <w:t>Uint16</w:t>
            </w:r>
            <w:bookmarkEnd w:id="2151"/>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152" w:name="_Toc27585272"/>
      <w:bookmarkStart w:id="2153" w:name="_Toc36457238"/>
      <w:bookmarkStart w:id="2154" w:name="_Toc45028132"/>
      <w:bookmarkStart w:id="2155" w:name="_Toc45028967"/>
      <w:bookmarkStart w:id="2156" w:name="_Toc58583196"/>
      <w:r w:rsidRPr="00B3056F">
        <w:t>6.1.6.2.42</w:t>
      </w:r>
      <w:r w:rsidRPr="00B3056F">
        <w:tab/>
        <w:t>Type: LcsPrivacyData</w:t>
      </w:r>
      <w:bookmarkEnd w:id="2152"/>
      <w:bookmarkEnd w:id="2153"/>
      <w:bookmarkEnd w:id="2154"/>
      <w:bookmarkEnd w:id="2155"/>
      <w:bookmarkEnd w:id="2156"/>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77777777"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clause </w:t>
            </w:r>
            <w:r w:rsidRPr="00B3056F">
              <w:t>5.4.2.3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clause </w:t>
            </w:r>
            <w:r w:rsidRPr="00B3056F">
              <w:t>5.4.2.2.3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77777777"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clause </w:t>
            </w:r>
            <w:r w:rsidRPr="00B3056F">
              <w:t>5.4.2.2.4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157" w:name="_Toc27585273"/>
      <w:bookmarkStart w:id="2158" w:name="_Toc36457239"/>
      <w:bookmarkStart w:id="2159" w:name="_Toc45028133"/>
      <w:bookmarkStart w:id="2160" w:name="_Toc45028968"/>
      <w:bookmarkStart w:id="2161" w:name="_Toc58583197"/>
      <w:r w:rsidRPr="00B3056F">
        <w:t>6.1.6.2.43</w:t>
      </w:r>
      <w:r w:rsidRPr="00B3056F">
        <w:tab/>
        <w:t>Type: Lpi</w:t>
      </w:r>
      <w:bookmarkEnd w:id="2157"/>
      <w:bookmarkEnd w:id="2158"/>
      <w:bookmarkEnd w:id="2159"/>
      <w:bookmarkEnd w:id="2160"/>
      <w:bookmarkEnd w:id="2161"/>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162" w:name="_Toc27585274"/>
      <w:bookmarkStart w:id="2163" w:name="_Toc36457240"/>
      <w:bookmarkStart w:id="2164" w:name="_Toc45028134"/>
      <w:bookmarkStart w:id="2165" w:name="_Toc45028969"/>
      <w:bookmarkStart w:id="2166" w:name="_Toc58583198"/>
      <w:r w:rsidRPr="00B3056F">
        <w:lastRenderedPageBreak/>
        <w:t>6.1.6.2.44</w:t>
      </w:r>
      <w:r w:rsidRPr="00B3056F">
        <w:tab/>
        <w:t>Type: UnrelatedClass</w:t>
      </w:r>
      <w:bookmarkEnd w:id="2162"/>
      <w:bookmarkEnd w:id="2163"/>
      <w:bookmarkEnd w:id="2164"/>
      <w:bookmarkEnd w:id="2165"/>
      <w:bookmarkEnd w:id="2166"/>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167" w:name="_Toc27585275"/>
      <w:bookmarkStart w:id="2168" w:name="_Toc36457241"/>
      <w:bookmarkStart w:id="2169" w:name="_Toc45028135"/>
      <w:bookmarkStart w:id="2170" w:name="_Toc45028970"/>
      <w:bookmarkStart w:id="2171" w:name="_Toc58583199"/>
      <w:r w:rsidRPr="00B3056F">
        <w:t>6.1.6.2.45</w:t>
      </w:r>
      <w:r w:rsidRPr="00B3056F">
        <w:tab/>
        <w:t>Type: PlmnOperatorClass</w:t>
      </w:r>
      <w:bookmarkEnd w:id="2167"/>
      <w:bookmarkEnd w:id="2168"/>
      <w:bookmarkEnd w:id="2169"/>
      <w:bookmarkEnd w:id="2170"/>
      <w:bookmarkEnd w:id="2171"/>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77777777" w:rsidR="00EF45DA" w:rsidRPr="00B3056F" w:rsidRDefault="00EF45DA" w:rsidP="001330D7">
            <w:pPr>
              <w:pStyle w:val="TAL"/>
            </w:pPr>
            <w:r w:rsidRPr="00B3056F">
              <w:rPr>
                <w:rFonts w:hint="eastAsia"/>
              </w:rPr>
              <w:t xml:space="preserve">Indicated the </w:t>
            </w:r>
            <w:r w:rsidRPr="00B3056F">
              <w:t>PLMN operator class of LCS client that are allowed to locate the particular UE (see 3GPP TS 23.273 [38] clause 5.4.2.2.4).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172" w:name="_Toc27585276"/>
      <w:bookmarkStart w:id="2173" w:name="_Toc36457242"/>
      <w:bookmarkStart w:id="2174" w:name="_Toc45028136"/>
      <w:bookmarkStart w:id="2175" w:name="_Toc45028971"/>
      <w:bookmarkStart w:id="2176" w:name="_Toc58583200"/>
      <w:r w:rsidRPr="00B3056F">
        <w:t>6.1.6.2.46</w:t>
      </w:r>
      <w:r w:rsidRPr="00B3056F">
        <w:tab/>
        <w:t>Type: ValidTimePeriod</w:t>
      </w:r>
      <w:bookmarkEnd w:id="2172"/>
      <w:bookmarkEnd w:id="2173"/>
      <w:bookmarkEnd w:id="2174"/>
      <w:bookmarkEnd w:id="2175"/>
      <w:bookmarkEnd w:id="2176"/>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177" w:name="_Toc27585277"/>
      <w:bookmarkStart w:id="2178" w:name="_Toc36457243"/>
      <w:bookmarkStart w:id="2179" w:name="_Toc45028137"/>
      <w:bookmarkStart w:id="2180" w:name="_Toc45028972"/>
      <w:bookmarkStart w:id="2181" w:name="_Toc58583201"/>
      <w:r w:rsidRPr="00B3056F">
        <w:t>6.1.6.2.47</w:t>
      </w:r>
      <w:r w:rsidRPr="00B3056F">
        <w:tab/>
        <w:t>Type: LcsMoData</w:t>
      </w:r>
      <w:bookmarkEnd w:id="2177"/>
      <w:bookmarkEnd w:id="2178"/>
      <w:bookmarkEnd w:id="2179"/>
      <w:bookmarkEnd w:id="2180"/>
      <w:bookmarkEnd w:id="2181"/>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182" w:name="_Toc27585278"/>
      <w:bookmarkStart w:id="2183" w:name="_Toc36457244"/>
      <w:bookmarkStart w:id="2184" w:name="_Toc45028138"/>
      <w:bookmarkStart w:id="2185" w:name="_Toc45028973"/>
      <w:bookmarkStart w:id="2186" w:name="_Toc58583202"/>
      <w:r w:rsidRPr="00B3056F">
        <w:lastRenderedPageBreak/>
        <w:t>6.1.6.2.48</w:t>
      </w:r>
      <w:r w:rsidRPr="00B3056F">
        <w:tab/>
        <w:t>Type: EcRestrictionData</w:t>
      </w:r>
      <w:bookmarkEnd w:id="2182"/>
      <w:bookmarkEnd w:id="2183"/>
      <w:r w:rsidR="00AB5EE0">
        <w:t>Wb</w:t>
      </w:r>
      <w:bookmarkEnd w:id="2184"/>
      <w:bookmarkEnd w:id="2185"/>
      <w:bookmarkEnd w:id="2186"/>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B3056F" w:rsidRDefault="00EF45DA" w:rsidP="00EF45DA">
      <w:pPr>
        <w:ind w:firstLineChars="200" w:firstLine="400"/>
      </w:pPr>
    </w:p>
    <w:p w14:paraId="4A5D2C0F" w14:textId="77777777" w:rsidR="00EF45DA" w:rsidRPr="00B3056F" w:rsidRDefault="00EF45DA" w:rsidP="00EF45DA">
      <w:pPr>
        <w:pStyle w:val="Heading5"/>
      </w:pPr>
      <w:bookmarkStart w:id="2187" w:name="_Toc27585279"/>
      <w:bookmarkStart w:id="2188" w:name="_Toc36457245"/>
      <w:bookmarkStart w:id="2189" w:name="_Toc45028139"/>
      <w:bookmarkStart w:id="2190" w:name="_Toc45028974"/>
      <w:bookmarkStart w:id="2191" w:name="_Toc58583203"/>
      <w:r w:rsidRPr="00B3056F">
        <w:t>6.1.6.2.49</w:t>
      </w:r>
      <w:r w:rsidRPr="00B3056F">
        <w:tab/>
        <w:t>Type: ExpectedUeBehaviourData</w:t>
      </w:r>
      <w:bookmarkEnd w:id="2187"/>
      <w:bookmarkEnd w:id="2188"/>
      <w:bookmarkEnd w:id="2189"/>
      <w:bookmarkEnd w:id="2190"/>
      <w:bookmarkEnd w:id="2191"/>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TS 23.502 [3] clause 4.15.6.3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77777777"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777777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77777777"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77777777"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5D4247C6"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49807DD1" w:rsidR="00EF45DA" w:rsidRPr="00B3056F" w:rsidRDefault="00EF45DA" w:rsidP="00EF45DA">
      <w:pPr>
        <w:pStyle w:val="Heading5"/>
      </w:pPr>
      <w:bookmarkStart w:id="2192" w:name="_Toc27585280"/>
      <w:bookmarkStart w:id="2193" w:name="_Toc36457246"/>
      <w:bookmarkStart w:id="2194" w:name="_Toc45028140"/>
      <w:bookmarkStart w:id="2195" w:name="_Toc45028975"/>
      <w:bookmarkStart w:id="2196" w:name="_Toc58583204"/>
      <w:r w:rsidRPr="00B3056F">
        <w:lastRenderedPageBreak/>
        <w:t>6.1.6.2.50</w:t>
      </w:r>
      <w:r w:rsidRPr="00B3056F">
        <w:tab/>
      </w:r>
      <w:r w:rsidR="00A96A30">
        <w:t>Void</w:t>
      </w:r>
      <w:bookmarkEnd w:id="2192"/>
      <w:bookmarkEnd w:id="2193"/>
      <w:bookmarkEnd w:id="2194"/>
      <w:bookmarkEnd w:id="2195"/>
      <w:bookmarkEnd w:id="2196"/>
    </w:p>
    <w:p w14:paraId="175F9B67" w14:textId="7C447E31" w:rsidR="00EF45DA" w:rsidRPr="00B3056F" w:rsidRDefault="00EF45DA" w:rsidP="00EF45DA">
      <w:pPr>
        <w:pStyle w:val="Heading5"/>
      </w:pPr>
      <w:bookmarkStart w:id="2197" w:name="_Toc27585281"/>
      <w:bookmarkStart w:id="2198" w:name="_Toc36457247"/>
      <w:bookmarkStart w:id="2199" w:name="_Toc45028141"/>
      <w:bookmarkStart w:id="2200" w:name="_Toc45028976"/>
      <w:bookmarkStart w:id="2201" w:name="_Toc58583205"/>
      <w:r w:rsidRPr="00B3056F">
        <w:t>6.1.6.2.51</w:t>
      </w:r>
      <w:r w:rsidRPr="00B3056F">
        <w:tab/>
      </w:r>
      <w:r w:rsidR="00A96A30">
        <w:t>Void</w:t>
      </w:r>
      <w:bookmarkEnd w:id="2197"/>
      <w:bookmarkEnd w:id="2198"/>
      <w:bookmarkEnd w:id="2199"/>
      <w:bookmarkEnd w:id="2200"/>
      <w:bookmarkEnd w:id="2201"/>
    </w:p>
    <w:p w14:paraId="5BE758AE" w14:textId="77777777" w:rsidR="00EF45DA" w:rsidRPr="00B3056F" w:rsidRDefault="00EF45DA" w:rsidP="00EF45DA">
      <w:pPr>
        <w:pStyle w:val="Heading5"/>
      </w:pPr>
      <w:bookmarkStart w:id="2202" w:name="_Toc27585282"/>
      <w:bookmarkStart w:id="2203" w:name="_Toc36457248"/>
      <w:bookmarkStart w:id="2204" w:name="_Toc45028142"/>
      <w:bookmarkStart w:id="2205" w:name="_Toc45028977"/>
      <w:bookmarkStart w:id="2206" w:name="_Toc58583206"/>
      <w:r w:rsidRPr="00B3056F">
        <w:t>6.1.6.2.52</w:t>
      </w:r>
      <w:r w:rsidRPr="00B3056F">
        <w:tab/>
        <w:t xml:space="preserve">Type: </w:t>
      </w:r>
      <w:r w:rsidRPr="00B3056F">
        <w:rPr>
          <w:rFonts w:eastAsia="Malgun Gothic"/>
        </w:rPr>
        <w:t>SuggestedPacketNumDl</w:t>
      </w:r>
      <w:bookmarkEnd w:id="2202"/>
      <w:bookmarkEnd w:id="2203"/>
      <w:bookmarkEnd w:id="2204"/>
      <w:bookmarkEnd w:id="2205"/>
      <w:bookmarkEnd w:id="2206"/>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1:</w:t>
            </w:r>
            <w:r w:rsidRPr="00B3056F">
              <w:tab/>
            </w:r>
            <w:r w:rsidRPr="00B3056F">
              <w:rPr>
                <w:rFonts w:ascii="Arial" w:hAnsi="Arial" w:cs="Arial"/>
                <w:sz w:val="18"/>
                <w:szCs w:val="18"/>
                <w:lang w:eastAsia="zh-CN"/>
              </w:rPr>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59F4629B" w:rsidR="00EF45DA" w:rsidRPr="00B3056F" w:rsidRDefault="00EF45DA" w:rsidP="00EF45DA">
      <w:pPr>
        <w:pStyle w:val="Heading5"/>
      </w:pPr>
      <w:bookmarkStart w:id="2207" w:name="_Toc27585283"/>
      <w:bookmarkStart w:id="2208" w:name="_Toc36457249"/>
      <w:bookmarkStart w:id="2209" w:name="_Toc45028143"/>
      <w:bookmarkStart w:id="2210" w:name="_Toc45028978"/>
      <w:bookmarkStart w:id="2211" w:name="_Toc58583207"/>
      <w:r w:rsidRPr="00B3056F">
        <w:t>6.</w:t>
      </w:r>
      <w:r w:rsidR="00FC4719">
        <w:t>1</w:t>
      </w:r>
      <w:r w:rsidRPr="00B3056F">
        <w:t>.6.2.53</w:t>
      </w:r>
      <w:r w:rsidRPr="00B3056F">
        <w:tab/>
        <w:t>Type: SmfRegistrationInfo</w:t>
      </w:r>
      <w:bookmarkEnd w:id="2207"/>
      <w:bookmarkEnd w:id="2208"/>
      <w:bookmarkEnd w:id="2209"/>
      <w:bookmarkEnd w:id="2210"/>
      <w:bookmarkEnd w:id="2211"/>
    </w:p>
    <w:p w14:paraId="34A09916" w14:textId="0F77B45F" w:rsidR="00EF45DA" w:rsidRPr="00B3056F" w:rsidRDefault="00EF45DA" w:rsidP="00EF45DA">
      <w:pPr>
        <w:pStyle w:val="TH"/>
      </w:pPr>
      <w:r w:rsidRPr="00B3056F">
        <w:rPr>
          <w:noProof/>
        </w:rPr>
        <w:t>Table </w:t>
      </w:r>
      <w:r w:rsidRPr="00B3056F">
        <w:t>6.</w:t>
      </w:r>
      <w:r w:rsidR="00FC4719">
        <w:t>1</w:t>
      </w:r>
      <w:r w:rsidRPr="00B3056F">
        <w:t xml:space="preserve">.6.2.53-1: </w:t>
      </w:r>
      <w:r w:rsidRPr="00B3056F">
        <w:rPr>
          <w:noProof/>
        </w:rPr>
        <w:t xml:space="preserve">Definition of type </w:t>
      </w:r>
      <w:r w:rsidRPr="00B3056F">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EF45DA" w:rsidRPr="00B3056F" w14:paraId="7C7321D8"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01DA0AF" w14:textId="77777777" w:rsidR="00EF45DA" w:rsidRPr="00B3056F" w:rsidRDefault="00EF45DA" w:rsidP="001330D7">
            <w:pPr>
              <w:pStyle w:val="TAH"/>
            </w:pPr>
            <w:r w:rsidRPr="00B3056F">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5BAA1C2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8082346" w14:textId="77777777" w:rsidR="00EF45DA" w:rsidRPr="00B3056F" w:rsidRDefault="00EF45DA" w:rsidP="001330D7">
            <w:pPr>
              <w:pStyle w:val="TAH"/>
            </w:pPr>
            <w:r w:rsidRPr="00B3056F">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5B3DF2FE" w14:textId="77777777" w:rsidR="00EF45DA" w:rsidRPr="00B3056F" w:rsidRDefault="00EF45DA" w:rsidP="001330D7">
            <w:pPr>
              <w:pStyle w:val="TAH"/>
              <w:jc w:val="left"/>
            </w:pPr>
            <w:r w:rsidRPr="00B3056F">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729FEDC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0951B0"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tcPr>
          <w:p w14:paraId="67E66137" w14:textId="77777777" w:rsidR="00EF45DA" w:rsidRPr="00B3056F" w:rsidRDefault="00EF45DA" w:rsidP="001330D7">
            <w:pPr>
              <w:pStyle w:val="TAL"/>
            </w:pPr>
            <w:r w:rsidRPr="00B3056F">
              <w:t>smfRegistrationList</w:t>
            </w:r>
          </w:p>
        </w:tc>
        <w:tc>
          <w:tcPr>
            <w:tcW w:w="1277" w:type="dxa"/>
            <w:tcBorders>
              <w:top w:val="single" w:sz="4" w:space="0" w:color="auto"/>
              <w:left w:val="single" w:sz="4" w:space="0" w:color="auto"/>
              <w:bottom w:val="single" w:sz="4" w:space="0" w:color="auto"/>
              <w:right w:val="single" w:sz="4" w:space="0" w:color="auto"/>
            </w:tcBorders>
          </w:tcPr>
          <w:p w14:paraId="0C2C5DAA" w14:textId="77777777" w:rsidR="00EF45DA" w:rsidRPr="00B3056F" w:rsidRDefault="00EF45DA" w:rsidP="001330D7">
            <w:pPr>
              <w:pStyle w:val="TAL"/>
            </w:pPr>
            <w:r w:rsidRPr="00B3056F">
              <w:t>array(SmfRegistration)</w:t>
            </w:r>
          </w:p>
        </w:tc>
        <w:tc>
          <w:tcPr>
            <w:tcW w:w="283" w:type="dxa"/>
            <w:tcBorders>
              <w:top w:val="single" w:sz="4" w:space="0" w:color="auto"/>
              <w:left w:val="single" w:sz="4" w:space="0" w:color="auto"/>
              <w:bottom w:val="single" w:sz="4" w:space="0" w:color="auto"/>
              <w:right w:val="single" w:sz="4" w:space="0" w:color="auto"/>
            </w:tcBorders>
          </w:tcPr>
          <w:p w14:paraId="1D11FEB4" w14:textId="77777777" w:rsidR="00EF45DA" w:rsidRPr="00B3056F" w:rsidRDefault="00EF45DA" w:rsidP="001330D7">
            <w:pPr>
              <w:pStyle w:val="TAC"/>
            </w:pPr>
            <w:r w:rsidRPr="00B3056F">
              <w:t>M</w:t>
            </w:r>
          </w:p>
        </w:tc>
        <w:tc>
          <w:tcPr>
            <w:tcW w:w="1135" w:type="dxa"/>
            <w:tcBorders>
              <w:top w:val="single" w:sz="4" w:space="0" w:color="auto"/>
              <w:left w:val="single" w:sz="4" w:space="0" w:color="auto"/>
              <w:bottom w:val="single" w:sz="4" w:space="0" w:color="auto"/>
              <w:right w:val="single" w:sz="4" w:space="0" w:color="auto"/>
            </w:tcBorders>
          </w:tcPr>
          <w:p w14:paraId="5664FEDB" w14:textId="77777777" w:rsidR="00EF45DA" w:rsidRPr="00B3056F" w:rsidRDefault="00EF45DA" w:rsidP="001330D7">
            <w:pPr>
              <w:pStyle w:val="TAL"/>
            </w:pPr>
            <w:r w:rsidRPr="00B3056F">
              <w:t>1..N</w:t>
            </w:r>
          </w:p>
        </w:tc>
        <w:tc>
          <w:tcPr>
            <w:tcW w:w="4251" w:type="dxa"/>
            <w:tcBorders>
              <w:top w:val="single" w:sz="4" w:space="0" w:color="auto"/>
              <w:left w:val="single" w:sz="4" w:space="0" w:color="auto"/>
              <w:bottom w:val="single" w:sz="4" w:space="0" w:color="auto"/>
              <w:right w:val="single" w:sz="4" w:space="0" w:color="auto"/>
            </w:tcBorders>
          </w:tcPr>
          <w:p w14:paraId="7B91EBA0" w14:textId="77777777" w:rsidR="00EF45DA" w:rsidRPr="00B3056F" w:rsidRDefault="00EF45DA" w:rsidP="001330D7">
            <w:pPr>
              <w:pStyle w:val="TAL"/>
              <w:rPr>
                <w:rFonts w:cs="Arial"/>
                <w:szCs w:val="18"/>
              </w:rPr>
            </w:pPr>
            <w:r w:rsidRPr="00B3056F">
              <w:rPr>
                <w:rFonts w:cs="Arial"/>
                <w:szCs w:val="18"/>
              </w:rPr>
              <w:t>List of SmfRegistration.</w:t>
            </w:r>
          </w:p>
        </w:tc>
      </w:tr>
    </w:tbl>
    <w:p w14:paraId="088F8A75" w14:textId="77777777" w:rsidR="00EF45DA" w:rsidRPr="00B3056F" w:rsidRDefault="00EF45DA" w:rsidP="00EF45DA"/>
    <w:p w14:paraId="05BF62DB" w14:textId="08B2DC72" w:rsidR="00EF45DA" w:rsidRPr="00B3056F" w:rsidRDefault="00EF45DA" w:rsidP="00EF45DA">
      <w:pPr>
        <w:pStyle w:val="Heading5"/>
      </w:pPr>
      <w:bookmarkStart w:id="2212" w:name="_Toc27585284"/>
      <w:bookmarkStart w:id="2213" w:name="_Toc36457250"/>
      <w:bookmarkStart w:id="2214" w:name="_Toc45028144"/>
      <w:bookmarkStart w:id="2215" w:name="_Toc45028979"/>
      <w:bookmarkStart w:id="2216" w:name="_Toc58583208"/>
      <w:r w:rsidRPr="00B3056F">
        <w:t>6.1.6.2.54</w:t>
      </w:r>
      <w:r w:rsidRPr="00B3056F">
        <w:tab/>
        <w:t>Type: FrameRouteInfo</w:t>
      </w:r>
      <w:bookmarkEnd w:id="2212"/>
      <w:bookmarkEnd w:id="2213"/>
      <w:bookmarkEnd w:id="2214"/>
      <w:bookmarkEnd w:id="2215"/>
      <w:bookmarkEnd w:id="2216"/>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217" w:name="_Toc36457251"/>
      <w:bookmarkStart w:id="2218" w:name="_Toc45028145"/>
      <w:bookmarkStart w:id="2219" w:name="_Toc45028980"/>
      <w:bookmarkStart w:id="2220" w:name="_Toc27585285"/>
      <w:bookmarkStart w:id="2221" w:name="_Toc58583209"/>
      <w:r w:rsidRPr="00B3056F">
        <w:t>6.1.6.2.55</w:t>
      </w:r>
      <w:r w:rsidRPr="00B3056F">
        <w:tab/>
        <w:t>Type: SorUpdateInfo</w:t>
      </w:r>
      <w:bookmarkEnd w:id="2217"/>
      <w:bookmarkEnd w:id="2218"/>
      <w:bookmarkEnd w:id="2219"/>
      <w:bookmarkEnd w:id="2221"/>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222" w:name="_Toc36457252"/>
      <w:bookmarkStart w:id="2223" w:name="_Toc45028146"/>
      <w:bookmarkStart w:id="2224" w:name="_Toc45028981"/>
      <w:bookmarkStart w:id="2225" w:name="_Toc58583210"/>
      <w:r w:rsidRPr="00B3056F">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222"/>
      <w:bookmarkEnd w:id="2223"/>
      <w:bookmarkEnd w:id="2224"/>
      <w:bookmarkEnd w:id="2225"/>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226" w:name="_Toc36457253"/>
      <w:bookmarkStart w:id="2227" w:name="_Toc45028147"/>
      <w:bookmarkStart w:id="2228" w:name="_Toc45028982"/>
      <w:bookmarkStart w:id="2229" w:name="_Toc58583211"/>
      <w:r w:rsidRPr="00B3056F">
        <w:lastRenderedPageBreak/>
        <w:t>6.1.6.2.57</w:t>
      </w:r>
      <w:r w:rsidRPr="00B3056F">
        <w:tab/>
        <w:t xml:space="preserve">Type: </w:t>
      </w:r>
      <w:r w:rsidRPr="00B3056F">
        <w:rPr>
          <w:rFonts w:hint="eastAsia"/>
          <w:lang w:eastAsia="zh-CN"/>
        </w:rPr>
        <w:t>Edrx</w:t>
      </w:r>
      <w:r w:rsidRPr="00B3056F">
        <w:rPr>
          <w:lang w:eastAsia="zh-CN"/>
        </w:rPr>
        <w:t>Parameters</w:t>
      </w:r>
      <w:bookmarkEnd w:id="2226"/>
      <w:bookmarkEnd w:id="2227"/>
      <w:bookmarkEnd w:id="2228"/>
      <w:bookmarkEnd w:id="2229"/>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230" w:name="_Toc36457254"/>
      <w:bookmarkStart w:id="2231" w:name="_Toc45028148"/>
      <w:bookmarkStart w:id="2232" w:name="_Toc45028983"/>
      <w:bookmarkStart w:id="2233" w:name="_Toc58583212"/>
      <w:r w:rsidRPr="00B3056F">
        <w:t>6.1.6.2.58</w:t>
      </w:r>
      <w:r w:rsidRPr="00B3056F">
        <w:tab/>
        <w:t xml:space="preserve">Type: </w:t>
      </w:r>
      <w:r w:rsidRPr="00B3056F">
        <w:rPr>
          <w:lang w:eastAsia="zh-CN"/>
        </w:rPr>
        <w:t>Ptw</w:t>
      </w:r>
      <w:r w:rsidRPr="00B3056F">
        <w:rPr>
          <w:rFonts w:hint="eastAsia"/>
          <w:lang w:eastAsia="zh-CN"/>
        </w:rPr>
        <w:t>Parameters</w:t>
      </w:r>
      <w:bookmarkEnd w:id="2230"/>
      <w:bookmarkEnd w:id="2231"/>
      <w:bookmarkEnd w:id="2232"/>
      <w:bookmarkEnd w:id="2233"/>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234" w:name="_Toc36457255"/>
      <w:bookmarkStart w:id="2235" w:name="_Toc45028149"/>
      <w:bookmarkStart w:id="2236" w:name="_Toc45028984"/>
      <w:bookmarkStart w:id="2237" w:name="_Toc58583213"/>
      <w:r w:rsidRPr="00B3056F">
        <w:t>6.1.6.2.59</w:t>
      </w:r>
      <w:r w:rsidRPr="00B3056F">
        <w:tab/>
      </w:r>
      <w:r w:rsidR="0007473E">
        <w:t>Void</w:t>
      </w:r>
      <w:bookmarkEnd w:id="2234"/>
      <w:bookmarkEnd w:id="2235"/>
      <w:bookmarkEnd w:id="2236"/>
      <w:bookmarkEnd w:id="2237"/>
    </w:p>
    <w:p w14:paraId="70E6C3E9" w14:textId="09FECC08" w:rsidR="00EF45DA" w:rsidRPr="00B3056F" w:rsidRDefault="00EF45DA" w:rsidP="00EF45DA">
      <w:pPr>
        <w:pStyle w:val="Heading5"/>
      </w:pPr>
      <w:bookmarkStart w:id="2238" w:name="_Toc36457256"/>
      <w:bookmarkStart w:id="2239" w:name="_Toc45028150"/>
      <w:bookmarkStart w:id="2240" w:name="_Toc45028985"/>
      <w:bookmarkStart w:id="2241" w:name="_Toc58583214"/>
      <w:r w:rsidRPr="00B3056F">
        <w:t>6.1.6.2.60</w:t>
      </w:r>
      <w:r w:rsidRPr="00B3056F">
        <w:tab/>
      </w:r>
      <w:r w:rsidR="0007473E">
        <w:t>Void</w:t>
      </w:r>
      <w:bookmarkEnd w:id="2238"/>
      <w:bookmarkEnd w:id="2239"/>
      <w:bookmarkEnd w:id="2240"/>
      <w:bookmarkEnd w:id="2241"/>
    </w:p>
    <w:p w14:paraId="46241C2A" w14:textId="42A4A799" w:rsidR="00EF45DA" w:rsidRPr="00B3056F" w:rsidRDefault="00EF45DA" w:rsidP="00EF45DA">
      <w:pPr>
        <w:pStyle w:val="Heading5"/>
      </w:pPr>
      <w:bookmarkStart w:id="2242" w:name="_Toc36457257"/>
      <w:bookmarkStart w:id="2243" w:name="_Toc45028151"/>
      <w:bookmarkStart w:id="2244" w:name="_Toc45028986"/>
      <w:bookmarkStart w:id="2245" w:name="_Toc58583215"/>
      <w:r w:rsidRPr="00B3056F">
        <w:t>6.1.6.2.61</w:t>
      </w:r>
      <w:r w:rsidRPr="00B3056F">
        <w:tab/>
        <w:t xml:space="preserve">Type: </w:t>
      </w:r>
      <w:r w:rsidR="0007473E">
        <w:t>Void</w:t>
      </w:r>
      <w:bookmarkEnd w:id="2242"/>
      <w:bookmarkEnd w:id="2243"/>
      <w:bookmarkEnd w:id="2244"/>
      <w:bookmarkEnd w:id="2245"/>
    </w:p>
    <w:p w14:paraId="3A0B163A" w14:textId="77777777" w:rsidR="00EF45DA" w:rsidRPr="00B3056F" w:rsidRDefault="00EF45DA" w:rsidP="00EF45DA">
      <w:pPr>
        <w:pStyle w:val="Heading5"/>
      </w:pPr>
      <w:bookmarkStart w:id="2246" w:name="_Toc36457258"/>
      <w:bookmarkStart w:id="2247" w:name="_Toc45028152"/>
      <w:bookmarkStart w:id="2248" w:name="_Toc45028987"/>
      <w:bookmarkStart w:id="2249" w:name="_Toc58583216"/>
      <w:r w:rsidRPr="00B3056F">
        <w:t>6.1.6.2.62</w:t>
      </w:r>
      <w:r w:rsidRPr="00B3056F">
        <w:tab/>
        <w:t xml:space="preserve">Type: </w:t>
      </w:r>
      <w:r w:rsidRPr="00B3056F">
        <w:rPr>
          <w:rFonts w:hint="eastAsia"/>
          <w:lang w:eastAsia="zh-CN"/>
        </w:rPr>
        <w:t>ExternalUnrelatedClass</w:t>
      </w:r>
      <w:bookmarkEnd w:id="2246"/>
      <w:bookmarkEnd w:id="2247"/>
      <w:bookmarkEnd w:id="2248"/>
      <w:bookmarkEnd w:id="2249"/>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B3056F" w:rsidRDefault="00EF45DA" w:rsidP="00EF45DA">
      <w:pPr>
        <w:jc w:val="center"/>
        <w:rPr>
          <w:noProof/>
          <w:sz w:val="24"/>
          <w:szCs w:val="24"/>
          <w:lang w:eastAsia="zh-CN"/>
        </w:rPr>
      </w:pPr>
    </w:p>
    <w:p w14:paraId="4DDD305D" w14:textId="77777777" w:rsidR="00EF45DA" w:rsidRPr="00B3056F" w:rsidRDefault="00EF45DA" w:rsidP="00EF45DA">
      <w:pPr>
        <w:pStyle w:val="Heading5"/>
      </w:pPr>
      <w:bookmarkStart w:id="2250" w:name="_Toc36457259"/>
      <w:bookmarkStart w:id="2251" w:name="_Toc45028153"/>
      <w:bookmarkStart w:id="2252" w:name="_Toc45028988"/>
      <w:bookmarkStart w:id="2253" w:name="_Toc58583217"/>
      <w:r w:rsidRPr="00B3056F">
        <w:lastRenderedPageBreak/>
        <w:t>6.1.6.2.63</w:t>
      </w:r>
      <w:r w:rsidRPr="00B3056F">
        <w:tab/>
        <w:t xml:space="preserve">Type: </w:t>
      </w:r>
      <w:r w:rsidRPr="00B3056F">
        <w:rPr>
          <w:rFonts w:hint="eastAsia"/>
          <w:lang w:eastAsia="zh-CN"/>
        </w:rPr>
        <w:t>AfExternal</w:t>
      </w:r>
      <w:bookmarkEnd w:id="2250"/>
      <w:bookmarkEnd w:id="2251"/>
      <w:bookmarkEnd w:id="2252"/>
      <w:bookmarkEnd w:id="2253"/>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77777777" w:rsidR="00EF45DA" w:rsidRPr="00B3056F" w:rsidRDefault="00EF45DA" w:rsidP="001330D7">
            <w:pPr>
              <w:pStyle w:val="TAL"/>
            </w:pPr>
            <w:r w:rsidRPr="00B3056F">
              <w:t>AF Identifier (see 3GPP TS 23.273 [38] clause 5.4.2.2.3)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B3056F" w:rsidRDefault="00EF45DA" w:rsidP="00EF45DA">
      <w:pPr>
        <w:jc w:val="center"/>
        <w:rPr>
          <w:noProof/>
          <w:sz w:val="24"/>
          <w:szCs w:val="24"/>
          <w:lang w:eastAsia="zh-CN"/>
        </w:rPr>
      </w:pPr>
    </w:p>
    <w:p w14:paraId="73BA407A" w14:textId="77777777" w:rsidR="00EF45DA" w:rsidRPr="00B3056F" w:rsidRDefault="00EF45DA" w:rsidP="00EF45DA">
      <w:pPr>
        <w:pStyle w:val="Heading5"/>
      </w:pPr>
      <w:bookmarkStart w:id="2254" w:name="_Toc36457260"/>
      <w:bookmarkStart w:id="2255" w:name="_Toc45028154"/>
      <w:bookmarkStart w:id="2256" w:name="_Toc45028989"/>
      <w:bookmarkStart w:id="2257" w:name="_Toc58583218"/>
      <w:r w:rsidRPr="00B3056F">
        <w:t>6.1.6.2.64</w:t>
      </w:r>
      <w:r w:rsidRPr="00B3056F">
        <w:tab/>
        <w:t xml:space="preserve">Type: </w:t>
      </w:r>
      <w:r w:rsidRPr="00B3056F">
        <w:rPr>
          <w:rFonts w:hint="eastAsia"/>
          <w:lang w:eastAsia="zh-CN"/>
        </w:rPr>
        <w:t>LcsClientExternal</w:t>
      </w:r>
      <w:bookmarkEnd w:id="2254"/>
      <w:bookmarkEnd w:id="2255"/>
      <w:bookmarkEnd w:id="2256"/>
      <w:bookmarkEnd w:id="2257"/>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77777777" w:rsidR="00EF45DA" w:rsidRPr="00B3056F" w:rsidRDefault="00EF45DA" w:rsidP="001330D7">
            <w:pPr>
              <w:pStyle w:val="TAL"/>
            </w:pPr>
            <w:r w:rsidRPr="00B3056F">
              <w:t>Lcs Client Identifier (see 3GPP TS 23.273 [38] clause 5.4.2.2.3)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B3056F" w:rsidRDefault="00EF45DA" w:rsidP="00EF45DA">
      <w:pPr>
        <w:jc w:val="center"/>
        <w:rPr>
          <w:noProof/>
          <w:sz w:val="24"/>
          <w:szCs w:val="24"/>
          <w:lang w:eastAsia="zh-CN"/>
        </w:rPr>
      </w:pPr>
    </w:p>
    <w:p w14:paraId="00C625FC" w14:textId="77777777" w:rsidR="00EF45DA" w:rsidRPr="00B3056F" w:rsidRDefault="00EF45DA" w:rsidP="00EF45DA">
      <w:pPr>
        <w:pStyle w:val="Heading5"/>
      </w:pPr>
      <w:bookmarkStart w:id="2258" w:name="_Toc36457261"/>
      <w:bookmarkStart w:id="2259" w:name="_Toc45028155"/>
      <w:bookmarkStart w:id="2260" w:name="_Toc45028990"/>
      <w:bookmarkStart w:id="2261" w:name="_Toc58583219"/>
      <w:r w:rsidRPr="00B3056F">
        <w:t>6.1.6.2.65</w:t>
      </w:r>
      <w:r w:rsidRPr="00B3056F">
        <w:tab/>
        <w:t xml:space="preserve">Type: </w:t>
      </w:r>
      <w:r w:rsidRPr="00B3056F">
        <w:rPr>
          <w:rFonts w:hint="eastAsia"/>
          <w:lang w:eastAsia="zh-CN"/>
        </w:rPr>
        <w:t>LcsClientGroupExternal</w:t>
      </w:r>
      <w:bookmarkEnd w:id="2258"/>
      <w:bookmarkEnd w:id="2259"/>
      <w:bookmarkEnd w:id="2260"/>
      <w:bookmarkEnd w:id="2261"/>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B3056F" w:rsidRDefault="00EF45DA" w:rsidP="00EF45DA">
      <w:pPr>
        <w:jc w:val="center"/>
        <w:rPr>
          <w:noProof/>
          <w:sz w:val="24"/>
          <w:szCs w:val="24"/>
          <w:lang w:eastAsia="zh-CN"/>
        </w:rPr>
      </w:pPr>
    </w:p>
    <w:p w14:paraId="25FF8747" w14:textId="77777777" w:rsidR="00EF45DA" w:rsidRPr="00B3056F" w:rsidRDefault="00EF45DA" w:rsidP="00EF45DA">
      <w:pPr>
        <w:pStyle w:val="Heading5"/>
      </w:pPr>
      <w:bookmarkStart w:id="2262" w:name="_Toc36457262"/>
      <w:bookmarkStart w:id="2263" w:name="_Toc45028156"/>
      <w:bookmarkStart w:id="2264" w:name="_Toc45028991"/>
      <w:bookmarkStart w:id="2265" w:name="_Toc58583220"/>
      <w:r w:rsidRPr="00B3056F">
        <w:lastRenderedPageBreak/>
        <w:t>6.1.6.2.66</w:t>
      </w:r>
      <w:r w:rsidRPr="00B3056F">
        <w:tab/>
        <w:t xml:space="preserve">Type: </w:t>
      </w:r>
      <w:r w:rsidRPr="00B3056F">
        <w:rPr>
          <w:rFonts w:hint="eastAsia"/>
          <w:lang w:eastAsia="zh-CN"/>
        </w:rPr>
        <w:t>ServiceTypeUnrelatedClass</w:t>
      </w:r>
      <w:bookmarkEnd w:id="2262"/>
      <w:bookmarkEnd w:id="2263"/>
      <w:bookmarkEnd w:id="2264"/>
      <w:bookmarkEnd w:id="2265"/>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B3056F" w:rsidRDefault="00EF45DA" w:rsidP="00EF45DA">
      <w:pPr>
        <w:jc w:val="center"/>
        <w:rPr>
          <w:noProof/>
          <w:sz w:val="24"/>
          <w:szCs w:val="24"/>
          <w:lang w:eastAsia="zh-CN"/>
        </w:rPr>
      </w:pPr>
    </w:p>
    <w:p w14:paraId="5361B58F" w14:textId="77777777" w:rsidR="00EF45DA" w:rsidRPr="00B3056F" w:rsidRDefault="00EF45DA" w:rsidP="00EF45DA">
      <w:pPr>
        <w:pStyle w:val="Heading5"/>
      </w:pPr>
      <w:bookmarkStart w:id="2266" w:name="_Toc36457263"/>
      <w:bookmarkStart w:id="2267" w:name="_Toc45028157"/>
      <w:bookmarkStart w:id="2268" w:name="_Toc45028992"/>
      <w:bookmarkStart w:id="2269" w:name="_Toc58583221"/>
      <w:r w:rsidRPr="00B3056F">
        <w:t>6.1.6.2.67</w:t>
      </w:r>
      <w:r w:rsidRPr="00B3056F">
        <w:tab/>
        <w:t xml:space="preserve">Type: </w:t>
      </w:r>
      <w:r w:rsidRPr="00B3056F">
        <w:rPr>
          <w:lang w:eastAsia="zh-CN"/>
        </w:rPr>
        <w:t>UeId</w:t>
      </w:r>
      <w:bookmarkEnd w:id="2266"/>
      <w:bookmarkEnd w:id="2267"/>
      <w:bookmarkEnd w:id="2268"/>
      <w:bookmarkEnd w:id="2269"/>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270" w:name="_Toc45028158"/>
      <w:bookmarkStart w:id="2271" w:name="_Toc45028993"/>
      <w:bookmarkStart w:id="2272" w:name="_Toc36457264"/>
      <w:bookmarkStart w:id="2273" w:name="_Toc58583222"/>
      <w:r w:rsidRPr="000B71E3">
        <w:t>6.1.6.2.</w:t>
      </w:r>
      <w:r w:rsidR="0022775D">
        <w:t>6</w:t>
      </w:r>
      <w:r w:rsidR="001A381D">
        <w:t>8</w:t>
      </w:r>
      <w:r w:rsidRPr="000B71E3">
        <w:tab/>
        <w:t xml:space="preserve">Type: </w:t>
      </w:r>
      <w:r>
        <w:t>Default</w:t>
      </w:r>
      <w:r>
        <w:rPr>
          <w:rFonts w:hint="eastAsia"/>
          <w:lang w:eastAsia="zh-CN"/>
        </w:rPr>
        <w:t>UnrelatedClass</w:t>
      </w:r>
      <w:bookmarkEnd w:id="2270"/>
      <w:bookmarkEnd w:id="2271"/>
      <w:bookmarkEnd w:id="2273"/>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21656F8E"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clause 5.4.2.2.3).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B371F8" w:rsidRDefault="0007473E" w:rsidP="0007473E">
      <w:pPr>
        <w:rPr>
          <w:b/>
          <w:color w:val="0070C0"/>
        </w:rPr>
      </w:pPr>
    </w:p>
    <w:p w14:paraId="134E1134" w14:textId="773B3823" w:rsidR="00CB3989" w:rsidRPr="00B3056F" w:rsidRDefault="00CB3989" w:rsidP="00CB3989">
      <w:pPr>
        <w:pStyle w:val="Heading5"/>
      </w:pPr>
      <w:bookmarkStart w:id="2274" w:name="_Toc45028159"/>
      <w:bookmarkStart w:id="2275" w:name="_Toc45028994"/>
      <w:bookmarkStart w:id="2276" w:name="_Toc58583223"/>
      <w:r w:rsidRPr="00B3056F">
        <w:lastRenderedPageBreak/>
        <w:t>6.1.6.2.</w:t>
      </w:r>
      <w:r w:rsidR="000217B9">
        <w:t>69</w:t>
      </w:r>
      <w:r w:rsidRPr="00B3056F">
        <w:tab/>
        <w:t xml:space="preserve">Type: </w:t>
      </w:r>
      <w:r>
        <w:t>ContextInfo</w:t>
      </w:r>
      <w:bookmarkEnd w:id="2274"/>
      <w:bookmarkEnd w:id="2275"/>
      <w:bookmarkEnd w:id="2276"/>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3671BCE5" w:rsidR="00CB3989" w:rsidRPr="00B3056F" w:rsidRDefault="00CB3989" w:rsidP="002B505D">
            <w:pPr>
              <w:pStyle w:val="TAL"/>
              <w:rPr>
                <w:rFonts w:cs="Arial"/>
                <w:szCs w:val="18"/>
              </w:rPr>
            </w:pPr>
            <w:r>
              <w:rPr>
                <w:lang w:eastAsia="zh-CN"/>
              </w:rPr>
              <w:t>Headers received by the UDM from NFs consuming Nudm services. The encoding of the header shall comply with clause 3.2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277" w:name="_Toc45028160"/>
      <w:bookmarkStart w:id="2278" w:name="_Toc45028995"/>
      <w:bookmarkStart w:id="2279" w:name="_Toc58583224"/>
      <w:r>
        <w:t>6.1.6.2.</w:t>
      </w:r>
      <w:r w:rsidR="009B0C15">
        <w:t>70</w:t>
      </w:r>
      <w:r>
        <w:tab/>
        <w:t>Type: UeContextInA</w:t>
      </w:r>
      <w:r w:rsidRPr="00B3056F">
        <w:t>mfData</w:t>
      </w:r>
      <w:bookmarkEnd w:id="2277"/>
      <w:bookmarkEnd w:id="2278"/>
      <w:bookmarkEnd w:id="2279"/>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280" w:name="_Toc45028161"/>
      <w:bookmarkStart w:id="2281" w:name="_Toc45028996"/>
      <w:bookmarkStart w:id="2282" w:name="_Toc58583225"/>
      <w:r>
        <w:t>6.1.6.2.</w:t>
      </w:r>
      <w:r w:rsidR="0043191A">
        <w:t>71</w:t>
      </w:r>
      <w:r>
        <w:tab/>
        <w:t>Type: V2xSubscriptionData</w:t>
      </w:r>
      <w:bookmarkEnd w:id="2280"/>
      <w:bookmarkEnd w:id="2281"/>
      <w:bookmarkEnd w:id="2282"/>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77777777" w:rsidR="002867C4" w:rsidRDefault="002867C4" w:rsidP="00434502">
            <w:pPr>
              <w:pStyle w:val="TAL"/>
              <w:rPr>
                <w:lang w:eastAsia="zh-CN"/>
              </w:rPr>
            </w:pPr>
            <w:r>
              <w:rPr>
                <w:rFonts w:cs="Arial"/>
                <w:szCs w:val="18"/>
                <w:lang w:eastAsia="zh-CN"/>
              </w:rPr>
              <w:t xml:space="preserve">Indicates </w:t>
            </w:r>
            <w:r>
              <w:t>whether the UE is authorized to use the LTE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77777777" w:rsidR="002867C4" w:rsidRDefault="002867C4" w:rsidP="00434502">
            <w:pPr>
              <w:pStyle w:val="TAL"/>
              <w:rPr>
                <w:lang w:eastAsia="zh-CN"/>
              </w:rPr>
            </w:pPr>
            <w:r>
              <w:rPr>
                <w:rFonts w:cs="Arial"/>
                <w:szCs w:val="18"/>
                <w:lang w:eastAsia="zh-CN"/>
              </w:rPr>
              <w:t xml:space="preserve">Indicates </w:t>
            </w:r>
            <w:r>
              <w:t>whether the UE is authorized to use the NR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283" w:name="_Toc45028162"/>
      <w:bookmarkStart w:id="2284" w:name="_Toc45028997"/>
      <w:bookmarkStart w:id="2285" w:name="_Toc58583226"/>
      <w:r w:rsidRPr="00B3056F">
        <w:lastRenderedPageBreak/>
        <w:t>6.1.6.2.</w:t>
      </w:r>
      <w:r w:rsidR="001B4D0F">
        <w:t>72</w:t>
      </w:r>
      <w:r w:rsidRPr="00B3056F">
        <w:tab/>
        <w:t xml:space="preserve">Type: </w:t>
      </w:r>
      <w:r w:rsidRPr="005D42E1">
        <w:t>LcsBroadcastAssistanceTypesData</w:t>
      </w:r>
      <w:bookmarkEnd w:id="2283"/>
      <w:bookmarkEnd w:id="2284"/>
      <w:bookmarkEnd w:id="2285"/>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77777777" w:rsidR="00933301" w:rsidRPr="00B3056F" w:rsidRDefault="00933301" w:rsidP="004D7472">
            <w:pPr>
              <w:pStyle w:val="TAL"/>
            </w:pPr>
            <w:r w:rsidRPr="00934AA1">
              <w:t>Binary</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77777777" w:rsidR="00933301" w:rsidRDefault="00933301" w:rsidP="004D7472">
            <w:pPr>
              <w:keepNext/>
              <w:spacing w:after="0"/>
              <w:rPr>
                <w:rFonts w:ascii="Arial" w:hAnsi="Arial"/>
                <w:sz w:val="18"/>
              </w:rPr>
            </w:pPr>
            <w:r w:rsidRPr="00934AA1">
              <w:rPr>
                <w:rFonts w:ascii="Arial" w:hAnsi="Arial"/>
                <w:sz w:val="18"/>
              </w:rPr>
              <w:t xml:space="preserve">This IE contains a bitmap </w:t>
            </w:r>
            <w:r w:rsidRPr="00DE1F50">
              <w:rPr>
                <w:rFonts w:ascii="Arial" w:hAnsi="Arial"/>
                <w:sz w:val="18"/>
              </w:rPr>
              <w:t>which indicates the broadcast location assistance data types for which the UE is subscribed to receive ciphering keys used to decipher broadcast assistance data</w:t>
            </w:r>
            <w:r>
              <w:rPr>
                <w:rFonts w:ascii="Arial" w:hAnsi="Arial"/>
                <w:sz w:val="18"/>
              </w:rPr>
              <w:t>. A</w:t>
            </w:r>
            <w:r w:rsidRPr="00934AA1">
              <w:rPr>
                <w:rFonts w:ascii="Arial" w:hAnsi="Arial"/>
                <w:sz w:val="18"/>
              </w:rPr>
              <w:t xml:space="preserve"> bit set to 1 indicates that </w:t>
            </w:r>
            <w:r w:rsidRPr="00DE1F50">
              <w:rPr>
                <w:rFonts w:ascii="Arial" w:hAnsi="Arial"/>
                <w:sz w:val="18"/>
              </w:rPr>
              <w:t xml:space="preserve">the UE is subscribed to receive ciphering keys applicable to corresponding positioning </w:t>
            </w:r>
            <w:r>
              <w:rPr>
                <w:rFonts w:ascii="Arial" w:hAnsi="Arial"/>
                <w:sz w:val="18"/>
              </w:rPr>
              <w:t>SIB type.</w:t>
            </w:r>
          </w:p>
          <w:p w14:paraId="5CB69B25" w14:textId="77777777" w:rsidR="00933301" w:rsidRPr="00934AA1" w:rsidRDefault="00933301" w:rsidP="004D7472">
            <w:pPr>
              <w:keepNext/>
              <w:spacing w:after="0"/>
              <w:rPr>
                <w:rFonts w:ascii="Arial" w:hAnsi="Arial"/>
                <w:sz w:val="18"/>
              </w:rPr>
            </w:pPr>
          </w:p>
          <w:p w14:paraId="646ACEA7" w14:textId="77777777" w:rsidR="00933301" w:rsidRPr="00934AA1" w:rsidRDefault="00933301" w:rsidP="004D7472">
            <w:pPr>
              <w:keepNext/>
              <w:widowControl w:val="0"/>
              <w:spacing w:after="0"/>
              <w:rPr>
                <w:rFonts w:ascii="Arial" w:hAnsi="Arial"/>
                <w:sz w:val="18"/>
              </w:rPr>
            </w:pPr>
            <w:r w:rsidRPr="00934AA1">
              <w:rPr>
                <w:rFonts w:ascii="Arial" w:hAnsi="Arial"/>
                <w:sz w:val="18"/>
              </w:rPr>
              <w:t>The mapping of the bits to the positioning SIB types is as follows:</w:t>
            </w:r>
          </w:p>
          <w:p w14:paraId="7086D24E" w14:textId="77777777" w:rsidR="00933301" w:rsidRPr="00934AA1" w:rsidRDefault="00933301" w:rsidP="004D7472">
            <w:pPr>
              <w:keepNext/>
              <w:widowControl w:val="0"/>
              <w:spacing w:after="0"/>
              <w:rPr>
                <w:rFonts w:ascii="Arial" w:hAnsi="Arial"/>
                <w:sz w:val="18"/>
              </w:rPr>
            </w:pPr>
          </w:p>
          <w:p w14:paraId="7F3EDAE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first octet maps to positioning SIB Type 1-1</w:t>
            </w:r>
          </w:p>
          <w:p w14:paraId="2961487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first octet maps to positioning SIB Type 1-2</w:t>
            </w:r>
          </w:p>
          <w:p w14:paraId="1425775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first octet maps to positioning SIB Type 1-3</w:t>
            </w:r>
          </w:p>
          <w:p w14:paraId="7C5F047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first octet maps to positioning SIB Type 1-4</w:t>
            </w:r>
          </w:p>
          <w:p w14:paraId="643C13B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first octet maps to positioning SIB Type 1-5</w:t>
            </w:r>
          </w:p>
          <w:p w14:paraId="6FCE1BE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first octet maps to positioning SIB Type 1-6</w:t>
            </w:r>
          </w:p>
          <w:p w14:paraId="5110D8B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first octet maps to positioning SIB Type 1-7</w:t>
            </w:r>
          </w:p>
          <w:p w14:paraId="0E55B04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first octet maps to positioning SIB Type 1-8</w:t>
            </w:r>
          </w:p>
          <w:p w14:paraId="0858738E" w14:textId="77777777" w:rsidR="00933301" w:rsidRPr="00934AA1" w:rsidRDefault="00933301" w:rsidP="004D7472">
            <w:pPr>
              <w:keepNext/>
              <w:widowControl w:val="0"/>
              <w:spacing w:after="0"/>
              <w:ind w:left="304" w:hanging="204"/>
              <w:rPr>
                <w:rFonts w:ascii="Arial" w:hAnsi="Arial"/>
                <w:sz w:val="18"/>
              </w:rPr>
            </w:pPr>
          </w:p>
          <w:p w14:paraId="4455C74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second octet maps to positioning SIB Type 2-1</w:t>
            </w:r>
          </w:p>
          <w:p w14:paraId="29CBE86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second octet maps to positioning SIB Type 2-2</w:t>
            </w:r>
          </w:p>
          <w:p w14:paraId="0EA0AFC9"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second octet maps to positioning SIB Type 2-3</w:t>
            </w:r>
          </w:p>
          <w:p w14:paraId="4584741B"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second octet maps to positioning SIB Type 2-4</w:t>
            </w:r>
          </w:p>
          <w:p w14:paraId="0567119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second octet maps to positioning SIB Type 2-5</w:t>
            </w:r>
          </w:p>
          <w:p w14:paraId="5E1AA94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second octet maps to positioning SIB Type 2-6</w:t>
            </w:r>
          </w:p>
          <w:p w14:paraId="3FDC869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second octet maps to positioning SIB Type 2-7</w:t>
            </w:r>
          </w:p>
          <w:p w14:paraId="0A25515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second octet maps to positioning SIB Type 2-8</w:t>
            </w:r>
          </w:p>
          <w:p w14:paraId="54AE2655" w14:textId="77777777" w:rsidR="00933301" w:rsidRPr="00934AA1" w:rsidRDefault="00933301" w:rsidP="004D7472">
            <w:pPr>
              <w:keepNext/>
              <w:widowControl w:val="0"/>
              <w:spacing w:after="0"/>
              <w:ind w:left="304" w:hanging="204"/>
              <w:rPr>
                <w:rFonts w:ascii="Arial" w:hAnsi="Arial"/>
                <w:sz w:val="18"/>
              </w:rPr>
            </w:pPr>
          </w:p>
          <w:p w14:paraId="38017FC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third octet maps to positioning SIB Type 2-9</w:t>
            </w:r>
          </w:p>
          <w:p w14:paraId="2C8F69D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third octet maps to positioning SIB Type 2-10</w:t>
            </w:r>
          </w:p>
          <w:p w14:paraId="14DBCBE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third octet maps to positioning SIB Type 2-11</w:t>
            </w:r>
          </w:p>
          <w:p w14:paraId="4F290C6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third octet maps to positioning SIB Type 2-12</w:t>
            </w:r>
          </w:p>
          <w:p w14:paraId="74CD451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third octet maps to positioning SIB Type 2-13</w:t>
            </w:r>
          </w:p>
          <w:p w14:paraId="01E1AC9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third octet maps to positioning SIB Type 2-14</w:t>
            </w:r>
          </w:p>
          <w:p w14:paraId="49A6560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third octet maps to positioning SIB Type 2-15</w:t>
            </w:r>
          </w:p>
          <w:p w14:paraId="0D3FF19E"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third octet maps to positioning SIB Type 2-16</w:t>
            </w:r>
          </w:p>
          <w:p w14:paraId="6924EA0D" w14:textId="77777777" w:rsidR="00933301" w:rsidRPr="00934AA1" w:rsidRDefault="00933301" w:rsidP="004D7472">
            <w:pPr>
              <w:keepNext/>
              <w:spacing w:after="0"/>
              <w:ind w:left="304" w:hanging="204"/>
              <w:rPr>
                <w:rFonts w:ascii="Arial" w:hAnsi="Arial"/>
                <w:sz w:val="18"/>
              </w:rPr>
            </w:pPr>
          </w:p>
          <w:p w14:paraId="4833E2A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fourth octet maps to positioning SIB Type 2-17</w:t>
            </w:r>
          </w:p>
          <w:p w14:paraId="098A995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fourth octet maps to positioning SIB Type 2-18</w:t>
            </w:r>
          </w:p>
          <w:p w14:paraId="2528E6A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fourth octet maps to positioning SIB Type 2-19</w:t>
            </w:r>
          </w:p>
          <w:p w14:paraId="2D24BAC1"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lastRenderedPageBreak/>
              <w:t>--</w:t>
            </w:r>
            <w:r w:rsidRPr="00934AA1">
              <w:rPr>
                <w:rFonts w:ascii="Arial" w:hAnsi="Arial"/>
                <w:sz w:val="18"/>
              </w:rPr>
              <w:tab/>
              <w:t>bit 5 in the fourth octet maps to positioning SIB Type 2-20</w:t>
            </w:r>
          </w:p>
          <w:p w14:paraId="751D5926"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fourth octet maps to positioning SIB Type 2-21</w:t>
            </w:r>
          </w:p>
          <w:p w14:paraId="01F1FB3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fourth octet maps to positioning SIB Type 2-22</w:t>
            </w:r>
          </w:p>
          <w:p w14:paraId="3B405DD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fourth octet maps to positioning SIB Type 2-23</w:t>
            </w:r>
          </w:p>
          <w:p w14:paraId="2F5D565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fourth octet maps to positioning SIB Type 2-2</w:t>
            </w:r>
            <w:r>
              <w:rPr>
                <w:rFonts w:ascii="Arial" w:hAnsi="Arial"/>
                <w:sz w:val="18"/>
              </w:rPr>
              <w:t>4</w:t>
            </w:r>
          </w:p>
          <w:p w14:paraId="2AC6A997" w14:textId="77777777" w:rsidR="00933301" w:rsidRPr="00934AA1" w:rsidRDefault="00933301" w:rsidP="004D7472">
            <w:pPr>
              <w:keepNext/>
              <w:widowControl w:val="0"/>
              <w:spacing w:after="0"/>
              <w:ind w:left="304" w:hanging="204"/>
              <w:rPr>
                <w:rFonts w:ascii="Arial" w:hAnsi="Arial"/>
                <w:sz w:val="18"/>
              </w:rPr>
            </w:pPr>
          </w:p>
          <w:p w14:paraId="2264D91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7</w:t>
            </w:r>
            <w:r w:rsidRPr="00934AA1">
              <w:rPr>
                <w:rFonts w:ascii="Arial" w:hAnsi="Arial"/>
                <w:sz w:val="18"/>
              </w:rPr>
              <w:t xml:space="preserve"> in the fifth octet maps to positioning SIB Type 2-2</w:t>
            </w:r>
            <w:r>
              <w:rPr>
                <w:rFonts w:ascii="Arial" w:hAnsi="Arial"/>
                <w:sz w:val="18"/>
              </w:rPr>
              <w:t>5</w:t>
            </w:r>
          </w:p>
          <w:p w14:paraId="11E98CB8"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6</w:t>
            </w:r>
            <w:r w:rsidRPr="00934AA1">
              <w:rPr>
                <w:rFonts w:ascii="Arial" w:hAnsi="Arial"/>
                <w:sz w:val="18"/>
              </w:rPr>
              <w:t xml:space="preserve"> in the fifth octet maps to positioning SIB Type </w:t>
            </w:r>
            <w:r>
              <w:rPr>
                <w:rFonts w:ascii="Arial" w:hAnsi="Arial"/>
                <w:sz w:val="18"/>
              </w:rPr>
              <w:t>3</w:t>
            </w:r>
            <w:r w:rsidRPr="00934AA1">
              <w:rPr>
                <w:rFonts w:ascii="Arial" w:hAnsi="Arial"/>
                <w:sz w:val="18"/>
              </w:rPr>
              <w:t>-</w:t>
            </w:r>
            <w:r>
              <w:rPr>
                <w:rFonts w:ascii="Arial" w:hAnsi="Arial"/>
                <w:sz w:val="18"/>
              </w:rPr>
              <w:t>1</w:t>
            </w:r>
          </w:p>
          <w:p w14:paraId="47C83341"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5</w:t>
            </w:r>
            <w:r w:rsidRPr="00934AA1">
              <w:rPr>
                <w:rFonts w:ascii="Arial" w:hAnsi="Arial"/>
                <w:sz w:val="18"/>
              </w:rPr>
              <w:t xml:space="preserve"> in the fifth octet maps to positioning SIB Type </w:t>
            </w:r>
            <w:r>
              <w:rPr>
                <w:rFonts w:ascii="Arial" w:hAnsi="Arial"/>
                <w:sz w:val="18"/>
              </w:rPr>
              <w:t>4</w:t>
            </w:r>
            <w:r w:rsidRPr="00934AA1">
              <w:rPr>
                <w:rFonts w:ascii="Arial" w:hAnsi="Arial"/>
                <w:sz w:val="18"/>
              </w:rPr>
              <w:t>-</w:t>
            </w:r>
            <w:r>
              <w:rPr>
                <w:rFonts w:ascii="Arial" w:hAnsi="Arial"/>
                <w:sz w:val="18"/>
              </w:rPr>
              <w:t>1</w:t>
            </w:r>
          </w:p>
          <w:p w14:paraId="6663183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4</w:t>
            </w:r>
            <w:r w:rsidRPr="00934AA1">
              <w:rPr>
                <w:rFonts w:ascii="Arial" w:hAnsi="Arial"/>
                <w:sz w:val="18"/>
              </w:rPr>
              <w:t xml:space="preserve"> in the fifth octet maps to positioning SIB Type </w:t>
            </w:r>
            <w:r>
              <w:rPr>
                <w:rFonts w:ascii="Arial" w:hAnsi="Arial"/>
                <w:sz w:val="18"/>
              </w:rPr>
              <w:t>5</w:t>
            </w:r>
            <w:r w:rsidRPr="00934AA1">
              <w:rPr>
                <w:rFonts w:ascii="Arial" w:hAnsi="Arial"/>
                <w:sz w:val="18"/>
              </w:rPr>
              <w:t>-</w:t>
            </w:r>
            <w:r>
              <w:rPr>
                <w:rFonts w:ascii="Arial" w:hAnsi="Arial"/>
                <w:sz w:val="18"/>
              </w:rPr>
              <w:t>1</w:t>
            </w:r>
          </w:p>
          <w:p w14:paraId="02A5848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3</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-1</w:t>
            </w:r>
          </w:p>
          <w:p w14:paraId="22DAC50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2</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-2</w:t>
            </w:r>
          </w:p>
          <w:p w14:paraId="3DC5730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w:t>
            </w:r>
            <w:r>
              <w:rPr>
                <w:rFonts w:ascii="Arial" w:hAnsi="Arial"/>
                <w:sz w:val="18"/>
              </w:rPr>
              <w:t>3</w:t>
            </w:r>
          </w:p>
          <w:p w14:paraId="5ADB1AC7" w14:textId="77777777" w:rsidR="00933301" w:rsidRPr="00934AA1" w:rsidRDefault="00933301" w:rsidP="004D7472">
            <w:pPr>
              <w:keepNext/>
              <w:widowControl w:val="0"/>
              <w:spacing w:after="0"/>
              <w:ind w:left="304" w:hanging="204"/>
              <w:rPr>
                <w:rFonts w:ascii="Arial" w:hAnsi="Arial"/>
                <w:sz w:val="18"/>
              </w:rPr>
            </w:pPr>
          </w:p>
          <w:p w14:paraId="229F1D76" w14:textId="77777777" w:rsidR="00933301" w:rsidRPr="000B501B" w:rsidRDefault="00933301" w:rsidP="004D7472">
            <w:pPr>
              <w:keepNext/>
              <w:keepLines/>
              <w:spacing w:after="0"/>
              <w:rPr>
                <w:rFonts w:ascii="Arial" w:hAnsi="Arial"/>
                <w:sz w:val="18"/>
              </w:rPr>
            </w:pPr>
            <w:r w:rsidRPr="00934AA1">
              <w:rPr>
                <w:rFonts w:ascii="Arial" w:hAnsi="Arial"/>
                <w:sz w:val="18"/>
              </w:rPr>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286" w:name="_Toc45028163"/>
      <w:bookmarkStart w:id="2287" w:name="_Toc45028998"/>
    </w:p>
    <w:p w14:paraId="6AE3DC16" w14:textId="0994C410" w:rsidR="00264DA5" w:rsidRPr="000B71E3" w:rsidRDefault="00264DA5" w:rsidP="00264DA5">
      <w:pPr>
        <w:pStyle w:val="Heading5"/>
      </w:pPr>
      <w:bookmarkStart w:id="2288" w:name="_Toc20118719"/>
      <w:bookmarkStart w:id="2289" w:name="_Toc27584892"/>
      <w:bookmarkStart w:id="2290" w:name="_Toc45027677"/>
      <w:bookmarkStart w:id="2291" w:name="_Toc58583227"/>
      <w:r>
        <w:t>6.1.6.2.</w:t>
      </w:r>
      <w:r w:rsidR="00C83248">
        <w:t>73</w:t>
      </w:r>
      <w:r w:rsidRPr="000B71E3">
        <w:tab/>
        <w:t xml:space="preserve">Type: </w:t>
      </w:r>
      <w:bookmarkEnd w:id="2288"/>
      <w:bookmarkEnd w:id="2289"/>
      <w:bookmarkEnd w:id="2290"/>
      <w:r>
        <w:rPr>
          <w:lang w:eastAsia="zh-CN"/>
        </w:rPr>
        <w:t>DatasetNames</w:t>
      </w:r>
      <w:bookmarkEnd w:id="2291"/>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408DF5A4" w14:textId="77777777" w:rsidR="00CB0864" w:rsidRPr="00344AEA" w:rsidRDefault="00CB0864" w:rsidP="00344AEA">
      <w:pPr>
        <w:rPr>
          <w:lang w:val="en-US"/>
        </w:rPr>
      </w:pPr>
    </w:p>
    <w:p w14:paraId="3798E139" w14:textId="40147BC0" w:rsidR="00960BA1" w:rsidRPr="00B3056F" w:rsidRDefault="00960BA1" w:rsidP="00960BA1">
      <w:pPr>
        <w:pStyle w:val="Heading5"/>
      </w:pPr>
      <w:bookmarkStart w:id="2292" w:name="_Toc58583228"/>
      <w:r w:rsidRPr="00B3056F">
        <w:t>6.1.6.2.</w:t>
      </w:r>
      <w:r>
        <w:t>7</w:t>
      </w:r>
      <w:r w:rsidR="005B7B2E">
        <w:t>4</w:t>
      </w:r>
      <w:r w:rsidRPr="00B3056F">
        <w:tab/>
        <w:t xml:space="preserve">Type: </w:t>
      </w:r>
      <w:r>
        <w:t>PlmnRestriction</w:t>
      </w:r>
      <w:bookmarkEnd w:id="2292"/>
    </w:p>
    <w:p w14:paraId="7F0529C9" w14:textId="2EAFA00A" w:rsidR="00960BA1" w:rsidRPr="00B3056F" w:rsidRDefault="00960BA1" w:rsidP="00960BA1">
      <w:pPr>
        <w:pStyle w:val="TH"/>
      </w:pPr>
      <w:r w:rsidRPr="00B3056F">
        <w:rPr>
          <w:noProof/>
        </w:rPr>
        <w:t>Table </w:t>
      </w:r>
      <w:r w:rsidRPr="00B3056F">
        <w:t>6.1.6.2.</w:t>
      </w:r>
      <w:r>
        <w:t>7</w:t>
      </w:r>
      <w:r w:rsidR="005B7B2E">
        <w:t>4</w:t>
      </w:r>
      <w:r w:rsidRPr="00B3056F">
        <w:t xml:space="preserve">-1: </w:t>
      </w:r>
      <w:r w:rsidRPr="00B3056F">
        <w:rPr>
          <w:noProof/>
        </w:rPr>
        <w:t xml:space="preserve">Definition of type </w:t>
      </w:r>
      <w:r>
        <w:rPr>
          <w:noProof/>
        </w:rPr>
        <w:t>PlmnRestriction</w:t>
      </w:r>
    </w:p>
    <w:tbl>
      <w:tblPr>
        <w:tblW w:w="11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558"/>
        <w:gridCol w:w="426"/>
        <w:gridCol w:w="1137"/>
        <w:gridCol w:w="4387"/>
        <w:gridCol w:w="1702"/>
      </w:tblGrid>
      <w:tr w:rsidR="00960BA1" w:rsidRPr="00B3056F" w14:paraId="70884454"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420FB4F" w14:textId="77777777" w:rsidR="00960BA1" w:rsidRPr="00B3056F" w:rsidRDefault="00960BA1" w:rsidP="00A600B3">
            <w:pPr>
              <w:pStyle w:val="TAH"/>
            </w:pPr>
            <w:r w:rsidRPr="00B3056F">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0055BFC6" w14:textId="77777777" w:rsidR="00960BA1" w:rsidRPr="00B3056F" w:rsidRDefault="00960BA1" w:rsidP="00A600B3">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4AAB9A3" w14:textId="77777777" w:rsidR="00960BA1" w:rsidRPr="00B3056F" w:rsidRDefault="00960BA1" w:rsidP="00A600B3">
            <w:pPr>
              <w:pStyle w:val="TAH"/>
            </w:pPr>
            <w:r w:rsidRPr="00B3056F">
              <w:t>P</w:t>
            </w:r>
          </w:p>
        </w:tc>
        <w:tc>
          <w:tcPr>
            <w:tcW w:w="1137" w:type="dxa"/>
            <w:tcBorders>
              <w:top w:val="single" w:sz="4" w:space="0" w:color="auto"/>
              <w:left w:val="single" w:sz="4" w:space="0" w:color="auto"/>
              <w:bottom w:val="single" w:sz="4" w:space="0" w:color="auto"/>
              <w:right w:val="single" w:sz="4" w:space="0" w:color="auto"/>
            </w:tcBorders>
            <w:shd w:val="clear" w:color="auto" w:fill="C0C0C0"/>
          </w:tcPr>
          <w:p w14:paraId="54A09096" w14:textId="77777777" w:rsidR="00960BA1" w:rsidRPr="00B3056F" w:rsidRDefault="00960BA1" w:rsidP="00A600B3">
            <w:pPr>
              <w:pStyle w:val="TAH"/>
              <w:jc w:val="left"/>
            </w:pPr>
            <w:r w:rsidRPr="00B3056F">
              <w:t>Cardinality</w:t>
            </w:r>
          </w:p>
        </w:tc>
        <w:tc>
          <w:tcPr>
            <w:tcW w:w="4387" w:type="dxa"/>
            <w:tcBorders>
              <w:top w:val="single" w:sz="4" w:space="0" w:color="auto"/>
              <w:left w:val="single" w:sz="4" w:space="0" w:color="auto"/>
              <w:bottom w:val="single" w:sz="4" w:space="0" w:color="auto"/>
              <w:right w:val="single" w:sz="4" w:space="0" w:color="auto"/>
            </w:tcBorders>
            <w:shd w:val="clear" w:color="auto" w:fill="C0C0C0"/>
            <w:hideMark/>
          </w:tcPr>
          <w:p w14:paraId="2ED7A1C9" w14:textId="77777777" w:rsidR="00960BA1" w:rsidRPr="00B3056F" w:rsidRDefault="00960BA1" w:rsidP="00A600B3">
            <w:pPr>
              <w:pStyle w:val="TAH"/>
              <w:rPr>
                <w:rFonts w:cs="Arial"/>
                <w:szCs w:val="18"/>
              </w:rPr>
            </w:pPr>
            <w:r w:rsidRPr="00B3056F">
              <w:rPr>
                <w:rFonts w:cs="Arial"/>
                <w:szCs w:val="18"/>
              </w:rPr>
              <w:t>Description</w:t>
            </w:r>
          </w:p>
        </w:tc>
        <w:tc>
          <w:tcPr>
            <w:tcW w:w="1702" w:type="dxa"/>
            <w:tcBorders>
              <w:top w:val="single" w:sz="4" w:space="0" w:color="auto"/>
              <w:left w:val="single" w:sz="4" w:space="0" w:color="auto"/>
              <w:bottom w:val="single" w:sz="4" w:space="0" w:color="auto"/>
              <w:right w:val="single" w:sz="4" w:space="0" w:color="auto"/>
            </w:tcBorders>
            <w:shd w:val="clear" w:color="auto" w:fill="C0C0C0"/>
          </w:tcPr>
          <w:p w14:paraId="216666F3" w14:textId="77777777" w:rsidR="00960BA1" w:rsidRPr="00B3056F" w:rsidRDefault="00960BA1" w:rsidP="00A600B3">
            <w:pPr>
              <w:pStyle w:val="TAH"/>
              <w:rPr>
                <w:rFonts w:cs="Arial"/>
                <w:szCs w:val="18"/>
              </w:rPr>
            </w:pPr>
            <w:r w:rsidRPr="00B3056F">
              <w:rPr>
                <w:rFonts w:cs="Arial"/>
                <w:szCs w:val="18"/>
              </w:rPr>
              <w:t>Applicability</w:t>
            </w:r>
          </w:p>
        </w:tc>
      </w:tr>
      <w:tr w:rsidR="00960BA1" w:rsidRPr="00B3056F" w14:paraId="2797083C"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tcPr>
          <w:p w14:paraId="36B2325E" w14:textId="77777777" w:rsidR="00960BA1" w:rsidRPr="00B3056F" w:rsidRDefault="00960BA1" w:rsidP="00A600B3">
            <w:pPr>
              <w:pStyle w:val="TAL"/>
            </w:pPr>
            <w:r w:rsidRPr="00B3056F">
              <w:t>ratRestrictions</w:t>
            </w:r>
          </w:p>
        </w:tc>
        <w:tc>
          <w:tcPr>
            <w:tcW w:w="1558" w:type="dxa"/>
            <w:tcBorders>
              <w:top w:val="single" w:sz="4" w:space="0" w:color="auto"/>
              <w:left w:val="single" w:sz="4" w:space="0" w:color="auto"/>
              <w:bottom w:val="single" w:sz="4" w:space="0" w:color="auto"/>
              <w:right w:val="single" w:sz="4" w:space="0" w:color="auto"/>
            </w:tcBorders>
          </w:tcPr>
          <w:p w14:paraId="6D4310B2" w14:textId="77777777" w:rsidR="00960BA1" w:rsidRPr="00B3056F" w:rsidRDefault="00960BA1" w:rsidP="00A600B3">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40E4609E" w14:textId="77777777" w:rsidR="00960BA1" w:rsidRPr="00B3056F" w:rsidRDefault="00960BA1" w:rsidP="00A600B3">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45B733B" w14:textId="77777777" w:rsidR="00960BA1" w:rsidRPr="00B3056F" w:rsidRDefault="00960BA1" w:rsidP="00A600B3">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13604C25" w14:textId="77777777" w:rsidR="00960BA1" w:rsidRPr="00B3056F" w:rsidRDefault="00960BA1" w:rsidP="00A600B3">
            <w:pPr>
              <w:pStyle w:val="TAL"/>
              <w:rPr>
                <w:rFonts w:cs="Arial"/>
                <w:szCs w:val="18"/>
              </w:rPr>
            </w:pPr>
            <w:r w:rsidRPr="00B3056F">
              <w:rPr>
                <w:rFonts w:cs="Arial"/>
                <w:szCs w:val="18"/>
              </w:rPr>
              <w:t>List of RAT Types that are restricted</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7055D346" w14:textId="77777777" w:rsidR="00960BA1" w:rsidRPr="00B3056F" w:rsidRDefault="00960BA1" w:rsidP="00A600B3">
            <w:pPr>
              <w:pStyle w:val="TAL"/>
              <w:rPr>
                <w:rFonts w:cs="Arial"/>
                <w:szCs w:val="18"/>
              </w:rPr>
            </w:pPr>
          </w:p>
        </w:tc>
      </w:tr>
      <w:tr w:rsidR="00960BA1" w:rsidRPr="00B3056F" w14:paraId="606F2AD6"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tcPr>
          <w:p w14:paraId="6823BD89" w14:textId="77777777" w:rsidR="00960BA1" w:rsidRPr="00B3056F" w:rsidRDefault="00960BA1" w:rsidP="00A600B3">
            <w:pPr>
              <w:pStyle w:val="TAL"/>
            </w:pPr>
            <w:r w:rsidRPr="00B3056F">
              <w:t>forbiddenAreas</w:t>
            </w:r>
          </w:p>
        </w:tc>
        <w:tc>
          <w:tcPr>
            <w:tcW w:w="1558" w:type="dxa"/>
            <w:tcBorders>
              <w:top w:val="single" w:sz="4" w:space="0" w:color="auto"/>
              <w:left w:val="single" w:sz="4" w:space="0" w:color="auto"/>
              <w:bottom w:val="single" w:sz="4" w:space="0" w:color="auto"/>
              <w:right w:val="single" w:sz="4" w:space="0" w:color="auto"/>
            </w:tcBorders>
          </w:tcPr>
          <w:p w14:paraId="3E2B2582" w14:textId="77777777" w:rsidR="00960BA1" w:rsidRPr="00B3056F" w:rsidRDefault="00960BA1" w:rsidP="00A600B3">
            <w:pPr>
              <w:pStyle w:val="TAL"/>
            </w:pPr>
            <w:r w:rsidRPr="00B3056F">
              <w:t>array(Area)</w:t>
            </w:r>
          </w:p>
        </w:tc>
        <w:tc>
          <w:tcPr>
            <w:tcW w:w="426" w:type="dxa"/>
            <w:tcBorders>
              <w:top w:val="single" w:sz="4" w:space="0" w:color="auto"/>
              <w:left w:val="single" w:sz="4" w:space="0" w:color="auto"/>
              <w:bottom w:val="single" w:sz="4" w:space="0" w:color="auto"/>
              <w:right w:val="single" w:sz="4" w:space="0" w:color="auto"/>
            </w:tcBorders>
          </w:tcPr>
          <w:p w14:paraId="184AC5EB" w14:textId="77777777" w:rsidR="00960BA1" w:rsidRPr="00B3056F" w:rsidRDefault="00960BA1" w:rsidP="00A600B3">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7978C1C" w14:textId="77777777" w:rsidR="00960BA1" w:rsidRPr="00B3056F" w:rsidRDefault="00960BA1" w:rsidP="00A600B3">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5BE6C970" w14:textId="77777777" w:rsidR="00960BA1" w:rsidRPr="00B3056F" w:rsidRDefault="00960BA1" w:rsidP="00A600B3">
            <w:pPr>
              <w:pStyle w:val="TAL"/>
              <w:rPr>
                <w:rFonts w:cs="Arial"/>
                <w:szCs w:val="18"/>
              </w:rPr>
            </w:pPr>
            <w:r w:rsidRPr="00B3056F">
              <w:rPr>
                <w:rFonts w:cs="Arial"/>
                <w:szCs w:val="18"/>
              </w:rPr>
              <w:t>List of forbidden areas</w:t>
            </w:r>
            <w:r>
              <w:rPr>
                <w:rFonts w:cs="Arial"/>
                <w:szCs w:val="18"/>
              </w:rPr>
              <w:t xml:space="preserve"> in 5GS</w:t>
            </w:r>
          </w:p>
        </w:tc>
        <w:tc>
          <w:tcPr>
            <w:tcW w:w="1702" w:type="dxa"/>
            <w:tcBorders>
              <w:top w:val="single" w:sz="4" w:space="0" w:color="auto"/>
              <w:left w:val="single" w:sz="4" w:space="0" w:color="auto"/>
              <w:bottom w:val="single" w:sz="4" w:space="0" w:color="auto"/>
              <w:right w:val="single" w:sz="4" w:space="0" w:color="auto"/>
            </w:tcBorders>
          </w:tcPr>
          <w:p w14:paraId="3FCAC187" w14:textId="77777777" w:rsidR="00960BA1" w:rsidRPr="00B3056F" w:rsidRDefault="00960BA1" w:rsidP="00A600B3">
            <w:pPr>
              <w:pStyle w:val="TAL"/>
              <w:rPr>
                <w:rFonts w:cs="Arial"/>
                <w:szCs w:val="18"/>
              </w:rPr>
            </w:pPr>
          </w:p>
        </w:tc>
      </w:tr>
      <w:tr w:rsidR="00960BA1" w:rsidRPr="00B3056F" w14:paraId="26B2842D"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tcPr>
          <w:p w14:paraId="23CB48EF" w14:textId="77777777" w:rsidR="00960BA1" w:rsidRPr="00B3056F" w:rsidRDefault="00960BA1" w:rsidP="00A600B3">
            <w:pPr>
              <w:pStyle w:val="TAL"/>
            </w:pPr>
            <w:r w:rsidRPr="00B3056F">
              <w:t>serviceAreaRestriction</w:t>
            </w:r>
          </w:p>
        </w:tc>
        <w:tc>
          <w:tcPr>
            <w:tcW w:w="1558" w:type="dxa"/>
            <w:tcBorders>
              <w:top w:val="single" w:sz="4" w:space="0" w:color="auto"/>
              <w:left w:val="single" w:sz="4" w:space="0" w:color="auto"/>
              <w:bottom w:val="single" w:sz="4" w:space="0" w:color="auto"/>
              <w:right w:val="single" w:sz="4" w:space="0" w:color="auto"/>
            </w:tcBorders>
          </w:tcPr>
          <w:p w14:paraId="48B9AF99" w14:textId="77777777" w:rsidR="00960BA1" w:rsidRPr="00B3056F" w:rsidRDefault="00960BA1" w:rsidP="00A600B3">
            <w:pPr>
              <w:pStyle w:val="TAL"/>
            </w:pPr>
            <w:r w:rsidRPr="00B3056F">
              <w:t>ServiceAreaRestriction</w:t>
            </w:r>
          </w:p>
        </w:tc>
        <w:tc>
          <w:tcPr>
            <w:tcW w:w="426" w:type="dxa"/>
            <w:tcBorders>
              <w:top w:val="single" w:sz="4" w:space="0" w:color="auto"/>
              <w:left w:val="single" w:sz="4" w:space="0" w:color="auto"/>
              <w:bottom w:val="single" w:sz="4" w:space="0" w:color="auto"/>
              <w:right w:val="single" w:sz="4" w:space="0" w:color="auto"/>
            </w:tcBorders>
          </w:tcPr>
          <w:p w14:paraId="169251F5" w14:textId="77777777" w:rsidR="00960BA1" w:rsidRPr="00B3056F" w:rsidRDefault="00960BA1" w:rsidP="00A600B3">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065EE186" w14:textId="77777777" w:rsidR="00960BA1" w:rsidRPr="00B3056F" w:rsidRDefault="00960BA1" w:rsidP="00A600B3">
            <w:pPr>
              <w:pStyle w:val="TAL"/>
            </w:pPr>
            <w:r w:rsidRPr="00B3056F">
              <w:t>0..1</w:t>
            </w:r>
          </w:p>
        </w:tc>
        <w:tc>
          <w:tcPr>
            <w:tcW w:w="4387" w:type="dxa"/>
            <w:tcBorders>
              <w:top w:val="single" w:sz="4" w:space="0" w:color="auto"/>
              <w:left w:val="single" w:sz="4" w:space="0" w:color="auto"/>
              <w:bottom w:val="single" w:sz="4" w:space="0" w:color="auto"/>
              <w:right w:val="single" w:sz="4" w:space="0" w:color="auto"/>
            </w:tcBorders>
          </w:tcPr>
          <w:p w14:paraId="00FE8A08" w14:textId="77777777" w:rsidR="00960BA1" w:rsidRPr="00B3056F" w:rsidRDefault="00960BA1" w:rsidP="00A600B3">
            <w:pPr>
              <w:pStyle w:val="TAL"/>
              <w:rPr>
                <w:rFonts w:cs="Arial"/>
                <w:szCs w:val="18"/>
              </w:rPr>
            </w:pPr>
            <w:r w:rsidRPr="00B3056F">
              <w:rPr>
                <w:rFonts w:cs="Arial"/>
                <w:szCs w:val="18"/>
              </w:rPr>
              <w:t>Subscribed Service Area Restriction</w:t>
            </w:r>
          </w:p>
        </w:tc>
        <w:tc>
          <w:tcPr>
            <w:tcW w:w="1702" w:type="dxa"/>
            <w:tcBorders>
              <w:top w:val="single" w:sz="4" w:space="0" w:color="auto"/>
              <w:left w:val="single" w:sz="4" w:space="0" w:color="auto"/>
              <w:bottom w:val="single" w:sz="4" w:space="0" w:color="auto"/>
              <w:right w:val="single" w:sz="4" w:space="0" w:color="auto"/>
            </w:tcBorders>
          </w:tcPr>
          <w:p w14:paraId="4001F8CC" w14:textId="77777777" w:rsidR="00960BA1" w:rsidRPr="00B3056F" w:rsidRDefault="00960BA1" w:rsidP="00A600B3">
            <w:pPr>
              <w:pStyle w:val="TAL"/>
              <w:rPr>
                <w:rFonts w:cs="Arial"/>
                <w:szCs w:val="18"/>
              </w:rPr>
            </w:pPr>
          </w:p>
        </w:tc>
      </w:tr>
      <w:tr w:rsidR="00960BA1" w:rsidRPr="00B3056F" w14:paraId="58B3B50E"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tcPr>
          <w:p w14:paraId="29857E07" w14:textId="77777777" w:rsidR="00960BA1" w:rsidRPr="00B3056F" w:rsidRDefault="00960BA1" w:rsidP="00A600B3">
            <w:pPr>
              <w:pStyle w:val="TAL"/>
            </w:pPr>
            <w:r w:rsidRPr="00B3056F">
              <w:t>coreNetworkTypeRestrictions</w:t>
            </w:r>
          </w:p>
        </w:tc>
        <w:tc>
          <w:tcPr>
            <w:tcW w:w="1558" w:type="dxa"/>
            <w:tcBorders>
              <w:top w:val="single" w:sz="4" w:space="0" w:color="auto"/>
              <w:left w:val="single" w:sz="4" w:space="0" w:color="auto"/>
              <w:bottom w:val="single" w:sz="4" w:space="0" w:color="auto"/>
              <w:right w:val="single" w:sz="4" w:space="0" w:color="auto"/>
            </w:tcBorders>
          </w:tcPr>
          <w:p w14:paraId="0140978E" w14:textId="77777777" w:rsidR="00960BA1" w:rsidRPr="00B3056F" w:rsidRDefault="00960BA1" w:rsidP="00A600B3">
            <w:pPr>
              <w:pStyle w:val="TAL"/>
            </w:pPr>
            <w:r w:rsidRPr="00B3056F">
              <w:t>array(CoreNetworkType)</w:t>
            </w:r>
          </w:p>
        </w:tc>
        <w:tc>
          <w:tcPr>
            <w:tcW w:w="426" w:type="dxa"/>
            <w:tcBorders>
              <w:top w:val="single" w:sz="4" w:space="0" w:color="auto"/>
              <w:left w:val="single" w:sz="4" w:space="0" w:color="auto"/>
              <w:bottom w:val="single" w:sz="4" w:space="0" w:color="auto"/>
              <w:right w:val="single" w:sz="4" w:space="0" w:color="auto"/>
            </w:tcBorders>
          </w:tcPr>
          <w:p w14:paraId="2602E13A" w14:textId="77777777" w:rsidR="00960BA1" w:rsidRPr="00B3056F" w:rsidRDefault="00960BA1" w:rsidP="00A600B3">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7874237" w14:textId="77777777" w:rsidR="00960BA1" w:rsidRPr="00B3056F" w:rsidRDefault="00960BA1" w:rsidP="00A600B3">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7B041CA5" w14:textId="77777777" w:rsidR="00960BA1" w:rsidRDefault="00960BA1" w:rsidP="00A600B3">
            <w:pPr>
              <w:pStyle w:val="TAL"/>
              <w:rPr>
                <w:rFonts w:cs="Arial"/>
                <w:szCs w:val="18"/>
              </w:rPr>
            </w:pPr>
            <w:r w:rsidRPr="00B3056F">
              <w:rPr>
                <w:rFonts w:cs="Arial"/>
                <w:szCs w:val="18"/>
              </w:rPr>
              <w:t>List of Core Network Types that are restricted</w:t>
            </w:r>
            <w:r>
              <w:rPr>
                <w:rFonts w:cs="Arial"/>
                <w:szCs w:val="18"/>
              </w:rPr>
              <w:t>.</w:t>
            </w:r>
          </w:p>
          <w:p w14:paraId="67CBD43C" w14:textId="77777777" w:rsidR="00960BA1" w:rsidRPr="00B3056F" w:rsidRDefault="00960BA1" w:rsidP="00A600B3">
            <w:pPr>
              <w:pStyle w:val="TAL"/>
              <w:rPr>
                <w:rFonts w:cs="Arial"/>
                <w:szCs w:val="18"/>
              </w:rPr>
            </w:pPr>
            <w:r>
              <w:rPr>
                <w:rFonts w:cs="Arial"/>
                <w:szCs w:val="18"/>
              </w:rPr>
              <w:t>The use of the value "5GC" is deprecated on Nudm and shall be discarded by the receiving AMF.</w:t>
            </w:r>
          </w:p>
        </w:tc>
        <w:tc>
          <w:tcPr>
            <w:tcW w:w="1702" w:type="dxa"/>
            <w:tcBorders>
              <w:top w:val="single" w:sz="4" w:space="0" w:color="auto"/>
              <w:left w:val="single" w:sz="4" w:space="0" w:color="auto"/>
              <w:bottom w:val="single" w:sz="4" w:space="0" w:color="auto"/>
              <w:right w:val="single" w:sz="4" w:space="0" w:color="auto"/>
            </w:tcBorders>
          </w:tcPr>
          <w:p w14:paraId="1199EA06" w14:textId="77777777" w:rsidR="00960BA1" w:rsidRPr="00B3056F" w:rsidRDefault="00960BA1" w:rsidP="00A600B3">
            <w:pPr>
              <w:pStyle w:val="TAL"/>
              <w:rPr>
                <w:rFonts w:cs="Arial"/>
                <w:szCs w:val="18"/>
              </w:rPr>
            </w:pPr>
          </w:p>
        </w:tc>
      </w:tr>
      <w:tr w:rsidR="00960BA1" w:rsidRPr="00B3056F" w14:paraId="23FA1A53"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tcPr>
          <w:p w14:paraId="0135C1DE" w14:textId="77777777" w:rsidR="00960BA1" w:rsidRPr="00B3056F" w:rsidRDefault="00960BA1" w:rsidP="00A600B3">
            <w:pPr>
              <w:pStyle w:val="TAL"/>
            </w:pPr>
            <w:r w:rsidRPr="00B3056F">
              <w:t>primaryRatRestrictions</w:t>
            </w:r>
          </w:p>
        </w:tc>
        <w:tc>
          <w:tcPr>
            <w:tcW w:w="1558" w:type="dxa"/>
            <w:tcBorders>
              <w:top w:val="single" w:sz="4" w:space="0" w:color="auto"/>
              <w:left w:val="single" w:sz="4" w:space="0" w:color="auto"/>
              <w:bottom w:val="single" w:sz="4" w:space="0" w:color="auto"/>
              <w:right w:val="single" w:sz="4" w:space="0" w:color="auto"/>
            </w:tcBorders>
          </w:tcPr>
          <w:p w14:paraId="065B04B8" w14:textId="77777777" w:rsidR="00960BA1" w:rsidRPr="00B3056F" w:rsidRDefault="00960BA1" w:rsidP="00A600B3">
            <w:pPr>
              <w:pStyle w:val="TAL"/>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6CD0BA9E" w14:textId="77777777" w:rsidR="00960BA1" w:rsidRPr="00B3056F" w:rsidRDefault="00960BA1" w:rsidP="00A600B3">
            <w:pPr>
              <w:pStyle w:val="TAC"/>
            </w:pPr>
            <w:r w:rsidRPr="00B3056F">
              <w:t>O</w:t>
            </w:r>
          </w:p>
        </w:tc>
        <w:tc>
          <w:tcPr>
            <w:tcW w:w="1137" w:type="dxa"/>
            <w:tcBorders>
              <w:top w:val="single" w:sz="4" w:space="0" w:color="auto"/>
              <w:left w:val="single" w:sz="4" w:space="0" w:color="auto"/>
              <w:bottom w:val="single" w:sz="4" w:space="0" w:color="auto"/>
              <w:right w:val="single" w:sz="4" w:space="0" w:color="auto"/>
            </w:tcBorders>
          </w:tcPr>
          <w:p w14:paraId="1E943871" w14:textId="77777777" w:rsidR="00960BA1" w:rsidRPr="00B3056F" w:rsidRDefault="00960BA1" w:rsidP="00A600B3">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37461700" w14:textId="77777777" w:rsidR="00960BA1" w:rsidRPr="00B3056F" w:rsidRDefault="00960BA1" w:rsidP="00A600B3">
            <w:pPr>
              <w:pStyle w:val="TAL"/>
              <w:rPr>
                <w:rFonts w:cs="Arial"/>
                <w:szCs w:val="18"/>
              </w:rPr>
            </w:pPr>
            <w:r w:rsidRPr="00B3056F">
              <w:rPr>
                <w:rFonts w:cs="Arial"/>
                <w:szCs w:val="18"/>
              </w:rPr>
              <w:t>List of RAT Types that are restricted for use as primary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16ED2D93" w14:textId="77777777" w:rsidR="00960BA1" w:rsidRPr="00B3056F" w:rsidRDefault="00960BA1" w:rsidP="00A600B3">
            <w:pPr>
              <w:pStyle w:val="TAL"/>
              <w:rPr>
                <w:rFonts w:cs="Arial"/>
                <w:szCs w:val="18"/>
              </w:rPr>
            </w:pPr>
          </w:p>
        </w:tc>
      </w:tr>
      <w:tr w:rsidR="00960BA1" w:rsidRPr="00B3056F" w14:paraId="1F395F8C" w14:textId="77777777" w:rsidTr="00960BA1">
        <w:trPr>
          <w:jc w:val="center"/>
        </w:trPr>
        <w:tc>
          <w:tcPr>
            <w:tcW w:w="1986" w:type="dxa"/>
            <w:tcBorders>
              <w:top w:val="single" w:sz="4" w:space="0" w:color="auto"/>
              <w:left w:val="single" w:sz="4" w:space="0" w:color="auto"/>
              <w:bottom w:val="single" w:sz="4" w:space="0" w:color="auto"/>
              <w:right w:val="single" w:sz="4" w:space="0" w:color="auto"/>
            </w:tcBorders>
          </w:tcPr>
          <w:p w14:paraId="4CD0A54A" w14:textId="77777777" w:rsidR="00960BA1" w:rsidRPr="00B3056F" w:rsidRDefault="00960BA1" w:rsidP="00A600B3">
            <w:pPr>
              <w:pStyle w:val="TAL"/>
              <w:rPr>
                <w:lang w:eastAsia="zh-CN"/>
              </w:rPr>
            </w:pPr>
            <w:r w:rsidRPr="00B3056F">
              <w:t>secondaryRatRestrictions</w:t>
            </w:r>
          </w:p>
        </w:tc>
        <w:tc>
          <w:tcPr>
            <w:tcW w:w="1558" w:type="dxa"/>
            <w:tcBorders>
              <w:top w:val="single" w:sz="4" w:space="0" w:color="auto"/>
              <w:left w:val="single" w:sz="4" w:space="0" w:color="auto"/>
              <w:bottom w:val="single" w:sz="4" w:space="0" w:color="auto"/>
              <w:right w:val="single" w:sz="4" w:space="0" w:color="auto"/>
            </w:tcBorders>
          </w:tcPr>
          <w:p w14:paraId="7B61D821" w14:textId="77777777" w:rsidR="00960BA1" w:rsidRPr="00B3056F" w:rsidRDefault="00960BA1" w:rsidP="00A600B3">
            <w:pPr>
              <w:pStyle w:val="TAL"/>
              <w:rPr>
                <w:lang w:eastAsia="zh-CN"/>
              </w:rPr>
            </w:pPr>
            <w:r w:rsidRPr="00B3056F">
              <w:t>array(RatType)</w:t>
            </w:r>
          </w:p>
        </w:tc>
        <w:tc>
          <w:tcPr>
            <w:tcW w:w="426" w:type="dxa"/>
            <w:tcBorders>
              <w:top w:val="single" w:sz="4" w:space="0" w:color="auto"/>
              <w:left w:val="single" w:sz="4" w:space="0" w:color="auto"/>
              <w:bottom w:val="single" w:sz="4" w:space="0" w:color="auto"/>
              <w:right w:val="single" w:sz="4" w:space="0" w:color="auto"/>
            </w:tcBorders>
          </w:tcPr>
          <w:p w14:paraId="73AD586E" w14:textId="77777777" w:rsidR="00960BA1" w:rsidRPr="00B3056F" w:rsidRDefault="00960BA1" w:rsidP="00A600B3">
            <w:pPr>
              <w:pStyle w:val="TAC"/>
              <w:rPr>
                <w:lang w:eastAsia="zh-CN"/>
              </w:rPr>
            </w:pPr>
            <w:r w:rsidRPr="00B3056F">
              <w:t>O</w:t>
            </w:r>
          </w:p>
        </w:tc>
        <w:tc>
          <w:tcPr>
            <w:tcW w:w="1137" w:type="dxa"/>
            <w:tcBorders>
              <w:top w:val="single" w:sz="4" w:space="0" w:color="auto"/>
              <w:left w:val="single" w:sz="4" w:space="0" w:color="auto"/>
              <w:bottom w:val="single" w:sz="4" w:space="0" w:color="auto"/>
              <w:right w:val="single" w:sz="4" w:space="0" w:color="auto"/>
            </w:tcBorders>
          </w:tcPr>
          <w:p w14:paraId="5C266A45" w14:textId="77777777" w:rsidR="00960BA1" w:rsidRPr="00B3056F" w:rsidRDefault="00960BA1" w:rsidP="00A600B3">
            <w:pPr>
              <w:pStyle w:val="TAL"/>
            </w:pPr>
            <w:r w:rsidRPr="00B3056F">
              <w:t>0..N</w:t>
            </w:r>
          </w:p>
        </w:tc>
        <w:tc>
          <w:tcPr>
            <w:tcW w:w="4387" w:type="dxa"/>
            <w:tcBorders>
              <w:top w:val="single" w:sz="4" w:space="0" w:color="auto"/>
              <w:left w:val="single" w:sz="4" w:space="0" w:color="auto"/>
              <w:bottom w:val="single" w:sz="4" w:space="0" w:color="auto"/>
              <w:right w:val="single" w:sz="4" w:space="0" w:color="auto"/>
            </w:tcBorders>
          </w:tcPr>
          <w:p w14:paraId="48C7D213" w14:textId="77777777" w:rsidR="00960BA1" w:rsidRPr="00B3056F" w:rsidRDefault="00960BA1" w:rsidP="00A600B3">
            <w:pPr>
              <w:pStyle w:val="TAL"/>
              <w:rPr>
                <w:rFonts w:cs="Arial"/>
                <w:szCs w:val="18"/>
                <w:lang w:eastAsia="zh-CN"/>
              </w:rPr>
            </w:pPr>
            <w:r w:rsidRPr="00B3056F">
              <w:rPr>
                <w:rFonts w:cs="Arial"/>
                <w:szCs w:val="18"/>
              </w:rPr>
              <w:t>List of RAT Types that are restricted for use as secondary RAT</w:t>
            </w:r>
            <w:r>
              <w:rPr>
                <w:rFonts w:cs="Arial"/>
                <w:szCs w:val="18"/>
              </w:rPr>
              <w:t xml:space="preserve"> in 5GC and EPC</w:t>
            </w:r>
            <w:r w:rsidRPr="00B3056F">
              <w:rPr>
                <w:rFonts w:cs="Arial"/>
                <w:szCs w:val="18"/>
              </w:rPr>
              <w:t>; see 3GPP TS 29.571 [7] (NOTE 2)</w:t>
            </w:r>
          </w:p>
        </w:tc>
        <w:tc>
          <w:tcPr>
            <w:tcW w:w="1702" w:type="dxa"/>
            <w:tcBorders>
              <w:top w:val="single" w:sz="4" w:space="0" w:color="auto"/>
              <w:left w:val="single" w:sz="4" w:space="0" w:color="auto"/>
              <w:bottom w:val="single" w:sz="4" w:space="0" w:color="auto"/>
              <w:right w:val="single" w:sz="4" w:space="0" w:color="auto"/>
            </w:tcBorders>
          </w:tcPr>
          <w:p w14:paraId="34D30A28" w14:textId="77777777" w:rsidR="00960BA1" w:rsidRPr="00B3056F" w:rsidRDefault="00960BA1" w:rsidP="00A600B3">
            <w:pPr>
              <w:pStyle w:val="TAL"/>
              <w:rPr>
                <w:rFonts w:cs="Arial"/>
                <w:szCs w:val="18"/>
              </w:rPr>
            </w:pPr>
          </w:p>
        </w:tc>
      </w:tr>
    </w:tbl>
    <w:p w14:paraId="114CB881" w14:textId="77777777" w:rsidR="008D7E29" w:rsidRDefault="008D7E29" w:rsidP="008D7E29">
      <w:pPr>
        <w:rPr>
          <w:lang w:val="en-US"/>
        </w:rPr>
      </w:pPr>
    </w:p>
    <w:p w14:paraId="6536A046" w14:textId="107C72CC" w:rsidR="00EF45DA" w:rsidRPr="00B3056F" w:rsidRDefault="00EF45DA" w:rsidP="00EF45DA">
      <w:pPr>
        <w:pStyle w:val="Heading4"/>
        <w:rPr>
          <w:lang w:val="en-US"/>
        </w:rPr>
      </w:pPr>
      <w:bookmarkStart w:id="2293" w:name="_Toc58583229"/>
      <w:r w:rsidRPr="00B3056F">
        <w:rPr>
          <w:lang w:val="en-US"/>
        </w:rPr>
        <w:lastRenderedPageBreak/>
        <w:t>6.1.6.3</w:t>
      </w:r>
      <w:r w:rsidRPr="00B3056F">
        <w:rPr>
          <w:lang w:val="en-US"/>
        </w:rPr>
        <w:tab/>
        <w:t>Simple data types and enumerations</w:t>
      </w:r>
      <w:bookmarkEnd w:id="2123"/>
      <w:bookmarkEnd w:id="2220"/>
      <w:bookmarkEnd w:id="2272"/>
      <w:bookmarkEnd w:id="2286"/>
      <w:bookmarkEnd w:id="2287"/>
      <w:bookmarkEnd w:id="2293"/>
    </w:p>
    <w:p w14:paraId="7BAF8FB1" w14:textId="77777777" w:rsidR="00EF45DA" w:rsidRPr="00B3056F" w:rsidRDefault="00EF45DA" w:rsidP="00EF45DA">
      <w:pPr>
        <w:pStyle w:val="Heading5"/>
      </w:pPr>
      <w:bookmarkStart w:id="2294" w:name="_Toc11338615"/>
      <w:bookmarkStart w:id="2295" w:name="_Toc27585286"/>
      <w:bookmarkStart w:id="2296" w:name="_Toc36457265"/>
      <w:bookmarkStart w:id="2297" w:name="_Toc45028164"/>
      <w:bookmarkStart w:id="2298" w:name="_Toc45028999"/>
      <w:bookmarkStart w:id="2299" w:name="_Toc58583230"/>
      <w:r w:rsidRPr="00B3056F">
        <w:t>6.1.6.3.1</w:t>
      </w:r>
      <w:r w:rsidRPr="00B3056F">
        <w:tab/>
        <w:t>Introduction</w:t>
      </w:r>
      <w:bookmarkEnd w:id="2294"/>
      <w:bookmarkEnd w:id="2295"/>
      <w:bookmarkEnd w:id="2296"/>
      <w:bookmarkEnd w:id="2297"/>
      <w:bookmarkEnd w:id="2298"/>
      <w:bookmarkEnd w:id="2299"/>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300" w:name="_Toc11338616"/>
      <w:bookmarkStart w:id="2301" w:name="_Toc27585287"/>
      <w:bookmarkStart w:id="2302" w:name="_Toc36457266"/>
      <w:bookmarkStart w:id="2303" w:name="_Toc45028165"/>
      <w:bookmarkStart w:id="2304" w:name="_Toc45029000"/>
      <w:bookmarkStart w:id="2305" w:name="_Toc58583231"/>
      <w:r w:rsidRPr="00B3056F">
        <w:t>6.1.6.3.2</w:t>
      </w:r>
      <w:r w:rsidRPr="00B3056F">
        <w:tab/>
        <w:t>Simple data types</w:t>
      </w:r>
      <w:bookmarkEnd w:id="2300"/>
      <w:bookmarkEnd w:id="2301"/>
      <w:bookmarkEnd w:id="2302"/>
      <w:bookmarkEnd w:id="2303"/>
      <w:bookmarkEnd w:id="2304"/>
      <w:bookmarkEnd w:id="2305"/>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77777777" w:rsidR="00EF45DA" w:rsidRPr="00B3056F" w:rsidRDefault="00EF45DA" w:rsidP="001330D7">
            <w:pPr>
              <w:pStyle w:val="TAL"/>
            </w:pPr>
            <w:r w:rsidRPr="00B3056F">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2383236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80F4CB2" w14:textId="77777777" w:rsidR="00EF45DA" w:rsidRPr="00B3056F" w:rsidRDefault="00EF45DA" w:rsidP="001330D7">
            <w:pPr>
              <w:pStyle w:val="TAL"/>
            </w:pPr>
            <w:r w:rsidRPr="00B3056F">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DFE18B1"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6805F17A" w14:textId="77777777" w:rsidR="00EF45DA" w:rsidRPr="00B3056F" w:rsidRDefault="00EF45DA" w:rsidP="001330D7">
            <w:pPr>
              <w:pStyle w:val="TAL"/>
            </w:pPr>
            <w:r w:rsidRPr="00B3056F">
              <w:t>An integer within the range -1 to n.</w:t>
            </w:r>
          </w:p>
          <w:p w14:paraId="470DB17B" w14:textId="77777777" w:rsidR="00EF45DA" w:rsidRPr="00B3056F" w:rsidRDefault="00EF45DA" w:rsidP="001330D7">
            <w:pPr>
              <w:pStyle w:val="TAL"/>
            </w:pPr>
            <w:r w:rsidRPr="00B3056F">
              <w:t>The following values are defined:</w:t>
            </w:r>
          </w:p>
          <w:p w14:paraId="735EA58E" w14:textId="77777777" w:rsidR="00EF45DA" w:rsidRPr="00B3056F" w:rsidRDefault="00EF45DA" w:rsidP="001330D7">
            <w:pPr>
              <w:pStyle w:val="TAL"/>
            </w:pPr>
          </w:p>
          <w:p w14:paraId="11022BAE" w14:textId="77777777" w:rsidR="00EF45DA" w:rsidRPr="00B3056F" w:rsidRDefault="00EF45DA" w:rsidP="001330D7">
            <w:pPr>
              <w:pStyle w:val="TAL"/>
            </w:pPr>
            <w:r w:rsidRPr="00B3056F">
              <w:t>0: "Extended DL Data Buffering NOT REQUESTED"</w:t>
            </w:r>
          </w:p>
          <w:p w14:paraId="1B5265B0" w14:textId="77777777" w:rsidR="00EF45DA" w:rsidRPr="00B3056F" w:rsidRDefault="00EF45DA" w:rsidP="001330D7">
            <w:pPr>
              <w:pStyle w:val="TAL"/>
            </w:pPr>
          </w:p>
          <w:p w14:paraId="4313E29C" w14:textId="0A538D5E" w:rsidR="00EF45DA" w:rsidRPr="00B3056F" w:rsidRDefault="00EF45DA" w:rsidP="001330D7">
            <w:pPr>
              <w:pStyle w:val="TAL"/>
            </w:pPr>
            <w:r w:rsidRPr="00B3056F">
              <w:t>-1: "Extended DL Data Buffering REQUESTED, without a suggested number of packets"</w:t>
            </w:r>
          </w:p>
          <w:p w14:paraId="6CE9540F" w14:textId="77777777" w:rsidR="00EF45DA" w:rsidRPr="00B3056F" w:rsidRDefault="00EF45DA" w:rsidP="001330D7">
            <w:pPr>
              <w:pStyle w:val="TAL"/>
            </w:pPr>
          </w:p>
          <w:p w14:paraId="4E4AB809" w14:textId="77777777" w:rsidR="00EF45DA" w:rsidRPr="00B3056F" w:rsidRDefault="00EF45DA" w:rsidP="001330D7">
            <w:pPr>
              <w:pStyle w:val="TAL"/>
            </w:pPr>
            <w:r w:rsidRPr="00B3056F">
              <w:t>n&gt;0: "Extended DL Data Buffering REQUESTED, with a suggested number of n packets"</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77777777" w:rsidR="00EF45DA" w:rsidRPr="00B3056F" w:rsidRDefault="00EF45DA" w:rsidP="001330D7">
            <w:pPr>
              <w:pStyle w:val="TAL"/>
            </w:pPr>
            <w:r w:rsidRPr="00B3056F">
              <w:t>Format: base64</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7777777" w:rsidR="00EF45DA" w:rsidRPr="00B3056F" w:rsidRDefault="00EF45DA" w:rsidP="001330D7">
            <w:pPr>
              <w:pStyle w:val="TAL"/>
            </w:pPr>
            <w:r w:rsidRPr="00B3056F">
              <w:rPr>
                <w:rFonts w:hint="eastAsia"/>
              </w:rPr>
              <w:t xml:space="preserve">Indicates the codeword as specified in </w:t>
            </w:r>
            <w:r w:rsidRPr="00B3056F">
              <w:t>3GPP TS 23.273 [38] clause 5.4.2.2.3.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77777777" w:rsidR="00EF45DA" w:rsidRPr="00B3056F" w:rsidRDefault="00EF45DA" w:rsidP="001330D7">
            <w:pPr>
              <w:pStyle w:val="TAL"/>
            </w:pPr>
            <w:r w:rsidRPr="00B3056F">
              <w:t>AF Identifier (see 3GPP TS 23.273 [38] clause 5.4.2.2.3)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77777777" w:rsidR="00EF45DA" w:rsidRPr="00B3056F" w:rsidRDefault="00EF45DA" w:rsidP="001330D7">
            <w:pPr>
              <w:pStyle w:val="TAL"/>
            </w:pPr>
            <w:r w:rsidRPr="00B3056F">
              <w:t>Lcs Client Identifier (see 3GPP TS 23.273 [38] clause 5.4.2.2.3)</w:t>
            </w:r>
          </w:p>
        </w:tc>
      </w:tr>
      <w:tr w:rsidR="00AC424F" w:rsidRPr="00B3056F" w14:paraId="55EABE81" w14:textId="77777777" w:rsidTr="00AC424F">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5E64F9D" w14:textId="77777777" w:rsidR="00AC424F" w:rsidRPr="00B3056F" w:rsidRDefault="00AC424F" w:rsidP="000D486B">
            <w:pPr>
              <w:pStyle w:val="TAL"/>
            </w:pPr>
            <w:r>
              <w:t>SorTransparentContainer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F89002B" w14:textId="77777777" w:rsidR="00AC424F" w:rsidRPr="00B3056F" w:rsidRDefault="00AC424F" w:rsidP="000D486B">
            <w:pPr>
              <w:pStyle w:val="TAL"/>
            </w:pPr>
            <w:r>
              <w:t>Bytes</w:t>
            </w:r>
          </w:p>
        </w:tc>
        <w:tc>
          <w:tcPr>
            <w:tcW w:w="2928" w:type="pct"/>
            <w:tcBorders>
              <w:top w:val="single" w:sz="4" w:space="0" w:color="auto"/>
              <w:left w:val="nil"/>
              <w:bottom w:val="single" w:sz="8" w:space="0" w:color="auto"/>
              <w:right w:val="single" w:sz="8" w:space="0" w:color="auto"/>
            </w:tcBorders>
          </w:tcPr>
          <w:p w14:paraId="05D84C10" w14:textId="77777777" w:rsidR="00AC424F" w:rsidRPr="00B3056F" w:rsidRDefault="00AC424F" w:rsidP="000D486B">
            <w:pPr>
              <w:pStyle w:val="TAL"/>
            </w:pPr>
            <w:r w:rsidRPr="003B2883">
              <w:t>String with format "byte" as defi</w:t>
            </w:r>
            <w:r>
              <w:t>ned in OpenAPI Specification [14</w:t>
            </w:r>
            <w:r w:rsidRPr="003B2883">
              <w:t>], i.e. base64-encoded characters, encoding the "</w:t>
            </w:r>
            <w:r>
              <w:t>SOR transparent container</w:t>
            </w:r>
            <w:r w:rsidRPr="003B2883">
              <w:t xml:space="preserve">" IE as specified in </w:t>
            </w:r>
            <w:r>
              <w:t>clause </w:t>
            </w:r>
            <w:r w:rsidRPr="003B2883">
              <w:t>9.</w:t>
            </w:r>
            <w:r>
              <w:t>11</w:t>
            </w:r>
            <w:r w:rsidRPr="003B2883">
              <w:t>.3.</w:t>
            </w:r>
            <w:r>
              <w:t>51 of 3GPP TS 24.501 [27</w:t>
            </w:r>
            <w:r w:rsidRPr="003B2883">
              <w:t>]</w:t>
            </w:r>
            <w:r>
              <w:t xml:space="preserve"> (starting from octet 1).</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306" w:name="_Toc11338617"/>
      <w:bookmarkStart w:id="2307" w:name="_Toc27585288"/>
      <w:bookmarkStart w:id="2308" w:name="_Toc36457267"/>
      <w:bookmarkStart w:id="2309" w:name="_Toc45028166"/>
      <w:bookmarkStart w:id="2310" w:name="_Toc45029001"/>
      <w:bookmarkStart w:id="2311" w:name="_Toc58583232"/>
      <w:r w:rsidRPr="00B3056F">
        <w:lastRenderedPageBreak/>
        <w:t>6.1.6.3.3</w:t>
      </w:r>
      <w:r w:rsidRPr="00B3056F">
        <w:tab/>
        <w:t>Enumeration: DataSetName</w:t>
      </w:r>
      <w:bookmarkEnd w:id="2306"/>
      <w:bookmarkEnd w:id="2307"/>
      <w:bookmarkEnd w:id="2308"/>
      <w:bookmarkEnd w:id="2309"/>
      <w:bookmarkEnd w:id="2310"/>
      <w:bookmarkEnd w:id="2311"/>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312" w:name="_Toc11338618"/>
      <w:bookmarkStart w:id="2313" w:name="_Toc27585289"/>
      <w:bookmarkStart w:id="2314" w:name="_Toc36457268"/>
      <w:bookmarkStart w:id="2315" w:name="_Toc45028167"/>
      <w:bookmarkStart w:id="2316" w:name="_Toc45029002"/>
      <w:bookmarkStart w:id="2317" w:name="_Toc58583233"/>
      <w:r w:rsidRPr="00B3056F">
        <w:t>6.1.6.3.4</w:t>
      </w:r>
      <w:r w:rsidRPr="00B3056F">
        <w:tab/>
        <w:t>Void</w:t>
      </w:r>
      <w:bookmarkEnd w:id="2312"/>
      <w:bookmarkEnd w:id="2313"/>
      <w:bookmarkEnd w:id="2314"/>
      <w:bookmarkEnd w:id="2315"/>
      <w:bookmarkEnd w:id="2316"/>
      <w:bookmarkEnd w:id="2317"/>
    </w:p>
    <w:p w14:paraId="0D3F5B57" w14:textId="77777777" w:rsidR="00EF45DA" w:rsidRPr="00B3056F" w:rsidRDefault="00EF45DA" w:rsidP="00EF45DA">
      <w:pPr>
        <w:pStyle w:val="Heading5"/>
      </w:pPr>
      <w:bookmarkStart w:id="2318" w:name="_Toc11338619"/>
      <w:bookmarkStart w:id="2319" w:name="_Toc27585290"/>
      <w:bookmarkStart w:id="2320" w:name="_Toc36457269"/>
      <w:bookmarkStart w:id="2321" w:name="_Toc45028168"/>
      <w:bookmarkStart w:id="2322" w:name="_Toc45029003"/>
      <w:bookmarkStart w:id="2323" w:name="_Toc58583234"/>
      <w:r w:rsidRPr="00B3056F">
        <w:t>6.1.6.3.5</w:t>
      </w:r>
      <w:r w:rsidRPr="00B3056F">
        <w:tab/>
        <w:t>Void</w:t>
      </w:r>
      <w:bookmarkEnd w:id="2318"/>
      <w:bookmarkEnd w:id="2319"/>
      <w:bookmarkEnd w:id="2320"/>
      <w:bookmarkEnd w:id="2321"/>
      <w:bookmarkEnd w:id="2322"/>
      <w:bookmarkEnd w:id="2323"/>
    </w:p>
    <w:p w14:paraId="529FC26A" w14:textId="77777777" w:rsidR="00EF45DA" w:rsidRPr="00B3056F" w:rsidRDefault="00EF45DA" w:rsidP="00EF45DA">
      <w:pPr>
        <w:pStyle w:val="Heading5"/>
      </w:pPr>
      <w:bookmarkStart w:id="2324" w:name="_Toc11338620"/>
      <w:bookmarkStart w:id="2325" w:name="_Toc27585291"/>
      <w:bookmarkStart w:id="2326" w:name="_Toc36457270"/>
      <w:bookmarkStart w:id="2327" w:name="_Toc45028169"/>
      <w:bookmarkStart w:id="2328" w:name="_Toc45029004"/>
      <w:bookmarkStart w:id="2329" w:name="_Toc58583235"/>
      <w:r w:rsidRPr="00B3056F">
        <w:t>6.1.6.3.6</w:t>
      </w:r>
      <w:r w:rsidRPr="00B3056F">
        <w:tab/>
        <w:t>Void</w:t>
      </w:r>
      <w:bookmarkEnd w:id="2324"/>
      <w:bookmarkEnd w:id="2325"/>
      <w:bookmarkEnd w:id="2326"/>
      <w:bookmarkEnd w:id="2327"/>
      <w:bookmarkEnd w:id="2328"/>
      <w:bookmarkEnd w:id="2329"/>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330" w:name="_Toc11338621"/>
      <w:bookmarkStart w:id="2331" w:name="_Toc27585292"/>
      <w:bookmarkStart w:id="2332" w:name="_Toc36457271"/>
      <w:bookmarkStart w:id="2333" w:name="_Toc45028170"/>
      <w:bookmarkStart w:id="2334" w:name="_Toc45029005"/>
      <w:bookmarkStart w:id="2335" w:name="_Toc58583236"/>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330"/>
      <w:bookmarkEnd w:id="2331"/>
      <w:bookmarkEnd w:id="2332"/>
      <w:bookmarkEnd w:id="2333"/>
      <w:bookmarkEnd w:id="2334"/>
      <w:bookmarkEnd w:id="2335"/>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336" w:name="_Toc27585293"/>
      <w:bookmarkStart w:id="2337" w:name="_Toc36457272"/>
      <w:bookmarkStart w:id="2338" w:name="_Toc45028171"/>
      <w:bookmarkStart w:id="2339" w:name="_Toc45029006"/>
      <w:bookmarkStart w:id="2340" w:name="_Toc11338622"/>
      <w:bookmarkStart w:id="2341" w:name="_Toc58583237"/>
      <w:r w:rsidRPr="00B3056F">
        <w:t>6.1.6.3.8</w:t>
      </w:r>
      <w:r w:rsidRPr="00B3056F">
        <w:tab/>
        <w:t>Enumeration: LocationPrivacyInd</w:t>
      </w:r>
      <w:bookmarkEnd w:id="2336"/>
      <w:bookmarkEnd w:id="2337"/>
      <w:bookmarkEnd w:id="2338"/>
      <w:bookmarkEnd w:id="2339"/>
      <w:bookmarkEnd w:id="2341"/>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342" w:name="_Toc27585294"/>
      <w:bookmarkStart w:id="2343" w:name="_Toc36457273"/>
      <w:bookmarkStart w:id="2344" w:name="_Toc45028172"/>
      <w:bookmarkStart w:id="2345" w:name="_Toc45029007"/>
      <w:bookmarkStart w:id="2346" w:name="_Toc58583238"/>
      <w:r w:rsidRPr="00B3056F">
        <w:lastRenderedPageBreak/>
        <w:t>6.1.6.3.9</w:t>
      </w:r>
      <w:r w:rsidRPr="00B3056F">
        <w:tab/>
        <w:t>Enumeration: PrivacyCheckRelatedAction</w:t>
      </w:r>
      <w:bookmarkEnd w:id="2342"/>
      <w:bookmarkEnd w:id="2343"/>
      <w:bookmarkEnd w:id="2344"/>
      <w:bookmarkEnd w:id="2345"/>
      <w:bookmarkEnd w:id="2346"/>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347" w:name="_Toc27585295"/>
      <w:bookmarkStart w:id="2348" w:name="_Toc36457274"/>
      <w:bookmarkStart w:id="2349" w:name="_Toc45028173"/>
      <w:bookmarkStart w:id="2350" w:name="_Toc45029008"/>
      <w:bookmarkStart w:id="2351" w:name="_Toc58583239"/>
      <w:r w:rsidRPr="00B3056F">
        <w:t>6.1.6.3.10</w:t>
      </w:r>
      <w:r w:rsidRPr="00B3056F">
        <w:tab/>
        <w:t>Enumeration: LcsClientClass</w:t>
      </w:r>
      <w:bookmarkEnd w:id="2347"/>
      <w:bookmarkEnd w:id="2348"/>
      <w:bookmarkEnd w:id="2349"/>
      <w:bookmarkEnd w:id="2350"/>
      <w:bookmarkEnd w:id="2351"/>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352" w:name="_Toc27585296"/>
      <w:bookmarkStart w:id="2353" w:name="_Toc36457275"/>
      <w:bookmarkStart w:id="2354" w:name="_Toc45028174"/>
      <w:bookmarkStart w:id="2355" w:name="_Toc45029009"/>
      <w:bookmarkStart w:id="2356" w:name="_Toc58583240"/>
      <w:r w:rsidRPr="00B3056F">
        <w:t>6.1.6.3.11</w:t>
      </w:r>
      <w:r w:rsidRPr="00B3056F">
        <w:tab/>
        <w:t>Enumeration: LcsMoServiceClass</w:t>
      </w:r>
      <w:bookmarkEnd w:id="2352"/>
      <w:bookmarkEnd w:id="2353"/>
      <w:bookmarkEnd w:id="2354"/>
      <w:bookmarkEnd w:id="2355"/>
      <w:bookmarkEnd w:id="2356"/>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357" w:name="_Toc36457276"/>
      <w:bookmarkStart w:id="2358" w:name="_Toc45028175"/>
      <w:bookmarkStart w:id="2359" w:name="_Toc45029010"/>
      <w:bookmarkStart w:id="2360" w:name="_Toc27585297"/>
      <w:bookmarkStart w:id="2361" w:name="_Toc58583241"/>
      <w:r w:rsidRPr="00B3056F">
        <w:t>6.1.6.3.12</w:t>
      </w:r>
      <w:r w:rsidRPr="00B3056F">
        <w:tab/>
        <w:t>Enumeration: OperationMode</w:t>
      </w:r>
      <w:bookmarkEnd w:id="2357"/>
      <w:bookmarkEnd w:id="2358"/>
      <w:bookmarkEnd w:id="2359"/>
      <w:bookmarkEnd w:id="2361"/>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362" w:name="_Toc36457277"/>
      <w:bookmarkStart w:id="2363" w:name="_Toc45028176"/>
      <w:bookmarkStart w:id="2364" w:name="_Toc45029011"/>
      <w:bookmarkStart w:id="2365" w:name="_Toc58583242"/>
      <w:r w:rsidRPr="00B3056F">
        <w:t>6.1.6.3.13</w:t>
      </w:r>
      <w:r w:rsidRPr="00B3056F">
        <w:tab/>
        <w:t>Enumeration: SorUpdateIndicator</w:t>
      </w:r>
      <w:bookmarkEnd w:id="2362"/>
      <w:bookmarkEnd w:id="2363"/>
      <w:bookmarkEnd w:id="2364"/>
      <w:bookmarkEnd w:id="2365"/>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366" w:name="_Toc36457278"/>
    </w:p>
    <w:p w14:paraId="096CDC4E" w14:textId="77777777" w:rsidR="00EF45DA" w:rsidRPr="00B3056F" w:rsidRDefault="00EF45DA" w:rsidP="00EF45DA">
      <w:pPr>
        <w:pStyle w:val="Heading5"/>
        <w:rPr>
          <w:lang w:eastAsia="zh-CN"/>
        </w:rPr>
      </w:pPr>
      <w:bookmarkStart w:id="2367" w:name="_Toc45028177"/>
      <w:bookmarkStart w:id="2368" w:name="_Toc45029012"/>
      <w:bookmarkStart w:id="2369" w:name="_Toc58583243"/>
      <w:r w:rsidRPr="00B3056F">
        <w:lastRenderedPageBreak/>
        <w:t>6.1.6.3.14</w:t>
      </w:r>
      <w:r w:rsidRPr="00B3056F">
        <w:tab/>
        <w:t xml:space="preserve">Enumeration: </w:t>
      </w:r>
      <w:r w:rsidRPr="00B3056F">
        <w:rPr>
          <w:rFonts w:hint="eastAsia"/>
          <w:lang w:eastAsia="zh-CN"/>
        </w:rPr>
        <w:t>CodeWordInd</w:t>
      </w:r>
      <w:bookmarkEnd w:id="2366"/>
      <w:bookmarkEnd w:id="2367"/>
      <w:bookmarkEnd w:id="2368"/>
      <w:bookmarkEnd w:id="2369"/>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370" w:name="_Toc45028178"/>
      <w:bookmarkStart w:id="2371" w:name="_Toc45029013"/>
      <w:bookmarkStart w:id="2372" w:name="_Toc36457279"/>
      <w:bookmarkStart w:id="2373" w:name="_Toc58583244"/>
      <w:r w:rsidRPr="000B71E3">
        <w:t>6.1.6.3.</w:t>
      </w:r>
      <w:r w:rsidR="005752A6">
        <w:t>15</w:t>
      </w:r>
      <w:r w:rsidRPr="000B71E3">
        <w:tab/>
        <w:t xml:space="preserve">Enumeration: </w:t>
      </w:r>
      <w:r>
        <w:rPr>
          <w:lang w:eastAsia="zh-CN"/>
        </w:rPr>
        <w:t>MdtUserConsent</w:t>
      </w:r>
      <w:bookmarkEnd w:id="2370"/>
      <w:bookmarkEnd w:id="2371"/>
      <w:bookmarkEnd w:id="2373"/>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374" w:name="_Toc45028179"/>
      <w:bookmarkStart w:id="2375" w:name="_Toc45029014"/>
    </w:p>
    <w:p w14:paraId="50EE04E4" w14:textId="001004AF" w:rsidR="001A293E" w:rsidRPr="000B71E3" w:rsidRDefault="001A293E" w:rsidP="001A293E">
      <w:pPr>
        <w:pStyle w:val="Heading5"/>
        <w:rPr>
          <w:lang w:eastAsia="zh-CN"/>
        </w:rPr>
      </w:pPr>
      <w:bookmarkStart w:id="2376" w:name="_Toc58583245"/>
      <w:r w:rsidRPr="000B71E3">
        <w:t>6.1.6.3</w:t>
      </w:r>
      <w:r w:rsidR="00B6658F">
        <w:t>.16</w:t>
      </w:r>
      <w:r w:rsidRPr="000B71E3">
        <w:tab/>
        <w:t xml:space="preserve">Enumeration: </w:t>
      </w:r>
      <w:r>
        <w:t>SharedDataTreatmentInstruction</w:t>
      </w:r>
      <w:bookmarkEnd w:id="2376"/>
    </w:p>
    <w:p w14:paraId="563E858E" w14:textId="2A0B7E04" w:rsidR="001A293E" w:rsidRPr="00F52807" w:rsidRDefault="001A293E" w:rsidP="001A293E">
      <w:pPr>
        <w:pStyle w:val="TH"/>
        <w:rPr>
          <w:lang w:eastAsia="zh-CN"/>
        </w:rPr>
      </w:pPr>
      <w:r w:rsidRPr="000B71E3">
        <w:t>Table 6.1.6.3.</w:t>
      </w:r>
      <w:r w:rsidR="00B6658F">
        <w:t>16</w:t>
      </w:r>
      <w:r w:rsidRPr="000B71E3">
        <w:t xml:space="preserve">-1: Enumeration </w:t>
      </w:r>
      <w:r>
        <w:t>SharedDataTreatmentInstruction</w:t>
      </w:r>
    </w:p>
    <w:tbl>
      <w:tblPr>
        <w:tblW w:w="4650" w:type="pct"/>
        <w:tblCellMar>
          <w:left w:w="0" w:type="dxa"/>
          <w:right w:w="0" w:type="dxa"/>
        </w:tblCellMar>
        <w:tblLook w:val="04A0" w:firstRow="1" w:lastRow="0" w:firstColumn="1" w:lastColumn="0" w:noHBand="0" w:noVBand="1"/>
      </w:tblPr>
      <w:tblGrid>
        <w:gridCol w:w="3422"/>
        <w:gridCol w:w="5526"/>
      </w:tblGrid>
      <w:tr w:rsidR="001A293E" w:rsidRPr="000B71E3" w14:paraId="03E211D2" w14:textId="77777777" w:rsidTr="00A600B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96738D" w14:textId="77777777" w:rsidR="001A293E" w:rsidRPr="000B71E3" w:rsidRDefault="001A293E" w:rsidP="00A600B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1DBAF55" w14:textId="77777777" w:rsidR="001A293E" w:rsidRPr="000B71E3" w:rsidRDefault="001A293E" w:rsidP="00A600B3">
            <w:pPr>
              <w:pStyle w:val="TAH"/>
            </w:pPr>
            <w:r w:rsidRPr="000B71E3">
              <w:t>Description</w:t>
            </w:r>
          </w:p>
        </w:tc>
      </w:tr>
      <w:tr w:rsidR="001A293E" w:rsidRPr="000B71E3" w14:paraId="00BFDB84" w14:textId="77777777" w:rsidTr="00A600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D252C6" w14:textId="77777777" w:rsidR="001A293E" w:rsidRPr="000B71E3" w:rsidRDefault="001A293E" w:rsidP="00A600B3">
            <w:pPr>
              <w:pStyle w:val="TAL"/>
            </w:pPr>
            <w:r>
              <w:t>"USE_IF_NO_CLASH</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9BE3339" w14:textId="77777777" w:rsidR="001A293E" w:rsidRPr="00B6658F" w:rsidRDefault="001A293E" w:rsidP="00A600B3">
            <w:pPr>
              <w:pStyle w:val="TAL"/>
              <w:rPr>
                <w:bCs/>
              </w:rPr>
            </w:pPr>
            <w:r>
              <w:rPr>
                <w:bCs/>
              </w:rPr>
              <w:t>If the attribute is not present in the individual data (no clash), the value of the shared data attribute shall be used. Otherwise the individual data takes precedence. (default)</w:t>
            </w:r>
          </w:p>
        </w:tc>
      </w:tr>
      <w:tr w:rsidR="001A293E" w:rsidRPr="000B71E3" w14:paraId="3C8B3568" w14:textId="77777777" w:rsidTr="00A600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50735" w14:textId="77777777" w:rsidR="001A293E" w:rsidRPr="000B71E3" w:rsidRDefault="001A293E" w:rsidP="00A600B3">
            <w:pPr>
              <w:pStyle w:val="TAL"/>
            </w:pPr>
            <w:r>
              <w:t>"OVERWRITE</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025531" w14:textId="77777777" w:rsidR="001A293E" w:rsidRPr="000B71E3" w:rsidRDefault="001A293E" w:rsidP="00A600B3">
            <w:pPr>
              <w:pStyle w:val="TAL"/>
            </w:pPr>
            <w:r>
              <w:t>The value of the shared data attribute shall be used (even when clashing with individual data).</w:t>
            </w:r>
            <w:r>
              <w:br/>
              <w:t xml:space="preserve">If the shared data attribute is absent, the value of the </w:t>
            </w:r>
            <w:r w:rsidRPr="00CA357B">
              <w:t xml:space="preserve">individual attribute </w:t>
            </w:r>
            <w:r>
              <w:t xml:space="preserve">(if any) </w:t>
            </w:r>
            <w:r w:rsidRPr="00CA357B">
              <w:t>shall not be used, i.e.</w:t>
            </w:r>
            <w:r>
              <w:t xml:space="preserve"> the attribute </w:t>
            </w:r>
            <w:r w:rsidRPr="00CA357B">
              <w:t>shall be handled as being absent.</w:t>
            </w:r>
          </w:p>
        </w:tc>
      </w:tr>
      <w:tr w:rsidR="001A293E" w:rsidRPr="000B71E3" w14:paraId="0C64DDCE" w14:textId="77777777" w:rsidTr="00A600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CB33E" w14:textId="77777777" w:rsidR="001A293E" w:rsidRDefault="001A293E" w:rsidP="00A600B3">
            <w:pPr>
              <w:pStyle w:val="TAL"/>
            </w:pPr>
            <w:r>
              <w:t>"MAX"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C530E9" w14:textId="77777777" w:rsidR="001A293E" w:rsidRDefault="001A293E" w:rsidP="00A600B3">
            <w:pPr>
              <w:pStyle w:val="TAL"/>
            </w:pPr>
            <w:r>
              <w:t>If no clash (i.e. individual data is absent) the shared data attribute value shall be used. Otherwise the higher value shall be used.</w:t>
            </w:r>
          </w:p>
          <w:p w14:paraId="32F216E3" w14:textId="77777777" w:rsidR="001A293E" w:rsidRDefault="001A293E" w:rsidP="00A600B3">
            <w:pPr>
              <w:pStyle w:val="TAL"/>
            </w:pPr>
            <w:r>
              <w:t>(NOTE)</w:t>
            </w:r>
          </w:p>
        </w:tc>
      </w:tr>
      <w:tr w:rsidR="001A293E" w:rsidRPr="000B71E3" w14:paraId="58A05FC2" w14:textId="77777777" w:rsidTr="00A600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9DEB6D" w14:textId="77777777" w:rsidR="001A293E" w:rsidRDefault="001A293E" w:rsidP="00A600B3">
            <w:pPr>
              <w:pStyle w:val="TAL"/>
            </w:pPr>
            <w:r>
              <w:t>"MIN"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D61EF" w14:textId="77777777" w:rsidR="001A293E" w:rsidRDefault="001A293E" w:rsidP="00A600B3">
            <w:pPr>
              <w:pStyle w:val="TAL"/>
            </w:pPr>
            <w:r>
              <w:t>If no clash (i.e. individual data is absent) the shared data attribute value shall be used. Otherwise the lower value shall be used.</w:t>
            </w:r>
          </w:p>
          <w:p w14:paraId="5E82BD2D" w14:textId="77777777" w:rsidR="001A293E" w:rsidRDefault="001A293E" w:rsidP="00A600B3">
            <w:pPr>
              <w:pStyle w:val="TAL"/>
            </w:pPr>
            <w:r>
              <w:t>(NOTE)</w:t>
            </w:r>
          </w:p>
        </w:tc>
      </w:tr>
      <w:tr w:rsidR="001A293E" w:rsidRPr="000B71E3" w14:paraId="0ED0EEF5" w14:textId="77777777" w:rsidTr="00A600B3">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66B59" w14:textId="77777777" w:rsidR="001A293E" w:rsidRDefault="001A293E" w:rsidP="00B6658F">
            <w:pPr>
              <w:pStyle w:val="TAN"/>
            </w:pPr>
            <w:r>
              <w:rPr>
                <w:rFonts w:cs="Arial"/>
                <w:szCs w:val="18"/>
              </w:rPr>
              <w:t>NOTE</w:t>
            </w:r>
            <w:r w:rsidRPr="009C6A7C">
              <w:t>:</w:t>
            </w:r>
            <w:r w:rsidRPr="009C6A7C">
              <w:tab/>
            </w:r>
            <w:r>
              <w:t xml:space="preserve">Treatment instructions </w:t>
            </w:r>
            <w:r w:rsidRPr="004B6702">
              <w:t>"</w:t>
            </w:r>
            <w:r>
              <w:t>MIN</w:t>
            </w:r>
            <w:r w:rsidRPr="004B6702">
              <w:t>"</w:t>
            </w:r>
            <w:r w:rsidRPr="004B6702">
              <w:rPr>
                <w:rFonts w:hint="eastAsia"/>
              </w:rPr>
              <w:t xml:space="preserve"> </w:t>
            </w:r>
            <w:r>
              <w:t>and "MAX" are applicable to attributes that can take numeric values.</w:t>
            </w:r>
          </w:p>
        </w:tc>
      </w:tr>
    </w:tbl>
    <w:p w14:paraId="006BD445" w14:textId="77777777" w:rsidR="001A293E" w:rsidRDefault="001A293E" w:rsidP="001A293E"/>
    <w:p w14:paraId="46FB8CAB" w14:textId="4EA7A083" w:rsidR="00EF45DA" w:rsidRPr="00B3056F" w:rsidRDefault="00EF45DA" w:rsidP="00EF45DA">
      <w:pPr>
        <w:pStyle w:val="Heading3"/>
      </w:pPr>
      <w:bookmarkStart w:id="2377" w:name="_Toc58583246"/>
      <w:r w:rsidRPr="00B3056F">
        <w:t>6.1.7</w:t>
      </w:r>
      <w:r w:rsidRPr="00B3056F">
        <w:tab/>
        <w:t>Error Handling</w:t>
      </w:r>
      <w:bookmarkEnd w:id="2340"/>
      <w:bookmarkEnd w:id="2360"/>
      <w:bookmarkEnd w:id="2372"/>
      <w:bookmarkEnd w:id="2374"/>
      <w:bookmarkEnd w:id="2375"/>
      <w:bookmarkEnd w:id="2377"/>
    </w:p>
    <w:p w14:paraId="3B505031" w14:textId="77777777" w:rsidR="00EF45DA" w:rsidRPr="00B3056F" w:rsidRDefault="00EF45DA" w:rsidP="00EF45DA">
      <w:pPr>
        <w:pStyle w:val="Heading4"/>
      </w:pPr>
      <w:bookmarkStart w:id="2378" w:name="_Toc11338623"/>
      <w:bookmarkStart w:id="2379" w:name="_Toc27585298"/>
      <w:bookmarkStart w:id="2380" w:name="_Toc36457280"/>
      <w:bookmarkStart w:id="2381" w:name="_Toc45028180"/>
      <w:bookmarkStart w:id="2382" w:name="_Toc45029015"/>
      <w:bookmarkStart w:id="2383" w:name="_Toc58583247"/>
      <w:r w:rsidRPr="00B3056F">
        <w:t>6.1.7.1</w:t>
      </w:r>
      <w:r w:rsidRPr="00B3056F">
        <w:tab/>
        <w:t>General</w:t>
      </w:r>
      <w:bookmarkEnd w:id="2378"/>
      <w:bookmarkEnd w:id="2379"/>
      <w:bookmarkEnd w:id="2380"/>
      <w:bookmarkEnd w:id="2381"/>
      <w:bookmarkEnd w:id="2382"/>
      <w:bookmarkEnd w:id="2383"/>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384" w:name="_Toc11338624"/>
      <w:bookmarkStart w:id="2385" w:name="_Toc27585299"/>
      <w:bookmarkStart w:id="2386" w:name="_Toc36457281"/>
      <w:bookmarkStart w:id="2387" w:name="_Toc45028181"/>
      <w:bookmarkStart w:id="2388" w:name="_Toc45029016"/>
      <w:bookmarkStart w:id="2389" w:name="_Toc58583248"/>
      <w:r w:rsidRPr="00B3056F">
        <w:t>6.1.7.2</w:t>
      </w:r>
      <w:r w:rsidRPr="00B3056F">
        <w:tab/>
        <w:t>Protocol Errors</w:t>
      </w:r>
      <w:bookmarkEnd w:id="2384"/>
      <w:bookmarkEnd w:id="2385"/>
      <w:bookmarkEnd w:id="2386"/>
      <w:bookmarkEnd w:id="2387"/>
      <w:bookmarkEnd w:id="2388"/>
      <w:bookmarkEnd w:id="2389"/>
    </w:p>
    <w:p w14:paraId="25B4F9CB" w14:textId="77777777" w:rsidR="00EF45DA" w:rsidRPr="00B3056F" w:rsidRDefault="00EF45DA" w:rsidP="00EF45DA">
      <w:r w:rsidRPr="00B3056F">
        <w:t>Protocol errors handling shall be supported as specified in clause 5.2.7 of 3GPP TS 29.500 [4].</w:t>
      </w:r>
    </w:p>
    <w:p w14:paraId="2ADFAF33" w14:textId="77777777" w:rsidR="00EF45DA" w:rsidRPr="00B3056F" w:rsidRDefault="00EF45DA" w:rsidP="00EF45DA">
      <w:pPr>
        <w:pStyle w:val="Heading4"/>
      </w:pPr>
      <w:bookmarkStart w:id="2390" w:name="_Toc11338625"/>
      <w:bookmarkStart w:id="2391" w:name="_Toc27585300"/>
      <w:bookmarkStart w:id="2392" w:name="_Toc36457282"/>
      <w:bookmarkStart w:id="2393" w:name="_Toc45028182"/>
      <w:bookmarkStart w:id="2394" w:name="_Toc45029017"/>
      <w:bookmarkStart w:id="2395" w:name="_Toc58583249"/>
      <w:r w:rsidRPr="00B3056F">
        <w:t>6.1.7.3</w:t>
      </w:r>
      <w:r w:rsidRPr="00B3056F">
        <w:tab/>
        <w:t>Application Errors</w:t>
      </w:r>
      <w:bookmarkEnd w:id="2390"/>
      <w:bookmarkEnd w:id="2391"/>
      <w:bookmarkEnd w:id="2392"/>
      <w:bookmarkEnd w:id="2393"/>
      <w:bookmarkEnd w:id="2394"/>
      <w:bookmarkEnd w:id="2395"/>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bookmarkStart w:id="2396" w:name="_Hlk510519236"/>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bookmarkEnd w:id="2396"/>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B3056F" w:rsidRDefault="00EF45DA" w:rsidP="00EF45DA">
      <w:pPr>
        <w:pStyle w:val="B1"/>
        <w:ind w:left="0" w:firstLine="0"/>
      </w:pPr>
    </w:p>
    <w:p w14:paraId="6020ACC0" w14:textId="77777777" w:rsidR="00EF45DA" w:rsidRPr="00B3056F" w:rsidRDefault="00EF45DA" w:rsidP="00EF45DA">
      <w:pPr>
        <w:pStyle w:val="Heading3"/>
      </w:pPr>
      <w:bookmarkStart w:id="2397" w:name="_Toc11338626"/>
      <w:bookmarkStart w:id="2398" w:name="_Toc27585301"/>
      <w:bookmarkStart w:id="2399" w:name="_Toc36457283"/>
      <w:bookmarkStart w:id="2400" w:name="_Toc45028183"/>
      <w:bookmarkStart w:id="2401" w:name="_Toc45029018"/>
      <w:bookmarkStart w:id="2402" w:name="_Toc58583250"/>
      <w:r w:rsidRPr="00B3056F">
        <w:t>6.1.8</w:t>
      </w:r>
      <w:r w:rsidRPr="00B3056F">
        <w:tab/>
        <w:t>Feature Negotiation</w:t>
      </w:r>
      <w:bookmarkEnd w:id="2397"/>
      <w:bookmarkEnd w:id="2398"/>
      <w:bookmarkEnd w:id="2399"/>
      <w:bookmarkEnd w:id="2400"/>
      <w:bookmarkEnd w:id="2401"/>
      <w:bookmarkEnd w:id="2402"/>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6A076096" w:rsidR="006D0D26" w:rsidRPr="00B3056F" w:rsidRDefault="006D0D26" w:rsidP="004D1273">
            <w:pPr>
              <w:pStyle w:val="TAL"/>
              <w:rPr>
                <w:rFonts w:cs="Arial"/>
                <w:szCs w:val="18"/>
              </w:rPr>
            </w:pPr>
            <w:r>
              <w:rPr>
                <w:rFonts w:cs="Arial"/>
                <w:szCs w:val="18"/>
              </w:rPr>
              <w:t xml:space="preserve">If the NF consumer does not support this feature, the UDM shall not include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sidR="008B692A">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77777777"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Pr>
                <w:rFonts w:cs="Arial"/>
                <w:szCs w:val="18"/>
              </w:rPr>
              <w:t>sub</w:t>
            </w:r>
            <w:r w:rsidRPr="00D67AB2">
              <w:rPr>
                <w:rFonts w:cs="Arial"/>
                <w:szCs w:val="18"/>
              </w:rPr>
              <w:t xml:space="preserve"> 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The UDM performs action as executes step 2c of sub clause 5.3.2.2.2 and 5.3.2.2.3 if UE is allowed to access 5GS via CAG cell(s) only.</w:t>
            </w:r>
          </w:p>
        </w:tc>
      </w:tr>
      <w:tr w:rsidR="001A293E" w:rsidRPr="00B3056F" w14:paraId="5CFC63BC" w14:textId="77777777" w:rsidTr="001A293E">
        <w:trPr>
          <w:jc w:val="center"/>
        </w:trPr>
        <w:tc>
          <w:tcPr>
            <w:tcW w:w="1529" w:type="dxa"/>
            <w:tcBorders>
              <w:top w:val="single" w:sz="4" w:space="0" w:color="auto"/>
              <w:left w:val="single" w:sz="4" w:space="0" w:color="auto"/>
              <w:bottom w:val="single" w:sz="4" w:space="0" w:color="auto"/>
              <w:right w:val="single" w:sz="4" w:space="0" w:color="auto"/>
            </w:tcBorders>
          </w:tcPr>
          <w:p w14:paraId="2B887B56" w14:textId="77777777" w:rsidR="001A293E" w:rsidRDefault="001A293E" w:rsidP="00A600B3">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2DF06D6E" w14:textId="77777777" w:rsidR="001A293E" w:rsidRDefault="001A293E" w:rsidP="00A600B3">
            <w:pPr>
              <w:pStyle w:val="TAL"/>
            </w:pPr>
            <w:r>
              <w:t>SharedDataTreatment</w:t>
            </w:r>
          </w:p>
        </w:tc>
        <w:tc>
          <w:tcPr>
            <w:tcW w:w="5758" w:type="dxa"/>
            <w:tcBorders>
              <w:top w:val="single" w:sz="4" w:space="0" w:color="auto"/>
              <w:left w:val="single" w:sz="4" w:space="0" w:color="auto"/>
              <w:bottom w:val="single" w:sz="4" w:space="0" w:color="auto"/>
              <w:right w:val="single" w:sz="4" w:space="0" w:color="auto"/>
            </w:tcBorders>
          </w:tcPr>
          <w:p w14:paraId="7BA2F0F8" w14:textId="77777777" w:rsidR="001A293E" w:rsidRDefault="001A293E" w:rsidP="00A600B3">
            <w:pPr>
              <w:pStyle w:val="TAL"/>
              <w:rPr>
                <w:rFonts w:cs="Arial"/>
                <w:szCs w:val="18"/>
              </w:rPr>
            </w:pPr>
            <w:r>
              <w:rPr>
                <w:rFonts w:cs="Arial"/>
                <w:szCs w:val="18"/>
              </w:rPr>
              <w:t>This feature is an extension to the SharedData feature, i.e. support of SharedDataTreatment requires support of SharedData.</w:t>
            </w:r>
          </w:p>
          <w:p w14:paraId="35035C65" w14:textId="77777777" w:rsidR="001A293E" w:rsidRDefault="001A293E" w:rsidP="00A600B3">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w:t>
            </w:r>
            <w:r>
              <w:rPr>
                <w:rFonts w:cs="Arial"/>
                <w:szCs w:val="18"/>
              </w:rPr>
              <w:t>DataTreatments</w:t>
            </w:r>
            <w:r w:rsidRPr="00B3056F">
              <w:rPr>
                <w:rFonts w:cs="Arial"/>
                <w:szCs w:val="18"/>
              </w:rPr>
              <w:t xml:space="preserve"> in the </w:t>
            </w:r>
            <w:r>
              <w:rPr>
                <w:rFonts w:cs="Arial"/>
                <w:szCs w:val="18"/>
              </w:rPr>
              <w:t xml:space="preserve">SharedData returned in the </w:t>
            </w:r>
            <w:r w:rsidRPr="00B3056F">
              <w:rPr>
                <w:rFonts w:cs="Arial"/>
                <w:szCs w:val="18"/>
              </w:rPr>
              <w:t xml:space="preserve">response. Instead the UDM may – based on operator policy – take no further action (i.e. allow the UE to get services based on </w:t>
            </w:r>
            <w:r>
              <w:rPr>
                <w:rFonts w:cs="Arial"/>
                <w:szCs w:val="18"/>
              </w:rPr>
              <w:t>default treatment (i.e. individual data take precedence)</w:t>
            </w:r>
            <w:r w:rsidRPr="00B3056F">
              <w:rPr>
                <w:rFonts w:cs="Arial"/>
                <w:szCs w:val="18"/>
              </w:rPr>
              <w:t xml:space="preserve">, or send the shared data </w:t>
            </w:r>
            <w:r>
              <w:rPr>
                <w:rFonts w:cs="Arial"/>
                <w:szCs w:val="18"/>
              </w:rPr>
              <w:t xml:space="preserve">which have non-default treatment </w:t>
            </w:r>
            <w:r w:rsidRPr="00B3056F">
              <w:rPr>
                <w:rFonts w:cs="Arial"/>
                <w:szCs w:val="18"/>
              </w:rPr>
              <w:t>as individual data</w:t>
            </w:r>
            <w:r>
              <w:rPr>
                <w:rFonts w:cs="Arial"/>
                <w:szCs w:val="18"/>
              </w:rPr>
              <w:t>.</w:t>
            </w:r>
          </w:p>
        </w:tc>
      </w:tr>
      <w:tr w:rsidR="00AC424F" w:rsidRPr="00B3056F" w14:paraId="352DCEEE" w14:textId="77777777" w:rsidTr="00AC424F">
        <w:trPr>
          <w:jc w:val="center"/>
        </w:trPr>
        <w:tc>
          <w:tcPr>
            <w:tcW w:w="1529" w:type="dxa"/>
            <w:tcBorders>
              <w:top w:val="single" w:sz="4" w:space="0" w:color="auto"/>
              <w:left w:val="single" w:sz="4" w:space="0" w:color="auto"/>
              <w:bottom w:val="single" w:sz="4" w:space="0" w:color="auto"/>
              <w:right w:val="single" w:sz="4" w:space="0" w:color="auto"/>
            </w:tcBorders>
          </w:tcPr>
          <w:p w14:paraId="67875BB3" w14:textId="1CE25637" w:rsidR="00AC424F" w:rsidRDefault="009C051B" w:rsidP="000D486B">
            <w:pPr>
              <w:pStyle w:val="TAL"/>
            </w:pPr>
            <w:r w:rsidRPr="00A87DAC">
              <w:t>7</w:t>
            </w:r>
          </w:p>
        </w:tc>
        <w:tc>
          <w:tcPr>
            <w:tcW w:w="2207" w:type="dxa"/>
            <w:tcBorders>
              <w:top w:val="single" w:sz="4" w:space="0" w:color="auto"/>
              <w:left w:val="single" w:sz="4" w:space="0" w:color="auto"/>
              <w:bottom w:val="single" w:sz="4" w:space="0" w:color="auto"/>
              <w:right w:val="single" w:sz="4" w:space="0" w:color="auto"/>
            </w:tcBorders>
          </w:tcPr>
          <w:p w14:paraId="4ED5BF76" w14:textId="77777777" w:rsidR="00AC424F" w:rsidRDefault="00AC424F" w:rsidP="000D486B">
            <w:pPr>
              <w:pStyle w:val="TAL"/>
            </w:pPr>
            <w:r>
              <w:t>sorTransparentSupport</w:t>
            </w:r>
          </w:p>
        </w:tc>
        <w:tc>
          <w:tcPr>
            <w:tcW w:w="5758" w:type="dxa"/>
            <w:tcBorders>
              <w:top w:val="single" w:sz="4" w:space="0" w:color="auto"/>
              <w:left w:val="single" w:sz="4" w:space="0" w:color="auto"/>
              <w:bottom w:val="single" w:sz="4" w:space="0" w:color="auto"/>
              <w:right w:val="single" w:sz="4" w:space="0" w:color="auto"/>
            </w:tcBorders>
          </w:tcPr>
          <w:p w14:paraId="791EFF1C" w14:textId="77777777" w:rsidR="00AC424F" w:rsidRDefault="00AC424F" w:rsidP="000D486B">
            <w:pPr>
              <w:pStyle w:val="TAL"/>
              <w:rPr>
                <w:rFonts w:cs="Arial"/>
                <w:szCs w:val="18"/>
              </w:rPr>
            </w:pPr>
            <w:r>
              <w:rPr>
                <w:rFonts w:cs="Arial"/>
                <w:szCs w:val="18"/>
              </w:rPr>
              <w:t>This flag indicates NF Consumer (e.g. AMF) support of receiving SoR Transparent Container instead of individual IEs from UDM. If the NF consumer does not support this feature, the UDM shall not include sorTransparentContainer as part of sorInfo attribute as defined in clause 6.1.6.2.26.</w:t>
            </w: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403" w:name="_Toc11338627"/>
      <w:bookmarkStart w:id="2404" w:name="_Toc27585302"/>
      <w:bookmarkStart w:id="2405" w:name="_Toc36457284"/>
      <w:bookmarkStart w:id="2406" w:name="_Toc45028184"/>
      <w:bookmarkStart w:id="2407" w:name="_Toc45029019"/>
      <w:bookmarkStart w:id="2408" w:name="_Toc58583251"/>
      <w:r w:rsidRPr="00B3056F">
        <w:rPr>
          <w:lang w:val="en-US"/>
        </w:rPr>
        <w:t>6.1.9</w:t>
      </w:r>
      <w:r w:rsidRPr="00B3056F">
        <w:rPr>
          <w:lang w:val="en-US"/>
        </w:rPr>
        <w:tab/>
        <w:t>Security</w:t>
      </w:r>
      <w:bookmarkEnd w:id="2403"/>
      <w:bookmarkEnd w:id="2404"/>
      <w:bookmarkEnd w:id="2405"/>
      <w:bookmarkEnd w:id="2406"/>
      <w:bookmarkEnd w:id="2407"/>
      <w:bookmarkEnd w:id="2408"/>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77777777" w:rsidR="00EF45DA" w:rsidRPr="00B3056F" w:rsidRDefault="00EF45DA" w:rsidP="00EF45DA">
      <w:pPr>
        <w:rPr>
          <w:lang w:val="en-US"/>
        </w:rPr>
      </w:pPr>
      <w:r w:rsidRPr="00B3056F">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409" w:name="_Toc11338628"/>
      <w:bookmarkStart w:id="2410" w:name="_Toc27585303"/>
      <w:bookmarkStart w:id="2411" w:name="_Toc36457285"/>
      <w:bookmarkStart w:id="2412" w:name="_Toc45028185"/>
      <w:bookmarkStart w:id="2413" w:name="_Toc45029020"/>
      <w:bookmarkStart w:id="2414" w:name="_Toc58583252"/>
      <w:r w:rsidRPr="00B3056F">
        <w:lastRenderedPageBreak/>
        <w:t>6.2</w:t>
      </w:r>
      <w:r w:rsidRPr="00B3056F">
        <w:tab/>
        <w:t>Nudm_UEContextManagement Service API</w:t>
      </w:r>
      <w:bookmarkEnd w:id="2409"/>
      <w:bookmarkEnd w:id="2410"/>
      <w:bookmarkEnd w:id="2411"/>
      <w:bookmarkEnd w:id="2412"/>
      <w:bookmarkEnd w:id="2413"/>
      <w:bookmarkEnd w:id="2414"/>
    </w:p>
    <w:p w14:paraId="745CA8D3" w14:textId="77777777" w:rsidR="00EF45DA" w:rsidRPr="00B3056F" w:rsidRDefault="00EF45DA" w:rsidP="00EF45DA">
      <w:pPr>
        <w:pStyle w:val="Heading3"/>
      </w:pPr>
      <w:bookmarkStart w:id="2415" w:name="_Toc11338629"/>
      <w:bookmarkStart w:id="2416" w:name="_Toc27585304"/>
      <w:bookmarkStart w:id="2417" w:name="_Toc36457286"/>
      <w:bookmarkStart w:id="2418" w:name="_Toc45028186"/>
      <w:bookmarkStart w:id="2419" w:name="_Toc45029021"/>
      <w:bookmarkStart w:id="2420" w:name="_Toc58583253"/>
      <w:r w:rsidRPr="00B3056F">
        <w:t>6.2.1</w:t>
      </w:r>
      <w:r w:rsidRPr="00B3056F">
        <w:tab/>
        <w:t>API URI</w:t>
      </w:r>
      <w:bookmarkEnd w:id="2415"/>
      <w:bookmarkEnd w:id="2416"/>
      <w:bookmarkEnd w:id="2417"/>
      <w:bookmarkEnd w:id="2418"/>
      <w:bookmarkEnd w:id="2419"/>
      <w:bookmarkEnd w:id="2420"/>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421" w:name="_Toc11338630"/>
      <w:bookmarkStart w:id="2422" w:name="_Toc27585305"/>
      <w:bookmarkStart w:id="2423" w:name="_Toc36457287"/>
      <w:r>
        <w:rPr>
          <w:noProof/>
          <w:lang w:eastAsia="zh-CN"/>
        </w:rPr>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424" w:name="_Toc45028187"/>
      <w:bookmarkStart w:id="2425" w:name="_Toc45029022"/>
      <w:bookmarkStart w:id="2426" w:name="_Toc58583254"/>
      <w:r w:rsidRPr="00B3056F">
        <w:t>6.2.2</w:t>
      </w:r>
      <w:r w:rsidRPr="00B3056F">
        <w:tab/>
        <w:t>Usage of HTTP</w:t>
      </w:r>
      <w:bookmarkEnd w:id="2421"/>
      <w:bookmarkEnd w:id="2422"/>
      <w:bookmarkEnd w:id="2423"/>
      <w:bookmarkEnd w:id="2424"/>
      <w:bookmarkEnd w:id="2425"/>
      <w:bookmarkEnd w:id="2426"/>
    </w:p>
    <w:p w14:paraId="79805AF5" w14:textId="77777777" w:rsidR="00EF45DA" w:rsidRPr="00B3056F" w:rsidRDefault="00EF45DA" w:rsidP="00EF45DA">
      <w:pPr>
        <w:pStyle w:val="Heading4"/>
      </w:pPr>
      <w:bookmarkStart w:id="2427" w:name="_Toc11338631"/>
      <w:bookmarkStart w:id="2428" w:name="_Toc27585306"/>
      <w:bookmarkStart w:id="2429" w:name="_Toc36457288"/>
      <w:bookmarkStart w:id="2430" w:name="_Toc45028188"/>
      <w:bookmarkStart w:id="2431" w:name="_Toc45029023"/>
      <w:bookmarkStart w:id="2432" w:name="_Toc58583255"/>
      <w:r w:rsidRPr="00B3056F">
        <w:t>6.2.2.1</w:t>
      </w:r>
      <w:r w:rsidRPr="00B3056F">
        <w:tab/>
        <w:t>General</w:t>
      </w:r>
      <w:bookmarkEnd w:id="2427"/>
      <w:bookmarkEnd w:id="2428"/>
      <w:bookmarkEnd w:id="2429"/>
      <w:bookmarkEnd w:id="2430"/>
      <w:bookmarkEnd w:id="2431"/>
      <w:bookmarkEnd w:id="2432"/>
    </w:p>
    <w:p w14:paraId="4C2E6203" w14:textId="77777777" w:rsidR="00EF45DA" w:rsidRPr="00B3056F" w:rsidRDefault="00EF45DA" w:rsidP="00EF45DA">
      <w:r w:rsidRPr="00B3056F">
        <w:t>HTTP/2, as defined in IETF RFC 7540 [13], shall be used as specified in clause 5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433" w:name="_Toc11338632"/>
      <w:bookmarkStart w:id="2434" w:name="_Toc27585307"/>
      <w:bookmarkStart w:id="2435" w:name="_Toc36457289"/>
      <w:bookmarkStart w:id="2436" w:name="_Toc45028189"/>
      <w:bookmarkStart w:id="2437" w:name="_Toc45029024"/>
      <w:bookmarkStart w:id="2438" w:name="_Toc58583256"/>
      <w:r w:rsidRPr="00B3056F">
        <w:t>6.2.2.2</w:t>
      </w:r>
      <w:r w:rsidRPr="00B3056F">
        <w:tab/>
        <w:t>HTTP standard headers</w:t>
      </w:r>
      <w:bookmarkEnd w:id="2433"/>
      <w:bookmarkEnd w:id="2434"/>
      <w:bookmarkEnd w:id="2435"/>
      <w:bookmarkEnd w:id="2436"/>
      <w:bookmarkEnd w:id="2437"/>
      <w:bookmarkEnd w:id="2438"/>
    </w:p>
    <w:p w14:paraId="3EA812BF" w14:textId="77777777" w:rsidR="00EF45DA" w:rsidRPr="00B3056F" w:rsidRDefault="00EF45DA" w:rsidP="00EF45DA">
      <w:pPr>
        <w:pStyle w:val="Heading5"/>
        <w:rPr>
          <w:lang w:eastAsia="zh-CN"/>
        </w:rPr>
      </w:pPr>
      <w:bookmarkStart w:id="2439" w:name="_Toc11338633"/>
      <w:bookmarkStart w:id="2440" w:name="_Toc27585308"/>
      <w:bookmarkStart w:id="2441" w:name="_Toc36457290"/>
      <w:bookmarkStart w:id="2442" w:name="_Toc45028190"/>
      <w:bookmarkStart w:id="2443" w:name="_Toc45029025"/>
      <w:bookmarkStart w:id="2444" w:name="_Toc58583257"/>
      <w:r w:rsidRPr="00B3056F">
        <w:t>6.2.2.2.1</w:t>
      </w:r>
      <w:r w:rsidRPr="00B3056F">
        <w:rPr>
          <w:rFonts w:hint="eastAsia"/>
          <w:lang w:eastAsia="zh-CN"/>
        </w:rPr>
        <w:tab/>
      </w:r>
      <w:r w:rsidRPr="00B3056F">
        <w:rPr>
          <w:lang w:eastAsia="zh-CN"/>
        </w:rPr>
        <w:t>General</w:t>
      </w:r>
      <w:bookmarkEnd w:id="2439"/>
      <w:bookmarkEnd w:id="2440"/>
      <w:bookmarkEnd w:id="2441"/>
      <w:bookmarkEnd w:id="2442"/>
      <w:bookmarkEnd w:id="2443"/>
      <w:bookmarkEnd w:id="2444"/>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445" w:name="_Toc11338634"/>
      <w:bookmarkStart w:id="2446" w:name="_Toc27585309"/>
      <w:bookmarkStart w:id="2447" w:name="_Toc36457291"/>
      <w:bookmarkStart w:id="2448" w:name="_Toc45028191"/>
      <w:bookmarkStart w:id="2449" w:name="_Toc45029026"/>
      <w:bookmarkStart w:id="2450" w:name="_Toc58583258"/>
      <w:r w:rsidRPr="00B3056F">
        <w:t>6.2.2.2.2</w:t>
      </w:r>
      <w:r w:rsidRPr="00B3056F">
        <w:tab/>
        <w:t>Content type</w:t>
      </w:r>
      <w:bookmarkEnd w:id="2445"/>
      <w:bookmarkEnd w:id="2446"/>
      <w:bookmarkEnd w:id="2447"/>
      <w:bookmarkEnd w:id="2448"/>
      <w:bookmarkEnd w:id="2449"/>
      <w:bookmarkEnd w:id="2450"/>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451" w:name="_Toc11338635"/>
      <w:bookmarkStart w:id="2452" w:name="_Toc27585310"/>
      <w:bookmarkStart w:id="2453" w:name="_Toc36457292"/>
      <w:bookmarkStart w:id="2454" w:name="_Toc45028192"/>
      <w:bookmarkStart w:id="2455" w:name="_Toc45029027"/>
      <w:bookmarkStart w:id="2456" w:name="_Toc58583259"/>
      <w:r w:rsidRPr="00B3056F">
        <w:t>6.2.2.3</w:t>
      </w:r>
      <w:r w:rsidRPr="00B3056F">
        <w:tab/>
        <w:t>HTTP custom headers</w:t>
      </w:r>
      <w:bookmarkEnd w:id="2451"/>
      <w:bookmarkEnd w:id="2452"/>
      <w:bookmarkEnd w:id="2453"/>
      <w:bookmarkEnd w:id="2454"/>
      <w:bookmarkEnd w:id="2455"/>
      <w:bookmarkEnd w:id="2456"/>
    </w:p>
    <w:p w14:paraId="2C112AEF" w14:textId="77777777" w:rsidR="00EF45DA" w:rsidRPr="00B3056F" w:rsidRDefault="00EF45DA" w:rsidP="00EF45DA">
      <w:pPr>
        <w:pStyle w:val="Heading5"/>
        <w:rPr>
          <w:lang w:eastAsia="zh-CN"/>
        </w:rPr>
      </w:pPr>
      <w:bookmarkStart w:id="2457" w:name="_Toc11338636"/>
      <w:bookmarkStart w:id="2458" w:name="_Toc27585311"/>
      <w:bookmarkStart w:id="2459" w:name="_Toc36457293"/>
      <w:bookmarkStart w:id="2460" w:name="_Toc45028193"/>
      <w:bookmarkStart w:id="2461" w:name="_Toc45029028"/>
      <w:bookmarkStart w:id="2462" w:name="_Toc58583260"/>
      <w:r w:rsidRPr="00B3056F">
        <w:t>6.2.2.3.1</w:t>
      </w:r>
      <w:r w:rsidRPr="00B3056F">
        <w:rPr>
          <w:rFonts w:hint="eastAsia"/>
          <w:lang w:eastAsia="zh-CN"/>
        </w:rPr>
        <w:tab/>
      </w:r>
      <w:r w:rsidRPr="00B3056F">
        <w:rPr>
          <w:lang w:eastAsia="zh-CN"/>
        </w:rPr>
        <w:t>General</w:t>
      </w:r>
      <w:bookmarkEnd w:id="2457"/>
      <w:bookmarkEnd w:id="2458"/>
      <w:bookmarkEnd w:id="2459"/>
      <w:bookmarkEnd w:id="2460"/>
      <w:bookmarkEnd w:id="2461"/>
      <w:bookmarkEnd w:id="2462"/>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463" w:name="_Toc11338637"/>
      <w:bookmarkStart w:id="2464" w:name="_Toc27585312"/>
      <w:bookmarkStart w:id="2465" w:name="_Toc36457294"/>
      <w:bookmarkStart w:id="2466" w:name="_Toc45028194"/>
      <w:bookmarkStart w:id="2467" w:name="_Toc45029029"/>
      <w:bookmarkStart w:id="2468" w:name="_Toc58583261"/>
      <w:r w:rsidRPr="00B3056F">
        <w:lastRenderedPageBreak/>
        <w:t>6.2.3</w:t>
      </w:r>
      <w:r w:rsidRPr="00B3056F">
        <w:tab/>
        <w:t>Resources</w:t>
      </w:r>
      <w:bookmarkEnd w:id="2463"/>
      <w:bookmarkEnd w:id="2464"/>
      <w:bookmarkEnd w:id="2465"/>
      <w:bookmarkEnd w:id="2466"/>
      <w:bookmarkEnd w:id="2467"/>
      <w:bookmarkEnd w:id="2468"/>
    </w:p>
    <w:p w14:paraId="7030742B" w14:textId="77777777" w:rsidR="00EF45DA" w:rsidRPr="00B3056F" w:rsidRDefault="00EF45DA" w:rsidP="00EF45DA">
      <w:pPr>
        <w:pStyle w:val="Heading4"/>
      </w:pPr>
      <w:bookmarkStart w:id="2469" w:name="_Toc11338638"/>
      <w:bookmarkStart w:id="2470" w:name="_Toc27585313"/>
      <w:bookmarkStart w:id="2471" w:name="_Toc36457295"/>
      <w:bookmarkStart w:id="2472" w:name="_Toc45028195"/>
      <w:bookmarkStart w:id="2473" w:name="_Toc45029030"/>
      <w:bookmarkStart w:id="2474" w:name="_Toc58583262"/>
      <w:r w:rsidRPr="00B3056F">
        <w:t>6.2.3.1</w:t>
      </w:r>
      <w:r w:rsidRPr="00B3056F">
        <w:tab/>
        <w:t>Overview</w:t>
      </w:r>
      <w:bookmarkEnd w:id="2469"/>
      <w:bookmarkEnd w:id="2470"/>
      <w:bookmarkEnd w:id="2471"/>
      <w:bookmarkEnd w:id="2472"/>
      <w:bookmarkEnd w:id="2473"/>
      <w:bookmarkEnd w:id="2474"/>
    </w:p>
    <w:p w14:paraId="0DE599DF" w14:textId="729BFE11" w:rsidR="00EF45DA" w:rsidRPr="00B3056F" w:rsidRDefault="007B7649" w:rsidP="00EF45DA">
      <w:pPr>
        <w:pStyle w:val="TH"/>
        <w:rPr>
          <w:lang w:val="en-US"/>
        </w:rPr>
      </w:pPr>
      <w:r w:rsidRPr="00B3056F">
        <w:object w:dxaOrig="10761" w:dyaOrig="12501" w14:anchorId="54988A6A">
          <v:shape id="_x0000_i1106" type="#_x0000_t75" style="width:390.15pt;height:455.4pt" o:ole="">
            <v:imagedata r:id="rId174" o:title=""/>
          </v:shape>
          <o:OLEObject Type="Embed" ProgID="Visio.Drawing.11" ShapeID="_x0000_i1106" DrawAspect="Content" ObjectID="_1669196372" r:id="rId175"/>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A36171" w:rsidRPr="00B3056F" w14:paraId="3D4EF5CD" w14:textId="77777777" w:rsidTr="00A7713C">
        <w:trPr>
          <w:trHeight w:val="850"/>
          <w:jc w:val="center"/>
        </w:trPr>
        <w:tc>
          <w:tcPr>
            <w:tcW w:w="1506" w:type="pct"/>
            <w:vMerge/>
            <w:tcBorders>
              <w:left w:val="single" w:sz="4" w:space="0" w:color="auto"/>
              <w:right w:val="single" w:sz="4" w:space="0" w:color="auto"/>
            </w:tcBorders>
            <w:vAlign w:val="center"/>
          </w:tcPr>
          <w:p w14:paraId="655A828E" w14:textId="77777777" w:rsidR="00A36171" w:rsidRPr="00B3056F" w:rsidRDefault="00A36171" w:rsidP="001330D7">
            <w:pPr>
              <w:pStyle w:val="TAL"/>
            </w:pPr>
          </w:p>
        </w:tc>
        <w:tc>
          <w:tcPr>
            <w:tcW w:w="1474" w:type="pct"/>
            <w:vMerge/>
            <w:tcBorders>
              <w:left w:val="single" w:sz="4" w:space="0" w:color="auto"/>
              <w:right w:val="single" w:sz="4" w:space="0" w:color="auto"/>
            </w:tcBorders>
            <w:vAlign w:val="center"/>
          </w:tcPr>
          <w:p w14:paraId="5C4F7666" w14:textId="77777777" w:rsidR="00A36171" w:rsidRPr="00B3056F" w:rsidRDefault="00A36171" w:rsidP="001330D7">
            <w:pPr>
              <w:pStyle w:val="TAL"/>
            </w:pPr>
          </w:p>
        </w:tc>
        <w:tc>
          <w:tcPr>
            <w:tcW w:w="639" w:type="pct"/>
            <w:tcBorders>
              <w:top w:val="single" w:sz="4" w:space="0" w:color="auto"/>
              <w:left w:val="single" w:sz="4" w:space="0" w:color="auto"/>
              <w:right w:val="single" w:sz="4" w:space="0" w:color="auto"/>
            </w:tcBorders>
          </w:tcPr>
          <w:p w14:paraId="6F7E07B6" w14:textId="64347E46" w:rsidR="00A36171" w:rsidRPr="00B3056F" w:rsidRDefault="00A36171" w:rsidP="00A36171">
            <w:pPr>
              <w:pStyle w:val="TAL"/>
            </w:pPr>
            <w:r w:rsidRPr="00B3056F">
              <w:t>GET</w:t>
            </w:r>
          </w:p>
        </w:tc>
        <w:tc>
          <w:tcPr>
            <w:tcW w:w="1381" w:type="pct"/>
            <w:tcBorders>
              <w:top w:val="single" w:sz="4" w:space="0" w:color="auto"/>
              <w:left w:val="single" w:sz="4" w:space="0" w:color="auto"/>
              <w:right w:val="single" w:sz="4" w:space="0" w:color="auto"/>
            </w:tcBorders>
          </w:tcPr>
          <w:p w14:paraId="50FAB718" w14:textId="10D93AE3" w:rsidR="00A36171" w:rsidRPr="00B3056F" w:rsidRDefault="00A36171" w:rsidP="0050308A">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475" w:name="_Toc11338639"/>
      <w:bookmarkStart w:id="2476" w:name="_Toc27585314"/>
      <w:bookmarkStart w:id="2477" w:name="_Toc36457296"/>
      <w:bookmarkStart w:id="2478" w:name="_Toc45028196"/>
      <w:bookmarkStart w:id="2479" w:name="_Toc45029031"/>
      <w:bookmarkStart w:id="2480" w:name="_Toc58583263"/>
      <w:r w:rsidRPr="00B3056F">
        <w:lastRenderedPageBreak/>
        <w:t>6.2.3.2</w:t>
      </w:r>
      <w:r w:rsidRPr="00B3056F">
        <w:tab/>
        <w:t>Resource: Amf3GppAccessRegistration</w:t>
      </w:r>
      <w:bookmarkEnd w:id="2475"/>
      <w:bookmarkEnd w:id="2476"/>
      <w:r w:rsidRPr="00B3056F">
        <w:t xml:space="preserve"> (Document)</w:t>
      </w:r>
      <w:bookmarkEnd w:id="2477"/>
      <w:bookmarkEnd w:id="2478"/>
      <w:bookmarkEnd w:id="2479"/>
      <w:bookmarkEnd w:id="2480"/>
    </w:p>
    <w:p w14:paraId="22BA8742" w14:textId="77777777" w:rsidR="00EF45DA" w:rsidRPr="00B3056F" w:rsidRDefault="00EF45DA" w:rsidP="00EF45DA">
      <w:pPr>
        <w:pStyle w:val="Heading5"/>
      </w:pPr>
      <w:bookmarkStart w:id="2481" w:name="_Toc11338640"/>
      <w:bookmarkStart w:id="2482" w:name="_Toc27585315"/>
      <w:bookmarkStart w:id="2483" w:name="_Toc36457297"/>
      <w:bookmarkStart w:id="2484" w:name="_Toc45028197"/>
      <w:bookmarkStart w:id="2485" w:name="_Toc45029032"/>
      <w:bookmarkStart w:id="2486" w:name="_Toc58583264"/>
      <w:r w:rsidRPr="00B3056F">
        <w:t>6.2.3.2.1</w:t>
      </w:r>
      <w:r w:rsidRPr="00B3056F">
        <w:tab/>
        <w:t>Description</w:t>
      </w:r>
      <w:bookmarkEnd w:id="2481"/>
      <w:bookmarkEnd w:id="2482"/>
      <w:bookmarkEnd w:id="2483"/>
      <w:bookmarkEnd w:id="2484"/>
      <w:bookmarkEnd w:id="2485"/>
      <w:bookmarkEnd w:id="2486"/>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487" w:name="_Toc11338641"/>
      <w:bookmarkStart w:id="2488" w:name="_Toc27585316"/>
      <w:bookmarkStart w:id="2489" w:name="_Toc36457298"/>
      <w:bookmarkStart w:id="2490" w:name="_Toc45028198"/>
      <w:bookmarkStart w:id="2491" w:name="_Toc45029033"/>
      <w:bookmarkStart w:id="2492" w:name="_Toc58583265"/>
      <w:r w:rsidRPr="00B3056F">
        <w:t>6.2.3.2.2</w:t>
      </w:r>
      <w:r w:rsidRPr="00B3056F">
        <w:tab/>
        <w:t>Resource Definition</w:t>
      </w:r>
      <w:bookmarkEnd w:id="2487"/>
      <w:bookmarkEnd w:id="2488"/>
      <w:bookmarkEnd w:id="2489"/>
      <w:bookmarkEnd w:id="2490"/>
      <w:bookmarkEnd w:id="2491"/>
      <w:bookmarkEnd w:id="2492"/>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F45DA">
      <w:pPr>
        <w:rPr>
          <w:rFonts w:ascii="Arial" w:hAnsi="Arial" w:cs="Arial"/>
        </w:rPr>
      </w:pPr>
      <w:r w:rsidRPr="00B3056F">
        <w:t>This resource shall support the resource URI variables defined in table 6.2.3.2.2-1</w:t>
      </w:r>
      <w:r w:rsidRPr="00B3056F">
        <w:rPr>
          <w:rFonts w:ascii="Arial" w:hAnsi="Arial" w:cs="Arial"/>
        </w:rPr>
        <w:t>.</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15D4C8BB" w:rsidR="00B95195" w:rsidRPr="00B3056F" w:rsidRDefault="00B95195" w:rsidP="00B95195">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493" w:name="_Toc11338642"/>
      <w:bookmarkStart w:id="2494" w:name="_Toc27585317"/>
      <w:bookmarkStart w:id="2495" w:name="_Toc36457299"/>
      <w:bookmarkStart w:id="2496" w:name="_Toc45028199"/>
      <w:bookmarkStart w:id="2497" w:name="_Toc45029034"/>
      <w:bookmarkStart w:id="2498" w:name="_Toc58583266"/>
      <w:r w:rsidRPr="00B3056F">
        <w:t>6.2.3.2.3</w:t>
      </w:r>
      <w:r w:rsidRPr="00B3056F">
        <w:tab/>
        <w:t>Resource Standard Methods</w:t>
      </w:r>
      <w:bookmarkEnd w:id="2493"/>
      <w:bookmarkEnd w:id="2494"/>
      <w:bookmarkEnd w:id="2495"/>
      <w:bookmarkEnd w:id="2496"/>
      <w:bookmarkEnd w:id="2497"/>
      <w:bookmarkEnd w:id="2498"/>
    </w:p>
    <w:p w14:paraId="0D2D1920" w14:textId="77777777" w:rsidR="00EF45DA" w:rsidRPr="00B3056F" w:rsidRDefault="00EF45DA" w:rsidP="00EF45DA">
      <w:pPr>
        <w:pStyle w:val="Heading6"/>
      </w:pPr>
      <w:bookmarkStart w:id="2499" w:name="_Toc11338643"/>
      <w:bookmarkStart w:id="2500" w:name="_Toc27585318"/>
      <w:bookmarkStart w:id="2501" w:name="_Toc36457300"/>
      <w:bookmarkStart w:id="2502" w:name="_Toc45028200"/>
      <w:bookmarkStart w:id="2503" w:name="_Toc45029035"/>
      <w:bookmarkStart w:id="2504" w:name="_Toc58583267"/>
      <w:r w:rsidRPr="00B3056F">
        <w:t>6.2.3.2.3.1</w:t>
      </w:r>
      <w:r w:rsidRPr="00B3056F">
        <w:tab/>
        <w:t>PUT</w:t>
      </w:r>
      <w:bookmarkEnd w:id="2499"/>
      <w:bookmarkEnd w:id="2500"/>
      <w:bookmarkEnd w:id="2501"/>
      <w:bookmarkEnd w:id="2502"/>
      <w:bookmarkEnd w:id="2503"/>
      <w:bookmarkEnd w:id="2504"/>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157A36DB"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EF45DA">
      <w:pPr>
        <w:pStyle w:val="Heading6"/>
      </w:pPr>
      <w:bookmarkStart w:id="2505" w:name="_Toc11338644"/>
      <w:bookmarkStart w:id="2506" w:name="_Toc27585319"/>
      <w:bookmarkStart w:id="2507" w:name="_Toc36457301"/>
      <w:bookmarkStart w:id="2508" w:name="_Toc45028201"/>
      <w:bookmarkStart w:id="2509" w:name="_Toc45029036"/>
      <w:bookmarkStart w:id="2510" w:name="_Toc58583268"/>
      <w:r w:rsidRPr="00B3056F">
        <w:t>6.2.3.2.3.2</w:t>
      </w:r>
      <w:r w:rsidRPr="00B3056F">
        <w:tab/>
        <w:t>PATCH</w:t>
      </w:r>
      <w:bookmarkEnd w:id="2505"/>
      <w:bookmarkEnd w:id="2506"/>
      <w:bookmarkEnd w:id="2507"/>
      <w:bookmarkEnd w:id="2508"/>
      <w:bookmarkEnd w:id="2509"/>
      <w:bookmarkEnd w:id="2510"/>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77777777" w:rsidR="00EF45DA" w:rsidRPr="00B3056F" w:rsidRDefault="00EF45DA" w:rsidP="001330D7">
            <w:pPr>
              <w:pStyle w:val="TAL"/>
            </w:pPr>
            <w:r w:rsidRPr="00B3056F">
              <w:rPr>
                <w:rFonts w:cs="Arial"/>
                <w:szCs w:val="18"/>
              </w:rPr>
              <w:t>see 3GPP TS 29.500 [4] clause 6.6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0C972104"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EF45DA">
      <w:pPr>
        <w:pStyle w:val="Heading6"/>
      </w:pPr>
      <w:bookmarkStart w:id="2511" w:name="_Toc11338645"/>
      <w:bookmarkStart w:id="2512" w:name="_Toc27585320"/>
      <w:bookmarkStart w:id="2513" w:name="_Toc36457302"/>
      <w:bookmarkStart w:id="2514" w:name="_Toc45028202"/>
      <w:bookmarkStart w:id="2515" w:name="_Toc45029037"/>
      <w:bookmarkStart w:id="2516" w:name="_Toc58583269"/>
      <w:r w:rsidRPr="00B3056F">
        <w:t>6.2.3.2.3.3</w:t>
      </w:r>
      <w:r w:rsidRPr="00B3056F">
        <w:tab/>
        <w:t>GET</w:t>
      </w:r>
      <w:bookmarkEnd w:id="2511"/>
      <w:bookmarkEnd w:id="2512"/>
      <w:bookmarkEnd w:id="2513"/>
      <w:bookmarkEnd w:id="2514"/>
      <w:bookmarkEnd w:id="2515"/>
      <w:bookmarkEnd w:id="2516"/>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77777777" w:rsidR="00EF45DA" w:rsidRPr="00B3056F" w:rsidRDefault="00EF45DA" w:rsidP="001330D7">
            <w:pPr>
              <w:pStyle w:val="TAL"/>
            </w:pPr>
            <w:r w:rsidRPr="00B3056F">
              <w:t>see 3GPP TS 29.500 [4] clause 6.6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1CDA457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517" w:name="_Toc510696615"/>
      <w:bookmarkStart w:id="2518" w:name="_Toc36457303"/>
      <w:bookmarkStart w:id="2519" w:name="_Toc45028203"/>
      <w:bookmarkStart w:id="2520" w:name="_Toc45029038"/>
      <w:bookmarkStart w:id="2521" w:name="_Toc11338646"/>
      <w:bookmarkStart w:id="2522" w:name="_Toc27585321"/>
      <w:bookmarkStart w:id="2523" w:name="_Toc58583270"/>
      <w:r w:rsidRPr="00B3056F">
        <w:lastRenderedPageBreak/>
        <w:t>6.2.3.2.4</w:t>
      </w:r>
      <w:r w:rsidRPr="00B3056F">
        <w:tab/>
        <w:t>Resource Custom Operations</w:t>
      </w:r>
      <w:bookmarkEnd w:id="2517"/>
      <w:bookmarkEnd w:id="2518"/>
      <w:bookmarkEnd w:id="2519"/>
      <w:bookmarkEnd w:id="2520"/>
      <w:bookmarkEnd w:id="2523"/>
    </w:p>
    <w:p w14:paraId="05488361" w14:textId="77777777" w:rsidR="00EF45DA" w:rsidRPr="00B3056F" w:rsidRDefault="00EF45DA" w:rsidP="00EF45DA">
      <w:pPr>
        <w:pStyle w:val="Heading6"/>
        <w:ind w:left="0" w:firstLine="0"/>
      </w:pPr>
      <w:bookmarkStart w:id="2524" w:name="_Toc510696616"/>
      <w:bookmarkStart w:id="2525" w:name="_Toc36457304"/>
      <w:bookmarkStart w:id="2526" w:name="_Toc45028204"/>
      <w:bookmarkStart w:id="2527" w:name="_Toc45029039"/>
      <w:bookmarkStart w:id="2528" w:name="_Toc58583271"/>
      <w:r w:rsidRPr="00B3056F">
        <w:t>6.2.3.2.4.1</w:t>
      </w:r>
      <w:r w:rsidRPr="00B3056F">
        <w:tab/>
        <w:t>Overview</w:t>
      </w:r>
      <w:bookmarkEnd w:id="2524"/>
      <w:bookmarkEnd w:id="2525"/>
      <w:bookmarkEnd w:id="2526"/>
      <w:bookmarkEnd w:id="2527"/>
      <w:bookmarkEnd w:id="2528"/>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7CA688E4"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529" w:name="_Toc510696617"/>
      <w:bookmarkStart w:id="2530" w:name="_Toc36457305"/>
    </w:p>
    <w:p w14:paraId="042CC92B" w14:textId="77777777" w:rsidR="00EF45DA" w:rsidRPr="00B3056F" w:rsidRDefault="00EF45DA" w:rsidP="00EF45DA">
      <w:pPr>
        <w:pStyle w:val="Heading6"/>
        <w:ind w:left="0" w:firstLine="0"/>
      </w:pPr>
      <w:bookmarkStart w:id="2531" w:name="_Toc45028205"/>
      <w:bookmarkStart w:id="2532" w:name="_Toc45029040"/>
      <w:bookmarkStart w:id="2533" w:name="_Toc58583272"/>
      <w:r w:rsidRPr="00B3056F">
        <w:t>6.2.3.2.4.2</w:t>
      </w:r>
      <w:r w:rsidRPr="00B3056F">
        <w:tab/>
        <w:t>Operation: dereg-amf</w:t>
      </w:r>
      <w:bookmarkEnd w:id="2529"/>
      <w:bookmarkEnd w:id="2530"/>
      <w:bookmarkEnd w:id="2531"/>
      <w:bookmarkEnd w:id="2532"/>
      <w:bookmarkEnd w:id="2533"/>
    </w:p>
    <w:p w14:paraId="452E3856" w14:textId="77777777" w:rsidR="00EF45DA" w:rsidRPr="00B3056F" w:rsidRDefault="00EF45DA" w:rsidP="00EF45DA">
      <w:pPr>
        <w:pStyle w:val="Heading7"/>
      </w:pPr>
      <w:bookmarkStart w:id="2534" w:name="_Toc510696618"/>
      <w:bookmarkStart w:id="2535" w:name="_Toc36457306"/>
      <w:bookmarkStart w:id="2536" w:name="_Toc45028206"/>
      <w:bookmarkStart w:id="2537" w:name="_Toc45029041"/>
      <w:bookmarkStart w:id="2538" w:name="_Toc58583273"/>
      <w:r w:rsidRPr="00B3056F">
        <w:t>6.2.3.2.4.2.1</w:t>
      </w:r>
      <w:r w:rsidRPr="00B3056F">
        <w:tab/>
        <w:t>Description</w:t>
      </w:r>
      <w:bookmarkEnd w:id="2534"/>
      <w:bookmarkEnd w:id="2535"/>
      <w:bookmarkEnd w:id="2536"/>
      <w:bookmarkEnd w:id="2537"/>
      <w:bookmarkEnd w:id="2538"/>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EF45DA">
      <w:pPr>
        <w:pStyle w:val="Heading7"/>
      </w:pPr>
      <w:bookmarkStart w:id="2539" w:name="_Toc510696619"/>
      <w:bookmarkStart w:id="2540" w:name="_Toc36457307"/>
      <w:bookmarkStart w:id="2541" w:name="_Toc45028207"/>
      <w:bookmarkStart w:id="2542" w:name="_Toc45029042"/>
      <w:bookmarkStart w:id="2543" w:name="_Toc58583274"/>
      <w:r w:rsidRPr="00B3056F">
        <w:t>6.2.3.2.4.2.2</w:t>
      </w:r>
      <w:r w:rsidRPr="00B3056F">
        <w:tab/>
        <w:t>Operation Definition</w:t>
      </w:r>
      <w:bookmarkEnd w:id="2539"/>
      <w:bookmarkEnd w:id="2540"/>
      <w:bookmarkEnd w:id="2541"/>
      <w:bookmarkEnd w:id="2542"/>
      <w:bookmarkEnd w:id="2543"/>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EF45DA">
      <w:pPr>
        <w:pStyle w:val="Heading6"/>
        <w:ind w:left="0" w:firstLine="0"/>
      </w:pPr>
      <w:bookmarkStart w:id="2544" w:name="_Toc36457308"/>
      <w:bookmarkStart w:id="2545" w:name="_Toc45028208"/>
      <w:bookmarkStart w:id="2546" w:name="_Toc45029043"/>
      <w:bookmarkStart w:id="2547" w:name="_Toc58583275"/>
      <w:r w:rsidRPr="00B3056F">
        <w:t>6.2.3.2.4.3</w:t>
      </w:r>
      <w:r w:rsidRPr="00B3056F">
        <w:tab/>
        <w:t>Operation: pei-update</w:t>
      </w:r>
      <w:bookmarkEnd w:id="2544"/>
      <w:bookmarkEnd w:id="2545"/>
      <w:bookmarkEnd w:id="2546"/>
      <w:bookmarkEnd w:id="2547"/>
    </w:p>
    <w:p w14:paraId="10F6E0D2" w14:textId="77777777" w:rsidR="00EF45DA" w:rsidRPr="00B3056F" w:rsidRDefault="00EF45DA" w:rsidP="00EF45DA">
      <w:pPr>
        <w:pStyle w:val="Heading7"/>
      </w:pPr>
      <w:bookmarkStart w:id="2548" w:name="_Toc36457309"/>
      <w:bookmarkStart w:id="2549" w:name="_Toc45028209"/>
      <w:bookmarkStart w:id="2550" w:name="_Toc45029044"/>
      <w:bookmarkStart w:id="2551" w:name="_Toc58583276"/>
      <w:r w:rsidRPr="00B3056F">
        <w:t>6.2.3.2.4.3.1</w:t>
      </w:r>
      <w:r w:rsidRPr="00B3056F">
        <w:tab/>
        <w:t>Description</w:t>
      </w:r>
      <w:bookmarkEnd w:id="2548"/>
      <w:bookmarkEnd w:id="2549"/>
      <w:bookmarkEnd w:id="2550"/>
      <w:bookmarkEnd w:id="2551"/>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EF45DA">
      <w:pPr>
        <w:pStyle w:val="Heading7"/>
      </w:pPr>
      <w:bookmarkStart w:id="2552" w:name="_Toc36457310"/>
      <w:bookmarkStart w:id="2553" w:name="_Toc45028210"/>
      <w:bookmarkStart w:id="2554" w:name="_Toc45029045"/>
      <w:bookmarkStart w:id="2555" w:name="_Toc58583277"/>
      <w:r w:rsidRPr="00B3056F">
        <w:t>6.2.3.2.4.3.2</w:t>
      </w:r>
      <w:r w:rsidRPr="00B3056F">
        <w:tab/>
        <w:t>Operation Definition</w:t>
      </w:r>
      <w:bookmarkEnd w:id="2552"/>
      <w:bookmarkEnd w:id="2553"/>
      <w:bookmarkEnd w:id="2554"/>
      <w:bookmarkEnd w:id="2555"/>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556" w:name="_Toc36457311"/>
    </w:p>
    <w:p w14:paraId="3E9526A4" w14:textId="77777777" w:rsidR="00EF45DA" w:rsidRPr="00B3056F" w:rsidRDefault="00EF45DA" w:rsidP="00EF45DA">
      <w:pPr>
        <w:pStyle w:val="Heading4"/>
      </w:pPr>
      <w:bookmarkStart w:id="2557" w:name="_Toc45028211"/>
      <w:bookmarkStart w:id="2558" w:name="_Toc45029046"/>
      <w:bookmarkStart w:id="2559" w:name="_Toc58583278"/>
      <w:r w:rsidRPr="00B3056F">
        <w:t>6.2.3.3</w:t>
      </w:r>
      <w:r w:rsidRPr="00B3056F">
        <w:tab/>
        <w:t>Resource: AmfNon3GppAccessRegistration</w:t>
      </w:r>
      <w:bookmarkEnd w:id="2521"/>
      <w:bookmarkEnd w:id="2522"/>
      <w:r w:rsidRPr="00B3056F">
        <w:t xml:space="preserve"> (Document)</w:t>
      </w:r>
      <w:bookmarkEnd w:id="2556"/>
      <w:bookmarkEnd w:id="2557"/>
      <w:bookmarkEnd w:id="2558"/>
      <w:bookmarkEnd w:id="2559"/>
    </w:p>
    <w:p w14:paraId="7AF83F03" w14:textId="77777777" w:rsidR="00EF45DA" w:rsidRPr="00B3056F" w:rsidRDefault="00EF45DA" w:rsidP="00EF45DA">
      <w:pPr>
        <w:pStyle w:val="Heading5"/>
      </w:pPr>
      <w:bookmarkStart w:id="2560" w:name="_Toc11338647"/>
      <w:bookmarkStart w:id="2561" w:name="_Toc27585322"/>
      <w:bookmarkStart w:id="2562" w:name="_Toc36457312"/>
      <w:bookmarkStart w:id="2563" w:name="_Toc45028212"/>
      <w:bookmarkStart w:id="2564" w:name="_Toc45029047"/>
      <w:bookmarkStart w:id="2565" w:name="_Toc58583279"/>
      <w:r w:rsidRPr="00B3056F">
        <w:t>6.2.3.3.1</w:t>
      </w:r>
      <w:r w:rsidRPr="00B3056F">
        <w:tab/>
        <w:t>Description</w:t>
      </w:r>
      <w:bookmarkEnd w:id="2560"/>
      <w:bookmarkEnd w:id="2561"/>
      <w:bookmarkEnd w:id="2562"/>
      <w:bookmarkEnd w:id="2563"/>
      <w:bookmarkEnd w:id="2564"/>
      <w:bookmarkEnd w:id="2565"/>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566" w:name="_Toc11338648"/>
      <w:bookmarkStart w:id="2567" w:name="_Toc27585323"/>
      <w:bookmarkStart w:id="2568" w:name="_Toc36457313"/>
      <w:bookmarkStart w:id="2569" w:name="_Toc45028213"/>
      <w:bookmarkStart w:id="2570" w:name="_Toc45029048"/>
      <w:bookmarkStart w:id="2571" w:name="_Toc58583280"/>
      <w:r w:rsidRPr="00B3056F">
        <w:t>6.2.3.3.2</w:t>
      </w:r>
      <w:r w:rsidRPr="00B3056F">
        <w:tab/>
        <w:t>Resource Definition</w:t>
      </w:r>
      <w:bookmarkEnd w:id="2566"/>
      <w:bookmarkEnd w:id="2567"/>
      <w:bookmarkEnd w:id="2568"/>
      <w:bookmarkEnd w:id="2569"/>
      <w:bookmarkEnd w:id="2570"/>
      <w:bookmarkEnd w:id="2571"/>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F45DA">
      <w:pPr>
        <w:rPr>
          <w:rFonts w:ascii="Arial" w:hAnsi="Arial" w:cs="Arial"/>
        </w:rPr>
      </w:pPr>
      <w:r w:rsidRPr="00B3056F">
        <w:t>This resource shall support the resource URI variables defined in table 6.2.3.3.2-1</w:t>
      </w:r>
      <w:r w:rsidRPr="00B3056F">
        <w:rPr>
          <w:rFonts w:ascii="Arial" w:hAnsi="Arial" w:cs="Arial"/>
        </w:rPr>
        <w:t>.</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5A8AB2FD"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572" w:name="_Toc11338649"/>
      <w:bookmarkStart w:id="2573" w:name="_Toc27585324"/>
      <w:bookmarkStart w:id="2574" w:name="_Toc36457314"/>
      <w:bookmarkStart w:id="2575" w:name="_Toc45028214"/>
      <w:bookmarkStart w:id="2576" w:name="_Toc45029049"/>
      <w:bookmarkStart w:id="2577" w:name="_Toc58583281"/>
      <w:r w:rsidRPr="00B3056F">
        <w:t>6.2.3.3.3</w:t>
      </w:r>
      <w:r w:rsidRPr="00B3056F">
        <w:tab/>
        <w:t>Resource Standard Methods</w:t>
      </w:r>
      <w:bookmarkEnd w:id="2572"/>
      <w:bookmarkEnd w:id="2573"/>
      <w:bookmarkEnd w:id="2574"/>
      <w:bookmarkEnd w:id="2575"/>
      <w:bookmarkEnd w:id="2576"/>
      <w:bookmarkEnd w:id="2577"/>
    </w:p>
    <w:p w14:paraId="37D71EA8" w14:textId="77777777" w:rsidR="00EF45DA" w:rsidRPr="00B3056F" w:rsidRDefault="00EF45DA" w:rsidP="00EF45DA">
      <w:pPr>
        <w:pStyle w:val="Heading6"/>
      </w:pPr>
      <w:bookmarkStart w:id="2578" w:name="_Toc11338650"/>
      <w:bookmarkStart w:id="2579" w:name="_Toc27585325"/>
      <w:bookmarkStart w:id="2580" w:name="_Toc36457315"/>
      <w:bookmarkStart w:id="2581" w:name="_Toc45028215"/>
      <w:bookmarkStart w:id="2582" w:name="_Toc45029050"/>
      <w:bookmarkStart w:id="2583" w:name="_Toc58583282"/>
      <w:r w:rsidRPr="00B3056F">
        <w:t>6.2.3.3.3.1</w:t>
      </w:r>
      <w:r w:rsidRPr="00B3056F">
        <w:tab/>
        <w:t>PUT</w:t>
      </w:r>
      <w:bookmarkEnd w:id="2578"/>
      <w:bookmarkEnd w:id="2579"/>
      <w:bookmarkEnd w:id="2580"/>
      <w:bookmarkEnd w:id="2581"/>
      <w:bookmarkEnd w:id="2582"/>
      <w:bookmarkEnd w:id="2583"/>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89FDFC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EF45DA">
      <w:pPr>
        <w:pStyle w:val="Heading6"/>
      </w:pPr>
      <w:bookmarkStart w:id="2584" w:name="_Toc11338651"/>
      <w:bookmarkStart w:id="2585" w:name="_Toc27585326"/>
      <w:bookmarkStart w:id="2586" w:name="_Toc36457316"/>
      <w:bookmarkStart w:id="2587" w:name="_Toc45028216"/>
      <w:bookmarkStart w:id="2588" w:name="_Toc45029051"/>
      <w:bookmarkStart w:id="2589" w:name="_Toc58583283"/>
      <w:r w:rsidRPr="00B3056F">
        <w:t>6.2.3.3.3.2</w:t>
      </w:r>
      <w:r w:rsidRPr="00B3056F">
        <w:tab/>
        <w:t>PATCH</w:t>
      </w:r>
      <w:bookmarkEnd w:id="2584"/>
      <w:bookmarkEnd w:id="2585"/>
      <w:bookmarkEnd w:id="2586"/>
      <w:bookmarkEnd w:id="2587"/>
      <w:bookmarkEnd w:id="2588"/>
      <w:bookmarkEnd w:id="2589"/>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77777777" w:rsidR="00EF45DA" w:rsidRPr="00B3056F" w:rsidRDefault="00EF45DA" w:rsidP="001330D7">
            <w:pPr>
              <w:pStyle w:val="TAL"/>
            </w:pPr>
            <w:r w:rsidRPr="00B3056F">
              <w:t>see 3GPP TS 29.500 [4] clause 6.6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4858E408"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EF45DA">
      <w:pPr>
        <w:pStyle w:val="Heading6"/>
      </w:pPr>
      <w:bookmarkStart w:id="2590" w:name="_Toc11338652"/>
      <w:bookmarkStart w:id="2591" w:name="_Toc27585327"/>
      <w:bookmarkStart w:id="2592" w:name="_Toc36457317"/>
      <w:bookmarkStart w:id="2593" w:name="_Toc45028217"/>
      <w:bookmarkStart w:id="2594" w:name="_Toc45029052"/>
      <w:bookmarkStart w:id="2595" w:name="_Toc58583284"/>
      <w:r w:rsidRPr="00B3056F">
        <w:t>6.2.3.3.3.3</w:t>
      </w:r>
      <w:r w:rsidRPr="00B3056F">
        <w:tab/>
        <w:t>GET</w:t>
      </w:r>
      <w:bookmarkEnd w:id="2590"/>
      <w:bookmarkEnd w:id="2591"/>
      <w:bookmarkEnd w:id="2592"/>
      <w:bookmarkEnd w:id="2593"/>
      <w:bookmarkEnd w:id="2594"/>
      <w:bookmarkEnd w:id="2595"/>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1530E1B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596" w:name="_Toc11338653"/>
      <w:bookmarkStart w:id="2597" w:name="_Toc27585328"/>
      <w:bookmarkStart w:id="2598" w:name="_Toc36457318"/>
      <w:bookmarkStart w:id="2599" w:name="_Toc45028218"/>
      <w:bookmarkStart w:id="2600" w:name="_Toc45029053"/>
      <w:bookmarkStart w:id="2601" w:name="_Toc58583285"/>
      <w:r w:rsidRPr="00B3056F">
        <w:t>6.2.3.4</w:t>
      </w:r>
      <w:r w:rsidRPr="00B3056F">
        <w:tab/>
        <w:t>Resource: SmfRegistrations</w:t>
      </w:r>
      <w:bookmarkEnd w:id="2596"/>
      <w:bookmarkEnd w:id="2597"/>
      <w:bookmarkEnd w:id="2598"/>
      <w:bookmarkEnd w:id="2599"/>
      <w:bookmarkEnd w:id="2600"/>
      <w:bookmarkEnd w:id="2601"/>
    </w:p>
    <w:p w14:paraId="3174D4D6" w14:textId="77777777" w:rsidR="00EF45DA" w:rsidRPr="00B3056F" w:rsidRDefault="00EF45DA" w:rsidP="00EF45DA">
      <w:pPr>
        <w:pStyle w:val="Heading5"/>
      </w:pPr>
      <w:bookmarkStart w:id="2602" w:name="_Toc11338654"/>
      <w:bookmarkStart w:id="2603" w:name="_Toc27585329"/>
      <w:bookmarkStart w:id="2604" w:name="_Toc36457319"/>
      <w:bookmarkStart w:id="2605" w:name="_Toc45028219"/>
      <w:bookmarkStart w:id="2606" w:name="_Toc45029054"/>
      <w:bookmarkStart w:id="2607" w:name="_Toc58583286"/>
      <w:r w:rsidRPr="00B3056F">
        <w:t>6.2.3.4.1</w:t>
      </w:r>
      <w:r w:rsidRPr="00B3056F">
        <w:tab/>
        <w:t>Description</w:t>
      </w:r>
      <w:bookmarkEnd w:id="2602"/>
      <w:bookmarkEnd w:id="2603"/>
      <w:bookmarkEnd w:id="2604"/>
      <w:bookmarkEnd w:id="2605"/>
      <w:bookmarkEnd w:id="2606"/>
      <w:bookmarkEnd w:id="2607"/>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2608" w:name="_Toc11338655"/>
      <w:bookmarkStart w:id="2609" w:name="_Toc27585330"/>
      <w:bookmarkStart w:id="2610" w:name="_Toc36457320"/>
      <w:bookmarkStart w:id="2611" w:name="_Toc45028220"/>
      <w:bookmarkStart w:id="2612" w:name="_Toc45029055"/>
      <w:bookmarkStart w:id="2613" w:name="_Toc58583287"/>
      <w:r w:rsidRPr="00B3056F">
        <w:t>6.2.3.4.2</w:t>
      </w:r>
      <w:r w:rsidRPr="00B3056F">
        <w:tab/>
        <w:t>Resource Definition</w:t>
      </w:r>
      <w:bookmarkEnd w:id="2608"/>
      <w:bookmarkEnd w:id="2609"/>
      <w:bookmarkEnd w:id="2610"/>
      <w:bookmarkEnd w:id="2611"/>
      <w:bookmarkEnd w:id="2612"/>
      <w:bookmarkEnd w:id="2613"/>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F45DA">
      <w:pPr>
        <w:rPr>
          <w:rFonts w:ascii="Arial" w:hAnsi="Arial" w:cs="Arial"/>
        </w:rPr>
      </w:pPr>
      <w:r w:rsidRPr="00B3056F">
        <w:t>This resource shall support the resource URI variables defined in table 6.2.3.4.2-1</w:t>
      </w:r>
      <w:r w:rsidRPr="00B3056F">
        <w:rPr>
          <w:rFonts w:ascii="Arial" w:hAnsi="Arial" w:cs="Arial"/>
        </w:rPr>
        <w:t>.</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51A47422"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2614" w:name="_Toc11338656"/>
      <w:bookmarkStart w:id="2615" w:name="_Toc27585331"/>
      <w:bookmarkStart w:id="2616" w:name="_Toc36457321"/>
      <w:bookmarkStart w:id="2617" w:name="_Toc45028221"/>
      <w:bookmarkStart w:id="2618" w:name="_Toc45029056"/>
      <w:bookmarkStart w:id="2619" w:name="_Toc58583288"/>
      <w:r w:rsidRPr="00B3056F">
        <w:t>6.2.3.4.3</w:t>
      </w:r>
      <w:r w:rsidRPr="00B3056F">
        <w:tab/>
        <w:t>Resource Standard Methods</w:t>
      </w:r>
      <w:bookmarkEnd w:id="2614"/>
      <w:bookmarkEnd w:id="2615"/>
      <w:bookmarkEnd w:id="2616"/>
      <w:bookmarkEnd w:id="2617"/>
      <w:bookmarkEnd w:id="2618"/>
      <w:bookmarkEnd w:id="2619"/>
    </w:p>
    <w:p w14:paraId="6CA7B3ED" w14:textId="77777777" w:rsidR="00EF45DA" w:rsidRPr="00B3056F" w:rsidRDefault="00EF45DA" w:rsidP="00EF45DA">
      <w:pPr>
        <w:pStyle w:val="Heading6"/>
      </w:pPr>
      <w:bookmarkStart w:id="2620" w:name="_Toc27585332"/>
      <w:bookmarkStart w:id="2621" w:name="_Toc36457322"/>
      <w:bookmarkStart w:id="2622" w:name="_Toc45028222"/>
      <w:bookmarkStart w:id="2623" w:name="_Toc45029057"/>
      <w:bookmarkStart w:id="2624" w:name="_Toc58583289"/>
      <w:r w:rsidRPr="00B3056F">
        <w:t>6.2.3.4.3.1</w:t>
      </w:r>
      <w:r w:rsidRPr="00B3056F">
        <w:tab/>
        <w:t>GET</w:t>
      </w:r>
      <w:bookmarkEnd w:id="2620"/>
      <w:bookmarkEnd w:id="2621"/>
      <w:bookmarkEnd w:id="2622"/>
      <w:bookmarkEnd w:id="2623"/>
      <w:bookmarkEnd w:id="2624"/>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77777777" w:rsidR="00EF45DA" w:rsidRPr="00B3056F" w:rsidRDefault="00EF45DA" w:rsidP="001330D7">
            <w:pPr>
              <w:pStyle w:val="TAL"/>
            </w:pPr>
            <w:r w:rsidRPr="00B3056F">
              <w:t>see 3GPP TS 29.500 [4] clause 6.6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01C72903" w:rsidR="00EF45DA" w:rsidRPr="00B3056F" w:rsidRDefault="001F5189" w:rsidP="001330D7">
            <w:pPr>
              <w:pStyle w:val="TAL"/>
            </w:pPr>
            <w:r>
              <w:t>When present without Slice Differentiator (sd), all slices identified by the given Slice/Service Type (sst) and any sd value (if any) shall be considered matching the query parameter.</w:t>
            </w: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0F502F6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2625" w:name="_Toc11338657"/>
      <w:bookmarkStart w:id="2626" w:name="_Toc27585333"/>
      <w:bookmarkStart w:id="2627" w:name="_Toc36457323"/>
      <w:bookmarkStart w:id="2628" w:name="_Toc45028223"/>
      <w:bookmarkStart w:id="2629" w:name="_Toc45029058"/>
      <w:bookmarkStart w:id="2630" w:name="_Toc58583290"/>
      <w:r w:rsidRPr="00B3056F">
        <w:lastRenderedPageBreak/>
        <w:t>6.2.3.5</w:t>
      </w:r>
      <w:r w:rsidRPr="00B3056F">
        <w:tab/>
        <w:t>Resource: IndividualSmfRegistration</w:t>
      </w:r>
      <w:bookmarkEnd w:id="2625"/>
      <w:bookmarkEnd w:id="2626"/>
      <w:r w:rsidRPr="00B3056F">
        <w:t xml:space="preserve"> (Document)</w:t>
      </w:r>
      <w:bookmarkEnd w:id="2627"/>
      <w:bookmarkEnd w:id="2628"/>
      <w:bookmarkEnd w:id="2629"/>
      <w:bookmarkEnd w:id="2630"/>
    </w:p>
    <w:p w14:paraId="299B5DAA" w14:textId="77777777" w:rsidR="00EF45DA" w:rsidRPr="00B3056F" w:rsidRDefault="00EF45DA" w:rsidP="00EF45DA">
      <w:pPr>
        <w:pStyle w:val="Heading5"/>
      </w:pPr>
      <w:bookmarkStart w:id="2631" w:name="_Toc11338658"/>
      <w:bookmarkStart w:id="2632" w:name="_Toc27585334"/>
      <w:bookmarkStart w:id="2633" w:name="_Toc36457324"/>
      <w:bookmarkStart w:id="2634" w:name="_Toc45028224"/>
      <w:bookmarkStart w:id="2635" w:name="_Toc45029059"/>
      <w:bookmarkStart w:id="2636" w:name="_Toc58583291"/>
      <w:r w:rsidRPr="00B3056F">
        <w:t>6.2.3.5.1</w:t>
      </w:r>
      <w:r w:rsidRPr="00B3056F">
        <w:tab/>
        <w:t>Resource Definition</w:t>
      </w:r>
      <w:bookmarkEnd w:id="2631"/>
      <w:bookmarkEnd w:id="2632"/>
      <w:bookmarkEnd w:id="2633"/>
      <w:bookmarkEnd w:id="2634"/>
      <w:bookmarkEnd w:id="2635"/>
      <w:bookmarkEnd w:id="2636"/>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F45DA">
      <w:pPr>
        <w:rPr>
          <w:rFonts w:ascii="Arial" w:hAnsi="Arial" w:cs="Arial"/>
        </w:rPr>
      </w:pPr>
      <w:r w:rsidRPr="00B3056F">
        <w:t>This resource shall support the resource URI variables defined in table 6.2.3.5.1-1</w:t>
      </w:r>
      <w:r w:rsidRPr="00B3056F">
        <w:rPr>
          <w:rFonts w:ascii="Arial" w:hAnsi="Arial" w:cs="Arial"/>
        </w:rPr>
        <w:t>.</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CF0EF75" w:rsidR="00922C12" w:rsidRPr="00B3056F" w:rsidRDefault="00922C12" w:rsidP="00922C12">
            <w:pPr>
              <w:pStyle w:val="TAL"/>
            </w:pPr>
            <w:r w:rsidRPr="00B3056F">
              <w:t>Represents the Subscription Identifier (see 3GPP TS 23.501 [2] clause 5.9.2)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2637" w:name="_Toc11338659"/>
      <w:bookmarkStart w:id="2638" w:name="_Toc27585335"/>
      <w:bookmarkStart w:id="2639" w:name="_Toc36457325"/>
      <w:bookmarkStart w:id="2640" w:name="_Toc45028225"/>
      <w:bookmarkStart w:id="2641" w:name="_Toc45029060"/>
      <w:bookmarkStart w:id="2642" w:name="_Toc58583292"/>
      <w:r w:rsidRPr="00B3056F">
        <w:t>6.2.3.5.2</w:t>
      </w:r>
      <w:r w:rsidRPr="00B3056F">
        <w:tab/>
        <w:t>Resource Standard Methods</w:t>
      </w:r>
      <w:bookmarkEnd w:id="2637"/>
      <w:bookmarkEnd w:id="2638"/>
      <w:bookmarkEnd w:id="2639"/>
      <w:bookmarkEnd w:id="2640"/>
      <w:bookmarkEnd w:id="2641"/>
      <w:bookmarkEnd w:id="2642"/>
    </w:p>
    <w:p w14:paraId="1E3E0A7D" w14:textId="77777777" w:rsidR="00EF45DA" w:rsidRPr="00B3056F" w:rsidRDefault="00EF45DA" w:rsidP="00EF45DA">
      <w:pPr>
        <w:pStyle w:val="Heading6"/>
      </w:pPr>
      <w:bookmarkStart w:id="2643" w:name="_Toc11338660"/>
      <w:bookmarkStart w:id="2644" w:name="_Toc27585336"/>
      <w:bookmarkStart w:id="2645" w:name="_Toc36457326"/>
      <w:bookmarkStart w:id="2646" w:name="_Toc45028226"/>
      <w:bookmarkStart w:id="2647" w:name="_Toc45029061"/>
      <w:bookmarkStart w:id="2648" w:name="_Toc58583293"/>
      <w:r w:rsidRPr="00B3056F">
        <w:t>6.2.3.5.2.1</w:t>
      </w:r>
      <w:r w:rsidRPr="00B3056F">
        <w:tab/>
        <w:t>PUT</w:t>
      </w:r>
      <w:bookmarkEnd w:id="2643"/>
      <w:bookmarkEnd w:id="2644"/>
      <w:bookmarkEnd w:id="2645"/>
      <w:bookmarkEnd w:id="2646"/>
      <w:bookmarkEnd w:id="2647"/>
      <w:bookmarkEnd w:id="2648"/>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123666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lastRenderedPageBreak/>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EF45DA">
      <w:pPr>
        <w:pStyle w:val="Heading6"/>
      </w:pPr>
      <w:bookmarkStart w:id="2649" w:name="_Toc11338661"/>
      <w:bookmarkStart w:id="2650" w:name="_Toc27585337"/>
      <w:bookmarkStart w:id="2651" w:name="_Toc36457327"/>
      <w:bookmarkStart w:id="2652" w:name="_Toc45028227"/>
      <w:bookmarkStart w:id="2653" w:name="_Toc45029062"/>
      <w:bookmarkStart w:id="2654" w:name="_Toc58583294"/>
      <w:r w:rsidRPr="00B3056F">
        <w:t>6.2.3.5.2.2</w:t>
      </w:r>
      <w:r w:rsidRPr="00B3056F">
        <w:tab/>
        <w:t>DELETE</w:t>
      </w:r>
      <w:bookmarkEnd w:id="2649"/>
      <w:bookmarkEnd w:id="2650"/>
      <w:bookmarkEnd w:id="2651"/>
      <w:bookmarkEnd w:id="2652"/>
      <w:bookmarkEnd w:id="2653"/>
      <w:bookmarkEnd w:id="2654"/>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4C03E9F7"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EF45DA">
      <w:pPr>
        <w:pStyle w:val="Heading6"/>
      </w:pPr>
      <w:bookmarkStart w:id="2655" w:name="_Toc36457328"/>
      <w:bookmarkStart w:id="2656" w:name="_Toc45028228"/>
      <w:bookmarkStart w:id="2657" w:name="_Toc45029063"/>
      <w:bookmarkStart w:id="2658" w:name="_Toc11338662"/>
      <w:bookmarkStart w:id="2659" w:name="_Toc27585338"/>
      <w:bookmarkStart w:id="2660" w:name="_Toc58583295"/>
      <w:r w:rsidRPr="00B3056F">
        <w:t>6.2.3.5.2.3</w:t>
      </w:r>
      <w:r w:rsidRPr="00B3056F">
        <w:tab/>
        <w:t>GET</w:t>
      </w:r>
      <w:bookmarkEnd w:id="2655"/>
      <w:bookmarkEnd w:id="2656"/>
      <w:bookmarkEnd w:id="2657"/>
      <w:bookmarkEnd w:id="2660"/>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lastRenderedPageBreak/>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4D33936E"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2661" w:name="_Toc36457329"/>
      <w:bookmarkStart w:id="2662" w:name="_Toc45028229"/>
      <w:bookmarkStart w:id="2663" w:name="_Toc45029064"/>
      <w:bookmarkStart w:id="2664" w:name="_Toc58583296"/>
      <w:r w:rsidRPr="00B3056F">
        <w:t>6.2.3.6</w:t>
      </w:r>
      <w:r w:rsidRPr="00B3056F">
        <w:tab/>
        <w:t>Resource: Smsf3GppAccessRegistration</w:t>
      </w:r>
      <w:bookmarkEnd w:id="2658"/>
      <w:bookmarkEnd w:id="2659"/>
      <w:r w:rsidRPr="00B3056F">
        <w:t xml:space="preserve"> (Document)</w:t>
      </w:r>
      <w:bookmarkEnd w:id="2661"/>
      <w:bookmarkEnd w:id="2662"/>
      <w:bookmarkEnd w:id="2663"/>
      <w:bookmarkEnd w:id="2664"/>
    </w:p>
    <w:p w14:paraId="52A02C94" w14:textId="77777777" w:rsidR="00EF45DA" w:rsidRPr="00B3056F" w:rsidRDefault="00EF45DA" w:rsidP="00EF45DA">
      <w:pPr>
        <w:pStyle w:val="Heading5"/>
      </w:pPr>
      <w:bookmarkStart w:id="2665" w:name="_Toc11338663"/>
      <w:bookmarkStart w:id="2666" w:name="_Toc27585339"/>
      <w:bookmarkStart w:id="2667" w:name="_Toc36457330"/>
      <w:bookmarkStart w:id="2668" w:name="_Toc45028230"/>
      <w:bookmarkStart w:id="2669" w:name="_Toc45029065"/>
      <w:bookmarkStart w:id="2670" w:name="_Toc58583297"/>
      <w:r w:rsidRPr="00B3056F">
        <w:t>6.2.3.6.1</w:t>
      </w:r>
      <w:r w:rsidRPr="00B3056F">
        <w:tab/>
        <w:t>Description</w:t>
      </w:r>
      <w:bookmarkEnd w:id="2665"/>
      <w:bookmarkEnd w:id="2666"/>
      <w:bookmarkEnd w:id="2667"/>
      <w:bookmarkEnd w:id="2668"/>
      <w:bookmarkEnd w:id="2669"/>
      <w:bookmarkEnd w:id="2670"/>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2671" w:name="_Toc11338664"/>
      <w:bookmarkStart w:id="2672" w:name="_Toc27585340"/>
      <w:bookmarkStart w:id="2673" w:name="_Toc36457331"/>
      <w:bookmarkStart w:id="2674" w:name="_Toc45028231"/>
      <w:bookmarkStart w:id="2675" w:name="_Toc45029066"/>
      <w:bookmarkStart w:id="2676" w:name="_Toc58583298"/>
      <w:r w:rsidRPr="00B3056F">
        <w:t>6.2.3.6.2</w:t>
      </w:r>
      <w:r w:rsidRPr="00B3056F">
        <w:tab/>
        <w:t>Resource Definition</w:t>
      </w:r>
      <w:bookmarkEnd w:id="2671"/>
      <w:bookmarkEnd w:id="2672"/>
      <w:bookmarkEnd w:id="2673"/>
      <w:bookmarkEnd w:id="2674"/>
      <w:bookmarkEnd w:id="2675"/>
      <w:bookmarkEnd w:id="2676"/>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F45DA">
      <w:pPr>
        <w:rPr>
          <w:rFonts w:ascii="Arial" w:hAnsi="Arial" w:cs="Arial"/>
        </w:rPr>
      </w:pPr>
      <w:r w:rsidRPr="00B3056F">
        <w:t>This resource shall support the resource URI variables defined in table 6.2.3.6.2-1</w:t>
      </w:r>
      <w:r w:rsidRPr="00B3056F">
        <w:rPr>
          <w:rFonts w:ascii="Arial" w:hAnsi="Arial" w:cs="Arial"/>
        </w:rPr>
        <w:t>.</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033EC445"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2677" w:name="_Toc11338665"/>
      <w:bookmarkStart w:id="2678" w:name="_Toc27585341"/>
      <w:bookmarkStart w:id="2679" w:name="_Toc36457332"/>
      <w:bookmarkStart w:id="2680" w:name="_Toc45028232"/>
      <w:bookmarkStart w:id="2681" w:name="_Toc45029067"/>
      <w:bookmarkStart w:id="2682" w:name="_Toc58583299"/>
      <w:r w:rsidRPr="00B3056F">
        <w:t>6.2.3.6.3</w:t>
      </w:r>
      <w:r w:rsidRPr="00B3056F">
        <w:tab/>
        <w:t>Resource Standard Methods</w:t>
      </w:r>
      <w:bookmarkEnd w:id="2677"/>
      <w:bookmarkEnd w:id="2678"/>
      <w:bookmarkEnd w:id="2679"/>
      <w:bookmarkEnd w:id="2680"/>
      <w:bookmarkEnd w:id="2681"/>
      <w:bookmarkEnd w:id="2682"/>
    </w:p>
    <w:p w14:paraId="280A1875" w14:textId="77777777" w:rsidR="00EF45DA" w:rsidRPr="00B3056F" w:rsidRDefault="00EF45DA" w:rsidP="00EF45DA">
      <w:pPr>
        <w:pStyle w:val="Heading6"/>
      </w:pPr>
      <w:bookmarkStart w:id="2683" w:name="_Toc11338666"/>
      <w:bookmarkStart w:id="2684" w:name="_Toc27585342"/>
      <w:bookmarkStart w:id="2685" w:name="_Toc36457333"/>
      <w:bookmarkStart w:id="2686" w:name="_Toc45028233"/>
      <w:bookmarkStart w:id="2687" w:name="_Toc45029068"/>
      <w:bookmarkStart w:id="2688" w:name="_Toc58583300"/>
      <w:r w:rsidRPr="00B3056F">
        <w:t>6.2.3.6.3.1</w:t>
      </w:r>
      <w:r w:rsidRPr="00B3056F">
        <w:tab/>
        <w:t>PUT</w:t>
      </w:r>
      <w:bookmarkEnd w:id="2683"/>
      <w:bookmarkEnd w:id="2684"/>
      <w:bookmarkEnd w:id="2685"/>
      <w:bookmarkEnd w:id="2686"/>
      <w:bookmarkEnd w:id="2687"/>
      <w:bookmarkEnd w:id="2688"/>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6B084B54"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EF45DA">
      <w:pPr>
        <w:pStyle w:val="Heading6"/>
      </w:pPr>
      <w:bookmarkStart w:id="2689" w:name="_Toc11338667"/>
      <w:bookmarkStart w:id="2690" w:name="_Toc27585343"/>
      <w:bookmarkStart w:id="2691" w:name="_Toc36457334"/>
      <w:bookmarkStart w:id="2692" w:name="_Toc45028234"/>
      <w:bookmarkStart w:id="2693" w:name="_Toc45029069"/>
      <w:bookmarkStart w:id="2694" w:name="_Toc58583301"/>
      <w:r w:rsidRPr="00B3056F">
        <w:t>6.2.3.6.3.2</w:t>
      </w:r>
      <w:r w:rsidRPr="00B3056F">
        <w:tab/>
        <w:t>DELETE</w:t>
      </w:r>
      <w:bookmarkEnd w:id="2689"/>
      <w:bookmarkEnd w:id="2690"/>
      <w:bookmarkEnd w:id="2691"/>
      <w:bookmarkEnd w:id="2692"/>
      <w:bookmarkEnd w:id="2693"/>
      <w:bookmarkEnd w:id="2694"/>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383ECCF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EF45DA">
      <w:pPr>
        <w:pStyle w:val="Heading6"/>
      </w:pPr>
      <w:bookmarkStart w:id="2695" w:name="_Toc11338668"/>
      <w:bookmarkStart w:id="2696" w:name="_Toc27585344"/>
      <w:bookmarkStart w:id="2697" w:name="_Toc36457335"/>
      <w:bookmarkStart w:id="2698" w:name="_Toc45028235"/>
      <w:bookmarkStart w:id="2699" w:name="_Toc45029070"/>
      <w:bookmarkStart w:id="2700" w:name="_Toc58583302"/>
      <w:r w:rsidRPr="00B3056F">
        <w:lastRenderedPageBreak/>
        <w:t>6.2.3.6.3.3</w:t>
      </w:r>
      <w:r w:rsidRPr="00B3056F">
        <w:tab/>
        <w:t>GET</w:t>
      </w:r>
      <w:bookmarkEnd w:id="2695"/>
      <w:bookmarkEnd w:id="2696"/>
      <w:bookmarkEnd w:id="2697"/>
      <w:bookmarkEnd w:id="2698"/>
      <w:bookmarkEnd w:id="2699"/>
      <w:bookmarkEnd w:id="2700"/>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77777777" w:rsidR="00EF45DA" w:rsidRPr="00B3056F" w:rsidRDefault="00EF45DA" w:rsidP="001330D7">
            <w:pPr>
              <w:pStyle w:val="TAL"/>
            </w:pPr>
            <w:r w:rsidRPr="00B3056F">
              <w:t>see 3GPP TS 29.500 [4] clause 6.6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5C4974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2701" w:name="_Toc11338669"/>
      <w:bookmarkStart w:id="2702" w:name="_Toc27585345"/>
      <w:bookmarkStart w:id="2703" w:name="_Toc36457336"/>
      <w:bookmarkStart w:id="2704" w:name="_Toc45028236"/>
      <w:bookmarkStart w:id="2705" w:name="_Toc45029071"/>
      <w:bookmarkStart w:id="2706" w:name="_Toc58583303"/>
      <w:r w:rsidRPr="00B3056F">
        <w:t>6.2.3.7</w:t>
      </w:r>
      <w:r w:rsidRPr="00B3056F">
        <w:tab/>
        <w:t>Resource: SmsfNon3GppAccessRegistration</w:t>
      </w:r>
      <w:bookmarkEnd w:id="2701"/>
      <w:bookmarkEnd w:id="2702"/>
      <w:r w:rsidRPr="00B3056F">
        <w:t xml:space="preserve"> (Document)</w:t>
      </w:r>
      <w:bookmarkEnd w:id="2703"/>
      <w:bookmarkEnd w:id="2704"/>
      <w:bookmarkEnd w:id="2705"/>
      <w:bookmarkEnd w:id="2706"/>
    </w:p>
    <w:p w14:paraId="51D811EB" w14:textId="77777777" w:rsidR="00EF45DA" w:rsidRPr="00B3056F" w:rsidRDefault="00EF45DA" w:rsidP="00EF45DA">
      <w:pPr>
        <w:pStyle w:val="Heading5"/>
      </w:pPr>
      <w:bookmarkStart w:id="2707" w:name="_Toc11338670"/>
      <w:bookmarkStart w:id="2708" w:name="_Toc27585346"/>
      <w:bookmarkStart w:id="2709" w:name="_Toc36457337"/>
      <w:bookmarkStart w:id="2710" w:name="_Toc45028237"/>
      <w:bookmarkStart w:id="2711" w:name="_Toc45029072"/>
      <w:bookmarkStart w:id="2712" w:name="_Toc58583304"/>
      <w:r w:rsidRPr="00B3056F">
        <w:t>6.2.3.7.1</w:t>
      </w:r>
      <w:r w:rsidRPr="00B3056F">
        <w:tab/>
        <w:t>Description</w:t>
      </w:r>
      <w:bookmarkEnd w:id="2707"/>
      <w:bookmarkEnd w:id="2708"/>
      <w:bookmarkEnd w:id="2709"/>
      <w:bookmarkEnd w:id="2710"/>
      <w:bookmarkEnd w:id="2711"/>
      <w:bookmarkEnd w:id="2712"/>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2713" w:name="_Toc11338671"/>
      <w:bookmarkStart w:id="2714" w:name="_Toc27585347"/>
      <w:bookmarkStart w:id="2715" w:name="_Toc36457338"/>
      <w:bookmarkStart w:id="2716" w:name="_Toc45028238"/>
      <w:bookmarkStart w:id="2717" w:name="_Toc45029073"/>
      <w:bookmarkStart w:id="2718" w:name="_Toc58583305"/>
      <w:r w:rsidRPr="00B3056F">
        <w:t>6.2.3.7.2</w:t>
      </w:r>
      <w:r w:rsidRPr="00B3056F">
        <w:tab/>
        <w:t>Resource Definition</w:t>
      </w:r>
      <w:bookmarkEnd w:id="2713"/>
      <w:bookmarkEnd w:id="2714"/>
      <w:bookmarkEnd w:id="2715"/>
      <w:bookmarkEnd w:id="2716"/>
      <w:bookmarkEnd w:id="2717"/>
      <w:bookmarkEnd w:id="2718"/>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F45DA">
      <w:pPr>
        <w:rPr>
          <w:rFonts w:ascii="Arial" w:hAnsi="Arial" w:cs="Arial"/>
        </w:rPr>
      </w:pPr>
      <w:r w:rsidRPr="00B3056F">
        <w:t>This resource shall support the resource URI variables defined in table 6.2.3.7.2-1</w:t>
      </w:r>
      <w:r w:rsidRPr="00B3056F">
        <w:rPr>
          <w:rFonts w:ascii="Arial" w:hAnsi="Arial" w:cs="Arial"/>
        </w:rPr>
        <w:t>.</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2FE15DB7"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2719" w:name="_Toc11338672"/>
      <w:bookmarkStart w:id="2720" w:name="_Toc27585348"/>
      <w:bookmarkStart w:id="2721" w:name="_Toc36457339"/>
      <w:bookmarkStart w:id="2722" w:name="_Toc45028239"/>
      <w:bookmarkStart w:id="2723" w:name="_Toc45029074"/>
      <w:bookmarkStart w:id="2724" w:name="_Toc58583306"/>
      <w:r w:rsidRPr="00B3056F">
        <w:t>6.2.3.7.3</w:t>
      </w:r>
      <w:r w:rsidRPr="00B3056F">
        <w:tab/>
        <w:t>Resource Standard Methods</w:t>
      </w:r>
      <w:bookmarkEnd w:id="2719"/>
      <w:bookmarkEnd w:id="2720"/>
      <w:bookmarkEnd w:id="2721"/>
      <w:bookmarkEnd w:id="2722"/>
      <w:bookmarkEnd w:id="2723"/>
      <w:bookmarkEnd w:id="2724"/>
    </w:p>
    <w:p w14:paraId="59865BE2" w14:textId="77777777" w:rsidR="00EF45DA" w:rsidRPr="00B3056F" w:rsidRDefault="00EF45DA" w:rsidP="00EF45DA">
      <w:pPr>
        <w:pStyle w:val="Heading6"/>
      </w:pPr>
      <w:bookmarkStart w:id="2725" w:name="_Toc11338673"/>
      <w:bookmarkStart w:id="2726" w:name="_Toc27585349"/>
      <w:bookmarkStart w:id="2727" w:name="_Toc36457340"/>
      <w:bookmarkStart w:id="2728" w:name="_Toc45028240"/>
      <w:bookmarkStart w:id="2729" w:name="_Toc45029075"/>
      <w:bookmarkStart w:id="2730" w:name="_Toc58583307"/>
      <w:r w:rsidRPr="00B3056F">
        <w:t>6.2.3.7.3.1</w:t>
      </w:r>
      <w:r w:rsidRPr="00B3056F">
        <w:tab/>
        <w:t>PUT</w:t>
      </w:r>
      <w:bookmarkEnd w:id="2725"/>
      <w:bookmarkEnd w:id="2726"/>
      <w:bookmarkEnd w:id="2727"/>
      <w:bookmarkEnd w:id="2728"/>
      <w:bookmarkEnd w:id="2729"/>
      <w:bookmarkEnd w:id="2730"/>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09128CE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EF45DA">
      <w:pPr>
        <w:pStyle w:val="Heading6"/>
      </w:pPr>
      <w:bookmarkStart w:id="2731" w:name="_Toc11338674"/>
      <w:bookmarkStart w:id="2732" w:name="_Toc27585350"/>
      <w:bookmarkStart w:id="2733" w:name="_Toc36457341"/>
      <w:bookmarkStart w:id="2734" w:name="_Toc45028241"/>
      <w:bookmarkStart w:id="2735" w:name="_Toc45029076"/>
      <w:bookmarkStart w:id="2736" w:name="_Toc58583308"/>
      <w:r w:rsidRPr="00B3056F">
        <w:t>6.2.3.7.3.2</w:t>
      </w:r>
      <w:r w:rsidRPr="00B3056F">
        <w:tab/>
        <w:t>DELETE</w:t>
      </w:r>
      <w:bookmarkEnd w:id="2731"/>
      <w:bookmarkEnd w:id="2732"/>
      <w:bookmarkEnd w:id="2733"/>
      <w:bookmarkEnd w:id="2734"/>
      <w:bookmarkEnd w:id="2735"/>
      <w:bookmarkEnd w:id="2736"/>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27B354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EF45DA">
      <w:pPr>
        <w:pStyle w:val="Heading6"/>
      </w:pPr>
      <w:bookmarkStart w:id="2737" w:name="_Toc11338675"/>
      <w:bookmarkStart w:id="2738" w:name="_Toc27585351"/>
      <w:bookmarkStart w:id="2739" w:name="_Toc36457342"/>
      <w:bookmarkStart w:id="2740" w:name="_Toc45028242"/>
      <w:bookmarkStart w:id="2741" w:name="_Toc45029077"/>
      <w:bookmarkStart w:id="2742" w:name="_Toc58583309"/>
      <w:r w:rsidRPr="00B3056F">
        <w:t>6.2.3.7.3.3</w:t>
      </w:r>
      <w:r w:rsidRPr="00B3056F">
        <w:tab/>
        <w:t>GET</w:t>
      </w:r>
      <w:bookmarkEnd w:id="2737"/>
      <w:bookmarkEnd w:id="2738"/>
      <w:bookmarkEnd w:id="2739"/>
      <w:bookmarkEnd w:id="2740"/>
      <w:bookmarkEnd w:id="2741"/>
      <w:bookmarkEnd w:id="2742"/>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7777777" w:rsidR="00EF45DA" w:rsidRPr="00B3056F" w:rsidRDefault="00EF45DA" w:rsidP="001330D7">
            <w:pPr>
              <w:pStyle w:val="TAL"/>
            </w:pPr>
            <w:r w:rsidRPr="00B3056F">
              <w:t>see 3GPP TS 29.500 [4] clause 6.6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25B40427"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2743" w:name="_Toc36457343"/>
      <w:bookmarkStart w:id="2744" w:name="_Toc45028243"/>
      <w:bookmarkStart w:id="2745" w:name="_Toc45029078"/>
      <w:bookmarkStart w:id="2746" w:name="_Toc11338676"/>
      <w:bookmarkStart w:id="2747" w:name="_Toc27585352"/>
      <w:bookmarkStart w:id="2748" w:name="_Toc58583310"/>
      <w:r w:rsidRPr="00B3056F">
        <w:t>6.2.3.8</w:t>
      </w:r>
      <w:r w:rsidRPr="00B3056F">
        <w:tab/>
        <w:t xml:space="preserve">Resource: </w:t>
      </w:r>
      <w:r w:rsidRPr="00B3056F">
        <w:rPr>
          <w:rFonts w:hint="eastAsia"/>
          <w:lang w:eastAsia="zh-CN"/>
        </w:rPr>
        <w:t>Location</w:t>
      </w:r>
      <w:bookmarkEnd w:id="2743"/>
      <w:bookmarkEnd w:id="2744"/>
      <w:bookmarkEnd w:id="2745"/>
      <w:bookmarkEnd w:id="2748"/>
    </w:p>
    <w:p w14:paraId="17D37708" w14:textId="77777777" w:rsidR="00EF45DA" w:rsidRPr="00B3056F" w:rsidRDefault="00EF45DA" w:rsidP="00EF45DA">
      <w:pPr>
        <w:pStyle w:val="Heading5"/>
      </w:pPr>
      <w:bookmarkStart w:id="2749" w:name="_Toc36457344"/>
      <w:bookmarkStart w:id="2750" w:name="_Toc45028244"/>
      <w:bookmarkStart w:id="2751" w:name="_Toc45029079"/>
      <w:bookmarkStart w:id="2752" w:name="_Toc58583311"/>
      <w:r w:rsidRPr="00B3056F">
        <w:t>6.2.3.8.1</w:t>
      </w:r>
      <w:r w:rsidRPr="00B3056F">
        <w:tab/>
        <w:t>Description</w:t>
      </w:r>
      <w:bookmarkEnd w:id="2749"/>
      <w:bookmarkEnd w:id="2750"/>
      <w:bookmarkEnd w:id="2751"/>
      <w:bookmarkEnd w:id="2752"/>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2753" w:name="_Toc36457345"/>
      <w:bookmarkStart w:id="2754" w:name="_Toc45028245"/>
      <w:bookmarkStart w:id="2755" w:name="_Toc45029080"/>
      <w:bookmarkStart w:id="2756" w:name="_Toc58583312"/>
      <w:r w:rsidRPr="00B3056F">
        <w:t>6.2.3.8.2</w:t>
      </w:r>
      <w:r w:rsidRPr="00B3056F">
        <w:tab/>
        <w:t>Resource Definition</w:t>
      </w:r>
      <w:bookmarkEnd w:id="2753"/>
      <w:bookmarkEnd w:id="2754"/>
      <w:bookmarkEnd w:id="2755"/>
      <w:bookmarkEnd w:id="2756"/>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F45DA">
      <w:pPr>
        <w:rPr>
          <w:rFonts w:ascii="Arial" w:hAnsi="Arial" w:cs="Arial"/>
        </w:rPr>
      </w:pPr>
      <w:r w:rsidRPr="00B3056F">
        <w:t>This resource shall support the resource URI variables defined in table 6.2.3.8.2-1</w:t>
      </w:r>
      <w:r w:rsidRPr="00B3056F">
        <w:rPr>
          <w:rFonts w:ascii="Arial" w:hAnsi="Arial" w:cs="Arial"/>
        </w:rPr>
        <w:t>.</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241BE41D"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2757" w:name="_Toc36457346"/>
      <w:bookmarkStart w:id="2758" w:name="_Toc45028246"/>
      <w:bookmarkStart w:id="2759" w:name="_Toc45029081"/>
      <w:bookmarkStart w:id="2760" w:name="_Toc58583313"/>
      <w:r w:rsidRPr="00B3056F">
        <w:t>6.2.3.8.3</w:t>
      </w:r>
      <w:r w:rsidRPr="00B3056F">
        <w:tab/>
        <w:t>Resource Standard Methods</w:t>
      </w:r>
      <w:bookmarkEnd w:id="2757"/>
      <w:bookmarkEnd w:id="2758"/>
      <w:bookmarkEnd w:id="2759"/>
      <w:bookmarkEnd w:id="2760"/>
    </w:p>
    <w:p w14:paraId="295B5F39" w14:textId="77777777" w:rsidR="00EF45DA" w:rsidRPr="00B3056F" w:rsidRDefault="00EF45DA" w:rsidP="00EF45DA">
      <w:pPr>
        <w:pStyle w:val="Heading6"/>
      </w:pPr>
      <w:bookmarkStart w:id="2761" w:name="_Toc36457347"/>
      <w:bookmarkStart w:id="2762" w:name="_Toc45028247"/>
      <w:bookmarkStart w:id="2763" w:name="_Toc45029082"/>
      <w:bookmarkStart w:id="2764" w:name="_Toc58583314"/>
      <w:r w:rsidRPr="00B3056F">
        <w:t>6.2.3.8.3.1</w:t>
      </w:r>
      <w:r w:rsidRPr="00B3056F">
        <w:tab/>
        <w:t>GET</w:t>
      </w:r>
      <w:bookmarkEnd w:id="2761"/>
      <w:bookmarkEnd w:id="2762"/>
      <w:bookmarkEnd w:id="2763"/>
      <w:bookmarkEnd w:id="2764"/>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77777777" w:rsidR="00EF45DA" w:rsidRPr="00B3056F" w:rsidRDefault="00EF45DA" w:rsidP="001330D7">
            <w:pPr>
              <w:pStyle w:val="TAL"/>
            </w:pPr>
            <w:r w:rsidRPr="00B3056F">
              <w:t>see 3GPP TS 29.500 [4] clause 6.6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06100B0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2765" w:name="_Toc45028248"/>
      <w:bookmarkStart w:id="2766" w:name="_Toc45029083"/>
      <w:bookmarkStart w:id="2767" w:name="_Toc36457348"/>
      <w:bookmarkStart w:id="2768" w:name="_Toc58583315"/>
      <w:r w:rsidRPr="006A7EE2">
        <w:t>6.2.3.</w:t>
      </w:r>
      <w:r w:rsidR="0028148F">
        <w:t>9</w:t>
      </w:r>
      <w:r w:rsidRPr="006A7EE2">
        <w:tab/>
        <w:t xml:space="preserve">Resource: </w:t>
      </w:r>
      <w:r>
        <w:t>Registrations</w:t>
      </w:r>
      <w:bookmarkEnd w:id="2765"/>
      <w:bookmarkEnd w:id="2766"/>
      <w:bookmarkEnd w:id="2768"/>
    </w:p>
    <w:p w14:paraId="58650863" w14:textId="1BFA0C79" w:rsidR="00A57E20" w:rsidRPr="006A7EE2" w:rsidRDefault="00A57E20" w:rsidP="00A57E20">
      <w:pPr>
        <w:pStyle w:val="Heading5"/>
      </w:pPr>
      <w:bookmarkStart w:id="2769" w:name="_Toc45028249"/>
      <w:bookmarkStart w:id="2770" w:name="_Toc45029084"/>
      <w:bookmarkStart w:id="2771" w:name="_Toc58583316"/>
      <w:r w:rsidRPr="006A7EE2">
        <w:t>6.2.3.</w:t>
      </w:r>
      <w:r w:rsidR="0028148F">
        <w:t>9</w:t>
      </w:r>
      <w:r w:rsidRPr="006A7EE2">
        <w:t>.1</w:t>
      </w:r>
      <w:r w:rsidRPr="006A7EE2">
        <w:tab/>
        <w:t>Description</w:t>
      </w:r>
      <w:bookmarkEnd w:id="2769"/>
      <w:bookmarkEnd w:id="2770"/>
      <w:bookmarkEnd w:id="2771"/>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2772" w:name="_Toc45028250"/>
      <w:bookmarkStart w:id="2773" w:name="_Toc45029085"/>
      <w:bookmarkStart w:id="2774" w:name="_Toc58583317"/>
      <w:r w:rsidRPr="006A7EE2">
        <w:t>6.2.3.</w:t>
      </w:r>
      <w:r w:rsidR="0028148F">
        <w:t>9</w:t>
      </w:r>
      <w:r w:rsidRPr="006A7EE2">
        <w:t>.2</w:t>
      </w:r>
      <w:r w:rsidRPr="006A7EE2">
        <w:tab/>
        <w:t>Resource Definition</w:t>
      </w:r>
      <w:bookmarkEnd w:id="2772"/>
      <w:bookmarkEnd w:id="2773"/>
      <w:bookmarkEnd w:id="2774"/>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A57E20">
      <w:pPr>
        <w:rPr>
          <w:rFonts w:ascii="Arial" w:hAnsi="Arial" w:cs="Arial"/>
        </w:rPr>
      </w:pPr>
      <w:r w:rsidRPr="006A7EE2">
        <w:t>This resource shall support the resource URI variables defined in table 6.2.3.</w:t>
      </w:r>
      <w:r w:rsidR="0028148F">
        <w:t>9</w:t>
      </w:r>
      <w:r w:rsidRPr="006A7EE2">
        <w:t>.2-1</w:t>
      </w:r>
      <w:r w:rsidRPr="006A7EE2">
        <w:rPr>
          <w:rFonts w:ascii="Arial" w:hAnsi="Arial" w:cs="Arial"/>
        </w:rPr>
        <w:t>.</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77777777" w:rsidR="00A57E20" w:rsidRPr="006A7EE2" w:rsidRDefault="00A57E20" w:rsidP="006B3469">
            <w:pPr>
              <w:pStyle w:val="TAL"/>
            </w:pPr>
            <w:r w:rsidRPr="006A7EE2">
              <w:t xml:space="preserve">Represents the Subscription Identifier SUPI or GPSI (see 3GPP TS 23.501 [2] clause 5.9.2)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2775" w:name="_Toc45028251"/>
      <w:bookmarkStart w:id="2776" w:name="_Toc45029086"/>
      <w:bookmarkStart w:id="2777" w:name="_Toc58583318"/>
      <w:r w:rsidRPr="006A7EE2">
        <w:lastRenderedPageBreak/>
        <w:t>6.2.3.</w:t>
      </w:r>
      <w:r w:rsidR="0028148F">
        <w:t>9</w:t>
      </w:r>
      <w:r w:rsidRPr="006A7EE2">
        <w:t>.3</w:t>
      </w:r>
      <w:r w:rsidRPr="006A7EE2">
        <w:tab/>
        <w:t>Resource Standard Methods</w:t>
      </w:r>
      <w:bookmarkEnd w:id="2775"/>
      <w:bookmarkEnd w:id="2776"/>
      <w:bookmarkEnd w:id="2777"/>
    </w:p>
    <w:p w14:paraId="73CAB2D2" w14:textId="3ABE5600" w:rsidR="00A57E20" w:rsidRPr="00967A62" w:rsidRDefault="00A57E20" w:rsidP="00A57E20">
      <w:pPr>
        <w:pStyle w:val="Heading6"/>
      </w:pPr>
      <w:bookmarkStart w:id="2778" w:name="_Toc45028252"/>
      <w:bookmarkStart w:id="2779" w:name="_Toc45029087"/>
      <w:bookmarkStart w:id="2780" w:name="_Toc58583319"/>
      <w:r w:rsidRPr="006A7EE2">
        <w:t>6.2.3.</w:t>
      </w:r>
      <w:r w:rsidR="0028148F">
        <w:t>9</w:t>
      </w:r>
      <w:r w:rsidRPr="006A7EE2">
        <w:t>.3.</w:t>
      </w:r>
      <w:r>
        <w:t>1</w:t>
      </w:r>
      <w:r w:rsidRPr="006A7EE2">
        <w:tab/>
        <w:t>GET</w:t>
      </w:r>
      <w:bookmarkEnd w:id="2778"/>
      <w:bookmarkEnd w:id="2779"/>
      <w:bookmarkEnd w:id="2780"/>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77777777" w:rsidR="00A57E20" w:rsidRPr="006A7EE2" w:rsidRDefault="00A57E20" w:rsidP="006B3469">
            <w:pPr>
              <w:pStyle w:val="TAL"/>
            </w:pPr>
            <w:r w:rsidRPr="006A7EE2">
              <w:t>see 3GPP TS 29.500 [4] clause 6.6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04CA07A5" w14:textId="25E5129E" w:rsidR="001F5189" w:rsidRDefault="00A57E20" w:rsidP="001F5189">
            <w:pPr>
              <w:pStyle w:val="TAL"/>
            </w:pPr>
            <w:r>
              <w:t>Only applicable if registration-</w:t>
            </w:r>
            <w:r w:rsidRPr="00423D59">
              <w:t>dataset-name</w:t>
            </w:r>
            <w:r>
              <w:t>s contains SMF_PDU_SESSIONS</w:t>
            </w:r>
            <w:r w:rsidR="001F5189">
              <w:t xml:space="preserve"> </w:t>
            </w:r>
          </w:p>
          <w:p w14:paraId="6F9C7102" w14:textId="5593E5D5" w:rsidR="00A57E20" w:rsidRPr="006A7EE2" w:rsidRDefault="001F5189" w:rsidP="001F5189">
            <w:pPr>
              <w:pStyle w:val="TAL"/>
            </w:pPr>
            <w:r>
              <w:t>When present without Slice Differentiator (sd), all slices identified by the given Slice/Service Type (sst) and any sd value (if any) shall be considered matching the query parameter.</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3BFADDA3" w:rsidR="00A57E20" w:rsidRPr="006A7EE2" w:rsidRDefault="00667D39" w:rsidP="006B346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7277C06" w14:textId="5D6F1D03" w:rsidR="00A57E20" w:rsidRPr="006A7EE2" w:rsidRDefault="00667D39" w:rsidP="006B3469">
            <w:pPr>
              <w:pStyle w:val="TAL"/>
            </w:pPr>
            <w:r>
              <w:t>0..</w:t>
            </w:r>
            <w:r w:rsidR="00A57E20"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0841AF5"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2781" w:name="_Toc45028253"/>
      <w:bookmarkStart w:id="2782" w:name="_Toc45029088"/>
      <w:bookmarkStart w:id="2783" w:name="_Toc58583320"/>
      <w:r w:rsidRPr="006A7EE2">
        <w:t>6.2.3.</w:t>
      </w:r>
      <w:r w:rsidR="00FC531E">
        <w:t>10</w:t>
      </w:r>
      <w:r w:rsidRPr="006A7EE2">
        <w:tab/>
        <w:t xml:space="preserve">Resource: </w:t>
      </w:r>
      <w:r>
        <w:t>IpSmGw</w:t>
      </w:r>
      <w:r w:rsidRPr="006A7EE2">
        <w:t>Registration</w:t>
      </w:r>
      <w:bookmarkEnd w:id="2781"/>
      <w:bookmarkEnd w:id="2782"/>
      <w:bookmarkEnd w:id="2783"/>
    </w:p>
    <w:p w14:paraId="616244FE" w14:textId="5AF6DC8B" w:rsidR="007B7649" w:rsidRPr="006A7EE2" w:rsidRDefault="007B7649" w:rsidP="007B7649">
      <w:pPr>
        <w:pStyle w:val="Heading5"/>
      </w:pPr>
      <w:bookmarkStart w:id="2784" w:name="_Toc45028254"/>
      <w:bookmarkStart w:id="2785" w:name="_Toc45029089"/>
      <w:bookmarkStart w:id="2786" w:name="_Toc58583321"/>
      <w:r w:rsidRPr="006A7EE2">
        <w:t>6.2.3.</w:t>
      </w:r>
      <w:r w:rsidR="00FC531E">
        <w:t>10</w:t>
      </w:r>
      <w:r w:rsidRPr="006A7EE2">
        <w:t>.1</w:t>
      </w:r>
      <w:r w:rsidRPr="006A7EE2">
        <w:tab/>
        <w:t>Description</w:t>
      </w:r>
      <w:bookmarkEnd w:id="2784"/>
      <w:bookmarkEnd w:id="2785"/>
      <w:bookmarkEnd w:id="2786"/>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2787" w:name="_Toc45028255"/>
      <w:bookmarkStart w:id="2788" w:name="_Toc45029090"/>
      <w:bookmarkStart w:id="2789" w:name="_Toc58583322"/>
      <w:r w:rsidRPr="006A7EE2">
        <w:t>6.2.3.</w:t>
      </w:r>
      <w:r w:rsidR="00FC531E">
        <w:t>10</w:t>
      </w:r>
      <w:r w:rsidRPr="006A7EE2">
        <w:t>.2</w:t>
      </w:r>
      <w:r w:rsidRPr="006A7EE2">
        <w:tab/>
        <w:t>Resource Definition</w:t>
      </w:r>
      <w:bookmarkEnd w:id="2787"/>
      <w:bookmarkEnd w:id="2788"/>
      <w:bookmarkEnd w:id="2789"/>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7B7649">
      <w:pPr>
        <w:rPr>
          <w:rFonts w:ascii="Arial" w:hAnsi="Arial" w:cs="Arial"/>
        </w:rPr>
      </w:pPr>
      <w:r w:rsidRPr="006A7EE2">
        <w:t>This resource shall support the resource URI variables defined in table 6.2.3.</w:t>
      </w:r>
      <w:r w:rsidR="00FC531E">
        <w:t>10</w:t>
      </w:r>
      <w:r w:rsidRPr="006A7EE2">
        <w:t>.2-1</w:t>
      </w:r>
      <w:r w:rsidRPr="006A7EE2">
        <w:rPr>
          <w:rFonts w:ascii="Arial" w:hAnsi="Arial" w:cs="Arial"/>
        </w:rPr>
        <w:t>.</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2790" w:name="_Toc45028256"/>
      <w:bookmarkStart w:id="2791" w:name="_Toc45029091"/>
      <w:bookmarkStart w:id="2792" w:name="_Toc58583323"/>
      <w:r w:rsidRPr="006A7EE2">
        <w:t>6.2.3.</w:t>
      </w:r>
      <w:r w:rsidR="00FC531E">
        <w:t>10</w:t>
      </w:r>
      <w:r w:rsidRPr="006A7EE2">
        <w:t>.3</w:t>
      </w:r>
      <w:r w:rsidRPr="006A7EE2">
        <w:tab/>
        <w:t>Resource Standard Methods</w:t>
      </w:r>
      <w:bookmarkEnd w:id="2790"/>
      <w:bookmarkEnd w:id="2791"/>
      <w:bookmarkEnd w:id="2792"/>
    </w:p>
    <w:p w14:paraId="422C428D" w14:textId="4071119D" w:rsidR="007B7649" w:rsidRPr="006A7EE2" w:rsidRDefault="007B7649" w:rsidP="007B7649">
      <w:pPr>
        <w:pStyle w:val="Heading6"/>
      </w:pPr>
      <w:bookmarkStart w:id="2793" w:name="_Toc45028257"/>
      <w:bookmarkStart w:id="2794" w:name="_Toc45029092"/>
      <w:bookmarkStart w:id="2795" w:name="_Toc58583324"/>
      <w:r w:rsidRPr="006A7EE2">
        <w:t>6.2.3.</w:t>
      </w:r>
      <w:r w:rsidR="00FC531E">
        <w:t>10</w:t>
      </w:r>
      <w:r w:rsidRPr="006A7EE2">
        <w:t>.3.1</w:t>
      </w:r>
      <w:r w:rsidRPr="006A7EE2">
        <w:tab/>
        <w:t>PUT</w:t>
      </w:r>
      <w:bookmarkEnd w:id="2793"/>
      <w:bookmarkEnd w:id="2794"/>
      <w:bookmarkEnd w:id="2795"/>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7B7649">
      <w:pPr>
        <w:pStyle w:val="Heading6"/>
      </w:pPr>
      <w:bookmarkStart w:id="2796" w:name="_Toc45028258"/>
      <w:bookmarkStart w:id="2797" w:name="_Toc45029093"/>
      <w:bookmarkStart w:id="2798" w:name="_Toc58583325"/>
      <w:r w:rsidRPr="006A7EE2">
        <w:t>6.2.3.</w:t>
      </w:r>
      <w:r w:rsidR="00FC531E">
        <w:t>10</w:t>
      </w:r>
      <w:r w:rsidRPr="006A7EE2">
        <w:t>.3.2</w:t>
      </w:r>
      <w:r w:rsidRPr="006A7EE2">
        <w:tab/>
        <w:t>DELETE</w:t>
      </w:r>
      <w:bookmarkEnd w:id="2796"/>
      <w:bookmarkEnd w:id="2797"/>
      <w:bookmarkEnd w:id="2798"/>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7B7649">
      <w:pPr>
        <w:pStyle w:val="Heading6"/>
      </w:pPr>
      <w:bookmarkStart w:id="2799" w:name="_Toc45028259"/>
      <w:bookmarkStart w:id="2800" w:name="_Toc45029094"/>
      <w:bookmarkStart w:id="2801" w:name="_Toc58583326"/>
      <w:r w:rsidRPr="006A7EE2">
        <w:t>6.2.3.</w:t>
      </w:r>
      <w:r w:rsidR="00FC531E">
        <w:t>10</w:t>
      </w:r>
      <w:r w:rsidRPr="006A7EE2">
        <w:t>.3.3</w:t>
      </w:r>
      <w:r w:rsidRPr="006A7EE2">
        <w:tab/>
        <w:t>GET</w:t>
      </w:r>
      <w:bookmarkEnd w:id="2799"/>
      <w:bookmarkEnd w:id="2800"/>
      <w:bookmarkEnd w:id="2801"/>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2802" w:name="_Toc45028260"/>
      <w:bookmarkStart w:id="2803" w:name="_Toc45029095"/>
      <w:bookmarkStart w:id="2804" w:name="_Toc58583327"/>
      <w:r w:rsidRPr="00B3056F">
        <w:t>6.2.4</w:t>
      </w:r>
      <w:r w:rsidRPr="00B3056F">
        <w:tab/>
        <w:t>Custom Operations without associated resources</w:t>
      </w:r>
      <w:bookmarkEnd w:id="2746"/>
      <w:bookmarkEnd w:id="2747"/>
      <w:bookmarkEnd w:id="2767"/>
      <w:bookmarkEnd w:id="2802"/>
      <w:bookmarkEnd w:id="2803"/>
      <w:bookmarkEnd w:id="2804"/>
    </w:p>
    <w:p w14:paraId="60307CF2" w14:textId="77777777" w:rsidR="00EF45DA" w:rsidRPr="00B3056F" w:rsidRDefault="00EF45DA" w:rsidP="00EF45DA">
      <w:pPr>
        <w:pStyle w:val="Heading4"/>
      </w:pPr>
      <w:bookmarkStart w:id="2805" w:name="_Toc510696623"/>
      <w:bookmarkStart w:id="2806" w:name="_Toc6488447"/>
      <w:bookmarkStart w:id="2807" w:name="_Toc27585353"/>
      <w:bookmarkStart w:id="2808" w:name="_Toc36457349"/>
      <w:bookmarkStart w:id="2809" w:name="_Toc45028261"/>
      <w:bookmarkStart w:id="2810" w:name="_Toc45029096"/>
      <w:bookmarkStart w:id="2811" w:name="_Toc11338677"/>
      <w:bookmarkStart w:id="2812" w:name="_Toc58583328"/>
      <w:r w:rsidRPr="00B3056F">
        <w:t>6.2.4.1</w:t>
      </w:r>
      <w:r w:rsidRPr="00B3056F">
        <w:tab/>
        <w:t>Overview</w:t>
      </w:r>
      <w:bookmarkEnd w:id="2805"/>
      <w:bookmarkEnd w:id="2806"/>
      <w:bookmarkEnd w:id="2807"/>
      <w:bookmarkEnd w:id="2808"/>
      <w:bookmarkEnd w:id="2809"/>
      <w:bookmarkEnd w:id="2810"/>
      <w:bookmarkEnd w:id="2812"/>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2813" w:name="_Toc510696624"/>
      <w:bookmarkStart w:id="2814" w:name="_Toc6488448"/>
      <w:bookmarkStart w:id="2815" w:name="_Toc27585354"/>
      <w:bookmarkStart w:id="2816" w:name="_Toc36457350"/>
      <w:bookmarkStart w:id="2817" w:name="_Toc45028262"/>
      <w:bookmarkStart w:id="2818" w:name="_Toc45029097"/>
      <w:bookmarkStart w:id="2819" w:name="_Toc58583329"/>
      <w:r w:rsidRPr="00B3056F">
        <w:lastRenderedPageBreak/>
        <w:t>6.2.4.2</w:t>
      </w:r>
      <w:r w:rsidRPr="00B3056F">
        <w:tab/>
        <w:t>Operation: Trigger P-CSCF Restoration</w:t>
      </w:r>
      <w:bookmarkEnd w:id="2813"/>
      <w:bookmarkEnd w:id="2814"/>
      <w:bookmarkEnd w:id="2815"/>
      <w:bookmarkEnd w:id="2816"/>
      <w:bookmarkEnd w:id="2817"/>
      <w:bookmarkEnd w:id="2818"/>
      <w:bookmarkEnd w:id="2819"/>
    </w:p>
    <w:p w14:paraId="783BA14C" w14:textId="77777777" w:rsidR="00EF45DA" w:rsidRPr="00B3056F" w:rsidRDefault="00EF45DA" w:rsidP="00EF45DA">
      <w:pPr>
        <w:pStyle w:val="Heading5"/>
      </w:pPr>
      <w:bookmarkStart w:id="2820" w:name="_Toc510696625"/>
      <w:bookmarkStart w:id="2821" w:name="_Toc6488449"/>
      <w:bookmarkStart w:id="2822" w:name="_Toc27585355"/>
      <w:bookmarkStart w:id="2823" w:name="_Toc36457351"/>
      <w:bookmarkStart w:id="2824" w:name="_Toc45028263"/>
      <w:bookmarkStart w:id="2825" w:name="_Toc45029098"/>
      <w:bookmarkStart w:id="2826" w:name="_Toc58583330"/>
      <w:r w:rsidRPr="00B3056F">
        <w:t>6.2.4.2.1</w:t>
      </w:r>
      <w:r w:rsidRPr="00B3056F">
        <w:tab/>
        <w:t>Description</w:t>
      </w:r>
      <w:bookmarkEnd w:id="2820"/>
      <w:bookmarkEnd w:id="2821"/>
      <w:bookmarkEnd w:id="2822"/>
      <w:bookmarkEnd w:id="2823"/>
      <w:bookmarkEnd w:id="2824"/>
      <w:bookmarkEnd w:id="2825"/>
      <w:bookmarkEnd w:id="2826"/>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2827" w:name="_Toc510696626"/>
      <w:bookmarkStart w:id="2828" w:name="_Toc6488450"/>
      <w:bookmarkStart w:id="2829" w:name="_Toc27585356"/>
      <w:bookmarkStart w:id="2830" w:name="_Toc36457352"/>
      <w:bookmarkStart w:id="2831" w:name="_Toc45028264"/>
      <w:bookmarkStart w:id="2832" w:name="_Toc45029099"/>
      <w:bookmarkStart w:id="2833" w:name="_Toc58583331"/>
      <w:r w:rsidRPr="00B3056F">
        <w:t>6.2.4.2.2</w:t>
      </w:r>
      <w:r w:rsidRPr="00B3056F">
        <w:tab/>
        <w:t>Operation Definition</w:t>
      </w:r>
      <w:bookmarkEnd w:id="2827"/>
      <w:bookmarkEnd w:id="2828"/>
      <w:bookmarkEnd w:id="2829"/>
      <w:bookmarkEnd w:id="2830"/>
      <w:bookmarkEnd w:id="2831"/>
      <w:bookmarkEnd w:id="2832"/>
      <w:bookmarkEnd w:id="2833"/>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2834" w:name="_Toc27585357"/>
      <w:bookmarkStart w:id="2835" w:name="_Toc36457353"/>
      <w:bookmarkStart w:id="2836" w:name="_Toc45028265"/>
      <w:bookmarkStart w:id="2837" w:name="_Toc45029100"/>
      <w:bookmarkStart w:id="2838" w:name="_Toc58583332"/>
      <w:r w:rsidRPr="00B3056F">
        <w:t>6.2.5</w:t>
      </w:r>
      <w:r w:rsidRPr="00B3056F">
        <w:tab/>
        <w:t>Notifications</w:t>
      </w:r>
      <w:bookmarkEnd w:id="2811"/>
      <w:bookmarkEnd w:id="2834"/>
      <w:bookmarkEnd w:id="2835"/>
      <w:bookmarkEnd w:id="2836"/>
      <w:bookmarkEnd w:id="2837"/>
      <w:bookmarkEnd w:id="2838"/>
    </w:p>
    <w:p w14:paraId="77E01165" w14:textId="77777777" w:rsidR="00EF45DA" w:rsidRPr="00B3056F" w:rsidRDefault="00EF45DA" w:rsidP="00EF45DA">
      <w:pPr>
        <w:pStyle w:val="Heading4"/>
      </w:pPr>
      <w:bookmarkStart w:id="2839" w:name="_Toc11338678"/>
      <w:bookmarkStart w:id="2840" w:name="_Toc27585358"/>
      <w:bookmarkStart w:id="2841" w:name="_Toc36457354"/>
      <w:bookmarkStart w:id="2842" w:name="_Toc45028266"/>
      <w:bookmarkStart w:id="2843" w:name="_Toc45029101"/>
      <w:bookmarkStart w:id="2844" w:name="_Toc58583333"/>
      <w:r w:rsidRPr="00B3056F">
        <w:t>6.2.5.1</w:t>
      </w:r>
      <w:r w:rsidRPr="00B3056F">
        <w:tab/>
        <w:t>General</w:t>
      </w:r>
      <w:bookmarkEnd w:id="2839"/>
      <w:bookmarkEnd w:id="2840"/>
      <w:bookmarkEnd w:id="2841"/>
      <w:bookmarkEnd w:id="2842"/>
      <w:bookmarkEnd w:id="2843"/>
      <w:bookmarkEnd w:id="2844"/>
    </w:p>
    <w:p w14:paraId="28DC0061" w14:textId="1AA2D12D"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2845" w:name="_Toc11338679"/>
      <w:bookmarkStart w:id="2846" w:name="_Toc27585359"/>
      <w:bookmarkStart w:id="2847" w:name="_Toc36457355"/>
      <w:bookmarkStart w:id="2848" w:name="_Toc45028267"/>
      <w:bookmarkStart w:id="2849" w:name="_Toc45029102"/>
      <w:bookmarkStart w:id="2850" w:name="_Toc58583334"/>
      <w:r w:rsidRPr="00B3056F">
        <w:t>6.2.5.2</w:t>
      </w:r>
      <w:r w:rsidRPr="00B3056F">
        <w:tab/>
        <w:t>Deregistration Notification</w:t>
      </w:r>
      <w:bookmarkEnd w:id="2845"/>
      <w:bookmarkEnd w:id="2846"/>
      <w:bookmarkEnd w:id="2847"/>
      <w:bookmarkEnd w:id="2848"/>
      <w:bookmarkEnd w:id="2849"/>
      <w:bookmarkEnd w:id="2850"/>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667D39" w:rsidRPr="00B3056F" w14:paraId="4B407CB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43AC8" w14:textId="443016E1" w:rsidR="00667D39" w:rsidRPr="00B3056F" w:rsidRDefault="00667D39" w:rsidP="00667D39">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57FD522" w14:textId="03EA9966" w:rsidR="00667D39" w:rsidRPr="00B3056F" w:rsidRDefault="00667D39" w:rsidP="00667D3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4206853" w14:textId="5A0B817F" w:rsidR="00667D39" w:rsidRPr="00B3056F" w:rsidRDefault="00667D39" w:rsidP="00667D39">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A4EEC02" w14:textId="0673BBC2" w:rsidR="00667D39" w:rsidRPr="00B3056F" w:rsidRDefault="00667D39" w:rsidP="00667D39">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F6B40E" w14:textId="77777777" w:rsidR="00667D39" w:rsidRPr="00B3056F" w:rsidRDefault="00667D39" w:rsidP="00667D39">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336647DE" w14:textId="77777777" w:rsidR="00667D39" w:rsidRPr="00B3056F" w:rsidRDefault="00667D39" w:rsidP="00667D39">
            <w:pPr>
              <w:pStyle w:val="B1"/>
              <w:ind w:left="0" w:firstLine="0"/>
              <w:rPr>
                <w:rFonts w:ascii="Arial" w:hAnsi="Arial"/>
                <w:sz w:val="18"/>
              </w:rPr>
            </w:pPr>
            <w:r w:rsidRPr="00B3056F">
              <w:rPr>
                <w:rFonts w:ascii="Arial" w:hAnsi="Arial"/>
                <w:sz w:val="18"/>
              </w:rPr>
              <w:t>- NF_CONSUMER_REDIRECT_ONE_TXN</w:t>
            </w:r>
          </w:p>
          <w:p w14:paraId="75DFCDC3" w14:textId="77777777" w:rsidR="00667D39" w:rsidRPr="00B3056F" w:rsidRDefault="00667D39" w:rsidP="00667D39">
            <w:pPr>
              <w:pStyle w:val="B1"/>
              <w:ind w:left="0" w:firstLine="0"/>
              <w:rPr>
                <w:rFonts w:ascii="Arial" w:hAnsi="Arial"/>
                <w:sz w:val="18"/>
              </w:rPr>
            </w:pPr>
            <w:r w:rsidRPr="00B3056F">
              <w:rPr>
                <w:rFonts w:ascii="Arial" w:hAnsi="Arial"/>
                <w:sz w:val="18"/>
              </w:rPr>
              <w:t>See table 6.</w:t>
            </w:r>
            <w:r>
              <w:rPr>
                <w:rFonts w:ascii="Arial" w:hAnsi="Arial"/>
                <w:sz w:val="18"/>
              </w:rPr>
              <w:t>2</w:t>
            </w:r>
            <w:r w:rsidRPr="00B3056F">
              <w:rPr>
                <w:rFonts w:ascii="Arial" w:hAnsi="Arial"/>
                <w:sz w:val="18"/>
              </w:rPr>
              <w:t>.7.3-1 for the description of this error.</w:t>
            </w:r>
          </w:p>
          <w:p w14:paraId="10C0B084" w14:textId="25E5A1EF" w:rsidR="00667D39" w:rsidRPr="00B3056F" w:rsidRDefault="00667D39" w:rsidP="00667D39">
            <w:pPr>
              <w:pStyle w:val="TAL"/>
            </w:pPr>
            <w:r w:rsidRPr="00B3056F">
              <w:t>The Location header of the response shall be set to the new Callback URI of the target NF Service Consumer (e.g. AMF) to which the request is redirected.</w:t>
            </w:r>
          </w:p>
        </w:tc>
      </w:tr>
      <w:tr w:rsidR="00667D39" w:rsidRPr="00B3056F" w14:paraId="41B710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256CC0" w14:textId="75821D78" w:rsidR="00667D39" w:rsidRPr="00B3056F" w:rsidRDefault="00667D39" w:rsidP="00667D39">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DC9D2BF" w14:textId="1BB18805" w:rsidR="00667D39" w:rsidRPr="00B3056F" w:rsidRDefault="00667D39" w:rsidP="00667D39">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2A6D0CA" w14:textId="04BBF260" w:rsidR="00667D39" w:rsidRPr="00B3056F" w:rsidRDefault="00667D39" w:rsidP="00667D39">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4A4A255" w14:textId="394DF616" w:rsidR="00667D39" w:rsidRPr="00B3056F" w:rsidRDefault="00667D39" w:rsidP="00667D39">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EE68015" w14:textId="77777777" w:rsidR="00667D39" w:rsidRPr="00B3056F" w:rsidRDefault="00667D39" w:rsidP="00667D39">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6BCC9A84" w14:textId="77777777" w:rsidR="00667D39" w:rsidRPr="00B3056F" w:rsidRDefault="00667D39" w:rsidP="00667D39">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2350A195" w14:textId="77777777" w:rsidR="00667D39" w:rsidRPr="00B3056F" w:rsidRDefault="00667D39" w:rsidP="00667D39">
            <w:pPr>
              <w:pStyle w:val="TAL"/>
            </w:pPr>
            <w:r w:rsidRPr="00B3056F">
              <w:t>See table 6.</w:t>
            </w:r>
            <w:r>
              <w:t>2</w:t>
            </w:r>
            <w:r w:rsidRPr="00B3056F">
              <w:t>.7.3-1 for the description of this error.</w:t>
            </w:r>
          </w:p>
          <w:p w14:paraId="67538CB2" w14:textId="77777777" w:rsidR="00667D39" w:rsidRPr="00B3056F" w:rsidRDefault="00667D39" w:rsidP="00667D39">
            <w:pPr>
              <w:pStyle w:val="TAL"/>
            </w:pPr>
          </w:p>
          <w:p w14:paraId="6AF4859F" w14:textId="0B497204" w:rsidR="00667D39" w:rsidRPr="00B3056F" w:rsidRDefault="00667D39" w:rsidP="00667D39">
            <w:pPr>
              <w:pStyle w:val="TAL"/>
            </w:pPr>
            <w:r w:rsidRPr="00B3056F">
              <w:t>The Location header of the response shall be set to the new Callback URI of the target NF Service Consumer (e.g AMF) to which the request is redirected.</w:t>
            </w:r>
          </w:p>
        </w:tc>
      </w:tr>
      <w:tr w:rsidR="00667D39"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667D39" w:rsidRPr="00B3056F" w:rsidRDefault="00667D39" w:rsidP="00667D39">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667D39" w:rsidRPr="00B3056F" w:rsidRDefault="00667D39" w:rsidP="00667D39">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667D39" w:rsidRPr="00B3056F" w:rsidRDefault="00667D39" w:rsidP="00667D39">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667D39" w:rsidRPr="00B3056F" w:rsidRDefault="00667D39" w:rsidP="00667D39">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667D39" w:rsidRPr="00B3056F" w:rsidRDefault="00667D39" w:rsidP="00667D39">
            <w:pPr>
              <w:pStyle w:val="TAL"/>
            </w:pPr>
            <w:r w:rsidRPr="00B3056F">
              <w:t>The "cause" attribute may be used to indicate one of the following application errors:</w:t>
            </w:r>
          </w:p>
          <w:p w14:paraId="4AEDBA5F" w14:textId="77777777" w:rsidR="00667D39" w:rsidRPr="00B3056F" w:rsidRDefault="00667D39" w:rsidP="00667D39">
            <w:pPr>
              <w:pStyle w:val="TAL"/>
            </w:pPr>
            <w:r w:rsidRPr="00B3056F">
              <w:t>- CONTEXT_NOT_FOUND</w:t>
            </w:r>
          </w:p>
        </w:tc>
      </w:tr>
      <w:tr w:rsidR="00667D39"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9F2BD41" w:rsidR="00667D39" w:rsidRPr="00B3056F" w:rsidRDefault="00667D39" w:rsidP="00667D39">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0145F9CE" w14:textId="3AD94DAD" w:rsidR="00EF45DA" w:rsidRDefault="00EF45DA" w:rsidP="00EF45DA"/>
    <w:p w14:paraId="4F54DB67" w14:textId="77777777" w:rsidR="00667D39" w:rsidRDefault="00667D39" w:rsidP="00667D39">
      <w:pPr>
        <w:pStyle w:val="TH"/>
      </w:pPr>
      <w:r w:rsidRPr="00D67AB2">
        <w:t>Table 6.</w:t>
      </w:r>
      <w:r>
        <w:t>2</w:t>
      </w:r>
      <w:r w:rsidRPr="00D67AB2">
        <w:t>.</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D39" w:rsidRPr="00D67AB2" w14:paraId="0872B475" w14:textId="77777777" w:rsidTr="00220D6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71DFE7" w14:textId="77777777" w:rsidR="00667D39" w:rsidRPr="00D67AB2" w:rsidRDefault="00667D39" w:rsidP="00220D6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A76074" w14:textId="77777777" w:rsidR="00667D39" w:rsidRPr="00D67AB2" w:rsidRDefault="00667D39" w:rsidP="00220D6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2C438B" w14:textId="77777777" w:rsidR="00667D39" w:rsidRPr="00D67AB2" w:rsidRDefault="00667D39" w:rsidP="00220D6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27F9A6" w14:textId="77777777" w:rsidR="00667D39" w:rsidRPr="00D67AB2" w:rsidRDefault="00667D39" w:rsidP="00220D6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A11A16" w14:textId="77777777" w:rsidR="00667D39" w:rsidRPr="00D67AB2" w:rsidRDefault="00667D39" w:rsidP="00220D6F">
            <w:pPr>
              <w:pStyle w:val="TAH"/>
            </w:pPr>
            <w:r w:rsidRPr="00D67AB2">
              <w:t>Description</w:t>
            </w:r>
          </w:p>
        </w:tc>
      </w:tr>
      <w:tr w:rsidR="00667D39" w:rsidRPr="00D67AB2" w14:paraId="6100A70C" w14:textId="77777777" w:rsidTr="00220D6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81A6A6" w14:textId="77777777" w:rsidR="00667D39" w:rsidRPr="00D67AB2" w:rsidRDefault="00667D39" w:rsidP="00220D6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FE30659" w14:textId="77777777" w:rsidR="00667D39" w:rsidRPr="00D67AB2" w:rsidRDefault="00667D39" w:rsidP="00220D6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774838" w14:textId="77777777" w:rsidR="00667D39" w:rsidRPr="00D67AB2" w:rsidRDefault="00667D39" w:rsidP="00220D6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21A558C" w14:textId="77777777" w:rsidR="00667D39" w:rsidRPr="00D67AB2" w:rsidRDefault="00667D39" w:rsidP="00220D6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50C775" w14:textId="77777777" w:rsidR="00667D39" w:rsidRPr="00D67AB2" w:rsidRDefault="00667D39" w:rsidP="00220D6F">
            <w:pPr>
              <w:pStyle w:val="TAL"/>
            </w:pPr>
            <w:r w:rsidRPr="000A5475">
              <w:t>Contains the new Callback URI of the target NF Service Consumer (e.g. AMF) to which the request is redirected</w:t>
            </w:r>
          </w:p>
        </w:tc>
      </w:tr>
      <w:tr w:rsidR="00667D39" w:rsidRPr="00D67AB2" w14:paraId="00F0B913" w14:textId="77777777" w:rsidTr="00220D6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56580" w14:textId="77777777" w:rsidR="00667D39" w:rsidRDefault="00667D39" w:rsidP="00220D6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CE3E027" w14:textId="77777777" w:rsidR="00667D39" w:rsidRDefault="00667D39" w:rsidP="00220D6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B0D5D" w14:textId="77777777" w:rsidR="00667D39" w:rsidRDefault="00667D39" w:rsidP="00220D6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DC706C" w14:textId="77777777" w:rsidR="00667D39" w:rsidRPr="00D67AB2" w:rsidRDefault="00667D39" w:rsidP="00220D6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D1853A" w14:textId="77777777" w:rsidR="00667D39" w:rsidRPr="00D70312" w:rsidRDefault="00667D39" w:rsidP="00220D6F">
            <w:pPr>
              <w:pStyle w:val="TAL"/>
            </w:pPr>
            <w:r>
              <w:t>Identifier of the target NF (service) instance ID towards which the request is redirected</w:t>
            </w:r>
          </w:p>
        </w:tc>
      </w:tr>
    </w:tbl>
    <w:p w14:paraId="2DF8BE74" w14:textId="77777777" w:rsidR="00667D39" w:rsidRDefault="00667D39" w:rsidP="00667D39"/>
    <w:p w14:paraId="3AAF2377" w14:textId="77777777" w:rsidR="00667D39" w:rsidRDefault="00667D39" w:rsidP="00667D39">
      <w:pPr>
        <w:pStyle w:val="TH"/>
      </w:pPr>
      <w:r w:rsidRPr="00D67AB2">
        <w:lastRenderedPageBreak/>
        <w:t>Table 6.</w:t>
      </w:r>
      <w:r>
        <w:t>2</w:t>
      </w:r>
      <w:r w:rsidRPr="00D67AB2">
        <w:t>.</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67D39" w:rsidRPr="00D67AB2" w14:paraId="224E6800" w14:textId="77777777" w:rsidTr="00220D6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0688A" w14:textId="77777777" w:rsidR="00667D39" w:rsidRPr="00D67AB2" w:rsidRDefault="00667D39" w:rsidP="00220D6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E76DF3" w14:textId="77777777" w:rsidR="00667D39" w:rsidRPr="00D67AB2" w:rsidRDefault="00667D39" w:rsidP="00220D6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71A179" w14:textId="77777777" w:rsidR="00667D39" w:rsidRPr="00D67AB2" w:rsidRDefault="00667D39" w:rsidP="00220D6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4C8084" w14:textId="77777777" w:rsidR="00667D39" w:rsidRPr="00D67AB2" w:rsidRDefault="00667D39" w:rsidP="00220D6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EB19ED" w14:textId="77777777" w:rsidR="00667D39" w:rsidRPr="00D67AB2" w:rsidRDefault="00667D39" w:rsidP="00220D6F">
            <w:pPr>
              <w:pStyle w:val="TAH"/>
            </w:pPr>
            <w:r w:rsidRPr="00D67AB2">
              <w:t>Description</w:t>
            </w:r>
          </w:p>
        </w:tc>
      </w:tr>
      <w:tr w:rsidR="00667D39" w:rsidRPr="00D67AB2" w14:paraId="07B9AB23" w14:textId="77777777" w:rsidTr="00220D6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F885BE" w14:textId="77777777" w:rsidR="00667D39" w:rsidRPr="00D67AB2" w:rsidRDefault="00667D39" w:rsidP="00220D6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D2F9746" w14:textId="77777777" w:rsidR="00667D39" w:rsidRPr="00D67AB2" w:rsidRDefault="00667D39" w:rsidP="00220D6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CB3CAF" w14:textId="77777777" w:rsidR="00667D39" w:rsidRPr="00D67AB2" w:rsidRDefault="00667D39" w:rsidP="00220D6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0E3E0C3" w14:textId="77777777" w:rsidR="00667D39" w:rsidRPr="00D67AB2" w:rsidRDefault="00667D39" w:rsidP="00220D6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3274DB" w14:textId="77777777" w:rsidR="00667D39" w:rsidRPr="00D67AB2" w:rsidRDefault="00667D39" w:rsidP="00220D6F">
            <w:pPr>
              <w:pStyle w:val="TAL"/>
            </w:pPr>
            <w:r w:rsidRPr="000A5475">
              <w:t>Contains the new Callback URI of the target NF Service Consumer (e.g. AMF) to which the request is redirected</w:t>
            </w:r>
          </w:p>
        </w:tc>
      </w:tr>
      <w:tr w:rsidR="00667D39" w:rsidRPr="00D67AB2" w14:paraId="78A179F7" w14:textId="77777777" w:rsidTr="00220D6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E70C51" w14:textId="77777777" w:rsidR="00667D39" w:rsidRDefault="00667D39" w:rsidP="00220D6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52D08A61" w14:textId="77777777" w:rsidR="00667D39" w:rsidRDefault="00667D39" w:rsidP="00220D6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5992B7" w14:textId="77777777" w:rsidR="00667D39" w:rsidRDefault="00667D39" w:rsidP="00220D6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5E4A66" w14:textId="77777777" w:rsidR="00667D39" w:rsidRPr="00D67AB2" w:rsidRDefault="00667D39" w:rsidP="00220D6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5915AD" w14:textId="77777777" w:rsidR="00667D39" w:rsidRPr="00D70312" w:rsidRDefault="00667D39" w:rsidP="00220D6F">
            <w:pPr>
              <w:pStyle w:val="TAL"/>
            </w:pPr>
            <w:r>
              <w:t>Identifier of the target NF (service) instance ID towards which the request is redirected</w:t>
            </w:r>
          </w:p>
        </w:tc>
      </w:tr>
    </w:tbl>
    <w:p w14:paraId="3D85A743" w14:textId="77777777" w:rsidR="00667D39" w:rsidRPr="00B3056F" w:rsidRDefault="00667D39" w:rsidP="00EF45DA"/>
    <w:p w14:paraId="748D0237" w14:textId="77777777" w:rsidR="00EF45DA" w:rsidRPr="00B3056F" w:rsidRDefault="00EF45DA" w:rsidP="00EF45DA">
      <w:pPr>
        <w:pStyle w:val="Heading4"/>
      </w:pPr>
      <w:bookmarkStart w:id="2851" w:name="_Toc11338680"/>
      <w:bookmarkStart w:id="2852" w:name="_Toc27585360"/>
      <w:bookmarkStart w:id="2853" w:name="_Toc36457356"/>
      <w:bookmarkStart w:id="2854" w:name="_Toc45028268"/>
      <w:bookmarkStart w:id="2855" w:name="_Toc45029103"/>
      <w:bookmarkStart w:id="2856" w:name="_Toc58583335"/>
      <w:r w:rsidRPr="00B3056F">
        <w:t>6.2.5.3</w:t>
      </w:r>
      <w:r w:rsidRPr="00B3056F">
        <w:tab/>
        <w:t>P-CSCF Restoration Notification</w:t>
      </w:r>
      <w:bookmarkEnd w:id="2851"/>
      <w:bookmarkEnd w:id="2852"/>
      <w:bookmarkEnd w:id="2853"/>
      <w:bookmarkEnd w:id="2854"/>
      <w:bookmarkEnd w:id="2855"/>
      <w:bookmarkEnd w:id="2856"/>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lastRenderedPageBreak/>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DC1F8E" w:rsidRPr="00B3056F" w14:paraId="2EC03B2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F106E0" w14:textId="7457D0D4" w:rsidR="00DC1F8E" w:rsidRPr="00B3056F" w:rsidRDefault="00DC1F8E" w:rsidP="00DC1F8E">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2A17EEB" w14:textId="67F33A17" w:rsidR="00DC1F8E" w:rsidRPr="00B3056F" w:rsidRDefault="00DC1F8E" w:rsidP="00DC1F8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8EB20B" w14:textId="790885E7" w:rsidR="00DC1F8E" w:rsidRPr="00B3056F" w:rsidRDefault="00DC1F8E" w:rsidP="00DC1F8E">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551446F" w14:textId="5705F14B" w:rsidR="00DC1F8E" w:rsidRPr="00B3056F" w:rsidRDefault="00DC1F8E" w:rsidP="00DC1F8E">
            <w:pPr>
              <w:pStyle w:val="TAL"/>
            </w:pPr>
            <w:r w:rsidRPr="00B3056F">
              <w:rPr>
                <w:rFonts w:hint="eastAsia"/>
              </w:rPr>
              <w:t>307 Temporary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06A630" w14:textId="77777777" w:rsidR="00DC1F8E" w:rsidRPr="00B3056F" w:rsidRDefault="00DC1F8E" w:rsidP="00DC1F8E">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0C222E0C" w14:textId="77777777" w:rsidR="00DC1F8E" w:rsidRPr="00B3056F" w:rsidRDefault="00DC1F8E" w:rsidP="00DC1F8E">
            <w:pPr>
              <w:pStyle w:val="B1"/>
              <w:ind w:left="0" w:firstLine="0"/>
              <w:rPr>
                <w:rFonts w:ascii="Arial" w:hAnsi="Arial"/>
                <w:sz w:val="18"/>
              </w:rPr>
            </w:pPr>
            <w:r w:rsidRPr="00B3056F">
              <w:rPr>
                <w:rFonts w:ascii="Arial" w:hAnsi="Arial"/>
                <w:sz w:val="18"/>
              </w:rPr>
              <w:t>- NF_CONSUMER_REDIRECT_ONE_TXN</w:t>
            </w:r>
          </w:p>
          <w:p w14:paraId="164D3517" w14:textId="77777777" w:rsidR="00DC1F8E" w:rsidRPr="00B3056F" w:rsidRDefault="00DC1F8E" w:rsidP="00DC1F8E">
            <w:pPr>
              <w:pStyle w:val="B1"/>
              <w:ind w:left="0" w:firstLine="0"/>
              <w:rPr>
                <w:rFonts w:ascii="Arial" w:hAnsi="Arial"/>
                <w:sz w:val="18"/>
              </w:rPr>
            </w:pPr>
            <w:r w:rsidRPr="00B3056F">
              <w:rPr>
                <w:rFonts w:ascii="Arial" w:hAnsi="Arial"/>
                <w:sz w:val="18"/>
              </w:rPr>
              <w:t>See table 6.</w:t>
            </w:r>
            <w:r>
              <w:rPr>
                <w:rFonts w:ascii="Arial" w:hAnsi="Arial"/>
                <w:sz w:val="18"/>
              </w:rPr>
              <w:t>2</w:t>
            </w:r>
            <w:r w:rsidRPr="00B3056F">
              <w:rPr>
                <w:rFonts w:ascii="Arial" w:hAnsi="Arial"/>
                <w:sz w:val="18"/>
              </w:rPr>
              <w:t>.7.3-1 for the description of this error.</w:t>
            </w:r>
          </w:p>
          <w:p w14:paraId="49BB3A81" w14:textId="2AFA65B5" w:rsidR="00DC1F8E" w:rsidRPr="00B3056F" w:rsidRDefault="00DC1F8E" w:rsidP="00DC1F8E">
            <w:pPr>
              <w:pStyle w:val="TAL"/>
            </w:pPr>
            <w:r w:rsidRPr="00B3056F">
              <w:t>The Location header of the response shall be set to the new Callback URI of the target NF Service Consumer (e.g. AMF) to which the request is redirected.</w:t>
            </w:r>
          </w:p>
        </w:tc>
      </w:tr>
      <w:tr w:rsidR="00DC1F8E" w:rsidRPr="00B3056F" w14:paraId="0E2F74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A5CF4F" w14:textId="631CACFD" w:rsidR="00DC1F8E" w:rsidRPr="00B3056F" w:rsidRDefault="00DC1F8E" w:rsidP="00DC1F8E">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80F081B" w14:textId="5E2556C0" w:rsidR="00DC1F8E" w:rsidRPr="00B3056F" w:rsidRDefault="00DC1F8E" w:rsidP="00DC1F8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3B6B7C6" w14:textId="597DF2B8" w:rsidR="00DC1F8E" w:rsidRPr="00B3056F" w:rsidRDefault="00DC1F8E" w:rsidP="00DC1F8E">
            <w:pPr>
              <w:pStyle w:val="TAL"/>
            </w:pPr>
            <w:r>
              <w:t>0..</w:t>
            </w: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3B4D0BD" w14:textId="4FD5570F" w:rsidR="00DC1F8E" w:rsidRPr="00B3056F" w:rsidRDefault="00DC1F8E" w:rsidP="00DC1F8E">
            <w:pPr>
              <w:pStyle w:val="TAL"/>
            </w:pPr>
            <w:r w:rsidRPr="00B3056F">
              <w:t>308 Permanent Redirect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79A899" w14:textId="77777777" w:rsidR="00DC1F8E" w:rsidRPr="00B3056F" w:rsidRDefault="00DC1F8E" w:rsidP="00DC1F8E">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4445E0BB" w14:textId="77777777" w:rsidR="00DC1F8E" w:rsidRPr="00B3056F" w:rsidRDefault="00DC1F8E" w:rsidP="00DC1F8E">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47CB3608" w14:textId="77777777" w:rsidR="00DC1F8E" w:rsidRPr="00B3056F" w:rsidRDefault="00DC1F8E" w:rsidP="00DC1F8E">
            <w:pPr>
              <w:pStyle w:val="TAL"/>
            </w:pPr>
            <w:r w:rsidRPr="00B3056F">
              <w:t>See table 6.</w:t>
            </w:r>
            <w:r>
              <w:t>2</w:t>
            </w:r>
            <w:r w:rsidRPr="00B3056F">
              <w:t>.7.3-1 for the description of this error.</w:t>
            </w:r>
          </w:p>
          <w:p w14:paraId="59E4B16A" w14:textId="77777777" w:rsidR="00DC1F8E" w:rsidRPr="00B3056F" w:rsidRDefault="00DC1F8E" w:rsidP="00DC1F8E">
            <w:pPr>
              <w:pStyle w:val="TAL"/>
            </w:pPr>
          </w:p>
          <w:p w14:paraId="2AB8CA23" w14:textId="3577078D" w:rsidR="00DC1F8E" w:rsidRPr="00B3056F" w:rsidRDefault="00DC1F8E" w:rsidP="00DC1F8E">
            <w:pPr>
              <w:pStyle w:val="TAL"/>
            </w:pPr>
            <w:r w:rsidRPr="00B3056F">
              <w:t>The Location header of the response shall be set to the new Callback URI of the target NF Service Consumer (e.g AMF) to which the request is redirected.</w:t>
            </w:r>
          </w:p>
        </w:tc>
      </w:tr>
      <w:tr w:rsidR="00DC1F8E"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DC1F8E" w:rsidRPr="00B3056F" w:rsidRDefault="00DC1F8E" w:rsidP="00DC1F8E">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DC1F8E" w:rsidRPr="00B3056F" w:rsidRDefault="00DC1F8E" w:rsidP="00DC1F8E">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DC1F8E" w:rsidRPr="00B3056F" w:rsidRDefault="00DC1F8E" w:rsidP="00DC1F8E">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DC1F8E" w:rsidRPr="00B3056F" w:rsidRDefault="00DC1F8E" w:rsidP="00DC1F8E">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DC1F8E" w:rsidRPr="00B3056F" w:rsidRDefault="00DC1F8E" w:rsidP="00DC1F8E">
            <w:pPr>
              <w:pStyle w:val="TAL"/>
            </w:pPr>
            <w:r w:rsidRPr="00B3056F">
              <w:t>The "cause" attribute may be used to indicate one of the following application errors:</w:t>
            </w:r>
          </w:p>
          <w:p w14:paraId="54FC378F" w14:textId="77777777" w:rsidR="00DC1F8E" w:rsidRPr="00B3056F" w:rsidRDefault="00DC1F8E" w:rsidP="00DC1F8E">
            <w:pPr>
              <w:pStyle w:val="TAL"/>
            </w:pPr>
            <w:r w:rsidRPr="00B3056F">
              <w:t>- CONTEXT_NOT_FOUND</w:t>
            </w:r>
          </w:p>
        </w:tc>
      </w:tr>
      <w:tr w:rsidR="00DC1F8E"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DC1F8E" w:rsidRPr="00B3056F" w:rsidRDefault="00DC1F8E" w:rsidP="00DC1F8E">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DC1F8E" w:rsidRPr="00B3056F" w:rsidRDefault="00DC1F8E" w:rsidP="00DC1F8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DC1F8E" w:rsidRPr="00B3056F" w:rsidRDefault="00DC1F8E" w:rsidP="00DC1F8E">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DC1F8E" w:rsidRPr="00B3056F" w:rsidRDefault="00DC1F8E" w:rsidP="00DC1F8E">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DC1F8E" w:rsidRPr="00B3056F" w:rsidRDefault="00DC1F8E" w:rsidP="00DC1F8E">
            <w:pPr>
              <w:pStyle w:val="TAL"/>
            </w:pPr>
            <w:r w:rsidRPr="00B3056F">
              <w:t>The "cause" attribute may be used to indicate one of the following application errors:</w:t>
            </w:r>
          </w:p>
          <w:p w14:paraId="23269B65" w14:textId="77777777" w:rsidR="00DC1F8E" w:rsidRDefault="00DC1F8E" w:rsidP="00DC1F8E">
            <w:pPr>
              <w:pStyle w:val="TAL"/>
            </w:pPr>
            <w:r w:rsidRPr="006A7EE2">
              <w:t xml:space="preserve">- </w:t>
            </w:r>
            <w:r w:rsidRPr="003B2883">
              <w:t>TEMPORARY_REJECT_REGISTRATION_ONGOING</w:t>
            </w:r>
          </w:p>
          <w:p w14:paraId="2A682A38" w14:textId="1B24241F" w:rsidR="00DC1F8E" w:rsidRPr="00B3056F" w:rsidRDefault="00DC1F8E" w:rsidP="00DC1F8E">
            <w:pPr>
              <w:pStyle w:val="TAL"/>
            </w:pPr>
            <w:r>
              <w:t xml:space="preserve">- </w:t>
            </w:r>
            <w:r w:rsidRPr="003B2883">
              <w:t>TEMPORARY_REJECT_HANDOVER_ONGOING</w:t>
            </w:r>
          </w:p>
        </w:tc>
      </w:tr>
      <w:tr w:rsidR="00DC1F8E"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0533478" w:rsidR="00DC1F8E" w:rsidRPr="00B3056F" w:rsidRDefault="00DC1F8E" w:rsidP="00DC1F8E">
            <w:pPr>
              <w:pStyle w:val="TAN"/>
            </w:pPr>
            <w:r w:rsidRPr="00B3056F">
              <w:t>NOTE:</w:t>
            </w:r>
            <w:r w:rsidRPr="00B3056F">
              <w:tab/>
              <w:t xml:space="preserve">In addition common data structures as listed in table </w:t>
            </w:r>
            <w:r>
              <w:t>5.2.7.1-1 of 3GPP TS 29.500 [4]</w:t>
            </w:r>
            <w:r w:rsidRPr="00B3056F">
              <w:t xml:space="preserve"> are supported.</w:t>
            </w:r>
          </w:p>
        </w:tc>
      </w:tr>
    </w:tbl>
    <w:p w14:paraId="39D61C82" w14:textId="77777777" w:rsidR="00DC1F8E" w:rsidRPr="00B3056F" w:rsidRDefault="00DC1F8E" w:rsidP="00DC1F8E"/>
    <w:p w14:paraId="66107BD2" w14:textId="77777777" w:rsidR="00DC1F8E" w:rsidRDefault="00DC1F8E" w:rsidP="00DC1F8E">
      <w:pPr>
        <w:pStyle w:val="TH"/>
      </w:pPr>
      <w:r w:rsidRPr="00D67AB2">
        <w:t>Table 6.</w:t>
      </w:r>
      <w:r>
        <w:t>2</w:t>
      </w:r>
      <w:r w:rsidRPr="00D67AB2">
        <w:t>.</w:t>
      </w:r>
      <w:r>
        <w:t>5</w:t>
      </w:r>
      <w:r w:rsidRPr="00D67AB2">
        <w:t>.</w:t>
      </w:r>
      <w:r>
        <w:t>3</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1F8E" w:rsidRPr="00D67AB2" w14:paraId="7E78C7F6" w14:textId="77777777" w:rsidTr="00220D6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B03E7" w14:textId="77777777" w:rsidR="00DC1F8E" w:rsidRPr="00D67AB2" w:rsidRDefault="00DC1F8E" w:rsidP="00220D6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17BE1" w14:textId="77777777" w:rsidR="00DC1F8E" w:rsidRPr="00D67AB2" w:rsidRDefault="00DC1F8E" w:rsidP="00220D6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7A1ABC" w14:textId="77777777" w:rsidR="00DC1F8E" w:rsidRPr="00D67AB2" w:rsidRDefault="00DC1F8E" w:rsidP="00220D6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0A0C0" w14:textId="77777777" w:rsidR="00DC1F8E" w:rsidRPr="00D67AB2" w:rsidRDefault="00DC1F8E" w:rsidP="00220D6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03A25E" w14:textId="77777777" w:rsidR="00DC1F8E" w:rsidRPr="00D67AB2" w:rsidRDefault="00DC1F8E" w:rsidP="00220D6F">
            <w:pPr>
              <w:pStyle w:val="TAH"/>
            </w:pPr>
            <w:r w:rsidRPr="00D67AB2">
              <w:t>Description</w:t>
            </w:r>
          </w:p>
        </w:tc>
      </w:tr>
      <w:tr w:rsidR="00DC1F8E" w:rsidRPr="00D67AB2" w14:paraId="44EA355B" w14:textId="77777777" w:rsidTr="00220D6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9C2412" w14:textId="77777777" w:rsidR="00DC1F8E" w:rsidRPr="00D67AB2" w:rsidRDefault="00DC1F8E" w:rsidP="00220D6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20C28B" w14:textId="77777777" w:rsidR="00DC1F8E" w:rsidRPr="00D67AB2" w:rsidRDefault="00DC1F8E" w:rsidP="00220D6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D44004" w14:textId="77777777" w:rsidR="00DC1F8E" w:rsidRPr="00D67AB2" w:rsidRDefault="00DC1F8E" w:rsidP="00220D6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BA8940C" w14:textId="77777777" w:rsidR="00DC1F8E" w:rsidRPr="00D67AB2" w:rsidRDefault="00DC1F8E" w:rsidP="00220D6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446BD8" w14:textId="77777777" w:rsidR="00DC1F8E" w:rsidRPr="00D67AB2" w:rsidRDefault="00DC1F8E" w:rsidP="00220D6F">
            <w:pPr>
              <w:pStyle w:val="TAL"/>
            </w:pPr>
            <w:r w:rsidRPr="000A5475">
              <w:t>Contains the new Callback URI of the target NF Service Consumer (e.g. AMF) to which the request is redirected</w:t>
            </w:r>
          </w:p>
        </w:tc>
      </w:tr>
      <w:tr w:rsidR="00DC1F8E" w:rsidRPr="00D67AB2" w14:paraId="6371E6C9" w14:textId="77777777" w:rsidTr="00220D6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0DAF82" w14:textId="77777777" w:rsidR="00DC1F8E" w:rsidRDefault="00DC1F8E" w:rsidP="00220D6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70130B0E" w14:textId="77777777" w:rsidR="00DC1F8E" w:rsidRDefault="00DC1F8E" w:rsidP="00220D6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59C0974" w14:textId="77777777" w:rsidR="00DC1F8E" w:rsidRDefault="00DC1F8E" w:rsidP="00220D6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237A3C" w14:textId="77777777" w:rsidR="00DC1F8E" w:rsidRPr="00D67AB2" w:rsidRDefault="00DC1F8E" w:rsidP="00220D6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2153A7E" w14:textId="77777777" w:rsidR="00DC1F8E" w:rsidRPr="00D70312" w:rsidRDefault="00DC1F8E" w:rsidP="00220D6F">
            <w:pPr>
              <w:pStyle w:val="TAL"/>
            </w:pPr>
            <w:r>
              <w:t>Identifier of the target NF (service) instance ID towards which the request is redirected</w:t>
            </w:r>
          </w:p>
        </w:tc>
      </w:tr>
    </w:tbl>
    <w:p w14:paraId="23AFA641" w14:textId="77777777" w:rsidR="00DC1F8E" w:rsidRDefault="00DC1F8E" w:rsidP="00DC1F8E"/>
    <w:p w14:paraId="2489E168" w14:textId="77777777" w:rsidR="00DC1F8E" w:rsidRDefault="00DC1F8E" w:rsidP="00DC1F8E">
      <w:pPr>
        <w:pStyle w:val="TH"/>
      </w:pPr>
      <w:r w:rsidRPr="00D67AB2">
        <w:t>Table 6.</w:t>
      </w:r>
      <w:r>
        <w:t>2</w:t>
      </w:r>
      <w:r w:rsidRPr="00D67AB2">
        <w:t>.</w:t>
      </w:r>
      <w:r>
        <w:t>5</w:t>
      </w:r>
      <w:r w:rsidRPr="00D67AB2">
        <w:t>.</w:t>
      </w:r>
      <w:r>
        <w:t>3</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C1F8E" w:rsidRPr="00D67AB2" w14:paraId="769C283B" w14:textId="77777777" w:rsidTr="00220D6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992BCB" w14:textId="77777777" w:rsidR="00DC1F8E" w:rsidRPr="00D67AB2" w:rsidRDefault="00DC1F8E" w:rsidP="00220D6F">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3202DC" w14:textId="77777777" w:rsidR="00DC1F8E" w:rsidRPr="00D67AB2" w:rsidRDefault="00DC1F8E" w:rsidP="00220D6F">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A46BEB" w14:textId="77777777" w:rsidR="00DC1F8E" w:rsidRPr="00D67AB2" w:rsidRDefault="00DC1F8E" w:rsidP="00220D6F">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CCE079" w14:textId="77777777" w:rsidR="00DC1F8E" w:rsidRPr="00D67AB2" w:rsidRDefault="00DC1F8E" w:rsidP="00220D6F">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8CC7473" w14:textId="77777777" w:rsidR="00DC1F8E" w:rsidRPr="00D67AB2" w:rsidRDefault="00DC1F8E" w:rsidP="00220D6F">
            <w:pPr>
              <w:pStyle w:val="TAH"/>
            </w:pPr>
            <w:r w:rsidRPr="00D67AB2">
              <w:t>Description</w:t>
            </w:r>
          </w:p>
        </w:tc>
      </w:tr>
      <w:tr w:rsidR="00DC1F8E" w:rsidRPr="00D67AB2" w14:paraId="65FB6782" w14:textId="77777777" w:rsidTr="00220D6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05213" w14:textId="77777777" w:rsidR="00DC1F8E" w:rsidRPr="00D67AB2" w:rsidRDefault="00DC1F8E" w:rsidP="00220D6F">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0197971" w14:textId="77777777" w:rsidR="00DC1F8E" w:rsidRPr="00D67AB2" w:rsidRDefault="00DC1F8E" w:rsidP="00220D6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4DC63" w14:textId="77777777" w:rsidR="00DC1F8E" w:rsidRPr="00D67AB2" w:rsidRDefault="00DC1F8E" w:rsidP="00220D6F">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E979103" w14:textId="77777777" w:rsidR="00DC1F8E" w:rsidRPr="00D67AB2" w:rsidRDefault="00DC1F8E" w:rsidP="00220D6F">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7A31222" w14:textId="77777777" w:rsidR="00DC1F8E" w:rsidRPr="00D67AB2" w:rsidRDefault="00DC1F8E" w:rsidP="00220D6F">
            <w:pPr>
              <w:pStyle w:val="TAL"/>
            </w:pPr>
            <w:r w:rsidRPr="000A5475">
              <w:t>Contains the new Callback URI of the target NF Service Consumer (e.g. AMF) to which the request is redirected</w:t>
            </w:r>
          </w:p>
        </w:tc>
      </w:tr>
      <w:tr w:rsidR="00DC1F8E" w:rsidRPr="00D67AB2" w14:paraId="58AC1E9A" w14:textId="77777777" w:rsidTr="00220D6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BED92A" w14:textId="77777777" w:rsidR="00DC1F8E" w:rsidRDefault="00DC1F8E" w:rsidP="00220D6F">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4C9E1286" w14:textId="77777777" w:rsidR="00DC1F8E" w:rsidRDefault="00DC1F8E" w:rsidP="00220D6F">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3978AB" w14:textId="77777777" w:rsidR="00DC1F8E" w:rsidRDefault="00DC1F8E" w:rsidP="00220D6F">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D717BB" w14:textId="77777777" w:rsidR="00DC1F8E" w:rsidRPr="00D67AB2" w:rsidRDefault="00DC1F8E" w:rsidP="00220D6F">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63215" w14:textId="77777777" w:rsidR="00DC1F8E" w:rsidRPr="00D70312" w:rsidRDefault="00DC1F8E" w:rsidP="00220D6F">
            <w:pPr>
              <w:pStyle w:val="TAL"/>
            </w:pPr>
            <w:r>
              <w:t>Identifier of the target NF (service) instance ID towards which the request is redirected</w:t>
            </w:r>
          </w:p>
        </w:tc>
      </w:tr>
    </w:tbl>
    <w:p w14:paraId="32680C50" w14:textId="77777777" w:rsidR="00EF45DA" w:rsidRPr="00B3056F" w:rsidRDefault="00EF45DA" w:rsidP="00EF45DA"/>
    <w:p w14:paraId="5CAD17ED" w14:textId="77777777" w:rsidR="00EF45DA" w:rsidRPr="00B3056F" w:rsidRDefault="00EF45DA" w:rsidP="00EF45DA">
      <w:pPr>
        <w:pStyle w:val="Heading3"/>
      </w:pPr>
      <w:bookmarkStart w:id="2857" w:name="_Toc11338681"/>
      <w:bookmarkStart w:id="2858" w:name="_Toc27585361"/>
      <w:bookmarkStart w:id="2859" w:name="_Toc36457357"/>
      <w:bookmarkStart w:id="2860" w:name="_Toc45028269"/>
      <w:bookmarkStart w:id="2861" w:name="_Toc45029104"/>
      <w:bookmarkStart w:id="2862" w:name="_Toc58583336"/>
      <w:r w:rsidRPr="00B3056F">
        <w:t>6.2.6</w:t>
      </w:r>
      <w:r w:rsidRPr="00B3056F">
        <w:tab/>
        <w:t>Data Model</w:t>
      </w:r>
      <w:bookmarkEnd w:id="2857"/>
      <w:bookmarkEnd w:id="2858"/>
      <w:bookmarkEnd w:id="2859"/>
      <w:bookmarkEnd w:id="2860"/>
      <w:bookmarkEnd w:id="2861"/>
      <w:bookmarkEnd w:id="2862"/>
    </w:p>
    <w:p w14:paraId="777BC825" w14:textId="77777777" w:rsidR="00EF45DA" w:rsidRPr="00B3056F" w:rsidRDefault="00EF45DA" w:rsidP="00EF45DA">
      <w:pPr>
        <w:pStyle w:val="Heading4"/>
      </w:pPr>
      <w:bookmarkStart w:id="2863" w:name="_Toc11338682"/>
      <w:bookmarkStart w:id="2864" w:name="_Toc27585362"/>
      <w:bookmarkStart w:id="2865" w:name="_Toc36457358"/>
      <w:bookmarkStart w:id="2866" w:name="_Toc45028270"/>
      <w:bookmarkStart w:id="2867" w:name="_Toc45029105"/>
      <w:bookmarkStart w:id="2868" w:name="_Toc58583337"/>
      <w:r w:rsidRPr="00B3056F">
        <w:t>6.2.6.1</w:t>
      </w:r>
      <w:r w:rsidRPr="00B3056F">
        <w:tab/>
        <w:t>General</w:t>
      </w:r>
      <w:bookmarkEnd w:id="2863"/>
      <w:bookmarkEnd w:id="2864"/>
      <w:bookmarkEnd w:id="2865"/>
      <w:bookmarkEnd w:id="2866"/>
      <w:bookmarkEnd w:id="2867"/>
      <w:bookmarkEnd w:id="2868"/>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lastRenderedPageBreak/>
        <w:t>Table 6.2.6.1-1: Nudm_UECM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695"/>
        <w:gridCol w:w="33"/>
        <w:gridCol w:w="1317"/>
        <w:gridCol w:w="33"/>
        <w:gridCol w:w="4063"/>
        <w:gridCol w:w="33"/>
      </w:tblGrid>
      <w:tr w:rsidR="00EF45DA" w:rsidRPr="00B3056F" w14:paraId="0AFCCB6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gridSpan w:val="2"/>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gridSpan w:val="2"/>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gridSpan w:val="2"/>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gridSpan w:val="2"/>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gridSpan w:val="2"/>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8E3FD3" w:rsidRPr="00B3056F" w14:paraId="42B61A91"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31C67A59" w14:textId="77777777" w:rsidR="008E3FD3" w:rsidRPr="00B3056F" w:rsidRDefault="008E3FD3" w:rsidP="008E3FD3">
            <w:pPr>
              <w:pStyle w:val="TAL"/>
            </w:pPr>
            <w:r w:rsidRPr="00B3056F">
              <w:t>DeregistrationData</w:t>
            </w:r>
          </w:p>
        </w:tc>
        <w:tc>
          <w:tcPr>
            <w:tcW w:w="1350" w:type="dxa"/>
            <w:gridSpan w:val="2"/>
            <w:tcBorders>
              <w:top w:val="single" w:sz="4" w:space="0" w:color="auto"/>
              <w:left w:val="single" w:sz="4" w:space="0" w:color="auto"/>
              <w:bottom w:val="single" w:sz="4" w:space="0" w:color="auto"/>
              <w:right w:val="single" w:sz="4" w:space="0" w:color="auto"/>
            </w:tcBorders>
          </w:tcPr>
          <w:p w14:paraId="265070F0" w14:textId="77777777" w:rsidR="008E3FD3" w:rsidRPr="00B3056F" w:rsidRDefault="008E3FD3" w:rsidP="008E3FD3">
            <w:pPr>
              <w:pStyle w:val="TAL"/>
            </w:pPr>
            <w:r w:rsidRPr="00B3056F">
              <w:t>6.2.6.2.5</w:t>
            </w:r>
          </w:p>
        </w:tc>
        <w:tc>
          <w:tcPr>
            <w:tcW w:w="4096" w:type="dxa"/>
            <w:gridSpan w:val="2"/>
            <w:tcBorders>
              <w:top w:val="single" w:sz="4" w:space="0" w:color="auto"/>
              <w:left w:val="single" w:sz="4" w:space="0" w:color="auto"/>
              <w:bottom w:val="single" w:sz="4" w:space="0" w:color="auto"/>
              <w:right w:val="single" w:sz="4" w:space="0" w:color="auto"/>
            </w:tcBorders>
          </w:tcPr>
          <w:p w14:paraId="77098166" w14:textId="77777777" w:rsidR="008E3FD3" w:rsidRPr="00B3056F" w:rsidRDefault="008E3FD3" w:rsidP="008E3FD3">
            <w:pPr>
              <w:pStyle w:val="TAL"/>
              <w:rPr>
                <w:rFonts w:cs="Arial"/>
                <w:szCs w:val="18"/>
              </w:rPr>
            </w:pPr>
            <w:r w:rsidRPr="00B3056F">
              <w:rPr>
                <w:rFonts w:cs="Arial"/>
                <w:szCs w:val="18"/>
              </w:rPr>
              <w:t>Data sent with the Deregistration Notification</w:t>
            </w:r>
          </w:p>
        </w:tc>
      </w:tr>
      <w:tr w:rsidR="00EF45DA" w:rsidRPr="00B3056F" w14:paraId="30B028A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BBA4978" w14:textId="77777777" w:rsidR="00EF45DA" w:rsidRPr="00B3056F" w:rsidRDefault="00EF45DA" w:rsidP="001330D7">
            <w:pPr>
              <w:pStyle w:val="TAL"/>
            </w:pPr>
            <w:r w:rsidRPr="00B3056F">
              <w:t>Amf3GppAccessRegistrationModification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04A14A41" w14:textId="77777777" w:rsidR="00EF45DA" w:rsidRPr="00B3056F" w:rsidRDefault="00EF45DA" w:rsidP="001330D7">
            <w:pPr>
              <w:pStyle w:val="TAL"/>
            </w:pPr>
            <w:r w:rsidRPr="00B3056F">
              <w:t>6.2.6.2.7</w:t>
            </w:r>
          </w:p>
        </w:tc>
        <w:tc>
          <w:tcPr>
            <w:tcW w:w="4096" w:type="dxa"/>
            <w:gridSpan w:val="2"/>
            <w:tcBorders>
              <w:top w:val="single" w:sz="4" w:space="0" w:color="auto"/>
              <w:left w:val="single" w:sz="4" w:space="0" w:color="auto"/>
              <w:bottom w:val="single" w:sz="4" w:space="0" w:color="auto"/>
              <w:right w:val="single" w:sz="4" w:space="0" w:color="auto"/>
            </w:tcBorders>
          </w:tcPr>
          <w:p w14:paraId="3AAA41EE" w14:textId="77777777" w:rsidR="00EF45DA" w:rsidRPr="00B3056F" w:rsidRDefault="00EF45DA" w:rsidP="001330D7">
            <w:pPr>
              <w:pStyle w:val="TAL"/>
              <w:rPr>
                <w:rFonts w:cs="Arial"/>
                <w:szCs w:val="18"/>
              </w:rPr>
            </w:pPr>
            <w:r w:rsidRPr="00B3056F">
              <w:rPr>
                <w:rFonts w:cs="Arial"/>
                <w:szCs w:val="18"/>
              </w:rPr>
              <w:t>Contains attributes of Amf3GppAccessRegistration that can be modified using PATCH</w:t>
            </w:r>
          </w:p>
        </w:tc>
      </w:tr>
      <w:tr w:rsidR="00EF45DA" w:rsidRPr="00B3056F" w14:paraId="4F3ACB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1140BF8" w14:textId="77777777" w:rsidR="00EF45DA" w:rsidRPr="00B3056F" w:rsidRDefault="00EF45DA" w:rsidP="001330D7">
            <w:pPr>
              <w:pStyle w:val="TAL"/>
            </w:pPr>
            <w:r w:rsidRPr="00B3056F">
              <w:t>AmfNon3GppAccessRegistrationModification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291C149E" w14:textId="77777777" w:rsidR="00EF45DA" w:rsidRPr="00B3056F" w:rsidRDefault="00EF45DA" w:rsidP="001330D7">
            <w:pPr>
              <w:pStyle w:val="TAL"/>
            </w:pPr>
            <w:r w:rsidRPr="00B3056F">
              <w:t>6.2.6.2.8</w:t>
            </w:r>
          </w:p>
        </w:tc>
        <w:tc>
          <w:tcPr>
            <w:tcW w:w="4096" w:type="dxa"/>
            <w:gridSpan w:val="2"/>
            <w:tcBorders>
              <w:top w:val="single" w:sz="4" w:space="0" w:color="auto"/>
              <w:left w:val="single" w:sz="4" w:space="0" w:color="auto"/>
              <w:bottom w:val="single" w:sz="4" w:space="0" w:color="auto"/>
              <w:right w:val="single" w:sz="4" w:space="0" w:color="auto"/>
            </w:tcBorders>
          </w:tcPr>
          <w:p w14:paraId="354FBE0D" w14:textId="77777777" w:rsidR="00EF45DA" w:rsidRPr="00B3056F" w:rsidRDefault="00EF45DA" w:rsidP="001330D7">
            <w:pPr>
              <w:pStyle w:val="TAL"/>
              <w:rPr>
                <w:rFonts w:cs="Arial"/>
                <w:szCs w:val="18"/>
              </w:rPr>
            </w:pPr>
            <w:r w:rsidRPr="00B3056F">
              <w:rPr>
                <w:rFonts w:cs="Arial"/>
                <w:szCs w:val="18"/>
              </w:rPr>
              <w:t>Contains attributes of AmfNon3GppAccessRegistration that can be modified using PATCH</w:t>
            </w:r>
          </w:p>
        </w:tc>
      </w:tr>
      <w:tr w:rsidR="00EF45DA" w:rsidRPr="00B3056F" w14:paraId="2BA3E8F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DA15C04" w14:textId="77777777" w:rsidR="00EF45DA" w:rsidRPr="00B3056F" w:rsidRDefault="00EF45DA" w:rsidP="001330D7">
            <w:pPr>
              <w:pStyle w:val="TAL"/>
            </w:pPr>
            <w:r w:rsidRPr="00B3056F">
              <w:t>PcscfRestorationNotification</w:t>
            </w:r>
          </w:p>
        </w:tc>
        <w:tc>
          <w:tcPr>
            <w:tcW w:w="1350" w:type="dxa"/>
            <w:gridSpan w:val="2"/>
            <w:tcBorders>
              <w:top w:val="single" w:sz="4" w:space="0" w:color="auto"/>
              <w:left w:val="single" w:sz="4" w:space="0" w:color="auto"/>
              <w:bottom w:val="single" w:sz="4" w:space="0" w:color="auto"/>
              <w:right w:val="single" w:sz="4" w:space="0" w:color="auto"/>
            </w:tcBorders>
          </w:tcPr>
          <w:p w14:paraId="5253B81B" w14:textId="77777777" w:rsidR="00EF45DA" w:rsidRPr="00B3056F" w:rsidRDefault="00EF45DA" w:rsidP="001330D7">
            <w:pPr>
              <w:pStyle w:val="TAL"/>
            </w:pPr>
            <w:r w:rsidRPr="00B3056F">
              <w:t>6.2.6.2.9</w:t>
            </w:r>
          </w:p>
        </w:tc>
        <w:tc>
          <w:tcPr>
            <w:tcW w:w="4096" w:type="dxa"/>
            <w:gridSpan w:val="2"/>
            <w:tcBorders>
              <w:top w:val="single" w:sz="4" w:space="0" w:color="auto"/>
              <w:left w:val="single" w:sz="4" w:space="0" w:color="auto"/>
              <w:bottom w:val="single" w:sz="4" w:space="0" w:color="auto"/>
              <w:right w:val="single" w:sz="4" w:space="0" w:color="auto"/>
            </w:tcBorders>
          </w:tcPr>
          <w:p w14:paraId="70CAB58D" w14:textId="77777777" w:rsidR="00EF45DA" w:rsidRPr="00B3056F" w:rsidRDefault="00EF45DA" w:rsidP="001330D7">
            <w:pPr>
              <w:pStyle w:val="TAL"/>
              <w:rPr>
                <w:rFonts w:cs="Arial"/>
                <w:szCs w:val="18"/>
              </w:rPr>
            </w:pPr>
            <w:r w:rsidRPr="00B3056F">
              <w:rPr>
                <w:rFonts w:cs="Arial"/>
                <w:szCs w:val="18"/>
              </w:rPr>
              <w:t>Information sent to the AMF or SMF when P-CSCF restoration is triggered.</w:t>
            </w:r>
          </w:p>
        </w:tc>
      </w:tr>
      <w:tr w:rsidR="00EF45DA" w:rsidRPr="00B3056F" w14:paraId="0BD1BF3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476744E" w14:textId="77777777" w:rsidR="00EF45DA" w:rsidRPr="00B3056F" w:rsidRDefault="00EF45DA" w:rsidP="001330D7">
            <w:pPr>
              <w:pStyle w:val="TAL"/>
            </w:pPr>
            <w:r w:rsidRPr="00B3056F">
              <w:t>NetworkNodeDiameterAddress</w:t>
            </w:r>
          </w:p>
        </w:tc>
        <w:tc>
          <w:tcPr>
            <w:tcW w:w="1350" w:type="dxa"/>
            <w:gridSpan w:val="2"/>
            <w:tcBorders>
              <w:top w:val="single" w:sz="4" w:space="0" w:color="auto"/>
              <w:left w:val="single" w:sz="4" w:space="0" w:color="auto"/>
              <w:bottom w:val="single" w:sz="4" w:space="0" w:color="auto"/>
              <w:right w:val="single" w:sz="4" w:space="0" w:color="auto"/>
            </w:tcBorders>
          </w:tcPr>
          <w:p w14:paraId="6F58A8C7" w14:textId="77777777" w:rsidR="00EF45DA" w:rsidRPr="00B3056F" w:rsidRDefault="00EF45DA" w:rsidP="001330D7">
            <w:pPr>
              <w:pStyle w:val="TAL"/>
            </w:pPr>
            <w:r w:rsidRPr="00B3056F">
              <w:t>6.2.6.2.10</w:t>
            </w:r>
          </w:p>
        </w:tc>
        <w:tc>
          <w:tcPr>
            <w:tcW w:w="4096" w:type="dxa"/>
            <w:gridSpan w:val="2"/>
            <w:tcBorders>
              <w:top w:val="single" w:sz="4" w:space="0" w:color="auto"/>
              <w:left w:val="single" w:sz="4" w:space="0" w:color="auto"/>
              <w:bottom w:val="single" w:sz="4" w:space="0" w:color="auto"/>
              <w:right w:val="single" w:sz="4" w:space="0" w:color="auto"/>
            </w:tcBorders>
          </w:tcPr>
          <w:p w14:paraId="374FCF55" w14:textId="77777777" w:rsidR="00EF45DA" w:rsidRPr="00B3056F" w:rsidRDefault="00EF45DA" w:rsidP="001330D7">
            <w:pPr>
              <w:pStyle w:val="TAL"/>
              <w:rPr>
                <w:rFonts w:cs="Arial"/>
                <w:szCs w:val="18"/>
              </w:rPr>
            </w:pPr>
          </w:p>
        </w:tc>
      </w:tr>
      <w:tr w:rsidR="00EF45DA" w:rsidRPr="00B3056F" w14:paraId="61CD3E4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8A1FBA0" w14:textId="77777777" w:rsidR="00EF45DA" w:rsidRPr="00B3056F" w:rsidRDefault="00EF45DA" w:rsidP="001330D7">
            <w:pPr>
              <w:pStyle w:val="TAL"/>
            </w:pPr>
            <w:r w:rsidRPr="00B3056F">
              <w:t>EpsIwkPgw</w:t>
            </w:r>
          </w:p>
        </w:tc>
        <w:tc>
          <w:tcPr>
            <w:tcW w:w="1350" w:type="dxa"/>
            <w:gridSpan w:val="2"/>
            <w:tcBorders>
              <w:top w:val="single" w:sz="4" w:space="0" w:color="auto"/>
              <w:left w:val="single" w:sz="4" w:space="0" w:color="auto"/>
              <w:bottom w:val="single" w:sz="4" w:space="0" w:color="auto"/>
              <w:right w:val="single" w:sz="4" w:space="0" w:color="auto"/>
            </w:tcBorders>
          </w:tcPr>
          <w:p w14:paraId="493EDDA6" w14:textId="77777777" w:rsidR="00EF45DA" w:rsidRPr="00B3056F" w:rsidRDefault="00EF45DA" w:rsidP="001330D7">
            <w:pPr>
              <w:pStyle w:val="TAL"/>
            </w:pPr>
            <w:r w:rsidRPr="00B3056F">
              <w:t>6.2.6.2.11</w:t>
            </w:r>
          </w:p>
        </w:tc>
        <w:tc>
          <w:tcPr>
            <w:tcW w:w="4096" w:type="dxa"/>
            <w:gridSpan w:val="2"/>
            <w:tcBorders>
              <w:top w:val="single" w:sz="4" w:space="0" w:color="auto"/>
              <w:left w:val="single" w:sz="4" w:space="0" w:color="auto"/>
              <w:bottom w:val="single" w:sz="4" w:space="0" w:color="auto"/>
              <w:right w:val="single" w:sz="4" w:space="0" w:color="auto"/>
            </w:tcBorders>
          </w:tcPr>
          <w:p w14:paraId="0BCA0FCF" w14:textId="77777777" w:rsidR="00EF45DA" w:rsidRPr="00B3056F" w:rsidRDefault="00EF45DA" w:rsidP="001330D7">
            <w:pPr>
              <w:pStyle w:val="TAL"/>
              <w:rPr>
                <w:rFonts w:cs="Arial"/>
                <w:szCs w:val="18"/>
              </w:rPr>
            </w:pPr>
          </w:p>
        </w:tc>
      </w:tr>
      <w:tr w:rsidR="008E3FD3" w:rsidRPr="00B3056F" w14:paraId="49B96F8A"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1E60A28" w14:textId="77777777" w:rsidR="008E3FD3" w:rsidRPr="00B3056F" w:rsidRDefault="008E3FD3" w:rsidP="008E3FD3">
            <w:pPr>
              <w:pStyle w:val="TAL"/>
            </w:pPr>
            <w:r w:rsidRPr="00B3056F">
              <w:t>TriggerRequest</w:t>
            </w:r>
          </w:p>
        </w:tc>
        <w:tc>
          <w:tcPr>
            <w:tcW w:w="1350" w:type="dxa"/>
            <w:gridSpan w:val="2"/>
            <w:tcBorders>
              <w:top w:val="single" w:sz="4" w:space="0" w:color="auto"/>
              <w:left w:val="single" w:sz="4" w:space="0" w:color="auto"/>
              <w:bottom w:val="single" w:sz="4" w:space="0" w:color="auto"/>
              <w:right w:val="single" w:sz="4" w:space="0" w:color="auto"/>
            </w:tcBorders>
          </w:tcPr>
          <w:p w14:paraId="31207427" w14:textId="77777777" w:rsidR="008E3FD3" w:rsidRPr="00B3056F" w:rsidRDefault="008E3FD3" w:rsidP="008E3FD3">
            <w:pPr>
              <w:pStyle w:val="TAL"/>
            </w:pPr>
            <w:r w:rsidRPr="00B3056F">
              <w:t>6.2.6.2.12</w:t>
            </w:r>
          </w:p>
        </w:tc>
        <w:tc>
          <w:tcPr>
            <w:tcW w:w="4096" w:type="dxa"/>
            <w:gridSpan w:val="2"/>
            <w:tcBorders>
              <w:top w:val="single" w:sz="4" w:space="0" w:color="auto"/>
              <w:left w:val="single" w:sz="4" w:space="0" w:color="auto"/>
              <w:bottom w:val="single" w:sz="4" w:space="0" w:color="auto"/>
              <w:right w:val="single" w:sz="4" w:space="0" w:color="auto"/>
            </w:tcBorders>
          </w:tcPr>
          <w:p w14:paraId="4514CAEB" w14:textId="77777777" w:rsidR="008E3FD3" w:rsidRPr="00B3056F" w:rsidRDefault="008E3FD3" w:rsidP="008E3FD3">
            <w:pPr>
              <w:pStyle w:val="TAL"/>
              <w:rPr>
                <w:rFonts w:cs="Arial"/>
                <w:szCs w:val="18"/>
              </w:rPr>
            </w:pPr>
          </w:p>
        </w:tc>
      </w:tr>
      <w:tr w:rsidR="008E3FD3" w:rsidRPr="00B3056F" w14:paraId="3B0CDEB4"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9F8D6A0" w14:textId="77777777" w:rsidR="008E3FD3" w:rsidRPr="00B3056F" w:rsidRDefault="008E3FD3" w:rsidP="008E3FD3">
            <w:pPr>
              <w:pStyle w:val="TAL"/>
            </w:pPr>
            <w:r>
              <w:t>AmfDeregInfo</w:t>
            </w:r>
          </w:p>
        </w:tc>
        <w:tc>
          <w:tcPr>
            <w:tcW w:w="1350" w:type="dxa"/>
            <w:gridSpan w:val="2"/>
            <w:tcBorders>
              <w:top w:val="single" w:sz="4" w:space="0" w:color="auto"/>
              <w:left w:val="single" w:sz="4" w:space="0" w:color="auto"/>
              <w:bottom w:val="single" w:sz="4" w:space="0" w:color="auto"/>
              <w:right w:val="single" w:sz="4" w:space="0" w:color="auto"/>
            </w:tcBorders>
          </w:tcPr>
          <w:p w14:paraId="0A4E9BA2" w14:textId="77777777" w:rsidR="008E3FD3" w:rsidRPr="00B3056F" w:rsidRDefault="008E3FD3" w:rsidP="008E3FD3">
            <w:pPr>
              <w:pStyle w:val="TAL"/>
            </w:pPr>
            <w:r>
              <w:t>6.2.6.2.13</w:t>
            </w:r>
          </w:p>
        </w:tc>
        <w:tc>
          <w:tcPr>
            <w:tcW w:w="4096" w:type="dxa"/>
            <w:gridSpan w:val="2"/>
            <w:tcBorders>
              <w:top w:val="single" w:sz="4" w:space="0" w:color="auto"/>
              <w:left w:val="single" w:sz="4" w:space="0" w:color="auto"/>
              <w:bottom w:val="single" w:sz="4" w:space="0" w:color="auto"/>
              <w:right w:val="single" w:sz="4" w:space="0" w:color="auto"/>
            </w:tcBorders>
          </w:tcPr>
          <w:p w14:paraId="04B551B9" w14:textId="77777777" w:rsidR="008E3FD3" w:rsidRPr="00B3056F" w:rsidRDefault="008E3FD3" w:rsidP="008E3FD3">
            <w:pPr>
              <w:pStyle w:val="TAL"/>
              <w:rPr>
                <w:rFonts w:cs="Arial"/>
                <w:szCs w:val="18"/>
              </w:rPr>
            </w:pPr>
          </w:p>
        </w:tc>
      </w:tr>
      <w:tr w:rsidR="008E3FD3" w:rsidRPr="00B3056F" w14:paraId="32DFCD4B"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7C87794" w14:textId="77777777" w:rsidR="008E3FD3" w:rsidRPr="00B3056F" w:rsidRDefault="008E3FD3" w:rsidP="008E3FD3">
            <w:pPr>
              <w:pStyle w:val="TAL"/>
            </w:pPr>
            <w:r w:rsidRPr="00B3056F">
              <w:t>EpsInterworkingInfo</w:t>
            </w:r>
          </w:p>
        </w:tc>
        <w:tc>
          <w:tcPr>
            <w:tcW w:w="1350" w:type="dxa"/>
            <w:gridSpan w:val="2"/>
            <w:tcBorders>
              <w:top w:val="single" w:sz="4" w:space="0" w:color="auto"/>
              <w:left w:val="single" w:sz="4" w:space="0" w:color="auto"/>
              <w:bottom w:val="single" w:sz="4" w:space="0" w:color="auto"/>
              <w:right w:val="single" w:sz="4" w:space="0" w:color="auto"/>
            </w:tcBorders>
          </w:tcPr>
          <w:p w14:paraId="60A060F3" w14:textId="77777777" w:rsidR="008E3FD3" w:rsidRPr="00B3056F" w:rsidRDefault="008E3FD3" w:rsidP="008E3FD3">
            <w:pPr>
              <w:pStyle w:val="TAL"/>
            </w:pPr>
            <w:r w:rsidRPr="00B3056F">
              <w:t>6.2.6.2.14</w:t>
            </w:r>
          </w:p>
        </w:tc>
        <w:tc>
          <w:tcPr>
            <w:tcW w:w="4096" w:type="dxa"/>
            <w:gridSpan w:val="2"/>
            <w:tcBorders>
              <w:top w:val="single" w:sz="4" w:space="0" w:color="auto"/>
              <w:left w:val="single" w:sz="4" w:space="0" w:color="auto"/>
              <w:bottom w:val="single" w:sz="4" w:space="0" w:color="auto"/>
              <w:right w:val="single" w:sz="4" w:space="0" w:color="auto"/>
            </w:tcBorders>
          </w:tcPr>
          <w:p w14:paraId="03B4319C" w14:textId="77777777" w:rsidR="008E3FD3" w:rsidRPr="00B3056F" w:rsidRDefault="008E3FD3" w:rsidP="008E3FD3">
            <w:pPr>
              <w:pStyle w:val="TAL"/>
              <w:rPr>
                <w:rFonts w:cs="Arial"/>
                <w:szCs w:val="18"/>
              </w:rPr>
            </w:pPr>
          </w:p>
        </w:tc>
      </w:tr>
      <w:tr w:rsidR="00EF45DA" w:rsidRPr="00B3056F" w14:paraId="7558357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9DA3D73" w14:textId="77777777" w:rsidR="00EF45DA" w:rsidRPr="00B3056F" w:rsidRDefault="00EF45DA" w:rsidP="001330D7">
            <w:pPr>
              <w:pStyle w:val="TAL"/>
            </w:pPr>
            <w:r w:rsidRPr="00B3056F">
              <w:rPr>
                <w:rFonts w:hint="eastAsia"/>
              </w:rPr>
              <w:t>LocationInfo</w:t>
            </w:r>
          </w:p>
        </w:tc>
        <w:tc>
          <w:tcPr>
            <w:tcW w:w="1350" w:type="dxa"/>
            <w:gridSpan w:val="2"/>
            <w:tcBorders>
              <w:top w:val="single" w:sz="4" w:space="0" w:color="auto"/>
              <w:left w:val="single" w:sz="4" w:space="0" w:color="auto"/>
              <w:bottom w:val="single" w:sz="4" w:space="0" w:color="auto"/>
              <w:right w:val="single" w:sz="4" w:space="0" w:color="auto"/>
            </w:tcBorders>
          </w:tcPr>
          <w:p w14:paraId="64742597" w14:textId="77777777" w:rsidR="00EF45DA" w:rsidRPr="00B3056F" w:rsidRDefault="00EF45DA" w:rsidP="001330D7">
            <w:pPr>
              <w:pStyle w:val="TAL"/>
            </w:pPr>
            <w:r w:rsidRPr="00B3056F">
              <w:t>6.2.6.2.15</w:t>
            </w:r>
          </w:p>
        </w:tc>
        <w:tc>
          <w:tcPr>
            <w:tcW w:w="4096" w:type="dxa"/>
            <w:gridSpan w:val="2"/>
            <w:tcBorders>
              <w:top w:val="single" w:sz="4" w:space="0" w:color="auto"/>
              <w:left w:val="single" w:sz="4" w:space="0" w:color="auto"/>
              <w:bottom w:val="single" w:sz="4" w:space="0" w:color="auto"/>
              <w:right w:val="single" w:sz="4" w:space="0" w:color="auto"/>
            </w:tcBorders>
          </w:tcPr>
          <w:p w14:paraId="56D2F044" w14:textId="77777777" w:rsidR="00EF45DA" w:rsidRPr="00B3056F" w:rsidRDefault="00EF45DA" w:rsidP="001330D7">
            <w:pPr>
              <w:pStyle w:val="TAL"/>
              <w:rPr>
                <w:rFonts w:cs="Arial"/>
                <w:szCs w:val="18"/>
              </w:rPr>
            </w:pPr>
            <w:r w:rsidRPr="00B3056F">
              <w:rPr>
                <w:rFonts w:cs="Arial" w:hint="eastAsia"/>
                <w:szCs w:val="18"/>
              </w:rPr>
              <w:t>Information used by (H)GMLC to send Location Service Request</w:t>
            </w:r>
          </w:p>
        </w:tc>
      </w:tr>
      <w:tr w:rsidR="00EF45DA" w:rsidRPr="00B3056F" w14:paraId="259DA5D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40740F6" w14:textId="77777777" w:rsidR="00EF45DA" w:rsidRPr="00B3056F" w:rsidRDefault="00EF45DA" w:rsidP="001330D7">
            <w:pPr>
              <w:pStyle w:val="TAL"/>
            </w:pPr>
            <w:r w:rsidRPr="00B3056F">
              <w:rPr>
                <w:rFonts w:hint="eastAsia"/>
              </w:rPr>
              <w:t>RegistrationLocationInfo</w:t>
            </w:r>
          </w:p>
        </w:tc>
        <w:tc>
          <w:tcPr>
            <w:tcW w:w="1350" w:type="dxa"/>
            <w:gridSpan w:val="2"/>
            <w:tcBorders>
              <w:top w:val="single" w:sz="4" w:space="0" w:color="auto"/>
              <w:left w:val="single" w:sz="4" w:space="0" w:color="auto"/>
              <w:bottom w:val="single" w:sz="4" w:space="0" w:color="auto"/>
              <w:right w:val="single" w:sz="4" w:space="0" w:color="auto"/>
            </w:tcBorders>
          </w:tcPr>
          <w:p w14:paraId="35540299" w14:textId="77777777" w:rsidR="00EF45DA" w:rsidRPr="00B3056F" w:rsidRDefault="00EF45DA" w:rsidP="001330D7">
            <w:pPr>
              <w:pStyle w:val="TAL"/>
            </w:pPr>
            <w:r w:rsidRPr="00B3056F">
              <w:t>6.2.6.2.16</w:t>
            </w:r>
          </w:p>
        </w:tc>
        <w:tc>
          <w:tcPr>
            <w:tcW w:w="4096" w:type="dxa"/>
            <w:gridSpan w:val="2"/>
            <w:tcBorders>
              <w:top w:val="single" w:sz="4" w:space="0" w:color="auto"/>
              <w:left w:val="single" w:sz="4" w:space="0" w:color="auto"/>
              <w:bottom w:val="single" w:sz="4" w:space="0" w:color="auto"/>
              <w:right w:val="single" w:sz="4" w:space="0" w:color="auto"/>
            </w:tcBorders>
          </w:tcPr>
          <w:p w14:paraId="72F46A44" w14:textId="77777777" w:rsidR="00EF45DA" w:rsidRPr="00B3056F" w:rsidRDefault="00EF45DA" w:rsidP="001330D7">
            <w:pPr>
              <w:pStyle w:val="TAL"/>
              <w:rPr>
                <w:rFonts w:cs="Arial"/>
                <w:szCs w:val="18"/>
              </w:rPr>
            </w:pPr>
            <w:r w:rsidRPr="00B3056F">
              <w:rPr>
                <w:rFonts w:cs="Arial" w:hint="eastAsia"/>
                <w:szCs w:val="18"/>
              </w:rPr>
              <w:t>Serving AMF, optional VGMLC and access type related informations used by (H)GMLC to send Location Request</w:t>
            </w:r>
          </w:p>
        </w:tc>
      </w:tr>
      <w:tr w:rsidR="00EF45DA" w:rsidRPr="00B3056F" w14:paraId="5C08A41A"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BF11688" w14:textId="77777777" w:rsidR="00EF45DA" w:rsidRPr="00B3056F" w:rsidRDefault="00EF45DA" w:rsidP="001330D7">
            <w:pPr>
              <w:pStyle w:val="TAL"/>
            </w:pPr>
            <w:r w:rsidRPr="00B3056F">
              <w:rPr>
                <w:rFonts w:hint="eastAsia"/>
              </w:rPr>
              <w:t>VgmlcAddress</w:t>
            </w:r>
          </w:p>
        </w:tc>
        <w:tc>
          <w:tcPr>
            <w:tcW w:w="1350" w:type="dxa"/>
            <w:gridSpan w:val="2"/>
            <w:tcBorders>
              <w:top w:val="single" w:sz="4" w:space="0" w:color="auto"/>
              <w:left w:val="single" w:sz="4" w:space="0" w:color="auto"/>
              <w:bottom w:val="single" w:sz="4" w:space="0" w:color="auto"/>
              <w:right w:val="single" w:sz="4" w:space="0" w:color="auto"/>
            </w:tcBorders>
          </w:tcPr>
          <w:p w14:paraId="5AFA33ED" w14:textId="77777777" w:rsidR="00EF45DA" w:rsidRPr="00B3056F" w:rsidRDefault="00EF45DA" w:rsidP="001330D7">
            <w:pPr>
              <w:pStyle w:val="TAL"/>
            </w:pPr>
            <w:r w:rsidRPr="00B3056F">
              <w:t>6.2.6.2.17</w:t>
            </w:r>
          </w:p>
        </w:tc>
        <w:tc>
          <w:tcPr>
            <w:tcW w:w="4096" w:type="dxa"/>
            <w:gridSpan w:val="2"/>
            <w:tcBorders>
              <w:top w:val="single" w:sz="4" w:space="0" w:color="auto"/>
              <w:left w:val="single" w:sz="4" w:space="0" w:color="auto"/>
              <w:bottom w:val="single" w:sz="4" w:space="0" w:color="auto"/>
              <w:right w:val="single" w:sz="4" w:space="0" w:color="auto"/>
            </w:tcBorders>
          </w:tcPr>
          <w:p w14:paraId="4BA6E0BE" w14:textId="77777777" w:rsidR="00EF45DA" w:rsidRPr="00B3056F" w:rsidRDefault="00EF45DA" w:rsidP="001330D7">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8E3FD3" w:rsidRPr="00B3056F" w14:paraId="755F32A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5A1A017" w14:textId="77777777" w:rsidR="008E3FD3" w:rsidRPr="00B3056F" w:rsidRDefault="008E3FD3" w:rsidP="008E3FD3">
            <w:pPr>
              <w:pStyle w:val="TAL"/>
            </w:pPr>
            <w:r>
              <w:t>PeiUpdateInfo</w:t>
            </w:r>
          </w:p>
        </w:tc>
        <w:tc>
          <w:tcPr>
            <w:tcW w:w="1350" w:type="dxa"/>
            <w:gridSpan w:val="2"/>
            <w:tcBorders>
              <w:top w:val="single" w:sz="4" w:space="0" w:color="auto"/>
              <w:left w:val="single" w:sz="4" w:space="0" w:color="auto"/>
              <w:bottom w:val="single" w:sz="4" w:space="0" w:color="auto"/>
              <w:right w:val="single" w:sz="4" w:space="0" w:color="auto"/>
            </w:tcBorders>
          </w:tcPr>
          <w:p w14:paraId="5487872B" w14:textId="77777777" w:rsidR="008E3FD3" w:rsidRPr="00B3056F" w:rsidRDefault="008E3FD3" w:rsidP="008E3FD3">
            <w:pPr>
              <w:pStyle w:val="TAL"/>
            </w:pPr>
            <w:r>
              <w:t>6.2.6.2.18</w:t>
            </w:r>
          </w:p>
        </w:tc>
        <w:tc>
          <w:tcPr>
            <w:tcW w:w="4096" w:type="dxa"/>
            <w:gridSpan w:val="2"/>
            <w:tcBorders>
              <w:top w:val="single" w:sz="4" w:space="0" w:color="auto"/>
              <w:left w:val="single" w:sz="4" w:space="0" w:color="auto"/>
              <w:bottom w:val="single" w:sz="4" w:space="0" w:color="auto"/>
              <w:right w:val="single" w:sz="4" w:space="0" w:color="auto"/>
            </w:tcBorders>
          </w:tcPr>
          <w:p w14:paraId="6E595D5A" w14:textId="77777777" w:rsidR="008E3FD3" w:rsidRPr="00B3056F" w:rsidRDefault="008E3FD3" w:rsidP="008E3FD3">
            <w:pPr>
              <w:pStyle w:val="TAL"/>
              <w:rPr>
                <w:rFonts w:cs="Arial"/>
                <w:szCs w:val="18"/>
              </w:rPr>
            </w:pPr>
          </w:p>
        </w:tc>
      </w:tr>
      <w:tr w:rsidR="008E3FD3" w:rsidRPr="00B3056F" w14:paraId="5562BDE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0269B9D" w14:textId="77777777" w:rsidR="008E3FD3" w:rsidRDefault="008E3FD3" w:rsidP="008E3FD3">
            <w:pPr>
              <w:pStyle w:val="TAL"/>
            </w:pPr>
            <w:r>
              <w:t>RegistrationDataSets</w:t>
            </w:r>
          </w:p>
        </w:tc>
        <w:tc>
          <w:tcPr>
            <w:tcW w:w="1350" w:type="dxa"/>
            <w:gridSpan w:val="2"/>
            <w:tcBorders>
              <w:top w:val="single" w:sz="4" w:space="0" w:color="auto"/>
              <w:left w:val="single" w:sz="4" w:space="0" w:color="auto"/>
              <w:bottom w:val="single" w:sz="4" w:space="0" w:color="auto"/>
              <w:right w:val="single" w:sz="4" w:space="0" w:color="auto"/>
            </w:tcBorders>
          </w:tcPr>
          <w:p w14:paraId="442CAE60" w14:textId="77777777" w:rsidR="008E3FD3" w:rsidRDefault="008E3FD3" w:rsidP="008E3FD3">
            <w:pPr>
              <w:pStyle w:val="TAL"/>
            </w:pPr>
            <w:r>
              <w:t>6.2.6.2.19</w:t>
            </w:r>
          </w:p>
        </w:tc>
        <w:tc>
          <w:tcPr>
            <w:tcW w:w="4096" w:type="dxa"/>
            <w:gridSpan w:val="2"/>
            <w:tcBorders>
              <w:top w:val="single" w:sz="4" w:space="0" w:color="auto"/>
              <w:left w:val="single" w:sz="4" w:space="0" w:color="auto"/>
              <w:bottom w:val="single" w:sz="4" w:space="0" w:color="auto"/>
              <w:right w:val="single" w:sz="4" w:space="0" w:color="auto"/>
            </w:tcBorders>
          </w:tcPr>
          <w:p w14:paraId="012A78A3" w14:textId="77777777" w:rsidR="008E3FD3" w:rsidRPr="00B3056F" w:rsidRDefault="008E3FD3" w:rsidP="008E3FD3">
            <w:pPr>
              <w:pStyle w:val="TAL"/>
              <w:rPr>
                <w:rFonts w:cs="Arial"/>
                <w:szCs w:val="18"/>
              </w:rPr>
            </w:pPr>
          </w:p>
        </w:tc>
      </w:tr>
      <w:tr w:rsidR="007B7649" w:rsidRPr="006A7EE2" w14:paraId="2CACE12D"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F34AF09" w14:textId="77777777" w:rsidR="007B7649" w:rsidRPr="006A7EE2" w:rsidRDefault="007B7649" w:rsidP="0083112F">
            <w:pPr>
              <w:pStyle w:val="TAL"/>
            </w:pPr>
            <w:r>
              <w:t>IpSmGwRegistration</w:t>
            </w:r>
          </w:p>
        </w:tc>
        <w:tc>
          <w:tcPr>
            <w:tcW w:w="1350" w:type="dxa"/>
            <w:gridSpan w:val="2"/>
            <w:tcBorders>
              <w:top w:val="single" w:sz="4" w:space="0" w:color="auto"/>
              <w:left w:val="single" w:sz="4" w:space="0" w:color="auto"/>
              <w:bottom w:val="single" w:sz="4" w:space="0" w:color="auto"/>
              <w:right w:val="single" w:sz="4" w:space="0" w:color="auto"/>
            </w:tcBorders>
          </w:tcPr>
          <w:p w14:paraId="232BD8FE" w14:textId="77F5FDE4" w:rsidR="007B7649" w:rsidRPr="006A7EE2" w:rsidRDefault="007B7649" w:rsidP="0083112F">
            <w:pPr>
              <w:pStyle w:val="TAL"/>
            </w:pPr>
            <w:r>
              <w:t>6.2.6.2.</w:t>
            </w:r>
            <w:r w:rsidR="00FC531E">
              <w:t>20</w:t>
            </w:r>
          </w:p>
        </w:tc>
        <w:tc>
          <w:tcPr>
            <w:tcW w:w="4096" w:type="dxa"/>
            <w:gridSpan w:val="2"/>
            <w:tcBorders>
              <w:top w:val="single" w:sz="4" w:space="0" w:color="auto"/>
              <w:left w:val="single" w:sz="4" w:space="0" w:color="auto"/>
              <w:bottom w:val="single" w:sz="4" w:space="0" w:color="auto"/>
              <w:right w:val="single" w:sz="4" w:space="0" w:color="auto"/>
            </w:tcBorders>
          </w:tcPr>
          <w:p w14:paraId="64305154" w14:textId="77777777" w:rsidR="007B7649" w:rsidRPr="006A7EE2" w:rsidRDefault="007B7649" w:rsidP="0083112F">
            <w:pPr>
              <w:pStyle w:val="TAL"/>
              <w:rPr>
                <w:rFonts w:cs="Arial"/>
                <w:szCs w:val="18"/>
              </w:rPr>
            </w:pPr>
          </w:p>
        </w:tc>
      </w:tr>
      <w:tr w:rsidR="008E3FD3" w:rsidRPr="00B3056F" w14:paraId="4CEC7B4D"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81D66EC" w14:textId="77777777" w:rsidR="008E3FD3" w:rsidRPr="00B3056F" w:rsidRDefault="008E3FD3" w:rsidP="008E3FD3">
            <w:pPr>
              <w:pStyle w:val="TAL"/>
            </w:pPr>
            <w:r w:rsidRPr="00B3056F">
              <w:t>PurgeFlag</w:t>
            </w:r>
          </w:p>
        </w:tc>
        <w:tc>
          <w:tcPr>
            <w:tcW w:w="1350" w:type="dxa"/>
            <w:gridSpan w:val="2"/>
            <w:tcBorders>
              <w:top w:val="single" w:sz="4" w:space="0" w:color="auto"/>
              <w:left w:val="single" w:sz="4" w:space="0" w:color="auto"/>
              <w:bottom w:val="single" w:sz="4" w:space="0" w:color="auto"/>
              <w:right w:val="single" w:sz="4" w:space="0" w:color="auto"/>
            </w:tcBorders>
          </w:tcPr>
          <w:p w14:paraId="2B023CA9"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0FDDD978" w14:textId="77777777" w:rsidR="008E3FD3" w:rsidRPr="00B3056F" w:rsidRDefault="008E3FD3" w:rsidP="008E3FD3">
            <w:pPr>
              <w:pStyle w:val="TAL"/>
              <w:rPr>
                <w:rFonts w:cs="Arial"/>
                <w:szCs w:val="18"/>
              </w:rPr>
            </w:pPr>
            <w:r w:rsidRPr="00B3056F">
              <w:rPr>
                <w:rFonts w:cs="Arial"/>
                <w:szCs w:val="18"/>
              </w:rPr>
              <w:t>This flag indicates whether or not the NF has deregistered.</w:t>
            </w:r>
          </w:p>
        </w:tc>
      </w:tr>
      <w:tr w:rsidR="008E3FD3" w:rsidRPr="00B3056F" w14:paraId="4A4CF13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7432758" w14:textId="77777777" w:rsidR="008E3FD3" w:rsidRPr="00B3056F" w:rsidRDefault="008E3FD3" w:rsidP="008E3FD3">
            <w:pPr>
              <w:pStyle w:val="TAL"/>
            </w:pPr>
            <w:r>
              <w:t>E164Number</w:t>
            </w:r>
          </w:p>
        </w:tc>
        <w:tc>
          <w:tcPr>
            <w:tcW w:w="1350" w:type="dxa"/>
            <w:gridSpan w:val="2"/>
            <w:tcBorders>
              <w:top w:val="single" w:sz="4" w:space="0" w:color="auto"/>
              <w:left w:val="single" w:sz="4" w:space="0" w:color="auto"/>
              <w:bottom w:val="single" w:sz="4" w:space="0" w:color="auto"/>
              <w:right w:val="single" w:sz="4" w:space="0" w:color="auto"/>
            </w:tcBorders>
          </w:tcPr>
          <w:p w14:paraId="564923CC" w14:textId="77777777" w:rsidR="008E3FD3" w:rsidRPr="00B3056F" w:rsidRDefault="008E3FD3" w:rsidP="008E3FD3">
            <w:pPr>
              <w:pStyle w:val="TAL"/>
            </w:pPr>
            <w:r>
              <w:t>6.2.6.3.2</w:t>
            </w:r>
          </w:p>
        </w:tc>
        <w:tc>
          <w:tcPr>
            <w:tcW w:w="4096" w:type="dxa"/>
            <w:gridSpan w:val="2"/>
            <w:tcBorders>
              <w:top w:val="single" w:sz="4" w:space="0" w:color="auto"/>
              <w:left w:val="single" w:sz="4" w:space="0" w:color="auto"/>
              <w:bottom w:val="single" w:sz="4" w:space="0" w:color="auto"/>
              <w:right w:val="single" w:sz="4" w:space="0" w:color="auto"/>
            </w:tcBorders>
          </w:tcPr>
          <w:p w14:paraId="4EEF383A" w14:textId="77777777" w:rsidR="008E3FD3" w:rsidRPr="00B3056F" w:rsidRDefault="008E3FD3" w:rsidP="008E3FD3">
            <w:pPr>
              <w:pStyle w:val="TAL"/>
              <w:rPr>
                <w:rFonts w:cs="Arial"/>
                <w:szCs w:val="18"/>
              </w:rPr>
            </w:pPr>
          </w:p>
        </w:tc>
      </w:tr>
      <w:tr w:rsidR="008E3FD3" w:rsidRPr="00B3056F" w14:paraId="5405FD66"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CEDD9E" w14:textId="77777777" w:rsidR="008E3FD3" w:rsidRPr="00B3056F" w:rsidRDefault="008E3FD3" w:rsidP="008E3FD3">
            <w:pPr>
              <w:pStyle w:val="TAL"/>
            </w:pPr>
            <w:r w:rsidRPr="00B3056F">
              <w:t>DualRegistrationFlag</w:t>
            </w:r>
          </w:p>
        </w:tc>
        <w:tc>
          <w:tcPr>
            <w:tcW w:w="1350" w:type="dxa"/>
            <w:gridSpan w:val="2"/>
            <w:tcBorders>
              <w:top w:val="single" w:sz="4" w:space="0" w:color="auto"/>
              <w:left w:val="single" w:sz="4" w:space="0" w:color="auto"/>
              <w:bottom w:val="single" w:sz="4" w:space="0" w:color="auto"/>
              <w:right w:val="single" w:sz="4" w:space="0" w:color="auto"/>
            </w:tcBorders>
          </w:tcPr>
          <w:p w14:paraId="0F18BBEF"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42EE88E1" w14:textId="77777777" w:rsidR="008E3FD3" w:rsidRPr="00B3056F" w:rsidRDefault="008E3FD3" w:rsidP="008E3FD3">
            <w:pPr>
              <w:pStyle w:val="TAL"/>
              <w:rPr>
                <w:rFonts w:cs="Arial"/>
                <w:szCs w:val="18"/>
              </w:rPr>
            </w:pPr>
            <w:r w:rsidRPr="00B3056F">
              <w:rPr>
                <w:rFonts w:cs="Arial"/>
                <w:szCs w:val="18"/>
              </w:rPr>
              <w:t>Dual Registration Flag</w:t>
            </w:r>
          </w:p>
        </w:tc>
      </w:tr>
      <w:tr w:rsidR="008E3FD3" w:rsidRPr="00B3056F" w14:paraId="4F2A845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D70DD9" w14:textId="77777777" w:rsidR="008E3FD3" w:rsidRPr="00B3056F" w:rsidRDefault="008E3FD3" w:rsidP="008E3FD3">
            <w:pPr>
              <w:pStyle w:val="TAL"/>
            </w:pPr>
            <w:r>
              <w:t>DeregistrationReason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493ADE80" w14:textId="77777777" w:rsidR="008E3FD3" w:rsidRPr="00B3056F" w:rsidRDefault="008E3FD3" w:rsidP="008E3FD3">
            <w:pPr>
              <w:pStyle w:val="TAL"/>
            </w:pPr>
            <w:r>
              <w:t>6.2.6.3.3</w:t>
            </w:r>
          </w:p>
        </w:tc>
        <w:tc>
          <w:tcPr>
            <w:tcW w:w="4096" w:type="dxa"/>
            <w:gridSpan w:val="2"/>
            <w:tcBorders>
              <w:top w:val="single" w:sz="4" w:space="0" w:color="auto"/>
              <w:left w:val="single" w:sz="4" w:space="0" w:color="auto"/>
              <w:bottom w:val="single" w:sz="4" w:space="0" w:color="auto"/>
              <w:right w:val="single" w:sz="4" w:space="0" w:color="auto"/>
            </w:tcBorders>
          </w:tcPr>
          <w:p w14:paraId="7276B5D4" w14:textId="77777777" w:rsidR="008E3FD3" w:rsidRPr="00B3056F" w:rsidRDefault="008E3FD3" w:rsidP="008E3FD3">
            <w:pPr>
              <w:pStyle w:val="TAL"/>
              <w:rPr>
                <w:rFonts w:cs="Arial"/>
                <w:szCs w:val="18"/>
              </w:rPr>
            </w:pPr>
          </w:p>
        </w:tc>
      </w:tr>
      <w:tr w:rsidR="008E3FD3" w:rsidRPr="00B3056F" w14:paraId="61F002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D240766" w14:textId="77777777" w:rsidR="008E3FD3" w:rsidRPr="00B3056F" w:rsidRDefault="008E3FD3" w:rsidP="008E3FD3">
            <w:pPr>
              <w:pStyle w:val="TAL"/>
            </w:pPr>
            <w:r>
              <w:t>ImsVoPs</w:t>
            </w:r>
          </w:p>
        </w:tc>
        <w:tc>
          <w:tcPr>
            <w:tcW w:w="1350" w:type="dxa"/>
            <w:gridSpan w:val="2"/>
            <w:tcBorders>
              <w:top w:val="single" w:sz="4" w:space="0" w:color="auto"/>
              <w:left w:val="single" w:sz="4" w:space="0" w:color="auto"/>
              <w:bottom w:val="single" w:sz="4" w:space="0" w:color="auto"/>
              <w:right w:val="single" w:sz="4" w:space="0" w:color="auto"/>
            </w:tcBorders>
          </w:tcPr>
          <w:p w14:paraId="5A3CAF51" w14:textId="77777777" w:rsidR="008E3FD3" w:rsidRPr="00B3056F" w:rsidRDefault="008E3FD3" w:rsidP="008E3FD3">
            <w:pPr>
              <w:pStyle w:val="TAL"/>
            </w:pPr>
            <w:r>
              <w:t>6.2.6.3.4</w:t>
            </w:r>
          </w:p>
        </w:tc>
        <w:tc>
          <w:tcPr>
            <w:tcW w:w="4096" w:type="dxa"/>
            <w:gridSpan w:val="2"/>
            <w:tcBorders>
              <w:top w:val="single" w:sz="4" w:space="0" w:color="auto"/>
              <w:left w:val="single" w:sz="4" w:space="0" w:color="auto"/>
              <w:bottom w:val="single" w:sz="4" w:space="0" w:color="auto"/>
              <w:right w:val="single" w:sz="4" w:space="0" w:color="auto"/>
            </w:tcBorders>
          </w:tcPr>
          <w:p w14:paraId="651E9967" w14:textId="77777777" w:rsidR="008E3FD3" w:rsidRPr="00B3056F" w:rsidRDefault="008E3FD3" w:rsidP="008E3FD3">
            <w:pPr>
              <w:pStyle w:val="TAL"/>
              <w:rPr>
                <w:rFonts w:cs="Arial"/>
                <w:szCs w:val="18"/>
              </w:rPr>
            </w:pPr>
          </w:p>
        </w:tc>
      </w:tr>
      <w:tr w:rsidR="008E3FD3" w:rsidRPr="00B3056F" w14:paraId="3F8D568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FA07CED" w14:textId="77777777" w:rsidR="008E3FD3" w:rsidRPr="00B3056F" w:rsidRDefault="008E3FD3" w:rsidP="008E3FD3">
            <w:pPr>
              <w:pStyle w:val="TAL"/>
            </w:pPr>
            <w:r>
              <w:t>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5AE565AA" w14:textId="77777777" w:rsidR="008E3FD3" w:rsidRPr="00B3056F" w:rsidRDefault="008E3FD3" w:rsidP="008E3FD3">
            <w:pPr>
              <w:pStyle w:val="TAL"/>
            </w:pPr>
            <w:r>
              <w:t>6.2.6.3.5</w:t>
            </w:r>
          </w:p>
        </w:tc>
        <w:tc>
          <w:tcPr>
            <w:tcW w:w="4096" w:type="dxa"/>
            <w:gridSpan w:val="2"/>
            <w:tcBorders>
              <w:top w:val="single" w:sz="4" w:space="0" w:color="auto"/>
              <w:left w:val="single" w:sz="4" w:space="0" w:color="auto"/>
              <w:bottom w:val="single" w:sz="4" w:space="0" w:color="auto"/>
              <w:right w:val="single" w:sz="4" w:space="0" w:color="auto"/>
            </w:tcBorders>
          </w:tcPr>
          <w:p w14:paraId="2D7A153B" w14:textId="77777777" w:rsidR="008E3FD3" w:rsidRPr="00B3056F" w:rsidRDefault="008E3FD3" w:rsidP="008E3FD3">
            <w:pPr>
              <w:pStyle w:val="TAL"/>
              <w:rPr>
                <w:rFonts w:cs="Arial"/>
                <w:szCs w:val="18"/>
              </w:rPr>
            </w:pPr>
          </w:p>
        </w:tc>
      </w:tr>
      <w:tr w:rsidR="008E3FD3" w:rsidRPr="00B3056F" w14:paraId="545E97E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C3DF1BB" w14:textId="77777777" w:rsidR="008E3FD3" w:rsidRPr="00B3056F" w:rsidRDefault="008E3FD3" w:rsidP="008E3FD3">
            <w:pPr>
              <w:pStyle w:val="TAL"/>
            </w:pPr>
            <w:r>
              <w:t>RegistrationDataSetName</w:t>
            </w:r>
          </w:p>
        </w:tc>
        <w:tc>
          <w:tcPr>
            <w:tcW w:w="1350" w:type="dxa"/>
            <w:gridSpan w:val="2"/>
            <w:tcBorders>
              <w:top w:val="single" w:sz="4" w:space="0" w:color="auto"/>
              <w:left w:val="single" w:sz="4" w:space="0" w:color="auto"/>
              <w:bottom w:val="single" w:sz="4" w:space="0" w:color="auto"/>
              <w:right w:val="single" w:sz="4" w:space="0" w:color="auto"/>
            </w:tcBorders>
          </w:tcPr>
          <w:p w14:paraId="5F6F679A" w14:textId="77777777" w:rsidR="008E3FD3" w:rsidRPr="00B3056F" w:rsidRDefault="008E3FD3" w:rsidP="008E3FD3">
            <w:pPr>
              <w:pStyle w:val="TAL"/>
            </w:pPr>
            <w:r>
              <w:t>6.2.6.3.6</w:t>
            </w:r>
          </w:p>
        </w:tc>
        <w:tc>
          <w:tcPr>
            <w:tcW w:w="4096" w:type="dxa"/>
            <w:gridSpan w:val="2"/>
            <w:tcBorders>
              <w:top w:val="single" w:sz="4" w:space="0" w:color="auto"/>
              <w:left w:val="single" w:sz="4" w:space="0" w:color="auto"/>
              <w:bottom w:val="single" w:sz="4" w:space="0" w:color="auto"/>
              <w:right w:val="single" w:sz="4" w:space="0" w:color="auto"/>
            </w:tcBorders>
          </w:tcPr>
          <w:p w14:paraId="4FE66286" w14:textId="77777777" w:rsidR="008E3FD3" w:rsidRPr="00B3056F" w:rsidRDefault="008E3FD3" w:rsidP="008E3FD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77777777" w:rsidR="00EF45DA" w:rsidRPr="00B3056F" w:rsidRDefault="00EF45DA" w:rsidP="001330D7">
            <w:pPr>
              <w:pStyle w:val="TAL"/>
              <w:rPr>
                <w:rFonts w:cs="Arial"/>
                <w:szCs w:val="18"/>
              </w:rPr>
            </w:pPr>
            <w:r w:rsidRPr="00B3056F">
              <w:rPr>
                <w:rFonts w:cs="Arial"/>
                <w:szCs w:val="18"/>
              </w:rPr>
              <w:t>see 3GPP TS 23.501 [2] clause 5.9.2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2869" w:name="_Toc11338683"/>
      <w:bookmarkStart w:id="2870" w:name="_Toc27585363"/>
      <w:bookmarkStart w:id="2871" w:name="_Toc36457359"/>
      <w:bookmarkStart w:id="2872" w:name="_Toc45028271"/>
      <w:bookmarkStart w:id="2873" w:name="_Toc45029106"/>
      <w:bookmarkStart w:id="2874" w:name="_Toc58583338"/>
      <w:r w:rsidRPr="00B3056F">
        <w:rPr>
          <w:lang w:val="en-US"/>
        </w:rPr>
        <w:t>6.2.6.2</w:t>
      </w:r>
      <w:r w:rsidRPr="00B3056F">
        <w:rPr>
          <w:lang w:val="en-US"/>
        </w:rPr>
        <w:tab/>
        <w:t>Structured data types</w:t>
      </w:r>
      <w:bookmarkEnd w:id="2869"/>
      <w:bookmarkEnd w:id="2870"/>
      <w:bookmarkEnd w:id="2871"/>
      <w:bookmarkEnd w:id="2872"/>
      <w:bookmarkEnd w:id="2873"/>
      <w:bookmarkEnd w:id="2874"/>
    </w:p>
    <w:p w14:paraId="1E63B557" w14:textId="77777777" w:rsidR="00EF45DA" w:rsidRPr="00B3056F" w:rsidRDefault="00EF45DA" w:rsidP="00EF45DA">
      <w:pPr>
        <w:pStyle w:val="Heading5"/>
      </w:pPr>
      <w:bookmarkStart w:id="2875" w:name="_Toc11338684"/>
      <w:bookmarkStart w:id="2876" w:name="_Toc27585364"/>
      <w:bookmarkStart w:id="2877" w:name="_Toc36457360"/>
      <w:bookmarkStart w:id="2878" w:name="_Toc45028272"/>
      <w:bookmarkStart w:id="2879" w:name="_Toc45029107"/>
      <w:bookmarkStart w:id="2880" w:name="_Toc58583339"/>
      <w:r w:rsidRPr="00B3056F">
        <w:t>6.2.6.2.1</w:t>
      </w:r>
      <w:r w:rsidRPr="00B3056F">
        <w:tab/>
        <w:t>Introduction</w:t>
      </w:r>
      <w:bookmarkEnd w:id="2875"/>
      <w:bookmarkEnd w:id="2876"/>
      <w:bookmarkEnd w:id="2877"/>
      <w:bookmarkEnd w:id="2878"/>
      <w:bookmarkEnd w:id="2879"/>
      <w:bookmarkEnd w:id="2880"/>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2881" w:name="_Toc11338685"/>
      <w:bookmarkStart w:id="2882" w:name="_Toc27585365"/>
      <w:bookmarkStart w:id="2883" w:name="_Toc36457361"/>
      <w:bookmarkStart w:id="2884" w:name="_Toc45028273"/>
      <w:bookmarkStart w:id="2885" w:name="_Toc45029108"/>
      <w:bookmarkStart w:id="2886" w:name="_Toc58583340"/>
      <w:r w:rsidRPr="00B3056F">
        <w:lastRenderedPageBreak/>
        <w:t>6.2.6.2.2</w:t>
      </w:r>
      <w:r w:rsidRPr="00B3056F">
        <w:tab/>
        <w:t>Type: Amf3GppAccessRegistration</w:t>
      </w:r>
      <w:bookmarkEnd w:id="2881"/>
      <w:bookmarkEnd w:id="2882"/>
      <w:bookmarkEnd w:id="2883"/>
      <w:bookmarkEnd w:id="2884"/>
      <w:bookmarkEnd w:id="2885"/>
      <w:bookmarkEnd w:id="2886"/>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558"/>
        <w:gridCol w:w="425"/>
        <w:gridCol w:w="1277"/>
        <w:gridCol w:w="4252"/>
      </w:tblGrid>
      <w:tr w:rsidR="00EF45DA" w:rsidRPr="00B3056F" w14:paraId="63DE282B"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5994123" w14:textId="5238AB72"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bookmarkStart w:id="2887" w:name="_Hlk32401079"/>
            <w:r w:rsidRPr="00B3056F">
              <w:t>Not applicable for Nudr and Nudm_UECM GET operation.</w:t>
            </w:r>
            <w:bookmarkEnd w:id="2887"/>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tcBorders>
              <w:top w:val="single" w:sz="4" w:space="0" w:color="auto"/>
              <w:left w:val="single" w:sz="4" w:space="0" w:color="auto"/>
              <w:bottom w:val="single" w:sz="4" w:space="0" w:color="auto"/>
              <w:right w:val="single" w:sz="4" w:space="0" w:color="auto"/>
            </w:tcBorders>
          </w:tcPr>
          <w:p w14:paraId="73BB13B2"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tcBorders>
              <w:top w:val="single" w:sz="4" w:space="0" w:color="auto"/>
              <w:left w:val="single" w:sz="4" w:space="0" w:color="auto"/>
              <w:bottom w:val="single" w:sz="4" w:space="0" w:color="auto"/>
              <w:right w:val="single" w:sz="4" w:space="0" w:color="auto"/>
            </w:tcBorders>
          </w:tcPr>
          <w:p w14:paraId="39A27ECE" w14:textId="73762E41"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It contains the subscription Id allocated by the AMF as received by the UDM as part of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D87684" w:rsidRPr="00B3056F" w14:paraId="4A28797B"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79F643FE" w14:textId="722A4048" w:rsidR="00D87684" w:rsidRPr="00B3056F" w:rsidRDefault="00D87684" w:rsidP="00D87684">
            <w:pPr>
              <w:pStyle w:val="TAL"/>
            </w:pPr>
            <w:r w:rsidRPr="00B3056F">
              <w:rPr>
                <w:rFonts w:hint="eastAsia"/>
                <w:lang w:eastAsia="zh-CN"/>
              </w:rPr>
              <w:t>epsInterworkingInfo</w:t>
            </w:r>
          </w:p>
        </w:tc>
        <w:tc>
          <w:tcPr>
            <w:tcW w:w="1558" w:type="dxa"/>
            <w:tcBorders>
              <w:top w:val="single" w:sz="4" w:space="0" w:color="auto"/>
              <w:left w:val="single" w:sz="4" w:space="0" w:color="auto"/>
              <w:bottom w:val="single" w:sz="4" w:space="0" w:color="auto"/>
              <w:right w:val="single" w:sz="4" w:space="0" w:color="auto"/>
            </w:tcBorders>
          </w:tcPr>
          <w:p w14:paraId="779B72DD" w14:textId="59F0FFF1" w:rsidR="00D87684" w:rsidRPr="00B3056F" w:rsidRDefault="00D87684" w:rsidP="00D87684">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21927169" w14:textId="0D97AF13" w:rsidR="00D87684" w:rsidRPr="00B3056F" w:rsidRDefault="00D87684" w:rsidP="00D87684">
            <w:pPr>
              <w:pStyle w:val="TAC"/>
            </w:pPr>
            <w:r w:rsidRPr="00B3056F">
              <w:rPr>
                <w:rFonts w:hint="eastAsia"/>
                <w:lang w:eastAsia="zh-CN"/>
              </w:rPr>
              <w:t>C</w:t>
            </w:r>
          </w:p>
        </w:tc>
        <w:tc>
          <w:tcPr>
            <w:tcW w:w="1277" w:type="dxa"/>
            <w:tcBorders>
              <w:top w:val="single" w:sz="4" w:space="0" w:color="auto"/>
              <w:left w:val="single" w:sz="4" w:space="0" w:color="auto"/>
              <w:bottom w:val="single" w:sz="4" w:space="0" w:color="auto"/>
              <w:right w:val="single" w:sz="4" w:space="0" w:color="auto"/>
            </w:tcBorders>
          </w:tcPr>
          <w:p w14:paraId="0A159CFE" w14:textId="0F241C4F" w:rsidR="00D87684" w:rsidRPr="00B3056F" w:rsidRDefault="00D87684" w:rsidP="00D87684">
            <w:pPr>
              <w:pStyle w:val="TAL"/>
            </w:pPr>
            <w:r w:rsidRPr="00B3056F">
              <w:rPr>
                <w:lang w:eastAsia="zh-CN"/>
              </w:rPr>
              <w:t>0..</w:t>
            </w:r>
            <w:r w:rsidRPr="00B3056F">
              <w:rPr>
                <w:rFonts w:hint="eastAsia"/>
                <w:lang w:eastAsia="zh-CN"/>
              </w:rPr>
              <w:t>1</w:t>
            </w:r>
          </w:p>
        </w:tc>
        <w:tc>
          <w:tcPr>
            <w:tcW w:w="4252" w:type="dxa"/>
            <w:tcBorders>
              <w:top w:val="single" w:sz="4" w:space="0" w:color="auto"/>
              <w:left w:val="single" w:sz="4" w:space="0" w:color="auto"/>
              <w:bottom w:val="single" w:sz="4" w:space="0" w:color="auto"/>
              <w:right w:val="single" w:sz="4" w:space="0" w:color="auto"/>
            </w:tcBorders>
          </w:tcPr>
          <w:p w14:paraId="7A347990" w14:textId="775EC336" w:rsidR="00D87684" w:rsidRPr="00B3056F" w:rsidRDefault="00D87684" w:rsidP="00D87684">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D87684" w:rsidRPr="00B3056F" w14:paraId="6F343AD3"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31B2C3EB" w14:textId="61D1F15C" w:rsidR="00D87684" w:rsidRPr="00B3056F" w:rsidRDefault="00D87684" w:rsidP="00D87684">
            <w:pPr>
              <w:pStyle w:val="TAL"/>
              <w:rPr>
                <w:lang w:eastAsia="zh-CN"/>
              </w:rPr>
            </w:pPr>
            <w:r w:rsidRPr="00B3056F">
              <w:rPr>
                <w:rFonts w:hint="eastAsia"/>
                <w:lang w:val="en-US" w:eastAsia="zh-CN"/>
              </w:rPr>
              <w:t>ueSrvccCapability</w:t>
            </w:r>
          </w:p>
        </w:tc>
        <w:tc>
          <w:tcPr>
            <w:tcW w:w="1558" w:type="dxa"/>
            <w:tcBorders>
              <w:top w:val="single" w:sz="4" w:space="0" w:color="auto"/>
              <w:left w:val="single" w:sz="4" w:space="0" w:color="auto"/>
              <w:bottom w:val="single" w:sz="4" w:space="0" w:color="auto"/>
              <w:right w:val="single" w:sz="4" w:space="0" w:color="auto"/>
            </w:tcBorders>
          </w:tcPr>
          <w:p w14:paraId="3212DFE5" w14:textId="4E2539A0" w:rsidR="00D87684" w:rsidRPr="00B3056F" w:rsidRDefault="00D87684" w:rsidP="00D87684">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241FA6" w14:textId="05209BDA" w:rsidR="00D87684" w:rsidRPr="00B3056F" w:rsidRDefault="00D87684" w:rsidP="00D87684">
            <w:pPr>
              <w:pStyle w:val="TAC"/>
              <w:rPr>
                <w:lang w:eastAsia="zh-CN"/>
              </w:rPr>
            </w:pPr>
            <w:r w:rsidRPr="00B3056F">
              <w:rPr>
                <w:rFonts w:hint="eastAsia"/>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19DED369" w14:textId="4F079CD0" w:rsidR="00D87684" w:rsidRPr="00B3056F" w:rsidRDefault="00D87684" w:rsidP="00D87684">
            <w:pPr>
              <w:pStyle w:val="TAL"/>
              <w:rPr>
                <w:lang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7217AE40" w14:textId="77777777" w:rsidR="00D87684" w:rsidRPr="00B3056F" w:rsidRDefault="00D87684" w:rsidP="00D8768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1184D386" w14:textId="77777777" w:rsidR="00D87684" w:rsidRPr="00B3056F" w:rsidRDefault="00D87684" w:rsidP="00D87684">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14612E27" w14:textId="2FB38257" w:rsidR="00D87684" w:rsidRPr="00B3056F" w:rsidRDefault="00D87684" w:rsidP="00D87684">
            <w:pPr>
              <w:pStyle w:val="TAL"/>
              <w:rPr>
                <w:rFonts w:cs="Arial"/>
                <w:szCs w:val="18"/>
                <w:lang w:eastAsia="zh-CN"/>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D87684" w:rsidRPr="00B3056F" w14:paraId="2511A512"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621B58C1" w14:textId="149C0219" w:rsidR="00D87684" w:rsidRPr="00B3056F" w:rsidRDefault="00D87684" w:rsidP="00D87684">
            <w:pPr>
              <w:pStyle w:val="TAL"/>
              <w:rPr>
                <w:lang w:eastAsia="zh-CN"/>
              </w:rPr>
            </w:pPr>
            <w:r w:rsidRPr="00B3056F">
              <w:rPr>
                <w:lang w:val="en-US" w:eastAsia="zh-CN"/>
              </w:rPr>
              <w:t>registrationTime</w:t>
            </w:r>
          </w:p>
        </w:tc>
        <w:tc>
          <w:tcPr>
            <w:tcW w:w="1558" w:type="dxa"/>
            <w:tcBorders>
              <w:top w:val="single" w:sz="4" w:space="0" w:color="auto"/>
              <w:left w:val="single" w:sz="4" w:space="0" w:color="auto"/>
              <w:bottom w:val="single" w:sz="4" w:space="0" w:color="auto"/>
              <w:right w:val="single" w:sz="4" w:space="0" w:color="auto"/>
            </w:tcBorders>
          </w:tcPr>
          <w:p w14:paraId="4E28E151" w14:textId="40093F4A" w:rsidR="00D87684" w:rsidRPr="00B3056F" w:rsidRDefault="00D87684" w:rsidP="00D87684">
            <w:pPr>
              <w:pStyle w:val="TAL"/>
              <w:rPr>
                <w:lang w:eastAsia="zh-CN"/>
              </w:rPr>
            </w:pPr>
            <w:r w:rsidRPr="00B3056F">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158CE46" w14:textId="3DCDDB4A" w:rsidR="00D87684" w:rsidRPr="00B3056F" w:rsidRDefault="00D87684" w:rsidP="00D87684">
            <w:pPr>
              <w:pStyle w:val="TAC"/>
              <w:rPr>
                <w:lang w:eastAsia="zh-CN"/>
              </w:rPr>
            </w:pPr>
            <w:r w:rsidRPr="00B3056F">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16EE11D9" w14:textId="1D6284D2" w:rsidR="00D87684" w:rsidRPr="00B3056F" w:rsidRDefault="00D87684" w:rsidP="00D87684">
            <w:pPr>
              <w:pStyle w:val="TAL"/>
              <w:rPr>
                <w:lang w:eastAsia="zh-CN"/>
              </w:rPr>
            </w:pPr>
            <w:r w:rsidRPr="00B3056F">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462F7112" w14:textId="678E2515" w:rsidR="00D87684" w:rsidRPr="00B3056F" w:rsidRDefault="00D87684" w:rsidP="00D87684">
            <w:pPr>
              <w:pStyle w:val="TAL"/>
              <w:rPr>
                <w:rFonts w:cs="Arial"/>
                <w:szCs w:val="18"/>
                <w:lang w:eastAsia="zh-CN"/>
              </w:rPr>
            </w:pPr>
            <w:r w:rsidRPr="00B3056F">
              <w:rPr>
                <w:rFonts w:cs="Arial"/>
                <w:szCs w:val="18"/>
              </w:rPr>
              <w:t>Time of Amf3GppAccessRegistration. Shall be present when used on Nudr.</w:t>
            </w:r>
          </w:p>
        </w:tc>
      </w:tr>
      <w:tr w:rsidR="00D87684" w:rsidRPr="00B3056F" w14:paraId="66EC469F"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3C9B7BE7" w14:textId="53318AB1" w:rsidR="00D87684" w:rsidRPr="00B3056F" w:rsidRDefault="00D87684" w:rsidP="00D87684">
            <w:pPr>
              <w:pStyle w:val="TAL"/>
              <w:rPr>
                <w:lang w:eastAsia="zh-CN"/>
              </w:rPr>
            </w:pPr>
            <w:r>
              <w:rPr>
                <w:lang w:val="en-US" w:eastAsia="zh-CN"/>
              </w:rPr>
              <w:t>vgmlcAddress</w:t>
            </w:r>
          </w:p>
        </w:tc>
        <w:tc>
          <w:tcPr>
            <w:tcW w:w="1558" w:type="dxa"/>
            <w:tcBorders>
              <w:top w:val="single" w:sz="4" w:space="0" w:color="auto"/>
              <w:left w:val="single" w:sz="4" w:space="0" w:color="auto"/>
              <w:bottom w:val="single" w:sz="4" w:space="0" w:color="auto"/>
              <w:right w:val="single" w:sz="4" w:space="0" w:color="auto"/>
            </w:tcBorders>
          </w:tcPr>
          <w:p w14:paraId="33ED2F99" w14:textId="2EA29001" w:rsidR="00D87684" w:rsidRPr="00B3056F" w:rsidRDefault="00D87684" w:rsidP="00D87684">
            <w:pPr>
              <w:pStyle w:val="TAL"/>
              <w:rPr>
                <w:lang w:eastAsia="zh-CN"/>
              </w:rPr>
            </w:pPr>
            <w:r>
              <w:t>VgmlcAddress</w:t>
            </w:r>
          </w:p>
        </w:tc>
        <w:tc>
          <w:tcPr>
            <w:tcW w:w="425" w:type="dxa"/>
            <w:tcBorders>
              <w:top w:val="single" w:sz="4" w:space="0" w:color="auto"/>
              <w:left w:val="single" w:sz="4" w:space="0" w:color="auto"/>
              <w:bottom w:val="single" w:sz="4" w:space="0" w:color="auto"/>
              <w:right w:val="single" w:sz="4" w:space="0" w:color="auto"/>
            </w:tcBorders>
          </w:tcPr>
          <w:p w14:paraId="2D47E2E4" w14:textId="2D7B38D3" w:rsidR="00D87684" w:rsidRPr="00B3056F" w:rsidRDefault="00D87684" w:rsidP="00D87684">
            <w:pPr>
              <w:pStyle w:val="TAC"/>
              <w:rPr>
                <w:lang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39D8044B" w14:textId="6B3FD4E9" w:rsidR="00D87684" w:rsidRPr="00B3056F" w:rsidRDefault="00D87684" w:rsidP="00D87684">
            <w:pPr>
              <w:pStyle w:val="TAL"/>
              <w:rPr>
                <w:lang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2F298551" w14:textId="0AD7DBD2" w:rsidR="00D87684" w:rsidRPr="00B3056F" w:rsidRDefault="00D87684" w:rsidP="00D87684">
            <w:pPr>
              <w:pStyle w:val="TAL"/>
              <w:rPr>
                <w:rFonts w:cs="Arial"/>
                <w:szCs w:val="18"/>
                <w:lang w:eastAsia="zh-CN"/>
              </w:rPr>
            </w:pPr>
            <w:r>
              <w:rPr>
                <w:rFonts w:cs="Arial"/>
                <w:szCs w:val="18"/>
                <w:lang w:eastAsia="zh-CN"/>
              </w:rPr>
              <w:t>Address of the VGMLC</w:t>
            </w:r>
          </w:p>
        </w:tc>
      </w:tr>
      <w:tr w:rsidR="00D87684" w:rsidRPr="00B3056F" w14:paraId="1241C935"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7E5918FE" w14:textId="1618AD6E" w:rsidR="00D87684" w:rsidRPr="00B3056F" w:rsidRDefault="00D87684" w:rsidP="00D87684">
            <w:pPr>
              <w:pStyle w:val="TAL"/>
              <w:rPr>
                <w:lang w:eastAsia="zh-CN"/>
              </w:rPr>
            </w:pPr>
            <w:r>
              <w:t>contextInfo</w:t>
            </w:r>
          </w:p>
        </w:tc>
        <w:tc>
          <w:tcPr>
            <w:tcW w:w="1558" w:type="dxa"/>
            <w:tcBorders>
              <w:top w:val="single" w:sz="4" w:space="0" w:color="auto"/>
              <w:left w:val="single" w:sz="4" w:space="0" w:color="auto"/>
              <w:bottom w:val="single" w:sz="4" w:space="0" w:color="auto"/>
              <w:right w:val="single" w:sz="4" w:space="0" w:color="auto"/>
            </w:tcBorders>
          </w:tcPr>
          <w:p w14:paraId="3B20B658" w14:textId="4BC219E5" w:rsidR="00D87684" w:rsidRPr="00B3056F" w:rsidRDefault="00D87684" w:rsidP="00D87684">
            <w:pPr>
              <w:pStyle w:val="TAL"/>
              <w:rPr>
                <w:lang w:eastAsia="zh-CN"/>
              </w:rPr>
            </w:pPr>
            <w:r>
              <w:t>ContextInfo</w:t>
            </w:r>
          </w:p>
        </w:tc>
        <w:tc>
          <w:tcPr>
            <w:tcW w:w="425" w:type="dxa"/>
            <w:tcBorders>
              <w:top w:val="single" w:sz="4" w:space="0" w:color="auto"/>
              <w:left w:val="single" w:sz="4" w:space="0" w:color="auto"/>
              <w:bottom w:val="single" w:sz="4" w:space="0" w:color="auto"/>
              <w:right w:val="single" w:sz="4" w:space="0" w:color="auto"/>
            </w:tcBorders>
          </w:tcPr>
          <w:p w14:paraId="7100215C" w14:textId="70684439" w:rsidR="00D87684" w:rsidRPr="00B3056F" w:rsidRDefault="00D87684" w:rsidP="00D87684">
            <w:pPr>
              <w:pStyle w:val="TAC"/>
              <w:rPr>
                <w:lang w:eastAsia="zh-CN"/>
              </w:rPr>
            </w:pPr>
            <w:r>
              <w:rPr>
                <w:lang w:val="en-US" w:eastAsia="zh-CN"/>
              </w:rPr>
              <w:t>C</w:t>
            </w:r>
          </w:p>
        </w:tc>
        <w:tc>
          <w:tcPr>
            <w:tcW w:w="1277" w:type="dxa"/>
            <w:tcBorders>
              <w:top w:val="single" w:sz="4" w:space="0" w:color="auto"/>
              <w:left w:val="single" w:sz="4" w:space="0" w:color="auto"/>
              <w:bottom w:val="single" w:sz="4" w:space="0" w:color="auto"/>
              <w:right w:val="single" w:sz="4" w:space="0" w:color="auto"/>
            </w:tcBorders>
          </w:tcPr>
          <w:p w14:paraId="2D0CCCFF" w14:textId="6B0E3D55" w:rsidR="00D87684" w:rsidRPr="00B3056F" w:rsidRDefault="00D87684" w:rsidP="00D87684">
            <w:pPr>
              <w:pStyle w:val="TAL"/>
              <w:rPr>
                <w:lang w:eastAsia="zh-CN"/>
              </w:rPr>
            </w:pPr>
            <w:r>
              <w:rPr>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1C53E52F" w14:textId="77777777" w:rsidR="00D87684" w:rsidRDefault="00D87684" w:rsidP="00D87684">
            <w:pPr>
              <w:pStyle w:val="TAL"/>
              <w:rPr>
                <w:rFonts w:cs="Arial"/>
                <w:szCs w:val="18"/>
              </w:rPr>
            </w:pPr>
            <w:r>
              <w:rPr>
                <w:rFonts w:cs="Arial"/>
                <w:szCs w:val="18"/>
              </w:rPr>
              <w:t>This IE if present may contain e.g. the headers received by the UDM along with the 3GppAccessRegistration.</w:t>
            </w:r>
          </w:p>
          <w:p w14:paraId="5F210ECD" w14:textId="598C06ED" w:rsidR="00D87684" w:rsidRPr="00B3056F" w:rsidRDefault="00D87684" w:rsidP="00D87684">
            <w:pPr>
              <w:pStyle w:val="TAL"/>
              <w:rPr>
                <w:rFonts w:cs="Arial"/>
                <w:szCs w:val="18"/>
                <w:lang w:eastAsia="zh-CN"/>
              </w:rPr>
            </w:pPr>
            <w:r>
              <w:rPr>
                <w:rFonts w:cs="Arial"/>
                <w:szCs w:val="18"/>
              </w:rPr>
              <w:t>Shall be absent on Nudm and may be present on Nudr</w:t>
            </w:r>
          </w:p>
        </w:tc>
      </w:tr>
      <w:tr w:rsidR="000B1FFE" w:rsidRPr="00B3056F" w:rsidDel="00D87684" w14:paraId="322455A6" w14:textId="77777777" w:rsidTr="00A474D4">
        <w:trPr>
          <w:jc w:val="center"/>
        </w:trPr>
        <w:tc>
          <w:tcPr>
            <w:tcW w:w="2064" w:type="dxa"/>
            <w:tcBorders>
              <w:top w:val="single" w:sz="4" w:space="0" w:color="auto"/>
              <w:left w:val="single" w:sz="4" w:space="0" w:color="auto"/>
              <w:bottom w:val="single" w:sz="4" w:space="0" w:color="auto"/>
              <w:right w:val="single" w:sz="4" w:space="0" w:color="auto"/>
            </w:tcBorders>
          </w:tcPr>
          <w:p w14:paraId="1E6A2816" w14:textId="337A9F81" w:rsidR="000B1FFE" w:rsidDel="00D87684" w:rsidRDefault="000B1FFE" w:rsidP="000B1FFE">
            <w:pPr>
              <w:pStyle w:val="TAL"/>
            </w:pPr>
            <w:r>
              <w:t>noEeSubscriptionInd</w:t>
            </w:r>
          </w:p>
        </w:tc>
        <w:tc>
          <w:tcPr>
            <w:tcW w:w="1558" w:type="dxa"/>
            <w:tcBorders>
              <w:top w:val="single" w:sz="4" w:space="0" w:color="auto"/>
              <w:left w:val="single" w:sz="4" w:space="0" w:color="auto"/>
              <w:bottom w:val="single" w:sz="4" w:space="0" w:color="auto"/>
              <w:right w:val="single" w:sz="4" w:space="0" w:color="auto"/>
            </w:tcBorders>
          </w:tcPr>
          <w:p w14:paraId="699099C0" w14:textId="0245E438" w:rsidR="000B1FFE" w:rsidDel="00D87684" w:rsidRDefault="000B1FFE" w:rsidP="000B1FFE">
            <w:pPr>
              <w:pStyle w:val="TAL"/>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6738B5" w14:textId="4E50EF57" w:rsidR="000B1FFE" w:rsidDel="00D87684" w:rsidRDefault="000B1FFE" w:rsidP="000B1FFE">
            <w:pPr>
              <w:pStyle w:val="TAC"/>
              <w:rPr>
                <w:lang w:val="en-US" w:eastAsia="zh-CN"/>
              </w:rPr>
            </w:pPr>
            <w:r>
              <w:rPr>
                <w:lang w:val="en-US" w:eastAsia="zh-CN"/>
              </w:rPr>
              <w:t>O</w:t>
            </w:r>
          </w:p>
        </w:tc>
        <w:tc>
          <w:tcPr>
            <w:tcW w:w="1277" w:type="dxa"/>
            <w:tcBorders>
              <w:top w:val="single" w:sz="4" w:space="0" w:color="auto"/>
              <w:left w:val="single" w:sz="4" w:space="0" w:color="auto"/>
              <w:bottom w:val="single" w:sz="4" w:space="0" w:color="auto"/>
              <w:right w:val="single" w:sz="4" w:space="0" w:color="auto"/>
            </w:tcBorders>
          </w:tcPr>
          <w:p w14:paraId="71F76F69" w14:textId="11FAC2E3" w:rsidR="000B1FFE" w:rsidDel="00D87684" w:rsidRDefault="000B1FFE" w:rsidP="000B1FFE">
            <w:pPr>
              <w:pStyle w:val="TAL"/>
              <w:rPr>
                <w:lang w:val="en-US" w:eastAsia="zh-CN"/>
              </w:rPr>
            </w:pPr>
            <w:r w:rsidRPr="00B3056F">
              <w:rPr>
                <w:rFonts w:hint="eastAsia"/>
                <w:lang w:val="en-US" w:eastAsia="zh-CN"/>
              </w:rPr>
              <w:t>0..1</w:t>
            </w:r>
          </w:p>
        </w:tc>
        <w:tc>
          <w:tcPr>
            <w:tcW w:w="4252" w:type="dxa"/>
            <w:tcBorders>
              <w:top w:val="single" w:sz="4" w:space="0" w:color="auto"/>
              <w:left w:val="single" w:sz="4" w:space="0" w:color="auto"/>
              <w:bottom w:val="single" w:sz="4" w:space="0" w:color="auto"/>
              <w:right w:val="single" w:sz="4" w:space="0" w:color="auto"/>
            </w:tcBorders>
          </w:tcPr>
          <w:p w14:paraId="5C13469F" w14:textId="77777777" w:rsidR="000B1FFE" w:rsidRDefault="000B1FFE" w:rsidP="000B1FFE">
            <w:pPr>
              <w:pStyle w:val="TAL"/>
              <w:rPr>
                <w:rFonts w:cs="Arial"/>
                <w:szCs w:val="18"/>
              </w:rPr>
            </w:pPr>
            <w:r>
              <w:rPr>
                <w:rFonts w:cs="Arial"/>
                <w:szCs w:val="18"/>
              </w:rPr>
              <w:t>This IE shall be absent on Nudr and may be present on Nudm. This indication is used by UDM to restore any possible ongoing subscription lost, as specified in clause 5.3.2.2.2.</w:t>
            </w:r>
          </w:p>
          <w:p w14:paraId="6A891887" w14:textId="77777777" w:rsidR="000B1FFE" w:rsidRDefault="000B1FFE" w:rsidP="000B1FFE">
            <w:pPr>
              <w:pStyle w:val="TAL"/>
              <w:rPr>
                <w:rFonts w:cs="Arial"/>
                <w:szCs w:val="18"/>
              </w:rPr>
            </w:pPr>
          </w:p>
          <w:p w14:paraId="287ED9EC" w14:textId="77777777" w:rsidR="000B1FFE" w:rsidRDefault="000B1FFE" w:rsidP="000B1FFE">
            <w:pPr>
              <w:pStyle w:val="TAL"/>
              <w:rPr>
                <w:rFonts w:cs="Arial"/>
                <w:szCs w:val="18"/>
              </w:rPr>
            </w:pPr>
            <w:r>
              <w:rPr>
                <w:rFonts w:cs="Arial"/>
                <w:szCs w:val="18"/>
              </w:rPr>
              <w:t>When present, this IE shall indicate whether AMF does not have event exposure subscriptions in UE Context:</w:t>
            </w:r>
          </w:p>
          <w:p w14:paraId="257AF546" w14:textId="77777777" w:rsidR="000B1FFE" w:rsidRPr="001512E3" w:rsidRDefault="000B1FFE" w:rsidP="000B1FFE">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3C7A127F" w14:textId="79203D4B" w:rsidR="000B1FFE" w:rsidDel="00D87684" w:rsidRDefault="000B1FFE" w:rsidP="000B1FFE">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0B1FFE" w:rsidRPr="00B3056F" w14:paraId="7E4A897B" w14:textId="77777777" w:rsidTr="00A474D4">
        <w:trPr>
          <w:jc w:val="center"/>
        </w:trPr>
        <w:tc>
          <w:tcPr>
            <w:tcW w:w="9576" w:type="dxa"/>
            <w:gridSpan w:val="5"/>
            <w:tcBorders>
              <w:top w:val="single" w:sz="4" w:space="0" w:color="auto"/>
              <w:left w:val="single" w:sz="4" w:space="0" w:color="auto"/>
              <w:bottom w:val="single" w:sz="4" w:space="0" w:color="auto"/>
              <w:right w:val="single" w:sz="4" w:space="0" w:color="auto"/>
            </w:tcBorders>
          </w:tcPr>
          <w:p w14:paraId="2F834DE1" w14:textId="77777777" w:rsidR="000B1FFE" w:rsidRDefault="000B1FFE" w:rsidP="000B1FFE">
            <w:pPr>
              <w:pStyle w:val="TAN"/>
            </w:pPr>
            <w:r w:rsidRPr="00B3056F">
              <w:t>NOTE</w:t>
            </w:r>
            <w:r>
              <w:t> 1</w:t>
            </w:r>
            <w:r w:rsidRPr="00B3056F">
              <w:t>:</w:t>
            </w:r>
            <w:r w:rsidRPr="00B3056F">
              <w:tab/>
              <w:t>The urrpIndicator attribute shall only be exposed over the Nudr SBI, and it shall not be included by the AMF.</w:t>
            </w:r>
          </w:p>
          <w:p w14:paraId="70BC2E56" w14:textId="5B4F7765" w:rsidR="000B1FFE" w:rsidRDefault="000B1FFE" w:rsidP="000B1FFE">
            <w:pPr>
              <w:pStyle w:val="TAN"/>
              <w:rPr>
                <w:rFonts w:cs="Arial"/>
                <w:szCs w:val="18"/>
              </w:rPr>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77777777" w:rsidR="00EF45DA" w:rsidRPr="00B3056F" w:rsidRDefault="00EF45DA" w:rsidP="00EF45DA">
      <w:pPr>
        <w:rPr>
          <w:lang w:val="en-US"/>
        </w:rPr>
      </w:pPr>
    </w:p>
    <w:p w14:paraId="1035E1F1" w14:textId="307FA7AF" w:rsidR="00EF45DA" w:rsidRPr="00B3056F" w:rsidRDefault="00EF45DA" w:rsidP="00EF45DA">
      <w:pPr>
        <w:pStyle w:val="Heading5"/>
      </w:pPr>
      <w:bookmarkStart w:id="2888" w:name="_Toc11338686"/>
      <w:bookmarkStart w:id="2889" w:name="_Toc27585366"/>
      <w:bookmarkStart w:id="2890" w:name="_Toc36457362"/>
      <w:bookmarkStart w:id="2891" w:name="_Toc45028274"/>
      <w:bookmarkStart w:id="2892" w:name="_Toc45029109"/>
      <w:bookmarkStart w:id="2893" w:name="_Toc58583341"/>
      <w:r w:rsidRPr="00B3056F">
        <w:lastRenderedPageBreak/>
        <w:t>6.2.6.2.3</w:t>
      </w:r>
      <w:r w:rsidRPr="00B3056F">
        <w:tab/>
        <w:t>Type: AmfNon3GppAccessRegistration</w:t>
      </w:r>
      <w:bookmarkEnd w:id="2888"/>
      <w:bookmarkEnd w:id="2889"/>
      <w:bookmarkEnd w:id="2890"/>
      <w:bookmarkEnd w:id="2891"/>
      <w:bookmarkEnd w:id="2892"/>
      <w:bookmarkEnd w:id="2893"/>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8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44"/>
        <w:gridCol w:w="1337"/>
        <w:gridCol w:w="364"/>
        <w:gridCol w:w="1053"/>
        <w:gridCol w:w="3787"/>
        <w:gridCol w:w="12"/>
      </w:tblGrid>
      <w:tr w:rsidR="00EF45DA" w:rsidRPr="00B3056F" w14:paraId="1B73FD4B"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A474D4">
        <w:trPr>
          <w:jc w:val="center"/>
        </w:trPr>
        <w:tc>
          <w:tcPr>
            <w:tcW w:w="2344" w:type="dxa"/>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A474D4">
        <w:trPr>
          <w:jc w:val="center"/>
        </w:trPr>
        <w:tc>
          <w:tcPr>
            <w:tcW w:w="2344" w:type="dxa"/>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9" w:type="dxa"/>
            <w:gridSpan w:val="2"/>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A474D4">
        <w:trPr>
          <w:jc w:val="center"/>
        </w:trPr>
        <w:tc>
          <w:tcPr>
            <w:tcW w:w="2344" w:type="dxa"/>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9" w:type="dxa"/>
            <w:gridSpan w:val="2"/>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8666343" w14:textId="2C6C954E"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tcBorders>
              <w:top w:val="single" w:sz="4" w:space="0" w:color="auto"/>
              <w:left w:val="single" w:sz="4" w:space="0" w:color="auto"/>
              <w:bottom w:val="single" w:sz="4" w:space="0" w:color="auto"/>
              <w:right w:val="single" w:sz="4" w:space="0" w:color="auto"/>
            </w:tcBorders>
          </w:tcPr>
          <w:p w14:paraId="7BDD0798" w14:textId="77777777" w:rsidR="00EF45DA" w:rsidRPr="00B3056F" w:rsidRDefault="00EF45DA" w:rsidP="001330D7">
            <w:pPr>
              <w:pStyle w:val="TAL"/>
            </w:pPr>
            <w:r w:rsidRPr="00B3056F">
              <w:t>string</w:t>
            </w:r>
          </w:p>
        </w:tc>
        <w:tc>
          <w:tcPr>
            <w:tcW w:w="364" w:type="dxa"/>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5CE03FBD" w14:textId="0A06A43A"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allocated by the AMF as received by the UDM as part of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D87684" w:rsidRPr="00B3056F" w14:paraId="3EB0482E"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3AADF99B" w14:textId="2695A95C" w:rsidR="00D87684" w:rsidRPr="00B3056F" w:rsidRDefault="00D87684" w:rsidP="00D87684">
            <w:pPr>
              <w:pStyle w:val="TAL"/>
            </w:pPr>
            <w:r>
              <w:rPr>
                <w:lang w:val="en-US" w:eastAsia="zh-CN"/>
              </w:rPr>
              <w:t>vgmlcAddress</w:t>
            </w:r>
          </w:p>
        </w:tc>
        <w:tc>
          <w:tcPr>
            <w:tcW w:w="1337" w:type="dxa"/>
            <w:tcBorders>
              <w:top w:val="single" w:sz="4" w:space="0" w:color="auto"/>
              <w:left w:val="single" w:sz="4" w:space="0" w:color="auto"/>
              <w:bottom w:val="single" w:sz="4" w:space="0" w:color="auto"/>
              <w:right w:val="single" w:sz="4" w:space="0" w:color="auto"/>
            </w:tcBorders>
          </w:tcPr>
          <w:p w14:paraId="3F4D949D" w14:textId="568EE724" w:rsidR="00D87684" w:rsidRPr="00B3056F" w:rsidRDefault="00D87684" w:rsidP="00D87684">
            <w:pPr>
              <w:pStyle w:val="TAL"/>
            </w:pPr>
            <w:r>
              <w:t>VgmlcAddress</w:t>
            </w:r>
          </w:p>
        </w:tc>
        <w:tc>
          <w:tcPr>
            <w:tcW w:w="364" w:type="dxa"/>
            <w:tcBorders>
              <w:top w:val="single" w:sz="4" w:space="0" w:color="auto"/>
              <w:left w:val="single" w:sz="4" w:space="0" w:color="auto"/>
              <w:bottom w:val="single" w:sz="4" w:space="0" w:color="auto"/>
              <w:right w:val="single" w:sz="4" w:space="0" w:color="auto"/>
            </w:tcBorders>
          </w:tcPr>
          <w:p w14:paraId="1E4B14B1" w14:textId="43463D2D" w:rsidR="00D87684" w:rsidRPr="00B3056F" w:rsidRDefault="00D87684" w:rsidP="00D87684">
            <w:pPr>
              <w:pStyle w:val="TAC"/>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416592FB" w14:textId="78A5ACCE" w:rsidR="00D87684" w:rsidRPr="00B3056F" w:rsidRDefault="00D87684" w:rsidP="00D87684">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70C4885D" w14:textId="06E3434A" w:rsidR="00D87684" w:rsidRPr="00B3056F" w:rsidRDefault="00D87684" w:rsidP="00D87684">
            <w:pPr>
              <w:pStyle w:val="TAL"/>
            </w:pPr>
            <w:r>
              <w:rPr>
                <w:rFonts w:cs="Arial"/>
                <w:szCs w:val="18"/>
                <w:lang w:eastAsia="zh-CN"/>
              </w:rPr>
              <w:t>Address of the VGMLC</w:t>
            </w:r>
          </w:p>
        </w:tc>
      </w:tr>
      <w:tr w:rsidR="00D87684" w:rsidRPr="00B3056F" w14:paraId="41648DBB"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7C7929DB" w14:textId="57992973" w:rsidR="00D87684" w:rsidRPr="00B3056F" w:rsidRDefault="00D87684" w:rsidP="00D87684">
            <w:pPr>
              <w:pStyle w:val="TAL"/>
            </w:pPr>
            <w:r>
              <w:t>contextInfo</w:t>
            </w:r>
          </w:p>
        </w:tc>
        <w:tc>
          <w:tcPr>
            <w:tcW w:w="1337" w:type="dxa"/>
            <w:tcBorders>
              <w:top w:val="single" w:sz="4" w:space="0" w:color="auto"/>
              <w:left w:val="single" w:sz="4" w:space="0" w:color="auto"/>
              <w:bottom w:val="single" w:sz="4" w:space="0" w:color="auto"/>
              <w:right w:val="single" w:sz="4" w:space="0" w:color="auto"/>
            </w:tcBorders>
          </w:tcPr>
          <w:p w14:paraId="4F47ACB8" w14:textId="29D80A21" w:rsidR="00D87684" w:rsidRPr="00B3056F" w:rsidRDefault="00D87684" w:rsidP="00D87684">
            <w:pPr>
              <w:pStyle w:val="TAL"/>
            </w:pPr>
            <w:r>
              <w:t>ContextInfo</w:t>
            </w:r>
          </w:p>
        </w:tc>
        <w:tc>
          <w:tcPr>
            <w:tcW w:w="364" w:type="dxa"/>
            <w:tcBorders>
              <w:top w:val="single" w:sz="4" w:space="0" w:color="auto"/>
              <w:left w:val="single" w:sz="4" w:space="0" w:color="auto"/>
              <w:bottom w:val="single" w:sz="4" w:space="0" w:color="auto"/>
              <w:right w:val="single" w:sz="4" w:space="0" w:color="auto"/>
            </w:tcBorders>
          </w:tcPr>
          <w:p w14:paraId="0BB9F9EB" w14:textId="6009564C" w:rsidR="00D87684" w:rsidRPr="00B3056F" w:rsidRDefault="00D87684" w:rsidP="00D87684">
            <w:pPr>
              <w:pStyle w:val="TAC"/>
            </w:pPr>
            <w:r>
              <w:rPr>
                <w:lang w:val="en-US" w:eastAsia="zh-CN"/>
              </w:rPr>
              <w:t>C</w:t>
            </w:r>
          </w:p>
        </w:tc>
        <w:tc>
          <w:tcPr>
            <w:tcW w:w="1053" w:type="dxa"/>
            <w:tcBorders>
              <w:top w:val="single" w:sz="4" w:space="0" w:color="auto"/>
              <w:left w:val="single" w:sz="4" w:space="0" w:color="auto"/>
              <w:bottom w:val="single" w:sz="4" w:space="0" w:color="auto"/>
              <w:right w:val="single" w:sz="4" w:space="0" w:color="auto"/>
            </w:tcBorders>
          </w:tcPr>
          <w:p w14:paraId="78B5757F" w14:textId="6140984B" w:rsidR="00D87684" w:rsidRPr="00B3056F" w:rsidRDefault="00D87684" w:rsidP="00D87684">
            <w:pPr>
              <w:pStyle w:val="TAL"/>
            </w:pPr>
            <w:r>
              <w:rPr>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061F6AAA" w14:textId="77777777" w:rsidR="00D87684" w:rsidRDefault="00D87684" w:rsidP="00D87684">
            <w:pPr>
              <w:pStyle w:val="TAL"/>
              <w:rPr>
                <w:rFonts w:cs="Arial"/>
                <w:szCs w:val="18"/>
              </w:rPr>
            </w:pPr>
            <w:r>
              <w:rPr>
                <w:rFonts w:cs="Arial"/>
                <w:szCs w:val="18"/>
              </w:rPr>
              <w:t>This IE if present may contain e.g. the headers received by the UDM along with AmfNon3GppRegistration.</w:t>
            </w:r>
          </w:p>
          <w:p w14:paraId="64699420" w14:textId="7E4BA112" w:rsidR="00D87684" w:rsidRPr="00B3056F" w:rsidRDefault="00D87684" w:rsidP="00D87684">
            <w:pPr>
              <w:pStyle w:val="TAL"/>
            </w:pPr>
            <w:r>
              <w:rPr>
                <w:rFonts w:cs="Arial"/>
                <w:szCs w:val="18"/>
              </w:rPr>
              <w:t>Shall be absent on Nudm and may be present on Nudr.</w:t>
            </w:r>
          </w:p>
        </w:tc>
      </w:tr>
      <w:tr w:rsidR="000B1FFE" w:rsidRPr="00B3056F" w:rsidDel="00D87684" w14:paraId="1CE220D2" w14:textId="77777777" w:rsidTr="00A474D4">
        <w:trPr>
          <w:gridAfter w:val="1"/>
          <w:wAfter w:w="12" w:type="dxa"/>
          <w:jc w:val="center"/>
        </w:trPr>
        <w:tc>
          <w:tcPr>
            <w:tcW w:w="2344" w:type="dxa"/>
            <w:tcBorders>
              <w:top w:val="single" w:sz="4" w:space="0" w:color="auto"/>
              <w:left w:val="single" w:sz="4" w:space="0" w:color="auto"/>
              <w:bottom w:val="single" w:sz="4" w:space="0" w:color="auto"/>
              <w:right w:val="single" w:sz="4" w:space="0" w:color="auto"/>
            </w:tcBorders>
          </w:tcPr>
          <w:p w14:paraId="23F28605" w14:textId="5AD7B076" w:rsidR="000B1FFE" w:rsidDel="00D87684" w:rsidRDefault="000B1FFE" w:rsidP="000B1FFE">
            <w:pPr>
              <w:pStyle w:val="TAL"/>
            </w:pPr>
            <w:r>
              <w:t>noEeSubscriptionInd</w:t>
            </w:r>
          </w:p>
        </w:tc>
        <w:tc>
          <w:tcPr>
            <w:tcW w:w="1337" w:type="dxa"/>
            <w:tcBorders>
              <w:top w:val="single" w:sz="4" w:space="0" w:color="auto"/>
              <w:left w:val="single" w:sz="4" w:space="0" w:color="auto"/>
              <w:bottom w:val="single" w:sz="4" w:space="0" w:color="auto"/>
              <w:right w:val="single" w:sz="4" w:space="0" w:color="auto"/>
            </w:tcBorders>
          </w:tcPr>
          <w:p w14:paraId="2A0C3560" w14:textId="1F999242" w:rsidR="000B1FFE" w:rsidDel="00D87684" w:rsidRDefault="000B1FFE" w:rsidP="000B1FFE">
            <w:pPr>
              <w:pStyle w:val="TAL"/>
            </w:pPr>
            <w:r w:rsidRPr="00B3056F">
              <w:rPr>
                <w:rFonts w:hint="eastAsia"/>
                <w:lang w:val="en-US" w:eastAsia="zh-CN"/>
              </w:rPr>
              <w:t>boolean</w:t>
            </w:r>
          </w:p>
        </w:tc>
        <w:tc>
          <w:tcPr>
            <w:tcW w:w="364" w:type="dxa"/>
            <w:tcBorders>
              <w:top w:val="single" w:sz="4" w:space="0" w:color="auto"/>
              <w:left w:val="single" w:sz="4" w:space="0" w:color="auto"/>
              <w:bottom w:val="single" w:sz="4" w:space="0" w:color="auto"/>
              <w:right w:val="single" w:sz="4" w:space="0" w:color="auto"/>
            </w:tcBorders>
          </w:tcPr>
          <w:p w14:paraId="31686943" w14:textId="618CBD53" w:rsidR="000B1FFE" w:rsidDel="00D87684" w:rsidRDefault="000B1FFE" w:rsidP="000B1FFE">
            <w:pPr>
              <w:pStyle w:val="TAC"/>
              <w:rPr>
                <w:lang w:val="en-US" w:eastAsia="zh-CN"/>
              </w:rPr>
            </w:pPr>
            <w:r>
              <w:rPr>
                <w:lang w:val="en-US" w:eastAsia="zh-CN"/>
              </w:rPr>
              <w:t>O</w:t>
            </w:r>
          </w:p>
        </w:tc>
        <w:tc>
          <w:tcPr>
            <w:tcW w:w="1053" w:type="dxa"/>
            <w:tcBorders>
              <w:top w:val="single" w:sz="4" w:space="0" w:color="auto"/>
              <w:left w:val="single" w:sz="4" w:space="0" w:color="auto"/>
              <w:bottom w:val="single" w:sz="4" w:space="0" w:color="auto"/>
              <w:right w:val="single" w:sz="4" w:space="0" w:color="auto"/>
            </w:tcBorders>
          </w:tcPr>
          <w:p w14:paraId="0D9AEA76" w14:textId="6F4800B3" w:rsidR="000B1FFE" w:rsidDel="00D87684" w:rsidRDefault="000B1FFE" w:rsidP="000B1FFE">
            <w:pPr>
              <w:pStyle w:val="TAL"/>
              <w:rPr>
                <w:lang w:val="en-US" w:eastAsia="zh-CN"/>
              </w:rPr>
            </w:pPr>
            <w:r w:rsidRPr="00B3056F">
              <w:rPr>
                <w:rFonts w:hint="eastAsia"/>
                <w:lang w:val="en-US" w:eastAsia="zh-CN"/>
              </w:rPr>
              <w:t>0..1</w:t>
            </w:r>
          </w:p>
        </w:tc>
        <w:tc>
          <w:tcPr>
            <w:tcW w:w="3787" w:type="dxa"/>
            <w:tcBorders>
              <w:top w:val="single" w:sz="4" w:space="0" w:color="auto"/>
              <w:left w:val="single" w:sz="4" w:space="0" w:color="auto"/>
              <w:bottom w:val="single" w:sz="4" w:space="0" w:color="auto"/>
              <w:right w:val="single" w:sz="4" w:space="0" w:color="auto"/>
            </w:tcBorders>
          </w:tcPr>
          <w:p w14:paraId="384FD448" w14:textId="77777777" w:rsidR="000B1FFE" w:rsidRDefault="000B1FFE" w:rsidP="000B1FFE">
            <w:pPr>
              <w:pStyle w:val="TAL"/>
              <w:rPr>
                <w:rFonts w:cs="Arial"/>
                <w:szCs w:val="18"/>
              </w:rPr>
            </w:pPr>
            <w:r>
              <w:rPr>
                <w:rFonts w:cs="Arial"/>
                <w:szCs w:val="18"/>
              </w:rPr>
              <w:t>This IE shall be absent on Nudr and may be present on Nudm. This indication is used by UDM to restore any possible ongoing subscription lost, as specified in clause 5.3.2.2.3.</w:t>
            </w:r>
          </w:p>
          <w:p w14:paraId="698F8E5E" w14:textId="77777777" w:rsidR="000B1FFE" w:rsidRDefault="000B1FFE" w:rsidP="000B1FFE">
            <w:pPr>
              <w:pStyle w:val="TAL"/>
              <w:rPr>
                <w:rFonts w:cs="Arial"/>
                <w:szCs w:val="18"/>
              </w:rPr>
            </w:pPr>
          </w:p>
          <w:p w14:paraId="43559F8A" w14:textId="77777777" w:rsidR="000B1FFE" w:rsidRDefault="000B1FFE" w:rsidP="000B1FFE">
            <w:pPr>
              <w:pStyle w:val="TAL"/>
              <w:rPr>
                <w:rFonts w:cs="Arial"/>
                <w:szCs w:val="18"/>
              </w:rPr>
            </w:pPr>
            <w:r>
              <w:rPr>
                <w:rFonts w:cs="Arial"/>
                <w:szCs w:val="18"/>
              </w:rPr>
              <w:t>When present, this IE shall indicate whether AMF does not have event exposure subscriptions in UE Context:</w:t>
            </w:r>
          </w:p>
          <w:p w14:paraId="46D6407B" w14:textId="77777777" w:rsidR="000B1FFE" w:rsidRPr="001512E3" w:rsidRDefault="000B1FFE" w:rsidP="000B1FFE">
            <w:pPr>
              <w:pStyle w:val="TAL"/>
              <w:rPr>
                <w:rFonts w:cs="Arial"/>
                <w:szCs w:val="18"/>
              </w:rPr>
            </w:pPr>
            <w:r w:rsidRPr="001512E3">
              <w:rPr>
                <w:rFonts w:cs="Arial"/>
                <w:szCs w:val="18"/>
              </w:rPr>
              <w:t xml:space="preserve">- true: </w:t>
            </w:r>
            <w:r>
              <w:rPr>
                <w:rFonts w:cs="Arial"/>
                <w:szCs w:val="18"/>
              </w:rPr>
              <w:t>N</w:t>
            </w:r>
            <w:r w:rsidRPr="001512E3">
              <w:rPr>
                <w:rFonts w:cs="Arial"/>
                <w:szCs w:val="18"/>
              </w:rPr>
              <w:t>o Event Exposure subscription</w:t>
            </w:r>
            <w:r>
              <w:rPr>
                <w:rFonts w:cs="Arial"/>
                <w:szCs w:val="18"/>
              </w:rPr>
              <w:t xml:space="preserve"> existing</w:t>
            </w:r>
            <w:r w:rsidRPr="001512E3">
              <w:rPr>
                <w:rFonts w:cs="Arial"/>
                <w:szCs w:val="18"/>
              </w:rPr>
              <w:t xml:space="preserve"> in </w:t>
            </w:r>
            <w:r>
              <w:rPr>
                <w:rFonts w:cs="Arial"/>
                <w:szCs w:val="18"/>
              </w:rPr>
              <w:t>UE Context in AMF</w:t>
            </w:r>
            <w:r w:rsidRPr="001512E3">
              <w:rPr>
                <w:rFonts w:cs="Arial"/>
                <w:szCs w:val="18"/>
              </w:rPr>
              <w:t>.</w:t>
            </w:r>
          </w:p>
          <w:p w14:paraId="0B217069" w14:textId="2474963D" w:rsidR="000B1FFE" w:rsidDel="00D87684" w:rsidRDefault="000B1FFE" w:rsidP="000B1FFE">
            <w:pPr>
              <w:pStyle w:val="TAL"/>
              <w:rPr>
                <w:rFonts w:cs="Arial"/>
                <w:szCs w:val="18"/>
              </w:rPr>
            </w:pPr>
            <w:r w:rsidRPr="001512E3">
              <w:rPr>
                <w:rFonts w:cs="Arial"/>
                <w:szCs w:val="18"/>
              </w:rPr>
              <w:t>- false</w:t>
            </w:r>
            <w:r>
              <w:rPr>
                <w:rFonts w:cs="Arial"/>
                <w:szCs w:val="18"/>
              </w:rPr>
              <w:t xml:space="preserve"> (default)</w:t>
            </w:r>
            <w:r w:rsidRPr="001512E3">
              <w:rPr>
                <w:rFonts w:cs="Arial"/>
                <w:szCs w:val="18"/>
              </w:rPr>
              <w:t>: Event Exposure subscription</w:t>
            </w:r>
            <w:r>
              <w:rPr>
                <w:rFonts w:cs="Arial"/>
                <w:szCs w:val="18"/>
              </w:rPr>
              <w:t>(</w:t>
            </w:r>
            <w:r w:rsidRPr="001512E3">
              <w:rPr>
                <w:rFonts w:cs="Arial"/>
                <w:szCs w:val="18"/>
              </w:rPr>
              <w:t>s</w:t>
            </w:r>
            <w:r>
              <w:rPr>
                <w:rFonts w:cs="Arial"/>
                <w:szCs w:val="18"/>
              </w:rPr>
              <w:t>)</w:t>
            </w:r>
            <w:r w:rsidRPr="001512E3">
              <w:rPr>
                <w:rFonts w:cs="Arial"/>
                <w:szCs w:val="18"/>
              </w:rPr>
              <w:t xml:space="preserve"> </w:t>
            </w:r>
            <w:r>
              <w:rPr>
                <w:rFonts w:cs="Arial"/>
                <w:szCs w:val="18"/>
              </w:rPr>
              <w:t>exist in UE Context in AMF</w:t>
            </w:r>
            <w:r w:rsidRPr="001512E3">
              <w:rPr>
                <w:rFonts w:cs="Arial"/>
                <w:szCs w:val="18"/>
              </w:rPr>
              <w:t>.</w:t>
            </w:r>
          </w:p>
        </w:tc>
      </w:tr>
      <w:tr w:rsidR="000B1FFE" w:rsidRPr="00B3056F" w14:paraId="0AD56EC9" w14:textId="77777777" w:rsidTr="00A474D4">
        <w:trPr>
          <w:gridAfter w:val="1"/>
          <w:wAfter w:w="12" w:type="dxa"/>
          <w:jc w:val="center"/>
        </w:trPr>
        <w:tc>
          <w:tcPr>
            <w:tcW w:w="8885" w:type="dxa"/>
            <w:gridSpan w:val="5"/>
            <w:tcBorders>
              <w:top w:val="single" w:sz="4" w:space="0" w:color="auto"/>
              <w:left w:val="single" w:sz="4" w:space="0" w:color="auto"/>
              <w:bottom w:val="single" w:sz="4" w:space="0" w:color="auto"/>
              <w:right w:val="single" w:sz="4" w:space="0" w:color="auto"/>
            </w:tcBorders>
          </w:tcPr>
          <w:p w14:paraId="4BD378FD" w14:textId="77777777" w:rsidR="000B1FFE" w:rsidRPr="00B3056F" w:rsidRDefault="000B1FFE" w:rsidP="000B1FFE">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2894" w:name="_Toc11338687"/>
      <w:bookmarkStart w:id="2895" w:name="_Toc27585367"/>
      <w:bookmarkStart w:id="2896" w:name="_Toc36457363"/>
      <w:bookmarkStart w:id="2897" w:name="_Toc45028275"/>
      <w:bookmarkStart w:id="2898" w:name="_Toc45029110"/>
      <w:bookmarkStart w:id="2899" w:name="_Toc58583342"/>
      <w:r w:rsidRPr="00B3056F">
        <w:lastRenderedPageBreak/>
        <w:t>6.2.6.2.4</w:t>
      </w:r>
      <w:r w:rsidRPr="00B3056F">
        <w:tab/>
        <w:t>Type: SmfRegistration</w:t>
      </w:r>
      <w:bookmarkEnd w:id="2894"/>
      <w:bookmarkEnd w:id="2895"/>
      <w:bookmarkEnd w:id="2896"/>
      <w:bookmarkEnd w:id="2897"/>
      <w:bookmarkEnd w:id="2898"/>
      <w:bookmarkEnd w:id="2899"/>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1330D7">
            <w:pPr>
              <w:pStyle w:val="PL"/>
              <w:rPr>
                <w:rFonts w:cs="Arial"/>
                <w:szCs w:val="18"/>
              </w:rPr>
            </w:pPr>
            <w:r w:rsidRPr="00B3056F">
              <w:rPr>
                <w:rFonts w:ascii="Arial" w:hAnsi="Arial" w:cs="Arial"/>
                <w:noProof w:val="0"/>
                <w:sz w:val="18"/>
                <w:szCs w:val="18"/>
              </w:rPr>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1819D700"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2900" w:name="_Toc11338688"/>
      <w:bookmarkStart w:id="2901" w:name="_Toc27585368"/>
      <w:bookmarkStart w:id="2902" w:name="_Toc36457364"/>
      <w:bookmarkStart w:id="2903" w:name="_Toc45028276"/>
      <w:bookmarkStart w:id="2904" w:name="_Toc45029111"/>
      <w:bookmarkStart w:id="2905" w:name="_Toc58583343"/>
      <w:r w:rsidRPr="00B3056F">
        <w:t>6.2.6.2.5</w:t>
      </w:r>
      <w:r w:rsidRPr="00B3056F">
        <w:tab/>
        <w:t>Type: DeregistrationData</w:t>
      </w:r>
      <w:bookmarkEnd w:id="2900"/>
      <w:bookmarkEnd w:id="2901"/>
      <w:bookmarkEnd w:id="2902"/>
      <w:bookmarkEnd w:id="2903"/>
      <w:bookmarkEnd w:id="2904"/>
      <w:bookmarkEnd w:id="2905"/>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77777777" w:rsidR="00EF45DA" w:rsidRPr="00B3056F" w:rsidRDefault="00EF45DA" w:rsidP="001330D7">
            <w:pPr>
              <w:pStyle w:val="TAL"/>
              <w:rPr>
                <w:rFonts w:cs="Arial"/>
                <w:szCs w:val="18"/>
              </w:rPr>
            </w:pPr>
            <w:r w:rsidRPr="00B3056F">
              <w:rPr>
                <w:rFonts w:cs="Arial"/>
                <w:szCs w:val="18"/>
              </w:rPr>
              <w:t>String; see clause 6.2.6.3.3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2906" w:name="_Toc11338689"/>
      <w:bookmarkStart w:id="2907" w:name="_Toc27585369"/>
      <w:bookmarkStart w:id="2908" w:name="_Toc36457365"/>
      <w:bookmarkStart w:id="2909" w:name="_Toc45028277"/>
      <w:bookmarkStart w:id="2910" w:name="_Toc45029112"/>
      <w:bookmarkStart w:id="2911" w:name="_Toc58583344"/>
      <w:r w:rsidRPr="00B3056F">
        <w:lastRenderedPageBreak/>
        <w:t>6.2.6.2.6</w:t>
      </w:r>
      <w:r w:rsidRPr="00B3056F">
        <w:tab/>
        <w:t>Type: SmsfRegistration</w:t>
      </w:r>
      <w:bookmarkEnd w:id="2906"/>
      <w:bookmarkEnd w:id="2907"/>
      <w:bookmarkEnd w:id="2908"/>
      <w:bookmarkEnd w:id="2909"/>
      <w:bookmarkEnd w:id="2910"/>
      <w:bookmarkEnd w:id="2911"/>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48731DB6" w:rsidR="00EF45DA" w:rsidRPr="00B3056F" w:rsidRDefault="00EF45DA" w:rsidP="001330D7">
            <w:pPr>
              <w:pStyle w:val="TAL"/>
              <w:rPr>
                <w:rFonts w:cs="Arial"/>
                <w:szCs w:val="18"/>
                <w:lang w:eastAsia="zh-CN"/>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2912" w:name="_Toc11338690"/>
      <w:bookmarkStart w:id="2913" w:name="_Toc27585370"/>
      <w:bookmarkStart w:id="2914" w:name="_Toc36457366"/>
      <w:bookmarkStart w:id="2915" w:name="_Toc45028278"/>
      <w:bookmarkStart w:id="2916" w:name="_Toc45029113"/>
      <w:bookmarkStart w:id="2917" w:name="_Toc58583345"/>
      <w:r w:rsidRPr="00B3056F">
        <w:t>6.2.6.2.7</w:t>
      </w:r>
      <w:r w:rsidRPr="00B3056F">
        <w:tab/>
        <w:t>Type: Amf3GppAccessRegistrationModification</w:t>
      </w:r>
      <w:bookmarkEnd w:id="2912"/>
      <w:bookmarkEnd w:id="2913"/>
      <w:bookmarkEnd w:id="2914"/>
      <w:bookmarkEnd w:id="2915"/>
      <w:bookmarkEnd w:id="2916"/>
      <w:bookmarkEnd w:id="2917"/>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DE4C9AA" w14:textId="77777777" w:rsidTr="00D8768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D87684">
        <w:trPr>
          <w:jc w:val="center"/>
        </w:trPr>
        <w:tc>
          <w:tcPr>
            <w:tcW w:w="2090" w:type="dxa"/>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D87684">
        <w:trPr>
          <w:jc w:val="center"/>
        </w:trPr>
        <w:tc>
          <w:tcPr>
            <w:tcW w:w="2090" w:type="dxa"/>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D87684">
        <w:trPr>
          <w:jc w:val="center"/>
        </w:trPr>
        <w:tc>
          <w:tcPr>
            <w:tcW w:w="2090" w:type="dxa"/>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D87684">
        <w:trPr>
          <w:jc w:val="center"/>
        </w:trPr>
        <w:tc>
          <w:tcPr>
            <w:tcW w:w="2090" w:type="dxa"/>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D87684">
        <w:trPr>
          <w:jc w:val="center"/>
        </w:trPr>
        <w:tc>
          <w:tcPr>
            <w:tcW w:w="2090" w:type="dxa"/>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D87684" w:rsidRPr="00B3056F" w14:paraId="201702D9" w14:textId="77777777" w:rsidTr="00D87684">
        <w:trPr>
          <w:jc w:val="center"/>
        </w:trPr>
        <w:tc>
          <w:tcPr>
            <w:tcW w:w="2090" w:type="dxa"/>
            <w:tcBorders>
              <w:top w:val="single" w:sz="4" w:space="0" w:color="auto"/>
              <w:left w:val="single" w:sz="4" w:space="0" w:color="auto"/>
              <w:bottom w:val="single" w:sz="4" w:space="0" w:color="auto"/>
              <w:right w:val="single" w:sz="4" w:space="0" w:color="auto"/>
            </w:tcBorders>
          </w:tcPr>
          <w:p w14:paraId="65989D2F" w14:textId="5B13617E" w:rsidR="00D87684" w:rsidRPr="00B3056F" w:rsidRDefault="00D87684" w:rsidP="00D87684">
            <w:pPr>
              <w:pStyle w:val="TAL"/>
            </w:pPr>
            <w:r w:rsidRPr="00B3056F">
              <w:rPr>
                <w:rFonts w:hint="eastAsia"/>
                <w:lang w:eastAsia="zh-CN"/>
              </w:rPr>
              <w:t>epsInterworkingInfo</w:t>
            </w:r>
          </w:p>
        </w:tc>
        <w:tc>
          <w:tcPr>
            <w:tcW w:w="1559" w:type="dxa"/>
            <w:tcBorders>
              <w:top w:val="single" w:sz="4" w:space="0" w:color="auto"/>
              <w:left w:val="single" w:sz="4" w:space="0" w:color="auto"/>
              <w:bottom w:val="single" w:sz="4" w:space="0" w:color="auto"/>
              <w:right w:val="single" w:sz="4" w:space="0" w:color="auto"/>
            </w:tcBorders>
          </w:tcPr>
          <w:p w14:paraId="2AD2F542" w14:textId="11900953" w:rsidR="00D87684" w:rsidRPr="00B3056F" w:rsidRDefault="00D87684" w:rsidP="00D87684">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A17AF01" w14:textId="5DC273DE" w:rsidR="00D87684" w:rsidRPr="00B3056F" w:rsidRDefault="00D87684" w:rsidP="00D87684">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9A1A4E2" w14:textId="07E3E6C4" w:rsidR="00D87684" w:rsidRPr="00B3056F" w:rsidRDefault="00D87684" w:rsidP="00D87684">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93F651E" w14:textId="4D189BE2" w:rsidR="00D87684" w:rsidRPr="00B3056F" w:rsidRDefault="00D87684" w:rsidP="00D87684">
            <w:pPr>
              <w:pStyle w:val="TAL"/>
              <w:rPr>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D87684" w:rsidRPr="00B3056F" w14:paraId="572F7C3D" w14:textId="77777777" w:rsidTr="00D87684">
        <w:trPr>
          <w:jc w:val="center"/>
        </w:trPr>
        <w:tc>
          <w:tcPr>
            <w:tcW w:w="2090" w:type="dxa"/>
            <w:tcBorders>
              <w:top w:val="single" w:sz="4" w:space="0" w:color="auto"/>
              <w:left w:val="single" w:sz="4" w:space="0" w:color="auto"/>
              <w:bottom w:val="single" w:sz="4" w:space="0" w:color="auto"/>
              <w:right w:val="single" w:sz="4" w:space="0" w:color="auto"/>
            </w:tcBorders>
          </w:tcPr>
          <w:p w14:paraId="76F5AB79" w14:textId="4FF8BBE6" w:rsidR="00D87684" w:rsidRPr="00B3056F" w:rsidRDefault="00D87684" w:rsidP="00D87684">
            <w:pPr>
              <w:pStyle w:val="TAL"/>
              <w:rPr>
                <w:lang w:eastAsia="zh-CN"/>
              </w:rPr>
            </w:pPr>
            <w:r w:rsidRPr="00B3056F">
              <w:rPr>
                <w:rFonts w:hint="eastAsia"/>
                <w:lang w:val="en-US" w:eastAsia="zh-CN"/>
              </w:rPr>
              <w:t>ueSrvccCapability</w:t>
            </w:r>
          </w:p>
        </w:tc>
        <w:tc>
          <w:tcPr>
            <w:tcW w:w="1559" w:type="dxa"/>
            <w:tcBorders>
              <w:top w:val="single" w:sz="4" w:space="0" w:color="auto"/>
              <w:left w:val="single" w:sz="4" w:space="0" w:color="auto"/>
              <w:bottom w:val="single" w:sz="4" w:space="0" w:color="auto"/>
              <w:right w:val="single" w:sz="4" w:space="0" w:color="auto"/>
            </w:tcBorders>
          </w:tcPr>
          <w:p w14:paraId="49C03732" w14:textId="144D3B27" w:rsidR="00D87684" w:rsidRPr="00B3056F" w:rsidRDefault="00D87684" w:rsidP="00D87684">
            <w:pPr>
              <w:pStyle w:val="TAL"/>
              <w:rPr>
                <w:lang w:eastAsia="zh-CN"/>
              </w:rPr>
            </w:pPr>
            <w:r w:rsidRPr="00B3056F">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E1244EA" w14:textId="71E2FD6A" w:rsidR="00D87684" w:rsidRPr="00B3056F" w:rsidRDefault="00D87684" w:rsidP="00D87684">
            <w:pPr>
              <w:pStyle w:val="TAC"/>
            </w:pPr>
            <w:r w:rsidRPr="00B3056F">
              <w:rPr>
                <w:rFonts w:hint="eastAsia"/>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4DEAB759" w14:textId="2C20B8D4" w:rsidR="00D87684" w:rsidRPr="00B3056F" w:rsidRDefault="00D87684" w:rsidP="00D87684">
            <w:pPr>
              <w:pStyle w:val="TAL"/>
            </w:pPr>
            <w:r w:rsidRPr="00B3056F">
              <w:rPr>
                <w:rFonts w:hint="eastAsia"/>
                <w:lang w:val="en-US" w:eastAsia="zh-CN"/>
              </w:rPr>
              <w:t>0..1</w:t>
            </w:r>
          </w:p>
        </w:tc>
        <w:tc>
          <w:tcPr>
            <w:tcW w:w="4359" w:type="dxa"/>
            <w:tcBorders>
              <w:top w:val="single" w:sz="4" w:space="0" w:color="auto"/>
              <w:left w:val="single" w:sz="4" w:space="0" w:color="auto"/>
              <w:bottom w:val="single" w:sz="4" w:space="0" w:color="auto"/>
              <w:right w:val="single" w:sz="4" w:space="0" w:color="auto"/>
            </w:tcBorders>
          </w:tcPr>
          <w:p w14:paraId="7E5F7773" w14:textId="77777777" w:rsidR="00D87684" w:rsidRPr="00B3056F" w:rsidRDefault="00D87684" w:rsidP="00D87684">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F768032" w14:textId="77777777" w:rsidR="00D87684" w:rsidRPr="00B3056F" w:rsidRDefault="00D87684" w:rsidP="00D87684">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4088B25D" w14:textId="7020DD18" w:rsidR="00D87684" w:rsidRPr="00B3056F" w:rsidRDefault="00D87684" w:rsidP="00D87684">
            <w:pPr>
              <w:pStyle w:val="TAL"/>
              <w:rPr>
                <w:rFonts w:cs="Arial"/>
                <w:szCs w:val="18"/>
                <w:lang w:eastAsia="zh-CN"/>
              </w:rPr>
            </w:pPr>
            <w:r w:rsidRPr="00B3056F">
              <w:rPr>
                <w:rFonts w:cs="Arial"/>
                <w:szCs w:val="18"/>
              </w:rPr>
              <w:t xml:space="preserve">- false: </w:t>
            </w:r>
            <w:r w:rsidRPr="00B3056F">
              <w:rPr>
                <w:rFonts w:cs="Arial" w:hint="eastAsia"/>
                <w:szCs w:val="18"/>
              </w:rPr>
              <w:t>5G SRVCC is not supported.</w:t>
            </w:r>
          </w:p>
        </w:tc>
      </w:tr>
      <w:tr w:rsidR="00D87684" w:rsidRPr="00B3056F" w14:paraId="1A9CC39D" w14:textId="77777777" w:rsidTr="00D8768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FCF9BE7" w14:textId="77777777" w:rsidR="00D87684" w:rsidRPr="00B3056F" w:rsidRDefault="00D87684" w:rsidP="00D87684">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2918" w:name="_Toc11338691"/>
      <w:bookmarkStart w:id="2919" w:name="_Toc27585371"/>
      <w:bookmarkStart w:id="2920" w:name="_Toc36457367"/>
      <w:bookmarkStart w:id="2921" w:name="_Toc45028279"/>
      <w:bookmarkStart w:id="2922" w:name="_Toc45029114"/>
      <w:bookmarkStart w:id="2923" w:name="_Toc58583346"/>
      <w:r w:rsidRPr="00B3056F">
        <w:t>6.2.6.2.8</w:t>
      </w:r>
      <w:r w:rsidRPr="00B3056F">
        <w:tab/>
        <w:t>Type: AmfNon3GppAccessRegistrationModification</w:t>
      </w:r>
      <w:bookmarkEnd w:id="2918"/>
      <w:bookmarkEnd w:id="2919"/>
      <w:bookmarkEnd w:id="2920"/>
      <w:bookmarkEnd w:id="2921"/>
      <w:bookmarkEnd w:id="2922"/>
      <w:bookmarkEnd w:id="2923"/>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087DC75"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jc w:val="center"/>
        </w:trPr>
        <w:tc>
          <w:tcPr>
            <w:tcW w:w="2090" w:type="dxa"/>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EF45DA" w:rsidRPr="00B3056F" w14:paraId="1BD1C9B8" w14:textId="77777777" w:rsidTr="00531BCB">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9646709" w14:textId="77777777" w:rsidR="00EF45DA" w:rsidRPr="00B3056F" w:rsidRDefault="00EF45DA" w:rsidP="001330D7">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2924" w:name="_Toc11338692"/>
      <w:bookmarkStart w:id="2925" w:name="_Toc27585372"/>
      <w:bookmarkStart w:id="2926" w:name="_Toc36457368"/>
      <w:bookmarkStart w:id="2927" w:name="_Toc45028280"/>
      <w:bookmarkStart w:id="2928" w:name="_Toc45029115"/>
      <w:bookmarkStart w:id="2929" w:name="_Toc58583347"/>
      <w:r w:rsidRPr="00B3056F">
        <w:t>6.2.6.2.9</w:t>
      </w:r>
      <w:r w:rsidRPr="00B3056F">
        <w:tab/>
        <w:t>Type: PcscfRestorationNotification</w:t>
      </w:r>
      <w:bookmarkEnd w:id="2924"/>
      <w:bookmarkEnd w:id="2925"/>
      <w:bookmarkEnd w:id="2926"/>
      <w:bookmarkEnd w:id="2927"/>
      <w:bookmarkEnd w:id="2928"/>
      <w:bookmarkEnd w:id="2929"/>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2930" w:name="_Toc11338693"/>
      <w:bookmarkStart w:id="2931" w:name="_Toc27585373"/>
      <w:bookmarkStart w:id="2932" w:name="_Toc36457369"/>
      <w:bookmarkStart w:id="2933" w:name="_Toc45028281"/>
      <w:bookmarkStart w:id="2934" w:name="_Toc45029116"/>
      <w:bookmarkStart w:id="2935" w:name="_Hlk518046402"/>
      <w:bookmarkStart w:id="2936" w:name="_Toc58583348"/>
      <w:r w:rsidRPr="00B3056F">
        <w:t>6.2.6.2.10</w:t>
      </w:r>
      <w:r w:rsidRPr="00B3056F">
        <w:tab/>
        <w:t>Type: NetworkNodeDiameterAddress</w:t>
      </w:r>
      <w:bookmarkEnd w:id="2930"/>
      <w:bookmarkEnd w:id="2931"/>
      <w:bookmarkEnd w:id="2932"/>
      <w:bookmarkEnd w:id="2933"/>
      <w:bookmarkEnd w:id="2934"/>
      <w:bookmarkEnd w:id="2936"/>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2937" w:name="_Toc11338694"/>
      <w:bookmarkStart w:id="2938" w:name="_Toc27585374"/>
      <w:bookmarkStart w:id="2939" w:name="_Toc36457370"/>
      <w:bookmarkStart w:id="2940" w:name="_Toc45028282"/>
      <w:bookmarkStart w:id="2941" w:name="_Toc45029117"/>
      <w:bookmarkStart w:id="2942" w:name="_Toc58583349"/>
      <w:bookmarkEnd w:id="2935"/>
      <w:r w:rsidRPr="00B3056F">
        <w:t>6.2.6.2.11</w:t>
      </w:r>
      <w:r w:rsidRPr="00B3056F">
        <w:tab/>
        <w:t xml:space="preserve">Type: </w:t>
      </w:r>
      <w:r w:rsidRPr="00B3056F">
        <w:rPr>
          <w:rFonts w:hint="eastAsia"/>
          <w:lang w:eastAsia="zh-CN"/>
        </w:rPr>
        <w:t>EpsIwkPgw</w:t>
      </w:r>
      <w:bookmarkEnd w:id="2937"/>
      <w:bookmarkEnd w:id="2938"/>
      <w:bookmarkEnd w:id="2939"/>
      <w:bookmarkEnd w:id="2940"/>
      <w:bookmarkEnd w:id="2941"/>
      <w:bookmarkEnd w:id="2942"/>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2943" w:name="_Toc27585375"/>
      <w:bookmarkStart w:id="2944" w:name="_Toc36457371"/>
      <w:bookmarkStart w:id="2945" w:name="_Toc45028283"/>
      <w:bookmarkStart w:id="2946" w:name="_Toc45029118"/>
      <w:bookmarkStart w:id="2947" w:name="_Toc11338695"/>
      <w:bookmarkStart w:id="2948" w:name="_Toc58583350"/>
      <w:r w:rsidRPr="00B3056F">
        <w:t>6.2.6.2.12</w:t>
      </w:r>
      <w:r w:rsidRPr="00B3056F">
        <w:tab/>
        <w:t>Type: TriggerRequest</w:t>
      </w:r>
      <w:bookmarkEnd w:id="2943"/>
      <w:bookmarkEnd w:id="2944"/>
      <w:bookmarkEnd w:id="2945"/>
      <w:bookmarkEnd w:id="2946"/>
      <w:bookmarkEnd w:id="2948"/>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2949" w:name="_Toc36457372"/>
      <w:bookmarkStart w:id="2950" w:name="_Toc45028284"/>
      <w:bookmarkStart w:id="2951" w:name="_Toc45029119"/>
      <w:bookmarkStart w:id="2952" w:name="_Toc27585376"/>
      <w:bookmarkStart w:id="2953" w:name="_Toc58583351"/>
      <w:r w:rsidRPr="00B3056F">
        <w:lastRenderedPageBreak/>
        <w:t>6.2.6.2.13</w:t>
      </w:r>
      <w:r w:rsidRPr="00B3056F">
        <w:tab/>
        <w:t>Type: AmfDeregInfo</w:t>
      </w:r>
      <w:bookmarkEnd w:id="2949"/>
      <w:bookmarkEnd w:id="2950"/>
      <w:bookmarkEnd w:id="2951"/>
      <w:bookmarkEnd w:id="2953"/>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7777777" w:rsidR="00EF45DA" w:rsidRPr="00B3056F" w:rsidRDefault="00EF45DA" w:rsidP="001330D7">
            <w:pPr>
              <w:pStyle w:val="TAL"/>
              <w:rPr>
                <w:rFonts w:cs="Arial"/>
                <w:szCs w:val="18"/>
              </w:rPr>
            </w:pPr>
            <w:r w:rsidRPr="00B3056F">
              <w:rPr>
                <w:rFonts w:cs="Arial"/>
                <w:szCs w:val="18"/>
              </w:rPr>
              <w:t>String; see clause 6.2.6.3.3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2954" w:name="_Toc36457373"/>
      <w:bookmarkStart w:id="2955" w:name="_Toc45028285"/>
      <w:bookmarkStart w:id="2956" w:name="_Toc45029120"/>
      <w:bookmarkStart w:id="2957" w:name="_Toc58583352"/>
      <w:r w:rsidRPr="00B3056F">
        <w:t>6.2.6.2.14</w:t>
      </w:r>
      <w:r w:rsidRPr="00B3056F">
        <w:tab/>
        <w:t>Type: EpsInterworkingInfo</w:t>
      </w:r>
      <w:bookmarkEnd w:id="2954"/>
      <w:bookmarkEnd w:id="2955"/>
      <w:bookmarkEnd w:id="2956"/>
      <w:bookmarkEnd w:id="2957"/>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2958" w:name="_Toc36457374"/>
    </w:p>
    <w:p w14:paraId="4F8EE28B" w14:textId="77777777" w:rsidR="00EF45DA" w:rsidRPr="00B3056F" w:rsidRDefault="00EF45DA" w:rsidP="00EF45DA">
      <w:pPr>
        <w:pStyle w:val="Heading5"/>
        <w:rPr>
          <w:lang w:eastAsia="zh-CN"/>
        </w:rPr>
      </w:pPr>
      <w:bookmarkStart w:id="2959" w:name="_Toc45028286"/>
      <w:bookmarkStart w:id="2960" w:name="_Toc45029121"/>
      <w:bookmarkStart w:id="2961" w:name="_Toc58583353"/>
      <w:r w:rsidRPr="00B3056F">
        <w:t>6.2.6.2.15</w:t>
      </w:r>
      <w:r w:rsidRPr="00B3056F">
        <w:tab/>
        <w:t xml:space="preserve">Type: </w:t>
      </w:r>
      <w:r w:rsidRPr="00B3056F">
        <w:rPr>
          <w:rFonts w:hint="eastAsia"/>
          <w:lang w:eastAsia="zh-CN"/>
        </w:rPr>
        <w:t>LocationInfo</w:t>
      </w:r>
      <w:bookmarkEnd w:id="2958"/>
      <w:bookmarkEnd w:id="2959"/>
      <w:bookmarkEnd w:id="2960"/>
      <w:bookmarkEnd w:id="2961"/>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r w:rsidRPr="00B3056F">
              <w:t>supportedFeatures</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55EDBA76"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target UE.</w:t>
            </w:r>
          </w:p>
          <w:p w14:paraId="78541135" w14:textId="2C2AB475"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At least, one of 3GPP and Non-3GPP access type</w:t>
            </w:r>
            <w:r w:rsidR="00B376C0">
              <w:rPr>
                <w:lang w:eastAsia="zh-CN"/>
              </w:rPr>
              <w:t>s</w:t>
            </w:r>
            <w:r w:rsidRPr="00B3056F">
              <w:rPr>
                <w:rFonts w:hint="eastAsia"/>
                <w:lang w:eastAsia="zh-CN"/>
              </w:rPr>
              <w:t xml:space="preserv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2962" w:name="_Toc36457375"/>
      <w:bookmarkStart w:id="2963" w:name="_Toc45028287"/>
      <w:bookmarkStart w:id="2964" w:name="_Toc45029122"/>
      <w:bookmarkStart w:id="2965" w:name="_Toc58583354"/>
      <w:r w:rsidRPr="00B3056F">
        <w:t>6.2.6.2.16</w:t>
      </w:r>
      <w:r w:rsidRPr="00B3056F">
        <w:tab/>
        <w:t xml:space="preserve">Type: </w:t>
      </w:r>
      <w:r w:rsidRPr="00B3056F">
        <w:rPr>
          <w:rFonts w:hint="eastAsia"/>
          <w:lang w:eastAsia="zh-CN"/>
        </w:rPr>
        <w:t>RegistrationLocationInfo</w:t>
      </w:r>
      <w:bookmarkEnd w:id="2962"/>
      <w:bookmarkEnd w:id="2963"/>
      <w:bookmarkEnd w:id="2964"/>
      <w:bookmarkEnd w:id="2965"/>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2966" w:name="_Toc36457376"/>
      <w:bookmarkStart w:id="2967" w:name="_Toc45028288"/>
      <w:bookmarkStart w:id="2968" w:name="_Toc45029123"/>
      <w:bookmarkStart w:id="2969" w:name="_Toc58583355"/>
      <w:r w:rsidRPr="00B3056F">
        <w:t>6.2.6.2.17</w:t>
      </w:r>
      <w:r w:rsidRPr="00B3056F">
        <w:tab/>
        <w:t xml:space="preserve">Type: </w:t>
      </w:r>
      <w:r w:rsidRPr="00B3056F">
        <w:rPr>
          <w:rFonts w:hint="eastAsia"/>
          <w:lang w:eastAsia="zh-CN"/>
        </w:rPr>
        <w:t>VgmlcAddress</w:t>
      </w:r>
      <w:bookmarkEnd w:id="2966"/>
      <w:bookmarkEnd w:id="2967"/>
      <w:bookmarkEnd w:id="2968"/>
      <w:bookmarkEnd w:id="2969"/>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2970" w:name="_Toc36457377"/>
      <w:bookmarkStart w:id="2971" w:name="_Toc45028289"/>
      <w:bookmarkStart w:id="2972" w:name="_Toc45029124"/>
      <w:bookmarkStart w:id="2973" w:name="_Toc58583356"/>
      <w:r w:rsidRPr="00B3056F">
        <w:lastRenderedPageBreak/>
        <w:t>6.2.6.2.18</w:t>
      </w:r>
      <w:r w:rsidRPr="00B3056F">
        <w:tab/>
        <w:t>Type: PeiUpdateInfo</w:t>
      </w:r>
      <w:bookmarkEnd w:id="2970"/>
      <w:bookmarkEnd w:id="2971"/>
      <w:bookmarkEnd w:id="2972"/>
      <w:bookmarkEnd w:id="2973"/>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2974" w:name="_Toc36457378"/>
    </w:p>
    <w:p w14:paraId="442A94DA" w14:textId="3772EDB9" w:rsidR="00A57E20" w:rsidRPr="006A7EE2" w:rsidRDefault="00A57E20" w:rsidP="00A57E20">
      <w:pPr>
        <w:pStyle w:val="Heading5"/>
      </w:pPr>
      <w:bookmarkStart w:id="2975" w:name="_Toc45028290"/>
      <w:bookmarkStart w:id="2976" w:name="_Toc45029125"/>
      <w:bookmarkStart w:id="2977" w:name="_Toc58583357"/>
      <w:r w:rsidRPr="006A7EE2">
        <w:t>6.2.6.2.</w:t>
      </w:r>
      <w:r w:rsidR="0028148F">
        <w:t>19</w:t>
      </w:r>
      <w:r w:rsidRPr="006A7EE2">
        <w:tab/>
        <w:t>Type: Registration</w:t>
      </w:r>
      <w:r>
        <w:t>DataSets</w:t>
      </w:r>
      <w:bookmarkEnd w:id="2975"/>
      <w:bookmarkEnd w:id="2976"/>
      <w:bookmarkEnd w:id="2977"/>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2978" w:name="_Toc45028291"/>
      <w:bookmarkStart w:id="2979" w:name="_Toc45029126"/>
      <w:bookmarkStart w:id="2980" w:name="_Toc58583358"/>
      <w:r w:rsidRPr="006A7EE2">
        <w:t>6.2.6.2.</w:t>
      </w:r>
      <w:r w:rsidR="00FC531E">
        <w:t>20</w:t>
      </w:r>
      <w:r w:rsidRPr="006A7EE2">
        <w:tab/>
        <w:t xml:space="preserve">Type: </w:t>
      </w:r>
      <w:r>
        <w:t>IpSmGwRegistration</w:t>
      </w:r>
      <w:bookmarkEnd w:id="2978"/>
      <w:bookmarkEnd w:id="2979"/>
      <w:bookmarkEnd w:id="2980"/>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47384F46" w14:textId="77777777" w:rsidR="00EF45DA" w:rsidRPr="00B3056F" w:rsidRDefault="00EF45DA" w:rsidP="00EF45DA">
      <w:pPr>
        <w:pStyle w:val="Heading4"/>
        <w:rPr>
          <w:lang w:val="en-US"/>
        </w:rPr>
      </w:pPr>
      <w:bookmarkStart w:id="2981" w:name="_Toc45028292"/>
      <w:bookmarkStart w:id="2982" w:name="_Toc45029127"/>
      <w:bookmarkStart w:id="2983" w:name="_Toc58583359"/>
      <w:r w:rsidRPr="00B3056F">
        <w:rPr>
          <w:lang w:val="en-US"/>
        </w:rPr>
        <w:t>6.2.6.3</w:t>
      </w:r>
      <w:r w:rsidRPr="00B3056F">
        <w:rPr>
          <w:lang w:val="en-US"/>
        </w:rPr>
        <w:tab/>
        <w:t>Simple data types and enumerations</w:t>
      </w:r>
      <w:bookmarkEnd w:id="2947"/>
      <w:bookmarkEnd w:id="2952"/>
      <w:bookmarkEnd w:id="2974"/>
      <w:bookmarkEnd w:id="2981"/>
      <w:bookmarkEnd w:id="2982"/>
      <w:bookmarkEnd w:id="2983"/>
    </w:p>
    <w:p w14:paraId="5646143C" w14:textId="77777777" w:rsidR="00EF45DA" w:rsidRPr="00B3056F" w:rsidRDefault="00EF45DA" w:rsidP="00EF45DA">
      <w:pPr>
        <w:pStyle w:val="Heading5"/>
      </w:pPr>
      <w:bookmarkStart w:id="2984" w:name="_Toc11338696"/>
      <w:bookmarkStart w:id="2985" w:name="_Toc27585377"/>
      <w:bookmarkStart w:id="2986" w:name="_Toc36457379"/>
      <w:bookmarkStart w:id="2987" w:name="_Toc45028293"/>
      <w:bookmarkStart w:id="2988" w:name="_Toc45029128"/>
      <w:bookmarkStart w:id="2989" w:name="_Toc58583360"/>
      <w:r w:rsidRPr="00B3056F">
        <w:t>6.2.6.3.1</w:t>
      </w:r>
      <w:r w:rsidRPr="00B3056F">
        <w:tab/>
        <w:t>Introduction</w:t>
      </w:r>
      <w:bookmarkEnd w:id="2984"/>
      <w:bookmarkEnd w:id="2985"/>
      <w:bookmarkEnd w:id="2986"/>
      <w:bookmarkEnd w:id="2987"/>
      <w:bookmarkEnd w:id="2988"/>
      <w:bookmarkEnd w:id="2989"/>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2990" w:name="_Toc11338697"/>
      <w:bookmarkStart w:id="2991" w:name="_Toc27585378"/>
      <w:bookmarkStart w:id="2992" w:name="_Toc36457380"/>
      <w:bookmarkStart w:id="2993" w:name="_Toc45028294"/>
      <w:bookmarkStart w:id="2994" w:name="_Toc45029129"/>
      <w:bookmarkStart w:id="2995" w:name="_Toc58583361"/>
      <w:r w:rsidRPr="00B3056F">
        <w:t>6.2.6.3.2</w:t>
      </w:r>
      <w:r w:rsidRPr="00B3056F">
        <w:tab/>
        <w:t>Simple data types</w:t>
      </w:r>
      <w:bookmarkEnd w:id="2990"/>
      <w:bookmarkEnd w:id="2991"/>
      <w:bookmarkEnd w:id="2992"/>
      <w:bookmarkEnd w:id="2993"/>
      <w:bookmarkEnd w:id="2994"/>
      <w:bookmarkEnd w:id="2995"/>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lastRenderedPageBreak/>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2996" w:name="_Toc11338698"/>
      <w:bookmarkStart w:id="2997" w:name="_Toc27585379"/>
      <w:bookmarkStart w:id="2998" w:name="_Toc36457381"/>
      <w:bookmarkStart w:id="2999" w:name="_Toc45028295"/>
      <w:bookmarkStart w:id="3000" w:name="_Toc45029130"/>
      <w:bookmarkStart w:id="3001" w:name="_Toc58583362"/>
      <w:r w:rsidRPr="00B3056F">
        <w:t>6.2.6.3.3</w:t>
      </w:r>
      <w:r w:rsidRPr="00B3056F">
        <w:tab/>
        <w:t>Enumeration: DeregistrationReason</w:t>
      </w:r>
      <w:bookmarkEnd w:id="2996"/>
      <w:bookmarkEnd w:id="2997"/>
      <w:bookmarkEnd w:id="2998"/>
      <w:bookmarkEnd w:id="2999"/>
      <w:bookmarkEnd w:id="3000"/>
      <w:bookmarkEnd w:id="3001"/>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63108881"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C519D73"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3002" w:name="_Toc11338699"/>
      <w:bookmarkStart w:id="3003" w:name="_Toc27585380"/>
      <w:bookmarkStart w:id="3004" w:name="_Toc36457382"/>
      <w:bookmarkStart w:id="3005" w:name="_Toc45028296"/>
      <w:bookmarkStart w:id="3006" w:name="_Toc45029131"/>
      <w:bookmarkStart w:id="3007" w:name="_Toc58583363"/>
      <w:r w:rsidRPr="00B3056F">
        <w:t>6.2.6.3.4</w:t>
      </w:r>
      <w:r w:rsidRPr="00B3056F">
        <w:tab/>
        <w:t>Enumeration: ImsVoPs</w:t>
      </w:r>
      <w:bookmarkEnd w:id="3002"/>
      <w:bookmarkEnd w:id="3003"/>
      <w:bookmarkEnd w:id="3004"/>
      <w:bookmarkEnd w:id="3005"/>
      <w:bookmarkEnd w:id="3006"/>
      <w:bookmarkEnd w:id="3007"/>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3008" w:name="_Toc27585381"/>
      <w:bookmarkStart w:id="3009" w:name="_Toc36457383"/>
      <w:bookmarkStart w:id="3010" w:name="_Toc45028297"/>
      <w:bookmarkStart w:id="3011" w:name="_Toc45029132"/>
      <w:bookmarkStart w:id="3012" w:name="_Toc11338700"/>
      <w:bookmarkStart w:id="3013" w:name="_Toc58583364"/>
      <w:r w:rsidRPr="00B3056F">
        <w:t>6.2.6.3.5</w:t>
      </w:r>
      <w:r w:rsidRPr="00B3056F">
        <w:tab/>
        <w:t xml:space="preserve">Enumeration: </w:t>
      </w:r>
      <w:r w:rsidRPr="00B3056F">
        <w:rPr>
          <w:lang w:eastAsia="zh-CN"/>
        </w:rPr>
        <w:t>RegistrationReason</w:t>
      </w:r>
      <w:bookmarkEnd w:id="3008"/>
      <w:bookmarkEnd w:id="3009"/>
      <w:bookmarkEnd w:id="3010"/>
      <w:bookmarkEnd w:id="3011"/>
      <w:bookmarkEnd w:id="3013"/>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lastRenderedPageBreak/>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014" w:name="_Toc45028298"/>
      <w:bookmarkStart w:id="3015" w:name="_Toc45029133"/>
      <w:bookmarkStart w:id="3016" w:name="_Toc27585382"/>
      <w:bookmarkStart w:id="3017" w:name="_Toc36457384"/>
      <w:bookmarkStart w:id="3018" w:name="_Toc58583365"/>
      <w:r w:rsidRPr="006A7EE2">
        <w:t>6.</w:t>
      </w:r>
      <w:r>
        <w:t>2</w:t>
      </w:r>
      <w:r w:rsidRPr="006A7EE2">
        <w:t>.6.3.</w:t>
      </w:r>
      <w:r w:rsidR="0028148F">
        <w:t>6</w:t>
      </w:r>
      <w:r w:rsidRPr="006A7EE2">
        <w:tab/>
        <w:t xml:space="preserve">Enumeration: </w:t>
      </w:r>
      <w:r>
        <w:t>Registration</w:t>
      </w:r>
      <w:r w:rsidRPr="006A7EE2">
        <w:t>DataSetName</w:t>
      </w:r>
      <w:bookmarkEnd w:id="3014"/>
      <w:bookmarkEnd w:id="3015"/>
      <w:bookmarkEnd w:id="3018"/>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019" w:name="_Toc45028299"/>
      <w:bookmarkStart w:id="3020" w:name="_Toc45029134"/>
      <w:bookmarkStart w:id="3021" w:name="_Toc58583366"/>
      <w:r w:rsidRPr="00B3056F">
        <w:t>6.2.7</w:t>
      </w:r>
      <w:r w:rsidRPr="00B3056F">
        <w:tab/>
        <w:t>Error Handling</w:t>
      </w:r>
      <w:bookmarkEnd w:id="3012"/>
      <w:bookmarkEnd w:id="3016"/>
      <w:bookmarkEnd w:id="3017"/>
      <w:bookmarkEnd w:id="3019"/>
      <w:bookmarkEnd w:id="3020"/>
      <w:bookmarkEnd w:id="3021"/>
    </w:p>
    <w:p w14:paraId="454CF369" w14:textId="77777777" w:rsidR="00EF45DA" w:rsidRPr="00B3056F" w:rsidRDefault="00EF45DA" w:rsidP="00EF45DA">
      <w:pPr>
        <w:pStyle w:val="Heading4"/>
      </w:pPr>
      <w:bookmarkStart w:id="3022" w:name="_Toc11338701"/>
      <w:bookmarkStart w:id="3023" w:name="_Toc27585383"/>
      <w:bookmarkStart w:id="3024" w:name="_Toc36457385"/>
      <w:bookmarkStart w:id="3025" w:name="_Toc45028300"/>
      <w:bookmarkStart w:id="3026" w:name="_Toc45029135"/>
      <w:bookmarkStart w:id="3027" w:name="_Toc58583367"/>
      <w:r w:rsidRPr="00B3056F">
        <w:t>6.2.7.1</w:t>
      </w:r>
      <w:r w:rsidRPr="00B3056F">
        <w:tab/>
        <w:t>General</w:t>
      </w:r>
      <w:bookmarkEnd w:id="3022"/>
      <w:bookmarkEnd w:id="3023"/>
      <w:bookmarkEnd w:id="3024"/>
      <w:bookmarkEnd w:id="3025"/>
      <w:bookmarkEnd w:id="3026"/>
      <w:bookmarkEnd w:id="3027"/>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028"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029" w:name="_Toc27585384"/>
      <w:bookmarkStart w:id="3030" w:name="_Toc36457386"/>
      <w:bookmarkStart w:id="3031" w:name="_Toc45028301"/>
      <w:bookmarkStart w:id="3032" w:name="_Toc45029136"/>
      <w:bookmarkStart w:id="3033" w:name="_Toc58583368"/>
      <w:r w:rsidRPr="00B3056F">
        <w:t>6.2.7.2</w:t>
      </w:r>
      <w:r w:rsidRPr="00B3056F">
        <w:tab/>
        <w:t>Protocol Errors</w:t>
      </w:r>
      <w:bookmarkEnd w:id="3028"/>
      <w:bookmarkEnd w:id="3029"/>
      <w:bookmarkEnd w:id="3030"/>
      <w:bookmarkEnd w:id="3031"/>
      <w:bookmarkEnd w:id="3032"/>
      <w:bookmarkEnd w:id="3033"/>
    </w:p>
    <w:p w14:paraId="2EB06E2F" w14:textId="77777777" w:rsidR="00EF45DA" w:rsidRPr="00B3056F" w:rsidRDefault="00EF45DA" w:rsidP="00EF45DA">
      <w:r w:rsidRPr="00B3056F">
        <w:t>Protocol errors handling shall be supported as specified in clause 5.2.7 of 3GPP TS 29.500 [4].</w:t>
      </w:r>
    </w:p>
    <w:p w14:paraId="417FC3B0" w14:textId="77777777" w:rsidR="00EF45DA" w:rsidRPr="00B3056F" w:rsidRDefault="00EF45DA" w:rsidP="00EF45DA">
      <w:pPr>
        <w:pStyle w:val="Heading4"/>
      </w:pPr>
      <w:bookmarkStart w:id="3034" w:name="_Toc11338703"/>
      <w:bookmarkStart w:id="3035" w:name="_Toc27585385"/>
      <w:bookmarkStart w:id="3036" w:name="_Toc36457387"/>
      <w:bookmarkStart w:id="3037" w:name="_Toc45028302"/>
      <w:bookmarkStart w:id="3038" w:name="_Toc45029137"/>
      <w:bookmarkStart w:id="3039" w:name="_Toc58583369"/>
      <w:r w:rsidRPr="00B3056F">
        <w:t>6.2.7.3</w:t>
      </w:r>
      <w:r w:rsidRPr="00B3056F">
        <w:tab/>
        <w:t>Application Errors</w:t>
      </w:r>
      <w:bookmarkEnd w:id="3034"/>
      <w:bookmarkEnd w:id="3035"/>
      <w:bookmarkEnd w:id="3036"/>
      <w:bookmarkEnd w:id="3037"/>
      <w:bookmarkEnd w:id="3038"/>
      <w:bookmarkEnd w:id="3039"/>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088"/>
        <w:gridCol w:w="1259"/>
        <w:gridCol w:w="4076"/>
      </w:tblGrid>
      <w:tr w:rsidR="00EF45DA" w:rsidRPr="00B3056F" w14:paraId="1B9ED938"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7"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6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DC1F8E" w:rsidRPr="00B3056F" w14:paraId="6CB5B321" w14:textId="77777777" w:rsidTr="001F5189">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2F94EB39" w14:textId="77777777" w:rsidR="00DC1F8E" w:rsidRPr="00B3056F" w:rsidRDefault="00DC1F8E" w:rsidP="00220D6F">
            <w:pPr>
              <w:pStyle w:val="TAL"/>
            </w:pPr>
            <w:r w:rsidRPr="00B3056F">
              <w:t>NF_CONSUMER_REDIRECT_ONE_TXN</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7F10BD40" w14:textId="77777777" w:rsidR="00DC1F8E" w:rsidRPr="00B3056F" w:rsidRDefault="00DC1F8E" w:rsidP="00220D6F">
            <w:pPr>
              <w:pStyle w:val="TAL"/>
            </w:pPr>
            <w:r w:rsidRPr="00B3056F">
              <w:rPr>
                <w:rFonts w:hint="eastAsia"/>
              </w:rPr>
              <w:t>307 Temporary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40392E65" w14:textId="77777777" w:rsidR="00DC1F8E" w:rsidRPr="00B3056F" w:rsidRDefault="00DC1F8E" w:rsidP="00220D6F">
            <w:pPr>
              <w:pStyle w:val="TAL"/>
            </w:pPr>
            <w:r w:rsidRPr="00B3056F">
              <w:t>The request has been asked to be redirected to a specified target for one transaction.</w:t>
            </w:r>
          </w:p>
        </w:tc>
      </w:tr>
      <w:tr w:rsidR="00DC1F8E" w:rsidRPr="00B3056F" w14:paraId="62135676" w14:textId="77777777" w:rsidTr="001F5189">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11A5DC0C" w14:textId="77777777" w:rsidR="00DC1F8E" w:rsidRPr="00B3056F" w:rsidRDefault="00DC1F8E" w:rsidP="00220D6F">
            <w:pPr>
              <w:pStyle w:val="TAL"/>
            </w:pPr>
            <w:r w:rsidRPr="00B3056F">
              <w:t>CONTEXT_NOT_FOUND</w:t>
            </w:r>
          </w:p>
        </w:tc>
        <w:tc>
          <w:tcPr>
            <w:tcW w:w="668" w:type="pct"/>
            <w:tcBorders>
              <w:top w:val="single" w:sz="4" w:space="0" w:color="auto"/>
              <w:left w:val="single" w:sz="4" w:space="0" w:color="auto"/>
              <w:bottom w:val="single" w:sz="4" w:space="0" w:color="auto"/>
              <w:right w:val="single" w:sz="4" w:space="0" w:color="auto"/>
            </w:tcBorders>
            <w:shd w:val="clear" w:color="auto" w:fill="auto"/>
          </w:tcPr>
          <w:p w14:paraId="22F770EF" w14:textId="77777777" w:rsidR="00DC1F8E" w:rsidRPr="00B3056F" w:rsidRDefault="00DC1F8E" w:rsidP="00220D6F">
            <w:pPr>
              <w:pStyle w:val="TAL"/>
            </w:pPr>
            <w:r w:rsidRPr="00B3056F">
              <w:t>308 Permanent Redirect</w:t>
            </w:r>
          </w:p>
        </w:tc>
        <w:tc>
          <w:tcPr>
            <w:tcW w:w="2163" w:type="pct"/>
            <w:tcBorders>
              <w:top w:val="single" w:sz="4" w:space="0" w:color="auto"/>
              <w:left w:val="single" w:sz="4" w:space="0" w:color="auto"/>
              <w:bottom w:val="single" w:sz="4" w:space="0" w:color="auto"/>
              <w:right w:val="single" w:sz="4" w:space="0" w:color="auto"/>
            </w:tcBorders>
            <w:shd w:val="clear" w:color="auto" w:fill="auto"/>
          </w:tcPr>
          <w:p w14:paraId="09B439A0" w14:textId="77777777" w:rsidR="00DC1F8E" w:rsidRPr="00B3056F" w:rsidRDefault="00DC1F8E" w:rsidP="00220D6F">
            <w:pPr>
              <w:pStyle w:val="TAL"/>
            </w:pPr>
            <w:r w:rsidRPr="00B3056F">
              <w:t>The request has been asked to be redirected to a specified target.</w:t>
            </w:r>
          </w:p>
        </w:tc>
      </w:tr>
      <w:tr w:rsidR="00EF45DA" w:rsidRPr="00B3056F" w14:paraId="62EEBB2F"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bookmarkStart w:id="3040" w:name="_Hlk521688969"/>
            <w:r w:rsidRPr="00B3056F">
              <w:t>UNKNOWN_5GS_SUBSCRIPTION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7B8FF40E" w14:textId="188BD86D" w:rsidR="00EF45DA" w:rsidRPr="00B3056F" w:rsidRDefault="00EF45DA" w:rsidP="001330D7">
            <w:pPr>
              <w:pStyle w:val="TAL"/>
            </w:pPr>
            <w:r w:rsidRPr="00B3056F">
              <w:t>NO_PS_SUBSCRIPTION</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7"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7"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7"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6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7"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7"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7"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7"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7"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6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bookmarkEnd w:id="3040"/>
      <w:tr w:rsidR="006142EB" w:rsidRPr="00B3056F" w14:paraId="2FB6A68B"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7"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7"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6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tcPr>
          <w:p w14:paraId="734B6163" w14:textId="3FACD9A2" w:rsidR="006142EB" w:rsidRPr="00B3056F" w:rsidRDefault="006142EB" w:rsidP="006142EB">
            <w:pPr>
              <w:pStyle w:val="TAL"/>
            </w:pPr>
            <w:r w:rsidRPr="003B2883">
              <w:t xml:space="preserve">TEMPORARY_REJECT_REGISTRATION </w:t>
            </w:r>
          </w:p>
        </w:tc>
        <w:tc>
          <w:tcPr>
            <w:tcW w:w="667"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2155CF3B" w14:textId="305B41FF" w:rsidR="006142EB" w:rsidRPr="00B3056F" w:rsidRDefault="006142EB" w:rsidP="006142EB">
            <w:pPr>
              <w:pStyle w:val="TAL"/>
            </w:pPr>
            <w:r w:rsidRPr="006A7EE2">
              <w:t>The request cannot be proccesed due to</w:t>
            </w:r>
            <w:r w:rsidRPr="003B2883">
              <w:rPr>
                <w:rFonts w:hint="eastAsia"/>
              </w:rPr>
              <w:t xml:space="preserve"> an ongoing registration procedure</w:t>
            </w:r>
            <w:r>
              <w:t>.</w:t>
            </w:r>
          </w:p>
        </w:tc>
      </w:tr>
      <w:tr w:rsidR="006142EB" w:rsidRPr="00B3056F" w14:paraId="23528EAF"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tcPr>
          <w:p w14:paraId="78A4DE7F" w14:textId="6525F623" w:rsidR="006142EB" w:rsidRPr="00B3056F" w:rsidRDefault="006142EB" w:rsidP="006142EB">
            <w:pPr>
              <w:pStyle w:val="TAL"/>
            </w:pPr>
            <w:r w:rsidRPr="003B2883">
              <w:t>TEMPORARY_REJECT_HANDOVER_ONGOING _ONGOING</w:t>
            </w:r>
          </w:p>
        </w:tc>
        <w:tc>
          <w:tcPr>
            <w:tcW w:w="667"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64" w:type="pct"/>
            <w:tcBorders>
              <w:top w:val="single" w:sz="4" w:space="0" w:color="auto"/>
              <w:left w:val="single" w:sz="4" w:space="0" w:color="auto"/>
              <w:bottom w:val="single" w:sz="4" w:space="0" w:color="auto"/>
              <w:right w:val="single" w:sz="4" w:space="0" w:color="auto"/>
            </w:tcBorders>
          </w:tcPr>
          <w:p w14:paraId="4B7003E7" w14:textId="2209D5C8" w:rsidR="006142EB" w:rsidRPr="00B3056F" w:rsidRDefault="006142EB" w:rsidP="006142EB">
            <w:pPr>
              <w:pStyle w:val="TAL"/>
            </w:pPr>
            <w:r w:rsidRPr="006A7EE2">
              <w:t>The request cannot be proccesed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DC1F8E">
        <w:trPr>
          <w:jc w:val="center"/>
        </w:trPr>
        <w:tc>
          <w:tcPr>
            <w:tcW w:w="2169"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7"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64" w:type="pct"/>
            <w:tcBorders>
              <w:top w:val="single" w:sz="4" w:space="0" w:color="auto"/>
              <w:left w:val="single" w:sz="4" w:space="0" w:color="auto"/>
              <w:bottom w:val="single" w:sz="4" w:space="0" w:color="auto"/>
              <w:right w:val="single" w:sz="4" w:space="0" w:color="auto"/>
            </w:tcBorders>
          </w:tcPr>
          <w:p w14:paraId="500251DD" w14:textId="77777777" w:rsidR="006142EB" w:rsidRPr="00B3056F" w:rsidRDefault="006142EB" w:rsidP="006142EB">
            <w:pPr>
              <w:pStyle w:val="TAL"/>
            </w:pPr>
            <w:r w:rsidRPr="00B3056F">
              <w:t xml:space="preserve">The request cannot be proccesed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041" w:name="_Toc11338704"/>
      <w:bookmarkStart w:id="3042" w:name="_Toc27585386"/>
      <w:bookmarkStart w:id="3043" w:name="_Toc36457388"/>
      <w:bookmarkStart w:id="3044" w:name="_Toc45028303"/>
      <w:bookmarkStart w:id="3045" w:name="_Toc45029138"/>
      <w:bookmarkStart w:id="3046" w:name="_Toc58583370"/>
      <w:r w:rsidRPr="00B3056F">
        <w:t>6.2.8</w:t>
      </w:r>
      <w:r w:rsidRPr="00B3056F">
        <w:tab/>
        <w:t>Feature Negotiation</w:t>
      </w:r>
      <w:bookmarkEnd w:id="3041"/>
      <w:bookmarkEnd w:id="3042"/>
      <w:bookmarkEnd w:id="3043"/>
      <w:bookmarkEnd w:id="3044"/>
      <w:bookmarkEnd w:id="3045"/>
      <w:bookmarkEnd w:id="3046"/>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1A293E" w:rsidRPr="00B3056F" w14:paraId="1880C742" w14:textId="77777777" w:rsidTr="001A293E">
        <w:trPr>
          <w:jc w:val="center"/>
        </w:trPr>
        <w:tc>
          <w:tcPr>
            <w:tcW w:w="1529" w:type="dxa"/>
            <w:tcBorders>
              <w:top w:val="single" w:sz="4" w:space="0" w:color="auto"/>
              <w:left w:val="single" w:sz="4" w:space="0" w:color="auto"/>
              <w:bottom w:val="single" w:sz="4" w:space="0" w:color="auto"/>
              <w:right w:val="single" w:sz="4" w:space="0" w:color="auto"/>
            </w:tcBorders>
          </w:tcPr>
          <w:p w14:paraId="67F92482" w14:textId="77777777" w:rsidR="001A293E" w:rsidRPr="00B3056F" w:rsidRDefault="001A293E" w:rsidP="00A600B3">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5BFA773A" w14:textId="77777777" w:rsidR="001A293E" w:rsidRPr="00B3056F" w:rsidRDefault="001A293E" w:rsidP="00A600B3">
            <w:pPr>
              <w:pStyle w:val="TAL"/>
            </w:pPr>
            <w:r>
              <w:t>SharedDataTreatment</w:t>
            </w:r>
          </w:p>
        </w:tc>
        <w:tc>
          <w:tcPr>
            <w:tcW w:w="5758" w:type="dxa"/>
            <w:tcBorders>
              <w:top w:val="single" w:sz="4" w:space="0" w:color="auto"/>
              <w:left w:val="single" w:sz="4" w:space="0" w:color="auto"/>
              <w:bottom w:val="single" w:sz="4" w:space="0" w:color="auto"/>
              <w:right w:val="single" w:sz="4" w:space="0" w:color="auto"/>
            </w:tcBorders>
          </w:tcPr>
          <w:p w14:paraId="32BCCA68" w14:textId="77777777" w:rsidR="001A293E" w:rsidRDefault="001A293E" w:rsidP="00A600B3">
            <w:pPr>
              <w:pStyle w:val="TAL"/>
              <w:rPr>
                <w:rFonts w:cs="Arial"/>
                <w:szCs w:val="18"/>
              </w:rPr>
            </w:pPr>
            <w:r>
              <w:rPr>
                <w:rFonts w:cs="Arial"/>
                <w:szCs w:val="18"/>
              </w:rPr>
              <w:t>This feature is an extension to the SharedData feature, i.e. support of SharedDataTreatment requires support of SharedData.</w:t>
            </w:r>
          </w:p>
          <w:p w14:paraId="0FADC58F" w14:textId="77777777" w:rsidR="001A293E" w:rsidRPr="00B3056F" w:rsidRDefault="001A293E" w:rsidP="00A600B3">
            <w:pPr>
              <w:pStyle w:val="TAL"/>
              <w:rPr>
                <w:rFonts w:cs="Arial"/>
                <w:szCs w:val="18"/>
              </w:rPr>
            </w:pPr>
            <w:r w:rsidRPr="00B3056F">
              <w:rPr>
                <w:rFonts w:cs="Arial"/>
                <w:szCs w:val="18"/>
              </w:rPr>
              <w:t>When receiving a Nudm_UECM_Registration service operation request for a UE that shares subscription data</w:t>
            </w:r>
            <w:r>
              <w:rPr>
                <w:rFonts w:cs="Arial"/>
                <w:szCs w:val="18"/>
              </w:rPr>
              <w:t xml:space="preserve"> with treatment instruction</w:t>
            </w:r>
            <w:r w:rsidRPr="00B3056F">
              <w:rPr>
                <w:rFonts w:cs="Arial"/>
                <w:szCs w:val="18"/>
              </w:rPr>
              <w:t xml:space="preserve"> with other UEs, and the request does not indicate support of this feature by the service consumer, the UDM may – based on operator policy – decide to reject the registration.</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047" w:name="_Toc11338705"/>
      <w:bookmarkStart w:id="3048" w:name="_Toc27585387"/>
      <w:bookmarkStart w:id="3049" w:name="_Toc36457389"/>
      <w:bookmarkStart w:id="3050" w:name="_Toc45028304"/>
      <w:bookmarkStart w:id="3051" w:name="_Toc45029139"/>
      <w:bookmarkStart w:id="3052" w:name="_Toc58583371"/>
      <w:r w:rsidRPr="00B3056F">
        <w:rPr>
          <w:lang w:val="en-US"/>
        </w:rPr>
        <w:lastRenderedPageBreak/>
        <w:t>6.2.9</w:t>
      </w:r>
      <w:r w:rsidRPr="00B3056F">
        <w:rPr>
          <w:lang w:val="en-US"/>
        </w:rPr>
        <w:tab/>
        <w:t>Security</w:t>
      </w:r>
      <w:bookmarkEnd w:id="3047"/>
      <w:bookmarkEnd w:id="3048"/>
      <w:bookmarkEnd w:id="3049"/>
      <w:bookmarkEnd w:id="3050"/>
      <w:bookmarkEnd w:id="3051"/>
      <w:bookmarkEnd w:id="3052"/>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77777777" w:rsidR="00EF45DA" w:rsidRPr="00B3056F" w:rsidRDefault="00EF45DA" w:rsidP="00EF45DA">
      <w:pPr>
        <w:rPr>
          <w:lang w:val="en-US"/>
        </w:rPr>
      </w:pPr>
      <w:r w:rsidRPr="00B3056F">
        <w:rPr>
          <w:lang w:val="en-US"/>
        </w:rPr>
        <w:t>If OAuth2 is used, an NF Service Consumer, prior to consuming services offered by the Nudm_UECM API, shall obtain a "token" from the authorization server, by invoking the Access Token Request service, as described in 3GPP TS 29.510 [19], clause 5.4.2.2.</w:t>
      </w:r>
    </w:p>
    <w:p w14:paraId="0435A8E6"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Nudm_UECM service.</w:t>
      </w:r>
    </w:p>
    <w:p w14:paraId="18AB1592" w14:textId="77777777" w:rsidR="000E20BE" w:rsidRDefault="000E20BE" w:rsidP="000E20BE">
      <w:pPr>
        <w:rPr>
          <w:lang w:val="en-US"/>
        </w:rPr>
      </w:pPr>
      <w:bookmarkStart w:id="3053" w:name="_Toc11338706"/>
      <w:bookmarkStart w:id="3054" w:name="_Toc27585388"/>
      <w:bookmarkStart w:id="3055" w:name="_Toc36457390"/>
      <w:bookmarkStart w:id="3056" w:name="_Toc45028305"/>
      <w:bookmarkStart w:id="3057" w:name="_Toc45029140"/>
      <w:r>
        <w:rPr>
          <w:lang w:val="en-US"/>
        </w:rPr>
        <w:t>The Nudm_UECM API defines the following scopes for OAuth2 authorization:</w:t>
      </w:r>
    </w:p>
    <w:p w14:paraId="76673D28" w14:textId="77777777" w:rsidR="000E20BE" w:rsidRPr="003B2883" w:rsidRDefault="000E20BE" w:rsidP="000E20BE">
      <w:pPr>
        <w:pStyle w:val="TH"/>
      </w:pPr>
      <w:r w:rsidRPr="003B2883">
        <w:t>Table </w:t>
      </w:r>
      <w:r>
        <w:t>6.2.9</w:t>
      </w:r>
      <w:r w:rsidRPr="003B2883">
        <w:t xml:space="preserve">-1: </w:t>
      </w:r>
      <w:r>
        <w:t>OAuth2 scopes defined in Nudm_UECM API</w:t>
      </w:r>
    </w:p>
    <w:tbl>
      <w:tblPr>
        <w:tblW w:w="4650" w:type="pct"/>
        <w:tblCellMar>
          <w:left w:w="0" w:type="dxa"/>
          <w:right w:w="0" w:type="dxa"/>
        </w:tblCellMar>
        <w:tblLook w:val="04A0" w:firstRow="1" w:lastRow="0" w:firstColumn="1" w:lastColumn="0" w:noHBand="0" w:noVBand="1"/>
      </w:tblPr>
      <w:tblGrid>
        <w:gridCol w:w="3422"/>
        <w:gridCol w:w="5526"/>
      </w:tblGrid>
      <w:tr w:rsidR="000E20BE" w:rsidRPr="003B2883" w14:paraId="64345BEF" w14:textId="77777777" w:rsidTr="00A600B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A20D6E" w14:textId="77777777" w:rsidR="000E20BE" w:rsidRPr="003B2883" w:rsidRDefault="000E20BE" w:rsidP="00A600B3">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0EA365C" w14:textId="77777777" w:rsidR="000E20BE" w:rsidRPr="003B2883" w:rsidRDefault="000E20BE" w:rsidP="00A600B3">
            <w:pPr>
              <w:pStyle w:val="TAH"/>
            </w:pPr>
            <w:r w:rsidRPr="003B2883">
              <w:t>Description</w:t>
            </w:r>
          </w:p>
        </w:tc>
      </w:tr>
      <w:tr w:rsidR="000E20BE" w:rsidRPr="003B2883" w14:paraId="10CDCBFD" w14:textId="77777777" w:rsidTr="00A600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7CB0C" w14:textId="77777777" w:rsidR="000E20BE" w:rsidRPr="003B2883" w:rsidRDefault="000E20BE" w:rsidP="00A600B3">
            <w:pPr>
              <w:pStyle w:val="TAL"/>
            </w:pPr>
            <w:r>
              <w:t>"nudm-uecm"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F5626C" w14:textId="77777777" w:rsidR="000E20BE" w:rsidRPr="003B2883" w:rsidRDefault="000E20BE" w:rsidP="00A600B3">
            <w:pPr>
              <w:pStyle w:val="TAL"/>
            </w:pPr>
            <w:r w:rsidRPr="00286949">
              <w:t>Access to the N</w:t>
            </w:r>
            <w:r>
              <w:t>udm</w:t>
            </w:r>
            <w:r w:rsidRPr="00286949">
              <w:t xml:space="preserve"> </w:t>
            </w:r>
            <w:r>
              <w:t xml:space="preserve">UE Context Management </w:t>
            </w:r>
            <w:r w:rsidRPr="00286949">
              <w:t>API</w:t>
            </w:r>
          </w:p>
        </w:tc>
      </w:tr>
      <w:tr w:rsidR="000E20BE" w:rsidRPr="003B2883" w14:paraId="154ABB93" w14:textId="77777777" w:rsidTr="00A600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75B0A" w14:textId="77777777" w:rsidR="000E20BE" w:rsidRPr="003B2883" w:rsidRDefault="000E20BE" w:rsidP="00A600B3">
            <w:pPr>
              <w:pStyle w:val="TAL"/>
            </w:pPr>
            <w:r>
              <w:t>"</w:t>
            </w:r>
            <w:r w:rsidRPr="00286949">
              <w:t>n</w:t>
            </w:r>
            <w:r>
              <w:t>udm</w:t>
            </w:r>
            <w:r w:rsidRPr="00286949">
              <w:t>-</w:t>
            </w:r>
            <w:r>
              <w:t>uecm:amf-registration:write"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0C55F8" w14:textId="77777777" w:rsidR="000E20BE" w:rsidRPr="003B2883" w:rsidRDefault="000E20BE" w:rsidP="00A600B3">
            <w:pPr>
              <w:pStyle w:val="TAL"/>
            </w:pPr>
            <w:r>
              <w:t>Write access (update/modify) to representations of the A</w:t>
            </w:r>
            <w:r w:rsidRPr="00B3056F">
              <w:t>mf3GppAccessRegistration</w:t>
            </w:r>
            <w:r>
              <w:t xml:space="preserve"> and AmfNon3GppAccessRegistration resources.</w:t>
            </w:r>
          </w:p>
        </w:tc>
      </w:tr>
      <w:tr w:rsidR="000E20BE" w:rsidRPr="003B2883" w14:paraId="0BEE7C6B" w14:textId="77777777" w:rsidTr="00A600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0ABDE2" w14:textId="77777777" w:rsidR="000E20BE" w:rsidRPr="003B2883" w:rsidRDefault="000E20BE" w:rsidP="00A600B3">
            <w:pPr>
              <w:pStyle w:val="TAL"/>
            </w:pPr>
            <w:r>
              <w:t>"</w:t>
            </w:r>
            <w:r w:rsidRPr="00286949">
              <w:t>n</w:t>
            </w:r>
            <w:r>
              <w:t>udm</w:t>
            </w:r>
            <w:r w:rsidRPr="00286949">
              <w:t>-</w:t>
            </w:r>
            <w:r>
              <w:t>uecm:smf-registration:write"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236BE2" w14:textId="77777777" w:rsidR="000E20BE" w:rsidRPr="003B2883" w:rsidRDefault="000E20BE" w:rsidP="00A600B3">
            <w:pPr>
              <w:pStyle w:val="TAL"/>
            </w:pPr>
            <w:r>
              <w:t>Write access (create/delete/modify) to the representations of a individualSmfRegistration resources.</w:t>
            </w:r>
          </w:p>
        </w:tc>
      </w:tr>
      <w:tr w:rsidR="000E20BE" w:rsidRPr="003B2883" w14:paraId="1CDE8E88" w14:textId="77777777" w:rsidTr="00A600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27DB01" w14:textId="77777777" w:rsidR="000E20BE" w:rsidRDefault="000E20BE" w:rsidP="00A600B3">
            <w:pPr>
              <w:pStyle w:val="TAL"/>
            </w:pPr>
            <w:r>
              <w:t>"nudm-uecm:smsf-registration:write"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98FCE" w14:textId="77777777" w:rsidR="000E20BE" w:rsidRDefault="000E20BE" w:rsidP="00A600B3">
            <w:pPr>
              <w:pStyle w:val="TAL"/>
            </w:pPr>
            <w:r>
              <w:t xml:space="preserve">Write access (create/delete/modify) to representations of the </w:t>
            </w:r>
            <w:r w:rsidRPr="00B3056F">
              <w:t>Smsf3GppAccessRegistration</w:t>
            </w:r>
            <w:r>
              <w:t xml:space="preserve"> and SmsfNon3GppAccessRegistration resources.</w:t>
            </w:r>
          </w:p>
        </w:tc>
      </w:tr>
      <w:tr w:rsidR="000E20BE" w:rsidRPr="003B2883" w14:paraId="7546DF1A" w14:textId="77777777" w:rsidTr="00A600B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0EAFD4" w14:textId="77777777" w:rsidR="000E20BE" w:rsidRDefault="000E20BE" w:rsidP="00A600B3">
            <w:pPr>
              <w:pStyle w:val="TAL"/>
            </w:pPr>
            <w:r>
              <w:t>"nudm-uecm:ip-sm-gw-registration:write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7C293D" w14:textId="77777777" w:rsidR="000E20BE" w:rsidRDefault="000E20BE" w:rsidP="00A600B3">
            <w:pPr>
              <w:pStyle w:val="TAL"/>
            </w:pPr>
            <w:r>
              <w:t>Write access (create/delete/modify) to the representation of the I</w:t>
            </w:r>
            <w:r>
              <w:rPr>
                <w:lang w:eastAsia="zh-CN"/>
              </w:rPr>
              <w:t>pSmGw</w:t>
            </w:r>
            <w:r w:rsidRPr="006A7EE2">
              <w:rPr>
                <w:lang w:eastAsia="zh-CN"/>
              </w:rPr>
              <w:t>Registratio</w:t>
            </w:r>
            <w:r>
              <w:rPr>
                <w:lang w:eastAsia="zh-CN"/>
              </w:rPr>
              <w:t xml:space="preserve">n </w:t>
            </w:r>
            <w:r>
              <w:t>resource.</w:t>
            </w:r>
          </w:p>
        </w:tc>
      </w:tr>
    </w:tbl>
    <w:p w14:paraId="3AE9CF66" w14:textId="77777777" w:rsidR="000E20BE" w:rsidRPr="00B3056F" w:rsidRDefault="000E20BE" w:rsidP="000E20BE">
      <w:pPr>
        <w:rPr>
          <w:lang w:val="en-US"/>
        </w:rPr>
      </w:pPr>
    </w:p>
    <w:p w14:paraId="40F4B1F9" w14:textId="1305E595" w:rsidR="00EF45DA" w:rsidRPr="00B3056F" w:rsidRDefault="00EF45DA" w:rsidP="00EF45DA">
      <w:pPr>
        <w:pStyle w:val="Heading2"/>
      </w:pPr>
      <w:bookmarkStart w:id="3058" w:name="_Toc58583372"/>
      <w:r w:rsidRPr="00B3056F">
        <w:t>6.3</w:t>
      </w:r>
      <w:r w:rsidRPr="00B3056F">
        <w:tab/>
        <w:t>Nudm_UEAuthentication Service API</w:t>
      </w:r>
      <w:bookmarkEnd w:id="3053"/>
      <w:bookmarkEnd w:id="3054"/>
      <w:bookmarkEnd w:id="3055"/>
      <w:bookmarkEnd w:id="3056"/>
      <w:bookmarkEnd w:id="3057"/>
      <w:bookmarkEnd w:id="3058"/>
    </w:p>
    <w:p w14:paraId="065C6C83" w14:textId="77777777" w:rsidR="00EF45DA" w:rsidRPr="00B3056F" w:rsidRDefault="00EF45DA" w:rsidP="00EF45DA">
      <w:pPr>
        <w:pStyle w:val="Heading3"/>
      </w:pPr>
      <w:bookmarkStart w:id="3059" w:name="_Toc11338707"/>
      <w:bookmarkStart w:id="3060" w:name="_Toc27585389"/>
      <w:bookmarkStart w:id="3061" w:name="_Toc36457391"/>
      <w:bookmarkStart w:id="3062" w:name="_Toc45028306"/>
      <w:bookmarkStart w:id="3063" w:name="_Toc45029141"/>
      <w:bookmarkStart w:id="3064" w:name="_Toc58583373"/>
      <w:r w:rsidRPr="00B3056F">
        <w:t>6.3.1</w:t>
      </w:r>
      <w:r w:rsidRPr="00B3056F">
        <w:tab/>
        <w:t>API URI</w:t>
      </w:r>
      <w:bookmarkEnd w:id="3059"/>
      <w:bookmarkEnd w:id="3060"/>
      <w:bookmarkEnd w:id="3061"/>
      <w:bookmarkEnd w:id="3062"/>
      <w:bookmarkEnd w:id="3063"/>
      <w:bookmarkEnd w:id="3064"/>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065" w:name="_Toc11338708"/>
      <w:bookmarkStart w:id="3066" w:name="_Toc27585390"/>
      <w:bookmarkStart w:id="3067" w:name="_Toc36457392"/>
      <w:bookmarkStart w:id="3068" w:name="_Toc45028307"/>
      <w:bookmarkStart w:id="3069" w:name="_Toc45029142"/>
      <w:bookmarkStart w:id="3070" w:name="_Toc58583374"/>
      <w:r w:rsidRPr="00B3056F">
        <w:t>6.3.2</w:t>
      </w:r>
      <w:r w:rsidRPr="00B3056F">
        <w:tab/>
        <w:t>Usage of HTTP</w:t>
      </w:r>
      <w:bookmarkEnd w:id="3065"/>
      <w:bookmarkEnd w:id="3066"/>
      <w:bookmarkEnd w:id="3067"/>
      <w:bookmarkEnd w:id="3068"/>
      <w:bookmarkEnd w:id="3069"/>
      <w:bookmarkEnd w:id="3070"/>
    </w:p>
    <w:p w14:paraId="50B493D6" w14:textId="77777777" w:rsidR="00EF45DA" w:rsidRPr="00B3056F" w:rsidRDefault="00EF45DA" w:rsidP="00EF45DA">
      <w:pPr>
        <w:pStyle w:val="Heading4"/>
      </w:pPr>
      <w:bookmarkStart w:id="3071" w:name="_Toc11338709"/>
      <w:bookmarkStart w:id="3072" w:name="_Toc27585391"/>
      <w:bookmarkStart w:id="3073" w:name="_Toc36457393"/>
      <w:bookmarkStart w:id="3074" w:name="_Toc45028308"/>
      <w:bookmarkStart w:id="3075" w:name="_Toc45029143"/>
      <w:bookmarkStart w:id="3076" w:name="_Toc58583375"/>
      <w:r w:rsidRPr="00B3056F">
        <w:t>6.3.2.1</w:t>
      </w:r>
      <w:r w:rsidRPr="00B3056F">
        <w:tab/>
        <w:t>General</w:t>
      </w:r>
      <w:bookmarkEnd w:id="3071"/>
      <w:bookmarkEnd w:id="3072"/>
      <w:bookmarkEnd w:id="3073"/>
      <w:bookmarkEnd w:id="3074"/>
      <w:bookmarkEnd w:id="3075"/>
      <w:bookmarkEnd w:id="3076"/>
    </w:p>
    <w:p w14:paraId="3A985893" w14:textId="77777777" w:rsidR="00EF45DA" w:rsidRPr="00B3056F" w:rsidRDefault="00EF45DA" w:rsidP="00EF45DA">
      <w:r w:rsidRPr="00B3056F">
        <w:t>HTTP/2, as defined in IETF RFC 7540 [13], shall be used as specified in clause 5 of 3GPP TS 29.500 [4].</w:t>
      </w:r>
    </w:p>
    <w:p w14:paraId="018AE575" w14:textId="77777777" w:rsidR="00EF45DA" w:rsidRPr="00B3056F" w:rsidRDefault="00EF45DA" w:rsidP="00EF45DA">
      <w:r w:rsidRPr="00B3056F">
        <w:lastRenderedPageBreak/>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077" w:name="_Toc11338710"/>
      <w:bookmarkStart w:id="3078" w:name="_Toc27585392"/>
      <w:bookmarkStart w:id="3079" w:name="_Toc36457394"/>
      <w:bookmarkStart w:id="3080" w:name="_Toc45028309"/>
      <w:bookmarkStart w:id="3081" w:name="_Toc45029144"/>
      <w:bookmarkStart w:id="3082" w:name="_Toc58583376"/>
      <w:r w:rsidRPr="00B3056F">
        <w:t>6.3.2.2</w:t>
      </w:r>
      <w:r w:rsidRPr="00B3056F">
        <w:tab/>
        <w:t>HTTP standard headers</w:t>
      </w:r>
      <w:bookmarkEnd w:id="3077"/>
      <w:bookmarkEnd w:id="3078"/>
      <w:bookmarkEnd w:id="3079"/>
      <w:bookmarkEnd w:id="3080"/>
      <w:bookmarkEnd w:id="3081"/>
      <w:bookmarkEnd w:id="3082"/>
    </w:p>
    <w:p w14:paraId="674D0653" w14:textId="77777777" w:rsidR="00EF45DA" w:rsidRPr="00B3056F" w:rsidRDefault="00EF45DA" w:rsidP="00EF45DA">
      <w:pPr>
        <w:pStyle w:val="Heading5"/>
        <w:rPr>
          <w:lang w:eastAsia="zh-CN"/>
        </w:rPr>
      </w:pPr>
      <w:bookmarkStart w:id="3083" w:name="_Toc11338711"/>
      <w:bookmarkStart w:id="3084" w:name="_Toc27585393"/>
      <w:bookmarkStart w:id="3085" w:name="_Toc36457395"/>
      <w:bookmarkStart w:id="3086" w:name="_Toc45028310"/>
      <w:bookmarkStart w:id="3087" w:name="_Toc45029145"/>
      <w:bookmarkStart w:id="3088" w:name="_Toc58583377"/>
      <w:r w:rsidRPr="00B3056F">
        <w:t>6.3.2.2.1</w:t>
      </w:r>
      <w:r w:rsidRPr="00B3056F">
        <w:rPr>
          <w:rFonts w:hint="eastAsia"/>
          <w:lang w:eastAsia="zh-CN"/>
        </w:rPr>
        <w:tab/>
      </w:r>
      <w:r w:rsidRPr="00B3056F">
        <w:rPr>
          <w:lang w:eastAsia="zh-CN"/>
        </w:rPr>
        <w:t>General</w:t>
      </w:r>
      <w:bookmarkEnd w:id="3083"/>
      <w:bookmarkEnd w:id="3084"/>
      <w:bookmarkEnd w:id="3085"/>
      <w:bookmarkEnd w:id="3086"/>
      <w:bookmarkEnd w:id="3087"/>
      <w:bookmarkEnd w:id="3088"/>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089" w:name="_Toc11338712"/>
      <w:bookmarkStart w:id="3090" w:name="_Toc27585394"/>
      <w:bookmarkStart w:id="3091" w:name="_Toc36457396"/>
      <w:bookmarkStart w:id="3092" w:name="_Toc45028311"/>
      <w:bookmarkStart w:id="3093" w:name="_Toc45029146"/>
      <w:bookmarkStart w:id="3094" w:name="_Toc58583378"/>
      <w:r w:rsidRPr="00B3056F">
        <w:t>6.3.2.2.2</w:t>
      </w:r>
      <w:r w:rsidRPr="00B3056F">
        <w:tab/>
        <w:t>Content type</w:t>
      </w:r>
      <w:bookmarkEnd w:id="3089"/>
      <w:bookmarkEnd w:id="3090"/>
      <w:bookmarkEnd w:id="3091"/>
      <w:bookmarkEnd w:id="3092"/>
      <w:bookmarkEnd w:id="3093"/>
      <w:bookmarkEnd w:id="3094"/>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095" w:name="_Toc11338713"/>
      <w:bookmarkStart w:id="3096" w:name="_Toc27585395"/>
      <w:bookmarkStart w:id="3097" w:name="_Toc36457397"/>
      <w:bookmarkStart w:id="3098" w:name="_Toc45028312"/>
      <w:bookmarkStart w:id="3099" w:name="_Toc45029147"/>
      <w:bookmarkStart w:id="3100" w:name="_Toc58583379"/>
      <w:r w:rsidRPr="00B3056F">
        <w:t>6.3.2.3</w:t>
      </w:r>
      <w:r w:rsidRPr="00B3056F">
        <w:tab/>
        <w:t>HTTP custom headers</w:t>
      </w:r>
      <w:bookmarkEnd w:id="3095"/>
      <w:bookmarkEnd w:id="3096"/>
      <w:bookmarkEnd w:id="3097"/>
      <w:bookmarkEnd w:id="3098"/>
      <w:bookmarkEnd w:id="3099"/>
      <w:bookmarkEnd w:id="3100"/>
    </w:p>
    <w:p w14:paraId="6BAC4480" w14:textId="77777777" w:rsidR="00EF45DA" w:rsidRPr="00B3056F" w:rsidRDefault="00EF45DA" w:rsidP="00EF45DA">
      <w:pPr>
        <w:pStyle w:val="Heading5"/>
        <w:rPr>
          <w:lang w:eastAsia="zh-CN"/>
        </w:rPr>
      </w:pPr>
      <w:bookmarkStart w:id="3101" w:name="_Toc11338714"/>
      <w:bookmarkStart w:id="3102" w:name="_Toc27585396"/>
      <w:bookmarkStart w:id="3103" w:name="_Toc36457398"/>
      <w:bookmarkStart w:id="3104" w:name="_Toc45028313"/>
      <w:bookmarkStart w:id="3105" w:name="_Toc45029148"/>
      <w:bookmarkStart w:id="3106" w:name="_Toc58583380"/>
      <w:r w:rsidRPr="00B3056F">
        <w:t>6.3.2.3.1</w:t>
      </w:r>
      <w:r w:rsidRPr="00B3056F">
        <w:rPr>
          <w:rFonts w:hint="eastAsia"/>
          <w:lang w:eastAsia="zh-CN"/>
        </w:rPr>
        <w:tab/>
      </w:r>
      <w:r w:rsidRPr="00B3056F">
        <w:rPr>
          <w:lang w:eastAsia="zh-CN"/>
        </w:rPr>
        <w:t>General</w:t>
      </w:r>
      <w:bookmarkEnd w:id="3101"/>
      <w:bookmarkEnd w:id="3102"/>
      <w:bookmarkEnd w:id="3103"/>
      <w:bookmarkEnd w:id="3104"/>
      <w:bookmarkEnd w:id="3105"/>
      <w:bookmarkEnd w:id="3106"/>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107" w:name="_Toc11338715"/>
      <w:bookmarkStart w:id="3108" w:name="_Toc27585397"/>
      <w:bookmarkStart w:id="3109" w:name="_Toc36457399"/>
      <w:bookmarkStart w:id="3110" w:name="_Toc45028314"/>
      <w:bookmarkStart w:id="3111" w:name="_Toc45029149"/>
      <w:bookmarkStart w:id="3112" w:name="_Toc58583381"/>
      <w:r w:rsidRPr="00B3056F">
        <w:t>6.3.3</w:t>
      </w:r>
      <w:r w:rsidRPr="00B3056F">
        <w:tab/>
        <w:t>Resources</w:t>
      </w:r>
      <w:bookmarkEnd w:id="3107"/>
      <w:bookmarkEnd w:id="3108"/>
      <w:bookmarkEnd w:id="3109"/>
      <w:bookmarkEnd w:id="3110"/>
      <w:bookmarkEnd w:id="3111"/>
      <w:bookmarkEnd w:id="3112"/>
    </w:p>
    <w:p w14:paraId="41BA3BE5" w14:textId="77777777" w:rsidR="00EF45DA" w:rsidRPr="00B3056F" w:rsidRDefault="00EF45DA" w:rsidP="00EF45DA">
      <w:pPr>
        <w:pStyle w:val="Heading4"/>
      </w:pPr>
      <w:bookmarkStart w:id="3113" w:name="_Toc11338716"/>
      <w:bookmarkStart w:id="3114" w:name="_Toc27585398"/>
      <w:bookmarkStart w:id="3115" w:name="_Toc36457400"/>
      <w:bookmarkStart w:id="3116" w:name="_Toc45028315"/>
      <w:bookmarkStart w:id="3117" w:name="_Toc45029150"/>
      <w:bookmarkStart w:id="3118" w:name="_Toc58583382"/>
      <w:r w:rsidRPr="00B3056F">
        <w:t>6.3.3.1</w:t>
      </w:r>
      <w:r w:rsidRPr="00B3056F">
        <w:tab/>
        <w:t>Overview</w:t>
      </w:r>
      <w:bookmarkEnd w:id="3113"/>
      <w:bookmarkEnd w:id="3114"/>
      <w:bookmarkEnd w:id="3115"/>
      <w:bookmarkEnd w:id="3116"/>
      <w:bookmarkEnd w:id="3117"/>
      <w:bookmarkEnd w:id="3118"/>
    </w:p>
    <w:p w14:paraId="2098A978" w14:textId="77777777" w:rsidR="00EF45DA" w:rsidRPr="00B3056F" w:rsidRDefault="00EF45DA" w:rsidP="00EF45DA">
      <w:r w:rsidRPr="00B3056F">
        <w:t>Figure 6.3.3.1-1 describes the resources supported by the Nudm_UEAU API.</w:t>
      </w:r>
    </w:p>
    <w:p w14:paraId="1BAA1BF1" w14:textId="3211FD6D" w:rsidR="00EF45DA" w:rsidRPr="00B3056F" w:rsidRDefault="00FC4719" w:rsidP="00EF45DA">
      <w:pPr>
        <w:pStyle w:val="TH"/>
        <w:rPr>
          <w:lang w:val="en-US"/>
        </w:rPr>
      </w:pPr>
      <w:r>
        <w:rPr>
          <w:rFonts w:eastAsia="DengXian"/>
        </w:rPr>
        <w:object w:dxaOrig="8844" w:dyaOrig="9240" w14:anchorId="00CB738B">
          <v:shape id="_x0000_i1107" type="#_x0000_t75" style="width:442.45pt;height:462.15pt" o:ole="">
            <v:imagedata r:id="rId176" o:title=""/>
          </v:shape>
          <o:OLEObject Type="Embed" ProgID="Visio.Drawing.15" ShapeID="_x0000_i1107" DrawAspect="Content" ObjectID="_1669196373" r:id="rId177"/>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119" w:name="_Toc11338717"/>
      <w:bookmarkStart w:id="3120" w:name="_Toc27585399"/>
      <w:bookmarkStart w:id="3121" w:name="_Toc36457401"/>
      <w:bookmarkStart w:id="3122" w:name="_Toc45028316"/>
      <w:bookmarkStart w:id="3123" w:name="_Toc45029151"/>
      <w:bookmarkStart w:id="3124" w:name="_Toc58583383"/>
      <w:r w:rsidRPr="00B3056F">
        <w:t>6.3.3.2</w:t>
      </w:r>
      <w:r w:rsidRPr="00B3056F">
        <w:tab/>
        <w:t>Resource: SecurityInformation</w:t>
      </w:r>
      <w:bookmarkEnd w:id="3119"/>
      <w:bookmarkEnd w:id="3120"/>
      <w:r w:rsidRPr="00B3056F">
        <w:t xml:space="preserve"> (Custom operation)</w:t>
      </w:r>
      <w:bookmarkEnd w:id="3121"/>
      <w:bookmarkEnd w:id="3122"/>
      <w:bookmarkEnd w:id="3123"/>
      <w:bookmarkEnd w:id="3124"/>
    </w:p>
    <w:p w14:paraId="7159CF3B" w14:textId="77777777" w:rsidR="00EF45DA" w:rsidRPr="00B3056F" w:rsidRDefault="00EF45DA" w:rsidP="00EF45DA">
      <w:pPr>
        <w:pStyle w:val="Heading5"/>
      </w:pPr>
      <w:bookmarkStart w:id="3125" w:name="_Toc11338718"/>
      <w:bookmarkStart w:id="3126" w:name="_Toc27585400"/>
      <w:bookmarkStart w:id="3127" w:name="_Toc36457402"/>
      <w:bookmarkStart w:id="3128" w:name="_Toc45028317"/>
      <w:bookmarkStart w:id="3129" w:name="_Toc45029152"/>
      <w:bookmarkStart w:id="3130" w:name="_Toc58583384"/>
      <w:r w:rsidRPr="00B3056F">
        <w:t>6.3.3.2.1</w:t>
      </w:r>
      <w:r w:rsidRPr="00B3056F">
        <w:tab/>
        <w:t>Description</w:t>
      </w:r>
      <w:bookmarkEnd w:id="3125"/>
      <w:bookmarkEnd w:id="3126"/>
      <w:bookmarkEnd w:id="3127"/>
      <w:bookmarkEnd w:id="3128"/>
      <w:bookmarkEnd w:id="3129"/>
      <w:bookmarkEnd w:id="3130"/>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131" w:name="_Toc11338719"/>
      <w:bookmarkStart w:id="3132" w:name="_Toc27585401"/>
      <w:bookmarkStart w:id="3133" w:name="_Toc36457403"/>
      <w:bookmarkStart w:id="3134" w:name="_Toc45028318"/>
      <w:bookmarkStart w:id="3135" w:name="_Toc45029153"/>
      <w:bookmarkStart w:id="3136" w:name="_Toc58583385"/>
      <w:r w:rsidRPr="00B3056F">
        <w:t>6.3.3.2.2</w:t>
      </w:r>
      <w:r w:rsidRPr="00B3056F">
        <w:tab/>
        <w:t>Resource Definition</w:t>
      </w:r>
      <w:bookmarkEnd w:id="3131"/>
      <w:bookmarkEnd w:id="3132"/>
      <w:bookmarkEnd w:id="3133"/>
      <w:bookmarkEnd w:id="3134"/>
      <w:bookmarkEnd w:id="3135"/>
      <w:bookmarkEnd w:id="3136"/>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F45DA">
      <w:pPr>
        <w:rPr>
          <w:rFonts w:ascii="Arial" w:hAnsi="Arial" w:cs="Arial"/>
        </w:rPr>
      </w:pPr>
      <w:r w:rsidRPr="00B3056F">
        <w:t>This resource shall support the resource URI variables defined in table 6.3.3.2.2-1</w:t>
      </w:r>
      <w:r w:rsidRPr="00B3056F">
        <w:rPr>
          <w:rFonts w:ascii="Arial" w:hAnsi="Arial" w:cs="Arial"/>
        </w:rPr>
        <w:t>.</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69BAB0AC" w:rsidR="00922C12" w:rsidRPr="00B3056F" w:rsidRDefault="00922C12" w:rsidP="00922C12">
            <w:pPr>
              <w:pStyle w:val="TAL"/>
            </w:pPr>
            <w:r w:rsidRPr="00B3056F">
              <w:t>Represents the Subscription Permanent Identifier (see 3GPP TS 23.501 [2] clause 5.9.2),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137" w:name="_Toc11338720"/>
      <w:bookmarkStart w:id="3138" w:name="_Toc27585402"/>
      <w:bookmarkStart w:id="3139" w:name="_Toc36457404"/>
      <w:bookmarkStart w:id="3140" w:name="_Toc45028319"/>
      <w:bookmarkStart w:id="3141" w:name="_Toc45029154"/>
      <w:bookmarkStart w:id="3142" w:name="_Toc58583386"/>
      <w:r w:rsidRPr="00B3056F">
        <w:t>6.3.3.2.3</w:t>
      </w:r>
      <w:r w:rsidRPr="00B3056F">
        <w:tab/>
        <w:t>Resource Standard Methods</w:t>
      </w:r>
      <w:bookmarkEnd w:id="3137"/>
      <w:bookmarkEnd w:id="3138"/>
      <w:bookmarkEnd w:id="3139"/>
      <w:bookmarkEnd w:id="3140"/>
      <w:bookmarkEnd w:id="3141"/>
      <w:bookmarkEnd w:id="3142"/>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143" w:name="_Toc11338721"/>
      <w:bookmarkStart w:id="3144" w:name="_Toc27585403"/>
      <w:bookmarkStart w:id="3145" w:name="_Toc36457405"/>
      <w:bookmarkStart w:id="3146" w:name="_Toc45028320"/>
      <w:bookmarkStart w:id="3147" w:name="_Toc45029155"/>
      <w:bookmarkStart w:id="3148" w:name="_Toc58583387"/>
      <w:r w:rsidRPr="00B3056F">
        <w:t>6.3.3.2.4</w:t>
      </w:r>
      <w:r w:rsidRPr="00B3056F">
        <w:tab/>
        <w:t>Resource Custom Operations</w:t>
      </w:r>
      <w:bookmarkEnd w:id="3143"/>
      <w:bookmarkEnd w:id="3144"/>
      <w:bookmarkEnd w:id="3145"/>
      <w:bookmarkEnd w:id="3146"/>
      <w:bookmarkEnd w:id="3147"/>
      <w:bookmarkEnd w:id="3148"/>
    </w:p>
    <w:p w14:paraId="638C9418" w14:textId="77777777" w:rsidR="00EF45DA" w:rsidRPr="00B3056F" w:rsidRDefault="00EF45DA" w:rsidP="00EF45DA">
      <w:pPr>
        <w:pStyle w:val="Heading6"/>
        <w:ind w:left="0" w:firstLine="0"/>
      </w:pPr>
      <w:bookmarkStart w:id="3149" w:name="_Toc11338722"/>
      <w:bookmarkStart w:id="3150" w:name="_Toc27585404"/>
      <w:bookmarkStart w:id="3151" w:name="_Toc36457406"/>
      <w:bookmarkStart w:id="3152" w:name="_Toc45028321"/>
      <w:bookmarkStart w:id="3153" w:name="_Toc45029156"/>
      <w:bookmarkStart w:id="3154" w:name="_Toc58583388"/>
      <w:r w:rsidRPr="00B3056F">
        <w:t>6.3.3.2.4.1</w:t>
      </w:r>
      <w:r w:rsidRPr="00B3056F">
        <w:tab/>
        <w:t>Overview</w:t>
      </w:r>
      <w:bookmarkEnd w:id="3149"/>
      <w:bookmarkEnd w:id="3150"/>
      <w:bookmarkEnd w:id="3151"/>
      <w:bookmarkEnd w:id="3152"/>
      <w:bookmarkEnd w:id="3153"/>
      <w:bookmarkEnd w:id="3154"/>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EF45DA">
      <w:pPr>
        <w:pStyle w:val="Heading6"/>
        <w:ind w:left="0" w:firstLine="0"/>
      </w:pPr>
      <w:bookmarkStart w:id="3155" w:name="_Toc11338723"/>
      <w:bookmarkStart w:id="3156" w:name="_Toc27585405"/>
      <w:bookmarkStart w:id="3157" w:name="_Toc36457407"/>
      <w:bookmarkStart w:id="3158" w:name="_Toc45028322"/>
      <w:bookmarkStart w:id="3159" w:name="_Toc45029157"/>
      <w:bookmarkStart w:id="3160" w:name="_Toc58583389"/>
      <w:r w:rsidRPr="00B3056F">
        <w:t>6.3.3.2.4.2</w:t>
      </w:r>
      <w:r w:rsidRPr="00B3056F">
        <w:tab/>
        <w:t>Operation: generate-auth-data</w:t>
      </w:r>
      <w:bookmarkEnd w:id="3155"/>
      <w:bookmarkEnd w:id="3156"/>
      <w:bookmarkEnd w:id="3157"/>
      <w:bookmarkEnd w:id="3158"/>
      <w:bookmarkEnd w:id="3159"/>
      <w:bookmarkEnd w:id="3160"/>
    </w:p>
    <w:p w14:paraId="1D1E3AE9" w14:textId="77777777" w:rsidR="00EF45DA" w:rsidRPr="00B3056F" w:rsidRDefault="00EF45DA" w:rsidP="00EF45DA">
      <w:pPr>
        <w:pStyle w:val="Heading7"/>
      </w:pPr>
      <w:bookmarkStart w:id="3161" w:name="_Toc11338724"/>
      <w:bookmarkStart w:id="3162" w:name="_Toc27585406"/>
      <w:bookmarkStart w:id="3163" w:name="_Toc36457408"/>
      <w:bookmarkStart w:id="3164" w:name="_Toc45028323"/>
      <w:bookmarkStart w:id="3165" w:name="_Toc45029158"/>
      <w:bookmarkStart w:id="3166" w:name="_Toc58583390"/>
      <w:r w:rsidRPr="00B3056F">
        <w:t>6.3.3.2.4.2.1</w:t>
      </w:r>
      <w:r w:rsidRPr="00B3056F">
        <w:tab/>
        <w:t>Description</w:t>
      </w:r>
      <w:bookmarkEnd w:id="3161"/>
      <w:bookmarkEnd w:id="3162"/>
      <w:bookmarkEnd w:id="3163"/>
      <w:bookmarkEnd w:id="3164"/>
      <w:bookmarkEnd w:id="3165"/>
      <w:bookmarkEnd w:id="3166"/>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EF45DA">
      <w:pPr>
        <w:pStyle w:val="Heading7"/>
      </w:pPr>
      <w:bookmarkStart w:id="3167" w:name="_Toc11338725"/>
      <w:bookmarkStart w:id="3168" w:name="_Toc27585407"/>
      <w:bookmarkStart w:id="3169" w:name="_Toc36457409"/>
      <w:bookmarkStart w:id="3170" w:name="_Toc45028324"/>
      <w:bookmarkStart w:id="3171" w:name="_Toc45029159"/>
      <w:bookmarkStart w:id="3172" w:name="_Toc58583391"/>
      <w:r w:rsidRPr="00B3056F">
        <w:t>6.3.3.2.4.2.2</w:t>
      </w:r>
      <w:r w:rsidRPr="00B3056F">
        <w:tab/>
        <w:t>Operation Definition</w:t>
      </w:r>
      <w:bookmarkEnd w:id="3167"/>
      <w:bookmarkEnd w:id="3168"/>
      <w:bookmarkEnd w:id="3169"/>
      <w:bookmarkEnd w:id="3170"/>
      <w:bookmarkEnd w:id="3171"/>
      <w:bookmarkEnd w:id="3172"/>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7733FE5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173" w:name="_Toc11338726"/>
      <w:bookmarkStart w:id="3174" w:name="_Toc27585408"/>
      <w:bookmarkStart w:id="3175" w:name="_Toc36457410"/>
      <w:bookmarkStart w:id="3176" w:name="_Toc45028325"/>
      <w:bookmarkStart w:id="3177" w:name="_Toc45029160"/>
      <w:bookmarkStart w:id="3178" w:name="_Toc58583392"/>
      <w:r w:rsidRPr="00B3056F">
        <w:t>6.3.3.3</w:t>
      </w:r>
      <w:r w:rsidRPr="00B3056F">
        <w:tab/>
        <w:t>Resource: AuthEvents</w:t>
      </w:r>
      <w:bookmarkEnd w:id="3173"/>
      <w:bookmarkEnd w:id="3174"/>
      <w:r w:rsidRPr="00B3056F">
        <w:t xml:space="preserve"> (Collection)</w:t>
      </w:r>
      <w:bookmarkEnd w:id="3175"/>
      <w:bookmarkEnd w:id="3176"/>
      <w:bookmarkEnd w:id="3177"/>
      <w:bookmarkEnd w:id="3178"/>
    </w:p>
    <w:p w14:paraId="56253544" w14:textId="77777777" w:rsidR="00EF45DA" w:rsidRPr="00B3056F" w:rsidRDefault="00EF45DA" w:rsidP="00EF45DA">
      <w:pPr>
        <w:pStyle w:val="Heading5"/>
      </w:pPr>
      <w:bookmarkStart w:id="3179" w:name="_Toc11338727"/>
      <w:bookmarkStart w:id="3180" w:name="_Toc27585409"/>
      <w:bookmarkStart w:id="3181" w:name="_Toc36457411"/>
      <w:bookmarkStart w:id="3182" w:name="_Toc45028326"/>
      <w:bookmarkStart w:id="3183" w:name="_Toc45029161"/>
      <w:bookmarkStart w:id="3184" w:name="_Toc58583393"/>
      <w:r w:rsidRPr="00B3056F">
        <w:t>6.3.3.3.1</w:t>
      </w:r>
      <w:r w:rsidRPr="00B3056F">
        <w:tab/>
        <w:t>Description</w:t>
      </w:r>
      <w:bookmarkEnd w:id="3179"/>
      <w:bookmarkEnd w:id="3180"/>
      <w:bookmarkEnd w:id="3181"/>
      <w:bookmarkEnd w:id="3182"/>
      <w:bookmarkEnd w:id="3183"/>
      <w:bookmarkEnd w:id="3184"/>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185" w:name="_Toc11338728"/>
      <w:bookmarkStart w:id="3186" w:name="_Toc27585410"/>
      <w:bookmarkStart w:id="3187" w:name="_Toc36457412"/>
      <w:bookmarkStart w:id="3188" w:name="_Toc45028327"/>
      <w:bookmarkStart w:id="3189" w:name="_Toc45029162"/>
      <w:bookmarkStart w:id="3190" w:name="_Toc58583394"/>
      <w:r w:rsidRPr="00B3056F">
        <w:t>6.3.3.3.2</w:t>
      </w:r>
      <w:r w:rsidRPr="00B3056F">
        <w:tab/>
        <w:t>Resource Definition</w:t>
      </w:r>
      <w:bookmarkEnd w:id="3185"/>
      <w:bookmarkEnd w:id="3186"/>
      <w:bookmarkEnd w:id="3187"/>
      <w:bookmarkEnd w:id="3188"/>
      <w:bookmarkEnd w:id="3189"/>
      <w:bookmarkEnd w:id="3190"/>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F45DA">
      <w:pPr>
        <w:rPr>
          <w:rFonts w:ascii="Arial" w:hAnsi="Arial" w:cs="Arial"/>
        </w:rPr>
      </w:pPr>
      <w:r w:rsidRPr="00B3056F">
        <w:t>This resource shall support the resource URI variables defined in table 6.3.3.3.2-1</w:t>
      </w:r>
      <w:r w:rsidRPr="00B3056F">
        <w:rPr>
          <w:rFonts w:ascii="Arial" w:hAnsi="Arial" w:cs="Arial"/>
        </w:rPr>
        <w:t>.</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06814AB5"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191" w:name="_Toc11338729"/>
      <w:bookmarkStart w:id="3192" w:name="_Toc27585411"/>
      <w:bookmarkStart w:id="3193" w:name="_Toc36457413"/>
      <w:bookmarkStart w:id="3194" w:name="_Toc45028328"/>
      <w:bookmarkStart w:id="3195" w:name="_Toc45029163"/>
      <w:bookmarkStart w:id="3196" w:name="_Toc58583395"/>
      <w:r w:rsidRPr="00B3056F">
        <w:t>6.3.3.3.3</w:t>
      </w:r>
      <w:r w:rsidRPr="00B3056F">
        <w:tab/>
        <w:t>Resource Standard Methods</w:t>
      </w:r>
      <w:bookmarkEnd w:id="3191"/>
      <w:bookmarkEnd w:id="3192"/>
      <w:bookmarkEnd w:id="3193"/>
      <w:bookmarkEnd w:id="3194"/>
      <w:bookmarkEnd w:id="3195"/>
      <w:bookmarkEnd w:id="3196"/>
    </w:p>
    <w:p w14:paraId="781DF0CA" w14:textId="77777777" w:rsidR="00EF45DA" w:rsidRPr="00B3056F" w:rsidRDefault="00EF45DA" w:rsidP="00EF45DA">
      <w:pPr>
        <w:pStyle w:val="Heading6"/>
      </w:pPr>
      <w:bookmarkStart w:id="3197" w:name="_Toc11338730"/>
      <w:bookmarkStart w:id="3198" w:name="_Toc27585412"/>
      <w:bookmarkStart w:id="3199" w:name="_Toc36457414"/>
      <w:bookmarkStart w:id="3200" w:name="_Toc45028329"/>
      <w:bookmarkStart w:id="3201" w:name="_Toc45029164"/>
      <w:bookmarkStart w:id="3202" w:name="_Toc58583396"/>
      <w:r w:rsidRPr="00B3056F">
        <w:t>6.3.3.3.3.1</w:t>
      </w:r>
      <w:r w:rsidRPr="00B3056F">
        <w:tab/>
        <w:t>POST</w:t>
      </w:r>
      <w:bookmarkEnd w:id="3197"/>
      <w:bookmarkEnd w:id="3198"/>
      <w:bookmarkEnd w:id="3199"/>
      <w:bookmarkEnd w:id="3200"/>
      <w:bookmarkEnd w:id="3201"/>
      <w:bookmarkEnd w:id="3202"/>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20B1FF5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203" w:name="_Toc27585413"/>
      <w:bookmarkStart w:id="3204" w:name="_Toc36457415"/>
      <w:bookmarkStart w:id="3205" w:name="_Toc45028330"/>
      <w:bookmarkStart w:id="3206" w:name="_Toc45029165"/>
      <w:bookmarkStart w:id="3207" w:name="_Toc11338731"/>
      <w:bookmarkStart w:id="3208" w:name="_Toc58583397"/>
      <w:r w:rsidRPr="00B3056F">
        <w:t>6.3.3.4</w:t>
      </w:r>
      <w:r w:rsidRPr="00B3056F">
        <w:tab/>
        <w:t>Resource: SecurityInformation</w:t>
      </w:r>
      <w:r w:rsidRPr="00B3056F">
        <w:rPr>
          <w:rFonts w:hint="eastAsia"/>
          <w:lang w:eastAsia="zh-CN"/>
        </w:rPr>
        <w:t>For</w:t>
      </w:r>
      <w:r w:rsidRPr="00B3056F">
        <w:rPr>
          <w:lang w:eastAsia="zh-CN"/>
        </w:rPr>
        <w:t>Rg</w:t>
      </w:r>
      <w:bookmarkEnd w:id="3203"/>
      <w:bookmarkEnd w:id="3204"/>
      <w:bookmarkEnd w:id="3205"/>
      <w:bookmarkEnd w:id="3206"/>
      <w:bookmarkEnd w:id="3208"/>
    </w:p>
    <w:p w14:paraId="37D569DA" w14:textId="77777777" w:rsidR="00EF45DA" w:rsidRPr="00B3056F" w:rsidRDefault="00EF45DA" w:rsidP="00EF45DA">
      <w:pPr>
        <w:pStyle w:val="Heading5"/>
      </w:pPr>
      <w:bookmarkStart w:id="3209" w:name="_Toc27585414"/>
      <w:bookmarkStart w:id="3210" w:name="_Toc36457416"/>
      <w:bookmarkStart w:id="3211" w:name="_Toc45028331"/>
      <w:bookmarkStart w:id="3212" w:name="_Toc45029166"/>
      <w:bookmarkStart w:id="3213" w:name="_Toc58583398"/>
      <w:r w:rsidRPr="00B3056F">
        <w:t>6.3.3.4.1</w:t>
      </w:r>
      <w:r w:rsidRPr="00B3056F">
        <w:tab/>
        <w:t>Description</w:t>
      </w:r>
      <w:bookmarkEnd w:id="3209"/>
      <w:bookmarkEnd w:id="3210"/>
      <w:bookmarkEnd w:id="3211"/>
      <w:bookmarkEnd w:id="3212"/>
      <w:bookmarkEnd w:id="3213"/>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214" w:name="_Toc27585415"/>
      <w:bookmarkStart w:id="3215" w:name="_Toc36457417"/>
      <w:bookmarkStart w:id="3216" w:name="_Toc45028332"/>
      <w:bookmarkStart w:id="3217" w:name="_Toc45029167"/>
      <w:bookmarkStart w:id="3218" w:name="_Toc58583399"/>
      <w:r w:rsidRPr="00B3056F">
        <w:t>6.3.3.4.2</w:t>
      </w:r>
      <w:r w:rsidRPr="00B3056F">
        <w:tab/>
        <w:t>Resource Definition</w:t>
      </w:r>
      <w:bookmarkEnd w:id="3214"/>
      <w:bookmarkEnd w:id="3215"/>
      <w:bookmarkEnd w:id="3216"/>
      <w:bookmarkEnd w:id="3217"/>
      <w:bookmarkEnd w:id="3218"/>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F45DA">
      <w:pPr>
        <w:rPr>
          <w:rFonts w:ascii="Arial" w:hAnsi="Arial" w:cs="Arial"/>
        </w:rPr>
      </w:pPr>
      <w:r w:rsidRPr="00B3056F">
        <w:t>This resource shall support the resource URI variables defined in table 6.3.3.4.2-1</w:t>
      </w:r>
      <w:r w:rsidRPr="00B3056F">
        <w:rPr>
          <w:rFonts w:ascii="Arial" w:hAnsi="Arial" w:cs="Arial"/>
        </w:rPr>
        <w:t>.</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1F9E2A5F" w:rsidR="00E456BC" w:rsidRPr="00B3056F" w:rsidRDefault="00E456BC" w:rsidP="00E456BC">
            <w:pPr>
              <w:pStyle w:val="TAL"/>
            </w:pPr>
            <w:r w:rsidRPr="00B3056F">
              <w:t>Represents the Subscription Permanent Identifier (see 3GPP TS 23.501 [2] clause 5.9.2),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219" w:name="_Toc27585416"/>
      <w:bookmarkStart w:id="3220" w:name="_Toc36457418"/>
      <w:bookmarkStart w:id="3221" w:name="_Toc45028333"/>
      <w:bookmarkStart w:id="3222" w:name="_Toc45029168"/>
      <w:bookmarkStart w:id="3223" w:name="_Toc58583400"/>
      <w:r w:rsidRPr="00B3056F">
        <w:t>6.3.3.4.3</w:t>
      </w:r>
      <w:r w:rsidRPr="00B3056F">
        <w:tab/>
        <w:t>Resource Standard Methods</w:t>
      </w:r>
      <w:bookmarkEnd w:id="3219"/>
      <w:bookmarkEnd w:id="3220"/>
      <w:bookmarkEnd w:id="3221"/>
      <w:bookmarkEnd w:id="3222"/>
      <w:bookmarkEnd w:id="3223"/>
    </w:p>
    <w:p w14:paraId="4E481C27" w14:textId="77777777" w:rsidR="00EF45DA" w:rsidRPr="00B3056F" w:rsidRDefault="00EF45DA" w:rsidP="00EF45DA">
      <w:pPr>
        <w:pStyle w:val="Heading6"/>
      </w:pPr>
      <w:bookmarkStart w:id="3224" w:name="_Toc27585417"/>
      <w:bookmarkStart w:id="3225" w:name="_Toc36457419"/>
      <w:bookmarkStart w:id="3226" w:name="_Toc45028334"/>
      <w:bookmarkStart w:id="3227" w:name="_Toc45029169"/>
      <w:bookmarkStart w:id="3228" w:name="_Toc58583401"/>
      <w:r w:rsidRPr="00B3056F">
        <w:t>6.3.3.4.3.1</w:t>
      </w:r>
      <w:r w:rsidRPr="00B3056F">
        <w:tab/>
        <w:t>GET</w:t>
      </w:r>
      <w:bookmarkEnd w:id="3224"/>
      <w:bookmarkEnd w:id="3225"/>
      <w:bookmarkEnd w:id="3226"/>
      <w:bookmarkEnd w:id="3227"/>
      <w:bookmarkEnd w:id="3228"/>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7777777" w:rsidR="00EF45DA" w:rsidRPr="00B3056F" w:rsidRDefault="00EF45DA" w:rsidP="001330D7">
            <w:pPr>
              <w:pStyle w:val="TAL"/>
            </w:pPr>
            <w:r w:rsidRPr="00B3056F">
              <w:rPr>
                <w:rFonts w:cs="Arial"/>
                <w:szCs w:val="18"/>
              </w:rPr>
              <w:t>see 3GPP TS 29.500 [4] clause 6.6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679E7B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229" w:name="_Toc27585418"/>
      <w:bookmarkStart w:id="3230" w:name="_Toc36457420"/>
      <w:bookmarkStart w:id="3231" w:name="_Toc45028335"/>
      <w:bookmarkStart w:id="3232" w:name="_Toc45029170"/>
      <w:bookmarkStart w:id="3233" w:name="_Toc58583402"/>
      <w:r w:rsidRPr="00B3056F">
        <w:t>6.3.3.5</w:t>
      </w:r>
      <w:r w:rsidRPr="00B3056F">
        <w:tab/>
        <w:t>Resource: HssSecurityInformation</w:t>
      </w:r>
      <w:bookmarkEnd w:id="3229"/>
      <w:r w:rsidRPr="00B3056F">
        <w:t xml:space="preserve"> (Custom operation)</w:t>
      </w:r>
      <w:bookmarkEnd w:id="3230"/>
      <w:bookmarkEnd w:id="3231"/>
      <w:bookmarkEnd w:id="3232"/>
      <w:bookmarkEnd w:id="3233"/>
    </w:p>
    <w:p w14:paraId="7ACDA03E" w14:textId="77777777" w:rsidR="00EF45DA" w:rsidRPr="00B3056F" w:rsidRDefault="00EF45DA" w:rsidP="00EF45DA">
      <w:pPr>
        <w:pStyle w:val="Heading5"/>
      </w:pPr>
      <w:bookmarkStart w:id="3234" w:name="_Toc27585419"/>
      <w:bookmarkStart w:id="3235" w:name="_Toc36457421"/>
      <w:bookmarkStart w:id="3236" w:name="_Toc45028336"/>
      <w:bookmarkStart w:id="3237" w:name="_Toc45029171"/>
      <w:bookmarkStart w:id="3238" w:name="_Toc58583403"/>
      <w:r w:rsidRPr="00B3056F">
        <w:t>6.3.3.5.1</w:t>
      </w:r>
      <w:r w:rsidRPr="00B3056F">
        <w:tab/>
        <w:t>Description</w:t>
      </w:r>
      <w:bookmarkEnd w:id="3234"/>
      <w:bookmarkEnd w:id="3235"/>
      <w:bookmarkEnd w:id="3236"/>
      <w:bookmarkEnd w:id="3237"/>
      <w:bookmarkEnd w:id="3238"/>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239" w:name="_Toc27585420"/>
      <w:bookmarkStart w:id="3240" w:name="_Toc36457422"/>
      <w:bookmarkStart w:id="3241" w:name="_Toc45028337"/>
      <w:bookmarkStart w:id="3242" w:name="_Toc45029172"/>
      <w:bookmarkStart w:id="3243" w:name="_Toc58583404"/>
      <w:r w:rsidRPr="00B3056F">
        <w:t>6.3.3.5.2</w:t>
      </w:r>
      <w:r w:rsidRPr="00B3056F">
        <w:tab/>
        <w:t>Resource Definition</w:t>
      </w:r>
      <w:bookmarkEnd w:id="3239"/>
      <w:bookmarkEnd w:id="3240"/>
      <w:bookmarkEnd w:id="3241"/>
      <w:bookmarkEnd w:id="3242"/>
      <w:bookmarkEnd w:id="3243"/>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F45DA">
      <w:pPr>
        <w:rPr>
          <w:rFonts w:ascii="Arial" w:hAnsi="Arial" w:cs="Arial"/>
        </w:rPr>
      </w:pPr>
      <w:r w:rsidRPr="00B3056F">
        <w:t>This resource shall support the resource URI variables defined in table 6.3.3.5.2-1</w:t>
      </w:r>
      <w:r w:rsidRPr="00B3056F">
        <w:rPr>
          <w:rFonts w:ascii="Arial" w:hAnsi="Arial" w:cs="Arial"/>
        </w:rPr>
        <w:t>.</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7101E091" w:rsidR="00E456BC" w:rsidRPr="00B3056F" w:rsidRDefault="00E456BC" w:rsidP="00E456BC">
            <w:pPr>
              <w:pStyle w:val="TAL"/>
            </w:pPr>
            <w:r w:rsidRPr="00B3056F">
              <w:t>Represents the mobile subscription identity (see 3GPP TS 23.003 [8]).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244" w:name="_Toc27585421"/>
      <w:bookmarkStart w:id="3245" w:name="_Toc36457423"/>
      <w:bookmarkStart w:id="3246" w:name="_Toc45028338"/>
      <w:bookmarkStart w:id="3247" w:name="_Toc45029173"/>
      <w:bookmarkStart w:id="3248" w:name="_Toc58583405"/>
      <w:r w:rsidRPr="00B3056F">
        <w:lastRenderedPageBreak/>
        <w:t>6.3.3.5.3</w:t>
      </w:r>
      <w:r w:rsidRPr="00B3056F">
        <w:tab/>
        <w:t>Resource Standard Methods</w:t>
      </w:r>
      <w:bookmarkEnd w:id="3244"/>
      <w:bookmarkEnd w:id="3245"/>
      <w:bookmarkEnd w:id="3246"/>
      <w:bookmarkEnd w:id="3247"/>
      <w:bookmarkEnd w:id="3248"/>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249" w:name="_Toc27585422"/>
      <w:bookmarkStart w:id="3250" w:name="_Toc36457424"/>
      <w:bookmarkStart w:id="3251" w:name="_Toc45028339"/>
      <w:bookmarkStart w:id="3252" w:name="_Toc45029174"/>
      <w:bookmarkStart w:id="3253" w:name="_Toc58583406"/>
      <w:r w:rsidRPr="00B3056F">
        <w:t>6.3.3.5.4</w:t>
      </w:r>
      <w:r w:rsidRPr="00B3056F">
        <w:tab/>
        <w:t>Resource Custom Operations</w:t>
      </w:r>
      <w:bookmarkEnd w:id="3249"/>
      <w:bookmarkEnd w:id="3250"/>
      <w:bookmarkEnd w:id="3251"/>
      <w:bookmarkEnd w:id="3252"/>
      <w:bookmarkEnd w:id="3253"/>
    </w:p>
    <w:p w14:paraId="2DB76AA8" w14:textId="77777777" w:rsidR="00EF45DA" w:rsidRPr="00B3056F" w:rsidRDefault="00EF45DA" w:rsidP="00EF45DA">
      <w:pPr>
        <w:pStyle w:val="Heading6"/>
        <w:ind w:left="0" w:firstLine="0"/>
      </w:pPr>
      <w:bookmarkStart w:id="3254" w:name="_Toc27585423"/>
      <w:bookmarkStart w:id="3255" w:name="_Toc36457425"/>
      <w:bookmarkStart w:id="3256" w:name="_Toc45028340"/>
      <w:bookmarkStart w:id="3257" w:name="_Toc45029175"/>
      <w:bookmarkStart w:id="3258" w:name="_Toc58583407"/>
      <w:r w:rsidRPr="00B3056F">
        <w:t>6.3.3.5.4.1</w:t>
      </w:r>
      <w:r w:rsidRPr="00B3056F">
        <w:tab/>
        <w:t>Overview</w:t>
      </w:r>
      <w:bookmarkEnd w:id="3254"/>
      <w:bookmarkEnd w:id="3255"/>
      <w:bookmarkEnd w:id="3256"/>
      <w:bookmarkEnd w:id="3257"/>
      <w:bookmarkEnd w:id="3258"/>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EF45DA">
      <w:pPr>
        <w:pStyle w:val="Heading6"/>
        <w:ind w:left="0" w:firstLine="0"/>
      </w:pPr>
      <w:bookmarkStart w:id="3259" w:name="_Toc27585424"/>
      <w:bookmarkStart w:id="3260" w:name="_Toc36457426"/>
      <w:bookmarkStart w:id="3261" w:name="_Toc45028341"/>
      <w:bookmarkStart w:id="3262" w:name="_Toc45029176"/>
      <w:bookmarkStart w:id="3263" w:name="_Toc58583408"/>
      <w:r w:rsidRPr="00B3056F">
        <w:t>6.3.3.5.4.2</w:t>
      </w:r>
      <w:r w:rsidRPr="00B3056F">
        <w:tab/>
        <w:t>Operation: generate-av</w:t>
      </w:r>
      <w:bookmarkEnd w:id="3259"/>
      <w:bookmarkEnd w:id="3260"/>
      <w:bookmarkEnd w:id="3261"/>
      <w:bookmarkEnd w:id="3262"/>
      <w:bookmarkEnd w:id="3263"/>
    </w:p>
    <w:p w14:paraId="2FA8624D" w14:textId="77777777" w:rsidR="00EF45DA" w:rsidRPr="00B3056F" w:rsidRDefault="00EF45DA" w:rsidP="00EF45DA">
      <w:pPr>
        <w:pStyle w:val="Heading7"/>
      </w:pPr>
      <w:bookmarkStart w:id="3264" w:name="_Toc27585425"/>
      <w:bookmarkStart w:id="3265" w:name="_Toc36457427"/>
      <w:bookmarkStart w:id="3266" w:name="_Toc45028342"/>
      <w:bookmarkStart w:id="3267" w:name="_Toc45029177"/>
      <w:bookmarkStart w:id="3268" w:name="_Toc58583409"/>
      <w:r w:rsidRPr="00B3056F">
        <w:t>6.3.3.5.4.2.1</w:t>
      </w:r>
      <w:r w:rsidRPr="00B3056F">
        <w:tab/>
        <w:t>Description</w:t>
      </w:r>
      <w:bookmarkEnd w:id="3264"/>
      <w:bookmarkEnd w:id="3265"/>
      <w:bookmarkEnd w:id="3266"/>
      <w:bookmarkEnd w:id="3267"/>
      <w:bookmarkEnd w:id="3268"/>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EF45DA">
      <w:pPr>
        <w:pStyle w:val="Heading7"/>
      </w:pPr>
      <w:bookmarkStart w:id="3269" w:name="_Toc27585426"/>
      <w:bookmarkStart w:id="3270" w:name="_Toc36457428"/>
      <w:bookmarkStart w:id="3271" w:name="_Toc45028343"/>
      <w:bookmarkStart w:id="3272" w:name="_Toc45029178"/>
      <w:bookmarkStart w:id="3273" w:name="_Toc58583410"/>
      <w:r w:rsidRPr="00B3056F">
        <w:t>6.3.3.5.4.2.2</w:t>
      </w:r>
      <w:r w:rsidRPr="00B3056F">
        <w:tab/>
        <w:t>Operation Definition</w:t>
      </w:r>
      <w:bookmarkEnd w:id="3269"/>
      <w:bookmarkEnd w:id="3270"/>
      <w:bookmarkEnd w:id="3271"/>
      <w:bookmarkEnd w:id="3272"/>
      <w:bookmarkEnd w:id="3273"/>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A36171">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A36171">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A361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2964AC7D" w:rsidR="00EF45DA" w:rsidRPr="00B3056F" w:rsidRDefault="00A36171"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A36171" w:rsidRPr="00B3056F" w14:paraId="5FD85190" w14:textId="77777777" w:rsidTr="00A36171">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E15C6EE" w14:textId="77777777" w:rsidR="00A36171" w:rsidRPr="00B3056F" w:rsidRDefault="00A36171" w:rsidP="00A7713C">
            <w:pPr>
              <w:pStyle w:val="TAL"/>
            </w:pPr>
            <w:r>
              <w:t>ProblemDetails</w:t>
            </w:r>
          </w:p>
        </w:tc>
        <w:tc>
          <w:tcPr>
            <w:tcW w:w="225" w:type="pct"/>
            <w:tcBorders>
              <w:top w:val="single" w:sz="4" w:space="0" w:color="auto"/>
              <w:left w:val="single" w:sz="6" w:space="0" w:color="000000"/>
              <w:bottom w:val="single" w:sz="6" w:space="0" w:color="000000"/>
              <w:right w:val="single" w:sz="6" w:space="0" w:color="000000"/>
            </w:tcBorders>
          </w:tcPr>
          <w:p w14:paraId="347D8542" w14:textId="77777777" w:rsidR="00A36171" w:rsidRPr="00B3056F" w:rsidRDefault="00A36171" w:rsidP="00A7713C">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E6E04ED" w14:textId="77777777" w:rsidR="00A36171" w:rsidRPr="00B3056F" w:rsidRDefault="00A36171" w:rsidP="00A7713C">
            <w:pPr>
              <w:pStyle w:val="TAL"/>
            </w:pPr>
            <w:r>
              <w:t>0..1</w:t>
            </w:r>
          </w:p>
        </w:tc>
        <w:tc>
          <w:tcPr>
            <w:tcW w:w="584" w:type="pct"/>
            <w:tcBorders>
              <w:top w:val="single" w:sz="4" w:space="0" w:color="auto"/>
              <w:left w:val="single" w:sz="6" w:space="0" w:color="000000"/>
              <w:bottom w:val="single" w:sz="6" w:space="0" w:color="000000"/>
              <w:right w:val="single" w:sz="6" w:space="0" w:color="000000"/>
            </w:tcBorders>
          </w:tcPr>
          <w:p w14:paraId="6DBFCAAB" w14:textId="77777777" w:rsidR="00A36171" w:rsidRPr="00B3056F" w:rsidRDefault="00A36171" w:rsidP="00A7713C">
            <w:pPr>
              <w:pStyle w:val="TAL"/>
            </w:pPr>
            <w:r>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1CEE267" w14:textId="77777777" w:rsidR="00A36171" w:rsidRPr="00B3056F" w:rsidRDefault="00A36171" w:rsidP="00A7713C">
            <w:pPr>
              <w:pStyle w:val="TAL"/>
            </w:pPr>
            <w:r w:rsidRPr="00B3056F">
              <w:t>The "cause" attribute may be used to indicate one of the following application errors:</w:t>
            </w:r>
          </w:p>
          <w:p w14:paraId="28D072FE" w14:textId="77777777" w:rsidR="00A36171" w:rsidRPr="00B3056F" w:rsidRDefault="00A36171" w:rsidP="00A7713C">
            <w:pPr>
              <w:pStyle w:val="TAL"/>
            </w:pPr>
            <w:r w:rsidRPr="00B3056F">
              <w:t>- AUTHENTICATION_REJECTED</w:t>
            </w:r>
          </w:p>
        </w:tc>
      </w:tr>
      <w:tr w:rsidR="00EF45DA" w:rsidRPr="00B3056F" w14:paraId="62D1785B" w14:textId="77777777" w:rsidTr="00A3617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08EAF684" w:rsidR="00EF45DA" w:rsidRPr="00B3056F" w:rsidRDefault="00A36171"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5E1EEF7"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B3056F" w:rsidRDefault="00EF45DA" w:rsidP="00EF45DA">
      <w:pPr>
        <w:pStyle w:val="B1"/>
        <w:ind w:left="0" w:firstLine="0"/>
        <w:rPr>
          <w:lang w:val="en-US" w:eastAsia="zh-CN"/>
        </w:rPr>
      </w:pPr>
    </w:p>
    <w:p w14:paraId="3C56E386" w14:textId="77777777" w:rsidR="00EF45DA" w:rsidRPr="00B3056F" w:rsidRDefault="00EF45DA" w:rsidP="00EF45DA">
      <w:pPr>
        <w:pStyle w:val="Heading4"/>
      </w:pPr>
      <w:bookmarkStart w:id="3274" w:name="_Toc36457429"/>
      <w:bookmarkStart w:id="3275" w:name="_Toc45028344"/>
      <w:bookmarkStart w:id="3276" w:name="_Toc45029179"/>
      <w:bookmarkStart w:id="3277" w:name="_Toc27585427"/>
      <w:bookmarkStart w:id="3278" w:name="_Toc58583411"/>
      <w:r w:rsidRPr="00B3056F">
        <w:t>6.3.3.6</w:t>
      </w:r>
      <w:r w:rsidRPr="00B3056F">
        <w:tab/>
        <w:t>Resource: Individual AuthEvent</w:t>
      </w:r>
      <w:bookmarkEnd w:id="3274"/>
      <w:bookmarkEnd w:id="3275"/>
      <w:bookmarkEnd w:id="3276"/>
      <w:bookmarkEnd w:id="3278"/>
    </w:p>
    <w:p w14:paraId="6C634EAA" w14:textId="77777777" w:rsidR="00EF45DA" w:rsidRPr="00B3056F" w:rsidRDefault="00EF45DA" w:rsidP="00EF45DA">
      <w:pPr>
        <w:pStyle w:val="Heading5"/>
      </w:pPr>
      <w:bookmarkStart w:id="3279" w:name="_Toc36457430"/>
      <w:bookmarkStart w:id="3280" w:name="_Toc45028345"/>
      <w:bookmarkStart w:id="3281" w:name="_Toc45029180"/>
      <w:bookmarkStart w:id="3282" w:name="_Toc58583412"/>
      <w:r w:rsidRPr="00B3056F">
        <w:t>6.3.3.6.1</w:t>
      </w:r>
      <w:r w:rsidRPr="00B3056F">
        <w:tab/>
        <w:t>Resource Definition</w:t>
      </w:r>
      <w:bookmarkEnd w:id="3279"/>
      <w:bookmarkEnd w:id="3280"/>
      <w:bookmarkEnd w:id="3281"/>
      <w:bookmarkEnd w:id="3282"/>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F45DA">
      <w:pPr>
        <w:rPr>
          <w:rFonts w:ascii="Arial" w:hAnsi="Arial" w:cs="Arial"/>
        </w:rPr>
      </w:pPr>
      <w:r w:rsidRPr="00B3056F">
        <w:lastRenderedPageBreak/>
        <w:t>This resource shall support the resource URI variables defined in table 6.3.3.6.1-1</w:t>
      </w:r>
      <w:r w:rsidRPr="00B3056F">
        <w:rPr>
          <w:rFonts w:ascii="Arial" w:hAnsi="Arial" w:cs="Arial"/>
        </w:rPr>
        <w:t>.</w:t>
      </w:r>
    </w:p>
    <w:p w14:paraId="1624713A" w14:textId="77777777" w:rsidR="00EF45DA" w:rsidRPr="00B3056F" w:rsidRDefault="00EF45DA" w:rsidP="00EF45DA">
      <w:pPr>
        <w:pStyle w:val="TH"/>
        <w:rPr>
          <w:rFonts w:cs="Arial"/>
        </w:rPr>
      </w:pPr>
      <w:r w:rsidRPr="00B3056F">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28F2123D"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283" w:name="_Toc36457431"/>
      <w:bookmarkStart w:id="3284" w:name="_Toc45028346"/>
      <w:bookmarkStart w:id="3285" w:name="_Toc45029181"/>
      <w:bookmarkStart w:id="3286" w:name="_Toc58583413"/>
      <w:r w:rsidRPr="00B3056F">
        <w:t>6.3.3.6.2</w:t>
      </w:r>
      <w:r w:rsidRPr="00B3056F">
        <w:tab/>
        <w:t>Resource Standard Methods</w:t>
      </w:r>
      <w:bookmarkEnd w:id="3283"/>
      <w:bookmarkEnd w:id="3284"/>
      <w:bookmarkEnd w:id="3285"/>
      <w:bookmarkEnd w:id="3286"/>
    </w:p>
    <w:p w14:paraId="034724DD" w14:textId="27B90DF7" w:rsidR="00EF45DA" w:rsidRPr="00B3056F" w:rsidRDefault="00EF45DA" w:rsidP="00EF45DA">
      <w:pPr>
        <w:pStyle w:val="Heading6"/>
      </w:pPr>
      <w:bookmarkStart w:id="3287" w:name="_Toc36457432"/>
      <w:bookmarkStart w:id="3288" w:name="_Toc45028347"/>
      <w:bookmarkStart w:id="3289" w:name="_Toc45029182"/>
      <w:bookmarkStart w:id="3290" w:name="_Toc58583414"/>
      <w:r w:rsidRPr="00B3056F">
        <w:t>6.3.3.6.2.1</w:t>
      </w:r>
      <w:r w:rsidRPr="00B3056F">
        <w:tab/>
      </w:r>
      <w:r w:rsidR="006F5FFF">
        <w:t>PUT</w:t>
      </w:r>
      <w:bookmarkEnd w:id="3287"/>
      <w:bookmarkEnd w:id="3288"/>
      <w:bookmarkEnd w:id="3289"/>
      <w:bookmarkEnd w:id="3290"/>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799618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291" w:name="_Toc36457433"/>
      <w:bookmarkStart w:id="3292" w:name="_Toc45028348"/>
      <w:bookmarkStart w:id="3293" w:name="_Toc45029183"/>
      <w:bookmarkStart w:id="3294" w:name="_Toc58583415"/>
      <w:r w:rsidRPr="00B3056F">
        <w:t>6.3.4</w:t>
      </w:r>
      <w:r w:rsidRPr="00B3056F">
        <w:tab/>
        <w:t>Custom Operations without associated resources</w:t>
      </w:r>
      <w:bookmarkEnd w:id="3207"/>
      <w:bookmarkEnd w:id="3277"/>
      <w:bookmarkEnd w:id="3291"/>
      <w:bookmarkEnd w:id="3292"/>
      <w:bookmarkEnd w:id="3293"/>
      <w:bookmarkEnd w:id="3294"/>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295" w:name="_Toc11338732"/>
      <w:bookmarkStart w:id="3296" w:name="_Toc27585428"/>
      <w:bookmarkStart w:id="3297" w:name="_Toc36457434"/>
      <w:bookmarkStart w:id="3298" w:name="_Toc45028349"/>
      <w:bookmarkStart w:id="3299" w:name="_Toc45029184"/>
      <w:bookmarkStart w:id="3300" w:name="_Toc58583416"/>
      <w:r w:rsidRPr="00B3056F">
        <w:t>6.3.5</w:t>
      </w:r>
      <w:r w:rsidRPr="00B3056F">
        <w:tab/>
        <w:t>Notifications</w:t>
      </w:r>
      <w:bookmarkEnd w:id="3295"/>
      <w:bookmarkEnd w:id="3296"/>
      <w:bookmarkEnd w:id="3297"/>
      <w:bookmarkEnd w:id="3298"/>
      <w:bookmarkEnd w:id="3299"/>
      <w:bookmarkEnd w:id="3300"/>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301" w:name="_Toc11338733"/>
      <w:bookmarkStart w:id="3302" w:name="_Toc27585429"/>
      <w:bookmarkStart w:id="3303" w:name="_Toc36457435"/>
      <w:bookmarkStart w:id="3304" w:name="_Toc45028350"/>
      <w:bookmarkStart w:id="3305" w:name="_Toc45029185"/>
      <w:bookmarkStart w:id="3306" w:name="_Toc58583417"/>
      <w:r w:rsidRPr="00B3056F">
        <w:t>6.3.6</w:t>
      </w:r>
      <w:r w:rsidRPr="00B3056F">
        <w:tab/>
        <w:t>Data Model</w:t>
      </w:r>
      <w:bookmarkEnd w:id="3301"/>
      <w:bookmarkEnd w:id="3302"/>
      <w:bookmarkEnd w:id="3303"/>
      <w:bookmarkEnd w:id="3304"/>
      <w:bookmarkEnd w:id="3305"/>
      <w:bookmarkEnd w:id="3306"/>
    </w:p>
    <w:p w14:paraId="45363B03" w14:textId="77777777" w:rsidR="00EF45DA" w:rsidRPr="00B3056F" w:rsidRDefault="00EF45DA" w:rsidP="00EF45DA">
      <w:pPr>
        <w:pStyle w:val="Heading4"/>
      </w:pPr>
      <w:bookmarkStart w:id="3307" w:name="_Toc11338734"/>
      <w:bookmarkStart w:id="3308" w:name="_Toc27585430"/>
      <w:bookmarkStart w:id="3309" w:name="_Toc36457436"/>
      <w:bookmarkStart w:id="3310" w:name="_Toc45028351"/>
      <w:bookmarkStart w:id="3311" w:name="_Toc45029186"/>
      <w:bookmarkStart w:id="3312" w:name="_Toc58583418"/>
      <w:r w:rsidRPr="00B3056F">
        <w:t>6.3.6.1</w:t>
      </w:r>
      <w:r w:rsidRPr="00B3056F">
        <w:tab/>
        <w:t>General</w:t>
      </w:r>
      <w:bookmarkEnd w:id="3307"/>
      <w:bookmarkEnd w:id="3308"/>
      <w:bookmarkEnd w:id="3309"/>
      <w:bookmarkEnd w:id="3310"/>
      <w:bookmarkEnd w:id="3311"/>
      <w:bookmarkEnd w:id="3312"/>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lastRenderedPageBreak/>
        <w:t>Table 6.3.6.1-1 specifies the data types defined for the Nudm_UEAU service API.</w:t>
      </w:r>
    </w:p>
    <w:p w14:paraId="4BEFEF05" w14:textId="77777777" w:rsidR="00EF45DA" w:rsidRPr="00B3056F" w:rsidRDefault="00EF45DA" w:rsidP="00EF45DA">
      <w:pPr>
        <w:pStyle w:val="TH"/>
      </w:pPr>
      <w:r w:rsidRPr="00B3056F">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313" w:name="_Toc11338735"/>
      <w:bookmarkStart w:id="3314" w:name="_Toc27585431"/>
      <w:bookmarkStart w:id="3315" w:name="_Toc36457437"/>
      <w:bookmarkStart w:id="3316" w:name="_Toc45028352"/>
      <w:bookmarkStart w:id="3317" w:name="_Toc45029187"/>
      <w:bookmarkStart w:id="3318" w:name="_Toc58583419"/>
      <w:r w:rsidRPr="00B3056F">
        <w:rPr>
          <w:lang w:val="en-US"/>
        </w:rPr>
        <w:lastRenderedPageBreak/>
        <w:t>6.3.6.2</w:t>
      </w:r>
      <w:r w:rsidRPr="00B3056F">
        <w:rPr>
          <w:lang w:val="en-US"/>
        </w:rPr>
        <w:tab/>
        <w:t>Structured data types</w:t>
      </w:r>
      <w:bookmarkEnd w:id="3313"/>
      <w:bookmarkEnd w:id="3314"/>
      <w:bookmarkEnd w:id="3315"/>
      <w:bookmarkEnd w:id="3316"/>
      <w:bookmarkEnd w:id="3317"/>
      <w:bookmarkEnd w:id="3318"/>
    </w:p>
    <w:p w14:paraId="1AF05431" w14:textId="77777777" w:rsidR="00EF45DA" w:rsidRPr="00B3056F" w:rsidRDefault="00EF45DA" w:rsidP="00EF45DA">
      <w:pPr>
        <w:pStyle w:val="Heading5"/>
      </w:pPr>
      <w:bookmarkStart w:id="3319" w:name="_Toc11338736"/>
      <w:bookmarkStart w:id="3320" w:name="_Toc27585432"/>
      <w:bookmarkStart w:id="3321" w:name="_Toc36457438"/>
      <w:bookmarkStart w:id="3322" w:name="_Toc45028353"/>
      <w:bookmarkStart w:id="3323" w:name="_Toc45029188"/>
      <w:bookmarkStart w:id="3324" w:name="_Toc58583420"/>
      <w:r w:rsidRPr="00B3056F">
        <w:t>6.3.6.2.1</w:t>
      </w:r>
      <w:r w:rsidRPr="00B3056F">
        <w:tab/>
        <w:t>Introduction</w:t>
      </w:r>
      <w:bookmarkEnd w:id="3319"/>
      <w:bookmarkEnd w:id="3320"/>
      <w:bookmarkEnd w:id="3321"/>
      <w:bookmarkEnd w:id="3322"/>
      <w:bookmarkEnd w:id="3323"/>
      <w:bookmarkEnd w:id="3324"/>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325" w:name="_Toc11338737"/>
      <w:bookmarkStart w:id="3326" w:name="_Toc27585433"/>
      <w:bookmarkStart w:id="3327" w:name="_Toc36457439"/>
      <w:bookmarkStart w:id="3328" w:name="_Toc45028354"/>
      <w:bookmarkStart w:id="3329" w:name="_Toc45029189"/>
      <w:bookmarkStart w:id="3330" w:name="_Toc58583421"/>
      <w:r w:rsidRPr="00B3056F">
        <w:t>6.3.6.2.2</w:t>
      </w:r>
      <w:r w:rsidRPr="00B3056F">
        <w:tab/>
        <w:t>Type: AuthenticationInfoRequest</w:t>
      </w:r>
      <w:bookmarkEnd w:id="3325"/>
      <w:bookmarkEnd w:id="3326"/>
      <w:bookmarkEnd w:id="3327"/>
      <w:bookmarkEnd w:id="3328"/>
      <w:bookmarkEnd w:id="3329"/>
      <w:bookmarkEnd w:id="3330"/>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7777777" w:rsidR="00EF45DA" w:rsidRPr="00B3056F" w:rsidRDefault="00EF45DA" w:rsidP="001330D7">
            <w:pPr>
              <w:pStyle w:val="TAL"/>
              <w:rPr>
                <w:rFonts w:cs="Arial"/>
                <w:szCs w:val="18"/>
              </w:rPr>
            </w:pPr>
            <w:r w:rsidRPr="00B3056F">
              <w:rPr>
                <w:rFonts w:cs="Arial"/>
                <w:szCs w:val="18"/>
              </w:rPr>
              <w:t>See 3GPP TS 33.501 [6] clause 6.1.1.4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77777777" w:rsidR="00EF45DA" w:rsidRPr="00B3056F" w:rsidRDefault="00EF45DA" w:rsidP="001330D7">
            <w:pPr>
              <w:pStyle w:val="TAL"/>
              <w:rPr>
                <w:rFonts w:cs="Arial"/>
                <w:szCs w:val="18"/>
              </w:rPr>
            </w:pPr>
            <w:r w:rsidRPr="00B3056F">
              <w:rPr>
                <w:rFonts w:cs="Arial"/>
                <w:szCs w:val="18"/>
              </w:rPr>
              <w:t>Contains RAND and AUTS; see 3GPP TS 33.501 [6] clause 7.5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7777777" w:rsidR="00EF45DA" w:rsidRPr="00B3056F" w:rsidRDefault="00EF45DA" w:rsidP="001330D7">
            <w:pPr>
              <w:pStyle w:val="TAL"/>
              <w:rPr>
                <w:rFonts w:cs="Arial"/>
                <w:szCs w:val="18"/>
              </w:rPr>
            </w:pPr>
            <w:r w:rsidRPr="00B3056F">
              <w:rPr>
                <w:rFonts w:cs="Arial"/>
                <w:szCs w:val="18"/>
              </w:rPr>
              <w:t>See clause 6.3.8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7F5D9632" w:rsidR="00EF45DA" w:rsidRPr="00B3056F" w:rsidRDefault="00CE7CB8" w:rsidP="001330D7">
            <w:pPr>
              <w:pStyle w:val="TAL"/>
            </w:pPr>
            <w:r>
              <w:t>cellCagInfo</w:t>
            </w:r>
          </w:p>
        </w:tc>
        <w:tc>
          <w:tcPr>
            <w:tcW w:w="2268" w:type="dxa"/>
            <w:tcBorders>
              <w:top w:val="single" w:sz="4" w:space="0" w:color="auto"/>
              <w:left w:val="single" w:sz="4" w:space="0" w:color="auto"/>
              <w:bottom w:val="single" w:sz="4" w:space="0" w:color="auto"/>
              <w:right w:val="single" w:sz="4" w:space="0" w:color="auto"/>
            </w:tcBorders>
          </w:tcPr>
          <w:p w14:paraId="7523583C" w14:textId="677D3D0E" w:rsidR="00EF45DA" w:rsidRPr="00B3056F" w:rsidRDefault="00CE7CB8" w:rsidP="001330D7">
            <w:pPr>
              <w:pStyle w:val="TAL"/>
            </w:pPr>
            <w:r>
              <w:t>array(</w:t>
            </w:r>
            <w:r w:rsidR="00EF45DA" w:rsidRPr="00B3056F">
              <w:t>CagId</w:t>
            </w:r>
            <w:r>
              <w:t>)</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72B122B8" w:rsidR="00EF45DA" w:rsidRPr="00B3056F" w:rsidRDefault="00EF45DA" w:rsidP="001330D7">
            <w:pPr>
              <w:pStyle w:val="TAL"/>
            </w:pPr>
            <w:r w:rsidRPr="00B3056F">
              <w:t>1</w:t>
            </w:r>
            <w:r w:rsidR="00CE7CB8">
              <w:t>..N</w:t>
            </w:r>
          </w:p>
        </w:tc>
        <w:tc>
          <w:tcPr>
            <w:tcW w:w="3508" w:type="dxa"/>
            <w:tcBorders>
              <w:top w:val="single" w:sz="4" w:space="0" w:color="auto"/>
              <w:left w:val="single" w:sz="4" w:space="0" w:color="auto"/>
              <w:bottom w:val="single" w:sz="4" w:space="0" w:color="auto"/>
              <w:right w:val="single" w:sz="4" w:space="0" w:color="auto"/>
            </w:tcBorders>
          </w:tcPr>
          <w:p w14:paraId="11E8B04A" w14:textId="4457F10D" w:rsidR="00EF45DA" w:rsidRPr="00B3056F" w:rsidRDefault="00EF45DA" w:rsidP="001330D7">
            <w:pPr>
              <w:pStyle w:val="TAL"/>
              <w:rPr>
                <w:rFonts w:cs="Arial"/>
                <w:szCs w:val="18"/>
              </w:rPr>
            </w:pPr>
            <w:r w:rsidRPr="00B3056F">
              <w:rPr>
                <w:rFonts w:cs="Arial"/>
                <w:szCs w:val="18"/>
              </w:rPr>
              <w:t xml:space="preserve">CAG </w:t>
            </w:r>
            <w:r w:rsidR="00CE7CB8">
              <w:rPr>
                <w:rFonts w:cs="Arial"/>
                <w:szCs w:val="18"/>
              </w:rPr>
              <w:t>List</w:t>
            </w:r>
            <w:r w:rsidRPr="00B3056F">
              <w:rPr>
                <w:rFonts w:cs="Arial"/>
                <w:szCs w:val="18"/>
              </w:rPr>
              <w:t xml:space="preserve"> of the CAG cell.</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331" w:name="_Toc11338738"/>
      <w:bookmarkStart w:id="3332" w:name="_Toc27585434"/>
      <w:bookmarkStart w:id="3333" w:name="_Toc36457440"/>
      <w:bookmarkStart w:id="3334" w:name="_Toc45028355"/>
      <w:bookmarkStart w:id="3335" w:name="_Toc45029190"/>
      <w:bookmarkStart w:id="3336" w:name="_Toc58583422"/>
      <w:r w:rsidRPr="00B3056F">
        <w:t>6.3.6.2.3</w:t>
      </w:r>
      <w:r w:rsidRPr="00B3056F">
        <w:tab/>
        <w:t>Type: AuthenticationInfoResult</w:t>
      </w:r>
      <w:bookmarkEnd w:id="3331"/>
      <w:bookmarkEnd w:id="3332"/>
      <w:bookmarkEnd w:id="3333"/>
      <w:bookmarkEnd w:id="3334"/>
      <w:bookmarkEnd w:id="3335"/>
      <w:bookmarkEnd w:id="3336"/>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6874D6" w:rsidRPr="007659BC" w14:paraId="3E3263C4" w14:textId="77777777" w:rsidTr="00A7713C">
        <w:trPr>
          <w:jc w:val="center"/>
        </w:trPr>
        <w:tc>
          <w:tcPr>
            <w:tcW w:w="2231" w:type="dxa"/>
            <w:tcBorders>
              <w:top w:val="single" w:sz="4" w:space="0" w:color="auto"/>
              <w:left w:val="single" w:sz="4" w:space="0" w:color="auto"/>
              <w:bottom w:val="single" w:sz="4" w:space="0" w:color="auto"/>
              <w:right w:val="single" w:sz="4" w:space="0" w:color="auto"/>
            </w:tcBorders>
          </w:tcPr>
          <w:p w14:paraId="10F3DB11" w14:textId="77777777" w:rsidR="006874D6" w:rsidRPr="00B3056F" w:rsidRDefault="006874D6" w:rsidP="00A7713C">
            <w:pPr>
              <w:pStyle w:val="TAL"/>
              <w:rPr>
                <w:lang w:eastAsia="zh-CN"/>
              </w:rPr>
            </w:pPr>
            <w:r>
              <w:rPr>
                <w:rFonts w:hint="eastAsia"/>
                <w:lang w:eastAsia="zh-CN"/>
              </w:rPr>
              <w:t>a</w:t>
            </w:r>
            <w:r>
              <w:rPr>
                <w:lang w:eastAsia="zh-CN"/>
              </w:rPr>
              <w:t>kmaInd</w:t>
            </w:r>
          </w:p>
        </w:tc>
        <w:tc>
          <w:tcPr>
            <w:tcW w:w="2268" w:type="dxa"/>
            <w:tcBorders>
              <w:top w:val="single" w:sz="4" w:space="0" w:color="auto"/>
              <w:left w:val="single" w:sz="4" w:space="0" w:color="auto"/>
              <w:bottom w:val="single" w:sz="4" w:space="0" w:color="auto"/>
              <w:right w:val="single" w:sz="4" w:space="0" w:color="auto"/>
            </w:tcBorders>
          </w:tcPr>
          <w:p w14:paraId="7627CE46" w14:textId="77777777" w:rsidR="006874D6" w:rsidRPr="00B3056F" w:rsidRDefault="006874D6" w:rsidP="00A7713C">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tcPr>
          <w:p w14:paraId="70214EFC" w14:textId="77777777" w:rsidR="006874D6" w:rsidRPr="00B3056F" w:rsidRDefault="006874D6" w:rsidP="00A7713C">
            <w:pPr>
              <w:pStyle w:val="TAC"/>
              <w:rPr>
                <w:lang w:eastAsia="zh-CN"/>
              </w:rPr>
            </w:pPr>
            <w:r>
              <w:rPr>
                <w:rFonts w:hint="eastAsia"/>
                <w:lang w:eastAsia="zh-CN"/>
              </w:rPr>
              <w:t>C</w:t>
            </w:r>
          </w:p>
        </w:tc>
        <w:tc>
          <w:tcPr>
            <w:tcW w:w="1276" w:type="dxa"/>
            <w:tcBorders>
              <w:top w:val="single" w:sz="4" w:space="0" w:color="auto"/>
              <w:left w:val="single" w:sz="4" w:space="0" w:color="auto"/>
              <w:bottom w:val="single" w:sz="4" w:space="0" w:color="auto"/>
              <w:right w:val="single" w:sz="4" w:space="0" w:color="auto"/>
            </w:tcBorders>
          </w:tcPr>
          <w:p w14:paraId="48E0079E" w14:textId="77777777" w:rsidR="006874D6" w:rsidRPr="00B3056F" w:rsidRDefault="006874D6" w:rsidP="00A7713C">
            <w:pPr>
              <w:pStyle w:val="TAL"/>
              <w:rPr>
                <w:lang w:eastAsia="zh-CN"/>
              </w:rPr>
            </w:pPr>
            <w:r>
              <w:rPr>
                <w:rFonts w:hint="eastAsia"/>
                <w:lang w:eastAsia="zh-CN"/>
              </w:rPr>
              <w:t>0.</w:t>
            </w:r>
            <w:r>
              <w:rPr>
                <w:lang w:eastAsia="zh-CN"/>
              </w:rPr>
              <w:t>.1</w:t>
            </w:r>
          </w:p>
        </w:tc>
        <w:tc>
          <w:tcPr>
            <w:tcW w:w="3508" w:type="dxa"/>
            <w:tcBorders>
              <w:top w:val="single" w:sz="4" w:space="0" w:color="auto"/>
              <w:left w:val="single" w:sz="4" w:space="0" w:color="auto"/>
              <w:bottom w:val="single" w:sz="4" w:space="0" w:color="auto"/>
              <w:right w:val="single" w:sz="4" w:space="0" w:color="auto"/>
            </w:tcBorders>
          </w:tcPr>
          <w:p w14:paraId="55910BCB" w14:textId="77777777" w:rsidR="006874D6" w:rsidRPr="00B3056F" w:rsidRDefault="006874D6" w:rsidP="00A7713C">
            <w:pPr>
              <w:pStyle w:val="TAL"/>
              <w:rPr>
                <w:rFonts w:cs="Arial"/>
                <w:szCs w:val="18"/>
              </w:rPr>
            </w:pPr>
            <w:r w:rsidRPr="00B3056F">
              <w:rPr>
                <w:rFonts w:cs="Arial"/>
                <w:szCs w:val="18"/>
              </w:rPr>
              <w:t>When present, this IE shall be set as follows:</w:t>
            </w:r>
          </w:p>
          <w:p w14:paraId="387E4AF4" w14:textId="77777777" w:rsidR="006874D6" w:rsidRPr="00B3056F" w:rsidRDefault="006874D6" w:rsidP="00A7713C">
            <w:pPr>
              <w:pStyle w:val="TAL"/>
              <w:ind w:left="284"/>
            </w:pPr>
            <w:r w:rsidRPr="00B3056F">
              <w:rPr>
                <w:lang w:eastAsia="zh-CN"/>
              </w:rPr>
              <w:t>-</w:t>
            </w:r>
            <w:r w:rsidRPr="00B3056F">
              <w:tab/>
            </w:r>
            <w:r w:rsidRPr="00B3056F">
              <w:rPr>
                <w:lang w:eastAsia="zh-CN"/>
              </w:rPr>
              <w:t xml:space="preserve">true: </w:t>
            </w:r>
            <w:r>
              <w:rPr>
                <w:lang w:eastAsia="zh-CN"/>
              </w:rPr>
              <w:t>AKMA keys need to be generated for the UE</w:t>
            </w:r>
            <w:r w:rsidRPr="00B3056F">
              <w:rPr>
                <w:lang w:eastAsia="zh-CN"/>
              </w:rPr>
              <w:t>;</w:t>
            </w:r>
          </w:p>
          <w:p w14:paraId="600E552B" w14:textId="77777777" w:rsidR="006874D6" w:rsidRPr="00B3056F" w:rsidRDefault="006874D6" w:rsidP="00A7713C">
            <w:pPr>
              <w:pStyle w:val="TAL"/>
              <w:ind w:left="284"/>
              <w:rPr>
                <w:lang w:eastAsia="zh-CN"/>
              </w:rPr>
            </w:pPr>
            <w:r w:rsidRPr="00B3056F">
              <w:rPr>
                <w:lang w:eastAsia="zh-CN"/>
              </w:rPr>
              <w:t>-</w:t>
            </w:r>
            <w:r w:rsidRPr="00B3056F">
              <w:tab/>
            </w:r>
            <w:r w:rsidRPr="00B3056F">
              <w:rPr>
                <w:lang w:eastAsia="zh-CN"/>
              </w:rPr>
              <w:t>false (default):</w:t>
            </w:r>
            <w:r>
              <w:rPr>
                <w:lang w:eastAsia="zh-CN"/>
              </w:rPr>
              <w:t xml:space="preserve"> AKMA keys are not needed</w:t>
            </w:r>
            <w:r w:rsidRPr="00B3056F">
              <w:rPr>
                <w:lang w:eastAsia="zh-CN"/>
              </w:rPr>
              <w:t>.</w:t>
            </w:r>
          </w:p>
          <w:p w14:paraId="20E64D5B" w14:textId="77777777" w:rsidR="006874D6" w:rsidRPr="007659BC" w:rsidRDefault="006874D6" w:rsidP="00A7713C">
            <w:pPr>
              <w:pStyle w:val="TAL"/>
              <w:rPr>
                <w:rFonts w:cs="Arial"/>
                <w:szCs w:val="18"/>
              </w:rPr>
            </w:pP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77777777" w:rsidR="00EF45DA" w:rsidRPr="00B3056F" w:rsidRDefault="00EF45DA" w:rsidP="001330D7">
            <w:pPr>
              <w:pStyle w:val="TAL"/>
              <w:rPr>
                <w:rFonts w:cs="Arial"/>
                <w:szCs w:val="18"/>
              </w:rPr>
            </w:pPr>
            <w:r w:rsidRPr="00B3056F">
              <w:rPr>
                <w:rFonts w:cs="Arial"/>
                <w:szCs w:val="18"/>
              </w:rPr>
              <w:t>See clause 6.3.8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337" w:name="_Toc11338739"/>
      <w:bookmarkStart w:id="3338" w:name="_Toc27585435"/>
      <w:bookmarkStart w:id="3339" w:name="_Toc36457441"/>
      <w:bookmarkStart w:id="3340" w:name="_Toc45028356"/>
      <w:bookmarkStart w:id="3341" w:name="_Toc45029191"/>
      <w:bookmarkStart w:id="3342" w:name="_Toc58583423"/>
      <w:r w:rsidRPr="00B3056F">
        <w:t>6.3.6.2.4</w:t>
      </w:r>
      <w:r w:rsidRPr="00B3056F">
        <w:tab/>
        <w:t>Type: AvEapAkaPrime</w:t>
      </w:r>
      <w:bookmarkEnd w:id="3337"/>
      <w:bookmarkEnd w:id="3338"/>
      <w:bookmarkEnd w:id="3339"/>
      <w:bookmarkEnd w:id="3340"/>
      <w:bookmarkEnd w:id="3341"/>
      <w:bookmarkEnd w:id="3342"/>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343" w:name="_Toc11338740"/>
      <w:bookmarkStart w:id="3344" w:name="_Toc27585436"/>
      <w:bookmarkStart w:id="3345" w:name="_Toc36457442"/>
      <w:bookmarkStart w:id="3346" w:name="_Toc45028357"/>
      <w:bookmarkStart w:id="3347" w:name="_Toc45029192"/>
      <w:bookmarkStart w:id="3348" w:name="_Toc58583424"/>
      <w:r w:rsidRPr="00B3056F">
        <w:lastRenderedPageBreak/>
        <w:t>6.3.6.2.5</w:t>
      </w:r>
      <w:r w:rsidRPr="00B3056F">
        <w:tab/>
        <w:t>Type: Av5GHeAka</w:t>
      </w:r>
      <w:bookmarkEnd w:id="3343"/>
      <w:bookmarkEnd w:id="3344"/>
      <w:bookmarkEnd w:id="3345"/>
      <w:bookmarkEnd w:id="3346"/>
      <w:bookmarkEnd w:id="3347"/>
      <w:bookmarkEnd w:id="3348"/>
    </w:p>
    <w:p w14:paraId="5358C420" w14:textId="77777777" w:rsidR="00EF45DA" w:rsidRPr="00B3056F" w:rsidRDefault="00EF45DA" w:rsidP="00EF45DA">
      <w:pPr>
        <w:pStyle w:val="TH"/>
      </w:pPr>
      <w:r w:rsidRPr="00B3056F">
        <w:rPr>
          <w:noProof/>
        </w:rPr>
        <w:t>Table </w:t>
      </w:r>
      <w:r w:rsidRPr="00B3056F">
        <w:t xml:space="preserve">6.3.6.2.5-1: </w:t>
      </w:r>
      <w:r w:rsidRPr="00B3056F">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349" w:name="_Toc11338741"/>
      <w:bookmarkStart w:id="3350" w:name="_Toc27585437"/>
      <w:bookmarkStart w:id="3351" w:name="_Toc36457443"/>
      <w:bookmarkStart w:id="3352" w:name="_Toc45028358"/>
      <w:bookmarkStart w:id="3353" w:name="_Toc45029193"/>
      <w:bookmarkStart w:id="3354" w:name="_Toc58583425"/>
      <w:r w:rsidRPr="00B3056F">
        <w:t>6.3.6.2.6</w:t>
      </w:r>
      <w:r w:rsidRPr="00B3056F">
        <w:tab/>
        <w:t>Type: ResynchronizationInfo</w:t>
      </w:r>
      <w:bookmarkEnd w:id="3349"/>
      <w:bookmarkEnd w:id="3350"/>
      <w:bookmarkEnd w:id="3351"/>
      <w:bookmarkEnd w:id="3352"/>
      <w:bookmarkEnd w:id="3353"/>
      <w:bookmarkEnd w:id="3354"/>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355" w:name="_Toc11338742"/>
      <w:bookmarkStart w:id="3356" w:name="_Toc27585438"/>
      <w:bookmarkStart w:id="3357" w:name="_Toc36457444"/>
      <w:bookmarkStart w:id="3358" w:name="_Toc45028359"/>
      <w:bookmarkStart w:id="3359" w:name="_Toc45029194"/>
      <w:bookmarkStart w:id="3360" w:name="_Toc58583426"/>
      <w:r w:rsidRPr="00B3056F">
        <w:t>6.3.6.2.7</w:t>
      </w:r>
      <w:r w:rsidRPr="00B3056F">
        <w:tab/>
        <w:t>Type: AuthEvent</w:t>
      </w:r>
      <w:bookmarkEnd w:id="3355"/>
      <w:bookmarkEnd w:id="3356"/>
      <w:bookmarkEnd w:id="3357"/>
      <w:bookmarkEnd w:id="3358"/>
      <w:bookmarkEnd w:id="3359"/>
      <w:bookmarkEnd w:id="3360"/>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77777777" w:rsidR="00EF45DA" w:rsidRPr="00B3056F" w:rsidRDefault="00EF45DA" w:rsidP="001330D7">
            <w:pPr>
              <w:pStyle w:val="TAL"/>
              <w:rPr>
                <w:rFonts w:cs="Arial"/>
                <w:szCs w:val="18"/>
              </w:rPr>
            </w:pPr>
            <w:r w:rsidRPr="00B3056F">
              <w:rPr>
                <w:rFonts w:cs="Arial"/>
                <w:szCs w:val="18"/>
              </w:rPr>
              <w:t>See 3GPP TS 33.501 [6] clause 6.1.1.4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040D9368" w14:textId="77777777" w:rsidR="00EF45DA" w:rsidRPr="00B3056F" w:rsidRDefault="00EF45DA" w:rsidP="00EF45DA"/>
    <w:p w14:paraId="17DC9FA0" w14:textId="77777777" w:rsidR="00EF45DA" w:rsidRPr="00B3056F" w:rsidRDefault="00EF45DA" w:rsidP="00EF45DA">
      <w:pPr>
        <w:pStyle w:val="Heading5"/>
      </w:pPr>
      <w:bookmarkStart w:id="3361" w:name="_Toc11338743"/>
      <w:bookmarkStart w:id="3362" w:name="_Toc27585439"/>
      <w:bookmarkStart w:id="3363" w:name="_Toc36457445"/>
      <w:bookmarkStart w:id="3364" w:name="_Toc45028360"/>
      <w:bookmarkStart w:id="3365" w:name="_Toc45029195"/>
      <w:bookmarkStart w:id="3366" w:name="_Toc58583427"/>
      <w:r w:rsidRPr="00B3056F">
        <w:t>6.3.6.2.8</w:t>
      </w:r>
      <w:r w:rsidRPr="00B3056F">
        <w:tab/>
        <w:t>Type: AuthenticationVector</w:t>
      </w:r>
      <w:bookmarkEnd w:id="3361"/>
      <w:bookmarkEnd w:id="3362"/>
      <w:bookmarkEnd w:id="3363"/>
      <w:bookmarkEnd w:id="3364"/>
      <w:bookmarkEnd w:id="3365"/>
      <w:bookmarkEnd w:id="3366"/>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367" w:name="_Toc27585440"/>
      <w:bookmarkStart w:id="3368" w:name="_Toc36457446"/>
      <w:bookmarkStart w:id="3369" w:name="_Toc45028361"/>
      <w:bookmarkStart w:id="3370" w:name="_Toc45029196"/>
      <w:bookmarkStart w:id="3371" w:name="_Toc11338744"/>
      <w:bookmarkStart w:id="3372" w:name="_Toc58583428"/>
      <w:r w:rsidRPr="00B3056F">
        <w:lastRenderedPageBreak/>
        <w:t>6.3.6.2.9</w:t>
      </w:r>
      <w:r w:rsidRPr="00B3056F">
        <w:tab/>
        <w:t>Type: RgAuthCtx</w:t>
      </w:r>
      <w:bookmarkEnd w:id="3367"/>
      <w:bookmarkEnd w:id="3368"/>
      <w:bookmarkEnd w:id="3369"/>
      <w:bookmarkEnd w:id="3370"/>
      <w:bookmarkEnd w:id="3372"/>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7777777" w:rsidR="00EF45DA" w:rsidRPr="00B3056F" w:rsidRDefault="00EF45DA" w:rsidP="001330D7">
            <w:pPr>
              <w:pStyle w:val="TAL"/>
              <w:rPr>
                <w:rFonts w:cs="Arial"/>
                <w:szCs w:val="18"/>
              </w:rPr>
            </w:pPr>
            <w:r w:rsidRPr="00B3056F">
              <w:rPr>
                <w:rFonts w:cs="Arial"/>
                <w:szCs w:val="18"/>
              </w:rPr>
              <w:t>See clause 6.3.8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373" w:name="_Toc27585441"/>
      <w:bookmarkStart w:id="3374" w:name="_Toc36457447"/>
      <w:bookmarkStart w:id="3375" w:name="_Toc45028362"/>
      <w:bookmarkStart w:id="3376" w:name="_Toc45029197"/>
      <w:bookmarkStart w:id="3377" w:name="_Toc58583429"/>
      <w:r w:rsidRPr="00B3056F">
        <w:t>6.3.6.2.10</w:t>
      </w:r>
      <w:r w:rsidRPr="00B3056F">
        <w:tab/>
        <w:t>Type: HssAuthenticationInfoRequest</w:t>
      </w:r>
      <w:bookmarkEnd w:id="3373"/>
      <w:bookmarkEnd w:id="3374"/>
      <w:bookmarkEnd w:id="3375"/>
      <w:bookmarkEnd w:id="3376"/>
      <w:bookmarkEnd w:id="3377"/>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55F0B93C" w:rsidR="00C02E47" w:rsidDel="007F084F" w:rsidRDefault="002C00C6"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40515235" w:rsidR="00EF45DA" w:rsidRPr="00B3056F" w:rsidRDefault="00CD6609"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77777777" w:rsidR="00EF45DA" w:rsidRPr="00B3056F" w:rsidRDefault="00EF45DA" w:rsidP="001330D7">
            <w:pPr>
              <w:pStyle w:val="TAL"/>
              <w:rPr>
                <w:rFonts w:cs="Arial"/>
                <w:szCs w:val="18"/>
              </w:rPr>
            </w:pPr>
            <w:r w:rsidRPr="00B3056F">
              <w:rPr>
                <w:rFonts w:cs="Arial"/>
                <w:szCs w:val="18"/>
              </w:rPr>
              <w:t>See clause 6.3.8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378" w:name="_Toc27585442"/>
      <w:bookmarkStart w:id="3379" w:name="_Toc36457448"/>
      <w:bookmarkStart w:id="3380" w:name="_Toc45028363"/>
      <w:bookmarkStart w:id="3381" w:name="_Toc45029198"/>
      <w:bookmarkStart w:id="3382" w:name="_Toc58583430"/>
      <w:r w:rsidRPr="00B3056F">
        <w:t>6.3.6.2.11</w:t>
      </w:r>
      <w:r w:rsidRPr="00B3056F">
        <w:tab/>
        <w:t>Type: HssAuthenticationInfoResult</w:t>
      </w:r>
      <w:bookmarkEnd w:id="3378"/>
      <w:bookmarkEnd w:id="3379"/>
      <w:bookmarkEnd w:id="3380"/>
      <w:bookmarkEnd w:id="3381"/>
      <w:bookmarkEnd w:id="3382"/>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7777777" w:rsidR="00EF45DA" w:rsidRPr="00B3056F" w:rsidRDefault="00EF45DA" w:rsidP="001330D7">
            <w:pPr>
              <w:pStyle w:val="TAL"/>
              <w:rPr>
                <w:rFonts w:cs="Arial"/>
                <w:szCs w:val="18"/>
              </w:rPr>
            </w:pPr>
            <w:r w:rsidRPr="00B3056F">
              <w:rPr>
                <w:rFonts w:cs="Arial"/>
                <w:szCs w:val="18"/>
              </w:rPr>
              <w:t>See clause 6.3.8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383" w:name="_Toc27585443"/>
      <w:bookmarkStart w:id="3384" w:name="_Toc36457449"/>
      <w:bookmarkStart w:id="3385" w:name="_Toc45028364"/>
      <w:bookmarkStart w:id="3386" w:name="_Toc45029199"/>
      <w:bookmarkStart w:id="3387" w:name="_Toc58583431"/>
      <w:r w:rsidRPr="00B3056F">
        <w:t>6.3.6.2.12</w:t>
      </w:r>
      <w:r w:rsidRPr="00B3056F">
        <w:tab/>
        <w:t>Type: HssAuthenticationVectors</w:t>
      </w:r>
      <w:bookmarkEnd w:id="3383"/>
      <w:bookmarkEnd w:id="3384"/>
      <w:bookmarkEnd w:id="3385"/>
      <w:bookmarkEnd w:id="3386"/>
      <w:bookmarkEnd w:id="3387"/>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5F1AB4C5" w:rsidR="00EF45DA" w:rsidRPr="00B3056F" w:rsidRDefault="00EF45DA" w:rsidP="001330D7">
            <w:pPr>
              <w:pStyle w:val="TAL"/>
            </w:pPr>
            <w:r w:rsidRPr="00B3056F">
              <w:t>1</w:t>
            </w:r>
            <w:r w:rsidR="0050308A">
              <w:t>..5</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6882BF19" w:rsidR="00EF45DA" w:rsidRPr="00B3056F" w:rsidRDefault="00EF45DA" w:rsidP="001330D7">
            <w:pPr>
              <w:pStyle w:val="TAL"/>
            </w:pPr>
            <w:r w:rsidRPr="00B3056F">
              <w:t>1</w:t>
            </w:r>
            <w:r w:rsidR="0050308A">
              <w:t>..5</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5DDD8F46" w:rsidR="00EF45DA" w:rsidRPr="00B3056F" w:rsidRDefault="00EF45DA" w:rsidP="001330D7">
            <w:pPr>
              <w:pStyle w:val="TAL"/>
            </w:pPr>
            <w:r w:rsidRPr="00B3056F">
              <w:t>1</w:t>
            </w:r>
            <w:r w:rsidR="0050308A">
              <w:t>..5</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388" w:name="_Toc27585444"/>
      <w:bookmarkStart w:id="3389" w:name="_Toc36457450"/>
      <w:bookmarkStart w:id="3390" w:name="_Toc45028365"/>
      <w:bookmarkStart w:id="3391" w:name="_Toc45029200"/>
      <w:bookmarkStart w:id="3392" w:name="_Toc58583432"/>
      <w:r w:rsidRPr="00B3056F">
        <w:lastRenderedPageBreak/>
        <w:t>6.3.6.2.13</w:t>
      </w:r>
      <w:r w:rsidRPr="00B3056F">
        <w:tab/>
        <w:t>Type: AvEpsAka</w:t>
      </w:r>
      <w:bookmarkEnd w:id="3388"/>
      <w:bookmarkEnd w:id="3389"/>
      <w:bookmarkEnd w:id="3390"/>
      <w:bookmarkEnd w:id="3391"/>
      <w:bookmarkEnd w:id="3392"/>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393" w:name="_Toc27585445"/>
      <w:bookmarkStart w:id="3394" w:name="_Toc36457451"/>
      <w:bookmarkStart w:id="3395" w:name="_Toc45028366"/>
      <w:bookmarkStart w:id="3396" w:name="_Toc45029201"/>
      <w:bookmarkStart w:id="3397" w:name="_Toc58583433"/>
      <w:r w:rsidRPr="00B3056F">
        <w:t>6.3.6.2.14</w:t>
      </w:r>
      <w:r w:rsidRPr="00B3056F">
        <w:tab/>
        <w:t>Type: AvImsGbaEapAka</w:t>
      </w:r>
      <w:bookmarkEnd w:id="3393"/>
      <w:bookmarkEnd w:id="3394"/>
      <w:bookmarkEnd w:id="3395"/>
      <w:bookmarkEnd w:id="3396"/>
      <w:bookmarkEnd w:id="3397"/>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398" w:name="_Toc27585446"/>
    </w:p>
    <w:p w14:paraId="15DF3F82" w14:textId="77777777" w:rsidR="00EF45DA" w:rsidRPr="00B3056F" w:rsidRDefault="00EF45DA" w:rsidP="00EF45DA">
      <w:pPr>
        <w:pStyle w:val="Heading4"/>
        <w:rPr>
          <w:lang w:val="en-US"/>
        </w:rPr>
      </w:pPr>
      <w:bookmarkStart w:id="3399" w:name="_Toc36457452"/>
      <w:bookmarkStart w:id="3400" w:name="_Toc45028367"/>
      <w:bookmarkStart w:id="3401" w:name="_Toc45029202"/>
      <w:bookmarkStart w:id="3402" w:name="_Toc58583434"/>
      <w:r w:rsidRPr="00B3056F">
        <w:rPr>
          <w:lang w:val="en-US"/>
        </w:rPr>
        <w:t>6.3.6.3</w:t>
      </w:r>
      <w:r w:rsidRPr="00B3056F">
        <w:rPr>
          <w:lang w:val="en-US"/>
        </w:rPr>
        <w:tab/>
        <w:t>Simple data types and enumerations</w:t>
      </w:r>
      <w:bookmarkEnd w:id="3371"/>
      <w:bookmarkEnd w:id="3398"/>
      <w:bookmarkEnd w:id="3399"/>
      <w:bookmarkEnd w:id="3400"/>
      <w:bookmarkEnd w:id="3401"/>
      <w:bookmarkEnd w:id="3402"/>
    </w:p>
    <w:p w14:paraId="30940903" w14:textId="77777777" w:rsidR="00EF45DA" w:rsidRPr="00B3056F" w:rsidRDefault="00EF45DA" w:rsidP="00EF45DA">
      <w:pPr>
        <w:pStyle w:val="Heading5"/>
      </w:pPr>
      <w:bookmarkStart w:id="3403" w:name="_Toc11338745"/>
      <w:bookmarkStart w:id="3404" w:name="_Toc27585447"/>
      <w:bookmarkStart w:id="3405" w:name="_Toc36457453"/>
      <w:bookmarkStart w:id="3406" w:name="_Toc45028368"/>
      <w:bookmarkStart w:id="3407" w:name="_Toc45029203"/>
      <w:bookmarkStart w:id="3408" w:name="_Toc58583435"/>
      <w:r w:rsidRPr="00B3056F">
        <w:t>6.3.6.3.1</w:t>
      </w:r>
      <w:r w:rsidRPr="00B3056F">
        <w:tab/>
        <w:t>Introduction</w:t>
      </w:r>
      <w:bookmarkEnd w:id="3403"/>
      <w:bookmarkEnd w:id="3404"/>
      <w:bookmarkEnd w:id="3405"/>
      <w:bookmarkEnd w:id="3406"/>
      <w:bookmarkEnd w:id="3407"/>
      <w:bookmarkEnd w:id="3408"/>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409" w:name="_Toc11338746"/>
      <w:bookmarkStart w:id="3410" w:name="_Toc27585448"/>
      <w:bookmarkStart w:id="3411" w:name="_Toc36457454"/>
      <w:bookmarkStart w:id="3412" w:name="_Toc45028369"/>
      <w:bookmarkStart w:id="3413" w:name="_Toc45029204"/>
      <w:bookmarkStart w:id="3414" w:name="_Toc58583436"/>
      <w:r w:rsidRPr="00B3056F">
        <w:t>6.3.6.3.2</w:t>
      </w:r>
      <w:r w:rsidRPr="00B3056F">
        <w:tab/>
        <w:t>Simple data types</w:t>
      </w:r>
      <w:bookmarkEnd w:id="3409"/>
      <w:bookmarkEnd w:id="3410"/>
      <w:bookmarkEnd w:id="3411"/>
      <w:bookmarkEnd w:id="3412"/>
      <w:bookmarkEnd w:id="3413"/>
      <w:bookmarkEnd w:id="3414"/>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7777777" w:rsidR="00EF45DA" w:rsidRPr="00B3056F" w:rsidRDefault="00EF45DA" w:rsidP="001330D7">
            <w:pPr>
              <w:pStyle w:val="TAL"/>
            </w:pPr>
            <w:r w:rsidRPr="00B3056F">
              <w:t xml:space="preserve">See 3GPP TS 33.501 [6] clause 6.1.1.4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415" w:name="_Toc11338747"/>
      <w:bookmarkStart w:id="3416" w:name="_Toc27585449"/>
      <w:bookmarkStart w:id="3417" w:name="_Toc36457455"/>
      <w:bookmarkStart w:id="3418" w:name="_Toc45028370"/>
      <w:bookmarkStart w:id="3419" w:name="_Toc45029205"/>
      <w:bookmarkStart w:id="3420" w:name="_Toc58583437"/>
      <w:r w:rsidRPr="00B3056F">
        <w:lastRenderedPageBreak/>
        <w:t>6.3.6.3.3</w:t>
      </w:r>
      <w:r w:rsidRPr="00B3056F">
        <w:tab/>
        <w:t>Enumeration: AuthType</w:t>
      </w:r>
      <w:bookmarkEnd w:id="3415"/>
      <w:bookmarkEnd w:id="3416"/>
      <w:bookmarkEnd w:id="3417"/>
      <w:bookmarkEnd w:id="3418"/>
      <w:bookmarkEnd w:id="3419"/>
      <w:bookmarkEnd w:id="3420"/>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421" w:name="_Toc11338748"/>
      <w:bookmarkStart w:id="3422" w:name="_Toc27585450"/>
      <w:bookmarkStart w:id="3423" w:name="_Toc36457456"/>
      <w:bookmarkStart w:id="3424" w:name="_Toc45028371"/>
      <w:bookmarkStart w:id="3425" w:name="_Toc45029206"/>
      <w:bookmarkStart w:id="3426" w:name="_Toc58583438"/>
      <w:r w:rsidRPr="00B3056F">
        <w:t>6.3.6.3.4</w:t>
      </w:r>
      <w:r w:rsidRPr="00B3056F">
        <w:tab/>
        <w:t>Enumeration: AvType</w:t>
      </w:r>
      <w:bookmarkEnd w:id="3421"/>
      <w:bookmarkEnd w:id="3422"/>
      <w:bookmarkEnd w:id="3423"/>
      <w:bookmarkEnd w:id="3424"/>
      <w:bookmarkEnd w:id="3425"/>
      <w:bookmarkEnd w:id="3426"/>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427" w:name="_Toc27585451"/>
      <w:bookmarkStart w:id="3428" w:name="_Toc36457457"/>
      <w:bookmarkStart w:id="3429" w:name="_Toc45028372"/>
      <w:bookmarkStart w:id="3430" w:name="_Toc45029207"/>
      <w:bookmarkStart w:id="3431" w:name="_Toc11338749"/>
      <w:bookmarkStart w:id="3432" w:name="_Toc58583439"/>
      <w:r w:rsidRPr="00B3056F">
        <w:t>6.3.6.3.5</w:t>
      </w:r>
      <w:r w:rsidRPr="00B3056F">
        <w:tab/>
        <w:t>Enumeration: HssAuthType</w:t>
      </w:r>
      <w:bookmarkEnd w:id="3427"/>
      <w:bookmarkEnd w:id="3428"/>
      <w:bookmarkEnd w:id="3429"/>
      <w:bookmarkEnd w:id="3430"/>
      <w:bookmarkEnd w:id="3432"/>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433" w:name="_Toc27585452"/>
      <w:bookmarkStart w:id="3434" w:name="_Toc36457458"/>
      <w:bookmarkStart w:id="3435" w:name="_Toc45028373"/>
      <w:bookmarkStart w:id="3436" w:name="_Toc45029208"/>
      <w:bookmarkStart w:id="3437" w:name="_Toc58583440"/>
      <w:r w:rsidRPr="00B3056F">
        <w:t>6.3.6.3.6</w:t>
      </w:r>
      <w:r w:rsidRPr="00B3056F">
        <w:tab/>
        <w:t>Enumeration: HssAvType</w:t>
      </w:r>
      <w:bookmarkEnd w:id="3433"/>
      <w:bookmarkEnd w:id="3434"/>
      <w:bookmarkEnd w:id="3435"/>
      <w:bookmarkEnd w:id="3436"/>
      <w:bookmarkEnd w:id="3437"/>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438"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439" w:name="_Toc45028374"/>
      <w:bookmarkStart w:id="3440" w:name="_Toc45029209"/>
      <w:bookmarkStart w:id="3441" w:name="_Toc36457459"/>
      <w:bookmarkStart w:id="3442" w:name="_Toc58583441"/>
      <w:r w:rsidRPr="00B3056F">
        <w:t>6.3.6.3.</w:t>
      </w:r>
      <w:r w:rsidR="00100BBC">
        <w:t>7</w:t>
      </w:r>
      <w:r w:rsidRPr="00B3056F">
        <w:tab/>
        <w:t>Enumeration: HssAuthType</w:t>
      </w:r>
      <w:r>
        <w:t>InUri</w:t>
      </w:r>
      <w:bookmarkEnd w:id="3439"/>
      <w:bookmarkEnd w:id="3440"/>
      <w:bookmarkEnd w:id="3442"/>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77777777" w:rsidR="00F66BFF" w:rsidRPr="00B3056F" w:rsidRDefault="00F66BFF" w:rsidP="00F650CF">
      <w:pPr>
        <w:pStyle w:val="NO"/>
        <w:rPr>
          <w:lang w:val="en-US"/>
        </w:rPr>
      </w:pPr>
      <w:r>
        <w:rPr>
          <w:lang w:val="en-US"/>
        </w:rPr>
        <w:t>NOTE:</w:t>
      </w:r>
      <w:r>
        <w:rPr>
          <w:lang w:val="en-US"/>
        </w:rPr>
        <w:tab/>
        <w:t>This enumeration is used as a variable part of resource URIs, and therefore it follows the naming convention used in URIs (lower case with hyphens); see 3GPP TS 29.501 [5], clause 5.1.</w:t>
      </w:r>
    </w:p>
    <w:p w14:paraId="045B281B" w14:textId="565C8E60" w:rsidR="005627AB" w:rsidRDefault="005627AB" w:rsidP="005627AB">
      <w:pPr>
        <w:pStyle w:val="Heading5"/>
      </w:pPr>
      <w:bookmarkStart w:id="3443" w:name="_Toc45028375"/>
      <w:bookmarkStart w:id="3444" w:name="_Toc45029210"/>
      <w:bookmarkStart w:id="3445" w:name="_Toc58583442"/>
      <w:r w:rsidRPr="00B3056F">
        <w:lastRenderedPageBreak/>
        <w:t>6.3.6.3.</w:t>
      </w:r>
      <w:r>
        <w:t>8</w:t>
      </w:r>
      <w:r w:rsidRPr="00B3056F">
        <w:tab/>
        <w:t xml:space="preserve">Enumeration: </w:t>
      </w:r>
      <w:r>
        <w:t>AccessNetworkId</w:t>
      </w:r>
      <w:bookmarkEnd w:id="3443"/>
      <w:bookmarkEnd w:id="3444"/>
      <w:bookmarkEnd w:id="3445"/>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446" w:name="_Toc45028376"/>
      <w:bookmarkStart w:id="3447" w:name="_Toc45029211"/>
      <w:bookmarkStart w:id="3448" w:name="_Toc58583443"/>
      <w:r>
        <w:t>6.3.6.3.9</w:t>
      </w:r>
      <w:r>
        <w:tab/>
        <w:t>Enumeration: Node</w:t>
      </w:r>
      <w:r w:rsidRPr="00B3056F">
        <w:t>Type</w:t>
      </w:r>
      <w:bookmarkEnd w:id="3448"/>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15EC9B22" w:rsidR="00C02E47" w:rsidRPr="00B3056F" w:rsidRDefault="008D7E29" w:rsidP="00D17B4B">
            <w:pPr>
              <w:pStyle w:val="TAL"/>
            </w:pPr>
            <w:r>
              <w:rPr>
                <w:lang w:val="en-US"/>
              </w:rPr>
              <w:t>"</w:t>
            </w:r>
            <w:r w:rsidR="00C02E47">
              <w:rPr>
                <w:lang w:val="en-US"/>
              </w:rPr>
              <w:t>WLAN_AAA_SERVER</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20083C88" w:rsidR="00C02E47" w:rsidRDefault="008D7E29"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449" w:name="_Toc58583444"/>
      <w:r w:rsidRPr="00B3056F">
        <w:t>6.3.7</w:t>
      </w:r>
      <w:r w:rsidRPr="00B3056F">
        <w:tab/>
        <w:t>Error Handling</w:t>
      </w:r>
      <w:bookmarkEnd w:id="3431"/>
      <w:bookmarkEnd w:id="3438"/>
      <w:bookmarkEnd w:id="3441"/>
      <w:bookmarkEnd w:id="3446"/>
      <w:bookmarkEnd w:id="3447"/>
      <w:bookmarkEnd w:id="3449"/>
    </w:p>
    <w:p w14:paraId="47644C67" w14:textId="77777777" w:rsidR="00EF45DA" w:rsidRPr="00B3056F" w:rsidRDefault="00EF45DA" w:rsidP="00EF45DA">
      <w:pPr>
        <w:pStyle w:val="Heading4"/>
      </w:pPr>
      <w:bookmarkStart w:id="3450" w:name="_Toc11338750"/>
      <w:bookmarkStart w:id="3451" w:name="_Toc27585454"/>
      <w:bookmarkStart w:id="3452" w:name="_Toc36457460"/>
      <w:bookmarkStart w:id="3453" w:name="_Toc45028377"/>
      <w:bookmarkStart w:id="3454" w:name="_Toc45029212"/>
      <w:bookmarkStart w:id="3455" w:name="_Toc58583445"/>
      <w:r w:rsidRPr="00B3056F">
        <w:t>6.3.7.1</w:t>
      </w:r>
      <w:r w:rsidRPr="00B3056F">
        <w:tab/>
        <w:t>General</w:t>
      </w:r>
      <w:bookmarkEnd w:id="3450"/>
      <w:bookmarkEnd w:id="3451"/>
      <w:bookmarkEnd w:id="3452"/>
      <w:bookmarkEnd w:id="3453"/>
      <w:bookmarkEnd w:id="3454"/>
      <w:bookmarkEnd w:id="3455"/>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3456" w:name="_Toc11338751"/>
      <w:bookmarkStart w:id="3457" w:name="_Toc27585455"/>
      <w:bookmarkStart w:id="3458" w:name="_Toc36457461"/>
      <w:bookmarkStart w:id="3459" w:name="_Toc45028378"/>
      <w:bookmarkStart w:id="3460" w:name="_Toc45029213"/>
      <w:bookmarkStart w:id="3461" w:name="_Toc58583446"/>
      <w:r w:rsidRPr="00B3056F">
        <w:t>6.3.7.2</w:t>
      </w:r>
      <w:r w:rsidRPr="00B3056F">
        <w:tab/>
        <w:t>Protocol Errors</w:t>
      </w:r>
      <w:bookmarkEnd w:id="3456"/>
      <w:bookmarkEnd w:id="3457"/>
      <w:bookmarkEnd w:id="3458"/>
      <w:bookmarkEnd w:id="3459"/>
      <w:bookmarkEnd w:id="3460"/>
      <w:bookmarkEnd w:id="3461"/>
    </w:p>
    <w:p w14:paraId="61B23097" w14:textId="77777777" w:rsidR="00EF45DA" w:rsidRPr="00B3056F" w:rsidRDefault="00EF45DA" w:rsidP="00EF45DA">
      <w:r w:rsidRPr="00B3056F">
        <w:t>Protocol errors handling shall be supported as specified in clause 5.2.7 of 3GPP TS 29.500 [4].</w:t>
      </w:r>
    </w:p>
    <w:p w14:paraId="0BFEF57D" w14:textId="77777777" w:rsidR="00EF45DA" w:rsidRPr="00B3056F" w:rsidRDefault="00EF45DA" w:rsidP="00EF45DA">
      <w:pPr>
        <w:pStyle w:val="Heading4"/>
      </w:pPr>
      <w:bookmarkStart w:id="3462" w:name="_Toc11338752"/>
      <w:bookmarkStart w:id="3463" w:name="_Toc27585456"/>
      <w:bookmarkStart w:id="3464" w:name="_Toc36457462"/>
      <w:bookmarkStart w:id="3465" w:name="_Toc45028379"/>
      <w:bookmarkStart w:id="3466" w:name="_Toc45029214"/>
      <w:bookmarkStart w:id="3467" w:name="_Toc58583447"/>
      <w:r w:rsidRPr="00B3056F">
        <w:t>6.3.7.3</w:t>
      </w:r>
      <w:r w:rsidRPr="00B3056F">
        <w:tab/>
        <w:t>Application Errors</w:t>
      </w:r>
      <w:bookmarkEnd w:id="3462"/>
      <w:bookmarkEnd w:id="3463"/>
      <w:bookmarkEnd w:id="3464"/>
      <w:bookmarkEnd w:id="3465"/>
      <w:bookmarkEnd w:id="3466"/>
      <w:bookmarkEnd w:id="3467"/>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3468" w:name="_Toc11338753"/>
      <w:bookmarkStart w:id="3469" w:name="_Toc27585457"/>
      <w:bookmarkStart w:id="3470" w:name="_Toc36457463"/>
      <w:bookmarkStart w:id="3471" w:name="_Toc45028380"/>
      <w:bookmarkStart w:id="3472" w:name="_Toc45029215"/>
      <w:bookmarkStart w:id="3473" w:name="_Toc58583448"/>
      <w:r w:rsidRPr="00B3056F">
        <w:t>6.3.8</w:t>
      </w:r>
      <w:r w:rsidRPr="00B3056F">
        <w:tab/>
        <w:t>Feature Negotiation</w:t>
      </w:r>
      <w:bookmarkEnd w:id="3468"/>
      <w:bookmarkEnd w:id="3469"/>
      <w:bookmarkEnd w:id="3470"/>
      <w:bookmarkEnd w:id="3471"/>
      <w:bookmarkEnd w:id="3472"/>
      <w:bookmarkEnd w:id="3473"/>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3474" w:name="_Toc11338754"/>
      <w:bookmarkStart w:id="3475" w:name="_Toc27585458"/>
      <w:bookmarkStart w:id="3476" w:name="_Toc36457464"/>
      <w:bookmarkStart w:id="3477" w:name="_Toc45028381"/>
      <w:bookmarkStart w:id="3478" w:name="_Toc45029216"/>
      <w:bookmarkStart w:id="3479" w:name="_Toc58583449"/>
      <w:r w:rsidRPr="00B3056F">
        <w:rPr>
          <w:lang w:val="en-US"/>
        </w:rPr>
        <w:t>6.3.9</w:t>
      </w:r>
      <w:r w:rsidRPr="00B3056F">
        <w:rPr>
          <w:lang w:val="en-US"/>
        </w:rPr>
        <w:tab/>
        <w:t>Security</w:t>
      </w:r>
      <w:bookmarkEnd w:id="3474"/>
      <w:bookmarkEnd w:id="3475"/>
      <w:bookmarkEnd w:id="3476"/>
      <w:bookmarkEnd w:id="3477"/>
      <w:bookmarkEnd w:id="3478"/>
      <w:bookmarkEnd w:id="3479"/>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77777777" w:rsidR="00EF45DA" w:rsidRPr="00B3056F" w:rsidRDefault="00EF45DA" w:rsidP="00EF45DA">
      <w:pPr>
        <w:rPr>
          <w:lang w:val="en-US"/>
        </w:rPr>
      </w:pPr>
      <w:r w:rsidRPr="00B3056F">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3480" w:name="_Toc11338755"/>
      <w:bookmarkStart w:id="3481" w:name="_Toc27585459"/>
      <w:bookmarkStart w:id="3482" w:name="_Toc36457465"/>
      <w:bookmarkStart w:id="3483" w:name="_Toc45028382"/>
      <w:bookmarkStart w:id="3484" w:name="_Toc45029217"/>
      <w:bookmarkStart w:id="3485" w:name="_Toc58583450"/>
      <w:r w:rsidRPr="00B3056F">
        <w:t>6.4</w:t>
      </w:r>
      <w:r w:rsidRPr="00B3056F">
        <w:tab/>
        <w:t>Nudm_EventExposure Service API</w:t>
      </w:r>
      <w:bookmarkEnd w:id="3480"/>
      <w:bookmarkEnd w:id="3481"/>
      <w:bookmarkEnd w:id="3482"/>
      <w:bookmarkEnd w:id="3483"/>
      <w:bookmarkEnd w:id="3484"/>
      <w:bookmarkEnd w:id="3485"/>
    </w:p>
    <w:p w14:paraId="7B8E2E2D" w14:textId="77777777" w:rsidR="00EF45DA" w:rsidRPr="00B3056F" w:rsidRDefault="00EF45DA" w:rsidP="00EF45DA">
      <w:pPr>
        <w:pStyle w:val="Heading3"/>
      </w:pPr>
      <w:bookmarkStart w:id="3486" w:name="_Toc11338756"/>
      <w:bookmarkStart w:id="3487" w:name="_Toc27585460"/>
      <w:bookmarkStart w:id="3488" w:name="_Toc36457466"/>
      <w:bookmarkStart w:id="3489" w:name="_Toc45028383"/>
      <w:bookmarkStart w:id="3490" w:name="_Toc45029218"/>
      <w:bookmarkStart w:id="3491" w:name="_Toc58583451"/>
      <w:r w:rsidRPr="00B3056F">
        <w:t>6.4.1</w:t>
      </w:r>
      <w:r w:rsidRPr="00B3056F">
        <w:tab/>
        <w:t>API URI</w:t>
      </w:r>
      <w:bookmarkEnd w:id="3486"/>
      <w:bookmarkEnd w:id="3487"/>
      <w:bookmarkEnd w:id="3488"/>
      <w:bookmarkEnd w:id="3489"/>
      <w:bookmarkEnd w:id="3490"/>
      <w:bookmarkEnd w:id="3491"/>
    </w:p>
    <w:p w14:paraId="188E7FCB" w14:textId="77777777" w:rsidR="00EF45DA" w:rsidRPr="00B3056F" w:rsidRDefault="00EF45DA" w:rsidP="00EF45DA">
      <w:r w:rsidRPr="00B3056F">
        <w:t>URIs of this API shall have the following root:</w:t>
      </w:r>
    </w:p>
    <w:p w14:paraId="2DC94392" w14:textId="200E7257" w:rsidR="00EF45DA" w:rsidRPr="00B3056F" w:rsidRDefault="00EF45DA" w:rsidP="00EF45DA">
      <w:r w:rsidRPr="00B3056F">
        <w:t>{apiRoot}/</w:t>
      </w:r>
      <w:r w:rsidR="00D05860">
        <w:t>&lt;</w:t>
      </w:r>
      <w:r w:rsidRPr="00B3056F">
        <w:t>apiName</w:t>
      </w:r>
      <w:r w:rsidR="00D05860">
        <w:t>&gt;</w:t>
      </w:r>
      <w:r w:rsidRPr="00B3056F">
        <w:t>/</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3492" w:name="_Toc11338757"/>
      <w:bookmarkStart w:id="3493" w:name="_Toc27585461"/>
      <w:bookmarkStart w:id="3494" w:name="_Toc36457467"/>
      <w:bookmarkStart w:id="3495" w:name="_Toc45028384"/>
      <w:bookmarkStart w:id="3496" w:name="_Toc45029219"/>
      <w:bookmarkStart w:id="3497" w:name="_Toc58583452"/>
      <w:r w:rsidRPr="00B3056F">
        <w:t>6.4.2</w:t>
      </w:r>
      <w:r w:rsidRPr="00B3056F">
        <w:tab/>
        <w:t>Usage of HTTP</w:t>
      </w:r>
      <w:bookmarkEnd w:id="3492"/>
      <w:bookmarkEnd w:id="3493"/>
      <w:bookmarkEnd w:id="3494"/>
      <w:bookmarkEnd w:id="3495"/>
      <w:bookmarkEnd w:id="3496"/>
      <w:bookmarkEnd w:id="3497"/>
    </w:p>
    <w:p w14:paraId="7330B25C" w14:textId="77777777" w:rsidR="00EF45DA" w:rsidRPr="00B3056F" w:rsidRDefault="00EF45DA" w:rsidP="00EF45DA">
      <w:pPr>
        <w:pStyle w:val="Heading4"/>
      </w:pPr>
      <w:bookmarkStart w:id="3498" w:name="_Toc11338758"/>
      <w:bookmarkStart w:id="3499" w:name="_Toc27585462"/>
      <w:bookmarkStart w:id="3500" w:name="_Toc36457468"/>
      <w:bookmarkStart w:id="3501" w:name="_Toc45028385"/>
      <w:bookmarkStart w:id="3502" w:name="_Toc45029220"/>
      <w:bookmarkStart w:id="3503" w:name="_Toc58583453"/>
      <w:r w:rsidRPr="00B3056F">
        <w:t>6.4.2.1</w:t>
      </w:r>
      <w:r w:rsidRPr="00B3056F">
        <w:tab/>
        <w:t>General</w:t>
      </w:r>
      <w:bookmarkEnd w:id="3498"/>
      <w:bookmarkEnd w:id="3499"/>
      <w:bookmarkEnd w:id="3500"/>
      <w:bookmarkEnd w:id="3501"/>
      <w:bookmarkEnd w:id="3502"/>
      <w:bookmarkEnd w:id="3503"/>
    </w:p>
    <w:p w14:paraId="2E3772E0" w14:textId="77777777" w:rsidR="00EF45DA" w:rsidRPr="00B3056F" w:rsidRDefault="00EF45DA" w:rsidP="00EF45DA">
      <w:r w:rsidRPr="00B3056F">
        <w:t>HTTP/2, as defined in IETF RFC 7540 [13], shall be used as specified in clause 5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3504" w:name="_Toc11338759"/>
      <w:bookmarkStart w:id="3505" w:name="_Toc27585463"/>
      <w:bookmarkStart w:id="3506" w:name="_Toc36457469"/>
      <w:bookmarkStart w:id="3507" w:name="_Toc45028386"/>
      <w:bookmarkStart w:id="3508" w:name="_Toc45029221"/>
      <w:bookmarkStart w:id="3509" w:name="_Toc58583454"/>
      <w:r w:rsidRPr="00B3056F">
        <w:t>6.4.2.2</w:t>
      </w:r>
      <w:r w:rsidRPr="00B3056F">
        <w:tab/>
        <w:t>HTTP standard headers</w:t>
      </w:r>
      <w:bookmarkEnd w:id="3504"/>
      <w:bookmarkEnd w:id="3505"/>
      <w:bookmarkEnd w:id="3506"/>
      <w:bookmarkEnd w:id="3507"/>
      <w:bookmarkEnd w:id="3508"/>
      <w:bookmarkEnd w:id="3509"/>
    </w:p>
    <w:p w14:paraId="3022FAD6" w14:textId="77777777" w:rsidR="00EF45DA" w:rsidRPr="00B3056F" w:rsidRDefault="00EF45DA" w:rsidP="00EF45DA">
      <w:pPr>
        <w:pStyle w:val="Heading5"/>
        <w:rPr>
          <w:lang w:eastAsia="zh-CN"/>
        </w:rPr>
      </w:pPr>
      <w:bookmarkStart w:id="3510" w:name="_Toc11338760"/>
      <w:bookmarkStart w:id="3511" w:name="_Toc27585464"/>
      <w:bookmarkStart w:id="3512" w:name="_Toc36457470"/>
      <w:bookmarkStart w:id="3513" w:name="_Toc45028387"/>
      <w:bookmarkStart w:id="3514" w:name="_Toc45029222"/>
      <w:bookmarkStart w:id="3515" w:name="_Toc58583455"/>
      <w:r w:rsidRPr="00B3056F">
        <w:t>6.4.2.2.1</w:t>
      </w:r>
      <w:r w:rsidRPr="00B3056F">
        <w:rPr>
          <w:rFonts w:hint="eastAsia"/>
          <w:lang w:eastAsia="zh-CN"/>
        </w:rPr>
        <w:tab/>
      </w:r>
      <w:r w:rsidRPr="00B3056F">
        <w:rPr>
          <w:lang w:eastAsia="zh-CN"/>
        </w:rPr>
        <w:t>General</w:t>
      </w:r>
      <w:bookmarkEnd w:id="3510"/>
      <w:bookmarkEnd w:id="3511"/>
      <w:bookmarkEnd w:id="3512"/>
      <w:bookmarkEnd w:id="3513"/>
      <w:bookmarkEnd w:id="3514"/>
      <w:bookmarkEnd w:id="3515"/>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3516" w:name="_Toc11338761"/>
      <w:bookmarkStart w:id="3517" w:name="_Toc27585465"/>
      <w:bookmarkStart w:id="3518" w:name="_Toc36457471"/>
      <w:bookmarkStart w:id="3519" w:name="_Toc45028388"/>
      <w:bookmarkStart w:id="3520" w:name="_Toc45029223"/>
      <w:bookmarkStart w:id="3521" w:name="_Toc58583456"/>
      <w:r w:rsidRPr="00B3056F">
        <w:t>6.4.2.2.2</w:t>
      </w:r>
      <w:r w:rsidRPr="00B3056F">
        <w:tab/>
        <w:t>Content type</w:t>
      </w:r>
      <w:bookmarkEnd w:id="3516"/>
      <w:bookmarkEnd w:id="3517"/>
      <w:bookmarkEnd w:id="3518"/>
      <w:bookmarkEnd w:id="3519"/>
      <w:bookmarkEnd w:id="3520"/>
      <w:bookmarkEnd w:id="3521"/>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3522"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3523" w:name="_Toc27585466"/>
      <w:bookmarkStart w:id="3524" w:name="_Toc36457472"/>
      <w:bookmarkStart w:id="3525" w:name="_Toc45028389"/>
      <w:bookmarkStart w:id="3526" w:name="_Toc45029224"/>
      <w:bookmarkStart w:id="3527" w:name="_Toc58583457"/>
      <w:r w:rsidRPr="00B3056F">
        <w:t>6.4.2.3</w:t>
      </w:r>
      <w:r w:rsidRPr="00B3056F">
        <w:tab/>
        <w:t>HTTP custom headers</w:t>
      </w:r>
      <w:bookmarkEnd w:id="3522"/>
      <w:bookmarkEnd w:id="3523"/>
      <w:bookmarkEnd w:id="3524"/>
      <w:bookmarkEnd w:id="3525"/>
      <w:bookmarkEnd w:id="3526"/>
      <w:bookmarkEnd w:id="3527"/>
    </w:p>
    <w:p w14:paraId="7B2F56DB" w14:textId="77777777" w:rsidR="00EF45DA" w:rsidRPr="00B3056F" w:rsidRDefault="00EF45DA" w:rsidP="00EF45DA">
      <w:pPr>
        <w:pStyle w:val="Heading5"/>
        <w:rPr>
          <w:lang w:eastAsia="zh-CN"/>
        </w:rPr>
      </w:pPr>
      <w:bookmarkStart w:id="3528" w:name="_Toc11338763"/>
      <w:bookmarkStart w:id="3529" w:name="_Toc27585467"/>
      <w:bookmarkStart w:id="3530" w:name="_Toc36457473"/>
      <w:bookmarkStart w:id="3531" w:name="_Toc45028390"/>
      <w:bookmarkStart w:id="3532" w:name="_Toc45029225"/>
      <w:bookmarkStart w:id="3533" w:name="_Toc58583458"/>
      <w:r w:rsidRPr="00B3056F">
        <w:t>6.4.2.3.1</w:t>
      </w:r>
      <w:r w:rsidRPr="00B3056F">
        <w:rPr>
          <w:rFonts w:hint="eastAsia"/>
          <w:lang w:eastAsia="zh-CN"/>
        </w:rPr>
        <w:tab/>
      </w:r>
      <w:r w:rsidRPr="00B3056F">
        <w:rPr>
          <w:lang w:eastAsia="zh-CN"/>
        </w:rPr>
        <w:t>General</w:t>
      </w:r>
      <w:bookmarkEnd w:id="3528"/>
      <w:bookmarkEnd w:id="3529"/>
      <w:bookmarkEnd w:id="3530"/>
      <w:bookmarkEnd w:id="3531"/>
      <w:bookmarkEnd w:id="3532"/>
      <w:bookmarkEnd w:id="3533"/>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3534" w:name="_Toc11338764"/>
      <w:bookmarkStart w:id="3535" w:name="_Toc27585468"/>
      <w:bookmarkStart w:id="3536" w:name="_Toc36457474"/>
      <w:bookmarkStart w:id="3537" w:name="_Toc45028391"/>
      <w:bookmarkStart w:id="3538" w:name="_Toc45029226"/>
      <w:bookmarkStart w:id="3539" w:name="_Toc58583459"/>
      <w:r w:rsidRPr="00B3056F">
        <w:lastRenderedPageBreak/>
        <w:t>6.4.3</w:t>
      </w:r>
      <w:r w:rsidRPr="00B3056F">
        <w:tab/>
        <w:t>Resources</w:t>
      </w:r>
      <w:bookmarkEnd w:id="3534"/>
      <w:bookmarkEnd w:id="3535"/>
      <w:bookmarkEnd w:id="3536"/>
      <w:bookmarkEnd w:id="3537"/>
      <w:bookmarkEnd w:id="3538"/>
      <w:bookmarkEnd w:id="3539"/>
    </w:p>
    <w:p w14:paraId="29459558" w14:textId="77777777" w:rsidR="00EF45DA" w:rsidRPr="00B3056F" w:rsidRDefault="00EF45DA" w:rsidP="00EF45DA">
      <w:pPr>
        <w:pStyle w:val="Heading4"/>
      </w:pPr>
      <w:bookmarkStart w:id="3540" w:name="_Toc11338765"/>
      <w:bookmarkStart w:id="3541" w:name="_Toc27585469"/>
      <w:bookmarkStart w:id="3542" w:name="_Toc36457475"/>
      <w:bookmarkStart w:id="3543" w:name="_Toc45028392"/>
      <w:bookmarkStart w:id="3544" w:name="_Toc45029227"/>
      <w:bookmarkStart w:id="3545" w:name="_Toc58583460"/>
      <w:r w:rsidRPr="00B3056F">
        <w:t>6.4.3.1</w:t>
      </w:r>
      <w:r w:rsidRPr="00B3056F">
        <w:tab/>
        <w:t>Overview</w:t>
      </w:r>
      <w:bookmarkEnd w:id="3540"/>
      <w:bookmarkEnd w:id="3541"/>
      <w:bookmarkEnd w:id="3542"/>
      <w:bookmarkEnd w:id="3543"/>
      <w:bookmarkEnd w:id="3544"/>
      <w:bookmarkEnd w:id="3545"/>
    </w:p>
    <w:p w14:paraId="6D7F2BDB" w14:textId="77777777" w:rsidR="00EF45DA" w:rsidRPr="00B3056F" w:rsidRDefault="00EF45DA" w:rsidP="00EF45DA">
      <w:pPr>
        <w:pStyle w:val="TH"/>
        <w:rPr>
          <w:lang w:val="en-US"/>
        </w:rPr>
      </w:pPr>
      <w:r w:rsidRPr="00B3056F">
        <w:object w:dxaOrig="8375" w:dyaOrig="4955" w14:anchorId="3CD04368">
          <v:shape id="_x0000_i1108" type="#_x0000_t75" style="width:307.1pt;height:181.55pt" o:ole="">
            <v:imagedata r:id="rId178" o:title=""/>
          </v:shape>
          <o:OLEObject Type="Embed" ProgID="Visio.Drawing.11" ShapeID="_x0000_i1108" DrawAspect="Content" ObjectID="_1669196374" r:id="rId179"/>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3546" w:name="_Toc11338766"/>
      <w:bookmarkStart w:id="3547" w:name="_Toc27585470"/>
      <w:bookmarkStart w:id="3548" w:name="_Toc36457476"/>
      <w:bookmarkStart w:id="3549" w:name="_Toc45028393"/>
      <w:bookmarkStart w:id="3550" w:name="_Toc45029228"/>
      <w:bookmarkStart w:id="3551" w:name="_Toc58583461"/>
      <w:r w:rsidRPr="00B3056F">
        <w:t>6.4.3.2</w:t>
      </w:r>
      <w:r w:rsidRPr="00B3056F">
        <w:tab/>
        <w:t>Resource: EeSubscriptions</w:t>
      </w:r>
      <w:bookmarkEnd w:id="3546"/>
      <w:bookmarkEnd w:id="3547"/>
      <w:r w:rsidRPr="00B3056F">
        <w:t xml:space="preserve"> (Collection)</w:t>
      </w:r>
      <w:bookmarkEnd w:id="3548"/>
      <w:bookmarkEnd w:id="3549"/>
      <w:bookmarkEnd w:id="3550"/>
      <w:bookmarkEnd w:id="3551"/>
    </w:p>
    <w:p w14:paraId="755F4A2E" w14:textId="77777777" w:rsidR="00EF45DA" w:rsidRPr="00B3056F" w:rsidRDefault="00EF45DA" w:rsidP="00EF45DA">
      <w:pPr>
        <w:pStyle w:val="Heading5"/>
      </w:pPr>
      <w:bookmarkStart w:id="3552" w:name="_Toc11338767"/>
      <w:bookmarkStart w:id="3553" w:name="_Toc27585471"/>
      <w:bookmarkStart w:id="3554" w:name="_Toc36457477"/>
      <w:bookmarkStart w:id="3555" w:name="_Toc45028394"/>
      <w:bookmarkStart w:id="3556" w:name="_Toc45029229"/>
      <w:bookmarkStart w:id="3557" w:name="_Toc58583462"/>
      <w:r w:rsidRPr="00B3056F">
        <w:t>6.4.3.2.1</w:t>
      </w:r>
      <w:r w:rsidRPr="00B3056F">
        <w:tab/>
        <w:t>Description</w:t>
      </w:r>
      <w:bookmarkEnd w:id="3552"/>
      <w:bookmarkEnd w:id="3553"/>
      <w:bookmarkEnd w:id="3554"/>
      <w:bookmarkEnd w:id="3555"/>
      <w:bookmarkEnd w:id="3556"/>
      <w:bookmarkEnd w:id="3557"/>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3558" w:name="_Toc11338768"/>
      <w:bookmarkStart w:id="3559" w:name="_Toc27585472"/>
      <w:bookmarkStart w:id="3560" w:name="_Toc36457478"/>
      <w:bookmarkStart w:id="3561" w:name="_Toc45028395"/>
      <w:bookmarkStart w:id="3562" w:name="_Toc45029230"/>
      <w:bookmarkStart w:id="3563" w:name="_Toc58583463"/>
      <w:r w:rsidRPr="00B3056F">
        <w:t>6.4.3.2.2</w:t>
      </w:r>
      <w:r w:rsidRPr="00B3056F">
        <w:tab/>
        <w:t>Resource Definition</w:t>
      </w:r>
      <w:bookmarkEnd w:id="3558"/>
      <w:bookmarkEnd w:id="3559"/>
      <w:bookmarkEnd w:id="3560"/>
      <w:bookmarkEnd w:id="3561"/>
      <w:bookmarkEnd w:id="3562"/>
      <w:bookmarkEnd w:id="3563"/>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F45DA">
      <w:pPr>
        <w:rPr>
          <w:rFonts w:ascii="Arial" w:hAnsi="Arial" w:cs="Arial"/>
        </w:rPr>
      </w:pPr>
      <w:r w:rsidRPr="00B3056F">
        <w:t>This resource shall support the resource URI variables defined in table 6.4.3.2.2-1</w:t>
      </w:r>
      <w:r w:rsidRPr="00B3056F">
        <w:rPr>
          <w:rFonts w:ascii="Arial" w:hAnsi="Arial" w:cs="Arial"/>
        </w:rPr>
        <w:t>.</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3564" w:name="_Toc11338769"/>
      <w:bookmarkStart w:id="3565" w:name="_Toc27585473"/>
      <w:bookmarkStart w:id="3566" w:name="_Toc36457479"/>
      <w:bookmarkStart w:id="3567" w:name="_Toc45028396"/>
      <w:bookmarkStart w:id="3568" w:name="_Toc45029231"/>
      <w:bookmarkStart w:id="3569" w:name="_Toc58583464"/>
      <w:r w:rsidRPr="00B3056F">
        <w:t>6.4.3.2.3</w:t>
      </w:r>
      <w:r w:rsidRPr="00B3056F">
        <w:tab/>
        <w:t>Resource Standard Methods</w:t>
      </w:r>
      <w:bookmarkEnd w:id="3564"/>
      <w:bookmarkEnd w:id="3565"/>
      <w:bookmarkEnd w:id="3566"/>
      <w:bookmarkEnd w:id="3567"/>
      <w:bookmarkEnd w:id="3568"/>
      <w:bookmarkEnd w:id="3569"/>
    </w:p>
    <w:p w14:paraId="2D7894E0" w14:textId="77777777" w:rsidR="00EF45DA" w:rsidRPr="00B3056F" w:rsidRDefault="00EF45DA" w:rsidP="00EF45DA">
      <w:pPr>
        <w:pStyle w:val="Heading6"/>
      </w:pPr>
      <w:bookmarkStart w:id="3570" w:name="_Toc11338770"/>
      <w:bookmarkStart w:id="3571" w:name="_Toc27585474"/>
      <w:bookmarkStart w:id="3572" w:name="_Toc36457480"/>
      <w:bookmarkStart w:id="3573" w:name="_Toc45028397"/>
      <w:bookmarkStart w:id="3574" w:name="_Toc45029232"/>
      <w:bookmarkStart w:id="3575" w:name="_Toc58583465"/>
      <w:r w:rsidRPr="00B3056F">
        <w:t>6.4.3.2.3.1</w:t>
      </w:r>
      <w:r w:rsidRPr="00B3056F">
        <w:tab/>
        <w:t>POST</w:t>
      </w:r>
      <w:bookmarkEnd w:id="3570"/>
      <w:bookmarkEnd w:id="3571"/>
      <w:bookmarkEnd w:id="3572"/>
      <w:bookmarkEnd w:id="3573"/>
      <w:bookmarkEnd w:id="3574"/>
      <w:bookmarkEnd w:id="3575"/>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03978854" w14:textId="77777777" w:rsidR="00EF45DA" w:rsidRPr="00B3056F" w:rsidRDefault="00EF45DA" w:rsidP="001330D7">
            <w:pPr>
              <w:pStyle w:val="TAL"/>
            </w:pPr>
            <w:r w:rsidRPr="00B3056F">
              <w:t>- MONITORING_NOT_ALLOWED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7547A4FA"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3576" w:name="_Toc11338771"/>
      <w:bookmarkStart w:id="3577" w:name="_Toc27585475"/>
      <w:bookmarkStart w:id="3578" w:name="_Toc36457481"/>
      <w:bookmarkStart w:id="3579" w:name="_Toc45028398"/>
      <w:bookmarkStart w:id="3580" w:name="_Toc45029233"/>
      <w:bookmarkStart w:id="3581" w:name="_Toc58583466"/>
      <w:r w:rsidRPr="00B3056F">
        <w:t>6.4.3.3</w:t>
      </w:r>
      <w:r w:rsidRPr="00B3056F">
        <w:tab/>
        <w:t>Resource: Individual subscription</w:t>
      </w:r>
      <w:bookmarkEnd w:id="3576"/>
      <w:bookmarkEnd w:id="3577"/>
      <w:r w:rsidRPr="00B3056F">
        <w:t xml:space="preserve"> (Document)</w:t>
      </w:r>
      <w:bookmarkEnd w:id="3578"/>
      <w:bookmarkEnd w:id="3579"/>
      <w:bookmarkEnd w:id="3580"/>
      <w:bookmarkEnd w:id="3581"/>
    </w:p>
    <w:p w14:paraId="3B7507E5" w14:textId="77777777" w:rsidR="00EF45DA" w:rsidRPr="00B3056F" w:rsidRDefault="00EF45DA" w:rsidP="00EF45DA">
      <w:pPr>
        <w:pStyle w:val="Heading5"/>
      </w:pPr>
      <w:bookmarkStart w:id="3582" w:name="_Toc11338772"/>
      <w:bookmarkStart w:id="3583" w:name="_Toc27585476"/>
      <w:bookmarkStart w:id="3584" w:name="_Toc36457482"/>
      <w:bookmarkStart w:id="3585" w:name="_Toc45028399"/>
      <w:bookmarkStart w:id="3586" w:name="_Toc45029234"/>
      <w:bookmarkStart w:id="3587" w:name="_Toc58583467"/>
      <w:r w:rsidRPr="00B3056F">
        <w:t>6.4.3.3.1</w:t>
      </w:r>
      <w:r w:rsidRPr="00B3056F">
        <w:tab/>
        <w:t>Resource Definition</w:t>
      </w:r>
      <w:bookmarkEnd w:id="3582"/>
      <w:bookmarkEnd w:id="3583"/>
      <w:bookmarkEnd w:id="3584"/>
      <w:bookmarkEnd w:id="3585"/>
      <w:bookmarkEnd w:id="3586"/>
      <w:bookmarkEnd w:id="3587"/>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F45DA">
      <w:pPr>
        <w:rPr>
          <w:rFonts w:ascii="Arial" w:hAnsi="Arial" w:cs="Arial"/>
        </w:rPr>
      </w:pPr>
      <w:r w:rsidRPr="00B3056F">
        <w:t>This resource shall support the resource URI variables defined in table 6.4.3.3.1-1</w:t>
      </w:r>
      <w:r w:rsidRPr="00B3056F">
        <w:rPr>
          <w:rFonts w:ascii="Arial" w:hAnsi="Arial" w:cs="Arial"/>
        </w:rPr>
        <w:t>.</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3588" w:name="_Toc11338773"/>
      <w:bookmarkStart w:id="3589" w:name="_Toc27585477"/>
      <w:bookmarkStart w:id="3590" w:name="_Toc36457483"/>
      <w:bookmarkStart w:id="3591" w:name="_Toc45028400"/>
      <w:bookmarkStart w:id="3592" w:name="_Toc45029235"/>
      <w:bookmarkStart w:id="3593" w:name="_Toc58583468"/>
      <w:r w:rsidRPr="00B3056F">
        <w:t>6.4.3.3.2</w:t>
      </w:r>
      <w:r w:rsidRPr="00B3056F">
        <w:tab/>
        <w:t>Resource Standard Methods</w:t>
      </w:r>
      <w:bookmarkEnd w:id="3588"/>
      <w:bookmarkEnd w:id="3589"/>
      <w:bookmarkEnd w:id="3590"/>
      <w:bookmarkEnd w:id="3591"/>
      <w:bookmarkEnd w:id="3592"/>
      <w:bookmarkEnd w:id="3593"/>
    </w:p>
    <w:p w14:paraId="4A114042" w14:textId="77777777" w:rsidR="00EF45DA" w:rsidRPr="00B3056F" w:rsidRDefault="00EF45DA" w:rsidP="00EF45DA">
      <w:pPr>
        <w:pStyle w:val="Heading6"/>
      </w:pPr>
      <w:bookmarkStart w:id="3594" w:name="_Toc11338774"/>
      <w:bookmarkStart w:id="3595" w:name="_Toc27585478"/>
      <w:bookmarkStart w:id="3596" w:name="_Toc36457484"/>
      <w:bookmarkStart w:id="3597" w:name="_Toc45028401"/>
      <w:bookmarkStart w:id="3598" w:name="_Toc45029236"/>
      <w:bookmarkStart w:id="3599" w:name="_Toc58583469"/>
      <w:r w:rsidRPr="00B3056F">
        <w:t>6.4.3.3.2.1</w:t>
      </w:r>
      <w:r w:rsidRPr="00B3056F">
        <w:tab/>
        <w:t>DELETE</w:t>
      </w:r>
      <w:bookmarkEnd w:id="3594"/>
      <w:bookmarkEnd w:id="3595"/>
      <w:bookmarkEnd w:id="3596"/>
      <w:bookmarkEnd w:id="3597"/>
      <w:bookmarkEnd w:id="3598"/>
      <w:bookmarkEnd w:id="3599"/>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5890FEF5"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EF45DA">
      <w:pPr>
        <w:pStyle w:val="Heading6"/>
      </w:pPr>
      <w:bookmarkStart w:id="3600" w:name="_Toc11338775"/>
      <w:bookmarkStart w:id="3601" w:name="_Toc27585479"/>
      <w:bookmarkStart w:id="3602" w:name="_Toc36457485"/>
      <w:bookmarkStart w:id="3603" w:name="_Toc45028402"/>
      <w:bookmarkStart w:id="3604" w:name="_Toc45029237"/>
      <w:bookmarkStart w:id="3605" w:name="_Toc58583470"/>
      <w:r w:rsidRPr="00B3056F">
        <w:t>6.4.3.3.2.2</w:t>
      </w:r>
      <w:r w:rsidRPr="00B3056F">
        <w:tab/>
        <w:t>PATCH</w:t>
      </w:r>
      <w:bookmarkEnd w:id="3600"/>
      <w:bookmarkEnd w:id="3601"/>
      <w:bookmarkEnd w:id="3602"/>
      <w:bookmarkEnd w:id="3603"/>
      <w:bookmarkEnd w:id="3604"/>
      <w:bookmarkEnd w:id="3605"/>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7777777" w:rsidR="00EF45DA" w:rsidRPr="00B3056F" w:rsidRDefault="00EF45DA" w:rsidP="001330D7">
            <w:pPr>
              <w:pStyle w:val="TAL"/>
            </w:pPr>
            <w:r w:rsidRPr="00B3056F">
              <w:rPr>
                <w:rFonts w:cs="Arial"/>
                <w:szCs w:val="18"/>
              </w:rPr>
              <w:t>see 3GPP TS 29.500 [4] clause 6.6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4D91EBD3"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3606" w:name="_Toc11338776"/>
      <w:bookmarkStart w:id="3607" w:name="_Toc27585480"/>
      <w:bookmarkStart w:id="3608" w:name="_Toc36457486"/>
      <w:bookmarkStart w:id="3609" w:name="_Toc45028403"/>
      <w:bookmarkStart w:id="3610" w:name="_Toc45029238"/>
      <w:bookmarkStart w:id="3611" w:name="_Toc58583471"/>
      <w:r w:rsidRPr="00B3056F">
        <w:t>6.4.4</w:t>
      </w:r>
      <w:r w:rsidRPr="00B3056F">
        <w:tab/>
        <w:t>Custom Operations without associated resources</w:t>
      </w:r>
      <w:bookmarkEnd w:id="3606"/>
      <w:bookmarkEnd w:id="3607"/>
      <w:bookmarkEnd w:id="3608"/>
      <w:bookmarkEnd w:id="3609"/>
      <w:bookmarkEnd w:id="3610"/>
      <w:bookmarkEnd w:id="3611"/>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3612" w:name="_Toc11338777"/>
      <w:bookmarkStart w:id="3613" w:name="_Toc27585481"/>
      <w:bookmarkStart w:id="3614" w:name="_Toc36457487"/>
      <w:bookmarkStart w:id="3615" w:name="_Toc45028404"/>
      <w:bookmarkStart w:id="3616" w:name="_Toc45029239"/>
      <w:bookmarkStart w:id="3617" w:name="_Toc58583472"/>
      <w:r w:rsidRPr="00B3056F">
        <w:t>6.4.5</w:t>
      </w:r>
      <w:r w:rsidRPr="00B3056F">
        <w:tab/>
        <w:t>Notifications</w:t>
      </w:r>
      <w:bookmarkEnd w:id="3612"/>
      <w:bookmarkEnd w:id="3613"/>
      <w:bookmarkEnd w:id="3614"/>
      <w:bookmarkEnd w:id="3615"/>
      <w:bookmarkEnd w:id="3616"/>
      <w:bookmarkEnd w:id="3617"/>
    </w:p>
    <w:p w14:paraId="6FC5E9DC" w14:textId="77777777" w:rsidR="00EF45DA" w:rsidRPr="00B3056F" w:rsidRDefault="00EF45DA" w:rsidP="00EF45DA">
      <w:pPr>
        <w:pStyle w:val="Heading4"/>
      </w:pPr>
      <w:bookmarkStart w:id="3618" w:name="_Toc11338778"/>
      <w:bookmarkStart w:id="3619" w:name="_Toc27585482"/>
      <w:bookmarkStart w:id="3620" w:name="_Toc36457488"/>
      <w:bookmarkStart w:id="3621" w:name="_Toc45028405"/>
      <w:bookmarkStart w:id="3622" w:name="_Toc45029240"/>
      <w:bookmarkStart w:id="3623" w:name="_Toc58583473"/>
      <w:r w:rsidRPr="00B3056F">
        <w:t>6.4.5.1</w:t>
      </w:r>
      <w:r w:rsidRPr="00B3056F">
        <w:tab/>
        <w:t>General</w:t>
      </w:r>
      <w:bookmarkEnd w:id="3618"/>
      <w:bookmarkEnd w:id="3619"/>
      <w:bookmarkEnd w:id="3620"/>
      <w:bookmarkEnd w:id="3621"/>
      <w:bookmarkEnd w:id="3622"/>
      <w:bookmarkEnd w:id="3623"/>
    </w:p>
    <w:p w14:paraId="15C78D80" w14:textId="5D1F48A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3624" w:name="_Toc11338779"/>
      <w:bookmarkStart w:id="3625" w:name="_Toc27585483"/>
      <w:bookmarkStart w:id="3626" w:name="_Toc36457489"/>
      <w:bookmarkStart w:id="3627" w:name="_Toc45028406"/>
      <w:bookmarkStart w:id="3628" w:name="_Toc45029241"/>
      <w:bookmarkStart w:id="3629" w:name="_Toc58583474"/>
      <w:r w:rsidRPr="00B3056F">
        <w:t>6.4.5.2</w:t>
      </w:r>
      <w:r w:rsidRPr="00B3056F">
        <w:tab/>
        <w:t>Event Occurrence Notification</w:t>
      </w:r>
      <w:bookmarkEnd w:id="3624"/>
      <w:bookmarkEnd w:id="3625"/>
      <w:bookmarkEnd w:id="3626"/>
      <w:bookmarkEnd w:id="3627"/>
      <w:bookmarkEnd w:id="3628"/>
      <w:bookmarkEnd w:id="3629"/>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210C9ED"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3630" w:name="_Toc11338780"/>
      <w:bookmarkStart w:id="3631" w:name="_Toc27585484"/>
      <w:bookmarkStart w:id="3632" w:name="_Toc36457490"/>
      <w:bookmarkStart w:id="3633" w:name="_Toc45028407"/>
      <w:bookmarkStart w:id="3634" w:name="_Toc45029242"/>
      <w:bookmarkStart w:id="3635" w:name="_Toc58583475"/>
      <w:r w:rsidRPr="00B3056F">
        <w:t>6.4.6</w:t>
      </w:r>
      <w:r w:rsidRPr="00B3056F">
        <w:tab/>
        <w:t>Data Model</w:t>
      </w:r>
      <w:bookmarkEnd w:id="3630"/>
      <w:bookmarkEnd w:id="3631"/>
      <w:bookmarkEnd w:id="3632"/>
      <w:bookmarkEnd w:id="3633"/>
      <w:bookmarkEnd w:id="3634"/>
      <w:bookmarkEnd w:id="3635"/>
    </w:p>
    <w:p w14:paraId="43D55287" w14:textId="77777777" w:rsidR="00EF45DA" w:rsidRPr="00B3056F" w:rsidRDefault="00EF45DA" w:rsidP="00EF45DA">
      <w:pPr>
        <w:pStyle w:val="Heading4"/>
      </w:pPr>
      <w:bookmarkStart w:id="3636" w:name="_Toc11338781"/>
      <w:bookmarkStart w:id="3637" w:name="_Toc27585485"/>
      <w:bookmarkStart w:id="3638" w:name="_Toc36457491"/>
      <w:bookmarkStart w:id="3639" w:name="_Toc45028408"/>
      <w:bookmarkStart w:id="3640" w:name="_Toc45029243"/>
      <w:bookmarkStart w:id="3641" w:name="_Toc58583476"/>
      <w:r w:rsidRPr="00B3056F">
        <w:t>6.4.6.1</w:t>
      </w:r>
      <w:r w:rsidRPr="00B3056F">
        <w:tab/>
        <w:t>General</w:t>
      </w:r>
      <w:bookmarkEnd w:id="3636"/>
      <w:bookmarkEnd w:id="3637"/>
      <w:bookmarkEnd w:id="3638"/>
      <w:bookmarkEnd w:id="3639"/>
      <w:bookmarkEnd w:id="3640"/>
      <w:bookmarkEnd w:id="3641"/>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lastRenderedPageBreak/>
        <w:t>Table 6.4.6.1-1: Nudm_EE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EF45DA" w:rsidRPr="00B3056F" w14:paraId="17E3A7D7"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D05860" w:rsidRPr="00B3056F" w14:paraId="3AECD42B"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4C81A1B6" w14:textId="111BD3C9" w:rsidR="00D05860" w:rsidRPr="00B3056F" w:rsidRDefault="00D05860" w:rsidP="00D05860">
            <w:pPr>
              <w:pStyle w:val="TAL"/>
              <w:rPr>
                <w:lang w:eastAsia="zh-CN"/>
              </w:rPr>
            </w:pPr>
            <w:r>
              <w:t>LossConnectivityCfg</w:t>
            </w:r>
          </w:p>
        </w:tc>
        <w:tc>
          <w:tcPr>
            <w:tcW w:w="1668" w:type="dxa"/>
            <w:tcBorders>
              <w:top w:val="single" w:sz="4" w:space="0" w:color="auto"/>
              <w:left w:val="single" w:sz="4" w:space="0" w:color="auto"/>
              <w:bottom w:val="single" w:sz="4" w:space="0" w:color="auto"/>
              <w:right w:val="single" w:sz="4" w:space="0" w:color="auto"/>
            </w:tcBorders>
          </w:tcPr>
          <w:p w14:paraId="242590AC" w14:textId="73987632" w:rsidR="00D05860" w:rsidRPr="00B3056F" w:rsidRDefault="00D05860" w:rsidP="00D05860">
            <w:pPr>
              <w:pStyle w:val="TAL"/>
              <w:rPr>
                <w:lang w:eastAsia="zh-CN"/>
              </w:rPr>
            </w:pPr>
            <w:r>
              <w:t>6.4.6.2.15</w:t>
            </w:r>
          </w:p>
        </w:tc>
        <w:tc>
          <w:tcPr>
            <w:tcW w:w="4468" w:type="dxa"/>
            <w:tcBorders>
              <w:top w:val="single" w:sz="4" w:space="0" w:color="auto"/>
              <w:left w:val="single" w:sz="4" w:space="0" w:color="auto"/>
              <w:bottom w:val="single" w:sz="4" w:space="0" w:color="auto"/>
              <w:right w:val="single" w:sz="4" w:space="0" w:color="auto"/>
            </w:tcBorders>
          </w:tcPr>
          <w:p w14:paraId="502BC9E2" w14:textId="3AFB5480" w:rsidR="00D05860" w:rsidRPr="00B3056F" w:rsidRDefault="00D05860" w:rsidP="00D05860">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090D75" w:rsidRPr="00B3056F" w14:paraId="79D32F68"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123D1888" w14:textId="602E760C" w:rsidR="00090D75" w:rsidRDefault="00090D75" w:rsidP="00090D75">
            <w:pPr>
              <w:pStyle w:val="TAL"/>
            </w:pPr>
            <w:r w:rsidRPr="000D000E">
              <w:t>PduSessionStatusCfg</w:t>
            </w:r>
          </w:p>
        </w:tc>
        <w:tc>
          <w:tcPr>
            <w:tcW w:w="1668" w:type="dxa"/>
            <w:tcBorders>
              <w:top w:val="single" w:sz="4" w:space="0" w:color="auto"/>
              <w:left w:val="single" w:sz="4" w:space="0" w:color="auto"/>
              <w:bottom w:val="single" w:sz="4" w:space="0" w:color="auto"/>
              <w:right w:val="single" w:sz="4" w:space="0" w:color="auto"/>
            </w:tcBorders>
          </w:tcPr>
          <w:p w14:paraId="4CE2C28B" w14:textId="10507808" w:rsidR="00090D75" w:rsidRDefault="00090D75" w:rsidP="00090D75">
            <w:pPr>
              <w:pStyle w:val="TAL"/>
            </w:pPr>
            <w:r>
              <w:t>6.4.6.2.</w:t>
            </w:r>
            <w:r w:rsidR="00830816">
              <w:t>16</w:t>
            </w:r>
          </w:p>
        </w:tc>
        <w:tc>
          <w:tcPr>
            <w:tcW w:w="4468" w:type="dxa"/>
            <w:tcBorders>
              <w:top w:val="single" w:sz="4" w:space="0" w:color="auto"/>
              <w:left w:val="single" w:sz="4" w:space="0" w:color="auto"/>
              <w:bottom w:val="single" w:sz="4" w:space="0" w:color="auto"/>
              <w:right w:val="single" w:sz="4" w:space="0" w:color="auto"/>
            </w:tcBorders>
          </w:tcPr>
          <w:p w14:paraId="324E1D9F" w14:textId="79BCF203" w:rsidR="00090D75" w:rsidRDefault="00090D75" w:rsidP="00090D75">
            <w:pPr>
              <w:pStyle w:val="TAL"/>
              <w:rPr>
                <w:rFonts w:cs="Arial"/>
                <w:szCs w:val="18"/>
                <w:lang w:eastAsia="zh-CN"/>
              </w:rPr>
            </w:pPr>
            <w:r w:rsidRPr="00B3056F">
              <w:rPr>
                <w:rFonts w:cs="Arial"/>
                <w:szCs w:val="18"/>
              </w:rPr>
              <w:t xml:space="preserve">Reporting configuration for events related to </w:t>
            </w:r>
            <w:r>
              <w:rPr>
                <w:rFonts w:cs="Arial"/>
                <w:szCs w:val="18"/>
              </w:rPr>
              <w:t>PDU session Status</w:t>
            </w:r>
          </w:p>
        </w:tc>
      </w:tr>
      <w:tr w:rsidR="00090D75" w:rsidRPr="00B3056F" w14:paraId="43B36DD7"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4A91179A" w14:textId="77777777" w:rsidR="00090D75" w:rsidRPr="00B3056F" w:rsidRDefault="00090D75" w:rsidP="00090D75">
            <w:pPr>
              <w:pStyle w:val="TAL"/>
            </w:pPr>
            <w:r w:rsidRPr="00B3056F">
              <w:t>MaxNumOfReports</w:t>
            </w:r>
          </w:p>
        </w:tc>
        <w:tc>
          <w:tcPr>
            <w:tcW w:w="1668" w:type="dxa"/>
            <w:tcBorders>
              <w:top w:val="single" w:sz="4" w:space="0" w:color="auto"/>
              <w:left w:val="single" w:sz="4" w:space="0" w:color="auto"/>
              <w:bottom w:val="single" w:sz="4" w:space="0" w:color="auto"/>
              <w:right w:val="single" w:sz="4" w:space="0" w:color="auto"/>
            </w:tcBorders>
          </w:tcPr>
          <w:p w14:paraId="3B433C59" w14:textId="77777777" w:rsidR="00090D75" w:rsidRPr="00B3056F" w:rsidRDefault="00090D75" w:rsidP="00090D75">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1D6EEE29" w14:textId="77777777" w:rsidR="00090D75" w:rsidRPr="00B3056F" w:rsidRDefault="00090D75" w:rsidP="00090D75">
            <w:pPr>
              <w:pStyle w:val="TAL"/>
              <w:rPr>
                <w:rFonts w:cs="Arial"/>
                <w:szCs w:val="18"/>
              </w:rPr>
            </w:pPr>
            <w:r w:rsidRPr="00B3056F">
              <w:rPr>
                <w:rFonts w:cs="Arial"/>
                <w:szCs w:val="18"/>
              </w:rPr>
              <w:t>Maximum number of reports</w:t>
            </w:r>
          </w:p>
        </w:tc>
      </w:tr>
      <w:tr w:rsidR="00090D75" w:rsidRPr="00B3056F" w14:paraId="4D80DA3C"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5589ADDE" w14:textId="77777777" w:rsidR="00090D75" w:rsidRPr="00B3056F" w:rsidRDefault="00090D75" w:rsidP="00090D75">
            <w:pPr>
              <w:pStyle w:val="TAL"/>
            </w:pPr>
            <w:r w:rsidRPr="00B3056F">
              <w:t>ReferenceId</w:t>
            </w:r>
          </w:p>
        </w:tc>
        <w:tc>
          <w:tcPr>
            <w:tcW w:w="1668" w:type="dxa"/>
            <w:tcBorders>
              <w:top w:val="single" w:sz="4" w:space="0" w:color="auto"/>
              <w:left w:val="single" w:sz="4" w:space="0" w:color="auto"/>
              <w:bottom w:val="single" w:sz="4" w:space="0" w:color="auto"/>
              <w:right w:val="single" w:sz="4" w:space="0" w:color="auto"/>
            </w:tcBorders>
          </w:tcPr>
          <w:p w14:paraId="1DDFF28B" w14:textId="77777777" w:rsidR="00090D75" w:rsidRPr="00B3056F" w:rsidRDefault="00090D75" w:rsidP="00090D75">
            <w:pPr>
              <w:pStyle w:val="TAL"/>
            </w:pPr>
            <w:r w:rsidRPr="00B3056F">
              <w:t>6.4.6.3.2</w:t>
            </w:r>
          </w:p>
        </w:tc>
        <w:tc>
          <w:tcPr>
            <w:tcW w:w="4468" w:type="dxa"/>
            <w:tcBorders>
              <w:top w:val="single" w:sz="4" w:space="0" w:color="auto"/>
              <w:left w:val="single" w:sz="4" w:space="0" w:color="auto"/>
              <w:bottom w:val="single" w:sz="4" w:space="0" w:color="auto"/>
              <w:right w:val="single" w:sz="4" w:space="0" w:color="auto"/>
            </w:tcBorders>
          </w:tcPr>
          <w:p w14:paraId="3368909E" w14:textId="77777777" w:rsidR="00090D75" w:rsidRPr="00B3056F" w:rsidRDefault="00090D75" w:rsidP="00090D75">
            <w:pPr>
              <w:pStyle w:val="TAL"/>
              <w:rPr>
                <w:rFonts w:cs="Arial"/>
                <w:szCs w:val="18"/>
              </w:rPr>
            </w:pPr>
            <w:r w:rsidRPr="00B3056F">
              <w:rPr>
                <w:rFonts w:cs="Arial"/>
                <w:szCs w:val="18"/>
              </w:rPr>
              <w:t>Reference Identity</w:t>
            </w:r>
          </w:p>
        </w:tc>
      </w:tr>
      <w:tr w:rsidR="00090D75" w:rsidRPr="00B3056F" w14:paraId="045F3943"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63410BA8" w14:textId="77777777" w:rsidR="00090D75" w:rsidRPr="00B3056F" w:rsidRDefault="00090D75" w:rsidP="00090D75">
            <w:pPr>
              <w:pStyle w:val="TAL"/>
            </w:pPr>
            <w:r w:rsidRPr="00B3056F">
              <w:t>EventType</w:t>
            </w:r>
          </w:p>
        </w:tc>
        <w:tc>
          <w:tcPr>
            <w:tcW w:w="1668" w:type="dxa"/>
            <w:tcBorders>
              <w:top w:val="single" w:sz="4" w:space="0" w:color="auto"/>
              <w:left w:val="single" w:sz="4" w:space="0" w:color="auto"/>
              <w:bottom w:val="single" w:sz="4" w:space="0" w:color="auto"/>
              <w:right w:val="single" w:sz="4" w:space="0" w:color="auto"/>
            </w:tcBorders>
          </w:tcPr>
          <w:p w14:paraId="51692065" w14:textId="77777777" w:rsidR="00090D75" w:rsidRPr="00B3056F" w:rsidRDefault="00090D75" w:rsidP="00090D75">
            <w:pPr>
              <w:pStyle w:val="TAL"/>
            </w:pPr>
            <w:r w:rsidRPr="00B3056F">
              <w:t>6.4.6.3.3</w:t>
            </w:r>
          </w:p>
        </w:tc>
        <w:tc>
          <w:tcPr>
            <w:tcW w:w="4468" w:type="dxa"/>
            <w:tcBorders>
              <w:top w:val="single" w:sz="4" w:space="0" w:color="auto"/>
              <w:left w:val="single" w:sz="4" w:space="0" w:color="auto"/>
              <w:bottom w:val="single" w:sz="4" w:space="0" w:color="auto"/>
              <w:right w:val="single" w:sz="4" w:space="0" w:color="auto"/>
            </w:tcBorders>
          </w:tcPr>
          <w:p w14:paraId="490C9FE7" w14:textId="77777777" w:rsidR="00090D75" w:rsidRPr="00B3056F" w:rsidRDefault="00090D75" w:rsidP="00090D75">
            <w:pPr>
              <w:pStyle w:val="TAL"/>
              <w:rPr>
                <w:rFonts w:cs="Arial"/>
                <w:szCs w:val="18"/>
              </w:rPr>
            </w:pPr>
            <w:r w:rsidRPr="00B3056F">
              <w:rPr>
                <w:rFonts w:cs="Arial"/>
                <w:szCs w:val="18"/>
              </w:rPr>
              <w:t>Event type of UDM Event Exposure service</w:t>
            </w:r>
          </w:p>
        </w:tc>
      </w:tr>
      <w:tr w:rsidR="00090D75" w:rsidRPr="00B3056F" w14:paraId="676681B3"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542478BC" w14:textId="77777777" w:rsidR="00090D75" w:rsidRPr="00B3056F" w:rsidRDefault="00090D75" w:rsidP="00090D75">
            <w:pPr>
              <w:pStyle w:val="TAL"/>
            </w:pPr>
            <w:r w:rsidRPr="00B3056F">
              <w:t>LocationAccuracy</w:t>
            </w:r>
          </w:p>
        </w:tc>
        <w:tc>
          <w:tcPr>
            <w:tcW w:w="1668" w:type="dxa"/>
            <w:tcBorders>
              <w:top w:val="single" w:sz="4" w:space="0" w:color="auto"/>
              <w:left w:val="single" w:sz="4" w:space="0" w:color="auto"/>
              <w:bottom w:val="single" w:sz="4" w:space="0" w:color="auto"/>
              <w:right w:val="single" w:sz="4" w:space="0" w:color="auto"/>
            </w:tcBorders>
          </w:tcPr>
          <w:p w14:paraId="1638A362" w14:textId="77777777" w:rsidR="00090D75" w:rsidRPr="00B3056F" w:rsidRDefault="00090D75" w:rsidP="00090D75">
            <w:pPr>
              <w:pStyle w:val="TAL"/>
            </w:pPr>
            <w:r w:rsidRPr="00B3056F">
              <w:t>6.4.6.3.4</w:t>
            </w:r>
          </w:p>
        </w:tc>
        <w:tc>
          <w:tcPr>
            <w:tcW w:w="4468" w:type="dxa"/>
            <w:tcBorders>
              <w:top w:val="single" w:sz="4" w:space="0" w:color="auto"/>
              <w:left w:val="single" w:sz="4" w:space="0" w:color="auto"/>
              <w:bottom w:val="single" w:sz="4" w:space="0" w:color="auto"/>
              <w:right w:val="single" w:sz="4" w:space="0" w:color="auto"/>
            </w:tcBorders>
          </w:tcPr>
          <w:p w14:paraId="15E0AD56" w14:textId="77777777" w:rsidR="00090D75" w:rsidRPr="00B3056F" w:rsidRDefault="00090D75" w:rsidP="00090D75">
            <w:pPr>
              <w:pStyle w:val="TAL"/>
              <w:rPr>
                <w:rFonts w:cs="Arial"/>
                <w:szCs w:val="18"/>
              </w:rPr>
            </w:pPr>
            <w:r w:rsidRPr="00B3056F">
              <w:rPr>
                <w:rFonts w:cs="Arial"/>
                <w:szCs w:val="18"/>
              </w:rPr>
              <w:t>Location Accuracy definition</w:t>
            </w:r>
          </w:p>
        </w:tc>
      </w:tr>
      <w:tr w:rsidR="00090D75" w:rsidRPr="00B3056F" w14:paraId="0BB2747B"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628A987A" w14:textId="77777777" w:rsidR="00090D75" w:rsidRPr="00B3056F" w:rsidRDefault="00090D75" w:rsidP="00090D75">
            <w:pPr>
              <w:pStyle w:val="TAL"/>
            </w:pPr>
            <w:r w:rsidRPr="00B3056F">
              <w:t>CnType</w:t>
            </w:r>
          </w:p>
        </w:tc>
        <w:tc>
          <w:tcPr>
            <w:tcW w:w="1668" w:type="dxa"/>
            <w:tcBorders>
              <w:top w:val="single" w:sz="4" w:space="0" w:color="auto"/>
              <w:left w:val="single" w:sz="4" w:space="0" w:color="auto"/>
              <w:bottom w:val="single" w:sz="4" w:space="0" w:color="auto"/>
              <w:right w:val="single" w:sz="4" w:space="0" w:color="auto"/>
            </w:tcBorders>
          </w:tcPr>
          <w:p w14:paraId="7A086219" w14:textId="77777777" w:rsidR="00090D75" w:rsidRPr="00B3056F" w:rsidRDefault="00090D75" w:rsidP="00090D75">
            <w:pPr>
              <w:pStyle w:val="TAL"/>
            </w:pPr>
            <w:r w:rsidRPr="00B3056F">
              <w:t>6.4.6.3.5</w:t>
            </w:r>
          </w:p>
        </w:tc>
        <w:tc>
          <w:tcPr>
            <w:tcW w:w="4468" w:type="dxa"/>
            <w:tcBorders>
              <w:top w:val="single" w:sz="4" w:space="0" w:color="auto"/>
              <w:left w:val="single" w:sz="4" w:space="0" w:color="auto"/>
              <w:bottom w:val="single" w:sz="4" w:space="0" w:color="auto"/>
              <w:right w:val="single" w:sz="4" w:space="0" w:color="auto"/>
            </w:tcBorders>
          </w:tcPr>
          <w:p w14:paraId="2EA85ADC" w14:textId="77777777" w:rsidR="00090D75" w:rsidRPr="00B3056F" w:rsidRDefault="00090D75" w:rsidP="00090D75">
            <w:pPr>
              <w:pStyle w:val="TAL"/>
              <w:rPr>
                <w:rFonts w:cs="Arial"/>
                <w:szCs w:val="18"/>
              </w:rPr>
            </w:pPr>
            <w:r w:rsidRPr="00B3056F">
              <w:rPr>
                <w:rFonts w:cs="Arial"/>
                <w:szCs w:val="18"/>
              </w:rPr>
              <w:t>Core Network Type</w:t>
            </w:r>
          </w:p>
        </w:tc>
      </w:tr>
      <w:tr w:rsidR="00090D75" w:rsidRPr="00B3056F" w14:paraId="16D6D6AC"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790D11D5" w14:textId="77777777" w:rsidR="00090D75" w:rsidRPr="00B3056F" w:rsidRDefault="00090D75" w:rsidP="00090D75">
            <w:pPr>
              <w:pStyle w:val="TAL"/>
            </w:pPr>
            <w:r>
              <w:t>AssociationType</w:t>
            </w:r>
          </w:p>
        </w:tc>
        <w:tc>
          <w:tcPr>
            <w:tcW w:w="1668" w:type="dxa"/>
            <w:tcBorders>
              <w:top w:val="single" w:sz="4" w:space="0" w:color="auto"/>
              <w:left w:val="single" w:sz="4" w:space="0" w:color="auto"/>
              <w:bottom w:val="single" w:sz="4" w:space="0" w:color="auto"/>
              <w:right w:val="single" w:sz="4" w:space="0" w:color="auto"/>
            </w:tcBorders>
          </w:tcPr>
          <w:p w14:paraId="057215E3" w14:textId="77777777" w:rsidR="00090D75" w:rsidRPr="00B3056F" w:rsidRDefault="00090D75" w:rsidP="00090D75">
            <w:pPr>
              <w:pStyle w:val="TAL"/>
            </w:pPr>
            <w:r>
              <w:t>6.4.6.3.6</w:t>
            </w:r>
          </w:p>
        </w:tc>
        <w:tc>
          <w:tcPr>
            <w:tcW w:w="4468" w:type="dxa"/>
            <w:tcBorders>
              <w:top w:val="single" w:sz="4" w:space="0" w:color="auto"/>
              <w:left w:val="single" w:sz="4" w:space="0" w:color="auto"/>
              <w:bottom w:val="single" w:sz="4" w:space="0" w:color="auto"/>
              <w:right w:val="single" w:sz="4" w:space="0" w:color="auto"/>
            </w:tcBorders>
          </w:tcPr>
          <w:p w14:paraId="04BE6289" w14:textId="77777777" w:rsidR="00090D75" w:rsidRPr="00B3056F" w:rsidRDefault="00090D75" w:rsidP="00090D75">
            <w:pPr>
              <w:pStyle w:val="TAL"/>
              <w:rPr>
                <w:rFonts w:cs="Arial"/>
                <w:szCs w:val="18"/>
              </w:rPr>
            </w:pPr>
          </w:p>
        </w:tc>
      </w:tr>
      <w:tr w:rsidR="00090D75" w:rsidRPr="00B3056F" w14:paraId="62D4BC24" w14:textId="77777777" w:rsidTr="00A474D4">
        <w:trPr>
          <w:jc w:val="center"/>
        </w:trPr>
        <w:tc>
          <w:tcPr>
            <w:tcW w:w="3038" w:type="dxa"/>
            <w:tcBorders>
              <w:top w:val="single" w:sz="4" w:space="0" w:color="auto"/>
              <w:left w:val="single" w:sz="4" w:space="0" w:color="auto"/>
              <w:bottom w:val="single" w:sz="4" w:space="0" w:color="auto"/>
              <w:right w:val="single" w:sz="4" w:space="0" w:color="auto"/>
            </w:tcBorders>
          </w:tcPr>
          <w:p w14:paraId="4AF6411A" w14:textId="77777777" w:rsidR="00090D75" w:rsidRPr="00B3056F" w:rsidRDefault="00090D75" w:rsidP="00090D75">
            <w:pPr>
              <w:pStyle w:val="TAL"/>
            </w:pPr>
            <w:r>
              <w:t>EventReportMode</w:t>
            </w:r>
          </w:p>
        </w:tc>
        <w:tc>
          <w:tcPr>
            <w:tcW w:w="1668" w:type="dxa"/>
            <w:tcBorders>
              <w:top w:val="single" w:sz="4" w:space="0" w:color="auto"/>
              <w:left w:val="single" w:sz="4" w:space="0" w:color="auto"/>
              <w:bottom w:val="single" w:sz="4" w:space="0" w:color="auto"/>
              <w:right w:val="single" w:sz="4" w:space="0" w:color="auto"/>
            </w:tcBorders>
          </w:tcPr>
          <w:p w14:paraId="642C5A42" w14:textId="77777777" w:rsidR="00090D75" w:rsidRPr="00B3056F" w:rsidRDefault="00090D75" w:rsidP="00090D75">
            <w:pPr>
              <w:pStyle w:val="TAL"/>
            </w:pPr>
            <w:r>
              <w:t>6.4.6.3.7</w:t>
            </w:r>
          </w:p>
        </w:tc>
        <w:tc>
          <w:tcPr>
            <w:tcW w:w="4468" w:type="dxa"/>
            <w:tcBorders>
              <w:top w:val="single" w:sz="4" w:space="0" w:color="auto"/>
              <w:left w:val="single" w:sz="4" w:space="0" w:color="auto"/>
              <w:bottom w:val="single" w:sz="4" w:space="0" w:color="auto"/>
              <w:right w:val="single" w:sz="4" w:space="0" w:color="auto"/>
            </w:tcBorders>
          </w:tcPr>
          <w:p w14:paraId="148F91B0" w14:textId="77777777" w:rsidR="00090D75" w:rsidRPr="00B3056F" w:rsidRDefault="00090D75" w:rsidP="00090D75">
            <w:pPr>
              <w:pStyle w:val="TAL"/>
              <w:rPr>
                <w:rFonts w:cs="Arial"/>
                <w:szCs w:val="18"/>
              </w:rPr>
            </w:pPr>
          </w:p>
        </w:tc>
      </w:tr>
      <w:tr w:rsidR="00220D6F" w:rsidRPr="00B3056F" w14:paraId="00FE1B67" w14:textId="77777777" w:rsidTr="00220D6F">
        <w:trPr>
          <w:jc w:val="center"/>
        </w:trPr>
        <w:tc>
          <w:tcPr>
            <w:tcW w:w="3038" w:type="dxa"/>
            <w:tcBorders>
              <w:top w:val="single" w:sz="4" w:space="0" w:color="auto"/>
              <w:left w:val="single" w:sz="4" w:space="0" w:color="auto"/>
              <w:bottom w:val="single" w:sz="4" w:space="0" w:color="auto"/>
              <w:right w:val="single" w:sz="4" w:space="0" w:color="auto"/>
            </w:tcBorders>
          </w:tcPr>
          <w:p w14:paraId="02FE013F" w14:textId="77777777" w:rsidR="00220D6F" w:rsidRDefault="00220D6F" w:rsidP="00220D6F">
            <w:pPr>
              <w:pStyle w:val="TAL"/>
            </w:pPr>
            <w:r>
              <w:t>ReachabilityForSmsConfiguration</w:t>
            </w:r>
          </w:p>
        </w:tc>
        <w:tc>
          <w:tcPr>
            <w:tcW w:w="1668" w:type="dxa"/>
            <w:tcBorders>
              <w:top w:val="single" w:sz="4" w:space="0" w:color="auto"/>
              <w:left w:val="single" w:sz="4" w:space="0" w:color="auto"/>
              <w:bottom w:val="single" w:sz="4" w:space="0" w:color="auto"/>
              <w:right w:val="single" w:sz="4" w:space="0" w:color="auto"/>
            </w:tcBorders>
          </w:tcPr>
          <w:p w14:paraId="658283C2" w14:textId="3FC75E2C" w:rsidR="00220D6F" w:rsidRDefault="00220D6F" w:rsidP="00220D6F">
            <w:pPr>
              <w:pStyle w:val="TAL"/>
            </w:pPr>
            <w:r>
              <w:t>6.4.6.3.8</w:t>
            </w:r>
          </w:p>
        </w:tc>
        <w:tc>
          <w:tcPr>
            <w:tcW w:w="4468" w:type="dxa"/>
            <w:tcBorders>
              <w:top w:val="single" w:sz="4" w:space="0" w:color="auto"/>
              <w:left w:val="single" w:sz="4" w:space="0" w:color="auto"/>
              <w:bottom w:val="single" w:sz="4" w:space="0" w:color="auto"/>
              <w:right w:val="single" w:sz="4" w:space="0" w:color="auto"/>
            </w:tcBorders>
          </w:tcPr>
          <w:p w14:paraId="5B059A52" w14:textId="77777777" w:rsidR="00220D6F" w:rsidRPr="00B3056F" w:rsidRDefault="00220D6F" w:rsidP="00220D6F">
            <w:pPr>
              <w:pStyle w:val="TAL"/>
              <w:rPr>
                <w:rFonts w:cs="Arial"/>
                <w:szCs w:val="18"/>
              </w:rPr>
            </w:pPr>
          </w:p>
        </w:tc>
      </w:tr>
    </w:tbl>
    <w:p w14:paraId="582B3BE5" w14:textId="77777777" w:rsidR="00EF45DA" w:rsidRPr="00B3056F" w:rsidRDefault="00EF45DA" w:rsidP="00EF45DA"/>
    <w:p w14:paraId="0DA5964A" w14:textId="197CE587" w:rsidR="00EF45DA" w:rsidRPr="00B3056F" w:rsidRDefault="00EF45DA" w:rsidP="00EF45DA">
      <w:r w:rsidRPr="00B3056F">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7"/>
        <w:gridCol w:w="2144"/>
        <w:gridCol w:w="5033"/>
      </w:tblGrid>
      <w:tr w:rsidR="00EF45DA" w:rsidRPr="00B3056F" w14:paraId="32405D17"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74"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8"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8"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194A5BF"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4997D4F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8"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8"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8"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8"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8"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8"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8"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8"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8"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8"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090D75" w14:paraId="712430FB" w14:textId="77777777" w:rsidTr="000D486B">
        <w:trPr>
          <w:jc w:val="center"/>
        </w:trPr>
        <w:tc>
          <w:tcPr>
            <w:tcW w:w="1952" w:type="dxa"/>
            <w:tcBorders>
              <w:top w:val="single" w:sz="4" w:space="0" w:color="auto"/>
              <w:left w:val="single" w:sz="4" w:space="0" w:color="auto"/>
              <w:bottom w:val="single" w:sz="4" w:space="0" w:color="auto"/>
              <w:right w:val="single" w:sz="4" w:space="0" w:color="auto"/>
            </w:tcBorders>
          </w:tcPr>
          <w:p w14:paraId="576D49E5" w14:textId="77777777" w:rsidR="00090D75" w:rsidRDefault="00090D75" w:rsidP="000D486B">
            <w:pPr>
              <w:pStyle w:val="TAL"/>
            </w:pPr>
            <w:r w:rsidRPr="00B3056F">
              <w:t>Dnn</w:t>
            </w:r>
          </w:p>
        </w:tc>
        <w:tc>
          <w:tcPr>
            <w:tcW w:w="2148" w:type="dxa"/>
            <w:tcBorders>
              <w:top w:val="single" w:sz="4" w:space="0" w:color="auto"/>
              <w:left w:val="single" w:sz="4" w:space="0" w:color="auto"/>
              <w:bottom w:val="single" w:sz="4" w:space="0" w:color="auto"/>
              <w:right w:val="single" w:sz="4" w:space="0" w:color="auto"/>
            </w:tcBorders>
          </w:tcPr>
          <w:p w14:paraId="16B8AD69" w14:textId="77777777" w:rsidR="00090D75" w:rsidRDefault="00090D75" w:rsidP="000D486B">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45E1591B" w14:textId="77777777" w:rsidR="00090D75" w:rsidRDefault="00090D75" w:rsidP="000D486B">
            <w:pPr>
              <w:pStyle w:val="TAL"/>
              <w:rPr>
                <w:rFonts w:cs="Arial"/>
                <w:szCs w:val="18"/>
              </w:rPr>
            </w:pPr>
            <w:r w:rsidRPr="00B3056F">
              <w:rPr>
                <w:rFonts w:cs="Arial"/>
                <w:szCs w:val="18"/>
              </w:rPr>
              <w:t xml:space="preserve">Data Network Name with </w:t>
            </w:r>
            <w:r w:rsidRPr="00B3056F">
              <w:t>Network Identifier only.</w:t>
            </w:r>
          </w:p>
        </w:tc>
      </w:tr>
      <w:tr w:rsidR="00090D75" w14:paraId="617ADD82" w14:textId="77777777" w:rsidTr="000D486B">
        <w:trPr>
          <w:jc w:val="center"/>
        </w:trPr>
        <w:tc>
          <w:tcPr>
            <w:tcW w:w="1952" w:type="dxa"/>
            <w:tcBorders>
              <w:top w:val="single" w:sz="4" w:space="0" w:color="auto"/>
              <w:left w:val="single" w:sz="4" w:space="0" w:color="auto"/>
              <w:bottom w:val="single" w:sz="4" w:space="0" w:color="auto"/>
              <w:right w:val="single" w:sz="4" w:space="0" w:color="auto"/>
            </w:tcBorders>
          </w:tcPr>
          <w:p w14:paraId="1477F4AA" w14:textId="77777777" w:rsidR="00090D75" w:rsidRDefault="00090D75" w:rsidP="000D486B">
            <w:pPr>
              <w:pStyle w:val="TAL"/>
            </w:pPr>
            <w:r w:rsidRPr="00B3056F">
              <w:t>Snssai</w:t>
            </w:r>
          </w:p>
        </w:tc>
        <w:tc>
          <w:tcPr>
            <w:tcW w:w="2148" w:type="dxa"/>
            <w:tcBorders>
              <w:top w:val="single" w:sz="4" w:space="0" w:color="auto"/>
              <w:left w:val="single" w:sz="4" w:space="0" w:color="auto"/>
              <w:bottom w:val="single" w:sz="4" w:space="0" w:color="auto"/>
              <w:right w:val="single" w:sz="4" w:space="0" w:color="auto"/>
            </w:tcBorders>
          </w:tcPr>
          <w:p w14:paraId="58F1CB63" w14:textId="77777777" w:rsidR="00090D75" w:rsidRDefault="00090D75" w:rsidP="000D486B">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4F14868E" w14:textId="77777777" w:rsidR="00090D75" w:rsidRDefault="00090D75" w:rsidP="000D486B">
            <w:pPr>
              <w:pStyle w:val="TAL"/>
              <w:rPr>
                <w:rFonts w:cs="Arial"/>
                <w:szCs w:val="18"/>
              </w:rPr>
            </w:pPr>
            <w:r w:rsidRPr="00B3056F">
              <w:rPr>
                <w:rFonts w:cs="Arial"/>
                <w:szCs w:val="18"/>
              </w:rPr>
              <w:t>Single NSSAI</w:t>
            </w:r>
          </w:p>
        </w:tc>
      </w:tr>
      <w:tr w:rsidR="00994FD2" w14:paraId="5189977F" w14:textId="77777777" w:rsidTr="000D486B">
        <w:trPr>
          <w:jc w:val="center"/>
        </w:trPr>
        <w:tc>
          <w:tcPr>
            <w:tcW w:w="1952" w:type="dxa"/>
            <w:tcBorders>
              <w:top w:val="single" w:sz="4" w:space="0" w:color="auto"/>
              <w:left w:val="single" w:sz="4" w:space="0" w:color="auto"/>
              <w:bottom w:val="single" w:sz="4" w:space="0" w:color="auto"/>
              <w:right w:val="single" w:sz="4" w:space="0" w:color="auto"/>
            </w:tcBorders>
          </w:tcPr>
          <w:p w14:paraId="076513EE" w14:textId="77777777" w:rsidR="00994FD2" w:rsidRDefault="00994FD2" w:rsidP="000D486B">
            <w:pPr>
              <w:pStyle w:val="TAL"/>
            </w:pPr>
            <w:r w:rsidRPr="00B3056F">
              <w:t>DiameterIdentity</w:t>
            </w:r>
          </w:p>
        </w:tc>
        <w:tc>
          <w:tcPr>
            <w:tcW w:w="2148" w:type="dxa"/>
            <w:tcBorders>
              <w:top w:val="single" w:sz="4" w:space="0" w:color="auto"/>
              <w:left w:val="single" w:sz="4" w:space="0" w:color="auto"/>
              <w:bottom w:val="single" w:sz="4" w:space="0" w:color="auto"/>
              <w:right w:val="single" w:sz="4" w:space="0" w:color="auto"/>
            </w:tcBorders>
          </w:tcPr>
          <w:p w14:paraId="4BBA4370" w14:textId="77777777" w:rsidR="00994FD2" w:rsidRDefault="00994FD2" w:rsidP="000D486B">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43B9FF72" w14:textId="77777777" w:rsidR="00994FD2" w:rsidRDefault="00994FD2" w:rsidP="000D486B">
            <w:pPr>
              <w:pStyle w:val="TAL"/>
              <w:rPr>
                <w:rFonts w:cs="Arial"/>
                <w:szCs w:val="18"/>
              </w:rPr>
            </w:pPr>
            <w:r w:rsidRPr="007908DB">
              <w:rPr>
                <w:rFonts w:cs="Arial"/>
                <w:szCs w:val="18"/>
              </w:rPr>
              <w:t>Diameter Identify (FQDN)</w:t>
            </w:r>
          </w:p>
        </w:tc>
      </w:tr>
      <w:tr w:rsidR="00EF45DA" w:rsidRPr="00B3056F" w14:paraId="73A7BBD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8"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74"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r w:rsidR="00FF1FEF" w:rsidRPr="00B3056F" w14:paraId="5AC7C36A" w14:textId="77777777" w:rsidTr="00FF1FEF">
        <w:trPr>
          <w:jc w:val="center"/>
        </w:trPr>
        <w:tc>
          <w:tcPr>
            <w:tcW w:w="1952" w:type="dxa"/>
            <w:tcBorders>
              <w:top w:val="single" w:sz="4" w:space="0" w:color="auto"/>
              <w:left w:val="single" w:sz="4" w:space="0" w:color="auto"/>
              <w:bottom w:val="single" w:sz="4" w:space="0" w:color="auto"/>
              <w:right w:val="single" w:sz="4" w:space="0" w:color="auto"/>
            </w:tcBorders>
          </w:tcPr>
          <w:p w14:paraId="78C593A8" w14:textId="77777777" w:rsidR="00FF1FEF" w:rsidRPr="00B3056F" w:rsidRDefault="00FF1FEF" w:rsidP="00C26DAF">
            <w:pPr>
              <w:pStyle w:val="TAL"/>
            </w:pPr>
            <w:r w:rsidRPr="00B3056F">
              <w:t>MtcProviderInformation</w:t>
            </w:r>
          </w:p>
        </w:tc>
        <w:tc>
          <w:tcPr>
            <w:tcW w:w="2148" w:type="dxa"/>
            <w:tcBorders>
              <w:top w:val="single" w:sz="4" w:space="0" w:color="auto"/>
              <w:left w:val="single" w:sz="4" w:space="0" w:color="auto"/>
              <w:bottom w:val="single" w:sz="4" w:space="0" w:color="auto"/>
              <w:right w:val="single" w:sz="4" w:space="0" w:color="auto"/>
            </w:tcBorders>
          </w:tcPr>
          <w:p w14:paraId="4EBE9488" w14:textId="77777777" w:rsidR="00FF1FEF" w:rsidRPr="00B3056F" w:rsidRDefault="00FF1FEF" w:rsidP="00C26DAF">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0551308" w14:textId="77777777" w:rsidR="00FF1FEF" w:rsidRPr="00B3056F" w:rsidRDefault="00FF1FEF" w:rsidP="00C26DAF">
            <w:pPr>
              <w:pStyle w:val="TAL"/>
              <w:rPr>
                <w:rFonts w:cs="Arial"/>
                <w:szCs w:val="18"/>
              </w:rPr>
            </w:pPr>
            <w:r>
              <w:rPr>
                <w:rFonts w:cs="Arial"/>
                <w:szCs w:val="18"/>
              </w:rPr>
              <w:t>MTC Provider Information</w:t>
            </w:r>
          </w:p>
        </w:tc>
      </w:tr>
    </w:tbl>
    <w:p w14:paraId="04DF4790" w14:textId="77777777" w:rsidR="00EF45DA" w:rsidRPr="00B3056F" w:rsidRDefault="00EF45DA" w:rsidP="00EF45DA"/>
    <w:p w14:paraId="04C90202" w14:textId="77777777" w:rsidR="00EF45DA" w:rsidRPr="00B3056F" w:rsidRDefault="00EF45DA" w:rsidP="00EF45DA">
      <w:pPr>
        <w:pStyle w:val="Heading4"/>
        <w:rPr>
          <w:lang w:val="en-US"/>
        </w:rPr>
      </w:pPr>
      <w:bookmarkStart w:id="3642" w:name="_Toc11338782"/>
      <w:bookmarkStart w:id="3643" w:name="_Toc27585486"/>
      <w:bookmarkStart w:id="3644" w:name="_Toc36457492"/>
      <w:bookmarkStart w:id="3645" w:name="_Toc45028409"/>
      <w:bookmarkStart w:id="3646" w:name="_Toc45029244"/>
      <w:bookmarkStart w:id="3647" w:name="_Toc58583477"/>
      <w:r w:rsidRPr="00B3056F">
        <w:rPr>
          <w:lang w:val="en-US"/>
        </w:rPr>
        <w:t>6.4.6.2</w:t>
      </w:r>
      <w:r w:rsidRPr="00B3056F">
        <w:rPr>
          <w:lang w:val="en-US"/>
        </w:rPr>
        <w:tab/>
        <w:t>Structured data types</w:t>
      </w:r>
      <w:bookmarkEnd w:id="3642"/>
      <w:bookmarkEnd w:id="3643"/>
      <w:bookmarkEnd w:id="3644"/>
      <w:bookmarkEnd w:id="3645"/>
      <w:bookmarkEnd w:id="3646"/>
      <w:bookmarkEnd w:id="3647"/>
    </w:p>
    <w:p w14:paraId="2E5EBE06" w14:textId="77777777" w:rsidR="00EF45DA" w:rsidRPr="00B3056F" w:rsidRDefault="00EF45DA" w:rsidP="00EF45DA">
      <w:pPr>
        <w:pStyle w:val="Heading5"/>
      </w:pPr>
      <w:bookmarkStart w:id="3648" w:name="_Toc11338783"/>
      <w:bookmarkStart w:id="3649" w:name="_Toc27585487"/>
      <w:bookmarkStart w:id="3650" w:name="_Toc36457493"/>
      <w:bookmarkStart w:id="3651" w:name="_Toc45028410"/>
      <w:bookmarkStart w:id="3652" w:name="_Toc45029245"/>
      <w:bookmarkStart w:id="3653" w:name="_Toc58583478"/>
      <w:r w:rsidRPr="00B3056F">
        <w:t>6.4.6.2.1</w:t>
      </w:r>
      <w:r w:rsidRPr="00B3056F">
        <w:tab/>
        <w:t>Introduction</w:t>
      </w:r>
      <w:bookmarkEnd w:id="3648"/>
      <w:bookmarkEnd w:id="3649"/>
      <w:bookmarkEnd w:id="3650"/>
      <w:bookmarkEnd w:id="3651"/>
      <w:bookmarkEnd w:id="3652"/>
      <w:bookmarkEnd w:id="3653"/>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3654" w:name="_Toc11338784"/>
      <w:bookmarkStart w:id="3655" w:name="_Toc27585488"/>
      <w:bookmarkStart w:id="3656" w:name="_Toc36457494"/>
      <w:bookmarkStart w:id="3657" w:name="_Toc45028411"/>
      <w:bookmarkStart w:id="3658" w:name="_Toc45029246"/>
      <w:bookmarkStart w:id="3659" w:name="_Toc58583479"/>
      <w:r w:rsidRPr="00B3056F">
        <w:lastRenderedPageBreak/>
        <w:t>6.4.6.2.2</w:t>
      </w:r>
      <w:r w:rsidRPr="00B3056F">
        <w:tab/>
        <w:t>Type: EeSubscription</w:t>
      </w:r>
      <w:bookmarkEnd w:id="3654"/>
      <w:bookmarkEnd w:id="3655"/>
      <w:bookmarkEnd w:id="3656"/>
      <w:bookmarkEnd w:id="3657"/>
      <w:bookmarkEnd w:id="3658"/>
      <w:bookmarkEnd w:id="3659"/>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77777777" w:rsidR="00EF45DA" w:rsidRPr="00B3056F" w:rsidRDefault="00EF45DA" w:rsidP="001330D7">
            <w:pPr>
              <w:pStyle w:val="TAL"/>
              <w:rPr>
                <w:rFonts w:cs="Arial"/>
                <w:szCs w:val="18"/>
              </w:rPr>
            </w:pPr>
            <w:r w:rsidRPr="00B3056F">
              <w:rPr>
                <w:rFonts w:cs="Arial"/>
                <w:szCs w:val="18"/>
              </w:rPr>
              <w:t>A map (list of key-value pairs where referenceId converted from integer to string serves as key; see clause 6.4.6.3.2) of MonitoringConfigurations;</w:t>
            </w:r>
          </w:p>
          <w:p w14:paraId="38E58A16" w14:textId="77777777" w:rsidR="00EF45DA" w:rsidRPr="00B3056F" w:rsidRDefault="00EF45DA" w:rsidP="001330D7">
            <w:pPr>
              <w:pStyle w:val="TAL"/>
              <w:rPr>
                <w:rFonts w:cs="Arial"/>
                <w:szCs w:val="18"/>
              </w:rPr>
            </w:pPr>
            <w:r w:rsidRPr="00B3056F">
              <w:rPr>
                <w:rFonts w:cs="Arial"/>
                <w:szCs w:val="18"/>
              </w:rPr>
              <w:t>see clause 6.4.6.2.3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0B833F9A" w:rsidR="00EF45DA" w:rsidRPr="00B3056F" w:rsidRDefault="00EF45DA" w:rsidP="001330D7">
            <w:pPr>
              <w:pStyle w:val="TAL"/>
              <w:rPr>
                <w:rFonts w:cs="Arial"/>
                <w:szCs w:val="18"/>
              </w:rPr>
            </w:pPr>
            <w:r w:rsidRPr="00B3056F">
              <w:rPr>
                <w:rFonts w:cs="Arial"/>
                <w:szCs w:val="18"/>
              </w:rPr>
              <w:t>See clause 6.4.8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r w:rsidR="00994FD2" w14:paraId="0557E1FA" w14:textId="77777777" w:rsidTr="00994FD2">
        <w:trPr>
          <w:jc w:val="center"/>
        </w:trPr>
        <w:tc>
          <w:tcPr>
            <w:tcW w:w="2231" w:type="dxa"/>
            <w:tcBorders>
              <w:top w:val="single" w:sz="4" w:space="0" w:color="auto"/>
              <w:left w:val="single" w:sz="4" w:space="0" w:color="auto"/>
              <w:bottom w:val="single" w:sz="4" w:space="0" w:color="auto"/>
              <w:right w:val="single" w:sz="4" w:space="0" w:color="auto"/>
            </w:tcBorders>
          </w:tcPr>
          <w:p w14:paraId="6D707FC7" w14:textId="77777777" w:rsidR="00994FD2" w:rsidRDefault="00994FD2" w:rsidP="000D486B">
            <w:pPr>
              <w:pStyle w:val="TAL"/>
            </w:pPr>
            <w:r>
              <w:t>epcAppliedInd</w:t>
            </w:r>
          </w:p>
        </w:tc>
        <w:tc>
          <w:tcPr>
            <w:tcW w:w="1418" w:type="dxa"/>
            <w:tcBorders>
              <w:top w:val="single" w:sz="4" w:space="0" w:color="auto"/>
              <w:left w:val="single" w:sz="4" w:space="0" w:color="auto"/>
              <w:bottom w:val="single" w:sz="4" w:space="0" w:color="auto"/>
              <w:right w:val="single" w:sz="4" w:space="0" w:color="auto"/>
            </w:tcBorders>
          </w:tcPr>
          <w:p w14:paraId="0FE2E9CF" w14:textId="77777777" w:rsidR="00994FD2" w:rsidRDefault="00994FD2" w:rsidP="000D486B">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0F306F10" w14:textId="77777777" w:rsidR="00994FD2" w:rsidRDefault="00994FD2" w:rsidP="000D486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216984" w14:textId="77777777" w:rsidR="00994FD2" w:rsidRDefault="00994FD2" w:rsidP="000D486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CD9C957" w14:textId="77777777" w:rsidR="00994FD2" w:rsidRDefault="00994FD2" w:rsidP="000D486B">
            <w:pPr>
              <w:pStyle w:val="TAL"/>
              <w:rPr>
                <w:rFonts w:cs="Arial"/>
                <w:szCs w:val="18"/>
              </w:rPr>
            </w:pPr>
            <w:r>
              <w:rPr>
                <w:rFonts w:cs="Arial" w:hint="eastAsia"/>
                <w:szCs w:val="18"/>
              </w:rPr>
              <w:t>T</w:t>
            </w:r>
            <w:r>
              <w:rPr>
                <w:rFonts w:cs="Arial"/>
                <w:szCs w:val="18"/>
              </w:rPr>
              <w:t>his IE indicates whether the subscription applies also to EP</w:t>
            </w:r>
            <w:r>
              <w:rPr>
                <w:rFonts w:cs="Arial" w:hint="eastAsia"/>
                <w:szCs w:val="18"/>
              </w:rPr>
              <w:t>C</w:t>
            </w:r>
            <w:r>
              <w:rPr>
                <w:rFonts w:cs="Arial"/>
                <w:szCs w:val="18"/>
              </w:rPr>
              <w:t xml:space="preserve"> or not.</w:t>
            </w:r>
          </w:p>
          <w:p w14:paraId="3A0DE706" w14:textId="77777777" w:rsidR="00994FD2" w:rsidRDefault="00994FD2" w:rsidP="000D486B">
            <w:pPr>
              <w:pStyle w:val="TAL"/>
              <w:rPr>
                <w:rFonts w:cs="Arial"/>
                <w:szCs w:val="18"/>
              </w:rPr>
            </w:pPr>
          </w:p>
          <w:p w14:paraId="4264918B" w14:textId="77777777" w:rsidR="00994FD2" w:rsidRDefault="00994FD2" w:rsidP="000D486B">
            <w:pPr>
              <w:pStyle w:val="TAL"/>
              <w:rPr>
                <w:rFonts w:cs="Arial"/>
                <w:szCs w:val="18"/>
              </w:rPr>
            </w:pPr>
            <w:r>
              <w:rPr>
                <w:rFonts w:cs="Arial"/>
                <w:szCs w:val="18"/>
              </w:rPr>
              <w:t>true: the subscription applies also to EPC.</w:t>
            </w:r>
          </w:p>
          <w:p w14:paraId="27305C76" w14:textId="77777777" w:rsidR="00994FD2" w:rsidRDefault="00994FD2" w:rsidP="000D486B">
            <w:pPr>
              <w:pStyle w:val="TAL"/>
              <w:rPr>
                <w:rFonts w:cs="Arial"/>
                <w:szCs w:val="18"/>
              </w:rPr>
            </w:pPr>
            <w:r>
              <w:rPr>
                <w:rFonts w:cs="Arial"/>
                <w:szCs w:val="18"/>
              </w:rPr>
              <w:t>false or absent: the subscription doesn't apply to EPC.</w:t>
            </w:r>
          </w:p>
        </w:tc>
      </w:tr>
      <w:tr w:rsidR="00994FD2" w14:paraId="78DC3C8D" w14:textId="77777777" w:rsidTr="00994FD2">
        <w:trPr>
          <w:jc w:val="center"/>
        </w:trPr>
        <w:tc>
          <w:tcPr>
            <w:tcW w:w="2231" w:type="dxa"/>
            <w:tcBorders>
              <w:top w:val="single" w:sz="4" w:space="0" w:color="auto"/>
              <w:left w:val="single" w:sz="4" w:space="0" w:color="auto"/>
              <w:bottom w:val="single" w:sz="4" w:space="0" w:color="auto"/>
              <w:right w:val="single" w:sz="4" w:space="0" w:color="auto"/>
            </w:tcBorders>
          </w:tcPr>
          <w:p w14:paraId="1784F5C3" w14:textId="77777777" w:rsidR="00994FD2" w:rsidRDefault="00994FD2" w:rsidP="000D486B">
            <w:pPr>
              <w:pStyle w:val="TAL"/>
            </w:pPr>
            <w:r>
              <w:t>scefDiamHost</w:t>
            </w:r>
          </w:p>
        </w:tc>
        <w:tc>
          <w:tcPr>
            <w:tcW w:w="1418" w:type="dxa"/>
            <w:tcBorders>
              <w:top w:val="single" w:sz="4" w:space="0" w:color="auto"/>
              <w:left w:val="single" w:sz="4" w:space="0" w:color="auto"/>
              <w:bottom w:val="single" w:sz="4" w:space="0" w:color="auto"/>
              <w:right w:val="single" w:sz="4" w:space="0" w:color="auto"/>
            </w:tcBorders>
          </w:tcPr>
          <w:p w14:paraId="62D4E752" w14:textId="77777777" w:rsidR="00994FD2" w:rsidRDefault="00994FD2" w:rsidP="000D486B">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1CBB1872" w14:textId="77777777" w:rsidR="00994FD2" w:rsidRDefault="00994FD2" w:rsidP="000D486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0A59738" w14:textId="77777777" w:rsidR="00994FD2" w:rsidRDefault="00994FD2" w:rsidP="000D486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BA715F5" w14:textId="77777777" w:rsidR="00994FD2" w:rsidRPr="00994FD2" w:rsidRDefault="00994FD2" w:rsidP="000D486B">
            <w:pPr>
              <w:pStyle w:val="TAL"/>
              <w:rPr>
                <w:rFonts w:cs="Arial"/>
                <w:szCs w:val="18"/>
              </w:rPr>
            </w:pPr>
            <w:r>
              <w:rPr>
                <w:rFonts w:cs="Arial" w:hint="eastAsia"/>
                <w:szCs w:val="18"/>
              </w:rPr>
              <w:t>T</w:t>
            </w:r>
            <w:r>
              <w:rPr>
                <w:rFonts w:cs="Arial"/>
                <w:szCs w:val="18"/>
              </w:rPr>
              <w:t xml:space="preserve">his IE shall be included if parameter </w:t>
            </w:r>
            <w:r w:rsidRPr="00994FD2">
              <w:rPr>
                <w:rFonts w:cs="Arial"/>
                <w:szCs w:val="18"/>
              </w:rPr>
              <w:t>epcAppliedInd is set to true and at least one of the notification to subscription applied to EPC will be reported directly from the MME to the SCEF (e.g. event LOCATION_REPORTING).</w:t>
            </w:r>
          </w:p>
          <w:p w14:paraId="5402574E" w14:textId="77777777" w:rsidR="00994FD2" w:rsidRDefault="00994FD2" w:rsidP="000D486B">
            <w:pPr>
              <w:pStyle w:val="TAL"/>
              <w:rPr>
                <w:rFonts w:cs="Arial"/>
                <w:szCs w:val="18"/>
              </w:rPr>
            </w:pPr>
            <w:r w:rsidRPr="00994FD2">
              <w:rPr>
                <w:rFonts w:cs="Arial"/>
                <w:szCs w:val="18"/>
              </w:rPr>
              <w:t>When present, it contains the Diameter Identify (FQDN) of the SCEF to which the monitered reports may be sent in EPC</w:t>
            </w:r>
            <w:r w:rsidRPr="00994FD2">
              <w:rPr>
                <w:rFonts w:cs="Arial" w:hint="eastAsia"/>
                <w:szCs w:val="18"/>
              </w:rPr>
              <w:t>.</w:t>
            </w:r>
          </w:p>
        </w:tc>
      </w:tr>
      <w:tr w:rsidR="00994FD2" w14:paraId="3A2EFF29" w14:textId="77777777" w:rsidTr="00994FD2">
        <w:trPr>
          <w:jc w:val="center"/>
        </w:trPr>
        <w:tc>
          <w:tcPr>
            <w:tcW w:w="2231" w:type="dxa"/>
            <w:tcBorders>
              <w:top w:val="single" w:sz="4" w:space="0" w:color="auto"/>
              <w:left w:val="single" w:sz="4" w:space="0" w:color="auto"/>
              <w:bottom w:val="single" w:sz="4" w:space="0" w:color="auto"/>
              <w:right w:val="single" w:sz="4" w:space="0" w:color="auto"/>
            </w:tcBorders>
          </w:tcPr>
          <w:p w14:paraId="340BD8AC" w14:textId="77777777" w:rsidR="00994FD2" w:rsidRDefault="00994FD2" w:rsidP="000D486B">
            <w:pPr>
              <w:pStyle w:val="TAL"/>
            </w:pPr>
            <w:r>
              <w:t>scef</w:t>
            </w:r>
            <w:r w:rsidRPr="00994FD2">
              <w:t>DiamRealm</w:t>
            </w:r>
          </w:p>
        </w:tc>
        <w:tc>
          <w:tcPr>
            <w:tcW w:w="1418" w:type="dxa"/>
            <w:tcBorders>
              <w:top w:val="single" w:sz="4" w:space="0" w:color="auto"/>
              <w:left w:val="single" w:sz="4" w:space="0" w:color="auto"/>
              <w:bottom w:val="single" w:sz="4" w:space="0" w:color="auto"/>
              <w:right w:val="single" w:sz="4" w:space="0" w:color="auto"/>
            </w:tcBorders>
          </w:tcPr>
          <w:p w14:paraId="4584043E" w14:textId="77777777" w:rsidR="00994FD2" w:rsidRDefault="00994FD2" w:rsidP="000D486B">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74A39C7B" w14:textId="77777777" w:rsidR="00994FD2" w:rsidRDefault="00994FD2" w:rsidP="000D486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B71258" w14:textId="77777777" w:rsidR="00994FD2" w:rsidRDefault="00994FD2" w:rsidP="000D486B">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4796F4" w14:textId="77777777" w:rsidR="00994FD2" w:rsidRPr="00994FD2" w:rsidRDefault="00994FD2" w:rsidP="000D486B">
            <w:pPr>
              <w:pStyle w:val="TAL"/>
              <w:rPr>
                <w:rFonts w:cs="Arial"/>
                <w:szCs w:val="18"/>
              </w:rPr>
            </w:pPr>
            <w:r>
              <w:rPr>
                <w:rFonts w:cs="Arial" w:hint="eastAsia"/>
                <w:szCs w:val="18"/>
              </w:rPr>
              <w:t>T</w:t>
            </w:r>
            <w:r>
              <w:rPr>
                <w:rFonts w:cs="Arial"/>
                <w:szCs w:val="18"/>
              </w:rPr>
              <w:t xml:space="preserve">his IE shall be included if parameter </w:t>
            </w:r>
            <w:r w:rsidRPr="00994FD2">
              <w:rPr>
                <w:rFonts w:cs="Arial"/>
                <w:szCs w:val="18"/>
              </w:rPr>
              <w:t>epcAppliedInd is set to true and at least one of the notification to subscription applied to EPC will be reported directly from the MME to the SCEF (e.g. event LOCATION_REPORTING).</w:t>
            </w:r>
          </w:p>
          <w:p w14:paraId="1276F871" w14:textId="77777777" w:rsidR="00994FD2" w:rsidRPr="00994FD2" w:rsidRDefault="00994FD2" w:rsidP="000D486B">
            <w:pPr>
              <w:pStyle w:val="TAL"/>
              <w:rPr>
                <w:rFonts w:cs="Arial"/>
                <w:szCs w:val="18"/>
              </w:rPr>
            </w:pPr>
          </w:p>
          <w:p w14:paraId="7925CCCE" w14:textId="77777777" w:rsidR="00994FD2" w:rsidRDefault="00994FD2" w:rsidP="000D486B">
            <w:pPr>
              <w:pStyle w:val="TAL"/>
              <w:rPr>
                <w:rFonts w:cs="Arial"/>
                <w:szCs w:val="18"/>
              </w:rPr>
            </w:pPr>
            <w:r w:rsidRPr="00994FD2">
              <w:rPr>
                <w:rFonts w:cs="Arial"/>
                <w:szCs w:val="18"/>
              </w:rPr>
              <w:t>When present, It contains the Diameter realm of the SCEF to which the monitered reports may be sent in EPC</w:t>
            </w:r>
            <w:r w:rsidRPr="00994FD2">
              <w:rPr>
                <w:rFonts w:cs="Arial" w:hint="eastAsia"/>
                <w:szCs w:val="18"/>
              </w:rPr>
              <w:t>.</w:t>
            </w:r>
          </w:p>
        </w:tc>
      </w:tr>
      <w:tr w:rsidR="005B524A" w14:paraId="66C0C04F" w14:textId="77777777" w:rsidTr="005B524A">
        <w:trPr>
          <w:jc w:val="center"/>
        </w:trPr>
        <w:tc>
          <w:tcPr>
            <w:tcW w:w="2231" w:type="dxa"/>
            <w:tcBorders>
              <w:top w:val="single" w:sz="4" w:space="0" w:color="auto"/>
              <w:left w:val="single" w:sz="4" w:space="0" w:color="auto"/>
              <w:bottom w:val="single" w:sz="4" w:space="0" w:color="auto"/>
              <w:right w:val="single" w:sz="4" w:space="0" w:color="auto"/>
            </w:tcBorders>
          </w:tcPr>
          <w:p w14:paraId="3FADE6AB" w14:textId="77777777" w:rsidR="005B524A" w:rsidRDefault="005B524A" w:rsidP="00A7713C">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418" w:type="dxa"/>
            <w:tcBorders>
              <w:top w:val="single" w:sz="4" w:space="0" w:color="auto"/>
              <w:left w:val="single" w:sz="4" w:space="0" w:color="auto"/>
              <w:bottom w:val="single" w:sz="4" w:space="0" w:color="auto"/>
              <w:right w:val="single" w:sz="4" w:space="0" w:color="auto"/>
            </w:tcBorders>
          </w:tcPr>
          <w:p w14:paraId="0D770617" w14:textId="77777777" w:rsidR="005B524A" w:rsidRDefault="005B524A" w:rsidP="00A7713C">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A315D46" w14:textId="77777777" w:rsidR="005B524A" w:rsidRDefault="005B524A" w:rsidP="00A7713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2D413C1" w14:textId="77777777" w:rsidR="005B524A" w:rsidRDefault="005B524A" w:rsidP="00A7713C">
            <w:pPr>
              <w:pStyle w:val="TAL"/>
            </w:pPr>
            <w:r>
              <w:t>0..</w:t>
            </w:r>
            <w:r w:rsidRPr="003B2883">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D06BE56" w14:textId="77777777" w:rsidR="005B524A" w:rsidRDefault="005B524A" w:rsidP="00A7713C">
            <w:pPr>
              <w:pStyle w:val="TAL"/>
              <w:rPr>
                <w:rFonts w:cs="Arial"/>
                <w:szCs w:val="18"/>
              </w:rPr>
            </w:pPr>
            <w:r w:rsidRPr="005B524A">
              <w:rPr>
                <w:rFonts w:cs="Arial"/>
                <w:szCs w:val="18"/>
              </w:rPr>
              <w:t>This attribute i</w:t>
            </w:r>
            <w:r w:rsidRPr="005B524A">
              <w:rPr>
                <w:rFonts w:cs="Arial" w:hint="eastAsia"/>
                <w:szCs w:val="18"/>
              </w:rPr>
              <w:t xml:space="preserve">dentifies the notification </w:t>
            </w:r>
            <w:r w:rsidRPr="005B524A">
              <w:rPr>
                <w:rFonts w:cs="Arial"/>
                <w:szCs w:val="18"/>
              </w:rPr>
              <w:t>correlation</w:t>
            </w:r>
            <w:r w:rsidRPr="005B524A">
              <w:rPr>
                <w:rFonts w:cs="Arial" w:hint="eastAsia"/>
                <w:szCs w:val="18"/>
              </w:rPr>
              <w:t xml:space="preserve"> ID</w:t>
            </w:r>
            <w:r w:rsidRPr="005B524A">
              <w:rPr>
                <w:rFonts w:cs="Arial"/>
                <w:szCs w:val="18"/>
              </w:rPr>
              <w:t xml:space="preserve"> shall be present by NF consumer in subscription.</w:t>
            </w:r>
            <w:r w:rsidRPr="003B2883">
              <w:rPr>
                <w:rFonts w:cs="Arial"/>
                <w:szCs w:val="18"/>
              </w:rPr>
              <w:t xml:space="preserve"> </w:t>
            </w:r>
            <w:r w:rsidRPr="005B524A">
              <w:rPr>
                <w:rFonts w:cs="Arial"/>
                <w:szCs w:val="18"/>
              </w:rPr>
              <w:t>The value of this IE shall be unique per subscription for a given NF service consumer.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3660" w:name="_Toc11338785"/>
      <w:bookmarkStart w:id="3661" w:name="_Toc27585489"/>
      <w:bookmarkStart w:id="3662" w:name="_Toc36457495"/>
      <w:bookmarkStart w:id="3663" w:name="_Toc45028412"/>
      <w:bookmarkStart w:id="3664" w:name="_Toc45029247"/>
      <w:bookmarkStart w:id="3665" w:name="_Toc58583480"/>
      <w:r w:rsidRPr="00B3056F">
        <w:lastRenderedPageBreak/>
        <w:t>6.4.6.2.3</w:t>
      </w:r>
      <w:r w:rsidRPr="00B3056F">
        <w:tab/>
        <w:t>Type: MonitoringConfiguration</w:t>
      </w:r>
      <w:bookmarkEnd w:id="3660"/>
      <w:bookmarkEnd w:id="3661"/>
      <w:bookmarkEnd w:id="3662"/>
      <w:bookmarkEnd w:id="3663"/>
      <w:bookmarkEnd w:id="3664"/>
      <w:bookmarkEnd w:id="3665"/>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A859B75"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77777777" w:rsidR="00EF45DA" w:rsidRPr="00B3056F" w:rsidRDefault="00EF45DA" w:rsidP="001330D7">
            <w:pPr>
              <w:pStyle w:val="TAL"/>
              <w:rPr>
                <w:rFonts w:cs="Arial"/>
                <w:szCs w:val="18"/>
              </w:rPr>
            </w:pPr>
            <w:r w:rsidRPr="00B3056F">
              <w:rPr>
                <w:rFonts w:cs="Arial"/>
                <w:szCs w:val="18"/>
              </w:rPr>
              <w:t>String; see clause 6.4.6.3.3</w:t>
            </w:r>
          </w:p>
        </w:tc>
      </w:tr>
      <w:tr w:rsidR="00EF45DA" w:rsidRPr="00B3056F" w14:paraId="7B76E4F8"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707A5F7" w14:textId="05F25119" w:rsidR="00EF45DA" w:rsidRPr="00B3056F" w:rsidRDefault="00EF45DA" w:rsidP="001330D7">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w:t>
            </w:r>
            <w:r w:rsidR="00FF1FEF">
              <w:rPr>
                <w:rFonts w:cs="Arial"/>
                <w:szCs w:val="18"/>
              </w:rPr>
              <w:t>,</w:t>
            </w:r>
            <w:r w:rsidRPr="00B3056F">
              <w:rPr>
                <w:rFonts w:cs="Arial"/>
                <w:szCs w:val="18"/>
              </w:rPr>
              <w:t xml:space="preserve"> then immediate reporting shall not be done.</w:t>
            </w:r>
          </w:p>
        </w:tc>
      </w:tr>
      <w:tr w:rsidR="00EF45DA" w:rsidRPr="00B3056F" w14:paraId="44C79FDE"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1E34D917" w:rsidR="00A50D1A" w:rsidRDefault="00A50D1A" w:rsidP="00A50D1A">
            <w:pPr>
              <w:pStyle w:val="TAL"/>
              <w:rPr>
                <w:rFonts w:cs="Arial"/>
                <w:szCs w:val="18"/>
              </w:rPr>
            </w:pPr>
            <w:r>
              <w:rPr>
                <w:rFonts w:cs="Arial"/>
                <w:szCs w:val="18"/>
              </w:rPr>
              <w:t>(NOTE</w:t>
            </w:r>
            <w:r w:rsidR="00FF1FEF">
              <w:rPr>
                <w:rFonts w:cs="Arial"/>
                <w:szCs w:val="18"/>
              </w:rPr>
              <w:t xml:space="preserve"> 1</w:t>
            </w:r>
            <w:r>
              <w:rPr>
                <w:rFonts w:cs="Arial"/>
                <w:szCs w:val="18"/>
              </w:rPr>
              <w:t>)</w:t>
            </w:r>
          </w:p>
        </w:tc>
      </w:tr>
      <w:tr w:rsidR="000E0E2A" w14:paraId="41FD11E5"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03FE2251" w:rsidR="000E0E2A" w:rsidRDefault="000E0E2A" w:rsidP="004D7472">
            <w:pPr>
              <w:pStyle w:val="TAL"/>
              <w:rPr>
                <w:rFonts w:cs="Arial"/>
                <w:szCs w:val="18"/>
              </w:rPr>
            </w:pPr>
            <w:r w:rsidRPr="000E0E2A">
              <w:rPr>
                <w:rFonts w:cs="Arial"/>
                <w:szCs w:val="18"/>
              </w:rPr>
              <w:t>(NOTE</w:t>
            </w:r>
            <w:r w:rsidR="00FF1FEF">
              <w:rPr>
                <w:rFonts w:cs="Arial"/>
                <w:szCs w:val="18"/>
              </w:rPr>
              <w:t xml:space="preserve"> 1</w:t>
            </w:r>
            <w:r w:rsidRPr="000E0E2A">
              <w:rPr>
                <w:rFonts w:cs="Arial"/>
                <w:szCs w:val="18"/>
              </w:rPr>
              <w:t>)</w:t>
            </w:r>
          </w:p>
        </w:tc>
      </w:tr>
      <w:tr w:rsidR="000E0E2A" w14:paraId="24E96FE9"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6B5FFAA1" w:rsidR="000E0E2A" w:rsidRPr="003963C2" w:rsidRDefault="000E0E2A" w:rsidP="004D7472">
            <w:pPr>
              <w:pStyle w:val="TAL"/>
              <w:rPr>
                <w:rFonts w:cs="Arial"/>
                <w:szCs w:val="18"/>
              </w:rPr>
            </w:pPr>
            <w:r w:rsidRPr="000E0E2A">
              <w:rPr>
                <w:rFonts w:cs="Arial"/>
                <w:szCs w:val="18"/>
              </w:rPr>
              <w:t>(NOTE</w:t>
            </w:r>
            <w:r w:rsidR="00FF1FEF">
              <w:rPr>
                <w:rFonts w:cs="Arial"/>
                <w:szCs w:val="18"/>
              </w:rPr>
              <w:t xml:space="preserve"> 1</w:t>
            </w:r>
            <w:r w:rsidRPr="000E0E2A">
              <w:rPr>
                <w:rFonts w:cs="Arial"/>
                <w:szCs w:val="18"/>
              </w:rPr>
              <w:t>)</w:t>
            </w:r>
          </w:p>
        </w:tc>
      </w:tr>
      <w:tr w:rsidR="000E0E2A" w14:paraId="5D25ADD3"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0D329741" w:rsidR="000E0E2A" w:rsidRPr="003963C2" w:rsidRDefault="000E0E2A" w:rsidP="004D7472">
            <w:pPr>
              <w:pStyle w:val="TAL"/>
              <w:rPr>
                <w:rFonts w:cs="Arial"/>
                <w:szCs w:val="18"/>
              </w:rPr>
            </w:pPr>
            <w:r w:rsidRPr="000E0E2A">
              <w:rPr>
                <w:rFonts w:cs="Arial"/>
                <w:szCs w:val="18"/>
              </w:rPr>
              <w:t>(NOTE</w:t>
            </w:r>
            <w:r w:rsidR="00FF1FEF">
              <w:rPr>
                <w:rFonts w:cs="Arial"/>
                <w:szCs w:val="18"/>
              </w:rPr>
              <w:t xml:space="preserve"> 1</w:t>
            </w:r>
            <w:r w:rsidRPr="000E0E2A">
              <w:rPr>
                <w:rFonts w:cs="Arial"/>
                <w:szCs w:val="18"/>
              </w:rPr>
              <w:t>)</w:t>
            </w:r>
          </w:p>
        </w:tc>
      </w:tr>
      <w:tr w:rsidR="00090D75" w14:paraId="7511AE8E"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7D866CF4" w14:textId="77777777" w:rsidR="00090D75" w:rsidRDefault="00090D75" w:rsidP="000D486B">
            <w:pPr>
              <w:pStyle w:val="TAL"/>
            </w:pPr>
            <w:r>
              <w:t>pduSessionStatus</w:t>
            </w:r>
            <w:r w:rsidRPr="00B3056F">
              <w:t>Cfg</w:t>
            </w:r>
          </w:p>
        </w:tc>
        <w:tc>
          <w:tcPr>
            <w:tcW w:w="1559" w:type="dxa"/>
            <w:tcBorders>
              <w:top w:val="single" w:sz="4" w:space="0" w:color="auto"/>
              <w:left w:val="single" w:sz="4" w:space="0" w:color="auto"/>
              <w:bottom w:val="single" w:sz="4" w:space="0" w:color="auto"/>
              <w:right w:val="single" w:sz="4" w:space="0" w:color="auto"/>
            </w:tcBorders>
          </w:tcPr>
          <w:p w14:paraId="290EC5CD" w14:textId="77777777" w:rsidR="00090D75" w:rsidRDefault="00090D75" w:rsidP="000D486B">
            <w:pPr>
              <w:pStyle w:val="TAL"/>
            </w:pPr>
            <w:r>
              <w:t>PduSessionStatus</w:t>
            </w:r>
            <w:r w:rsidRPr="00B3056F">
              <w:t>Cfg</w:t>
            </w:r>
          </w:p>
        </w:tc>
        <w:tc>
          <w:tcPr>
            <w:tcW w:w="425" w:type="dxa"/>
            <w:tcBorders>
              <w:top w:val="single" w:sz="4" w:space="0" w:color="auto"/>
              <w:left w:val="single" w:sz="4" w:space="0" w:color="auto"/>
              <w:bottom w:val="single" w:sz="4" w:space="0" w:color="auto"/>
              <w:right w:val="single" w:sz="4" w:space="0" w:color="auto"/>
            </w:tcBorders>
          </w:tcPr>
          <w:p w14:paraId="36C7185F" w14:textId="77777777" w:rsidR="00090D75" w:rsidRDefault="00090D75" w:rsidP="000D486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EFED89F" w14:textId="77777777" w:rsidR="00090D75" w:rsidRDefault="00090D75" w:rsidP="000D486B">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C8F2A6" w14:textId="77777777" w:rsidR="00090D75" w:rsidRDefault="00090D75" w:rsidP="000D486B">
            <w:pPr>
              <w:pStyle w:val="TAL"/>
              <w:rPr>
                <w:rFonts w:cs="Arial"/>
                <w:szCs w:val="18"/>
              </w:rPr>
            </w:pPr>
            <w:r>
              <w:rPr>
                <w:rFonts w:cs="Arial"/>
                <w:szCs w:val="18"/>
              </w:rPr>
              <w:t>may</w:t>
            </w:r>
            <w:r w:rsidRPr="00B3056F">
              <w:rPr>
                <w:rFonts w:cs="Arial"/>
                <w:szCs w:val="18"/>
              </w:rPr>
              <w:t xml:space="preserve"> be present if eventType is </w:t>
            </w:r>
            <w:r w:rsidRPr="00B3056F">
              <w:t>"PDN_CONNECTIVITY_STATUS"</w:t>
            </w:r>
            <w:r w:rsidRPr="00B3056F">
              <w:rPr>
                <w:rFonts w:cs="Arial"/>
                <w:szCs w:val="18"/>
              </w:rPr>
              <w:t xml:space="preserve"> </w:t>
            </w:r>
          </w:p>
        </w:tc>
      </w:tr>
      <w:tr w:rsidR="00220D6F" w14:paraId="7C145605"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76D50492" w14:textId="77777777" w:rsidR="00220D6F" w:rsidRDefault="00220D6F" w:rsidP="00220D6F">
            <w:pPr>
              <w:pStyle w:val="TAL"/>
            </w:pPr>
            <w:r>
              <w:t>reachabilityForSmsCfg</w:t>
            </w:r>
          </w:p>
        </w:tc>
        <w:tc>
          <w:tcPr>
            <w:tcW w:w="1559" w:type="dxa"/>
            <w:tcBorders>
              <w:top w:val="single" w:sz="4" w:space="0" w:color="auto"/>
              <w:left w:val="single" w:sz="4" w:space="0" w:color="auto"/>
              <w:bottom w:val="single" w:sz="4" w:space="0" w:color="auto"/>
              <w:right w:val="single" w:sz="4" w:space="0" w:color="auto"/>
            </w:tcBorders>
          </w:tcPr>
          <w:p w14:paraId="651D55D7" w14:textId="77777777" w:rsidR="00220D6F" w:rsidRDefault="00220D6F" w:rsidP="00220D6F">
            <w:pPr>
              <w:pStyle w:val="TAL"/>
            </w:pPr>
            <w:r>
              <w:t>ReachabilityForSmsConfiguration</w:t>
            </w:r>
          </w:p>
        </w:tc>
        <w:tc>
          <w:tcPr>
            <w:tcW w:w="425" w:type="dxa"/>
            <w:tcBorders>
              <w:top w:val="single" w:sz="4" w:space="0" w:color="auto"/>
              <w:left w:val="single" w:sz="4" w:space="0" w:color="auto"/>
              <w:bottom w:val="single" w:sz="4" w:space="0" w:color="auto"/>
              <w:right w:val="single" w:sz="4" w:space="0" w:color="auto"/>
            </w:tcBorders>
          </w:tcPr>
          <w:p w14:paraId="3172FC3D" w14:textId="77777777" w:rsidR="00220D6F" w:rsidRDefault="00220D6F" w:rsidP="00220D6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3436F8D" w14:textId="77777777" w:rsidR="00220D6F" w:rsidRDefault="00220D6F" w:rsidP="00220D6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D1B4152" w14:textId="77777777" w:rsidR="00220D6F" w:rsidRDefault="00220D6F" w:rsidP="00220D6F">
            <w:pPr>
              <w:pStyle w:val="TAL"/>
              <w:rPr>
                <w:rFonts w:cs="Arial"/>
                <w:szCs w:val="18"/>
              </w:rPr>
            </w:pPr>
            <w:r>
              <w:rPr>
                <w:rFonts w:cs="Arial"/>
                <w:szCs w:val="18"/>
              </w:rPr>
              <w:t>REACHABILITY_FOR_SMS_OVER_NAS (default) or</w:t>
            </w:r>
          </w:p>
          <w:p w14:paraId="49A5E378" w14:textId="77777777" w:rsidR="00220D6F" w:rsidRDefault="00220D6F" w:rsidP="00220D6F">
            <w:pPr>
              <w:pStyle w:val="TAL"/>
              <w:rPr>
                <w:rFonts w:cs="Arial"/>
                <w:szCs w:val="18"/>
              </w:rPr>
            </w:pPr>
            <w:r>
              <w:rPr>
                <w:rFonts w:cs="Arial"/>
                <w:szCs w:val="18"/>
              </w:rPr>
              <w:t xml:space="preserve">REACHABILITY_FOR_SMS_OVER_IP </w:t>
            </w:r>
          </w:p>
        </w:tc>
      </w:tr>
      <w:tr w:rsidR="00FF1FEF" w14:paraId="41E007B7"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5A6060EC" w14:textId="42F69EF6" w:rsidR="00FF1FEF" w:rsidRDefault="00FF1FEF" w:rsidP="00FF1FEF">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3E731148" w14:textId="0A3D16D7" w:rsidR="00FF1FEF" w:rsidRDefault="00FF1FEF" w:rsidP="00FF1FEF">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5F6ABEF0" w14:textId="64A1F6EB" w:rsidR="00FF1FEF" w:rsidRDefault="00FF1FEF" w:rsidP="00FF1FE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D2BD77B" w14:textId="348A73C8" w:rsidR="00FF1FEF" w:rsidRDefault="00FF1FEF" w:rsidP="00FF1FEF">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889467" w14:textId="77777777" w:rsidR="00FF1FEF" w:rsidRDefault="00FF1FEF" w:rsidP="00FF1FEF">
            <w:pPr>
              <w:pStyle w:val="TAL"/>
              <w:rPr>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Monitoring Configuration</w:t>
            </w:r>
            <w:r w:rsidRPr="00B3056F">
              <w:rPr>
                <w:lang w:eastAsia="zh-CN"/>
              </w:rPr>
              <w:t xml:space="preserve"> authorization.</w:t>
            </w:r>
          </w:p>
          <w:p w14:paraId="35F63871" w14:textId="0DDC3345" w:rsidR="00FF1FEF" w:rsidRDefault="00FF1FEF" w:rsidP="00FF1FEF">
            <w:pPr>
              <w:pStyle w:val="TAL"/>
              <w:rPr>
                <w:rFonts w:cs="Arial"/>
                <w:szCs w:val="18"/>
              </w:rPr>
            </w:pPr>
            <w:r w:rsidRPr="000E0E2A">
              <w:rPr>
                <w:rFonts w:cs="Arial"/>
                <w:szCs w:val="18"/>
              </w:rPr>
              <w:t>(NOTE</w:t>
            </w:r>
            <w:r>
              <w:rPr>
                <w:rFonts w:cs="Arial"/>
                <w:szCs w:val="18"/>
              </w:rPr>
              <w:t xml:space="preserve"> </w:t>
            </w:r>
            <w:r w:rsidR="000B4FFC">
              <w:rPr>
                <w:rFonts w:cs="Arial"/>
                <w:szCs w:val="18"/>
              </w:rPr>
              <w:t>2</w:t>
            </w:r>
            <w:r w:rsidRPr="000E0E2A">
              <w:rPr>
                <w:rFonts w:cs="Arial"/>
                <w:szCs w:val="18"/>
              </w:rPr>
              <w:t>)</w:t>
            </w:r>
          </w:p>
        </w:tc>
      </w:tr>
      <w:tr w:rsidR="00FF1FEF" w14:paraId="7D619657"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5CFC5B7F" w14:textId="7E74B405" w:rsidR="00FF1FEF" w:rsidRDefault="00FF1FEF" w:rsidP="00FF1FEF">
            <w:pPr>
              <w:pStyle w:val="TAL"/>
            </w:pPr>
            <w:r>
              <w:rPr>
                <w:lang w:eastAsia="de-DE"/>
              </w:rPr>
              <w:t>afId</w:t>
            </w:r>
          </w:p>
        </w:tc>
        <w:tc>
          <w:tcPr>
            <w:tcW w:w="1559" w:type="dxa"/>
            <w:tcBorders>
              <w:top w:val="single" w:sz="4" w:space="0" w:color="auto"/>
              <w:left w:val="single" w:sz="4" w:space="0" w:color="auto"/>
              <w:bottom w:val="single" w:sz="4" w:space="0" w:color="auto"/>
              <w:right w:val="single" w:sz="4" w:space="0" w:color="auto"/>
            </w:tcBorders>
          </w:tcPr>
          <w:p w14:paraId="584F0AE6" w14:textId="5E2B254A" w:rsidR="00FF1FEF" w:rsidRDefault="00FF1FEF" w:rsidP="00FF1FEF">
            <w:pPr>
              <w:pStyle w:val="TAL"/>
            </w:pPr>
            <w:r>
              <w:rPr>
                <w:lang w:eastAsia="de-DE"/>
              </w:rPr>
              <w:t>string</w:t>
            </w:r>
          </w:p>
        </w:tc>
        <w:tc>
          <w:tcPr>
            <w:tcW w:w="425" w:type="dxa"/>
            <w:tcBorders>
              <w:top w:val="single" w:sz="4" w:space="0" w:color="auto"/>
              <w:left w:val="single" w:sz="4" w:space="0" w:color="auto"/>
              <w:bottom w:val="single" w:sz="4" w:space="0" w:color="auto"/>
              <w:right w:val="single" w:sz="4" w:space="0" w:color="auto"/>
            </w:tcBorders>
          </w:tcPr>
          <w:p w14:paraId="6B620BBE" w14:textId="3842834A" w:rsidR="00FF1FEF" w:rsidRDefault="00FF1FEF" w:rsidP="00FF1FE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697155" w14:textId="6AB38DF0" w:rsidR="00FF1FEF" w:rsidRDefault="00FF1FEF" w:rsidP="00FF1FEF">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92B26" w14:textId="78C9C84D" w:rsidR="00FF1FEF" w:rsidRDefault="00FF1FEF" w:rsidP="00FF1FEF">
            <w:pPr>
              <w:pStyle w:val="TAL"/>
              <w:rPr>
                <w:rFonts w:cs="Arial"/>
                <w:szCs w:val="18"/>
              </w:rPr>
            </w:pPr>
            <w:r>
              <w:t xml:space="preserve">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70742B">
              <w:t>54</w:t>
            </w:r>
            <w:r w:rsidRPr="00B3056F">
              <w:t>]).</w:t>
            </w:r>
          </w:p>
          <w:p w14:paraId="072DA6B8" w14:textId="4D895924" w:rsidR="00FF1FEF" w:rsidRDefault="00FF1FEF" w:rsidP="00FF1FEF">
            <w:pPr>
              <w:pStyle w:val="TAL"/>
              <w:rPr>
                <w:rFonts w:cs="Arial"/>
                <w:szCs w:val="18"/>
              </w:rPr>
            </w:pPr>
            <w:r w:rsidRPr="000E0E2A">
              <w:rPr>
                <w:rFonts w:cs="Arial"/>
                <w:szCs w:val="18"/>
              </w:rPr>
              <w:t>(NOTE</w:t>
            </w:r>
            <w:r>
              <w:rPr>
                <w:rFonts w:cs="Arial"/>
                <w:szCs w:val="18"/>
              </w:rPr>
              <w:t xml:space="preserve"> </w:t>
            </w:r>
            <w:r w:rsidR="000B4FFC">
              <w:rPr>
                <w:rFonts w:cs="Arial"/>
                <w:szCs w:val="18"/>
              </w:rPr>
              <w:t>2</w:t>
            </w:r>
            <w:r w:rsidRPr="000E0E2A">
              <w:rPr>
                <w:rFonts w:cs="Arial"/>
                <w:szCs w:val="18"/>
              </w:rPr>
              <w:t>)</w:t>
            </w:r>
          </w:p>
        </w:tc>
      </w:tr>
      <w:tr w:rsidR="00FF1FEF" w14:paraId="15A8DFA6" w14:textId="77777777" w:rsidTr="00A474D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B5B27F" w14:textId="4C748D9E" w:rsidR="00FF1FEF" w:rsidRDefault="00FF1FEF" w:rsidP="00FF1FEF">
            <w:pPr>
              <w:pStyle w:val="TAN"/>
              <w:rPr>
                <w:lang w:eastAsia="zh-CN"/>
              </w:rPr>
            </w:pPr>
            <w:r>
              <w:rPr>
                <w:rFonts w:cs="Arial" w:hint="eastAsia"/>
                <w:szCs w:val="18"/>
                <w:lang w:eastAsia="zh-CN"/>
              </w:rPr>
              <w:t>NOTE</w:t>
            </w:r>
            <w:r>
              <w:rPr>
                <w:rFonts w:cs="Arial"/>
                <w:szCs w:val="18"/>
                <w:lang w:eastAsia="zh-CN"/>
              </w:rPr>
              <w:t xml:space="preserve"> 1</w:t>
            </w:r>
            <w:r>
              <w:rPr>
                <w:rFonts w:cs="Arial" w:hint="eastAsia"/>
                <w:szCs w:val="18"/>
                <w:lang w:eastAsia="zh-CN"/>
              </w:rPr>
              <w:t>:</w:t>
            </w:r>
            <w:r>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 </w:t>
            </w:r>
          </w:p>
          <w:p w14:paraId="788D9CC2" w14:textId="6FB9F4F7" w:rsidR="00FF1FEF" w:rsidRDefault="00FF1FEF" w:rsidP="00FF1FEF">
            <w:pPr>
              <w:pStyle w:val="TAN"/>
              <w:rPr>
                <w:lang w:eastAsia="zh-CN"/>
              </w:rPr>
            </w:pPr>
            <w:r>
              <w:rPr>
                <w:rFonts w:cs="Arial" w:hint="eastAsia"/>
                <w:szCs w:val="18"/>
                <w:lang w:eastAsia="zh-CN"/>
              </w:rPr>
              <w:t>NOTE</w:t>
            </w:r>
            <w:r>
              <w:rPr>
                <w:rFonts w:cs="Arial"/>
                <w:szCs w:val="18"/>
                <w:lang w:eastAsia="zh-CN"/>
              </w:rPr>
              <w:t xml:space="preserve"> </w:t>
            </w:r>
            <w:r w:rsidR="000B4FFC">
              <w:rPr>
                <w:rFonts w:cs="Arial"/>
                <w:szCs w:val="18"/>
                <w:lang w:eastAsia="zh-CN"/>
              </w:rPr>
              <w:t>2</w:t>
            </w:r>
            <w:r>
              <w:rPr>
                <w:rFonts w:cs="Arial" w:hint="eastAsia"/>
                <w:szCs w:val="18"/>
                <w:lang w:eastAsia="zh-CN"/>
              </w:rPr>
              <w:t>:</w:t>
            </w:r>
            <w:r>
              <w:tab/>
            </w:r>
            <w:r>
              <w:rPr>
                <w:rFonts w:cs="Arial"/>
                <w:szCs w:val="18"/>
                <w:lang w:eastAsia="zh-CN"/>
              </w:rPr>
              <w:t xml:space="preserve">Only applicable when eventType is </w:t>
            </w:r>
            <w:r w:rsidR="00A87DAC">
              <w:rPr>
                <w:rFonts w:cs="Arial"/>
                <w:szCs w:val="18"/>
                <w:lang w:eastAsia="zh-CN"/>
              </w:rPr>
              <w:t>"</w:t>
            </w:r>
            <w:r>
              <w:rPr>
                <w:rFonts w:cs="Arial"/>
                <w:szCs w:val="18"/>
                <w:lang w:eastAsia="zh-CN"/>
              </w:rPr>
              <w:t>UE_REACHABILITY_FOR_DATA</w:t>
            </w:r>
            <w:r w:rsidR="00A87DAC">
              <w:rPr>
                <w:rFonts w:cs="Arial"/>
                <w:szCs w:val="18"/>
                <w:lang w:eastAsia="zh-CN"/>
              </w:rPr>
              <w:t>"</w:t>
            </w:r>
            <w:r>
              <w:rPr>
                <w:rFonts w:cs="Arial"/>
                <w:szCs w:val="18"/>
                <w:lang w:eastAsia="zh-CN"/>
              </w:rPr>
              <w:t xml:space="preserve"> or </w:t>
            </w:r>
            <w:r w:rsidR="00A87DAC">
              <w:rPr>
                <w:rFonts w:cs="Arial"/>
                <w:szCs w:val="18"/>
                <w:lang w:eastAsia="zh-CN"/>
              </w:rPr>
              <w:t>"</w:t>
            </w:r>
            <w:r>
              <w:rPr>
                <w:rFonts w:cs="Arial"/>
                <w:szCs w:val="18"/>
                <w:lang w:eastAsia="zh-CN"/>
              </w:rPr>
              <w:t>LOSS_OF_CONNECTIVITY</w:t>
            </w:r>
            <w:r w:rsidR="00A87DAC">
              <w:rPr>
                <w:rFonts w:cs="Arial"/>
                <w:szCs w:val="18"/>
                <w:lang w:eastAsia="zh-CN"/>
              </w:rPr>
              <w:t>"</w:t>
            </w:r>
            <w:r>
              <w:rPr>
                <w:lang w:eastAsia="zh-CN"/>
              </w:rPr>
              <w:t>.</w:t>
            </w:r>
          </w:p>
          <w:p w14:paraId="39C35537" w14:textId="6BC3AA99" w:rsidR="00FF1FEF" w:rsidRDefault="00FF1FEF" w:rsidP="00FF1FEF">
            <w:pPr>
              <w:pStyle w:val="TAN"/>
              <w:rPr>
                <w:rFonts w:cs="Arial"/>
                <w:szCs w:val="18"/>
              </w:rPr>
            </w:pP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3666" w:name="_Toc11338786"/>
      <w:bookmarkStart w:id="3667" w:name="_Toc27585490"/>
      <w:bookmarkStart w:id="3668" w:name="_Toc36457496"/>
      <w:bookmarkStart w:id="3669" w:name="_Toc45028413"/>
      <w:bookmarkStart w:id="3670" w:name="_Toc45029248"/>
      <w:bookmarkStart w:id="3671" w:name="_Toc58583481"/>
      <w:r w:rsidRPr="00B3056F">
        <w:lastRenderedPageBreak/>
        <w:t>6.4.6.2.4</w:t>
      </w:r>
      <w:r w:rsidRPr="00B3056F">
        <w:tab/>
        <w:t>Type: MonitoringReport</w:t>
      </w:r>
      <w:bookmarkEnd w:id="3666"/>
      <w:bookmarkEnd w:id="3667"/>
      <w:bookmarkEnd w:id="3668"/>
      <w:bookmarkEnd w:id="3669"/>
      <w:bookmarkEnd w:id="3670"/>
      <w:bookmarkEnd w:id="3671"/>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77777777" w:rsidR="00EF45DA" w:rsidRPr="00B3056F" w:rsidRDefault="00EF45DA" w:rsidP="001330D7">
            <w:pPr>
              <w:pStyle w:val="TAL"/>
              <w:rPr>
                <w:rFonts w:cs="Arial"/>
                <w:szCs w:val="18"/>
              </w:rPr>
            </w:pPr>
            <w:r w:rsidRPr="00B3056F">
              <w:rPr>
                <w:rFonts w:cs="Arial"/>
                <w:szCs w:val="18"/>
              </w:rPr>
              <w:t>String; see clause 6.4.6.3.3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7777777" w:rsidR="00EF45DA" w:rsidRPr="00B3056F" w:rsidRDefault="00EF45DA" w:rsidP="001330D7">
            <w:pPr>
              <w:pStyle w:val="TAL"/>
            </w:pPr>
            <w:r w:rsidRPr="00B3056F">
              <w:t>"UE_REACHABILITY_FOR_SMS"</w:t>
            </w:r>
            <w:r w:rsidRPr="00B3056F">
              <w:br/>
              <w:t>"CHANGE_OF_SUPI_PEI_ASSOCIATION"</w:t>
            </w:r>
            <w:r w:rsidRPr="00B3056F">
              <w:br/>
              <w:t>"ROAMING_STATUS"</w:t>
            </w:r>
          </w:p>
          <w:p w14:paraId="15F239F6" w14:textId="77777777" w:rsidR="00EF45DA" w:rsidRPr="00B3056F" w:rsidRDefault="00EF45DA" w:rsidP="001330D7">
            <w:pPr>
              <w:pStyle w:val="TAL"/>
            </w:pPr>
            <w:r w:rsidRPr="00B3056F">
              <w:t>"CN_TYPE_CHANGE"</w:t>
            </w:r>
          </w:p>
          <w:p w14:paraId="08A64120"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B92E9D2"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21262812" w:rsidR="00EF45DA" w:rsidRPr="00B3056F" w:rsidRDefault="00EF45DA" w:rsidP="001330D7">
            <w:pPr>
              <w:pStyle w:val="TAL"/>
              <w:rPr>
                <w:rFonts w:cs="Arial"/>
                <w:szCs w:val="18"/>
              </w:rPr>
            </w:pPr>
            <w:r w:rsidRPr="00B3056F">
              <w:rPr>
                <w:rFonts w:cs="Arial"/>
                <w:szCs w:val="18"/>
              </w:rPr>
              <w:t>Should be present if eventType is "UE_REACHABILITY_FOR_SMS"</w:t>
            </w:r>
            <w:r w:rsidR="00220D6F">
              <w:rPr>
                <w:rFonts w:cs="Arial"/>
                <w:szCs w:val="18"/>
              </w:rPr>
              <w:t xml:space="preserve"> and reachabilityForSmsCfg was absent from the MonitoringConfiguration or indicated REACHABILITY_FOR_SMS_OVER_NAS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3672" w:name="_Toc11338787"/>
      <w:bookmarkStart w:id="3673" w:name="_Toc27585491"/>
      <w:bookmarkStart w:id="3674" w:name="_Toc36457497"/>
      <w:bookmarkStart w:id="3675" w:name="_Toc45028414"/>
      <w:bookmarkStart w:id="3676" w:name="_Toc45029249"/>
      <w:bookmarkStart w:id="3677" w:name="_Toc58583482"/>
      <w:r w:rsidRPr="00B3056F">
        <w:t>6.4.6.2.5</w:t>
      </w:r>
      <w:r w:rsidRPr="00B3056F">
        <w:tab/>
        <w:t>Type: Report</w:t>
      </w:r>
      <w:bookmarkEnd w:id="3672"/>
      <w:bookmarkEnd w:id="3673"/>
      <w:bookmarkEnd w:id="3674"/>
      <w:bookmarkEnd w:id="3675"/>
      <w:bookmarkEnd w:id="3676"/>
      <w:bookmarkEnd w:id="3677"/>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3678" w:name="_Toc11338788"/>
      <w:bookmarkStart w:id="3679" w:name="_Toc27585492"/>
      <w:bookmarkStart w:id="3680" w:name="_Toc36457498"/>
      <w:bookmarkStart w:id="3681" w:name="_Toc45028415"/>
      <w:bookmarkStart w:id="3682" w:name="_Toc45029250"/>
      <w:bookmarkStart w:id="3683" w:name="_Toc58583483"/>
      <w:r w:rsidRPr="00B3056F">
        <w:lastRenderedPageBreak/>
        <w:t>6.4.6.2.6</w:t>
      </w:r>
      <w:r w:rsidRPr="00B3056F">
        <w:tab/>
        <w:t>Type: ReportingOptions</w:t>
      </w:r>
      <w:bookmarkEnd w:id="3678"/>
      <w:bookmarkEnd w:id="3679"/>
      <w:bookmarkEnd w:id="3680"/>
      <w:bookmarkEnd w:id="3681"/>
      <w:bookmarkEnd w:id="3682"/>
      <w:bookmarkEnd w:id="3683"/>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091F85DB"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3684" w:name="_Toc11338789"/>
      <w:bookmarkStart w:id="3685" w:name="_Toc27585493"/>
      <w:bookmarkStart w:id="3686" w:name="_Toc36457499"/>
      <w:bookmarkStart w:id="3687" w:name="_Toc45028416"/>
      <w:bookmarkStart w:id="3688" w:name="_Toc45029251"/>
      <w:bookmarkStart w:id="3689" w:name="_Toc58583484"/>
      <w:r w:rsidRPr="00B3056F">
        <w:t>6.4.6.2.7</w:t>
      </w:r>
      <w:r w:rsidRPr="00B3056F">
        <w:tab/>
        <w:t>Type: ChangeOfSupiPeiAssociationReport</w:t>
      </w:r>
      <w:bookmarkEnd w:id="3684"/>
      <w:bookmarkEnd w:id="3685"/>
      <w:bookmarkEnd w:id="3686"/>
      <w:bookmarkEnd w:id="3687"/>
      <w:bookmarkEnd w:id="3688"/>
      <w:bookmarkEnd w:id="3689"/>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3690" w:name="_Toc11338790"/>
      <w:bookmarkStart w:id="3691" w:name="_Toc27585494"/>
      <w:bookmarkStart w:id="3692" w:name="_Toc36457500"/>
      <w:bookmarkStart w:id="3693" w:name="_Toc45028417"/>
      <w:bookmarkStart w:id="3694" w:name="_Toc45029252"/>
      <w:bookmarkStart w:id="3695" w:name="_Toc58583485"/>
      <w:r w:rsidRPr="00B3056F">
        <w:t>6.4.6.2.8</w:t>
      </w:r>
      <w:r w:rsidRPr="00B3056F">
        <w:tab/>
        <w:t>Type: RoamingStatusReport</w:t>
      </w:r>
      <w:bookmarkEnd w:id="3690"/>
      <w:bookmarkEnd w:id="3691"/>
      <w:bookmarkEnd w:id="3692"/>
      <w:bookmarkEnd w:id="3693"/>
      <w:bookmarkEnd w:id="3694"/>
      <w:bookmarkEnd w:id="3695"/>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3696" w:name="_Toc11338791"/>
      <w:bookmarkStart w:id="3697" w:name="_Toc27585495"/>
      <w:bookmarkStart w:id="3698" w:name="_Toc36457501"/>
      <w:bookmarkStart w:id="3699" w:name="_Toc45028418"/>
      <w:bookmarkStart w:id="3700" w:name="_Toc45029253"/>
      <w:bookmarkStart w:id="3701" w:name="_Toc58583486"/>
      <w:r w:rsidRPr="00B3056F">
        <w:lastRenderedPageBreak/>
        <w:t>6.4.6.2.9</w:t>
      </w:r>
      <w:r w:rsidRPr="00B3056F">
        <w:tab/>
        <w:t>Type: CreatedEeSubscription</w:t>
      </w:r>
      <w:bookmarkEnd w:id="3696"/>
      <w:bookmarkEnd w:id="3697"/>
      <w:bookmarkEnd w:id="3698"/>
      <w:bookmarkEnd w:id="3699"/>
      <w:bookmarkEnd w:id="3700"/>
      <w:bookmarkEnd w:id="3701"/>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6197727C" w14:textId="77777777" w:rsidR="00EF45DA" w:rsidRPr="00B3056F" w:rsidRDefault="00EF45DA" w:rsidP="001330D7">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tc>
      </w:tr>
      <w:tr w:rsidR="00994FD2" w14:paraId="759D320D" w14:textId="77777777" w:rsidTr="00994FD2">
        <w:trPr>
          <w:jc w:val="center"/>
        </w:trPr>
        <w:tc>
          <w:tcPr>
            <w:tcW w:w="2090" w:type="dxa"/>
            <w:tcBorders>
              <w:top w:val="single" w:sz="4" w:space="0" w:color="auto"/>
              <w:left w:val="single" w:sz="4" w:space="0" w:color="auto"/>
              <w:bottom w:val="single" w:sz="4" w:space="0" w:color="auto"/>
              <w:right w:val="single" w:sz="4" w:space="0" w:color="auto"/>
            </w:tcBorders>
          </w:tcPr>
          <w:p w14:paraId="3CB69E37" w14:textId="77777777" w:rsidR="00994FD2" w:rsidRDefault="00994FD2" w:rsidP="000D486B">
            <w:pPr>
              <w:pStyle w:val="TAL"/>
            </w:pPr>
            <w:r>
              <w:t>epcStatusInd</w:t>
            </w:r>
          </w:p>
        </w:tc>
        <w:tc>
          <w:tcPr>
            <w:tcW w:w="1559" w:type="dxa"/>
            <w:tcBorders>
              <w:top w:val="single" w:sz="4" w:space="0" w:color="auto"/>
              <w:left w:val="single" w:sz="4" w:space="0" w:color="auto"/>
              <w:bottom w:val="single" w:sz="4" w:space="0" w:color="auto"/>
              <w:right w:val="single" w:sz="4" w:space="0" w:color="auto"/>
            </w:tcBorders>
          </w:tcPr>
          <w:p w14:paraId="44E06D43" w14:textId="77777777" w:rsidR="00994FD2" w:rsidRDefault="00994FD2" w:rsidP="000D486B">
            <w:pPr>
              <w:pStyle w:val="TAL"/>
            </w:pPr>
            <w:r>
              <w:rPr>
                <w:rFonts w:hint="eastAsia"/>
              </w:rPr>
              <w:t>b</w:t>
            </w:r>
            <w:r>
              <w:t>oolean</w:t>
            </w:r>
          </w:p>
        </w:tc>
        <w:tc>
          <w:tcPr>
            <w:tcW w:w="425" w:type="dxa"/>
            <w:tcBorders>
              <w:top w:val="single" w:sz="4" w:space="0" w:color="auto"/>
              <w:left w:val="single" w:sz="4" w:space="0" w:color="auto"/>
              <w:bottom w:val="single" w:sz="4" w:space="0" w:color="auto"/>
              <w:right w:val="single" w:sz="4" w:space="0" w:color="auto"/>
            </w:tcBorders>
          </w:tcPr>
          <w:p w14:paraId="70CC6F8A" w14:textId="77777777" w:rsidR="00994FD2" w:rsidRDefault="00994FD2" w:rsidP="000D486B">
            <w:pPr>
              <w:pStyle w:val="TAC"/>
            </w:pPr>
            <w:r>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DDFF6EB" w14:textId="77777777" w:rsidR="00994FD2" w:rsidRDefault="00994FD2" w:rsidP="000D486B">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441083E4" w14:textId="77777777" w:rsidR="00994FD2" w:rsidRPr="00994FD2" w:rsidRDefault="00994FD2" w:rsidP="000D486B">
            <w:pPr>
              <w:pStyle w:val="TAL"/>
              <w:rPr>
                <w:rFonts w:cs="Arial"/>
                <w:szCs w:val="18"/>
              </w:rPr>
            </w:pPr>
            <w:r w:rsidRPr="00F31AD4">
              <w:rPr>
                <w:rFonts w:cs="Arial"/>
                <w:szCs w:val="18"/>
              </w:rPr>
              <w:t xml:space="preserve">This IE indicates whether </w:t>
            </w:r>
            <w:r w:rsidRPr="00994FD2">
              <w:rPr>
                <w:rFonts w:cs="Arial"/>
                <w:szCs w:val="18"/>
              </w:rPr>
              <w:t>the subscription was also successful in EPC domain or not</w:t>
            </w:r>
            <w:r w:rsidRPr="00F31AD4">
              <w:rPr>
                <w:rFonts w:cs="Arial"/>
                <w:szCs w:val="18"/>
              </w:rPr>
              <w:t>.</w:t>
            </w:r>
          </w:p>
          <w:p w14:paraId="48A098AB" w14:textId="77777777" w:rsidR="00994FD2" w:rsidRPr="00F31AD4" w:rsidRDefault="00994FD2" w:rsidP="000D486B">
            <w:pPr>
              <w:pStyle w:val="TAL"/>
              <w:rPr>
                <w:rFonts w:cs="Arial"/>
                <w:szCs w:val="18"/>
              </w:rPr>
            </w:pPr>
          </w:p>
          <w:p w14:paraId="540DC5F7" w14:textId="77777777" w:rsidR="00994FD2" w:rsidRPr="00F31AD4" w:rsidRDefault="00994FD2" w:rsidP="000D486B">
            <w:pPr>
              <w:pStyle w:val="TAL"/>
              <w:rPr>
                <w:rFonts w:cs="Arial"/>
                <w:szCs w:val="18"/>
              </w:rPr>
            </w:pPr>
            <w:r w:rsidRPr="00F31AD4">
              <w:rPr>
                <w:rFonts w:cs="Arial"/>
                <w:szCs w:val="18"/>
              </w:rPr>
              <w:t xml:space="preserve">true: </w:t>
            </w:r>
            <w:r w:rsidRPr="00994FD2">
              <w:rPr>
                <w:rFonts w:cs="Arial"/>
                <w:szCs w:val="18"/>
              </w:rPr>
              <w:t>the subscription was also successful in EPC domain</w:t>
            </w:r>
            <w:r w:rsidRPr="00F31AD4">
              <w:rPr>
                <w:rFonts w:cs="Arial"/>
                <w:szCs w:val="18"/>
              </w:rPr>
              <w:t>.</w:t>
            </w:r>
          </w:p>
          <w:p w14:paraId="2F707983" w14:textId="77777777" w:rsidR="00994FD2" w:rsidRDefault="00994FD2" w:rsidP="000D486B">
            <w:pPr>
              <w:pStyle w:val="TAL"/>
              <w:rPr>
                <w:rFonts w:cs="Arial"/>
                <w:szCs w:val="18"/>
              </w:rPr>
            </w:pPr>
            <w:r w:rsidRPr="00F31AD4">
              <w:rPr>
                <w:rFonts w:cs="Arial"/>
                <w:szCs w:val="18"/>
              </w:rPr>
              <w:t xml:space="preserve">false: </w:t>
            </w:r>
            <w:r w:rsidRPr="00994FD2">
              <w:rPr>
                <w:rFonts w:cs="Arial"/>
                <w:szCs w:val="18"/>
              </w:rPr>
              <w:t>the subscription was not successful in EPC domain</w:t>
            </w:r>
            <w:r w:rsidRPr="00F31AD4">
              <w:rPr>
                <w:rFonts w:cs="Arial"/>
                <w:szCs w:val="18"/>
              </w:rPr>
              <w:t>.</w:t>
            </w:r>
          </w:p>
          <w:p w14:paraId="08F255D5" w14:textId="77777777" w:rsidR="00994FD2" w:rsidRPr="00084E44" w:rsidRDefault="00994FD2" w:rsidP="000D486B">
            <w:pPr>
              <w:pStyle w:val="TAL"/>
              <w:rPr>
                <w:rFonts w:cs="Arial"/>
                <w:szCs w:val="18"/>
              </w:rPr>
            </w:pPr>
          </w:p>
          <w:p w14:paraId="53D38B8B" w14:textId="77777777" w:rsidR="00994FD2" w:rsidRDefault="00994FD2" w:rsidP="000D486B">
            <w:pPr>
              <w:pStyle w:val="TAL"/>
              <w:rPr>
                <w:rFonts w:cs="Arial"/>
                <w:szCs w:val="18"/>
              </w:rPr>
            </w:pPr>
            <w:r>
              <w:rPr>
                <w:rFonts w:cs="Arial"/>
                <w:szCs w:val="18"/>
              </w:rPr>
              <w:t xml:space="preserve">This IE shall be included if </w:t>
            </w:r>
            <w:r w:rsidRPr="00994FD2">
              <w:rPr>
                <w:rFonts w:cs="Arial"/>
                <w:szCs w:val="18"/>
              </w:rPr>
              <w:t>epcAppliedInd is true in the subscription request.</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3702" w:name="_Toc11338792"/>
      <w:bookmarkStart w:id="3703" w:name="_Toc27585496"/>
      <w:bookmarkStart w:id="3704" w:name="_Toc36457502"/>
      <w:bookmarkStart w:id="3705" w:name="_Toc45028419"/>
      <w:bookmarkStart w:id="3706" w:name="_Toc45029254"/>
      <w:bookmarkStart w:id="3707" w:name="_Hlk524598209"/>
      <w:bookmarkStart w:id="3708" w:name="_Toc58583487"/>
      <w:r w:rsidRPr="00B3056F">
        <w:t>6.4.6.2.10</w:t>
      </w:r>
      <w:r w:rsidRPr="00B3056F">
        <w:tab/>
        <w:t>Type: LocationReportingConfiguration</w:t>
      </w:r>
      <w:bookmarkEnd w:id="3702"/>
      <w:bookmarkEnd w:id="3703"/>
      <w:bookmarkEnd w:id="3704"/>
      <w:bookmarkEnd w:id="3705"/>
      <w:bookmarkEnd w:id="3706"/>
      <w:bookmarkEnd w:id="3708"/>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3709" w:name="_Toc11338793"/>
      <w:bookmarkStart w:id="3710" w:name="_Toc27585497"/>
      <w:bookmarkStart w:id="3711" w:name="_Toc36457503"/>
      <w:bookmarkStart w:id="3712" w:name="_Toc45028420"/>
      <w:bookmarkStart w:id="3713" w:name="_Toc45029255"/>
      <w:bookmarkStart w:id="3714" w:name="_Toc58583488"/>
      <w:bookmarkEnd w:id="3707"/>
      <w:r w:rsidRPr="00B3056F">
        <w:t>6.4.6.2.11</w:t>
      </w:r>
      <w:r w:rsidRPr="00B3056F">
        <w:tab/>
      </w:r>
      <w:bookmarkStart w:id="3715" w:name="_Hlk6660641"/>
      <w:r w:rsidRPr="00B3056F">
        <w:t>Type: CnTypeChangeReport</w:t>
      </w:r>
      <w:bookmarkEnd w:id="3709"/>
      <w:bookmarkEnd w:id="3710"/>
      <w:bookmarkEnd w:id="3711"/>
      <w:bookmarkEnd w:id="3712"/>
      <w:bookmarkEnd w:id="3713"/>
      <w:bookmarkEnd w:id="3714"/>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bookmarkEnd w:id="3715"/>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3716" w:name="_Toc27585498"/>
      <w:bookmarkStart w:id="3717" w:name="_Toc36457504"/>
      <w:bookmarkStart w:id="3718" w:name="_Toc45028421"/>
      <w:bookmarkStart w:id="3719" w:name="_Toc45029256"/>
      <w:bookmarkStart w:id="3720" w:name="_Toc11338794"/>
      <w:bookmarkStart w:id="3721" w:name="_Toc58583489"/>
      <w:r w:rsidRPr="00B3056F">
        <w:lastRenderedPageBreak/>
        <w:t>6.4.6.2.12</w:t>
      </w:r>
      <w:r w:rsidRPr="00B3056F">
        <w:tab/>
        <w:t>Type: ReachabilityForSmsReport</w:t>
      </w:r>
      <w:bookmarkEnd w:id="3716"/>
      <w:bookmarkEnd w:id="3717"/>
      <w:bookmarkEnd w:id="3718"/>
      <w:bookmarkEnd w:id="3719"/>
      <w:bookmarkEnd w:id="3721"/>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3722" w:name="_Toc27585499"/>
      <w:bookmarkStart w:id="3723" w:name="_Toc36457505"/>
      <w:bookmarkStart w:id="3724" w:name="_Toc45028422"/>
      <w:bookmarkStart w:id="3725" w:name="_Toc45029257"/>
      <w:bookmarkStart w:id="3726" w:name="_Toc58583490"/>
      <w:r w:rsidRPr="00B3056F">
        <w:t>6.4.6.2.13</w:t>
      </w:r>
      <w:r w:rsidRPr="00B3056F">
        <w:tab/>
        <w:t>Type: DatalinkReportingConfiguration</w:t>
      </w:r>
      <w:bookmarkEnd w:id="3722"/>
      <w:bookmarkEnd w:id="3723"/>
      <w:bookmarkEnd w:id="3724"/>
      <w:bookmarkEnd w:id="3725"/>
      <w:bookmarkEnd w:id="3726"/>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3727" w:name="_Toc36457506"/>
      <w:bookmarkStart w:id="3728" w:name="_Toc45028423"/>
      <w:bookmarkStart w:id="3729" w:name="_Toc45029258"/>
      <w:bookmarkStart w:id="3730" w:name="_Toc27585500"/>
      <w:bookmarkStart w:id="3731" w:name="_Toc58583491"/>
      <w:r w:rsidRPr="00B3056F">
        <w:t>6.4.6.2.14</w:t>
      </w:r>
      <w:r w:rsidRPr="00B3056F">
        <w:tab/>
        <w:t xml:space="preserve">Type: </w:t>
      </w:r>
      <w:r w:rsidRPr="00B3056F">
        <w:rPr>
          <w:rFonts w:hint="eastAsia"/>
          <w:lang w:eastAsia="zh-CN"/>
        </w:rPr>
        <w:t>CmInfoReport</w:t>
      </w:r>
      <w:bookmarkEnd w:id="3727"/>
      <w:bookmarkEnd w:id="3728"/>
      <w:bookmarkEnd w:id="3729"/>
      <w:bookmarkEnd w:id="3731"/>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3732" w:name="_Toc45028424"/>
      <w:bookmarkStart w:id="3733" w:name="_Toc45029259"/>
      <w:bookmarkStart w:id="3734" w:name="_Toc36457507"/>
      <w:bookmarkStart w:id="3735" w:name="_Toc58583492"/>
      <w:r>
        <w:t>6.4.6.2.</w:t>
      </w:r>
      <w:r w:rsidR="00D20CE2">
        <w:t>15</w:t>
      </w:r>
      <w:r>
        <w:tab/>
        <w:t>Type: LossConnectivityCfg</w:t>
      </w:r>
      <w:bookmarkEnd w:id="3732"/>
      <w:bookmarkEnd w:id="3733"/>
      <w:bookmarkEnd w:id="3735"/>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237F2CC5" w14:textId="0C38AD23" w:rsidR="00090D75" w:rsidRDefault="00090D75" w:rsidP="00090D75">
      <w:pPr>
        <w:pStyle w:val="Heading5"/>
      </w:pPr>
      <w:bookmarkStart w:id="3736" w:name="_Toc51868022"/>
      <w:bookmarkStart w:id="3737" w:name="_Toc45028425"/>
      <w:bookmarkStart w:id="3738" w:name="_Toc45029260"/>
      <w:bookmarkStart w:id="3739" w:name="_Toc58583493"/>
      <w:r>
        <w:lastRenderedPageBreak/>
        <w:t>6.4.6.2.</w:t>
      </w:r>
      <w:r w:rsidR="00830816">
        <w:t>16</w:t>
      </w:r>
      <w:r>
        <w:tab/>
        <w:t xml:space="preserve">Type: </w:t>
      </w:r>
      <w:bookmarkEnd w:id="3736"/>
      <w:r w:rsidRPr="000D000E">
        <w:t>PduSessionStatusCfg</w:t>
      </w:r>
      <w:bookmarkEnd w:id="3739"/>
    </w:p>
    <w:p w14:paraId="60E5581B" w14:textId="4D8C3087" w:rsidR="00090D75" w:rsidRDefault="00090D75" w:rsidP="00090D75">
      <w:pPr>
        <w:pStyle w:val="TH"/>
      </w:pPr>
      <w:r>
        <w:rPr>
          <w:noProof/>
        </w:rPr>
        <w:t>Table </w:t>
      </w:r>
      <w:r>
        <w:t>6.4.6.2.</w:t>
      </w:r>
      <w:r w:rsidR="00830816">
        <w:t>16</w:t>
      </w:r>
      <w:r>
        <w:t xml:space="preserve">-1: </w:t>
      </w:r>
      <w:r>
        <w:rPr>
          <w:noProof/>
        </w:rPr>
        <w:t xml:space="preserve">Definition of type </w:t>
      </w:r>
      <w:r w:rsidRPr="000D000E">
        <w:t>PduSessionStatusCfg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90D75" w14:paraId="31F46E9B" w14:textId="77777777" w:rsidTr="000D486B">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971FC24" w14:textId="77777777" w:rsidR="00090D75" w:rsidRDefault="00090D75" w:rsidP="000D486B">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E2E658" w14:textId="77777777" w:rsidR="00090D75" w:rsidRDefault="00090D75" w:rsidP="000D486B">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AB7BB7" w14:textId="77777777" w:rsidR="00090D75" w:rsidRDefault="00090D75" w:rsidP="000D486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B5C25E" w14:textId="77777777" w:rsidR="00090D75" w:rsidRDefault="00090D75" w:rsidP="000D486B">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7EE7468" w14:textId="77777777" w:rsidR="00090D75" w:rsidRDefault="00090D75" w:rsidP="000D486B">
            <w:pPr>
              <w:pStyle w:val="TAH"/>
              <w:rPr>
                <w:rFonts w:cs="Arial"/>
                <w:szCs w:val="18"/>
              </w:rPr>
            </w:pPr>
            <w:r>
              <w:rPr>
                <w:rFonts w:cs="Arial"/>
                <w:szCs w:val="18"/>
              </w:rPr>
              <w:t>Description</w:t>
            </w:r>
          </w:p>
        </w:tc>
      </w:tr>
      <w:tr w:rsidR="00090D75" w14:paraId="2836D679" w14:textId="77777777" w:rsidTr="000D486B">
        <w:trPr>
          <w:jc w:val="center"/>
        </w:trPr>
        <w:tc>
          <w:tcPr>
            <w:tcW w:w="2090" w:type="dxa"/>
            <w:tcBorders>
              <w:top w:val="single" w:sz="4" w:space="0" w:color="auto"/>
              <w:left w:val="single" w:sz="4" w:space="0" w:color="auto"/>
              <w:bottom w:val="single" w:sz="4" w:space="0" w:color="auto"/>
              <w:right w:val="single" w:sz="4" w:space="0" w:color="auto"/>
            </w:tcBorders>
            <w:hideMark/>
          </w:tcPr>
          <w:p w14:paraId="09440C53" w14:textId="77777777" w:rsidR="00090D75" w:rsidRDefault="00090D75" w:rsidP="000D486B">
            <w:pPr>
              <w:pStyle w:val="TAL"/>
            </w:pPr>
            <w:r>
              <w:t>dnn</w:t>
            </w:r>
          </w:p>
        </w:tc>
        <w:tc>
          <w:tcPr>
            <w:tcW w:w="1559" w:type="dxa"/>
            <w:tcBorders>
              <w:top w:val="single" w:sz="4" w:space="0" w:color="auto"/>
              <w:left w:val="single" w:sz="4" w:space="0" w:color="auto"/>
              <w:bottom w:val="single" w:sz="4" w:space="0" w:color="auto"/>
              <w:right w:val="single" w:sz="4" w:space="0" w:color="auto"/>
            </w:tcBorders>
            <w:hideMark/>
          </w:tcPr>
          <w:p w14:paraId="129981BB" w14:textId="77777777" w:rsidR="00090D75" w:rsidRDefault="00090D75" w:rsidP="000D486B">
            <w:pPr>
              <w:pStyle w:val="TAL"/>
            </w:pPr>
            <w:r>
              <w:t>Dnn</w:t>
            </w:r>
          </w:p>
        </w:tc>
        <w:tc>
          <w:tcPr>
            <w:tcW w:w="425" w:type="dxa"/>
            <w:tcBorders>
              <w:top w:val="single" w:sz="4" w:space="0" w:color="auto"/>
              <w:left w:val="single" w:sz="4" w:space="0" w:color="auto"/>
              <w:bottom w:val="single" w:sz="4" w:space="0" w:color="auto"/>
              <w:right w:val="single" w:sz="4" w:space="0" w:color="auto"/>
            </w:tcBorders>
            <w:hideMark/>
          </w:tcPr>
          <w:p w14:paraId="2612918A" w14:textId="77777777" w:rsidR="00090D75" w:rsidRDefault="00090D75" w:rsidP="000D486B">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31663439" w14:textId="77777777" w:rsidR="00090D75" w:rsidRDefault="00090D75" w:rsidP="000D486B">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38EE476C" w14:textId="77777777" w:rsidR="00090D75" w:rsidRDefault="00090D75" w:rsidP="000D486B">
            <w:pPr>
              <w:pStyle w:val="TAL"/>
              <w:rPr>
                <w:rFonts w:cs="Arial"/>
                <w:szCs w:val="18"/>
              </w:rPr>
            </w:pPr>
            <w:r>
              <w:rPr>
                <w:rFonts w:cs="Arial" w:hint="eastAsia"/>
                <w:szCs w:val="18"/>
                <w:lang w:eastAsia="zh-CN"/>
              </w:rPr>
              <w:t>W</w:t>
            </w:r>
            <w:r>
              <w:rPr>
                <w:rFonts w:cs="Arial"/>
                <w:szCs w:val="18"/>
                <w:lang w:eastAsia="zh-CN"/>
              </w:rPr>
              <w:t>hen present, it indicates the DNN for which the event is monitored.</w:t>
            </w:r>
          </w:p>
        </w:tc>
      </w:tr>
    </w:tbl>
    <w:p w14:paraId="5ACEAA6F" w14:textId="77777777" w:rsidR="00090D75" w:rsidRPr="00113705" w:rsidRDefault="00090D75" w:rsidP="00090D75">
      <w:pPr>
        <w:rPr>
          <w:noProof/>
          <w:sz w:val="24"/>
          <w:szCs w:val="24"/>
        </w:rPr>
      </w:pPr>
    </w:p>
    <w:p w14:paraId="4F1A4367" w14:textId="77777777" w:rsidR="00EF45DA" w:rsidRPr="00B3056F" w:rsidRDefault="00EF45DA" w:rsidP="00EF45DA">
      <w:pPr>
        <w:pStyle w:val="Heading4"/>
        <w:rPr>
          <w:lang w:val="en-US"/>
        </w:rPr>
      </w:pPr>
      <w:bookmarkStart w:id="3740" w:name="_Toc58583494"/>
      <w:r w:rsidRPr="00B3056F">
        <w:rPr>
          <w:lang w:val="en-US"/>
        </w:rPr>
        <w:t>6.4.6.3</w:t>
      </w:r>
      <w:r w:rsidRPr="00B3056F">
        <w:rPr>
          <w:lang w:val="en-US"/>
        </w:rPr>
        <w:tab/>
        <w:t>Simple data types and enumerations</w:t>
      </w:r>
      <w:bookmarkEnd w:id="3720"/>
      <w:bookmarkEnd w:id="3730"/>
      <w:bookmarkEnd w:id="3734"/>
      <w:bookmarkEnd w:id="3737"/>
      <w:bookmarkEnd w:id="3738"/>
      <w:bookmarkEnd w:id="3740"/>
    </w:p>
    <w:p w14:paraId="3D98AD4C" w14:textId="77777777" w:rsidR="00EF45DA" w:rsidRPr="00B3056F" w:rsidRDefault="00EF45DA" w:rsidP="00EF45DA">
      <w:pPr>
        <w:pStyle w:val="Heading5"/>
      </w:pPr>
      <w:bookmarkStart w:id="3741" w:name="_Toc11338795"/>
      <w:bookmarkStart w:id="3742" w:name="_Toc27585501"/>
      <w:bookmarkStart w:id="3743" w:name="_Toc36457508"/>
      <w:bookmarkStart w:id="3744" w:name="_Toc45028426"/>
      <w:bookmarkStart w:id="3745" w:name="_Toc45029261"/>
      <w:bookmarkStart w:id="3746" w:name="_Toc58583495"/>
      <w:r w:rsidRPr="00B3056F">
        <w:t>6.4.6.3.1</w:t>
      </w:r>
      <w:r w:rsidRPr="00B3056F">
        <w:tab/>
        <w:t>Introduction</w:t>
      </w:r>
      <w:bookmarkEnd w:id="3741"/>
      <w:bookmarkEnd w:id="3742"/>
      <w:bookmarkEnd w:id="3743"/>
      <w:bookmarkEnd w:id="3744"/>
      <w:bookmarkEnd w:id="3745"/>
      <w:bookmarkEnd w:id="3746"/>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3747" w:name="_Toc11338796"/>
      <w:bookmarkStart w:id="3748" w:name="_Toc27585502"/>
      <w:bookmarkStart w:id="3749" w:name="_Toc36457509"/>
      <w:bookmarkStart w:id="3750" w:name="_Toc45028427"/>
      <w:bookmarkStart w:id="3751" w:name="_Toc45029262"/>
      <w:bookmarkStart w:id="3752" w:name="_Toc58583496"/>
      <w:r w:rsidRPr="00B3056F">
        <w:t>6.4.6.3.2</w:t>
      </w:r>
      <w:r w:rsidRPr="00B3056F">
        <w:tab/>
        <w:t>Simple data types</w:t>
      </w:r>
      <w:bookmarkEnd w:id="3747"/>
      <w:bookmarkEnd w:id="3748"/>
      <w:bookmarkEnd w:id="3749"/>
      <w:bookmarkEnd w:id="3750"/>
      <w:bookmarkEnd w:id="3751"/>
      <w:bookmarkEnd w:id="3752"/>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78BB33E" w14:textId="6332BB8F" w:rsidR="00911072" w:rsidRDefault="00EF45DA" w:rsidP="00911072">
            <w:pPr>
              <w:pStyle w:val="TAL"/>
            </w:pPr>
            <w:r w:rsidRPr="00B3056F">
              <w:t>ReferenceId is used as key in a map of MonitoringConfigurations; see clause 6.4.6.2.2.</w:t>
            </w:r>
            <w:r w:rsidR="00911072">
              <w:t xml:space="preserve"> </w:t>
            </w:r>
          </w:p>
          <w:p w14:paraId="55C55ADC" w14:textId="6568091E" w:rsidR="00EF45DA" w:rsidRPr="00B3056F" w:rsidRDefault="00911072" w:rsidP="00911072">
            <w:pPr>
              <w:pStyle w:val="TAL"/>
            </w:pPr>
            <w:r>
              <w:t>The numeric value should not be higher than 2^64-1 (i.e. it should be possible to convey it in an unsigned 64 integer Information Element, used in other protocols), if interworking with the Event Exposure framework in EPC is required.</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3753" w:name="_Toc11338797"/>
      <w:bookmarkStart w:id="3754" w:name="_Toc27585503"/>
      <w:bookmarkStart w:id="3755" w:name="_Toc36457510"/>
      <w:bookmarkStart w:id="3756" w:name="_Toc45028428"/>
      <w:bookmarkStart w:id="3757" w:name="_Toc45029263"/>
      <w:bookmarkStart w:id="3758" w:name="_Toc58583497"/>
      <w:r w:rsidRPr="00B3056F">
        <w:lastRenderedPageBreak/>
        <w:t>6.4.6.3.3</w:t>
      </w:r>
      <w:r w:rsidRPr="00B3056F">
        <w:tab/>
        <w:t>Enumeration: EventType</w:t>
      </w:r>
      <w:bookmarkEnd w:id="3753"/>
      <w:bookmarkEnd w:id="3754"/>
      <w:bookmarkEnd w:id="3755"/>
      <w:bookmarkEnd w:id="3756"/>
      <w:bookmarkEnd w:id="3757"/>
      <w:bookmarkEnd w:id="3758"/>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77777777" w:rsidR="007122F3" w:rsidRDefault="00EF45DA" w:rsidP="007122F3">
            <w:pPr>
              <w:pStyle w:val="TAL"/>
            </w:pPr>
            <w:r w:rsidRPr="00B3056F">
              <w:t>UE reachability for data</w:t>
            </w:r>
            <w:r w:rsidR="007122F3">
              <w:t>, implements the "UE Reachability" monitoring event as specified in clause 4.15.3.1 in 3GPP TS 23.502 [3].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7777777" w:rsidR="00EE6C77" w:rsidRDefault="00EF45DA" w:rsidP="00EE6C77">
            <w:pPr>
              <w:pStyle w:val="TAL"/>
            </w:pPr>
            <w:r w:rsidRPr="00B3056F">
              <w:t>UE reachability for SMS</w:t>
            </w:r>
            <w:r w:rsidR="00EE6C77">
              <w:t>, implements the "UE Reachability for SMS Delivery" event as specified in clause 4.15.3.1 of 3GPP TS 23.502 [3].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0EA4FB37" w:rsidR="00EF45DA" w:rsidRPr="00B3056F" w:rsidRDefault="00090D75" w:rsidP="001330D7">
            <w:pPr>
              <w:pStyle w:val="TAL"/>
            </w:pPr>
            <w:r>
              <w:t>PDU Session 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3759" w:name="_Toc11338798"/>
      <w:bookmarkStart w:id="3760" w:name="_Toc27585504"/>
      <w:bookmarkStart w:id="3761" w:name="_Toc36457511"/>
      <w:bookmarkStart w:id="3762" w:name="_Toc45028429"/>
      <w:bookmarkStart w:id="3763" w:name="_Toc45029264"/>
      <w:bookmarkStart w:id="3764" w:name="_Toc58583498"/>
      <w:r w:rsidRPr="00B3056F">
        <w:t>6.4.6.3.4</w:t>
      </w:r>
      <w:r w:rsidRPr="00B3056F">
        <w:tab/>
        <w:t>Enumeration: LocationAccuracy</w:t>
      </w:r>
      <w:bookmarkEnd w:id="3759"/>
      <w:bookmarkEnd w:id="3760"/>
      <w:bookmarkEnd w:id="3761"/>
      <w:bookmarkEnd w:id="3762"/>
      <w:bookmarkEnd w:id="3763"/>
      <w:bookmarkEnd w:id="3764"/>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3765" w:name="_Toc11338799"/>
      <w:bookmarkStart w:id="3766" w:name="_Toc27585505"/>
      <w:bookmarkStart w:id="3767" w:name="_Toc36457512"/>
      <w:bookmarkStart w:id="3768" w:name="_Toc45028430"/>
      <w:bookmarkStart w:id="3769" w:name="_Toc45029265"/>
      <w:bookmarkStart w:id="3770" w:name="_Toc58583499"/>
      <w:r w:rsidRPr="00B3056F">
        <w:t>6.4.6.3.5</w:t>
      </w:r>
      <w:r w:rsidRPr="00B3056F">
        <w:tab/>
      </w:r>
      <w:bookmarkStart w:id="3771" w:name="_Hlk6660680"/>
      <w:r w:rsidRPr="00B3056F">
        <w:t>Enumeration: CnType</w:t>
      </w:r>
      <w:bookmarkEnd w:id="3765"/>
      <w:bookmarkEnd w:id="3766"/>
      <w:bookmarkEnd w:id="3767"/>
      <w:bookmarkEnd w:id="3768"/>
      <w:bookmarkEnd w:id="3769"/>
      <w:bookmarkEnd w:id="3770"/>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bookmarkEnd w:id="3771"/>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3772" w:name="_Toc27585506"/>
      <w:bookmarkStart w:id="3773" w:name="_Toc36457513"/>
      <w:bookmarkStart w:id="3774" w:name="_Toc45028431"/>
      <w:bookmarkStart w:id="3775" w:name="_Toc45029266"/>
      <w:bookmarkStart w:id="3776" w:name="_Toc11338800"/>
      <w:bookmarkStart w:id="3777" w:name="_Toc58583500"/>
      <w:r w:rsidRPr="00B3056F">
        <w:lastRenderedPageBreak/>
        <w:t>6.4.6.3.6</w:t>
      </w:r>
      <w:r w:rsidRPr="00B3056F">
        <w:tab/>
        <w:t xml:space="preserve">Enumeration: </w:t>
      </w:r>
      <w:r w:rsidRPr="00B3056F">
        <w:rPr>
          <w:sz w:val="20"/>
          <w:lang w:eastAsia="zh-CN"/>
        </w:rPr>
        <w:t>AssociationType</w:t>
      </w:r>
      <w:bookmarkEnd w:id="3772"/>
      <w:bookmarkEnd w:id="3773"/>
      <w:bookmarkEnd w:id="3774"/>
      <w:bookmarkEnd w:id="3775"/>
      <w:bookmarkEnd w:id="3777"/>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3778" w:name="_Toc27585507"/>
      <w:bookmarkStart w:id="3779" w:name="_Toc36457514"/>
      <w:bookmarkStart w:id="3780" w:name="_Toc45028432"/>
      <w:bookmarkStart w:id="3781" w:name="_Toc45029267"/>
      <w:bookmarkStart w:id="3782" w:name="_Toc58583501"/>
      <w:r w:rsidRPr="00B3056F">
        <w:t>6.4.6.3.7</w:t>
      </w:r>
      <w:r w:rsidRPr="00B3056F">
        <w:tab/>
        <w:t xml:space="preserve">Enumeration: </w:t>
      </w:r>
      <w:r w:rsidRPr="00B3056F">
        <w:rPr>
          <w:rFonts w:hint="eastAsia"/>
          <w:lang w:eastAsia="zh-CN"/>
        </w:rPr>
        <w:t>EventReportMode</w:t>
      </w:r>
      <w:bookmarkEnd w:id="3778"/>
      <w:bookmarkEnd w:id="3779"/>
      <w:bookmarkEnd w:id="3780"/>
      <w:bookmarkEnd w:id="3781"/>
      <w:bookmarkEnd w:id="3782"/>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17AEEB06" w14:textId="66E09DCD" w:rsidR="00220D6F" w:rsidRPr="00B3056F" w:rsidRDefault="00220D6F" w:rsidP="00220D6F">
      <w:pPr>
        <w:pStyle w:val="Heading5"/>
      </w:pPr>
      <w:bookmarkStart w:id="3783" w:name="_Toc27585508"/>
      <w:bookmarkStart w:id="3784" w:name="_Toc36457515"/>
      <w:bookmarkStart w:id="3785" w:name="_Toc45028433"/>
      <w:bookmarkStart w:id="3786" w:name="_Toc45029268"/>
      <w:bookmarkStart w:id="3787" w:name="_Toc58583502"/>
      <w:r w:rsidRPr="00B3056F">
        <w:t>6.4.6.3.</w:t>
      </w:r>
      <w:r>
        <w:t>8</w:t>
      </w:r>
      <w:r w:rsidRPr="00B3056F">
        <w:tab/>
        <w:t xml:space="preserve">Enumeration: </w:t>
      </w:r>
      <w:r>
        <w:t>ReachabilityForSmsConfiguration</w:t>
      </w:r>
      <w:bookmarkEnd w:id="3787"/>
    </w:p>
    <w:p w14:paraId="2C7B1368" w14:textId="442B3413" w:rsidR="00220D6F" w:rsidRPr="00B3056F" w:rsidRDefault="00220D6F" w:rsidP="00220D6F">
      <w:pPr>
        <w:pStyle w:val="TH"/>
      </w:pPr>
      <w:r w:rsidRPr="00B3056F">
        <w:t>Table 6.4.6.3.</w:t>
      </w:r>
      <w:r>
        <w:t>8</w:t>
      </w:r>
      <w:r w:rsidRPr="00B3056F">
        <w:t xml:space="preserve">-1: Enumeration </w:t>
      </w:r>
      <w:r>
        <w:t>ReachabilityForSmsConfiguration</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20D6F" w:rsidRPr="00B3056F" w14:paraId="32BB2F45" w14:textId="77777777" w:rsidTr="00220D6F">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8A4488A" w14:textId="77777777" w:rsidR="00220D6F" w:rsidRPr="00B3056F" w:rsidRDefault="00220D6F" w:rsidP="00220D6F">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17F7BC0" w14:textId="77777777" w:rsidR="00220D6F" w:rsidRPr="00B3056F" w:rsidRDefault="00220D6F" w:rsidP="00220D6F">
            <w:pPr>
              <w:pStyle w:val="TAH"/>
            </w:pPr>
            <w:r w:rsidRPr="00B3056F">
              <w:t>Description</w:t>
            </w:r>
          </w:p>
        </w:tc>
      </w:tr>
      <w:tr w:rsidR="00220D6F" w:rsidRPr="00B3056F" w14:paraId="2115C7CC" w14:textId="77777777" w:rsidTr="00220D6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113E96" w14:textId="77777777" w:rsidR="00220D6F" w:rsidRPr="00B3056F" w:rsidRDefault="00220D6F" w:rsidP="00220D6F">
            <w:pPr>
              <w:pStyle w:val="TAL"/>
            </w:pPr>
            <w:r w:rsidRPr="00B3056F">
              <w:t>"</w:t>
            </w:r>
            <w:r>
              <w:t>REACHABILITY_FOR_SMS_OVER_NAS"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9AD622" w14:textId="77777777" w:rsidR="00220D6F" w:rsidRPr="00B3056F" w:rsidRDefault="00220D6F" w:rsidP="00220D6F">
            <w:pPr>
              <w:pStyle w:val="TAL"/>
            </w:pPr>
            <w:r>
              <w:t xml:space="preserve">Indicates that the Monitoring Configuration with Event Type </w:t>
            </w:r>
            <w:r w:rsidRPr="00B3056F">
              <w:rPr>
                <w:lang w:val="en-US"/>
              </w:rPr>
              <w:t>UE_REACHABILITY_FOR_SMS</w:t>
            </w:r>
            <w:r>
              <w:rPr>
                <w:lang w:val="en-US"/>
              </w:rPr>
              <w:t xml:space="preserve"> requests a notification when the UE is reachable for SMS via a registered SMSF (default)</w:t>
            </w:r>
          </w:p>
        </w:tc>
      </w:tr>
      <w:tr w:rsidR="00220D6F" w:rsidRPr="00B3056F" w14:paraId="5D167835" w14:textId="77777777" w:rsidTr="00220D6F">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9E90E2" w14:textId="77777777" w:rsidR="00220D6F" w:rsidRPr="00B3056F" w:rsidRDefault="00220D6F" w:rsidP="00220D6F">
            <w:pPr>
              <w:pStyle w:val="TAL"/>
            </w:pPr>
            <w:r w:rsidRPr="00B3056F">
              <w:t>"</w:t>
            </w:r>
            <w:r>
              <w:t>REACHABILITY_FOR_SMS_OVER_IP</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291BA5" w14:textId="77777777" w:rsidR="00220D6F" w:rsidRPr="00B3056F" w:rsidRDefault="00220D6F" w:rsidP="00220D6F">
            <w:pPr>
              <w:pStyle w:val="TAL"/>
            </w:pPr>
            <w:r>
              <w:t>Indicates that the Monitoring Configuration with Event Type UE_REACHABILITY_FOR_SMS requests a notification when the UE is reachable for SMS over IP, i.e. regardless of an SMSF being registered.</w:t>
            </w:r>
          </w:p>
        </w:tc>
      </w:tr>
    </w:tbl>
    <w:p w14:paraId="420E7F6B" w14:textId="77777777" w:rsidR="00220D6F" w:rsidRPr="00B3056F" w:rsidRDefault="00220D6F" w:rsidP="00220D6F">
      <w:pPr>
        <w:rPr>
          <w:noProof/>
        </w:rPr>
      </w:pPr>
    </w:p>
    <w:p w14:paraId="41CBDD8E" w14:textId="716D3277" w:rsidR="00EF45DA" w:rsidRPr="00B3056F" w:rsidRDefault="00EF45DA" w:rsidP="00EF45DA">
      <w:pPr>
        <w:pStyle w:val="Heading3"/>
      </w:pPr>
      <w:bookmarkStart w:id="3788" w:name="_Toc58583503"/>
      <w:r w:rsidRPr="00B3056F">
        <w:t>6.4.7</w:t>
      </w:r>
      <w:r w:rsidRPr="00B3056F">
        <w:tab/>
        <w:t>Error Handling</w:t>
      </w:r>
      <w:bookmarkEnd w:id="3776"/>
      <w:bookmarkEnd w:id="3783"/>
      <w:bookmarkEnd w:id="3784"/>
      <w:bookmarkEnd w:id="3785"/>
      <w:bookmarkEnd w:id="3786"/>
      <w:bookmarkEnd w:id="3788"/>
    </w:p>
    <w:p w14:paraId="44FF6854" w14:textId="77777777" w:rsidR="00EF45DA" w:rsidRPr="00B3056F" w:rsidRDefault="00EF45DA" w:rsidP="00EF45DA">
      <w:pPr>
        <w:pStyle w:val="Heading4"/>
      </w:pPr>
      <w:bookmarkStart w:id="3789" w:name="_Toc11338801"/>
      <w:bookmarkStart w:id="3790" w:name="_Toc27585509"/>
      <w:bookmarkStart w:id="3791" w:name="_Toc36457516"/>
      <w:bookmarkStart w:id="3792" w:name="_Toc45028434"/>
      <w:bookmarkStart w:id="3793" w:name="_Toc45029269"/>
      <w:bookmarkStart w:id="3794" w:name="_Toc58583504"/>
      <w:r w:rsidRPr="00B3056F">
        <w:t>6.4.7.1</w:t>
      </w:r>
      <w:r w:rsidRPr="00B3056F">
        <w:tab/>
        <w:t>General</w:t>
      </w:r>
      <w:bookmarkEnd w:id="3789"/>
      <w:bookmarkEnd w:id="3790"/>
      <w:bookmarkEnd w:id="3791"/>
      <w:bookmarkEnd w:id="3792"/>
      <w:bookmarkEnd w:id="3793"/>
      <w:bookmarkEnd w:id="3794"/>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3795" w:name="_Toc11338802"/>
      <w:bookmarkStart w:id="3796" w:name="_Toc27585510"/>
      <w:bookmarkStart w:id="3797" w:name="_Toc36457517"/>
      <w:bookmarkStart w:id="3798" w:name="_Toc45028435"/>
      <w:bookmarkStart w:id="3799" w:name="_Toc45029270"/>
      <w:bookmarkStart w:id="3800" w:name="_Toc58583505"/>
      <w:r w:rsidRPr="00B3056F">
        <w:t>6.4.7.2</w:t>
      </w:r>
      <w:r w:rsidRPr="00B3056F">
        <w:tab/>
        <w:t>Protocol Errors</w:t>
      </w:r>
      <w:bookmarkEnd w:id="3795"/>
      <w:bookmarkEnd w:id="3796"/>
      <w:bookmarkEnd w:id="3797"/>
      <w:bookmarkEnd w:id="3798"/>
      <w:bookmarkEnd w:id="3799"/>
      <w:bookmarkEnd w:id="3800"/>
    </w:p>
    <w:p w14:paraId="31CDB20E" w14:textId="77777777" w:rsidR="00EF45DA" w:rsidRPr="00B3056F" w:rsidRDefault="00EF45DA" w:rsidP="00EF45DA">
      <w:r w:rsidRPr="00B3056F">
        <w:t>Protocol errors handling shall be supported as specified in clause 5.2.7 of 3GPP TS 29.500 [4].</w:t>
      </w:r>
    </w:p>
    <w:p w14:paraId="3B347E5B" w14:textId="77777777" w:rsidR="00EF45DA" w:rsidRPr="00B3056F" w:rsidRDefault="00EF45DA" w:rsidP="00EF45DA">
      <w:pPr>
        <w:pStyle w:val="Heading4"/>
      </w:pPr>
      <w:bookmarkStart w:id="3801" w:name="_Toc11338803"/>
      <w:bookmarkStart w:id="3802" w:name="_Toc27585511"/>
      <w:bookmarkStart w:id="3803" w:name="_Toc36457518"/>
      <w:bookmarkStart w:id="3804" w:name="_Toc45028436"/>
      <w:bookmarkStart w:id="3805" w:name="_Toc45029271"/>
      <w:bookmarkStart w:id="3806" w:name="_Toc58583506"/>
      <w:r w:rsidRPr="00B3056F">
        <w:t>6.4.7.3</w:t>
      </w:r>
      <w:r w:rsidRPr="00B3056F">
        <w:tab/>
        <w:t>Application Errors</w:t>
      </w:r>
      <w:bookmarkEnd w:id="3801"/>
      <w:bookmarkEnd w:id="3802"/>
      <w:bookmarkEnd w:id="3803"/>
      <w:bookmarkEnd w:id="3804"/>
      <w:bookmarkEnd w:id="3805"/>
      <w:bookmarkEnd w:id="3806"/>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lastRenderedPageBreak/>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A474D4">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A474D4">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FF1FEF" w:rsidRPr="00B3056F" w14:paraId="609BC1EE" w14:textId="77777777" w:rsidTr="00A474D4">
        <w:trPr>
          <w:jc w:val="center"/>
        </w:trPr>
        <w:tc>
          <w:tcPr>
            <w:tcW w:w="4547" w:type="dxa"/>
            <w:tcBorders>
              <w:top w:val="single" w:sz="4" w:space="0" w:color="auto"/>
              <w:left w:val="single" w:sz="4" w:space="0" w:color="auto"/>
              <w:bottom w:val="single" w:sz="4" w:space="0" w:color="auto"/>
              <w:right w:val="single" w:sz="4" w:space="0" w:color="auto"/>
            </w:tcBorders>
          </w:tcPr>
          <w:p w14:paraId="2ADB505F" w14:textId="0915EA8E" w:rsidR="00FF1FEF" w:rsidRPr="00B3056F" w:rsidRDefault="00FF1FEF" w:rsidP="00FF1FEF">
            <w:pPr>
              <w:pStyle w:val="TAL"/>
            </w:pPr>
            <w:r>
              <w:t>AF_NOT_ALLOWED</w:t>
            </w:r>
          </w:p>
        </w:tc>
        <w:tc>
          <w:tcPr>
            <w:tcW w:w="1475" w:type="dxa"/>
            <w:tcBorders>
              <w:top w:val="single" w:sz="4" w:space="0" w:color="auto"/>
              <w:left w:val="single" w:sz="4" w:space="0" w:color="auto"/>
              <w:bottom w:val="single" w:sz="4" w:space="0" w:color="auto"/>
              <w:right w:val="single" w:sz="4" w:space="0" w:color="auto"/>
            </w:tcBorders>
          </w:tcPr>
          <w:p w14:paraId="3AA728D3" w14:textId="28D3FCC4" w:rsidR="00FF1FEF" w:rsidRPr="00B3056F" w:rsidRDefault="00FF1FEF" w:rsidP="00FF1FEF">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39D5F81A" w14:textId="6794A100" w:rsidR="00FF1FEF" w:rsidRPr="00B3056F" w:rsidRDefault="00FF1FEF" w:rsidP="00FF1FEF">
            <w:pPr>
              <w:pStyle w:val="TAL"/>
              <w:rPr>
                <w:rFonts w:cs="Arial"/>
                <w:szCs w:val="18"/>
              </w:rPr>
            </w:pPr>
            <w:r>
              <w:rPr>
                <w:rFonts w:cs="Arial"/>
                <w:szCs w:val="18"/>
              </w:rPr>
              <w:t>This AF is not allowed to perform monitoring configuration.</w:t>
            </w:r>
          </w:p>
        </w:tc>
      </w:tr>
      <w:tr w:rsidR="00FF1FEF" w:rsidRPr="00B3056F" w14:paraId="61BD90C7" w14:textId="77777777" w:rsidTr="00A474D4">
        <w:trPr>
          <w:jc w:val="center"/>
        </w:trPr>
        <w:tc>
          <w:tcPr>
            <w:tcW w:w="4547" w:type="dxa"/>
            <w:tcBorders>
              <w:top w:val="single" w:sz="4" w:space="0" w:color="auto"/>
              <w:left w:val="single" w:sz="4" w:space="0" w:color="auto"/>
              <w:bottom w:val="single" w:sz="4" w:space="0" w:color="auto"/>
              <w:right w:val="single" w:sz="4" w:space="0" w:color="auto"/>
            </w:tcBorders>
          </w:tcPr>
          <w:p w14:paraId="266DD513" w14:textId="4BF166E0" w:rsidR="00FF1FEF" w:rsidRPr="00B3056F" w:rsidRDefault="00FF1FEF" w:rsidP="00FF1FEF">
            <w:pPr>
              <w:pStyle w:val="TAL"/>
            </w:pPr>
            <w:r>
              <w:t>MTC_PROVIDER_NOT_ALLOWED</w:t>
            </w:r>
          </w:p>
        </w:tc>
        <w:tc>
          <w:tcPr>
            <w:tcW w:w="1475" w:type="dxa"/>
            <w:tcBorders>
              <w:top w:val="single" w:sz="4" w:space="0" w:color="auto"/>
              <w:left w:val="single" w:sz="4" w:space="0" w:color="auto"/>
              <w:bottom w:val="single" w:sz="4" w:space="0" w:color="auto"/>
              <w:right w:val="single" w:sz="4" w:space="0" w:color="auto"/>
            </w:tcBorders>
          </w:tcPr>
          <w:p w14:paraId="5E94037B" w14:textId="07046C1B" w:rsidR="00FF1FEF" w:rsidRPr="00B3056F" w:rsidRDefault="00FF1FEF" w:rsidP="00FF1FEF">
            <w:pPr>
              <w:pStyle w:val="TAL"/>
            </w:pPr>
            <w:r>
              <w:t>403 Forbidden</w:t>
            </w:r>
          </w:p>
        </w:tc>
        <w:tc>
          <w:tcPr>
            <w:tcW w:w="3472" w:type="dxa"/>
            <w:tcBorders>
              <w:top w:val="single" w:sz="4" w:space="0" w:color="auto"/>
              <w:left w:val="single" w:sz="4" w:space="0" w:color="auto"/>
              <w:bottom w:val="single" w:sz="4" w:space="0" w:color="auto"/>
              <w:right w:val="single" w:sz="4" w:space="0" w:color="auto"/>
            </w:tcBorders>
          </w:tcPr>
          <w:p w14:paraId="6F566DC2" w14:textId="4FB3FB49" w:rsidR="00FF1FEF" w:rsidRPr="00B3056F" w:rsidRDefault="00FF1FEF" w:rsidP="00FF1FEF">
            <w:pPr>
              <w:pStyle w:val="TAL"/>
              <w:rPr>
                <w:rFonts w:cs="Arial"/>
                <w:szCs w:val="18"/>
              </w:rPr>
            </w:pPr>
            <w:r>
              <w:t xml:space="preserve">MTC Provider not authorized </w:t>
            </w:r>
            <w:r>
              <w:rPr>
                <w:rFonts w:cs="Arial"/>
                <w:szCs w:val="18"/>
              </w:rPr>
              <w:t>to perform monitoring configuration.</w:t>
            </w:r>
          </w:p>
        </w:tc>
      </w:tr>
      <w:tr w:rsidR="00FF1FEF" w:rsidRPr="00B3056F" w14:paraId="187C8B88" w14:textId="77777777" w:rsidTr="00A474D4">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FF1FEF" w:rsidRPr="00B3056F" w:rsidRDefault="00FF1FEF" w:rsidP="00FF1FEF">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FF1FEF" w:rsidRPr="00B3056F" w:rsidRDefault="00FF1FEF" w:rsidP="00FF1FEF">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FF1FEF" w:rsidRPr="00B3056F" w:rsidRDefault="00FF1FEF" w:rsidP="00FF1FEF">
            <w:pPr>
              <w:pStyle w:val="TAL"/>
            </w:pPr>
            <w:r w:rsidRPr="00B3056F">
              <w:t>The user does not exist</w:t>
            </w:r>
          </w:p>
        </w:tc>
      </w:tr>
      <w:tr w:rsidR="00FF1FEF" w:rsidRPr="00B3056F" w14:paraId="2E139973" w14:textId="77777777" w:rsidTr="00A474D4">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FF1FEF" w:rsidRPr="00B3056F" w:rsidRDefault="00FF1FEF" w:rsidP="00FF1FEF">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FF1FEF" w:rsidRPr="00B3056F" w:rsidRDefault="00FF1FEF" w:rsidP="00FF1FEF">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FF1FEF" w:rsidRPr="00B3056F" w:rsidRDefault="00FF1FEF" w:rsidP="00FF1FEF">
            <w:pPr>
              <w:pStyle w:val="TAL"/>
            </w:pPr>
            <w:r w:rsidRPr="00B3056F">
              <w:t>It is used when no corresponding context exists.</w:t>
            </w:r>
          </w:p>
        </w:tc>
      </w:tr>
      <w:tr w:rsidR="00FF1FEF" w:rsidRPr="00B3056F" w14:paraId="6C1FCCC7" w14:textId="77777777" w:rsidTr="00A474D4">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FF1FEF" w:rsidRPr="00B3056F" w:rsidRDefault="00FF1FEF" w:rsidP="00FF1FEF">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FF1FEF" w:rsidRPr="00B3056F" w:rsidRDefault="00FF1FEF" w:rsidP="00FF1FEF">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FF1FEF" w:rsidRPr="00B3056F" w:rsidRDefault="00FF1FEF" w:rsidP="00FF1FEF">
            <w:pPr>
              <w:pStyle w:val="TAL"/>
            </w:pPr>
            <w:r w:rsidRPr="00B3056F">
              <w:t>The monitoring configuration contains unsupported event type.</w:t>
            </w:r>
          </w:p>
        </w:tc>
      </w:tr>
      <w:tr w:rsidR="00FF1FEF" w:rsidRPr="00B3056F" w14:paraId="0C186BF2" w14:textId="77777777" w:rsidTr="00A474D4">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FF1FEF" w:rsidRPr="00B3056F" w:rsidRDefault="00FF1FEF" w:rsidP="00FF1FEF">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FF1FEF" w:rsidRPr="00B3056F" w:rsidRDefault="00FF1FEF" w:rsidP="00FF1FEF">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FF1FEF" w:rsidRPr="00B3056F" w:rsidRDefault="00FF1FEF" w:rsidP="00FF1FEF">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3807" w:name="_Toc11338804"/>
      <w:bookmarkStart w:id="3808" w:name="_Toc27585512"/>
      <w:bookmarkStart w:id="3809" w:name="_Toc36457519"/>
      <w:bookmarkStart w:id="3810" w:name="_Toc45028437"/>
      <w:bookmarkStart w:id="3811" w:name="_Toc45029272"/>
      <w:bookmarkStart w:id="3812" w:name="_Toc58583507"/>
      <w:r w:rsidRPr="00B3056F">
        <w:lastRenderedPageBreak/>
        <w:t>6.4.8</w:t>
      </w:r>
      <w:r w:rsidRPr="00B3056F">
        <w:tab/>
        <w:t>Feature Negotiation</w:t>
      </w:r>
      <w:bookmarkEnd w:id="3807"/>
      <w:bookmarkEnd w:id="3808"/>
      <w:bookmarkEnd w:id="3809"/>
      <w:bookmarkEnd w:id="3810"/>
      <w:bookmarkEnd w:id="3811"/>
      <w:bookmarkEnd w:id="3812"/>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3813" w:name="_Toc11338805"/>
      <w:bookmarkStart w:id="3814" w:name="_Toc27585513"/>
      <w:bookmarkStart w:id="3815" w:name="_Toc36457520"/>
      <w:bookmarkStart w:id="3816" w:name="_Toc45028438"/>
      <w:bookmarkStart w:id="3817" w:name="_Toc45029273"/>
      <w:bookmarkStart w:id="3818" w:name="_Toc58583508"/>
      <w:r w:rsidRPr="00B3056F">
        <w:rPr>
          <w:lang w:val="en-US"/>
        </w:rPr>
        <w:t>6.4.9</w:t>
      </w:r>
      <w:r w:rsidRPr="00B3056F">
        <w:rPr>
          <w:lang w:val="en-US"/>
        </w:rPr>
        <w:tab/>
        <w:t>Security</w:t>
      </w:r>
      <w:bookmarkEnd w:id="3813"/>
      <w:bookmarkEnd w:id="3814"/>
      <w:bookmarkEnd w:id="3815"/>
      <w:bookmarkEnd w:id="3816"/>
      <w:bookmarkEnd w:id="3817"/>
      <w:bookmarkEnd w:id="3818"/>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77777777" w:rsidR="00EF45DA" w:rsidRPr="00B3056F" w:rsidRDefault="00EF45DA" w:rsidP="00EF45DA">
      <w:pPr>
        <w:rPr>
          <w:lang w:val="en-US"/>
        </w:rPr>
      </w:pPr>
      <w:r w:rsidRPr="00B3056F">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3819" w:name="_Toc11338806"/>
      <w:bookmarkStart w:id="3820" w:name="_Toc27585514"/>
      <w:bookmarkStart w:id="3821" w:name="_Toc36457521"/>
      <w:bookmarkStart w:id="3822" w:name="_Toc45028439"/>
      <w:bookmarkStart w:id="3823" w:name="_Toc45029274"/>
      <w:bookmarkStart w:id="3824" w:name="_Toc58583509"/>
      <w:r w:rsidRPr="00B3056F">
        <w:t>6.5</w:t>
      </w:r>
      <w:r w:rsidRPr="00B3056F">
        <w:tab/>
        <w:t>Nudm_ParameterProvision Service API</w:t>
      </w:r>
      <w:bookmarkEnd w:id="3819"/>
      <w:bookmarkEnd w:id="3820"/>
      <w:bookmarkEnd w:id="3821"/>
      <w:bookmarkEnd w:id="3822"/>
      <w:bookmarkEnd w:id="3823"/>
      <w:bookmarkEnd w:id="3824"/>
    </w:p>
    <w:p w14:paraId="52107D2D" w14:textId="77777777" w:rsidR="00EF45DA" w:rsidRPr="00B3056F" w:rsidRDefault="00EF45DA" w:rsidP="00EF45DA">
      <w:pPr>
        <w:pStyle w:val="Heading3"/>
      </w:pPr>
      <w:bookmarkStart w:id="3825" w:name="_Toc11338807"/>
      <w:bookmarkStart w:id="3826" w:name="_Toc27585515"/>
      <w:bookmarkStart w:id="3827" w:name="_Toc36457522"/>
      <w:bookmarkStart w:id="3828" w:name="_Toc45028440"/>
      <w:bookmarkStart w:id="3829" w:name="_Toc45029275"/>
      <w:bookmarkStart w:id="3830" w:name="_Toc58583510"/>
      <w:r w:rsidRPr="00B3056F">
        <w:t>6.5.1</w:t>
      </w:r>
      <w:r w:rsidRPr="00B3056F">
        <w:tab/>
        <w:t>API URI</w:t>
      </w:r>
      <w:bookmarkEnd w:id="3825"/>
      <w:bookmarkEnd w:id="3826"/>
      <w:bookmarkEnd w:id="3827"/>
      <w:bookmarkEnd w:id="3828"/>
      <w:bookmarkEnd w:id="3829"/>
      <w:bookmarkEnd w:id="3830"/>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3831" w:name="_Toc11338808"/>
      <w:bookmarkStart w:id="3832" w:name="_Toc27585516"/>
      <w:bookmarkStart w:id="3833" w:name="_Toc36457523"/>
      <w:bookmarkStart w:id="3834" w:name="_Toc45028441"/>
      <w:bookmarkStart w:id="3835" w:name="_Toc45029276"/>
      <w:bookmarkStart w:id="3836" w:name="_Toc58583511"/>
      <w:r w:rsidRPr="00B3056F">
        <w:t>6.5.2</w:t>
      </w:r>
      <w:r w:rsidRPr="00B3056F">
        <w:tab/>
        <w:t>Usage of HTTP</w:t>
      </w:r>
      <w:bookmarkEnd w:id="3831"/>
      <w:bookmarkEnd w:id="3832"/>
      <w:bookmarkEnd w:id="3833"/>
      <w:bookmarkEnd w:id="3834"/>
      <w:bookmarkEnd w:id="3835"/>
      <w:bookmarkEnd w:id="3836"/>
    </w:p>
    <w:p w14:paraId="20E98EAA" w14:textId="77777777" w:rsidR="00EF45DA" w:rsidRPr="00B3056F" w:rsidRDefault="00EF45DA" w:rsidP="00EF45DA">
      <w:pPr>
        <w:pStyle w:val="Heading4"/>
      </w:pPr>
      <w:bookmarkStart w:id="3837" w:name="_Toc11338809"/>
      <w:bookmarkStart w:id="3838" w:name="_Toc27585517"/>
      <w:bookmarkStart w:id="3839" w:name="_Toc36457524"/>
      <w:bookmarkStart w:id="3840" w:name="_Toc45028442"/>
      <w:bookmarkStart w:id="3841" w:name="_Toc45029277"/>
      <w:bookmarkStart w:id="3842" w:name="_Toc58583512"/>
      <w:r w:rsidRPr="00B3056F">
        <w:t>6.5.2.1</w:t>
      </w:r>
      <w:r w:rsidRPr="00B3056F">
        <w:tab/>
        <w:t>General</w:t>
      </w:r>
      <w:bookmarkEnd w:id="3837"/>
      <w:bookmarkEnd w:id="3838"/>
      <w:bookmarkEnd w:id="3839"/>
      <w:bookmarkEnd w:id="3840"/>
      <w:bookmarkEnd w:id="3841"/>
      <w:bookmarkEnd w:id="3842"/>
    </w:p>
    <w:p w14:paraId="3B12C5C8" w14:textId="77777777" w:rsidR="00EF45DA" w:rsidRPr="00B3056F" w:rsidRDefault="00EF45DA" w:rsidP="00EF45DA">
      <w:r w:rsidRPr="00B3056F">
        <w:t>HTTP/2, as defined in IETF RFC 7540 [13], shall be used as specified in clause 5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lastRenderedPageBreak/>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3843" w:name="_Toc11338810"/>
      <w:bookmarkStart w:id="3844" w:name="_Toc27585518"/>
      <w:bookmarkStart w:id="3845" w:name="_Toc36457525"/>
      <w:bookmarkStart w:id="3846" w:name="_Toc45028443"/>
      <w:bookmarkStart w:id="3847" w:name="_Toc45029278"/>
      <w:bookmarkStart w:id="3848" w:name="_Toc58583513"/>
      <w:r w:rsidRPr="00B3056F">
        <w:t>6.5.2.2</w:t>
      </w:r>
      <w:r w:rsidRPr="00B3056F">
        <w:tab/>
        <w:t>HTTP standard headers</w:t>
      </w:r>
      <w:bookmarkEnd w:id="3843"/>
      <w:bookmarkEnd w:id="3844"/>
      <w:bookmarkEnd w:id="3845"/>
      <w:bookmarkEnd w:id="3846"/>
      <w:bookmarkEnd w:id="3847"/>
      <w:bookmarkEnd w:id="3848"/>
    </w:p>
    <w:p w14:paraId="6E0F713A" w14:textId="77777777" w:rsidR="00EF45DA" w:rsidRPr="00B3056F" w:rsidRDefault="00EF45DA" w:rsidP="00EF45DA">
      <w:pPr>
        <w:pStyle w:val="Heading5"/>
        <w:rPr>
          <w:lang w:eastAsia="zh-CN"/>
        </w:rPr>
      </w:pPr>
      <w:bookmarkStart w:id="3849" w:name="_Toc11338811"/>
      <w:bookmarkStart w:id="3850" w:name="_Toc27585519"/>
      <w:bookmarkStart w:id="3851" w:name="_Toc36457526"/>
      <w:bookmarkStart w:id="3852" w:name="_Toc45028444"/>
      <w:bookmarkStart w:id="3853" w:name="_Toc45029279"/>
      <w:bookmarkStart w:id="3854" w:name="_Toc58583514"/>
      <w:r w:rsidRPr="00B3056F">
        <w:t>6.5.2.2.1</w:t>
      </w:r>
      <w:r w:rsidRPr="00B3056F">
        <w:rPr>
          <w:rFonts w:hint="eastAsia"/>
          <w:lang w:eastAsia="zh-CN"/>
        </w:rPr>
        <w:tab/>
      </w:r>
      <w:r w:rsidRPr="00B3056F">
        <w:rPr>
          <w:lang w:eastAsia="zh-CN"/>
        </w:rPr>
        <w:t>General</w:t>
      </w:r>
      <w:bookmarkEnd w:id="3849"/>
      <w:bookmarkEnd w:id="3850"/>
      <w:bookmarkEnd w:id="3851"/>
      <w:bookmarkEnd w:id="3852"/>
      <w:bookmarkEnd w:id="3853"/>
      <w:bookmarkEnd w:id="3854"/>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3855" w:name="_Toc11338812"/>
      <w:bookmarkStart w:id="3856" w:name="_Toc27585520"/>
      <w:bookmarkStart w:id="3857" w:name="_Toc36457527"/>
      <w:bookmarkStart w:id="3858" w:name="_Toc45028445"/>
      <w:bookmarkStart w:id="3859" w:name="_Toc45029280"/>
      <w:bookmarkStart w:id="3860" w:name="_Toc58583515"/>
      <w:r w:rsidRPr="00B3056F">
        <w:t>6.5.2.2.2</w:t>
      </w:r>
      <w:r w:rsidRPr="00B3056F">
        <w:tab/>
        <w:t>Content type</w:t>
      </w:r>
      <w:bookmarkEnd w:id="3855"/>
      <w:bookmarkEnd w:id="3856"/>
      <w:bookmarkEnd w:id="3857"/>
      <w:bookmarkEnd w:id="3858"/>
      <w:bookmarkEnd w:id="3859"/>
      <w:bookmarkEnd w:id="3860"/>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3861" w:name="_Toc11338813"/>
      <w:bookmarkStart w:id="3862" w:name="_Toc27585521"/>
      <w:bookmarkStart w:id="3863" w:name="_Toc36457528"/>
      <w:bookmarkStart w:id="3864" w:name="_Toc45028446"/>
      <w:bookmarkStart w:id="3865" w:name="_Toc45029281"/>
      <w:bookmarkStart w:id="3866" w:name="_Toc58583516"/>
      <w:r w:rsidRPr="00B3056F">
        <w:t>6.5.2.3</w:t>
      </w:r>
      <w:r w:rsidRPr="00B3056F">
        <w:tab/>
        <w:t>HTTP custom headers</w:t>
      </w:r>
      <w:bookmarkEnd w:id="3861"/>
      <w:bookmarkEnd w:id="3862"/>
      <w:bookmarkEnd w:id="3863"/>
      <w:bookmarkEnd w:id="3864"/>
      <w:bookmarkEnd w:id="3865"/>
      <w:bookmarkEnd w:id="3866"/>
    </w:p>
    <w:p w14:paraId="1CF1E8D5" w14:textId="77777777" w:rsidR="00EF45DA" w:rsidRPr="00B3056F" w:rsidRDefault="00EF45DA" w:rsidP="00EF45DA">
      <w:pPr>
        <w:pStyle w:val="Heading5"/>
        <w:rPr>
          <w:lang w:eastAsia="zh-CN"/>
        </w:rPr>
      </w:pPr>
      <w:bookmarkStart w:id="3867" w:name="_Toc11338814"/>
      <w:bookmarkStart w:id="3868" w:name="_Toc27585522"/>
      <w:bookmarkStart w:id="3869" w:name="_Toc36457529"/>
      <w:bookmarkStart w:id="3870" w:name="_Toc45028447"/>
      <w:bookmarkStart w:id="3871" w:name="_Toc45029282"/>
      <w:bookmarkStart w:id="3872" w:name="_Toc58583517"/>
      <w:r w:rsidRPr="00B3056F">
        <w:t>6.5.2.3.1</w:t>
      </w:r>
      <w:r w:rsidRPr="00B3056F">
        <w:rPr>
          <w:rFonts w:hint="eastAsia"/>
          <w:lang w:eastAsia="zh-CN"/>
        </w:rPr>
        <w:tab/>
      </w:r>
      <w:r w:rsidRPr="00B3056F">
        <w:rPr>
          <w:lang w:eastAsia="zh-CN"/>
        </w:rPr>
        <w:t>General</w:t>
      </w:r>
      <w:bookmarkEnd w:id="3867"/>
      <w:bookmarkEnd w:id="3868"/>
      <w:bookmarkEnd w:id="3869"/>
      <w:bookmarkEnd w:id="3870"/>
      <w:bookmarkEnd w:id="3871"/>
      <w:bookmarkEnd w:id="3872"/>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3873" w:name="_Toc11338815"/>
      <w:bookmarkStart w:id="3874" w:name="_Toc27585523"/>
      <w:bookmarkStart w:id="3875" w:name="_Toc36457530"/>
      <w:bookmarkStart w:id="3876" w:name="_Toc45028448"/>
      <w:bookmarkStart w:id="3877" w:name="_Toc45029283"/>
      <w:bookmarkStart w:id="3878" w:name="_Toc58583518"/>
      <w:r w:rsidRPr="00B3056F">
        <w:lastRenderedPageBreak/>
        <w:t>6.5.3</w:t>
      </w:r>
      <w:r w:rsidRPr="00B3056F">
        <w:tab/>
        <w:t>Resources</w:t>
      </w:r>
      <w:bookmarkEnd w:id="3873"/>
      <w:bookmarkEnd w:id="3874"/>
      <w:bookmarkEnd w:id="3875"/>
      <w:bookmarkEnd w:id="3876"/>
      <w:bookmarkEnd w:id="3877"/>
      <w:bookmarkEnd w:id="3878"/>
    </w:p>
    <w:p w14:paraId="31897EFF" w14:textId="77777777" w:rsidR="00EF45DA" w:rsidRPr="00B3056F" w:rsidRDefault="00EF45DA" w:rsidP="00EF45DA">
      <w:pPr>
        <w:pStyle w:val="Heading4"/>
      </w:pPr>
      <w:bookmarkStart w:id="3879" w:name="_Toc11338816"/>
      <w:bookmarkStart w:id="3880" w:name="_Toc27585524"/>
      <w:bookmarkStart w:id="3881" w:name="_Toc36457531"/>
      <w:bookmarkStart w:id="3882" w:name="_Toc45028449"/>
      <w:bookmarkStart w:id="3883" w:name="_Toc45029284"/>
      <w:bookmarkStart w:id="3884" w:name="_Toc58583519"/>
      <w:r w:rsidRPr="00B3056F">
        <w:t>6.5.3.1</w:t>
      </w:r>
      <w:r w:rsidRPr="00B3056F">
        <w:tab/>
        <w:t>Overview</w:t>
      </w:r>
      <w:bookmarkEnd w:id="3879"/>
      <w:bookmarkEnd w:id="3880"/>
      <w:bookmarkEnd w:id="3881"/>
      <w:bookmarkEnd w:id="3882"/>
      <w:bookmarkEnd w:id="3883"/>
      <w:bookmarkEnd w:id="3884"/>
    </w:p>
    <w:p w14:paraId="02D9C000" w14:textId="195EE6AC" w:rsidR="00EF45DA" w:rsidRPr="00B3056F" w:rsidRDefault="006454EA" w:rsidP="00EF45DA">
      <w:pPr>
        <w:pStyle w:val="TH"/>
        <w:rPr>
          <w:lang w:val="en-US"/>
        </w:rPr>
      </w:pPr>
      <w:r w:rsidRPr="00B3056F">
        <w:object w:dxaOrig="7826" w:dyaOrig="7287" w14:anchorId="773E0344">
          <v:shape id="_x0000_i1109" type="#_x0000_t75" style="width:389.55pt;height:363.1pt" o:ole="">
            <v:imagedata r:id="rId180" o:title=""/>
          </v:shape>
          <o:OLEObject Type="Embed" ProgID="Visio.Drawing.11" ShapeID="_x0000_i1109" DrawAspect="Content" ObjectID="_1669196375" r:id="rId181"/>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441612AB"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3885" w:name="_Toc11338817"/>
      <w:bookmarkStart w:id="3886" w:name="_Toc27585525"/>
      <w:bookmarkStart w:id="3887" w:name="_Toc36457532"/>
      <w:bookmarkStart w:id="3888" w:name="_Toc45028450"/>
      <w:bookmarkStart w:id="3889" w:name="_Toc45029285"/>
      <w:bookmarkStart w:id="3890" w:name="_Toc58583520"/>
      <w:r w:rsidRPr="00B3056F">
        <w:lastRenderedPageBreak/>
        <w:t>6.5.3.2</w:t>
      </w:r>
      <w:r w:rsidRPr="00B3056F">
        <w:tab/>
        <w:t>Resource: PpData</w:t>
      </w:r>
      <w:bookmarkEnd w:id="3885"/>
      <w:bookmarkEnd w:id="3886"/>
      <w:bookmarkEnd w:id="3887"/>
      <w:bookmarkEnd w:id="3888"/>
      <w:bookmarkEnd w:id="3889"/>
      <w:bookmarkEnd w:id="3890"/>
    </w:p>
    <w:p w14:paraId="63B4676E" w14:textId="77777777" w:rsidR="00EF45DA" w:rsidRPr="00B3056F" w:rsidRDefault="00EF45DA" w:rsidP="00EF45DA">
      <w:pPr>
        <w:pStyle w:val="Heading5"/>
      </w:pPr>
      <w:bookmarkStart w:id="3891" w:name="_Toc11338818"/>
      <w:bookmarkStart w:id="3892" w:name="_Toc27585526"/>
      <w:bookmarkStart w:id="3893" w:name="_Toc36457533"/>
      <w:bookmarkStart w:id="3894" w:name="_Toc45028451"/>
      <w:bookmarkStart w:id="3895" w:name="_Toc45029286"/>
      <w:bookmarkStart w:id="3896" w:name="_Toc58583521"/>
      <w:r w:rsidRPr="00B3056F">
        <w:t>6.5.3.2.1</w:t>
      </w:r>
      <w:r w:rsidRPr="00B3056F">
        <w:tab/>
        <w:t>Description</w:t>
      </w:r>
      <w:bookmarkEnd w:id="3891"/>
      <w:bookmarkEnd w:id="3892"/>
      <w:bookmarkEnd w:id="3893"/>
      <w:bookmarkEnd w:id="3894"/>
      <w:bookmarkEnd w:id="3895"/>
      <w:bookmarkEnd w:id="3896"/>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3897" w:name="_Toc11338819"/>
      <w:bookmarkStart w:id="3898" w:name="_Toc27585527"/>
      <w:bookmarkStart w:id="3899" w:name="_Toc36457534"/>
      <w:bookmarkStart w:id="3900" w:name="_Toc45028452"/>
      <w:bookmarkStart w:id="3901" w:name="_Toc45029287"/>
      <w:bookmarkStart w:id="3902" w:name="_Toc58583522"/>
      <w:r w:rsidRPr="00B3056F">
        <w:t>6.5.3.2.2</w:t>
      </w:r>
      <w:r w:rsidRPr="00B3056F">
        <w:tab/>
        <w:t>Resource Definition</w:t>
      </w:r>
      <w:bookmarkEnd w:id="3897"/>
      <w:bookmarkEnd w:id="3898"/>
      <w:bookmarkEnd w:id="3899"/>
      <w:bookmarkEnd w:id="3900"/>
      <w:bookmarkEnd w:id="3901"/>
      <w:bookmarkEnd w:id="3902"/>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F45DA">
      <w:pPr>
        <w:rPr>
          <w:rFonts w:ascii="Arial" w:hAnsi="Arial" w:cs="Arial"/>
        </w:rPr>
      </w:pPr>
      <w:r w:rsidRPr="00B3056F">
        <w:t>This resource shall support the resource URI variables defined in table 6.5.3.2.2-1</w:t>
      </w:r>
      <w:r w:rsidRPr="00B3056F">
        <w:rPr>
          <w:rFonts w:ascii="Arial" w:hAnsi="Arial" w:cs="Arial"/>
        </w:rPr>
        <w:t>.</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DD6FECB"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BF96EF6" w:rsidR="006454EA" w:rsidRDefault="006454EA" w:rsidP="006454EA">
            <w:pPr>
              <w:pStyle w:val="TAL"/>
            </w:pPr>
            <w:r>
              <w:t>- If representing a single UE, this parameter shall contain</w:t>
            </w:r>
            <w:r w:rsidR="00E456BC" w:rsidRPr="00B3056F">
              <w:t xml:space="preserve"> the Generic Public Subscription Identifier (see 3GPP TS 23.501 [2] clause 5.9.8) or SUPI.</w:t>
            </w:r>
            <w:r w:rsidR="00E456BC" w:rsidRPr="00B3056F">
              <w:br/>
            </w:r>
            <w:r w:rsidR="00E456BC" w:rsidRPr="00B3056F">
              <w:tab/>
              <w:t>pattern: See pattern of data type VarUeId in 3GPP TS 29.571 [7]</w:t>
            </w:r>
            <w:r>
              <w:t xml:space="preserve"> </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3903" w:name="_Toc11338820"/>
      <w:bookmarkStart w:id="3904" w:name="_Toc27585528"/>
      <w:bookmarkStart w:id="3905" w:name="_Toc36457535"/>
      <w:bookmarkStart w:id="3906" w:name="_Toc45028453"/>
      <w:bookmarkStart w:id="3907" w:name="_Toc45029288"/>
      <w:bookmarkStart w:id="3908" w:name="_Toc58583523"/>
      <w:r w:rsidRPr="00B3056F">
        <w:t>6.5.3.2.3</w:t>
      </w:r>
      <w:r w:rsidRPr="00B3056F">
        <w:tab/>
        <w:t>Resource Standard Methods</w:t>
      </w:r>
      <w:bookmarkEnd w:id="3903"/>
      <w:bookmarkEnd w:id="3904"/>
      <w:bookmarkEnd w:id="3905"/>
      <w:bookmarkEnd w:id="3906"/>
      <w:bookmarkEnd w:id="3907"/>
      <w:bookmarkEnd w:id="3908"/>
    </w:p>
    <w:p w14:paraId="12293AEF" w14:textId="77777777" w:rsidR="00EF45DA" w:rsidRPr="00B3056F" w:rsidRDefault="00EF45DA" w:rsidP="00EF45DA">
      <w:pPr>
        <w:pStyle w:val="Heading6"/>
      </w:pPr>
      <w:bookmarkStart w:id="3909" w:name="_Toc11338821"/>
      <w:bookmarkStart w:id="3910" w:name="_Toc27585529"/>
      <w:bookmarkStart w:id="3911" w:name="_Toc36457536"/>
      <w:bookmarkStart w:id="3912" w:name="_Toc45028454"/>
      <w:bookmarkStart w:id="3913" w:name="_Toc45029289"/>
      <w:bookmarkStart w:id="3914" w:name="_Toc58583524"/>
      <w:r w:rsidRPr="00B3056F">
        <w:t>6.5.3.2.3.1</w:t>
      </w:r>
      <w:r w:rsidRPr="00B3056F">
        <w:tab/>
        <w:t>PATCH</w:t>
      </w:r>
      <w:bookmarkEnd w:id="3909"/>
      <w:bookmarkEnd w:id="3910"/>
      <w:bookmarkEnd w:id="3911"/>
      <w:bookmarkEnd w:id="3912"/>
      <w:bookmarkEnd w:id="3913"/>
      <w:bookmarkEnd w:id="3914"/>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77777777" w:rsidR="00EF45DA" w:rsidRPr="00B3056F" w:rsidRDefault="00EF45DA" w:rsidP="001330D7">
            <w:pPr>
              <w:pStyle w:val="TAL"/>
            </w:pPr>
            <w:r w:rsidRPr="00B3056F">
              <w:rPr>
                <w:rFonts w:cs="Arial"/>
                <w:szCs w:val="18"/>
              </w:rPr>
              <w:t>see 3GPP TS 29.500 [4] clause 6.6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0B22BC92"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C473FA5"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EF45DA" w:rsidRPr="00B3056F" w14:paraId="5FB1389A"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181C29BE"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0B7A0F8E"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64B37088"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52F10937"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03FB6DD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52D318AD"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105B39BC"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16C28CE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0A46F2E"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EF45DA" w:rsidRPr="00B3056F" w:rsidRDefault="00EF45DA" w:rsidP="001330D7">
            <w:pPr>
              <w:pStyle w:val="TAL"/>
            </w:pPr>
            <w:r w:rsidRPr="00B3056F">
              <w:t>The "cause" attribute may be used to indicate one of the following application errors:</w:t>
            </w:r>
          </w:p>
          <w:p w14:paraId="5919EE2D" w14:textId="77777777" w:rsidR="00EF45DA" w:rsidRPr="00B3056F" w:rsidRDefault="00EF45DA" w:rsidP="001330D7">
            <w:pPr>
              <w:pStyle w:val="TAL"/>
            </w:pPr>
            <w:r w:rsidRPr="00B3056F">
              <w:t>- USER_NOT_FOUND</w:t>
            </w:r>
          </w:p>
        </w:tc>
      </w:tr>
      <w:tr w:rsidR="00EF45DA" w:rsidRPr="00B3056F" w14:paraId="1B33B8A8"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0356094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16ADDEEE"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274DFB8C" w14:textId="77777777" w:rsidR="00EF45DA" w:rsidRPr="00B3056F" w:rsidRDefault="00EF45DA" w:rsidP="001330D7">
            <w:pPr>
              <w:pStyle w:val="TAL"/>
            </w:pPr>
            <w:r w:rsidRPr="00B3056F">
              <w:t>403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EF45DA" w:rsidRPr="00B3056F" w:rsidRDefault="00EF45DA" w:rsidP="001330D7">
            <w:pPr>
              <w:pStyle w:val="TAL"/>
            </w:pPr>
            <w:r w:rsidRPr="00B3056F">
              <w:t>The "cause" attribute may be used to indicate one of the following application errors:</w:t>
            </w:r>
          </w:p>
          <w:p w14:paraId="67563F7C" w14:textId="77777777" w:rsidR="00762F53" w:rsidRDefault="00EF45DA" w:rsidP="00762F53">
            <w:pPr>
              <w:pStyle w:val="TAL"/>
            </w:pPr>
            <w:r w:rsidRPr="00B3056F">
              <w:t>- MODIFICATION_NOT_ALLOWED</w:t>
            </w:r>
          </w:p>
          <w:p w14:paraId="2C3F808F" w14:textId="72CE64EA" w:rsidR="00EF45DA" w:rsidRPr="00B3056F" w:rsidRDefault="00762F53" w:rsidP="00762F53">
            <w:pPr>
              <w:pStyle w:val="TAL"/>
            </w:pPr>
            <w:r>
              <w:t xml:space="preserve">- </w:t>
            </w:r>
            <w:r>
              <w:rPr>
                <w:lang w:eastAsia="zh-CN"/>
              </w:rPr>
              <w:t>DETACHED_USER</w:t>
            </w:r>
          </w:p>
        </w:tc>
      </w:tr>
      <w:tr w:rsidR="00EF45DA" w:rsidRPr="00B3056F" w14:paraId="5B8CA996"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A3FBC2E" w14:textId="4EA8E16A"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A22FE8F"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3915" w:name="_Toc27585530"/>
      <w:bookmarkStart w:id="3916" w:name="_Toc36457537"/>
      <w:bookmarkStart w:id="3917" w:name="_Toc45028455"/>
      <w:bookmarkStart w:id="3918" w:name="_Toc45029290"/>
      <w:bookmarkStart w:id="3919" w:name="_Toc11338822"/>
      <w:bookmarkStart w:id="3920" w:name="_Toc58583525"/>
      <w:r w:rsidRPr="00B3056F">
        <w:t>6.5.3.3</w:t>
      </w:r>
      <w:r w:rsidRPr="00B3056F">
        <w:tab/>
        <w:t>Resource: 5GVnGroupConfiguration</w:t>
      </w:r>
      <w:bookmarkEnd w:id="3915"/>
      <w:bookmarkEnd w:id="3916"/>
      <w:bookmarkEnd w:id="3917"/>
      <w:bookmarkEnd w:id="3918"/>
      <w:bookmarkEnd w:id="3920"/>
    </w:p>
    <w:p w14:paraId="0BC80BC6" w14:textId="77777777" w:rsidR="00EF45DA" w:rsidRPr="00B3056F" w:rsidRDefault="00EF45DA" w:rsidP="00EF45DA">
      <w:pPr>
        <w:pStyle w:val="Heading5"/>
      </w:pPr>
      <w:bookmarkStart w:id="3921" w:name="_Toc27585531"/>
      <w:bookmarkStart w:id="3922" w:name="_Toc36457538"/>
      <w:bookmarkStart w:id="3923" w:name="_Toc45028456"/>
      <w:bookmarkStart w:id="3924" w:name="_Toc45029291"/>
      <w:bookmarkStart w:id="3925" w:name="_Toc58583526"/>
      <w:r w:rsidRPr="00B3056F">
        <w:t>6.5.3.3.1</w:t>
      </w:r>
      <w:r w:rsidRPr="00B3056F">
        <w:tab/>
        <w:t>Description</w:t>
      </w:r>
      <w:bookmarkEnd w:id="3921"/>
      <w:bookmarkEnd w:id="3922"/>
      <w:bookmarkEnd w:id="3923"/>
      <w:bookmarkEnd w:id="3924"/>
      <w:bookmarkEnd w:id="3925"/>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3926" w:name="_Toc27585532"/>
      <w:bookmarkStart w:id="3927" w:name="_Toc36457539"/>
      <w:bookmarkStart w:id="3928" w:name="_Toc45028457"/>
      <w:bookmarkStart w:id="3929" w:name="_Toc45029292"/>
      <w:bookmarkStart w:id="3930" w:name="_Toc58583527"/>
      <w:r w:rsidRPr="00B3056F">
        <w:t>6.5.3.3.2</w:t>
      </w:r>
      <w:r w:rsidRPr="00B3056F">
        <w:tab/>
        <w:t>Resource Definition</w:t>
      </w:r>
      <w:bookmarkEnd w:id="3926"/>
      <w:bookmarkEnd w:id="3927"/>
      <w:bookmarkEnd w:id="3928"/>
      <w:bookmarkEnd w:id="3929"/>
      <w:bookmarkEnd w:id="3930"/>
    </w:p>
    <w:p w14:paraId="50C57A46" w14:textId="77777777" w:rsidR="00EF45DA" w:rsidRPr="00B3056F" w:rsidRDefault="00EF45DA" w:rsidP="00EF45DA">
      <w:r w:rsidRPr="00B3056F">
        <w:t>Resource URI: {apiRoot}/nudm-pp/v1/5g-vn-groups/{external-group-id}</w:t>
      </w:r>
    </w:p>
    <w:p w14:paraId="42F0BF73" w14:textId="77777777" w:rsidR="00EF45DA" w:rsidRPr="00B3056F" w:rsidRDefault="00EF45DA" w:rsidP="00EF45DA">
      <w:pPr>
        <w:rPr>
          <w:rFonts w:ascii="Arial" w:hAnsi="Arial" w:cs="Arial"/>
        </w:rPr>
      </w:pPr>
      <w:r w:rsidRPr="00B3056F">
        <w:t>This resource shall support the resource URI variables defined in table 6.5.3.3.2-1</w:t>
      </w:r>
      <w:r w:rsidRPr="00B3056F">
        <w:rPr>
          <w:rFonts w:ascii="Arial" w:hAnsi="Arial" w:cs="Arial"/>
        </w:rPr>
        <w:t>.</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77777777" w:rsidR="00E456BC" w:rsidRPr="00B3056F" w:rsidRDefault="00E456BC" w:rsidP="00E456BC">
            <w:pPr>
              <w:pStyle w:val="TAL"/>
            </w:pPr>
            <w:r w:rsidRPr="00B3056F">
              <w:t>external-group-id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3931" w:name="_Toc27585533"/>
      <w:bookmarkStart w:id="3932" w:name="_Toc36457540"/>
      <w:bookmarkStart w:id="3933" w:name="_Toc45028458"/>
      <w:bookmarkStart w:id="3934" w:name="_Toc45029293"/>
      <w:bookmarkStart w:id="3935" w:name="_Toc58583528"/>
      <w:r w:rsidRPr="00B3056F">
        <w:t>6.5.3.3.3</w:t>
      </w:r>
      <w:r w:rsidRPr="00B3056F">
        <w:tab/>
        <w:t>Resource Standard Methods</w:t>
      </w:r>
      <w:bookmarkEnd w:id="3931"/>
      <w:bookmarkEnd w:id="3932"/>
      <w:bookmarkEnd w:id="3933"/>
      <w:bookmarkEnd w:id="3934"/>
      <w:bookmarkEnd w:id="3935"/>
    </w:p>
    <w:p w14:paraId="4498CA91" w14:textId="77777777" w:rsidR="00EF45DA" w:rsidRPr="00B3056F" w:rsidRDefault="00EF45DA" w:rsidP="00EF45DA">
      <w:pPr>
        <w:pStyle w:val="Heading6"/>
      </w:pPr>
      <w:bookmarkStart w:id="3936" w:name="_Toc27585534"/>
      <w:bookmarkStart w:id="3937" w:name="_Toc36457541"/>
      <w:bookmarkStart w:id="3938" w:name="_Toc45028459"/>
      <w:bookmarkStart w:id="3939" w:name="_Toc45029294"/>
      <w:bookmarkStart w:id="3940" w:name="_Toc58583529"/>
      <w:r w:rsidRPr="00B3056F">
        <w:t>6.5.3.3.3.1</w:t>
      </w:r>
      <w:r w:rsidRPr="00B3056F">
        <w:tab/>
        <w:t>PUT</w:t>
      </w:r>
      <w:bookmarkEnd w:id="3936"/>
      <w:bookmarkEnd w:id="3937"/>
      <w:bookmarkEnd w:id="3938"/>
      <w:bookmarkEnd w:id="3939"/>
      <w:bookmarkEnd w:id="3940"/>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lastRenderedPageBreak/>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77777777" w:rsidR="00EF45DA" w:rsidRPr="00B3056F" w:rsidRDefault="00EF45DA" w:rsidP="001330D7">
            <w:pPr>
              <w:pStyle w:val="TAL"/>
            </w:pPr>
            <w:r w:rsidRPr="00B3056F">
              <w:t>Upon success, an empty resposne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70DBF7AE" w14:textId="77777777" w:rsidR="00EF45DA" w:rsidRPr="00B3056F" w:rsidRDefault="00EF45DA" w:rsidP="001330D7">
            <w:pPr>
              <w:pStyle w:val="TAL"/>
            </w:pPr>
            <w:r w:rsidRPr="00B3056F">
              <w:t>- CREATION_NOT_ALLOWED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3FDC781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EF45DA">
      <w:pPr>
        <w:pStyle w:val="Heading6"/>
      </w:pPr>
      <w:bookmarkStart w:id="3941" w:name="_Toc27585535"/>
      <w:bookmarkStart w:id="3942" w:name="_Toc36457542"/>
      <w:bookmarkStart w:id="3943" w:name="_Toc45028460"/>
      <w:bookmarkStart w:id="3944" w:name="_Toc45029295"/>
      <w:bookmarkStart w:id="3945" w:name="_Toc58583530"/>
      <w:r w:rsidRPr="00B3056F">
        <w:t>6.5.3.3.3.2</w:t>
      </w:r>
      <w:r w:rsidRPr="00B3056F">
        <w:tab/>
        <w:t>DELETE</w:t>
      </w:r>
      <w:bookmarkEnd w:id="3941"/>
      <w:bookmarkEnd w:id="3942"/>
      <w:bookmarkEnd w:id="3943"/>
      <w:bookmarkEnd w:id="3944"/>
      <w:bookmarkEnd w:id="3945"/>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EF45DA" w:rsidRPr="00B3056F" w14:paraId="4A45E8D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4C3227E"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D0F24D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047F7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77777777" w:rsidR="00EF45DA" w:rsidRPr="00B3056F" w:rsidRDefault="00EF45DA" w:rsidP="001330D7">
            <w:pPr>
              <w:pStyle w:val="TAL"/>
            </w:pP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07F73F35"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EF45DA">
      <w:pPr>
        <w:pStyle w:val="Heading6"/>
      </w:pPr>
      <w:bookmarkStart w:id="3946" w:name="_Toc27585536"/>
      <w:bookmarkStart w:id="3947" w:name="_Toc36457543"/>
      <w:bookmarkStart w:id="3948" w:name="_Toc45028461"/>
      <w:bookmarkStart w:id="3949" w:name="_Toc45029296"/>
      <w:bookmarkStart w:id="3950" w:name="_Toc58583531"/>
      <w:r w:rsidRPr="00B3056F">
        <w:t>6.5.3.3.3.3</w:t>
      </w:r>
      <w:r w:rsidRPr="00B3056F">
        <w:tab/>
        <w:t>PATCH</w:t>
      </w:r>
      <w:bookmarkEnd w:id="3946"/>
      <w:bookmarkEnd w:id="3947"/>
      <w:bookmarkEnd w:id="3948"/>
      <w:bookmarkEnd w:id="3949"/>
      <w:bookmarkEnd w:id="3950"/>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77777777" w:rsidR="00EF45DA" w:rsidRPr="00B3056F" w:rsidRDefault="00EF45DA" w:rsidP="001330D7">
            <w:pPr>
              <w:pStyle w:val="TAL"/>
            </w:pPr>
            <w:r w:rsidRPr="00B3056F">
              <w:t>see 3GPP TS 29.500 [4] clause 6.6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lastRenderedPageBreak/>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45C0C31F" w14:textId="77777777" w:rsidR="00EF45DA" w:rsidRPr="00B3056F" w:rsidRDefault="00EF45DA" w:rsidP="001330D7">
            <w:pPr>
              <w:pStyle w:val="TAL"/>
            </w:pPr>
            <w:r w:rsidRPr="00B3056F">
              <w:t>- MODIFICATION_NOT_ALLOWED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3340809D"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4CC61CFC" w14:textId="26A388FA" w:rsidR="00147418" w:rsidRPr="00B3056F" w:rsidRDefault="00147418" w:rsidP="00147418">
      <w:pPr>
        <w:pStyle w:val="Heading6"/>
      </w:pPr>
      <w:bookmarkStart w:id="3951" w:name="_Toc27585537"/>
      <w:bookmarkStart w:id="3952" w:name="_Toc36457544"/>
      <w:bookmarkStart w:id="3953" w:name="_Toc45028462"/>
      <w:bookmarkStart w:id="3954" w:name="_Toc45029297"/>
      <w:bookmarkStart w:id="3955" w:name="_Toc58583532"/>
      <w:r w:rsidRPr="00B3056F">
        <w:t>6.5.3.3.3.</w:t>
      </w:r>
      <w:r w:rsidR="00935348">
        <w:t>4</w:t>
      </w:r>
      <w:r w:rsidRPr="00B3056F">
        <w:tab/>
      </w:r>
      <w:r>
        <w:t>GET</w:t>
      </w:r>
      <w:bookmarkEnd w:id="3955"/>
    </w:p>
    <w:p w14:paraId="6752D812" w14:textId="7443C819" w:rsidR="00147418" w:rsidRPr="00B3056F" w:rsidRDefault="00147418" w:rsidP="00147418">
      <w:r w:rsidRPr="00B3056F">
        <w:t>This method shall support the URI query parameters specified in table 6.5.3.3.3.</w:t>
      </w:r>
      <w:r w:rsidR="00935348">
        <w:t>4</w:t>
      </w:r>
      <w:r w:rsidRPr="00B3056F">
        <w:t>-1.</w:t>
      </w:r>
    </w:p>
    <w:p w14:paraId="70381349" w14:textId="6F3668B3" w:rsidR="00147418" w:rsidRPr="00B3056F" w:rsidRDefault="00147418" w:rsidP="00147418">
      <w:pPr>
        <w:pStyle w:val="TH"/>
        <w:rPr>
          <w:rFonts w:cs="Arial"/>
        </w:rPr>
      </w:pPr>
      <w:r w:rsidRPr="00B3056F">
        <w:t>Table 6.5.3.3.3.</w:t>
      </w:r>
      <w:r w:rsidR="00935348">
        <w:t>4</w:t>
      </w:r>
      <w:r w:rsidRPr="00B3056F">
        <w:t xml:space="preserve">-1: URI query parameters supported by the </w:t>
      </w:r>
      <w:r>
        <w:t>GET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47418" w:rsidRPr="00B3056F" w14:paraId="6B0192D3" w14:textId="77777777" w:rsidTr="00A7713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48D52D" w14:textId="77777777" w:rsidR="00147418" w:rsidRPr="00B3056F" w:rsidRDefault="00147418" w:rsidP="00A7713C">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26EA5A" w14:textId="77777777" w:rsidR="00147418" w:rsidRPr="00B3056F" w:rsidRDefault="00147418" w:rsidP="00A7713C">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F951B8" w14:textId="77777777" w:rsidR="00147418" w:rsidRPr="00B3056F" w:rsidRDefault="00147418" w:rsidP="00A7713C">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C0BD36" w14:textId="77777777" w:rsidR="00147418" w:rsidRPr="00B3056F" w:rsidRDefault="00147418" w:rsidP="00A7713C">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279164" w14:textId="77777777" w:rsidR="00147418" w:rsidRPr="00B3056F" w:rsidRDefault="00147418" w:rsidP="00A7713C">
            <w:pPr>
              <w:pStyle w:val="TAH"/>
            </w:pPr>
            <w:r w:rsidRPr="00B3056F">
              <w:t>Description</w:t>
            </w:r>
          </w:p>
        </w:tc>
      </w:tr>
      <w:tr w:rsidR="00147418" w:rsidRPr="00B3056F" w14:paraId="45775F0A" w14:textId="77777777" w:rsidTr="00A7713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66A9F44" w14:textId="77777777" w:rsidR="00147418" w:rsidRPr="00B3056F" w:rsidRDefault="00147418" w:rsidP="00A7713C">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336CBBDC" w14:textId="77777777" w:rsidR="00147418" w:rsidRPr="00B3056F" w:rsidRDefault="00147418" w:rsidP="00A7713C">
            <w:pPr>
              <w:pStyle w:val="TAL"/>
            </w:pPr>
          </w:p>
        </w:tc>
        <w:tc>
          <w:tcPr>
            <w:tcW w:w="217" w:type="pct"/>
            <w:tcBorders>
              <w:top w:val="single" w:sz="4" w:space="0" w:color="auto"/>
              <w:left w:val="single" w:sz="6" w:space="0" w:color="000000"/>
              <w:bottom w:val="single" w:sz="4" w:space="0" w:color="auto"/>
              <w:right w:val="single" w:sz="6" w:space="0" w:color="000000"/>
            </w:tcBorders>
          </w:tcPr>
          <w:p w14:paraId="6D6FBDB0" w14:textId="77777777" w:rsidR="00147418" w:rsidRPr="00B3056F" w:rsidRDefault="00147418" w:rsidP="00A7713C">
            <w:pPr>
              <w:pStyle w:val="TAC"/>
            </w:pPr>
          </w:p>
        </w:tc>
        <w:tc>
          <w:tcPr>
            <w:tcW w:w="581" w:type="pct"/>
            <w:tcBorders>
              <w:top w:val="single" w:sz="4" w:space="0" w:color="auto"/>
              <w:left w:val="single" w:sz="6" w:space="0" w:color="000000"/>
              <w:bottom w:val="single" w:sz="4" w:space="0" w:color="auto"/>
              <w:right w:val="single" w:sz="6" w:space="0" w:color="000000"/>
            </w:tcBorders>
          </w:tcPr>
          <w:p w14:paraId="72CCEFD0" w14:textId="77777777" w:rsidR="00147418" w:rsidRPr="00B3056F" w:rsidRDefault="00147418" w:rsidP="00A7713C">
            <w:pPr>
              <w:pStyle w:val="TAL"/>
            </w:pP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B18E78A" w14:textId="77777777" w:rsidR="00147418" w:rsidRPr="00B3056F" w:rsidRDefault="00147418" w:rsidP="00A7713C">
            <w:pPr>
              <w:pStyle w:val="TAL"/>
            </w:pPr>
          </w:p>
        </w:tc>
      </w:tr>
    </w:tbl>
    <w:p w14:paraId="0F85EE88" w14:textId="77777777" w:rsidR="00147418" w:rsidRPr="00B3056F" w:rsidRDefault="00147418" w:rsidP="00147418"/>
    <w:p w14:paraId="201CA077" w14:textId="6EF83ECD" w:rsidR="00147418" w:rsidRPr="00B3056F" w:rsidRDefault="00147418" w:rsidP="00147418">
      <w:r w:rsidRPr="00B3056F">
        <w:t>This method shall support the response data structures and response codes specified in table 6.5.3.3.3.</w:t>
      </w:r>
      <w:r w:rsidR="00935348">
        <w:t>4</w:t>
      </w:r>
      <w:r w:rsidRPr="00B3056F">
        <w:t>-</w:t>
      </w:r>
      <w:r>
        <w:t>2</w:t>
      </w:r>
      <w:r w:rsidRPr="00B3056F">
        <w:t>.</w:t>
      </w:r>
    </w:p>
    <w:p w14:paraId="0544AC88" w14:textId="6F14E0C7" w:rsidR="00147418" w:rsidRPr="00B3056F" w:rsidRDefault="00147418" w:rsidP="00147418">
      <w:pPr>
        <w:pStyle w:val="TH"/>
      </w:pPr>
      <w:r w:rsidRPr="00B3056F">
        <w:t>Table 6.5.3.3.3.</w:t>
      </w:r>
      <w:r w:rsidR="00935348">
        <w:t>4</w:t>
      </w:r>
      <w:r w:rsidRPr="00B3056F">
        <w:t xml:space="preserve">-2: Data structures supported by the </w:t>
      </w:r>
      <w:r>
        <w:t>GET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147418" w:rsidRPr="00B3056F" w14:paraId="363664CD" w14:textId="77777777" w:rsidTr="00A7713C">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9B92D5" w14:textId="77777777" w:rsidR="00147418" w:rsidRPr="00B3056F" w:rsidRDefault="00147418" w:rsidP="00A7713C">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95CBC6A" w14:textId="77777777" w:rsidR="00147418" w:rsidRPr="00B3056F" w:rsidRDefault="00147418" w:rsidP="00A7713C">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B4E97A" w14:textId="77777777" w:rsidR="00147418" w:rsidRPr="00B3056F" w:rsidRDefault="00147418" w:rsidP="00A7713C">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6DC549" w14:textId="77777777" w:rsidR="00147418" w:rsidRPr="00B3056F" w:rsidRDefault="00147418" w:rsidP="00A7713C">
            <w:pPr>
              <w:pStyle w:val="TAH"/>
            </w:pPr>
            <w:r w:rsidRPr="00B3056F">
              <w:t>Description</w:t>
            </w:r>
          </w:p>
        </w:tc>
      </w:tr>
      <w:tr w:rsidR="00147418" w:rsidRPr="00B3056F" w14:paraId="0FA30764" w14:textId="77777777" w:rsidTr="00A7713C">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C5D9CC" w14:textId="77777777" w:rsidR="00147418" w:rsidRPr="00B3056F" w:rsidRDefault="00147418" w:rsidP="00A7713C">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44415255" w14:textId="77777777" w:rsidR="00147418" w:rsidRPr="00B3056F" w:rsidRDefault="00147418" w:rsidP="00A7713C">
            <w:pPr>
              <w:pStyle w:val="TAC"/>
            </w:pPr>
          </w:p>
        </w:tc>
        <w:tc>
          <w:tcPr>
            <w:tcW w:w="1276" w:type="dxa"/>
            <w:tcBorders>
              <w:top w:val="single" w:sz="4" w:space="0" w:color="auto"/>
              <w:left w:val="single" w:sz="6" w:space="0" w:color="000000"/>
              <w:bottom w:val="single" w:sz="6" w:space="0" w:color="000000"/>
              <w:right w:val="single" w:sz="6" w:space="0" w:color="000000"/>
            </w:tcBorders>
          </w:tcPr>
          <w:p w14:paraId="19005DF3" w14:textId="77777777" w:rsidR="00147418" w:rsidRPr="00B3056F" w:rsidRDefault="00147418" w:rsidP="00A7713C">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E20E94D" w14:textId="77777777" w:rsidR="00147418" w:rsidRPr="00B3056F" w:rsidRDefault="00147418" w:rsidP="00A7713C">
            <w:pPr>
              <w:pStyle w:val="TAL"/>
            </w:pPr>
          </w:p>
        </w:tc>
      </w:tr>
    </w:tbl>
    <w:p w14:paraId="7C5F47B0" w14:textId="77777777" w:rsidR="00147418" w:rsidRPr="00B3056F" w:rsidRDefault="00147418" w:rsidP="00147418"/>
    <w:p w14:paraId="6E4E2C43" w14:textId="1F90A98D" w:rsidR="00147418" w:rsidRPr="00B3056F" w:rsidRDefault="00147418" w:rsidP="00147418">
      <w:pPr>
        <w:pStyle w:val="TH"/>
      </w:pPr>
      <w:r w:rsidRPr="00B3056F">
        <w:t>Table 6.5.3.3.3.</w:t>
      </w:r>
      <w:r w:rsidR="00935348">
        <w:t>4</w:t>
      </w:r>
      <w:r w:rsidRPr="00B3056F">
        <w:t xml:space="preserve">-3: Data structures supported by the </w:t>
      </w:r>
      <w:r>
        <w:t>GET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147418" w:rsidRPr="00B3056F" w14:paraId="683A01B1" w14:textId="77777777" w:rsidTr="00A7713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04F3F6" w14:textId="77777777" w:rsidR="00147418" w:rsidRPr="00B3056F" w:rsidRDefault="00147418" w:rsidP="00A7713C">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0FF452" w14:textId="77777777" w:rsidR="00147418" w:rsidRPr="00B3056F" w:rsidRDefault="00147418" w:rsidP="00A7713C">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C1C99FF" w14:textId="77777777" w:rsidR="00147418" w:rsidRPr="00B3056F" w:rsidRDefault="00147418" w:rsidP="00A7713C">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04CABEC" w14:textId="77777777" w:rsidR="00147418" w:rsidRPr="00B3056F" w:rsidRDefault="00147418" w:rsidP="00A7713C">
            <w:pPr>
              <w:pStyle w:val="TAH"/>
            </w:pPr>
            <w:r w:rsidRPr="00B3056F">
              <w:t>Response</w:t>
            </w:r>
          </w:p>
          <w:p w14:paraId="286C4B56" w14:textId="77777777" w:rsidR="00147418" w:rsidRPr="00B3056F" w:rsidRDefault="00147418" w:rsidP="00A7713C">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92EA79" w14:textId="77777777" w:rsidR="00147418" w:rsidRPr="00B3056F" w:rsidRDefault="00147418" w:rsidP="00A7713C">
            <w:pPr>
              <w:pStyle w:val="TAH"/>
            </w:pPr>
            <w:r w:rsidRPr="00B3056F">
              <w:t>Description</w:t>
            </w:r>
          </w:p>
        </w:tc>
      </w:tr>
      <w:tr w:rsidR="00147418" w:rsidRPr="00B3056F" w14:paraId="62E59933" w14:textId="77777777" w:rsidTr="00A7713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5FC60F" w14:textId="77777777" w:rsidR="00147418" w:rsidRPr="00B3056F" w:rsidRDefault="00147418" w:rsidP="00A7713C">
            <w:pPr>
              <w:pStyle w:val="TAL"/>
            </w:pPr>
            <w:r w:rsidRPr="00B3056F">
              <w:t>5GVnGroupConfiguration</w:t>
            </w:r>
          </w:p>
        </w:tc>
        <w:tc>
          <w:tcPr>
            <w:tcW w:w="225" w:type="pct"/>
            <w:tcBorders>
              <w:top w:val="single" w:sz="4" w:space="0" w:color="auto"/>
              <w:left w:val="single" w:sz="6" w:space="0" w:color="000000"/>
              <w:bottom w:val="single" w:sz="4" w:space="0" w:color="auto"/>
              <w:right w:val="single" w:sz="6" w:space="0" w:color="000000"/>
            </w:tcBorders>
          </w:tcPr>
          <w:p w14:paraId="393DF05C" w14:textId="77777777" w:rsidR="00147418" w:rsidRPr="00B3056F" w:rsidRDefault="00147418" w:rsidP="00A7713C">
            <w:pPr>
              <w:pStyle w:val="TAC"/>
            </w:pPr>
          </w:p>
        </w:tc>
        <w:tc>
          <w:tcPr>
            <w:tcW w:w="649" w:type="pct"/>
            <w:tcBorders>
              <w:top w:val="single" w:sz="4" w:space="0" w:color="auto"/>
              <w:left w:val="single" w:sz="6" w:space="0" w:color="000000"/>
              <w:bottom w:val="single" w:sz="4" w:space="0" w:color="auto"/>
              <w:right w:val="single" w:sz="6" w:space="0" w:color="000000"/>
            </w:tcBorders>
          </w:tcPr>
          <w:p w14:paraId="183ADB22" w14:textId="77777777" w:rsidR="00147418" w:rsidRPr="00B3056F" w:rsidRDefault="00147418" w:rsidP="00A7713C">
            <w:pPr>
              <w:pStyle w:val="TAL"/>
            </w:pPr>
          </w:p>
        </w:tc>
        <w:tc>
          <w:tcPr>
            <w:tcW w:w="583" w:type="pct"/>
            <w:tcBorders>
              <w:top w:val="single" w:sz="4" w:space="0" w:color="auto"/>
              <w:left w:val="single" w:sz="6" w:space="0" w:color="000000"/>
              <w:bottom w:val="single" w:sz="4" w:space="0" w:color="auto"/>
              <w:right w:val="single" w:sz="6" w:space="0" w:color="000000"/>
            </w:tcBorders>
          </w:tcPr>
          <w:p w14:paraId="24F5556F" w14:textId="77777777" w:rsidR="00147418" w:rsidRPr="00B3056F" w:rsidRDefault="00147418" w:rsidP="00A7713C">
            <w:pPr>
              <w:pStyle w:val="TAL"/>
            </w:pPr>
            <w:r w:rsidRPr="00B3056F">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DB51FF" w14:textId="77777777" w:rsidR="00147418" w:rsidRPr="00B3056F" w:rsidRDefault="00147418" w:rsidP="00A7713C">
            <w:pPr>
              <w:pStyle w:val="TAL"/>
            </w:pPr>
          </w:p>
        </w:tc>
      </w:tr>
      <w:tr w:rsidR="00147418" w:rsidRPr="00B3056F" w14:paraId="0738CC1F" w14:textId="77777777" w:rsidTr="00A7713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331338" w14:textId="77777777" w:rsidR="00147418" w:rsidRPr="00B3056F" w:rsidRDefault="00147418" w:rsidP="00A7713C">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B750F14" w14:textId="77777777" w:rsidR="00147418" w:rsidRPr="00B3056F" w:rsidRDefault="00147418" w:rsidP="00A7713C">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4D053E5" w14:textId="77777777" w:rsidR="00147418" w:rsidRPr="00B3056F" w:rsidRDefault="00147418" w:rsidP="00A7713C">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2F6C08" w14:textId="77777777" w:rsidR="00147418" w:rsidRPr="00B3056F" w:rsidRDefault="00147418" w:rsidP="00A7713C">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5041B3" w14:textId="77777777" w:rsidR="00147418" w:rsidRPr="00B3056F" w:rsidRDefault="00147418" w:rsidP="00A7713C">
            <w:pPr>
              <w:pStyle w:val="TAL"/>
            </w:pPr>
            <w:r w:rsidRPr="00B3056F">
              <w:t>The "cause" attribute may be used to indicate one of the following application errors:</w:t>
            </w:r>
          </w:p>
          <w:p w14:paraId="5EF56537" w14:textId="77777777" w:rsidR="00147418" w:rsidRPr="00B3056F" w:rsidRDefault="00147418" w:rsidP="00A7713C">
            <w:pPr>
              <w:pStyle w:val="TAL"/>
            </w:pPr>
            <w:r w:rsidRPr="00B3056F">
              <w:t>- GROUP_IDENTIFIER_NOT_FOUND</w:t>
            </w:r>
          </w:p>
        </w:tc>
      </w:tr>
      <w:tr w:rsidR="00147418" w:rsidRPr="00B3056F" w14:paraId="69432D40" w14:textId="77777777" w:rsidTr="00A7713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FB6C46" w14:textId="77777777" w:rsidR="00147418" w:rsidRPr="00B3056F" w:rsidRDefault="00147418" w:rsidP="00A7713C">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07576F2" w14:textId="77777777" w:rsidR="00147418" w:rsidRPr="00B3056F" w:rsidRDefault="00147418" w:rsidP="00A7713C">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56100A0" w14:textId="77777777" w:rsidR="00147418" w:rsidRPr="00B3056F" w:rsidRDefault="00147418" w:rsidP="00A7713C">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61C461" w14:textId="77777777" w:rsidR="00147418" w:rsidRPr="00B3056F" w:rsidRDefault="00147418" w:rsidP="00A7713C">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2B7974E" w14:textId="77777777" w:rsidR="00147418" w:rsidRPr="00B3056F" w:rsidRDefault="00147418" w:rsidP="00A7713C">
            <w:pPr>
              <w:pStyle w:val="TAL"/>
            </w:pPr>
            <w:r w:rsidRPr="00B3056F">
              <w:t>The "cause" attribute may be used to indicate one of the following application errors:</w:t>
            </w:r>
          </w:p>
          <w:p w14:paraId="58344B8C" w14:textId="77777777" w:rsidR="00147418" w:rsidRPr="00B3056F" w:rsidRDefault="00147418" w:rsidP="00A7713C">
            <w:pPr>
              <w:pStyle w:val="TAL"/>
            </w:pPr>
            <w:r w:rsidRPr="00B3056F">
              <w:t xml:space="preserve">- </w:t>
            </w:r>
            <w:r>
              <w:t>AF</w:t>
            </w:r>
            <w:r w:rsidRPr="00B3056F">
              <w:t>_NOT_ALLOWED</w:t>
            </w:r>
          </w:p>
        </w:tc>
      </w:tr>
    </w:tbl>
    <w:p w14:paraId="512BD69A" w14:textId="77777777" w:rsidR="00147418" w:rsidRPr="00B3056F" w:rsidRDefault="00147418" w:rsidP="00147418"/>
    <w:p w14:paraId="573365D6" w14:textId="7B561D46" w:rsidR="00EF45DA" w:rsidRPr="00B3056F" w:rsidRDefault="00EF45DA" w:rsidP="00EF45DA">
      <w:pPr>
        <w:pStyle w:val="Heading3"/>
      </w:pPr>
      <w:bookmarkStart w:id="3956" w:name="_Toc58583533"/>
      <w:r w:rsidRPr="00B3056F">
        <w:t>6.5.4</w:t>
      </w:r>
      <w:r w:rsidRPr="00B3056F">
        <w:tab/>
        <w:t>Custom Operations without associated resources</w:t>
      </w:r>
      <w:bookmarkEnd w:id="3919"/>
      <w:bookmarkEnd w:id="3951"/>
      <w:bookmarkEnd w:id="3952"/>
      <w:bookmarkEnd w:id="3953"/>
      <w:bookmarkEnd w:id="3954"/>
      <w:bookmarkEnd w:id="3956"/>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3957" w:name="_Toc11338823"/>
      <w:bookmarkStart w:id="3958" w:name="_Toc27585538"/>
      <w:bookmarkStart w:id="3959" w:name="_Toc36457545"/>
      <w:bookmarkStart w:id="3960" w:name="_Toc45028463"/>
      <w:bookmarkStart w:id="3961" w:name="_Toc45029298"/>
      <w:bookmarkStart w:id="3962" w:name="_Toc58583534"/>
      <w:r w:rsidRPr="00B3056F">
        <w:t>6.5.5</w:t>
      </w:r>
      <w:r w:rsidRPr="00B3056F">
        <w:tab/>
        <w:t>Notifications</w:t>
      </w:r>
      <w:bookmarkEnd w:id="3957"/>
      <w:bookmarkEnd w:id="3958"/>
      <w:bookmarkEnd w:id="3959"/>
      <w:bookmarkEnd w:id="3960"/>
      <w:bookmarkEnd w:id="3961"/>
      <w:bookmarkEnd w:id="3962"/>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3963" w:name="_Toc11338824"/>
      <w:bookmarkStart w:id="3964" w:name="_Toc27585539"/>
      <w:bookmarkStart w:id="3965" w:name="_Toc36457546"/>
      <w:bookmarkStart w:id="3966" w:name="_Toc45028464"/>
      <w:bookmarkStart w:id="3967" w:name="_Toc45029299"/>
      <w:bookmarkStart w:id="3968" w:name="_Toc58583535"/>
      <w:r w:rsidRPr="00B3056F">
        <w:lastRenderedPageBreak/>
        <w:t>6.5.6</w:t>
      </w:r>
      <w:r w:rsidRPr="00B3056F">
        <w:tab/>
        <w:t>Data Model</w:t>
      </w:r>
      <w:bookmarkEnd w:id="3963"/>
      <w:bookmarkEnd w:id="3964"/>
      <w:bookmarkEnd w:id="3965"/>
      <w:bookmarkEnd w:id="3966"/>
      <w:bookmarkEnd w:id="3967"/>
      <w:bookmarkEnd w:id="3968"/>
    </w:p>
    <w:p w14:paraId="2046C1D9" w14:textId="77777777" w:rsidR="00EF45DA" w:rsidRPr="00B3056F" w:rsidRDefault="00EF45DA" w:rsidP="00EF45DA">
      <w:pPr>
        <w:pStyle w:val="Heading4"/>
      </w:pPr>
      <w:bookmarkStart w:id="3969" w:name="_Toc11338825"/>
      <w:bookmarkStart w:id="3970" w:name="_Toc27585540"/>
      <w:bookmarkStart w:id="3971" w:name="_Toc36457547"/>
      <w:bookmarkStart w:id="3972" w:name="_Toc45028465"/>
      <w:bookmarkStart w:id="3973" w:name="_Toc45029300"/>
      <w:bookmarkStart w:id="3974" w:name="_Toc58583536"/>
      <w:r w:rsidRPr="00B3056F">
        <w:t>6.5.6.1</w:t>
      </w:r>
      <w:r w:rsidRPr="00B3056F">
        <w:tab/>
        <w:t>General</w:t>
      </w:r>
      <w:bookmarkEnd w:id="3969"/>
      <w:bookmarkEnd w:id="3970"/>
      <w:bookmarkEnd w:id="3971"/>
      <w:bookmarkEnd w:id="3972"/>
      <w:bookmarkEnd w:id="3973"/>
      <w:bookmarkEnd w:id="3974"/>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48"/>
        <w:gridCol w:w="468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07D2B2F1"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1520DB9" w14:textId="77777777" w:rsidR="00EF45DA" w:rsidRPr="00B3056F" w:rsidRDefault="00EF45DA" w:rsidP="001330D7">
            <w:pPr>
              <w:pStyle w:val="TAL"/>
            </w:pPr>
            <w:r w:rsidRPr="00B3056F">
              <w:t>DayOfWeek</w:t>
            </w:r>
          </w:p>
        </w:tc>
        <w:tc>
          <w:tcPr>
            <w:tcW w:w="1848" w:type="dxa"/>
            <w:tcBorders>
              <w:top w:val="single" w:sz="4" w:space="0" w:color="auto"/>
              <w:left w:val="single" w:sz="4" w:space="0" w:color="auto"/>
              <w:bottom w:val="single" w:sz="4" w:space="0" w:color="auto"/>
              <w:right w:val="single" w:sz="4" w:space="0" w:color="auto"/>
            </w:tcBorders>
          </w:tcPr>
          <w:p w14:paraId="63E530FF"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A95971A" w14:textId="77777777" w:rsidR="00EF45DA" w:rsidRPr="00B3056F" w:rsidRDefault="00EF45DA" w:rsidP="001330D7">
            <w:pPr>
              <w:pStyle w:val="TAL"/>
              <w:rPr>
                <w:rFonts w:cs="Arial"/>
                <w:szCs w:val="18"/>
              </w:rPr>
            </w:pPr>
          </w:p>
        </w:tc>
      </w:tr>
      <w:tr w:rsidR="00EF45DA" w:rsidRPr="00B3056F" w14:paraId="09AC6BB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2769A5" w14:textId="77777777" w:rsidR="00EF45DA" w:rsidRPr="00B3056F" w:rsidRDefault="00EF45DA" w:rsidP="001330D7">
            <w:pPr>
              <w:pStyle w:val="TAL"/>
            </w:pPr>
            <w:r w:rsidRPr="00B3056F">
              <w:t>TimeOfDay</w:t>
            </w:r>
          </w:p>
        </w:tc>
        <w:tc>
          <w:tcPr>
            <w:tcW w:w="1848" w:type="dxa"/>
            <w:tcBorders>
              <w:top w:val="single" w:sz="4" w:space="0" w:color="auto"/>
              <w:left w:val="single" w:sz="4" w:space="0" w:color="auto"/>
              <w:bottom w:val="single" w:sz="4" w:space="0" w:color="auto"/>
              <w:right w:val="single" w:sz="4" w:space="0" w:color="auto"/>
            </w:tcBorders>
          </w:tcPr>
          <w:p w14:paraId="380CAB3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91159BC" w14:textId="77777777" w:rsidR="00EF45DA" w:rsidRPr="00B3056F" w:rsidRDefault="00EF45DA" w:rsidP="001330D7">
            <w:pPr>
              <w:pStyle w:val="TAL"/>
              <w:rPr>
                <w:rFonts w:cs="Arial"/>
                <w:szCs w:val="18"/>
              </w:rPr>
            </w:pPr>
          </w:p>
        </w:tc>
      </w:tr>
      <w:tr w:rsidR="00EF45DA" w:rsidRPr="00B3056F" w14:paraId="556FB7D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6AC62CE" w14:textId="77777777" w:rsidR="00EF45DA" w:rsidRPr="00B3056F" w:rsidRDefault="00EF45DA" w:rsidP="001330D7">
            <w:pPr>
              <w:pStyle w:val="TAL"/>
            </w:pPr>
            <w:r w:rsidRPr="00B3056F">
              <w:t>ScheduledCommunicationTime</w:t>
            </w:r>
          </w:p>
        </w:tc>
        <w:tc>
          <w:tcPr>
            <w:tcW w:w="1848" w:type="dxa"/>
            <w:tcBorders>
              <w:top w:val="single" w:sz="4" w:space="0" w:color="auto"/>
              <w:left w:val="single" w:sz="4" w:space="0" w:color="auto"/>
              <w:bottom w:val="single" w:sz="4" w:space="0" w:color="auto"/>
              <w:right w:val="single" w:sz="4" w:space="0" w:color="auto"/>
            </w:tcBorders>
          </w:tcPr>
          <w:p w14:paraId="0E575C32"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8789818" w14:textId="77777777" w:rsidR="00EF45DA" w:rsidRPr="00B3056F" w:rsidRDefault="00EF45DA" w:rsidP="001330D7">
            <w:pPr>
              <w:pStyle w:val="TAL"/>
              <w:rPr>
                <w:rFonts w:cs="Arial"/>
                <w:szCs w:val="18"/>
              </w:rPr>
            </w:pPr>
            <w:r w:rsidRPr="00B3056F">
              <w:rPr>
                <w:rFonts w:cs="Arial"/>
                <w:szCs w:val="18"/>
              </w:rPr>
              <w:t>Scheduled Communication Time</w:t>
            </w:r>
          </w:p>
        </w:tc>
      </w:tr>
      <w:tr w:rsidR="00EF45DA" w:rsidRPr="00B3056F" w14:paraId="64B2FEC1"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EBCABB" w14:textId="77777777" w:rsidR="00EF45DA" w:rsidRPr="00B3056F" w:rsidRDefault="00EF45DA" w:rsidP="001330D7">
            <w:pPr>
              <w:pStyle w:val="TAL"/>
            </w:pPr>
            <w:r w:rsidRPr="00B3056F">
              <w:t>StationaryIndication</w:t>
            </w:r>
          </w:p>
        </w:tc>
        <w:tc>
          <w:tcPr>
            <w:tcW w:w="1848" w:type="dxa"/>
            <w:tcBorders>
              <w:top w:val="single" w:sz="4" w:space="0" w:color="auto"/>
              <w:left w:val="single" w:sz="4" w:space="0" w:color="auto"/>
              <w:bottom w:val="single" w:sz="4" w:space="0" w:color="auto"/>
              <w:right w:val="single" w:sz="4" w:space="0" w:color="auto"/>
            </w:tcBorders>
          </w:tcPr>
          <w:p w14:paraId="25CD40C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E3BBC48" w14:textId="77777777" w:rsidR="00EF45DA" w:rsidRPr="00B3056F" w:rsidRDefault="00EF45DA" w:rsidP="001330D7">
            <w:pPr>
              <w:pStyle w:val="TAL"/>
              <w:rPr>
                <w:rFonts w:cs="Arial"/>
                <w:szCs w:val="18"/>
              </w:rPr>
            </w:pPr>
            <w:r w:rsidRPr="00B3056F">
              <w:rPr>
                <w:rFonts w:cs="Arial"/>
                <w:szCs w:val="18"/>
              </w:rPr>
              <w:t>Stationary Indication</w:t>
            </w:r>
          </w:p>
        </w:tc>
      </w:tr>
      <w:tr w:rsidR="00EF45DA" w:rsidRPr="00B3056F" w14:paraId="561F929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1E421D5" w14:textId="77777777" w:rsidR="00EF45DA" w:rsidRPr="00B3056F" w:rsidRDefault="00EF45DA" w:rsidP="001330D7">
            <w:pPr>
              <w:pStyle w:val="TAL"/>
            </w:pPr>
            <w:r w:rsidRPr="00B3056F">
              <w:t>TrafficProfile</w:t>
            </w:r>
          </w:p>
        </w:tc>
        <w:tc>
          <w:tcPr>
            <w:tcW w:w="1848" w:type="dxa"/>
            <w:tcBorders>
              <w:top w:val="single" w:sz="4" w:space="0" w:color="auto"/>
              <w:left w:val="single" w:sz="4" w:space="0" w:color="auto"/>
              <w:bottom w:val="single" w:sz="4" w:space="0" w:color="auto"/>
              <w:right w:val="single" w:sz="4" w:space="0" w:color="auto"/>
            </w:tcBorders>
          </w:tcPr>
          <w:p w14:paraId="67F2BB8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611DB86" w14:textId="77777777" w:rsidR="00EF45DA" w:rsidRPr="00B3056F" w:rsidRDefault="00EF45DA" w:rsidP="001330D7">
            <w:pPr>
              <w:pStyle w:val="TAL"/>
              <w:rPr>
                <w:rFonts w:cs="Arial"/>
                <w:szCs w:val="18"/>
              </w:rPr>
            </w:pPr>
            <w:r w:rsidRPr="00B3056F">
              <w:rPr>
                <w:rFonts w:cs="Arial"/>
                <w:szCs w:val="18"/>
              </w:rPr>
              <w:t>Traffic Profile</w:t>
            </w: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r w:rsidR="00FF1FEF" w:rsidRPr="00B3056F" w14:paraId="6A125A30" w14:textId="77777777" w:rsidTr="00FF1FEF">
        <w:trPr>
          <w:jc w:val="center"/>
        </w:trPr>
        <w:tc>
          <w:tcPr>
            <w:tcW w:w="2638" w:type="dxa"/>
            <w:tcBorders>
              <w:top w:val="single" w:sz="4" w:space="0" w:color="auto"/>
              <w:left w:val="single" w:sz="4" w:space="0" w:color="auto"/>
              <w:bottom w:val="single" w:sz="4" w:space="0" w:color="auto"/>
              <w:right w:val="single" w:sz="4" w:space="0" w:color="auto"/>
            </w:tcBorders>
          </w:tcPr>
          <w:p w14:paraId="21505BE5" w14:textId="77777777" w:rsidR="00FF1FEF" w:rsidRPr="00B3056F" w:rsidRDefault="00FF1FEF" w:rsidP="00C26DAF">
            <w:pPr>
              <w:pStyle w:val="TAL"/>
            </w:pPr>
            <w:r w:rsidRPr="00B3056F">
              <w:t>MtcProviderInformation</w:t>
            </w:r>
          </w:p>
        </w:tc>
        <w:tc>
          <w:tcPr>
            <w:tcW w:w="1848" w:type="dxa"/>
            <w:tcBorders>
              <w:top w:val="single" w:sz="4" w:space="0" w:color="auto"/>
              <w:left w:val="single" w:sz="4" w:space="0" w:color="auto"/>
              <w:bottom w:val="single" w:sz="4" w:space="0" w:color="auto"/>
              <w:right w:val="single" w:sz="4" w:space="0" w:color="auto"/>
            </w:tcBorders>
          </w:tcPr>
          <w:p w14:paraId="22E21F48" w14:textId="77777777" w:rsidR="00FF1FEF" w:rsidRPr="00B3056F" w:rsidRDefault="00FF1FEF" w:rsidP="00C26DAF">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7D6E4BF" w14:textId="77777777" w:rsidR="00FF1FEF" w:rsidRPr="00B3056F" w:rsidRDefault="00FF1FEF" w:rsidP="00C26DAF">
            <w:pPr>
              <w:pStyle w:val="TAL"/>
              <w:rPr>
                <w:rFonts w:cs="Arial"/>
                <w:szCs w:val="18"/>
              </w:rPr>
            </w:pPr>
            <w:r>
              <w:rPr>
                <w:rFonts w:cs="Arial"/>
                <w:szCs w:val="18"/>
              </w:rPr>
              <w:t>MTC Provider Information</w:t>
            </w: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3975" w:name="_Toc11338826"/>
      <w:bookmarkStart w:id="3976" w:name="_Toc27585541"/>
      <w:bookmarkStart w:id="3977" w:name="_Toc36457548"/>
      <w:bookmarkStart w:id="3978" w:name="_Toc45028466"/>
      <w:bookmarkStart w:id="3979" w:name="_Toc45029301"/>
      <w:bookmarkStart w:id="3980" w:name="_Toc58583537"/>
      <w:r w:rsidRPr="00B3056F">
        <w:rPr>
          <w:lang w:val="en-US"/>
        </w:rPr>
        <w:lastRenderedPageBreak/>
        <w:t>6.5.6.2</w:t>
      </w:r>
      <w:r w:rsidRPr="00B3056F">
        <w:rPr>
          <w:lang w:val="en-US"/>
        </w:rPr>
        <w:tab/>
        <w:t>Structured data types</w:t>
      </w:r>
      <w:bookmarkEnd w:id="3975"/>
      <w:bookmarkEnd w:id="3976"/>
      <w:bookmarkEnd w:id="3977"/>
      <w:bookmarkEnd w:id="3978"/>
      <w:bookmarkEnd w:id="3979"/>
      <w:bookmarkEnd w:id="3980"/>
    </w:p>
    <w:p w14:paraId="3DFF3B41" w14:textId="77777777" w:rsidR="00EF45DA" w:rsidRPr="00B3056F" w:rsidRDefault="00EF45DA" w:rsidP="00EF45DA">
      <w:pPr>
        <w:pStyle w:val="Heading5"/>
      </w:pPr>
      <w:bookmarkStart w:id="3981" w:name="_Toc11338827"/>
      <w:bookmarkStart w:id="3982" w:name="_Toc27585542"/>
      <w:bookmarkStart w:id="3983" w:name="_Toc36457549"/>
      <w:bookmarkStart w:id="3984" w:name="_Toc45028467"/>
      <w:bookmarkStart w:id="3985" w:name="_Toc45029302"/>
      <w:bookmarkStart w:id="3986" w:name="_Toc58583538"/>
      <w:r w:rsidRPr="00B3056F">
        <w:t>6.5.6.2.1</w:t>
      </w:r>
      <w:r w:rsidRPr="00B3056F">
        <w:tab/>
        <w:t>Introduction</w:t>
      </w:r>
      <w:bookmarkEnd w:id="3981"/>
      <w:bookmarkEnd w:id="3982"/>
      <w:bookmarkEnd w:id="3983"/>
      <w:bookmarkEnd w:id="3984"/>
      <w:bookmarkEnd w:id="3985"/>
      <w:bookmarkEnd w:id="3986"/>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3987" w:name="_Toc11338828"/>
      <w:bookmarkStart w:id="3988" w:name="_Toc27585543"/>
      <w:bookmarkStart w:id="3989" w:name="_Toc36457550"/>
      <w:bookmarkStart w:id="3990" w:name="_Toc45028468"/>
      <w:bookmarkStart w:id="3991" w:name="_Toc45029303"/>
      <w:bookmarkStart w:id="3992" w:name="_Toc58583539"/>
      <w:r w:rsidRPr="00B3056F">
        <w:t>6.5.6.2.2</w:t>
      </w:r>
      <w:r w:rsidRPr="00B3056F">
        <w:tab/>
        <w:t>Type: PpData</w:t>
      </w:r>
      <w:bookmarkEnd w:id="3987"/>
      <w:bookmarkEnd w:id="3988"/>
      <w:bookmarkEnd w:id="3989"/>
      <w:bookmarkEnd w:id="3990"/>
      <w:bookmarkEnd w:id="3991"/>
      <w:bookmarkEnd w:id="3992"/>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77777777" w:rsidR="00EF45DA" w:rsidRPr="00B3056F" w:rsidRDefault="00EF45DA" w:rsidP="001330D7">
            <w:pPr>
              <w:pStyle w:val="TAL"/>
              <w:rPr>
                <w:rFonts w:cs="Arial"/>
                <w:szCs w:val="18"/>
              </w:rPr>
            </w:pPr>
            <w:r w:rsidRPr="00B3056F">
              <w:rPr>
                <w:rFonts w:cs="Arial"/>
                <w:szCs w:val="18"/>
              </w:rPr>
              <w:t>Identifies the ACS Information (see TS 23.316 [37] clause 9.6.3);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CS Privacy Parameters (see clause 5.4.3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3993" w:name="_Toc11338829"/>
      <w:bookmarkStart w:id="3994" w:name="_Toc27585544"/>
      <w:bookmarkStart w:id="3995" w:name="_Toc36457551"/>
      <w:bookmarkStart w:id="3996" w:name="_Toc45028469"/>
      <w:bookmarkStart w:id="3997" w:name="_Toc45029304"/>
      <w:bookmarkStart w:id="3998" w:name="_Toc58583540"/>
      <w:r w:rsidRPr="00B3056F">
        <w:t>6.5.6.2.3</w:t>
      </w:r>
      <w:r w:rsidRPr="00B3056F">
        <w:tab/>
        <w:t>Type: CommunicationCharacteristics</w:t>
      </w:r>
      <w:bookmarkEnd w:id="3993"/>
      <w:bookmarkEnd w:id="3994"/>
      <w:bookmarkEnd w:id="3995"/>
      <w:bookmarkEnd w:id="3996"/>
      <w:bookmarkEnd w:id="3997"/>
      <w:bookmarkEnd w:id="3998"/>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33884EAE" w:rsidR="00EF45DA" w:rsidRPr="00B3056F" w:rsidRDefault="00EF45DA" w:rsidP="001330D7">
            <w:pPr>
              <w:pStyle w:val="TAL"/>
              <w:rPr>
                <w:rFonts w:cs="Arial"/>
                <w:szCs w:val="18"/>
              </w:rPr>
            </w:pPr>
            <w:r w:rsidRPr="00B3056F">
              <w:rPr>
                <w:rFonts w:cs="Arial"/>
                <w:szCs w:val="18"/>
              </w:rPr>
              <w:t>AF provisionedSubscribed periodic registration timer;</w:t>
            </w:r>
            <w:r w:rsidR="00A96A30">
              <w:rPr>
                <w:rFonts w:cs="Arial"/>
                <w:szCs w:val="18"/>
              </w:rPr>
              <w:t xml:space="preserve"> </w:t>
            </w:r>
            <w:r w:rsidRPr="00B3056F">
              <w:rPr>
                <w:rFonts w:cs="Arial"/>
                <w:szCs w:val="18"/>
              </w:rPr>
              <w:t>nullable</w:t>
            </w:r>
            <w:r w:rsidR="00A96A30">
              <w:rPr>
                <w:rFonts w:cs="Arial"/>
                <w:szCs w:val="18"/>
                <w:lang w:eastAsia="de-DE"/>
              </w:rPr>
              <w:t xml:space="preserve"> (NOTE </w:t>
            </w:r>
            <w:r w:rsidR="000B4FFC">
              <w:rPr>
                <w:rFonts w:cs="Arial"/>
                <w:szCs w:val="18"/>
                <w:lang w:eastAsia="de-DE"/>
              </w:rPr>
              <w:t>2</w:t>
            </w:r>
            <w:r w:rsidR="00A96A30">
              <w:rPr>
                <w:rFonts w:cs="Arial"/>
                <w:szCs w:val="18"/>
                <w:lang w:eastAsia="de-DE"/>
              </w:rPr>
              <w:t>)</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7407AF9A" w:rsidR="00EF45DA" w:rsidRPr="00B3056F" w:rsidRDefault="00EF45DA" w:rsidP="001330D7">
            <w:pPr>
              <w:pStyle w:val="TAL"/>
              <w:rPr>
                <w:rFonts w:cs="Arial"/>
                <w:szCs w:val="18"/>
              </w:rPr>
            </w:pPr>
            <w:r w:rsidRPr="00B3056F">
              <w:rPr>
                <w:rFonts w:cs="Arial"/>
                <w:szCs w:val="18"/>
              </w:rPr>
              <w:t>AF provisioned active time; nullable</w:t>
            </w:r>
            <w:r w:rsidR="00A96A30">
              <w:rPr>
                <w:rFonts w:cs="Arial"/>
                <w:szCs w:val="18"/>
                <w:lang w:eastAsia="de-DE"/>
              </w:rPr>
              <w:t xml:space="preserve"> (NOTE </w:t>
            </w:r>
            <w:r w:rsidR="000B4FFC">
              <w:rPr>
                <w:rFonts w:cs="Arial"/>
                <w:szCs w:val="18"/>
                <w:lang w:eastAsia="de-DE"/>
              </w:rPr>
              <w:t>2</w:t>
            </w:r>
            <w:r w:rsidR="00A96A30">
              <w:rPr>
                <w:rFonts w:cs="Arial"/>
                <w:szCs w:val="18"/>
                <w:lang w:eastAsia="de-DE"/>
              </w:rPr>
              <w:t>)</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704559E" w14:textId="3394A2E1" w:rsidR="00A96A30" w:rsidRDefault="00EF45DA" w:rsidP="00A96A30">
            <w:pPr>
              <w:pStyle w:val="TAN"/>
              <w:rPr>
                <w:lang w:eastAsia="zh-CN"/>
              </w:rPr>
            </w:pPr>
            <w:r w:rsidRPr="00B3056F">
              <w:rPr>
                <w:lang w:eastAsia="zh-CN"/>
              </w:rPr>
              <w:t>NOTE</w:t>
            </w:r>
            <w:r w:rsidR="000B4FFC">
              <w:rPr>
                <w:lang w:eastAsia="zh-CN"/>
              </w:rPr>
              <w:t xml:space="preserve"> 1</w:t>
            </w:r>
            <w:r w:rsidRPr="00B3056F">
              <w:rPr>
                <w:lang w:eastAsia="zh-CN"/>
              </w:rPr>
              <w:t>:</w:t>
            </w:r>
            <w:r w:rsidRPr="00B3056F">
              <w:tab/>
            </w:r>
            <w:r w:rsidRPr="00B3056F">
              <w:rPr>
                <w:lang w:eastAsia="zh-CN"/>
              </w:rPr>
              <w:t>If ppDlPacketCountExt is absent and ppDlPacketCount (whether the value is null or not) is present in a modification request, it shall result in deletion of ppDlPacketCountExt.</w:t>
            </w:r>
            <w:r w:rsidR="00A96A30">
              <w:rPr>
                <w:lang w:eastAsia="zh-CN"/>
              </w:rPr>
              <w:t xml:space="preserve"> </w:t>
            </w:r>
          </w:p>
          <w:p w14:paraId="09D4FF8D" w14:textId="3A981195" w:rsidR="00EF45DA" w:rsidRPr="00B3056F" w:rsidRDefault="00A96A30" w:rsidP="00A96A30">
            <w:pPr>
              <w:pStyle w:val="TAN"/>
            </w:pPr>
            <w:r>
              <w:rPr>
                <w:lang w:eastAsia="zh-CN"/>
              </w:rPr>
              <w:t xml:space="preserve">NOTE </w:t>
            </w:r>
            <w:r w:rsidR="000B4FFC">
              <w:rPr>
                <w:lang w:eastAsia="zh-CN"/>
              </w:rPr>
              <w:t>2</w:t>
            </w:r>
            <w:r>
              <w:rPr>
                <w:lang w:eastAsia="zh-CN"/>
              </w:rPr>
              <w:t>:</w:t>
            </w:r>
            <w:r>
              <w:rPr>
                <w:lang w:eastAsia="zh-CN"/>
              </w:rPr>
              <w:tab/>
              <w:t>These IEs are deprecated. An NF service consumer (i.e. AF) supporting this release shall use pp</w:t>
            </w:r>
            <w:r>
              <w:rPr>
                <w:rFonts w:eastAsia="Malgun Gothic"/>
                <w:lang w:eastAsia="de-DE"/>
              </w:rPr>
              <w:t>MaximumResponseTime IE to influence the Subscribed Active Time of the UE; use ppMaximumLatency IE to influence the Subscribed P</w:t>
            </w:r>
            <w:r>
              <w:rPr>
                <w:rFonts w:eastAsia="SimSun"/>
              </w:rPr>
              <w:t>eriodic Registration Timer of the UE.</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3999" w:name="_Toc11338830"/>
      <w:bookmarkStart w:id="4000" w:name="_Toc27585545"/>
      <w:bookmarkStart w:id="4001" w:name="_Toc36457552"/>
      <w:bookmarkStart w:id="4002" w:name="_Toc45028470"/>
      <w:bookmarkStart w:id="4003" w:name="_Toc45029305"/>
      <w:bookmarkStart w:id="4004" w:name="_Toc58583541"/>
      <w:r w:rsidRPr="00B3056F">
        <w:lastRenderedPageBreak/>
        <w:t>6.5.6.2.4</w:t>
      </w:r>
      <w:r w:rsidRPr="00B3056F">
        <w:tab/>
        <w:t>Type: PpSubsRegTimer</w:t>
      </w:r>
      <w:bookmarkEnd w:id="3999"/>
      <w:bookmarkEnd w:id="4000"/>
      <w:bookmarkEnd w:id="4001"/>
      <w:bookmarkEnd w:id="4002"/>
      <w:bookmarkEnd w:id="4003"/>
      <w:bookmarkEnd w:id="4004"/>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BCE7FDE" w14:textId="77777777" w:rsidTr="00A474D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A474D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A474D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156A598C" w14:textId="7742E0C5" w:rsidR="00EF45DA" w:rsidRPr="00B3056F" w:rsidRDefault="00A7713C"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8859DB1" w14:textId="69B2E58A" w:rsidR="00EF45DA" w:rsidRPr="00B3056F" w:rsidRDefault="00A7713C" w:rsidP="001330D7">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035CA78B" w14:textId="77777777" w:rsidTr="00A474D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A474D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FF1FEF" w:rsidRPr="00B3056F" w14:paraId="4D1C8BEE" w14:textId="77777777" w:rsidTr="00A474D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64EBFE0B" w14:textId="75F0CD8E" w:rsidR="00FF1FEF" w:rsidRPr="00B3056F" w:rsidRDefault="00FF1FEF" w:rsidP="00FF1FEF">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4C7DD9D7" w14:textId="320AC2D0" w:rsidR="00FF1FEF" w:rsidRPr="00B3056F" w:rsidRDefault="00FF1FEF" w:rsidP="00FF1FEF">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131AF1E3" w14:textId="61E073B6" w:rsidR="00FF1FEF" w:rsidRPr="00B3056F" w:rsidRDefault="00FF1FEF" w:rsidP="00FF1FE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BE50B5" w14:textId="7AC3F843" w:rsidR="00FF1FEF" w:rsidRPr="00B3056F" w:rsidRDefault="00FF1FEF" w:rsidP="00FF1FEF">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F2AEEEC" w14:textId="4B1818CD" w:rsidR="00FF1FEF" w:rsidRPr="00B3056F" w:rsidRDefault="00FF1FEF" w:rsidP="00FF1FE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FF1FEF" w:rsidRPr="00B3056F" w14:paraId="20EB0B65" w14:textId="77777777" w:rsidTr="00A474D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7396BD7" w14:textId="5DF40C9E" w:rsidR="00FF1FEF" w:rsidRPr="0032686B" w:rsidRDefault="00FF1FEF" w:rsidP="00FF1FEF">
            <w:pPr>
              <w:pStyle w:val="TAN"/>
              <w:ind w:left="649" w:hanging="649"/>
            </w:pPr>
            <w:r w:rsidRPr="003A56B6">
              <w:rPr>
                <w:lang w:eastAsia="zh-CN"/>
              </w:rPr>
              <w:t xml:space="preserve">NOTE: </w:t>
            </w:r>
            <w:r>
              <w:rPr>
                <w:lang w:eastAsia="zh-CN"/>
              </w:rPr>
              <w:t xml:space="preserv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4005" w:name="_Toc11338831"/>
      <w:bookmarkStart w:id="4006" w:name="_Toc27585546"/>
      <w:bookmarkStart w:id="4007" w:name="_Toc36457553"/>
      <w:bookmarkStart w:id="4008" w:name="_Toc45028471"/>
      <w:bookmarkStart w:id="4009" w:name="_Toc45029306"/>
      <w:bookmarkStart w:id="4010" w:name="_Toc58583542"/>
      <w:r w:rsidRPr="00B3056F">
        <w:t>6.5.6.2.5</w:t>
      </w:r>
      <w:r w:rsidRPr="00B3056F">
        <w:tab/>
        <w:t>Type: PpActiveTime</w:t>
      </w:r>
      <w:bookmarkEnd w:id="4005"/>
      <w:bookmarkEnd w:id="4006"/>
      <w:bookmarkEnd w:id="4007"/>
      <w:bookmarkEnd w:id="4008"/>
      <w:bookmarkEnd w:id="4009"/>
      <w:bookmarkEnd w:id="4010"/>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54498A71"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gridSpan w:val="2"/>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533E632" w14:textId="0F1CCA22" w:rsidR="00EF45DA" w:rsidRPr="00B3056F" w:rsidRDefault="00A7713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1123FAB9" w14:textId="5E833C83" w:rsidR="00EF45DA" w:rsidRPr="00B3056F" w:rsidRDefault="00A7713C" w:rsidP="001330D7">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5826196B"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FF1FEF" w:rsidRPr="00B3056F" w14:paraId="6A4F1586" w14:textId="77777777" w:rsidTr="00FF1FE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0F97AC28" w14:textId="77777777" w:rsidR="00FF1FEF" w:rsidRPr="00B3056F" w:rsidRDefault="00FF1FEF" w:rsidP="00C26DAF">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48B42551" w14:textId="77777777" w:rsidR="00FF1FEF" w:rsidRPr="00B3056F" w:rsidRDefault="00FF1FEF" w:rsidP="00C26DAF">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42086367" w14:textId="77777777" w:rsidR="00FF1FEF" w:rsidRPr="00B3056F" w:rsidRDefault="00FF1FEF" w:rsidP="00C26D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6DA2B20" w14:textId="77777777" w:rsidR="00FF1FEF" w:rsidRPr="00B3056F" w:rsidRDefault="00FF1FEF" w:rsidP="00C26DAF">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AB55A1F" w14:textId="77777777" w:rsidR="00FF1FEF" w:rsidRPr="00B3056F" w:rsidRDefault="00FF1FEF" w:rsidP="00C26DA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A7713C" w:rsidRPr="00B3056F" w14:paraId="3A17B0CB" w14:textId="77777777" w:rsidTr="00FF1FE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6B050181" w14:textId="1DF09EA9" w:rsidR="00A7713C" w:rsidRPr="00F51DD5" w:rsidRDefault="00A7713C" w:rsidP="00F51DD5">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F51DD5">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5C2C2B">
              <w:rPr>
                <w:lang w:eastAsia="zh-CN"/>
              </w:rPr>
              <w:t>54</w:t>
            </w:r>
            <w:r w:rsidRPr="00B3056F">
              <w:rPr>
                <w:lang w:eastAsia="zh-CN"/>
              </w:rPr>
              <w:t>])</w:t>
            </w:r>
            <w:r>
              <w:rPr>
                <w:lang w:eastAsia="zh-CN"/>
              </w:rPr>
              <w:t xml:space="preserve"> can be used as the value for this IE</w:t>
            </w:r>
            <w:r w:rsidRPr="00F51DD5">
              <w:rPr>
                <w:lang w:eastAsia="zh-CN"/>
              </w:rPr>
              <w:t>.</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4011" w:name="_Toc27585547"/>
      <w:bookmarkStart w:id="4012" w:name="_Toc36457554"/>
      <w:bookmarkStart w:id="4013" w:name="_Toc45028472"/>
      <w:bookmarkStart w:id="4014" w:name="_Toc45029307"/>
      <w:bookmarkStart w:id="4015" w:name="_Toc11338832"/>
      <w:bookmarkStart w:id="4016" w:name="_Toc58583543"/>
      <w:r w:rsidRPr="00B3056F">
        <w:lastRenderedPageBreak/>
        <w:t>6.5.6.2.6</w:t>
      </w:r>
      <w:r w:rsidRPr="00B3056F">
        <w:tab/>
        <w:t>Type: 5GVnGroupConfiguration</w:t>
      </w:r>
      <w:bookmarkEnd w:id="4011"/>
      <w:bookmarkEnd w:id="4012"/>
      <w:bookmarkEnd w:id="4013"/>
      <w:bookmarkEnd w:id="4014"/>
      <w:bookmarkEnd w:id="4016"/>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2C8192A"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gridSpan w:val="2"/>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gridSpan w:val="2"/>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gridSpan w:val="2"/>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gridSpan w:val="2"/>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gridSpan w:val="3"/>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5B432EFF" w14:textId="6BB55656" w:rsidR="00EF45DA" w:rsidRPr="00B3056F" w:rsidRDefault="00A7713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B507252" w14:textId="66B4288E" w:rsidR="00EF45DA" w:rsidRPr="00B3056F" w:rsidRDefault="00A7713C" w:rsidP="001330D7">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259801D2"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gridSpan w:val="2"/>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gridSpan w:val="2"/>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r w:rsidR="00FF1FEF" w:rsidRPr="00B3056F" w14:paraId="38E02148" w14:textId="77777777" w:rsidTr="00FF1FE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163F634D" w14:textId="77777777" w:rsidR="00FF1FEF" w:rsidRPr="00B3056F" w:rsidRDefault="00FF1FEF" w:rsidP="00C26DAF">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18D14336" w14:textId="77777777" w:rsidR="00FF1FEF" w:rsidRPr="00B3056F" w:rsidRDefault="00FF1FEF" w:rsidP="00C26DAF">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2F0C37F9" w14:textId="77777777" w:rsidR="00FF1FEF" w:rsidRPr="00B3056F" w:rsidRDefault="00FF1FEF" w:rsidP="00C26D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2CC1EA2" w14:textId="77777777" w:rsidR="00FF1FEF" w:rsidRPr="00B3056F" w:rsidRDefault="00FF1FEF" w:rsidP="00C26DAF">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6BBFD1CA" w14:textId="77777777" w:rsidR="00FF1FEF" w:rsidRPr="00B3056F" w:rsidRDefault="00FF1FEF" w:rsidP="00C26DA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5G VN Group Configuration</w:t>
            </w:r>
            <w:r w:rsidRPr="00B3056F">
              <w:rPr>
                <w:lang w:eastAsia="zh-CN"/>
              </w:rPr>
              <w:t xml:space="preserve"> authorization.</w:t>
            </w:r>
          </w:p>
        </w:tc>
      </w:tr>
      <w:tr w:rsidR="00A7713C" w:rsidRPr="00B3056F" w14:paraId="3B375797" w14:textId="77777777" w:rsidTr="00FF1FE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4DE09169" w14:textId="59DE904D" w:rsidR="00A7713C" w:rsidRPr="003A56B6" w:rsidRDefault="00A7713C" w:rsidP="00A7713C">
            <w:pPr>
              <w:pStyle w:val="TAN"/>
              <w:ind w:left="649" w:hanging="649"/>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5C2C2B">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017" w:name="_Toc27585548"/>
      <w:bookmarkStart w:id="4018" w:name="_Toc36457555"/>
      <w:bookmarkStart w:id="4019" w:name="_Toc45028473"/>
      <w:bookmarkStart w:id="4020" w:name="_Toc45029308"/>
      <w:bookmarkStart w:id="4021" w:name="_Toc58583544"/>
      <w:r w:rsidRPr="00B3056F">
        <w:t>6.5.6.2.7</w:t>
      </w:r>
      <w:r w:rsidRPr="00B3056F">
        <w:tab/>
        <w:t>Type: 5GVnGroupData</w:t>
      </w:r>
      <w:bookmarkEnd w:id="4017"/>
      <w:bookmarkEnd w:id="4018"/>
      <w:bookmarkEnd w:id="4019"/>
      <w:bookmarkEnd w:id="4020"/>
      <w:bookmarkEnd w:id="4021"/>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76DBEAD5" w:rsidR="00A418B3" w:rsidRDefault="00F47E9F" w:rsidP="00A418B3">
            <w:pPr>
              <w:pStyle w:val="TAL"/>
              <w:rPr>
                <w:rFonts w:cs="Arial"/>
                <w:szCs w:val="18"/>
              </w:rPr>
            </w:pPr>
            <w:r>
              <w:rPr>
                <w:rFonts w:cs="Arial"/>
                <w:szCs w:val="18"/>
              </w:rPr>
              <w:t>false: secondary authentication and authorization is not needed.</w:t>
            </w:r>
            <w:r w:rsidR="00A418B3">
              <w:rPr>
                <w:rFonts w:cs="Arial"/>
                <w:szCs w:val="18"/>
              </w:rPr>
              <w:t xml:space="preserve"> </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022" w:name="_Toc4397123"/>
      <w:bookmarkStart w:id="4023" w:name="_Toc27585549"/>
      <w:bookmarkStart w:id="4024" w:name="_Toc36457556"/>
      <w:bookmarkStart w:id="4025" w:name="_Toc45028474"/>
      <w:bookmarkStart w:id="4026" w:name="_Toc45029309"/>
      <w:bookmarkStart w:id="4027" w:name="_Toc58583545"/>
      <w:r w:rsidRPr="00B3056F">
        <w:lastRenderedPageBreak/>
        <w:t>6.5.6.2.8</w:t>
      </w:r>
      <w:r w:rsidRPr="00B3056F">
        <w:tab/>
        <w:t xml:space="preserve">Type: </w:t>
      </w:r>
      <w:bookmarkEnd w:id="4022"/>
      <w:r w:rsidRPr="00B3056F">
        <w:rPr>
          <w:rFonts w:hint="eastAsia"/>
          <w:lang w:eastAsia="zh-CN"/>
        </w:rPr>
        <w:t>ExpectedUeBehaviour</w:t>
      </w:r>
      <w:bookmarkEnd w:id="4023"/>
      <w:bookmarkEnd w:id="4024"/>
      <w:bookmarkEnd w:id="4025"/>
      <w:bookmarkEnd w:id="4026"/>
      <w:bookmarkEnd w:id="4027"/>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2884C8F9" w:rsidR="00EF45DA" w:rsidRPr="00B3056F" w:rsidRDefault="00A7713C" w:rsidP="001330D7">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7A32306C" w:rsidR="00EF45DA" w:rsidRPr="00B3056F" w:rsidRDefault="00A7713C" w:rsidP="001330D7">
            <w:pPr>
              <w:pStyle w:val="TAL"/>
              <w:rPr>
                <w:rFonts w:cs="Arial"/>
                <w:szCs w:val="18"/>
              </w:rPr>
            </w:pPr>
            <w:r>
              <w:t xml:space="preserve">The string identifying the </w:t>
            </w:r>
            <w:r w:rsidRPr="00B3056F">
              <w:rPr>
                <w:rFonts w:cs="Arial"/>
                <w:szCs w:val="18"/>
              </w:rPr>
              <w:t>originating AF</w:t>
            </w:r>
            <w:r>
              <w:rPr>
                <w:rFonts w:cs="Arial"/>
                <w:szCs w:val="18"/>
              </w:rPr>
              <w:t xml:space="preserve"> (NOTE</w:t>
            </w:r>
            <w:r w:rsidR="005C2C2B">
              <w:rPr>
                <w:rFonts w:cs="Arial"/>
                <w:szCs w:val="18"/>
              </w:rPr>
              <w:t> 5</w:t>
            </w:r>
            <w:r>
              <w:rPr>
                <w:rFonts w:cs="Arial"/>
                <w:szCs w:val="18"/>
              </w:rPr>
              <w:t>)</w:t>
            </w:r>
          </w:p>
        </w:tc>
      </w:tr>
      <w:tr w:rsidR="00EF45DA" w:rsidRPr="00B3056F" w14:paraId="29C7811D"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bookmarkStart w:id="4028" w:name="OLE_LINK28"/>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bookmarkEnd w:id="4028"/>
            <w:r w:rsidRPr="00B3056F">
              <w:rPr>
                <w:rFonts w:cs="Arial"/>
                <w:szCs w:val="18"/>
                <w:lang w:eastAsia="zh-CN"/>
              </w:rPr>
              <w:t>; nullable.</w:t>
            </w:r>
          </w:p>
        </w:tc>
      </w:tr>
      <w:tr w:rsidR="00EF45DA" w:rsidRPr="00B3056F" w14:paraId="05519C45"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77777777"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t>.</w:t>
            </w:r>
          </w:p>
        </w:tc>
      </w:tr>
      <w:tr w:rsidR="00EF45DA" w:rsidRPr="00B3056F" w14:paraId="690AC202"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77777777"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77777777"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when </w:t>
            </w:r>
            <w:bookmarkStart w:id="4029" w:name="OLE_LINK25"/>
            <w:r w:rsidRPr="00B3056F">
              <w:rPr>
                <w:rFonts w:cs="Arial" w:hint="eastAsia"/>
                <w:szCs w:val="18"/>
              </w:rPr>
              <w:t>the</w:t>
            </w:r>
            <w:r w:rsidRPr="00B3056F">
              <w:rPr>
                <w:rFonts w:cs="Arial"/>
                <w:szCs w:val="18"/>
              </w:rPr>
              <w:t xml:space="preserve"> expected UE behaviour parameters</w:t>
            </w:r>
            <w:bookmarkEnd w:id="4029"/>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FF1FEF" w:rsidRPr="00B3056F" w14:paraId="11770B74" w14:textId="77777777" w:rsidTr="00A474D4">
        <w:trPr>
          <w:jc w:val="center"/>
        </w:trPr>
        <w:tc>
          <w:tcPr>
            <w:tcW w:w="2090" w:type="dxa"/>
            <w:tcBorders>
              <w:top w:val="single" w:sz="4" w:space="0" w:color="auto"/>
              <w:left w:val="single" w:sz="4" w:space="0" w:color="auto"/>
              <w:bottom w:val="single" w:sz="4" w:space="0" w:color="auto"/>
              <w:right w:val="single" w:sz="4" w:space="0" w:color="auto"/>
            </w:tcBorders>
          </w:tcPr>
          <w:p w14:paraId="7A315E51" w14:textId="6ECE6614" w:rsidR="00FF1FEF" w:rsidRPr="00B3056F" w:rsidRDefault="00FF1FEF" w:rsidP="00FF1FEF">
            <w:pPr>
              <w:pStyle w:val="TAL"/>
              <w:rPr>
                <w:lang w:eastAsia="zh-CN"/>
              </w:rPr>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52FC358C" w14:textId="7F2EF14B" w:rsidR="00FF1FEF" w:rsidRPr="00B3056F" w:rsidRDefault="00FF1FEF" w:rsidP="00FF1FEF">
            <w:pPr>
              <w:pStyle w:val="TAL"/>
              <w:rPr>
                <w:lang w:eastAsia="zh-CN"/>
              </w:rPr>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309F19E5" w14:textId="46EBB6F8" w:rsidR="00FF1FEF" w:rsidRPr="00B3056F" w:rsidRDefault="00FF1FEF" w:rsidP="00FF1FEF">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2B13E75" w14:textId="5BD71126" w:rsidR="00FF1FEF" w:rsidRPr="00B3056F" w:rsidRDefault="00FF1FEF" w:rsidP="00FF1FEF">
            <w:pPr>
              <w:pStyle w:val="TAL"/>
            </w:pPr>
            <w:r>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4B5E74B" w14:textId="64B9BC77" w:rsidR="00FF1FEF" w:rsidRPr="00B3056F" w:rsidRDefault="00FF1FEF" w:rsidP="00FF1FE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FF1FEF" w:rsidRPr="00B3056F" w14:paraId="48F873CF" w14:textId="77777777" w:rsidTr="00A474D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FF1FEF" w:rsidRPr="00B3056F" w:rsidRDefault="00FF1FEF" w:rsidP="00FF1FEF">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3C63210E" w14:textId="77777777" w:rsidR="00FF1FEF" w:rsidRPr="00B3056F" w:rsidRDefault="00FF1FEF" w:rsidP="00FF1FEF">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41F7E044" w14:textId="2670FF71" w:rsidR="00FF1FEF" w:rsidRPr="00B3056F" w:rsidRDefault="00FF1FEF" w:rsidP="00A474D4">
            <w:pPr>
              <w:pStyle w:val="TAN"/>
              <w:rPr>
                <w:lang w:eastAsia="zh-CN"/>
              </w:rPr>
            </w:pPr>
            <w:r w:rsidRPr="00B3056F">
              <w:rPr>
                <w:lang w:eastAsia="zh-CN"/>
              </w:rPr>
              <w:t>NOTE </w:t>
            </w:r>
            <w:r w:rsidRPr="00B3056F">
              <w:rPr>
                <w:rFonts w:hint="eastAsia"/>
                <w:lang w:eastAsia="zh-CN"/>
              </w:rPr>
              <w:t>3</w:t>
            </w:r>
            <w:r w:rsidRPr="00B3056F">
              <w:rPr>
                <w:lang w:eastAsia="zh-CN"/>
              </w:rPr>
              <w:t>:</w:t>
            </w:r>
            <w:r w:rsidRPr="00B3056F">
              <w:rPr>
                <w:lang w:eastAsia="zh-CN"/>
              </w:rPr>
              <w:tab/>
              <w:t>The first instance of the attribute represents the start of the location, and the last one represents the stop of the location.</w:t>
            </w:r>
          </w:p>
          <w:p w14:paraId="6A5D5882" w14:textId="20D0718D" w:rsidR="00FF1FEF" w:rsidRDefault="00FF1FEF" w:rsidP="00FF1FEF">
            <w:pPr>
              <w:pStyle w:val="TAN"/>
              <w:rPr>
                <w:lang w:eastAsia="zh-CN"/>
              </w:rPr>
            </w:pPr>
            <w:r w:rsidRPr="00B3056F">
              <w:rPr>
                <w:lang w:eastAsia="zh-CN"/>
              </w:rPr>
              <w:t>NOTE 4:</w:t>
            </w:r>
            <w:r w:rsidRPr="00B3056F">
              <w:rPr>
                <w:lang w:eastAsia="zh-CN"/>
              </w:rPr>
              <w:tab/>
              <w:t>The parameter "scheduledCommunicationType" shall be used together with the parameter "scheduledCommunicationTime".</w:t>
            </w:r>
          </w:p>
          <w:p w14:paraId="1A19672F" w14:textId="76DDB876" w:rsidR="00FF1FEF" w:rsidRDefault="00FF1FEF" w:rsidP="00FF1FEF">
            <w:pPr>
              <w:pStyle w:val="TAN"/>
              <w:rPr>
                <w:lang w:eastAsia="zh-CN"/>
              </w:rPr>
            </w:pPr>
            <w:r>
              <w:rPr>
                <w:lang w:eastAsia="zh-CN"/>
              </w:rPr>
              <w:t>NOTE 5: When the service operation is originated by external AF via T8/N33 interface, information carried in</w:t>
            </w:r>
            <w:r w:rsidRPr="00B3056F">
              <w:rPr>
                <w:lang w:eastAsia="zh-CN"/>
              </w:rPr>
              <w:t xml:space="preserve"> </w:t>
            </w:r>
            <w:r w:rsidRPr="00F51DD5">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F51DD5">
              <w:rPr>
                <w:lang w:eastAsia="zh-CN"/>
              </w:rPr>
              <w:t>.</w:t>
            </w:r>
          </w:p>
          <w:p w14:paraId="5D6363CC" w14:textId="5B9830BE" w:rsidR="00FF1FEF" w:rsidRPr="00B3056F" w:rsidRDefault="00FF1FEF" w:rsidP="00A474D4">
            <w:pPr>
              <w:pStyle w:val="TAN"/>
              <w:rPr>
                <w:lang w:eastAsia="zh-CN"/>
              </w:rPr>
            </w:pPr>
          </w:p>
        </w:tc>
      </w:tr>
    </w:tbl>
    <w:p w14:paraId="7E7F98D9" w14:textId="77777777" w:rsidR="00EF45DA" w:rsidRPr="00B3056F" w:rsidRDefault="00EF45DA" w:rsidP="00EF45DA">
      <w:bookmarkStart w:id="4030" w:name="_Toc27585550"/>
    </w:p>
    <w:p w14:paraId="0017B612" w14:textId="77777777" w:rsidR="00EF45DA" w:rsidRPr="00B3056F" w:rsidRDefault="00EF45DA" w:rsidP="00EF45DA">
      <w:pPr>
        <w:pStyle w:val="Heading5"/>
      </w:pPr>
      <w:bookmarkStart w:id="4031" w:name="_Toc36457557"/>
      <w:bookmarkStart w:id="4032" w:name="_Toc45028475"/>
      <w:bookmarkStart w:id="4033" w:name="_Toc45029310"/>
      <w:bookmarkStart w:id="4034" w:name="_Toc58583546"/>
      <w:r w:rsidRPr="00B3056F">
        <w:lastRenderedPageBreak/>
        <w:t>6.5.6.2.9</w:t>
      </w:r>
      <w:r w:rsidRPr="00B3056F">
        <w:tab/>
        <w:t>Void</w:t>
      </w:r>
      <w:bookmarkEnd w:id="4030"/>
      <w:bookmarkEnd w:id="4031"/>
      <w:bookmarkEnd w:id="4032"/>
      <w:bookmarkEnd w:id="4033"/>
      <w:bookmarkEnd w:id="4034"/>
    </w:p>
    <w:p w14:paraId="28B0801F" w14:textId="77777777" w:rsidR="00EF45DA" w:rsidRPr="00B3056F" w:rsidRDefault="00EF45DA" w:rsidP="00EF45DA">
      <w:pPr>
        <w:pStyle w:val="Heading5"/>
        <w:rPr>
          <w:lang w:eastAsia="zh-CN"/>
        </w:rPr>
      </w:pPr>
      <w:bookmarkStart w:id="4035" w:name="_Toc27585551"/>
      <w:bookmarkStart w:id="4036" w:name="_Toc36457558"/>
      <w:bookmarkStart w:id="4037" w:name="_Toc45028476"/>
      <w:bookmarkStart w:id="4038" w:name="_Toc45029311"/>
      <w:bookmarkStart w:id="4039" w:name="_Toc58583547"/>
      <w:r w:rsidRPr="00B3056F">
        <w:t>6.5.6.2.10</w:t>
      </w:r>
      <w:r w:rsidRPr="00B3056F">
        <w:tab/>
        <w:t xml:space="preserve">Type: </w:t>
      </w:r>
      <w:r w:rsidRPr="00B3056F">
        <w:rPr>
          <w:lang w:eastAsia="zh-CN"/>
        </w:rPr>
        <w:t>LocationArea</w:t>
      </w:r>
      <w:bookmarkEnd w:id="4035"/>
      <w:bookmarkEnd w:id="4036"/>
      <w:bookmarkEnd w:id="4037"/>
      <w:bookmarkEnd w:id="4038"/>
      <w:bookmarkEnd w:id="4039"/>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040" w:name="_Toc27585552"/>
      <w:bookmarkStart w:id="4041" w:name="_Toc36457559"/>
      <w:bookmarkStart w:id="4042" w:name="_Toc45028477"/>
      <w:bookmarkStart w:id="4043" w:name="_Toc45029312"/>
      <w:bookmarkStart w:id="4044" w:name="_Toc58583548"/>
      <w:r w:rsidRPr="00B3056F">
        <w:t>6.5.6.2.11</w:t>
      </w:r>
      <w:r w:rsidRPr="00B3056F">
        <w:tab/>
        <w:t xml:space="preserve">Type: </w:t>
      </w:r>
      <w:r w:rsidRPr="00B3056F">
        <w:rPr>
          <w:lang w:eastAsia="zh-CN"/>
        </w:rPr>
        <w:t>NetworkAreaInfo</w:t>
      </w:r>
      <w:bookmarkEnd w:id="4040"/>
      <w:bookmarkEnd w:id="4041"/>
      <w:bookmarkEnd w:id="4042"/>
      <w:bookmarkEnd w:id="4043"/>
      <w:bookmarkEnd w:id="4044"/>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045" w:name="_Toc27585553"/>
      <w:bookmarkStart w:id="4046" w:name="_Toc36457560"/>
      <w:bookmarkStart w:id="4047" w:name="_Toc45028478"/>
      <w:bookmarkStart w:id="4048" w:name="_Toc45029313"/>
      <w:bookmarkStart w:id="4049" w:name="_Toc58583549"/>
      <w:r w:rsidRPr="00B3056F">
        <w:t>6.5.6.2.12</w:t>
      </w:r>
      <w:r w:rsidRPr="00B3056F">
        <w:tab/>
        <w:t xml:space="preserve">Type: </w:t>
      </w:r>
      <w:r w:rsidRPr="00B3056F">
        <w:rPr>
          <w:rFonts w:hint="eastAsia"/>
          <w:lang w:eastAsia="zh-CN"/>
        </w:rPr>
        <w:t>E</w:t>
      </w:r>
      <w:r w:rsidRPr="00B3056F">
        <w:rPr>
          <w:lang w:eastAsia="zh-CN"/>
        </w:rPr>
        <w:t>cRestriction</w:t>
      </w:r>
      <w:bookmarkEnd w:id="4045"/>
      <w:bookmarkEnd w:id="4046"/>
      <w:bookmarkEnd w:id="4047"/>
      <w:bookmarkEnd w:id="4048"/>
      <w:bookmarkEnd w:id="4049"/>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38"/>
        <w:gridCol w:w="1559"/>
        <w:gridCol w:w="567"/>
        <w:gridCol w:w="1134"/>
        <w:gridCol w:w="4366"/>
        <w:gridCol w:w="37"/>
      </w:tblGrid>
      <w:tr w:rsidR="00EF45DA" w:rsidRPr="00B3056F" w14:paraId="65F20CAF" w14:textId="77777777" w:rsidTr="00A474D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4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A474D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2789817" w:rsidR="00EF45DA" w:rsidRPr="00B3056F" w:rsidRDefault="00A7713C" w:rsidP="001330D7">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403" w:type="dxa"/>
            <w:gridSpan w:val="2"/>
            <w:tcBorders>
              <w:top w:val="single" w:sz="4" w:space="0" w:color="auto"/>
              <w:left w:val="single" w:sz="4" w:space="0" w:color="auto"/>
              <w:bottom w:val="single" w:sz="4" w:space="0" w:color="auto"/>
              <w:right w:val="single" w:sz="4" w:space="0" w:color="auto"/>
            </w:tcBorders>
          </w:tcPr>
          <w:p w14:paraId="61A64176" w14:textId="176FAA1C" w:rsidR="00EF45DA" w:rsidRPr="00B3056F" w:rsidRDefault="00A7713C" w:rsidP="001330D7">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73142BD7" w14:textId="77777777" w:rsidTr="00A474D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403" w:type="dxa"/>
            <w:gridSpan w:val="2"/>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A474D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403" w:type="dxa"/>
            <w:gridSpan w:val="2"/>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r w:rsidR="00FF1FEF" w:rsidRPr="00B3056F" w14:paraId="24409A35" w14:textId="77777777" w:rsidTr="00A474D4">
        <w:trPr>
          <w:gridBefore w:val="1"/>
          <w:wBefore w:w="33" w:type="dxa"/>
          <w:jc w:val="center"/>
        </w:trPr>
        <w:tc>
          <w:tcPr>
            <w:tcW w:w="1838" w:type="dxa"/>
            <w:tcBorders>
              <w:top w:val="single" w:sz="4" w:space="0" w:color="auto"/>
              <w:left w:val="single" w:sz="4" w:space="0" w:color="auto"/>
              <w:bottom w:val="single" w:sz="4" w:space="0" w:color="auto"/>
              <w:right w:val="single" w:sz="4" w:space="0" w:color="auto"/>
            </w:tcBorders>
          </w:tcPr>
          <w:p w14:paraId="0E2EAEE0" w14:textId="2B5C6EA6" w:rsidR="00FF1FEF" w:rsidRPr="00B3056F" w:rsidRDefault="00FF1FEF" w:rsidP="00FF1FEF">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2FF78245" w14:textId="140D9ACB" w:rsidR="00FF1FEF" w:rsidRPr="00B3056F" w:rsidRDefault="00FF1FEF" w:rsidP="00FF1FEF">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454D6210" w14:textId="68F811F8" w:rsidR="00FF1FEF" w:rsidRPr="00B3056F" w:rsidRDefault="00FF1FEF" w:rsidP="00FF1FE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B7E737" w14:textId="0FD64817" w:rsidR="00FF1FEF" w:rsidRPr="00B3056F" w:rsidRDefault="00FF1FEF" w:rsidP="00FF1FEF">
            <w:pPr>
              <w:pStyle w:val="TAL"/>
            </w:pPr>
            <w:r>
              <w:rPr>
                <w:lang w:eastAsia="zh-CN"/>
              </w:rPr>
              <w:t>0..</w:t>
            </w:r>
            <w:r w:rsidRPr="00B3056F">
              <w:rPr>
                <w:rFonts w:hint="eastAsia"/>
                <w:lang w:eastAsia="zh-CN"/>
              </w:rPr>
              <w:t>1</w:t>
            </w:r>
          </w:p>
        </w:tc>
        <w:tc>
          <w:tcPr>
            <w:tcW w:w="4403" w:type="dxa"/>
            <w:gridSpan w:val="2"/>
            <w:tcBorders>
              <w:top w:val="single" w:sz="4" w:space="0" w:color="auto"/>
              <w:left w:val="single" w:sz="4" w:space="0" w:color="auto"/>
              <w:bottom w:val="single" w:sz="4" w:space="0" w:color="auto"/>
              <w:right w:val="single" w:sz="4" w:space="0" w:color="auto"/>
            </w:tcBorders>
          </w:tcPr>
          <w:p w14:paraId="5E2DF5EE" w14:textId="2A984A89" w:rsidR="00FF1FEF" w:rsidRPr="00B3056F" w:rsidRDefault="00FF1FEF" w:rsidP="00FF1FEF">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MTC provider information for </w:t>
            </w:r>
            <w:r>
              <w:rPr>
                <w:lang w:eastAsia="zh-CN"/>
              </w:rPr>
              <w:t>UE Parameter Configuration</w:t>
            </w:r>
            <w:r w:rsidRPr="00B3056F">
              <w:rPr>
                <w:lang w:eastAsia="zh-CN"/>
              </w:rPr>
              <w:t xml:space="preserve"> authorization.</w:t>
            </w:r>
          </w:p>
        </w:tc>
      </w:tr>
      <w:tr w:rsidR="00FF1FEF" w:rsidRPr="00B3056F" w14:paraId="55E5BC18" w14:textId="77777777" w:rsidTr="00A474D4">
        <w:trPr>
          <w:gridAfter w:val="1"/>
          <w:wAfter w:w="37"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4AEBDF63" w14:textId="20DA61F3" w:rsidR="00FF1FEF" w:rsidRPr="00B3056F" w:rsidRDefault="00FF1FEF" w:rsidP="00FF1FEF">
            <w:pPr>
              <w:pStyle w:val="TAL"/>
              <w:ind w:left="613" w:hanging="613"/>
              <w:rPr>
                <w:rFonts w:cs="Arial"/>
                <w:szCs w:val="18"/>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2610FC4A" w14:textId="77777777" w:rsidR="00EF45DA" w:rsidRPr="00B3056F" w:rsidRDefault="00EF45DA" w:rsidP="00EF45DA">
      <w:bookmarkStart w:id="4050" w:name="_Toc27585554"/>
    </w:p>
    <w:p w14:paraId="74AB5E39" w14:textId="77777777" w:rsidR="00EF45DA" w:rsidRPr="00B3056F" w:rsidRDefault="00EF45DA" w:rsidP="00EF45DA">
      <w:pPr>
        <w:pStyle w:val="Heading5"/>
      </w:pPr>
      <w:bookmarkStart w:id="4051" w:name="_Toc36457561"/>
      <w:bookmarkStart w:id="4052" w:name="_Toc45028479"/>
      <w:bookmarkStart w:id="4053" w:name="_Toc45029314"/>
      <w:bookmarkStart w:id="4054" w:name="_Toc58583550"/>
      <w:r w:rsidRPr="00B3056F">
        <w:lastRenderedPageBreak/>
        <w:t>6.5.6.2.13</w:t>
      </w:r>
      <w:r w:rsidRPr="00B3056F">
        <w:tab/>
        <w:t>Type: PlmnEcInfo</w:t>
      </w:r>
      <w:bookmarkEnd w:id="4050"/>
      <w:bookmarkEnd w:id="4051"/>
      <w:bookmarkEnd w:id="4052"/>
      <w:bookmarkEnd w:id="4053"/>
      <w:bookmarkEnd w:id="4054"/>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055" w:name="_Toc27585555"/>
      <w:bookmarkStart w:id="4056" w:name="_Toc36457562"/>
      <w:bookmarkStart w:id="4057" w:name="_Toc45028480"/>
      <w:bookmarkStart w:id="4058" w:name="_Toc45029315"/>
      <w:bookmarkStart w:id="4059" w:name="_Toc58583551"/>
      <w:r w:rsidRPr="00B3056F">
        <w:t>6.5.6.2.14</w:t>
      </w:r>
      <w:r w:rsidRPr="00B3056F">
        <w:tab/>
        <w:t>Type: PpDlPacketCountExt</w:t>
      </w:r>
      <w:bookmarkEnd w:id="4055"/>
      <w:bookmarkEnd w:id="4056"/>
      <w:bookmarkEnd w:id="4057"/>
      <w:bookmarkEnd w:id="4058"/>
      <w:bookmarkEnd w:id="4059"/>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3385923C"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2D044EC5" w14:textId="31DDC279" w:rsidR="00EF45DA" w:rsidRPr="00B3056F" w:rsidRDefault="00A7713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52F145E6" w14:textId="237A6EAE" w:rsidR="00EF45DA" w:rsidRPr="00B3056F" w:rsidRDefault="00A7713C" w:rsidP="001330D7">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994189D"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r w:rsidR="00FF1FEF" w:rsidRPr="00B3056F" w14:paraId="5D54EBC9" w14:textId="77777777" w:rsidTr="00FF1FE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10F1C4D2" w14:textId="77777777" w:rsidR="00FF1FEF" w:rsidRPr="00B3056F" w:rsidRDefault="00FF1FEF" w:rsidP="00C26DAF">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26185BB8" w14:textId="77777777" w:rsidR="00FF1FEF" w:rsidRPr="00B3056F" w:rsidRDefault="00FF1FEF" w:rsidP="00C26DAF">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0F837ADD" w14:textId="77777777" w:rsidR="00FF1FEF" w:rsidRPr="00B3056F" w:rsidRDefault="00FF1FEF" w:rsidP="00C26D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20D1BAB" w14:textId="77777777" w:rsidR="00FF1FEF" w:rsidRPr="00B3056F" w:rsidRDefault="00FF1FEF" w:rsidP="00C26DAF">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0BEB4F7B" w14:textId="77777777" w:rsidR="00FF1FEF" w:rsidRPr="00B3056F" w:rsidRDefault="00FF1FEF" w:rsidP="00C26DAF">
            <w:pPr>
              <w:pStyle w:val="TAL"/>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A7713C" w:rsidRPr="00B3056F" w14:paraId="0DEB04CA" w14:textId="77777777" w:rsidTr="00FF1FE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50A6111A" w14:textId="12CA841C" w:rsidR="00A7713C" w:rsidRPr="00B3056F" w:rsidRDefault="00A7713C" w:rsidP="00A7713C">
            <w:pPr>
              <w:pStyle w:val="TAL"/>
              <w:ind w:left="613" w:hanging="613"/>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5C2C2B">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060" w:name="_Toc36457563"/>
      <w:bookmarkStart w:id="4061" w:name="_Toc45028481"/>
      <w:bookmarkStart w:id="4062" w:name="_Toc45029316"/>
      <w:bookmarkStart w:id="4063" w:name="_Toc27585556"/>
      <w:bookmarkStart w:id="4064" w:name="_Toc58583552"/>
      <w:r w:rsidRPr="00B3056F">
        <w:lastRenderedPageBreak/>
        <w:t>6.5.6.2.15</w:t>
      </w:r>
      <w:r w:rsidRPr="00B3056F">
        <w:tab/>
        <w:t xml:space="preserve">Type: </w:t>
      </w:r>
      <w:r w:rsidRPr="00B3056F">
        <w:rPr>
          <w:lang w:eastAsia="zh-CN"/>
        </w:rPr>
        <w:t>Pp</w:t>
      </w:r>
      <w:r w:rsidRPr="00B3056F">
        <w:rPr>
          <w:rFonts w:eastAsia="Malgun Gothic"/>
        </w:rPr>
        <w:t>MaximumResponseTime</w:t>
      </w:r>
      <w:bookmarkEnd w:id="4060"/>
      <w:bookmarkEnd w:id="4061"/>
      <w:bookmarkEnd w:id="4062"/>
      <w:bookmarkEnd w:id="4064"/>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024"/>
        <w:gridCol w:w="66"/>
        <w:gridCol w:w="1493"/>
        <w:gridCol w:w="66"/>
        <w:gridCol w:w="359"/>
        <w:gridCol w:w="66"/>
        <w:gridCol w:w="1068"/>
        <w:gridCol w:w="66"/>
        <w:gridCol w:w="4293"/>
        <w:gridCol w:w="33"/>
        <w:gridCol w:w="33"/>
      </w:tblGrid>
      <w:tr w:rsidR="00EF45DA" w:rsidRPr="00B3056F" w14:paraId="48BDDEE9"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gridSpan w:val="2"/>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gridSpan w:val="2"/>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77777777"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gridSpan w:val="2"/>
            <w:tcBorders>
              <w:top w:val="single" w:sz="4" w:space="0" w:color="auto"/>
              <w:left w:val="single" w:sz="4" w:space="0" w:color="auto"/>
              <w:bottom w:val="single" w:sz="4" w:space="0" w:color="auto"/>
              <w:right w:val="single" w:sz="4" w:space="0" w:color="auto"/>
            </w:tcBorders>
          </w:tcPr>
          <w:p w14:paraId="0100A0B0" w14:textId="2AF4D112" w:rsidR="00EF45DA" w:rsidRPr="00B3056F" w:rsidRDefault="00A7713C" w:rsidP="001330D7">
            <w:pPr>
              <w:pStyle w:val="TAL"/>
            </w:pPr>
            <w:r>
              <w:t>string</w:t>
            </w:r>
          </w:p>
        </w:tc>
        <w:tc>
          <w:tcPr>
            <w:tcW w:w="425" w:type="dxa"/>
            <w:gridSpan w:val="2"/>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7373AE33" w14:textId="0D055A70" w:rsidR="00EF45DA" w:rsidRPr="00B3056F" w:rsidRDefault="00A7713C" w:rsidP="001330D7">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3DEFDF79"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gridSpan w:val="2"/>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gridSpan w:val="2"/>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gridSpan w:val="3"/>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FF1FEF">
        <w:trPr>
          <w:gridBefore w:val="2"/>
          <w:wBefore w:w="66"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gridSpan w:val="2"/>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gridSpan w:val="2"/>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gridSpan w:val="3"/>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FF1FEF" w:rsidRPr="00B3056F" w14:paraId="536EAE36" w14:textId="77777777" w:rsidTr="00FF1FEF">
        <w:trPr>
          <w:gridAfter w:val="2"/>
          <w:wAfter w:w="66" w:type="dxa"/>
          <w:jc w:val="center"/>
        </w:trPr>
        <w:tc>
          <w:tcPr>
            <w:tcW w:w="2090" w:type="dxa"/>
            <w:gridSpan w:val="3"/>
            <w:tcBorders>
              <w:top w:val="single" w:sz="4" w:space="0" w:color="auto"/>
              <w:left w:val="single" w:sz="4" w:space="0" w:color="auto"/>
              <w:bottom w:val="single" w:sz="4" w:space="0" w:color="auto"/>
              <w:right w:val="single" w:sz="4" w:space="0" w:color="auto"/>
            </w:tcBorders>
          </w:tcPr>
          <w:p w14:paraId="46CFE2BD" w14:textId="77777777" w:rsidR="00FF1FEF" w:rsidRPr="00B3056F" w:rsidRDefault="00FF1FEF" w:rsidP="00C26DAF">
            <w:pPr>
              <w:pStyle w:val="TAL"/>
            </w:pPr>
            <w:r w:rsidRPr="00B3056F">
              <w:t>mtcProviderInformation</w:t>
            </w:r>
          </w:p>
        </w:tc>
        <w:tc>
          <w:tcPr>
            <w:tcW w:w="1559" w:type="dxa"/>
            <w:gridSpan w:val="2"/>
            <w:tcBorders>
              <w:top w:val="single" w:sz="4" w:space="0" w:color="auto"/>
              <w:left w:val="single" w:sz="4" w:space="0" w:color="auto"/>
              <w:bottom w:val="single" w:sz="4" w:space="0" w:color="auto"/>
              <w:right w:val="single" w:sz="4" w:space="0" w:color="auto"/>
            </w:tcBorders>
          </w:tcPr>
          <w:p w14:paraId="303A41A1" w14:textId="77777777" w:rsidR="00FF1FEF" w:rsidRPr="00B3056F" w:rsidRDefault="00FF1FEF" w:rsidP="00C26DAF">
            <w:pPr>
              <w:pStyle w:val="TAL"/>
            </w:pPr>
            <w:r w:rsidRPr="00B3056F">
              <w:t>MtcProviderInformation</w:t>
            </w:r>
          </w:p>
        </w:tc>
        <w:tc>
          <w:tcPr>
            <w:tcW w:w="425" w:type="dxa"/>
            <w:gridSpan w:val="2"/>
            <w:tcBorders>
              <w:top w:val="single" w:sz="4" w:space="0" w:color="auto"/>
              <w:left w:val="single" w:sz="4" w:space="0" w:color="auto"/>
              <w:bottom w:val="single" w:sz="4" w:space="0" w:color="auto"/>
              <w:right w:val="single" w:sz="4" w:space="0" w:color="auto"/>
            </w:tcBorders>
          </w:tcPr>
          <w:p w14:paraId="45F49694" w14:textId="77777777" w:rsidR="00FF1FEF" w:rsidRPr="00B3056F" w:rsidRDefault="00FF1FEF" w:rsidP="00C26DAF">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341847B" w14:textId="77777777" w:rsidR="00FF1FEF" w:rsidRPr="00B3056F" w:rsidRDefault="00FF1FEF" w:rsidP="00C26DAF">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13843EEC" w14:textId="77777777" w:rsidR="00FF1FEF" w:rsidRPr="00B3056F" w:rsidRDefault="00FF1FEF" w:rsidP="00C26DA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A7713C" w:rsidRPr="00B3056F" w14:paraId="16C2531D" w14:textId="77777777" w:rsidTr="00FF1FEF">
        <w:trPr>
          <w:gridBefore w:val="1"/>
          <w:gridAfter w:val="1"/>
          <w:wBefore w:w="33" w:type="dxa"/>
          <w:wAfter w:w="33" w:type="dxa"/>
          <w:jc w:val="center"/>
        </w:trPr>
        <w:tc>
          <w:tcPr>
            <w:tcW w:w="9567" w:type="dxa"/>
            <w:gridSpan w:val="11"/>
            <w:tcBorders>
              <w:top w:val="single" w:sz="4" w:space="0" w:color="auto"/>
              <w:left w:val="single" w:sz="4" w:space="0" w:color="auto"/>
              <w:bottom w:val="single" w:sz="4" w:space="0" w:color="auto"/>
              <w:right w:val="single" w:sz="4" w:space="0" w:color="auto"/>
            </w:tcBorders>
          </w:tcPr>
          <w:p w14:paraId="2FA98E3C" w14:textId="79B8194D" w:rsidR="00A7713C" w:rsidRPr="00B3056F" w:rsidRDefault="00A7713C" w:rsidP="00F51DD5">
            <w:pPr>
              <w:pStyle w:val="TAL"/>
              <w:ind w:left="613" w:hanging="613"/>
              <w:rPr>
                <w:rFonts w:cs="Arial"/>
                <w:szCs w:val="18"/>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sidR="005C2C2B">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065" w:name="_Toc36457564"/>
      <w:bookmarkStart w:id="4066" w:name="_Toc45028482"/>
      <w:bookmarkStart w:id="4067" w:name="_Toc45029317"/>
      <w:bookmarkStart w:id="4068" w:name="_Toc58583553"/>
      <w:r w:rsidRPr="00B3056F">
        <w:t>6.5.6.2.16</w:t>
      </w:r>
      <w:r w:rsidRPr="00B3056F">
        <w:tab/>
        <w:t xml:space="preserve">Type: </w:t>
      </w:r>
      <w:r w:rsidRPr="00B3056F">
        <w:rPr>
          <w:rFonts w:eastAsia="Malgun Gothic"/>
        </w:rPr>
        <w:t>PpMaximumLatency</w:t>
      </w:r>
      <w:bookmarkEnd w:id="4065"/>
      <w:bookmarkEnd w:id="4066"/>
      <w:bookmarkEnd w:id="4067"/>
      <w:bookmarkEnd w:id="4068"/>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90"/>
        <w:gridCol w:w="1559"/>
        <w:gridCol w:w="425"/>
        <w:gridCol w:w="1134"/>
        <w:gridCol w:w="4326"/>
        <w:gridCol w:w="33"/>
      </w:tblGrid>
      <w:tr w:rsidR="00EF45DA" w:rsidRPr="00B3056F" w14:paraId="280C3672" w14:textId="77777777" w:rsidTr="00A474D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A474D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77777777"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A474D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216B2553" w:rsidR="00EF45DA" w:rsidRPr="00B3056F" w:rsidRDefault="00A7713C" w:rsidP="001330D7">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38844DF7" w14:textId="2683A231" w:rsidR="00EF45DA" w:rsidRPr="00B3056F" w:rsidRDefault="00A7713C" w:rsidP="001330D7">
            <w:pPr>
              <w:pStyle w:val="TAL"/>
              <w:rPr>
                <w:rFonts w:cs="Arial"/>
                <w:szCs w:val="18"/>
              </w:rPr>
            </w:pPr>
            <w:r>
              <w:t xml:space="preserve">The string identifying the </w:t>
            </w:r>
            <w:r w:rsidRPr="00B3056F">
              <w:rPr>
                <w:rFonts w:cs="Arial"/>
                <w:szCs w:val="18"/>
              </w:rPr>
              <w:t>originating AF</w:t>
            </w:r>
            <w:r>
              <w:rPr>
                <w:rFonts w:cs="Arial"/>
                <w:szCs w:val="18"/>
              </w:rPr>
              <w:t xml:space="preserve"> (NOTE).</w:t>
            </w:r>
          </w:p>
        </w:tc>
      </w:tr>
      <w:tr w:rsidR="00EF45DA" w:rsidRPr="00B3056F" w14:paraId="15A02DB5" w14:textId="77777777" w:rsidTr="00A474D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A474D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r w:rsidR="00FF1FEF" w:rsidRPr="00B3056F" w14:paraId="74D41056" w14:textId="77777777" w:rsidTr="00A474D4">
        <w:trPr>
          <w:gridBefore w:val="1"/>
          <w:wBefore w:w="33" w:type="dxa"/>
          <w:jc w:val="center"/>
        </w:trPr>
        <w:tc>
          <w:tcPr>
            <w:tcW w:w="2090" w:type="dxa"/>
            <w:tcBorders>
              <w:top w:val="single" w:sz="4" w:space="0" w:color="auto"/>
              <w:left w:val="single" w:sz="4" w:space="0" w:color="auto"/>
              <w:bottom w:val="single" w:sz="4" w:space="0" w:color="auto"/>
              <w:right w:val="single" w:sz="4" w:space="0" w:color="auto"/>
            </w:tcBorders>
          </w:tcPr>
          <w:p w14:paraId="467EEC8E" w14:textId="5912BE30" w:rsidR="00FF1FEF" w:rsidRPr="00B3056F" w:rsidRDefault="00FF1FEF" w:rsidP="00FF1FEF">
            <w:pPr>
              <w:pStyle w:val="TAL"/>
            </w:pPr>
            <w:r w:rsidRPr="00B3056F">
              <w:t>mtcProviderInformation</w:t>
            </w:r>
          </w:p>
        </w:tc>
        <w:tc>
          <w:tcPr>
            <w:tcW w:w="1559" w:type="dxa"/>
            <w:tcBorders>
              <w:top w:val="single" w:sz="4" w:space="0" w:color="auto"/>
              <w:left w:val="single" w:sz="4" w:space="0" w:color="auto"/>
              <w:bottom w:val="single" w:sz="4" w:space="0" w:color="auto"/>
              <w:right w:val="single" w:sz="4" w:space="0" w:color="auto"/>
            </w:tcBorders>
          </w:tcPr>
          <w:p w14:paraId="0E45E033" w14:textId="3F171998" w:rsidR="00FF1FEF" w:rsidRPr="00B3056F" w:rsidRDefault="00FF1FEF" w:rsidP="00FF1FEF">
            <w:pPr>
              <w:pStyle w:val="TAL"/>
            </w:pPr>
            <w:r w:rsidRPr="00B3056F">
              <w:t>MtcProviderInformation</w:t>
            </w:r>
          </w:p>
        </w:tc>
        <w:tc>
          <w:tcPr>
            <w:tcW w:w="425" w:type="dxa"/>
            <w:tcBorders>
              <w:top w:val="single" w:sz="4" w:space="0" w:color="auto"/>
              <w:left w:val="single" w:sz="4" w:space="0" w:color="auto"/>
              <w:bottom w:val="single" w:sz="4" w:space="0" w:color="auto"/>
              <w:right w:val="single" w:sz="4" w:space="0" w:color="auto"/>
            </w:tcBorders>
          </w:tcPr>
          <w:p w14:paraId="29B6CB7C" w14:textId="743DB41B" w:rsidR="00FF1FEF" w:rsidRPr="00B3056F" w:rsidRDefault="00FF1FEF" w:rsidP="00FF1FE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A92E69" w14:textId="7E33727B" w:rsidR="00FF1FEF" w:rsidRPr="00B3056F" w:rsidRDefault="00FF1FEF" w:rsidP="00FF1FEF">
            <w:pPr>
              <w:pStyle w:val="TAL"/>
            </w:pPr>
            <w:r>
              <w:rPr>
                <w:lang w:eastAsia="zh-CN"/>
              </w:rPr>
              <w:t>0..</w:t>
            </w:r>
            <w:r w:rsidRPr="00B3056F">
              <w:rPr>
                <w:rFonts w:hint="eastAsia"/>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9664E3B" w14:textId="16BBD07F" w:rsidR="00FF1FEF" w:rsidRPr="00B3056F" w:rsidRDefault="00FF1FEF" w:rsidP="00FF1FE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Parameter Provisioning</w:t>
            </w:r>
            <w:r w:rsidRPr="00B3056F">
              <w:rPr>
                <w:lang w:eastAsia="zh-CN"/>
              </w:rPr>
              <w:t xml:space="preserve"> authorization.</w:t>
            </w:r>
          </w:p>
        </w:tc>
      </w:tr>
      <w:tr w:rsidR="00FF1FEF" w:rsidRPr="00B3056F" w14:paraId="4ADB9A0E" w14:textId="77777777" w:rsidTr="00A474D4">
        <w:trPr>
          <w:gridAfter w:val="1"/>
          <w:wAfter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5BCFB83B" w14:textId="0C914084" w:rsidR="00FF1FEF" w:rsidRPr="003A56B6" w:rsidRDefault="00FF1FEF" w:rsidP="00FF1FEF">
            <w:pPr>
              <w:pStyle w:val="TAL"/>
              <w:ind w:left="613" w:hanging="613"/>
              <w:rPr>
                <w:lang w:eastAsia="zh-CN"/>
              </w:rPr>
            </w:pPr>
            <w:r>
              <w:rPr>
                <w:lang w:eastAsia="zh-CN"/>
              </w:rPr>
              <w:t>NOTE: When the service operation is originated by external AF via T8/N33 interface, information carried in</w:t>
            </w:r>
            <w:r w:rsidRPr="00B3056F">
              <w:rPr>
                <w:lang w:eastAsia="zh-CN"/>
              </w:rPr>
              <w:t xml:space="preserve"> </w:t>
            </w:r>
            <w:r w:rsidRPr="003A56B6">
              <w:rPr>
                <w:lang w:eastAsia="zh-CN"/>
              </w:rPr>
              <w:t>{scsAsId}</w:t>
            </w:r>
            <w:r w:rsidRPr="00B3056F">
              <w:rPr>
                <w:lang w:eastAsia="zh-CN"/>
              </w:rPr>
              <w:t xml:space="preserve"> URI variable </w:t>
            </w:r>
            <w:r>
              <w:rPr>
                <w:lang w:eastAsia="zh-CN"/>
              </w:rPr>
              <w:t xml:space="preserve">in resource URIs on T8/N33 interface </w:t>
            </w:r>
            <w:r w:rsidRPr="00B3056F">
              <w:rPr>
                <w:lang w:eastAsia="zh-CN"/>
              </w:rPr>
              <w:t>(see clause </w:t>
            </w:r>
            <w:r>
              <w:rPr>
                <w:lang w:eastAsia="zh-CN"/>
              </w:rPr>
              <w:t xml:space="preserve">5 </w:t>
            </w:r>
            <w:r w:rsidRPr="00B3056F">
              <w:rPr>
                <w:lang w:eastAsia="zh-CN"/>
              </w:rPr>
              <w:t xml:space="preserve">of </w:t>
            </w:r>
            <w:r>
              <w:rPr>
                <w:lang w:eastAsia="zh-CN"/>
              </w:rPr>
              <w:t xml:space="preserve">3GPP TS 29.122 [45]) or in {afId} </w:t>
            </w:r>
            <w:r w:rsidRPr="00B3056F">
              <w:rPr>
                <w:lang w:eastAsia="zh-CN"/>
              </w:rPr>
              <w:t xml:space="preserve">URI variable </w:t>
            </w:r>
            <w:r>
              <w:rPr>
                <w:lang w:eastAsia="zh-CN"/>
              </w:rPr>
              <w:t xml:space="preserve">in resource URIs on N33 interface </w:t>
            </w:r>
            <w:r w:rsidRPr="00B3056F">
              <w:rPr>
                <w:lang w:eastAsia="zh-CN"/>
              </w:rPr>
              <w:t>(see clause </w:t>
            </w:r>
            <w:r>
              <w:rPr>
                <w:lang w:eastAsia="zh-CN"/>
              </w:rPr>
              <w:t xml:space="preserve">5 </w:t>
            </w:r>
            <w:r w:rsidRPr="00B3056F">
              <w:rPr>
                <w:lang w:eastAsia="zh-CN"/>
              </w:rPr>
              <w:t>of 3GPP TS 29.</w:t>
            </w:r>
            <w:r>
              <w:rPr>
                <w:lang w:eastAsia="zh-CN"/>
              </w:rPr>
              <w:t>5</w:t>
            </w:r>
            <w:r w:rsidRPr="00B3056F">
              <w:rPr>
                <w:lang w:eastAsia="zh-CN"/>
              </w:rPr>
              <w:t>22 [</w:t>
            </w:r>
            <w:r>
              <w:rPr>
                <w:lang w:eastAsia="zh-CN"/>
              </w:rPr>
              <w:t>54</w:t>
            </w:r>
            <w:r w:rsidRPr="00B3056F">
              <w:rPr>
                <w:lang w:eastAsia="zh-CN"/>
              </w:rPr>
              <w:t>])</w:t>
            </w:r>
            <w:r>
              <w:rPr>
                <w:lang w:eastAsia="zh-CN"/>
              </w:rPr>
              <w:t xml:space="preserve"> can be used as the value for this IE</w:t>
            </w:r>
            <w:r w:rsidRPr="003A56B6">
              <w:rPr>
                <w:lang w:eastAsia="zh-CN"/>
              </w:rPr>
              <w:t>.</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069" w:name="_Toc36457565"/>
      <w:bookmarkStart w:id="4070" w:name="_Toc45028483"/>
      <w:bookmarkStart w:id="4071" w:name="_Toc45029318"/>
      <w:bookmarkStart w:id="4072" w:name="_Toc58583554"/>
      <w:r w:rsidRPr="00B3056F">
        <w:lastRenderedPageBreak/>
        <w:t>6.5.6.2.17</w:t>
      </w:r>
      <w:r w:rsidRPr="00B3056F">
        <w:tab/>
        <w:t>Type: LcsPrivacy</w:t>
      </w:r>
      <w:bookmarkEnd w:id="4069"/>
      <w:bookmarkEnd w:id="4070"/>
      <w:bookmarkEnd w:id="4071"/>
      <w:bookmarkEnd w:id="4072"/>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EF45DA" w:rsidRPr="00B3056F" w14:paraId="316CD52E" w14:textId="77777777" w:rsidTr="00A474D4">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A474D4">
        <w:trPr>
          <w:jc w:val="center"/>
        </w:trPr>
        <w:tc>
          <w:tcPr>
            <w:tcW w:w="2547" w:type="dxa"/>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tcBorders>
              <w:top w:val="single" w:sz="4" w:space="0" w:color="auto"/>
              <w:left w:val="single" w:sz="4" w:space="0" w:color="auto"/>
              <w:bottom w:val="single" w:sz="4" w:space="0" w:color="auto"/>
              <w:right w:val="single" w:sz="4" w:space="0" w:color="auto"/>
            </w:tcBorders>
          </w:tcPr>
          <w:p w14:paraId="6F02FAC0" w14:textId="22F1FEC1" w:rsidR="00EF45DA" w:rsidRPr="00B3056F" w:rsidRDefault="00A7713C" w:rsidP="001330D7">
            <w:pPr>
              <w:pStyle w:val="TAL"/>
            </w:pPr>
            <w:r>
              <w:t>string</w:t>
            </w:r>
          </w:p>
        </w:tc>
        <w:tc>
          <w:tcPr>
            <w:tcW w:w="283" w:type="dxa"/>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A474D4">
        <w:trPr>
          <w:jc w:val="center"/>
        </w:trPr>
        <w:tc>
          <w:tcPr>
            <w:tcW w:w="2547" w:type="dxa"/>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1F17125F" w14:textId="77777777" w:rsidR="00A7713C" w:rsidRDefault="00A7713C" w:rsidP="00A7713C">
            <w:pPr>
              <w:pStyle w:val="TAL"/>
            </w:pPr>
            <w:r>
              <w:rPr>
                <w:lang w:eastAsia="zh-CN"/>
              </w:rPr>
              <w:t>This IE shall be present i</w:t>
            </w:r>
            <w:r w:rsidRPr="00B3056F">
              <w:rPr>
                <w:lang w:eastAsia="zh-CN"/>
              </w:rPr>
              <w:t xml:space="preserve">f LCS privacy parameters are provisioned by </w:t>
            </w:r>
            <w:r>
              <w:rPr>
                <w:lang w:eastAsia="zh-CN"/>
              </w:rPr>
              <w:t xml:space="preserve">an </w:t>
            </w:r>
            <w:r w:rsidRPr="00B3056F">
              <w:rPr>
                <w:lang w:eastAsia="zh-CN"/>
              </w:rPr>
              <w:t>AF</w:t>
            </w:r>
            <w:r>
              <w:rPr>
                <w:lang w:eastAsia="zh-CN"/>
              </w:rPr>
              <w:t>.</w:t>
            </w:r>
          </w:p>
          <w:p w14:paraId="53287DCF" w14:textId="77777777" w:rsidR="00A7713C" w:rsidRDefault="00A7713C" w:rsidP="00A7713C">
            <w:pPr>
              <w:pStyle w:val="TAL"/>
              <w:rPr>
                <w:rFonts w:cs="Arial"/>
                <w:szCs w:val="18"/>
                <w:lang w:eastAsia="zh-CN"/>
              </w:rPr>
            </w:pPr>
          </w:p>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A474D4">
        <w:trPr>
          <w:jc w:val="center"/>
        </w:trPr>
        <w:tc>
          <w:tcPr>
            <w:tcW w:w="2547" w:type="dxa"/>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FF1FEF" w:rsidRPr="00B3056F" w14:paraId="006356E7" w14:textId="77777777" w:rsidTr="00A474D4">
        <w:trPr>
          <w:jc w:val="center"/>
        </w:trPr>
        <w:tc>
          <w:tcPr>
            <w:tcW w:w="2547" w:type="dxa"/>
            <w:tcBorders>
              <w:top w:val="single" w:sz="4" w:space="0" w:color="auto"/>
              <w:left w:val="single" w:sz="4" w:space="0" w:color="auto"/>
              <w:bottom w:val="single" w:sz="4" w:space="0" w:color="auto"/>
              <w:right w:val="single" w:sz="4" w:space="0" w:color="auto"/>
            </w:tcBorders>
          </w:tcPr>
          <w:p w14:paraId="31497E4C" w14:textId="4DC89A53" w:rsidR="00FF1FEF" w:rsidRPr="00B3056F" w:rsidRDefault="00FF1FEF" w:rsidP="00FF1FEF">
            <w:pPr>
              <w:pStyle w:val="TAL"/>
            </w:pPr>
            <w:r w:rsidRPr="00B3056F">
              <w:t>mtcProviderInformation</w:t>
            </w:r>
          </w:p>
        </w:tc>
        <w:tc>
          <w:tcPr>
            <w:tcW w:w="2268" w:type="dxa"/>
            <w:tcBorders>
              <w:top w:val="single" w:sz="4" w:space="0" w:color="auto"/>
              <w:left w:val="single" w:sz="4" w:space="0" w:color="auto"/>
              <w:bottom w:val="single" w:sz="4" w:space="0" w:color="auto"/>
              <w:right w:val="single" w:sz="4" w:space="0" w:color="auto"/>
            </w:tcBorders>
          </w:tcPr>
          <w:p w14:paraId="6B7EFCA1" w14:textId="23D53613" w:rsidR="00FF1FEF" w:rsidRPr="00B3056F" w:rsidRDefault="00FF1FEF" w:rsidP="00FF1FEF">
            <w:pPr>
              <w:pStyle w:val="TAL"/>
            </w:pPr>
            <w:r w:rsidRPr="00B3056F">
              <w:t>MtcProviderInformation</w:t>
            </w:r>
          </w:p>
        </w:tc>
        <w:tc>
          <w:tcPr>
            <w:tcW w:w="283" w:type="dxa"/>
            <w:tcBorders>
              <w:top w:val="single" w:sz="4" w:space="0" w:color="auto"/>
              <w:left w:val="single" w:sz="4" w:space="0" w:color="auto"/>
              <w:bottom w:val="single" w:sz="4" w:space="0" w:color="auto"/>
              <w:right w:val="single" w:sz="4" w:space="0" w:color="auto"/>
            </w:tcBorders>
          </w:tcPr>
          <w:p w14:paraId="01AE9039" w14:textId="45883B29" w:rsidR="00FF1FEF" w:rsidRPr="00B3056F" w:rsidRDefault="00FF1FEF" w:rsidP="00FF1FEF">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20DF8532" w14:textId="16527FF2" w:rsidR="00FF1FEF" w:rsidRPr="00B3056F" w:rsidRDefault="00FF1FEF" w:rsidP="00FF1FEF">
            <w:pPr>
              <w:pStyle w:val="TAL"/>
            </w:pPr>
            <w:r>
              <w:rPr>
                <w:lang w:eastAsia="zh-CN"/>
              </w:rPr>
              <w:t>0..</w:t>
            </w:r>
            <w:r w:rsidRPr="00B3056F">
              <w:rPr>
                <w:rFonts w:hint="eastAsia"/>
                <w:lang w:eastAsia="zh-CN"/>
              </w:rPr>
              <w:t>1</w:t>
            </w:r>
          </w:p>
        </w:tc>
        <w:tc>
          <w:tcPr>
            <w:tcW w:w="3257" w:type="dxa"/>
            <w:tcBorders>
              <w:top w:val="single" w:sz="4" w:space="0" w:color="auto"/>
              <w:left w:val="single" w:sz="4" w:space="0" w:color="auto"/>
              <w:bottom w:val="single" w:sz="4" w:space="0" w:color="auto"/>
              <w:right w:val="single" w:sz="4" w:space="0" w:color="auto"/>
            </w:tcBorders>
          </w:tcPr>
          <w:p w14:paraId="3A058245" w14:textId="7603178A" w:rsidR="00FF1FEF" w:rsidRPr="00B3056F" w:rsidRDefault="00FF1FEF" w:rsidP="00FF1FEF">
            <w:pPr>
              <w:pStyle w:val="TAL"/>
              <w:rPr>
                <w:rFonts w:cs="Arial"/>
                <w:szCs w:val="18"/>
              </w:rPr>
            </w:pPr>
            <w:r w:rsidRPr="00B3056F">
              <w:rPr>
                <w:rFonts w:cs="Arial" w:hint="eastAsia"/>
                <w:szCs w:val="18"/>
                <w:lang w:eastAsia="zh-CN"/>
              </w:rPr>
              <w:t xml:space="preserve">Indicates </w:t>
            </w:r>
            <w:r w:rsidRPr="00B3056F">
              <w:rPr>
                <w:lang w:eastAsia="zh-CN"/>
              </w:rPr>
              <w:t xml:space="preserve">MTC provider information for </w:t>
            </w:r>
            <w:r>
              <w:rPr>
                <w:lang w:eastAsia="zh-CN"/>
              </w:rPr>
              <w:t>LCS privacy parameter configuration</w:t>
            </w:r>
            <w:r w:rsidRPr="00B3056F">
              <w:rPr>
                <w:lang w:eastAsia="zh-CN"/>
              </w:rPr>
              <w:t xml:space="preserve"> authorization.</w:t>
            </w:r>
          </w:p>
        </w:tc>
      </w:tr>
      <w:tr w:rsidR="00FF1FEF" w:rsidRPr="00B3056F" w14:paraId="5C60B9A1" w14:textId="77777777" w:rsidTr="00A474D4">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028E833" w14:textId="3D3435CD" w:rsidR="00FF1FEF" w:rsidRPr="00B3056F" w:rsidRDefault="00FF1FEF" w:rsidP="00FF1FEF">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and if LCS privacy parameters are provisioned by AF, param</w:t>
            </w:r>
            <w:r>
              <w:rPr>
                <w:lang w:eastAsia="zh-CN"/>
              </w:rPr>
              <w:t>e</w:t>
            </w:r>
            <w:r w:rsidRPr="00B3056F">
              <w:rPr>
                <w:lang w:eastAsia="zh-CN"/>
              </w:rPr>
              <w:t xml:space="preserve">ters </w:t>
            </w:r>
            <w:r w:rsidRPr="00B3056F">
              <w:t>afInstanceId and referenceId shall be included.</w:t>
            </w:r>
            <w:r>
              <w:t xml:space="preserve"> The string identifying the </w:t>
            </w:r>
            <w:r w:rsidRPr="00B3056F">
              <w:rPr>
                <w:rFonts w:cs="Arial"/>
                <w:szCs w:val="18"/>
              </w:rPr>
              <w:t>originating AF</w:t>
            </w:r>
            <w:r>
              <w:rPr>
                <w:rFonts w:cs="Arial"/>
                <w:szCs w:val="18"/>
              </w:rPr>
              <w:t>, which is carried in</w:t>
            </w:r>
            <w:r w:rsidRPr="00B3056F">
              <w:t xml:space="preserve"> </w:t>
            </w:r>
            <w:r w:rsidRPr="00B3056F">
              <w:rPr>
                <w:rFonts w:eastAsia="SimSun"/>
              </w:rPr>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t>54</w:t>
            </w:r>
            <w:r w:rsidRPr="00B3056F">
              <w:t>]).</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073" w:name="_Toc36457566"/>
      <w:bookmarkStart w:id="4074" w:name="_Toc45028484"/>
      <w:bookmarkStart w:id="4075" w:name="_Toc45029319"/>
      <w:bookmarkStart w:id="4076" w:name="_Toc58583555"/>
      <w:r w:rsidRPr="00B3056F">
        <w:rPr>
          <w:lang w:val="en-US"/>
        </w:rPr>
        <w:t>6.5.6.3</w:t>
      </w:r>
      <w:r w:rsidRPr="00B3056F">
        <w:rPr>
          <w:lang w:val="en-US"/>
        </w:rPr>
        <w:tab/>
        <w:t>Simple data types and enumerations</w:t>
      </w:r>
      <w:bookmarkEnd w:id="4015"/>
      <w:bookmarkEnd w:id="4063"/>
      <w:bookmarkEnd w:id="4073"/>
      <w:bookmarkEnd w:id="4074"/>
      <w:bookmarkEnd w:id="4075"/>
      <w:bookmarkEnd w:id="4076"/>
    </w:p>
    <w:p w14:paraId="75D748F6" w14:textId="77777777" w:rsidR="00EF45DA" w:rsidRPr="00B3056F" w:rsidRDefault="00EF45DA" w:rsidP="00EF45DA">
      <w:pPr>
        <w:pStyle w:val="Heading5"/>
      </w:pPr>
      <w:bookmarkStart w:id="4077" w:name="_Toc11338833"/>
      <w:bookmarkStart w:id="4078" w:name="_Toc27585557"/>
      <w:bookmarkStart w:id="4079" w:name="_Toc36457567"/>
      <w:bookmarkStart w:id="4080" w:name="_Toc45028485"/>
      <w:bookmarkStart w:id="4081" w:name="_Toc45029320"/>
      <w:bookmarkStart w:id="4082" w:name="_Toc58583556"/>
      <w:r w:rsidRPr="00B3056F">
        <w:t>6.5.6.3.1</w:t>
      </w:r>
      <w:r w:rsidRPr="00B3056F">
        <w:tab/>
        <w:t>Introduction</w:t>
      </w:r>
      <w:bookmarkEnd w:id="4077"/>
      <w:bookmarkEnd w:id="4078"/>
      <w:bookmarkEnd w:id="4079"/>
      <w:bookmarkEnd w:id="4080"/>
      <w:bookmarkEnd w:id="4081"/>
      <w:bookmarkEnd w:id="4082"/>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083" w:name="_Toc11338834"/>
      <w:bookmarkStart w:id="4084" w:name="_Toc27585558"/>
      <w:bookmarkStart w:id="4085" w:name="_Toc36457568"/>
      <w:bookmarkStart w:id="4086" w:name="_Toc45028486"/>
      <w:bookmarkStart w:id="4087" w:name="_Toc45029321"/>
      <w:bookmarkStart w:id="4088" w:name="_Toc58583557"/>
      <w:r w:rsidRPr="00B3056F">
        <w:t>6.5.6.3.2</w:t>
      </w:r>
      <w:r w:rsidRPr="00B3056F">
        <w:tab/>
        <w:t>Simple data types</w:t>
      </w:r>
      <w:bookmarkEnd w:id="4083"/>
      <w:bookmarkEnd w:id="4084"/>
      <w:bookmarkEnd w:id="4085"/>
      <w:bookmarkEnd w:id="4086"/>
      <w:bookmarkEnd w:id="4087"/>
      <w:bookmarkEnd w:id="4088"/>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4F5AE902" w:rsidR="00EF45DA" w:rsidRPr="00B3056F" w:rsidRDefault="00911072" w:rsidP="001330D7">
            <w:pPr>
              <w:pStyle w:val="TAL"/>
            </w:pPr>
            <w:r>
              <w:t>The numeric value should not be higher than 2^64-1 (i.e. it should be possible to convey it in an unsigned 64 integer Information Element, used in other protocols), if interworking with the Event Exposure framework in EPC is required.</w:t>
            </w: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089" w:name="_Toc11338835"/>
      <w:bookmarkStart w:id="4090" w:name="_Toc27585559"/>
      <w:bookmarkStart w:id="4091" w:name="_Toc36457569"/>
      <w:bookmarkStart w:id="4092" w:name="_Toc45028487"/>
      <w:bookmarkStart w:id="4093" w:name="_Toc45029322"/>
      <w:bookmarkStart w:id="4094" w:name="_Toc58583558"/>
      <w:r w:rsidRPr="00B3056F">
        <w:t>6.5.6.3.3</w:t>
      </w:r>
      <w:r w:rsidRPr="00B3056F">
        <w:tab/>
        <w:t>Void</w:t>
      </w:r>
      <w:bookmarkEnd w:id="4089"/>
      <w:bookmarkEnd w:id="4090"/>
      <w:bookmarkEnd w:id="4091"/>
      <w:bookmarkEnd w:id="4092"/>
      <w:bookmarkEnd w:id="4093"/>
      <w:bookmarkEnd w:id="4094"/>
    </w:p>
    <w:p w14:paraId="23C71560" w14:textId="77777777" w:rsidR="00EF45DA" w:rsidRPr="00B3056F" w:rsidRDefault="00EF45DA" w:rsidP="00EF45DA">
      <w:pPr>
        <w:pStyle w:val="Heading5"/>
      </w:pPr>
      <w:bookmarkStart w:id="4095" w:name="_Toc27585560"/>
      <w:bookmarkStart w:id="4096" w:name="_Toc36457570"/>
      <w:bookmarkStart w:id="4097" w:name="_Toc45028488"/>
      <w:bookmarkStart w:id="4098" w:name="_Toc45029323"/>
      <w:bookmarkStart w:id="4099" w:name="_Toc11338836"/>
      <w:bookmarkStart w:id="4100" w:name="_Toc58583559"/>
      <w:r w:rsidRPr="00B3056F">
        <w:t>6.5.6.3.4</w:t>
      </w:r>
      <w:r w:rsidRPr="00B3056F">
        <w:tab/>
        <w:t>Void</w:t>
      </w:r>
      <w:bookmarkEnd w:id="4095"/>
      <w:bookmarkEnd w:id="4096"/>
      <w:bookmarkEnd w:id="4097"/>
      <w:bookmarkEnd w:id="4098"/>
      <w:bookmarkEnd w:id="4100"/>
    </w:p>
    <w:p w14:paraId="278BD27A" w14:textId="77777777" w:rsidR="00EF45DA" w:rsidRPr="00B3056F" w:rsidRDefault="00EF45DA" w:rsidP="00EF45DA">
      <w:pPr>
        <w:pStyle w:val="Heading3"/>
      </w:pPr>
      <w:bookmarkStart w:id="4101" w:name="_Toc27585561"/>
      <w:bookmarkStart w:id="4102" w:name="_Toc36457571"/>
      <w:bookmarkStart w:id="4103" w:name="_Toc45028489"/>
      <w:bookmarkStart w:id="4104" w:name="_Toc45029324"/>
      <w:bookmarkStart w:id="4105" w:name="_Toc58583560"/>
      <w:r w:rsidRPr="00B3056F">
        <w:t>6.5.7</w:t>
      </w:r>
      <w:r w:rsidRPr="00B3056F">
        <w:tab/>
        <w:t>Error Handling</w:t>
      </w:r>
      <w:bookmarkEnd w:id="4099"/>
      <w:bookmarkEnd w:id="4101"/>
      <w:bookmarkEnd w:id="4102"/>
      <w:bookmarkEnd w:id="4103"/>
      <w:bookmarkEnd w:id="4104"/>
      <w:bookmarkEnd w:id="4105"/>
    </w:p>
    <w:p w14:paraId="3A165A8D" w14:textId="77777777" w:rsidR="00EF45DA" w:rsidRPr="00B3056F" w:rsidRDefault="00EF45DA" w:rsidP="00EF45DA">
      <w:pPr>
        <w:pStyle w:val="Heading4"/>
      </w:pPr>
      <w:bookmarkStart w:id="4106" w:name="_Toc11338837"/>
      <w:bookmarkStart w:id="4107" w:name="_Toc27585562"/>
      <w:bookmarkStart w:id="4108" w:name="_Toc36457572"/>
      <w:bookmarkStart w:id="4109" w:name="_Toc45028490"/>
      <w:bookmarkStart w:id="4110" w:name="_Toc45029325"/>
      <w:bookmarkStart w:id="4111" w:name="_Toc58583561"/>
      <w:r w:rsidRPr="00B3056F">
        <w:t>6.5.7.1</w:t>
      </w:r>
      <w:r w:rsidRPr="00B3056F">
        <w:tab/>
        <w:t>General</w:t>
      </w:r>
      <w:bookmarkEnd w:id="4106"/>
      <w:bookmarkEnd w:id="4107"/>
      <w:bookmarkEnd w:id="4108"/>
      <w:bookmarkEnd w:id="4109"/>
      <w:bookmarkEnd w:id="4110"/>
      <w:bookmarkEnd w:id="4111"/>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112" w:name="_Toc11338838"/>
      <w:bookmarkStart w:id="4113" w:name="_Toc27585563"/>
      <w:bookmarkStart w:id="4114" w:name="_Toc36457573"/>
      <w:bookmarkStart w:id="4115" w:name="_Toc45028491"/>
      <w:bookmarkStart w:id="4116" w:name="_Toc45029326"/>
      <w:bookmarkStart w:id="4117" w:name="_Toc58583562"/>
      <w:r w:rsidRPr="00B3056F">
        <w:t>6.5.7.2</w:t>
      </w:r>
      <w:r w:rsidRPr="00B3056F">
        <w:tab/>
        <w:t>Protocol Errors</w:t>
      </w:r>
      <w:bookmarkEnd w:id="4112"/>
      <w:bookmarkEnd w:id="4113"/>
      <w:bookmarkEnd w:id="4114"/>
      <w:bookmarkEnd w:id="4115"/>
      <w:bookmarkEnd w:id="4116"/>
      <w:bookmarkEnd w:id="4117"/>
    </w:p>
    <w:p w14:paraId="07DAC0C1" w14:textId="77777777" w:rsidR="00EF45DA" w:rsidRPr="00B3056F" w:rsidRDefault="00EF45DA" w:rsidP="00EF45DA">
      <w:r w:rsidRPr="00B3056F">
        <w:t>Protocol errors handling shall be supported as specified in clause 5.2.7 of 3GPP TS 29.500 [4].</w:t>
      </w:r>
    </w:p>
    <w:p w14:paraId="6E216774" w14:textId="77777777" w:rsidR="00EF45DA" w:rsidRPr="00B3056F" w:rsidRDefault="00EF45DA" w:rsidP="00EF45DA">
      <w:pPr>
        <w:pStyle w:val="Heading4"/>
      </w:pPr>
      <w:bookmarkStart w:id="4118" w:name="_Toc11338839"/>
      <w:bookmarkStart w:id="4119" w:name="_Toc27585564"/>
      <w:bookmarkStart w:id="4120" w:name="_Toc36457574"/>
      <w:bookmarkStart w:id="4121" w:name="_Toc45028492"/>
      <w:bookmarkStart w:id="4122" w:name="_Toc45029327"/>
      <w:bookmarkStart w:id="4123" w:name="_Toc58583563"/>
      <w:r w:rsidRPr="00B3056F">
        <w:lastRenderedPageBreak/>
        <w:t>6.5.7.3</w:t>
      </w:r>
      <w:r w:rsidRPr="00B3056F">
        <w:tab/>
        <w:t>Application Errors</w:t>
      </w:r>
      <w:bookmarkEnd w:id="4118"/>
      <w:bookmarkEnd w:id="4119"/>
      <w:bookmarkEnd w:id="4120"/>
      <w:bookmarkEnd w:id="4121"/>
      <w:bookmarkEnd w:id="4122"/>
      <w:bookmarkEnd w:id="4123"/>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17"/>
        <w:gridCol w:w="1631"/>
        <w:gridCol w:w="4746"/>
      </w:tblGrid>
      <w:tr w:rsidR="00EF45DA" w:rsidRPr="00B3056F" w14:paraId="42196E08" w14:textId="77777777" w:rsidTr="00FF1FEF">
        <w:trPr>
          <w:jc w:val="center"/>
        </w:trPr>
        <w:tc>
          <w:tcPr>
            <w:tcW w:w="3117" w:type="dxa"/>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FF1FEF">
        <w:trPr>
          <w:jc w:val="center"/>
        </w:trPr>
        <w:tc>
          <w:tcPr>
            <w:tcW w:w="3117" w:type="dxa"/>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FF1FEF">
        <w:trPr>
          <w:jc w:val="center"/>
        </w:trPr>
        <w:tc>
          <w:tcPr>
            <w:tcW w:w="3117" w:type="dxa"/>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FF1FEF">
        <w:trPr>
          <w:jc w:val="center"/>
        </w:trPr>
        <w:tc>
          <w:tcPr>
            <w:tcW w:w="3117" w:type="dxa"/>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FF1FEF" w:rsidRPr="00B3056F" w14:paraId="2D9C713A" w14:textId="77777777" w:rsidTr="00FF1FEF">
        <w:trPr>
          <w:jc w:val="center"/>
        </w:trPr>
        <w:tc>
          <w:tcPr>
            <w:tcW w:w="3117" w:type="dxa"/>
            <w:tcBorders>
              <w:top w:val="single" w:sz="4" w:space="0" w:color="auto"/>
              <w:left w:val="single" w:sz="4" w:space="0" w:color="auto"/>
              <w:bottom w:val="single" w:sz="4" w:space="0" w:color="auto"/>
              <w:right w:val="single" w:sz="4" w:space="0" w:color="auto"/>
            </w:tcBorders>
          </w:tcPr>
          <w:p w14:paraId="74459DAA" w14:textId="12743EF9" w:rsidR="00FF1FEF" w:rsidRPr="00B3056F" w:rsidRDefault="00FF1FEF" w:rsidP="00FF1FEF">
            <w:pPr>
              <w:pStyle w:val="TAL"/>
            </w:pPr>
            <w:r>
              <w:rPr>
                <w:lang w:eastAsia="zh-CN"/>
              </w:rPr>
              <w:t>DETACHED_USER</w:t>
            </w:r>
          </w:p>
        </w:tc>
        <w:tc>
          <w:tcPr>
            <w:tcW w:w="1631" w:type="dxa"/>
            <w:tcBorders>
              <w:top w:val="single" w:sz="4" w:space="0" w:color="auto"/>
              <w:left w:val="single" w:sz="4" w:space="0" w:color="auto"/>
              <w:bottom w:val="single" w:sz="4" w:space="0" w:color="auto"/>
              <w:right w:val="single" w:sz="4" w:space="0" w:color="auto"/>
            </w:tcBorders>
          </w:tcPr>
          <w:p w14:paraId="2DBE8223" w14:textId="10A081FE" w:rsidR="00FF1FEF" w:rsidRPr="00B3056F" w:rsidRDefault="00FF1FEF" w:rsidP="00FF1FEF">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00934A77" w14:textId="78A7B534" w:rsidR="00FF1FEF" w:rsidRPr="00B3056F" w:rsidRDefault="00FF1FEF" w:rsidP="00FF1FEF">
            <w:pPr>
              <w:pStyle w:val="TAL"/>
              <w:rPr>
                <w:rFonts w:cs="Arial"/>
                <w:szCs w:val="18"/>
              </w:rPr>
            </w:pPr>
            <w:r>
              <w:t>The user is detached in the Network.</w:t>
            </w:r>
          </w:p>
        </w:tc>
      </w:tr>
      <w:tr w:rsidR="00FF1FEF" w:rsidRPr="00B3056F" w14:paraId="0C542AB4" w14:textId="77777777" w:rsidTr="00FF1FEF">
        <w:trPr>
          <w:jc w:val="center"/>
        </w:trPr>
        <w:tc>
          <w:tcPr>
            <w:tcW w:w="3117" w:type="dxa"/>
            <w:tcBorders>
              <w:top w:val="single" w:sz="4" w:space="0" w:color="auto"/>
              <w:left w:val="single" w:sz="4" w:space="0" w:color="auto"/>
              <w:bottom w:val="single" w:sz="4" w:space="0" w:color="auto"/>
              <w:right w:val="single" w:sz="4" w:space="0" w:color="auto"/>
            </w:tcBorders>
          </w:tcPr>
          <w:p w14:paraId="67B49588" w14:textId="77777777" w:rsidR="00FF1FEF" w:rsidRPr="00B3056F" w:rsidRDefault="00FF1FEF" w:rsidP="00FF1FEF">
            <w:pPr>
              <w:pStyle w:val="TAL"/>
            </w:pPr>
            <w:r w:rsidRPr="00B3056F">
              <w:t>GROUP_IDENTIFIER_NOT_FOUND</w:t>
            </w:r>
          </w:p>
        </w:tc>
        <w:tc>
          <w:tcPr>
            <w:tcW w:w="1631" w:type="dxa"/>
            <w:tcBorders>
              <w:top w:val="single" w:sz="4" w:space="0" w:color="auto"/>
              <w:left w:val="single" w:sz="4" w:space="0" w:color="auto"/>
              <w:bottom w:val="single" w:sz="4" w:space="0" w:color="auto"/>
              <w:right w:val="single" w:sz="4" w:space="0" w:color="auto"/>
            </w:tcBorders>
          </w:tcPr>
          <w:p w14:paraId="15D9622B" w14:textId="77777777" w:rsidR="00FF1FEF" w:rsidRPr="00B3056F" w:rsidRDefault="00FF1FEF" w:rsidP="00FF1FEF">
            <w:pPr>
              <w:pStyle w:val="TAL"/>
            </w:pPr>
            <w:r w:rsidRPr="00B3056F">
              <w:t>404 Not Found</w:t>
            </w:r>
          </w:p>
        </w:tc>
        <w:tc>
          <w:tcPr>
            <w:tcW w:w="4746" w:type="dxa"/>
            <w:tcBorders>
              <w:top w:val="single" w:sz="4" w:space="0" w:color="auto"/>
              <w:left w:val="single" w:sz="4" w:space="0" w:color="auto"/>
              <w:bottom w:val="single" w:sz="4" w:space="0" w:color="auto"/>
              <w:right w:val="single" w:sz="4" w:space="0" w:color="auto"/>
            </w:tcBorders>
          </w:tcPr>
          <w:p w14:paraId="4F97C457" w14:textId="77777777" w:rsidR="00FF1FEF" w:rsidRPr="00B3056F" w:rsidRDefault="00FF1FEF" w:rsidP="00FF1FEF">
            <w:pPr>
              <w:pStyle w:val="TAL"/>
              <w:rPr>
                <w:rFonts w:cs="Arial"/>
                <w:szCs w:val="18"/>
              </w:rPr>
            </w:pPr>
            <w:r w:rsidRPr="00B3056F">
              <w:rPr>
                <w:rFonts w:cs="Arial"/>
                <w:szCs w:val="18"/>
              </w:rPr>
              <w:t>The group does not exist</w:t>
            </w:r>
          </w:p>
        </w:tc>
      </w:tr>
      <w:tr w:rsidR="00FF1FEF" w:rsidRPr="00B3056F" w14:paraId="75689E97" w14:textId="77777777" w:rsidTr="00FF1FEF">
        <w:trPr>
          <w:jc w:val="center"/>
        </w:trPr>
        <w:tc>
          <w:tcPr>
            <w:tcW w:w="3117" w:type="dxa"/>
            <w:tcBorders>
              <w:top w:val="single" w:sz="4" w:space="0" w:color="auto"/>
              <w:left w:val="single" w:sz="4" w:space="0" w:color="auto"/>
              <w:bottom w:val="single" w:sz="4" w:space="0" w:color="auto"/>
              <w:right w:val="single" w:sz="4" w:space="0" w:color="auto"/>
            </w:tcBorders>
          </w:tcPr>
          <w:p w14:paraId="7AAA4ED8" w14:textId="6031A572" w:rsidR="00FF1FEF" w:rsidRPr="00B3056F" w:rsidRDefault="00FF1FEF" w:rsidP="00FF1FEF">
            <w:pPr>
              <w:pStyle w:val="TAL"/>
            </w:pPr>
            <w:r>
              <w:t>AF_NOT_ALLOWED</w:t>
            </w:r>
          </w:p>
        </w:tc>
        <w:tc>
          <w:tcPr>
            <w:tcW w:w="1631" w:type="dxa"/>
            <w:tcBorders>
              <w:top w:val="single" w:sz="4" w:space="0" w:color="auto"/>
              <w:left w:val="single" w:sz="4" w:space="0" w:color="auto"/>
              <w:bottom w:val="single" w:sz="4" w:space="0" w:color="auto"/>
              <w:right w:val="single" w:sz="4" w:space="0" w:color="auto"/>
            </w:tcBorders>
          </w:tcPr>
          <w:p w14:paraId="729FC082" w14:textId="77777777" w:rsidR="00FF1FEF" w:rsidRPr="00B3056F" w:rsidRDefault="00FF1FEF" w:rsidP="00FF1FEF">
            <w:pPr>
              <w:pStyle w:val="TAL"/>
            </w:pPr>
            <w:r w:rsidRPr="00B3056F">
              <w:t>403 Forbidden</w:t>
            </w:r>
          </w:p>
        </w:tc>
        <w:tc>
          <w:tcPr>
            <w:tcW w:w="4746" w:type="dxa"/>
            <w:tcBorders>
              <w:top w:val="single" w:sz="4" w:space="0" w:color="auto"/>
              <w:left w:val="single" w:sz="4" w:space="0" w:color="auto"/>
              <w:bottom w:val="single" w:sz="4" w:space="0" w:color="auto"/>
              <w:right w:val="single" w:sz="4" w:space="0" w:color="auto"/>
            </w:tcBorders>
          </w:tcPr>
          <w:p w14:paraId="75A927CB" w14:textId="77777777" w:rsidR="00FF1FEF" w:rsidRPr="00B3056F" w:rsidRDefault="00FF1FEF" w:rsidP="00FF1FEF">
            <w:pPr>
              <w:pStyle w:val="TAL"/>
              <w:rPr>
                <w:rFonts w:cs="Arial"/>
                <w:szCs w:val="18"/>
              </w:rPr>
            </w:pPr>
            <w:r>
              <w:rPr>
                <w:rFonts w:cs="Arial"/>
                <w:szCs w:val="18"/>
              </w:rPr>
              <w:t>This AF is not allowed to perform external provisioning or 5G VN Group creation.</w:t>
            </w:r>
          </w:p>
        </w:tc>
      </w:tr>
      <w:tr w:rsidR="00FF1FEF" w:rsidRPr="00B3056F" w14:paraId="44FBD9D1" w14:textId="77777777" w:rsidTr="00FF1FEF">
        <w:trPr>
          <w:jc w:val="center"/>
        </w:trPr>
        <w:tc>
          <w:tcPr>
            <w:tcW w:w="3117" w:type="dxa"/>
            <w:tcBorders>
              <w:top w:val="single" w:sz="4" w:space="0" w:color="auto"/>
              <w:left w:val="single" w:sz="4" w:space="0" w:color="auto"/>
              <w:bottom w:val="single" w:sz="4" w:space="0" w:color="auto"/>
              <w:right w:val="single" w:sz="4" w:space="0" w:color="auto"/>
            </w:tcBorders>
          </w:tcPr>
          <w:p w14:paraId="4998ECD5" w14:textId="77777777" w:rsidR="00FF1FEF" w:rsidRDefault="00FF1FEF" w:rsidP="00FF1FEF">
            <w:pPr>
              <w:pStyle w:val="TAL"/>
            </w:pPr>
            <w:r>
              <w:t>MTC_PROVIDER_NOT_ALLOWED</w:t>
            </w:r>
          </w:p>
        </w:tc>
        <w:tc>
          <w:tcPr>
            <w:tcW w:w="1631" w:type="dxa"/>
            <w:tcBorders>
              <w:top w:val="single" w:sz="4" w:space="0" w:color="auto"/>
              <w:left w:val="single" w:sz="4" w:space="0" w:color="auto"/>
              <w:bottom w:val="single" w:sz="4" w:space="0" w:color="auto"/>
              <w:right w:val="single" w:sz="4" w:space="0" w:color="auto"/>
            </w:tcBorders>
          </w:tcPr>
          <w:p w14:paraId="0AC28977" w14:textId="77777777" w:rsidR="00FF1FEF" w:rsidRPr="00B3056F" w:rsidRDefault="00FF1FEF" w:rsidP="00FF1FEF">
            <w:pPr>
              <w:pStyle w:val="TAL"/>
            </w:pPr>
            <w:r>
              <w:t>403 Forbidden</w:t>
            </w:r>
          </w:p>
        </w:tc>
        <w:tc>
          <w:tcPr>
            <w:tcW w:w="4746" w:type="dxa"/>
            <w:tcBorders>
              <w:top w:val="single" w:sz="4" w:space="0" w:color="auto"/>
              <w:left w:val="single" w:sz="4" w:space="0" w:color="auto"/>
              <w:bottom w:val="single" w:sz="4" w:space="0" w:color="auto"/>
              <w:right w:val="single" w:sz="4" w:space="0" w:color="auto"/>
            </w:tcBorders>
          </w:tcPr>
          <w:p w14:paraId="642044CA" w14:textId="77777777" w:rsidR="00FF1FEF" w:rsidRDefault="00FF1FEF" w:rsidP="00FF1FEF">
            <w:pPr>
              <w:pStyle w:val="TAL"/>
              <w:rPr>
                <w:rFonts w:cs="Arial"/>
                <w:szCs w:val="18"/>
              </w:rPr>
            </w:pPr>
            <w:r w:rsidRPr="00FF1FEF">
              <w:rPr>
                <w:rFonts w:cs="Arial"/>
                <w:szCs w:val="18"/>
              </w:rPr>
              <w:t xml:space="preserve">MTC Provider not authorized </w:t>
            </w:r>
            <w:r>
              <w:rPr>
                <w:rFonts w:cs="Arial"/>
                <w:szCs w:val="18"/>
              </w:rPr>
              <w:t>to perform external provisioning or 5G VN Group creation.</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124" w:name="_Toc11338840"/>
      <w:bookmarkStart w:id="4125" w:name="_Toc27585565"/>
      <w:bookmarkStart w:id="4126" w:name="_Toc36457575"/>
      <w:bookmarkStart w:id="4127" w:name="_Toc45028493"/>
      <w:bookmarkStart w:id="4128" w:name="_Toc45029328"/>
      <w:bookmarkStart w:id="4129" w:name="_Toc58583564"/>
      <w:r w:rsidRPr="00B3056F">
        <w:t>6.5.8</w:t>
      </w:r>
      <w:r w:rsidRPr="00B3056F">
        <w:tab/>
        <w:t>Feature Negotiation</w:t>
      </w:r>
      <w:bookmarkEnd w:id="4124"/>
      <w:bookmarkEnd w:id="4125"/>
      <w:bookmarkEnd w:id="4126"/>
      <w:bookmarkEnd w:id="4127"/>
      <w:bookmarkEnd w:id="4128"/>
      <w:bookmarkEnd w:id="4129"/>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130" w:name="_Toc11338841"/>
      <w:bookmarkStart w:id="4131" w:name="_Toc27585566"/>
      <w:bookmarkStart w:id="4132" w:name="_Toc36457576"/>
      <w:bookmarkStart w:id="4133" w:name="_Toc45028494"/>
      <w:bookmarkStart w:id="4134" w:name="_Toc45029329"/>
      <w:bookmarkStart w:id="4135" w:name="_Toc58583565"/>
      <w:r w:rsidRPr="00B3056F">
        <w:rPr>
          <w:lang w:val="en-US"/>
        </w:rPr>
        <w:t>6.5.9</w:t>
      </w:r>
      <w:r w:rsidRPr="00B3056F">
        <w:rPr>
          <w:lang w:val="en-US"/>
        </w:rPr>
        <w:tab/>
        <w:t>Security</w:t>
      </w:r>
      <w:bookmarkEnd w:id="4130"/>
      <w:bookmarkEnd w:id="4131"/>
      <w:bookmarkEnd w:id="4132"/>
      <w:bookmarkEnd w:id="4133"/>
      <w:bookmarkEnd w:id="4134"/>
      <w:bookmarkEnd w:id="4135"/>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77777777" w:rsidR="00EF45DA" w:rsidRPr="00B3056F" w:rsidRDefault="00EF45DA" w:rsidP="00EF45DA">
      <w:pPr>
        <w:rPr>
          <w:lang w:val="en-US"/>
        </w:rPr>
      </w:pPr>
      <w:r w:rsidRPr="00B3056F">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136" w:name="_Toc11338842"/>
      <w:bookmarkStart w:id="4137" w:name="_Toc27585567"/>
      <w:bookmarkStart w:id="4138" w:name="_Toc36457577"/>
      <w:bookmarkStart w:id="4139" w:name="_Toc45028495"/>
      <w:bookmarkStart w:id="4140" w:name="_Toc45029330"/>
      <w:bookmarkStart w:id="4141" w:name="_Toc58583566"/>
      <w:r w:rsidRPr="00B3056F">
        <w:t>6.6</w:t>
      </w:r>
      <w:r w:rsidRPr="00B3056F">
        <w:tab/>
        <w:t>Nudm_NIDDAuthorization Service API</w:t>
      </w:r>
      <w:bookmarkEnd w:id="4136"/>
      <w:bookmarkEnd w:id="4137"/>
      <w:bookmarkEnd w:id="4138"/>
      <w:bookmarkEnd w:id="4139"/>
      <w:bookmarkEnd w:id="4140"/>
      <w:bookmarkEnd w:id="4141"/>
    </w:p>
    <w:p w14:paraId="032B3814" w14:textId="77777777" w:rsidR="00EF45DA" w:rsidRPr="00B3056F" w:rsidRDefault="00EF45DA" w:rsidP="00EF45DA">
      <w:pPr>
        <w:pStyle w:val="Heading3"/>
      </w:pPr>
      <w:bookmarkStart w:id="4142" w:name="_Toc11338843"/>
      <w:bookmarkStart w:id="4143" w:name="_Toc27585568"/>
      <w:bookmarkStart w:id="4144" w:name="_Toc36457578"/>
      <w:bookmarkStart w:id="4145" w:name="_Toc45028496"/>
      <w:bookmarkStart w:id="4146" w:name="_Toc45029331"/>
      <w:bookmarkStart w:id="4147" w:name="_Toc58583567"/>
      <w:r w:rsidRPr="00B3056F">
        <w:t>6.6.1</w:t>
      </w:r>
      <w:r w:rsidRPr="00B3056F">
        <w:tab/>
        <w:t>API URI</w:t>
      </w:r>
      <w:bookmarkEnd w:id="4142"/>
      <w:bookmarkEnd w:id="4143"/>
      <w:bookmarkEnd w:id="4144"/>
      <w:bookmarkEnd w:id="4145"/>
      <w:bookmarkEnd w:id="4146"/>
      <w:bookmarkEnd w:id="4147"/>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148" w:name="_Toc11338844"/>
      <w:bookmarkStart w:id="4149" w:name="_Toc27585569"/>
      <w:bookmarkStart w:id="4150" w:name="_Toc36457579"/>
      <w:bookmarkStart w:id="4151" w:name="_Toc45028497"/>
      <w:bookmarkStart w:id="4152" w:name="_Toc45029332"/>
      <w:bookmarkStart w:id="4153" w:name="_Toc58583568"/>
      <w:r w:rsidRPr="00B3056F">
        <w:t>6.6.2</w:t>
      </w:r>
      <w:r w:rsidRPr="00B3056F">
        <w:tab/>
        <w:t>Usage of HTTP</w:t>
      </w:r>
      <w:bookmarkEnd w:id="4148"/>
      <w:bookmarkEnd w:id="4149"/>
      <w:bookmarkEnd w:id="4150"/>
      <w:bookmarkEnd w:id="4151"/>
      <w:bookmarkEnd w:id="4152"/>
      <w:bookmarkEnd w:id="4153"/>
    </w:p>
    <w:p w14:paraId="550420F6" w14:textId="77777777" w:rsidR="00EF45DA" w:rsidRPr="00B3056F" w:rsidRDefault="00EF45DA" w:rsidP="00EF45DA">
      <w:pPr>
        <w:pStyle w:val="Heading4"/>
      </w:pPr>
      <w:bookmarkStart w:id="4154" w:name="_Toc11338845"/>
      <w:bookmarkStart w:id="4155" w:name="_Toc27585570"/>
      <w:bookmarkStart w:id="4156" w:name="_Toc36457580"/>
      <w:bookmarkStart w:id="4157" w:name="_Toc45028498"/>
      <w:bookmarkStart w:id="4158" w:name="_Toc45029333"/>
      <w:bookmarkStart w:id="4159" w:name="_Toc58583569"/>
      <w:r w:rsidRPr="00B3056F">
        <w:t>6.6.2.1</w:t>
      </w:r>
      <w:r w:rsidRPr="00B3056F">
        <w:tab/>
        <w:t>General</w:t>
      </w:r>
      <w:bookmarkEnd w:id="4154"/>
      <w:bookmarkEnd w:id="4155"/>
      <w:bookmarkEnd w:id="4156"/>
      <w:bookmarkEnd w:id="4157"/>
      <w:bookmarkEnd w:id="4158"/>
      <w:bookmarkEnd w:id="4159"/>
    </w:p>
    <w:p w14:paraId="1A715004" w14:textId="77777777" w:rsidR="00EF45DA" w:rsidRPr="00B3056F" w:rsidRDefault="00EF45DA" w:rsidP="00EF45DA">
      <w:r w:rsidRPr="00B3056F">
        <w:t>HTTP/2, as defined in IETF RFC 7540 [13], shall be used as specified in clause 5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160" w:name="_Toc11338846"/>
      <w:bookmarkStart w:id="4161" w:name="_Toc27585571"/>
      <w:bookmarkStart w:id="4162" w:name="_Toc36457581"/>
      <w:bookmarkStart w:id="4163" w:name="_Toc45028499"/>
      <w:bookmarkStart w:id="4164" w:name="_Toc45029334"/>
      <w:bookmarkStart w:id="4165" w:name="_Toc58583570"/>
      <w:r w:rsidRPr="00B3056F">
        <w:t>6.6.2.2</w:t>
      </w:r>
      <w:r w:rsidRPr="00B3056F">
        <w:tab/>
        <w:t>HTTP standard headers</w:t>
      </w:r>
      <w:bookmarkEnd w:id="4160"/>
      <w:bookmarkEnd w:id="4161"/>
      <w:bookmarkEnd w:id="4162"/>
      <w:bookmarkEnd w:id="4163"/>
      <w:bookmarkEnd w:id="4164"/>
      <w:bookmarkEnd w:id="4165"/>
    </w:p>
    <w:p w14:paraId="4DC2108B" w14:textId="77777777" w:rsidR="00EF45DA" w:rsidRPr="00B3056F" w:rsidRDefault="00EF45DA" w:rsidP="00EF45DA">
      <w:pPr>
        <w:pStyle w:val="Heading5"/>
        <w:rPr>
          <w:lang w:eastAsia="zh-CN"/>
        </w:rPr>
      </w:pPr>
      <w:bookmarkStart w:id="4166" w:name="_Toc11338847"/>
      <w:bookmarkStart w:id="4167" w:name="_Toc27585572"/>
      <w:bookmarkStart w:id="4168" w:name="_Toc36457582"/>
      <w:bookmarkStart w:id="4169" w:name="_Toc45028500"/>
      <w:bookmarkStart w:id="4170" w:name="_Toc45029335"/>
      <w:bookmarkStart w:id="4171" w:name="_Toc58583571"/>
      <w:r w:rsidRPr="00B3056F">
        <w:t>6.6.2.2.1</w:t>
      </w:r>
      <w:r w:rsidRPr="00B3056F">
        <w:rPr>
          <w:rFonts w:hint="eastAsia"/>
          <w:lang w:eastAsia="zh-CN"/>
        </w:rPr>
        <w:tab/>
      </w:r>
      <w:r w:rsidRPr="00B3056F">
        <w:rPr>
          <w:lang w:eastAsia="zh-CN"/>
        </w:rPr>
        <w:t>General</w:t>
      </w:r>
      <w:bookmarkEnd w:id="4166"/>
      <w:bookmarkEnd w:id="4167"/>
      <w:bookmarkEnd w:id="4168"/>
      <w:bookmarkEnd w:id="4169"/>
      <w:bookmarkEnd w:id="4170"/>
      <w:bookmarkEnd w:id="4171"/>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172" w:name="_Toc11338848"/>
      <w:bookmarkStart w:id="4173" w:name="_Toc27585573"/>
      <w:bookmarkStart w:id="4174" w:name="_Toc36457583"/>
      <w:bookmarkStart w:id="4175" w:name="_Toc45028501"/>
      <w:bookmarkStart w:id="4176" w:name="_Toc45029336"/>
      <w:bookmarkStart w:id="4177" w:name="_Toc58583572"/>
      <w:r w:rsidRPr="00B3056F">
        <w:t>6.6.2.2.2</w:t>
      </w:r>
      <w:r w:rsidRPr="00B3056F">
        <w:tab/>
        <w:t>Content type</w:t>
      </w:r>
      <w:bookmarkEnd w:id="4172"/>
      <w:bookmarkEnd w:id="4173"/>
      <w:bookmarkEnd w:id="4174"/>
      <w:bookmarkEnd w:id="4175"/>
      <w:bookmarkEnd w:id="4176"/>
      <w:bookmarkEnd w:id="4177"/>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178" w:name="_Toc11338849"/>
      <w:bookmarkStart w:id="4179" w:name="_Toc27585574"/>
      <w:bookmarkStart w:id="4180" w:name="_Toc36457584"/>
      <w:bookmarkStart w:id="4181" w:name="_Toc45028502"/>
      <w:bookmarkStart w:id="4182" w:name="_Toc45029337"/>
      <w:bookmarkStart w:id="4183" w:name="_Toc58583573"/>
      <w:r w:rsidRPr="00B3056F">
        <w:t>6.6.2.3</w:t>
      </w:r>
      <w:r w:rsidRPr="00B3056F">
        <w:tab/>
        <w:t>HTTP custom headers</w:t>
      </w:r>
      <w:bookmarkEnd w:id="4178"/>
      <w:bookmarkEnd w:id="4179"/>
      <w:bookmarkEnd w:id="4180"/>
      <w:bookmarkEnd w:id="4181"/>
      <w:bookmarkEnd w:id="4182"/>
      <w:bookmarkEnd w:id="4183"/>
    </w:p>
    <w:p w14:paraId="01EBF873" w14:textId="77777777" w:rsidR="00EF45DA" w:rsidRPr="00B3056F" w:rsidRDefault="00EF45DA" w:rsidP="00EF45DA">
      <w:pPr>
        <w:pStyle w:val="Heading5"/>
        <w:rPr>
          <w:lang w:eastAsia="zh-CN"/>
        </w:rPr>
      </w:pPr>
      <w:bookmarkStart w:id="4184" w:name="_Toc11338850"/>
      <w:bookmarkStart w:id="4185" w:name="_Toc27585575"/>
      <w:bookmarkStart w:id="4186" w:name="_Toc36457585"/>
      <w:bookmarkStart w:id="4187" w:name="_Toc45028503"/>
      <w:bookmarkStart w:id="4188" w:name="_Toc45029338"/>
      <w:bookmarkStart w:id="4189" w:name="_Toc58583574"/>
      <w:r w:rsidRPr="00B3056F">
        <w:t>6.6.2.3.1</w:t>
      </w:r>
      <w:r w:rsidRPr="00B3056F">
        <w:rPr>
          <w:rFonts w:hint="eastAsia"/>
          <w:lang w:eastAsia="zh-CN"/>
        </w:rPr>
        <w:tab/>
      </w:r>
      <w:r w:rsidRPr="00B3056F">
        <w:rPr>
          <w:lang w:eastAsia="zh-CN"/>
        </w:rPr>
        <w:t>General</w:t>
      </w:r>
      <w:bookmarkEnd w:id="4184"/>
      <w:bookmarkEnd w:id="4185"/>
      <w:bookmarkEnd w:id="4186"/>
      <w:bookmarkEnd w:id="4187"/>
      <w:bookmarkEnd w:id="4188"/>
      <w:bookmarkEnd w:id="4189"/>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190" w:name="_Toc11338851"/>
      <w:bookmarkStart w:id="4191" w:name="_Toc27585576"/>
      <w:bookmarkStart w:id="4192" w:name="_Toc36457586"/>
      <w:bookmarkStart w:id="4193" w:name="_Toc45028504"/>
      <w:bookmarkStart w:id="4194" w:name="_Toc45029339"/>
      <w:bookmarkStart w:id="4195" w:name="_Toc58583575"/>
      <w:r w:rsidRPr="00B3056F">
        <w:t>6.6.3</w:t>
      </w:r>
      <w:r w:rsidRPr="00B3056F">
        <w:tab/>
        <w:t>Resources</w:t>
      </w:r>
      <w:bookmarkEnd w:id="4190"/>
      <w:bookmarkEnd w:id="4191"/>
      <w:bookmarkEnd w:id="4192"/>
      <w:bookmarkEnd w:id="4193"/>
      <w:bookmarkEnd w:id="4194"/>
      <w:bookmarkEnd w:id="4195"/>
    </w:p>
    <w:p w14:paraId="20E3B38C" w14:textId="77777777" w:rsidR="00EF45DA" w:rsidRPr="00B3056F" w:rsidRDefault="00EF45DA" w:rsidP="00EF45DA">
      <w:pPr>
        <w:pStyle w:val="Heading4"/>
      </w:pPr>
      <w:bookmarkStart w:id="4196" w:name="_Toc11338852"/>
      <w:bookmarkStart w:id="4197" w:name="_Toc27585577"/>
      <w:bookmarkStart w:id="4198" w:name="_Toc36457587"/>
      <w:bookmarkStart w:id="4199" w:name="_Toc45028505"/>
      <w:bookmarkStart w:id="4200" w:name="_Toc45029340"/>
      <w:bookmarkStart w:id="4201" w:name="_Toc58583576"/>
      <w:r w:rsidRPr="00B3056F">
        <w:t>6.6.3.1</w:t>
      </w:r>
      <w:r w:rsidRPr="00B3056F">
        <w:tab/>
        <w:t>Overview</w:t>
      </w:r>
      <w:bookmarkEnd w:id="4196"/>
      <w:bookmarkEnd w:id="4197"/>
      <w:bookmarkEnd w:id="4198"/>
      <w:bookmarkEnd w:id="4199"/>
      <w:bookmarkEnd w:id="4200"/>
      <w:bookmarkEnd w:id="4201"/>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10" type="#_x0000_t75" style="width:300.3pt;height:123.7pt" o:ole="">
            <v:imagedata r:id="rId182" o:title=""/>
          </v:shape>
          <o:OLEObject Type="Embed" ProgID="Visio.Drawing.11" ShapeID="_x0000_i1110" DrawAspect="Content" ObjectID="_1669196376" r:id="rId183"/>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77777777" w:rsidR="00EF45DA" w:rsidRPr="00B3056F" w:rsidRDefault="00EF45DA" w:rsidP="001330D7">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202" w:name="_Toc11338853"/>
      <w:bookmarkStart w:id="4203" w:name="_Toc27585578"/>
      <w:bookmarkStart w:id="4204" w:name="_Toc36457588"/>
      <w:bookmarkStart w:id="4205" w:name="_Toc45028506"/>
      <w:bookmarkStart w:id="4206" w:name="_Toc45029341"/>
      <w:bookmarkStart w:id="4207" w:name="_Toc58583577"/>
      <w:r w:rsidRPr="00B3056F">
        <w:t>6.6.3.2</w:t>
      </w:r>
      <w:r w:rsidRPr="00B3056F">
        <w:tab/>
        <w:t>Resource: ueIdentity (Document)</w:t>
      </w:r>
      <w:bookmarkEnd w:id="4202"/>
      <w:bookmarkEnd w:id="4203"/>
      <w:bookmarkEnd w:id="4204"/>
      <w:bookmarkEnd w:id="4205"/>
      <w:bookmarkEnd w:id="4206"/>
      <w:bookmarkEnd w:id="4207"/>
    </w:p>
    <w:p w14:paraId="5EF6115C" w14:textId="77777777" w:rsidR="00EF45DA" w:rsidRPr="00B3056F" w:rsidRDefault="00EF45DA" w:rsidP="00EF45DA">
      <w:pPr>
        <w:pStyle w:val="Heading5"/>
      </w:pPr>
      <w:bookmarkStart w:id="4208" w:name="_Toc11338854"/>
      <w:bookmarkStart w:id="4209" w:name="_Toc27585579"/>
      <w:bookmarkStart w:id="4210" w:name="_Toc36457589"/>
      <w:bookmarkStart w:id="4211" w:name="_Toc45028507"/>
      <w:bookmarkStart w:id="4212" w:name="_Toc45029342"/>
      <w:bookmarkStart w:id="4213" w:name="_Toc58583578"/>
      <w:r w:rsidRPr="00B3056F">
        <w:t>6.6.3.2.1</w:t>
      </w:r>
      <w:r w:rsidRPr="00B3056F">
        <w:tab/>
        <w:t>Description</w:t>
      </w:r>
      <w:bookmarkEnd w:id="4208"/>
      <w:bookmarkEnd w:id="4209"/>
      <w:bookmarkEnd w:id="4210"/>
      <w:bookmarkEnd w:id="4211"/>
      <w:bookmarkEnd w:id="4212"/>
      <w:bookmarkEnd w:id="4213"/>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214" w:name="_Toc11338855"/>
      <w:bookmarkStart w:id="4215" w:name="_Toc27585580"/>
      <w:bookmarkStart w:id="4216" w:name="_Toc36457590"/>
      <w:bookmarkStart w:id="4217" w:name="_Toc45028508"/>
      <w:bookmarkStart w:id="4218" w:name="_Toc45029343"/>
      <w:bookmarkStart w:id="4219" w:name="_Toc58583579"/>
      <w:r w:rsidRPr="00B3056F">
        <w:t>6.6.3.2.2</w:t>
      </w:r>
      <w:r w:rsidRPr="00B3056F">
        <w:tab/>
        <w:t>Resource Definition</w:t>
      </w:r>
      <w:bookmarkEnd w:id="4214"/>
      <w:bookmarkEnd w:id="4215"/>
      <w:bookmarkEnd w:id="4216"/>
      <w:bookmarkEnd w:id="4217"/>
      <w:bookmarkEnd w:id="4218"/>
      <w:bookmarkEnd w:id="4219"/>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F45DA">
      <w:pPr>
        <w:rPr>
          <w:rFonts w:ascii="Arial" w:hAnsi="Arial" w:cs="Arial"/>
        </w:rPr>
      </w:pPr>
      <w:r w:rsidRPr="00B3056F">
        <w:t>This resource shall support the resource URI variables defined in table 6.6.3.2.2-1</w:t>
      </w:r>
      <w:r w:rsidRPr="00B3056F">
        <w:rPr>
          <w:rFonts w:ascii="Arial" w:hAnsi="Arial" w:cs="Arial"/>
        </w:rPr>
        <w:t>.</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29984C02" w:rsidR="00E456BC" w:rsidRPr="00B3056F" w:rsidRDefault="00E456BC" w:rsidP="00E456BC">
            <w:pPr>
              <w:pStyle w:val="TAL"/>
            </w:pPr>
            <w:r w:rsidRPr="00B3056F">
              <w:t>Represents the GPSI or External Group Identifier (see 3GPP TS 23.501 [2] clause 7.2.5)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220" w:name="_Toc11338856"/>
      <w:bookmarkStart w:id="4221" w:name="_Toc27585581"/>
      <w:bookmarkStart w:id="4222" w:name="_Toc36457591"/>
      <w:bookmarkStart w:id="4223" w:name="_Toc45028509"/>
      <w:bookmarkStart w:id="4224" w:name="_Toc45029344"/>
      <w:bookmarkStart w:id="4225" w:name="_Toc58583580"/>
      <w:r w:rsidRPr="00B3056F">
        <w:t>6.6.3.2.3</w:t>
      </w:r>
      <w:r w:rsidRPr="00B3056F">
        <w:tab/>
        <w:t>Resource Standard Methods</w:t>
      </w:r>
      <w:bookmarkEnd w:id="4220"/>
      <w:bookmarkEnd w:id="4221"/>
      <w:bookmarkEnd w:id="4222"/>
      <w:bookmarkEnd w:id="4223"/>
      <w:bookmarkEnd w:id="4224"/>
      <w:bookmarkEnd w:id="4225"/>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226" w:name="_Toc27585582"/>
      <w:bookmarkStart w:id="4227" w:name="_Toc36457592"/>
      <w:bookmarkStart w:id="4228" w:name="_Toc45028510"/>
      <w:bookmarkStart w:id="4229" w:name="_Toc45029345"/>
      <w:bookmarkStart w:id="4230" w:name="_Toc11338858"/>
      <w:bookmarkStart w:id="4231" w:name="_Toc58583581"/>
      <w:r w:rsidRPr="00B3056F">
        <w:t>6.6.3.2.4</w:t>
      </w:r>
      <w:r w:rsidRPr="00B3056F">
        <w:tab/>
        <w:t>Resource Custom Operations</w:t>
      </w:r>
      <w:bookmarkEnd w:id="4226"/>
      <w:bookmarkEnd w:id="4227"/>
      <w:bookmarkEnd w:id="4228"/>
      <w:bookmarkEnd w:id="4229"/>
      <w:bookmarkEnd w:id="4231"/>
    </w:p>
    <w:p w14:paraId="4602540D" w14:textId="77777777" w:rsidR="00EF45DA" w:rsidRPr="00B3056F" w:rsidRDefault="00EF45DA" w:rsidP="00EF45DA">
      <w:pPr>
        <w:pStyle w:val="Heading6"/>
        <w:ind w:left="0" w:firstLine="0"/>
      </w:pPr>
      <w:bookmarkStart w:id="4232" w:name="_Toc27585583"/>
      <w:bookmarkStart w:id="4233" w:name="_Toc36457593"/>
      <w:bookmarkStart w:id="4234" w:name="_Toc45028511"/>
      <w:bookmarkStart w:id="4235" w:name="_Toc45029346"/>
      <w:bookmarkStart w:id="4236" w:name="_Toc58583582"/>
      <w:r w:rsidRPr="00B3056F">
        <w:t>6.6.3.2.4.1</w:t>
      </w:r>
      <w:r w:rsidRPr="00B3056F">
        <w:tab/>
        <w:t>Overview</w:t>
      </w:r>
      <w:bookmarkEnd w:id="4232"/>
      <w:bookmarkEnd w:id="4233"/>
      <w:bookmarkEnd w:id="4234"/>
      <w:bookmarkEnd w:id="4235"/>
      <w:bookmarkEnd w:id="4236"/>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EF45DA">
      <w:pPr>
        <w:pStyle w:val="Heading6"/>
        <w:ind w:left="0" w:firstLine="0"/>
      </w:pPr>
      <w:bookmarkStart w:id="4237" w:name="_Toc27585584"/>
      <w:bookmarkStart w:id="4238" w:name="_Toc36457594"/>
      <w:bookmarkStart w:id="4239" w:name="_Toc45028512"/>
      <w:bookmarkStart w:id="4240" w:name="_Toc45029347"/>
      <w:bookmarkStart w:id="4241" w:name="_Toc58583583"/>
      <w:r w:rsidRPr="00B3056F">
        <w:lastRenderedPageBreak/>
        <w:t>6.6.3.2.4.2</w:t>
      </w:r>
      <w:r w:rsidRPr="00B3056F">
        <w:tab/>
        <w:t>Operation: authorize</w:t>
      </w:r>
      <w:bookmarkEnd w:id="4237"/>
      <w:bookmarkEnd w:id="4238"/>
      <w:bookmarkEnd w:id="4239"/>
      <w:bookmarkEnd w:id="4240"/>
      <w:bookmarkEnd w:id="4241"/>
    </w:p>
    <w:p w14:paraId="103A377A" w14:textId="77777777" w:rsidR="00EF45DA" w:rsidRPr="00B3056F" w:rsidRDefault="00EF45DA" w:rsidP="00EF45DA">
      <w:pPr>
        <w:pStyle w:val="Heading7"/>
      </w:pPr>
      <w:bookmarkStart w:id="4242" w:name="_Toc27585585"/>
      <w:bookmarkStart w:id="4243" w:name="_Toc36457595"/>
      <w:bookmarkStart w:id="4244" w:name="_Toc45028513"/>
      <w:bookmarkStart w:id="4245" w:name="_Toc45029348"/>
      <w:bookmarkStart w:id="4246" w:name="_Toc58583584"/>
      <w:r w:rsidRPr="00B3056F">
        <w:t>6.6.3.2.4.2.1</w:t>
      </w:r>
      <w:r w:rsidRPr="00B3056F">
        <w:tab/>
        <w:t>Description</w:t>
      </w:r>
      <w:bookmarkEnd w:id="4242"/>
      <w:bookmarkEnd w:id="4243"/>
      <w:bookmarkEnd w:id="4244"/>
      <w:bookmarkEnd w:id="4245"/>
      <w:bookmarkEnd w:id="4246"/>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EF45DA">
      <w:pPr>
        <w:pStyle w:val="Heading7"/>
      </w:pPr>
      <w:bookmarkStart w:id="4247" w:name="_Toc27585586"/>
      <w:bookmarkStart w:id="4248" w:name="_Toc36457596"/>
      <w:bookmarkStart w:id="4249" w:name="_Toc45028514"/>
      <w:bookmarkStart w:id="4250" w:name="_Toc45029349"/>
      <w:bookmarkStart w:id="4251" w:name="_Toc58583585"/>
      <w:r w:rsidRPr="00B3056F">
        <w:t>6.6.3.2.4.2.2</w:t>
      </w:r>
      <w:r w:rsidRPr="00B3056F">
        <w:tab/>
        <w:t>Operation Definition</w:t>
      </w:r>
      <w:bookmarkEnd w:id="4247"/>
      <w:bookmarkEnd w:id="4248"/>
      <w:bookmarkEnd w:id="4249"/>
      <w:bookmarkEnd w:id="4250"/>
      <w:bookmarkEnd w:id="4251"/>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1330D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1330D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F4CDF27"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252" w:name="_Toc27585587"/>
      <w:bookmarkStart w:id="4253" w:name="_Toc36457597"/>
      <w:bookmarkStart w:id="4254" w:name="_Toc45028515"/>
      <w:bookmarkStart w:id="4255" w:name="_Toc45029350"/>
      <w:bookmarkStart w:id="4256" w:name="_Toc58583586"/>
      <w:r w:rsidRPr="00B3056F">
        <w:t>6.6.4</w:t>
      </w:r>
      <w:r w:rsidRPr="00B3056F">
        <w:tab/>
        <w:t>Custom Operations without associated resources</w:t>
      </w:r>
      <w:bookmarkEnd w:id="4230"/>
      <w:bookmarkEnd w:id="4252"/>
      <w:bookmarkEnd w:id="4253"/>
      <w:bookmarkEnd w:id="4254"/>
      <w:bookmarkEnd w:id="4255"/>
      <w:bookmarkEnd w:id="4256"/>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257" w:name="_Toc11338859"/>
      <w:bookmarkStart w:id="4258" w:name="_Toc27585588"/>
      <w:bookmarkStart w:id="4259" w:name="_Toc36457598"/>
      <w:bookmarkStart w:id="4260" w:name="_Toc45028516"/>
      <w:bookmarkStart w:id="4261" w:name="_Toc45029351"/>
      <w:bookmarkStart w:id="4262" w:name="_Toc58583587"/>
      <w:r w:rsidRPr="00B3056F">
        <w:t>6.6.5</w:t>
      </w:r>
      <w:r w:rsidRPr="00B3056F">
        <w:tab/>
        <w:t>Notifications</w:t>
      </w:r>
      <w:bookmarkEnd w:id="4257"/>
      <w:bookmarkEnd w:id="4258"/>
      <w:bookmarkEnd w:id="4259"/>
      <w:bookmarkEnd w:id="4260"/>
      <w:bookmarkEnd w:id="4261"/>
      <w:bookmarkEnd w:id="4262"/>
    </w:p>
    <w:p w14:paraId="179592EE" w14:textId="77777777" w:rsidR="00EF45DA" w:rsidRPr="00B3056F" w:rsidRDefault="00EF45DA" w:rsidP="00EF45DA">
      <w:pPr>
        <w:pStyle w:val="Heading4"/>
      </w:pPr>
      <w:bookmarkStart w:id="4263" w:name="_Toc11338860"/>
      <w:bookmarkStart w:id="4264" w:name="_Toc27585589"/>
      <w:bookmarkStart w:id="4265" w:name="_Toc36457599"/>
      <w:bookmarkStart w:id="4266" w:name="_Toc45028517"/>
      <w:bookmarkStart w:id="4267" w:name="_Toc45029352"/>
      <w:bookmarkStart w:id="4268" w:name="_Toc58583588"/>
      <w:r w:rsidRPr="00B3056F">
        <w:t>6.6.5.1</w:t>
      </w:r>
      <w:r w:rsidRPr="00B3056F">
        <w:tab/>
        <w:t>General</w:t>
      </w:r>
      <w:bookmarkEnd w:id="4263"/>
      <w:bookmarkEnd w:id="4264"/>
      <w:bookmarkEnd w:id="4265"/>
      <w:bookmarkEnd w:id="4266"/>
      <w:bookmarkEnd w:id="4267"/>
      <w:bookmarkEnd w:id="4268"/>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269" w:name="_Toc27585590"/>
      <w:bookmarkStart w:id="4270" w:name="_Toc36457600"/>
      <w:bookmarkStart w:id="4271" w:name="_Toc45028518"/>
      <w:bookmarkStart w:id="4272" w:name="_Toc45029353"/>
      <w:bookmarkStart w:id="4273" w:name="_Toc11338861"/>
      <w:bookmarkStart w:id="4274" w:name="_Toc58583589"/>
      <w:r w:rsidRPr="00B3056F">
        <w:t>6.6.5.2</w:t>
      </w:r>
      <w:r w:rsidRPr="00B3056F">
        <w:tab/>
        <w:t>Nidd Authorization Data Update Notification</w:t>
      </w:r>
      <w:bookmarkEnd w:id="4269"/>
      <w:bookmarkEnd w:id="4270"/>
      <w:bookmarkEnd w:id="4271"/>
      <w:bookmarkEnd w:id="4272"/>
      <w:bookmarkEnd w:id="4274"/>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lastRenderedPageBreak/>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275" w:name="_Toc27585591"/>
    </w:p>
    <w:p w14:paraId="724636E4" w14:textId="77777777" w:rsidR="00EF45DA" w:rsidRPr="00B3056F" w:rsidRDefault="00EF45DA" w:rsidP="00EF45DA">
      <w:pPr>
        <w:pStyle w:val="Heading3"/>
      </w:pPr>
      <w:bookmarkStart w:id="4276" w:name="_Toc36457601"/>
      <w:bookmarkStart w:id="4277" w:name="_Toc45028519"/>
      <w:bookmarkStart w:id="4278" w:name="_Toc45029354"/>
      <w:bookmarkStart w:id="4279" w:name="_Toc58583590"/>
      <w:r w:rsidRPr="00B3056F">
        <w:t>6.6.6</w:t>
      </w:r>
      <w:r w:rsidRPr="00B3056F">
        <w:tab/>
        <w:t>Data Model</w:t>
      </w:r>
      <w:bookmarkEnd w:id="4273"/>
      <w:bookmarkEnd w:id="4275"/>
      <w:bookmarkEnd w:id="4276"/>
      <w:bookmarkEnd w:id="4277"/>
      <w:bookmarkEnd w:id="4278"/>
      <w:bookmarkEnd w:id="4279"/>
    </w:p>
    <w:p w14:paraId="0AB4B195" w14:textId="77777777" w:rsidR="00EF45DA" w:rsidRPr="00B3056F" w:rsidRDefault="00EF45DA" w:rsidP="00EF45DA">
      <w:pPr>
        <w:pStyle w:val="Heading4"/>
      </w:pPr>
      <w:bookmarkStart w:id="4280" w:name="_Toc11338862"/>
      <w:bookmarkStart w:id="4281" w:name="_Toc27585592"/>
      <w:bookmarkStart w:id="4282" w:name="_Toc36457602"/>
      <w:bookmarkStart w:id="4283" w:name="_Toc45028520"/>
      <w:bookmarkStart w:id="4284" w:name="_Toc45029355"/>
      <w:bookmarkStart w:id="4285" w:name="_Toc58583591"/>
      <w:r w:rsidRPr="00B3056F">
        <w:t>6.6.6.1</w:t>
      </w:r>
      <w:r w:rsidRPr="00B3056F">
        <w:tab/>
        <w:t>General</w:t>
      </w:r>
      <w:bookmarkEnd w:id="4280"/>
      <w:bookmarkEnd w:id="4281"/>
      <w:bookmarkEnd w:id="4282"/>
      <w:bookmarkEnd w:id="4283"/>
      <w:bookmarkEnd w:id="4284"/>
      <w:bookmarkEnd w:id="4285"/>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14:paraId="00D01651"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gridSpan w:val="2"/>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F3411F" w:rsidRPr="00B3056F" w14:paraId="155C54F0" w14:textId="77777777" w:rsidTr="00F3411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7DCD1" w14:textId="77777777" w:rsidR="00F3411F" w:rsidRPr="00B3056F" w:rsidRDefault="00F3411F" w:rsidP="006A1FAE">
            <w:pPr>
              <w:pStyle w:val="TAL"/>
            </w:pPr>
            <w:r>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23AEF4B3" w14:textId="77777777" w:rsidR="00F3411F" w:rsidRPr="00B3056F" w:rsidRDefault="00F3411F" w:rsidP="006A1FAE">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09EE4867" w14:textId="77777777" w:rsidR="00F3411F" w:rsidRPr="00B3056F" w:rsidRDefault="00F3411F" w:rsidP="006A1FAE">
            <w:pPr>
              <w:pStyle w:val="TAL"/>
              <w:rPr>
                <w:rFonts w:cs="Arial"/>
                <w:szCs w:val="18"/>
              </w:rPr>
            </w:pPr>
          </w:p>
        </w:tc>
      </w:tr>
      <w:tr w:rsidR="00EF45DA" w:rsidRPr="00B3056F" w14:paraId="169A14BC"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B73841" w14:textId="77777777" w:rsidR="00EF45DA" w:rsidRPr="00B3056F" w:rsidRDefault="00EF45DA" w:rsidP="001330D7">
            <w:pPr>
              <w:pStyle w:val="TAL"/>
            </w:pPr>
            <w:r w:rsidRPr="00B3056F">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1F5E604" w14:textId="77777777" w:rsidR="00EF45DA" w:rsidRPr="00B3056F" w:rsidRDefault="00EF45DA" w:rsidP="001330D7">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5185D71B" w14:textId="77777777" w:rsidR="00EF45DA" w:rsidRPr="00B3056F" w:rsidRDefault="00EF45DA" w:rsidP="001330D7">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286" w:name="_Toc11338863"/>
      <w:bookmarkStart w:id="4287" w:name="_Toc27585593"/>
      <w:bookmarkStart w:id="4288" w:name="_Toc36457603"/>
      <w:bookmarkStart w:id="4289" w:name="_Toc45028521"/>
      <w:bookmarkStart w:id="4290" w:name="_Toc45029356"/>
      <w:bookmarkStart w:id="4291" w:name="_Toc58583592"/>
      <w:r w:rsidRPr="00B3056F">
        <w:rPr>
          <w:lang w:val="en-US"/>
        </w:rPr>
        <w:t>6.6.6.2</w:t>
      </w:r>
      <w:r w:rsidRPr="00B3056F">
        <w:rPr>
          <w:lang w:val="en-US"/>
        </w:rPr>
        <w:tab/>
        <w:t>Structured data types</w:t>
      </w:r>
      <w:bookmarkEnd w:id="4286"/>
      <w:bookmarkEnd w:id="4287"/>
      <w:bookmarkEnd w:id="4288"/>
      <w:bookmarkEnd w:id="4289"/>
      <w:bookmarkEnd w:id="4290"/>
      <w:bookmarkEnd w:id="4291"/>
    </w:p>
    <w:p w14:paraId="2F6C008B" w14:textId="77777777" w:rsidR="00EF45DA" w:rsidRPr="00B3056F" w:rsidRDefault="00EF45DA" w:rsidP="00EF45DA">
      <w:pPr>
        <w:pStyle w:val="Heading5"/>
      </w:pPr>
      <w:bookmarkStart w:id="4292" w:name="_Toc11338864"/>
      <w:bookmarkStart w:id="4293" w:name="_Toc27585594"/>
      <w:bookmarkStart w:id="4294" w:name="_Toc36457604"/>
      <w:bookmarkStart w:id="4295" w:name="_Toc45028522"/>
      <w:bookmarkStart w:id="4296" w:name="_Toc45029357"/>
      <w:bookmarkStart w:id="4297" w:name="_Toc58583593"/>
      <w:r w:rsidRPr="00B3056F">
        <w:t>6.6.6.2.1</w:t>
      </w:r>
      <w:r w:rsidRPr="00B3056F">
        <w:tab/>
        <w:t>Introduction</w:t>
      </w:r>
      <w:bookmarkEnd w:id="4292"/>
      <w:bookmarkEnd w:id="4293"/>
      <w:bookmarkEnd w:id="4294"/>
      <w:bookmarkEnd w:id="4295"/>
      <w:bookmarkEnd w:id="4296"/>
      <w:bookmarkEnd w:id="4297"/>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298" w:name="_Toc11338865"/>
      <w:bookmarkStart w:id="4299" w:name="_Toc27585595"/>
      <w:bookmarkStart w:id="4300" w:name="_Toc36457605"/>
      <w:bookmarkStart w:id="4301" w:name="_Toc45028523"/>
      <w:bookmarkStart w:id="4302" w:name="_Toc45029358"/>
      <w:bookmarkStart w:id="4303" w:name="_Toc58583594"/>
      <w:r w:rsidRPr="00B3056F">
        <w:lastRenderedPageBreak/>
        <w:t>6.6.6.2.2</w:t>
      </w:r>
      <w:r w:rsidRPr="00B3056F">
        <w:tab/>
        <w:t>Type: AuthorizationData</w:t>
      </w:r>
      <w:bookmarkEnd w:id="4298"/>
      <w:bookmarkEnd w:id="4299"/>
      <w:bookmarkEnd w:id="4300"/>
      <w:bookmarkEnd w:id="4301"/>
      <w:bookmarkEnd w:id="4302"/>
      <w:bookmarkEnd w:id="4303"/>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304" w:name="_Toc11338866"/>
      <w:bookmarkStart w:id="4305" w:name="_Toc27585596"/>
      <w:bookmarkStart w:id="4306" w:name="_Toc36457606"/>
      <w:bookmarkStart w:id="4307" w:name="_Toc45028524"/>
      <w:bookmarkStart w:id="4308" w:name="_Toc45029359"/>
      <w:bookmarkStart w:id="4309" w:name="_Toc58583595"/>
      <w:r w:rsidRPr="00B3056F">
        <w:t>6.6.6.2.3</w:t>
      </w:r>
      <w:r w:rsidRPr="00B3056F">
        <w:tab/>
        <w:t>Type: UserIdentifier</w:t>
      </w:r>
      <w:bookmarkEnd w:id="4304"/>
      <w:bookmarkEnd w:id="4305"/>
      <w:bookmarkEnd w:id="4306"/>
      <w:bookmarkEnd w:id="4307"/>
      <w:bookmarkEnd w:id="4308"/>
      <w:bookmarkEnd w:id="4309"/>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310" w:name="_Toc27585597"/>
      <w:bookmarkStart w:id="4311" w:name="_Toc36457607"/>
      <w:bookmarkStart w:id="4312" w:name="_Toc45028525"/>
      <w:bookmarkStart w:id="4313" w:name="_Toc45029360"/>
      <w:bookmarkStart w:id="4314" w:name="_Toc11338867"/>
      <w:bookmarkStart w:id="4315" w:name="_Toc58583596"/>
      <w:r w:rsidRPr="00B3056F">
        <w:t>6.6.6.2.4</w:t>
      </w:r>
      <w:r w:rsidRPr="00B3056F">
        <w:tab/>
        <w:t>Type: NiddAuthUpdateInfo</w:t>
      </w:r>
      <w:bookmarkEnd w:id="4310"/>
      <w:bookmarkEnd w:id="4311"/>
      <w:bookmarkEnd w:id="4312"/>
      <w:bookmarkEnd w:id="4313"/>
      <w:bookmarkEnd w:id="4315"/>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4316" w:name="_Toc27585598"/>
      <w:bookmarkStart w:id="4317" w:name="_Toc36457608"/>
      <w:bookmarkStart w:id="4318" w:name="_Toc45028526"/>
      <w:bookmarkStart w:id="4319" w:name="_Toc45029361"/>
      <w:bookmarkStart w:id="4320" w:name="_Toc58583597"/>
      <w:r w:rsidRPr="00B3056F">
        <w:t>6.6.6.2.5</w:t>
      </w:r>
      <w:r w:rsidRPr="00B3056F">
        <w:tab/>
        <w:t>Type: NiddAuthUpdateNotification</w:t>
      </w:r>
      <w:bookmarkEnd w:id="4316"/>
      <w:bookmarkEnd w:id="4317"/>
      <w:bookmarkEnd w:id="4318"/>
      <w:bookmarkEnd w:id="4319"/>
      <w:bookmarkEnd w:id="4320"/>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4321" w:name="_Toc27585599"/>
      <w:bookmarkStart w:id="4322" w:name="_Toc36457609"/>
      <w:bookmarkStart w:id="4323" w:name="_Toc45028527"/>
      <w:bookmarkStart w:id="4324" w:name="_Toc45029362"/>
      <w:bookmarkStart w:id="4325" w:name="_Toc58583598"/>
      <w:r w:rsidRPr="00B3056F">
        <w:lastRenderedPageBreak/>
        <w:t>6.6.6.2.6</w:t>
      </w:r>
      <w:r w:rsidRPr="00B3056F">
        <w:tab/>
        <w:t>Type: AuthorizationInfo</w:t>
      </w:r>
      <w:bookmarkEnd w:id="4321"/>
      <w:bookmarkEnd w:id="4322"/>
      <w:bookmarkEnd w:id="4323"/>
      <w:bookmarkEnd w:id="4324"/>
      <w:bookmarkEnd w:id="4325"/>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r w:rsidR="00FF1FEF" w:rsidRPr="00B3056F" w14:paraId="7DFD2844" w14:textId="77777777" w:rsidTr="00FF1FEF">
        <w:trPr>
          <w:jc w:val="center"/>
        </w:trPr>
        <w:tc>
          <w:tcPr>
            <w:tcW w:w="2090" w:type="dxa"/>
            <w:tcBorders>
              <w:top w:val="single" w:sz="4" w:space="0" w:color="auto"/>
              <w:left w:val="single" w:sz="4" w:space="0" w:color="auto"/>
              <w:bottom w:val="single" w:sz="4" w:space="0" w:color="auto"/>
              <w:right w:val="single" w:sz="4" w:space="0" w:color="auto"/>
            </w:tcBorders>
          </w:tcPr>
          <w:p w14:paraId="10B262E7" w14:textId="77777777" w:rsidR="00FF1FEF" w:rsidRPr="00B3056F" w:rsidRDefault="00FF1FEF" w:rsidP="00C26DAF">
            <w:pPr>
              <w:pStyle w:val="TAL"/>
            </w:pPr>
            <w:r>
              <w:t>afId</w:t>
            </w:r>
          </w:p>
        </w:tc>
        <w:tc>
          <w:tcPr>
            <w:tcW w:w="1842" w:type="dxa"/>
            <w:tcBorders>
              <w:top w:val="single" w:sz="4" w:space="0" w:color="auto"/>
              <w:left w:val="single" w:sz="4" w:space="0" w:color="auto"/>
              <w:bottom w:val="single" w:sz="4" w:space="0" w:color="auto"/>
              <w:right w:val="single" w:sz="4" w:space="0" w:color="auto"/>
            </w:tcBorders>
          </w:tcPr>
          <w:p w14:paraId="2688E09C" w14:textId="77777777" w:rsidR="00FF1FEF" w:rsidRPr="00B3056F" w:rsidRDefault="00FF1FEF" w:rsidP="00C26DAF">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6C1D7CFD" w14:textId="77777777" w:rsidR="00FF1FEF" w:rsidRPr="00B3056F" w:rsidRDefault="00FF1FEF" w:rsidP="00C26DAF">
            <w:pPr>
              <w:pStyle w:val="TAL"/>
              <w:jc w:val="center"/>
            </w:pPr>
            <w:r>
              <w:t>O</w:t>
            </w:r>
          </w:p>
        </w:tc>
        <w:tc>
          <w:tcPr>
            <w:tcW w:w="1134" w:type="dxa"/>
            <w:tcBorders>
              <w:top w:val="single" w:sz="4" w:space="0" w:color="auto"/>
              <w:left w:val="single" w:sz="4" w:space="0" w:color="auto"/>
              <w:bottom w:val="single" w:sz="4" w:space="0" w:color="auto"/>
              <w:right w:val="single" w:sz="4" w:space="0" w:color="auto"/>
            </w:tcBorders>
          </w:tcPr>
          <w:p w14:paraId="4250D837" w14:textId="77777777" w:rsidR="00FF1FEF" w:rsidRPr="00B3056F" w:rsidRDefault="00FF1FEF" w:rsidP="00C26DA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32839BCF" w14:textId="182BAEC9" w:rsidR="00FF1FEF" w:rsidRPr="00FF1FEF" w:rsidRDefault="00FF1FEF" w:rsidP="00C26DAF">
            <w:pPr>
              <w:pStyle w:val="TAL"/>
            </w:pPr>
            <w:r>
              <w:t xml:space="preserve">When present, indicates the string identifying the </w:t>
            </w:r>
            <w:r w:rsidRPr="00FF1FEF">
              <w:t>originating AF, which is carried in</w:t>
            </w:r>
            <w:r w:rsidRPr="00B3056F">
              <w:t xml:space="preserve"> </w:t>
            </w:r>
            <w:r w:rsidRPr="00FF1FEF">
              <w:t>{scsAsId}</w:t>
            </w:r>
            <w:r w:rsidRPr="00B3056F">
              <w:t xml:space="preserve"> URI variable </w:t>
            </w:r>
            <w:r>
              <w:t xml:space="preserve">in resource URIs on T8/N33 interface </w:t>
            </w:r>
            <w:r w:rsidRPr="00B3056F">
              <w:t>(see clause </w:t>
            </w:r>
            <w:r>
              <w:t xml:space="preserve">5 </w:t>
            </w:r>
            <w:r w:rsidRPr="00B3056F">
              <w:t xml:space="preserve">of </w:t>
            </w:r>
            <w:r>
              <w:t xml:space="preserve">3GPP TS 29.122 [45]) or in {afId} </w:t>
            </w:r>
            <w:r w:rsidRPr="00B3056F">
              <w:t xml:space="preserve">URI variable </w:t>
            </w:r>
            <w:r>
              <w:t xml:space="preserve">in resource URIs on N33 interface </w:t>
            </w:r>
            <w:r w:rsidRPr="00B3056F">
              <w:t>(see clause </w:t>
            </w:r>
            <w:r>
              <w:t xml:space="preserve">5 </w:t>
            </w:r>
            <w:r w:rsidRPr="00B3056F">
              <w:t>of 3GPP TS 29.</w:t>
            </w:r>
            <w:r>
              <w:t>5</w:t>
            </w:r>
            <w:r w:rsidRPr="00B3056F">
              <w:t>22 [</w:t>
            </w:r>
            <w:r w:rsidR="0070742B">
              <w:t>54</w:t>
            </w:r>
            <w:r w:rsidRPr="00B3056F">
              <w:t>]).</w:t>
            </w:r>
            <w:r w:rsidRPr="00FF1FEF">
              <w:t>.</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4326" w:name="_Toc27585600"/>
      <w:bookmarkStart w:id="4327" w:name="_Toc36457610"/>
      <w:bookmarkStart w:id="4328" w:name="_Toc45028528"/>
      <w:bookmarkStart w:id="4329" w:name="_Toc45029363"/>
      <w:bookmarkStart w:id="4330" w:name="_Toc58583599"/>
      <w:r w:rsidRPr="00B3056F">
        <w:rPr>
          <w:lang w:val="en-US"/>
        </w:rPr>
        <w:t>6.6.6.3</w:t>
      </w:r>
      <w:r w:rsidRPr="00B3056F">
        <w:rPr>
          <w:lang w:val="en-US"/>
        </w:rPr>
        <w:tab/>
        <w:t>Simple data types and enumerations</w:t>
      </w:r>
      <w:bookmarkEnd w:id="4314"/>
      <w:bookmarkEnd w:id="4326"/>
      <w:bookmarkEnd w:id="4327"/>
      <w:bookmarkEnd w:id="4328"/>
      <w:bookmarkEnd w:id="4329"/>
      <w:bookmarkEnd w:id="4330"/>
    </w:p>
    <w:p w14:paraId="188AFF9A" w14:textId="77777777" w:rsidR="00EF45DA" w:rsidRPr="00B3056F" w:rsidRDefault="00EF45DA" w:rsidP="00EF45DA">
      <w:pPr>
        <w:pStyle w:val="Heading5"/>
      </w:pPr>
      <w:bookmarkStart w:id="4331" w:name="_Toc11338868"/>
      <w:bookmarkStart w:id="4332" w:name="_Toc27585601"/>
      <w:bookmarkStart w:id="4333" w:name="_Toc36457611"/>
      <w:bookmarkStart w:id="4334" w:name="_Toc45028529"/>
      <w:bookmarkStart w:id="4335" w:name="_Toc45029364"/>
      <w:bookmarkStart w:id="4336" w:name="_Toc58583600"/>
      <w:r w:rsidRPr="00B3056F">
        <w:t>6.6.6.3.1</w:t>
      </w:r>
      <w:r w:rsidRPr="00B3056F">
        <w:tab/>
        <w:t>Introduction</w:t>
      </w:r>
      <w:bookmarkEnd w:id="4331"/>
      <w:bookmarkEnd w:id="4332"/>
      <w:bookmarkEnd w:id="4333"/>
      <w:bookmarkEnd w:id="4334"/>
      <w:bookmarkEnd w:id="4335"/>
      <w:bookmarkEnd w:id="4336"/>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4337" w:name="_Toc11338869"/>
      <w:bookmarkStart w:id="4338" w:name="_Toc27585602"/>
      <w:bookmarkStart w:id="4339" w:name="_Toc36457612"/>
      <w:bookmarkStart w:id="4340" w:name="_Toc45028530"/>
      <w:bookmarkStart w:id="4341" w:name="_Toc45029365"/>
      <w:bookmarkStart w:id="4342" w:name="_Toc58583601"/>
      <w:r w:rsidRPr="00B3056F">
        <w:t>6.6.6.3.2</w:t>
      </w:r>
      <w:r w:rsidRPr="00B3056F">
        <w:tab/>
        <w:t>Simple data types</w:t>
      </w:r>
      <w:bookmarkEnd w:id="4337"/>
      <w:bookmarkEnd w:id="4338"/>
      <w:bookmarkEnd w:id="4339"/>
      <w:bookmarkEnd w:id="4340"/>
      <w:bookmarkEnd w:id="4341"/>
      <w:bookmarkEnd w:id="4342"/>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4343" w:name="_Toc11338870"/>
      <w:bookmarkStart w:id="4344" w:name="_Toc27585603"/>
      <w:bookmarkStart w:id="4345" w:name="_Toc36457613"/>
      <w:bookmarkStart w:id="4346" w:name="_Toc45028531"/>
      <w:bookmarkStart w:id="4347" w:name="_Toc45029366"/>
      <w:bookmarkStart w:id="4348" w:name="_Toc58583602"/>
      <w:r w:rsidRPr="00B3056F">
        <w:t>6.6.7</w:t>
      </w:r>
      <w:r w:rsidRPr="00B3056F">
        <w:tab/>
        <w:t>Error Handling</w:t>
      </w:r>
      <w:bookmarkEnd w:id="4343"/>
      <w:bookmarkEnd w:id="4344"/>
      <w:bookmarkEnd w:id="4345"/>
      <w:bookmarkEnd w:id="4346"/>
      <w:bookmarkEnd w:id="4347"/>
      <w:bookmarkEnd w:id="4348"/>
    </w:p>
    <w:p w14:paraId="025DB060" w14:textId="77777777" w:rsidR="00EF45DA" w:rsidRPr="00B3056F" w:rsidRDefault="00EF45DA" w:rsidP="00EF45DA">
      <w:pPr>
        <w:pStyle w:val="Heading4"/>
      </w:pPr>
      <w:bookmarkStart w:id="4349" w:name="_Toc11338871"/>
      <w:bookmarkStart w:id="4350" w:name="_Toc27585604"/>
      <w:bookmarkStart w:id="4351" w:name="_Toc36457614"/>
      <w:bookmarkStart w:id="4352" w:name="_Toc45028532"/>
      <w:bookmarkStart w:id="4353" w:name="_Toc45029367"/>
      <w:bookmarkStart w:id="4354" w:name="_Toc58583603"/>
      <w:r w:rsidRPr="00B3056F">
        <w:t>6.6.7.1</w:t>
      </w:r>
      <w:r w:rsidRPr="00B3056F">
        <w:tab/>
        <w:t>General</w:t>
      </w:r>
      <w:bookmarkEnd w:id="4349"/>
      <w:bookmarkEnd w:id="4350"/>
      <w:bookmarkEnd w:id="4351"/>
      <w:bookmarkEnd w:id="4352"/>
      <w:bookmarkEnd w:id="4353"/>
      <w:bookmarkEnd w:id="4354"/>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4355" w:name="_Toc11338872"/>
      <w:bookmarkStart w:id="4356" w:name="_Toc27585605"/>
      <w:bookmarkStart w:id="4357" w:name="_Toc36457615"/>
      <w:bookmarkStart w:id="4358" w:name="_Toc45028533"/>
      <w:bookmarkStart w:id="4359" w:name="_Toc45029368"/>
      <w:bookmarkStart w:id="4360" w:name="_Toc58583604"/>
      <w:r w:rsidRPr="00B3056F">
        <w:t>6.6.7.2</w:t>
      </w:r>
      <w:r w:rsidRPr="00B3056F">
        <w:tab/>
        <w:t>Protocol Errors</w:t>
      </w:r>
      <w:bookmarkEnd w:id="4355"/>
      <w:bookmarkEnd w:id="4356"/>
      <w:bookmarkEnd w:id="4357"/>
      <w:bookmarkEnd w:id="4358"/>
      <w:bookmarkEnd w:id="4359"/>
      <w:bookmarkEnd w:id="4360"/>
    </w:p>
    <w:p w14:paraId="0AF69851" w14:textId="77777777" w:rsidR="00EF45DA" w:rsidRPr="00B3056F" w:rsidRDefault="00EF45DA" w:rsidP="00EF45DA">
      <w:r w:rsidRPr="00B3056F">
        <w:t>Protocol errors handling shall be supported as specified in clause 5.2.7 of 3GPP TS 29.500 [4].</w:t>
      </w:r>
    </w:p>
    <w:p w14:paraId="313E192B" w14:textId="77777777" w:rsidR="00EF45DA" w:rsidRPr="00B3056F" w:rsidRDefault="00EF45DA" w:rsidP="00EF45DA">
      <w:pPr>
        <w:pStyle w:val="Heading4"/>
      </w:pPr>
      <w:bookmarkStart w:id="4361" w:name="_Toc11338873"/>
      <w:bookmarkStart w:id="4362" w:name="_Toc27585606"/>
      <w:bookmarkStart w:id="4363" w:name="_Toc36457616"/>
      <w:bookmarkStart w:id="4364" w:name="_Toc45028534"/>
      <w:bookmarkStart w:id="4365" w:name="_Toc45029369"/>
      <w:bookmarkStart w:id="4366" w:name="_Toc58583605"/>
      <w:r w:rsidRPr="00B3056F">
        <w:t>6.6.7.3</w:t>
      </w:r>
      <w:r w:rsidRPr="00B3056F">
        <w:tab/>
        <w:t>Application Errors</w:t>
      </w:r>
      <w:bookmarkEnd w:id="4361"/>
      <w:bookmarkEnd w:id="4362"/>
      <w:bookmarkEnd w:id="4363"/>
      <w:bookmarkEnd w:id="4364"/>
      <w:bookmarkEnd w:id="4365"/>
      <w:bookmarkEnd w:id="4366"/>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lastRenderedPageBreak/>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r w:rsidR="00FF1FEF" w:rsidRPr="00B3056F" w14:paraId="7E35BF67" w14:textId="77777777" w:rsidTr="00FF1FEF">
        <w:trPr>
          <w:jc w:val="center"/>
        </w:trPr>
        <w:tc>
          <w:tcPr>
            <w:tcW w:w="1922" w:type="pct"/>
            <w:tcBorders>
              <w:top w:val="single" w:sz="4" w:space="0" w:color="auto"/>
              <w:left w:val="single" w:sz="4" w:space="0" w:color="auto"/>
              <w:bottom w:val="single" w:sz="4" w:space="0" w:color="auto"/>
              <w:right w:val="single" w:sz="4" w:space="0" w:color="auto"/>
            </w:tcBorders>
          </w:tcPr>
          <w:p w14:paraId="4E136ECF" w14:textId="77777777" w:rsidR="00FF1FEF" w:rsidRPr="00B3056F" w:rsidRDefault="00FF1FEF" w:rsidP="00C26DAF">
            <w:pPr>
              <w:pStyle w:val="TAL"/>
            </w:pPr>
            <w:r>
              <w:t>MTC_PROVIDER_NOT_ALLOWED</w:t>
            </w:r>
          </w:p>
        </w:tc>
        <w:tc>
          <w:tcPr>
            <w:tcW w:w="711" w:type="pct"/>
            <w:tcBorders>
              <w:top w:val="single" w:sz="4" w:space="0" w:color="auto"/>
              <w:left w:val="single" w:sz="4" w:space="0" w:color="auto"/>
              <w:bottom w:val="single" w:sz="4" w:space="0" w:color="auto"/>
              <w:right w:val="single" w:sz="4" w:space="0" w:color="auto"/>
            </w:tcBorders>
          </w:tcPr>
          <w:p w14:paraId="5A8EC78D" w14:textId="77777777" w:rsidR="00FF1FEF" w:rsidRPr="00B3056F" w:rsidRDefault="00FF1FEF" w:rsidP="00C26DAF">
            <w:pPr>
              <w:pStyle w:val="TAL"/>
            </w:pPr>
            <w:r>
              <w:t>403 Forbidden</w:t>
            </w:r>
          </w:p>
        </w:tc>
        <w:tc>
          <w:tcPr>
            <w:tcW w:w="2367" w:type="pct"/>
            <w:tcBorders>
              <w:top w:val="single" w:sz="4" w:space="0" w:color="auto"/>
              <w:left w:val="single" w:sz="4" w:space="0" w:color="auto"/>
              <w:bottom w:val="single" w:sz="4" w:space="0" w:color="auto"/>
              <w:right w:val="single" w:sz="4" w:space="0" w:color="auto"/>
            </w:tcBorders>
          </w:tcPr>
          <w:p w14:paraId="328A4996" w14:textId="77777777" w:rsidR="00FF1FEF" w:rsidRPr="00B3056F" w:rsidRDefault="00FF1FEF" w:rsidP="00C26DAF">
            <w:pPr>
              <w:pStyle w:val="TAL"/>
            </w:pPr>
            <w:r>
              <w:t xml:space="preserve">MTC Provider not authorized </w:t>
            </w:r>
          </w:p>
        </w:tc>
      </w:tr>
      <w:tr w:rsidR="00FF1FEF" w:rsidRPr="00B3056F" w14:paraId="2C7BBA5E" w14:textId="77777777" w:rsidTr="00FF1FEF">
        <w:trPr>
          <w:jc w:val="center"/>
        </w:trPr>
        <w:tc>
          <w:tcPr>
            <w:tcW w:w="1922" w:type="pct"/>
            <w:tcBorders>
              <w:top w:val="single" w:sz="4" w:space="0" w:color="auto"/>
              <w:left w:val="single" w:sz="4" w:space="0" w:color="auto"/>
              <w:bottom w:val="single" w:sz="4" w:space="0" w:color="auto"/>
              <w:right w:val="single" w:sz="4" w:space="0" w:color="auto"/>
            </w:tcBorders>
          </w:tcPr>
          <w:p w14:paraId="6EFCD04C" w14:textId="77777777" w:rsidR="00FF1FEF" w:rsidRDefault="00FF1FEF" w:rsidP="00C26DAF">
            <w:pPr>
              <w:pStyle w:val="TAL"/>
            </w:pPr>
            <w:r>
              <w:t>AF_INSTANCE_NOT_ALLOWED</w:t>
            </w:r>
          </w:p>
        </w:tc>
        <w:tc>
          <w:tcPr>
            <w:tcW w:w="711" w:type="pct"/>
            <w:tcBorders>
              <w:top w:val="single" w:sz="4" w:space="0" w:color="auto"/>
              <w:left w:val="single" w:sz="4" w:space="0" w:color="auto"/>
              <w:bottom w:val="single" w:sz="4" w:space="0" w:color="auto"/>
              <w:right w:val="single" w:sz="4" w:space="0" w:color="auto"/>
            </w:tcBorders>
          </w:tcPr>
          <w:p w14:paraId="73CFD371" w14:textId="77777777" w:rsidR="00FF1FEF" w:rsidRDefault="00FF1FEF" w:rsidP="00C26DAF">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06EF7C2F" w14:textId="77777777" w:rsidR="00FF1FEF" w:rsidRDefault="00FF1FEF" w:rsidP="00C26DAF">
            <w:pPr>
              <w:pStyle w:val="TAL"/>
            </w:pPr>
            <w:r w:rsidRPr="00FF1FEF">
              <w:t xml:space="preserve">This AF instance is not </w:t>
            </w:r>
            <w:r>
              <w:t xml:space="preserve">authorized </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4367" w:name="_Toc11338874"/>
      <w:bookmarkStart w:id="4368" w:name="_Toc27585607"/>
      <w:bookmarkStart w:id="4369" w:name="_Toc36457617"/>
      <w:bookmarkStart w:id="4370" w:name="_Toc45028535"/>
      <w:bookmarkStart w:id="4371" w:name="_Toc45029370"/>
      <w:bookmarkStart w:id="4372" w:name="_Toc58583606"/>
      <w:r w:rsidRPr="00B3056F">
        <w:t>6.6.8</w:t>
      </w:r>
      <w:r w:rsidRPr="00B3056F">
        <w:tab/>
        <w:t>Feature Negotiation</w:t>
      </w:r>
      <w:bookmarkEnd w:id="4367"/>
      <w:bookmarkEnd w:id="4368"/>
      <w:bookmarkEnd w:id="4369"/>
      <w:bookmarkEnd w:id="4370"/>
      <w:bookmarkEnd w:id="4371"/>
      <w:bookmarkEnd w:id="4372"/>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4373" w:name="_Toc11338875"/>
      <w:bookmarkStart w:id="4374" w:name="_Toc27585608"/>
      <w:bookmarkStart w:id="4375" w:name="_Toc36457618"/>
      <w:bookmarkStart w:id="4376" w:name="_Toc45028536"/>
      <w:bookmarkStart w:id="4377" w:name="_Toc45029371"/>
      <w:bookmarkStart w:id="4378" w:name="_Toc58583607"/>
      <w:r w:rsidRPr="00B3056F">
        <w:rPr>
          <w:lang w:val="en-US"/>
        </w:rPr>
        <w:t>6.6.9</w:t>
      </w:r>
      <w:r w:rsidRPr="00B3056F">
        <w:rPr>
          <w:lang w:val="en-US"/>
        </w:rPr>
        <w:tab/>
        <w:t>Security</w:t>
      </w:r>
      <w:bookmarkEnd w:id="4373"/>
      <w:bookmarkEnd w:id="4374"/>
      <w:bookmarkEnd w:id="4375"/>
      <w:bookmarkEnd w:id="4376"/>
      <w:bookmarkEnd w:id="4377"/>
      <w:bookmarkEnd w:id="4378"/>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77777777" w:rsidR="00EF45DA" w:rsidRPr="00B3056F" w:rsidRDefault="00EF45DA" w:rsidP="00EF45DA">
      <w:pPr>
        <w:rPr>
          <w:lang w:val="en-US"/>
        </w:rPr>
      </w:pPr>
      <w:r w:rsidRPr="00B3056F">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4379" w:name="_Toc27585609"/>
      <w:bookmarkStart w:id="4380" w:name="_Toc36457619"/>
      <w:bookmarkStart w:id="4381" w:name="_Toc45028537"/>
      <w:bookmarkStart w:id="4382" w:name="_Toc45029372"/>
      <w:bookmarkStart w:id="4383" w:name="_Toc11338876"/>
      <w:bookmarkStart w:id="4384" w:name="_Toc58583608"/>
      <w:r w:rsidRPr="00B3056F">
        <w:t>6.7</w:t>
      </w:r>
      <w:r w:rsidRPr="00B3056F">
        <w:tab/>
        <w:t>Nudm_MT Service API</w:t>
      </w:r>
      <w:bookmarkEnd w:id="4379"/>
      <w:bookmarkEnd w:id="4380"/>
      <w:bookmarkEnd w:id="4381"/>
      <w:bookmarkEnd w:id="4382"/>
      <w:bookmarkEnd w:id="4384"/>
    </w:p>
    <w:p w14:paraId="4EE7B311" w14:textId="77777777" w:rsidR="00EF45DA" w:rsidRPr="00B3056F" w:rsidRDefault="00EF45DA" w:rsidP="00EF45DA">
      <w:pPr>
        <w:pStyle w:val="Heading3"/>
      </w:pPr>
      <w:bookmarkStart w:id="4385" w:name="_Toc27585610"/>
      <w:bookmarkStart w:id="4386" w:name="_Toc36457620"/>
      <w:bookmarkStart w:id="4387" w:name="_Toc45028538"/>
      <w:bookmarkStart w:id="4388" w:name="_Toc45029373"/>
      <w:bookmarkStart w:id="4389" w:name="_Toc58583609"/>
      <w:r w:rsidRPr="00B3056F">
        <w:t>6.7.1</w:t>
      </w:r>
      <w:r w:rsidRPr="00B3056F">
        <w:tab/>
        <w:t>API URI</w:t>
      </w:r>
      <w:bookmarkEnd w:id="4385"/>
      <w:bookmarkEnd w:id="4386"/>
      <w:bookmarkEnd w:id="4387"/>
      <w:bookmarkEnd w:id="4388"/>
      <w:bookmarkEnd w:id="4389"/>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4390" w:name="_Toc27585611"/>
      <w:bookmarkStart w:id="4391" w:name="_Toc36457621"/>
      <w:bookmarkStart w:id="4392" w:name="_Toc45028539"/>
      <w:bookmarkStart w:id="4393" w:name="_Toc45029374"/>
      <w:bookmarkStart w:id="4394" w:name="_Toc58583610"/>
      <w:r w:rsidRPr="00B3056F">
        <w:lastRenderedPageBreak/>
        <w:t>6.7.2</w:t>
      </w:r>
      <w:r w:rsidRPr="00B3056F">
        <w:tab/>
        <w:t>Usage of HTTP</w:t>
      </w:r>
      <w:bookmarkEnd w:id="4390"/>
      <w:bookmarkEnd w:id="4391"/>
      <w:bookmarkEnd w:id="4392"/>
      <w:bookmarkEnd w:id="4393"/>
      <w:bookmarkEnd w:id="4394"/>
    </w:p>
    <w:p w14:paraId="46751058" w14:textId="77777777" w:rsidR="00EF45DA" w:rsidRPr="00B3056F" w:rsidRDefault="00EF45DA" w:rsidP="00EF45DA">
      <w:pPr>
        <w:pStyle w:val="Heading4"/>
      </w:pPr>
      <w:bookmarkStart w:id="4395" w:name="_Toc27585612"/>
      <w:bookmarkStart w:id="4396" w:name="_Toc36457622"/>
      <w:bookmarkStart w:id="4397" w:name="_Toc45028540"/>
      <w:bookmarkStart w:id="4398" w:name="_Toc45029375"/>
      <w:bookmarkStart w:id="4399" w:name="_Toc58583611"/>
      <w:r w:rsidRPr="00B3056F">
        <w:t>6.7.2.1</w:t>
      </w:r>
      <w:r w:rsidRPr="00B3056F">
        <w:tab/>
        <w:t>General</w:t>
      </w:r>
      <w:bookmarkEnd w:id="4395"/>
      <w:bookmarkEnd w:id="4396"/>
      <w:bookmarkEnd w:id="4397"/>
      <w:bookmarkEnd w:id="4398"/>
      <w:bookmarkEnd w:id="4399"/>
    </w:p>
    <w:p w14:paraId="1400EB58" w14:textId="77777777" w:rsidR="00EF45DA" w:rsidRPr="00B3056F" w:rsidRDefault="00EF45DA" w:rsidP="00EF45DA">
      <w:r w:rsidRPr="00B3056F">
        <w:t>HTTP/2, as defined in IETF RFC 7540 [13], shall be used as specified in clause 5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4400" w:name="_Toc27585613"/>
      <w:bookmarkStart w:id="4401" w:name="_Toc36457623"/>
      <w:bookmarkStart w:id="4402" w:name="_Toc45028541"/>
      <w:bookmarkStart w:id="4403" w:name="_Toc45029376"/>
      <w:bookmarkStart w:id="4404" w:name="_Toc58583612"/>
      <w:r w:rsidRPr="00B3056F">
        <w:t>6.7.2.2</w:t>
      </w:r>
      <w:r w:rsidRPr="00B3056F">
        <w:tab/>
        <w:t>HTTP standard headers</w:t>
      </w:r>
      <w:bookmarkEnd w:id="4400"/>
      <w:bookmarkEnd w:id="4401"/>
      <w:bookmarkEnd w:id="4402"/>
      <w:bookmarkEnd w:id="4403"/>
      <w:bookmarkEnd w:id="4404"/>
    </w:p>
    <w:p w14:paraId="650D5D08" w14:textId="77777777" w:rsidR="00EF45DA" w:rsidRPr="00B3056F" w:rsidRDefault="00EF45DA" w:rsidP="00EF45DA">
      <w:pPr>
        <w:pStyle w:val="Heading5"/>
        <w:rPr>
          <w:lang w:eastAsia="zh-CN"/>
        </w:rPr>
      </w:pPr>
      <w:bookmarkStart w:id="4405" w:name="_Toc27585614"/>
      <w:bookmarkStart w:id="4406" w:name="_Toc36457624"/>
      <w:bookmarkStart w:id="4407" w:name="_Toc45028542"/>
      <w:bookmarkStart w:id="4408" w:name="_Toc45029377"/>
      <w:bookmarkStart w:id="4409" w:name="_Toc58583613"/>
      <w:r w:rsidRPr="00B3056F">
        <w:t>6.7.2.2.1</w:t>
      </w:r>
      <w:r w:rsidRPr="00B3056F">
        <w:rPr>
          <w:rFonts w:hint="eastAsia"/>
          <w:lang w:eastAsia="zh-CN"/>
        </w:rPr>
        <w:tab/>
      </w:r>
      <w:r w:rsidRPr="00B3056F">
        <w:rPr>
          <w:lang w:eastAsia="zh-CN"/>
        </w:rPr>
        <w:t>General</w:t>
      </w:r>
      <w:bookmarkEnd w:id="4405"/>
      <w:bookmarkEnd w:id="4406"/>
      <w:bookmarkEnd w:id="4407"/>
      <w:bookmarkEnd w:id="4408"/>
      <w:bookmarkEnd w:id="4409"/>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4410" w:name="_Toc27585615"/>
      <w:bookmarkStart w:id="4411" w:name="_Toc36457625"/>
      <w:bookmarkStart w:id="4412" w:name="_Toc45028543"/>
      <w:bookmarkStart w:id="4413" w:name="_Toc45029378"/>
      <w:bookmarkStart w:id="4414" w:name="_Toc58583614"/>
      <w:r w:rsidRPr="00B3056F">
        <w:t>6.7.2.2.2</w:t>
      </w:r>
      <w:r w:rsidRPr="00B3056F">
        <w:tab/>
        <w:t>Content type</w:t>
      </w:r>
      <w:bookmarkEnd w:id="4410"/>
      <w:bookmarkEnd w:id="4411"/>
      <w:bookmarkEnd w:id="4412"/>
      <w:bookmarkEnd w:id="4413"/>
      <w:bookmarkEnd w:id="4414"/>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4415" w:name="_Toc27585616"/>
      <w:bookmarkStart w:id="4416" w:name="_Toc36457626"/>
      <w:bookmarkStart w:id="4417" w:name="_Toc45028544"/>
      <w:bookmarkStart w:id="4418" w:name="_Toc45029379"/>
      <w:bookmarkStart w:id="4419" w:name="_Toc58583615"/>
      <w:r w:rsidRPr="00B3056F">
        <w:t>6.7.2.3</w:t>
      </w:r>
      <w:r w:rsidRPr="00B3056F">
        <w:tab/>
        <w:t>HTTP custom headers</w:t>
      </w:r>
      <w:bookmarkEnd w:id="4415"/>
      <w:bookmarkEnd w:id="4416"/>
      <w:bookmarkEnd w:id="4417"/>
      <w:bookmarkEnd w:id="4418"/>
      <w:bookmarkEnd w:id="4419"/>
    </w:p>
    <w:p w14:paraId="6A394FB9" w14:textId="77777777" w:rsidR="00EF45DA" w:rsidRPr="00B3056F" w:rsidRDefault="00EF45DA" w:rsidP="00EF45DA">
      <w:pPr>
        <w:pStyle w:val="Heading5"/>
        <w:rPr>
          <w:lang w:eastAsia="zh-CN"/>
        </w:rPr>
      </w:pPr>
      <w:bookmarkStart w:id="4420" w:name="_Toc27585617"/>
      <w:bookmarkStart w:id="4421" w:name="_Toc36457627"/>
      <w:bookmarkStart w:id="4422" w:name="_Toc45028545"/>
      <w:bookmarkStart w:id="4423" w:name="_Toc45029380"/>
      <w:bookmarkStart w:id="4424" w:name="_Toc58583616"/>
      <w:r w:rsidRPr="00B3056F">
        <w:t>6.7.2.3.1</w:t>
      </w:r>
      <w:r w:rsidRPr="00B3056F">
        <w:rPr>
          <w:rFonts w:hint="eastAsia"/>
          <w:lang w:eastAsia="zh-CN"/>
        </w:rPr>
        <w:tab/>
      </w:r>
      <w:r w:rsidRPr="00B3056F">
        <w:rPr>
          <w:lang w:eastAsia="zh-CN"/>
        </w:rPr>
        <w:t>General</w:t>
      </w:r>
      <w:bookmarkEnd w:id="4420"/>
      <w:bookmarkEnd w:id="4421"/>
      <w:bookmarkEnd w:id="4422"/>
      <w:bookmarkEnd w:id="4423"/>
      <w:bookmarkEnd w:id="4424"/>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4425" w:name="_Toc27585618"/>
      <w:bookmarkStart w:id="4426" w:name="_Toc36457628"/>
      <w:bookmarkStart w:id="4427" w:name="_Toc45028546"/>
      <w:bookmarkStart w:id="4428" w:name="_Toc45029381"/>
      <w:bookmarkStart w:id="4429" w:name="_Toc58583617"/>
      <w:r w:rsidRPr="00B3056F">
        <w:t>6.7.3</w:t>
      </w:r>
      <w:r w:rsidRPr="00B3056F">
        <w:tab/>
        <w:t>Resources</w:t>
      </w:r>
      <w:bookmarkEnd w:id="4425"/>
      <w:bookmarkEnd w:id="4426"/>
      <w:bookmarkEnd w:id="4427"/>
      <w:bookmarkEnd w:id="4428"/>
      <w:bookmarkEnd w:id="4429"/>
    </w:p>
    <w:p w14:paraId="7CF2639C" w14:textId="77777777" w:rsidR="00EF45DA" w:rsidRPr="00B3056F" w:rsidRDefault="00EF45DA" w:rsidP="00EF45DA">
      <w:pPr>
        <w:pStyle w:val="Heading4"/>
      </w:pPr>
      <w:bookmarkStart w:id="4430" w:name="_Toc11338014"/>
      <w:bookmarkStart w:id="4431" w:name="_Toc27585619"/>
      <w:bookmarkStart w:id="4432" w:name="_Toc36457629"/>
      <w:bookmarkStart w:id="4433" w:name="_Toc45028547"/>
      <w:bookmarkStart w:id="4434" w:name="_Toc45029382"/>
      <w:bookmarkStart w:id="4435" w:name="_Toc58583618"/>
      <w:r w:rsidRPr="00B3056F">
        <w:t>6.7.3.1</w:t>
      </w:r>
      <w:r w:rsidRPr="00B3056F">
        <w:tab/>
        <w:t>Overview</w:t>
      </w:r>
      <w:bookmarkEnd w:id="4430"/>
      <w:bookmarkEnd w:id="4431"/>
      <w:bookmarkEnd w:id="4432"/>
      <w:bookmarkEnd w:id="4433"/>
      <w:bookmarkEnd w:id="4434"/>
      <w:bookmarkEnd w:id="4435"/>
    </w:p>
    <w:p w14:paraId="79E4515A" w14:textId="77777777" w:rsidR="00EF45DA" w:rsidRPr="00B3056F" w:rsidRDefault="00EF45DA" w:rsidP="00EF45DA"/>
    <w:p w14:paraId="4711E94C" w14:textId="3A658570" w:rsidR="00EF45DA" w:rsidRPr="00B3056F" w:rsidRDefault="00FC4719" w:rsidP="00EF45DA">
      <w:pPr>
        <w:pStyle w:val="TH"/>
        <w:rPr>
          <w:lang w:val="en-US"/>
        </w:rPr>
      </w:pPr>
      <w:r w:rsidRPr="00B3056F">
        <w:object w:dxaOrig="8148" w:dyaOrig="2760" w14:anchorId="56FCDC17">
          <v:shape id="_x0000_i1111" type="#_x0000_t75" style="width:275.7pt;height:92.3pt" o:ole="">
            <v:imagedata r:id="rId184" o:title=""/>
          </v:shape>
          <o:OLEObject Type="Embed" ProgID="Visio.Drawing.11" ShapeID="_x0000_i1111" DrawAspect="Content" ObjectID="_1669196377" r:id="rId185"/>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lastRenderedPageBreak/>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65400986" w:rsidR="00EF45DA" w:rsidRPr="00B3056F" w:rsidRDefault="00EF45DA" w:rsidP="001330D7">
            <w:pPr>
              <w:pStyle w:val="TAL"/>
            </w:pPr>
            <w:r w:rsidRPr="00B3056F">
              <w:t>Retrieve UE's TADS Info and/or User State</w:t>
            </w:r>
            <w:r w:rsidR="0050308A">
              <w:t xml:space="preserve"> and/or 5GSRVCCInfo</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4436" w:name="_Toc11338015"/>
      <w:bookmarkStart w:id="4437" w:name="_Toc27585620"/>
      <w:bookmarkStart w:id="4438" w:name="_Toc36457630"/>
      <w:bookmarkStart w:id="4439" w:name="_Toc45028548"/>
      <w:bookmarkStart w:id="4440" w:name="_Toc45029383"/>
      <w:bookmarkStart w:id="4441" w:name="_Toc58583619"/>
      <w:r w:rsidRPr="00B3056F">
        <w:t>6.7.3.2</w:t>
      </w:r>
      <w:r w:rsidRPr="00B3056F">
        <w:tab/>
        <w:t>Resource: UeInfo</w:t>
      </w:r>
      <w:bookmarkEnd w:id="4436"/>
      <w:bookmarkEnd w:id="4437"/>
      <w:bookmarkEnd w:id="4438"/>
      <w:bookmarkEnd w:id="4439"/>
      <w:bookmarkEnd w:id="4440"/>
      <w:bookmarkEnd w:id="4441"/>
    </w:p>
    <w:p w14:paraId="5963A473" w14:textId="77777777" w:rsidR="00EF45DA" w:rsidRPr="00B3056F" w:rsidRDefault="00EF45DA" w:rsidP="00EF45DA">
      <w:pPr>
        <w:pStyle w:val="Heading5"/>
      </w:pPr>
      <w:bookmarkStart w:id="4442" w:name="_Toc11338016"/>
      <w:bookmarkStart w:id="4443" w:name="_Toc27585621"/>
      <w:bookmarkStart w:id="4444" w:name="_Toc36457631"/>
      <w:bookmarkStart w:id="4445" w:name="_Toc45028549"/>
      <w:bookmarkStart w:id="4446" w:name="_Toc45029384"/>
      <w:bookmarkStart w:id="4447" w:name="_Toc58583620"/>
      <w:r w:rsidRPr="00B3056F">
        <w:t>6.7.3.2.1</w:t>
      </w:r>
      <w:r w:rsidRPr="00B3056F">
        <w:tab/>
        <w:t>Description</w:t>
      </w:r>
      <w:bookmarkEnd w:id="4442"/>
      <w:bookmarkEnd w:id="4443"/>
      <w:bookmarkEnd w:id="4444"/>
      <w:bookmarkEnd w:id="4445"/>
      <w:bookmarkEnd w:id="4446"/>
      <w:bookmarkEnd w:id="4447"/>
    </w:p>
    <w:p w14:paraId="5EA8B7A0" w14:textId="30E61A4D" w:rsidR="00EF45DA" w:rsidRPr="00B3056F" w:rsidRDefault="00EF45DA" w:rsidP="00EF45DA">
      <w:r w:rsidRPr="00B3056F">
        <w:t>This resource represents the 5GC TADS Info and</w:t>
      </w:r>
      <w:r w:rsidR="0050308A">
        <w:t>/or</w:t>
      </w:r>
      <w:r w:rsidRPr="00B3056F">
        <w:t xml:space="preserve"> User State </w:t>
      </w:r>
      <w:r w:rsidR="0050308A">
        <w:t xml:space="preserve">and/or 5GSRVCCInfo </w:t>
      </w:r>
      <w:r w:rsidRPr="00B3056F">
        <w:t>for a SUPI. It is queried by the HSS (see 3GPP TS 23.632 [32] clause 5.4.1.</w:t>
      </w:r>
    </w:p>
    <w:p w14:paraId="09996BE4" w14:textId="77777777" w:rsidR="00EF45DA" w:rsidRPr="00B3056F" w:rsidRDefault="00EF45DA" w:rsidP="00EF45DA">
      <w:pPr>
        <w:pStyle w:val="Heading5"/>
      </w:pPr>
      <w:bookmarkStart w:id="4448" w:name="_Toc11338017"/>
      <w:bookmarkStart w:id="4449" w:name="_Toc27585622"/>
      <w:bookmarkStart w:id="4450" w:name="_Toc36457632"/>
      <w:bookmarkStart w:id="4451" w:name="_Toc45028550"/>
      <w:bookmarkStart w:id="4452" w:name="_Toc45029385"/>
      <w:bookmarkStart w:id="4453" w:name="_Toc58583621"/>
      <w:r w:rsidRPr="00B3056F">
        <w:t>6.7.3.2.2</w:t>
      </w:r>
      <w:r w:rsidRPr="00B3056F">
        <w:tab/>
        <w:t>Resource Definition</w:t>
      </w:r>
      <w:bookmarkEnd w:id="4448"/>
      <w:bookmarkEnd w:id="4449"/>
      <w:bookmarkEnd w:id="4450"/>
      <w:bookmarkEnd w:id="4451"/>
      <w:bookmarkEnd w:id="4452"/>
      <w:bookmarkEnd w:id="4453"/>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F45DA">
      <w:pPr>
        <w:rPr>
          <w:rFonts w:ascii="Arial" w:hAnsi="Arial" w:cs="Arial"/>
        </w:rPr>
      </w:pPr>
      <w:r w:rsidRPr="00B3056F">
        <w:t>This resource shall support the resource URI variables defined in table 6.7.3.2.2-1</w:t>
      </w:r>
      <w:r w:rsidRPr="00B3056F">
        <w:rPr>
          <w:rFonts w:ascii="Arial" w:hAnsi="Arial" w:cs="Arial"/>
        </w:rPr>
        <w:t>.</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23DF26DC"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4454" w:name="_Toc11338018"/>
      <w:bookmarkStart w:id="4455" w:name="_Toc27585623"/>
      <w:bookmarkStart w:id="4456" w:name="_Toc36457633"/>
      <w:bookmarkStart w:id="4457" w:name="_Toc45028551"/>
      <w:bookmarkStart w:id="4458" w:name="_Toc45029386"/>
      <w:bookmarkStart w:id="4459" w:name="_Toc58583622"/>
      <w:r w:rsidRPr="00B3056F">
        <w:t>6.7.3.2.3</w:t>
      </w:r>
      <w:r w:rsidRPr="00B3056F">
        <w:tab/>
        <w:t>Resource Standard Methods</w:t>
      </w:r>
      <w:bookmarkEnd w:id="4454"/>
      <w:bookmarkEnd w:id="4455"/>
      <w:bookmarkEnd w:id="4456"/>
      <w:bookmarkEnd w:id="4457"/>
      <w:bookmarkEnd w:id="4458"/>
      <w:bookmarkEnd w:id="4459"/>
    </w:p>
    <w:p w14:paraId="55735F31" w14:textId="77777777" w:rsidR="00EF45DA" w:rsidRPr="00B3056F" w:rsidRDefault="00EF45DA" w:rsidP="00EF45DA">
      <w:pPr>
        <w:pStyle w:val="Heading6"/>
      </w:pPr>
      <w:bookmarkStart w:id="4460" w:name="_Toc11338019"/>
      <w:bookmarkStart w:id="4461" w:name="_Toc27585624"/>
      <w:bookmarkStart w:id="4462" w:name="_Toc36457634"/>
      <w:bookmarkStart w:id="4463" w:name="_Toc45028552"/>
      <w:bookmarkStart w:id="4464" w:name="_Toc45029387"/>
      <w:bookmarkStart w:id="4465" w:name="_Toc58583623"/>
      <w:r w:rsidRPr="00B3056F">
        <w:t>6.7.3.2.3.1</w:t>
      </w:r>
      <w:r w:rsidRPr="00B3056F">
        <w:tab/>
        <w:t>GET</w:t>
      </w:r>
      <w:bookmarkEnd w:id="4460"/>
      <w:bookmarkEnd w:id="4461"/>
      <w:bookmarkEnd w:id="4462"/>
      <w:bookmarkEnd w:id="4463"/>
      <w:bookmarkEnd w:id="4464"/>
      <w:bookmarkEnd w:id="4465"/>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77777777" w:rsidR="00EF45DA" w:rsidRPr="00B3056F" w:rsidRDefault="00EF45DA" w:rsidP="001330D7">
            <w:pPr>
              <w:pStyle w:val="TAL"/>
            </w:pPr>
            <w:r w:rsidRPr="00B3056F">
              <w:rPr>
                <w:rFonts w:cs="Arial"/>
                <w:szCs w:val="18"/>
              </w:rPr>
              <w:t>see 3GPP TS 29.500 [4] clause 6.6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lastRenderedPageBreak/>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63BCE357"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4466" w:name="_Toc36457635"/>
      <w:bookmarkStart w:id="4467" w:name="_Toc45028553"/>
      <w:bookmarkStart w:id="4468" w:name="_Toc45029388"/>
      <w:bookmarkStart w:id="4469" w:name="_Toc27585625"/>
      <w:bookmarkStart w:id="4470" w:name="_Toc58583624"/>
      <w:r w:rsidRPr="00B3056F">
        <w:t>6.7.3.3</w:t>
      </w:r>
      <w:r w:rsidRPr="00B3056F">
        <w:tab/>
        <w:t>Resource: LocationInfo</w:t>
      </w:r>
      <w:bookmarkEnd w:id="4466"/>
      <w:bookmarkEnd w:id="4467"/>
      <w:bookmarkEnd w:id="4468"/>
      <w:bookmarkEnd w:id="4470"/>
    </w:p>
    <w:p w14:paraId="0E75303A" w14:textId="77777777" w:rsidR="00EF45DA" w:rsidRPr="00B3056F" w:rsidRDefault="00EF45DA" w:rsidP="00EF45DA">
      <w:pPr>
        <w:pStyle w:val="Heading5"/>
      </w:pPr>
      <w:bookmarkStart w:id="4471" w:name="_Toc36457636"/>
      <w:bookmarkStart w:id="4472" w:name="_Toc45028554"/>
      <w:bookmarkStart w:id="4473" w:name="_Toc45029389"/>
      <w:bookmarkStart w:id="4474" w:name="_Toc58583625"/>
      <w:r w:rsidRPr="00B3056F">
        <w:t>6.7.3.3.1</w:t>
      </w:r>
      <w:r w:rsidRPr="00B3056F">
        <w:tab/>
        <w:t>Description</w:t>
      </w:r>
      <w:bookmarkEnd w:id="4471"/>
      <w:bookmarkEnd w:id="4472"/>
      <w:bookmarkEnd w:id="4473"/>
      <w:bookmarkEnd w:id="4474"/>
    </w:p>
    <w:p w14:paraId="40C7D66B" w14:textId="77777777" w:rsidR="00EF45DA" w:rsidRPr="00B3056F" w:rsidRDefault="00EF45DA" w:rsidP="00EF45DA">
      <w:pPr>
        <w:rPr>
          <w:lang w:val="en-US"/>
        </w:rPr>
      </w:pPr>
      <w:r w:rsidRPr="00B3056F">
        <w:t>This resource represents the UE's location information in 5GC. See 3GPP TS 23.632 [32] clause 5.4.3.</w:t>
      </w:r>
    </w:p>
    <w:p w14:paraId="4D79AD4C" w14:textId="77777777" w:rsidR="00EF45DA" w:rsidRPr="00B3056F" w:rsidRDefault="00EF45DA" w:rsidP="00EF45DA">
      <w:pPr>
        <w:pStyle w:val="Heading5"/>
      </w:pPr>
      <w:bookmarkStart w:id="4475" w:name="_Toc36457637"/>
      <w:bookmarkStart w:id="4476" w:name="_Toc45028555"/>
      <w:bookmarkStart w:id="4477" w:name="_Toc45029390"/>
      <w:bookmarkStart w:id="4478" w:name="_Toc58583626"/>
      <w:r w:rsidRPr="00B3056F">
        <w:t>6.7.3.3.2</w:t>
      </w:r>
      <w:r w:rsidRPr="00B3056F">
        <w:tab/>
        <w:t>Resource Definition</w:t>
      </w:r>
      <w:bookmarkEnd w:id="4475"/>
      <w:bookmarkEnd w:id="4476"/>
      <w:bookmarkEnd w:id="4477"/>
      <w:bookmarkEnd w:id="4478"/>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F45DA">
      <w:pPr>
        <w:rPr>
          <w:rFonts w:ascii="Arial" w:hAnsi="Arial" w:cs="Arial"/>
        </w:rPr>
      </w:pPr>
      <w:r w:rsidRPr="00B3056F">
        <w:t>This resource shall support the resource URI variables defined in table 6.7.3.3.2-1</w:t>
      </w:r>
      <w:r w:rsidRPr="00B3056F">
        <w:rPr>
          <w:rFonts w:ascii="Arial" w:hAnsi="Arial" w:cs="Arial"/>
        </w:rPr>
        <w:t>.</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75C1288D" w:rsidR="00E456BC" w:rsidRPr="00B3056F" w:rsidRDefault="00E456BC" w:rsidP="00E456BC">
            <w:pPr>
              <w:pStyle w:val="TAL"/>
            </w:pPr>
            <w:r w:rsidRPr="00B3056F">
              <w:t>Represents the Subscription Permanent Identifier (see 3GPP TS 23.501 [2] clause 5.9.2)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4479" w:name="_Toc36457638"/>
      <w:bookmarkStart w:id="4480" w:name="_Toc45028556"/>
      <w:bookmarkStart w:id="4481" w:name="_Toc45029391"/>
      <w:bookmarkStart w:id="4482" w:name="_Toc58583627"/>
      <w:r w:rsidRPr="00B3056F">
        <w:t>6.7.3.3.3</w:t>
      </w:r>
      <w:r w:rsidRPr="00B3056F">
        <w:tab/>
        <w:t>Resource Standard Methods</w:t>
      </w:r>
      <w:bookmarkEnd w:id="4479"/>
      <w:bookmarkEnd w:id="4480"/>
      <w:bookmarkEnd w:id="4481"/>
      <w:bookmarkEnd w:id="4482"/>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4483" w:name="_Toc36457639"/>
      <w:bookmarkStart w:id="4484" w:name="_Toc45028557"/>
      <w:bookmarkStart w:id="4485" w:name="_Toc45029392"/>
      <w:bookmarkStart w:id="4486" w:name="_Toc58583628"/>
      <w:r w:rsidRPr="00B3056F">
        <w:t>6.7.3.3.4</w:t>
      </w:r>
      <w:r w:rsidRPr="00B3056F">
        <w:tab/>
        <w:t>Resource Custom Operations</w:t>
      </w:r>
      <w:bookmarkEnd w:id="4483"/>
      <w:bookmarkEnd w:id="4484"/>
      <w:bookmarkEnd w:id="4485"/>
      <w:bookmarkEnd w:id="4486"/>
    </w:p>
    <w:p w14:paraId="42940BDC" w14:textId="77777777" w:rsidR="00EF45DA" w:rsidRPr="00B3056F" w:rsidRDefault="00EF45DA" w:rsidP="00EF45DA">
      <w:pPr>
        <w:pStyle w:val="Heading6"/>
        <w:ind w:left="0" w:firstLine="0"/>
      </w:pPr>
      <w:bookmarkStart w:id="4487" w:name="_Toc36457640"/>
      <w:bookmarkStart w:id="4488" w:name="_Toc45028558"/>
      <w:bookmarkStart w:id="4489" w:name="_Toc45029393"/>
      <w:bookmarkStart w:id="4490" w:name="_Toc58583629"/>
      <w:r w:rsidRPr="00B3056F">
        <w:t>6.7.3.3.4.1</w:t>
      </w:r>
      <w:r w:rsidRPr="00B3056F">
        <w:tab/>
        <w:t>Overview</w:t>
      </w:r>
      <w:bookmarkEnd w:id="4487"/>
      <w:bookmarkEnd w:id="4488"/>
      <w:bookmarkEnd w:id="4489"/>
      <w:bookmarkEnd w:id="4490"/>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EF45DA">
      <w:pPr>
        <w:pStyle w:val="Heading6"/>
        <w:ind w:left="0" w:firstLine="0"/>
      </w:pPr>
      <w:bookmarkStart w:id="4491" w:name="_Toc36457641"/>
      <w:bookmarkStart w:id="4492" w:name="_Toc45028559"/>
      <w:bookmarkStart w:id="4493" w:name="_Toc45029394"/>
      <w:bookmarkStart w:id="4494" w:name="_Toc58583630"/>
      <w:r w:rsidRPr="00B3056F">
        <w:t>6.7.3.3.4.2</w:t>
      </w:r>
      <w:r w:rsidRPr="00B3056F">
        <w:tab/>
        <w:t>Operation: provide-loc-info</w:t>
      </w:r>
      <w:bookmarkEnd w:id="4491"/>
      <w:bookmarkEnd w:id="4492"/>
      <w:bookmarkEnd w:id="4493"/>
      <w:bookmarkEnd w:id="4494"/>
    </w:p>
    <w:p w14:paraId="5A145F37" w14:textId="77777777" w:rsidR="00EF45DA" w:rsidRPr="00B3056F" w:rsidRDefault="00EF45DA" w:rsidP="00EF45DA">
      <w:pPr>
        <w:pStyle w:val="Heading7"/>
      </w:pPr>
      <w:bookmarkStart w:id="4495" w:name="_Toc36457642"/>
      <w:bookmarkStart w:id="4496" w:name="_Toc45028560"/>
      <w:bookmarkStart w:id="4497" w:name="_Toc45029395"/>
      <w:bookmarkStart w:id="4498" w:name="_Toc58583631"/>
      <w:r w:rsidRPr="00B3056F">
        <w:t>6.7.3.3.4.2.1</w:t>
      </w:r>
      <w:r w:rsidRPr="00B3056F">
        <w:tab/>
        <w:t>Description</w:t>
      </w:r>
      <w:bookmarkEnd w:id="4495"/>
      <w:bookmarkEnd w:id="4496"/>
      <w:bookmarkEnd w:id="4497"/>
      <w:bookmarkEnd w:id="4498"/>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EF45DA">
      <w:pPr>
        <w:pStyle w:val="Heading7"/>
      </w:pPr>
      <w:bookmarkStart w:id="4499" w:name="_Toc36457643"/>
      <w:bookmarkStart w:id="4500" w:name="_Toc45028561"/>
      <w:bookmarkStart w:id="4501" w:name="_Toc45029396"/>
      <w:bookmarkStart w:id="4502" w:name="_Toc58583632"/>
      <w:r w:rsidRPr="00B3056F">
        <w:t>6.7.3.3.4.2.2</w:t>
      </w:r>
      <w:r w:rsidRPr="00B3056F">
        <w:tab/>
        <w:t>Operation Definition</w:t>
      </w:r>
      <w:bookmarkEnd w:id="4499"/>
      <w:bookmarkEnd w:id="4500"/>
      <w:bookmarkEnd w:id="4501"/>
      <w:bookmarkEnd w:id="4502"/>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lastRenderedPageBreak/>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606A6F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4503" w:name="_Toc36457644"/>
    </w:p>
    <w:p w14:paraId="3A19E7E8" w14:textId="029B6A47" w:rsidR="00EF45DA" w:rsidRPr="00B3056F" w:rsidRDefault="00EF45DA" w:rsidP="00EF45DA">
      <w:pPr>
        <w:pStyle w:val="Heading3"/>
      </w:pPr>
      <w:bookmarkStart w:id="4504" w:name="_Toc45028562"/>
      <w:bookmarkStart w:id="4505" w:name="_Toc45029397"/>
      <w:bookmarkStart w:id="4506" w:name="_Toc58583633"/>
      <w:r w:rsidRPr="00B3056F">
        <w:t>6.7.4</w:t>
      </w:r>
      <w:r w:rsidRPr="00B3056F">
        <w:tab/>
        <w:t>Custom Operations without associated resources</w:t>
      </w:r>
      <w:bookmarkEnd w:id="4469"/>
      <w:bookmarkEnd w:id="4503"/>
      <w:bookmarkEnd w:id="4504"/>
      <w:bookmarkEnd w:id="4505"/>
      <w:bookmarkEnd w:id="4506"/>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4507" w:name="_Toc27585626"/>
      <w:bookmarkStart w:id="4508" w:name="_Toc36457645"/>
      <w:bookmarkStart w:id="4509" w:name="_Toc45028563"/>
      <w:bookmarkStart w:id="4510" w:name="_Toc45029398"/>
      <w:bookmarkStart w:id="4511" w:name="_Toc58583634"/>
      <w:r w:rsidRPr="00B3056F">
        <w:t>6.7.5</w:t>
      </w:r>
      <w:r w:rsidRPr="00B3056F">
        <w:tab/>
        <w:t>Notifications</w:t>
      </w:r>
      <w:bookmarkEnd w:id="4507"/>
      <w:bookmarkEnd w:id="4508"/>
      <w:bookmarkEnd w:id="4509"/>
      <w:bookmarkEnd w:id="4510"/>
      <w:bookmarkEnd w:id="4511"/>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4512" w:name="_Toc27585627"/>
      <w:bookmarkStart w:id="4513" w:name="_Toc36457646"/>
      <w:bookmarkStart w:id="4514" w:name="_Toc45028564"/>
      <w:bookmarkStart w:id="4515" w:name="_Toc45029399"/>
      <w:bookmarkStart w:id="4516" w:name="_Toc58583635"/>
      <w:r w:rsidRPr="00B3056F">
        <w:t>6.7.6</w:t>
      </w:r>
      <w:r w:rsidRPr="00B3056F">
        <w:tab/>
        <w:t>Data Model</w:t>
      </w:r>
      <w:bookmarkEnd w:id="4512"/>
      <w:bookmarkEnd w:id="4513"/>
      <w:bookmarkEnd w:id="4514"/>
      <w:bookmarkEnd w:id="4515"/>
      <w:bookmarkEnd w:id="4516"/>
    </w:p>
    <w:p w14:paraId="39760EC4" w14:textId="77777777" w:rsidR="00EF45DA" w:rsidRPr="00B3056F" w:rsidRDefault="00EF45DA" w:rsidP="00EF45DA">
      <w:pPr>
        <w:pStyle w:val="Heading4"/>
      </w:pPr>
      <w:bookmarkStart w:id="4517" w:name="_Toc27585628"/>
      <w:bookmarkStart w:id="4518" w:name="_Toc36457647"/>
      <w:bookmarkStart w:id="4519" w:name="_Toc45028565"/>
      <w:bookmarkStart w:id="4520" w:name="_Toc45029400"/>
      <w:bookmarkStart w:id="4521" w:name="_Toc58583636"/>
      <w:r w:rsidRPr="00B3056F">
        <w:t>6.7.6.1</w:t>
      </w:r>
      <w:r w:rsidRPr="00B3056F">
        <w:tab/>
        <w:t>General</w:t>
      </w:r>
      <w:bookmarkEnd w:id="4517"/>
      <w:bookmarkEnd w:id="4518"/>
      <w:bookmarkEnd w:id="4519"/>
      <w:bookmarkEnd w:id="4520"/>
      <w:bookmarkEnd w:id="4521"/>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bookmarkStart w:id="4522" w:name="_Hlk38875337"/>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bookmarkEnd w:id="4522"/>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lastRenderedPageBreak/>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4523" w:name="_Toc27585629"/>
      <w:bookmarkStart w:id="4524" w:name="_Toc36457648"/>
      <w:bookmarkStart w:id="4525" w:name="_Toc45028566"/>
      <w:bookmarkStart w:id="4526" w:name="_Toc45029401"/>
      <w:bookmarkStart w:id="4527" w:name="_Toc58583637"/>
      <w:r w:rsidRPr="00B3056F">
        <w:rPr>
          <w:lang w:val="en-US"/>
        </w:rPr>
        <w:t>6.7.6.2</w:t>
      </w:r>
      <w:r w:rsidRPr="00B3056F">
        <w:rPr>
          <w:lang w:val="en-US"/>
        </w:rPr>
        <w:tab/>
        <w:t>Structured data types</w:t>
      </w:r>
      <w:bookmarkEnd w:id="4523"/>
      <w:bookmarkEnd w:id="4524"/>
      <w:bookmarkEnd w:id="4525"/>
      <w:bookmarkEnd w:id="4526"/>
      <w:bookmarkEnd w:id="4527"/>
    </w:p>
    <w:p w14:paraId="53D89DB9" w14:textId="77777777" w:rsidR="00EF45DA" w:rsidRPr="00B3056F" w:rsidRDefault="00EF45DA" w:rsidP="00EF45DA">
      <w:pPr>
        <w:pStyle w:val="Heading5"/>
      </w:pPr>
      <w:bookmarkStart w:id="4528" w:name="_Toc36457649"/>
      <w:bookmarkStart w:id="4529" w:name="_Toc45028567"/>
      <w:bookmarkStart w:id="4530" w:name="_Toc45029402"/>
      <w:bookmarkStart w:id="4531" w:name="_Toc27585630"/>
      <w:bookmarkStart w:id="4532" w:name="_Toc58583638"/>
      <w:r w:rsidRPr="00B3056F">
        <w:t>6.7.6.2.1</w:t>
      </w:r>
      <w:r w:rsidRPr="00B3056F">
        <w:tab/>
        <w:t>Introduction</w:t>
      </w:r>
      <w:bookmarkEnd w:id="4528"/>
      <w:bookmarkEnd w:id="4529"/>
      <w:bookmarkEnd w:id="4530"/>
      <w:bookmarkEnd w:id="4532"/>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4533" w:name="_Toc36457650"/>
      <w:bookmarkStart w:id="4534" w:name="_Toc45028568"/>
      <w:bookmarkStart w:id="4535" w:name="_Toc45029403"/>
      <w:bookmarkStart w:id="4536" w:name="_Toc58583639"/>
      <w:r w:rsidRPr="00B3056F">
        <w:t>6.7.6.2.2</w:t>
      </w:r>
      <w:r w:rsidRPr="00B3056F">
        <w:tab/>
        <w:t>Type: UeInfo</w:t>
      </w:r>
      <w:bookmarkEnd w:id="4533"/>
      <w:bookmarkEnd w:id="4534"/>
      <w:bookmarkEnd w:id="4535"/>
      <w:bookmarkEnd w:id="4536"/>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4537" w:name="_Toc36457651"/>
      <w:bookmarkStart w:id="4538" w:name="_Toc45028569"/>
      <w:bookmarkStart w:id="4539" w:name="_Toc45029404"/>
      <w:bookmarkStart w:id="4540" w:name="_Toc58583640"/>
      <w:r w:rsidRPr="00B3056F">
        <w:lastRenderedPageBreak/>
        <w:t>6.</w:t>
      </w:r>
      <w:r w:rsidRPr="00B3056F">
        <w:rPr>
          <w:rFonts w:hint="eastAsia"/>
          <w:lang w:eastAsia="zh-CN"/>
        </w:rPr>
        <w:t>7</w:t>
      </w:r>
      <w:r w:rsidRPr="00B3056F">
        <w:t>.6.2.3</w:t>
      </w:r>
      <w:r w:rsidRPr="00B3056F">
        <w:tab/>
        <w:t>Type: LocationInfoRequest</w:t>
      </w:r>
      <w:bookmarkEnd w:id="4537"/>
      <w:bookmarkEnd w:id="4538"/>
      <w:bookmarkEnd w:id="4539"/>
      <w:bookmarkEnd w:id="4540"/>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77777777" w:rsidR="00EF45DA" w:rsidRPr="00B3056F" w:rsidRDefault="00EF45DA" w:rsidP="001330D7">
            <w:pPr>
              <w:pStyle w:val="TAL"/>
              <w:rPr>
                <w:rFonts w:cs="Arial"/>
                <w:szCs w:val="18"/>
              </w:rPr>
            </w:pPr>
            <w:r w:rsidRPr="00B3056F">
              <w:rPr>
                <w:rFonts w:cs="Arial"/>
                <w:szCs w:val="18"/>
              </w:rPr>
              <w:t>See clause 6.7.8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4541" w:name="_Toc36457652"/>
      <w:bookmarkStart w:id="4542" w:name="_Toc45028570"/>
      <w:bookmarkStart w:id="4543" w:name="_Toc45029405"/>
      <w:bookmarkStart w:id="4544" w:name="_Toc58583641"/>
      <w:r w:rsidRPr="00B3056F">
        <w:lastRenderedPageBreak/>
        <w:t>6.</w:t>
      </w:r>
      <w:r w:rsidRPr="00B3056F">
        <w:rPr>
          <w:rFonts w:hint="eastAsia"/>
          <w:lang w:eastAsia="zh-CN"/>
        </w:rPr>
        <w:t>7</w:t>
      </w:r>
      <w:r w:rsidRPr="00B3056F">
        <w:t>.6.2.4</w:t>
      </w:r>
      <w:r w:rsidRPr="00B3056F">
        <w:tab/>
        <w:t>Type: LocationInfoResult</w:t>
      </w:r>
      <w:bookmarkEnd w:id="4541"/>
      <w:bookmarkEnd w:id="4542"/>
      <w:bookmarkEnd w:id="4543"/>
      <w:bookmarkEnd w:id="4544"/>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77777777" w:rsidR="00EF45DA" w:rsidRPr="00B3056F" w:rsidRDefault="00EF45DA" w:rsidP="001330D7">
            <w:pPr>
              <w:pStyle w:val="TAL"/>
            </w:pPr>
            <w:r w:rsidRPr="00B3056F">
              <w:rPr>
                <w:rFonts w:cs="Arial"/>
                <w:szCs w:val="18"/>
              </w:rPr>
              <w:t>See clause 6.7.8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1330D7">
            <w:pPr>
              <w:pStyle w:val="TAL"/>
              <w:rPr>
                <w:rFonts w:cs="Arial"/>
                <w:szCs w:val="18"/>
              </w:rPr>
            </w:pPr>
            <w:r w:rsidRPr="00B3056F">
              <w:rPr>
                <w:rFonts w:cs="Arial"/>
                <w:szCs w:val="18"/>
              </w:rPr>
              <w:t>NOTE:</w:t>
            </w:r>
            <w:r w:rsidRPr="00B3056F">
              <w:rPr>
                <w:rFonts w:cs="Arial"/>
                <w:szCs w:val="18"/>
              </w:rPr>
              <w:tab/>
              <w:t>Either the "ecgi" attribute or the "ncgi" attribute may be included.</w:t>
            </w:r>
          </w:p>
        </w:tc>
      </w:tr>
    </w:tbl>
    <w:p w14:paraId="553D3C6D" w14:textId="77777777" w:rsidR="00B3056F" w:rsidRPr="00B3056F" w:rsidRDefault="00B3056F" w:rsidP="00B3056F">
      <w:pPr>
        <w:rPr>
          <w:lang w:val="en-US"/>
        </w:rPr>
      </w:pPr>
      <w:bookmarkStart w:id="4545" w:name="_Toc36457653"/>
    </w:p>
    <w:p w14:paraId="7D5B7C96" w14:textId="793EA254" w:rsidR="004C3152" w:rsidRPr="00B3056F" w:rsidRDefault="004C3152" w:rsidP="004C3152">
      <w:pPr>
        <w:pStyle w:val="Heading5"/>
      </w:pPr>
      <w:bookmarkStart w:id="4546" w:name="_Toc45028571"/>
      <w:bookmarkStart w:id="4547" w:name="_Toc45029406"/>
      <w:bookmarkStart w:id="4548" w:name="_Toc58583642"/>
      <w:r w:rsidRPr="00B3056F">
        <w:t>6.7.6.2.</w:t>
      </w:r>
      <w:r w:rsidR="004521EF">
        <w:t>5</w:t>
      </w:r>
      <w:r w:rsidRPr="00B3056F">
        <w:tab/>
        <w:t xml:space="preserve">Type: </w:t>
      </w:r>
      <w:r>
        <w:t>5GSrvccInfo</w:t>
      </w:r>
      <w:bookmarkEnd w:id="4546"/>
      <w:bookmarkEnd w:id="4547"/>
      <w:bookmarkEnd w:id="4548"/>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4549" w:name="_Toc45028572"/>
      <w:bookmarkStart w:id="4550" w:name="_Toc45029407"/>
      <w:bookmarkStart w:id="4551" w:name="_Toc58583643"/>
      <w:r w:rsidRPr="00B3056F">
        <w:rPr>
          <w:lang w:val="en-US"/>
        </w:rPr>
        <w:t>6.7.6.3</w:t>
      </w:r>
      <w:r w:rsidRPr="00B3056F">
        <w:rPr>
          <w:lang w:val="en-US"/>
        </w:rPr>
        <w:tab/>
        <w:t>Simple data types and enumerations</w:t>
      </w:r>
      <w:bookmarkEnd w:id="4531"/>
      <w:bookmarkEnd w:id="4545"/>
      <w:bookmarkEnd w:id="4549"/>
      <w:bookmarkEnd w:id="4550"/>
      <w:bookmarkEnd w:id="4551"/>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4552" w:name="_Toc27585631"/>
      <w:bookmarkStart w:id="4553" w:name="_Toc36457654"/>
      <w:bookmarkStart w:id="4554" w:name="_Toc45028573"/>
      <w:bookmarkStart w:id="4555" w:name="_Toc45029408"/>
      <w:bookmarkStart w:id="4556" w:name="_Toc58583644"/>
      <w:r w:rsidRPr="00B3056F">
        <w:t>6.7.7</w:t>
      </w:r>
      <w:r w:rsidRPr="00B3056F">
        <w:tab/>
        <w:t>Error Handling</w:t>
      </w:r>
      <w:bookmarkEnd w:id="4552"/>
      <w:bookmarkEnd w:id="4553"/>
      <w:bookmarkEnd w:id="4554"/>
      <w:bookmarkEnd w:id="4555"/>
      <w:bookmarkEnd w:id="4556"/>
    </w:p>
    <w:p w14:paraId="46E52594" w14:textId="77777777" w:rsidR="00EF45DA" w:rsidRPr="00B3056F" w:rsidRDefault="00EF45DA" w:rsidP="00EF45DA">
      <w:pPr>
        <w:pStyle w:val="Heading4"/>
      </w:pPr>
      <w:bookmarkStart w:id="4557" w:name="_Toc27585632"/>
      <w:bookmarkStart w:id="4558" w:name="_Toc36457655"/>
      <w:bookmarkStart w:id="4559" w:name="_Toc45028574"/>
      <w:bookmarkStart w:id="4560" w:name="_Toc45029409"/>
      <w:bookmarkStart w:id="4561" w:name="_Toc58583645"/>
      <w:r w:rsidRPr="00B3056F">
        <w:t>6.7.7.1</w:t>
      </w:r>
      <w:r w:rsidRPr="00B3056F">
        <w:tab/>
        <w:t>General</w:t>
      </w:r>
      <w:bookmarkEnd w:id="4557"/>
      <w:bookmarkEnd w:id="4558"/>
      <w:bookmarkEnd w:id="4559"/>
      <w:bookmarkEnd w:id="4560"/>
      <w:bookmarkEnd w:id="4561"/>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4562" w:name="_Toc27585633"/>
      <w:bookmarkStart w:id="4563" w:name="_Toc36457656"/>
      <w:bookmarkStart w:id="4564" w:name="_Toc45028575"/>
      <w:bookmarkStart w:id="4565" w:name="_Toc45029410"/>
      <w:bookmarkStart w:id="4566" w:name="_Toc58583646"/>
      <w:r w:rsidRPr="00B3056F">
        <w:t>6.7.7.2</w:t>
      </w:r>
      <w:r w:rsidRPr="00B3056F">
        <w:tab/>
        <w:t>Protocol Errors</w:t>
      </w:r>
      <w:bookmarkEnd w:id="4562"/>
      <w:bookmarkEnd w:id="4563"/>
      <w:bookmarkEnd w:id="4564"/>
      <w:bookmarkEnd w:id="4565"/>
      <w:bookmarkEnd w:id="4566"/>
    </w:p>
    <w:p w14:paraId="41DD4A99" w14:textId="77777777" w:rsidR="00EF45DA" w:rsidRPr="00B3056F" w:rsidRDefault="00EF45DA" w:rsidP="00EF45DA">
      <w:r w:rsidRPr="00B3056F">
        <w:t>Protocol errors handling shall be supported as specified in clause 5.2.7 of 3GPP TS 29.500 [4].</w:t>
      </w:r>
    </w:p>
    <w:p w14:paraId="6183B45C" w14:textId="77777777" w:rsidR="00EF45DA" w:rsidRPr="00B3056F" w:rsidRDefault="00EF45DA" w:rsidP="00EF45DA">
      <w:pPr>
        <w:pStyle w:val="Heading4"/>
      </w:pPr>
      <w:bookmarkStart w:id="4567" w:name="_Toc27585634"/>
      <w:bookmarkStart w:id="4568" w:name="_Toc36457657"/>
      <w:bookmarkStart w:id="4569" w:name="_Toc45028576"/>
      <w:bookmarkStart w:id="4570" w:name="_Toc45029411"/>
      <w:bookmarkStart w:id="4571" w:name="_Toc58583647"/>
      <w:r w:rsidRPr="00B3056F">
        <w:t>6.7.7.3</w:t>
      </w:r>
      <w:r w:rsidRPr="00B3056F">
        <w:tab/>
        <w:t>Application Errors</w:t>
      </w:r>
      <w:bookmarkEnd w:id="4567"/>
      <w:bookmarkEnd w:id="4568"/>
      <w:bookmarkEnd w:id="4569"/>
      <w:bookmarkEnd w:id="4570"/>
      <w:bookmarkEnd w:id="4571"/>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4572" w:name="_Toc27585635"/>
      <w:bookmarkStart w:id="4573" w:name="_Toc36457658"/>
      <w:bookmarkStart w:id="4574" w:name="_Toc45028577"/>
      <w:bookmarkStart w:id="4575" w:name="_Toc45029412"/>
      <w:bookmarkStart w:id="4576" w:name="_Toc58583648"/>
      <w:r w:rsidRPr="00B3056F">
        <w:t>6.7.8</w:t>
      </w:r>
      <w:r w:rsidRPr="00B3056F">
        <w:tab/>
        <w:t>Feature Negotiation</w:t>
      </w:r>
      <w:bookmarkEnd w:id="4572"/>
      <w:bookmarkEnd w:id="4573"/>
      <w:bookmarkEnd w:id="4574"/>
      <w:bookmarkEnd w:id="4575"/>
      <w:bookmarkEnd w:id="4576"/>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4577" w:name="_Toc27585636"/>
      <w:bookmarkStart w:id="4578" w:name="_Toc36457659"/>
      <w:bookmarkStart w:id="4579" w:name="_Toc45028578"/>
      <w:bookmarkStart w:id="4580" w:name="_Toc45029413"/>
      <w:bookmarkStart w:id="4581" w:name="_Toc58583649"/>
      <w:r w:rsidRPr="00B3056F">
        <w:rPr>
          <w:lang w:val="en-US"/>
        </w:rPr>
        <w:t>6.7.9</w:t>
      </w:r>
      <w:r w:rsidRPr="00B3056F">
        <w:rPr>
          <w:lang w:val="en-US"/>
        </w:rPr>
        <w:tab/>
        <w:t>Security</w:t>
      </w:r>
      <w:bookmarkEnd w:id="4577"/>
      <w:bookmarkEnd w:id="4578"/>
      <w:bookmarkEnd w:id="4579"/>
      <w:bookmarkEnd w:id="4580"/>
      <w:bookmarkEnd w:id="4581"/>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77777777" w:rsidR="00EF45DA" w:rsidRPr="00B3056F" w:rsidRDefault="00EF45DA" w:rsidP="00EF45DA">
      <w:pPr>
        <w:rPr>
          <w:lang w:val="en-US"/>
        </w:rPr>
      </w:pPr>
      <w:r w:rsidRPr="00B3056F">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4582" w:name="_Toc27585637"/>
      <w:bookmarkStart w:id="4583" w:name="_Toc36457660"/>
      <w:bookmarkStart w:id="4584" w:name="_Toc45028579"/>
      <w:bookmarkStart w:id="4585" w:name="_Toc45029414"/>
      <w:bookmarkStart w:id="4586" w:name="_Toc58583650"/>
      <w:r w:rsidRPr="00B3056F">
        <w:t>Annex A (normative):</w:t>
      </w:r>
      <w:r w:rsidRPr="00B3056F">
        <w:br/>
        <w:t>OpenAPI specification</w:t>
      </w:r>
      <w:bookmarkEnd w:id="4383"/>
      <w:bookmarkEnd w:id="4582"/>
      <w:bookmarkEnd w:id="4583"/>
      <w:bookmarkEnd w:id="4584"/>
      <w:bookmarkEnd w:id="4585"/>
      <w:bookmarkEnd w:id="4586"/>
    </w:p>
    <w:p w14:paraId="2FDF3538" w14:textId="2A406AF3" w:rsidR="00EF45DA" w:rsidRPr="00B3056F" w:rsidRDefault="00EF45DA" w:rsidP="00EF45DA">
      <w:pPr>
        <w:pStyle w:val="Heading2"/>
      </w:pPr>
      <w:bookmarkStart w:id="4587" w:name="_Toc11338877"/>
      <w:bookmarkStart w:id="4588" w:name="_Toc27585638"/>
      <w:bookmarkStart w:id="4589" w:name="_Toc36457661"/>
      <w:bookmarkStart w:id="4590" w:name="_Toc45028580"/>
      <w:bookmarkStart w:id="4591" w:name="_Toc45029415"/>
      <w:bookmarkStart w:id="4592" w:name="_Toc58583651"/>
      <w:r w:rsidRPr="00B3056F">
        <w:t>A.1</w:t>
      </w:r>
      <w:r w:rsidRPr="00B3056F">
        <w:tab/>
        <w:t>General</w:t>
      </w:r>
      <w:bookmarkEnd w:id="4587"/>
      <w:bookmarkEnd w:id="4588"/>
      <w:bookmarkEnd w:id="4589"/>
      <w:bookmarkEnd w:id="4590"/>
      <w:bookmarkEnd w:id="4591"/>
      <w:bookmarkEnd w:id="4592"/>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4DCE916"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2B2FED18" w:rsidR="00EF45DA" w:rsidRPr="00B3056F" w:rsidRDefault="00EF45DA" w:rsidP="00344AEA">
      <w:r w:rsidRPr="00B3056F">
        <w:t xml:space="preserve">Informative copies of the OpenAPI specification files contained in this 3GPP Technical Specification are available on </w:t>
      </w:r>
      <w:r w:rsidR="00267C15">
        <w:t>a Git-based repository, that uses the GitLab software version control system (see 3GPP TS 29.501 [5] clause 5.3.1 and 3GPP TR 21.900 [30] clause 5B).</w:t>
      </w:r>
    </w:p>
    <w:p w14:paraId="058A4E23" w14:textId="77777777" w:rsidR="00EF45DA" w:rsidRPr="00B3056F" w:rsidRDefault="00EF45DA" w:rsidP="00EF45DA">
      <w:pPr>
        <w:pStyle w:val="Heading2"/>
      </w:pPr>
      <w:bookmarkStart w:id="4593" w:name="_Toc11338878"/>
      <w:bookmarkStart w:id="4594" w:name="_Toc27585639"/>
      <w:bookmarkStart w:id="4595" w:name="_Toc36457662"/>
      <w:bookmarkStart w:id="4596" w:name="_Toc45028581"/>
      <w:bookmarkStart w:id="4597" w:name="_Toc45029416"/>
      <w:bookmarkStart w:id="4598" w:name="_Hlk9329589"/>
      <w:bookmarkStart w:id="4599" w:name="_Toc58583652"/>
      <w:r w:rsidRPr="00B3056F">
        <w:t>A.2</w:t>
      </w:r>
      <w:r w:rsidRPr="00B3056F">
        <w:tab/>
        <w:t>Nudm_SDM API</w:t>
      </w:r>
      <w:bookmarkEnd w:id="4593"/>
      <w:bookmarkEnd w:id="4594"/>
      <w:bookmarkEnd w:id="4595"/>
      <w:bookmarkEnd w:id="4596"/>
      <w:bookmarkEnd w:id="4597"/>
      <w:bookmarkEnd w:id="4599"/>
    </w:p>
    <w:p w14:paraId="25E4517C" w14:textId="77777777" w:rsidR="00EF45DA" w:rsidRPr="00B3056F" w:rsidRDefault="00EF45DA" w:rsidP="00EF45DA">
      <w:pPr>
        <w:pStyle w:val="PL"/>
      </w:pPr>
      <w:bookmarkStart w:id="4600" w:name="_Hlk34145401"/>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693F277D" w:rsidR="00EF45DA" w:rsidRPr="00B3056F" w:rsidRDefault="00EF45DA" w:rsidP="00EF45DA">
      <w:pPr>
        <w:pStyle w:val="PL"/>
      </w:pPr>
      <w:r w:rsidRPr="00B3056F">
        <w:lastRenderedPageBreak/>
        <w:t xml:space="preserve">  version: '2.</w:t>
      </w:r>
      <w:r w:rsidR="00936BFC">
        <w:t>2.0</w:t>
      </w:r>
      <w:r w:rsidR="00C26DAF">
        <w:t>-</w:t>
      </w:r>
      <w:r w:rsidR="00791ACB">
        <w:t>alpha</w:t>
      </w:r>
      <w:r w:rsidR="00C26DAF">
        <w:t>.2</w:t>
      </w:r>
      <w:r w:rsidRPr="00B3056F">
        <w:t>'</w:t>
      </w:r>
    </w:p>
    <w:p w14:paraId="55474775" w14:textId="77777777" w:rsidR="00EF45DA" w:rsidRPr="00B3056F" w:rsidRDefault="00EF45DA" w:rsidP="00EF45DA">
      <w:pPr>
        <w:pStyle w:val="PL"/>
      </w:pPr>
      <w:r w:rsidRPr="00B3056F">
        <w:t xml:space="preserve">  title: 'Nudm_SDM'</w:t>
      </w:r>
    </w:p>
    <w:bookmarkEnd w:id="4598"/>
    <w:p w14:paraId="2A8D2EC5" w14:textId="77777777" w:rsidR="00EF45DA" w:rsidRPr="00B3056F" w:rsidRDefault="00EF45DA" w:rsidP="00EF45DA">
      <w:pPr>
        <w:pStyle w:val="PL"/>
      </w:pPr>
      <w:r w:rsidRPr="00B3056F">
        <w:t xml:space="preserve">  description: |</w:t>
      </w:r>
    </w:p>
    <w:p w14:paraId="0547F830" w14:textId="77777777" w:rsidR="00EF45DA" w:rsidRPr="00B3056F" w:rsidRDefault="00EF45DA" w:rsidP="00EF45DA">
      <w:pPr>
        <w:pStyle w:val="PL"/>
      </w:pPr>
      <w:r w:rsidRPr="00B3056F">
        <w:t xml:space="preserve">    Nudm Subscriber Data Management Service.</w:t>
      </w:r>
    </w:p>
    <w:p w14:paraId="3508FAE4" w14:textId="77777777" w:rsidR="00EF45DA" w:rsidRPr="00B3056F" w:rsidRDefault="00EF45DA" w:rsidP="00EF45DA">
      <w:pPr>
        <w:pStyle w:val="PL"/>
      </w:pPr>
      <w:r w:rsidRPr="00B3056F">
        <w:t xml:space="preserve">    © 2020, 3GPP Organizational Partners (ARIB, ATIS, CCSA, ETSI, TSDSI, TTA, TTC).</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36DAE590" w:rsidR="00EF45DA" w:rsidRPr="00B3056F" w:rsidRDefault="00EF45DA" w:rsidP="00EF45DA">
      <w:pPr>
        <w:pStyle w:val="PL"/>
        <w:rPr>
          <w:lang w:val="en-US"/>
        </w:rPr>
      </w:pPr>
      <w:r w:rsidRPr="00B3056F">
        <w:rPr>
          <w:lang w:val="en-US"/>
        </w:rPr>
        <w:t xml:space="preserve">  description: 3GPP TS 29.503 Unified Data Management Services, version 1</w:t>
      </w:r>
      <w:r w:rsidR="00791ACB">
        <w:rPr>
          <w:lang w:val="en-US"/>
        </w:rPr>
        <w:t>7</w:t>
      </w:r>
      <w:r w:rsidRPr="00B3056F">
        <w:rPr>
          <w:lang w:val="en-US"/>
        </w:rPr>
        <w:t>.</w:t>
      </w:r>
      <w:r w:rsidR="00C26DAF">
        <w:rPr>
          <w:lang w:val="en-US"/>
        </w:rPr>
        <w:t>1</w:t>
      </w:r>
      <w:r w:rsidRPr="00B3056F">
        <w:rPr>
          <w:lang w:val="en-US"/>
        </w:rPr>
        <w:t>.0</w:t>
      </w:r>
    </w:p>
    <w:p w14:paraId="3EACE32A" w14:textId="77777777" w:rsidR="00EF45DA" w:rsidRPr="00B3056F" w:rsidRDefault="00EF45DA" w:rsidP="00EF45DA">
      <w:pPr>
        <w:pStyle w:val="PL"/>
        <w:rPr>
          <w:lang w:val="en-US"/>
        </w:rPr>
      </w:pPr>
      <w:r w:rsidRPr="00B3056F">
        <w:rPr>
          <w:lang w:val="en-US"/>
        </w:rPr>
        <w:t xml:space="preserve">  url: 'http://www.3gpp.org/ftp/Specs/archive/29_series/29.503/'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bookmarkStart w:id="4601" w:name="_Hlk515254785"/>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bookmarkEnd w:id="4601"/>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lastRenderedPageBreak/>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lastRenderedPageBreak/>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43D76D0C" w14:textId="77777777" w:rsidR="004A5375" w:rsidRPr="00B3056F" w:rsidRDefault="004A5375" w:rsidP="004A5375">
      <w:pPr>
        <w:pStyle w:val="PL"/>
      </w:pPr>
      <w:r w:rsidRPr="00B3056F">
        <w:t xml:space="preserve">        - name: </w:t>
      </w:r>
      <w:r>
        <w:t>adjacentPlmns</w:t>
      </w:r>
    </w:p>
    <w:p w14:paraId="3A7F4245" w14:textId="77777777" w:rsidR="004A5375" w:rsidRPr="00B3056F" w:rsidRDefault="004A5375" w:rsidP="004A5375">
      <w:pPr>
        <w:pStyle w:val="PL"/>
      </w:pPr>
      <w:r w:rsidRPr="00B3056F">
        <w:t xml:space="preserve">          in: query</w:t>
      </w:r>
    </w:p>
    <w:p w14:paraId="3F1E33E6" w14:textId="77777777" w:rsidR="004A5375" w:rsidRPr="00B3056F" w:rsidRDefault="004A5375" w:rsidP="004A5375">
      <w:pPr>
        <w:pStyle w:val="PL"/>
      </w:pPr>
      <w:r w:rsidRPr="00B3056F">
        <w:t xml:space="preserve">          description: </w:t>
      </w:r>
      <w:r>
        <w:t>list of PLMNs adjacent to the UE's serving PLMN</w:t>
      </w:r>
    </w:p>
    <w:p w14:paraId="04B9C870" w14:textId="77777777" w:rsidR="004A5375" w:rsidRPr="00B3056F" w:rsidRDefault="004A5375" w:rsidP="004A5375">
      <w:pPr>
        <w:pStyle w:val="PL"/>
      </w:pPr>
      <w:r w:rsidRPr="00B3056F">
        <w:t xml:space="preserve">          schema:</w:t>
      </w:r>
    </w:p>
    <w:p w14:paraId="664B27E8" w14:textId="77777777" w:rsidR="004A5375" w:rsidRPr="00B3056F" w:rsidRDefault="004A5375" w:rsidP="004A5375">
      <w:pPr>
        <w:pStyle w:val="PL"/>
      </w:pPr>
      <w:r w:rsidRPr="00B3056F">
        <w:t xml:space="preserve">            type: array</w:t>
      </w:r>
    </w:p>
    <w:p w14:paraId="6C46EA76" w14:textId="77777777" w:rsidR="004A5375" w:rsidRPr="00B3056F" w:rsidRDefault="004A5375" w:rsidP="004A5375">
      <w:pPr>
        <w:pStyle w:val="PL"/>
      </w:pPr>
      <w:r w:rsidRPr="00B3056F">
        <w:t xml:space="preserve">            items:</w:t>
      </w:r>
    </w:p>
    <w:p w14:paraId="779DA261" w14:textId="77777777" w:rsidR="004A5375" w:rsidRPr="00B3056F" w:rsidRDefault="004A5375" w:rsidP="004A5375">
      <w:pPr>
        <w:pStyle w:val="PL"/>
      </w:pPr>
      <w:r w:rsidRPr="00B3056F">
        <w:t xml:space="preserve">     </w:t>
      </w:r>
      <w:r>
        <w:t xml:space="preserve">  </w:t>
      </w:r>
      <w:r w:rsidRPr="00B3056F">
        <w:t xml:space="preserve">       $ref: 'TS29571_CommonData.yaml#/components/schemas/PlmnId'</w:t>
      </w:r>
    </w:p>
    <w:p w14:paraId="756B6AA1" w14:textId="77777777" w:rsidR="004A5375" w:rsidRPr="00B3056F" w:rsidRDefault="004A5375" w:rsidP="004A5375">
      <w:pPr>
        <w:pStyle w:val="PL"/>
      </w:pPr>
      <w:r w:rsidRPr="00B3056F">
        <w:t xml:space="preserve">            minItems: 1</w:t>
      </w:r>
    </w:p>
    <w:p w14:paraId="34E6AB62" w14:textId="77777777" w:rsidR="004A5375" w:rsidRPr="00B3056F" w:rsidRDefault="004A5375" w:rsidP="004A5375">
      <w:pPr>
        <w:pStyle w:val="PL"/>
      </w:pPr>
      <w:r w:rsidRPr="00B3056F">
        <w:t xml:space="preserve">          style: form</w:t>
      </w:r>
    </w:p>
    <w:p w14:paraId="1049A30D" w14:textId="77777777" w:rsidR="004A5375" w:rsidRPr="00B3056F" w:rsidRDefault="004A5375" w:rsidP="004A5375">
      <w:pPr>
        <w:pStyle w:val="PL"/>
      </w:pPr>
      <w:r w:rsidRPr="00B3056F">
        <w:t xml:space="preserve">          explode: false</w:t>
      </w:r>
    </w:p>
    <w:p w14:paraId="55FE852E" w14:textId="77777777" w:rsidR="00EF45DA" w:rsidRPr="00B3056F" w:rsidRDefault="00EF45DA" w:rsidP="00EF45DA">
      <w:pPr>
        <w:pStyle w:val="PL"/>
        <w:rPr>
          <w:lang w:val="en-US"/>
        </w:rPr>
      </w:pPr>
      <w:r w:rsidRPr="00B3056F">
        <w:rPr>
          <w:lang w:val="en-US"/>
        </w:rPr>
        <w:lastRenderedPageBreak/>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lastRenderedPageBreak/>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lastRenderedPageBreak/>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lastRenderedPageBreak/>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w:t>
      </w:r>
      <w:bookmarkStart w:id="4602" w:name="_Hlk519761766"/>
      <w:r w:rsidRPr="00B3056F">
        <w:t>'#/components/schemas/TraceDataResponse'</w:t>
      </w:r>
      <w:bookmarkEnd w:id="4602"/>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lastRenderedPageBreak/>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lastRenderedPageBreak/>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lastRenderedPageBreak/>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lastRenderedPageBreak/>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lastRenderedPageBreak/>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lastRenderedPageBreak/>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5A0A981D" w14:textId="77777777" w:rsidR="00EF45DA" w:rsidRPr="00B3056F" w:rsidRDefault="00EF45DA" w:rsidP="00EF45DA">
      <w:pPr>
        <w:pStyle w:val="PL"/>
      </w:pPr>
      <w:r w:rsidRPr="00B3056F">
        <w:t xml:space="preserve">                  description: </w:t>
      </w:r>
      <w:r w:rsidRPr="00B3056F">
        <w:rPr>
          <w:rFonts w:hint="eastAsia"/>
        </w:rPr>
        <w:t>Temporary Redirect</w:t>
      </w:r>
    </w:p>
    <w:p w14:paraId="637A7B62" w14:textId="77777777" w:rsidR="00EF45DA" w:rsidRPr="00B3056F" w:rsidRDefault="00EF45DA" w:rsidP="00EF45DA">
      <w:pPr>
        <w:pStyle w:val="PL"/>
      </w:pPr>
      <w:r w:rsidRPr="00B3056F">
        <w:t xml:space="preserve">                  content:</w:t>
      </w:r>
    </w:p>
    <w:p w14:paraId="6CDC3930" w14:textId="77777777" w:rsidR="00EF45DA" w:rsidRPr="00B3056F" w:rsidRDefault="00EF45DA" w:rsidP="00EF45DA">
      <w:pPr>
        <w:pStyle w:val="PL"/>
      </w:pPr>
      <w:r w:rsidRPr="00B3056F">
        <w:t xml:space="preserve">                    application/problem+json:</w:t>
      </w:r>
    </w:p>
    <w:p w14:paraId="578AD76E" w14:textId="77777777" w:rsidR="00EF45DA" w:rsidRPr="00B3056F" w:rsidRDefault="00EF45DA" w:rsidP="00EF45DA">
      <w:pPr>
        <w:pStyle w:val="PL"/>
      </w:pPr>
      <w:r w:rsidRPr="00B3056F">
        <w:t xml:space="preserve">                      schema:</w:t>
      </w:r>
    </w:p>
    <w:p w14:paraId="04776D82" w14:textId="77777777" w:rsidR="00EF45DA" w:rsidRPr="00B3056F" w:rsidRDefault="00EF45DA" w:rsidP="00EF45DA">
      <w:pPr>
        <w:pStyle w:val="PL"/>
        <w:rPr>
          <w:lang w:eastAsia="zh-CN"/>
        </w:rPr>
      </w:pPr>
      <w:r w:rsidRPr="00B3056F">
        <w:t xml:space="preserve">                        $ref: 'TS29571_CommonData.yaml#/components/schemas/ProblemDetails'</w:t>
      </w:r>
    </w:p>
    <w:p w14:paraId="74B0BFD5"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3BBC43A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407BCEC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B7BCB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6BCED8CB"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051D0E8F" w14:textId="77777777" w:rsidR="00DC1F8E" w:rsidRDefault="00EF45DA" w:rsidP="00DC1F8E">
      <w:pPr>
        <w:pStyle w:val="PL"/>
      </w:pPr>
      <w:r w:rsidRPr="00B3056F">
        <w:t xml:space="preserve">                </w:t>
      </w:r>
      <w:r w:rsidRPr="00B3056F">
        <w:rPr>
          <w:rFonts w:hint="eastAsia"/>
          <w:lang w:eastAsia="zh-CN"/>
        </w:rPr>
        <w:t xml:space="preserve">        </w:t>
      </w:r>
      <w:r w:rsidRPr="00B3056F">
        <w:t>type: string</w:t>
      </w:r>
    </w:p>
    <w:p w14:paraId="46C4304F" w14:textId="77777777" w:rsidR="00DC1F8E" w:rsidRDefault="00DC1F8E" w:rsidP="00DC1F8E">
      <w:pPr>
        <w:pStyle w:val="PL"/>
      </w:pPr>
      <w:r>
        <w:t xml:space="preserve">            </w:t>
      </w:r>
      <w:r>
        <w:rPr>
          <w:rFonts w:hint="eastAsia"/>
          <w:lang w:eastAsia="zh-CN"/>
        </w:rPr>
        <w:t xml:space="preserve">        </w:t>
      </w:r>
      <w:r>
        <w:t>3gpp-Sbi-Target-Nf-Id:</w:t>
      </w:r>
    </w:p>
    <w:p w14:paraId="6F7E0E8E"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52013ED8" w14:textId="77777777" w:rsidR="00DC1F8E" w:rsidRDefault="00DC1F8E" w:rsidP="00DC1F8E">
      <w:pPr>
        <w:pStyle w:val="PL"/>
      </w:pPr>
      <w:r>
        <w:t xml:space="preserve">              </w:t>
      </w:r>
      <w:r>
        <w:rPr>
          <w:rFonts w:hint="eastAsia"/>
          <w:lang w:eastAsia="zh-CN"/>
        </w:rPr>
        <w:t xml:space="preserve">        </w:t>
      </w:r>
      <w:r>
        <w:t>schema:</w:t>
      </w:r>
    </w:p>
    <w:p w14:paraId="795FE5AB" w14:textId="14D4B59E" w:rsidR="00EF45DA" w:rsidRPr="00B3056F" w:rsidRDefault="00DC1F8E" w:rsidP="00DC1F8E">
      <w:pPr>
        <w:pStyle w:val="PL"/>
      </w:pPr>
      <w:r>
        <w:t xml:space="preserve">                </w:t>
      </w:r>
      <w:r>
        <w:rPr>
          <w:rFonts w:hint="eastAsia"/>
          <w:lang w:eastAsia="zh-CN"/>
        </w:rPr>
        <w:t xml:space="preserve">        </w:t>
      </w:r>
      <w:r>
        <w:t>type: string</w:t>
      </w:r>
    </w:p>
    <w:p w14:paraId="6EFAD01F" w14:textId="77777777" w:rsidR="00EF45DA" w:rsidRPr="00B3056F" w:rsidRDefault="00EF45DA" w:rsidP="00EF45DA">
      <w:pPr>
        <w:pStyle w:val="PL"/>
      </w:pPr>
      <w:r w:rsidRPr="00B3056F">
        <w:t xml:space="preserve">                '308':</w:t>
      </w:r>
    </w:p>
    <w:p w14:paraId="270F30F8" w14:textId="77777777" w:rsidR="00EF45DA" w:rsidRPr="00B3056F" w:rsidRDefault="00EF45DA" w:rsidP="00EF45DA">
      <w:pPr>
        <w:pStyle w:val="PL"/>
      </w:pPr>
      <w:r w:rsidRPr="00B3056F">
        <w:t xml:space="preserve">                  description: Permanent Redirect</w:t>
      </w:r>
    </w:p>
    <w:p w14:paraId="0CD66FBE" w14:textId="77777777" w:rsidR="00EF45DA" w:rsidRPr="00B3056F" w:rsidRDefault="00EF45DA" w:rsidP="00EF45DA">
      <w:pPr>
        <w:pStyle w:val="PL"/>
      </w:pPr>
      <w:r w:rsidRPr="00B3056F">
        <w:t xml:space="preserve">                  content:</w:t>
      </w:r>
    </w:p>
    <w:p w14:paraId="198970BE" w14:textId="77777777" w:rsidR="00EF45DA" w:rsidRPr="00B3056F" w:rsidRDefault="00EF45DA" w:rsidP="00EF45DA">
      <w:pPr>
        <w:pStyle w:val="PL"/>
      </w:pPr>
      <w:r w:rsidRPr="00B3056F">
        <w:t xml:space="preserve">                    application/problem+json:</w:t>
      </w:r>
    </w:p>
    <w:p w14:paraId="48B6DCA6" w14:textId="77777777" w:rsidR="00EF45DA" w:rsidRPr="00B3056F" w:rsidRDefault="00EF45DA" w:rsidP="00EF45DA">
      <w:pPr>
        <w:pStyle w:val="PL"/>
      </w:pPr>
      <w:r w:rsidRPr="00B3056F">
        <w:t xml:space="preserve">                      schema:</w:t>
      </w:r>
    </w:p>
    <w:p w14:paraId="2A3BABEA" w14:textId="77777777" w:rsidR="00EF45DA" w:rsidRPr="00B3056F" w:rsidRDefault="00EF45DA" w:rsidP="00EF45DA">
      <w:pPr>
        <w:pStyle w:val="PL"/>
        <w:rPr>
          <w:lang w:eastAsia="zh-CN"/>
        </w:rPr>
      </w:pPr>
      <w:r w:rsidRPr="00B3056F">
        <w:t xml:space="preserve">                        $ref: 'TS29571_CommonData.yaml#/components/schemas/ProblemDetails'</w:t>
      </w:r>
    </w:p>
    <w:p w14:paraId="4E3F012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621C2A8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6D9781E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609D5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5D80110E"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0DCE1AB3" w14:textId="77777777" w:rsidR="00DC1F8E" w:rsidRDefault="00EF45DA" w:rsidP="00DC1F8E">
      <w:pPr>
        <w:pStyle w:val="PL"/>
      </w:pPr>
      <w:r w:rsidRPr="00B3056F">
        <w:t xml:space="preserve">                </w:t>
      </w:r>
      <w:r w:rsidRPr="00B3056F">
        <w:rPr>
          <w:rFonts w:hint="eastAsia"/>
          <w:lang w:eastAsia="zh-CN"/>
        </w:rPr>
        <w:t xml:space="preserve">        </w:t>
      </w:r>
      <w:r w:rsidRPr="00B3056F">
        <w:t>type: string</w:t>
      </w:r>
    </w:p>
    <w:p w14:paraId="36E2FAFA" w14:textId="77777777" w:rsidR="00DC1F8E" w:rsidRDefault="00DC1F8E" w:rsidP="00DC1F8E">
      <w:pPr>
        <w:pStyle w:val="PL"/>
      </w:pPr>
      <w:r>
        <w:t xml:space="preserve">            </w:t>
      </w:r>
      <w:r>
        <w:rPr>
          <w:rFonts w:hint="eastAsia"/>
          <w:lang w:eastAsia="zh-CN"/>
        </w:rPr>
        <w:t xml:space="preserve">        </w:t>
      </w:r>
      <w:r>
        <w:t>3gpp-Sbi-Target-Nf-Id:</w:t>
      </w:r>
    </w:p>
    <w:p w14:paraId="3CC31A45"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23D38D8E" w14:textId="77777777" w:rsidR="00DC1F8E" w:rsidRDefault="00DC1F8E" w:rsidP="00DC1F8E">
      <w:pPr>
        <w:pStyle w:val="PL"/>
      </w:pPr>
      <w:r>
        <w:t xml:space="preserve">              </w:t>
      </w:r>
      <w:r>
        <w:rPr>
          <w:rFonts w:hint="eastAsia"/>
          <w:lang w:eastAsia="zh-CN"/>
        </w:rPr>
        <w:t xml:space="preserve">        </w:t>
      </w:r>
      <w:r>
        <w:t>schema:</w:t>
      </w:r>
    </w:p>
    <w:p w14:paraId="151B1DC1" w14:textId="05EA34D1" w:rsidR="00EF45DA" w:rsidRPr="00B3056F" w:rsidRDefault="00DC1F8E" w:rsidP="00DC1F8E">
      <w:pPr>
        <w:pStyle w:val="PL"/>
      </w:pPr>
      <w:r>
        <w:t xml:space="preserve">                </w:t>
      </w:r>
      <w:r>
        <w:rPr>
          <w:rFonts w:hint="eastAsia"/>
          <w:lang w:eastAsia="zh-CN"/>
        </w:rPr>
        <w:t xml:space="preserve">        </w:t>
      </w:r>
      <w:r>
        <w:t>type: string</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lastRenderedPageBreak/>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lastRenderedPageBreak/>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lastRenderedPageBreak/>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lastRenderedPageBreak/>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lastRenderedPageBreak/>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6DCE431D" w14:textId="77777777" w:rsidR="00EF45DA" w:rsidRPr="00B3056F" w:rsidRDefault="00EF45DA" w:rsidP="00EF45DA">
      <w:pPr>
        <w:pStyle w:val="PL"/>
      </w:pPr>
      <w:r w:rsidRPr="00B3056F">
        <w:t xml:space="preserve">          in: query</w:t>
      </w:r>
    </w:p>
    <w:p w14:paraId="1CF1A7CC" w14:textId="77777777" w:rsidR="00EF45DA" w:rsidRPr="00B3056F" w:rsidRDefault="00EF45DA" w:rsidP="00EF45DA">
      <w:pPr>
        <w:pStyle w:val="PL"/>
      </w:pPr>
      <w:r w:rsidRPr="00B3056F">
        <w:t xml:space="preserve">          description: Supported Features</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lastRenderedPageBreak/>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7329DDF2" w14:textId="77777777" w:rsidR="00DC1F8E" w:rsidRPr="00B3056F" w:rsidRDefault="00DC1F8E" w:rsidP="00DC1F8E">
      <w:pPr>
        <w:pStyle w:val="PL"/>
      </w:pPr>
      <w:r w:rsidRPr="00B3056F">
        <w:t xml:space="preserve">                '307':</w:t>
      </w:r>
    </w:p>
    <w:p w14:paraId="2834797D" w14:textId="77777777" w:rsidR="00DC1F8E" w:rsidRPr="00B3056F" w:rsidRDefault="00DC1F8E" w:rsidP="00DC1F8E">
      <w:pPr>
        <w:pStyle w:val="PL"/>
      </w:pPr>
      <w:r w:rsidRPr="00B3056F">
        <w:t xml:space="preserve">                  description: </w:t>
      </w:r>
      <w:r w:rsidRPr="00B3056F">
        <w:rPr>
          <w:rFonts w:hint="eastAsia"/>
        </w:rPr>
        <w:t>Temporary Redirect</w:t>
      </w:r>
    </w:p>
    <w:p w14:paraId="00256B88" w14:textId="77777777" w:rsidR="00DC1F8E" w:rsidRPr="00B3056F" w:rsidRDefault="00DC1F8E" w:rsidP="00DC1F8E">
      <w:pPr>
        <w:pStyle w:val="PL"/>
      </w:pPr>
      <w:r w:rsidRPr="00B3056F">
        <w:t xml:space="preserve">                  content:</w:t>
      </w:r>
    </w:p>
    <w:p w14:paraId="369AFFF2" w14:textId="77777777" w:rsidR="00DC1F8E" w:rsidRPr="00B3056F" w:rsidRDefault="00DC1F8E" w:rsidP="00DC1F8E">
      <w:pPr>
        <w:pStyle w:val="PL"/>
      </w:pPr>
      <w:r w:rsidRPr="00B3056F">
        <w:t xml:space="preserve">                    application/problem+json:</w:t>
      </w:r>
    </w:p>
    <w:p w14:paraId="7359C1F3" w14:textId="77777777" w:rsidR="00DC1F8E" w:rsidRPr="00B3056F" w:rsidRDefault="00DC1F8E" w:rsidP="00DC1F8E">
      <w:pPr>
        <w:pStyle w:val="PL"/>
      </w:pPr>
      <w:r w:rsidRPr="00B3056F">
        <w:t xml:space="preserve">                      schema:</w:t>
      </w:r>
    </w:p>
    <w:p w14:paraId="55728A1A" w14:textId="77777777" w:rsidR="00DC1F8E" w:rsidRPr="00B3056F" w:rsidRDefault="00DC1F8E" w:rsidP="00DC1F8E">
      <w:pPr>
        <w:pStyle w:val="PL"/>
        <w:rPr>
          <w:lang w:eastAsia="zh-CN"/>
        </w:rPr>
      </w:pPr>
      <w:r w:rsidRPr="00B3056F">
        <w:t xml:space="preserve">                        $ref: 'TS29571_CommonData.yaml#/components/schemas/ProblemDetails'</w:t>
      </w:r>
    </w:p>
    <w:p w14:paraId="2628E6FB"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0A31F55E"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399EC3E2" w14:textId="77777777" w:rsidR="00DC1F8E" w:rsidRPr="00B3056F" w:rsidRDefault="00DC1F8E" w:rsidP="00DC1F8E">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1ACD7970"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57B88A57"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5D9FFE7A"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5DF2641D" w14:textId="77777777" w:rsidR="00DC1F8E" w:rsidRDefault="00DC1F8E" w:rsidP="00DC1F8E">
      <w:pPr>
        <w:pStyle w:val="PL"/>
      </w:pPr>
      <w:r>
        <w:t xml:space="preserve">            </w:t>
      </w:r>
      <w:r>
        <w:rPr>
          <w:rFonts w:hint="eastAsia"/>
          <w:lang w:eastAsia="zh-CN"/>
        </w:rPr>
        <w:t xml:space="preserve">        </w:t>
      </w:r>
      <w:r>
        <w:t>3gpp-Sbi-Target-Nf-Id:</w:t>
      </w:r>
    </w:p>
    <w:p w14:paraId="36F7858D"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50CB43F8" w14:textId="77777777" w:rsidR="00DC1F8E" w:rsidRDefault="00DC1F8E" w:rsidP="00DC1F8E">
      <w:pPr>
        <w:pStyle w:val="PL"/>
      </w:pPr>
      <w:r>
        <w:t xml:space="preserve">              </w:t>
      </w:r>
      <w:r>
        <w:rPr>
          <w:rFonts w:hint="eastAsia"/>
          <w:lang w:eastAsia="zh-CN"/>
        </w:rPr>
        <w:t xml:space="preserve">        </w:t>
      </w:r>
      <w:r>
        <w:t>schema:</w:t>
      </w:r>
    </w:p>
    <w:p w14:paraId="20FB6174" w14:textId="77777777" w:rsidR="00DC1F8E" w:rsidRDefault="00DC1F8E" w:rsidP="00DC1F8E">
      <w:pPr>
        <w:pStyle w:val="PL"/>
      </w:pPr>
      <w:r>
        <w:t xml:space="preserve">                </w:t>
      </w:r>
      <w:r>
        <w:rPr>
          <w:rFonts w:hint="eastAsia"/>
          <w:lang w:eastAsia="zh-CN"/>
        </w:rPr>
        <w:t xml:space="preserve">        </w:t>
      </w:r>
      <w:r>
        <w:t>type: string</w:t>
      </w:r>
    </w:p>
    <w:p w14:paraId="66D6693E" w14:textId="77777777" w:rsidR="00DC1F8E" w:rsidRPr="00B3056F" w:rsidRDefault="00DC1F8E" w:rsidP="00DC1F8E">
      <w:pPr>
        <w:pStyle w:val="PL"/>
      </w:pPr>
      <w:r w:rsidRPr="00B3056F">
        <w:t xml:space="preserve">                '308':</w:t>
      </w:r>
    </w:p>
    <w:p w14:paraId="4A906203" w14:textId="77777777" w:rsidR="00DC1F8E" w:rsidRPr="00B3056F" w:rsidRDefault="00DC1F8E" w:rsidP="00DC1F8E">
      <w:pPr>
        <w:pStyle w:val="PL"/>
      </w:pPr>
      <w:r w:rsidRPr="00B3056F">
        <w:t xml:space="preserve">                  description: Permanent Redirect</w:t>
      </w:r>
    </w:p>
    <w:p w14:paraId="200CFBE9" w14:textId="77777777" w:rsidR="00DC1F8E" w:rsidRPr="00B3056F" w:rsidRDefault="00DC1F8E" w:rsidP="00DC1F8E">
      <w:pPr>
        <w:pStyle w:val="PL"/>
      </w:pPr>
      <w:r w:rsidRPr="00B3056F">
        <w:t xml:space="preserve">                  content:</w:t>
      </w:r>
    </w:p>
    <w:p w14:paraId="2D28E5EC" w14:textId="77777777" w:rsidR="00DC1F8E" w:rsidRPr="00B3056F" w:rsidRDefault="00DC1F8E" w:rsidP="00DC1F8E">
      <w:pPr>
        <w:pStyle w:val="PL"/>
      </w:pPr>
      <w:r w:rsidRPr="00B3056F">
        <w:t xml:space="preserve">                    application/problem+json:</w:t>
      </w:r>
    </w:p>
    <w:p w14:paraId="15096521" w14:textId="77777777" w:rsidR="00DC1F8E" w:rsidRPr="00B3056F" w:rsidRDefault="00DC1F8E" w:rsidP="00DC1F8E">
      <w:pPr>
        <w:pStyle w:val="PL"/>
      </w:pPr>
      <w:r w:rsidRPr="00B3056F">
        <w:t xml:space="preserve">                      schema:</w:t>
      </w:r>
    </w:p>
    <w:p w14:paraId="24796706" w14:textId="77777777" w:rsidR="00DC1F8E" w:rsidRPr="00B3056F" w:rsidRDefault="00DC1F8E" w:rsidP="00DC1F8E">
      <w:pPr>
        <w:pStyle w:val="PL"/>
        <w:rPr>
          <w:lang w:eastAsia="zh-CN"/>
        </w:rPr>
      </w:pPr>
      <w:r w:rsidRPr="00B3056F">
        <w:t xml:space="preserve">                        $ref: 'TS29571_CommonData.yaml#/components/schemas/ProblemDetails'</w:t>
      </w:r>
    </w:p>
    <w:p w14:paraId="60722852"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1681B526"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090F20BD" w14:textId="77777777" w:rsidR="00DC1F8E" w:rsidRPr="00B3056F" w:rsidRDefault="00DC1F8E" w:rsidP="00DC1F8E">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2467B366"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395A277F"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52AA0C00"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609B462C" w14:textId="77777777" w:rsidR="00DC1F8E" w:rsidRDefault="00DC1F8E" w:rsidP="00DC1F8E">
      <w:pPr>
        <w:pStyle w:val="PL"/>
      </w:pPr>
      <w:r>
        <w:t xml:space="preserve">            </w:t>
      </w:r>
      <w:r>
        <w:rPr>
          <w:rFonts w:hint="eastAsia"/>
          <w:lang w:eastAsia="zh-CN"/>
        </w:rPr>
        <w:t xml:space="preserve">        </w:t>
      </w:r>
      <w:r>
        <w:t>3gpp-Sbi-Target-Nf-Id:</w:t>
      </w:r>
    </w:p>
    <w:p w14:paraId="3FDFEE96"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0CD0B9DA" w14:textId="77777777" w:rsidR="00DC1F8E" w:rsidRDefault="00DC1F8E" w:rsidP="00DC1F8E">
      <w:pPr>
        <w:pStyle w:val="PL"/>
      </w:pPr>
      <w:r>
        <w:t xml:space="preserve">              </w:t>
      </w:r>
      <w:r>
        <w:rPr>
          <w:rFonts w:hint="eastAsia"/>
          <w:lang w:eastAsia="zh-CN"/>
        </w:rPr>
        <w:t xml:space="preserve">        </w:t>
      </w:r>
      <w:r>
        <w:t>schema:</w:t>
      </w:r>
    </w:p>
    <w:p w14:paraId="3E768D01" w14:textId="77777777" w:rsidR="00DC1F8E" w:rsidRDefault="00DC1F8E" w:rsidP="00DC1F8E">
      <w:pPr>
        <w:pStyle w:val="PL"/>
      </w:pPr>
      <w:r>
        <w:t xml:space="preserve">                </w:t>
      </w:r>
      <w:r>
        <w:rPr>
          <w:rFonts w:hint="eastAsia"/>
          <w:lang w:eastAsia="zh-CN"/>
        </w:rPr>
        <w:t xml:space="preserve">        </w:t>
      </w:r>
      <w:r>
        <w:t>type: string</w:t>
      </w:r>
    </w:p>
    <w:p w14:paraId="5124CFC4" w14:textId="77777777" w:rsidR="00EF45DA" w:rsidRPr="00B3056F" w:rsidRDefault="00EF45DA" w:rsidP="00EF45DA">
      <w:pPr>
        <w:pStyle w:val="PL"/>
        <w:rPr>
          <w:lang w:val="en-US"/>
        </w:rPr>
      </w:pPr>
      <w:r w:rsidRPr="00B3056F">
        <w:rPr>
          <w:lang w:val="en-US"/>
        </w:rPr>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lastRenderedPageBreak/>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lastRenderedPageBreak/>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bookmarkStart w:id="4603" w:name="_Hlk515254811"/>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bookmarkEnd w:id="4603"/>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lastRenderedPageBreak/>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lastRenderedPageBreak/>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lastRenderedPageBreak/>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7B422CD3" w14:textId="77777777" w:rsidR="00EF45DA" w:rsidRPr="00B3056F" w:rsidRDefault="00EF45DA" w:rsidP="00EF45DA">
      <w:pPr>
        <w:pStyle w:val="PL"/>
      </w:pPr>
      <w:r w:rsidRPr="00B3056F">
        <w:t xml:space="preserve">          default: false</w:t>
      </w:r>
    </w:p>
    <w:p w14:paraId="187B15D3" w14:textId="77777777" w:rsidR="004A5375" w:rsidRPr="00B3056F" w:rsidRDefault="004A5375" w:rsidP="004A5375">
      <w:pPr>
        <w:pStyle w:val="PL"/>
      </w:pPr>
      <w:r w:rsidRPr="00B3056F">
        <w:t xml:space="preserve">        </w:t>
      </w:r>
      <w:r>
        <w:t>adjacentPlmnRestrictions</w:t>
      </w:r>
      <w:r w:rsidRPr="00B3056F">
        <w:t>:</w:t>
      </w:r>
    </w:p>
    <w:p w14:paraId="4500F753" w14:textId="77777777" w:rsidR="004A5375" w:rsidRPr="00B3056F" w:rsidRDefault="004A5375" w:rsidP="004A5375">
      <w:pPr>
        <w:pStyle w:val="PL"/>
        <w:rPr>
          <w:lang w:val="en-US"/>
        </w:rPr>
      </w:pPr>
      <w:r w:rsidRPr="00B3056F">
        <w:rPr>
          <w:lang w:val="en-US"/>
        </w:rPr>
        <w:t xml:space="preserve">          description: </w:t>
      </w:r>
      <w:r w:rsidRPr="00B3056F">
        <w:rPr>
          <w:rFonts w:cs="Arial"/>
          <w:szCs w:val="18"/>
        </w:rPr>
        <w:t xml:space="preserve">A map (list of key-value pairs where PlmnId serves as key) of </w:t>
      </w:r>
      <w:r>
        <w:rPr>
          <w:rFonts w:cs="Arial"/>
          <w:szCs w:val="18"/>
        </w:rPr>
        <w:t>PlmnRestriction</w:t>
      </w:r>
    </w:p>
    <w:p w14:paraId="511D036B" w14:textId="77777777" w:rsidR="004A5375" w:rsidRPr="00B3056F" w:rsidRDefault="004A5375" w:rsidP="004A5375">
      <w:pPr>
        <w:pStyle w:val="PL"/>
      </w:pPr>
      <w:r w:rsidRPr="00B3056F">
        <w:t xml:space="preserve">          type: object</w:t>
      </w:r>
    </w:p>
    <w:p w14:paraId="6118F8A9" w14:textId="77777777" w:rsidR="004A5375" w:rsidRPr="00B3056F" w:rsidRDefault="004A5375" w:rsidP="004A5375">
      <w:pPr>
        <w:pStyle w:val="PL"/>
      </w:pPr>
      <w:r w:rsidRPr="00B3056F">
        <w:t xml:space="preserve">          additionalProperties:</w:t>
      </w:r>
    </w:p>
    <w:p w14:paraId="0E32998E" w14:textId="77777777" w:rsidR="00477F8B" w:rsidRDefault="004A5375" w:rsidP="00477F8B">
      <w:pPr>
        <w:pStyle w:val="PL"/>
      </w:pPr>
      <w:r w:rsidRPr="00B3056F">
        <w:t xml:space="preserve">            $ref: '#/components/schemas/</w:t>
      </w:r>
      <w:r>
        <w:t>PlmnRestriction</w:t>
      </w:r>
      <w:r w:rsidRPr="00B3056F">
        <w:t>'</w:t>
      </w:r>
    </w:p>
    <w:p w14:paraId="4639A172" w14:textId="77777777" w:rsidR="00477F8B" w:rsidRPr="00B3056F" w:rsidRDefault="00477F8B" w:rsidP="00477F8B">
      <w:pPr>
        <w:pStyle w:val="PL"/>
        <w:rPr>
          <w:lang w:val="en-US"/>
        </w:rPr>
      </w:pPr>
      <w:r w:rsidRPr="00B3056F">
        <w:rPr>
          <w:lang w:val="en-US"/>
        </w:rPr>
        <w:t xml:space="preserve">        </w:t>
      </w:r>
      <w:r>
        <w:t>wirelineF</w:t>
      </w:r>
      <w:r w:rsidRPr="00B3056F">
        <w:t>orbiddenAreas</w:t>
      </w:r>
      <w:r w:rsidRPr="00B3056F">
        <w:rPr>
          <w:lang w:val="en-US"/>
        </w:rPr>
        <w:t>:</w:t>
      </w:r>
    </w:p>
    <w:p w14:paraId="2BF3697B" w14:textId="77777777" w:rsidR="00477F8B" w:rsidRPr="00B3056F" w:rsidRDefault="00477F8B" w:rsidP="00477F8B">
      <w:pPr>
        <w:pStyle w:val="PL"/>
        <w:rPr>
          <w:lang w:val="en-US"/>
        </w:rPr>
      </w:pPr>
      <w:r w:rsidRPr="00B3056F">
        <w:rPr>
          <w:lang w:val="en-US"/>
        </w:rPr>
        <w:t xml:space="preserve">          type: array</w:t>
      </w:r>
    </w:p>
    <w:p w14:paraId="34227012" w14:textId="77777777" w:rsidR="00477F8B" w:rsidRPr="00B3056F" w:rsidRDefault="00477F8B" w:rsidP="00477F8B">
      <w:pPr>
        <w:pStyle w:val="PL"/>
        <w:rPr>
          <w:lang w:val="en-US"/>
        </w:rPr>
      </w:pPr>
      <w:r w:rsidRPr="00B3056F">
        <w:rPr>
          <w:lang w:val="en-US"/>
        </w:rPr>
        <w:t xml:space="preserve">          items:</w:t>
      </w:r>
    </w:p>
    <w:p w14:paraId="28323AF5" w14:textId="77777777" w:rsidR="00477F8B" w:rsidRPr="00B3056F" w:rsidRDefault="00477F8B" w:rsidP="00477F8B">
      <w:pPr>
        <w:pStyle w:val="PL"/>
        <w:rPr>
          <w:lang w:val="en-US"/>
        </w:rPr>
      </w:pPr>
      <w:r w:rsidRPr="00B3056F">
        <w:rPr>
          <w:lang w:val="en-US"/>
        </w:rPr>
        <w:t xml:space="preserve">            $ref: '</w:t>
      </w:r>
      <w:r w:rsidRPr="00B3056F">
        <w:t>TS29571_CommonData.yaml</w:t>
      </w:r>
      <w:r w:rsidRPr="00B3056F">
        <w:rPr>
          <w:lang w:val="en-US"/>
        </w:rPr>
        <w:t>#/components/schemas/</w:t>
      </w:r>
      <w:r w:rsidRPr="00F11966">
        <w:t>WirelineArea</w:t>
      </w:r>
      <w:r w:rsidRPr="00B3056F">
        <w:rPr>
          <w:lang w:val="en-US"/>
        </w:rPr>
        <w:t>'</w:t>
      </w:r>
    </w:p>
    <w:p w14:paraId="2A0C895E" w14:textId="77777777" w:rsidR="00477F8B" w:rsidRPr="00B3056F" w:rsidRDefault="00477F8B" w:rsidP="00477F8B">
      <w:pPr>
        <w:pStyle w:val="PL"/>
        <w:rPr>
          <w:lang w:val="en-US"/>
        </w:rPr>
      </w:pPr>
      <w:r w:rsidRPr="00B3056F">
        <w:rPr>
          <w:lang w:val="en-US"/>
        </w:rPr>
        <w:t xml:space="preserve">        </w:t>
      </w:r>
      <w:r>
        <w:t>wirelineS</w:t>
      </w:r>
      <w:r w:rsidRPr="00B3056F">
        <w:t>erviceAreaRestriction</w:t>
      </w:r>
      <w:r w:rsidRPr="00B3056F">
        <w:rPr>
          <w:lang w:val="en-US"/>
        </w:rPr>
        <w:t>:</w:t>
      </w:r>
    </w:p>
    <w:p w14:paraId="16084E9A" w14:textId="3DFEB61D" w:rsidR="004A5375" w:rsidRPr="00B3056F" w:rsidRDefault="00477F8B" w:rsidP="00477F8B">
      <w:pPr>
        <w:pStyle w:val="PL"/>
      </w:pPr>
      <w:r w:rsidRPr="00B3056F">
        <w:rPr>
          <w:lang w:val="en-US"/>
        </w:rPr>
        <w:t xml:space="preserve">          $ref: '</w:t>
      </w:r>
      <w:r w:rsidRPr="00B3056F">
        <w:t>TS29571_CommonData.yaml</w:t>
      </w:r>
      <w:r w:rsidRPr="00B3056F">
        <w:rPr>
          <w:lang w:val="en-US"/>
        </w:rPr>
        <w:t>#/components/schemas/</w:t>
      </w:r>
      <w:r w:rsidRPr="00F11966">
        <w:t>WirelineServiceAreaRestriction</w:t>
      </w:r>
      <w:r w:rsidRPr="00B3056F">
        <w:rPr>
          <w:lang w:val="en-US"/>
        </w:rPr>
        <w:t>'</w:t>
      </w:r>
    </w:p>
    <w:p w14:paraId="57BC304D" w14:textId="77777777" w:rsidR="004A5375" w:rsidRDefault="004A5375" w:rsidP="004A5375">
      <w:pPr>
        <w:pStyle w:val="PL"/>
        <w:rPr>
          <w:lang w:val="en-US"/>
        </w:rPr>
      </w:pPr>
    </w:p>
    <w:p w14:paraId="6995E950" w14:textId="77777777" w:rsidR="004A5375" w:rsidRPr="00B3056F" w:rsidRDefault="004A5375" w:rsidP="004A5375">
      <w:pPr>
        <w:pStyle w:val="PL"/>
      </w:pPr>
      <w:r w:rsidRPr="00B3056F">
        <w:t xml:space="preserve">    </w:t>
      </w:r>
      <w:r>
        <w:t>PlmnRestriction</w:t>
      </w:r>
      <w:r w:rsidRPr="00B3056F">
        <w:t>:</w:t>
      </w:r>
    </w:p>
    <w:p w14:paraId="37249F1E" w14:textId="77777777" w:rsidR="004A5375" w:rsidRPr="00B3056F" w:rsidRDefault="004A5375" w:rsidP="004A5375">
      <w:pPr>
        <w:pStyle w:val="PL"/>
      </w:pPr>
      <w:r w:rsidRPr="00B3056F">
        <w:t xml:space="preserve">      type: object</w:t>
      </w:r>
    </w:p>
    <w:p w14:paraId="12F921CF" w14:textId="77777777" w:rsidR="004A5375" w:rsidRPr="00B3056F" w:rsidRDefault="004A5375" w:rsidP="004A5375">
      <w:pPr>
        <w:pStyle w:val="PL"/>
      </w:pPr>
      <w:r w:rsidRPr="00B3056F">
        <w:t xml:space="preserve">      properties:</w:t>
      </w:r>
    </w:p>
    <w:p w14:paraId="7A92C8DA" w14:textId="77777777" w:rsidR="004A5375" w:rsidRPr="00B3056F" w:rsidRDefault="004A5375" w:rsidP="004A5375">
      <w:pPr>
        <w:pStyle w:val="PL"/>
        <w:rPr>
          <w:lang w:val="en-US"/>
        </w:rPr>
      </w:pPr>
      <w:r w:rsidRPr="00B3056F">
        <w:rPr>
          <w:lang w:val="en-US"/>
        </w:rPr>
        <w:t xml:space="preserve">        ratRestrictions:</w:t>
      </w:r>
    </w:p>
    <w:p w14:paraId="6C305E69" w14:textId="77777777" w:rsidR="004A5375" w:rsidRPr="00B3056F" w:rsidRDefault="004A5375" w:rsidP="004A5375">
      <w:pPr>
        <w:pStyle w:val="PL"/>
        <w:rPr>
          <w:lang w:val="en-US"/>
        </w:rPr>
      </w:pPr>
      <w:r w:rsidRPr="00B3056F">
        <w:rPr>
          <w:lang w:val="en-US"/>
        </w:rPr>
        <w:t xml:space="preserve">          type: array</w:t>
      </w:r>
    </w:p>
    <w:p w14:paraId="16A2CEDE" w14:textId="77777777" w:rsidR="004A5375" w:rsidRPr="00B3056F" w:rsidRDefault="004A5375" w:rsidP="004A5375">
      <w:pPr>
        <w:pStyle w:val="PL"/>
        <w:rPr>
          <w:lang w:val="en-US"/>
        </w:rPr>
      </w:pPr>
      <w:r w:rsidRPr="00B3056F">
        <w:rPr>
          <w:lang w:val="en-US"/>
        </w:rPr>
        <w:t xml:space="preserve">          items:</w:t>
      </w:r>
    </w:p>
    <w:p w14:paraId="7EE6E3B3" w14:textId="77777777" w:rsidR="004A5375" w:rsidRPr="00B3056F" w:rsidRDefault="004A5375" w:rsidP="004A5375">
      <w:pPr>
        <w:pStyle w:val="PL"/>
        <w:rPr>
          <w:lang w:val="en-US"/>
        </w:rPr>
      </w:pPr>
      <w:r w:rsidRPr="00B3056F">
        <w:rPr>
          <w:lang w:val="en-US"/>
        </w:rPr>
        <w:t xml:space="preserve">            $ref: '</w:t>
      </w:r>
      <w:r w:rsidRPr="00B3056F">
        <w:t>TS29571_CommonData.yaml</w:t>
      </w:r>
      <w:r w:rsidRPr="00B3056F">
        <w:rPr>
          <w:lang w:val="en-US"/>
        </w:rPr>
        <w:t>#/components/schemas/RatType'</w:t>
      </w:r>
    </w:p>
    <w:p w14:paraId="7ABA4E0C" w14:textId="77777777" w:rsidR="004A5375" w:rsidRPr="00B3056F" w:rsidRDefault="004A5375" w:rsidP="004A5375">
      <w:pPr>
        <w:pStyle w:val="PL"/>
        <w:rPr>
          <w:lang w:val="en-US"/>
        </w:rPr>
      </w:pPr>
      <w:r w:rsidRPr="00B3056F">
        <w:rPr>
          <w:lang w:val="en-US"/>
        </w:rPr>
        <w:t xml:space="preserve">        forbiddenAreas:</w:t>
      </w:r>
    </w:p>
    <w:p w14:paraId="585124A9" w14:textId="77777777" w:rsidR="004A5375" w:rsidRPr="00B3056F" w:rsidRDefault="004A5375" w:rsidP="004A5375">
      <w:pPr>
        <w:pStyle w:val="PL"/>
        <w:rPr>
          <w:lang w:val="en-US"/>
        </w:rPr>
      </w:pPr>
      <w:r w:rsidRPr="00B3056F">
        <w:rPr>
          <w:lang w:val="en-US"/>
        </w:rPr>
        <w:t xml:space="preserve">          type: array</w:t>
      </w:r>
    </w:p>
    <w:p w14:paraId="3BF83C70" w14:textId="77777777" w:rsidR="004A5375" w:rsidRPr="00B3056F" w:rsidRDefault="004A5375" w:rsidP="004A5375">
      <w:pPr>
        <w:pStyle w:val="PL"/>
        <w:rPr>
          <w:lang w:val="en-US"/>
        </w:rPr>
      </w:pPr>
      <w:r w:rsidRPr="00B3056F">
        <w:rPr>
          <w:lang w:val="en-US"/>
        </w:rPr>
        <w:t xml:space="preserve">          items:</w:t>
      </w:r>
    </w:p>
    <w:p w14:paraId="3D3374BF" w14:textId="77777777" w:rsidR="004A5375" w:rsidRPr="00B3056F" w:rsidRDefault="004A5375" w:rsidP="004A5375">
      <w:pPr>
        <w:pStyle w:val="PL"/>
        <w:rPr>
          <w:lang w:val="en-US"/>
        </w:rPr>
      </w:pPr>
      <w:r w:rsidRPr="00B3056F">
        <w:rPr>
          <w:lang w:val="en-US"/>
        </w:rPr>
        <w:t xml:space="preserve">            $ref: '</w:t>
      </w:r>
      <w:r w:rsidRPr="00B3056F">
        <w:t>TS29571_CommonData.yaml</w:t>
      </w:r>
      <w:r w:rsidRPr="00B3056F">
        <w:rPr>
          <w:lang w:val="en-US"/>
        </w:rPr>
        <w:t>#/components/schemas/Area'</w:t>
      </w:r>
    </w:p>
    <w:p w14:paraId="7A1297FA" w14:textId="77777777" w:rsidR="004A5375" w:rsidRPr="00B3056F" w:rsidRDefault="004A5375" w:rsidP="004A5375">
      <w:pPr>
        <w:pStyle w:val="PL"/>
        <w:rPr>
          <w:lang w:val="en-US"/>
        </w:rPr>
      </w:pPr>
      <w:r w:rsidRPr="00B3056F">
        <w:rPr>
          <w:lang w:val="en-US"/>
        </w:rPr>
        <w:t xml:space="preserve">        serviceAreaRestriction:</w:t>
      </w:r>
    </w:p>
    <w:p w14:paraId="365D54CC" w14:textId="77777777" w:rsidR="004A5375" w:rsidRPr="00B3056F" w:rsidRDefault="004A5375" w:rsidP="004A5375">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358ADD11" w14:textId="77777777" w:rsidR="004A5375" w:rsidRPr="00B3056F" w:rsidRDefault="004A5375" w:rsidP="004A5375">
      <w:pPr>
        <w:pStyle w:val="PL"/>
        <w:rPr>
          <w:lang w:val="en-US"/>
        </w:rPr>
      </w:pPr>
      <w:r w:rsidRPr="00B3056F">
        <w:rPr>
          <w:lang w:val="en-US"/>
        </w:rPr>
        <w:t xml:space="preserve">        coreNetworkTypeRestrictions:</w:t>
      </w:r>
    </w:p>
    <w:p w14:paraId="2B4FAF8A" w14:textId="77777777" w:rsidR="004A5375" w:rsidRPr="00B3056F" w:rsidRDefault="004A5375" w:rsidP="004A5375">
      <w:pPr>
        <w:pStyle w:val="PL"/>
        <w:rPr>
          <w:lang w:val="en-US"/>
        </w:rPr>
      </w:pPr>
      <w:r w:rsidRPr="00B3056F">
        <w:rPr>
          <w:lang w:val="en-US"/>
        </w:rPr>
        <w:t xml:space="preserve">          type: array</w:t>
      </w:r>
    </w:p>
    <w:p w14:paraId="2B0E1D39" w14:textId="77777777" w:rsidR="004A5375" w:rsidRPr="00B3056F" w:rsidRDefault="004A5375" w:rsidP="004A5375">
      <w:pPr>
        <w:pStyle w:val="PL"/>
        <w:rPr>
          <w:lang w:val="en-US"/>
        </w:rPr>
      </w:pPr>
      <w:r w:rsidRPr="00B3056F">
        <w:rPr>
          <w:lang w:val="en-US"/>
        </w:rPr>
        <w:t xml:space="preserve">          items:</w:t>
      </w:r>
    </w:p>
    <w:p w14:paraId="5783D03F" w14:textId="77777777" w:rsidR="004A5375" w:rsidRPr="00B3056F" w:rsidRDefault="004A5375" w:rsidP="004A5375">
      <w:pPr>
        <w:pStyle w:val="PL"/>
        <w:rPr>
          <w:lang w:val="en-US"/>
        </w:rPr>
      </w:pPr>
      <w:r w:rsidRPr="00B3056F">
        <w:rPr>
          <w:lang w:val="en-US"/>
        </w:rPr>
        <w:t xml:space="preserve">            $ref: '</w:t>
      </w:r>
      <w:r w:rsidRPr="00B3056F">
        <w:t>TS29571_CommonData.yaml</w:t>
      </w:r>
      <w:r w:rsidRPr="00B3056F">
        <w:rPr>
          <w:lang w:val="en-US"/>
        </w:rPr>
        <w:t>#/components/schemas/CoreNetworkType'</w:t>
      </w:r>
    </w:p>
    <w:p w14:paraId="76D8F818" w14:textId="77777777" w:rsidR="004A5375" w:rsidRPr="00B3056F" w:rsidRDefault="004A5375" w:rsidP="004A5375">
      <w:pPr>
        <w:pStyle w:val="PL"/>
        <w:rPr>
          <w:lang w:val="en-US"/>
        </w:rPr>
      </w:pPr>
      <w:r w:rsidRPr="00B3056F">
        <w:rPr>
          <w:lang w:val="en-US"/>
        </w:rPr>
        <w:t xml:space="preserve">        primaryRatRestrictions:</w:t>
      </w:r>
    </w:p>
    <w:p w14:paraId="7CB2B08B" w14:textId="77777777" w:rsidR="004A5375" w:rsidRPr="00B3056F" w:rsidRDefault="004A5375" w:rsidP="004A5375">
      <w:pPr>
        <w:pStyle w:val="PL"/>
        <w:rPr>
          <w:lang w:val="en-US"/>
        </w:rPr>
      </w:pPr>
      <w:r w:rsidRPr="00B3056F">
        <w:rPr>
          <w:lang w:val="en-US"/>
        </w:rPr>
        <w:t xml:space="preserve">          type: array</w:t>
      </w:r>
    </w:p>
    <w:p w14:paraId="6E2BC033" w14:textId="77777777" w:rsidR="004A5375" w:rsidRPr="00B3056F" w:rsidRDefault="004A5375" w:rsidP="004A5375">
      <w:pPr>
        <w:pStyle w:val="PL"/>
        <w:rPr>
          <w:lang w:val="en-US"/>
        </w:rPr>
      </w:pPr>
      <w:r w:rsidRPr="00B3056F">
        <w:rPr>
          <w:lang w:val="en-US"/>
        </w:rPr>
        <w:t xml:space="preserve">          items:</w:t>
      </w:r>
    </w:p>
    <w:p w14:paraId="1F796089" w14:textId="77777777" w:rsidR="004A5375" w:rsidRPr="00B3056F" w:rsidRDefault="004A5375" w:rsidP="004A5375">
      <w:pPr>
        <w:pStyle w:val="PL"/>
        <w:rPr>
          <w:lang w:val="en-US"/>
        </w:rPr>
      </w:pPr>
      <w:r w:rsidRPr="00B3056F">
        <w:rPr>
          <w:lang w:val="en-US"/>
        </w:rPr>
        <w:t xml:space="preserve">            $ref: '</w:t>
      </w:r>
      <w:r w:rsidRPr="00B3056F">
        <w:t>TS29571_CommonData.yaml</w:t>
      </w:r>
      <w:r w:rsidRPr="00B3056F">
        <w:rPr>
          <w:lang w:val="en-US"/>
        </w:rPr>
        <w:t>#/components/schemas/RatType'</w:t>
      </w:r>
    </w:p>
    <w:p w14:paraId="0E7932ED" w14:textId="77777777" w:rsidR="004A5375" w:rsidRPr="00B3056F" w:rsidRDefault="004A5375" w:rsidP="004A5375">
      <w:pPr>
        <w:pStyle w:val="PL"/>
        <w:rPr>
          <w:lang w:val="en-US"/>
        </w:rPr>
      </w:pPr>
      <w:r w:rsidRPr="00B3056F">
        <w:rPr>
          <w:lang w:val="en-US"/>
        </w:rPr>
        <w:t xml:space="preserve">        secondaryRatRestrictions:</w:t>
      </w:r>
    </w:p>
    <w:p w14:paraId="5AA368B1" w14:textId="77777777" w:rsidR="004A5375" w:rsidRPr="00B3056F" w:rsidRDefault="004A5375" w:rsidP="004A5375">
      <w:pPr>
        <w:pStyle w:val="PL"/>
        <w:rPr>
          <w:lang w:val="en-US"/>
        </w:rPr>
      </w:pPr>
      <w:r w:rsidRPr="00B3056F">
        <w:rPr>
          <w:lang w:val="en-US"/>
        </w:rPr>
        <w:t xml:space="preserve">          type: array</w:t>
      </w:r>
    </w:p>
    <w:p w14:paraId="49F429CA" w14:textId="77777777" w:rsidR="004A5375" w:rsidRPr="00B3056F" w:rsidRDefault="004A5375" w:rsidP="004A5375">
      <w:pPr>
        <w:pStyle w:val="PL"/>
        <w:rPr>
          <w:lang w:val="en-US"/>
        </w:rPr>
      </w:pPr>
      <w:r w:rsidRPr="00B3056F">
        <w:rPr>
          <w:lang w:val="en-US"/>
        </w:rPr>
        <w:t xml:space="preserve">          items:</w:t>
      </w:r>
    </w:p>
    <w:p w14:paraId="36F3FBE8" w14:textId="77777777" w:rsidR="004A5375" w:rsidRPr="00B3056F" w:rsidRDefault="004A5375" w:rsidP="004A5375">
      <w:pPr>
        <w:pStyle w:val="PL"/>
        <w:rPr>
          <w:lang w:val="en-US"/>
        </w:rPr>
      </w:pPr>
      <w:r w:rsidRPr="00B3056F">
        <w:rPr>
          <w:lang w:val="en-US"/>
        </w:rPr>
        <w:t xml:space="preserve">            $ref: '</w:t>
      </w:r>
      <w:r w:rsidRPr="00B3056F">
        <w:t>TS29571_CommonData.yaml</w:t>
      </w:r>
      <w:r w:rsidRPr="00B3056F">
        <w:rPr>
          <w:lang w:val="en-US"/>
        </w:rPr>
        <w:t>#/components/schemas/RatType'</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lastRenderedPageBreak/>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lastRenderedPageBreak/>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lastRenderedPageBreak/>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lastRenderedPageBreak/>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3817F13E" w14:textId="144429A1" w:rsidR="00EF45DA" w:rsidRPr="00B3056F" w:rsidRDefault="00A418B3" w:rsidP="00A418B3">
      <w:pPr>
        <w:pStyle w:val="PL"/>
      </w:pPr>
      <w:r>
        <w:t xml:space="preserve">          </w:t>
      </w:r>
      <w:r w:rsidRPr="006A7EE2">
        <w:rPr>
          <w:lang w:val="en-US"/>
        </w:rPr>
        <w:t>$ref: '#/components/schemas/</w:t>
      </w:r>
      <w:r>
        <w:rPr>
          <w:lang w:val="en-US"/>
        </w:rPr>
        <w:t>IpAddress</w:t>
      </w:r>
      <w:r w:rsidRPr="006A7EE2">
        <w:rPr>
          <w:lang w:val="en-US"/>
        </w:rPr>
        <w:t>'</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lastRenderedPageBreak/>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lastRenderedPageBreak/>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AA9E58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34BA2F8E" w14:textId="77777777" w:rsidR="00AC424F" w:rsidRDefault="00EF45DA" w:rsidP="00AC424F">
      <w:pPr>
        <w:pStyle w:val="PL"/>
        <w:rPr>
          <w:lang w:val="en-US"/>
        </w:rPr>
      </w:pPr>
      <w:r w:rsidRPr="00B3056F">
        <w:rPr>
          <w:lang w:val="en-US"/>
        </w:rPr>
        <w:t xml:space="preserve">          $ref: '</w:t>
      </w:r>
      <w:r w:rsidRPr="00B3056F">
        <w:t>TS29571_CommonData.yaml</w:t>
      </w:r>
      <w:r w:rsidRPr="00B3056F">
        <w:rPr>
          <w:lang w:val="en-US"/>
        </w:rPr>
        <w:t>#/components/schemas/DateTime'</w:t>
      </w:r>
    </w:p>
    <w:p w14:paraId="65BF2331" w14:textId="77777777" w:rsidR="00AC424F" w:rsidRDefault="00AC424F" w:rsidP="00AC424F">
      <w:pPr>
        <w:pStyle w:val="PL"/>
        <w:rPr>
          <w:lang w:val="en-US"/>
        </w:rPr>
      </w:pPr>
      <w:r>
        <w:rPr>
          <w:lang w:val="en-US"/>
        </w:rPr>
        <w:t xml:space="preserve">        sorTransparentContainer:</w:t>
      </w:r>
    </w:p>
    <w:p w14:paraId="67401D6C" w14:textId="70B5E903" w:rsidR="00EF45DA" w:rsidRPr="00B3056F" w:rsidRDefault="00AC424F" w:rsidP="00AC424F">
      <w:pPr>
        <w:pStyle w:val="PL"/>
        <w:rPr>
          <w:lang w:val="en-US"/>
        </w:rPr>
      </w:pPr>
      <w:r>
        <w:rPr>
          <w:lang w:val="en-US"/>
        </w:rPr>
        <w:t xml:space="preserve">          $ref: </w:t>
      </w:r>
      <w:r w:rsidRPr="003B2883">
        <w:t>'#/components/schemas/</w:t>
      </w:r>
      <w:r>
        <w:t>SorTransparentContainer</w:t>
      </w:r>
      <w:r w:rsidRPr="003B2883">
        <w:t>'</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lastRenderedPageBreak/>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285BBDB2" w14:textId="77777777" w:rsidR="001A293E" w:rsidRDefault="00EF45DA" w:rsidP="001A293E">
      <w:pPr>
        <w:pStyle w:val="PL"/>
      </w:pPr>
      <w:r w:rsidRPr="00B3056F">
        <w:t xml:space="preserve">          minProperties: 1</w:t>
      </w:r>
    </w:p>
    <w:p w14:paraId="628927B5" w14:textId="77777777" w:rsidR="001A293E" w:rsidRDefault="001A293E" w:rsidP="001A293E">
      <w:pPr>
        <w:pStyle w:val="PL"/>
      </w:pPr>
      <w:r>
        <w:t xml:space="preserve">        treatmentInstructions:</w:t>
      </w:r>
    </w:p>
    <w:p w14:paraId="42C546FC" w14:textId="77777777" w:rsidR="001A293E" w:rsidRDefault="001A293E" w:rsidP="001A293E">
      <w:pPr>
        <w:pStyle w:val="PL"/>
      </w:pPr>
      <w:r>
        <w:t xml:space="preserve">          type: object</w:t>
      </w:r>
    </w:p>
    <w:p w14:paraId="25411188" w14:textId="77777777" w:rsidR="001A293E" w:rsidRDefault="001A293E" w:rsidP="001A293E">
      <w:pPr>
        <w:pStyle w:val="PL"/>
      </w:pPr>
      <w:r>
        <w:t xml:space="preserve">          additionalProperties:</w:t>
      </w:r>
    </w:p>
    <w:p w14:paraId="4C4A5C08" w14:textId="77777777" w:rsidR="001A293E" w:rsidRDefault="001A293E" w:rsidP="001A293E">
      <w:pPr>
        <w:pStyle w:val="PL"/>
      </w:pPr>
      <w:r>
        <w:t xml:space="preserve">            $ref: '#/components/schemas/SharedDataTreatmentInstruction'</w:t>
      </w:r>
    </w:p>
    <w:p w14:paraId="3CDA096E" w14:textId="5BB97FA3" w:rsidR="00EF45DA" w:rsidRPr="00B3056F" w:rsidRDefault="001A293E" w:rsidP="001A293E">
      <w:pPr>
        <w:pStyle w:val="PL"/>
      </w:pPr>
      <w:r>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lastRenderedPageBreak/>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lastRenderedPageBreak/>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3056F">
        <w:rPr>
          <w:rFonts w:ascii="Courier New" w:eastAsia="DengXian" w:hAnsi="Courier New"/>
          <w:noProof/>
          <w:sz w:val="16"/>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293A0638" w14:textId="77777777" w:rsidR="00933301" w:rsidRPr="00915DD9" w:rsidRDefault="00933301" w:rsidP="00933301">
      <w:pPr>
        <w:pStyle w:val="PL"/>
        <w:rPr>
          <w:lang w:val="en-US" w:eastAsia="zh-CN"/>
        </w:rPr>
      </w:pPr>
      <w:r w:rsidRPr="00915DD9">
        <w:rPr>
          <w:lang w:val="en-US" w:eastAsia="zh-CN"/>
        </w:rPr>
        <w:t xml:space="preserve">          type: array</w:t>
      </w:r>
    </w:p>
    <w:p w14:paraId="320D68C6" w14:textId="77777777" w:rsidR="00933301" w:rsidRPr="00915DD9" w:rsidRDefault="00933301" w:rsidP="00933301">
      <w:pPr>
        <w:pStyle w:val="PL"/>
        <w:rPr>
          <w:lang w:val="en-US" w:eastAsia="zh-CN"/>
        </w:rPr>
      </w:pPr>
      <w:r w:rsidRPr="00915DD9">
        <w:rPr>
          <w:lang w:val="en-US" w:eastAsia="zh-CN"/>
        </w:rPr>
        <w:t xml:space="preserve">          items:</w:t>
      </w:r>
    </w:p>
    <w:p w14:paraId="47794EA1" w14:textId="77777777"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'TS29571_CommonData.yaml#/components/schemas/Binary'</w:t>
      </w:r>
    </w:p>
    <w:p w14:paraId="5071BBB0" w14:textId="13CA5EC1" w:rsidR="00EF45DA" w:rsidRPr="00B3056F" w:rsidRDefault="00933301" w:rsidP="00933301">
      <w:pPr>
        <w:pStyle w:val="PL"/>
        <w:rPr>
          <w:lang w:val="en-US" w:eastAsia="zh-CN"/>
        </w:rPr>
      </w:pPr>
      <w:r w:rsidRPr="00915DD9">
        <w:rPr>
          <w:lang w:val="en-US" w:eastAsia="zh-CN"/>
        </w:rPr>
        <w:t xml:space="preserve">          minItems: 1</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lastRenderedPageBreak/>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lastRenderedPageBreak/>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2117F1CB" w14:textId="77777777" w:rsidR="00EF45DA" w:rsidRPr="00B3056F" w:rsidRDefault="00EF45DA" w:rsidP="00EF45DA">
      <w:pPr>
        <w:pStyle w:val="PL"/>
      </w:pPr>
      <w:r w:rsidRPr="00B3056F">
        <w:t xml:space="preserve">    DlPacketCount:</w:t>
      </w:r>
    </w:p>
    <w:p w14:paraId="2EA3C10E" w14:textId="77777777" w:rsidR="00EF45DA" w:rsidRPr="00B3056F" w:rsidRDefault="00EF45DA" w:rsidP="00EF45DA">
      <w:pPr>
        <w:pStyle w:val="PL"/>
      </w:pPr>
      <w:r w:rsidRPr="00B3056F">
        <w:t xml:space="preserve">      type: integer</w:t>
      </w:r>
    </w:p>
    <w:p w14:paraId="5B31F46D" w14:textId="77777777" w:rsidR="00EF45DA" w:rsidRPr="00B3056F" w:rsidRDefault="00EF45DA" w:rsidP="00EF45DA">
      <w:pPr>
        <w:pStyle w:val="PL"/>
      </w:pPr>
      <w:r w:rsidRPr="00B3056F">
        <w:t xml:space="preserve">      minimum: -1</w:t>
      </w:r>
    </w:p>
    <w:p w14:paraId="267AD83C"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lastRenderedPageBreak/>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77777777" w:rsidR="00EF45DA" w:rsidRPr="00B3056F" w:rsidRDefault="00EF45DA" w:rsidP="00EF45DA">
      <w:pPr>
        <w:pStyle w:val="PL"/>
        <w:rPr>
          <w:lang w:eastAsia="zh-CN"/>
        </w:rPr>
      </w:pPr>
      <w:r w:rsidRPr="00B3056F">
        <w:t xml:space="preserve">      format: base64</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2DAD39B3" w14:textId="77777777" w:rsidR="00AC424F" w:rsidRDefault="00AC424F" w:rsidP="00AC424F">
      <w:pPr>
        <w:pStyle w:val="PL"/>
        <w:rPr>
          <w:lang w:val="en-US"/>
        </w:rPr>
      </w:pPr>
      <w:r>
        <w:rPr>
          <w:lang w:val="en-US"/>
        </w:rPr>
        <w:t xml:space="preserve">    SorTransparentContainer:</w:t>
      </w:r>
    </w:p>
    <w:p w14:paraId="5DA38B1A" w14:textId="698B4EC2" w:rsidR="00EF45DA" w:rsidRPr="00B3056F" w:rsidRDefault="00AC424F" w:rsidP="00AC424F">
      <w:pPr>
        <w:pStyle w:val="PL"/>
      </w:pPr>
      <w:r>
        <w:rPr>
          <w:lang w:val="en-US"/>
        </w:rPr>
        <w:t xml:space="preserve">      $ref: </w:t>
      </w:r>
      <w:r w:rsidRPr="003B2883">
        <w:t>'TS29571_CommonData.yaml#/components/schemas/Bytes'</w:t>
      </w: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bookmarkEnd w:id="4600"/>
    <w:p w14:paraId="6ED1F771" w14:textId="77777777" w:rsidR="001A293E" w:rsidRDefault="001A293E" w:rsidP="001A293E">
      <w:pPr>
        <w:pStyle w:val="PL"/>
      </w:pPr>
    </w:p>
    <w:p w14:paraId="080E9859" w14:textId="4655B7D9" w:rsidR="001A293E" w:rsidRPr="00D67AB2" w:rsidRDefault="001A293E" w:rsidP="001A293E">
      <w:pPr>
        <w:pStyle w:val="PL"/>
      </w:pPr>
      <w:r w:rsidRPr="00D67AB2">
        <w:t xml:space="preserve">    </w:t>
      </w:r>
      <w:r w:rsidR="00ED732E">
        <w:t>SharedData</w:t>
      </w:r>
      <w:r>
        <w:t>TreatmentInstruction</w:t>
      </w:r>
      <w:r w:rsidRPr="00D67AB2">
        <w:t>:</w:t>
      </w:r>
    </w:p>
    <w:p w14:paraId="32F75032" w14:textId="77777777" w:rsidR="001A293E" w:rsidRPr="00D67AB2" w:rsidRDefault="001A293E" w:rsidP="001A293E">
      <w:pPr>
        <w:pStyle w:val="PL"/>
      </w:pPr>
      <w:r w:rsidRPr="00D67AB2">
        <w:t xml:space="preserve">      anyOf:</w:t>
      </w:r>
    </w:p>
    <w:p w14:paraId="54CC5B0A" w14:textId="77777777" w:rsidR="001A293E" w:rsidRPr="00D67AB2" w:rsidRDefault="001A293E" w:rsidP="001A293E">
      <w:pPr>
        <w:pStyle w:val="PL"/>
      </w:pPr>
      <w:r w:rsidRPr="00D67AB2">
        <w:t xml:space="preserve">        - type: string</w:t>
      </w:r>
    </w:p>
    <w:p w14:paraId="3ECD7669" w14:textId="77777777" w:rsidR="001A293E" w:rsidRPr="00D67AB2" w:rsidRDefault="001A293E" w:rsidP="001A293E">
      <w:pPr>
        <w:pStyle w:val="PL"/>
      </w:pPr>
      <w:r w:rsidRPr="00D67AB2">
        <w:t xml:space="preserve">          enum:</w:t>
      </w:r>
    </w:p>
    <w:p w14:paraId="6B446392" w14:textId="77777777" w:rsidR="001A293E" w:rsidRPr="00D67AB2" w:rsidRDefault="001A293E" w:rsidP="001A293E">
      <w:pPr>
        <w:pStyle w:val="PL"/>
      </w:pPr>
      <w:r w:rsidRPr="00D67AB2">
        <w:t xml:space="preserve">          - </w:t>
      </w:r>
      <w:r>
        <w:t>USE_IF_NO_CLASH</w:t>
      </w:r>
    </w:p>
    <w:p w14:paraId="39ACD88B" w14:textId="77777777" w:rsidR="001A293E" w:rsidRDefault="001A293E" w:rsidP="001A293E">
      <w:pPr>
        <w:pStyle w:val="PL"/>
      </w:pPr>
      <w:r w:rsidRPr="00D67AB2">
        <w:t xml:space="preserve">          - </w:t>
      </w:r>
      <w:r>
        <w:t>OVERWRITE</w:t>
      </w:r>
    </w:p>
    <w:p w14:paraId="36FC13C1" w14:textId="77777777" w:rsidR="001A293E" w:rsidRDefault="001A293E" w:rsidP="001A293E">
      <w:pPr>
        <w:pStyle w:val="PL"/>
      </w:pPr>
      <w:r>
        <w:t xml:space="preserve">          - MAX</w:t>
      </w:r>
    </w:p>
    <w:p w14:paraId="7F8EA2FC" w14:textId="77777777" w:rsidR="001A293E" w:rsidRDefault="001A293E" w:rsidP="001A293E">
      <w:pPr>
        <w:pStyle w:val="PL"/>
      </w:pPr>
      <w:r>
        <w:t xml:space="preserve">          - MIN</w:t>
      </w:r>
    </w:p>
    <w:p w14:paraId="1E0F8F84" w14:textId="77777777" w:rsidR="001A293E" w:rsidRPr="00B3056F" w:rsidRDefault="001A293E" w:rsidP="001A293E">
      <w:pPr>
        <w:pStyle w:val="PL"/>
      </w:pPr>
      <w:r w:rsidRPr="00D67AB2">
        <w:t xml:space="preserve">        - type: string</w:t>
      </w:r>
    </w:p>
    <w:p w14:paraId="3EE8AA50" w14:textId="77777777" w:rsidR="00EF45DA" w:rsidRPr="00B3056F" w:rsidRDefault="00EF45DA" w:rsidP="00EF45DA"/>
    <w:p w14:paraId="7EDA9AFF" w14:textId="77777777" w:rsidR="00EF45DA" w:rsidRPr="00B3056F" w:rsidRDefault="00EF45DA" w:rsidP="00EF45DA">
      <w:pPr>
        <w:pStyle w:val="Heading2"/>
      </w:pPr>
      <w:bookmarkStart w:id="4604" w:name="_Toc11338879"/>
      <w:bookmarkStart w:id="4605" w:name="_Toc27585640"/>
      <w:bookmarkStart w:id="4606" w:name="_Toc36457663"/>
      <w:bookmarkStart w:id="4607" w:name="_Toc45028582"/>
      <w:bookmarkStart w:id="4608" w:name="_Toc45029417"/>
      <w:bookmarkStart w:id="4609" w:name="_Hlk9329647"/>
      <w:bookmarkStart w:id="4610" w:name="historyclause"/>
      <w:bookmarkStart w:id="4611" w:name="_Toc58583653"/>
      <w:r w:rsidRPr="00B3056F">
        <w:t>A.3</w:t>
      </w:r>
      <w:r w:rsidRPr="00B3056F">
        <w:tab/>
        <w:t>Nudm_UECM API</w:t>
      </w:r>
      <w:bookmarkEnd w:id="4604"/>
      <w:bookmarkEnd w:id="4605"/>
      <w:bookmarkEnd w:id="4606"/>
      <w:bookmarkEnd w:id="4607"/>
      <w:bookmarkEnd w:id="4608"/>
      <w:bookmarkEnd w:id="4611"/>
    </w:p>
    <w:p w14:paraId="237923F9" w14:textId="77777777" w:rsidR="00EF45DA" w:rsidRPr="00B3056F" w:rsidRDefault="00EF45DA" w:rsidP="00EF45DA">
      <w:pPr>
        <w:pStyle w:val="PL"/>
      </w:pPr>
      <w:bookmarkStart w:id="4612" w:name="_Hlk9329673"/>
      <w:bookmarkStart w:id="4613" w:name="_Hlk34137902"/>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7F176F00" w:rsidR="00EF45DA" w:rsidRPr="00B3056F" w:rsidRDefault="00EF45DA" w:rsidP="00EF45DA">
      <w:pPr>
        <w:pStyle w:val="PL"/>
      </w:pPr>
      <w:r w:rsidRPr="00B3056F">
        <w:t xml:space="preserve">  version: '1.</w:t>
      </w:r>
      <w:r w:rsidR="00936BFC">
        <w:t>2.0</w:t>
      </w:r>
      <w:r w:rsidR="00C26DAF">
        <w:t>-</w:t>
      </w:r>
      <w:r w:rsidR="00791ACB">
        <w:t>alpha</w:t>
      </w:r>
      <w:r w:rsidR="00C26DAF">
        <w:t>.2</w:t>
      </w:r>
      <w:r w:rsidRPr="00B3056F">
        <w:t>'</w:t>
      </w:r>
    </w:p>
    <w:bookmarkEnd w:id="4609"/>
    <w:p w14:paraId="5BD4D863" w14:textId="77777777" w:rsidR="00EF45DA" w:rsidRPr="00B3056F" w:rsidRDefault="00EF45DA" w:rsidP="00EF45DA">
      <w:pPr>
        <w:pStyle w:val="PL"/>
      </w:pPr>
      <w:r w:rsidRPr="00B3056F">
        <w:t xml:space="preserve">  title: 'Nudm_UECM'</w:t>
      </w:r>
    </w:p>
    <w:bookmarkEnd w:id="4612"/>
    <w:p w14:paraId="0F7E2DCD" w14:textId="77777777" w:rsidR="00EF45DA" w:rsidRPr="00B3056F" w:rsidRDefault="00EF45DA" w:rsidP="00EF45DA">
      <w:pPr>
        <w:pStyle w:val="PL"/>
      </w:pPr>
      <w:r w:rsidRPr="00B3056F">
        <w:t xml:space="preserve">  description: |</w:t>
      </w:r>
    </w:p>
    <w:p w14:paraId="76AFD129" w14:textId="77777777" w:rsidR="00EF45DA" w:rsidRPr="00B3056F" w:rsidRDefault="00EF45DA" w:rsidP="00EF45DA">
      <w:pPr>
        <w:pStyle w:val="PL"/>
      </w:pPr>
      <w:r w:rsidRPr="00B3056F">
        <w:t xml:space="preserve">    Nudm Context Management Service.</w:t>
      </w:r>
    </w:p>
    <w:p w14:paraId="51F7FADE" w14:textId="77777777" w:rsidR="00EF45DA" w:rsidRPr="00B3056F" w:rsidRDefault="00EF45DA" w:rsidP="00EF45DA">
      <w:pPr>
        <w:pStyle w:val="PL"/>
      </w:pPr>
      <w:r w:rsidRPr="00B3056F">
        <w:t xml:space="preserve">    © 2020, 3GPP Organizational Partners (ARIB, ATIS, CCSA, ETSI, TSDSI, TTA, TTC).</w:t>
      </w:r>
    </w:p>
    <w:p w14:paraId="316002EC" w14:textId="77777777" w:rsidR="00EF45DA" w:rsidRPr="00B3056F" w:rsidRDefault="00EF45DA" w:rsidP="00EF45DA">
      <w:pPr>
        <w:pStyle w:val="PL"/>
      </w:pPr>
      <w:r w:rsidRPr="00B3056F">
        <w:lastRenderedPageBreak/>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410A45DE" w:rsidR="00EF45DA" w:rsidRPr="00B3056F" w:rsidRDefault="00EF45DA" w:rsidP="00EF45DA">
      <w:pPr>
        <w:pStyle w:val="PL"/>
        <w:rPr>
          <w:lang w:val="en-US"/>
        </w:rPr>
      </w:pPr>
      <w:r w:rsidRPr="00B3056F">
        <w:rPr>
          <w:lang w:val="en-US"/>
        </w:rPr>
        <w:t xml:space="preserve">  description: 3GPP TS 29.503 Unified Data Management Services, version 1</w:t>
      </w:r>
      <w:r w:rsidR="00F14AB0">
        <w:rPr>
          <w:lang w:val="en-US"/>
        </w:rPr>
        <w:t>7</w:t>
      </w:r>
      <w:r w:rsidRPr="00B3056F">
        <w:rPr>
          <w:lang w:val="en-US"/>
        </w:rPr>
        <w:t>.</w:t>
      </w:r>
      <w:r w:rsidR="00C26DAF">
        <w:rPr>
          <w:lang w:val="en-US"/>
        </w:rPr>
        <w:t>1</w:t>
      </w:r>
      <w:r w:rsidRPr="00B3056F">
        <w:rPr>
          <w:lang w:val="en-US"/>
        </w:rPr>
        <w:t>.0</w:t>
      </w:r>
    </w:p>
    <w:p w14:paraId="6E18E485" w14:textId="77777777" w:rsidR="00EF45DA" w:rsidRPr="00B3056F" w:rsidRDefault="00EF45DA" w:rsidP="00EF45DA">
      <w:pPr>
        <w:pStyle w:val="PL"/>
        <w:rPr>
          <w:lang w:val="en-US"/>
        </w:rPr>
      </w:pPr>
      <w:r w:rsidRPr="00B3056F">
        <w:rPr>
          <w:lang w:val="en-US"/>
        </w:rPr>
        <w:t xml:space="preserve">  url: 'http://www.3gpp.org/ftp/Specs/archive/29_series/29.503/'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lastRenderedPageBreak/>
        <w:t xml:space="preserve">      tags:</w:t>
      </w:r>
    </w:p>
    <w:p w14:paraId="0B13F84E" w14:textId="77777777" w:rsidR="00EF45DA" w:rsidRPr="00B3056F" w:rsidRDefault="00EF45DA" w:rsidP="00EF45DA">
      <w:pPr>
        <w:pStyle w:val="PL"/>
      </w:pPr>
      <w:r w:rsidRPr="00B3056F">
        <w:t xml:space="preserve">        - AMF registration for 3GPP access</w:t>
      </w:r>
    </w:p>
    <w:p w14:paraId="1302FA53" w14:textId="77777777" w:rsidR="000E20BE" w:rsidRDefault="000E20BE" w:rsidP="000E20BE">
      <w:pPr>
        <w:pStyle w:val="PL"/>
      </w:pPr>
      <w:r>
        <w:t xml:space="preserve">      security:</w:t>
      </w:r>
    </w:p>
    <w:p w14:paraId="7449FAB8" w14:textId="77777777" w:rsidR="000E20BE" w:rsidRDefault="000E20BE" w:rsidP="000E20BE">
      <w:pPr>
        <w:pStyle w:val="PL"/>
      </w:pPr>
      <w:r>
        <w:t xml:space="preserve">        - {}</w:t>
      </w:r>
    </w:p>
    <w:p w14:paraId="55246A5D" w14:textId="77777777" w:rsidR="000E20BE" w:rsidRDefault="000E20BE" w:rsidP="000E20BE">
      <w:pPr>
        <w:pStyle w:val="PL"/>
      </w:pPr>
      <w:r>
        <w:t xml:space="preserve">        - oAuth2ClientCredentials:</w:t>
      </w:r>
    </w:p>
    <w:p w14:paraId="711165FF" w14:textId="77777777" w:rsidR="000E20BE" w:rsidRDefault="000E20BE" w:rsidP="000E20BE">
      <w:pPr>
        <w:pStyle w:val="PL"/>
      </w:pPr>
      <w:r>
        <w:t xml:space="preserve">          - nudm-uecm</w:t>
      </w:r>
    </w:p>
    <w:p w14:paraId="4382DD46" w14:textId="77777777" w:rsidR="000E20BE" w:rsidRDefault="000E20BE" w:rsidP="000E20BE">
      <w:pPr>
        <w:pStyle w:val="PL"/>
      </w:pPr>
      <w:r>
        <w:t xml:space="preserve">        - oAuth2ClientCredentials:</w:t>
      </w:r>
    </w:p>
    <w:p w14:paraId="0E6FA72A" w14:textId="77777777" w:rsidR="000E20BE" w:rsidRDefault="000E20BE" w:rsidP="000E20BE">
      <w:pPr>
        <w:pStyle w:val="PL"/>
      </w:pPr>
      <w:r>
        <w:t xml:space="preserve">          - nudm-uecm</w:t>
      </w:r>
    </w:p>
    <w:p w14:paraId="6C6CBCD6" w14:textId="77777777" w:rsidR="000E20BE" w:rsidRPr="00533C32" w:rsidRDefault="000E20BE" w:rsidP="000E20BE">
      <w:pPr>
        <w:pStyle w:val="PL"/>
      </w:pPr>
      <w:r>
        <w:t xml:space="preserve">          - nudm-uecm:amf-registration:write</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w:t>
      </w:r>
      <w:bookmarkStart w:id="4614" w:name="_Hlk520205304"/>
      <w:r w:rsidRPr="00B3056F">
        <w:rPr>
          <w:lang w:val="en-US"/>
        </w:rPr>
        <w:t>'400':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bookmarkEnd w:id="4614"/>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5A57D556" w14:textId="77777777" w:rsidR="00DC1F8E" w:rsidRPr="00B3056F" w:rsidRDefault="00DC1F8E" w:rsidP="00DC1F8E">
      <w:pPr>
        <w:pStyle w:val="PL"/>
      </w:pPr>
      <w:r w:rsidRPr="00B3056F">
        <w:t xml:space="preserve">                '307':</w:t>
      </w:r>
    </w:p>
    <w:p w14:paraId="76A01D2E" w14:textId="77777777" w:rsidR="00DC1F8E" w:rsidRPr="00B3056F" w:rsidRDefault="00DC1F8E" w:rsidP="00DC1F8E">
      <w:pPr>
        <w:pStyle w:val="PL"/>
      </w:pPr>
      <w:r w:rsidRPr="00B3056F">
        <w:t xml:space="preserve">                  description: </w:t>
      </w:r>
      <w:r w:rsidRPr="00B3056F">
        <w:rPr>
          <w:rFonts w:hint="eastAsia"/>
        </w:rPr>
        <w:t>Temporary Redirect</w:t>
      </w:r>
    </w:p>
    <w:p w14:paraId="778C5ED9" w14:textId="77777777" w:rsidR="00DC1F8E" w:rsidRPr="00B3056F" w:rsidRDefault="00DC1F8E" w:rsidP="00DC1F8E">
      <w:pPr>
        <w:pStyle w:val="PL"/>
      </w:pPr>
      <w:r w:rsidRPr="00B3056F">
        <w:t xml:space="preserve">                  content:</w:t>
      </w:r>
    </w:p>
    <w:p w14:paraId="5F1FB5D3" w14:textId="77777777" w:rsidR="00DC1F8E" w:rsidRPr="00B3056F" w:rsidRDefault="00DC1F8E" w:rsidP="00DC1F8E">
      <w:pPr>
        <w:pStyle w:val="PL"/>
      </w:pPr>
      <w:r w:rsidRPr="00B3056F">
        <w:t xml:space="preserve">                    application/problem+json:</w:t>
      </w:r>
    </w:p>
    <w:p w14:paraId="5E8F3764" w14:textId="77777777" w:rsidR="00DC1F8E" w:rsidRPr="00B3056F" w:rsidRDefault="00DC1F8E" w:rsidP="00DC1F8E">
      <w:pPr>
        <w:pStyle w:val="PL"/>
      </w:pPr>
      <w:r w:rsidRPr="00B3056F">
        <w:t xml:space="preserve">                      schema:</w:t>
      </w:r>
    </w:p>
    <w:p w14:paraId="374CEC11" w14:textId="77777777" w:rsidR="00DC1F8E" w:rsidRPr="00B3056F" w:rsidRDefault="00DC1F8E" w:rsidP="00DC1F8E">
      <w:pPr>
        <w:pStyle w:val="PL"/>
        <w:rPr>
          <w:lang w:eastAsia="zh-CN"/>
        </w:rPr>
      </w:pPr>
      <w:r w:rsidRPr="00B3056F">
        <w:t xml:space="preserve">                        $ref: 'TS29571_CommonData.yaml#/components/schemas/ProblemDetails'</w:t>
      </w:r>
    </w:p>
    <w:p w14:paraId="1D0921DE"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02650563"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788C623B" w14:textId="77777777" w:rsidR="00DC1F8E" w:rsidRPr="00B3056F" w:rsidRDefault="00DC1F8E" w:rsidP="00DC1F8E">
      <w:pPr>
        <w:pStyle w:val="PL"/>
      </w:pPr>
      <w:r w:rsidRPr="00B3056F">
        <w:lastRenderedPageBreak/>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3CA16547"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16B7184E"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092C3511"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7FFC80A6" w14:textId="77777777" w:rsidR="00DC1F8E" w:rsidRDefault="00DC1F8E" w:rsidP="00DC1F8E">
      <w:pPr>
        <w:pStyle w:val="PL"/>
      </w:pPr>
      <w:r>
        <w:t xml:space="preserve">            </w:t>
      </w:r>
      <w:r>
        <w:rPr>
          <w:rFonts w:hint="eastAsia"/>
          <w:lang w:eastAsia="zh-CN"/>
        </w:rPr>
        <w:t xml:space="preserve">        </w:t>
      </w:r>
      <w:r>
        <w:t>3gpp-Sbi-Target-Nf-Id:</w:t>
      </w:r>
    </w:p>
    <w:p w14:paraId="14E05858"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7DA9DB24" w14:textId="77777777" w:rsidR="00DC1F8E" w:rsidRDefault="00DC1F8E" w:rsidP="00DC1F8E">
      <w:pPr>
        <w:pStyle w:val="PL"/>
      </w:pPr>
      <w:r>
        <w:t xml:space="preserve">              </w:t>
      </w:r>
      <w:r>
        <w:rPr>
          <w:rFonts w:hint="eastAsia"/>
          <w:lang w:eastAsia="zh-CN"/>
        </w:rPr>
        <w:t xml:space="preserve">        </w:t>
      </w:r>
      <w:r>
        <w:t>schema:</w:t>
      </w:r>
    </w:p>
    <w:p w14:paraId="7848F69A" w14:textId="77777777" w:rsidR="00DC1F8E" w:rsidRDefault="00DC1F8E" w:rsidP="00DC1F8E">
      <w:pPr>
        <w:pStyle w:val="PL"/>
      </w:pPr>
      <w:r>
        <w:t xml:space="preserve">                </w:t>
      </w:r>
      <w:r>
        <w:rPr>
          <w:rFonts w:hint="eastAsia"/>
          <w:lang w:eastAsia="zh-CN"/>
        </w:rPr>
        <w:t xml:space="preserve">        </w:t>
      </w:r>
      <w:r>
        <w:t>type: string</w:t>
      </w:r>
    </w:p>
    <w:p w14:paraId="22295BF9" w14:textId="77777777" w:rsidR="00DC1F8E" w:rsidRPr="00B3056F" w:rsidRDefault="00DC1F8E" w:rsidP="00DC1F8E">
      <w:pPr>
        <w:pStyle w:val="PL"/>
      </w:pPr>
      <w:r w:rsidRPr="00B3056F">
        <w:t xml:space="preserve">                '308':</w:t>
      </w:r>
    </w:p>
    <w:p w14:paraId="27BA13D5" w14:textId="77777777" w:rsidR="00DC1F8E" w:rsidRPr="00B3056F" w:rsidRDefault="00DC1F8E" w:rsidP="00DC1F8E">
      <w:pPr>
        <w:pStyle w:val="PL"/>
      </w:pPr>
      <w:r w:rsidRPr="00B3056F">
        <w:t xml:space="preserve">                  description: Permanent Redirect</w:t>
      </w:r>
    </w:p>
    <w:p w14:paraId="2897AAF2" w14:textId="77777777" w:rsidR="00DC1F8E" w:rsidRPr="00B3056F" w:rsidRDefault="00DC1F8E" w:rsidP="00DC1F8E">
      <w:pPr>
        <w:pStyle w:val="PL"/>
      </w:pPr>
      <w:r w:rsidRPr="00B3056F">
        <w:t xml:space="preserve">                  content:</w:t>
      </w:r>
    </w:p>
    <w:p w14:paraId="5D85D436" w14:textId="77777777" w:rsidR="00DC1F8E" w:rsidRPr="00B3056F" w:rsidRDefault="00DC1F8E" w:rsidP="00DC1F8E">
      <w:pPr>
        <w:pStyle w:val="PL"/>
      </w:pPr>
      <w:r w:rsidRPr="00B3056F">
        <w:t xml:space="preserve">                    application/problem+json:</w:t>
      </w:r>
    </w:p>
    <w:p w14:paraId="722B14B3" w14:textId="77777777" w:rsidR="00DC1F8E" w:rsidRPr="00B3056F" w:rsidRDefault="00DC1F8E" w:rsidP="00DC1F8E">
      <w:pPr>
        <w:pStyle w:val="PL"/>
      </w:pPr>
      <w:r w:rsidRPr="00B3056F">
        <w:t xml:space="preserve">                      schema:</w:t>
      </w:r>
    </w:p>
    <w:p w14:paraId="79C6053E" w14:textId="77777777" w:rsidR="00DC1F8E" w:rsidRPr="00B3056F" w:rsidRDefault="00DC1F8E" w:rsidP="00DC1F8E">
      <w:pPr>
        <w:pStyle w:val="PL"/>
        <w:rPr>
          <w:lang w:eastAsia="zh-CN"/>
        </w:rPr>
      </w:pPr>
      <w:r w:rsidRPr="00B3056F">
        <w:t xml:space="preserve">                        $ref: 'TS29571_CommonData.yaml#/components/schemas/ProblemDetails'</w:t>
      </w:r>
    </w:p>
    <w:p w14:paraId="3CC42338"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4B87F362"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3990E0DA" w14:textId="77777777" w:rsidR="00DC1F8E" w:rsidRPr="00B3056F" w:rsidRDefault="00DC1F8E" w:rsidP="00DC1F8E">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060ED467"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01F738A8"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04453238"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6DA42FC3" w14:textId="77777777" w:rsidR="00DC1F8E" w:rsidRDefault="00DC1F8E" w:rsidP="00DC1F8E">
      <w:pPr>
        <w:pStyle w:val="PL"/>
      </w:pPr>
      <w:r>
        <w:t xml:space="preserve">            </w:t>
      </w:r>
      <w:r>
        <w:rPr>
          <w:rFonts w:hint="eastAsia"/>
          <w:lang w:eastAsia="zh-CN"/>
        </w:rPr>
        <w:t xml:space="preserve">        </w:t>
      </w:r>
      <w:r>
        <w:t>3gpp-Sbi-Target-Nf-Id:</w:t>
      </w:r>
    </w:p>
    <w:p w14:paraId="4EC93D1F"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193AB18B" w14:textId="77777777" w:rsidR="00DC1F8E" w:rsidRDefault="00DC1F8E" w:rsidP="00DC1F8E">
      <w:pPr>
        <w:pStyle w:val="PL"/>
      </w:pPr>
      <w:r>
        <w:t xml:space="preserve">              </w:t>
      </w:r>
      <w:r>
        <w:rPr>
          <w:rFonts w:hint="eastAsia"/>
          <w:lang w:eastAsia="zh-CN"/>
        </w:rPr>
        <w:t xml:space="preserve">        </w:t>
      </w:r>
      <w:r>
        <w:t>schema:</w:t>
      </w:r>
    </w:p>
    <w:p w14:paraId="7BB9EED2" w14:textId="77777777" w:rsidR="00DC1F8E" w:rsidRDefault="00DC1F8E" w:rsidP="00DC1F8E">
      <w:pPr>
        <w:pStyle w:val="PL"/>
      </w:pPr>
      <w:r>
        <w:t xml:space="preserve">                </w:t>
      </w:r>
      <w:r>
        <w:rPr>
          <w:rFonts w:hint="eastAsia"/>
          <w:lang w:eastAsia="zh-CN"/>
        </w:rPr>
        <w:t xml:space="preserve">        </w:t>
      </w:r>
      <w:r>
        <w:t>type: string</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07E50ED3" w14:textId="77777777" w:rsidR="00DC1F8E" w:rsidRPr="00B3056F" w:rsidRDefault="00DC1F8E" w:rsidP="00DC1F8E">
      <w:pPr>
        <w:pStyle w:val="PL"/>
      </w:pPr>
      <w:r w:rsidRPr="00B3056F">
        <w:t xml:space="preserve">                '307':</w:t>
      </w:r>
    </w:p>
    <w:p w14:paraId="797665F4" w14:textId="77777777" w:rsidR="00DC1F8E" w:rsidRPr="00B3056F" w:rsidRDefault="00DC1F8E" w:rsidP="00DC1F8E">
      <w:pPr>
        <w:pStyle w:val="PL"/>
      </w:pPr>
      <w:r w:rsidRPr="00B3056F">
        <w:t xml:space="preserve">                  description: </w:t>
      </w:r>
      <w:r w:rsidRPr="00B3056F">
        <w:rPr>
          <w:rFonts w:hint="eastAsia"/>
        </w:rPr>
        <w:t>Temporary Redirect</w:t>
      </w:r>
    </w:p>
    <w:p w14:paraId="4E322F69" w14:textId="77777777" w:rsidR="00DC1F8E" w:rsidRPr="00B3056F" w:rsidRDefault="00DC1F8E" w:rsidP="00DC1F8E">
      <w:pPr>
        <w:pStyle w:val="PL"/>
      </w:pPr>
      <w:r w:rsidRPr="00B3056F">
        <w:t xml:space="preserve">                  content:</w:t>
      </w:r>
    </w:p>
    <w:p w14:paraId="7651AD07" w14:textId="77777777" w:rsidR="00DC1F8E" w:rsidRPr="00B3056F" w:rsidRDefault="00DC1F8E" w:rsidP="00DC1F8E">
      <w:pPr>
        <w:pStyle w:val="PL"/>
      </w:pPr>
      <w:r w:rsidRPr="00B3056F">
        <w:t xml:space="preserve">                    application/problem+json:</w:t>
      </w:r>
    </w:p>
    <w:p w14:paraId="3667D63C" w14:textId="77777777" w:rsidR="00DC1F8E" w:rsidRPr="00B3056F" w:rsidRDefault="00DC1F8E" w:rsidP="00DC1F8E">
      <w:pPr>
        <w:pStyle w:val="PL"/>
      </w:pPr>
      <w:r w:rsidRPr="00B3056F">
        <w:t xml:space="preserve">                      schema:</w:t>
      </w:r>
    </w:p>
    <w:p w14:paraId="48929CD4" w14:textId="77777777" w:rsidR="00DC1F8E" w:rsidRPr="00B3056F" w:rsidRDefault="00DC1F8E" w:rsidP="00DC1F8E">
      <w:pPr>
        <w:pStyle w:val="PL"/>
        <w:rPr>
          <w:lang w:eastAsia="zh-CN"/>
        </w:rPr>
      </w:pPr>
      <w:r w:rsidRPr="00B3056F">
        <w:t xml:space="preserve">                        $ref: 'TS29571_CommonData.yaml#/components/schemas/ProblemDetails'</w:t>
      </w:r>
    </w:p>
    <w:p w14:paraId="3B975379"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376A165C"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7BE8933F" w14:textId="77777777" w:rsidR="00DC1F8E" w:rsidRPr="00B3056F" w:rsidRDefault="00DC1F8E" w:rsidP="00DC1F8E">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2465D133"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711747FF"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253203DD"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0ACB0370" w14:textId="77777777" w:rsidR="00DC1F8E" w:rsidRDefault="00DC1F8E" w:rsidP="00DC1F8E">
      <w:pPr>
        <w:pStyle w:val="PL"/>
      </w:pPr>
      <w:r>
        <w:t xml:space="preserve">            </w:t>
      </w:r>
      <w:r>
        <w:rPr>
          <w:rFonts w:hint="eastAsia"/>
          <w:lang w:eastAsia="zh-CN"/>
        </w:rPr>
        <w:t xml:space="preserve">        </w:t>
      </w:r>
      <w:r>
        <w:t>3gpp-Sbi-Target-Nf-Id:</w:t>
      </w:r>
    </w:p>
    <w:p w14:paraId="294FA479"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6F65860E" w14:textId="77777777" w:rsidR="00DC1F8E" w:rsidRDefault="00DC1F8E" w:rsidP="00DC1F8E">
      <w:pPr>
        <w:pStyle w:val="PL"/>
      </w:pPr>
      <w:r>
        <w:t xml:space="preserve">              </w:t>
      </w:r>
      <w:r>
        <w:rPr>
          <w:rFonts w:hint="eastAsia"/>
          <w:lang w:eastAsia="zh-CN"/>
        </w:rPr>
        <w:t xml:space="preserve">        </w:t>
      </w:r>
      <w:r>
        <w:t>schema:</w:t>
      </w:r>
    </w:p>
    <w:p w14:paraId="24D4A798" w14:textId="77777777" w:rsidR="00DC1F8E" w:rsidRDefault="00DC1F8E" w:rsidP="00DC1F8E">
      <w:pPr>
        <w:pStyle w:val="PL"/>
      </w:pPr>
      <w:r>
        <w:t xml:space="preserve">                </w:t>
      </w:r>
      <w:r>
        <w:rPr>
          <w:rFonts w:hint="eastAsia"/>
          <w:lang w:eastAsia="zh-CN"/>
        </w:rPr>
        <w:t xml:space="preserve">        </w:t>
      </w:r>
      <w:r>
        <w:t>type: string</w:t>
      </w:r>
    </w:p>
    <w:p w14:paraId="0D2E4A43" w14:textId="77777777" w:rsidR="00DC1F8E" w:rsidRPr="00B3056F" w:rsidRDefault="00DC1F8E" w:rsidP="00DC1F8E">
      <w:pPr>
        <w:pStyle w:val="PL"/>
      </w:pPr>
      <w:r w:rsidRPr="00B3056F">
        <w:t xml:space="preserve">                '308':</w:t>
      </w:r>
    </w:p>
    <w:p w14:paraId="43E3B03A" w14:textId="77777777" w:rsidR="00DC1F8E" w:rsidRPr="00B3056F" w:rsidRDefault="00DC1F8E" w:rsidP="00DC1F8E">
      <w:pPr>
        <w:pStyle w:val="PL"/>
      </w:pPr>
      <w:r w:rsidRPr="00B3056F">
        <w:t xml:space="preserve">                  description: Permanent Redirect</w:t>
      </w:r>
    </w:p>
    <w:p w14:paraId="10EC6A47" w14:textId="77777777" w:rsidR="00DC1F8E" w:rsidRPr="00B3056F" w:rsidRDefault="00DC1F8E" w:rsidP="00DC1F8E">
      <w:pPr>
        <w:pStyle w:val="PL"/>
      </w:pPr>
      <w:r w:rsidRPr="00B3056F">
        <w:t xml:space="preserve">                  content:</w:t>
      </w:r>
    </w:p>
    <w:p w14:paraId="58B5EB07" w14:textId="77777777" w:rsidR="00DC1F8E" w:rsidRPr="00B3056F" w:rsidRDefault="00DC1F8E" w:rsidP="00DC1F8E">
      <w:pPr>
        <w:pStyle w:val="PL"/>
      </w:pPr>
      <w:r w:rsidRPr="00B3056F">
        <w:t xml:space="preserve">                    application/problem+json:</w:t>
      </w:r>
    </w:p>
    <w:p w14:paraId="56063F16" w14:textId="77777777" w:rsidR="00DC1F8E" w:rsidRPr="00B3056F" w:rsidRDefault="00DC1F8E" w:rsidP="00DC1F8E">
      <w:pPr>
        <w:pStyle w:val="PL"/>
      </w:pPr>
      <w:r w:rsidRPr="00B3056F">
        <w:t xml:space="preserve">                      schema:</w:t>
      </w:r>
    </w:p>
    <w:p w14:paraId="48AF1D23" w14:textId="77777777" w:rsidR="00DC1F8E" w:rsidRPr="00B3056F" w:rsidRDefault="00DC1F8E" w:rsidP="00DC1F8E">
      <w:pPr>
        <w:pStyle w:val="PL"/>
        <w:rPr>
          <w:lang w:eastAsia="zh-CN"/>
        </w:rPr>
      </w:pPr>
      <w:r w:rsidRPr="00B3056F">
        <w:t xml:space="preserve">                        $ref: 'TS29571_CommonData.yaml#/components/schemas/ProblemDetails'</w:t>
      </w:r>
    </w:p>
    <w:p w14:paraId="00FDA202"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1D3CD57C"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41D6B6B6" w14:textId="77777777" w:rsidR="00DC1F8E" w:rsidRPr="00B3056F" w:rsidRDefault="00DC1F8E" w:rsidP="00DC1F8E">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52C4017" w14:textId="77777777" w:rsidR="00DC1F8E" w:rsidRPr="00B3056F" w:rsidRDefault="00DC1F8E" w:rsidP="00DC1F8E">
      <w:pPr>
        <w:pStyle w:val="PL"/>
      </w:pPr>
      <w:r w:rsidRPr="00B3056F">
        <w:lastRenderedPageBreak/>
        <w:t xml:space="preserve">              </w:t>
      </w:r>
      <w:r w:rsidRPr="00B3056F">
        <w:rPr>
          <w:rFonts w:hint="eastAsia"/>
          <w:lang w:eastAsia="zh-CN"/>
        </w:rPr>
        <w:t xml:space="preserve">        </w:t>
      </w:r>
      <w:r w:rsidRPr="00B3056F">
        <w:t>required: true</w:t>
      </w:r>
    </w:p>
    <w:p w14:paraId="6DA39DF3"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38EF6D30"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543C924B" w14:textId="77777777" w:rsidR="00DC1F8E" w:rsidRDefault="00DC1F8E" w:rsidP="00DC1F8E">
      <w:pPr>
        <w:pStyle w:val="PL"/>
      </w:pPr>
      <w:r>
        <w:t xml:space="preserve">            </w:t>
      </w:r>
      <w:r>
        <w:rPr>
          <w:rFonts w:hint="eastAsia"/>
          <w:lang w:eastAsia="zh-CN"/>
        </w:rPr>
        <w:t xml:space="preserve">        </w:t>
      </w:r>
      <w:r>
        <w:t>3gpp-Sbi-Target-Nf-Id:</w:t>
      </w:r>
    </w:p>
    <w:p w14:paraId="32C52881"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50AFADDC" w14:textId="77777777" w:rsidR="00DC1F8E" w:rsidRDefault="00DC1F8E" w:rsidP="00DC1F8E">
      <w:pPr>
        <w:pStyle w:val="PL"/>
      </w:pPr>
      <w:r>
        <w:t xml:space="preserve">              </w:t>
      </w:r>
      <w:r>
        <w:rPr>
          <w:rFonts w:hint="eastAsia"/>
          <w:lang w:eastAsia="zh-CN"/>
        </w:rPr>
        <w:t xml:space="preserve">        </w:t>
      </w:r>
      <w:r>
        <w:t>schema:</w:t>
      </w:r>
    </w:p>
    <w:p w14:paraId="7EADB852" w14:textId="77777777" w:rsidR="00DC1F8E" w:rsidRPr="00B3056F" w:rsidRDefault="00DC1F8E" w:rsidP="00DC1F8E">
      <w:pPr>
        <w:pStyle w:val="PL"/>
      </w:pPr>
      <w:r>
        <w:t xml:space="preserve">                </w:t>
      </w:r>
      <w:r>
        <w:rPr>
          <w:rFonts w:hint="eastAsia"/>
          <w:lang w:eastAsia="zh-CN"/>
        </w:rPr>
        <w:t xml:space="preserve">        </w:t>
      </w:r>
      <w:r>
        <w:t>type: string</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392C2CB8" w14:textId="77777777" w:rsidR="000E20BE" w:rsidRDefault="000E20BE" w:rsidP="000E20BE">
      <w:pPr>
        <w:pStyle w:val="PL"/>
      </w:pPr>
      <w:r>
        <w:t xml:space="preserve">      security:</w:t>
      </w:r>
    </w:p>
    <w:p w14:paraId="6EBC666F" w14:textId="77777777" w:rsidR="000E20BE" w:rsidRDefault="000E20BE" w:rsidP="000E20BE">
      <w:pPr>
        <w:pStyle w:val="PL"/>
      </w:pPr>
      <w:r>
        <w:t xml:space="preserve">        - {}</w:t>
      </w:r>
    </w:p>
    <w:p w14:paraId="4CB2AE21" w14:textId="77777777" w:rsidR="000E20BE" w:rsidRDefault="000E20BE" w:rsidP="000E20BE">
      <w:pPr>
        <w:pStyle w:val="PL"/>
      </w:pPr>
      <w:r>
        <w:t xml:space="preserve">        - oAuth2ClientCredentials:</w:t>
      </w:r>
    </w:p>
    <w:p w14:paraId="7DCF00ED" w14:textId="77777777" w:rsidR="000E20BE" w:rsidRDefault="000E20BE" w:rsidP="000E20BE">
      <w:pPr>
        <w:pStyle w:val="PL"/>
      </w:pPr>
      <w:r>
        <w:t xml:space="preserve">          - nudm-uecm</w:t>
      </w:r>
    </w:p>
    <w:p w14:paraId="0963753E" w14:textId="77777777" w:rsidR="000E20BE" w:rsidRDefault="000E20BE" w:rsidP="000E20BE">
      <w:pPr>
        <w:pStyle w:val="PL"/>
      </w:pPr>
      <w:r>
        <w:t xml:space="preserve">        - oAuth2ClientCredentials:</w:t>
      </w:r>
    </w:p>
    <w:p w14:paraId="479589CA" w14:textId="77777777" w:rsidR="000E20BE" w:rsidRDefault="000E20BE" w:rsidP="000E20BE">
      <w:pPr>
        <w:pStyle w:val="PL"/>
      </w:pPr>
      <w:r>
        <w:t xml:space="preserve">          - nudm-uecm</w:t>
      </w:r>
    </w:p>
    <w:p w14:paraId="4ED3E20C" w14:textId="77777777" w:rsidR="000E20BE" w:rsidRPr="00533C32" w:rsidRDefault="000E20BE" w:rsidP="000E20BE">
      <w:pPr>
        <w:pStyle w:val="PL"/>
      </w:pPr>
      <w:r>
        <w:t xml:space="preserve">          - nudm-uecm:amf-registration:write</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lastRenderedPageBreak/>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6547B50" w14:textId="77777777" w:rsidR="000E20BE" w:rsidRDefault="000E20BE" w:rsidP="000E20BE">
      <w:pPr>
        <w:pStyle w:val="PL"/>
      </w:pPr>
      <w:r>
        <w:t xml:space="preserve">      security:</w:t>
      </w:r>
    </w:p>
    <w:p w14:paraId="120B72B9" w14:textId="77777777" w:rsidR="000E20BE" w:rsidRDefault="000E20BE" w:rsidP="000E20BE">
      <w:pPr>
        <w:pStyle w:val="PL"/>
      </w:pPr>
      <w:r>
        <w:t xml:space="preserve">        - {}</w:t>
      </w:r>
    </w:p>
    <w:p w14:paraId="5C3CE1B2" w14:textId="77777777" w:rsidR="000E20BE" w:rsidRDefault="000E20BE" w:rsidP="000E20BE">
      <w:pPr>
        <w:pStyle w:val="PL"/>
      </w:pPr>
      <w:r>
        <w:t xml:space="preserve">        - oAuth2ClientCredentials:</w:t>
      </w:r>
    </w:p>
    <w:p w14:paraId="26AB563D" w14:textId="77777777" w:rsidR="000E20BE" w:rsidRDefault="000E20BE" w:rsidP="000E20BE">
      <w:pPr>
        <w:pStyle w:val="PL"/>
      </w:pPr>
      <w:r>
        <w:t xml:space="preserve">          - nudm-uecm</w:t>
      </w:r>
    </w:p>
    <w:p w14:paraId="16181D35" w14:textId="77777777" w:rsidR="000E20BE" w:rsidRDefault="000E20BE" w:rsidP="000E20BE">
      <w:pPr>
        <w:pStyle w:val="PL"/>
      </w:pPr>
      <w:r>
        <w:t xml:space="preserve">        - oAuth2ClientCredentials:</w:t>
      </w:r>
    </w:p>
    <w:p w14:paraId="362532D3" w14:textId="77777777" w:rsidR="000E20BE" w:rsidRDefault="000E20BE" w:rsidP="000E20BE">
      <w:pPr>
        <w:pStyle w:val="PL"/>
      </w:pPr>
      <w:r>
        <w:t xml:space="preserve">          - nudm-uecm</w:t>
      </w:r>
    </w:p>
    <w:p w14:paraId="4C1BA7D0" w14:textId="77777777" w:rsidR="000E20BE" w:rsidRPr="00533C32" w:rsidRDefault="000E20BE" w:rsidP="000E20BE">
      <w:pPr>
        <w:pStyle w:val="PL"/>
      </w:pPr>
      <w:r>
        <w:t xml:space="preserve">          - nudm-uecm:amf-registration:write</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lastRenderedPageBreak/>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6F6EF0C5" w14:textId="77777777" w:rsidR="000E20BE" w:rsidRDefault="000E20BE" w:rsidP="000E20BE">
      <w:pPr>
        <w:pStyle w:val="PL"/>
      </w:pPr>
      <w:r>
        <w:t xml:space="preserve">      security:</w:t>
      </w:r>
    </w:p>
    <w:p w14:paraId="0E179BC6" w14:textId="77777777" w:rsidR="000E20BE" w:rsidRDefault="000E20BE" w:rsidP="000E20BE">
      <w:pPr>
        <w:pStyle w:val="PL"/>
      </w:pPr>
      <w:r>
        <w:t xml:space="preserve">        - {}</w:t>
      </w:r>
    </w:p>
    <w:p w14:paraId="3ABFA51D" w14:textId="77777777" w:rsidR="000E20BE" w:rsidRDefault="000E20BE" w:rsidP="000E20BE">
      <w:pPr>
        <w:pStyle w:val="PL"/>
      </w:pPr>
      <w:r>
        <w:t xml:space="preserve">        - oAuth2ClientCredentials:</w:t>
      </w:r>
    </w:p>
    <w:p w14:paraId="652E2D7D" w14:textId="77777777" w:rsidR="000E20BE" w:rsidRDefault="000E20BE" w:rsidP="000E20BE">
      <w:pPr>
        <w:pStyle w:val="PL"/>
      </w:pPr>
      <w:r>
        <w:t xml:space="preserve">          - nudm-uecm</w:t>
      </w:r>
    </w:p>
    <w:p w14:paraId="3793FA17" w14:textId="77777777" w:rsidR="000E20BE" w:rsidRDefault="000E20BE" w:rsidP="000E20BE">
      <w:pPr>
        <w:pStyle w:val="PL"/>
      </w:pPr>
      <w:r>
        <w:t xml:space="preserve">        - oAuth2ClientCredentials:</w:t>
      </w:r>
    </w:p>
    <w:p w14:paraId="42EE0A7D" w14:textId="77777777" w:rsidR="000E20BE" w:rsidRDefault="000E20BE" w:rsidP="000E20BE">
      <w:pPr>
        <w:pStyle w:val="PL"/>
      </w:pPr>
      <w:r>
        <w:t xml:space="preserve">          - nudm-uecm</w:t>
      </w:r>
    </w:p>
    <w:p w14:paraId="411537D9" w14:textId="77777777" w:rsidR="000E20BE" w:rsidRPr="00533C32" w:rsidRDefault="000E20BE" w:rsidP="000E20BE">
      <w:pPr>
        <w:pStyle w:val="PL"/>
      </w:pPr>
      <w:r>
        <w:t xml:space="preserve">          - nudm-uecm:amf-registration:write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2C479B4" w14:textId="77777777" w:rsidR="000E20BE" w:rsidRDefault="000E20BE" w:rsidP="000E20BE">
      <w:pPr>
        <w:pStyle w:val="PL"/>
      </w:pPr>
      <w:r>
        <w:t xml:space="preserve">      security:</w:t>
      </w:r>
    </w:p>
    <w:p w14:paraId="267DCE27" w14:textId="77777777" w:rsidR="000E20BE" w:rsidRDefault="000E20BE" w:rsidP="000E20BE">
      <w:pPr>
        <w:pStyle w:val="PL"/>
      </w:pPr>
      <w:r>
        <w:t xml:space="preserve">        - {}</w:t>
      </w:r>
    </w:p>
    <w:p w14:paraId="435A66E4" w14:textId="77777777" w:rsidR="000E20BE" w:rsidRDefault="000E20BE" w:rsidP="000E20BE">
      <w:pPr>
        <w:pStyle w:val="PL"/>
      </w:pPr>
      <w:r>
        <w:t xml:space="preserve">        - oAuth2ClientCredentials:</w:t>
      </w:r>
    </w:p>
    <w:p w14:paraId="7E29FF8F" w14:textId="77777777" w:rsidR="000E20BE" w:rsidRDefault="000E20BE" w:rsidP="000E20BE">
      <w:pPr>
        <w:pStyle w:val="PL"/>
      </w:pPr>
      <w:r>
        <w:t xml:space="preserve">          - nudm-uecm</w:t>
      </w:r>
    </w:p>
    <w:p w14:paraId="2C3DFCC6" w14:textId="77777777" w:rsidR="000E20BE" w:rsidRDefault="000E20BE" w:rsidP="000E20BE">
      <w:pPr>
        <w:pStyle w:val="PL"/>
      </w:pPr>
      <w:r>
        <w:t xml:space="preserve">        - oAuth2ClientCredentials:</w:t>
      </w:r>
    </w:p>
    <w:p w14:paraId="6116FA17" w14:textId="77777777" w:rsidR="000E20BE" w:rsidRDefault="000E20BE" w:rsidP="000E20BE">
      <w:pPr>
        <w:pStyle w:val="PL"/>
      </w:pPr>
      <w:r>
        <w:t xml:space="preserve">          - nudm-uecm</w:t>
      </w:r>
    </w:p>
    <w:p w14:paraId="49852D1B" w14:textId="77777777" w:rsidR="000E20BE" w:rsidRPr="00533C32" w:rsidRDefault="000E20BE" w:rsidP="000E20BE">
      <w:pPr>
        <w:pStyle w:val="PL"/>
      </w:pPr>
      <w:r>
        <w:t xml:space="preserve">          - nudm-uecm:amf-registration:write</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lastRenderedPageBreak/>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6B5988D4" w14:textId="77777777" w:rsidR="00DC1F8E" w:rsidRPr="00B3056F" w:rsidRDefault="00DC1F8E" w:rsidP="00DC1F8E">
      <w:pPr>
        <w:pStyle w:val="PL"/>
      </w:pPr>
      <w:r w:rsidRPr="00B3056F">
        <w:t xml:space="preserve">                '307':</w:t>
      </w:r>
    </w:p>
    <w:p w14:paraId="64E323A0" w14:textId="77777777" w:rsidR="00DC1F8E" w:rsidRPr="00B3056F" w:rsidRDefault="00DC1F8E" w:rsidP="00DC1F8E">
      <w:pPr>
        <w:pStyle w:val="PL"/>
      </w:pPr>
      <w:r w:rsidRPr="00B3056F">
        <w:t xml:space="preserve">                  description: </w:t>
      </w:r>
      <w:r w:rsidRPr="00B3056F">
        <w:rPr>
          <w:rFonts w:hint="eastAsia"/>
        </w:rPr>
        <w:t>Temporary Redirect</w:t>
      </w:r>
    </w:p>
    <w:p w14:paraId="78DA9FA4" w14:textId="77777777" w:rsidR="00DC1F8E" w:rsidRPr="00B3056F" w:rsidRDefault="00DC1F8E" w:rsidP="00DC1F8E">
      <w:pPr>
        <w:pStyle w:val="PL"/>
      </w:pPr>
      <w:r w:rsidRPr="00B3056F">
        <w:t xml:space="preserve">                  content:</w:t>
      </w:r>
    </w:p>
    <w:p w14:paraId="762B53B5" w14:textId="77777777" w:rsidR="00DC1F8E" w:rsidRPr="00B3056F" w:rsidRDefault="00DC1F8E" w:rsidP="00DC1F8E">
      <w:pPr>
        <w:pStyle w:val="PL"/>
      </w:pPr>
      <w:r w:rsidRPr="00B3056F">
        <w:t xml:space="preserve">                    application/problem+json:</w:t>
      </w:r>
    </w:p>
    <w:p w14:paraId="77372DC7" w14:textId="77777777" w:rsidR="00DC1F8E" w:rsidRPr="00B3056F" w:rsidRDefault="00DC1F8E" w:rsidP="00DC1F8E">
      <w:pPr>
        <w:pStyle w:val="PL"/>
      </w:pPr>
      <w:r w:rsidRPr="00B3056F">
        <w:t xml:space="preserve">                      schema:</w:t>
      </w:r>
    </w:p>
    <w:p w14:paraId="1AE42235" w14:textId="77777777" w:rsidR="00DC1F8E" w:rsidRPr="00B3056F" w:rsidRDefault="00DC1F8E" w:rsidP="00DC1F8E">
      <w:pPr>
        <w:pStyle w:val="PL"/>
        <w:rPr>
          <w:lang w:eastAsia="zh-CN"/>
        </w:rPr>
      </w:pPr>
      <w:r w:rsidRPr="00B3056F">
        <w:t xml:space="preserve">                        $ref: 'TS29571_CommonData.yaml#/components/schemas/ProblemDetails'</w:t>
      </w:r>
    </w:p>
    <w:p w14:paraId="3D0108EC"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6BC00C04"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4199DDD4" w14:textId="77777777" w:rsidR="00DC1F8E" w:rsidRPr="00B3056F" w:rsidRDefault="00DC1F8E" w:rsidP="00DC1F8E">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46DFE8E7"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16F6CC6C"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150D114C"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315D3DB8" w14:textId="77777777" w:rsidR="00DC1F8E" w:rsidRDefault="00DC1F8E" w:rsidP="00DC1F8E">
      <w:pPr>
        <w:pStyle w:val="PL"/>
      </w:pPr>
      <w:r>
        <w:t xml:space="preserve">            </w:t>
      </w:r>
      <w:r>
        <w:rPr>
          <w:rFonts w:hint="eastAsia"/>
          <w:lang w:eastAsia="zh-CN"/>
        </w:rPr>
        <w:t xml:space="preserve">        </w:t>
      </w:r>
      <w:r>
        <w:t>3gpp-Sbi-Target-Nf-Id:</w:t>
      </w:r>
    </w:p>
    <w:p w14:paraId="61157CA8"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105C1772" w14:textId="77777777" w:rsidR="00DC1F8E" w:rsidRDefault="00DC1F8E" w:rsidP="00DC1F8E">
      <w:pPr>
        <w:pStyle w:val="PL"/>
      </w:pPr>
      <w:r>
        <w:t xml:space="preserve">              </w:t>
      </w:r>
      <w:r>
        <w:rPr>
          <w:rFonts w:hint="eastAsia"/>
          <w:lang w:eastAsia="zh-CN"/>
        </w:rPr>
        <w:t xml:space="preserve">        </w:t>
      </w:r>
      <w:r>
        <w:t>schema:</w:t>
      </w:r>
    </w:p>
    <w:p w14:paraId="37FC1ECC" w14:textId="77777777" w:rsidR="00DC1F8E" w:rsidRDefault="00DC1F8E" w:rsidP="00DC1F8E">
      <w:pPr>
        <w:pStyle w:val="PL"/>
      </w:pPr>
      <w:r>
        <w:t xml:space="preserve">                </w:t>
      </w:r>
      <w:r>
        <w:rPr>
          <w:rFonts w:hint="eastAsia"/>
          <w:lang w:eastAsia="zh-CN"/>
        </w:rPr>
        <w:t xml:space="preserve">        </w:t>
      </w:r>
      <w:r>
        <w:t>type: string</w:t>
      </w:r>
    </w:p>
    <w:p w14:paraId="5E363C4B" w14:textId="77777777" w:rsidR="00DC1F8E" w:rsidRPr="00B3056F" w:rsidRDefault="00DC1F8E" w:rsidP="00DC1F8E">
      <w:pPr>
        <w:pStyle w:val="PL"/>
      </w:pPr>
      <w:r w:rsidRPr="00B3056F">
        <w:t xml:space="preserve">                '308':</w:t>
      </w:r>
    </w:p>
    <w:p w14:paraId="61B3EE53" w14:textId="77777777" w:rsidR="00DC1F8E" w:rsidRPr="00B3056F" w:rsidRDefault="00DC1F8E" w:rsidP="00DC1F8E">
      <w:pPr>
        <w:pStyle w:val="PL"/>
      </w:pPr>
      <w:r w:rsidRPr="00B3056F">
        <w:t xml:space="preserve">                  description: Permanent Redirect</w:t>
      </w:r>
    </w:p>
    <w:p w14:paraId="4ECAC144" w14:textId="77777777" w:rsidR="00DC1F8E" w:rsidRPr="00B3056F" w:rsidRDefault="00DC1F8E" w:rsidP="00DC1F8E">
      <w:pPr>
        <w:pStyle w:val="PL"/>
      </w:pPr>
      <w:r w:rsidRPr="00B3056F">
        <w:t xml:space="preserve">                  content:</w:t>
      </w:r>
    </w:p>
    <w:p w14:paraId="536522BF" w14:textId="77777777" w:rsidR="00DC1F8E" w:rsidRPr="00B3056F" w:rsidRDefault="00DC1F8E" w:rsidP="00DC1F8E">
      <w:pPr>
        <w:pStyle w:val="PL"/>
      </w:pPr>
      <w:r w:rsidRPr="00B3056F">
        <w:t xml:space="preserve">                    application/problem+json:</w:t>
      </w:r>
    </w:p>
    <w:p w14:paraId="69F2D971" w14:textId="77777777" w:rsidR="00DC1F8E" w:rsidRPr="00B3056F" w:rsidRDefault="00DC1F8E" w:rsidP="00DC1F8E">
      <w:pPr>
        <w:pStyle w:val="PL"/>
      </w:pPr>
      <w:r w:rsidRPr="00B3056F">
        <w:t xml:space="preserve">                      schema:</w:t>
      </w:r>
    </w:p>
    <w:p w14:paraId="248CBF03" w14:textId="77777777" w:rsidR="00DC1F8E" w:rsidRPr="00B3056F" w:rsidRDefault="00DC1F8E" w:rsidP="00DC1F8E">
      <w:pPr>
        <w:pStyle w:val="PL"/>
        <w:rPr>
          <w:lang w:eastAsia="zh-CN"/>
        </w:rPr>
      </w:pPr>
      <w:r w:rsidRPr="00B3056F">
        <w:t xml:space="preserve">                        $ref: 'TS29571_CommonData.yaml#/components/schemas/ProblemDetails'</w:t>
      </w:r>
    </w:p>
    <w:p w14:paraId="46888C56"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7F7CAC8F"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6CF4EAAC" w14:textId="77777777" w:rsidR="00DC1F8E" w:rsidRPr="00B3056F" w:rsidRDefault="00DC1F8E" w:rsidP="00DC1F8E">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0ADBCB17"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2D0AD58C"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13AF2B70"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4222176B" w14:textId="77777777" w:rsidR="00DC1F8E" w:rsidRDefault="00DC1F8E" w:rsidP="00DC1F8E">
      <w:pPr>
        <w:pStyle w:val="PL"/>
      </w:pPr>
      <w:r>
        <w:t xml:space="preserve">            </w:t>
      </w:r>
      <w:r>
        <w:rPr>
          <w:rFonts w:hint="eastAsia"/>
          <w:lang w:eastAsia="zh-CN"/>
        </w:rPr>
        <w:t xml:space="preserve">        </w:t>
      </w:r>
      <w:r>
        <w:t>3gpp-Sbi-Target-Nf-Id:</w:t>
      </w:r>
    </w:p>
    <w:p w14:paraId="30E93266"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7D3F3450" w14:textId="77777777" w:rsidR="00DC1F8E" w:rsidRDefault="00DC1F8E" w:rsidP="00DC1F8E">
      <w:pPr>
        <w:pStyle w:val="PL"/>
      </w:pPr>
      <w:r>
        <w:t xml:space="preserve">              </w:t>
      </w:r>
      <w:r>
        <w:rPr>
          <w:rFonts w:hint="eastAsia"/>
          <w:lang w:eastAsia="zh-CN"/>
        </w:rPr>
        <w:t xml:space="preserve">        </w:t>
      </w:r>
      <w:r>
        <w:t>schema:</w:t>
      </w:r>
    </w:p>
    <w:p w14:paraId="7CC6E947" w14:textId="77777777" w:rsidR="00DC1F8E" w:rsidRDefault="00DC1F8E" w:rsidP="00DC1F8E">
      <w:pPr>
        <w:pStyle w:val="PL"/>
      </w:pPr>
      <w:r>
        <w:t xml:space="preserve">                </w:t>
      </w:r>
      <w:r>
        <w:rPr>
          <w:rFonts w:hint="eastAsia"/>
          <w:lang w:eastAsia="zh-CN"/>
        </w:rPr>
        <w:t xml:space="preserve">        </w:t>
      </w:r>
      <w:r>
        <w:t>type: string</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lastRenderedPageBreak/>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08AF3DEE" w14:textId="77777777" w:rsidR="00DC1F8E" w:rsidRPr="00B3056F" w:rsidRDefault="00DC1F8E" w:rsidP="00DC1F8E">
      <w:pPr>
        <w:pStyle w:val="PL"/>
      </w:pPr>
      <w:r w:rsidRPr="00B3056F">
        <w:t xml:space="preserve">                '307':</w:t>
      </w:r>
    </w:p>
    <w:p w14:paraId="45E77DF2" w14:textId="77777777" w:rsidR="00DC1F8E" w:rsidRPr="00B3056F" w:rsidRDefault="00DC1F8E" w:rsidP="00DC1F8E">
      <w:pPr>
        <w:pStyle w:val="PL"/>
      </w:pPr>
      <w:r w:rsidRPr="00B3056F">
        <w:t xml:space="preserve">                  description: </w:t>
      </w:r>
      <w:r w:rsidRPr="00B3056F">
        <w:rPr>
          <w:rFonts w:hint="eastAsia"/>
        </w:rPr>
        <w:t>Temporary Redirect</w:t>
      </w:r>
    </w:p>
    <w:p w14:paraId="5CD78661" w14:textId="77777777" w:rsidR="00DC1F8E" w:rsidRPr="00B3056F" w:rsidRDefault="00DC1F8E" w:rsidP="00DC1F8E">
      <w:pPr>
        <w:pStyle w:val="PL"/>
      </w:pPr>
      <w:r w:rsidRPr="00B3056F">
        <w:t xml:space="preserve">                  content:</w:t>
      </w:r>
    </w:p>
    <w:p w14:paraId="534B0C6E" w14:textId="77777777" w:rsidR="00DC1F8E" w:rsidRPr="00B3056F" w:rsidRDefault="00DC1F8E" w:rsidP="00DC1F8E">
      <w:pPr>
        <w:pStyle w:val="PL"/>
      </w:pPr>
      <w:r w:rsidRPr="00B3056F">
        <w:t xml:space="preserve">                    application/problem+json:</w:t>
      </w:r>
    </w:p>
    <w:p w14:paraId="0128C5F6" w14:textId="77777777" w:rsidR="00DC1F8E" w:rsidRPr="00B3056F" w:rsidRDefault="00DC1F8E" w:rsidP="00DC1F8E">
      <w:pPr>
        <w:pStyle w:val="PL"/>
      </w:pPr>
      <w:r w:rsidRPr="00B3056F">
        <w:t xml:space="preserve">                      schema:</w:t>
      </w:r>
    </w:p>
    <w:p w14:paraId="143F145C" w14:textId="77777777" w:rsidR="00DC1F8E" w:rsidRPr="00B3056F" w:rsidRDefault="00DC1F8E" w:rsidP="00DC1F8E">
      <w:pPr>
        <w:pStyle w:val="PL"/>
        <w:rPr>
          <w:lang w:eastAsia="zh-CN"/>
        </w:rPr>
      </w:pPr>
      <w:r w:rsidRPr="00B3056F">
        <w:t xml:space="preserve">                        $ref: 'TS29571_CommonData.yaml#/components/schemas/ProblemDetails'</w:t>
      </w:r>
    </w:p>
    <w:p w14:paraId="52FCC46B"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46082EA6"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42F27C82" w14:textId="77777777" w:rsidR="00DC1F8E" w:rsidRPr="00B3056F" w:rsidRDefault="00DC1F8E" w:rsidP="00DC1F8E">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B9F57C6"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5AF72AE2"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573505EE"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28314F88" w14:textId="77777777" w:rsidR="00DC1F8E" w:rsidRDefault="00DC1F8E" w:rsidP="00DC1F8E">
      <w:pPr>
        <w:pStyle w:val="PL"/>
      </w:pPr>
      <w:r>
        <w:t xml:space="preserve">            </w:t>
      </w:r>
      <w:r>
        <w:rPr>
          <w:rFonts w:hint="eastAsia"/>
          <w:lang w:eastAsia="zh-CN"/>
        </w:rPr>
        <w:t xml:space="preserve">        </w:t>
      </w:r>
      <w:r>
        <w:t>3gpp-Sbi-Target-Nf-Id:</w:t>
      </w:r>
    </w:p>
    <w:p w14:paraId="06C4E69B"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4ACF85C0" w14:textId="77777777" w:rsidR="00DC1F8E" w:rsidRDefault="00DC1F8E" w:rsidP="00DC1F8E">
      <w:pPr>
        <w:pStyle w:val="PL"/>
      </w:pPr>
      <w:r>
        <w:t xml:space="preserve">              </w:t>
      </w:r>
      <w:r>
        <w:rPr>
          <w:rFonts w:hint="eastAsia"/>
          <w:lang w:eastAsia="zh-CN"/>
        </w:rPr>
        <w:t xml:space="preserve">        </w:t>
      </w:r>
      <w:r>
        <w:t>schema:</w:t>
      </w:r>
    </w:p>
    <w:p w14:paraId="164AEE7E" w14:textId="77777777" w:rsidR="00DC1F8E" w:rsidRDefault="00DC1F8E" w:rsidP="00DC1F8E">
      <w:pPr>
        <w:pStyle w:val="PL"/>
      </w:pPr>
      <w:r>
        <w:t xml:space="preserve">                </w:t>
      </w:r>
      <w:r>
        <w:rPr>
          <w:rFonts w:hint="eastAsia"/>
          <w:lang w:eastAsia="zh-CN"/>
        </w:rPr>
        <w:t xml:space="preserve">        </w:t>
      </w:r>
      <w:r>
        <w:t>type: string</w:t>
      </w:r>
    </w:p>
    <w:p w14:paraId="53AC2626" w14:textId="77777777" w:rsidR="00DC1F8E" w:rsidRPr="00B3056F" w:rsidRDefault="00DC1F8E" w:rsidP="00DC1F8E">
      <w:pPr>
        <w:pStyle w:val="PL"/>
      </w:pPr>
      <w:r w:rsidRPr="00B3056F">
        <w:t xml:space="preserve">                '308':</w:t>
      </w:r>
    </w:p>
    <w:p w14:paraId="0E40597F" w14:textId="77777777" w:rsidR="00DC1F8E" w:rsidRPr="00B3056F" w:rsidRDefault="00DC1F8E" w:rsidP="00DC1F8E">
      <w:pPr>
        <w:pStyle w:val="PL"/>
      </w:pPr>
      <w:r w:rsidRPr="00B3056F">
        <w:t xml:space="preserve">                  description: Permanent Redirect</w:t>
      </w:r>
    </w:p>
    <w:p w14:paraId="55B620DF" w14:textId="77777777" w:rsidR="00DC1F8E" w:rsidRPr="00B3056F" w:rsidRDefault="00DC1F8E" w:rsidP="00DC1F8E">
      <w:pPr>
        <w:pStyle w:val="PL"/>
      </w:pPr>
      <w:r w:rsidRPr="00B3056F">
        <w:t xml:space="preserve">                  content:</w:t>
      </w:r>
    </w:p>
    <w:p w14:paraId="4717ECA5" w14:textId="77777777" w:rsidR="00DC1F8E" w:rsidRPr="00B3056F" w:rsidRDefault="00DC1F8E" w:rsidP="00DC1F8E">
      <w:pPr>
        <w:pStyle w:val="PL"/>
      </w:pPr>
      <w:r w:rsidRPr="00B3056F">
        <w:t xml:space="preserve">                    application/problem+json:</w:t>
      </w:r>
    </w:p>
    <w:p w14:paraId="7BDE436A" w14:textId="77777777" w:rsidR="00DC1F8E" w:rsidRPr="00B3056F" w:rsidRDefault="00DC1F8E" w:rsidP="00DC1F8E">
      <w:pPr>
        <w:pStyle w:val="PL"/>
      </w:pPr>
      <w:r w:rsidRPr="00B3056F">
        <w:t xml:space="preserve">                      schema:</w:t>
      </w:r>
    </w:p>
    <w:p w14:paraId="18CD32AB" w14:textId="77777777" w:rsidR="00DC1F8E" w:rsidRPr="00B3056F" w:rsidRDefault="00DC1F8E" w:rsidP="00DC1F8E">
      <w:pPr>
        <w:pStyle w:val="PL"/>
        <w:rPr>
          <w:lang w:eastAsia="zh-CN"/>
        </w:rPr>
      </w:pPr>
      <w:r w:rsidRPr="00B3056F">
        <w:t xml:space="preserve">                        $ref: 'TS29571_CommonData.yaml#/components/schemas/ProblemDetails'</w:t>
      </w:r>
    </w:p>
    <w:p w14:paraId="131D9906"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718438EB"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788882FB" w14:textId="77777777" w:rsidR="00DC1F8E" w:rsidRPr="00B3056F" w:rsidRDefault="00DC1F8E" w:rsidP="00DC1F8E">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2815E1E1"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6A87309B"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5F60892B"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157B0ED1" w14:textId="77777777" w:rsidR="00DC1F8E" w:rsidRDefault="00DC1F8E" w:rsidP="00DC1F8E">
      <w:pPr>
        <w:pStyle w:val="PL"/>
      </w:pPr>
      <w:r>
        <w:t xml:space="preserve">            </w:t>
      </w:r>
      <w:r>
        <w:rPr>
          <w:rFonts w:hint="eastAsia"/>
          <w:lang w:eastAsia="zh-CN"/>
        </w:rPr>
        <w:t xml:space="preserve">        </w:t>
      </w:r>
      <w:r>
        <w:t>3gpp-Sbi-Target-Nf-Id:</w:t>
      </w:r>
    </w:p>
    <w:p w14:paraId="2CF41363"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2A987DEE" w14:textId="77777777" w:rsidR="00DC1F8E" w:rsidRDefault="00DC1F8E" w:rsidP="00DC1F8E">
      <w:pPr>
        <w:pStyle w:val="PL"/>
      </w:pPr>
      <w:r>
        <w:t xml:space="preserve">              </w:t>
      </w:r>
      <w:r>
        <w:rPr>
          <w:rFonts w:hint="eastAsia"/>
          <w:lang w:eastAsia="zh-CN"/>
        </w:rPr>
        <w:t xml:space="preserve">        </w:t>
      </w:r>
      <w:r>
        <w:t>schema:</w:t>
      </w:r>
    </w:p>
    <w:p w14:paraId="3723D972" w14:textId="77777777" w:rsidR="00DC1F8E" w:rsidRDefault="00DC1F8E" w:rsidP="00DC1F8E">
      <w:pPr>
        <w:pStyle w:val="PL"/>
      </w:pPr>
      <w:r>
        <w:t xml:space="preserve">                </w:t>
      </w:r>
      <w:r>
        <w:rPr>
          <w:rFonts w:hint="eastAsia"/>
          <w:lang w:eastAsia="zh-CN"/>
        </w:rPr>
        <w:t xml:space="preserve">        </w:t>
      </w:r>
      <w:r>
        <w:t>type: string</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1B4F1BE3" w14:textId="77777777" w:rsidR="000E20BE" w:rsidRDefault="000E20BE" w:rsidP="000E20BE">
      <w:pPr>
        <w:pStyle w:val="PL"/>
      </w:pPr>
      <w:r>
        <w:t xml:space="preserve">      security:</w:t>
      </w:r>
    </w:p>
    <w:p w14:paraId="44ED8811" w14:textId="77777777" w:rsidR="000E20BE" w:rsidRDefault="000E20BE" w:rsidP="000E20BE">
      <w:pPr>
        <w:pStyle w:val="PL"/>
      </w:pPr>
      <w:r>
        <w:t xml:space="preserve">        - {}</w:t>
      </w:r>
    </w:p>
    <w:p w14:paraId="6789BB48" w14:textId="77777777" w:rsidR="000E20BE" w:rsidRDefault="000E20BE" w:rsidP="000E20BE">
      <w:pPr>
        <w:pStyle w:val="PL"/>
      </w:pPr>
      <w:r>
        <w:t xml:space="preserve">        - oAuth2ClientCredentials:</w:t>
      </w:r>
    </w:p>
    <w:p w14:paraId="29E2A175" w14:textId="77777777" w:rsidR="000E20BE" w:rsidRDefault="000E20BE" w:rsidP="000E20BE">
      <w:pPr>
        <w:pStyle w:val="PL"/>
      </w:pPr>
      <w:r>
        <w:t xml:space="preserve">          - nudm-uecm</w:t>
      </w:r>
    </w:p>
    <w:p w14:paraId="7658D958" w14:textId="77777777" w:rsidR="000E20BE" w:rsidRDefault="000E20BE" w:rsidP="000E20BE">
      <w:pPr>
        <w:pStyle w:val="PL"/>
      </w:pPr>
      <w:r>
        <w:t xml:space="preserve">        - oAuth2ClientCredentials:</w:t>
      </w:r>
    </w:p>
    <w:p w14:paraId="49970EFD" w14:textId="77777777" w:rsidR="000E20BE" w:rsidRDefault="000E20BE" w:rsidP="000E20BE">
      <w:pPr>
        <w:pStyle w:val="PL"/>
      </w:pPr>
      <w:r>
        <w:t xml:space="preserve">          - nudm-uecm</w:t>
      </w:r>
    </w:p>
    <w:p w14:paraId="4326C9DD" w14:textId="77777777" w:rsidR="000E20BE" w:rsidRPr="00533C32" w:rsidRDefault="000E20BE" w:rsidP="000E20BE">
      <w:pPr>
        <w:pStyle w:val="PL"/>
      </w:pPr>
      <w:r>
        <w:t xml:space="preserve">          - nudm-uecm:amf-registration:write</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lastRenderedPageBreak/>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1B542EB8" w14:textId="77777777" w:rsidR="000E20BE" w:rsidRDefault="000E20BE" w:rsidP="000E20BE">
      <w:pPr>
        <w:pStyle w:val="PL"/>
      </w:pPr>
      <w:r>
        <w:t xml:space="preserve">      security:</w:t>
      </w:r>
    </w:p>
    <w:p w14:paraId="07910371" w14:textId="77777777" w:rsidR="000E20BE" w:rsidRDefault="000E20BE" w:rsidP="000E20BE">
      <w:pPr>
        <w:pStyle w:val="PL"/>
      </w:pPr>
      <w:r>
        <w:t xml:space="preserve">        - {}</w:t>
      </w:r>
    </w:p>
    <w:p w14:paraId="613DBB2C" w14:textId="77777777" w:rsidR="000E20BE" w:rsidRDefault="000E20BE" w:rsidP="000E20BE">
      <w:pPr>
        <w:pStyle w:val="PL"/>
      </w:pPr>
      <w:r>
        <w:t xml:space="preserve">        - oAuth2ClientCredentials:</w:t>
      </w:r>
    </w:p>
    <w:p w14:paraId="18427EDF" w14:textId="77777777" w:rsidR="000E20BE" w:rsidRDefault="000E20BE" w:rsidP="000E20BE">
      <w:pPr>
        <w:pStyle w:val="PL"/>
      </w:pPr>
      <w:r>
        <w:t xml:space="preserve">          - nudm-uecm</w:t>
      </w:r>
    </w:p>
    <w:p w14:paraId="4A09FC77" w14:textId="77777777" w:rsidR="000E20BE" w:rsidRDefault="000E20BE" w:rsidP="000E20BE">
      <w:pPr>
        <w:pStyle w:val="PL"/>
      </w:pPr>
      <w:r>
        <w:t xml:space="preserve">        - oAuth2ClientCredentials:</w:t>
      </w:r>
    </w:p>
    <w:p w14:paraId="7C2737B2" w14:textId="77777777" w:rsidR="000E20BE" w:rsidRDefault="000E20BE" w:rsidP="000E20BE">
      <w:pPr>
        <w:pStyle w:val="PL"/>
      </w:pPr>
      <w:r>
        <w:t xml:space="preserve">          - nudm-uecm</w:t>
      </w:r>
    </w:p>
    <w:p w14:paraId="07909909" w14:textId="77777777" w:rsidR="000E20BE" w:rsidRPr="00533C32" w:rsidRDefault="000E20BE" w:rsidP="000E20BE">
      <w:pPr>
        <w:pStyle w:val="PL"/>
      </w:pPr>
      <w:r>
        <w:t xml:space="preserve">          - nudm-uecm:smf-registration:write</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lastRenderedPageBreak/>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2B8E770F" w14:textId="77777777" w:rsidR="00DC1F8E" w:rsidRPr="00B3056F" w:rsidRDefault="00DC1F8E" w:rsidP="00DC1F8E">
      <w:pPr>
        <w:pStyle w:val="PL"/>
      </w:pPr>
      <w:r w:rsidRPr="00B3056F">
        <w:t xml:space="preserve">                '307':</w:t>
      </w:r>
    </w:p>
    <w:p w14:paraId="137A46BB" w14:textId="77777777" w:rsidR="00DC1F8E" w:rsidRPr="00B3056F" w:rsidRDefault="00DC1F8E" w:rsidP="00DC1F8E">
      <w:pPr>
        <w:pStyle w:val="PL"/>
      </w:pPr>
      <w:r w:rsidRPr="00B3056F">
        <w:t xml:space="preserve">                  description: </w:t>
      </w:r>
      <w:r w:rsidRPr="00B3056F">
        <w:rPr>
          <w:rFonts w:hint="eastAsia"/>
        </w:rPr>
        <w:t>Temporary Redirect</w:t>
      </w:r>
    </w:p>
    <w:p w14:paraId="54F823F6" w14:textId="77777777" w:rsidR="00DC1F8E" w:rsidRPr="00B3056F" w:rsidRDefault="00DC1F8E" w:rsidP="00DC1F8E">
      <w:pPr>
        <w:pStyle w:val="PL"/>
      </w:pPr>
      <w:r w:rsidRPr="00B3056F">
        <w:t xml:space="preserve">                  content:</w:t>
      </w:r>
    </w:p>
    <w:p w14:paraId="4E887EC4" w14:textId="77777777" w:rsidR="00DC1F8E" w:rsidRPr="00B3056F" w:rsidRDefault="00DC1F8E" w:rsidP="00DC1F8E">
      <w:pPr>
        <w:pStyle w:val="PL"/>
      </w:pPr>
      <w:r w:rsidRPr="00B3056F">
        <w:t xml:space="preserve">                    application/problem+json:</w:t>
      </w:r>
    </w:p>
    <w:p w14:paraId="6573FC58" w14:textId="77777777" w:rsidR="00DC1F8E" w:rsidRPr="00B3056F" w:rsidRDefault="00DC1F8E" w:rsidP="00DC1F8E">
      <w:pPr>
        <w:pStyle w:val="PL"/>
      </w:pPr>
      <w:r w:rsidRPr="00B3056F">
        <w:t xml:space="preserve">                      schema:</w:t>
      </w:r>
    </w:p>
    <w:p w14:paraId="2DA49F53" w14:textId="77777777" w:rsidR="00DC1F8E" w:rsidRPr="00B3056F" w:rsidRDefault="00DC1F8E" w:rsidP="00DC1F8E">
      <w:pPr>
        <w:pStyle w:val="PL"/>
        <w:rPr>
          <w:lang w:eastAsia="zh-CN"/>
        </w:rPr>
      </w:pPr>
      <w:r w:rsidRPr="00B3056F">
        <w:t xml:space="preserve">                        $ref: 'TS29571_CommonData.yaml#/components/schemas/ProblemDetails'</w:t>
      </w:r>
    </w:p>
    <w:p w14:paraId="1F810773"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34078784"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1FE6AA66" w14:textId="77777777" w:rsidR="00DC1F8E" w:rsidRPr="00B3056F" w:rsidRDefault="00DC1F8E" w:rsidP="00DC1F8E">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6F23BD8E"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492BDAC2"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32742D27"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2DF5017E" w14:textId="77777777" w:rsidR="00DC1F8E" w:rsidRDefault="00DC1F8E" w:rsidP="00DC1F8E">
      <w:pPr>
        <w:pStyle w:val="PL"/>
      </w:pPr>
      <w:r>
        <w:t xml:space="preserve">            </w:t>
      </w:r>
      <w:r>
        <w:rPr>
          <w:rFonts w:hint="eastAsia"/>
          <w:lang w:eastAsia="zh-CN"/>
        </w:rPr>
        <w:t xml:space="preserve">        </w:t>
      </w:r>
      <w:r>
        <w:t>3gpp-Sbi-Target-Nf-Id:</w:t>
      </w:r>
    </w:p>
    <w:p w14:paraId="2B470DD3"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5FEA2354" w14:textId="77777777" w:rsidR="00DC1F8E" w:rsidRDefault="00DC1F8E" w:rsidP="00DC1F8E">
      <w:pPr>
        <w:pStyle w:val="PL"/>
      </w:pPr>
      <w:r>
        <w:t xml:space="preserve">              </w:t>
      </w:r>
      <w:r>
        <w:rPr>
          <w:rFonts w:hint="eastAsia"/>
          <w:lang w:eastAsia="zh-CN"/>
        </w:rPr>
        <w:t xml:space="preserve">        </w:t>
      </w:r>
      <w:r>
        <w:t>schema:</w:t>
      </w:r>
    </w:p>
    <w:p w14:paraId="345A38E4" w14:textId="77777777" w:rsidR="00DC1F8E" w:rsidRDefault="00DC1F8E" w:rsidP="00DC1F8E">
      <w:pPr>
        <w:pStyle w:val="PL"/>
      </w:pPr>
      <w:r>
        <w:t xml:space="preserve">                </w:t>
      </w:r>
      <w:r>
        <w:rPr>
          <w:rFonts w:hint="eastAsia"/>
          <w:lang w:eastAsia="zh-CN"/>
        </w:rPr>
        <w:t xml:space="preserve">        </w:t>
      </w:r>
      <w:r>
        <w:t>type: string</w:t>
      </w:r>
    </w:p>
    <w:p w14:paraId="04454179" w14:textId="77777777" w:rsidR="00DC1F8E" w:rsidRPr="00B3056F" w:rsidRDefault="00DC1F8E" w:rsidP="00DC1F8E">
      <w:pPr>
        <w:pStyle w:val="PL"/>
      </w:pPr>
      <w:r w:rsidRPr="00B3056F">
        <w:t xml:space="preserve">                '308':</w:t>
      </w:r>
    </w:p>
    <w:p w14:paraId="6FED6CBC" w14:textId="77777777" w:rsidR="00DC1F8E" w:rsidRPr="00B3056F" w:rsidRDefault="00DC1F8E" w:rsidP="00DC1F8E">
      <w:pPr>
        <w:pStyle w:val="PL"/>
      </w:pPr>
      <w:r w:rsidRPr="00B3056F">
        <w:t xml:space="preserve">                  description: Permanent Redirect</w:t>
      </w:r>
    </w:p>
    <w:p w14:paraId="027167D4" w14:textId="77777777" w:rsidR="00DC1F8E" w:rsidRPr="00B3056F" w:rsidRDefault="00DC1F8E" w:rsidP="00DC1F8E">
      <w:pPr>
        <w:pStyle w:val="PL"/>
      </w:pPr>
      <w:r w:rsidRPr="00B3056F">
        <w:t xml:space="preserve">                  content:</w:t>
      </w:r>
    </w:p>
    <w:p w14:paraId="53A8E97C" w14:textId="77777777" w:rsidR="00DC1F8E" w:rsidRPr="00B3056F" w:rsidRDefault="00DC1F8E" w:rsidP="00DC1F8E">
      <w:pPr>
        <w:pStyle w:val="PL"/>
      </w:pPr>
      <w:r w:rsidRPr="00B3056F">
        <w:t xml:space="preserve">                    application/problem+json:</w:t>
      </w:r>
    </w:p>
    <w:p w14:paraId="1212201B" w14:textId="77777777" w:rsidR="00DC1F8E" w:rsidRPr="00B3056F" w:rsidRDefault="00DC1F8E" w:rsidP="00DC1F8E">
      <w:pPr>
        <w:pStyle w:val="PL"/>
      </w:pPr>
      <w:r w:rsidRPr="00B3056F">
        <w:t xml:space="preserve">                      schema:</w:t>
      </w:r>
    </w:p>
    <w:p w14:paraId="5C665F0F" w14:textId="77777777" w:rsidR="00DC1F8E" w:rsidRPr="00B3056F" w:rsidRDefault="00DC1F8E" w:rsidP="00DC1F8E">
      <w:pPr>
        <w:pStyle w:val="PL"/>
        <w:rPr>
          <w:lang w:eastAsia="zh-CN"/>
        </w:rPr>
      </w:pPr>
      <w:r w:rsidRPr="00B3056F">
        <w:t xml:space="preserve">                        $ref: 'TS29571_CommonData.yaml#/components/schemas/ProblemDetails'</w:t>
      </w:r>
    </w:p>
    <w:p w14:paraId="5E59A594"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30320485"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09E42F6C" w14:textId="77777777" w:rsidR="00DC1F8E" w:rsidRPr="00B3056F" w:rsidRDefault="00DC1F8E" w:rsidP="00DC1F8E">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11FBF231"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0986FEDF" w14:textId="77777777" w:rsidR="00DC1F8E" w:rsidRPr="00B3056F" w:rsidRDefault="00DC1F8E" w:rsidP="00DC1F8E">
      <w:pPr>
        <w:pStyle w:val="PL"/>
      </w:pPr>
      <w:r w:rsidRPr="00B3056F">
        <w:lastRenderedPageBreak/>
        <w:t xml:space="preserve">              </w:t>
      </w:r>
      <w:r w:rsidRPr="00B3056F">
        <w:rPr>
          <w:rFonts w:hint="eastAsia"/>
          <w:lang w:eastAsia="zh-CN"/>
        </w:rPr>
        <w:t xml:space="preserve">        </w:t>
      </w:r>
      <w:r w:rsidRPr="00B3056F">
        <w:t>schema:</w:t>
      </w:r>
    </w:p>
    <w:p w14:paraId="1AEC65EA"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7A0E7E9F" w14:textId="77777777" w:rsidR="00DC1F8E" w:rsidRDefault="00DC1F8E" w:rsidP="00DC1F8E">
      <w:pPr>
        <w:pStyle w:val="PL"/>
      </w:pPr>
      <w:r>
        <w:t xml:space="preserve">            </w:t>
      </w:r>
      <w:r>
        <w:rPr>
          <w:rFonts w:hint="eastAsia"/>
          <w:lang w:eastAsia="zh-CN"/>
        </w:rPr>
        <w:t xml:space="preserve">        </w:t>
      </w:r>
      <w:r>
        <w:t>3gpp-Sbi-Target-Nf-Id:</w:t>
      </w:r>
    </w:p>
    <w:p w14:paraId="191C97F2"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78FDCDE4" w14:textId="77777777" w:rsidR="00DC1F8E" w:rsidRDefault="00DC1F8E" w:rsidP="00DC1F8E">
      <w:pPr>
        <w:pStyle w:val="PL"/>
      </w:pPr>
      <w:r>
        <w:t xml:space="preserve">              </w:t>
      </w:r>
      <w:r>
        <w:rPr>
          <w:rFonts w:hint="eastAsia"/>
          <w:lang w:eastAsia="zh-CN"/>
        </w:rPr>
        <w:t xml:space="preserve">        </w:t>
      </w:r>
      <w:r>
        <w:t>schema:</w:t>
      </w:r>
    </w:p>
    <w:p w14:paraId="3BD09FC3" w14:textId="77777777" w:rsidR="00DC1F8E" w:rsidRDefault="00DC1F8E" w:rsidP="00DC1F8E">
      <w:pPr>
        <w:pStyle w:val="PL"/>
      </w:pPr>
      <w:r>
        <w:t xml:space="preserve">                </w:t>
      </w:r>
      <w:r>
        <w:rPr>
          <w:rFonts w:hint="eastAsia"/>
          <w:lang w:eastAsia="zh-CN"/>
        </w:rPr>
        <w:t xml:space="preserve">        </w:t>
      </w:r>
      <w:r>
        <w:t>type: string</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473A2E54" w14:textId="77777777" w:rsidR="00DC1F8E" w:rsidRPr="00B3056F" w:rsidRDefault="00DC1F8E" w:rsidP="00DC1F8E">
      <w:pPr>
        <w:pStyle w:val="PL"/>
      </w:pPr>
      <w:r w:rsidRPr="00B3056F">
        <w:t xml:space="preserve">                '307':</w:t>
      </w:r>
    </w:p>
    <w:p w14:paraId="1E10192B" w14:textId="77777777" w:rsidR="00DC1F8E" w:rsidRPr="00B3056F" w:rsidRDefault="00DC1F8E" w:rsidP="00DC1F8E">
      <w:pPr>
        <w:pStyle w:val="PL"/>
      </w:pPr>
      <w:r w:rsidRPr="00B3056F">
        <w:t xml:space="preserve">                  description: </w:t>
      </w:r>
      <w:r w:rsidRPr="00B3056F">
        <w:rPr>
          <w:rFonts w:hint="eastAsia"/>
        </w:rPr>
        <w:t>Temporary Redirect</w:t>
      </w:r>
    </w:p>
    <w:p w14:paraId="6AA2597D" w14:textId="77777777" w:rsidR="00DC1F8E" w:rsidRPr="00B3056F" w:rsidRDefault="00DC1F8E" w:rsidP="00DC1F8E">
      <w:pPr>
        <w:pStyle w:val="PL"/>
      </w:pPr>
      <w:r w:rsidRPr="00B3056F">
        <w:t xml:space="preserve">                  content:</w:t>
      </w:r>
    </w:p>
    <w:p w14:paraId="71500C90" w14:textId="77777777" w:rsidR="00DC1F8E" w:rsidRPr="00B3056F" w:rsidRDefault="00DC1F8E" w:rsidP="00DC1F8E">
      <w:pPr>
        <w:pStyle w:val="PL"/>
      </w:pPr>
      <w:r w:rsidRPr="00B3056F">
        <w:t xml:space="preserve">                    application/problem+json:</w:t>
      </w:r>
    </w:p>
    <w:p w14:paraId="26FEEFB1" w14:textId="77777777" w:rsidR="00DC1F8E" w:rsidRPr="00B3056F" w:rsidRDefault="00DC1F8E" w:rsidP="00DC1F8E">
      <w:pPr>
        <w:pStyle w:val="PL"/>
      </w:pPr>
      <w:r w:rsidRPr="00B3056F">
        <w:t xml:space="preserve">                      schema:</w:t>
      </w:r>
    </w:p>
    <w:p w14:paraId="1D3E2B0D" w14:textId="77777777" w:rsidR="00DC1F8E" w:rsidRPr="00B3056F" w:rsidRDefault="00DC1F8E" w:rsidP="00DC1F8E">
      <w:pPr>
        <w:pStyle w:val="PL"/>
        <w:rPr>
          <w:lang w:eastAsia="zh-CN"/>
        </w:rPr>
      </w:pPr>
      <w:r w:rsidRPr="00B3056F">
        <w:t xml:space="preserve">                        $ref: 'TS29571_CommonData.yaml#/components/schemas/ProblemDetails'</w:t>
      </w:r>
    </w:p>
    <w:p w14:paraId="75064BB7"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0D939BF4"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72D2857A" w14:textId="77777777" w:rsidR="00DC1F8E" w:rsidRPr="00B3056F" w:rsidRDefault="00DC1F8E" w:rsidP="00DC1F8E">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11578F1C"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6719ED53"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68B28648"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23D65F09" w14:textId="77777777" w:rsidR="00DC1F8E" w:rsidRDefault="00DC1F8E" w:rsidP="00DC1F8E">
      <w:pPr>
        <w:pStyle w:val="PL"/>
      </w:pPr>
      <w:r>
        <w:t xml:space="preserve">            </w:t>
      </w:r>
      <w:r>
        <w:rPr>
          <w:rFonts w:hint="eastAsia"/>
          <w:lang w:eastAsia="zh-CN"/>
        </w:rPr>
        <w:t xml:space="preserve">        </w:t>
      </w:r>
      <w:r>
        <w:t>3gpp-Sbi-Target-Nf-Id:</w:t>
      </w:r>
    </w:p>
    <w:p w14:paraId="72089ECE"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4FC12A10" w14:textId="77777777" w:rsidR="00DC1F8E" w:rsidRDefault="00DC1F8E" w:rsidP="00DC1F8E">
      <w:pPr>
        <w:pStyle w:val="PL"/>
      </w:pPr>
      <w:r>
        <w:t xml:space="preserve">              </w:t>
      </w:r>
      <w:r>
        <w:rPr>
          <w:rFonts w:hint="eastAsia"/>
          <w:lang w:eastAsia="zh-CN"/>
        </w:rPr>
        <w:t xml:space="preserve">        </w:t>
      </w:r>
      <w:r>
        <w:t>schema:</w:t>
      </w:r>
    </w:p>
    <w:p w14:paraId="407790F0" w14:textId="77777777" w:rsidR="00DC1F8E" w:rsidRDefault="00DC1F8E" w:rsidP="00DC1F8E">
      <w:pPr>
        <w:pStyle w:val="PL"/>
      </w:pPr>
      <w:r>
        <w:t xml:space="preserve">                </w:t>
      </w:r>
      <w:r>
        <w:rPr>
          <w:rFonts w:hint="eastAsia"/>
          <w:lang w:eastAsia="zh-CN"/>
        </w:rPr>
        <w:t xml:space="preserve">        </w:t>
      </w:r>
      <w:r>
        <w:t>type: string</w:t>
      </w:r>
    </w:p>
    <w:p w14:paraId="46001AF5" w14:textId="77777777" w:rsidR="00DC1F8E" w:rsidRPr="00B3056F" w:rsidRDefault="00DC1F8E" w:rsidP="00DC1F8E">
      <w:pPr>
        <w:pStyle w:val="PL"/>
      </w:pPr>
      <w:r w:rsidRPr="00B3056F">
        <w:t xml:space="preserve">                '308':</w:t>
      </w:r>
    </w:p>
    <w:p w14:paraId="0D1705B2" w14:textId="77777777" w:rsidR="00DC1F8E" w:rsidRPr="00B3056F" w:rsidRDefault="00DC1F8E" w:rsidP="00DC1F8E">
      <w:pPr>
        <w:pStyle w:val="PL"/>
      </w:pPr>
      <w:r w:rsidRPr="00B3056F">
        <w:t xml:space="preserve">                  description: Permanent Redirect</w:t>
      </w:r>
    </w:p>
    <w:p w14:paraId="4742253A" w14:textId="77777777" w:rsidR="00DC1F8E" w:rsidRPr="00B3056F" w:rsidRDefault="00DC1F8E" w:rsidP="00DC1F8E">
      <w:pPr>
        <w:pStyle w:val="PL"/>
      </w:pPr>
      <w:r w:rsidRPr="00B3056F">
        <w:t xml:space="preserve">                  content:</w:t>
      </w:r>
    </w:p>
    <w:p w14:paraId="4F9AF850" w14:textId="77777777" w:rsidR="00DC1F8E" w:rsidRPr="00B3056F" w:rsidRDefault="00DC1F8E" w:rsidP="00DC1F8E">
      <w:pPr>
        <w:pStyle w:val="PL"/>
      </w:pPr>
      <w:r w:rsidRPr="00B3056F">
        <w:t xml:space="preserve">                    application/problem+json:</w:t>
      </w:r>
    </w:p>
    <w:p w14:paraId="0734F187" w14:textId="77777777" w:rsidR="00DC1F8E" w:rsidRPr="00B3056F" w:rsidRDefault="00DC1F8E" w:rsidP="00DC1F8E">
      <w:pPr>
        <w:pStyle w:val="PL"/>
      </w:pPr>
      <w:r w:rsidRPr="00B3056F">
        <w:t xml:space="preserve">                      schema:</w:t>
      </w:r>
    </w:p>
    <w:p w14:paraId="15228111" w14:textId="77777777" w:rsidR="00DC1F8E" w:rsidRPr="00B3056F" w:rsidRDefault="00DC1F8E" w:rsidP="00DC1F8E">
      <w:pPr>
        <w:pStyle w:val="PL"/>
        <w:rPr>
          <w:lang w:eastAsia="zh-CN"/>
        </w:rPr>
      </w:pPr>
      <w:r w:rsidRPr="00B3056F">
        <w:t xml:space="preserve">                        $ref: 'TS29571_CommonData.yaml#/components/schemas/ProblemDetails'</w:t>
      </w:r>
    </w:p>
    <w:p w14:paraId="67BE256B" w14:textId="77777777" w:rsidR="00DC1F8E" w:rsidRPr="00B3056F" w:rsidRDefault="00DC1F8E" w:rsidP="00DC1F8E">
      <w:pPr>
        <w:pStyle w:val="PL"/>
      </w:pPr>
      <w:r w:rsidRPr="00B3056F">
        <w:t xml:space="preserve">          </w:t>
      </w:r>
      <w:r w:rsidRPr="00B3056F">
        <w:rPr>
          <w:rFonts w:hint="eastAsia"/>
          <w:lang w:eastAsia="zh-CN"/>
        </w:rPr>
        <w:t xml:space="preserve">        </w:t>
      </w:r>
      <w:r w:rsidRPr="00B3056F">
        <w:t>headers:</w:t>
      </w:r>
    </w:p>
    <w:p w14:paraId="04AE5536" w14:textId="77777777" w:rsidR="00DC1F8E" w:rsidRPr="00B3056F" w:rsidRDefault="00DC1F8E" w:rsidP="00DC1F8E">
      <w:pPr>
        <w:pStyle w:val="PL"/>
      </w:pPr>
      <w:r w:rsidRPr="00B3056F">
        <w:t xml:space="preserve">            </w:t>
      </w:r>
      <w:r w:rsidRPr="00B3056F">
        <w:rPr>
          <w:rFonts w:hint="eastAsia"/>
          <w:lang w:eastAsia="zh-CN"/>
        </w:rPr>
        <w:t xml:space="preserve">        </w:t>
      </w:r>
      <w:r w:rsidRPr="00B3056F">
        <w:t>Location:</w:t>
      </w:r>
    </w:p>
    <w:p w14:paraId="2F07BC34" w14:textId="77777777" w:rsidR="00DC1F8E" w:rsidRPr="00B3056F" w:rsidRDefault="00DC1F8E" w:rsidP="00DC1F8E">
      <w:pPr>
        <w:pStyle w:val="PL"/>
      </w:pPr>
      <w:r w:rsidRPr="00B3056F">
        <w:t xml:space="preserve">              </w:t>
      </w:r>
      <w:r w:rsidRPr="00B3056F">
        <w:rPr>
          <w:rFonts w:hint="eastAsia"/>
          <w:lang w:eastAsia="zh-CN"/>
        </w:rPr>
        <w:t xml:space="preserve">        </w:t>
      </w:r>
      <w:r w:rsidRPr="00B3056F">
        <w:t xml:space="preserve">description: 'Contains the new Callback URI of the target NF Service Consumer (e.g. </w:t>
      </w:r>
      <w:r>
        <w:t>SMF</w:t>
      </w:r>
      <w:r w:rsidRPr="00B3056F">
        <w:t>) to which the request is redirected'</w:t>
      </w:r>
    </w:p>
    <w:p w14:paraId="56CBEA96" w14:textId="77777777" w:rsidR="00DC1F8E" w:rsidRPr="00B3056F" w:rsidRDefault="00DC1F8E" w:rsidP="00DC1F8E">
      <w:pPr>
        <w:pStyle w:val="PL"/>
      </w:pPr>
      <w:r w:rsidRPr="00B3056F">
        <w:t xml:space="preserve">              </w:t>
      </w:r>
      <w:r w:rsidRPr="00B3056F">
        <w:rPr>
          <w:rFonts w:hint="eastAsia"/>
          <w:lang w:eastAsia="zh-CN"/>
        </w:rPr>
        <w:t xml:space="preserve">        </w:t>
      </w:r>
      <w:r w:rsidRPr="00B3056F">
        <w:t>required: true</w:t>
      </w:r>
    </w:p>
    <w:p w14:paraId="67F35235" w14:textId="77777777" w:rsidR="00DC1F8E" w:rsidRPr="00B3056F" w:rsidRDefault="00DC1F8E" w:rsidP="00DC1F8E">
      <w:pPr>
        <w:pStyle w:val="PL"/>
      </w:pPr>
      <w:r w:rsidRPr="00B3056F">
        <w:t xml:space="preserve">              </w:t>
      </w:r>
      <w:r w:rsidRPr="00B3056F">
        <w:rPr>
          <w:rFonts w:hint="eastAsia"/>
          <w:lang w:eastAsia="zh-CN"/>
        </w:rPr>
        <w:t xml:space="preserve">        </w:t>
      </w:r>
      <w:r w:rsidRPr="00B3056F">
        <w:t>schema:</w:t>
      </w:r>
    </w:p>
    <w:p w14:paraId="7CA5B3A9" w14:textId="77777777" w:rsidR="00DC1F8E" w:rsidRDefault="00DC1F8E" w:rsidP="00DC1F8E">
      <w:pPr>
        <w:pStyle w:val="PL"/>
      </w:pPr>
      <w:r w:rsidRPr="00B3056F">
        <w:t xml:space="preserve">                </w:t>
      </w:r>
      <w:r w:rsidRPr="00B3056F">
        <w:rPr>
          <w:rFonts w:hint="eastAsia"/>
          <w:lang w:eastAsia="zh-CN"/>
        </w:rPr>
        <w:t xml:space="preserve">        </w:t>
      </w:r>
      <w:r w:rsidRPr="00B3056F">
        <w:t>type: string</w:t>
      </w:r>
    </w:p>
    <w:p w14:paraId="7BEA569F" w14:textId="77777777" w:rsidR="00DC1F8E" w:rsidRDefault="00DC1F8E" w:rsidP="00DC1F8E">
      <w:pPr>
        <w:pStyle w:val="PL"/>
      </w:pPr>
      <w:r>
        <w:t xml:space="preserve">            </w:t>
      </w:r>
      <w:r>
        <w:rPr>
          <w:rFonts w:hint="eastAsia"/>
          <w:lang w:eastAsia="zh-CN"/>
        </w:rPr>
        <w:t xml:space="preserve">        </w:t>
      </w:r>
      <w:r>
        <w:t>3gpp-Sbi-Target-Nf-Id:</w:t>
      </w:r>
    </w:p>
    <w:p w14:paraId="680A1842" w14:textId="77777777" w:rsidR="00DC1F8E" w:rsidRDefault="00DC1F8E" w:rsidP="00DC1F8E">
      <w:pPr>
        <w:pStyle w:val="PL"/>
        <w:rPr>
          <w:lang w:eastAsia="zh-CN"/>
        </w:rPr>
      </w:pPr>
      <w:r>
        <w:rPr>
          <w:rFonts w:hint="eastAsia"/>
          <w:lang w:eastAsia="zh-CN"/>
        </w:rPr>
        <w:t xml:space="preserve">                      </w:t>
      </w:r>
      <w:r>
        <w:t>description: 'Identifier of target NF (service) instance towards which the notification is redirected'</w:t>
      </w:r>
    </w:p>
    <w:p w14:paraId="6651779D" w14:textId="77777777" w:rsidR="00DC1F8E" w:rsidRDefault="00DC1F8E" w:rsidP="00DC1F8E">
      <w:pPr>
        <w:pStyle w:val="PL"/>
      </w:pPr>
      <w:r>
        <w:t xml:space="preserve">              </w:t>
      </w:r>
      <w:r>
        <w:rPr>
          <w:rFonts w:hint="eastAsia"/>
          <w:lang w:eastAsia="zh-CN"/>
        </w:rPr>
        <w:t xml:space="preserve">        </w:t>
      </w:r>
      <w:r>
        <w:t>schema:</w:t>
      </w:r>
    </w:p>
    <w:p w14:paraId="5E66A17E" w14:textId="77777777" w:rsidR="00DC1F8E" w:rsidRDefault="00DC1F8E" w:rsidP="00DC1F8E">
      <w:pPr>
        <w:pStyle w:val="PL"/>
      </w:pPr>
      <w:r>
        <w:t xml:space="preserve">                </w:t>
      </w:r>
      <w:r>
        <w:rPr>
          <w:rFonts w:hint="eastAsia"/>
          <w:lang w:eastAsia="zh-CN"/>
        </w:rPr>
        <w:t xml:space="preserve">        </w:t>
      </w:r>
      <w:r>
        <w:t>type: string</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lastRenderedPageBreak/>
        <w:t xml:space="preserve">      tags:</w:t>
      </w:r>
    </w:p>
    <w:p w14:paraId="768D3DF1" w14:textId="77777777" w:rsidR="00EF45DA" w:rsidRPr="00B3056F" w:rsidRDefault="00EF45DA" w:rsidP="00EF45DA">
      <w:pPr>
        <w:pStyle w:val="PL"/>
      </w:pPr>
      <w:r w:rsidRPr="00B3056F">
        <w:t xml:space="preserve">        - SMF Deregistration</w:t>
      </w:r>
    </w:p>
    <w:p w14:paraId="667E80F1" w14:textId="77777777" w:rsidR="007214A8" w:rsidRDefault="007214A8" w:rsidP="007214A8">
      <w:pPr>
        <w:pStyle w:val="PL"/>
      </w:pPr>
      <w:r>
        <w:t xml:space="preserve">      security:</w:t>
      </w:r>
    </w:p>
    <w:p w14:paraId="1E2585DA" w14:textId="77777777" w:rsidR="007214A8" w:rsidRDefault="007214A8" w:rsidP="007214A8">
      <w:pPr>
        <w:pStyle w:val="PL"/>
      </w:pPr>
      <w:r>
        <w:t xml:space="preserve">        - {}</w:t>
      </w:r>
    </w:p>
    <w:p w14:paraId="208CD00B" w14:textId="77777777" w:rsidR="007214A8" w:rsidRDefault="007214A8" w:rsidP="007214A8">
      <w:pPr>
        <w:pStyle w:val="PL"/>
      </w:pPr>
      <w:r>
        <w:t xml:space="preserve">        - oAuth2ClientCredentials:</w:t>
      </w:r>
    </w:p>
    <w:p w14:paraId="5515F349" w14:textId="77777777" w:rsidR="007214A8" w:rsidRDefault="007214A8" w:rsidP="007214A8">
      <w:pPr>
        <w:pStyle w:val="PL"/>
      </w:pPr>
      <w:r>
        <w:t xml:space="preserve">          - nudm-uecm</w:t>
      </w:r>
    </w:p>
    <w:p w14:paraId="462327B0" w14:textId="77777777" w:rsidR="007214A8" w:rsidRDefault="007214A8" w:rsidP="007214A8">
      <w:pPr>
        <w:pStyle w:val="PL"/>
      </w:pPr>
      <w:r>
        <w:t xml:space="preserve">        - oAuth2ClientCredentials:</w:t>
      </w:r>
    </w:p>
    <w:p w14:paraId="4DB6618E" w14:textId="77777777" w:rsidR="007214A8" w:rsidRDefault="007214A8" w:rsidP="007214A8">
      <w:pPr>
        <w:pStyle w:val="PL"/>
      </w:pPr>
      <w:r>
        <w:t xml:space="preserve">          - nudm-uecm</w:t>
      </w:r>
    </w:p>
    <w:p w14:paraId="68C95D86" w14:textId="77777777" w:rsidR="007214A8" w:rsidRPr="00533C32" w:rsidRDefault="007214A8" w:rsidP="007214A8">
      <w:pPr>
        <w:pStyle w:val="PL"/>
      </w:pPr>
      <w:r>
        <w:t xml:space="preserve">          - nudm-uecm:smf-registration:write</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2663F9DF" w14:textId="77777777" w:rsidR="00EF45DA" w:rsidRPr="00B3056F" w:rsidRDefault="00EF45DA" w:rsidP="00EF45DA">
      <w:pPr>
        <w:pStyle w:val="PL"/>
      </w:pPr>
      <w:r w:rsidRPr="00B3056F">
        <w:t xml:space="preserve">            $ref: 'TS29571_CommonData.yaml#/components/schemas/NfSetId'</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lastRenderedPageBreak/>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1FC4F67B" w14:textId="77777777" w:rsidR="007214A8" w:rsidRDefault="007214A8" w:rsidP="007214A8">
      <w:pPr>
        <w:pStyle w:val="PL"/>
      </w:pPr>
      <w:r>
        <w:t xml:space="preserve">      security:</w:t>
      </w:r>
    </w:p>
    <w:p w14:paraId="623091C4" w14:textId="77777777" w:rsidR="007214A8" w:rsidRDefault="007214A8" w:rsidP="007214A8">
      <w:pPr>
        <w:pStyle w:val="PL"/>
      </w:pPr>
      <w:r>
        <w:t xml:space="preserve">        - {}</w:t>
      </w:r>
    </w:p>
    <w:p w14:paraId="7C54F82C" w14:textId="77777777" w:rsidR="007214A8" w:rsidRDefault="007214A8" w:rsidP="007214A8">
      <w:pPr>
        <w:pStyle w:val="PL"/>
      </w:pPr>
      <w:r>
        <w:t xml:space="preserve">        - oAuth2ClientCredentials:</w:t>
      </w:r>
    </w:p>
    <w:p w14:paraId="62C1A65F" w14:textId="77777777" w:rsidR="007214A8" w:rsidRDefault="007214A8" w:rsidP="007214A8">
      <w:pPr>
        <w:pStyle w:val="PL"/>
      </w:pPr>
      <w:r>
        <w:t xml:space="preserve">          - nudm-uecm</w:t>
      </w:r>
    </w:p>
    <w:p w14:paraId="3A18640D" w14:textId="77777777" w:rsidR="007214A8" w:rsidRDefault="007214A8" w:rsidP="007214A8">
      <w:pPr>
        <w:pStyle w:val="PL"/>
      </w:pPr>
      <w:r>
        <w:t xml:space="preserve">        - oAuth2ClientCredentials:</w:t>
      </w:r>
    </w:p>
    <w:p w14:paraId="54C322E2" w14:textId="77777777" w:rsidR="007214A8" w:rsidRDefault="007214A8" w:rsidP="007214A8">
      <w:pPr>
        <w:pStyle w:val="PL"/>
      </w:pPr>
      <w:r>
        <w:t xml:space="preserve">          - nudm-uecm</w:t>
      </w:r>
    </w:p>
    <w:p w14:paraId="5D1E21F9" w14:textId="77777777" w:rsidR="007214A8" w:rsidRPr="00533C32" w:rsidRDefault="007214A8" w:rsidP="007214A8">
      <w:pPr>
        <w:pStyle w:val="PL"/>
      </w:pPr>
      <w:r>
        <w:t xml:space="preserve">          - nudm-uecm:smsf-registration:write</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1CF7B274" w14:textId="77777777" w:rsidR="007214A8" w:rsidRDefault="007214A8" w:rsidP="007214A8">
      <w:pPr>
        <w:pStyle w:val="PL"/>
      </w:pPr>
      <w:r>
        <w:t xml:space="preserve">      security:</w:t>
      </w:r>
    </w:p>
    <w:p w14:paraId="6585D75E" w14:textId="77777777" w:rsidR="007214A8" w:rsidRDefault="007214A8" w:rsidP="007214A8">
      <w:pPr>
        <w:pStyle w:val="PL"/>
      </w:pPr>
      <w:r>
        <w:t xml:space="preserve">        - {}</w:t>
      </w:r>
    </w:p>
    <w:p w14:paraId="5AA41913" w14:textId="77777777" w:rsidR="007214A8" w:rsidRDefault="007214A8" w:rsidP="007214A8">
      <w:pPr>
        <w:pStyle w:val="PL"/>
      </w:pPr>
      <w:r>
        <w:t xml:space="preserve">        - oAuth2ClientCredentials:</w:t>
      </w:r>
    </w:p>
    <w:p w14:paraId="6462C544" w14:textId="77777777" w:rsidR="007214A8" w:rsidRDefault="007214A8" w:rsidP="007214A8">
      <w:pPr>
        <w:pStyle w:val="PL"/>
      </w:pPr>
      <w:r>
        <w:t xml:space="preserve">          - nudm-uecm</w:t>
      </w:r>
    </w:p>
    <w:p w14:paraId="3C36B9F7" w14:textId="77777777" w:rsidR="007214A8" w:rsidRDefault="007214A8" w:rsidP="007214A8">
      <w:pPr>
        <w:pStyle w:val="PL"/>
      </w:pPr>
      <w:r>
        <w:t xml:space="preserve">        - oAuth2ClientCredentials:</w:t>
      </w:r>
    </w:p>
    <w:p w14:paraId="1A8900AA" w14:textId="77777777" w:rsidR="007214A8" w:rsidRDefault="007214A8" w:rsidP="007214A8">
      <w:pPr>
        <w:pStyle w:val="PL"/>
      </w:pPr>
      <w:r>
        <w:t xml:space="preserve">          - nudm-uecm</w:t>
      </w:r>
    </w:p>
    <w:p w14:paraId="14EB3B9F" w14:textId="77777777" w:rsidR="007214A8" w:rsidRPr="00533C32" w:rsidRDefault="007214A8" w:rsidP="007214A8">
      <w:pPr>
        <w:pStyle w:val="PL"/>
      </w:pPr>
      <w:r>
        <w:t xml:space="preserve">          - nudm-uecm:smsf-registration:write</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lastRenderedPageBreak/>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1D5FC559" w14:textId="77777777" w:rsidR="007214A8" w:rsidRDefault="007214A8" w:rsidP="007214A8">
      <w:pPr>
        <w:pStyle w:val="PL"/>
      </w:pPr>
      <w:r>
        <w:t xml:space="preserve">      security:</w:t>
      </w:r>
    </w:p>
    <w:p w14:paraId="7E229E40" w14:textId="77777777" w:rsidR="007214A8" w:rsidRDefault="007214A8" w:rsidP="007214A8">
      <w:pPr>
        <w:pStyle w:val="PL"/>
      </w:pPr>
      <w:r>
        <w:t xml:space="preserve">        - {}</w:t>
      </w:r>
    </w:p>
    <w:p w14:paraId="111E02ED" w14:textId="77777777" w:rsidR="007214A8" w:rsidRDefault="007214A8" w:rsidP="007214A8">
      <w:pPr>
        <w:pStyle w:val="PL"/>
      </w:pPr>
      <w:r>
        <w:t xml:space="preserve">        - oAuth2ClientCredentials:</w:t>
      </w:r>
    </w:p>
    <w:p w14:paraId="4762F35F" w14:textId="77777777" w:rsidR="007214A8" w:rsidRDefault="007214A8" w:rsidP="007214A8">
      <w:pPr>
        <w:pStyle w:val="PL"/>
      </w:pPr>
      <w:r>
        <w:t xml:space="preserve">          - nudm-uecm</w:t>
      </w:r>
    </w:p>
    <w:p w14:paraId="3A1F62F9" w14:textId="77777777" w:rsidR="007214A8" w:rsidRDefault="007214A8" w:rsidP="007214A8">
      <w:pPr>
        <w:pStyle w:val="PL"/>
      </w:pPr>
      <w:r>
        <w:t xml:space="preserve">        - oAuth2ClientCredentials:</w:t>
      </w:r>
    </w:p>
    <w:p w14:paraId="6124ADAA" w14:textId="77777777" w:rsidR="007214A8" w:rsidRDefault="007214A8" w:rsidP="007214A8">
      <w:pPr>
        <w:pStyle w:val="PL"/>
      </w:pPr>
      <w:r>
        <w:t xml:space="preserve">          - nudm-uecm</w:t>
      </w:r>
    </w:p>
    <w:p w14:paraId="57275056" w14:textId="77777777" w:rsidR="007214A8" w:rsidRPr="00533C32" w:rsidRDefault="007214A8" w:rsidP="007214A8">
      <w:pPr>
        <w:pStyle w:val="PL"/>
      </w:pPr>
      <w:r>
        <w:t xml:space="preserve">          - nudm-uecm:smsf-registration:write</w:t>
      </w:r>
    </w:p>
    <w:p w14:paraId="2E91573E" w14:textId="77777777" w:rsidR="00EF45DA" w:rsidRPr="00B3056F" w:rsidRDefault="00EF45DA" w:rsidP="00EF45DA">
      <w:pPr>
        <w:pStyle w:val="PL"/>
      </w:pPr>
      <w:r w:rsidRPr="00B3056F">
        <w:lastRenderedPageBreak/>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64A4CAA0" w14:textId="77777777" w:rsidR="007214A8" w:rsidRDefault="007214A8" w:rsidP="007214A8">
      <w:pPr>
        <w:pStyle w:val="PL"/>
      </w:pPr>
      <w:r>
        <w:t xml:space="preserve">      security:</w:t>
      </w:r>
    </w:p>
    <w:p w14:paraId="20FE38D0" w14:textId="77777777" w:rsidR="007214A8" w:rsidRDefault="007214A8" w:rsidP="007214A8">
      <w:pPr>
        <w:pStyle w:val="PL"/>
      </w:pPr>
      <w:r>
        <w:t xml:space="preserve">        - {}</w:t>
      </w:r>
    </w:p>
    <w:p w14:paraId="53D6517D" w14:textId="77777777" w:rsidR="007214A8" w:rsidRDefault="007214A8" w:rsidP="007214A8">
      <w:pPr>
        <w:pStyle w:val="PL"/>
      </w:pPr>
      <w:r>
        <w:t xml:space="preserve">        - oAuth2ClientCredentials:</w:t>
      </w:r>
    </w:p>
    <w:p w14:paraId="6000FEA7" w14:textId="77777777" w:rsidR="007214A8" w:rsidRDefault="007214A8" w:rsidP="007214A8">
      <w:pPr>
        <w:pStyle w:val="PL"/>
      </w:pPr>
      <w:r>
        <w:t xml:space="preserve">          - nudm-uecm</w:t>
      </w:r>
    </w:p>
    <w:p w14:paraId="21362922" w14:textId="77777777" w:rsidR="007214A8" w:rsidRDefault="007214A8" w:rsidP="007214A8">
      <w:pPr>
        <w:pStyle w:val="PL"/>
      </w:pPr>
      <w:r>
        <w:t xml:space="preserve">        - oAuth2ClientCredentials:</w:t>
      </w:r>
    </w:p>
    <w:p w14:paraId="35D4B65F" w14:textId="77777777" w:rsidR="007214A8" w:rsidRDefault="007214A8" w:rsidP="007214A8">
      <w:pPr>
        <w:pStyle w:val="PL"/>
      </w:pPr>
      <w:r>
        <w:t xml:space="preserve">          - nudm-uecm</w:t>
      </w:r>
    </w:p>
    <w:p w14:paraId="3C653D1E" w14:textId="77777777" w:rsidR="007214A8" w:rsidRPr="00533C32" w:rsidRDefault="007214A8" w:rsidP="007214A8">
      <w:pPr>
        <w:pStyle w:val="PL"/>
      </w:pPr>
      <w:r>
        <w:t xml:space="preserve">          - nudm-uecm:smsf-registration:write</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lastRenderedPageBreak/>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05E07089" w14:textId="77777777" w:rsidR="007214A8" w:rsidRDefault="007214A8" w:rsidP="007214A8">
      <w:pPr>
        <w:pStyle w:val="PL"/>
      </w:pPr>
      <w:r>
        <w:t xml:space="preserve">      security:</w:t>
      </w:r>
    </w:p>
    <w:p w14:paraId="0E49FA29" w14:textId="77777777" w:rsidR="007214A8" w:rsidRDefault="007214A8" w:rsidP="007214A8">
      <w:pPr>
        <w:pStyle w:val="PL"/>
      </w:pPr>
      <w:r>
        <w:t xml:space="preserve">        - {}</w:t>
      </w:r>
    </w:p>
    <w:p w14:paraId="470EA7D3" w14:textId="77777777" w:rsidR="007214A8" w:rsidRDefault="007214A8" w:rsidP="007214A8">
      <w:pPr>
        <w:pStyle w:val="PL"/>
      </w:pPr>
      <w:r>
        <w:t xml:space="preserve">        - oAuth2ClientCredentials:</w:t>
      </w:r>
    </w:p>
    <w:p w14:paraId="18491495" w14:textId="77777777" w:rsidR="007214A8" w:rsidRDefault="007214A8" w:rsidP="007214A8">
      <w:pPr>
        <w:pStyle w:val="PL"/>
      </w:pPr>
      <w:r>
        <w:t xml:space="preserve">          - nudm-uecm</w:t>
      </w:r>
    </w:p>
    <w:p w14:paraId="46A7642E" w14:textId="77777777" w:rsidR="007214A8" w:rsidRDefault="007214A8" w:rsidP="007214A8">
      <w:pPr>
        <w:pStyle w:val="PL"/>
      </w:pPr>
      <w:r>
        <w:t xml:space="preserve">        - oAuth2ClientCredentials:</w:t>
      </w:r>
    </w:p>
    <w:p w14:paraId="1EBB2090" w14:textId="77777777" w:rsidR="007214A8" w:rsidRDefault="007214A8" w:rsidP="007214A8">
      <w:pPr>
        <w:pStyle w:val="PL"/>
      </w:pPr>
      <w:r>
        <w:t xml:space="preserve">          - nudm-uecm</w:t>
      </w:r>
    </w:p>
    <w:p w14:paraId="0BDD04B7" w14:textId="77777777" w:rsidR="007214A8" w:rsidRPr="00533C32" w:rsidRDefault="007214A8" w:rsidP="007214A8">
      <w:pPr>
        <w:pStyle w:val="PL"/>
      </w:pPr>
      <w:r>
        <w:t xml:space="preserve">          - nudm-uecm:ip-sm-gw-registration:write</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lastRenderedPageBreak/>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584EAFA2" w14:textId="77777777" w:rsidR="007214A8" w:rsidRDefault="007214A8" w:rsidP="007214A8">
      <w:pPr>
        <w:pStyle w:val="PL"/>
      </w:pPr>
      <w:r>
        <w:t xml:space="preserve">      security:</w:t>
      </w:r>
    </w:p>
    <w:p w14:paraId="5DB4C54C" w14:textId="77777777" w:rsidR="007214A8" w:rsidRDefault="007214A8" w:rsidP="007214A8">
      <w:pPr>
        <w:pStyle w:val="PL"/>
      </w:pPr>
      <w:r>
        <w:t xml:space="preserve">        - {}</w:t>
      </w:r>
    </w:p>
    <w:p w14:paraId="7B01E094" w14:textId="77777777" w:rsidR="007214A8" w:rsidRDefault="007214A8" w:rsidP="007214A8">
      <w:pPr>
        <w:pStyle w:val="PL"/>
      </w:pPr>
      <w:r>
        <w:t xml:space="preserve">        - oAuth2ClientCredentials:</w:t>
      </w:r>
    </w:p>
    <w:p w14:paraId="12118428" w14:textId="77777777" w:rsidR="007214A8" w:rsidRDefault="007214A8" w:rsidP="007214A8">
      <w:pPr>
        <w:pStyle w:val="PL"/>
      </w:pPr>
      <w:r>
        <w:t xml:space="preserve">          - nudm-uecm</w:t>
      </w:r>
    </w:p>
    <w:p w14:paraId="4507A5B5" w14:textId="77777777" w:rsidR="007214A8" w:rsidRDefault="007214A8" w:rsidP="007214A8">
      <w:pPr>
        <w:pStyle w:val="PL"/>
      </w:pPr>
      <w:r>
        <w:t xml:space="preserve">        - oAuth2ClientCredentials:</w:t>
      </w:r>
    </w:p>
    <w:p w14:paraId="516CECEA" w14:textId="77777777" w:rsidR="007214A8" w:rsidRDefault="007214A8" w:rsidP="007214A8">
      <w:pPr>
        <w:pStyle w:val="PL"/>
      </w:pPr>
      <w:r>
        <w:t xml:space="preserve">          - nudm-uecm</w:t>
      </w:r>
    </w:p>
    <w:p w14:paraId="5AC9B6E1" w14:textId="77777777" w:rsidR="007214A8" w:rsidRPr="00533C32" w:rsidRDefault="007214A8" w:rsidP="007214A8">
      <w:pPr>
        <w:pStyle w:val="PL"/>
      </w:pPr>
      <w:r>
        <w:t xml:space="preserve">          - nudm-uecm:ip-sm-gw-registration:write</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lastRenderedPageBreak/>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70F23442" w:rsidR="00EF45DA" w:rsidRPr="00B3056F" w:rsidRDefault="00EF45DA" w:rsidP="00EF45DA">
      <w:pPr>
        <w:pStyle w:val="PL"/>
      </w:pPr>
      <w:r w:rsidRPr="00B3056F">
        <w:t xml:space="preserve">  /{ueId}/registrations/lo</w:t>
      </w:r>
      <w:r w:rsidR="00B376C0">
        <w:t>c</w:t>
      </w:r>
      <w:r w:rsidRPr="00B3056F">
        <w:t>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lastRenderedPageBreak/>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14B047B7" w14:textId="77777777" w:rsidR="007214A8" w:rsidRDefault="00EF45DA" w:rsidP="007214A8">
      <w:pPr>
        <w:pStyle w:val="PL"/>
      </w:pPr>
      <w:r w:rsidRPr="00B3056F">
        <w:t xml:space="preserve">            nudm-uecm: Access to the nudm-uecm API</w:t>
      </w:r>
    </w:p>
    <w:p w14:paraId="49BBE603" w14:textId="77777777" w:rsidR="007214A8" w:rsidRDefault="007214A8" w:rsidP="007214A8">
      <w:pPr>
        <w:pStyle w:val="PL"/>
      </w:pPr>
      <w:r>
        <w:t xml:space="preserve">            nudm_uecm:amf-registration:write: Write access (update/modify) to representations of the A</w:t>
      </w:r>
      <w:r w:rsidRPr="00B3056F">
        <w:t>mf3GppAccessRegistration</w:t>
      </w:r>
      <w:r>
        <w:t xml:space="preserve"> and AmfNon3GppAccessRegistration resources</w:t>
      </w:r>
    </w:p>
    <w:p w14:paraId="4873D336" w14:textId="77777777" w:rsidR="007214A8" w:rsidRDefault="007214A8" w:rsidP="007214A8">
      <w:pPr>
        <w:pStyle w:val="PL"/>
      </w:pPr>
      <w:r>
        <w:t xml:space="preserve">            nudm_uecm:smf-registration:write: Write access (create/delete/modify) to the representations of individualSmfRegistration resources</w:t>
      </w:r>
    </w:p>
    <w:p w14:paraId="1E7A9B75" w14:textId="77777777" w:rsidR="007214A8" w:rsidRDefault="007214A8" w:rsidP="007214A8">
      <w:pPr>
        <w:pStyle w:val="PL"/>
      </w:pPr>
      <w:r>
        <w:t xml:space="preserve">            nudm_uecm:smsf-registration:write: Write access (create/delete/modify) to representations of the </w:t>
      </w:r>
      <w:r w:rsidRPr="00B3056F">
        <w:t>Smsf3GppAccessRegistration</w:t>
      </w:r>
      <w:r>
        <w:t xml:space="preserve"> and SmsfNon3GppAccessRegistration resources</w:t>
      </w:r>
    </w:p>
    <w:p w14:paraId="09FC93C5" w14:textId="60AA8D00" w:rsidR="00EF45DA" w:rsidRPr="00B3056F" w:rsidRDefault="007214A8" w:rsidP="007214A8">
      <w:pPr>
        <w:pStyle w:val="PL"/>
      </w:pPr>
      <w:r>
        <w:t xml:space="preserve">            nudm_uecm:ip-sm-gw-registration:write: Write access (create/delete/modify) to the representation of the I</w:t>
      </w:r>
      <w:r>
        <w:rPr>
          <w:lang w:eastAsia="zh-CN"/>
        </w:rPr>
        <w:t>pSmGw</w:t>
      </w:r>
      <w:r w:rsidRPr="006A7EE2">
        <w:rPr>
          <w:lang w:eastAsia="zh-CN"/>
        </w:rPr>
        <w:t>Registratio</w:t>
      </w:r>
      <w:r>
        <w:rPr>
          <w:lang w:eastAsia="zh-CN"/>
        </w:rPr>
        <w:t xml:space="preserve">n </w:t>
      </w:r>
      <w:r>
        <w:t>resource</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7777777" w:rsidR="00EF45DA" w:rsidRPr="00B3056F" w:rsidRDefault="00EF45DA" w:rsidP="00EF45DA">
      <w:pPr>
        <w:pStyle w:val="PL"/>
      </w:pPr>
      <w:r w:rsidRPr="00B3056F">
        <w:t xml:space="preserve">          type: string</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lastRenderedPageBreak/>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12D3806D" w14:textId="77777777" w:rsidR="000B1FFE" w:rsidRPr="00B3056F" w:rsidRDefault="000B1FFE" w:rsidP="000B1FFE">
      <w:pPr>
        <w:pStyle w:val="PL"/>
        <w:rPr>
          <w:lang w:eastAsia="zh-CN"/>
        </w:rPr>
      </w:pPr>
      <w:r>
        <w:rPr>
          <w:lang w:eastAsia="zh-CN"/>
        </w:rPr>
        <w:t xml:space="preserve">        </w:t>
      </w:r>
      <w:r>
        <w:t>noEeSubscriptionInd:</w:t>
      </w:r>
    </w:p>
    <w:p w14:paraId="56F281BB" w14:textId="77777777" w:rsidR="000B1FFE" w:rsidRDefault="000B1FFE" w:rsidP="000B1FFE">
      <w:pPr>
        <w:pStyle w:val="PL"/>
      </w:pPr>
      <w:r w:rsidRPr="00B3056F">
        <w:t xml:space="preserve">          type: boolean</w:t>
      </w:r>
    </w:p>
    <w:p w14:paraId="3067BC40" w14:textId="77777777" w:rsidR="000B1FFE" w:rsidRPr="00B3056F" w:rsidRDefault="000B1FFE" w:rsidP="000B1FFE">
      <w:pPr>
        <w:pStyle w:val="PL"/>
        <w:rPr>
          <w:lang w:eastAsia="zh-CN"/>
        </w:rPr>
      </w:pPr>
      <w:r>
        <w:t xml:space="preserve">          default: false</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lastRenderedPageBreak/>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77777777" w:rsidR="00EF45DA" w:rsidRPr="00B3056F" w:rsidRDefault="00EF45DA" w:rsidP="00EF45DA">
      <w:pPr>
        <w:pStyle w:val="PL"/>
      </w:pPr>
      <w:r w:rsidRPr="00B3056F">
        <w:t xml:space="preserve">          type: string</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4CDD0CB3" w14:textId="77777777" w:rsidR="00531BCB" w:rsidRDefault="00C60DD4" w:rsidP="00531BCB">
      <w:pPr>
        <w:pStyle w:val="PL"/>
        <w:rPr>
          <w:lang w:val="en-US"/>
        </w:rPr>
      </w:pPr>
      <w:r>
        <w:rPr>
          <w:lang w:val="en-US"/>
        </w:rPr>
        <w:t xml:space="preserve">          $ref: 'TS29503_Nudm_SDM.yaml#/components/schemas/ContextInfo'</w:t>
      </w:r>
    </w:p>
    <w:p w14:paraId="57AA3877" w14:textId="77777777" w:rsidR="000B1FFE" w:rsidRPr="00B3056F" w:rsidRDefault="000B1FFE" w:rsidP="000B1FFE">
      <w:pPr>
        <w:pStyle w:val="PL"/>
        <w:rPr>
          <w:lang w:eastAsia="zh-CN"/>
        </w:rPr>
      </w:pPr>
      <w:r>
        <w:rPr>
          <w:lang w:eastAsia="zh-CN"/>
        </w:rPr>
        <w:t xml:space="preserve">        </w:t>
      </w:r>
      <w:r>
        <w:t>noEeSubscriptionInd:</w:t>
      </w:r>
    </w:p>
    <w:p w14:paraId="38452424" w14:textId="77777777" w:rsidR="000B1FFE" w:rsidRPr="00B3056F" w:rsidRDefault="000B1FFE" w:rsidP="000B1FFE">
      <w:pPr>
        <w:pStyle w:val="PL"/>
        <w:rPr>
          <w:lang w:eastAsia="zh-CN"/>
        </w:rPr>
      </w:pPr>
      <w:r w:rsidRPr="00B3056F">
        <w:t xml:space="preserve">          type: boolean</w:t>
      </w:r>
    </w:p>
    <w:p w14:paraId="4F885D08" w14:textId="77777777" w:rsidR="000B1FFE" w:rsidRPr="00B3056F" w:rsidRDefault="000B1FFE" w:rsidP="000B1FFE">
      <w:pPr>
        <w:pStyle w:val="PL"/>
        <w:rPr>
          <w:lang w:eastAsia="zh-CN"/>
        </w:rPr>
      </w:pPr>
      <w:r>
        <w:t xml:space="preserve">          default: false</w:t>
      </w: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B3056F" w:rsidRDefault="00EF45DA" w:rsidP="00EF45DA">
      <w:pPr>
        <w:pStyle w:val="PL"/>
        <w:rPr>
          <w:b/>
        </w:rPr>
      </w:pPr>
      <w:r w:rsidRPr="00B3056F">
        <w:t xml:space="preserve">          $ref: '#/components/schemas/</w:t>
      </w:r>
      <w:r w:rsidRPr="00B3056F">
        <w:rPr>
          <w:rFonts w:cs="Arial"/>
          <w:color w:val="000000"/>
        </w:rPr>
        <w:t>RegistrationReason</w:t>
      </w:r>
      <w:r w:rsidRPr="00B3056F">
        <w:t>'</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t xml:space="preserve">        contextInfo:</w:t>
      </w:r>
    </w:p>
    <w:p w14:paraId="713814EB" w14:textId="77777777" w:rsidR="00C60DD4" w:rsidRPr="00B3056F" w:rsidRDefault="00C60DD4" w:rsidP="00C60DD4">
      <w:pPr>
        <w:pStyle w:val="PL"/>
        <w:rPr>
          <w:lang w:val="en-US"/>
        </w:rPr>
      </w:pPr>
      <w:r>
        <w:rPr>
          <w:lang w:val="en-US"/>
        </w:rPr>
        <w:lastRenderedPageBreak/>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lastRenderedPageBreak/>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lastRenderedPageBreak/>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bookmarkEnd w:id="4613"/>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EF45DA">
      <w:pPr>
        <w:pStyle w:val="Heading2"/>
      </w:pPr>
      <w:bookmarkStart w:id="4615" w:name="_Toc27585641"/>
      <w:bookmarkStart w:id="4616" w:name="_Toc36457664"/>
      <w:bookmarkStart w:id="4617" w:name="_Toc45028583"/>
      <w:bookmarkStart w:id="4618" w:name="_Toc45029418"/>
      <w:bookmarkStart w:id="4619" w:name="_Toc11338880"/>
      <w:bookmarkStart w:id="4620" w:name="_Hlk9329729"/>
      <w:bookmarkStart w:id="4621" w:name="_Toc58583654"/>
      <w:r w:rsidRPr="00B3056F">
        <w:lastRenderedPageBreak/>
        <w:t>A.4</w:t>
      </w:r>
      <w:r w:rsidRPr="00B3056F">
        <w:tab/>
        <w:t>Nudm_UEAU API</w:t>
      </w:r>
      <w:bookmarkEnd w:id="4615"/>
      <w:bookmarkEnd w:id="4616"/>
      <w:bookmarkEnd w:id="4617"/>
      <w:bookmarkEnd w:id="4618"/>
      <w:bookmarkEnd w:id="4621"/>
    </w:p>
    <w:p w14:paraId="7E48880F" w14:textId="77777777" w:rsidR="00EF45DA" w:rsidRPr="00B3056F" w:rsidRDefault="00EF45DA" w:rsidP="00EF45DA">
      <w:pPr>
        <w:pStyle w:val="PL"/>
      </w:pPr>
      <w:bookmarkStart w:id="4622" w:name="_Hlk34149377"/>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B3DC248" w:rsidR="00EF45DA" w:rsidRPr="00B3056F" w:rsidRDefault="00EF45DA" w:rsidP="00EF45DA">
      <w:pPr>
        <w:pStyle w:val="PL"/>
        <w:rPr>
          <w:lang w:val="en-US"/>
        </w:rPr>
      </w:pPr>
      <w:r w:rsidRPr="00B3056F">
        <w:rPr>
          <w:lang w:val="en-US"/>
        </w:rPr>
        <w:t xml:space="preserve">  version: '1.</w:t>
      </w:r>
      <w:r w:rsidR="00C26DAF">
        <w:rPr>
          <w:lang w:val="en-US"/>
        </w:rPr>
        <w:t>2</w:t>
      </w:r>
      <w:r w:rsidRPr="00B3056F">
        <w:rPr>
          <w:lang w:val="en-US"/>
        </w:rPr>
        <w:t>.</w:t>
      </w:r>
      <w:r w:rsidR="00C26DAF">
        <w:rPr>
          <w:lang w:val="en-US"/>
        </w:rPr>
        <w:t>0-alpha.1</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77777777" w:rsidR="00EF45DA" w:rsidRPr="00B3056F" w:rsidRDefault="00EF45DA" w:rsidP="00EF45DA">
      <w:pPr>
        <w:pStyle w:val="PL"/>
      </w:pPr>
      <w:r w:rsidRPr="00B3056F">
        <w:t xml:space="preserve">    </w:t>
      </w:r>
      <w:r w:rsidRPr="00B3056F">
        <w:rPr>
          <w:lang w:val="en-US"/>
        </w:rPr>
        <w:t>UDM UE Authentication Service</w:t>
      </w:r>
      <w:r w:rsidRPr="00B3056F">
        <w:t>.</w:t>
      </w:r>
    </w:p>
    <w:p w14:paraId="15F794A9" w14:textId="77777777" w:rsidR="00EF45DA" w:rsidRPr="00B3056F" w:rsidRDefault="00EF45DA" w:rsidP="00EF45DA">
      <w:pPr>
        <w:pStyle w:val="PL"/>
      </w:pPr>
      <w:r w:rsidRPr="00B3056F">
        <w:t xml:space="preserve">    © 2020, 3GPP Organizational Partners (ARIB, ATIS, CCSA, ETSI, TSDSI, TTA, TTC).</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CAA48B7" w:rsidR="00EF45DA" w:rsidRPr="00B3056F" w:rsidRDefault="00EF45DA" w:rsidP="00EF45DA">
      <w:pPr>
        <w:pStyle w:val="PL"/>
        <w:rPr>
          <w:lang w:val="en-US"/>
        </w:rPr>
      </w:pPr>
      <w:r w:rsidRPr="00B3056F">
        <w:rPr>
          <w:lang w:val="en-US"/>
        </w:rPr>
        <w:t xml:space="preserve">  description: 3GPP TS 29.503 Unified Data Management Services, version 1</w:t>
      </w:r>
      <w:r w:rsidR="003C0FF9">
        <w:rPr>
          <w:lang w:val="en-US"/>
        </w:rPr>
        <w:t>7</w:t>
      </w:r>
      <w:r w:rsidRPr="00B3056F">
        <w:rPr>
          <w:lang w:val="en-US"/>
        </w:rPr>
        <w:t>.</w:t>
      </w:r>
      <w:r w:rsidR="003C0FF9">
        <w:rPr>
          <w:lang w:val="en-US"/>
        </w:rPr>
        <w:t>1</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lastRenderedPageBreak/>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lastRenderedPageBreak/>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13720F97" w14:textId="77777777" w:rsidR="00A36171" w:rsidRPr="00B3056F" w:rsidRDefault="00A36171" w:rsidP="00A36171">
      <w:pPr>
        <w:pStyle w:val="PL"/>
        <w:rPr>
          <w:lang w:val="en-US"/>
        </w:rPr>
      </w:pPr>
      <w:r w:rsidRPr="00B3056F">
        <w:rPr>
          <w:lang w:val="en-US"/>
        </w:rPr>
        <w:t xml:space="preserve">        '403':</w:t>
      </w:r>
    </w:p>
    <w:p w14:paraId="19CCCA42" w14:textId="77777777" w:rsidR="00A36171" w:rsidRPr="00B3056F" w:rsidRDefault="00A36171" w:rsidP="00A36171">
      <w:pPr>
        <w:pStyle w:val="PL"/>
        <w:rPr>
          <w:lang w:val="en-US"/>
        </w:rPr>
      </w:pPr>
      <w:r w:rsidRPr="00B3056F">
        <w:rPr>
          <w:lang w:val="en-US"/>
        </w:rPr>
        <w:t xml:space="preserve">          $ref: 'TS29571_CommonData.yaml#/components/responses/403'</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lastRenderedPageBreak/>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0BB47EE2" w:rsidR="00EF45DA" w:rsidRDefault="00EF45DA" w:rsidP="00EF45DA">
      <w:pPr>
        <w:pStyle w:val="PL"/>
        <w:rPr>
          <w:lang w:val="en-US"/>
        </w:rPr>
      </w:pPr>
      <w:r w:rsidRPr="00B3056F">
        <w:rPr>
          <w:lang w:val="en-US"/>
        </w:rPr>
        <w:t xml:space="preserve">        </w:t>
      </w:r>
      <w:r w:rsidR="00CE7CB8">
        <w:rPr>
          <w:lang w:val="en-US"/>
        </w:rPr>
        <w:t>cellCagInfo</w:t>
      </w:r>
      <w:r w:rsidRPr="00B3056F">
        <w:rPr>
          <w:lang w:val="en-US"/>
        </w:rPr>
        <w:t>:</w:t>
      </w:r>
    </w:p>
    <w:p w14:paraId="59A74D8F" w14:textId="3467A90F" w:rsidR="00CE7CB8" w:rsidRDefault="00CE7CB8" w:rsidP="00EF45DA">
      <w:pPr>
        <w:pStyle w:val="PL"/>
        <w:rPr>
          <w:lang w:val="en-US"/>
        </w:rPr>
      </w:pPr>
      <w:r>
        <w:rPr>
          <w:lang w:val="en-US"/>
        </w:rPr>
        <w:t xml:space="preserve">          type: array</w:t>
      </w:r>
    </w:p>
    <w:p w14:paraId="07CD7A9F" w14:textId="463C1435" w:rsidR="00CE7CB8" w:rsidRPr="00B3056F" w:rsidRDefault="00CE7CB8" w:rsidP="00EF45DA">
      <w:pPr>
        <w:pStyle w:val="PL"/>
        <w:rPr>
          <w:lang w:val="en-US"/>
        </w:rPr>
      </w:pPr>
      <w:r>
        <w:rPr>
          <w:lang w:val="en-US"/>
        </w:rPr>
        <w:t xml:space="preserve">          items:</w:t>
      </w:r>
    </w:p>
    <w:p w14:paraId="28B35647" w14:textId="1E46469E" w:rsidR="00FD79A0" w:rsidRDefault="00EF45DA" w:rsidP="00FD79A0">
      <w:pPr>
        <w:pStyle w:val="PL"/>
        <w:rPr>
          <w:lang w:val="en-US"/>
        </w:rPr>
      </w:pPr>
      <w:r w:rsidRPr="00B3056F">
        <w:rPr>
          <w:lang w:val="en-US"/>
        </w:rPr>
        <w:t xml:space="preserve">          </w:t>
      </w:r>
      <w:r w:rsidR="00CE7CB8">
        <w:rPr>
          <w:lang w:val="en-US"/>
        </w:rPr>
        <w:t xml:space="preserve">  </w:t>
      </w:r>
      <w:r w:rsidRPr="00B3056F">
        <w:rPr>
          <w:lang w:val="en-US"/>
        </w:rPr>
        <w:t>$ref: 'TS29571_CommonData.yaml#/components/schemas/CagId'</w:t>
      </w:r>
    </w:p>
    <w:p w14:paraId="090FEDE6" w14:textId="7D768567" w:rsidR="00CE7CB8" w:rsidRDefault="001D4ADA" w:rsidP="00FD79A0">
      <w:pPr>
        <w:pStyle w:val="PL"/>
        <w:rPr>
          <w:lang w:val="en-US"/>
        </w:rPr>
      </w:pPr>
      <w:r>
        <w:rPr>
          <w:lang w:val="en-US"/>
        </w:rPr>
        <w:t xml:space="preserve">    </w:t>
      </w:r>
      <w:r w:rsidR="00CE7CB8">
        <w:rPr>
          <w:lang w:val="en-US"/>
        </w:rPr>
        <w:t xml:space="preserve">      minItems: 1</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05EC9A5F" w14:textId="77777777" w:rsidR="004C5E4C" w:rsidRDefault="00EF45DA" w:rsidP="004C5E4C">
      <w:pPr>
        <w:pStyle w:val="PL"/>
        <w:rPr>
          <w:lang w:val="en-US"/>
        </w:rPr>
      </w:pPr>
      <w:r w:rsidRPr="00B3056F">
        <w:rPr>
          <w:lang w:val="en-US"/>
        </w:rPr>
        <w:t xml:space="preserve">          $ref: '</w:t>
      </w:r>
      <w:r w:rsidRPr="00B3056F">
        <w:t>TS29571_CommonData.yaml</w:t>
      </w:r>
      <w:r w:rsidRPr="00B3056F">
        <w:rPr>
          <w:lang w:val="en-US"/>
        </w:rPr>
        <w:t>#/components/schemas/Supi'</w:t>
      </w:r>
    </w:p>
    <w:p w14:paraId="60EAD88B" w14:textId="77777777" w:rsidR="004C5E4C" w:rsidRDefault="004C5E4C" w:rsidP="004C5E4C">
      <w:pPr>
        <w:pStyle w:val="PL"/>
        <w:rPr>
          <w:lang w:val="en-US"/>
        </w:rPr>
      </w:pPr>
      <w:r w:rsidRPr="00B3056F">
        <w:rPr>
          <w:lang w:val="en-US"/>
        </w:rPr>
        <w:lastRenderedPageBreak/>
        <w:t xml:space="preserve">        </w:t>
      </w:r>
      <w:r>
        <w:rPr>
          <w:rFonts w:hint="eastAsia"/>
          <w:lang w:eastAsia="zh-CN"/>
        </w:rPr>
        <w:t>a</w:t>
      </w:r>
      <w:r>
        <w:rPr>
          <w:lang w:eastAsia="zh-CN"/>
        </w:rPr>
        <w:t>kmaInd</w:t>
      </w:r>
      <w:r w:rsidRPr="00B3056F">
        <w:rPr>
          <w:lang w:val="en-US"/>
        </w:rPr>
        <w:t>:</w:t>
      </w:r>
    </w:p>
    <w:p w14:paraId="2C8248E1" w14:textId="77777777" w:rsidR="004C5E4C" w:rsidRPr="00B3056F" w:rsidRDefault="004C5E4C" w:rsidP="004C5E4C">
      <w:pPr>
        <w:pStyle w:val="PL"/>
      </w:pPr>
      <w:r w:rsidRPr="00B3056F">
        <w:t xml:space="preserve">          type: boolean</w:t>
      </w:r>
    </w:p>
    <w:p w14:paraId="7A712EB4" w14:textId="1D32A74C" w:rsidR="004C5E4C" w:rsidRPr="00B3056F" w:rsidRDefault="004C5E4C" w:rsidP="004C5E4C">
      <w:pPr>
        <w:pStyle w:val="PL"/>
        <w:rPr>
          <w:lang w:val="en-US"/>
        </w:rPr>
      </w:pPr>
      <w:r w:rsidRPr="00B3056F">
        <w:t xml:space="preserve">          default: false</w:t>
      </w:r>
    </w:p>
    <w:p w14:paraId="5CD7FEE3" w14:textId="648C51E9" w:rsidR="00EF45DA" w:rsidRPr="00B3056F" w:rsidRDefault="00EF45DA" w:rsidP="00DD409D">
      <w:pPr>
        <w:pStyle w:val="PL"/>
        <w:rPr>
          <w:lang w:val="en-US"/>
        </w:rPr>
      </w:pP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lastRenderedPageBreak/>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75EE8FB9" w14:textId="77777777" w:rsidR="006F5FFF" w:rsidRPr="006A7EE2" w:rsidRDefault="006F5FFF" w:rsidP="006F5FFF">
      <w:pPr>
        <w:pStyle w:val="PL"/>
        <w:rPr>
          <w:lang w:val="en-US"/>
        </w:rPr>
      </w:pPr>
      <w:r w:rsidRPr="003B2883">
        <w:t xml:space="preserve">          default: false</w:t>
      </w:r>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06FDCA7B" w:rsidR="00EF45DA" w:rsidRPr="00B3056F" w:rsidRDefault="00C02E47" w:rsidP="00C02E47">
      <w:pPr>
        <w:pStyle w:val="PL"/>
        <w:rPr>
          <w:lang w:val="en-US"/>
        </w:rPr>
      </w:pPr>
      <w:r>
        <w:rPr>
          <w:lang w:val="en-US"/>
        </w:rPr>
        <w:t xml:space="preserve">        requestingNodeType</w:t>
      </w:r>
      <w:r w:rsidR="004658EE">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lastRenderedPageBreak/>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lastRenderedPageBreak/>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B3056F" w:rsidRDefault="00EF45DA" w:rsidP="00EF45DA">
      <w:pPr>
        <w:pStyle w:val="PL"/>
        <w:rPr>
          <w:lang w:val="en-US"/>
        </w:rPr>
      </w:pPr>
      <w:r w:rsidRPr="00B3056F">
        <w:rPr>
          <w:lang w:val="en-US"/>
        </w:rPr>
        <w:t xml:space="preserve">          - IMS_AKA</w:t>
      </w:r>
    </w:p>
    <w:p w14:paraId="79D04367" w14:textId="77777777" w:rsidR="00C02E47" w:rsidRDefault="00EF45DA" w:rsidP="00C02E47">
      <w:pPr>
        <w:pStyle w:val="PL"/>
        <w:rPr>
          <w:lang w:val="sv-SE"/>
        </w:rPr>
      </w:pPr>
      <w:r w:rsidRPr="00B3056F">
        <w:rPr>
          <w:lang w:val="en-US"/>
        </w:rPr>
        <w:t xml:space="preserve">          - GBA_AKA</w:t>
      </w:r>
    </w:p>
    <w:p w14:paraId="741B67F8" w14:textId="45B6CC51" w:rsidR="00EF45DA" w:rsidRPr="00B3056F" w:rsidRDefault="00C02E47" w:rsidP="00C02E47">
      <w:pPr>
        <w:pStyle w:val="PL"/>
        <w:rPr>
          <w:lang w:val="en-US"/>
        </w:rPr>
      </w:pPr>
      <w:r>
        <w:rPr>
          <w:lang w:val="sv-SE"/>
        </w:rPr>
        <w:t xml:space="preserve">          - UMTS_AKA</w:t>
      </w:r>
    </w:p>
    <w:p w14:paraId="5A707826" w14:textId="77777777" w:rsidR="00EF45DA" w:rsidRPr="00B3056F" w:rsidRDefault="00EF45DA" w:rsidP="00EF45DA">
      <w:pPr>
        <w:pStyle w:val="PL"/>
        <w:rPr>
          <w:lang w:val="en-US"/>
        </w:rPr>
      </w:pPr>
      <w:r w:rsidRPr="00B3056F">
        <w:rPr>
          <w:lang w:val="en-US"/>
        </w:rPr>
        <w:t xml:space="preserve">        -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lastRenderedPageBreak/>
        <w:t xml:space="preserve">        - type: string</w:t>
      </w:r>
    </w:p>
    <w:bookmarkEnd w:id="4622"/>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EF45DA">
      <w:pPr>
        <w:pStyle w:val="Heading2"/>
      </w:pPr>
      <w:bookmarkStart w:id="4623" w:name="_Toc11338881"/>
      <w:bookmarkStart w:id="4624" w:name="_Toc27585642"/>
      <w:bookmarkStart w:id="4625" w:name="_Toc36457665"/>
      <w:bookmarkStart w:id="4626" w:name="_Toc45028584"/>
      <w:bookmarkStart w:id="4627" w:name="_Toc45029419"/>
      <w:bookmarkStart w:id="4628" w:name="_Hlk9329844"/>
      <w:bookmarkStart w:id="4629" w:name="_Toc58583655"/>
      <w:bookmarkEnd w:id="4619"/>
      <w:bookmarkEnd w:id="4620"/>
      <w:r w:rsidRPr="00B3056F">
        <w:t>A.5</w:t>
      </w:r>
      <w:r w:rsidRPr="00B3056F">
        <w:tab/>
        <w:t>Nudm_EE API</w:t>
      </w:r>
      <w:bookmarkEnd w:id="4623"/>
      <w:bookmarkEnd w:id="4624"/>
      <w:bookmarkEnd w:id="4625"/>
      <w:bookmarkEnd w:id="4626"/>
      <w:bookmarkEnd w:id="4627"/>
      <w:bookmarkEnd w:id="4629"/>
    </w:p>
    <w:p w14:paraId="4DF31E95" w14:textId="77777777" w:rsidR="00EF45DA" w:rsidRPr="00B3056F" w:rsidRDefault="00EF45DA" w:rsidP="00EF45DA">
      <w:pPr>
        <w:pStyle w:val="PL"/>
        <w:rPr>
          <w:lang w:val="en-US"/>
        </w:rPr>
      </w:pPr>
      <w:bookmarkStart w:id="4630" w:name="_Hlk34158461"/>
      <w:bookmarkStart w:id="4631" w:name="_Hlk512418119"/>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267454E2" w:rsidR="00EF45DA" w:rsidRPr="00B3056F" w:rsidRDefault="00EF45DA" w:rsidP="00EF45DA">
      <w:pPr>
        <w:pStyle w:val="PL"/>
        <w:rPr>
          <w:lang w:val="en-US"/>
        </w:rPr>
      </w:pPr>
      <w:r w:rsidRPr="00B3056F">
        <w:rPr>
          <w:lang w:val="en-US"/>
        </w:rPr>
        <w:t xml:space="preserve">  version: '1.</w:t>
      </w:r>
      <w:r w:rsidR="003C0FF9">
        <w:rPr>
          <w:lang w:val="en-US"/>
        </w:rPr>
        <w:t>2</w:t>
      </w:r>
      <w:r w:rsidRPr="00B3056F">
        <w:rPr>
          <w:lang w:val="en-US"/>
        </w:rPr>
        <w:t>.0</w:t>
      </w:r>
      <w:r w:rsidR="003C0FF9">
        <w:rPr>
          <w:lang w:val="en-US"/>
        </w:rPr>
        <w:t>-alpha.1</w:t>
      </w:r>
      <w:r w:rsidRPr="00B3056F">
        <w:rPr>
          <w:lang w:val="en-US"/>
        </w:rPr>
        <w:t>'</w:t>
      </w:r>
    </w:p>
    <w:p w14:paraId="5452F269" w14:textId="77777777" w:rsidR="00EF45DA" w:rsidRPr="00B3056F" w:rsidRDefault="00EF45DA" w:rsidP="00EF45DA">
      <w:pPr>
        <w:pStyle w:val="PL"/>
        <w:rPr>
          <w:lang w:val="en-US"/>
        </w:rPr>
      </w:pPr>
      <w:r w:rsidRPr="00B3056F">
        <w:rPr>
          <w:lang w:val="en-US"/>
        </w:rPr>
        <w:t xml:space="preserve">  title: 'Nudm_EE'</w:t>
      </w:r>
    </w:p>
    <w:bookmarkEnd w:id="4628"/>
    <w:p w14:paraId="0D2A7F3D" w14:textId="77777777" w:rsidR="00EF45DA" w:rsidRPr="00B3056F" w:rsidRDefault="00EF45DA" w:rsidP="00EF45DA">
      <w:pPr>
        <w:pStyle w:val="PL"/>
      </w:pPr>
      <w:r w:rsidRPr="00B3056F">
        <w:rPr>
          <w:lang w:val="en-US"/>
        </w:rPr>
        <w:t xml:space="preserve">  description: </w:t>
      </w:r>
      <w:r w:rsidRPr="00B3056F">
        <w:t>|</w:t>
      </w:r>
    </w:p>
    <w:p w14:paraId="325FF983" w14:textId="77777777" w:rsidR="00EF45DA" w:rsidRPr="00B3056F" w:rsidRDefault="00EF45DA" w:rsidP="00EF45DA">
      <w:pPr>
        <w:pStyle w:val="PL"/>
      </w:pPr>
      <w:r w:rsidRPr="00B3056F">
        <w:t xml:space="preserve">    </w:t>
      </w:r>
      <w:r w:rsidRPr="00B3056F">
        <w:rPr>
          <w:lang w:val="en-US"/>
        </w:rPr>
        <w:t>Nudm Event Exposure Service</w:t>
      </w:r>
      <w:r w:rsidRPr="00B3056F">
        <w:t>.</w:t>
      </w:r>
    </w:p>
    <w:p w14:paraId="26F3F2D4" w14:textId="77777777" w:rsidR="00EF45DA" w:rsidRPr="00B3056F" w:rsidRDefault="00EF45DA" w:rsidP="00EF45DA">
      <w:pPr>
        <w:pStyle w:val="PL"/>
      </w:pPr>
      <w:r w:rsidRPr="00B3056F">
        <w:t xml:space="preserve">    © 2020, 3GPP Organizational Partners (ARIB, ATIS, CCSA, ETSI, TSDSI, TTA, TTC).</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255AB004" w:rsidR="00EF45DA" w:rsidRPr="00B3056F" w:rsidRDefault="00EF45DA" w:rsidP="00EF45DA">
      <w:pPr>
        <w:pStyle w:val="PL"/>
        <w:rPr>
          <w:lang w:val="en-US"/>
        </w:rPr>
      </w:pPr>
      <w:r w:rsidRPr="00B3056F">
        <w:rPr>
          <w:lang w:val="en-US"/>
        </w:rPr>
        <w:t xml:space="preserve">  description: 3GPP TS 29.503 Unified Data Management Services, version 1</w:t>
      </w:r>
      <w:r w:rsidR="003C0FF9">
        <w:rPr>
          <w:lang w:val="en-US"/>
        </w:rPr>
        <w:t>7</w:t>
      </w:r>
      <w:r w:rsidRPr="00B3056F">
        <w:rPr>
          <w:lang w:val="en-US"/>
        </w:rPr>
        <w:t>.</w:t>
      </w:r>
      <w:r w:rsidR="003C0FF9">
        <w:rPr>
          <w:lang w:val="en-US"/>
        </w:rPr>
        <w:t>1</w:t>
      </w:r>
      <w:r w:rsidRPr="00B3056F">
        <w:rPr>
          <w:lang w:val="en-US"/>
        </w:rPr>
        <w:t>.0</w:t>
      </w:r>
    </w:p>
    <w:p w14:paraId="659519BC" w14:textId="77777777" w:rsidR="00EF45DA" w:rsidRPr="00B3056F" w:rsidRDefault="00EF45DA" w:rsidP="00EF45DA">
      <w:pPr>
        <w:pStyle w:val="PL"/>
        <w:rPr>
          <w:lang w:val="en-US"/>
        </w:rPr>
      </w:pPr>
      <w:r w:rsidRPr="00B3056F">
        <w:rPr>
          <w:lang w:val="en-US"/>
        </w:rPr>
        <w:t xml:space="preserve">  url: 'http://www.3gpp.org/ftp/Specs/archive/29_series/29.503/'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lastRenderedPageBreak/>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lastRenderedPageBreak/>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lastRenderedPageBreak/>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44A7068C" w14:textId="77777777" w:rsidR="00994FD2" w:rsidRDefault="00EF45DA" w:rsidP="00994FD2">
      <w:pPr>
        <w:pStyle w:val="PL"/>
      </w:pPr>
      <w:r w:rsidRPr="00B3056F">
        <w:t xml:space="preserve">            minItems: 1</w:t>
      </w:r>
    </w:p>
    <w:p w14:paraId="56B30ED6" w14:textId="77777777" w:rsidR="00994FD2" w:rsidRPr="00B3056F" w:rsidRDefault="00994FD2" w:rsidP="00994FD2">
      <w:pPr>
        <w:pStyle w:val="PL"/>
        <w:rPr>
          <w:lang w:val="en-US"/>
        </w:rPr>
      </w:pPr>
      <w:r w:rsidRPr="00B3056F">
        <w:rPr>
          <w:lang w:val="en-US"/>
        </w:rPr>
        <w:t xml:space="preserve">        </w:t>
      </w:r>
      <w:r>
        <w:rPr>
          <w:lang w:eastAsia="zh-CN"/>
        </w:rPr>
        <w:t>epcStatusInd</w:t>
      </w:r>
      <w:r w:rsidRPr="00B3056F">
        <w:rPr>
          <w:lang w:val="en-US"/>
        </w:rPr>
        <w:t>:</w:t>
      </w:r>
    </w:p>
    <w:p w14:paraId="5541CA21" w14:textId="2E4D09C0" w:rsidR="00EF45DA" w:rsidRPr="00B3056F" w:rsidRDefault="00994FD2" w:rsidP="00994FD2">
      <w:pPr>
        <w:pStyle w:val="PL"/>
        <w:rPr>
          <w:lang w:val="en-US"/>
        </w:rPr>
      </w:pPr>
      <w:r w:rsidRPr="00B3056F">
        <w:rPr>
          <w:lang w:val="en-US"/>
        </w:rPr>
        <w:t xml:space="preserve">          </w:t>
      </w:r>
      <w:r>
        <w:rPr>
          <w:lang w:val="en-US"/>
        </w:rPr>
        <w:t>type: boolean</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4A656D43" w14:textId="77777777" w:rsidR="00994FD2" w:rsidRPr="00B3056F" w:rsidRDefault="00994FD2" w:rsidP="00994FD2">
      <w:pPr>
        <w:pStyle w:val="PL"/>
        <w:rPr>
          <w:lang w:val="en-US"/>
        </w:rPr>
      </w:pPr>
      <w:r w:rsidRPr="00B3056F">
        <w:rPr>
          <w:lang w:val="en-US"/>
        </w:rPr>
        <w:t xml:space="preserve">        </w:t>
      </w:r>
      <w:r>
        <w:rPr>
          <w:lang w:eastAsia="zh-CN"/>
        </w:rPr>
        <w:t>epcAppliedInd</w:t>
      </w:r>
      <w:r w:rsidRPr="00B3056F">
        <w:rPr>
          <w:lang w:val="en-US"/>
        </w:rPr>
        <w:t>:</w:t>
      </w:r>
    </w:p>
    <w:p w14:paraId="301D7C5B" w14:textId="77777777" w:rsidR="00994FD2" w:rsidRDefault="00994FD2" w:rsidP="00994FD2">
      <w:pPr>
        <w:pStyle w:val="PL"/>
        <w:rPr>
          <w:lang w:val="en-US"/>
        </w:rPr>
      </w:pPr>
      <w:r w:rsidRPr="00B3056F">
        <w:rPr>
          <w:lang w:val="en-US"/>
        </w:rPr>
        <w:t xml:space="preserve">          </w:t>
      </w:r>
      <w:r>
        <w:rPr>
          <w:lang w:val="en-US"/>
        </w:rPr>
        <w:t>type: boolean</w:t>
      </w:r>
    </w:p>
    <w:p w14:paraId="763880CD" w14:textId="77777777" w:rsidR="00994FD2" w:rsidRDefault="00994FD2" w:rsidP="00994FD2">
      <w:pPr>
        <w:pStyle w:val="PL"/>
        <w:rPr>
          <w:lang w:val="en-US"/>
        </w:rPr>
      </w:pPr>
      <w:r>
        <w:rPr>
          <w:lang w:val="en-US"/>
        </w:rPr>
        <w:t xml:space="preserve">          default: false</w:t>
      </w:r>
    </w:p>
    <w:p w14:paraId="70B23F31" w14:textId="77777777" w:rsidR="00994FD2" w:rsidRPr="00B3056F" w:rsidRDefault="00994FD2" w:rsidP="00994FD2">
      <w:pPr>
        <w:pStyle w:val="PL"/>
        <w:rPr>
          <w:lang w:val="en-US"/>
        </w:rPr>
      </w:pPr>
      <w:r w:rsidRPr="00B3056F">
        <w:rPr>
          <w:lang w:val="en-US"/>
        </w:rPr>
        <w:t xml:space="preserve">        </w:t>
      </w:r>
      <w:r>
        <w:t>scefDiamHost</w:t>
      </w:r>
      <w:r w:rsidRPr="00B3056F">
        <w:rPr>
          <w:lang w:val="en-US"/>
        </w:rPr>
        <w:t>:</w:t>
      </w:r>
    </w:p>
    <w:p w14:paraId="012F2B6C" w14:textId="77777777" w:rsidR="00994FD2" w:rsidRDefault="00994FD2" w:rsidP="00994FD2">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09A18203" w14:textId="77777777" w:rsidR="00994FD2" w:rsidRPr="00B3056F" w:rsidRDefault="00994FD2" w:rsidP="00994FD2">
      <w:pPr>
        <w:pStyle w:val="PL"/>
        <w:rPr>
          <w:lang w:val="en-US"/>
        </w:rPr>
      </w:pPr>
      <w:r w:rsidRPr="00B3056F">
        <w:rPr>
          <w:lang w:val="en-US"/>
        </w:rPr>
        <w:t xml:space="preserve">        </w:t>
      </w:r>
      <w:r>
        <w:t>scef</w:t>
      </w:r>
      <w:r>
        <w:rPr>
          <w:rFonts w:eastAsia="MS Mincho"/>
          <w:lang w:val="en-US"/>
        </w:rPr>
        <w:t>D</w:t>
      </w:r>
      <w:r>
        <w:rPr>
          <w:rFonts w:eastAsia="MS Mincho"/>
        </w:rPr>
        <w:t>iamRealm</w:t>
      </w:r>
      <w:r w:rsidRPr="00B3056F">
        <w:rPr>
          <w:lang w:val="en-US"/>
        </w:rPr>
        <w:t>:</w:t>
      </w:r>
    </w:p>
    <w:p w14:paraId="6566F6B2" w14:textId="77777777" w:rsidR="005B524A" w:rsidRDefault="00994FD2" w:rsidP="005B524A">
      <w:pPr>
        <w:pStyle w:val="PL"/>
        <w:rPr>
          <w:lang w:val="en-US"/>
        </w:rPr>
      </w:pPr>
      <w:r w:rsidRPr="00B3056F">
        <w:rPr>
          <w:lang w:val="en-US"/>
        </w:rPr>
        <w:t xml:space="preserve">          $ref: '</w:t>
      </w:r>
      <w:r w:rsidRPr="00B3056F">
        <w:t>TS29571_CommonData.yaml</w:t>
      </w:r>
      <w:r>
        <w:rPr>
          <w:lang w:val="en-US"/>
        </w:rPr>
        <w:t>#/components/schemas/</w:t>
      </w:r>
      <w:r>
        <w:t>DiameterIdentity</w:t>
      </w:r>
      <w:r w:rsidRPr="00B3056F">
        <w:rPr>
          <w:lang w:val="en-US"/>
        </w:rPr>
        <w:t>'</w:t>
      </w:r>
    </w:p>
    <w:p w14:paraId="3A1302B3" w14:textId="77777777" w:rsidR="005B524A" w:rsidRDefault="005B524A" w:rsidP="005B524A">
      <w:pPr>
        <w:pStyle w:val="PL"/>
      </w:pPr>
      <w:r>
        <w:rPr>
          <w:lang w:val="en-US"/>
        </w:rPr>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t>:</w:t>
      </w:r>
    </w:p>
    <w:p w14:paraId="065B666C" w14:textId="77777777" w:rsidR="005B524A" w:rsidRPr="00B3056F" w:rsidRDefault="005B524A" w:rsidP="005B524A">
      <w:pPr>
        <w:pStyle w:val="PL"/>
        <w:rPr>
          <w:lang w:val="en-US"/>
        </w:rPr>
      </w:pPr>
      <w:r w:rsidRPr="00B3056F">
        <w:rPr>
          <w:lang w:val="en-US"/>
        </w:rPr>
        <w:t xml:space="preserve">          type: </w:t>
      </w:r>
      <w:r>
        <w:rPr>
          <w:lang w:val="en-US"/>
        </w:rPr>
        <w:t>string</w:t>
      </w:r>
    </w:p>
    <w:p w14:paraId="14057447" w14:textId="7B74E518" w:rsidR="00994FD2" w:rsidRPr="00B3056F" w:rsidRDefault="00994FD2" w:rsidP="00994FD2">
      <w:pPr>
        <w:pStyle w:val="PL"/>
        <w:rPr>
          <w:lang w:val="en-US"/>
        </w:rPr>
      </w:pP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50AA91E8" w14:textId="77777777" w:rsidR="00090D75" w:rsidRDefault="000E0E2A" w:rsidP="00090D75">
      <w:pPr>
        <w:pStyle w:val="PL"/>
        <w:rPr>
          <w:lang w:eastAsia="zh-CN"/>
        </w:rPr>
      </w:pPr>
      <w:r>
        <w:rPr>
          <w:lang w:eastAsia="zh-CN"/>
        </w:rPr>
        <w:t xml:space="preserve">          minimum: 1</w:t>
      </w:r>
    </w:p>
    <w:p w14:paraId="3AAC55B0" w14:textId="77777777" w:rsidR="00090D75" w:rsidRPr="00B3056F" w:rsidRDefault="00090D75" w:rsidP="00090D75">
      <w:pPr>
        <w:pStyle w:val="PL"/>
        <w:rPr>
          <w:lang w:val="en-US"/>
        </w:rPr>
      </w:pPr>
      <w:r w:rsidRPr="00B3056F">
        <w:rPr>
          <w:lang w:val="en-US"/>
        </w:rPr>
        <w:t xml:space="preserve">        </w:t>
      </w:r>
      <w:r>
        <w:t>pduSessionStatus</w:t>
      </w:r>
      <w:r w:rsidRPr="00B3056F">
        <w:t>Cfg</w:t>
      </w:r>
      <w:r w:rsidRPr="00B3056F">
        <w:rPr>
          <w:lang w:val="en-US"/>
        </w:rPr>
        <w:t>:</w:t>
      </w:r>
    </w:p>
    <w:p w14:paraId="199A0C97" w14:textId="77777777" w:rsidR="00220D6F" w:rsidRDefault="00090D75" w:rsidP="00220D6F">
      <w:pPr>
        <w:pStyle w:val="PL"/>
        <w:rPr>
          <w:lang w:eastAsia="zh-CN"/>
        </w:rPr>
      </w:pPr>
      <w:r w:rsidRPr="00B3056F">
        <w:rPr>
          <w:lang w:val="en-US"/>
        </w:rPr>
        <w:t xml:space="preserve">          $ref: '#/components/schemas/</w:t>
      </w:r>
      <w:r>
        <w:t>PduSessionStatus</w:t>
      </w:r>
      <w:r w:rsidRPr="00B3056F">
        <w:t>Cfg</w:t>
      </w:r>
      <w:r w:rsidRPr="00B3056F">
        <w:rPr>
          <w:lang w:val="en-US"/>
        </w:rPr>
        <w:t>'</w:t>
      </w:r>
    </w:p>
    <w:p w14:paraId="45E1AD1C" w14:textId="77777777" w:rsidR="00220D6F" w:rsidRDefault="00220D6F" w:rsidP="00220D6F">
      <w:pPr>
        <w:pStyle w:val="PL"/>
        <w:rPr>
          <w:lang w:eastAsia="zh-CN"/>
        </w:rPr>
      </w:pPr>
      <w:r>
        <w:rPr>
          <w:lang w:eastAsia="zh-CN"/>
        </w:rPr>
        <w:t xml:space="preserve">        reachabilityForSmsCfg:</w:t>
      </w:r>
    </w:p>
    <w:p w14:paraId="7DF8F3B8" w14:textId="05CA229F" w:rsidR="000E0E2A" w:rsidRPr="006A7EE2" w:rsidRDefault="00220D6F" w:rsidP="00220D6F">
      <w:pPr>
        <w:pStyle w:val="PL"/>
      </w:pPr>
      <w:r>
        <w:rPr>
          <w:lang w:eastAsia="zh-CN"/>
        </w:rPr>
        <w:t xml:space="preserve">          $ref: '#/components/schemas/ReachabilityForSmsConfiguration'</w:t>
      </w:r>
    </w:p>
    <w:p w14:paraId="68084C45" w14:textId="56B3ED00" w:rsidR="00FF1FEF" w:rsidRDefault="00FF1FEF" w:rsidP="00FF1FEF">
      <w:pPr>
        <w:pStyle w:val="PL"/>
      </w:pPr>
      <w:r>
        <w:lastRenderedPageBreak/>
        <w:t xml:space="preserve">        </w:t>
      </w:r>
      <w:r w:rsidRPr="00B3056F">
        <w:t>mtcProviderInformation</w:t>
      </w:r>
      <w:r>
        <w:t>:</w:t>
      </w:r>
    </w:p>
    <w:p w14:paraId="0147735E" w14:textId="77777777" w:rsidR="00FF1FEF" w:rsidRDefault="00FF1FEF" w:rsidP="00FF1FEF">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2D21896F" w14:textId="77777777" w:rsidR="00FF1FEF" w:rsidRDefault="00FF1FEF" w:rsidP="00FF1FEF">
      <w:pPr>
        <w:pStyle w:val="PL"/>
      </w:pPr>
      <w:r>
        <w:rPr>
          <w:lang w:eastAsia="zh-CN"/>
        </w:rPr>
        <w:t xml:space="preserve">        </w:t>
      </w:r>
      <w:r>
        <w:t>afId:</w:t>
      </w:r>
    </w:p>
    <w:p w14:paraId="62C4E0D9" w14:textId="4B6B9E42" w:rsidR="00EF45DA" w:rsidRPr="00B3056F" w:rsidRDefault="00FF1FEF" w:rsidP="00FF1FEF">
      <w:pPr>
        <w:pStyle w:val="PL"/>
        <w:rPr>
          <w:lang w:val="en-US"/>
        </w:rPr>
      </w:pPr>
      <w:r>
        <w:rPr>
          <w:lang w:val="en-US"/>
        </w:rPr>
        <w:t xml:space="preserve">          type: string</w:t>
      </w: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$ref: '#/components/schemas/C</w:t>
      </w:r>
      <w:r w:rsidRPr="00B3056F">
        <w:rPr>
          <w:rFonts w:ascii="Courier New" w:eastAsia="DengXian" w:hAnsi="Courier New" w:hint="eastAsia"/>
          <w:noProof/>
          <w:sz w:val="16"/>
          <w:lang w:val="en-US" w:eastAsia="zh-CN"/>
        </w:rPr>
        <w:t>mInfo</w:t>
      </w:r>
      <w:r w:rsidRPr="00B3056F">
        <w:rPr>
          <w:rFonts w:ascii="Courier New" w:eastAsia="DengXian" w:hAnsi="Courier New"/>
          <w:noProof/>
          <w:sz w:val="16"/>
          <w:lang w:val="en-US"/>
        </w:rPr>
        <w:t>Report'</w:t>
      </w:r>
    </w:p>
    <w:p w14:paraId="3E98645A" w14:textId="77777777" w:rsidR="00EF45DA" w:rsidRPr="00B3056F" w:rsidRDefault="00EF45DA" w:rsidP="00EF45DA">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lastRenderedPageBreak/>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w:t>
      </w:r>
      <w:r w:rsidRPr="00B3056F">
        <w:rPr>
          <w:rFonts w:ascii="Courier New" w:eastAsia="DengXian" w:hAnsi="Courier New" w:hint="eastAsia"/>
          <w:noProof/>
          <w:sz w:val="16"/>
        </w:rPr>
        <w:t>CmInfoReport</w:t>
      </w:r>
      <w:r w:rsidRPr="00B3056F">
        <w:rPr>
          <w:rFonts w:ascii="Courier New" w:eastAsia="DengXian" w:hAnsi="Courier New"/>
          <w:noProof/>
          <w:sz w:val="16"/>
        </w:rPr>
        <w:t>:</w:t>
      </w:r>
    </w:p>
    <w:p w14:paraId="74CBBC9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3056F">
        <w:rPr>
          <w:rFonts w:ascii="Courier New" w:eastAsia="DengXian" w:hAnsi="Courier New"/>
          <w:noProof/>
          <w:sz w:val="16"/>
          <w:lang w:val="en-US"/>
        </w:rPr>
        <w:t xml:space="preserve">      type: object</w:t>
      </w:r>
    </w:p>
    <w:p w14:paraId="470F5356"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required:</w:t>
      </w:r>
    </w:p>
    <w:p w14:paraId="6A88D1C5"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w:t>
      </w:r>
      <w:r w:rsidRPr="00B3056F">
        <w:rPr>
          <w:rFonts w:ascii="Courier New" w:eastAsia="DengXian" w:hAnsi="Courier New" w:hint="eastAsia"/>
          <w:noProof/>
          <w:sz w:val="16"/>
          <w:lang w:val="en-US"/>
        </w:rPr>
        <w:t>new</w:t>
      </w:r>
      <w:r w:rsidRPr="00B3056F">
        <w:rPr>
          <w:rFonts w:ascii="Courier New" w:eastAsia="DengXian" w:hAnsi="Courier New"/>
          <w:noProof/>
          <w:sz w:val="16"/>
          <w:lang w:val="en-US"/>
        </w:rPr>
        <w:t>C</w:t>
      </w:r>
      <w:r w:rsidRPr="00B3056F">
        <w:rPr>
          <w:rFonts w:ascii="Courier New" w:eastAsia="DengXian" w:hAnsi="Courier New" w:hint="eastAsia"/>
          <w:noProof/>
          <w:sz w:val="16"/>
          <w:lang w:val="en-US"/>
        </w:rPr>
        <w:t>mInfoList</w:t>
      </w:r>
    </w:p>
    <w:p w14:paraId="63F790D3" w14:textId="77777777" w:rsidR="00090D75" w:rsidRDefault="00090D75" w:rsidP="00090D75">
      <w:pPr>
        <w:pStyle w:val="PL"/>
        <w:rPr>
          <w:lang w:val="en-US"/>
        </w:rPr>
      </w:pPr>
    </w:p>
    <w:p w14:paraId="2B7BE916" w14:textId="77777777" w:rsidR="00090D75" w:rsidRPr="00B3056F" w:rsidRDefault="00090D75" w:rsidP="00090D75">
      <w:pPr>
        <w:pStyle w:val="PL"/>
        <w:rPr>
          <w:lang w:val="en-US"/>
        </w:rPr>
      </w:pPr>
      <w:r w:rsidRPr="00B3056F">
        <w:rPr>
          <w:lang w:val="en-US"/>
        </w:rPr>
        <w:t xml:space="preserve">    </w:t>
      </w:r>
      <w:r>
        <w:t>PduSessionStatus</w:t>
      </w:r>
      <w:r w:rsidRPr="00B3056F">
        <w:t>Cfg</w:t>
      </w:r>
      <w:r w:rsidRPr="00B3056F">
        <w:rPr>
          <w:lang w:val="en-US"/>
        </w:rPr>
        <w:t>:</w:t>
      </w:r>
    </w:p>
    <w:p w14:paraId="4BA9C330" w14:textId="77777777" w:rsidR="00090D75" w:rsidRPr="00B3056F" w:rsidRDefault="00090D75" w:rsidP="00090D75">
      <w:pPr>
        <w:pStyle w:val="PL"/>
        <w:rPr>
          <w:lang w:val="en-US"/>
        </w:rPr>
      </w:pPr>
      <w:r w:rsidRPr="00B3056F">
        <w:rPr>
          <w:lang w:val="en-US"/>
        </w:rPr>
        <w:t xml:space="preserve">      type: object</w:t>
      </w:r>
    </w:p>
    <w:p w14:paraId="4AB1EC3E" w14:textId="77777777" w:rsidR="00090D75" w:rsidRPr="00B3056F" w:rsidRDefault="00090D75" w:rsidP="00090D75">
      <w:pPr>
        <w:pStyle w:val="PL"/>
        <w:rPr>
          <w:lang w:val="en-US"/>
        </w:rPr>
      </w:pPr>
      <w:r w:rsidRPr="00B3056F">
        <w:rPr>
          <w:lang w:val="en-US"/>
        </w:rPr>
        <w:t xml:space="preserve">      properties:</w:t>
      </w:r>
    </w:p>
    <w:p w14:paraId="26C0DE44" w14:textId="77777777" w:rsidR="00090D75" w:rsidRPr="00B3056F" w:rsidRDefault="00090D75" w:rsidP="00090D75">
      <w:pPr>
        <w:pStyle w:val="PL"/>
        <w:rPr>
          <w:lang w:val="en-US"/>
        </w:rPr>
      </w:pPr>
      <w:r w:rsidRPr="00B3056F">
        <w:rPr>
          <w:lang w:val="en-US"/>
        </w:rPr>
        <w:t xml:space="preserve">        </w:t>
      </w:r>
      <w:r>
        <w:t>dnn</w:t>
      </w:r>
      <w:r w:rsidRPr="00B3056F">
        <w:rPr>
          <w:lang w:val="en-US"/>
        </w:rPr>
        <w:t>:</w:t>
      </w:r>
    </w:p>
    <w:p w14:paraId="1DE46D87" w14:textId="501BA514" w:rsidR="00EF45DA" w:rsidRPr="00B3056F" w:rsidRDefault="00090D75" w:rsidP="00090D75">
      <w:pPr>
        <w:pStyle w:val="PL"/>
        <w:rPr>
          <w:lang w:val="en-US"/>
        </w:rPr>
      </w:pPr>
      <w:r w:rsidRPr="00B3056F">
        <w:rPr>
          <w:lang w:val="en-US"/>
        </w:rPr>
        <w:t xml:space="preserve">          $ref: '</w:t>
      </w:r>
      <w:r>
        <w:t>TS29571_CommonData.yaml</w:t>
      </w:r>
      <w:r w:rsidRPr="00B3056F">
        <w:rPr>
          <w:lang w:val="en-US"/>
        </w:rPr>
        <w:t>#/components/schemas/</w:t>
      </w:r>
      <w:r>
        <w:t>Dnn</w:t>
      </w:r>
      <w:r w:rsidRPr="00B3056F">
        <w:rPr>
          <w:lang w:val="en-US"/>
        </w:rPr>
        <w:t>'</w:t>
      </w: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605E5F34" w14:textId="77777777" w:rsidR="00220D6F" w:rsidRDefault="00220D6F" w:rsidP="00220D6F">
      <w:pPr>
        <w:pStyle w:val="PL"/>
        <w:rPr>
          <w:lang w:val="en-US"/>
        </w:rPr>
      </w:pPr>
      <w:r>
        <w:rPr>
          <w:lang w:val="en-US"/>
        </w:rPr>
        <w:t xml:space="preserve">    ReachabilityForSmsConfiguration:</w:t>
      </w:r>
    </w:p>
    <w:p w14:paraId="1F772D80" w14:textId="77777777" w:rsidR="00220D6F" w:rsidRPr="00B3056F" w:rsidRDefault="00220D6F" w:rsidP="00220D6F">
      <w:pPr>
        <w:pStyle w:val="PL"/>
        <w:rPr>
          <w:lang w:val="en-US"/>
        </w:rPr>
      </w:pPr>
      <w:r w:rsidRPr="00B3056F">
        <w:rPr>
          <w:lang w:val="en-US"/>
        </w:rPr>
        <w:t xml:space="preserve">      anyOf:</w:t>
      </w:r>
    </w:p>
    <w:p w14:paraId="3A1958A6" w14:textId="77777777" w:rsidR="00220D6F" w:rsidRPr="00B3056F" w:rsidRDefault="00220D6F" w:rsidP="00220D6F">
      <w:pPr>
        <w:pStyle w:val="PL"/>
        <w:rPr>
          <w:lang w:val="en-US"/>
        </w:rPr>
      </w:pPr>
      <w:r w:rsidRPr="00B3056F">
        <w:rPr>
          <w:lang w:val="en-US"/>
        </w:rPr>
        <w:t xml:space="preserve">        - type: string</w:t>
      </w:r>
    </w:p>
    <w:p w14:paraId="796AA747" w14:textId="77777777" w:rsidR="00220D6F" w:rsidRPr="00B3056F" w:rsidRDefault="00220D6F" w:rsidP="00220D6F">
      <w:pPr>
        <w:pStyle w:val="PL"/>
        <w:rPr>
          <w:lang w:val="en-US"/>
        </w:rPr>
      </w:pPr>
      <w:r w:rsidRPr="00B3056F">
        <w:rPr>
          <w:lang w:val="en-US"/>
        </w:rPr>
        <w:t xml:space="preserve">          enum:</w:t>
      </w:r>
    </w:p>
    <w:p w14:paraId="0BA039DE" w14:textId="77777777" w:rsidR="00220D6F" w:rsidRPr="00B3056F" w:rsidRDefault="00220D6F" w:rsidP="00220D6F">
      <w:pPr>
        <w:pStyle w:val="PL"/>
        <w:rPr>
          <w:lang w:val="en-US"/>
        </w:rPr>
      </w:pPr>
      <w:r w:rsidRPr="00B3056F">
        <w:rPr>
          <w:lang w:val="en-US"/>
        </w:rPr>
        <w:t xml:space="preserve">          - </w:t>
      </w:r>
      <w:r>
        <w:rPr>
          <w:lang w:val="en-US"/>
        </w:rPr>
        <w:t>REACHABILITY_FOR_SMS_OVER_NAS</w:t>
      </w:r>
    </w:p>
    <w:p w14:paraId="1CD8C2DB" w14:textId="77777777" w:rsidR="00220D6F" w:rsidRPr="00B3056F" w:rsidRDefault="00220D6F" w:rsidP="00220D6F">
      <w:pPr>
        <w:pStyle w:val="PL"/>
        <w:rPr>
          <w:lang w:val="en-US"/>
        </w:rPr>
      </w:pPr>
      <w:r w:rsidRPr="00B3056F">
        <w:rPr>
          <w:lang w:val="en-US"/>
        </w:rPr>
        <w:t xml:space="preserve">          - </w:t>
      </w:r>
      <w:r>
        <w:rPr>
          <w:lang w:val="en-US"/>
        </w:rPr>
        <w:t>REACHABILITY_FOR_SMS_OVER_IP</w:t>
      </w:r>
    </w:p>
    <w:p w14:paraId="42B810CB" w14:textId="77777777" w:rsidR="00220D6F" w:rsidRPr="00B3056F" w:rsidRDefault="00220D6F" w:rsidP="00220D6F">
      <w:pPr>
        <w:pStyle w:val="PL"/>
        <w:rPr>
          <w:lang w:val="en-US"/>
        </w:rPr>
      </w:pPr>
      <w:r w:rsidRPr="00B3056F">
        <w:rPr>
          <w:lang w:val="en-US"/>
        </w:rPr>
        <w:t xml:space="preserve">        - type: string</w:t>
      </w:r>
    </w:p>
    <w:p w14:paraId="2A690F4B" w14:textId="77777777" w:rsidR="00220D6F" w:rsidRPr="003753AB" w:rsidRDefault="00220D6F" w:rsidP="00220D6F">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71DE0D4D"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EventReportMode:</w:t>
      </w:r>
    </w:p>
    <w:p w14:paraId="6EB141D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anyOf:</w:t>
      </w:r>
    </w:p>
    <w:p w14:paraId="213737D0"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type: string</w:t>
      </w:r>
    </w:p>
    <w:p w14:paraId="5E64D94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enum:</w:t>
      </w:r>
    </w:p>
    <w:p w14:paraId="5DF0C499"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PERIODIC</w:t>
      </w:r>
    </w:p>
    <w:p w14:paraId="78B2FDD1"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bookmarkEnd w:id="4630"/>
    <w:p w14:paraId="385BED53" w14:textId="77777777" w:rsidR="00EF45DA" w:rsidRPr="00B3056F" w:rsidRDefault="00EF45DA" w:rsidP="00EF45DA">
      <w:pPr>
        <w:pStyle w:val="PL"/>
        <w:rPr>
          <w:lang w:val="en-US"/>
        </w:rPr>
      </w:pPr>
    </w:p>
    <w:bookmarkEnd w:id="4631"/>
    <w:p w14:paraId="39AC4AF1" w14:textId="77777777" w:rsidR="00EF45DA" w:rsidRPr="00B3056F" w:rsidRDefault="00EF45DA" w:rsidP="00EF45DA">
      <w:r w:rsidRPr="00B3056F">
        <w:br w:type="page"/>
      </w:r>
    </w:p>
    <w:p w14:paraId="21C3C576" w14:textId="77777777" w:rsidR="00EF45DA" w:rsidRPr="00B3056F" w:rsidRDefault="00EF45DA" w:rsidP="00EF45DA">
      <w:pPr>
        <w:pStyle w:val="Heading2"/>
      </w:pPr>
      <w:bookmarkStart w:id="4632" w:name="_Toc11338882"/>
      <w:bookmarkStart w:id="4633" w:name="_Toc27585643"/>
      <w:bookmarkStart w:id="4634" w:name="_Toc36457666"/>
      <w:bookmarkStart w:id="4635" w:name="_Toc45028585"/>
      <w:bookmarkStart w:id="4636" w:name="_Toc45029420"/>
      <w:bookmarkStart w:id="4637" w:name="_Hlk9329919"/>
      <w:bookmarkStart w:id="4638" w:name="_Toc58583656"/>
      <w:r w:rsidRPr="00B3056F">
        <w:lastRenderedPageBreak/>
        <w:t>A.6</w:t>
      </w:r>
      <w:r w:rsidRPr="00B3056F">
        <w:tab/>
        <w:t>Nudm_PP API</w:t>
      </w:r>
      <w:bookmarkEnd w:id="4632"/>
      <w:bookmarkEnd w:id="4633"/>
      <w:bookmarkEnd w:id="4634"/>
      <w:bookmarkEnd w:id="4635"/>
      <w:bookmarkEnd w:id="4636"/>
      <w:bookmarkEnd w:id="4638"/>
    </w:p>
    <w:p w14:paraId="6E7B0566" w14:textId="77777777" w:rsidR="00EF45DA" w:rsidRPr="00B3056F" w:rsidRDefault="00EF45DA" w:rsidP="00EF45DA">
      <w:pPr>
        <w:pStyle w:val="PL"/>
      </w:pPr>
      <w:bookmarkStart w:id="4639" w:name="_Hlk34202315"/>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26E113F" w:rsidR="00EF45DA" w:rsidRPr="00B3056F" w:rsidRDefault="00EF45DA" w:rsidP="00EF45DA">
      <w:pPr>
        <w:pStyle w:val="PL"/>
      </w:pPr>
      <w:r w:rsidRPr="00B3056F">
        <w:t xml:space="preserve">  version: '1.</w:t>
      </w:r>
      <w:r w:rsidR="003C0FF9">
        <w:t>2</w:t>
      </w:r>
      <w:r w:rsidRPr="00B3056F">
        <w:t>.</w:t>
      </w:r>
      <w:r w:rsidR="003C0FF9">
        <w:t>0-alpha.1</w:t>
      </w:r>
      <w:r w:rsidRPr="00B3056F">
        <w:t>'</w:t>
      </w:r>
    </w:p>
    <w:p w14:paraId="4D4E96E6" w14:textId="77777777" w:rsidR="00EF45DA" w:rsidRPr="00B3056F" w:rsidRDefault="00EF45DA" w:rsidP="00EF45DA">
      <w:pPr>
        <w:pStyle w:val="PL"/>
      </w:pPr>
      <w:r w:rsidRPr="00B3056F">
        <w:t xml:space="preserve">  title: 'Nudm_PP'</w:t>
      </w:r>
    </w:p>
    <w:bookmarkEnd w:id="4637"/>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77777777" w:rsidR="00EF45DA" w:rsidRPr="00B3056F" w:rsidRDefault="00EF45DA" w:rsidP="00EF45DA">
      <w:pPr>
        <w:pStyle w:val="PL"/>
      </w:pPr>
      <w:r w:rsidRPr="00B3056F">
        <w:t xml:space="preserve">    © 2020,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1550D025" w:rsidR="00EF45DA" w:rsidRPr="00B3056F" w:rsidRDefault="00EF45DA" w:rsidP="00EF45DA">
      <w:pPr>
        <w:pStyle w:val="PL"/>
        <w:rPr>
          <w:lang w:val="en-US"/>
        </w:rPr>
      </w:pPr>
      <w:r w:rsidRPr="00B3056F">
        <w:rPr>
          <w:lang w:val="en-US"/>
        </w:rPr>
        <w:t xml:space="preserve">  description: 3GPP TS 29.503 Unified Data Management Services, version 1</w:t>
      </w:r>
      <w:r w:rsidR="003C0FF9">
        <w:rPr>
          <w:lang w:val="en-US"/>
        </w:rPr>
        <w:t>7</w:t>
      </w:r>
      <w:r w:rsidRPr="00B3056F">
        <w:rPr>
          <w:lang w:val="en-US"/>
        </w:rPr>
        <w:t>.</w:t>
      </w:r>
      <w:r w:rsidR="003C0FF9">
        <w:rPr>
          <w:lang w:val="en-US"/>
        </w:rPr>
        <w:t>1</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0FFDF19E" w:rsidR="006454EA" w:rsidRDefault="00EF45DA" w:rsidP="006454EA">
      <w:pPr>
        <w:pStyle w:val="PL"/>
      </w:pPr>
      <w:r w:rsidRPr="00B3056F">
        <w:t xml:space="preserve">          schema:</w:t>
      </w:r>
      <w:r w:rsidR="006454EA" w:rsidRPr="006454EA">
        <w:t xml:space="preserve"> </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52D92CBC"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16F4FCD9"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2DF873E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338F280D" w14:textId="77777777" w:rsidR="00EF45DA" w:rsidRPr="00B3056F" w:rsidRDefault="00EF45DA" w:rsidP="00EF45DA">
      <w:pPr>
        <w:pStyle w:val="PL"/>
      </w:pPr>
      <w:r w:rsidRPr="00B3056F">
        <w:t xml:space="preserve">            $ref: 'TS29503_Nudm_SDM.yaml#/components/schemas/ExtGroupId'</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36AC9604"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lastRenderedPageBreak/>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799A5140" w14:textId="77777777" w:rsidR="00147418" w:rsidRPr="00B3056F" w:rsidRDefault="00147418" w:rsidP="00147418">
      <w:pPr>
        <w:pStyle w:val="PL"/>
      </w:pPr>
      <w:r w:rsidRPr="00B3056F">
        <w:t xml:space="preserve">    </w:t>
      </w:r>
      <w:r>
        <w:t>get</w:t>
      </w:r>
      <w:r w:rsidRPr="00B3056F">
        <w:t>:</w:t>
      </w:r>
    </w:p>
    <w:p w14:paraId="302C05CD" w14:textId="77777777" w:rsidR="00147418" w:rsidRPr="00B3056F" w:rsidRDefault="00147418" w:rsidP="00147418">
      <w:pPr>
        <w:pStyle w:val="PL"/>
      </w:pPr>
      <w:r w:rsidRPr="00B3056F">
        <w:t xml:space="preserve">      summary: </w:t>
      </w:r>
      <w:r>
        <w:t>get</w:t>
      </w:r>
      <w:r w:rsidRPr="00B3056F">
        <w:t xml:space="preserve"> 5G VN Group</w:t>
      </w:r>
    </w:p>
    <w:p w14:paraId="23E76590" w14:textId="77777777" w:rsidR="00147418" w:rsidRPr="00B3056F" w:rsidRDefault="00147418" w:rsidP="00147418">
      <w:pPr>
        <w:pStyle w:val="PL"/>
      </w:pPr>
      <w:r w:rsidRPr="00B3056F">
        <w:t xml:space="preserve">      operationId: </w:t>
      </w:r>
      <w:r>
        <w:t>Get</w:t>
      </w:r>
      <w:r w:rsidRPr="00B3056F">
        <w:t xml:space="preserve"> 5G VN Group</w:t>
      </w:r>
    </w:p>
    <w:p w14:paraId="7F3001DA" w14:textId="77777777" w:rsidR="00147418" w:rsidRPr="00B3056F" w:rsidRDefault="00147418" w:rsidP="00147418">
      <w:pPr>
        <w:pStyle w:val="PL"/>
      </w:pPr>
      <w:r w:rsidRPr="00B3056F">
        <w:t xml:space="preserve">      tags:</w:t>
      </w:r>
    </w:p>
    <w:p w14:paraId="6FC3FF67" w14:textId="77777777" w:rsidR="00147418" w:rsidRPr="00B3056F" w:rsidRDefault="00147418" w:rsidP="00147418">
      <w:pPr>
        <w:pStyle w:val="PL"/>
      </w:pPr>
      <w:r w:rsidRPr="00B3056F">
        <w:t xml:space="preserve">        - 5G VN Group Modification</w:t>
      </w:r>
    </w:p>
    <w:p w14:paraId="4D2A1252" w14:textId="77777777" w:rsidR="00147418" w:rsidRPr="00B3056F" w:rsidRDefault="00147418" w:rsidP="00147418">
      <w:pPr>
        <w:pStyle w:val="PL"/>
      </w:pPr>
      <w:r w:rsidRPr="00B3056F">
        <w:t xml:space="preserve">      parameters:</w:t>
      </w:r>
    </w:p>
    <w:p w14:paraId="620DB006" w14:textId="77777777" w:rsidR="00147418" w:rsidRPr="00B3056F" w:rsidRDefault="00147418" w:rsidP="00147418">
      <w:pPr>
        <w:pStyle w:val="PL"/>
      </w:pPr>
      <w:r w:rsidRPr="00B3056F">
        <w:t xml:space="preserve">        - name: ext</w:t>
      </w:r>
      <w:r>
        <w:t>G</w:t>
      </w:r>
      <w:r w:rsidRPr="00B3056F">
        <w:t>roup</w:t>
      </w:r>
      <w:r>
        <w:t>I</w:t>
      </w:r>
      <w:r w:rsidRPr="00B3056F">
        <w:t>d</w:t>
      </w:r>
    </w:p>
    <w:p w14:paraId="4226C706" w14:textId="77777777" w:rsidR="00147418" w:rsidRPr="00B3056F" w:rsidRDefault="00147418" w:rsidP="00147418">
      <w:pPr>
        <w:pStyle w:val="PL"/>
      </w:pPr>
      <w:r w:rsidRPr="00B3056F">
        <w:t xml:space="preserve">          in: path</w:t>
      </w:r>
    </w:p>
    <w:p w14:paraId="64ADF9C9" w14:textId="77777777" w:rsidR="00147418" w:rsidRPr="00B3056F" w:rsidRDefault="00147418" w:rsidP="00147418">
      <w:pPr>
        <w:pStyle w:val="PL"/>
      </w:pPr>
      <w:r w:rsidRPr="00B3056F">
        <w:t xml:space="preserve">          description: External Identifier of the group</w:t>
      </w:r>
    </w:p>
    <w:p w14:paraId="01546E3D" w14:textId="77777777" w:rsidR="00147418" w:rsidRPr="00B3056F" w:rsidRDefault="00147418" w:rsidP="00147418">
      <w:pPr>
        <w:pStyle w:val="PL"/>
      </w:pPr>
      <w:r w:rsidRPr="00B3056F">
        <w:t xml:space="preserve">          required: true</w:t>
      </w:r>
    </w:p>
    <w:p w14:paraId="1F15C1F3" w14:textId="77777777" w:rsidR="00147418" w:rsidRPr="00B3056F" w:rsidRDefault="00147418" w:rsidP="00147418">
      <w:pPr>
        <w:pStyle w:val="PL"/>
      </w:pPr>
      <w:r w:rsidRPr="00B3056F">
        <w:t xml:space="preserve">          schema:</w:t>
      </w:r>
    </w:p>
    <w:p w14:paraId="20BE4C11" w14:textId="77777777" w:rsidR="00147418" w:rsidRPr="00B3056F" w:rsidRDefault="00147418" w:rsidP="00147418">
      <w:pPr>
        <w:pStyle w:val="PL"/>
      </w:pPr>
      <w:r w:rsidRPr="00B3056F">
        <w:t xml:space="preserve">            $ref: 'TS29503_Nudm_SDM.yaml#/components/schemas/ExtGroupId'</w:t>
      </w:r>
    </w:p>
    <w:p w14:paraId="3F78DD6A" w14:textId="77777777" w:rsidR="00147418" w:rsidRPr="00B3056F" w:rsidRDefault="00147418" w:rsidP="00147418">
      <w:pPr>
        <w:pStyle w:val="PL"/>
      </w:pPr>
      <w:r w:rsidRPr="00B3056F">
        <w:t xml:space="preserve">      responses:</w:t>
      </w:r>
    </w:p>
    <w:p w14:paraId="1AD2F44E" w14:textId="77777777" w:rsidR="00147418" w:rsidRPr="00B3056F" w:rsidRDefault="00147418" w:rsidP="00147418">
      <w:pPr>
        <w:pStyle w:val="PL"/>
        <w:rPr>
          <w:lang w:eastAsia="zh-CN"/>
        </w:rPr>
      </w:pPr>
      <w:r w:rsidRPr="00B3056F">
        <w:rPr>
          <w:rFonts w:hint="eastAsia"/>
          <w:lang w:eastAsia="zh-CN"/>
        </w:rPr>
        <w:t xml:space="preserve">        '200':</w:t>
      </w:r>
    </w:p>
    <w:p w14:paraId="29F30664" w14:textId="77777777" w:rsidR="00147418" w:rsidRPr="00B3056F" w:rsidRDefault="00147418" w:rsidP="00147418">
      <w:pPr>
        <w:pStyle w:val="PL"/>
      </w:pPr>
      <w:r w:rsidRPr="00B3056F">
        <w:t xml:space="preserve">          description: Expected response to a valid request</w:t>
      </w:r>
    </w:p>
    <w:p w14:paraId="6B48EAB0" w14:textId="77777777" w:rsidR="00147418" w:rsidRPr="00B3056F" w:rsidRDefault="00147418" w:rsidP="00147418">
      <w:pPr>
        <w:pStyle w:val="PL"/>
      </w:pPr>
      <w:r w:rsidRPr="00B3056F">
        <w:t xml:space="preserve">          content:</w:t>
      </w:r>
    </w:p>
    <w:p w14:paraId="67606343" w14:textId="77777777" w:rsidR="00147418" w:rsidRPr="00B3056F" w:rsidRDefault="00147418" w:rsidP="00147418">
      <w:pPr>
        <w:pStyle w:val="PL"/>
      </w:pPr>
      <w:r w:rsidRPr="00B3056F">
        <w:t xml:space="preserve">            application/json:</w:t>
      </w:r>
    </w:p>
    <w:p w14:paraId="77CCEEF5" w14:textId="77777777" w:rsidR="00147418" w:rsidRPr="00B3056F" w:rsidRDefault="00147418" w:rsidP="00147418">
      <w:pPr>
        <w:pStyle w:val="PL"/>
      </w:pPr>
      <w:r w:rsidRPr="00B3056F">
        <w:t xml:space="preserve">              schema:</w:t>
      </w:r>
    </w:p>
    <w:p w14:paraId="0BF8233F" w14:textId="77777777" w:rsidR="00147418" w:rsidRPr="00B3056F" w:rsidRDefault="00147418" w:rsidP="00147418">
      <w:pPr>
        <w:pStyle w:val="PL"/>
      </w:pPr>
      <w:r w:rsidRPr="00B3056F">
        <w:t xml:space="preserve">                $ref: '#/components/schemas/5GVnGroupConfiguration</w:t>
      </w:r>
      <w:r>
        <w:t>'</w:t>
      </w:r>
    </w:p>
    <w:p w14:paraId="496CCD47" w14:textId="77777777" w:rsidR="00147418" w:rsidRPr="00B3056F" w:rsidRDefault="00147418" w:rsidP="00147418">
      <w:pPr>
        <w:pStyle w:val="PL"/>
        <w:rPr>
          <w:lang w:val="en-US"/>
        </w:rPr>
      </w:pPr>
      <w:r w:rsidRPr="00B3056F">
        <w:rPr>
          <w:lang w:val="en-US"/>
        </w:rPr>
        <w:t xml:space="preserve">        '400':</w:t>
      </w:r>
    </w:p>
    <w:p w14:paraId="6E0BE8C5" w14:textId="77777777" w:rsidR="00147418" w:rsidRPr="00B3056F" w:rsidRDefault="00147418" w:rsidP="00147418">
      <w:pPr>
        <w:pStyle w:val="PL"/>
        <w:rPr>
          <w:lang w:val="en-US"/>
        </w:rPr>
      </w:pPr>
      <w:r w:rsidRPr="00B3056F">
        <w:rPr>
          <w:lang w:val="en-US"/>
        </w:rPr>
        <w:t xml:space="preserve">          $ref: 'TS29571_CommonData.yaml#/components/responses/400'</w:t>
      </w:r>
    </w:p>
    <w:p w14:paraId="59EDAE73" w14:textId="77777777" w:rsidR="00147418" w:rsidRPr="00B3056F" w:rsidRDefault="00147418" w:rsidP="00147418">
      <w:pPr>
        <w:pStyle w:val="PL"/>
        <w:rPr>
          <w:lang w:val="en-US"/>
        </w:rPr>
      </w:pPr>
      <w:r w:rsidRPr="00B3056F">
        <w:rPr>
          <w:lang w:val="en-US"/>
        </w:rPr>
        <w:t xml:space="preserve">        '403':</w:t>
      </w:r>
    </w:p>
    <w:p w14:paraId="0E4A4660" w14:textId="77777777" w:rsidR="00147418" w:rsidRPr="00B3056F" w:rsidRDefault="00147418" w:rsidP="00147418">
      <w:pPr>
        <w:pStyle w:val="PL"/>
        <w:rPr>
          <w:lang w:val="en-US"/>
        </w:rPr>
      </w:pPr>
      <w:r w:rsidRPr="00B3056F">
        <w:rPr>
          <w:lang w:val="en-US"/>
        </w:rPr>
        <w:t xml:space="preserve">          $ref: 'TS29571_CommonData.yaml#/components/responses/403'</w:t>
      </w:r>
    </w:p>
    <w:p w14:paraId="527A871F" w14:textId="77777777" w:rsidR="00147418" w:rsidRPr="00B3056F" w:rsidRDefault="00147418" w:rsidP="00147418">
      <w:pPr>
        <w:pStyle w:val="PL"/>
        <w:rPr>
          <w:lang w:val="en-US"/>
        </w:rPr>
      </w:pPr>
      <w:r w:rsidRPr="00B3056F">
        <w:rPr>
          <w:lang w:val="en-US"/>
        </w:rPr>
        <w:t xml:space="preserve">        '404':</w:t>
      </w:r>
    </w:p>
    <w:p w14:paraId="419E9D95" w14:textId="77777777" w:rsidR="00147418" w:rsidRPr="00B3056F" w:rsidRDefault="00147418" w:rsidP="00147418">
      <w:pPr>
        <w:pStyle w:val="PL"/>
        <w:rPr>
          <w:lang w:val="en-US"/>
        </w:rPr>
      </w:pPr>
      <w:r w:rsidRPr="00B3056F">
        <w:rPr>
          <w:lang w:val="en-US"/>
        </w:rPr>
        <w:t xml:space="preserve">          $ref: 'TS29571_CommonData.yaml#/components/responses/404'</w:t>
      </w:r>
    </w:p>
    <w:p w14:paraId="7D10377D" w14:textId="77777777" w:rsidR="00147418" w:rsidRPr="00B3056F" w:rsidRDefault="00147418" w:rsidP="00147418">
      <w:pPr>
        <w:pStyle w:val="PL"/>
        <w:rPr>
          <w:lang w:val="en-US"/>
        </w:rPr>
      </w:pPr>
      <w:r w:rsidRPr="00B3056F">
        <w:rPr>
          <w:lang w:val="en-US"/>
        </w:rPr>
        <w:t xml:space="preserve">        '500':</w:t>
      </w:r>
    </w:p>
    <w:p w14:paraId="722DB8DC" w14:textId="77777777" w:rsidR="00147418" w:rsidRPr="00B3056F" w:rsidRDefault="00147418" w:rsidP="00147418">
      <w:pPr>
        <w:pStyle w:val="PL"/>
      </w:pPr>
      <w:r w:rsidRPr="00B3056F">
        <w:rPr>
          <w:lang w:val="en-US"/>
        </w:rPr>
        <w:t xml:space="preserve">          </w:t>
      </w:r>
      <w:r w:rsidRPr="00B3056F">
        <w:t>$ref: 'TS29571_CommonData.yaml#/components/responses/500'</w:t>
      </w:r>
    </w:p>
    <w:p w14:paraId="5F19B2E7" w14:textId="77777777" w:rsidR="00147418" w:rsidRPr="00B3056F" w:rsidRDefault="00147418" w:rsidP="00147418">
      <w:pPr>
        <w:pStyle w:val="PL"/>
        <w:rPr>
          <w:lang w:val="en-US"/>
        </w:rPr>
      </w:pPr>
      <w:r w:rsidRPr="00B3056F">
        <w:rPr>
          <w:lang w:val="en-US"/>
        </w:rPr>
        <w:t xml:space="preserve">        '503':</w:t>
      </w:r>
    </w:p>
    <w:p w14:paraId="77F11FCE" w14:textId="77777777" w:rsidR="00147418" w:rsidRPr="00B3056F" w:rsidRDefault="00147418" w:rsidP="00147418">
      <w:pPr>
        <w:pStyle w:val="PL"/>
        <w:rPr>
          <w:lang w:val="en-US"/>
        </w:rPr>
      </w:pPr>
      <w:r w:rsidRPr="00B3056F">
        <w:t xml:space="preserve">          $ref: 'TS29571_CommonData.yaml#/components/responses/503'</w:t>
      </w:r>
    </w:p>
    <w:p w14:paraId="785E2482" w14:textId="77777777" w:rsidR="00147418" w:rsidRPr="00B3056F" w:rsidRDefault="00147418" w:rsidP="00147418">
      <w:pPr>
        <w:pStyle w:val="PL"/>
      </w:pPr>
      <w:r w:rsidRPr="00B3056F">
        <w:t xml:space="preserve">        default:</w:t>
      </w:r>
    </w:p>
    <w:p w14:paraId="4EAB8709" w14:textId="77777777" w:rsidR="00147418" w:rsidRPr="00B3056F" w:rsidRDefault="00147418" w:rsidP="00147418">
      <w:pPr>
        <w:pStyle w:val="PL"/>
      </w:pPr>
      <w:r w:rsidRPr="00B3056F">
        <w:t xml:space="preserve">          description: Unexpected error</w:t>
      </w:r>
    </w:p>
    <w:p w14:paraId="35ED3BFB" w14:textId="77777777" w:rsidR="00EF45DA" w:rsidRPr="00B3056F" w:rsidRDefault="00EF45DA"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lastRenderedPageBreak/>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3BF0E014" w:rsidR="00EF45DA" w:rsidRPr="00B3056F" w:rsidRDefault="00EF45DA" w:rsidP="00EF45DA">
      <w:pPr>
        <w:pStyle w:val="PL"/>
      </w:pPr>
      <w:r w:rsidRPr="00B3056F">
        <w:t xml:space="preserve">          </w:t>
      </w:r>
      <w:r w:rsidR="00A7713C">
        <w:rPr>
          <w:lang w:val="en-US"/>
        </w:rPr>
        <w:t>type: string</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6863A9CA" w14:textId="77777777" w:rsidR="00FF1FEF" w:rsidRDefault="00EF45DA" w:rsidP="00FF1FEF">
      <w:pPr>
        <w:pStyle w:val="PL"/>
      </w:pPr>
      <w:r w:rsidRPr="00B3056F">
        <w:t xml:space="preserve">          $ref: 'TS29571_CommonData.yaml#/components/schemas/D</w:t>
      </w:r>
      <w:r w:rsidRPr="00B3056F">
        <w:rPr>
          <w:rFonts w:hint="eastAsia"/>
        </w:rPr>
        <w:t>ateTime</w:t>
      </w:r>
      <w:r w:rsidRPr="00B3056F">
        <w:t>'</w:t>
      </w:r>
    </w:p>
    <w:p w14:paraId="52759B00" w14:textId="77777777" w:rsidR="00FF1FEF" w:rsidRDefault="00FF1FEF" w:rsidP="00FF1FEF">
      <w:pPr>
        <w:pStyle w:val="PL"/>
      </w:pPr>
      <w:r>
        <w:rPr>
          <w:lang w:eastAsia="zh-CN"/>
        </w:rPr>
        <w:t xml:space="preserve">        </w:t>
      </w:r>
      <w:r w:rsidRPr="00B3056F">
        <w:t>mtcProviderInformation</w:t>
      </w:r>
      <w:r>
        <w:t>:</w:t>
      </w:r>
    </w:p>
    <w:p w14:paraId="6636037F" w14:textId="6839AF55" w:rsidR="00EF45DA" w:rsidRPr="00B3056F" w:rsidRDefault="00FF1FEF" w:rsidP="00EF45DA">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2BF40E9A" w:rsidR="00EF45DA" w:rsidRPr="00B3056F" w:rsidRDefault="00EF45DA" w:rsidP="00EF45DA">
      <w:pPr>
        <w:pStyle w:val="PL"/>
        <w:rPr>
          <w:lang w:val="en-US"/>
        </w:rPr>
      </w:pPr>
      <w:r w:rsidRPr="00B3056F">
        <w:rPr>
          <w:lang w:val="en-US"/>
        </w:rPr>
        <w:t xml:space="preserve">          </w:t>
      </w:r>
      <w:r w:rsidR="00A7713C">
        <w:rPr>
          <w:lang w:val="en-US"/>
        </w:rPr>
        <w:t>type: string</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367D6FB0" w14:textId="77777777" w:rsidR="00FF1FEF" w:rsidRDefault="00EF45DA" w:rsidP="00FF1FEF">
      <w:pPr>
        <w:pStyle w:val="PL"/>
      </w:pPr>
      <w:r w:rsidRPr="00B3056F">
        <w:t xml:space="preserve">          $ref: 'TS29571_CommonData.yaml#/components/schemas/D</w:t>
      </w:r>
      <w:r w:rsidRPr="00B3056F">
        <w:rPr>
          <w:rFonts w:hint="eastAsia"/>
        </w:rPr>
        <w:t>ateTime</w:t>
      </w:r>
      <w:r w:rsidRPr="00B3056F">
        <w:t>'</w:t>
      </w:r>
    </w:p>
    <w:p w14:paraId="0532728E" w14:textId="77777777" w:rsidR="00FF1FEF" w:rsidRDefault="00FF1FEF" w:rsidP="00FF1FEF">
      <w:pPr>
        <w:pStyle w:val="PL"/>
      </w:pPr>
      <w:r>
        <w:rPr>
          <w:lang w:eastAsia="zh-CN"/>
        </w:rPr>
        <w:t xml:space="preserve">        </w:t>
      </w:r>
      <w:r w:rsidRPr="00B3056F">
        <w:t>mtcProviderInformation</w:t>
      </w:r>
      <w:r>
        <w:t>:</w:t>
      </w:r>
    </w:p>
    <w:p w14:paraId="55C14E5A" w14:textId="7B616D3A" w:rsidR="00EF45DA" w:rsidRPr="00B3056F" w:rsidRDefault="00FF1FEF" w:rsidP="00FF1FEF">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lastRenderedPageBreak/>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5B2F444C" w:rsidR="00EF45DA" w:rsidRPr="00B3056F" w:rsidRDefault="00EF45DA" w:rsidP="00EF45DA">
      <w:pPr>
        <w:pStyle w:val="PL"/>
        <w:rPr>
          <w:lang w:val="en-US"/>
        </w:rPr>
      </w:pPr>
      <w:r w:rsidRPr="00B3056F">
        <w:rPr>
          <w:lang w:val="en-US"/>
        </w:rPr>
        <w:t xml:space="preserve">          </w:t>
      </w:r>
      <w:r w:rsidR="00A7713C">
        <w:rPr>
          <w:lang w:val="en-US"/>
        </w:rPr>
        <w:t>type: string</w:t>
      </w:r>
    </w:p>
    <w:p w14:paraId="55DBC85E" w14:textId="77777777" w:rsidR="00EF45DA" w:rsidRPr="00B3056F" w:rsidRDefault="00EF45DA" w:rsidP="00EF45DA">
      <w:pPr>
        <w:pStyle w:val="PL"/>
      </w:pPr>
      <w:r w:rsidRPr="00B3056F">
        <w:t xml:space="preserve">        internalGroupIdentifier:</w:t>
      </w:r>
    </w:p>
    <w:p w14:paraId="5AD82A4C" w14:textId="77777777" w:rsidR="00FF1FEF" w:rsidRDefault="00EF45DA" w:rsidP="00FF1FEF">
      <w:pPr>
        <w:pStyle w:val="PL"/>
        <w:rPr>
          <w:lang w:val="en-US"/>
        </w:rPr>
      </w:pPr>
      <w:r w:rsidRPr="00B3056F">
        <w:rPr>
          <w:lang w:val="en-US"/>
        </w:rPr>
        <w:t xml:space="preserve">          $ref: '</w:t>
      </w:r>
      <w:r w:rsidRPr="00B3056F">
        <w:t>TS29571_CommonData.yaml</w:t>
      </w:r>
      <w:r w:rsidRPr="00B3056F">
        <w:rPr>
          <w:lang w:val="en-US"/>
        </w:rPr>
        <w:t>#/components/schemas/GroupId'</w:t>
      </w:r>
    </w:p>
    <w:p w14:paraId="31DB90E8" w14:textId="77777777" w:rsidR="00FF1FEF" w:rsidRDefault="00FF1FEF" w:rsidP="00FF1FEF">
      <w:pPr>
        <w:pStyle w:val="PL"/>
      </w:pPr>
      <w:r>
        <w:rPr>
          <w:lang w:eastAsia="zh-CN"/>
        </w:rPr>
        <w:t xml:space="preserve">        </w:t>
      </w:r>
      <w:r w:rsidRPr="00B3056F">
        <w:t>mtcProviderInformation</w:t>
      </w:r>
      <w:r>
        <w:t>:</w:t>
      </w:r>
    </w:p>
    <w:p w14:paraId="6BA29C8E" w14:textId="4F52F251" w:rsidR="00EF45DA" w:rsidRPr="00B3056F" w:rsidRDefault="00FF1FEF" w:rsidP="00FF1FEF">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4772819E" w:rsidR="00EF45DA" w:rsidRPr="00B3056F" w:rsidRDefault="00EF45DA" w:rsidP="00EF45DA">
      <w:pPr>
        <w:pStyle w:val="PL"/>
        <w:rPr>
          <w:lang w:eastAsia="zh-CN"/>
        </w:rPr>
      </w:pPr>
      <w:r w:rsidRPr="00B3056F">
        <w:rPr>
          <w:lang w:eastAsia="zh-CN"/>
        </w:rPr>
        <w:t xml:space="preserve">          </w:t>
      </w:r>
      <w:r w:rsidR="000D3DC7">
        <w:rPr>
          <w:lang w:val="en-US"/>
        </w:rPr>
        <w:t>type: string</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1033CC0" w14:textId="77777777" w:rsidR="00FF1FEF" w:rsidRDefault="00EF45DA" w:rsidP="00FF1FEF">
      <w:pPr>
        <w:pStyle w:val="PL"/>
        <w:rPr>
          <w:lang w:val="en-US"/>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243E7ABA" w14:textId="77777777" w:rsidR="00FF1FEF" w:rsidRDefault="00FF1FEF" w:rsidP="00FF1FEF">
      <w:pPr>
        <w:pStyle w:val="PL"/>
      </w:pPr>
      <w:r>
        <w:rPr>
          <w:lang w:eastAsia="zh-CN"/>
        </w:rPr>
        <w:t xml:space="preserve">        </w:t>
      </w:r>
      <w:r w:rsidRPr="00B3056F">
        <w:t>mtcProviderInformation</w:t>
      </w:r>
      <w:r>
        <w:t>:</w:t>
      </w:r>
    </w:p>
    <w:p w14:paraId="7197AA0C" w14:textId="0BF6F77B" w:rsidR="00EF45DA" w:rsidRPr="00B3056F" w:rsidRDefault="00FF1FEF" w:rsidP="00FF1FEF">
      <w:pPr>
        <w:pStyle w:val="PL"/>
        <w:rPr>
          <w:lang w:val="en-US" w:eastAsia="zh-CN"/>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lastRenderedPageBreak/>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3056F">
        <w:rPr>
          <w:rFonts w:ascii="Courier New" w:hAnsi="Courier New"/>
          <w:noProof/>
          <w:sz w:val="16"/>
        </w:rPr>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469FF1C7" w:rsidR="00EF45DA" w:rsidRPr="00B3056F" w:rsidRDefault="00EF45DA" w:rsidP="00EF45DA">
      <w:pPr>
        <w:pStyle w:val="PL"/>
        <w:rPr>
          <w:lang w:eastAsia="zh-CN"/>
        </w:rPr>
      </w:pPr>
      <w:r w:rsidRPr="00B3056F">
        <w:rPr>
          <w:lang w:eastAsia="zh-CN"/>
        </w:rPr>
        <w:t xml:space="preserve">          </w:t>
      </w:r>
      <w:r w:rsidR="000D3DC7">
        <w:rPr>
          <w:lang w:val="en-US"/>
        </w:rPr>
        <w:t>type: string</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2415651F" w14:textId="77777777" w:rsidR="00FF1FEF" w:rsidRDefault="00EF45DA" w:rsidP="00FF1FEF">
      <w:pPr>
        <w:pStyle w:val="PL"/>
      </w:pPr>
      <w:r w:rsidRPr="00B3056F">
        <w:t xml:space="preserve">          minItems: 1</w:t>
      </w:r>
    </w:p>
    <w:p w14:paraId="63D51B45" w14:textId="77777777" w:rsidR="00FF1FEF" w:rsidRDefault="00FF1FEF" w:rsidP="00FF1FEF">
      <w:pPr>
        <w:pStyle w:val="PL"/>
      </w:pPr>
      <w:r>
        <w:rPr>
          <w:lang w:eastAsia="zh-CN"/>
        </w:rPr>
        <w:t xml:space="preserve">        </w:t>
      </w:r>
      <w:r w:rsidRPr="00B3056F">
        <w:t>mtcProviderInformation</w:t>
      </w:r>
      <w:r>
        <w:t>:</w:t>
      </w:r>
    </w:p>
    <w:p w14:paraId="08DF6643" w14:textId="01840B13" w:rsidR="00EF45DA" w:rsidRPr="00B3056F" w:rsidRDefault="00FF1FEF" w:rsidP="00FF1FEF">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lastRenderedPageBreak/>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010B3970" w:rsidR="00EF45DA" w:rsidRPr="00B3056F" w:rsidRDefault="00EF45DA" w:rsidP="00EF45DA">
      <w:pPr>
        <w:pStyle w:val="PL"/>
      </w:pPr>
      <w:r w:rsidRPr="00B3056F">
        <w:t xml:space="preserve">          </w:t>
      </w:r>
      <w:r w:rsidR="000D3DC7">
        <w:rPr>
          <w:lang w:val="en-US"/>
        </w:rPr>
        <w:t>type: string</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7D1C5C54" w14:textId="77777777" w:rsidR="00FF1FEF" w:rsidRDefault="00EF45DA" w:rsidP="00FF1FEF">
      <w:pPr>
        <w:pStyle w:val="PL"/>
      </w:pPr>
      <w:r w:rsidRPr="00B3056F">
        <w:t xml:space="preserve">          $ref: 'TS29571_CommonData.yaml#/components/schemas/D</w:t>
      </w:r>
      <w:r w:rsidRPr="00B3056F">
        <w:rPr>
          <w:rFonts w:hint="eastAsia"/>
        </w:rPr>
        <w:t>ateTime</w:t>
      </w:r>
      <w:r w:rsidRPr="00B3056F">
        <w:t>'</w:t>
      </w:r>
    </w:p>
    <w:p w14:paraId="440EF4EE" w14:textId="77777777" w:rsidR="00FF1FEF" w:rsidRDefault="00FF1FEF" w:rsidP="00FF1FEF">
      <w:pPr>
        <w:pStyle w:val="PL"/>
      </w:pPr>
      <w:r>
        <w:rPr>
          <w:lang w:eastAsia="zh-CN"/>
        </w:rPr>
        <w:t xml:space="preserve">        </w:t>
      </w:r>
      <w:r w:rsidRPr="00B3056F">
        <w:t>mtcProviderInformation</w:t>
      </w:r>
      <w:r>
        <w:t>:</w:t>
      </w:r>
    </w:p>
    <w:p w14:paraId="41601995" w14:textId="0CD73664" w:rsidR="00EF45DA" w:rsidRPr="00B3056F" w:rsidRDefault="00FF1FEF" w:rsidP="00FF1FEF">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5C3F3593" w:rsidR="00EF45DA" w:rsidRPr="00B3056F" w:rsidRDefault="00EF45DA" w:rsidP="00EF45DA">
      <w:pPr>
        <w:pStyle w:val="PL"/>
        <w:rPr>
          <w:lang w:val="en-US"/>
        </w:rPr>
      </w:pPr>
      <w:r w:rsidRPr="00B3056F">
        <w:rPr>
          <w:lang w:val="en-US"/>
        </w:rPr>
        <w:t xml:space="preserve">          </w:t>
      </w:r>
      <w:r w:rsidR="000D3DC7">
        <w:rPr>
          <w:lang w:val="en-US"/>
        </w:rPr>
        <w:t>type: string</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616A2330" w14:textId="77777777" w:rsidR="00FF1FEF" w:rsidRDefault="00EF45DA" w:rsidP="00FF1FEF">
      <w:pPr>
        <w:pStyle w:val="PL"/>
      </w:pPr>
      <w:r w:rsidRPr="00B3056F">
        <w:t xml:space="preserve">          $ref: 'TS29571_CommonData.yaml#/components/schemas/D</w:t>
      </w:r>
      <w:r w:rsidRPr="00B3056F">
        <w:rPr>
          <w:rFonts w:hint="eastAsia"/>
        </w:rPr>
        <w:t>ateTime</w:t>
      </w:r>
      <w:r w:rsidRPr="00B3056F">
        <w:t>'</w:t>
      </w:r>
    </w:p>
    <w:p w14:paraId="3FD4E50B" w14:textId="77777777" w:rsidR="00FF1FEF" w:rsidRDefault="00FF1FEF" w:rsidP="00FF1FEF">
      <w:pPr>
        <w:pStyle w:val="PL"/>
      </w:pPr>
      <w:r>
        <w:rPr>
          <w:lang w:eastAsia="zh-CN"/>
        </w:rPr>
        <w:t xml:space="preserve">        </w:t>
      </w:r>
      <w:r w:rsidRPr="00B3056F">
        <w:t>mtcProviderInformation</w:t>
      </w:r>
      <w:r>
        <w:t>:</w:t>
      </w:r>
    </w:p>
    <w:p w14:paraId="630F7E70" w14:textId="6563B375" w:rsidR="00EF45DA" w:rsidRPr="00B3056F" w:rsidRDefault="00FF1FEF" w:rsidP="00FF1FEF">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08B98968" w:rsidR="00EF45DA" w:rsidRPr="00B3056F" w:rsidRDefault="00EF45DA" w:rsidP="00EF45DA">
      <w:pPr>
        <w:pStyle w:val="PL"/>
        <w:rPr>
          <w:lang w:val="en-US"/>
        </w:rPr>
      </w:pPr>
      <w:r w:rsidRPr="00B3056F">
        <w:rPr>
          <w:lang w:val="en-US"/>
        </w:rPr>
        <w:t xml:space="preserve">          </w:t>
      </w:r>
      <w:r w:rsidR="000D3DC7">
        <w:rPr>
          <w:lang w:val="en-US"/>
        </w:rPr>
        <w:t>type: string</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43A1309C" w14:textId="77777777" w:rsidR="00FF1FEF" w:rsidRDefault="00EF45DA" w:rsidP="00FF1FEF">
      <w:pPr>
        <w:pStyle w:val="PL"/>
      </w:pPr>
      <w:r w:rsidRPr="00B3056F">
        <w:t xml:space="preserve">          $ref: 'TS29571_CommonData.yaml#/components/schemas/D</w:t>
      </w:r>
      <w:r w:rsidRPr="00B3056F">
        <w:rPr>
          <w:rFonts w:hint="eastAsia"/>
        </w:rPr>
        <w:t>ateTime</w:t>
      </w:r>
      <w:r w:rsidRPr="00B3056F">
        <w:t>'</w:t>
      </w:r>
    </w:p>
    <w:p w14:paraId="19D2A378" w14:textId="77777777" w:rsidR="00FF1FEF" w:rsidRDefault="00FF1FEF" w:rsidP="00FF1FEF">
      <w:pPr>
        <w:pStyle w:val="PL"/>
      </w:pPr>
      <w:r>
        <w:rPr>
          <w:lang w:eastAsia="zh-CN"/>
        </w:rPr>
        <w:t xml:space="preserve">        </w:t>
      </w:r>
      <w:r w:rsidRPr="00B3056F">
        <w:t>mtcProviderInformation</w:t>
      </w:r>
      <w:r>
        <w:t>:</w:t>
      </w:r>
    </w:p>
    <w:p w14:paraId="35B10FA3" w14:textId="40D6016B" w:rsidR="00EF45DA" w:rsidRPr="00B3056F" w:rsidRDefault="00FF1FEF" w:rsidP="00FF1FEF">
      <w:pPr>
        <w:pStyle w:val="PL"/>
        <w:rPr>
          <w:lang w:val="en-US"/>
        </w:rPr>
      </w:pPr>
      <w:r>
        <w:rPr>
          <w:lang w:val="en-US"/>
        </w:rPr>
        <w:t xml:space="preserve">          $ref: '</w:t>
      </w:r>
      <w:r>
        <w:t>TS29571_CommonData.yaml</w:t>
      </w:r>
      <w:r>
        <w:rPr>
          <w:lang w:val="en-US"/>
        </w:rPr>
        <w:t>#/components/schemas/</w:t>
      </w:r>
      <w:r w:rsidRPr="00751E45">
        <w:rPr>
          <w:lang w:val="en-US"/>
        </w:rPr>
        <w:t>MtcProviderInformation</w:t>
      </w:r>
      <w:r>
        <w:rPr>
          <w:lang w:val="en-US"/>
        </w:rPr>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50D919DF" w:rsidR="00EF45DA" w:rsidRPr="00B3056F" w:rsidRDefault="00EF45DA" w:rsidP="00EF45DA">
      <w:pPr>
        <w:pStyle w:val="PL"/>
      </w:pPr>
      <w:r w:rsidRPr="00B3056F">
        <w:t xml:space="preserve">          </w:t>
      </w:r>
      <w:r w:rsidR="000D3DC7">
        <w:rPr>
          <w:lang w:val="en-US"/>
        </w:rPr>
        <w:t>type: string</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10D2833B" w14:textId="77777777" w:rsidR="00FF1FEF" w:rsidRDefault="00FF1FEF" w:rsidP="00FF1FEF">
      <w:pPr>
        <w:pStyle w:val="PL"/>
      </w:pPr>
      <w:r>
        <w:rPr>
          <w:lang w:eastAsia="zh-CN"/>
        </w:rPr>
        <w:t xml:space="preserve">        </w:t>
      </w:r>
      <w:r w:rsidRPr="00B3056F">
        <w:t>mtcProviderInformation</w:t>
      </w:r>
      <w:r>
        <w:t>:</w:t>
      </w:r>
    </w:p>
    <w:p w14:paraId="6A4459D1" w14:textId="77012A00" w:rsidR="00EF45DA" w:rsidRPr="00B3056F" w:rsidRDefault="00FF1FEF" w:rsidP="00FF1FEF">
      <w:pPr>
        <w:pStyle w:val="PL"/>
      </w:pPr>
      <w:r>
        <w:rPr>
          <w:lang w:val="en-US"/>
        </w:rPr>
        <w:t xml:space="preserve">          $ref: '</w:t>
      </w:r>
      <w:r>
        <w:t>TS29571_CommonData.yaml</w:t>
      </w:r>
      <w:r>
        <w:rPr>
          <w:lang w:val="en-US"/>
        </w:rPr>
        <w:t>#/components/schemas/</w:t>
      </w:r>
      <w:r w:rsidRPr="00751E45">
        <w:rPr>
          <w:lang w:val="en-US"/>
        </w:rPr>
        <w:t>MtcProviderInformation</w:t>
      </w:r>
      <w:r>
        <w:rPr>
          <w:lang w:val="en-US"/>
        </w:rPr>
        <w:t>'</w:t>
      </w: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bookmarkEnd w:id="4639"/>
    <w:p w14:paraId="4ADA35E6" w14:textId="77777777" w:rsidR="00EF45DA" w:rsidRPr="00B3056F" w:rsidRDefault="00EF45DA" w:rsidP="00EF45DA">
      <w:pPr>
        <w:pStyle w:val="PL"/>
      </w:pPr>
    </w:p>
    <w:p w14:paraId="3052A414" w14:textId="77777777" w:rsidR="00EF45DA" w:rsidRPr="00B3056F" w:rsidRDefault="00EF45DA" w:rsidP="00EF45DA">
      <w:pPr>
        <w:pStyle w:val="Heading2"/>
      </w:pPr>
      <w:bookmarkStart w:id="4640" w:name="_Toc11338883"/>
      <w:bookmarkStart w:id="4641" w:name="_Toc27585644"/>
      <w:bookmarkStart w:id="4642" w:name="_Toc36457667"/>
      <w:bookmarkStart w:id="4643" w:name="_Toc45028586"/>
      <w:bookmarkStart w:id="4644" w:name="_Toc45029421"/>
      <w:bookmarkStart w:id="4645" w:name="_Toc58583657"/>
      <w:r w:rsidRPr="00B3056F">
        <w:lastRenderedPageBreak/>
        <w:t>A.7</w:t>
      </w:r>
      <w:r w:rsidRPr="00B3056F">
        <w:tab/>
        <w:t>Nudm_NIDDAU API</w:t>
      </w:r>
      <w:bookmarkEnd w:id="4640"/>
      <w:bookmarkEnd w:id="4641"/>
      <w:bookmarkEnd w:id="4642"/>
      <w:bookmarkEnd w:id="4643"/>
      <w:bookmarkEnd w:id="4644"/>
      <w:bookmarkEnd w:id="4645"/>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33C2579B" w:rsidR="00EF45DA" w:rsidRPr="00B3056F" w:rsidRDefault="00EF45DA" w:rsidP="00EF45DA">
      <w:pPr>
        <w:pStyle w:val="PL"/>
      </w:pPr>
      <w:r w:rsidRPr="00B3056F">
        <w:t xml:space="preserve">  version: '1.</w:t>
      </w:r>
      <w:r w:rsidR="003C0FF9">
        <w:t>1</w:t>
      </w:r>
      <w:r w:rsidRPr="00B3056F">
        <w:t>.0</w:t>
      </w:r>
      <w:r w:rsidR="003C0FF9">
        <w:t>-alpha.1</w:t>
      </w:r>
      <w:r w:rsidRPr="00B3056F">
        <w:t>'</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77777777" w:rsidR="00EF45DA" w:rsidRPr="00B3056F" w:rsidRDefault="00EF45DA" w:rsidP="00EF45DA">
      <w:pPr>
        <w:pStyle w:val="PL"/>
      </w:pPr>
      <w:r w:rsidRPr="00B3056F">
        <w:t xml:space="preserve">    Nudm NIDD Authorization Service.</w:t>
      </w:r>
    </w:p>
    <w:p w14:paraId="5BA52936" w14:textId="77777777" w:rsidR="00EF45DA" w:rsidRPr="00B3056F" w:rsidRDefault="00EF45DA" w:rsidP="00EF45DA">
      <w:pPr>
        <w:pStyle w:val="PL"/>
      </w:pPr>
      <w:r w:rsidRPr="00B3056F">
        <w:t xml:space="preserve">    © 2020, 3GPP Organizational Partners (ARIB, ATIS, CCSA, ETSI, TSDSI, TTA, TTC).</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5528A251" w:rsidR="00EF45DA" w:rsidRPr="00B3056F" w:rsidRDefault="00EF45DA" w:rsidP="00EF45DA">
      <w:pPr>
        <w:pStyle w:val="PL"/>
        <w:rPr>
          <w:lang w:val="en-US"/>
        </w:rPr>
      </w:pPr>
      <w:r w:rsidRPr="00B3056F">
        <w:rPr>
          <w:lang w:val="en-US"/>
        </w:rPr>
        <w:t xml:space="preserve">  description: 3GPP TS 29.503 Unified Data Management Services, version 1</w:t>
      </w:r>
      <w:r w:rsidR="003C0FF9">
        <w:rPr>
          <w:lang w:val="en-US"/>
        </w:rPr>
        <w:t>7</w:t>
      </w:r>
      <w:r w:rsidRPr="00B3056F">
        <w:rPr>
          <w:lang w:val="en-US"/>
        </w:rPr>
        <w:t>.</w:t>
      </w:r>
      <w:r w:rsidR="003C0FF9">
        <w:rPr>
          <w:lang w:val="en-US"/>
        </w:rPr>
        <w:t>1</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lastRenderedPageBreak/>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lastRenderedPageBreak/>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59ABCB9C" w14:textId="77777777" w:rsidR="00FF1FEF" w:rsidRDefault="00EF45DA" w:rsidP="00FF1FEF">
      <w:pPr>
        <w:pStyle w:val="PL"/>
      </w:pPr>
      <w:r w:rsidRPr="00B3056F">
        <w:t xml:space="preserve">          $ref: 'TS29571_CommonData.yaml#/components/schemas/Uri'</w:t>
      </w:r>
    </w:p>
    <w:p w14:paraId="2EAF160F" w14:textId="77777777" w:rsidR="00FF1FEF" w:rsidRDefault="00FF1FEF" w:rsidP="00FF1FEF">
      <w:pPr>
        <w:pStyle w:val="PL"/>
      </w:pPr>
      <w:r>
        <w:rPr>
          <w:lang w:eastAsia="zh-CN"/>
        </w:rPr>
        <w:t xml:space="preserve">        </w:t>
      </w:r>
      <w:r>
        <w:t>afId:</w:t>
      </w:r>
    </w:p>
    <w:p w14:paraId="7FC487F7" w14:textId="0DEE16FE" w:rsidR="00EF45DA" w:rsidRPr="00B3056F" w:rsidRDefault="00FF1FEF" w:rsidP="00FF1FEF">
      <w:pPr>
        <w:pStyle w:val="PL"/>
      </w:pPr>
      <w:r>
        <w:rPr>
          <w:lang w:val="en-US"/>
        </w:rPr>
        <w:t xml:space="preserve">          type: string</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77777777"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EF45DA">
      <w:pPr>
        <w:pStyle w:val="Heading2"/>
      </w:pPr>
      <w:bookmarkStart w:id="4646" w:name="_Toc27585645"/>
      <w:bookmarkStart w:id="4647" w:name="_Toc36457668"/>
      <w:bookmarkStart w:id="4648" w:name="_Toc45028587"/>
      <w:bookmarkStart w:id="4649" w:name="_Toc45029422"/>
      <w:bookmarkStart w:id="4650" w:name="_Toc11338884"/>
      <w:bookmarkStart w:id="4651" w:name="_Toc58583658"/>
      <w:r w:rsidRPr="00B3056F">
        <w:t>A.8</w:t>
      </w:r>
      <w:r w:rsidRPr="00B3056F">
        <w:tab/>
        <w:t>Nudm_MT API</w:t>
      </w:r>
      <w:bookmarkEnd w:id="4646"/>
      <w:bookmarkEnd w:id="4647"/>
      <w:bookmarkEnd w:id="4648"/>
      <w:bookmarkEnd w:id="4649"/>
      <w:bookmarkEnd w:id="4651"/>
    </w:p>
    <w:p w14:paraId="26F8D491" w14:textId="77777777" w:rsidR="00EF45DA" w:rsidRPr="00B3056F" w:rsidRDefault="00EF45DA" w:rsidP="00EF45DA">
      <w:pPr>
        <w:pStyle w:val="PL"/>
      </w:pPr>
      <w:bookmarkStart w:id="4652" w:name="_Hlk34117769"/>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40262242" w:rsidR="00EF45DA" w:rsidRPr="00B3056F" w:rsidRDefault="00EF45DA" w:rsidP="00EF45DA">
      <w:pPr>
        <w:pStyle w:val="PL"/>
        <w:rPr>
          <w:lang w:val="en-US"/>
        </w:rPr>
      </w:pPr>
      <w:r w:rsidRPr="00B3056F">
        <w:rPr>
          <w:lang w:val="en-US"/>
        </w:rPr>
        <w:t xml:space="preserve">  version: '1.</w:t>
      </w:r>
      <w:r w:rsidR="00936BFC">
        <w:rPr>
          <w:lang w:val="en-US"/>
        </w:rPr>
        <w:t>0</w:t>
      </w:r>
      <w:r w:rsidRPr="00B3056F">
        <w:rPr>
          <w:lang w:val="en-US"/>
        </w:rPr>
        <w:t>.</w:t>
      </w:r>
      <w:r w:rsidR="00936BFC">
        <w:rPr>
          <w:lang w:val="en-US"/>
        </w:rPr>
        <w:t>1</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77777777" w:rsidR="00EF45DA" w:rsidRPr="00B3056F" w:rsidRDefault="00EF45DA" w:rsidP="00EF45DA">
      <w:pPr>
        <w:pStyle w:val="PL"/>
      </w:pPr>
      <w:r w:rsidRPr="00B3056F">
        <w:t xml:space="preserve">    © 2020,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0D33395B"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lastRenderedPageBreak/>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lastRenderedPageBreak/>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7777777" w:rsidR="00EF45DA" w:rsidRPr="00B3056F" w:rsidRDefault="00EF45DA" w:rsidP="00EF45DA">
      <w:pPr>
        <w:pStyle w:val="PL"/>
      </w:pPr>
      <w:r w:rsidRPr="00B3056F">
        <w:t xml:space="preserve">        locatoinAge: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bookmarkEnd w:id="4652"/>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4653" w:name="_Toc27585646"/>
      <w:bookmarkStart w:id="4654" w:name="_Toc36457669"/>
      <w:bookmarkStart w:id="4655" w:name="_Toc45028588"/>
      <w:bookmarkStart w:id="4656" w:name="_Toc45029423"/>
      <w:bookmarkStart w:id="4657" w:name="_Toc58583659"/>
      <w:r w:rsidRPr="00B3056F">
        <w:lastRenderedPageBreak/>
        <w:t>Annex B (informative):</w:t>
      </w:r>
      <w:r w:rsidRPr="00B3056F">
        <w:br/>
        <w:t>Stateless UDMs</w:t>
      </w:r>
      <w:bookmarkEnd w:id="4650"/>
      <w:bookmarkEnd w:id="4653"/>
      <w:bookmarkEnd w:id="4654"/>
      <w:bookmarkEnd w:id="4655"/>
      <w:bookmarkEnd w:id="4656"/>
      <w:bookmarkEnd w:id="4657"/>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2" type="#_x0000_t75" style="width:388.3pt;height:182.15pt" o:ole="">
            <v:imagedata r:id="rId186" o:title=""/>
          </v:shape>
          <o:OLEObject Type="Embed" ProgID="Visio.Drawing.11" ShapeID="_x0000_i1112" DrawAspect="Content" ObjectID="_1669196378" r:id="rId187"/>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t>Figure B-2 shows a scenario where an AMF subscribes to notifications of data change (permanent provisioned subscription data) at the stateless UDM. The UDM (UDM 1) stores the subscription to notification in the UE's context data at the UDR.</w:t>
      </w:r>
    </w:p>
    <w:p w14:paraId="204C20EB" w14:textId="012C1E0C" w:rsidR="00EF45DA" w:rsidRPr="00B3056F" w:rsidRDefault="007B317E" w:rsidP="00EF45DA">
      <w:pPr>
        <w:pStyle w:val="TH"/>
      </w:pPr>
      <w:r w:rsidRPr="004255CD">
        <w:rPr>
          <w:rFonts w:eastAsia="Yu Mincho"/>
        </w:rPr>
        <w:object w:dxaOrig="13935" w:dyaOrig="7980" w14:anchorId="051ECFA5">
          <v:shape id="_x0000_i1113" type="#_x0000_t75" style="width:470.75pt;height:400pt" o:ole="">
            <v:imagedata r:id="rId188" o:title=""/>
          </v:shape>
          <o:OLEObject Type="Embed" ProgID="Visio.Drawing.11" ShapeID="_x0000_i1113" DrawAspect="Content" ObjectID="_1669196379" r:id="rId189"/>
        </w:object>
      </w:r>
    </w:p>
    <w:p w14:paraId="246A8483" w14:textId="02676FA9" w:rsidR="00EF45DA" w:rsidRPr="00B3056F" w:rsidRDefault="00EF45DA" w:rsidP="00EF45DA">
      <w:pPr>
        <w:pStyle w:val="TF"/>
      </w:pPr>
      <w:r w:rsidRPr="00B3056F">
        <w:t>Figure B-2: Subscription to notification</w:t>
      </w:r>
    </w:p>
    <w:p w14:paraId="256A55A8" w14:textId="55334B2F" w:rsidR="00EF45DA" w:rsidRPr="00B3056F" w:rsidRDefault="00EF45DA" w:rsidP="00EF45DA">
      <w:pPr>
        <w:pStyle w:val="B1"/>
      </w:pPr>
      <w:r w:rsidRPr="00B3056F">
        <w:t>1.</w:t>
      </w:r>
      <w:r w:rsidRPr="00B3056F">
        <w:tab/>
        <w:t>The stateless UDM 1 receives a subscribe request from an AMF; see clause 5.2.2.3.2.</w:t>
      </w:r>
    </w:p>
    <w:p w14:paraId="7B64CD1E" w14:textId="77777777" w:rsidR="00EF45DA" w:rsidRPr="00B3056F" w:rsidRDefault="00EF45DA" w:rsidP="00EF45DA">
      <w:pPr>
        <w:pStyle w:val="B1"/>
      </w:pPr>
      <w:r w:rsidRPr="00B3056F">
        <w:t>2.-3</w:t>
      </w:r>
      <w:r w:rsidRPr="00B3056F">
        <w:tab/>
        <w:t>The UDM retrieves UE context data from the UDR to be able to perform required plausibility checks; see 3GPP TS 29.504 [9] clause 5.2.2.2.2.</w:t>
      </w:r>
    </w:p>
    <w:p w14:paraId="651DF5DA" w14:textId="7414EB6F"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77777777" w:rsidR="00EF45DA" w:rsidRPr="00B3056F" w:rsidRDefault="00EF45DA" w:rsidP="00EF45DA">
      <w:pPr>
        <w:pStyle w:val="B1"/>
      </w:pPr>
      <w:r w:rsidRPr="00B3056F">
        <w:t>8.</w:t>
      </w:r>
      <w:r w:rsidRPr="00B3056F">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77777777"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see clause 5.2.2.5.2.</w:t>
      </w:r>
    </w:p>
    <w:p w14:paraId="27C3BDA7" w14:textId="77777777" w:rsidR="00EF45DA" w:rsidRPr="00B3056F" w:rsidRDefault="00EF45DA" w:rsidP="00EF45DA">
      <w:pPr>
        <w:pStyle w:val="B1"/>
      </w:pPr>
      <w:r w:rsidRPr="00B3056F">
        <w:t>11.</w:t>
      </w:r>
      <w:r w:rsidRPr="00B3056F">
        <w:tab/>
        <w:t>The AMF responds with 204 No Content.</w:t>
      </w:r>
    </w:p>
    <w:p w14:paraId="1B4F8610" w14:textId="77777777" w:rsidR="00EF45DA" w:rsidRPr="00B3056F" w:rsidRDefault="00EF45DA" w:rsidP="00EF45DA">
      <w:r w:rsidRPr="00B3056F">
        <w:lastRenderedPageBreak/>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4" type="#_x0000_t75" style="width:388.3pt;height:312pt" o:ole="">
            <v:imagedata r:id="rId190" o:title=""/>
          </v:shape>
          <o:OLEObject Type="Embed" ProgID="Visio.Drawing.11" ShapeID="_x0000_i1114" DrawAspect="Content" ObjectID="_1669196380" r:id="rId191"/>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5" type="#_x0000_t75" style="width:471.4pt;height:323.1pt" o:ole="">
            <v:imagedata r:id="rId192" o:title=""/>
          </v:shape>
          <o:OLEObject Type="Embed" ProgID="Visio.Drawing.11" ShapeID="_x0000_i1115" DrawAspect="Content" ObjectID="_1669196381" r:id="rId193"/>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4658" w:name="_Toc11338885"/>
      <w:bookmarkStart w:id="4659" w:name="_Toc27585647"/>
      <w:bookmarkStart w:id="4660" w:name="_Toc36457670"/>
      <w:bookmarkStart w:id="4661" w:name="_Toc45028589"/>
      <w:bookmarkStart w:id="4662" w:name="_Toc45029424"/>
      <w:bookmarkStart w:id="4663" w:name="_Toc58583660"/>
      <w:r w:rsidRPr="00B3056F">
        <w:t>Annex C (informative):</w:t>
      </w:r>
      <w:r w:rsidRPr="00B3056F">
        <w:br/>
        <w:t>SUCI encoding</w:t>
      </w:r>
      <w:bookmarkEnd w:id="4658"/>
      <w:bookmarkEnd w:id="4659"/>
      <w:bookmarkEnd w:id="4660"/>
      <w:bookmarkEnd w:id="4661"/>
      <w:bookmarkEnd w:id="4662"/>
      <w:bookmarkEnd w:id="4663"/>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t>These components shall be formatted as follows:</w:t>
      </w:r>
    </w:p>
    <w:p w14:paraId="35F7796D" w14:textId="77777777" w:rsidR="00EF45DA" w:rsidRPr="00B3056F" w:rsidRDefault="00EF45DA" w:rsidP="00EF45DA">
      <w:pPr>
        <w:pStyle w:val="B1"/>
      </w:pPr>
      <w:r w:rsidRPr="00B3056F">
        <w:lastRenderedPageBreak/>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r w:rsidRPr="00B3056F">
        <w:t>"0-123-45-012-0-0-0123456789"</w:t>
      </w:r>
    </w:p>
    <w:p w14:paraId="23F59BD3" w14:textId="77777777" w:rsidR="00EF45DA" w:rsidRPr="00B3056F" w:rsidRDefault="00EF45DA" w:rsidP="00EF45DA">
      <w:pPr>
        <w:pStyle w:val="PL"/>
        <w:ind w:left="568"/>
      </w:pPr>
    </w:p>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r w:rsidRPr="00B3056F">
        <w:t xml:space="preserve">Scheme output = </w:t>
      </w:r>
      <w:bookmarkStart w:id="4664" w:name="_Hlk529822776"/>
      <w:r w:rsidRPr="00B3056F">
        <w:t>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bookmarkEnd w:id="4664"/>
      <w:r w:rsidRPr="00B3056F">
        <w:t>.</w:t>
      </w:r>
    </w:p>
    <w:p w14:paraId="073C58F6" w14:textId="77777777" w:rsidR="00EF45DA" w:rsidRPr="00B3056F" w:rsidRDefault="00EF45DA" w:rsidP="00EF45DA">
      <w:pPr>
        <w:pStyle w:val="B1"/>
        <w:ind w:left="852"/>
      </w:pPr>
      <w:r w:rsidRPr="00B3056F">
        <w:t>SUCI UTF-8 string:</w:t>
      </w:r>
    </w:p>
    <w:p w14:paraId="312D7A4F" w14:textId="77777777" w:rsidR="00EF45DA" w:rsidRPr="00B3056F" w:rsidRDefault="00EF45DA" w:rsidP="00EF45DA">
      <w:pPr>
        <w:pStyle w:val="PL"/>
        <w:ind w:left="568"/>
      </w:pPr>
      <w:r w:rsidRPr="00B3056F">
        <w:lastRenderedPageBreak/>
        <w:t>"0-123-45-0002-1-17-</w:t>
      </w:r>
      <w:r w:rsidRPr="00B3056F">
        <w:rPr>
          <w:b/>
        </w:rPr>
        <w:t>e9b9916c911f448d8792e6b2f387f85d3ecab9040049427d9edbb5431b0bc711</w:t>
      </w:r>
      <w:r w:rsidRPr="00B3056F">
        <w:rPr>
          <w:i/>
        </w:rPr>
        <w:t>023be6a057</w:t>
      </w:r>
      <w:r w:rsidRPr="00B3056F">
        <w:rPr>
          <w:b/>
        </w:rPr>
        <w:t>b45d936238aebeb7</w:t>
      </w:r>
      <w:r w:rsidRPr="00B3056F">
        <w:t>"</w:t>
      </w:r>
    </w:p>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r w:rsidRPr="00B3056F">
        <w:t>"3-operator.com-012-0-0-00-00-5E-00-53-00"</w:t>
      </w:r>
    </w:p>
    <w:p w14:paraId="7E011666" w14:textId="77777777" w:rsidR="00EF45DA" w:rsidRPr="00B3056F" w:rsidRDefault="00EF45DA" w:rsidP="00EF45DA">
      <w:pPr>
        <w:pStyle w:val="PL"/>
        <w:ind w:left="568"/>
      </w:pPr>
    </w:p>
    <w:p w14:paraId="0AC53F51" w14:textId="77777777" w:rsidR="00EF45DA" w:rsidRPr="00B3056F" w:rsidRDefault="00EF45DA" w:rsidP="00EF45DA">
      <w:pPr>
        <w:pStyle w:val="EX"/>
      </w:pPr>
    </w:p>
    <w:p w14:paraId="4C1ACE6E" w14:textId="77777777" w:rsidR="00EF45DA" w:rsidRPr="00B3056F" w:rsidRDefault="00EF45DA" w:rsidP="00EF45DA">
      <w:pPr>
        <w:pStyle w:val="Heading8"/>
      </w:pPr>
    </w:p>
    <w:p w14:paraId="3B6E4128" w14:textId="77777777" w:rsidR="00EF45DA" w:rsidRPr="00B3056F" w:rsidRDefault="00EF45DA" w:rsidP="00EF45DA">
      <w:pPr>
        <w:pStyle w:val="Heading8"/>
      </w:pPr>
      <w:bookmarkStart w:id="4665" w:name="_Toc11338886"/>
      <w:bookmarkStart w:id="4666" w:name="_Toc27585648"/>
      <w:bookmarkStart w:id="4667" w:name="_Toc36457671"/>
      <w:bookmarkStart w:id="4668" w:name="_Toc45028590"/>
      <w:bookmarkStart w:id="4669" w:name="_Toc45029425"/>
      <w:bookmarkStart w:id="4670" w:name="_Toc58583661"/>
      <w:r w:rsidRPr="00B3056F">
        <w:t>Annex D (informative):</w:t>
      </w:r>
      <w:r w:rsidRPr="00B3056F">
        <w:br/>
        <w:t>Change history</w:t>
      </w:r>
      <w:bookmarkEnd w:id="4665"/>
      <w:bookmarkEnd w:id="4666"/>
      <w:bookmarkEnd w:id="4667"/>
      <w:bookmarkEnd w:id="4668"/>
      <w:bookmarkEnd w:id="4669"/>
      <w:bookmarkEnd w:id="4670"/>
    </w:p>
    <w:bookmarkEnd w:id="4610"/>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lastRenderedPageBreak/>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lastRenderedPageBreak/>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lastRenderedPageBreak/>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1D2C0549" w:rsidR="00625AC6" w:rsidRDefault="00E3557B" w:rsidP="001330D7">
            <w:pPr>
              <w:pStyle w:val="TAL"/>
              <w:rPr>
                <w:lang w:eastAsia="zh-CN"/>
              </w:rPr>
            </w:pPr>
            <w:r>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5A3F97"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4D56694F" w:rsidR="005A3F97" w:rsidRDefault="005A3F97" w:rsidP="005A3F9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5A3F97" w:rsidRDefault="005A3F97" w:rsidP="005A3F9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5A3F97" w:rsidRDefault="005A3F97" w:rsidP="005A3F9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5441ABB7" w:rsidR="005A3F97" w:rsidRDefault="005A3F97" w:rsidP="005A3F97">
            <w:pPr>
              <w:pStyle w:val="TAL"/>
              <w:rPr>
                <w:noProof/>
              </w:rPr>
            </w:pPr>
            <w:r w:rsidRPr="000C4602">
              <w:rPr>
                <w:noProof/>
              </w:rPr>
              <w:t xml:space="preserve">Introduction of NOTE for </w:t>
            </w:r>
            <w:r w:rsidR="008D7E29">
              <w:rPr>
                <w:noProof/>
              </w:rPr>
              <w:t>"</w:t>
            </w:r>
            <w:r w:rsidRPr="000C4602">
              <w:rPr>
                <w:noProof/>
              </w:rPr>
              <w:t>freeze 5G-TMSI</w:t>
            </w:r>
            <w:r w:rsidR="008D7E29">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5A3F97" w:rsidRDefault="005A3F97" w:rsidP="005A3F97">
            <w:pPr>
              <w:pStyle w:val="TAC"/>
              <w:rPr>
                <w:sz w:val="16"/>
                <w:szCs w:val="16"/>
              </w:rPr>
            </w:pPr>
            <w:r>
              <w:rPr>
                <w:sz w:val="16"/>
                <w:szCs w:val="16"/>
              </w:rPr>
              <w:t>16.5.0</w:t>
            </w:r>
          </w:p>
        </w:tc>
      </w:tr>
      <w:tr w:rsidR="005A3F97"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0712EAD2" w:rsidR="005A3F97" w:rsidRDefault="005A3F97" w:rsidP="005A3F9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5A3F97" w:rsidRDefault="005A3F97" w:rsidP="005A3F9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5A3F97" w:rsidRDefault="005A3F97" w:rsidP="005A3F9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5A3F97" w:rsidRPr="000C4602" w:rsidRDefault="005A3F97" w:rsidP="005A3F9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5A3F97" w:rsidRDefault="005A3F97" w:rsidP="005A3F97">
            <w:pPr>
              <w:pStyle w:val="TAC"/>
              <w:rPr>
                <w:sz w:val="16"/>
                <w:szCs w:val="16"/>
              </w:rPr>
            </w:pPr>
            <w:r>
              <w:rPr>
                <w:sz w:val="16"/>
                <w:szCs w:val="16"/>
              </w:rPr>
              <w:t>16.5.0</w:t>
            </w:r>
          </w:p>
        </w:tc>
      </w:tr>
      <w:tr w:rsidR="005A3F97"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7BC73C13" w:rsidR="005A3F97" w:rsidRDefault="005A3F97" w:rsidP="005A3F9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5A3F97" w:rsidRDefault="005A3F97" w:rsidP="005A3F9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5A3F97" w:rsidRPr="007B317E" w:rsidRDefault="005A3F97" w:rsidP="005A3F9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5A3F97" w:rsidRDefault="005A3F97" w:rsidP="005A3F97">
            <w:pPr>
              <w:pStyle w:val="TAC"/>
              <w:rPr>
                <w:sz w:val="16"/>
                <w:szCs w:val="16"/>
              </w:rPr>
            </w:pPr>
            <w:r>
              <w:rPr>
                <w:sz w:val="16"/>
                <w:szCs w:val="16"/>
              </w:rPr>
              <w:t>16.5.0</w:t>
            </w:r>
          </w:p>
        </w:tc>
      </w:tr>
      <w:tr w:rsidR="005A3F97"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2558912D" w:rsidR="005A3F97" w:rsidRDefault="005A3F97" w:rsidP="005A3F9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5A3F97" w:rsidRDefault="005A3F97" w:rsidP="005A3F9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5A3F97" w:rsidRPr="00264DA5" w:rsidRDefault="005A3F97" w:rsidP="005A3F9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5A3F97" w:rsidRDefault="005A3F97" w:rsidP="005A3F97">
            <w:pPr>
              <w:pStyle w:val="TAC"/>
              <w:rPr>
                <w:sz w:val="16"/>
                <w:szCs w:val="16"/>
              </w:rPr>
            </w:pPr>
            <w:r>
              <w:rPr>
                <w:sz w:val="16"/>
                <w:szCs w:val="16"/>
              </w:rPr>
              <w:t>16.5.0</w:t>
            </w:r>
          </w:p>
        </w:tc>
      </w:tr>
      <w:tr w:rsidR="005A3F97"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51C630F5" w:rsidR="005A3F97" w:rsidRDefault="005A3F97" w:rsidP="005A3F9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5A3F97" w:rsidRDefault="005A3F97" w:rsidP="005A3F9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5A3F97" w:rsidRPr="00480A53" w:rsidRDefault="005A3F97" w:rsidP="005A3F9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5A3F97" w:rsidRDefault="005A3F97" w:rsidP="005A3F97">
            <w:pPr>
              <w:pStyle w:val="TAC"/>
              <w:rPr>
                <w:sz w:val="16"/>
                <w:szCs w:val="16"/>
              </w:rPr>
            </w:pPr>
            <w:r>
              <w:rPr>
                <w:sz w:val="16"/>
                <w:szCs w:val="16"/>
              </w:rPr>
              <w:t>16.5.0</w:t>
            </w:r>
          </w:p>
        </w:tc>
      </w:tr>
      <w:tr w:rsidR="005A3F97"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14210141" w:rsidR="005A3F97" w:rsidRDefault="005A3F97" w:rsidP="005A3F97">
            <w:pPr>
              <w:pStyle w:val="TAC"/>
              <w:rPr>
                <w:sz w:val="16"/>
                <w:szCs w:val="16"/>
              </w:rPr>
            </w:pPr>
            <w:r>
              <w:rPr>
                <w:sz w:val="16"/>
                <w:szCs w:val="16"/>
              </w:rPr>
              <w:t>CP-202</w:t>
            </w:r>
            <w:r w:rsidR="003E2855">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5A3F97" w:rsidRDefault="005A3F97" w:rsidP="005A3F9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30930651" w:rsidR="005A3F97" w:rsidRDefault="003E2855" w:rsidP="005A3F9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5A3F97" w:rsidRPr="00296A43" w:rsidRDefault="005A3F97" w:rsidP="005A3F9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5A3F97" w:rsidRDefault="005A3F97" w:rsidP="005A3F97">
            <w:pPr>
              <w:pStyle w:val="TAC"/>
              <w:rPr>
                <w:sz w:val="16"/>
                <w:szCs w:val="16"/>
              </w:rPr>
            </w:pPr>
            <w:r>
              <w:rPr>
                <w:sz w:val="16"/>
                <w:szCs w:val="16"/>
              </w:rPr>
              <w:t>16.5.0</w:t>
            </w:r>
          </w:p>
        </w:tc>
      </w:tr>
      <w:tr w:rsidR="005A3F97"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2C21A115" w:rsidR="005A3F97" w:rsidRDefault="005A3F97" w:rsidP="005A3F9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5A3F97" w:rsidRDefault="005A3F97" w:rsidP="005A3F9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5A3F97" w:rsidRPr="00C02E47" w:rsidRDefault="005A3F97" w:rsidP="005A3F9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5A3F97" w:rsidRDefault="005A3F97" w:rsidP="005A3F97">
            <w:pPr>
              <w:pStyle w:val="TAC"/>
              <w:rPr>
                <w:sz w:val="16"/>
                <w:szCs w:val="16"/>
              </w:rPr>
            </w:pPr>
            <w:r>
              <w:rPr>
                <w:sz w:val="16"/>
                <w:szCs w:val="16"/>
              </w:rPr>
              <w:t>16.5.0</w:t>
            </w:r>
          </w:p>
        </w:tc>
      </w:tr>
      <w:tr w:rsidR="005A3F97"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6965F541" w:rsidR="005A3F97" w:rsidRDefault="005A3F97" w:rsidP="005A3F9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5A3F97" w:rsidRDefault="005A3F97" w:rsidP="005A3F9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5A3F97" w:rsidRPr="00CB0864" w:rsidRDefault="005A3F97" w:rsidP="005A3F9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5A3F97" w:rsidRDefault="005A3F97" w:rsidP="005A3F97">
            <w:pPr>
              <w:pStyle w:val="TAC"/>
              <w:rPr>
                <w:sz w:val="16"/>
                <w:szCs w:val="16"/>
              </w:rPr>
            </w:pPr>
            <w:r>
              <w:rPr>
                <w:sz w:val="16"/>
                <w:szCs w:val="16"/>
              </w:rPr>
              <w:t>16.5.0</w:t>
            </w:r>
          </w:p>
        </w:tc>
      </w:tr>
      <w:tr w:rsidR="005A3F97"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077EB1B5" w:rsidR="005A3F97" w:rsidRDefault="005A3F97" w:rsidP="005A3F9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5A3F97" w:rsidRDefault="005A3F97" w:rsidP="005A3F9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5A3F97" w:rsidRPr="00D17B4B" w:rsidRDefault="005A3F97" w:rsidP="005A3F9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5A3F97" w:rsidRDefault="005A3F97" w:rsidP="005A3F97">
            <w:pPr>
              <w:pStyle w:val="TAC"/>
              <w:rPr>
                <w:sz w:val="16"/>
                <w:szCs w:val="16"/>
              </w:rPr>
            </w:pPr>
            <w:r>
              <w:rPr>
                <w:sz w:val="16"/>
                <w:szCs w:val="16"/>
              </w:rPr>
              <w:t>16.5.0</w:t>
            </w:r>
          </w:p>
        </w:tc>
      </w:tr>
      <w:tr w:rsidR="005A3F97"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2274203B" w:rsidR="005A3F97" w:rsidRDefault="005A3F97" w:rsidP="005A3F9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5A3F97" w:rsidRDefault="005A3F97" w:rsidP="005A3F9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5A3F97" w:rsidRPr="006142EB" w:rsidRDefault="005A3F97" w:rsidP="005A3F9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5A3F97" w:rsidRDefault="005A3F97" w:rsidP="005A3F97">
            <w:pPr>
              <w:pStyle w:val="TAC"/>
              <w:rPr>
                <w:sz w:val="16"/>
                <w:szCs w:val="16"/>
              </w:rPr>
            </w:pPr>
            <w:r>
              <w:rPr>
                <w:sz w:val="16"/>
                <w:szCs w:val="16"/>
              </w:rPr>
              <w:t>16.5.0</w:t>
            </w:r>
          </w:p>
        </w:tc>
      </w:tr>
      <w:tr w:rsidR="005A3F97"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5C05491B" w:rsidR="005A3F97" w:rsidRDefault="005A3F97" w:rsidP="005A3F9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5A3F97" w:rsidRDefault="005A3F97" w:rsidP="005A3F9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5A3F97" w:rsidRPr="004F61BB" w:rsidRDefault="005A3F97" w:rsidP="005A3F9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5A3F97" w:rsidRDefault="005A3F97" w:rsidP="005A3F97">
            <w:pPr>
              <w:pStyle w:val="TAC"/>
              <w:rPr>
                <w:sz w:val="16"/>
                <w:szCs w:val="16"/>
              </w:rPr>
            </w:pPr>
            <w:r>
              <w:rPr>
                <w:sz w:val="16"/>
                <w:szCs w:val="16"/>
              </w:rPr>
              <w:t>16.5.0</w:t>
            </w:r>
          </w:p>
        </w:tc>
      </w:tr>
      <w:tr w:rsidR="005A3F97"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51D26A33" w:rsidR="005A3F97" w:rsidRDefault="005A3F97" w:rsidP="005A3F9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5A3F97" w:rsidRDefault="005A3F97" w:rsidP="005A3F9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5A3F97" w:rsidRPr="001B25FD" w:rsidRDefault="005A3F97" w:rsidP="005A3F9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5A3F97" w:rsidRDefault="005A3F97" w:rsidP="005A3F97">
            <w:pPr>
              <w:pStyle w:val="TAC"/>
              <w:rPr>
                <w:sz w:val="16"/>
                <w:szCs w:val="16"/>
              </w:rPr>
            </w:pPr>
            <w:r>
              <w:rPr>
                <w:sz w:val="16"/>
                <w:szCs w:val="16"/>
              </w:rPr>
              <w:t>16.5.0</w:t>
            </w:r>
          </w:p>
        </w:tc>
      </w:tr>
      <w:tr w:rsidR="005A3F97"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1040F4C1" w:rsidR="005A3F97" w:rsidRDefault="005A3F97" w:rsidP="005A3F9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5A3F97" w:rsidRDefault="005A3F97" w:rsidP="005A3F9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5A3F97" w:rsidRPr="00D604C2" w:rsidRDefault="005A3F97" w:rsidP="005A3F9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5A3F97" w:rsidRDefault="005A3F97" w:rsidP="005A3F97">
            <w:pPr>
              <w:pStyle w:val="TAC"/>
              <w:rPr>
                <w:sz w:val="16"/>
                <w:szCs w:val="16"/>
              </w:rPr>
            </w:pPr>
            <w:r>
              <w:rPr>
                <w:sz w:val="16"/>
                <w:szCs w:val="16"/>
              </w:rPr>
              <w:t>16.5.0</w:t>
            </w:r>
          </w:p>
        </w:tc>
      </w:tr>
      <w:tr w:rsidR="005A3F97"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26FA5BDE" w:rsidR="005A3F97" w:rsidRDefault="005A3F97" w:rsidP="005A3F9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5A3F97" w:rsidRDefault="005A3F97" w:rsidP="005A3F9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5A3F97" w:rsidRPr="007B7452" w:rsidRDefault="005A3F97" w:rsidP="005A3F9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5A3F97" w:rsidRDefault="005A3F97" w:rsidP="005A3F97">
            <w:pPr>
              <w:pStyle w:val="TAC"/>
              <w:rPr>
                <w:sz w:val="16"/>
                <w:szCs w:val="16"/>
              </w:rPr>
            </w:pPr>
            <w:r>
              <w:rPr>
                <w:sz w:val="16"/>
                <w:szCs w:val="16"/>
              </w:rPr>
              <w:t>16.5.0</w:t>
            </w:r>
          </w:p>
        </w:tc>
      </w:tr>
      <w:tr w:rsidR="005A3F97"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6DA31FA0" w:rsidR="005A3F97" w:rsidRDefault="005A3F97" w:rsidP="005A3F9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5A3F97" w:rsidRDefault="005A3F97" w:rsidP="005A3F9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5A3F97" w:rsidRPr="008C0205" w:rsidRDefault="005A3F97" w:rsidP="005A3F9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5A3F97" w:rsidRDefault="005A3F97" w:rsidP="005A3F97">
            <w:pPr>
              <w:pStyle w:val="TAC"/>
              <w:rPr>
                <w:sz w:val="16"/>
                <w:szCs w:val="16"/>
              </w:rPr>
            </w:pPr>
            <w:r>
              <w:rPr>
                <w:sz w:val="16"/>
                <w:szCs w:val="16"/>
              </w:rPr>
              <w:t>16.5.0</w:t>
            </w:r>
          </w:p>
        </w:tc>
      </w:tr>
      <w:tr w:rsidR="005A3F97"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26011E02" w:rsidR="005A3F97" w:rsidRDefault="005A3F97" w:rsidP="005A3F9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5A3F97" w:rsidRDefault="005A3F97" w:rsidP="005A3F9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5A3F97" w:rsidRPr="009E37DB" w:rsidRDefault="005A3F97" w:rsidP="005A3F9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5A3F97" w:rsidRDefault="005A3F97" w:rsidP="005A3F97">
            <w:pPr>
              <w:pStyle w:val="TAC"/>
              <w:rPr>
                <w:sz w:val="16"/>
                <w:szCs w:val="16"/>
              </w:rPr>
            </w:pPr>
            <w:r>
              <w:rPr>
                <w:sz w:val="16"/>
                <w:szCs w:val="16"/>
              </w:rPr>
              <w:t>16.5.0</w:t>
            </w:r>
          </w:p>
        </w:tc>
      </w:tr>
      <w:tr w:rsidR="005A3F97"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13E90753" w:rsidR="005A3F97" w:rsidRDefault="005A3F97" w:rsidP="005A3F9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5A3F97" w:rsidRDefault="005A3F97" w:rsidP="005A3F9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5A3F97" w:rsidRPr="0094196F" w:rsidRDefault="005A3F97" w:rsidP="005A3F9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5A3F97" w:rsidRDefault="005A3F97" w:rsidP="005A3F97">
            <w:pPr>
              <w:pStyle w:val="TAC"/>
              <w:rPr>
                <w:sz w:val="16"/>
                <w:szCs w:val="16"/>
              </w:rPr>
            </w:pPr>
            <w:r>
              <w:rPr>
                <w:sz w:val="16"/>
                <w:szCs w:val="16"/>
              </w:rPr>
              <w:t>16.5.0</w:t>
            </w:r>
          </w:p>
        </w:tc>
      </w:tr>
      <w:tr w:rsidR="005A3F97"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6DCAB166" w:rsidR="005A3F97" w:rsidRDefault="005A3F97" w:rsidP="005A3F9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5A3F97" w:rsidRDefault="005A3F97" w:rsidP="005A3F9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5A3F97" w:rsidRPr="00762F53" w:rsidRDefault="005A3F97" w:rsidP="005A3F9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5A3F97" w:rsidRDefault="005A3F97" w:rsidP="005A3F97">
            <w:pPr>
              <w:pStyle w:val="TAC"/>
              <w:rPr>
                <w:sz w:val="16"/>
                <w:szCs w:val="16"/>
              </w:rPr>
            </w:pPr>
            <w:r>
              <w:rPr>
                <w:sz w:val="16"/>
                <w:szCs w:val="16"/>
              </w:rPr>
              <w:t>16.5.0</w:t>
            </w:r>
          </w:p>
        </w:tc>
      </w:tr>
      <w:tr w:rsidR="005A3F97"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14048361" w:rsidR="005A3F97" w:rsidRDefault="005A3F97" w:rsidP="005A3F9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5A3F97" w:rsidRDefault="005A3F97" w:rsidP="005A3F9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5A3F97" w:rsidRDefault="005A3F97" w:rsidP="005A3F9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5A3F97" w:rsidRPr="00267C15" w:rsidRDefault="005A3F97" w:rsidP="005A3F9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5A3F97" w:rsidRDefault="005A3F97" w:rsidP="005A3F97">
            <w:pPr>
              <w:pStyle w:val="TAC"/>
              <w:rPr>
                <w:sz w:val="16"/>
                <w:szCs w:val="16"/>
              </w:rPr>
            </w:pPr>
            <w:r>
              <w:rPr>
                <w:sz w:val="16"/>
                <w:szCs w:val="16"/>
              </w:rPr>
              <w:t>16.5.0</w:t>
            </w:r>
          </w:p>
        </w:tc>
      </w:tr>
      <w:tr w:rsidR="005A3F97"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C30D451" w:rsidR="005A3F97" w:rsidRDefault="005A3F97" w:rsidP="005A3F9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5A3F97" w:rsidRDefault="005A3F97" w:rsidP="005A3F9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5A3F97" w:rsidRPr="008D1232" w:rsidRDefault="005A3F97" w:rsidP="005A3F9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5A3F97" w:rsidRDefault="005A3F97" w:rsidP="005A3F97">
            <w:pPr>
              <w:pStyle w:val="TAC"/>
              <w:rPr>
                <w:sz w:val="16"/>
                <w:szCs w:val="16"/>
              </w:rPr>
            </w:pPr>
            <w:r>
              <w:rPr>
                <w:sz w:val="16"/>
                <w:szCs w:val="16"/>
              </w:rPr>
              <w:t>16.5.0</w:t>
            </w:r>
          </w:p>
        </w:tc>
      </w:tr>
      <w:tr w:rsidR="005A3F97"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5A3F97" w:rsidRDefault="005A3F97" w:rsidP="005A3F9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5A3F97" w:rsidRDefault="005A3F97" w:rsidP="005A3F9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484DE41E" w:rsidR="005A3F97" w:rsidRDefault="005A3F97" w:rsidP="005A3F9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5A3F97" w:rsidRDefault="005A3F97" w:rsidP="005A3F9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5A3F97" w:rsidRDefault="005A3F97" w:rsidP="005A3F9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5A3F97" w:rsidRDefault="005A3F97" w:rsidP="005A3F9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5A3F97" w:rsidRPr="00EE3B30" w:rsidRDefault="005A3F97" w:rsidP="005A3F9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5A3F97" w:rsidRDefault="005A3F97" w:rsidP="005A3F97">
            <w:pPr>
              <w:pStyle w:val="TAC"/>
              <w:rPr>
                <w:sz w:val="16"/>
                <w:szCs w:val="16"/>
              </w:rPr>
            </w:pPr>
            <w:r>
              <w:rPr>
                <w:sz w:val="16"/>
                <w:szCs w:val="16"/>
              </w:rPr>
              <w:t>16.5.0</w:t>
            </w:r>
          </w:p>
        </w:tc>
      </w:tr>
      <w:tr w:rsidR="004A5375" w:rsidRPr="00B3056F" w14:paraId="444E25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EEE9E3" w14:textId="208A4032" w:rsidR="004A5375" w:rsidRDefault="004A537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8F9AFA" w14:textId="391A592B" w:rsidR="004A5375" w:rsidRDefault="004A537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397023" w14:textId="7C371D9E" w:rsidR="004A5375" w:rsidRDefault="00A51CC0"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0B6" w14:textId="671A8F35" w:rsidR="004A5375" w:rsidRDefault="004A5375" w:rsidP="001330D7">
            <w:pPr>
              <w:pStyle w:val="TAL"/>
              <w:rPr>
                <w:sz w:val="16"/>
                <w:szCs w:val="16"/>
              </w:rPr>
            </w:pPr>
            <w:r>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27C04" w14:textId="77777777" w:rsidR="004A5375" w:rsidRDefault="004A537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6FB6" w14:textId="00F4D03B" w:rsidR="004A5375" w:rsidRDefault="004A5375"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C64CD1" w14:textId="6ABD6EEB" w:rsidR="004A5375" w:rsidRPr="000770B9" w:rsidRDefault="004A5375" w:rsidP="001330D7">
            <w:pPr>
              <w:pStyle w:val="TAL"/>
              <w:rPr>
                <w:noProof/>
              </w:rPr>
            </w:pPr>
            <w:r w:rsidRPr="004A5375">
              <w:rPr>
                <w:noProof/>
              </w:rPr>
              <w:t>Adjacent PLMN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DD481" w14:textId="4CC6B71B" w:rsidR="004A5375" w:rsidRDefault="004A5375" w:rsidP="001330D7">
            <w:pPr>
              <w:pStyle w:val="TAC"/>
              <w:rPr>
                <w:sz w:val="16"/>
                <w:szCs w:val="16"/>
              </w:rPr>
            </w:pPr>
            <w:r>
              <w:rPr>
                <w:sz w:val="16"/>
                <w:szCs w:val="16"/>
              </w:rPr>
              <w:t>17.0.0</w:t>
            </w:r>
          </w:p>
        </w:tc>
      </w:tr>
      <w:tr w:rsidR="000E20BE" w:rsidRPr="00B3056F" w14:paraId="2DF6BF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23ECD5" w14:textId="01C757C7" w:rsidR="000E20BE" w:rsidRDefault="000E20B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418710" w14:textId="3F0AD82A" w:rsidR="000E20BE" w:rsidRDefault="000E20B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748ED" w14:textId="727890FA" w:rsidR="000E20BE" w:rsidRDefault="00A51CC0"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59D51" w14:textId="2C2FE2C1" w:rsidR="000E20BE" w:rsidRDefault="000E20BE" w:rsidP="001330D7">
            <w:pPr>
              <w:pStyle w:val="TAL"/>
              <w:rPr>
                <w:sz w:val="16"/>
                <w:szCs w:val="16"/>
              </w:rPr>
            </w:pPr>
            <w:r>
              <w:rPr>
                <w:sz w:val="16"/>
                <w:szCs w:val="16"/>
              </w:rPr>
              <w:t>0473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0F183" w14:textId="77777777" w:rsidR="000E20BE" w:rsidRDefault="000E20B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F432" w14:textId="1194D45A" w:rsidR="000E20BE" w:rsidRDefault="000E20B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1E188D" w14:textId="0E6D8161" w:rsidR="000E20BE" w:rsidRPr="004A5375" w:rsidRDefault="000E20BE" w:rsidP="001330D7">
            <w:pPr>
              <w:pStyle w:val="TAL"/>
              <w:rPr>
                <w:noProof/>
              </w:rPr>
            </w:pPr>
            <w:r w:rsidRPr="000E20BE">
              <w:rPr>
                <w:noProof/>
              </w:rPr>
              <w:t>Resource Level Authorization for UECM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2C4" w14:textId="6A74125A" w:rsidR="000E20BE" w:rsidRDefault="000E20BE" w:rsidP="001330D7">
            <w:pPr>
              <w:pStyle w:val="TAC"/>
              <w:rPr>
                <w:sz w:val="16"/>
                <w:szCs w:val="16"/>
              </w:rPr>
            </w:pPr>
            <w:r>
              <w:rPr>
                <w:sz w:val="16"/>
                <w:szCs w:val="16"/>
              </w:rPr>
              <w:t>17.0.0</w:t>
            </w:r>
          </w:p>
        </w:tc>
      </w:tr>
      <w:tr w:rsidR="00632DD1" w:rsidRPr="00B3056F" w14:paraId="527BBE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4EE8EB" w14:textId="78C3AA44" w:rsidR="00632DD1" w:rsidRDefault="00632DD1"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4A4EA6" w14:textId="2E8922E8" w:rsidR="00632DD1" w:rsidRDefault="00632DD1"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B7F086" w14:textId="030D7D3E" w:rsidR="00632DD1" w:rsidRDefault="00A51CC0" w:rsidP="001330D7">
            <w:pPr>
              <w:pStyle w:val="TAC"/>
              <w:rPr>
                <w:sz w:val="16"/>
                <w:szCs w:val="16"/>
              </w:rPr>
            </w:pPr>
            <w:r>
              <w:rPr>
                <w:sz w:val="16"/>
                <w:szCs w:val="16"/>
              </w:rPr>
              <w:t>CP-202017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323B1" w14:textId="09C73211" w:rsidR="00632DD1" w:rsidRDefault="00632DD1" w:rsidP="001330D7">
            <w:pPr>
              <w:pStyle w:val="TAL"/>
              <w:rPr>
                <w:sz w:val="16"/>
                <w:szCs w:val="16"/>
              </w:rPr>
            </w:pPr>
            <w:r>
              <w:rPr>
                <w:sz w:val="16"/>
                <w:szCs w:val="16"/>
              </w:rPr>
              <w:t>0487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CCFD10" w14:textId="1864AC1D" w:rsidR="00632DD1" w:rsidRDefault="00A51CC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53EC2" w14:textId="603956DB" w:rsidR="00632DD1" w:rsidRDefault="00632DD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155A57" w14:textId="0A665BA9" w:rsidR="00632DD1" w:rsidRPr="000E20BE" w:rsidRDefault="00632DD1" w:rsidP="001330D7">
            <w:pPr>
              <w:pStyle w:val="TAL"/>
              <w:rPr>
                <w:noProof/>
              </w:rPr>
            </w:pPr>
            <w:r w:rsidRPr="00632DD1">
              <w:rPr>
                <w:noProof/>
              </w:rPr>
              <w:t>Shared Data Treatment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887C" w14:textId="1CB2F4FB" w:rsidR="00632DD1" w:rsidRDefault="00632DD1" w:rsidP="001330D7">
            <w:pPr>
              <w:pStyle w:val="TAC"/>
              <w:rPr>
                <w:sz w:val="16"/>
                <w:szCs w:val="16"/>
              </w:rPr>
            </w:pPr>
            <w:r>
              <w:rPr>
                <w:sz w:val="16"/>
                <w:szCs w:val="16"/>
              </w:rPr>
              <w:t>17.0.0</w:t>
            </w:r>
          </w:p>
        </w:tc>
      </w:tr>
      <w:tr w:rsidR="002B20AD" w:rsidRPr="00B3056F" w14:paraId="311EAC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AA123B" w14:textId="6F617F58" w:rsidR="002B20AD" w:rsidRDefault="002B20A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8A1D99" w14:textId="071A393C" w:rsidR="002B20AD" w:rsidRDefault="002B20A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9E7151" w14:textId="6B16E0AE" w:rsidR="002B20AD" w:rsidRDefault="00A51CC0" w:rsidP="001330D7">
            <w:pPr>
              <w:pStyle w:val="TAC"/>
              <w:rPr>
                <w:sz w:val="16"/>
                <w:szCs w:val="16"/>
              </w:rPr>
            </w:pPr>
            <w:r>
              <w:rPr>
                <w:sz w:val="16"/>
                <w:szCs w:val="16"/>
              </w:rPr>
              <w:t>CP-202120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DF848" w14:textId="4045DB79" w:rsidR="002B20AD" w:rsidRDefault="002B20AD" w:rsidP="001330D7">
            <w:pPr>
              <w:pStyle w:val="TAL"/>
              <w:rPr>
                <w:sz w:val="16"/>
                <w:szCs w:val="16"/>
              </w:rPr>
            </w:pPr>
            <w:r>
              <w:rPr>
                <w:sz w:val="16"/>
                <w:szCs w:val="16"/>
              </w:rPr>
              <w:t>0488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AC36A" w14:textId="77777777" w:rsidR="002B20AD" w:rsidRDefault="002B20AD"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78A81" w14:textId="08928EE0" w:rsidR="002B20AD" w:rsidRDefault="002B20A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D95E44" w14:textId="5B54B980" w:rsidR="002B20AD" w:rsidRPr="00632DD1" w:rsidRDefault="002B20AD" w:rsidP="001330D7">
            <w:pPr>
              <w:pStyle w:val="TAL"/>
              <w:rPr>
                <w:noProof/>
              </w:rPr>
            </w:pPr>
            <w:r w:rsidRPr="002B20AD">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23A8" w14:textId="20954015" w:rsidR="002B20AD" w:rsidRDefault="002B20AD" w:rsidP="001330D7">
            <w:pPr>
              <w:pStyle w:val="TAC"/>
              <w:rPr>
                <w:sz w:val="16"/>
                <w:szCs w:val="16"/>
              </w:rPr>
            </w:pPr>
            <w:r>
              <w:rPr>
                <w:sz w:val="16"/>
                <w:szCs w:val="16"/>
              </w:rPr>
              <w:t>17.0.0</w:t>
            </w:r>
          </w:p>
        </w:tc>
      </w:tr>
      <w:tr w:rsidR="006927E7" w:rsidRPr="00B3056F" w14:paraId="5228677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9D0608" w14:textId="7DA65479" w:rsidR="006927E7" w:rsidRDefault="006927E7" w:rsidP="001330D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FD4CE1" w14:textId="55FFC438" w:rsidR="006927E7" w:rsidRDefault="006927E7" w:rsidP="001330D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7B23C3" w14:textId="74ED73D5" w:rsidR="006927E7" w:rsidRDefault="000B1EFC" w:rsidP="001330D7">
            <w:pPr>
              <w:pStyle w:val="TAC"/>
              <w:rPr>
                <w:sz w:val="16"/>
                <w:szCs w:val="16"/>
              </w:rPr>
            </w:pPr>
            <w:r>
              <w:rPr>
                <w:sz w:val="16"/>
                <w:szCs w:val="16"/>
              </w:rPr>
              <w:t>CP-203221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C962" w14:textId="6E52E2DE" w:rsidR="006927E7" w:rsidRDefault="00CE7CB8" w:rsidP="001330D7">
            <w:pPr>
              <w:pStyle w:val="TAL"/>
              <w:rPr>
                <w:sz w:val="16"/>
                <w:szCs w:val="16"/>
              </w:rPr>
            </w:pPr>
            <w:r>
              <w:rPr>
                <w:sz w:val="16"/>
                <w:szCs w:val="16"/>
              </w:rPr>
              <w:t>0493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56A67" w14:textId="3284532A" w:rsidR="006927E7" w:rsidRDefault="00253054"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FB4EE" w14:textId="36785D3C" w:rsidR="006927E7" w:rsidRDefault="00CE7CB8"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6CDB30" w14:textId="78D0BFE0" w:rsidR="006927E7" w:rsidRPr="002B20AD" w:rsidRDefault="00CE7CB8" w:rsidP="001330D7">
            <w:pPr>
              <w:pStyle w:val="TAL"/>
              <w:rPr>
                <w:noProof/>
              </w:rPr>
            </w:pPr>
            <w:r>
              <w:rPr>
                <w:noProof/>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19A48" w14:textId="050CA3D6" w:rsidR="006927E7" w:rsidRDefault="006927E7" w:rsidP="001330D7">
            <w:pPr>
              <w:pStyle w:val="TAC"/>
              <w:rPr>
                <w:sz w:val="16"/>
                <w:szCs w:val="16"/>
              </w:rPr>
            </w:pPr>
            <w:r>
              <w:rPr>
                <w:sz w:val="16"/>
                <w:szCs w:val="16"/>
              </w:rPr>
              <w:t>17.1.0</w:t>
            </w:r>
          </w:p>
        </w:tc>
      </w:tr>
      <w:tr w:rsidR="006927E7" w:rsidRPr="00B3056F" w14:paraId="3DCC1B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4F6F6" w14:textId="6D9A9F32"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82F49D" w14:textId="5FDA42B7"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EEFC2E" w14:textId="0DE392E8" w:rsidR="006927E7" w:rsidRDefault="00253054" w:rsidP="006927E7">
            <w:pPr>
              <w:pStyle w:val="TAC"/>
              <w:rPr>
                <w:sz w:val="16"/>
                <w:szCs w:val="16"/>
              </w:rPr>
            </w:pPr>
            <w:r>
              <w:rPr>
                <w:sz w:val="16"/>
                <w:szCs w:val="16"/>
              </w:rPr>
              <w:t>CP-203050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D660D" w14:textId="549E1723" w:rsidR="006927E7" w:rsidRDefault="00B376C0" w:rsidP="006927E7">
            <w:pPr>
              <w:pStyle w:val="TAL"/>
              <w:rPr>
                <w:sz w:val="16"/>
                <w:szCs w:val="16"/>
              </w:rPr>
            </w:pPr>
            <w:r>
              <w:rPr>
                <w:sz w:val="16"/>
                <w:szCs w:val="16"/>
              </w:rPr>
              <w:t>0495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0C595" w14:textId="503A156D" w:rsidR="006927E7" w:rsidRDefault="00B376C0" w:rsidP="006927E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B8BC32" w14:textId="2A2EC568" w:rsidR="006927E7" w:rsidRDefault="00B376C0"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18BD8D" w14:textId="23056A80" w:rsidR="006927E7" w:rsidRPr="002B20AD" w:rsidRDefault="00B376C0" w:rsidP="006927E7">
            <w:pPr>
              <w:pStyle w:val="TAL"/>
              <w:rPr>
                <w:noProof/>
              </w:rPr>
            </w:pPr>
            <w:r w:rsidRPr="00607F2C">
              <w:rPr>
                <w:noProof/>
              </w:rPr>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CBFEF" w14:textId="0DB10E7C" w:rsidR="006927E7" w:rsidRDefault="006927E7" w:rsidP="006927E7">
            <w:pPr>
              <w:pStyle w:val="TAC"/>
              <w:rPr>
                <w:sz w:val="16"/>
                <w:szCs w:val="16"/>
              </w:rPr>
            </w:pPr>
            <w:r w:rsidRPr="00391EB1">
              <w:rPr>
                <w:sz w:val="16"/>
                <w:szCs w:val="16"/>
              </w:rPr>
              <w:t>17.1.0</w:t>
            </w:r>
          </w:p>
        </w:tc>
      </w:tr>
      <w:tr w:rsidR="006927E7" w:rsidRPr="00B3056F" w14:paraId="6EC280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7CA507" w14:textId="533E4291"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D3C9E5" w14:textId="168C9795"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F5338E" w14:textId="6972F388" w:rsidR="006927E7" w:rsidRDefault="00253054" w:rsidP="006927E7">
            <w:pPr>
              <w:pStyle w:val="TAC"/>
              <w:rPr>
                <w:sz w:val="16"/>
                <w:szCs w:val="16"/>
              </w:rPr>
            </w:pPr>
            <w:r>
              <w:rPr>
                <w:sz w:val="16"/>
                <w:szCs w:val="16"/>
              </w:rPr>
              <w:t>CP-203044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78E81" w14:textId="43152CC5" w:rsidR="006927E7" w:rsidRDefault="00A600B3" w:rsidP="006927E7">
            <w:pPr>
              <w:pStyle w:val="TAL"/>
              <w:rPr>
                <w:sz w:val="16"/>
                <w:szCs w:val="16"/>
              </w:rPr>
            </w:pPr>
            <w:r>
              <w:rPr>
                <w:sz w:val="16"/>
                <w:szCs w:val="16"/>
              </w:rPr>
              <w:t>0497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B29C05" w14:textId="2FE9580F" w:rsidR="006927E7" w:rsidRDefault="00A600B3" w:rsidP="006927E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8254A" w14:textId="286C8C1E" w:rsidR="006927E7" w:rsidRDefault="00D05860"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5B4792" w14:textId="1C675B5E" w:rsidR="006927E7" w:rsidRPr="002B20AD" w:rsidRDefault="00D05860" w:rsidP="006927E7">
            <w:pPr>
              <w:pStyle w:val="TAL"/>
              <w:rPr>
                <w:noProof/>
              </w:rPr>
            </w:pPr>
            <w:r>
              <w:rPr>
                <w:noProof/>
              </w:rPr>
              <w:t>Config DNN for PDU s</w:t>
            </w:r>
            <w:r w:rsidRPr="000D000E">
              <w:rPr>
                <w:noProof/>
              </w:rPr>
              <w:t>ession</w:t>
            </w:r>
            <w:r>
              <w:rPr>
                <w:noProof/>
              </w:rPr>
              <w:t xml:space="preserve"> s</w:t>
            </w:r>
            <w:r w:rsidRPr="000D000E">
              <w:rPr>
                <w:noProof/>
              </w:rPr>
              <w:t>tatus</w:t>
            </w:r>
            <w:r>
              <w:rPr>
                <w:noProof/>
              </w:rPr>
              <w:t xml:space="preserv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59503" w14:textId="5C856C9C" w:rsidR="006927E7" w:rsidRDefault="006927E7" w:rsidP="006927E7">
            <w:pPr>
              <w:pStyle w:val="TAC"/>
              <w:rPr>
                <w:sz w:val="16"/>
                <w:szCs w:val="16"/>
              </w:rPr>
            </w:pPr>
            <w:r w:rsidRPr="00391EB1">
              <w:rPr>
                <w:sz w:val="16"/>
                <w:szCs w:val="16"/>
              </w:rPr>
              <w:t>17.1.0</w:t>
            </w:r>
          </w:p>
        </w:tc>
      </w:tr>
      <w:tr w:rsidR="006927E7" w:rsidRPr="00B3056F" w14:paraId="095077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77AF48" w14:textId="2A9FFFFA"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C5FC1" w14:textId="572BF349"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426009" w14:textId="3002D380" w:rsidR="006927E7" w:rsidRDefault="00253054" w:rsidP="006927E7">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AE27B" w14:textId="6FC99025" w:rsidR="006927E7" w:rsidRDefault="00994FD2" w:rsidP="006927E7">
            <w:pPr>
              <w:pStyle w:val="TAL"/>
              <w:rPr>
                <w:sz w:val="16"/>
                <w:szCs w:val="16"/>
              </w:rPr>
            </w:pPr>
            <w:r>
              <w:rPr>
                <w:sz w:val="16"/>
                <w:szCs w:val="16"/>
              </w:rPr>
              <w:t>0499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5EC6" w14:textId="4067D21D" w:rsidR="006927E7" w:rsidRDefault="00994FD2" w:rsidP="006927E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3C6D1" w14:textId="4AA974FB" w:rsidR="006927E7" w:rsidRDefault="00994FD2"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CF278E" w14:textId="3E34745C" w:rsidR="006927E7" w:rsidRPr="002B20AD" w:rsidRDefault="00994FD2" w:rsidP="006927E7">
            <w:pPr>
              <w:pStyle w:val="TAL"/>
              <w:rPr>
                <w:noProof/>
              </w:rPr>
            </w:pPr>
            <w:r>
              <w:rPr>
                <w:noProof/>
              </w:rPr>
              <w:t>Subscription applies also to EPC in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D2E28" w14:textId="05A4740B" w:rsidR="006927E7" w:rsidRDefault="006927E7" w:rsidP="006927E7">
            <w:pPr>
              <w:pStyle w:val="TAC"/>
              <w:rPr>
                <w:sz w:val="16"/>
                <w:szCs w:val="16"/>
              </w:rPr>
            </w:pPr>
            <w:r w:rsidRPr="00391EB1">
              <w:rPr>
                <w:sz w:val="16"/>
                <w:szCs w:val="16"/>
              </w:rPr>
              <w:t>17.1.0</w:t>
            </w:r>
          </w:p>
        </w:tc>
      </w:tr>
      <w:tr w:rsidR="006927E7" w:rsidRPr="00B3056F" w14:paraId="741F557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72A436" w14:textId="4C210CB6"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1291AB" w14:textId="2AF1901D"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B3618" w14:textId="14BF59E8" w:rsidR="006927E7" w:rsidRDefault="00253054" w:rsidP="006927E7">
            <w:pPr>
              <w:pStyle w:val="TAC"/>
              <w:rPr>
                <w:sz w:val="16"/>
                <w:szCs w:val="16"/>
              </w:rPr>
            </w:pPr>
            <w:r>
              <w:rPr>
                <w:sz w:val="16"/>
                <w:szCs w:val="16"/>
              </w:rPr>
              <w:t>CP-203063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722EA" w14:textId="0A37E786" w:rsidR="006927E7" w:rsidRDefault="00780D0E" w:rsidP="006927E7">
            <w:pPr>
              <w:pStyle w:val="TAL"/>
              <w:rPr>
                <w:sz w:val="16"/>
                <w:szCs w:val="16"/>
              </w:rPr>
            </w:pPr>
            <w:r>
              <w:rPr>
                <w:sz w:val="16"/>
                <w:szCs w:val="16"/>
              </w:rPr>
              <w:t>0500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34FEF" w14:textId="11C28AF7" w:rsidR="006927E7" w:rsidRDefault="00780D0E" w:rsidP="006927E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E775E" w14:textId="5C87ABAF" w:rsidR="006927E7" w:rsidRDefault="00780D0E" w:rsidP="006927E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260812" w14:textId="385B7C27" w:rsidR="006927E7" w:rsidRPr="002B20AD" w:rsidRDefault="00780D0E" w:rsidP="006927E7">
            <w:pPr>
              <w:pStyle w:val="TAL"/>
              <w:rPr>
                <w:noProof/>
              </w:rPr>
            </w:pPr>
            <w:r>
              <w:rPr>
                <w:noProof/>
              </w:rPr>
              <w:t>Evolution of SoR delivery mechanism – UDM API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079D9" w14:textId="11047588" w:rsidR="006927E7" w:rsidRDefault="006927E7" w:rsidP="006927E7">
            <w:pPr>
              <w:pStyle w:val="TAC"/>
              <w:rPr>
                <w:sz w:val="16"/>
                <w:szCs w:val="16"/>
              </w:rPr>
            </w:pPr>
            <w:r w:rsidRPr="00391EB1">
              <w:rPr>
                <w:sz w:val="16"/>
                <w:szCs w:val="16"/>
              </w:rPr>
              <w:t>17.1.0</w:t>
            </w:r>
          </w:p>
        </w:tc>
      </w:tr>
      <w:tr w:rsidR="006927E7" w:rsidRPr="00B3056F" w14:paraId="6326FF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7E547" w14:textId="103274E4"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43886C" w14:textId="7ABB05D2"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D5507B" w14:textId="7D369E75" w:rsidR="006927E7" w:rsidRDefault="00253054" w:rsidP="006927E7">
            <w:pPr>
              <w:pStyle w:val="TAC"/>
              <w:rPr>
                <w:sz w:val="16"/>
                <w:szCs w:val="16"/>
              </w:rPr>
            </w:pPr>
            <w:r>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D4FD4" w14:textId="3EFECEFF" w:rsidR="006927E7" w:rsidRDefault="0015137E" w:rsidP="006927E7">
            <w:pPr>
              <w:pStyle w:val="TAL"/>
              <w:rPr>
                <w:sz w:val="16"/>
                <w:szCs w:val="16"/>
              </w:rPr>
            </w:pPr>
            <w:r>
              <w:rPr>
                <w:sz w:val="16"/>
                <w:szCs w:val="16"/>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C6D5A" w14:textId="21C795C8" w:rsidR="006927E7" w:rsidRDefault="0015137E" w:rsidP="006927E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C00C5" w14:textId="09648409" w:rsidR="006927E7" w:rsidRDefault="0015137E"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A64EB3" w14:textId="18A57989" w:rsidR="006927E7" w:rsidRPr="002B20AD" w:rsidRDefault="0015137E" w:rsidP="006927E7">
            <w:pPr>
              <w:pStyle w:val="TAL"/>
              <w:rPr>
                <w:noProof/>
              </w:rPr>
            </w:pPr>
            <w:r>
              <w:t>Remove 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5E74A" w14:textId="731DAA56" w:rsidR="006927E7" w:rsidRDefault="006927E7" w:rsidP="006927E7">
            <w:pPr>
              <w:pStyle w:val="TAC"/>
              <w:rPr>
                <w:sz w:val="16"/>
                <w:szCs w:val="16"/>
              </w:rPr>
            </w:pPr>
            <w:r w:rsidRPr="00391EB1">
              <w:rPr>
                <w:sz w:val="16"/>
                <w:szCs w:val="16"/>
              </w:rPr>
              <w:t>17.1.0</w:t>
            </w:r>
          </w:p>
        </w:tc>
      </w:tr>
      <w:tr w:rsidR="006927E7" w:rsidRPr="00B3056F" w14:paraId="5508E54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9828B" w14:textId="73DB55ED"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1B2D7" w14:textId="407C630D"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69941" w14:textId="4E0DFEA3" w:rsidR="006927E7" w:rsidRDefault="00253054" w:rsidP="006927E7">
            <w:pPr>
              <w:pStyle w:val="TAC"/>
              <w:rPr>
                <w:sz w:val="16"/>
                <w:szCs w:val="16"/>
              </w:rPr>
            </w:pPr>
            <w:r>
              <w:rPr>
                <w:sz w:val="16"/>
                <w:szCs w:val="16"/>
              </w:rPr>
              <w:t>CP-203040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22076" w14:textId="467B38F5" w:rsidR="006927E7" w:rsidRDefault="00E1492B" w:rsidP="006927E7">
            <w:pPr>
              <w:pStyle w:val="TAL"/>
              <w:rPr>
                <w:sz w:val="16"/>
                <w:szCs w:val="16"/>
              </w:rPr>
            </w:pPr>
            <w:r>
              <w:rPr>
                <w:sz w:val="16"/>
                <w:szCs w:val="16"/>
              </w:rPr>
              <w:t>0505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44480" w14:textId="7026D1F4" w:rsidR="006927E7" w:rsidRDefault="00E1492B" w:rsidP="006927E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4E972" w14:textId="5E2AA483" w:rsidR="006927E7" w:rsidRDefault="00E1492B"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2C9980" w14:textId="68B1577D" w:rsidR="006927E7" w:rsidRPr="002B20AD" w:rsidRDefault="00E1492B" w:rsidP="006927E7">
            <w:pPr>
              <w:pStyle w:val="TAL"/>
              <w:rPr>
                <w:noProof/>
              </w:rPr>
            </w:pPr>
            <w:r>
              <w:t>AMF Registration Retrieval by NSSAAF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098A3C" w14:textId="541C8D77" w:rsidR="006927E7" w:rsidRDefault="006927E7" w:rsidP="006927E7">
            <w:pPr>
              <w:pStyle w:val="TAC"/>
              <w:rPr>
                <w:sz w:val="16"/>
                <w:szCs w:val="16"/>
              </w:rPr>
            </w:pPr>
            <w:r w:rsidRPr="00391EB1">
              <w:rPr>
                <w:sz w:val="16"/>
                <w:szCs w:val="16"/>
              </w:rPr>
              <w:t>17.1.0</w:t>
            </w:r>
          </w:p>
        </w:tc>
      </w:tr>
      <w:tr w:rsidR="006927E7" w:rsidRPr="00B3056F" w14:paraId="0820215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09605C" w14:textId="7EF0D098"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C284C2" w14:textId="777F667B"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BF06D" w14:textId="18D4DECA" w:rsidR="006927E7" w:rsidRDefault="00253054" w:rsidP="006927E7">
            <w:pPr>
              <w:pStyle w:val="TAC"/>
              <w:rPr>
                <w:sz w:val="16"/>
                <w:szCs w:val="16"/>
              </w:rPr>
            </w:pPr>
            <w:r>
              <w:rPr>
                <w:sz w:val="16"/>
                <w:szCs w:val="16"/>
              </w:rPr>
              <w:t>CP-203027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3594A" w14:textId="71430F6A" w:rsidR="006927E7" w:rsidRDefault="000D486B" w:rsidP="006927E7">
            <w:pPr>
              <w:pStyle w:val="TAL"/>
              <w:rPr>
                <w:sz w:val="16"/>
                <w:szCs w:val="16"/>
              </w:rPr>
            </w:pPr>
            <w:r>
              <w:rPr>
                <w:sz w:val="16"/>
                <w:szCs w:val="16"/>
              </w:rPr>
              <w:t>0507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567F6"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240C8" w14:textId="415633D8" w:rsidR="006927E7" w:rsidRDefault="000D486B"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5BE829" w14:textId="7B31A470" w:rsidR="006927E7" w:rsidRPr="002B20AD" w:rsidRDefault="000D486B" w:rsidP="006927E7">
            <w:pPr>
              <w:pStyle w:val="TAL"/>
              <w:rPr>
                <w:noProof/>
              </w:rPr>
            </w:pPr>
            <w:r>
              <w:t>Reference for 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64CE0" w14:textId="666C018B" w:rsidR="006927E7" w:rsidRDefault="006927E7" w:rsidP="006927E7">
            <w:pPr>
              <w:pStyle w:val="TAC"/>
              <w:rPr>
                <w:sz w:val="16"/>
                <w:szCs w:val="16"/>
              </w:rPr>
            </w:pPr>
            <w:r w:rsidRPr="00391EB1">
              <w:rPr>
                <w:sz w:val="16"/>
                <w:szCs w:val="16"/>
              </w:rPr>
              <w:t>17.1.0</w:t>
            </w:r>
          </w:p>
        </w:tc>
      </w:tr>
      <w:tr w:rsidR="006927E7" w:rsidRPr="00B3056F" w14:paraId="0BE530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DA183B" w14:textId="6D8B61E9"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06D05" w14:textId="173810C6"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C32DA3" w14:textId="5BA1058D" w:rsidR="006927E7" w:rsidRDefault="00253054" w:rsidP="006927E7">
            <w:pPr>
              <w:pStyle w:val="TAC"/>
              <w:rPr>
                <w:sz w:val="16"/>
                <w:szCs w:val="16"/>
              </w:rPr>
            </w:pPr>
            <w:r>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BA915E" w14:textId="4D8A701E" w:rsidR="006927E7" w:rsidRDefault="000D486B" w:rsidP="006927E7">
            <w:pPr>
              <w:pStyle w:val="TAL"/>
              <w:rPr>
                <w:sz w:val="16"/>
                <w:szCs w:val="16"/>
              </w:rPr>
            </w:pPr>
            <w:r>
              <w:rPr>
                <w:sz w:val="16"/>
                <w:szCs w:val="16"/>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67A41B" w14:textId="388A20E6" w:rsidR="006927E7" w:rsidRDefault="000D486B" w:rsidP="006927E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F7B4C" w14:textId="6CD08996" w:rsidR="006927E7" w:rsidRDefault="00F35969" w:rsidP="006927E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9E421" w14:textId="7C9A49F0" w:rsidR="006927E7" w:rsidRPr="002B20AD" w:rsidRDefault="00F35969" w:rsidP="006927E7">
            <w:pPr>
              <w:pStyle w:val="TAL"/>
              <w:rPr>
                <w:noProof/>
              </w:rPr>
            </w:pPr>
            <w:r w:rsidRPr="00F35969">
              <w:rPr>
                <w:noProof/>
              </w:rPr>
              <w:t>SMSF Registration / Deregistration for One Access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1B7CF" w14:textId="5884203D" w:rsidR="006927E7" w:rsidRDefault="006927E7" w:rsidP="006927E7">
            <w:pPr>
              <w:pStyle w:val="TAC"/>
              <w:rPr>
                <w:sz w:val="16"/>
                <w:szCs w:val="16"/>
              </w:rPr>
            </w:pPr>
            <w:r w:rsidRPr="00391EB1">
              <w:rPr>
                <w:sz w:val="16"/>
                <w:szCs w:val="16"/>
              </w:rPr>
              <w:t>17.1.0</w:t>
            </w:r>
          </w:p>
        </w:tc>
      </w:tr>
      <w:tr w:rsidR="006927E7" w:rsidRPr="00B3056F" w14:paraId="75A5BE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999BD" w14:textId="5CE82969"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BAE9E" w14:textId="518984CC"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E6BDC3" w14:textId="253C4371" w:rsidR="006927E7" w:rsidRDefault="00253054" w:rsidP="006927E7">
            <w:pPr>
              <w:pStyle w:val="TAC"/>
              <w:rPr>
                <w:sz w:val="16"/>
                <w:szCs w:val="16"/>
              </w:rPr>
            </w:pPr>
            <w:r>
              <w:rPr>
                <w:sz w:val="16"/>
                <w:szCs w:val="16"/>
              </w:rPr>
              <w:t>CP-203054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ABDEE" w14:textId="058FBBE5" w:rsidR="006927E7" w:rsidRDefault="00667D39" w:rsidP="006927E7">
            <w:pPr>
              <w:pStyle w:val="TAL"/>
              <w:rPr>
                <w:sz w:val="16"/>
                <w:szCs w:val="16"/>
              </w:rPr>
            </w:pPr>
            <w:r>
              <w:rPr>
                <w:sz w:val="16"/>
                <w:szCs w:val="16"/>
              </w:rPr>
              <w:t>0512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51000"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3C736" w14:textId="44E5065E" w:rsidR="006927E7" w:rsidRDefault="00667D39"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5E3C28" w14:textId="73062C9F" w:rsidR="006927E7" w:rsidRPr="002B20AD" w:rsidRDefault="00667D39" w:rsidP="006927E7">
            <w:pPr>
              <w:pStyle w:val="TAL"/>
              <w:rPr>
                <w:noProof/>
              </w:rPr>
            </w:pPr>
            <w:r>
              <w:t>HTTP 3xx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6A6B2" w14:textId="5FD5AFD5" w:rsidR="006927E7" w:rsidRDefault="006927E7" w:rsidP="006927E7">
            <w:pPr>
              <w:pStyle w:val="TAC"/>
              <w:rPr>
                <w:sz w:val="16"/>
                <w:szCs w:val="16"/>
              </w:rPr>
            </w:pPr>
            <w:r w:rsidRPr="00391EB1">
              <w:rPr>
                <w:sz w:val="16"/>
                <w:szCs w:val="16"/>
              </w:rPr>
              <w:t>17.1.0</w:t>
            </w:r>
          </w:p>
        </w:tc>
      </w:tr>
      <w:tr w:rsidR="006927E7" w:rsidRPr="00B3056F" w14:paraId="1F15A6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C76A26" w14:textId="23B87647"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3FF7D8" w14:textId="769E5868"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13CA40" w14:textId="21FE8C1C" w:rsidR="006927E7" w:rsidRDefault="00253054" w:rsidP="006927E7">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2B63E" w14:textId="75A50229" w:rsidR="006927E7" w:rsidRDefault="001F5189" w:rsidP="006927E7">
            <w:pPr>
              <w:pStyle w:val="TAL"/>
              <w:rPr>
                <w:sz w:val="16"/>
                <w:szCs w:val="16"/>
              </w:rPr>
            </w:pPr>
            <w:r>
              <w:rPr>
                <w:sz w:val="16"/>
                <w:szCs w:val="16"/>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563CD0"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80508" w14:textId="5EE18838" w:rsidR="006927E7" w:rsidRDefault="001F5189"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95B4FD" w14:textId="66C7EA98" w:rsidR="006927E7" w:rsidRPr="002B20AD" w:rsidRDefault="001F5189" w:rsidP="006927E7">
            <w:pPr>
              <w:pStyle w:val="TAL"/>
              <w:rPr>
                <w:noProof/>
              </w:rPr>
            </w:pPr>
            <w:r>
              <w:t>Snssai query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D0069" w14:textId="23C758E5" w:rsidR="006927E7" w:rsidRDefault="006927E7" w:rsidP="006927E7">
            <w:pPr>
              <w:pStyle w:val="TAC"/>
              <w:rPr>
                <w:sz w:val="16"/>
                <w:szCs w:val="16"/>
              </w:rPr>
            </w:pPr>
            <w:r w:rsidRPr="00391EB1">
              <w:rPr>
                <w:sz w:val="16"/>
                <w:szCs w:val="16"/>
              </w:rPr>
              <w:t>17.1.0</w:t>
            </w:r>
          </w:p>
        </w:tc>
      </w:tr>
      <w:tr w:rsidR="006927E7" w:rsidRPr="00B3056F" w14:paraId="38736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6505D" w14:textId="33B28D16"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5CE89" w14:textId="63DB4FD8"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4133F1" w14:textId="21AF1EB5" w:rsidR="006927E7" w:rsidRDefault="00253054" w:rsidP="006927E7">
            <w:pPr>
              <w:pStyle w:val="TAC"/>
              <w:rPr>
                <w:sz w:val="16"/>
                <w:szCs w:val="16"/>
              </w:rPr>
            </w:pPr>
            <w:r>
              <w:rPr>
                <w:sz w:val="16"/>
                <w:szCs w:val="16"/>
              </w:rPr>
              <w:t>CP-203017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253AE" w14:textId="147CF9D4" w:rsidR="006927E7" w:rsidRDefault="001F5189" w:rsidP="006927E7">
            <w:pPr>
              <w:pStyle w:val="TAL"/>
              <w:rPr>
                <w:sz w:val="16"/>
                <w:szCs w:val="16"/>
              </w:rPr>
            </w:pPr>
            <w:r>
              <w:rPr>
                <w:sz w:val="16"/>
                <w:szCs w:val="16"/>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11DB7" w14:textId="42155C37" w:rsidR="006927E7" w:rsidRDefault="00253054" w:rsidP="006927E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DD7B6" w14:textId="3EDC4A34" w:rsidR="006927E7" w:rsidRDefault="001F5189"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A93FF9" w14:textId="4A709FCE" w:rsidR="006927E7" w:rsidRPr="002B20AD" w:rsidRDefault="001F5189" w:rsidP="006927E7">
            <w:pPr>
              <w:pStyle w:val="TAL"/>
              <w:rPr>
                <w:noProof/>
              </w:rPr>
            </w:pPr>
            <w:r>
              <w:t>UE Reachability for 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83203" w14:textId="31AA0CDA" w:rsidR="006927E7" w:rsidRDefault="006927E7" w:rsidP="006927E7">
            <w:pPr>
              <w:pStyle w:val="TAC"/>
              <w:rPr>
                <w:sz w:val="16"/>
                <w:szCs w:val="16"/>
              </w:rPr>
            </w:pPr>
            <w:r w:rsidRPr="00391EB1">
              <w:rPr>
                <w:sz w:val="16"/>
                <w:szCs w:val="16"/>
              </w:rPr>
              <w:t>17.1.0</w:t>
            </w:r>
          </w:p>
        </w:tc>
      </w:tr>
      <w:tr w:rsidR="006927E7" w:rsidRPr="00B3056F" w14:paraId="67CA6D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77C3BC" w14:textId="6F92FCEA"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9CCEC0" w14:textId="74FD88FA"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B47238" w14:textId="128C69C3" w:rsidR="006927E7" w:rsidRDefault="00253054" w:rsidP="006927E7">
            <w:pPr>
              <w:pStyle w:val="TAC"/>
              <w:rPr>
                <w:sz w:val="16"/>
                <w:szCs w:val="16"/>
              </w:rPr>
            </w:pPr>
            <w:r>
              <w:rPr>
                <w:sz w:val="16"/>
                <w:szCs w:val="16"/>
              </w:rPr>
              <w:t>CP-203039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E9959" w14:textId="685F0F05" w:rsidR="006927E7" w:rsidRDefault="00220D6F" w:rsidP="006927E7">
            <w:pPr>
              <w:pStyle w:val="TAL"/>
              <w:rPr>
                <w:sz w:val="16"/>
                <w:szCs w:val="16"/>
              </w:rPr>
            </w:pPr>
            <w:r>
              <w:rPr>
                <w:sz w:val="16"/>
                <w:szCs w:val="16"/>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DBE5B"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C666D" w14:textId="2B029293" w:rsidR="006927E7" w:rsidRDefault="00220D6F"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12345E" w14:textId="21690CF0" w:rsidR="006927E7" w:rsidRPr="002B20AD" w:rsidRDefault="00220D6F" w:rsidP="006927E7">
            <w:pPr>
              <w:pStyle w:val="TAL"/>
              <w:rPr>
                <w:noProof/>
              </w:rPr>
            </w:pPr>
            <w:r>
              <w:t>Service Area Restriction in wireline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FF302" w14:textId="63BBE1DB" w:rsidR="006927E7" w:rsidRDefault="006927E7" w:rsidP="006927E7">
            <w:pPr>
              <w:pStyle w:val="TAC"/>
              <w:rPr>
                <w:sz w:val="16"/>
                <w:szCs w:val="16"/>
              </w:rPr>
            </w:pPr>
            <w:r w:rsidRPr="00391EB1">
              <w:rPr>
                <w:sz w:val="16"/>
                <w:szCs w:val="16"/>
              </w:rPr>
              <w:t>17.1.0</w:t>
            </w:r>
          </w:p>
        </w:tc>
      </w:tr>
      <w:tr w:rsidR="006927E7" w:rsidRPr="00B3056F" w14:paraId="35892F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D8219F" w14:textId="3D7CD548"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EC845" w14:textId="790F0BBC"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5F468" w14:textId="68263AE0" w:rsidR="006927E7" w:rsidRDefault="00253054" w:rsidP="006927E7">
            <w:pPr>
              <w:pStyle w:val="TAC"/>
              <w:rPr>
                <w:sz w:val="16"/>
                <w:szCs w:val="16"/>
              </w:rPr>
            </w:pPr>
            <w:r>
              <w:rPr>
                <w:sz w:val="16"/>
                <w:szCs w:val="16"/>
              </w:rPr>
              <w:t>CP-203062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FE7E" w14:textId="2D449413" w:rsidR="006927E7" w:rsidRDefault="00273540" w:rsidP="006927E7">
            <w:pPr>
              <w:pStyle w:val="TAL"/>
              <w:rPr>
                <w:sz w:val="16"/>
                <w:szCs w:val="16"/>
              </w:rPr>
            </w:pPr>
            <w:r>
              <w:rPr>
                <w:sz w:val="16"/>
                <w:szCs w:val="16"/>
              </w:rPr>
              <w:t>0523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8F0E8"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EB28D" w14:textId="1F18F9C2" w:rsidR="006927E7" w:rsidRDefault="00273540" w:rsidP="006927E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947C87" w14:textId="6E820325" w:rsidR="006927E7" w:rsidRPr="002B20AD" w:rsidRDefault="00273540" w:rsidP="006927E7">
            <w:pPr>
              <w:pStyle w:val="TAL"/>
              <w:rPr>
                <w:noProof/>
              </w:rPr>
            </w:pPr>
            <w:r>
              <w:rPr>
                <w:rFonts w:hint="eastAsia"/>
                <w:noProof/>
                <w:lang w:eastAsia="zh-CN"/>
              </w:rPr>
              <w:t>A</w:t>
            </w:r>
            <w:r>
              <w:rPr>
                <w:noProof/>
                <w:lang w:eastAsia="zh-CN"/>
              </w:rPr>
              <w:t>KMA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0E74" w14:textId="39D48685" w:rsidR="006927E7" w:rsidRDefault="006927E7" w:rsidP="006927E7">
            <w:pPr>
              <w:pStyle w:val="TAC"/>
              <w:rPr>
                <w:sz w:val="16"/>
                <w:szCs w:val="16"/>
              </w:rPr>
            </w:pPr>
            <w:r w:rsidRPr="00391EB1">
              <w:rPr>
                <w:sz w:val="16"/>
                <w:szCs w:val="16"/>
              </w:rPr>
              <w:t>17.1.0</w:t>
            </w:r>
          </w:p>
        </w:tc>
      </w:tr>
      <w:tr w:rsidR="006927E7" w:rsidRPr="00B3056F" w14:paraId="327834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3F9688" w14:textId="514230AB"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7EC72F" w14:textId="7351F63F"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C1F94" w14:textId="752831FC" w:rsidR="006927E7" w:rsidRDefault="00253054" w:rsidP="006927E7">
            <w:pPr>
              <w:pStyle w:val="TAC"/>
              <w:rPr>
                <w:sz w:val="16"/>
                <w:szCs w:val="16"/>
              </w:rPr>
            </w:pPr>
            <w:r>
              <w:rPr>
                <w:sz w:val="16"/>
                <w:szCs w:val="16"/>
              </w:rPr>
              <w:t>CP-203045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51E0" w14:textId="0E2D16CB" w:rsidR="006927E7" w:rsidRDefault="005B524A" w:rsidP="006927E7">
            <w:pPr>
              <w:pStyle w:val="TAL"/>
              <w:rPr>
                <w:sz w:val="16"/>
                <w:szCs w:val="16"/>
              </w:rPr>
            </w:pPr>
            <w:r>
              <w:rPr>
                <w:sz w:val="16"/>
                <w:szCs w:val="16"/>
              </w:rPr>
              <w:t>0525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C170"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DAAEF8" w14:textId="77777777" w:rsidR="006927E7" w:rsidRDefault="006927E7" w:rsidP="006927E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772C4C" w14:textId="0748F760" w:rsidR="006927E7" w:rsidRPr="002B20AD" w:rsidRDefault="005B524A" w:rsidP="006927E7">
            <w:pPr>
              <w:pStyle w:val="TAL"/>
              <w:rPr>
                <w:noProof/>
              </w:rPr>
            </w:pPr>
            <w:r>
              <w:t>Correction on event exposure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B2F09" w14:textId="29396EBD" w:rsidR="006927E7" w:rsidRDefault="006927E7" w:rsidP="006927E7">
            <w:pPr>
              <w:pStyle w:val="TAC"/>
              <w:rPr>
                <w:sz w:val="16"/>
                <w:szCs w:val="16"/>
              </w:rPr>
            </w:pPr>
            <w:r w:rsidRPr="00391EB1">
              <w:rPr>
                <w:sz w:val="16"/>
                <w:szCs w:val="16"/>
              </w:rPr>
              <w:t>17.1.0</w:t>
            </w:r>
          </w:p>
        </w:tc>
      </w:tr>
      <w:tr w:rsidR="006927E7" w:rsidRPr="00B3056F" w14:paraId="0F27B96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531A0A" w14:textId="2A60BED5"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E326" w14:textId="5C85B33D"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909D7" w14:textId="07F35CB0" w:rsidR="006927E7" w:rsidRDefault="00253054" w:rsidP="006927E7">
            <w:pPr>
              <w:pStyle w:val="TAC"/>
              <w:rPr>
                <w:sz w:val="16"/>
                <w:szCs w:val="16"/>
              </w:rPr>
            </w:pPr>
            <w:r>
              <w:rPr>
                <w:sz w:val="16"/>
                <w:szCs w:val="16"/>
              </w:rPr>
              <w:t>CP-203061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932" w14:textId="3E33AB11" w:rsidR="006927E7" w:rsidRDefault="00253A2F" w:rsidP="006927E7">
            <w:pPr>
              <w:pStyle w:val="TAL"/>
              <w:rPr>
                <w:sz w:val="16"/>
                <w:szCs w:val="16"/>
              </w:rPr>
            </w:pPr>
            <w:r>
              <w:rPr>
                <w:sz w:val="16"/>
                <w:szCs w:val="16"/>
              </w:rPr>
              <w:t>0526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E26ED"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445E" w14:textId="1FF25333" w:rsidR="006927E7" w:rsidRDefault="00253A2F" w:rsidP="006927E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B37DB3" w14:textId="30CF79C4" w:rsidR="006927E7" w:rsidRPr="002B20AD" w:rsidRDefault="00253A2F" w:rsidP="006927E7">
            <w:pPr>
              <w:pStyle w:val="TAL"/>
              <w:rPr>
                <w:noProof/>
              </w:rPr>
            </w:pPr>
            <w:r>
              <w:t>Incorrect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A14AA" w14:textId="1B5A1B02" w:rsidR="006927E7" w:rsidRDefault="006927E7" w:rsidP="006927E7">
            <w:pPr>
              <w:pStyle w:val="TAC"/>
              <w:rPr>
                <w:sz w:val="16"/>
                <w:szCs w:val="16"/>
              </w:rPr>
            </w:pPr>
            <w:r w:rsidRPr="00391EB1">
              <w:rPr>
                <w:sz w:val="16"/>
                <w:szCs w:val="16"/>
              </w:rPr>
              <w:t>17.1.0</w:t>
            </w:r>
          </w:p>
        </w:tc>
      </w:tr>
      <w:tr w:rsidR="006927E7" w:rsidRPr="00B3056F" w14:paraId="1DD107C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458070" w14:textId="103A1E67"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5D33C2" w14:textId="20AD16D5"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9788F9" w14:textId="47C3CBBD" w:rsidR="006927E7" w:rsidRDefault="00253054" w:rsidP="006927E7">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E76B9" w14:textId="7F6C3B2B" w:rsidR="006927E7" w:rsidRDefault="00911072" w:rsidP="006927E7">
            <w:pPr>
              <w:pStyle w:val="TAL"/>
              <w:rPr>
                <w:sz w:val="16"/>
                <w:szCs w:val="16"/>
              </w:rPr>
            </w:pPr>
            <w:r>
              <w:rPr>
                <w:sz w:val="16"/>
                <w:szCs w:val="16"/>
              </w:rPr>
              <w:t>0528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D6EDF"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34EC8" w14:textId="0C169F7B" w:rsidR="006927E7" w:rsidRDefault="00911072"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22C78" w14:textId="3339CE98" w:rsidR="006927E7" w:rsidRPr="002B20AD" w:rsidRDefault="00911072" w:rsidP="006927E7">
            <w:pPr>
              <w:pStyle w:val="TAL"/>
              <w:rPr>
                <w:noProof/>
              </w:rPr>
            </w:pPr>
            <w:r>
              <w:rPr>
                <w:noProof/>
              </w:rPr>
              <w:t>Reference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0BAF5" w14:textId="6ACAE71A" w:rsidR="006927E7" w:rsidRDefault="006927E7" w:rsidP="006927E7">
            <w:pPr>
              <w:pStyle w:val="TAC"/>
              <w:rPr>
                <w:sz w:val="16"/>
                <w:szCs w:val="16"/>
              </w:rPr>
            </w:pPr>
            <w:r w:rsidRPr="00391EB1">
              <w:rPr>
                <w:sz w:val="16"/>
                <w:szCs w:val="16"/>
              </w:rPr>
              <w:t>17.1.0</w:t>
            </w:r>
          </w:p>
        </w:tc>
      </w:tr>
      <w:tr w:rsidR="006927E7" w:rsidRPr="00B3056F" w14:paraId="16CBA8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0FC30A" w14:textId="2B51B2CF"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BA4070" w14:textId="78458956"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46A816" w14:textId="3C5CF6C1" w:rsidR="006927E7" w:rsidRDefault="00253054" w:rsidP="006927E7">
            <w:pPr>
              <w:pStyle w:val="TAC"/>
              <w:rPr>
                <w:sz w:val="16"/>
                <w:szCs w:val="16"/>
              </w:rPr>
            </w:pPr>
            <w:r>
              <w:rPr>
                <w:sz w:val="16"/>
                <w:szCs w:val="16"/>
              </w:rPr>
              <w:t>CP-203042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B0B98" w14:textId="018759A2" w:rsidR="006927E7" w:rsidRDefault="00147418" w:rsidP="006927E7">
            <w:pPr>
              <w:pStyle w:val="TAL"/>
              <w:rPr>
                <w:sz w:val="16"/>
                <w:szCs w:val="16"/>
              </w:rPr>
            </w:pPr>
            <w:r>
              <w:rPr>
                <w:sz w:val="16"/>
                <w:szCs w:val="16"/>
              </w:rPr>
              <w:t>0530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87127" w14:textId="2F29E7D4" w:rsidR="006927E7" w:rsidRDefault="00147418" w:rsidP="006927E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9C215" w14:textId="265DE918" w:rsidR="006927E7" w:rsidRDefault="00147418"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7678F" w14:textId="340FBA2E" w:rsidR="006927E7" w:rsidRPr="002B20AD" w:rsidRDefault="00147418" w:rsidP="006927E7">
            <w:pPr>
              <w:pStyle w:val="TAL"/>
              <w:rPr>
                <w:noProof/>
              </w:rPr>
            </w:pPr>
            <w:r>
              <w:t>Parameter Provisioning Get operation for 5G VN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CC12C" w14:textId="0510C650" w:rsidR="006927E7" w:rsidRDefault="006927E7" w:rsidP="006927E7">
            <w:pPr>
              <w:pStyle w:val="TAC"/>
              <w:rPr>
                <w:sz w:val="16"/>
                <w:szCs w:val="16"/>
              </w:rPr>
            </w:pPr>
            <w:r w:rsidRPr="00391EB1">
              <w:rPr>
                <w:sz w:val="16"/>
                <w:szCs w:val="16"/>
              </w:rPr>
              <w:t>17.1.0</w:t>
            </w:r>
          </w:p>
        </w:tc>
      </w:tr>
      <w:tr w:rsidR="006927E7" w:rsidRPr="00B3056F" w14:paraId="4B3625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258BD4" w14:textId="1EB295CA"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71ED27" w14:textId="44292F70"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A3C04A" w14:textId="5D6E0461" w:rsidR="006927E7" w:rsidRDefault="00253054" w:rsidP="006927E7">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4CFE5" w14:textId="4BAD6E8C" w:rsidR="006927E7" w:rsidRDefault="00A36171" w:rsidP="006927E7">
            <w:pPr>
              <w:pStyle w:val="TAL"/>
              <w:rPr>
                <w:sz w:val="16"/>
                <w:szCs w:val="16"/>
              </w:rPr>
            </w:pPr>
            <w:r>
              <w:rPr>
                <w:sz w:val="16"/>
                <w:szCs w:val="16"/>
              </w:rPr>
              <w:t>0532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84514"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EF5A5" w14:textId="6C292814" w:rsidR="006927E7" w:rsidRDefault="00A36171"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28B91" w14:textId="699DE9C9" w:rsidR="006927E7" w:rsidRPr="002B20AD" w:rsidRDefault="00A36171" w:rsidP="006927E7">
            <w:pPr>
              <w:pStyle w:val="TAL"/>
              <w:rPr>
                <w:noProof/>
              </w:rPr>
            </w:pPr>
            <w:r>
              <w:rPr>
                <w:noProof/>
              </w:rPr>
              <w:t>Removal of SMF Individual Registration PATCH method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0FE3C" w14:textId="6F9493E5" w:rsidR="006927E7" w:rsidRDefault="006927E7" w:rsidP="006927E7">
            <w:pPr>
              <w:pStyle w:val="TAC"/>
              <w:rPr>
                <w:sz w:val="16"/>
                <w:szCs w:val="16"/>
              </w:rPr>
            </w:pPr>
            <w:r w:rsidRPr="00391EB1">
              <w:rPr>
                <w:sz w:val="16"/>
                <w:szCs w:val="16"/>
              </w:rPr>
              <w:t>17.1.0</w:t>
            </w:r>
          </w:p>
        </w:tc>
      </w:tr>
      <w:tr w:rsidR="006927E7" w:rsidRPr="00B3056F" w14:paraId="138A7A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7DD98" w14:textId="7B0DB958"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5CEACF" w14:textId="588C671E"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A8D1D3" w14:textId="65FC537C" w:rsidR="006927E7" w:rsidRDefault="00253054" w:rsidP="006927E7">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6888E" w14:textId="30330C24" w:rsidR="006927E7" w:rsidRDefault="00A36171" w:rsidP="006927E7">
            <w:pPr>
              <w:pStyle w:val="TAL"/>
              <w:rPr>
                <w:sz w:val="16"/>
                <w:szCs w:val="16"/>
              </w:rPr>
            </w:pPr>
            <w:r>
              <w:rPr>
                <w:sz w:val="16"/>
                <w:szCs w:val="16"/>
              </w:rPr>
              <w:t>0534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1A7FF"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B780" w14:textId="006476FD" w:rsidR="006927E7" w:rsidRDefault="00A36171"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BAAFD9" w14:textId="2A76305C" w:rsidR="006927E7" w:rsidRPr="002B20AD" w:rsidRDefault="00A36171" w:rsidP="006927E7">
            <w:pPr>
              <w:pStyle w:val="TAL"/>
              <w:rPr>
                <w:noProof/>
              </w:rPr>
            </w:pPr>
            <w:r>
              <w:rPr>
                <w:noProof/>
              </w:rPr>
              <w:t>HSS Authentication HTTP 403 Error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8E589" w14:textId="31FAB82C" w:rsidR="006927E7" w:rsidRDefault="006927E7" w:rsidP="006927E7">
            <w:pPr>
              <w:pStyle w:val="TAC"/>
              <w:rPr>
                <w:sz w:val="16"/>
                <w:szCs w:val="16"/>
              </w:rPr>
            </w:pPr>
            <w:r w:rsidRPr="00391EB1">
              <w:rPr>
                <w:sz w:val="16"/>
                <w:szCs w:val="16"/>
              </w:rPr>
              <w:t>17.1.0</w:t>
            </w:r>
          </w:p>
        </w:tc>
      </w:tr>
      <w:tr w:rsidR="006927E7" w:rsidRPr="00B3056F" w14:paraId="16C711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560F0B" w14:textId="1D5CD75F"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BDA1B" w14:textId="0DBF1974"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3B3817" w14:textId="2F7586A2" w:rsidR="006927E7" w:rsidRDefault="00253054" w:rsidP="006927E7">
            <w:pPr>
              <w:pStyle w:val="TAC"/>
              <w:rPr>
                <w:sz w:val="16"/>
                <w:szCs w:val="16"/>
              </w:rPr>
            </w:pPr>
            <w:r>
              <w:rPr>
                <w:sz w:val="16"/>
                <w:szCs w:val="16"/>
              </w:rPr>
              <w:t>CP-203048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E3B4FB" w14:textId="4A211621" w:rsidR="006927E7" w:rsidRDefault="0050308A" w:rsidP="006927E7">
            <w:pPr>
              <w:pStyle w:val="TAL"/>
              <w:rPr>
                <w:sz w:val="16"/>
                <w:szCs w:val="16"/>
              </w:rPr>
            </w:pPr>
            <w:r>
              <w:rPr>
                <w:sz w:val="16"/>
                <w:szCs w:val="16"/>
              </w:rPr>
              <w:t>0535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2C6F1"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6E983" w14:textId="6A67AFB7" w:rsidR="006927E7" w:rsidRDefault="0050308A"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917E3" w14:textId="66193719" w:rsidR="006927E7" w:rsidRPr="002B20AD" w:rsidRDefault="0050308A" w:rsidP="006927E7">
            <w:pPr>
              <w:pStyle w:val="TAL"/>
              <w:rPr>
                <w:noProof/>
              </w:rPr>
            </w:pPr>
            <w:r w:rsidRPr="004D23AC">
              <w:t>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63C5F" w14:textId="7A782CBF" w:rsidR="006927E7" w:rsidRDefault="006927E7" w:rsidP="006927E7">
            <w:pPr>
              <w:pStyle w:val="TAC"/>
              <w:rPr>
                <w:sz w:val="16"/>
                <w:szCs w:val="16"/>
              </w:rPr>
            </w:pPr>
            <w:r w:rsidRPr="00391EB1">
              <w:rPr>
                <w:sz w:val="16"/>
                <w:szCs w:val="16"/>
              </w:rPr>
              <w:t>17.1.0</w:t>
            </w:r>
          </w:p>
        </w:tc>
      </w:tr>
      <w:tr w:rsidR="006927E7" w:rsidRPr="00B3056F" w14:paraId="5BA9669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BC018" w14:textId="7740249E"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55321C" w14:textId="72C9CB6A"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702A66" w14:textId="59040A7D" w:rsidR="006927E7" w:rsidRDefault="00253054" w:rsidP="006927E7">
            <w:pPr>
              <w:pStyle w:val="TAC"/>
              <w:rPr>
                <w:sz w:val="16"/>
                <w:szCs w:val="16"/>
              </w:rPr>
            </w:pPr>
            <w:r>
              <w:rPr>
                <w:sz w:val="16"/>
                <w:szCs w:val="16"/>
              </w:rPr>
              <w:t>CP-203049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56CF" w14:textId="06B5B3A2" w:rsidR="006927E7" w:rsidRDefault="00A7713C" w:rsidP="006927E7">
            <w:pPr>
              <w:pStyle w:val="TAL"/>
              <w:rPr>
                <w:sz w:val="16"/>
                <w:szCs w:val="16"/>
              </w:rPr>
            </w:pPr>
            <w:r>
              <w:rPr>
                <w:sz w:val="16"/>
                <w:szCs w:val="16"/>
              </w:rPr>
              <w:t>0538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A0F2D"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5123A" w14:textId="21B06FB7" w:rsidR="006927E7" w:rsidRDefault="00A7713C"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935F4" w14:textId="2A14D0BA" w:rsidR="006927E7" w:rsidRPr="002B20AD" w:rsidRDefault="00A7713C" w:rsidP="006927E7">
            <w:pPr>
              <w:pStyle w:val="TAL"/>
              <w:rPr>
                <w:noProof/>
              </w:rPr>
            </w:pPr>
            <w:r>
              <w:t xml:space="preserve">Define </w:t>
            </w:r>
            <w:r w:rsidRPr="006C7DA4">
              <w:t>UE Context In AMF Data Retrieval</w:t>
            </w:r>
            <w:r>
              <w:t xml:space="preserv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7A748" w14:textId="6F59A780" w:rsidR="006927E7" w:rsidRDefault="006927E7" w:rsidP="006927E7">
            <w:pPr>
              <w:pStyle w:val="TAC"/>
              <w:rPr>
                <w:sz w:val="16"/>
                <w:szCs w:val="16"/>
              </w:rPr>
            </w:pPr>
            <w:r w:rsidRPr="00391EB1">
              <w:rPr>
                <w:sz w:val="16"/>
                <w:szCs w:val="16"/>
              </w:rPr>
              <w:t>17.1.0</w:t>
            </w:r>
          </w:p>
        </w:tc>
      </w:tr>
      <w:tr w:rsidR="006927E7" w:rsidRPr="00B3056F" w14:paraId="55BA9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5AE8F2" w14:textId="428D91D3"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A7435D" w14:textId="4C203048"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00A27" w14:textId="3BA4C18F" w:rsidR="006927E7" w:rsidRDefault="00253054" w:rsidP="006927E7">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221E18" w14:textId="05F965C1" w:rsidR="006927E7" w:rsidRDefault="00A7713C" w:rsidP="006927E7">
            <w:pPr>
              <w:pStyle w:val="TAL"/>
              <w:rPr>
                <w:sz w:val="16"/>
                <w:szCs w:val="16"/>
              </w:rPr>
            </w:pPr>
            <w:r>
              <w:rPr>
                <w:sz w:val="16"/>
                <w:szCs w:val="16"/>
              </w:rPr>
              <w:t>0540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6F74" w14:textId="71040227" w:rsidR="006927E7" w:rsidRDefault="00A7713C" w:rsidP="006927E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65603A" w14:textId="32894CD0" w:rsidR="006927E7" w:rsidRDefault="00A7713C"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29558E" w14:textId="1F76862E" w:rsidR="006927E7" w:rsidRPr="002B20AD" w:rsidRDefault="00A7713C" w:rsidP="006927E7">
            <w:pPr>
              <w:pStyle w:val="TAL"/>
              <w:rPr>
                <w:noProof/>
              </w:rPr>
            </w:pPr>
            <w:r>
              <w:t>Essential Correction on AF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4032D" w14:textId="5D7BCD1D" w:rsidR="006927E7" w:rsidRDefault="006927E7" w:rsidP="006927E7">
            <w:pPr>
              <w:pStyle w:val="TAC"/>
              <w:rPr>
                <w:sz w:val="16"/>
                <w:szCs w:val="16"/>
              </w:rPr>
            </w:pPr>
            <w:r w:rsidRPr="00391EB1">
              <w:rPr>
                <w:sz w:val="16"/>
                <w:szCs w:val="16"/>
              </w:rPr>
              <w:t>17.1.0</w:t>
            </w:r>
          </w:p>
        </w:tc>
      </w:tr>
      <w:tr w:rsidR="006927E7" w:rsidRPr="00B3056F" w14:paraId="58E96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850B1F" w14:textId="09E911D3"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08527F" w14:textId="4D5D930F"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18862" w14:textId="5EAC2ABF" w:rsidR="006927E7" w:rsidRDefault="00253054" w:rsidP="006927E7">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A04EC" w14:textId="1B83BA87" w:rsidR="006927E7" w:rsidRDefault="00A357BE" w:rsidP="006927E7">
            <w:pPr>
              <w:pStyle w:val="TAL"/>
              <w:rPr>
                <w:sz w:val="16"/>
                <w:szCs w:val="16"/>
              </w:rPr>
            </w:pPr>
            <w:r>
              <w:rPr>
                <w:sz w:val="16"/>
                <w:szCs w:val="16"/>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BAC1A" w14:textId="734B0AC7" w:rsidR="006927E7" w:rsidRDefault="00A357BE" w:rsidP="006927E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6172B" w14:textId="53714181" w:rsidR="006927E7" w:rsidRDefault="00A357BE"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703AF87" w14:textId="35AF9F0F" w:rsidR="006927E7" w:rsidRPr="002B20AD" w:rsidRDefault="00A357BE" w:rsidP="006927E7">
            <w:pPr>
              <w:pStyle w:val="TAL"/>
              <w:rPr>
                <w:noProof/>
              </w:rPr>
            </w:pPr>
            <w:r>
              <w:t>Event Configuration Synchronization between 4G&amp;5G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19EE5" w14:textId="7178B5DD" w:rsidR="006927E7" w:rsidRDefault="006927E7" w:rsidP="006927E7">
            <w:pPr>
              <w:pStyle w:val="TAC"/>
              <w:rPr>
                <w:sz w:val="16"/>
                <w:szCs w:val="16"/>
              </w:rPr>
            </w:pPr>
            <w:r w:rsidRPr="00391EB1">
              <w:rPr>
                <w:sz w:val="16"/>
                <w:szCs w:val="16"/>
              </w:rPr>
              <w:t>17.1.0</w:t>
            </w:r>
          </w:p>
        </w:tc>
      </w:tr>
      <w:tr w:rsidR="006927E7" w:rsidRPr="00B3056F" w14:paraId="184B49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BAF3F2" w14:textId="19DF8443"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2D5EAF" w14:textId="2EE1C1B4"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963C42" w14:textId="05571CC1" w:rsidR="006927E7" w:rsidRDefault="00253054" w:rsidP="006927E7">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2A445" w14:textId="72CBEC36" w:rsidR="006927E7" w:rsidRDefault="00484197" w:rsidP="006927E7">
            <w:pPr>
              <w:pStyle w:val="TAL"/>
              <w:rPr>
                <w:sz w:val="16"/>
                <w:szCs w:val="16"/>
              </w:rPr>
            </w:pPr>
            <w:r>
              <w:rPr>
                <w:sz w:val="16"/>
                <w:szCs w:val="16"/>
              </w:rPr>
              <w:t>0544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9AF2" w14:textId="596349F4" w:rsidR="006927E7" w:rsidRDefault="00484197" w:rsidP="006927E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91261" w14:textId="6F8198DA" w:rsidR="006927E7" w:rsidRDefault="00484197"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32CC43" w14:textId="6B0C3AB5" w:rsidR="006927E7" w:rsidRPr="002B20AD" w:rsidRDefault="00484197" w:rsidP="006927E7">
            <w:pPr>
              <w:pStyle w:val="TAL"/>
              <w:rPr>
                <w:noProof/>
              </w:rPr>
            </w:pPr>
            <w:r>
              <w:t>Introduction of MTC Provider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2E295" w14:textId="3EE5C171" w:rsidR="006927E7" w:rsidRDefault="006927E7" w:rsidP="006927E7">
            <w:pPr>
              <w:pStyle w:val="TAC"/>
              <w:rPr>
                <w:sz w:val="16"/>
                <w:szCs w:val="16"/>
              </w:rPr>
            </w:pPr>
            <w:r w:rsidRPr="00391EB1">
              <w:rPr>
                <w:sz w:val="16"/>
                <w:szCs w:val="16"/>
              </w:rPr>
              <w:t>17.1.0</w:t>
            </w:r>
          </w:p>
        </w:tc>
      </w:tr>
      <w:tr w:rsidR="006927E7" w:rsidRPr="00B3056F" w14:paraId="5F1B082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0852AF" w14:textId="25D0D52F"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58DA6A" w14:textId="578F27CA"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0025B" w14:textId="74A2627B" w:rsidR="006927E7" w:rsidRDefault="00253054" w:rsidP="006927E7">
            <w:pPr>
              <w:pStyle w:val="TAC"/>
              <w:rPr>
                <w:sz w:val="16"/>
                <w:szCs w:val="16"/>
              </w:rPr>
            </w:pPr>
            <w:r>
              <w:rPr>
                <w:sz w:val="16"/>
                <w:szCs w:val="16"/>
              </w:rPr>
              <w:t>CP-203064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271B7A" w14:textId="117E2EC8" w:rsidR="006927E7" w:rsidRDefault="00C32001" w:rsidP="006927E7">
            <w:pPr>
              <w:pStyle w:val="TAL"/>
              <w:rPr>
                <w:sz w:val="16"/>
                <w:szCs w:val="16"/>
              </w:rPr>
            </w:pPr>
            <w:r>
              <w:rPr>
                <w:sz w:val="16"/>
                <w:szCs w:val="16"/>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5D68F" w14:textId="38AA27E5" w:rsidR="006927E7" w:rsidRDefault="00C32001" w:rsidP="006927E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5117B" w14:textId="24ACD672" w:rsidR="006927E7" w:rsidRDefault="00C74272" w:rsidP="006927E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4C53E1" w14:textId="66C9C01B" w:rsidR="006927E7" w:rsidRPr="002B20AD" w:rsidRDefault="00C74272" w:rsidP="006927E7">
            <w:pPr>
              <w:pStyle w:val="TAL"/>
              <w:rPr>
                <w:noProof/>
              </w:rPr>
            </w:pPr>
            <w:r>
              <w:rPr>
                <w:noProof/>
                <w:lang w:eastAsia="zh-CN"/>
              </w:rPr>
              <w:t>U</w:t>
            </w:r>
            <w:r>
              <w:rPr>
                <w:rFonts w:hint="eastAsia"/>
                <w:noProof/>
                <w:lang w:eastAsia="zh-CN"/>
              </w:rPr>
              <w:t>pdate</w:t>
            </w:r>
            <w:r>
              <w:rPr>
                <w:noProof/>
                <w:lang w:eastAsia="zh-CN"/>
              </w:rPr>
              <w:t xml:space="preserve"> </w:t>
            </w:r>
            <w:r>
              <w:rPr>
                <w:rFonts w:hint="eastAsia"/>
                <w:noProof/>
                <w:lang w:eastAsia="zh-CN"/>
              </w:rPr>
              <w:t>t</w:t>
            </w:r>
            <w:r>
              <w:rPr>
                <w:noProof/>
                <w:lang w:eastAsia="zh-CN"/>
              </w:rPr>
              <w:t>o subscription of the notification of data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AC16B" w14:textId="0F3AE418" w:rsidR="006927E7" w:rsidRDefault="006927E7" w:rsidP="006927E7">
            <w:pPr>
              <w:pStyle w:val="TAC"/>
              <w:rPr>
                <w:sz w:val="16"/>
                <w:szCs w:val="16"/>
              </w:rPr>
            </w:pPr>
            <w:r w:rsidRPr="00391EB1">
              <w:rPr>
                <w:sz w:val="16"/>
                <w:szCs w:val="16"/>
              </w:rPr>
              <w:t>17.1.0</w:t>
            </w:r>
          </w:p>
        </w:tc>
      </w:tr>
      <w:tr w:rsidR="006927E7" w:rsidRPr="00B3056F" w14:paraId="66E7F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EC52D" w14:textId="29F667AC"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EF856" w14:textId="6CF3EB8D"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9BC6E" w14:textId="221E04F7" w:rsidR="006927E7" w:rsidRDefault="00253054" w:rsidP="006927E7">
            <w:pPr>
              <w:pStyle w:val="TAC"/>
              <w:rPr>
                <w:sz w:val="16"/>
                <w:szCs w:val="16"/>
              </w:rPr>
            </w:pPr>
            <w:r>
              <w:rPr>
                <w:sz w:val="16"/>
                <w:szCs w:val="16"/>
              </w:rPr>
              <w:t>CP-203041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EA2D9" w14:textId="06E7C122" w:rsidR="006927E7" w:rsidRDefault="00EF67F2" w:rsidP="006927E7">
            <w:pPr>
              <w:pStyle w:val="TAL"/>
              <w:rPr>
                <w:sz w:val="16"/>
                <w:szCs w:val="16"/>
              </w:rPr>
            </w:pPr>
            <w:r>
              <w:rPr>
                <w:sz w:val="16"/>
                <w:szCs w:val="16"/>
              </w:rPr>
              <w:t>0555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A4556"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2BA4D" w14:textId="5C7E5B9F" w:rsidR="006927E7" w:rsidRDefault="00EF67F2" w:rsidP="006927E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41EF71" w14:textId="2CBBBA28" w:rsidR="006927E7" w:rsidRPr="002B20AD" w:rsidRDefault="00EF67F2" w:rsidP="006927E7">
            <w:pPr>
              <w:pStyle w:val="TAL"/>
              <w:rPr>
                <w:noProof/>
              </w:rPr>
            </w:pPr>
            <w:r>
              <w:t>Network Configuration Parameter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BA939" w14:textId="614D309A" w:rsidR="006927E7" w:rsidRDefault="006927E7" w:rsidP="006927E7">
            <w:pPr>
              <w:pStyle w:val="TAC"/>
              <w:rPr>
                <w:sz w:val="16"/>
                <w:szCs w:val="16"/>
              </w:rPr>
            </w:pPr>
            <w:r w:rsidRPr="00391EB1">
              <w:rPr>
                <w:sz w:val="16"/>
                <w:szCs w:val="16"/>
              </w:rPr>
              <w:t>17.1.0</w:t>
            </w:r>
          </w:p>
        </w:tc>
      </w:tr>
      <w:tr w:rsidR="006927E7" w:rsidRPr="00B3056F" w14:paraId="51D67F1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5EB97E" w14:textId="64A077A8" w:rsidR="006927E7" w:rsidRDefault="006927E7" w:rsidP="006927E7">
            <w:pPr>
              <w:pStyle w:val="TAC"/>
              <w:rPr>
                <w:sz w:val="16"/>
                <w:szCs w:val="16"/>
              </w:rPr>
            </w:pPr>
            <w:r>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F170" w14:textId="7B1B568C" w:rsidR="006927E7" w:rsidRDefault="006927E7" w:rsidP="006927E7">
            <w:pPr>
              <w:pStyle w:val="TAC"/>
              <w:rPr>
                <w:sz w:val="16"/>
                <w:szCs w:val="16"/>
              </w:rPr>
            </w:pPr>
            <w:r>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81274A" w14:textId="27A1FAB9" w:rsidR="006927E7" w:rsidRDefault="00253054" w:rsidP="006927E7">
            <w:pPr>
              <w:pStyle w:val="TAC"/>
              <w:rPr>
                <w:sz w:val="16"/>
                <w:szCs w:val="16"/>
              </w:rPr>
            </w:pPr>
            <w:r>
              <w:rPr>
                <w:sz w:val="16"/>
                <w:szCs w:val="16"/>
              </w:rPr>
              <w:t>CP-203055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CEDF0" w14:textId="24DB799F" w:rsidR="006927E7" w:rsidRDefault="00C26DAF" w:rsidP="006927E7">
            <w:pPr>
              <w:pStyle w:val="TAL"/>
              <w:rPr>
                <w:sz w:val="16"/>
                <w:szCs w:val="16"/>
              </w:rPr>
            </w:pPr>
            <w:r>
              <w:rPr>
                <w:sz w:val="16"/>
                <w:szCs w:val="16"/>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108E5" w14:textId="77777777" w:rsidR="006927E7" w:rsidRDefault="006927E7" w:rsidP="006927E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2AEE" w14:textId="4F8D6442" w:rsidR="006927E7" w:rsidRDefault="00C26DAF" w:rsidP="006927E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EE279" w14:textId="7BC142EE" w:rsidR="006927E7" w:rsidRPr="002B20AD" w:rsidRDefault="00C26DAF" w:rsidP="006927E7">
            <w:pPr>
              <w:pStyle w:val="TAL"/>
              <w:rPr>
                <w:noProof/>
              </w:rPr>
            </w:pPr>
            <w:r w:rsidRPr="001E581D">
              <w:t>29.5</w:t>
            </w:r>
            <w:r>
              <w:t>03</w:t>
            </w:r>
            <w:r w:rsidRPr="001E581D">
              <w:t xml:space="preserve"> Rel</w:t>
            </w:r>
            <w:r>
              <w:t>-</w:t>
            </w:r>
            <w:r w:rsidRPr="001E581D">
              <w:t>1</w:t>
            </w:r>
            <w:r>
              <w:t>7</w:t>
            </w:r>
            <w:r w:rsidRPr="001E581D">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31917" w14:textId="694E7383" w:rsidR="006927E7" w:rsidRDefault="006927E7" w:rsidP="006927E7">
            <w:pPr>
              <w:pStyle w:val="TAC"/>
              <w:rPr>
                <w:sz w:val="16"/>
                <w:szCs w:val="16"/>
              </w:rPr>
            </w:pPr>
            <w:r w:rsidRPr="00391EB1">
              <w:rPr>
                <w:sz w:val="16"/>
                <w:szCs w:val="16"/>
              </w:rPr>
              <w:t>17.1.0</w:t>
            </w:r>
          </w:p>
        </w:tc>
      </w:tr>
    </w:tbl>
    <w:p w14:paraId="33812012" w14:textId="718E5453" w:rsidR="00080512" w:rsidRPr="00B3056F" w:rsidRDefault="00080512" w:rsidP="001330D7"/>
    <w:sectPr w:rsidR="00080512" w:rsidRPr="00B3056F">
      <w:headerReference w:type="default" r:id="rId194"/>
      <w:footerReference w:type="default" r:id="rId1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A16827D" w14:textId="77777777" w:rsidR="00491AF5" w:rsidRDefault="00491AF5">
      <w:r>
        <w:separator/>
      </w:r>
    </w:p>
  </w:endnote>
  <w:endnote w:type="continuationSeparator" w:id="0">
    <w:p w14:paraId="7055F943" w14:textId="77777777" w:rsidR="00491AF5" w:rsidRDefault="00491AF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10AD08" w14:textId="77777777" w:rsidR="00C26DAF" w:rsidRDefault="00C26DA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55242FF" w14:textId="77777777" w:rsidR="00491AF5" w:rsidRDefault="00491AF5">
      <w:r>
        <w:separator/>
      </w:r>
    </w:p>
  </w:footnote>
  <w:footnote w:type="continuationSeparator" w:id="0">
    <w:p w14:paraId="0B0A9194" w14:textId="77777777" w:rsidR="00491AF5" w:rsidRDefault="00491AF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62763" w14:textId="613A24A1" w:rsidR="00C26DAF" w:rsidRDefault="00C26DA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87DAC">
      <w:rPr>
        <w:rFonts w:ascii="Arial" w:hAnsi="Arial" w:cs="Arial"/>
        <w:b/>
        <w:noProof/>
        <w:sz w:val="18"/>
        <w:szCs w:val="18"/>
      </w:rPr>
      <w:t>3GPP TS 29.503 V17.1.0 (2020-12)</w:t>
    </w:r>
    <w:r>
      <w:rPr>
        <w:rFonts w:ascii="Arial" w:hAnsi="Arial" w:cs="Arial"/>
        <w:b/>
        <w:sz w:val="18"/>
        <w:szCs w:val="18"/>
      </w:rPr>
      <w:fldChar w:fldCharType="end"/>
    </w:r>
  </w:p>
  <w:p w14:paraId="4291BB2F" w14:textId="77777777" w:rsidR="00C26DAF" w:rsidRDefault="00C26DA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16374329" w:rsidR="00C26DAF" w:rsidRDefault="00C26DA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87DAC">
      <w:rPr>
        <w:rFonts w:ascii="Arial" w:hAnsi="Arial" w:cs="Arial"/>
        <w:b/>
        <w:noProof/>
        <w:sz w:val="18"/>
        <w:szCs w:val="18"/>
      </w:rPr>
      <w:t>Release 17</w:t>
    </w:r>
    <w:r>
      <w:rPr>
        <w:rFonts w:ascii="Arial" w:hAnsi="Arial" w:cs="Arial"/>
        <w:b/>
        <w:sz w:val="18"/>
        <w:szCs w:val="18"/>
      </w:rPr>
      <w:fldChar w:fldCharType="end"/>
    </w:r>
  </w:p>
  <w:p w14:paraId="4682E0C2" w14:textId="77777777" w:rsidR="00C26DAF" w:rsidRDefault="00C26DA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64"/>
    <w:rsid w:val="000217B9"/>
    <w:rsid w:val="00022CCF"/>
    <w:rsid w:val="00033397"/>
    <w:rsid w:val="00040095"/>
    <w:rsid w:val="000415E9"/>
    <w:rsid w:val="000456D0"/>
    <w:rsid w:val="00047C3F"/>
    <w:rsid w:val="00051834"/>
    <w:rsid w:val="00054A22"/>
    <w:rsid w:val="00055E41"/>
    <w:rsid w:val="00062023"/>
    <w:rsid w:val="00064EEE"/>
    <w:rsid w:val="000655A6"/>
    <w:rsid w:val="0007473E"/>
    <w:rsid w:val="00075713"/>
    <w:rsid w:val="000770B9"/>
    <w:rsid w:val="00080512"/>
    <w:rsid w:val="000819BB"/>
    <w:rsid w:val="00082D04"/>
    <w:rsid w:val="00085CB6"/>
    <w:rsid w:val="00090D75"/>
    <w:rsid w:val="00092D1D"/>
    <w:rsid w:val="000A531D"/>
    <w:rsid w:val="000B1EFC"/>
    <w:rsid w:val="000B1FFE"/>
    <w:rsid w:val="000B4FFC"/>
    <w:rsid w:val="000C1D7C"/>
    <w:rsid w:val="000C4602"/>
    <w:rsid w:val="000C47C3"/>
    <w:rsid w:val="000D1A95"/>
    <w:rsid w:val="000D3BE4"/>
    <w:rsid w:val="000D3DC7"/>
    <w:rsid w:val="000D486B"/>
    <w:rsid w:val="000D58AB"/>
    <w:rsid w:val="000E0E2A"/>
    <w:rsid w:val="000E20BE"/>
    <w:rsid w:val="000F4C3E"/>
    <w:rsid w:val="00100BBC"/>
    <w:rsid w:val="0013163E"/>
    <w:rsid w:val="001330D7"/>
    <w:rsid w:val="00133525"/>
    <w:rsid w:val="00147418"/>
    <w:rsid w:val="0015137E"/>
    <w:rsid w:val="00174B94"/>
    <w:rsid w:val="00175A50"/>
    <w:rsid w:val="001A293E"/>
    <w:rsid w:val="001A381D"/>
    <w:rsid w:val="001A4C42"/>
    <w:rsid w:val="001A7420"/>
    <w:rsid w:val="001B11C5"/>
    <w:rsid w:val="001B25FD"/>
    <w:rsid w:val="001B4D0F"/>
    <w:rsid w:val="001B6637"/>
    <w:rsid w:val="001C17B4"/>
    <w:rsid w:val="001C21C3"/>
    <w:rsid w:val="001D02C2"/>
    <w:rsid w:val="001D4ADA"/>
    <w:rsid w:val="001E5BD7"/>
    <w:rsid w:val="001F0C1D"/>
    <w:rsid w:val="001F1132"/>
    <w:rsid w:val="001F168B"/>
    <w:rsid w:val="001F203F"/>
    <w:rsid w:val="001F5189"/>
    <w:rsid w:val="0021126A"/>
    <w:rsid w:val="00220D6F"/>
    <w:rsid w:val="0022775D"/>
    <w:rsid w:val="00231A5F"/>
    <w:rsid w:val="002347A2"/>
    <w:rsid w:val="00253054"/>
    <w:rsid w:val="00253A2F"/>
    <w:rsid w:val="00264DA5"/>
    <w:rsid w:val="002675F0"/>
    <w:rsid w:val="00267C15"/>
    <w:rsid w:val="00273540"/>
    <w:rsid w:val="0028148F"/>
    <w:rsid w:val="002867C4"/>
    <w:rsid w:val="00287833"/>
    <w:rsid w:val="00296A43"/>
    <w:rsid w:val="002B20AD"/>
    <w:rsid w:val="002B505D"/>
    <w:rsid w:val="002B6339"/>
    <w:rsid w:val="002B6388"/>
    <w:rsid w:val="002C00C6"/>
    <w:rsid w:val="002D15E1"/>
    <w:rsid w:val="002E00EE"/>
    <w:rsid w:val="002E3045"/>
    <w:rsid w:val="002E488B"/>
    <w:rsid w:val="002F0AB7"/>
    <w:rsid w:val="00300DFF"/>
    <w:rsid w:val="00307160"/>
    <w:rsid w:val="003172DC"/>
    <w:rsid w:val="003428B9"/>
    <w:rsid w:val="00344AEA"/>
    <w:rsid w:val="0035462D"/>
    <w:rsid w:val="00357A1B"/>
    <w:rsid w:val="00364C79"/>
    <w:rsid w:val="0036513A"/>
    <w:rsid w:val="00373A1B"/>
    <w:rsid w:val="003765B8"/>
    <w:rsid w:val="00391F05"/>
    <w:rsid w:val="003B7097"/>
    <w:rsid w:val="003C0FF9"/>
    <w:rsid w:val="003C3971"/>
    <w:rsid w:val="003E1097"/>
    <w:rsid w:val="003E2855"/>
    <w:rsid w:val="003F3CF6"/>
    <w:rsid w:val="00423334"/>
    <w:rsid w:val="00427020"/>
    <w:rsid w:val="0043191A"/>
    <w:rsid w:val="00434502"/>
    <w:rsid w:val="004345EC"/>
    <w:rsid w:val="004521EF"/>
    <w:rsid w:val="00455EE5"/>
    <w:rsid w:val="0046076C"/>
    <w:rsid w:val="004652D3"/>
    <w:rsid w:val="00465515"/>
    <w:rsid w:val="004658EE"/>
    <w:rsid w:val="00467413"/>
    <w:rsid w:val="00477474"/>
    <w:rsid w:val="00477F8B"/>
    <w:rsid w:val="004807F2"/>
    <w:rsid w:val="00480A53"/>
    <w:rsid w:val="00484197"/>
    <w:rsid w:val="00490663"/>
    <w:rsid w:val="00491AF5"/>
    <w:rsid w:val="004A5375"/>
    <w:rsid w:val="004B6687"/>
    <w:rsid w:val="004C3152"/>
    <w:rsid w:val="004C5E4C"/>
    <w:rsid w:val="004D1273"/>
    <w:rsid w:val="004D3578"/>
    <w:rsid w:val="004D7472"/>
    <w:rsid w:val="004E213A"/>
    <w:rsid w:val="004E352B"/>
    <w:rsid w:val="004E64FC"/>
    <w:rsid w:val="004F0988"/>
    <w:rsid w:val="004F1506"/>
    <w:rsid w:val="004F3340"/>
    <w:rsid w:val="004F4372"/>
    <w:rsid w:val="004F5CE5"/>
    <w:rsid w:val="004F61BB"/>
    <w:rsid w:val="0050308A"/>
    <w:rsid w:val="0051744F"/>
    <w:rsid w:val="00531782"/>
    <w:rsid w:val="00531BCB"/>
    <w:rsid w:val="005332DE"/>
    <w:rsid w:val="0053388B"/>
    <w:rsid w:val="00535773"/>
    <w:rsid w:val="00543E6C"/>
    <w:rsid w:val="005627AB"/>
    <w:rsid w:val="00565087"/>
    <w:rsid w:val="005752A6"/>
    <w:rsid w:val="005757EE"/>
    <w:rsid w:val="00597B11"/>
    <w:rsid w:val="005A3F97"/>
    <w:rsid w:val="005A52A3"/>
    <w:rsid w:val="005B524A"/>
    <w:rsid w:val="005B5820"/>
    <w:rsid w:val="005B7B2E"/>
    <w:rsid w:val="005C2C2B"/>
    <w:rsid w:val="005C75E1"/>
    <w:rsid w:val="005D2E01"/>
    <w:rsid w:val="005D7526"/>
    <w:rsid w:val="005E4BB2"/>
    <w:rsid w:val="005E515E"/>
    <w:rsid w:val="00602AEA"/>
    <w:rsid w:val="006142EB"/>
    <w:rsid w:val="00614FDF"/>
    <w:rsid w:val="00625AC6"/>
    <w:rsid w:val="00632DD1"/>
    <w:rsid w:val="00633C9B"/>
    <w:rsid w:val="0063543D"/>
    <w:rsid w:val="006454EA"/>
    <w:rsid w:val="00647114"/>
    <w:rsid w:val="00652F66"/>
    <w:rsid w:val="00666280"/>
    <w:rsid w:val="00667D39"/>
    <w:rsid w:val="00677407"/>
    <w:rsid w:val="00680446"/>
    <w:rsid w:val="006874D6"/>
    <w:rsid w:val="006927E7"/>
    <w:rsid w:val="006A1FAE"/>
    <w:rsid w:val="006A323F"/>
    <w:rsid w:val="006A40AE"/>
    <w:rsid w:val="006B30D0"/>
    <w:rsid w:val="006B3469"/>
    <w:rsid w:val="006C3D95"/>
    <w:rsid w:val="006D0D26"/>
    <w:rsid w:val="006E5C86"/>
    <w:rsid w:val="006F591E"/>
    <w:rsid w:val="006F5FFF"/>
    <w:rsid w:val="006F70AC"/>
    <w:rsid w:val="00701116"/>
    <w:rsid w:val="00701DFA"/>
    <w:rsid w:val="0070736A"/>
    <w:rsid w:val="0070742B"/>
    <w:rsid w:val="007122F3"/>
    <w:rsid w:val="00712473"/>
    <w:rsid w:val="00713C44"/>
    <w:rsid w:val="007214A8"/>
    <w:rsid w:val="00721827"/>
    <w:rsid w:val="00734A5B"/>
    <w:rsid w:val="0074026F"/>
    <w:rsid w:val="007429F6"/>
    <w:rsid w:val="00744E76"/>
    <w:rsid w:val="00751376"/>
    <w:rsid w:val="00762919"/>
    <w:rsid w:val="00762F53"/>
    <w:rsid w:val="00773A8F"/>
    <w:rsid w:val="00774DA4"/>
    <w:rsid w:val="00780D0E"/>
    <w:rsid w:val="00781F0F"/>
    <w:rsid w:val="00791ACB"/>
    <w:rsid w:val="00792346"/>
    <w:rsid w:val="0079385C"/>
    <w:rsid w:val="00793DD8"/>
    <w:rsid w:val="007965C2"/>
    <w:rsid w:val="007B317E"/>
    <w:rsid w:val="007B390E"/>
    <w:rsid w:val="007B600E"/>
    <w:rsid w:val="007B7452"/>
    <w:rsid w:val="007B7649"/>
    <w:rsid w:val="007D6C81"/>
    <w:rsid w:val="007E041B"/>
    <w:rsid w:val="007F0F4A"/>
    <w:rsid w:val="007F6880"/>
    <w:rsid w:val="008028A4"/>
    <w:rsid w:val="00807314"/>
    <w:rsid w:val="00830747"/>
    <w:rsid w:val="00830816"/>
    <w:rsid w:val="0083112F"/>
    <w:rsid w:val="00834810"/>
    <w:rsid w:val="008570A5"/>
    <w:rsid w:val="008768CA"/>
    <w:rsid w:val="008B19AB"/>
    <w:rsid w:val="008B692A"/>
    <w:rsid w:val="008C0205"/>
    <w:rsid w:val="008C384C"/>
    <w:rsid w:val="008C5F66"/>
    <w:rsid w:val="008D0E5A"/>
    <w:rsid w:val="008D1232"/>
    <w:rsid w:val="008D7E29"/>
    <w:rsid w:val="008E3FD3"/>
    <w:rsid w:val="0090271F"/>
    <w:rsid w:val="00902E23"/>
    <w:rsid w:val="00911072"/>
    <w:rsid w:val="009114D7"/>
    <w:rsid w:val="0091348E"/>
    <w:rsid w:val="00917CCB"/>
    <w:rsid w:val="00922369"/>
    <w:rsid w:val="00922C12"/>
    <w:rsid w:val="00926346"/>
    <w:rsid w:val="00932813"/>
    <w:rsid w:val="00933301"/>
    <w:rsid w:val="00935348"/>
    <w:rsid w:val="00936A63"/>
    <w:rsid w:val="00936BFC"/>
    <w:rsid w:val="0093782E"/>
    <w:rsid w:val="0094196F"/>
    <w:rsid w:val="00942EC2"/>
    <w:rsid w:val="00960BA1"/>
    <w:rsid w:val="009655F6"/>
    <w:rsid w:val="009728E2"/>
    <w:rsid w:val="00994FD2"/>
    <w:rsid w:val="009B0C15"/>
    <w:rsid w:val="009B66DB"/>
    <w:rsid w:val="009C051B"/>
    <w:rsid w:val="009E37DB"/>
    <w:rsid w:val="009E79F6"/>
    <w:rsid w:val="009F15A9"/>
    <w:rsid w:val="009F37B7"/>
    <w:rsid w:val="00A10F02"/>
    <w:rsid w:val="00A164B4"/>
    <w:rsid w:val="00A26956"/>
    <w:rsid w:val="00A27486"/>
    <w:rsid w:val="00A3170A"/>
    <w:rsid w:val="00A32B20"/>
    <w:rsid w:val="00A357BE"/>
    <w:rsid w:val="00A35ADC"/>
    <w:rsid w:val="00A36171"/>
    <w:rsid w:val="00A418B3"/>
    <w:rsid w:val="00A474D4"/>
    <w:rsid w:val="00A47937"/>
    <w:rsid w:val="00A5001B"/>
    <w:rsid w:val="00A50D1A"/>
    <w:rsid w:val="00A51550"/>
    <w:rsid w:val="00A51CC0"/>
    <w:rsid w:val="00A53724"/>
    <w:rsid w:val="00A56066"/>
    <w:rsid w:val="00A57841"/>
    <w:rsid w:val="00A57E20"/>
    <w:rsid w:val="00A600B3"/>
    <w:rsid w:val="00A73129"/>
    <w:rsid w:val="00A76C12"/>
    <w:rsid w:val="00A7713C"/>
    <w:rsid w:val="00A81454"/>
    <w:rsid w:val="00A82346"/>
    <w:rsid w:val="00A873B7"/>
    <w:rsid w:val="00A87DAC"/>
    <w:rsid w:val="00A92BA1"/>
    <w:rsid w:val="00A96A30"/>
    <w:rsid w:val="00AB552F"/>
    <w:rsid w:val="00AB5EE0"/>
    <w:rsid w:val="00AC1E2D"/>
    <w:rsid w:val="00AC424F"/>
    <w:rsid w:val="00AC43E7"/>
    <w:rsid w:val="00AC6BC6"/>
    <w:rsid w:val="00AC746E"/>
    <w:rsid w:val="00AE1CD7"/>
    <w:rsid w:val="00AE2723"/>
    <w:rsid w:val="00AE65E2"/>
    <w:rsid w:val="00B026F3"/>
    <w:rsid w:val="00B06F5A"/>
    <w:rsid w:val="00B15449"/>
    <w:rsid w:val="00B3056F"/>
    <w:rsid w:val="00B32D5A"/>
    <w:rsid w:val="00B376C0"/>
    <w:rsid w:val="00B66481"/>
    <w:rsid w:val="00B6658F"/>
    <w:rsid w:val="00B7240A"/>
    <w:rsid w:val="00B87C8B"/>
    <w:rsid w:val="00B91A3F"/>
    <w:rsid w:val="00B93086"/>
    <w:rsid w:val="00B95195"/>
    <w:rsid w:val="00B95ADD"/>
    <w:rsid w:val="00BA19ED"/>
    <w:rsid w:val="00BA4B8D"/>
    <w:rsid w:val="00BC0F7D"/>
    <w:rsid w:val="00BC1482"/>
    <w:rsid w:val="00BD1E26"/>
    <w:rsid w:val="00BD7D31"/>
    <w:rsid w:val="00BE3255"/>
    <w:rsid w:val="00BF128E"/>
    <w:rsid w:val="00BF510C"/>
    <w:rsid w:val="00C02B6F"/>
    <w:rsid w:val="00C02E47"/>
    <w:rsid w:val="00C074DD"/>
    <w:rsid w:val="00C1496A"/>
    <w:rsid w:val="00C26DAF"/>
    <w:rsid w:val="00C30A11"/>
    <w:rsid w:val="00C32001"/>
    <w:rsid w:val="00C33079"/>
    <w:rsid w:val="00C45231"/>
    <w:rsid w:val="00C60DD4"/>
    <w:rsid w:val="00C6250B"/>
    <w:rsid w:val="00C66802"/>
    <w:rsid w:val="00C72833"/>
    <w:rsid w:val="00C74272"/>
    <w:rsid w:val="00C80F1D"/>
    <w:rsid w:val="00C83248"/>
    <w:rsid w:val="00C929C7"/>
    <w:rsid w:val="00C93F40"/>
    <w:rsid w:val="00C94028"/>
    <w:rsid w:val="00C95AB1"/>
    <w:rsid w:val="00CA3D0C"/>
    <w:rsid w:val="00CB0864"/>
    <w:rsid w:val="00CB3989"/>
    <w:rsid w:val="00CD6350"/>
    <w:rsid w:val="00CD6609"/>
    <w:rsid w:val="00CE111E"/>
    <w:rsid w:val="00CE7CB8"/>
    <w:rsid w:val="00D05860"/>
    <w:rsid w:val="00D17B4B"/>
    <w:rsid w:val="00D20CE2"/>
    <w:rsid w:val="00D510CA"/>
    <w:rsid w:val="00D57972"/>
    <w:rsid w:val="00D604C2"/>
    <w:rsid w:val="00D675A9"/>
    <w:rsid w:val="00D738D6"/>
    <w:rsid w:val="00D755EB"/>
    <w:rsid w:val="00D76048"/>
    <w:rsid w:val="00D87684"/>
    <w:rsid w:val="00D87E00"/>
    <w:rsid w:val="00D9134D"/>
    <w:rsid w:val="00D97490"/>
    <w:rsid w:val="00DA7A03"/>
    <w:rsid w:val="00DB1818"/>
    <w:rsid w:val="00DC1F8E"/>
    <w:rsid w:val="00DC309B"/>
    <w:rsid w:val="00DC4DA2"/>
    <w:rsid w:val="00DD409D"/>
    <w:rsid w:val="00DD4C17"/>
    <w:rsid w:val="00DD74A5"/>
    <w:rsid w:val="00DF24C4"/>
    <w:rsid w:val="00DF2B1F"/>
    <w:rsid w:val="00DF49EF"/>
    <w:rsid w:val="00DF62CD"/>
    <w:rsid w:val="00DF7C70"/>
    <w:rsid w:val="00E07CA8"/>
    <w:rsid w:val="00E1492B"/>
    <w:rsid w:val="00E1631C"/>
    <w:rsid w:val="00E16509"/>
    <w:rsid w:val="00E310AA"/>
    <w:rsid w:val="00E3557B"/>
    <w:rsid w:val="00E35A13"/>
    <w:rsid w:val="00E44582"/>
    <w:rsid w:val="00E456BC"/>
    <w:rsid w:val="00E744CF"/>
    <w:rsid w:val="00E77645"/>
    <w:rsid w:val="00E825AD"/>
    <w:rsid w:val="00E85B64"/>
    <w:rsid w:val="00E93ABF"/>
    <w:rsid w:val="00E94FF1"/>
    <w:rsid w:val="00EA15B0"/>
    <w:rsid w:val="00EA2CC8"/>
    <w:rsid w:val="00EA407A"/>
    <w:rsid w:val="00EA4D0B"/>
    <w:rsid w:val="00EA5EA7"/>
    <w:rsid w:val="00EC4A25"/>
    <w:rsid w:val="00ED732E"/>
    <w:rsid w:val="00EE3B30"/>
    <w:rsid w:val="00EE6C77"/>
    <w:rsid w:val="00EF337A"/>
    <w:rsid w:val="00EF45DA"/>
    <w:rsid w:val="00EF67F2"/>
    <w:rsid w:val="00F025A2"/>
    <w:rsid w:val="00F04712"/>
    <w:rsid w:val="00F0760C"/>
    <w:rsid w:val="00F13360"/>
    <w:rsid w:val="00F14AB0"/>
    <w:rsid w:val="00F22EC7"/>
    <w:rsid w:val="00F2377C"/>
    <w:rsid w:val="00F325C8"/>
    <w:rsid w:val="00F3411F"/>
    <w:rsid w:val="00F35969"/>
    <w:rsid w:val="00F47E9F"/>
    <w:rsid w:val="00F51DD5"/>
    <w:rsid w:val="00F650CF"/>
    <w:rsid w:val="00F653B8"/>
    <w:rsid w:val="00F66BFF"/>
    <w:rsid w:val="00F80AE6"/>
    <w:rsid w:val="00F9008D"/>
    <w:rsid w:val="00F94A47"/>
    <w:rsid w:val="00FA1266"/>
    <w:rsid w:val="00FA6098"/>
    <w:rsid w:val="00FB4179"/>
    <w:rsid w:val="00FB5195"/>
    <w:rsid w:val="00FC1192"/>
    <w:rsid w:val="00FC39F9"/>
    <w:rsid w:val="00FC4719"/>
    <w:rsid w:val="00FC531E"/>
    <w:rsid w:val="00FD0440"/>
    <w:rsid w:val="00FD5DFA"/>
    <w:rsid w:val="00FD79A0"/>
    <w:rsid w:val="00FE462E"/>
    <w:rsid w:val="00FF1F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eastAsia="en-US"/>
    </w:rPr>
  </w:style>
  <w:style w:type="paragraph" w:customStyle="1" w:styleId="TempNote">
    <w:name w:val="TempNote"/>
    <w:basedOn w:val="Normal"/>
    <w:qFormat/>
    <w:rsid w:val="00EF45D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EF45D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EF45D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eastAsia="en-US"/>
    </w:rPr>
  </w:style>
  <w:style w:type="paragraph" w:customStyle="1" w:styleId="TemplateH3">
    <w:name w:val="TemplateH3"/>
    <w:basedOn w:val="Normal"/>
    <w:qFormat/>
    <w:rsid w:val="00EF45D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EF45DA"/>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EF45DA"/>
    <w:rPr>
      <w:rFonts w:ascii="Arial" w:hAnsi="Arial"/>
      <w:sz w:val="18"/>
      <w:lang w:eastAsia="en-US"/>
    </w:rPr>
  </w:style>
  <w:style w:type="character" w:customStyle="1" w:styleId="TAHChar">
    <w:name w:val="TAH Char"/>
    <w:link w:val="TAH"/>
    <w:qFormat/>
    <w:locked/>
    <w:rsid w:val="00EF45DA"/>
    <w:rPr>
      <w:rFonts w:ascii="Arial" w:hAnsi="Arial"/>
      <w:b/>
      <w:sz w:val="18"/>
      <w:lang w:eastAsia="en-US"/>
    </w:rPr>
  </w:style>
  <w:style w:type="character" w:customStyle="1" w:styleId="THChar">
    <w:name w:val="TH Char"/>
    <w:link w:val="TH"/>
    <w:qFormat/>
    <w:locked/>
    <w:rsid w:val="00EF45DA"/>
    <w:rPr>
      <w:rFonts w:ascii="Arial" w:hAnsi="Arial"/>
      <w:b/>
      <w:lang w:eastAsia="en-US"/>
    </w:rPr>
  </w:style>
  <w:style w:type="character" w:customStyle="1" w:styleId="TACChar">
    <w:name w:val="TAC Char"/>
    <w:link w:val="TAC"/>
    <w:rsid w:val="00EF45DA"/>
    <w:rPr>
      <w:rFonts w:ascii="Arial" w:hAnsi="Arial"/>
      <w:sz w:val="18"/>
      <w:lang w:eastAsia="en-US"/>
    </w:rPr>
  </w:style>
  <w:style w:type="paragraph" w:styleId="Revision">
    <w:name w:val="Revision"/>
    <w:hidden/>
    <w:uiPriority w:val="99"/>
    <w:semiHidden/>
    <w:rsid w:val="00EF45DA"/>
    <w:rPr>
      <w:lang w:val="en-GB" w:eastAsia="en-US"/>
    </w:rPr>
  </w:style>
  <w:style w:type="character" w:customStyle="1" w:styleId="B1Char">
    <w:name w:val="B1 Char"/>
    <w:link w:val="B1"/>
    <w:rsid w:val="00EF45DA"/>
    <w:rPr>
      <w:lang w:eastAsia="en-US"/>
    </w:rPr>
  </w:style>
  <w:style w:type="character" w:customStyle="1" w:styleId="TANChar">
    <w:name w:val="TAN Char"/>
    <w:link w:val="TAN"/>
    <w:rsid w:val="00EF45DA"/>
    <w:rPr>
      <w:rFonts w:ascii="Arial" w:hAnsi="Arial"/>
      <w:sz w:val="18"/>
      <w:lang w:eastAsia="en-US"/>
    </w:rPr>
  </w:style>
  <w:style w:type="character" w:customStyle="1" w:styleId="TFChar">
    <w:name w:val="TF Char"/>
    <w:link w:val="TF"/>
    <w:rsid w:val="00EF45DA"/>
    <w:rPr>
      <w:rFonts w:ascii="Arial" w:hAnsi="Arial"/>
      <w:b/>
      <w:lang w:eastAsia="en-US"/>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eastAsia="en-US"/>
    </w:rPr>
  </w:style>
  <w:style w:type="character" w:customStyle="1" w:styleId="NOZchn">
    <w:name w:val="NO Zchn"/>
    <w:link w:val="NO"/>
    <w:rsid w:val="00EF45DA"/>
    <w:rPr>
      <w:lang w:eastAsia="en-US"/>
    </w:rPr>
  </w:style>
  <w:style w:type="character" w:customStyle="1" w:styleId="Heading1Char">
    <w:name w:val="Heading 1 Char"/>
    <w:link w:val="Heading1"/>
    <w:rsid w:val="00EF45DA"/>
    <w:rPr>
      <w:rFonts w:ascii="Arial" w:hAnsi="Arial"/>
      <w:sz w:val="36"/>
      <w:lang w:eastAsia="en-US"/>
    </w:rPr>
  </w:style>
  <w:style w:type="character" w:customStyle="1" w:styleId="Heading2Char">
    <w:name w:val="Heading 2 Char"/>
    <w:link w:val="Heading2"/>
    <w:rsid w:val="00EF45DA"/>
    <w:rPr>
      <w:rFonts w:ascii="Arial" w:hAnsi="Arial"/>
      <w:sz w:val="32"/>
      <w:lang w:eastAsia="en-US"/>
    </w:rPr>
  </w:style>
  <w:style w:type="character" w:customStyle="1" w:styleId="EditorsNoteChar">
    <w:name w:val="Editor's Note Char"/>
    <w:aliases w:val="EN Char"/>
    <w:link w:val="EditorsNote"/>
    <w:rsid w:val="00EF45DA"/>
    <w:rPr>
      <w:color w:val="FF0000"/>
      <w:lang w:eastAsia="en-US"/>
    </w:rPr>
  </w:style>
  <w:style w:type="character" w:customStyle="1" w:styleId="PLChar">
    <w:name w:val="PL Char"/>
    <w:link w:val="PL"/>
    <w:qFormat/>
    <w:locked/>
    <w:rsid w:val="00EF45DA"/>
    <w:rPr>
      <w:rFonts w:ascii="Courier New" w:hAnsi="Courier New"/>
      <w:noProof/>
      <w:sz w:val="16"/>
      <w:lang w:eastAsia="en-US"/>
    </w:rPr>
  </w:style>
  <w:style w:type="character" w:customStyle="1" w:styleId="Heading4Char">
    <w:name w:val="Heading 4 Char"/>
    <w:link w:val="Heading4"/>
    <w:rsid w:val="00EF45DA"/>
    <w:rPr>
      <w:rFonts w:ascii="Arial" w:hAnsi="Arial"/>
      <w:sz w:val="24"/>
      <w:lang w:eastAsia="en-US"/>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5" Type="http://schemas.openxmlformats.org/officeDocument/2006/relationships/oleObject" Target="embeddings/Microsoft_Visio_2003-2010_Drawing77.vsd"/><Relationship Id="rId170" Type="http://schemas.openxmlformats.org/officeDocument/2006/relationships/image" Target="media/image82.emf"/><Relationship Id="rId191" Type="http://schemas.openxmlformats.org/officeDocument/2006/relationships/oleObject" Target="embeddings/Microsoft_Visio_2003-2010_Drawing84.vsd"/><Relationship Id="rId196"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oleObject" Target="embeddings/Microsoft_Visio_2003-2010_Drawing47.vsd"/><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8.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61.vsd"/><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6.vsd"/><Relationship Id="rId176" Type="http://schemas.openxmlformats.org/officeDocument/2006/relationships/image" Target="media/image85.emf"/><Relationship Id="rId192" Type="http://schemas.openxmlformats.org/officeDocument/2006/relationships/image" Target="media/image93.emf"/><Relationship Id="rId197" Type="http://schemas.openxmlformats.org/officeDocument/2006/relationships/theme" Target="theme/theme1.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package" Target="embeddings/Microsoft_Visio_Drawing4.vsdx"/><Relationship Id="rId172" Type="http://schemas.openxmlformats.org/officeDocument/2006/relationships/image" Target="media/image83.emf"/><Relationship Id="rId193" Type="http://schemas.openxmlformats.org/officeDocument/2006/relationships/oleObject" Target="embeddings/Microsoft_Visio_2003-2010_Drawing85.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package" Target="embeddings/Microsoft_Visio_Drawing.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package" Target="embeddings/Microsoft_Visio_Drawing2.vsdx"/><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3.vsdx"/><Relationship Id="rId194" Type="http://schemas.openxmlformats.org/officeDocument/2006/relationships/header" Target="header1.xml"/><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package" Target="embeddings/Microsoft_Visio_Drawing1.vsdx"/><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oleObject" Target="embeddings/Microsoft_Visio_2003-2010_Drawing78.vsd"/><Relationship Id="rId195" Type="http://schemas.openxmlformats.org/officeDocument/2006/relationships/footer" Target="footer1.xml"/><Relationship Id="rId190" Type="http://schemas.openxmlformats.org/officeDocument/2006/relationships/image" Target="media/image92.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2.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oleObject" Target="embeddings/Microsoft_Visio_2003-2010_Drawing75.vsd"/><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B1C25B-7540-4014-900F-54FA232502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TotalTime>
  <Pages>1</Pages>
  <Words>124738</Words>
  <Characters>711007</Characters>
  <Application>Microsoft Office Word</Application>
  <DocSecurity>0</DocSecurity>
  <Lines>5925</Lines>
  <Paragraphs>1668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834077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2020-12-09T09:32:00Z</dcterms:created>
  <dcterms:modified xsi:type="dcterms:W3CDTF">2020-12-11T11:49:00Z</dcterms:modified>
</cp:coreProperties>
</file>