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E57FE56" w:rsidR="00CC4471" w:rsidRDefault="007E36C2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WG3 Meeting #138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E02943">
        <w:rPr>
          <w:b/>
          <w:noProof/>
          <w:sz w:val="24"/>
        </w:rPr>
        <w:t>6563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5F57358E" w14:textId="77A11443" w:rsidR="00D944CE" w:rsidRDefault="007E36C2" w:rsidP="00D944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56838" w:rsidRPr="00BA2A4C">
        <w:rPr>
          <w:rFonts w:ascii="Arial" w:hAnsi="Arial" w:cs="Arial"/>
          <w:b/>
        </w:rPr>
        <w:t>OpenAPI</w:t>
      </w:r>
      <w:proofErr w:type="spellEnd"/>
      <w:r w:rsidR="00956838" w:rsidRPr="00BA2A4C">
        <w:rPr>
          <w:rFonts w:ascii="Arial" w:hAnsi="Arial" w:cs="Arial"/>
          <w:b/>
        </w:rPr>
        <w:t xml:space="preserve"> update of </w:t>
      </w:r>
      <w:proofErr w:type="spellStart"/>
      <w:r w:rsidR="00956838" w:rsidRPr="00BA2A4C">
        <w:rPr>
          <w:rFonts w:ascii="Arial" w:hAnsi="Arial" w:cs="Arial"/>
          <w:b/>
        </w:rPr>
        <w:t>Nudr_DataRepository</w:t>
      </w:r>
      <w:proofErr w:type="spellEnd"/>
      <w:r w:rsidR="00956838" w:rsidRPr="00BA2A4C">
        <w:rPr>
          <w:rFonts w:ascii="Arial" w:hAnsi="Arial" w:cs="Arial"/>
          <w:b/>
        </w:rPr>
        <w:t xml:space="preserve"> API</w:t>
      </w:r>
    </w:p>
    <w:p w14:paraId="7A32AF7A" w14:textId="20EDA3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6.5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996"/>
        <w:gridCol w:w="1124"/>
        <w:gridCol w:w="2051"/>
        <w:gridCol w:w="1576"/>
      </w:tblGrid>
      <w:tr w:rsidR="009E5B28" w:rsidRPr="005E76A8" w14:paraId="2C805285" w14:textId="77777777" w:rsidTr="0099623A">
        <w:trPr>
          <w:trHeight w:val="275"/>
        </w:trPr>
        <w:tc>
          <w:tcPr>
            <w:tcW w:w="887" w:type="dxa"/>
            <w:shd w:val="clear" w:color="auto" w:fill="auto"/>
          </w:tcPr>
          <w:p w14:paraId="57BE18D3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996" w:type="dxa"/>
            <w:shd w:val="clear" w:color="auto" w:fill="auto"/>
          </w:tcPr>
          <w:p w14:paraId="32CB3118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24" w:type="dxa"/>
          </w:tcPr>
          <w:p w14:paraId="38272269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051" w:type="dxa"/>
          </w:tcPr>
          <w:p w14:paraId="505FF4EE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576" w:type="dxa"/>
          </w:tcPr>
          <w:p w14:paraId="0C441FB0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FB3365" w:rsidRPr="005E76A8" w14:paraId="392CE8ED" w14:textId="77777777" w:rsidTr="0099623A">
        <w:tc>
          <w:tcPr>
            <w:tcW w:w="887" w:type="dxa"/>
            <w:shd w:val="clear" w:color="auto" w:fill="auto"/>
          </w:tcPr>
          <w:p w14:paraId="2BBC4CB9" w14:textId="78590834" w:rsidR="00FB3365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>51</w:t>
            </w:r>
          </w:p>
        </w:tc>
        <w:tc>
          <w:tcPr>
            <w:tcW w:w="3996" w:type="dxa"/>
            <w:shd w:val="clear" w:color="auto" w:fill="auto"/>
          </w:tcPr>
          <w:p w14:paraId="71D829E0" w14:textId="71F2A1B1" w:rsidR="00FB3365" w:rsidRPr="009A5E2E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0CCB59F5" w14:textId="06FEB6C3" w:rsidR="00FB3365" w:rsidRPr="009A5E2E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051" w:type="dxa"/>
          </w:tcPr>
          <w:p w14:paraId="7046CEEA" w14:textId="0D27FD23" w:rsidR="00FB3365" w:rsidRPr="004240D7" w:rsidRDefault="005409CE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5409CE">
              <w:rPr>
                <w:rFonts w:ascii="Arial" w:hAnsi="Arial" w:cs="Arial"/>
                <w:szCs w:val="22"/>
                <w:lang w:eastAsia="zh-CN"/>
              </w:rPr>
              <w:t>TEI18_DCAMP_Ph2</w:t>
            </w:r>
          </w:p>
        </w:tc>
        <w:tc>
          <w:tcPr>
            <w:tcW w:w="1576" w:type="dxa"/>
          </w:tcPr>
          <w:p w14:paraId="677CC8B6" w14:textId="149525F3" w:rsidR="00FB3365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3FF87E6C" w14:textId="77777777" w:rsidTr="0099623A">
        <w:tc>
          <w:tcPr>
            <w:tcW w:w="887" w:type="dxa"/>
            <w:shd w:val="clear" w:color="auto" w:fill="auto"/>
          </w:tcPr>
          <w:p w14:paraId="2AF4FC98" w14:textId="0EAADF8A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 w:rsidR="00001834">
              <w:rPr>
                <w:rFonts w:ascii="Arial" w:hAnsi="Arial" w:cs="Arial"/>
                <w:szCs w:val="22"/>
                <w:lang w:eastAsia="zh-CN"/>
              </w:rPr>
              <w:t>52</w:t>
            </w:r>
          </w:p>
        </w:tc>
        <w:tc>
          <w:tcPr>
            <w:tcW w:w="3996" w:type="dxa"/>
            <w:shd w:val="clear" w:color="auto" w:fill="auto"/>
          </w:tcPr>
          <w:p w14:paraId="138B2D5C" w14:textId="13337E04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5D57E99A" w14:textId="3A379B81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10A9A838" w14:textId="470A0280" w:rsidR="009828B2" w:rsidRPr="004240D7" w:rsidRDefault="00001834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5409CE">
              <w:rPr>
                <w:rFonts w:ascii="Arial" w:hAnsi="Arial" w:cs="Arial"/>
                <w:szCs w:val="22"/>
                <w:lang w:eastAsia="zh-CN"/>
              </w:rPr>
              <w:t>TEI18_DCAMP_Ph2</w:t>
            </w:r>
          </w:p>
        </w:tc>
        <w:tc>
          <w:tcPr>
            <w:tcW w:w="1576" w:type="dxa"/>
          </w:tcPr>
          <w:p w14:paraId="57A715B4" w14:textId="7315DF53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 w:rsidR="00001834">
              <w:rPr>
                <w:rFonts w:ascii="Arial" w:hAnsi="Arial" w:cs="Arial"/>
                <w:szCs w:val="22"/>
                <w:lang w:eastAsia="zh-CN"/>
              </w:rPr>
              <w:t>51</w:t>
            </w:r>
          </w:p>
        </w:tc>
      </w:tr>
      <w:tr w:rsidR="009828B2" w:rsidRPr="005E76A8" w14:paraId="0C9B2A0E" w14:textId="77777777" w:rsidTr="0099623A">
        <w:tc>
          <w:tcPr>
            <w:tcW w:w="887" w:type="dxa"/>
            <w:shd w:val="clear" w:color="auto" w:fill="auto"/>
          </w:tcPr>
          <w:p w14:paraId="58652F8D" w14:textId="70177338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>27</w:t>
            </w:r>
          </w:p>
        </w:tc>
        <w:tc>
          <w:tcPr>
            <w:tcW w:w="3996" w:type="dxa"/>
            <w:shd w:val="clear" w:color="auto" w:fill="auto"/>
          </w:tcPr>
          <w:p w14:paraId="3CDE187A" w14:textId="27F8288A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 xml:space="preserve">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 w:rsidR="005409CE"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="003B0E89"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2F5DDB82" w14:textId="3C4EFFC8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5409CE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3EBAE63D" w14:textId="58245AC7" w:rsidR="009828B2" w:rsidRPr="004240D7" w:rsidRDefault="009D697F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D697F">
              <w:rPr>
                <w:rFonts w:ascii="Arial" w:hAnsi="Arial" w:cs="Arial"/>
                <w:szCs w:val="22"/>
                <w:lang w:eastAsia="zh-CN"/>
              </w:rPr>
              <w:t>TEI19, eEDGE_5GC</w:t>
            </w:r>
          </w:p>
        </w:tc>
        <w:tc>
          <w:tcPr>
            <w:tcW w:w="1576" w:type="dxa"/>
          </w:tcPr>
          <w:p w14:paraId="231F8E19" w14:textId="1F57071F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197B079F" w14:textId="77777777" w:rsidTr="0099623A">
        <w:tc>
          <w:tcPr>
            <w:tcW w:w="887" w:type="dxa"/>
            <w:shd w:val="clear" w:color="auto" w:fill="auto"/>
          </w:tcPr>
          <w:p w14:paraId="6C595993" w14:textId="369C9C90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0555</w:t>
            </w:r>
          </w:p>
        </w:tc>
        <w:tc>
          <w:tcPr>
            <w:tcW w:w="3996" w:type="dxa"/>
            <w:shd w:val="clear" w:color="auto" w:fill="auto"/>
          </w:tcPr>
          <w:p w14:paraId="3ACE5111" w14:textId="56A063AD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1808CBF9" w14:textId="750CDC82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2485DE49" w14:textId="7A8A6185" w:rsidR="0093493C" w:rsidRPr="004240D7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t>5G_ProSe_Ph3</w:t>
            </w:r>
          </w:p>
        </w:tc>
        <w:tc>
          <w:tcPr>
            <w:tcW w:w="1576" w:type="dxa"/>
          </w:tcPr>
          <w:p w14:paraId="3EAD4D4B" w14:textId="4E142D00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1CC20016" w14:textId="77777777" w:rsidTr="0099623A">
        <w:tc>
          <w:tcPr>
            <w:tcW w:w="887" w:type="dxa"/>
            <w:shd w:val="clear" w:color="auto" w:fill="auto"/>
          </w:tcPr>
          <w:p w14:paraId="1ABBA119" w14:textId="2A4E624A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055</w:t>
            </w:r>
            <w:r>
              <w:rPr>
                <w:rFonts w:ascii="Arial" w:hAnsi="Arial" w:cs="Arial"/>
                <w:szCs w:val="22"/>
                <w:lang w:eastAsia="zh-CN"/>
              </w:rPr>
              <w:t>6</w:t>
            </w:r>
          </w:p>
        </w:tc>
        <w:tc>
          <w:tcPr>
            <w:tcW w:w="3996" w:type="dxa"/>
            <w:shd w:val="clear" w:color="auto" w:fill="auto"/>
          </w:tcPr>
          <w:p w14:paraId="2B1FE931" w14:textId="58AE91D6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0241BD9E" w14:textId="09744CC2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2F140E72" w14:textId="3C1DA758" w:rsidR="0093493C" w:rsidRPr="004240D7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t>5G_ProSe_Ph3</w:t>
            </w:r>
          </w:p>
        </w:tc>
        <w:tc>
          <w:tcPr>
            <w:tcW w:w="1576" w:type="dxa"/>
          </w:tcPr>
          <w:p w14:paraId="2F7B0029" w14:textId="770F3456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31518BE1" w14:textId="77777777" w:rsidTr="0099623A">
        <w:tc>
          <w:tcPr>
            <w:tcW w:w="887" w:type="dxa"/>
            <w:shd w:val="clear" w:color="auto" w:fill="auto"/>
          </w:tcPr>
          <w:p w14:paraId="793943FD" w14:textId="4A437A09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>
              <w:rPr>
                <w:rFonts w:ascii="Arial" w:hAnsi="Arial" w:cs="Arial"/>
                <w:szCs w:val="22"/>
                <w:lang w:eastAsia="zh-CN"/>
              </w:rPr>
              <w:t>60</w:t>
            </w:r>
          </w:p>
        </w:tc>
        <w:tc>
          <w:tcPr>
            <w:tcW w:w="3996" w:type="dxa"/>
            <w:shd w:val="clear" w:color="auto" w:fill="auto"/>
          </w:tcPr>
          <w:p w14:paraId="24F22FCE" w14:textId="5743B6C7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7A20C514" w14:textId="4DB166BF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63588E6" w14:textId="56D491FB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t>TEI19, 5GS_Ph1-CT</w:t>
            </w:r>
          </w:p>
        </w:tc>
        <w:tc>
          <w:tcPr>
            <w:tcW w:w="1576" w:type="dxa"/>
          </w:tcPr>
          <w:p w14:paraId="5ED1CA7A" w14:textId="1D57B131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16430875" w14:textId="77777777" w:rsidTr="0099623A">
        <w:tc>
          <w:tcPr>
            <w:tcW w:w="887" w:type="dxa"/>
            <w:shd w:val="clear" w:color="auto" w:fill="auto"/>
          </w:tcPr>
          <w:p w14:paraId="206FFD40" w14:textId="6ECE4A90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056</w:t>
            </w:r>
            <w:r>
              <w:rPr>
                <w:rFonts w:ascii="Arial" w:hAnsi="Arial" w:cs="Arial"/>
                <w:szCs w:val="22"/>
                <w:lang w:eastAsia="zh-CN"/>
              </w:rPr>
              <w:t>1</w:t>
            </w:r>
          </w:p>
        </w:tc>
        <w:tc>
          <w:tcPr>
            <w:tcW w:w="3996" w:type="dxa"/>
            <w:shd w:val="clear" w:color="auto" w:fill="auto"/>
          </w:tcPr>
          <w:p w14:paraId="035330CF" w14:textId="0D47DD4E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29841D4A" w14:textId="29BF970A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4C645A2E" w14:textId="17B62092" w:rsidR="0093493C" w:rsidRPr="008F031A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834ACB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834ACB">
              <w:rPr>
                <w:rFonts w:ascii="Arial" w:hAnsi="Arial" w:cs="Arial"/>
                <w:szCs w:val="22"/>
                <w:lang w:eastAsia="zh-CN"/>
              </w:rPr>
              <w:t>eEDGE_5GC_Ph3</w: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end"/>
            </w:r>
          </w:p>
        </w:tc>
        <w:tc>
          <w:tcPr>
            <w:tcW w:w="1576" w:type="dxa"/>
          </w:tcPr>
          <w:p w14:paraId="40E46D54" w14:textId="483578A5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6B49C026" w14:textId="77777777" w:rsidTr="0099623A">
        <w:tc>
          <w:tcPr>
            <w:tcW w:w="887" w:type="dxa"/>
            <w:shd w:val="clear" w:color="auto" w:fill="auto"/>
          </w:tcPr>
          <w:p w14:paraId="24A83B49" w14:textId="152859DF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056</w:t>
            </w:r>
            <w:r>
              <w:rPr>
                <w:rFonts w:ascii="Arial" w:hAnsi="Arial" w:cs="Arial"/>
                <w:szCs w:val="22"/>
                <w:lang w:eastAsia="zh-CN"/>
              </w:rPr>
              <w:t>4</w:t>
            </w:r>
          </w:p>
        </w:tc>
        <w:tc>
          <w:tcPr>
            <w:tcW w:w="3996" w:type="dxa"/>
            <w:shd w:val="clear" w:color="auto" w:fill="auto"/>
          </w:tcPr>
          <w:p w14:paraId="64F71DA2" w14:textId="75B61ED5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/>
                <w:szCs w:val="22"/>
                <w:lang w:eastAsia="zh-CN"/>
              </w:rPr>
              <w:t>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7738BFF1" w14:textId="36121275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7287690" w14:textId="219849C8" w:rsidR="0093493C" w:rsidRPr="0038204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834ACB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834ACB">
              <w:rPr>
                <w:rFonts w:ascii="Arial" w:hAnsi="Arial" w:cs="Arial"/>
                <w:szCs w:val="22"/>
                <w:lang w:eastAsia="zh-CN"/>
              </w:rPr>
              <w:t>SBIProtoc19</w: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end"/>
            </w:r>
          </w:p>
        </w:tc>
        <w:tc>
          <w:tcPr>
            <w:tcW w:w="1576" w:type="dxa"/>
          </w:tcPr>
          <w:p w14:paraId="46594F73" w14:textId="46623599" w:rsidR="0093493C" w:rsidRDefault="0093493C" w:rsidP="0093493C"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6D960597" w14:textId="77777777" w:rsidTr="0099623A">
        <w:tc>
          <w:tcPr>
            <w:tcW w:w="887" w:type="dxa"/>
            <w:shd w:val="clear" w:color="auto" w:fill="auto"/>
          </w:tcPr>
          <w:p w14:paraId="075D55B0" w14:textId="54A4A3F5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056</w:t>
            </w:r>
            <w:r>
              <w:rPr>
                <w:rFonts w:ascii="Arial" w:hAnsi="Arial" w:cs="Arial"/>
                <w:szCs w:val="22"/>
                <w:lang w:eastAsia="zh-CN"/>
              </w:rPr>
              <w:t>5</w:t>
            </w:r>
          </w:p>
        </w:tc>
        <w:tc>
          <w:tcPr>
            <w:tcW w:w="3996" w:type="dxa"/>
            <w:shd w:val="clear" w:color="auto" w:fill="auto"/>
          </w:tcPr>
          <w:p w14:paraId="22ACF95C" w14:textId="767D8E9A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60E70FA4" w14:textId="6E5AD257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1B5002E3" w14:textId="126C1711" w:rsidR="0093493C" w:rsidRPr="0038204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834ACB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834ACB">
              <w:rPr>
                <w:rFonts w:ascii="Arial" w:hAnsi="Arial" w:cs="Arial"/>
                <w:szCs w:val="22"/>
                <w:lang w:eastAsia="zh-CN"/>
              </w:rPr>
              <w:t>UIA_ARC</w: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end"/>
            </w:r>
          </w:p>
        </w:tc>
        <w:tc>
          <w:tcPr>
            <w:tcW w:w="1576" w:type="dxa"/>
          </w:tcPr>
          <w:p w14:paraId="678B7F0D" w14:textId="40AEF863" w:rsidR="0093493C" w:rsidRDefault="0093493C" w:rsidP="0093493C"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41C11AB8" w14:textId="77777777" w:rsidTr="0099623A">
        <w:tc>
          <w:tcPr>
            <w:tcW w:w="887" w:type="dxa"/>
            <w:shd w:val="clear" w:color="auto" w:fill="auto"/>
          </w:tcPr>
          <w:p w14:paraId="2F6152F7" w14:textId="56AB2EB6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056</w:t>
            </w:r>
            <w:r>
              <w:rPr>
                <w:rFonts w:ascii="Arial" w:hAnsi="Arial" w:cs="Arial"/>
                <w:szCs w:val="22"/>
                <w:lang w:eastAsia="zh-CN"/>
              </w:rPr>
              <w:t>6</w:t>
            </w:r>
          </w:p>
        </w:tc>
        <w:tc>
          <w:tcPr>
            <w:tcW w:w="3996" w:type="dxa"/>
            <w:shd w:val="clear" w:color="auto" w:fill="auto"/>
          </w:tcPr>
          <w:p w14:paraId="43B890CB" w14:textId="4040339A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/>
                <w:szCs w:val="22"/>
                <w:lang w:eastAsia="zh-CN"/>
              </w:rPr>
              <w:t>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, </w:t>
            </w:r>
            <w:r w:rsidRPr="007E05F9">
              <w:rPr>
                <w:rFonts w:ascii="Arial" w:hAnsi="Arial" w:cs="Arial"/>
                <w:szCs w:val="22"/>
                <w:lang w:eastAsia="zh-CN"/>
              </w:rPr>
              <w:t>Application Data</w:t>
            </w:r>
            <w:r w:rsidRPr="007E05F9">
              <w:rPr>
                <w:rFonts w:ascii="Arial" w:hAnsi="Arial" w:cs="Arial"/>
                <w:szCs w:val="22"/>
                <w:lang w:eastAsia="zh-CN"/>
              </w:rPr>
              <w:t xml:space="preserve"> and </w:t>
            </w:r>
            <w:r w:rsidRPr="007E05F9">
              <w:rPr>
                <w:rFonts w:ascii="Arial" w:hAnsi="Arial" w:cs="Arial"/>
                <w:szCs w:val="22"/>
                <w:lang w:eastAsia="zh-CN"/>
              </w:rPr>
              <w:t>Exposure Data</w:t>
            </w:r>
          </w:p>
        </w:tc>
        <w:tc>
          <w:tcPr>
            <w:tcW w:w="1124" w:type="dxa"/>
          </w:tcPr>
          <w:p w14:paraId="1A978507" w14:textId="2D444A85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41D729BF" w14:textId="6A533912" w:rsidR="0093493C" w:rsidRPr="0038204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begin"/>
            </w:r>
            <w:r w:rsidRPr="00834ACB">
              <w:rPr>
                <w:rFonts w:ascii="Arial" w:hAnsi="Arial" w:cs="Arial"/>
                <w:szCs w:val="22"/>
                <w:lang w:eastAsia="zh-CN"/>
              </w:rPr>
              <w:instrText xml:space="preserve"> DOCPROPERTY  RelatedWis  \* MERGEFORMAT </w:instrTex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separate"/>
            </w:r>
            <w:r w:rsidRPr="00834ACB">
              <w:rPr>
                <w:rFonts w:ascii="Arial" w:hAnsi="Arial" w:cs="Arial"/>
                <w:szCs w:val="22"/>
                <w:lang w:eastAsia="zh-CN"/>
              </w:rPr>
              <w:t>SBIProtoc19</w:t>
            </w:r>
            <w:r w:rsidRPr="00834ACB">
              <w:rPr>
                <w:rFonts w:ascii="Arial" w:hAnsi="Arial" w:cs="Arial"/>
                <w:szCs w:val="22"/>
                <w:lang w:eastAsia="zh-CN"/>
              </w:rPr>
              <w:fldChar w:fldCharType="end"/>
            </w:r>
          </w:p>
        </w:tc>
        <w:tc>
          <w:tcPr>
            <w:tcW w:w="1576" w:type="dxa"/>
          </w:tcPr>
          <w:p w14:paraId="766953CF" w14:textId="137BC496" w:rsidR="0093493C" w:rsidRDefault="0093493C" w:rsidP="0093493C"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3EED0034" w14:textId="77777777" w:rsidTr="0099623A">
        <w:tc>
          <w:tcPr>
            <w:tcW w:w="887" w:type="dxa"/>
            <w:shd w:val="clear" w:color="auto" w:fill="auto"/>
          </w:tcPr>
          <w:p w14:paraId="2F5A557E" w14:textId="0F6BF74D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lastRenderedPageBreak/>
              <w:t>056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3996" w:type="dxa"/>
            <w:shd w:val="clear" w:color="auto" w:fill="auto"/>
          </w:tcPr>
          <w:p w14:paraId="378E94BF" w14:textId="0C410B28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24" w:type="dxa"/>
          </w:tcPr>
          <w:p w14:paraId="73ED3249" w14:textId="2FEB8DFC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6DAEFE9F" w14:textId="1CB1FDEA" w:rsidR="0093493C" w:rsidRPr="00940474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t>UPEAS_Ph2</w:t>
            </w:r>
          </w:p>
        </w:tc>
        <w:tc>
          <w:tcPr>
            <w:tcW w:w="1576" w:type="dxa"/>
          </w:tcPr>
          <w:p w14:paraId="6D6B0D60" w14:textId="0E316112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3493C" w:rsidRPr="005E76A8" w14:paraId="028C2CC3" w14:textId="77777777" w:rsidTr="0099623A">
        <w:tc>
          <w:tcPr>
            <w:tcW w:w="887" w:type="dxa"/>
            <w:shd w:val="clear" w:color="auto" w:fill="auto"/>
          </w:tcPr>
          <w:p w14:paraId="282ADBB0" w14:textId="5F3F318B" w:rsidR="0093493C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056</w:t>
            </w:r>
            <w:r w:rsidR="003848E6">
              <w:rPr>
                <w:rFonts w:ascii="Arial" w:hAnsi="Arial" w:cs="Arial"/>
                <w:szCs w:val="22"/>
                <w:lang w:eastAsia="zh-CN"/>
              </w:rPr>
              <w:t>8</w:t>
            </w:r>
            <w:bookmarkStart w:id="0" w:name="_GoBack"/>
            <w:bookmarkEnd w:id="0"/>
          </w:p>
        </w:tc>
        <w:tc>
          <w:tcPr>
            <w:tcW w:w="3996" w:type="dxa"/>
            <w:shd w:val="clear" w:color="auto" w:fill="auto"/>
          </w:tcPr>
          <w:p w14:paraId="0F3AB66C" w14:textId="1EC040D3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24" w:type="dxa"/>
          </w:tcPr>
          <w:p w14:paraId="5A750BA6" w14:textId="7AB2C2D4" w:rsidR="0093493C" w:rsidRPr="009A5E2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A34FD9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A34FD9"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2051" w:type="dxa"/>
          </w:tcPr>
          <w:p w14:paraId="574CC4E8" w14:textId="3F0CD9DA" w:rsidR="0093493C" w:rsidRPr="0038204E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834ACB">
              <w:rPr>
                <w:rFonts w:ascii="Arial" w:hAnsi="Arial" w:cs="Arial"/>
                <w:szCs w:val="22"/>
                <w:lang w:eastAsia="zh-CN"/>
              </w:rPr>
              <w:t>UPEAS_Ph2</w:t>
            </w:r>
          </w:p>
        </w:tc>
        <w:tc>
          <w:tcPr>
            <w:tcW w:w="1576" w:type="dxa"/>
          </w:tcPr>
          <w:p w14:paraId="372ADDCF" w14:textId="1765BA52" w:rsidR="0093493C" w:rsidRPr="008F6E9D" w:rsidRDefault="0093493C" w:rsidP="0093493C">
            <w:pPr>
              <w:rPr>
                <w:rFonts w:ascii="Arial" w:hAnsi="Arial" w:cs="Arial"/>
                <w:szCs w:val="22"/>
                <w:lang w:eastAsia="zh-CN"/>
              </w:rPr>
            </w:pPr>
            <w:r w:rsidRPr="00005C55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429F786F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>in Release 18</w:t>
      </w:r>
      <w:r w:rsidR="005B09FA">
        <w:rPr>
          <w:rFonts w:ascii="Arial" w:hAnsi="Arial" w:cs="Arial"/>
          <w:sz w:val="22"/>
          <w:szCs w:val="22"/>
          <w:lang w:eastAsia="zh-CN"/>
        </w:rPr>
        <w:t>&amp;19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62301" w14:textId="77777777" w:rsidR="00922B4E" w:rsidRDefault="00922B4E">
      <w:r>
        <w:separator/>
      </w:r>
    </w:p>
  </w:endnote>
  <w:endnote w:type="continuationSeparator" w:id="0">
    <w:p w14:paraId="45A4621C" w14:textId="77777777" w:rsidR="00922B4E" w:rsidRDefault="0092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76219" w14:textId="77777777" w:rsidR="00922B4E" w:rsidRDefault="00922B4E">
      <w:r>
        <w:separator/>
      </w:r>
    </w:p>
  </w:footnote>
  <w:footnote w:type="continuationSeparator" w:id="0">
    <w:p w14:paraId="27663B3C" w14:textId="77777777" w:rsidR="00922B4E" w:rsidRDefault="00922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32590"/>
    <w:rsid w:val="00045B48"/>
    <w:rsid w:val="0005412C"/>
    <w:rsid w:val="00087420"/>
    <w:rsid w:val="000B59EB"/>
    <w:rsid w:val="000F04C9"/>
    <w:rsid w:val="001014ED"/>
    <w:rsid w:val="0010504F"/>
    <w:rsid w:val="00110881"/>
    <w:rsid w:val="001266C5"/>
    <w:rsid w:val="001604A8"/>
    <w:rsid w:val="0017440D"/>
    <w:rsid w:val="00174DD0"/>
    <w:rsid w:val="001B093A"/>
    <w:rsid w:val="001C5CF1"/>
    <w:rsid w:val="00214DF0"/>
    <w:rsid w:val="00266561"/>
    <w:rsid w:val="00273F1E"/>
    <w:rsid w:val="00283209"/>
    <w:rsid w:val="00291865"/>
    <w:rsid w:val="002B60DF"/>
    <w:rsid w:val="002B78F6"/>
    <w:rsid w:val="00330767"/>
    <w:rsid w:val="003513BD"/>
    <w:rsid w:val="003848E6"/>
    <w:rsid w:val="00387B07"/>
    <w:rsid w:val="003B0E89"/>
    <w:rsid w:val="003D251C"/>
    <w:rsid w:val="003D42F5"/>
    <w:rsid w:val="004168EF"/>
    <w:rsid w:val="00422299"/>
    <w:rsid w:val="004240D7"/>
    <w:rsid w:val="00427D57"/>
    <w:rsid w:val="0044235F"/>
    <w:rsid w:val="004721C0"/>
    <w:rsid w:val="00480492"/>
    <w:rsid w:val="004E2F92"/>
    <w:rsid w:val="00511543"/>
    <w:rsid w:val="0051513A"/>
    <w:rsid w:val="00537300"/>
    <w:rsid w:val="005409CE"/>
    <w:rsid w:val="005B09FA"/>
    <w:rsid w:val="005B28A4"/>
    <w:rsid w:val="005B6151"/>
    <w:rsid w:val="005D273F"/>
    <w:rsid w:val="005F7271"/>
    <w:rsid w:val="00616EA3"/>
    <w:rsid w:val="006521FA"/>
    <w:rsid w:val="0069541A"/>
    <w:rsid w:val="00702098"/>
    <w:rsid w:val="007362FA"/>
    <w:rsid w:val="007505F1"/>
    <w:rsid w:val="00780A06"/>
    <w:rsid w:val="00785301"/>
    <w:rsid w:val="00793D77"/>
    <w:rsid w:val="007E05F9"/>
    <w:rsid w:val="007E36C2"/>
    <w:rsid w:val="0082707E"/>
    <w:rsid w:val="00834ACB"/>
    <w:rsid w:val="00862225"/>
    <w:rsid w:val="0087402F"/>
    <w:rsid w:val="00882A2F"/>
    <w:rsid w:val="008A040D"/>
    <w:rsid w:val="008A4544"/>
    <w:rsid w:val="008B4AAF"/>
    <w:rsid w:val="008D4029"/>
    <w:rsid w:val="008E2379"/>
    <w:rsid w:val="008F6E9D"/>
    <w:rsid w:val="0090379B"/>
    <w:rsid w:val="009158D2"/>
    <w:rsid w:val="00922B4E"/>
    <w:rsid w:val="009255E7"/>
    <w:rsid w:val="00926A07"/>
    <w:rsid w:val="0093493C"/>
    <w:rsid w:val="00940474"/>
    <w:rsid w:val="00956838"/>
    <w:rsid w:val="00962E00"/>
    <w:rsid w:val="00966CAD"/>
    <w:rsid w:val="009828B2"/>
    <w:rsid w:val="00982BA7"/>
    <w:rsid w:val="0099623A"/>
    <w:rsid w:val="009A21B0"/>
    <w:rsid w:val="009B593C"/>
    <w:rsid w:val="009D697F"/>
    <w:rsid w:val="009E5B28"/>
    <w:rsid w:val="009E7AB6"/>
    <w:rsid w:val="00A34787"/>
    <w:rsid w:val="00A41A57"/>
    <w:rsid w:val="00A710BF"/>
    <w:rsid w:val="00A83665"/>
    <w:rsid w:val="00A95FFA"/>
    <w:rsid w:val="00AA3DBE"/>
    <w:rsid w:val="00AA6E13"/>
    <w:rsid w:val="00AB1CD4"/>
    <w:rsid w:val="00AF534C"/>
    <w:rsid w:val="00B41104"/>
    <w:rsid w:val="00B83D8F"/>
    <w:rsid w:val="00BA4BE2"/>
    <w:rsid w:val="00BB6591"/>
    <w:rsid w:val="00BD1620"/>
    <w:rsid w:val="00BE7EE5"/>
    <w:rsid w:val="00BF3721"/>
    <w:rsid w:val="00C07651"/>
    <w:rsid w:val="00C1116A"/>
    <w:rsid w:val="00C3448D"/>
    <w:rsid w:val="00C71E8C"/>
    <w:rsid w:val="00C93D83"/>
    <w:rsid w:val="00CC4471"/>
    <w:rsid w:val="00CE5442"/>
    <w:rsid w:val="00CF30DF"/>
    <w:rsid w:val="00D07287"/>
    <w:rsid w:val="00D37D9F"/>
    <w:rsid w:val="00D91ADB"/>
    <w:rsid w:val="00D944CE"/>
    <w:rsid w:val="00D97821"/>
    <w:rsid w:val="00E02943"/>
    <w:rsid w:val="00E10841"/>
    <w:rsid w:val="00E1464D"/>
    <w:rsid w:val="00E178DF"/>
    <w:rsid w:val="00E94112"/>
    <w:rsid w:val="00EA2BAE"/>
    <w:rsid w:val="00EB5376"/>
    <w:rsid w:val="00EB6A17"/>
    <w:rsid w:val="00EE462B"/>
    <w:rsid w:val="00F1712A"/>
    <w:rsid w:val="00F21090"/>
    <w:rsid w:val="00F247EA"/>
    <w:rsid w:val="00F30FD1"/>
    <w:rsid w:val="00F431B2"/>
    <w:rsid w:val="00F5419C"/>
    <w:rsid w:val="00F560B9"/>
    <w:rsid w:val="00F57C87"/>
    <w:rsid w:val="00F97EA6"/>
    <w:rsid w:val="00FA059F"/>
    <w:rsid w:val="00FB3365"/>
    <w:rsid w:val="00FB34F9"/>
    <w:rsid w:val="00F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33</cp:revision>
  <cp:lastPrinted>1899-12-31T23:00:00Z</cp:lastPrinted>
  <dcterms:created xsi:type="dcterms:W3CDTF">2024-11-26T06:52:00Z</dcterms:created>
  <dcterms:modified xsi:type="dcterms:W3CDTF">2024-11-26T07:11:00Z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