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777CB" w14:textId="77777777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C9109B">
        <w:rPr>
          <w:b/>
          <w:noProof/>
          <w:sz w:val="24"/>
        </w:rPr>
        <w:t>3</w:t>
      </w:r>
      <w:r w:rsidR="00DB1F6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C3-</w:t>
      </w:r>
      <w:r w:rsidR="00EF2668">
        <w:rPr>
          <w:b/>
          <w:i/>
          <w:noProof/>
          <w:sz w:val="28"/>
          <w:lang w:eastAsia="ko-KR"/>
        </w:rPr>
        <w:t>24</w:t>
      </w:r>
      <w:r w:rsidR="00DB1F61">
        <w:rPr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xyz</w:t>
      </w:r>
    </w:p>
    <w:p w14:paraId="3ACBA41A" w14:textId="77777777" w:rsidR="004B4D34" w:rsidRDefault="00DB1F61">
      <w:pPr>
        <w:pStyle w:val="CRCoverPage"/>
        <w:pBdr>
          <w:bottom w:val="single" w:sz="4" w:space="1" w:color="auto"/>
        </w:pBdr>
        <w:outlineLvl w:val="0"/>
        <w:rPr>
          <w:rFonts w:hint="eastAsia"/>
          <w:b/>
          <w:noProof/>
          <w:sz w:val="24"/>
          <w:lang w:eastAsia="ko-KR"/>
        </w:rPr>
      </w:pPr>
      <w:r>
        <w:rPr>
          <w:b/>
          <w:noProof/>
          <w:sz w:val="24"/>
        </w:rPr>
        <w:t>Maastricht</w:t>
      </w:r>
      <w:r w:rsidR="002E48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4B4D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</w:t>
      </w:r>
      <w:r w:rsidR="003642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4B4D34">
        <w:rPr>
          <w:b/>
          <w:noProof/>
          <w:sz w:val="24"/>
        </w:rPr>
        <w:t>202</w:t>
      </w:r>
      <w:r w:rsidR="00EF2668">
        <w:rPr>
          <w:b/>
          <w:noProof/>
          <w:sz w:val="24"/>
        </w:rPr>
        <w:t>4</w:t>
      </w:r>
    </w:p>
    <w:p w14:paraId="31634EF1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&lt;Source Member Companies&gt;</w:t>
      </w:r>
    </w:p>
    <w:p w14:paraId="49D830B1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&lt;Meaningful Title&gt;</w:t>
      </w:r>
    </w:p>
    <w:p w14:paraId="05D0D889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&lt;e.g. Approval / Discussion / Information&gt;</w:t>
      </w:r>
    </w:p>
    <w:p w14:paraId="380FB844" w14:textId="7777777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 w14:paraId="4E1CE0E5" w14:textId="7777777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61BC5BDA" w14:textId="77777777" w:rsidR="004B4D34" w:rsidRDefault="004B4D34">
      <w:pPr>
        <w:rPr>
          <w:rFonts w:ascii="Arial" w:hAnsi="Arial" w:cs="Arial"/>
        </w:rPr>
      </w:pPr>
    </w:p>
    <w:p w14:paraId="121CAD10" w14:textId="77777777" w:rsidR="004B4D34" w:rsidRDefault="004B4D34">
      <w:pPr>
        <w:rPr>
          <w:rFonts w:ascii="Arial" w:hAnsi="Arial" w:cs="Arial"/>
        </w:rPr>
      </w:pPr>
    </w:p>
    <w:sectPr w:rsidR="004B4D3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6CB4" w14:textId="77777777" w:rsidR="00DC6D55" w:rsidRDefault="00DC6D55">
      <w:r>
        <w:separator/>
      </w:r>
    </w:p>
    <w:p w14:paraId="7CECF35A" w14:textId="77777777" w:rsidR="00DC6D55" w:rsidRDefault="00DC6D55"/>
  </w:endnote>
  <w:endnote w:type="continuationSeparator" w:id="0">
    <w:p w14:paraId="35E73206" w14:textId="77777777" w:rsidR="00DC6D55" w:rsidRDefault="00DC6D55">
      <w:r>
        <w:continuationSeparator/>
      </w:r>
    </w:p>
    <w:p w14:paraId="0176D412" w14:textId="77777777" w:rsidR="00DC6D55" w:rsidRDefault="00DC6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803BE" w14:textId="77777777" w:rsidR="00DC6D55" w:rsidRDefault="00DC6D55">
      <w:r>
        <w:separator/>
      </w:r>
    </w:p>
    <w:p w14:paraId="2724946C" w14:textId="77777777" w:rsidR="00DC6D55" w:rsidRDefault="00DC6D55"/>
  </w:footnote>
  <w:footnote w:type="continuationSeparator" w:id="0">
    <w:p w14:paraId="6CB4A629" w14:textId="77777777" w:rsidR="00DC6D55" w:rsidRDefault="00DC6D55">
      <w:r>
        <w:continuationSeparator/>
      </w:r>
    </w:p>
    <w:p w14:paraId="695751FA" w14:textId="77777777" w:rsidR="00DC6D55" w:rsidRDefault="00DC6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17"/>
  </w:num>
  <w:num w:numId="3" w16cid:durableId="403261632">
    <w:abstractNumId w:val="16"/>
  </w:num>
  <w:num w:numId="4" w16cid:durableId="576600070">
    <w:abstractNumId w:val="11"/>
  </w:num>
  <w:num w:numId="5" w16cid:durableId="45759559">
    <w:abstractNumId w:val="22"/>
  </w:num>
  <w:num w:numId="6" w16cid:durableId="757947713">
    <w:abstractNumId w:val="14"/>
  </w:num>
  <w:num w:numId="7" w16cid:durableId="1611623379">
    <w:abstractNumId w:val="13"/>
  </w:num>
  <w:num w:numId="8" w16cid:durableId="1425104522">
    <w:abstractNumId w:val="19"/>
  </w:num>
  <w:num w:numId="9" w16cid:durableId="208538116">
    <w:abstractNumId w:val="18"/>
  </w:num>
  <w:num w:numId="10" w16cid:durableId="1725368111">
    <w:abstractNumId w:val="15"/>
  </w:num>
  <w:num w:numId="11" w16cid:durableId="1412695441">
    <w:abstractNumId w:val="12"/>
  </w:num>
  <w:num w:numId="12" w16cid:durableId="1169056998">
    <w:abstractNumId w:val="23"/>
  </w:num>
  <w:num w:numId="13" w16cid:durableId="705057080">
    <w:abstractNumId w:val="21"/>
  </w:num>
  <w:num w:numId="14" w16cid:durableId="575437599">
    <w:abstractNumId w:val="20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A4C70"/>
    <w:rsid w:val="001277C2"/>
    <w:rsid w:val="0016654F"/>
    <w:rsid w:val="00265859"/>
    <w:rsid w:val="002E48CC"/>
    <w:rsid w:val="00352604"/>
    <w:rsid w:val="0036428C"/>
    <w:rsid w:val="00445374"/>
    <w:rsid w:val="004B4D34"/>
    <w:rsid w:val="004E2C2A"/>
    <w:rsid w:val="00532857"/>
    <w:rsid w:val="005377F5"/>
    <w:rsid w:val="005A0D5B"/>
    <w:rsid w:val="005E336A"/>
    <w:rsid w:val="00671CFB"/>
    <w:rsid w:val="006C5C5A"/>
    <w:rsid w:val="00716799"/>
    <w:rsid w:val="007A2246"/>
    <w:rsid w:val="007A6280"/>
    <w:rsid w:val="00827299"/>
    <w:rsid w:val="008702C7"/>
    <w:rsid w:val="009230A2"/>
    <w:rsid w:val="009473AE"/>
    <w:rsid w:val="00970E1C"/>
    <w:rsid w:val="00992622"/>
    <w:rsid w:val="009E0105"/>
    <w:rsid w:val="00A1200C"/>
    <w:rsid w:val="00A84345"/>
    <w:rsid w:val="00B32F84"/>
    <w:rsid w:val="00B60D57"/>
    <w:rsid w:val="00B816A1"/>
    <w:rsid w:val="00BE5517"/>
    <w:rsid w:val="00C10F82"/>
    <w:rsid w:val="00C13006"/>
    <w:rsid w:val="00C9109B"/>
    <w:rsid w:val="00D47F14"/>
    <w:rsid w:val="00DB1F61"/>
    <w:rsid w:val="00DC6D55"/>
    <w:rsid w:val="00E02970"/>
    <w:rsid w:val="00EB7529"/>
    <w:rsid w:val="00EF2668"/>
    <w:rsid w:val="00F34A59"/>
    <w:rsid w:val="00FA6240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2</cp:revision>
  <cp:lastPrinted>2003-09-26T09:29:00Z</cp:lastPrinted>
  <dcterms:created xsi:type="dcterms:W3CDTF">2024-06-24T21:33:00Z</dcterms:created>
  <dcterms:modified xsi:type="dcterms:W3CDTF">2024-06-24T21:33:00Z</dcterms:modified>
</cp:coreProperties>
</file>