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71311" w14:textId="343A79BA" w:rsidR="00AE101C" w:rsidRDefault="00AE101C" w:rsidP="00AE101C">
      <w:pPr>
        <w:pStyle w:val="CRCoverPage"/>
        <w:tabs>
          <w:tab w:val="right" w:pos="9639"/>
        </w:tabs>
        <w:spacing w:after="0"/>
        <w:outlineLvl w:val="0"/>
        <w:rPr>
          <w:b/>
          <w:noProof/>
          <w:sz w:val="24"/>
        </w:rPr>
      </w:pPr>
      <w:r>
        <w:rPr>
          <w:b/>
          <w:noProof/>
          <w:sz w:val="24"/>
        </w:rPr>
        <w:t>3GPP TSG-CT3 Meeting #122e</w:t>
      </w:r>
      <w:r>
        <w:rPr>
          <w:b/>
          <w:noProof/>
          <w:sz w:val="24"/>
        </w:rPr>
        <w:tab/>
      </w:r>
      <w:r w:rsidRPr="00AE101C">
        <w:rPr>
          <w:rFonts w:cs="Arial"/>
          <w:b/>
          <w:i/>
          <w:noProof/>
          <w:sz w:val="28"/>
        </w:rPr>
        <w:t>C3-22</w:t>
      </w:r>
      <w:r w:rsidR="00F440EC">
        <w:rPr>
          <w:rFonts w:cs="Arial"/>
          <w:b/>
          <w:i/>
          <w:noProof/>
          <w:sz w:val="28"/>
        </w:rPr>
        <w:t>35</w:t>
      </w:r>
      <w:r w:rsidR="00D74EA4">
        <w:rPr>
          <w:rFonts w:cs="Arial"/>
          <w:b/>
          <w:i/>
          <w:noProof/>
          <w:sz w:val="28"/>
        </w:rPr>
        <w:t>67</w:t>
      </w:r>
    </w:p>
    <w:p w14:paraId="55D4EF41" w14:textId="0A4CE4ED"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Spec#  \* MERGEFORMAT </w:instrText>
            </w:r>
            <w:r w:rsidRPr="00AE101C">
              <w:rPr>
                <w:rFonts w:cs="Arial"/>
                <w:b/>
                <w:sz w:val="28"/>
              </w:rPr>
              <w:fldChar w:fldCharType="separate"/>
            </w:r>
            <w:r w:rsidR="006544E9" w:rsidRPr="00AE101C">
              <w:rPr>
                <w:rFonts w:cs="Arial"/>
                <w:b/>
                <w:sz w:val="28"/>
              </w:rPr>
              <w:t>29.5</w:t>
            </w:r>
            <w:r w:rsidR="001F6637" w:rsidRPr="00AE101C">
              <w:rPr>
                <w:rFonts w:cs="Arial"/>
                <w:b/>
                <w:sz w:val="28"/>
              </w:rPr>
              <w:t>1</w:t>
            </w:r>
            <w:r w:rsidR="00C74229" w:rsidRPr="00AE101C">
              <w:rPr>
                <w:rFonts w:cs="Arial"/>
                <w:b/>
                <w:sz w:val="28"/>
              </w:rPr>
              <w:t>2</w:t>
            </w:r>
            <w:r w:rsidRPr="00AE101C">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5B5D2F6" w:rsidR="00934BD9" w:rsidRPr="00AE101C" w:rsidRDefault="00AE101C" w:rsidP="00AE101C">
            <w:pPr>
              <w:pStyle w:val="CRCoverPage"/>
              <w:spacing w:after="0"/>
              <w:jc w:val="center"/>
              <w:rPr>
                <w:rFonts w:cs="Arial"/>
                <w:b/>
                <w:sz w:val="28"/>
              </w:rPr>
            </w:pPr>
            <w:r w:rsidRPr="00AE101C">
              <w:rPr>
                <w:rFonts w:cs="Arial"/>
                <w:b/>
                <w:sz w:val="28"/>
              </w:rPr>
              <w:t>094</w:t>
            </w:r>
            <w:r w:rsidR="00D74EA4">
              <w:rPr>
                <w:rFonts w:cs="Arial"/>
                <w:b/>
                <w:sz w:val="28"/>
              </w:rPr>
              <w:t>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611A76F2" w:rsidR="00934BD9" w:rsidRPr="00AE101C" w:rsidRDefault="00D74EA4" w:rsidP="00AE101C">
            <w:pPr>
              <w:pStyle w:val="CRCoverPage"/>
              <w:spacing w:after="0"/>
              <w:jc w:val="center"/>
              <w:rPr>
                <w:rFonts w:cs="Arial"/>
                <w:b/>
                <w:sz w:val="28"/>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FA259EE" w:rsidR="00934BD9" w:rsidRPr="00AE101C" w:rsidRDefault="00AE101C" w:rsidP="00AE101C">
            <w:pPr>
              <w:pStyle w:val="CRCoverPage"/>
              <w:spacing w:after="0"/>
              <w:jc w:val="center"/>
              <w:rPr>
                <w:rFonts w:cs="Arial"/>
                <w:b/>
                <w:sz w:val="28"/>
              </w:rPr>
            </w:pPr>
            <w:r w:rsidRPr="00AE101C">
              <w:rPr>
                <w:rFonts w:cs="Arial"/>
                <w:b/>
                <w:sz w:val="28"/>
              </w:rPr>
              <w:fldChar w:fldCharType="begin"/>
            </w:r>
            <w:r w:rsidRPr="00AE101C">
              <w:rPr>
                <w:rFonts w:cs="Arial"/>
                <w:b/>
                <w:sz w:val="28"/>
              </w:rPr>
              <w:instrText xml:space="preserve"> DOCPROPERTY  Version  \* MERGEFORMAT </w:instrText>
            </w:r>
            <w:r w:rsidRPr="00AE101C">
              <w:rPr>
                <w:rFonts w:cs="Arial"/>
                <w:b/>
                <w:sz w:val="28"/>
              </w:rPr>
              <w:fldChar w:fldCharType="separate"/>
            </w:r>
            <w:r w:rsidR="006544E9" w:rsidRPr="00AE101C">
              <w:rPr>
                <w:rFonts w:cs="Arial"/>
                <w:b/>
                <w:sz w:val="28"/>
              </w:rPr>
              <w:t>1</w:t>
            </w:r>
            <w:r w:rsidR="004521B6">
              <w:rPr>
                <w:rFonts w:cs="Arial"/>
                <w:b/>
                <w:sz w:val="28"/>
              </w:rPr>
              <w:t>6</w:t>
            </w:r>
            <w:r w:rsidR="006544E9" w:rsidRPr="00AE101C">
              <w:rPr>
                <w:rFonts w:cs="Arial"/>
                <w:b/>
                <w:sz w:val="28"/>
              </w:rPr>
              <w:t>.</w:t>
            </w:r>
            <w:r w:rsidR="004521B6">
              <w:rPr>
                <w:rFonts w:cs="Arial"/>
                <w:b/>
                <w:sz w:val="28"/>
              </w:rPr>
              <w:t>12</w:t>
            </w:r>
            <w:r w:rsidR="006544E9" w:rsidRPr="00AE101C">
              <w:rPr>
                <w:rFonts w:cs="Arial"/>
                <w:b/>
                <w:sz w:val="28"/>
              </w:rPr>
              <w:t>.0</w:t>
            </w:r>
            <w:r w:rsidRPr="00AE101C">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460E58F" w:rsidR="00934BD9" w:rsidRPr="00601722" w:rsidRDefault="00B06C1C">
            <w:pPr>
              <w:pStyle w:val="CRCoverPage"/>
              <w:spacing w:after="0"/>
              <w:ind w:left="100"/>
            </w:pPr>
            <w:r>
              <w:t xml:space="preserve">Correction </w:t>
            </w:r>
            <w:r w:rsidR="001979C6">
              <w:t>for the</w:t>
            </w:r>
            <w:r w:rsidR="00E94780">
              <w:t xml:space="preserve"> handling of</w:t>
            </w:r>
            <w:r w:rsidR="001979C6">
              <w:t xml:space="preserve"> </w:t>
            </w:r>
            <w:r>
              <w:t xml:space="preserve">QoS monitoring </w:t>
            </w:r>
            <w:r w:rsidR="00E94780">
              <w:t>data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C4549">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5DFCC2C" w:rsidR="00934BD9" w:rsidRPr="00601722" w:rsidRDefault="001979C6">
            <w:pPr>
              <w:pStyle w:val="CRCoverPage"/>
              <w:spacing w:after="0"/>
              <w:ind w:left="100"/>
            </w:pPr>
            <w:r>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0BCDF15" w:rsidR="00934BD9" w:rsidRPr="00601722" w:rsidRDefault="00A429F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F034971" w14:textId="1A1C7A8B" w:rsidR="00E94780" w:rsidRDefault="00E94780" w:rsidP="003072EF">
            <w:pPr>
              <w:pStyle w:val="CRCoverPage"/>
              <w:spacing w:after="0"/>
            </w:pPr>
            <w:r>
              <w:t>“</w:t>
            </w:r>
            <w:proofErr w:type="spellStart"/>
            <w:r>
              <w:t>notifUri</w:t>
            </w:r>
            <w:proofErr w:type="spellEnd"/>
            <w:r>
              <w:t>” and “</w:t>
            </w:r>
            <w:proofErr w:type="spellStart"/>
            <w:r>
              <w:t>notifCorreId</w:t>
            </w:r>
            <w:proofErr w:type="spellEnd"/>
            <w:r>
              <w:t xml:space="preserve">” attributes within </w:t>
            </w:r>
            <w:proofErr w:type="spellStart"/>
            <w:r>
              <w:t>QosMonitoringData</w:t>
            </w:r>
            <w:proofErr w:type="spellEnd"/>
            <w:r>
              <w:t xml:space="preserve"> data type are misaligned with the names used in the </w:t>
            </w:r>
            <w:proofErr w:type="spellStart"/>
            <w:r>
              <w:t>OpenAPI</w:t>
            </w:r>
            <w:proofErr w:type="spellEnd"/>
            <w:r>
              <w:t xml:space="preserve"> specification, </w:t>
            </w:r>
            <w:proofErr w:type="spellStart"/>
            <w:r>
              <w:t>notifyUri</w:t>
            </w:r>
            <w:proofErr w:type="spellEnd"/>
            <w:r>
              <w:t xml:space="preserve">, and </w:t>
            </w:r>
            <w:proofErr w:type="spellStart"/>
            <w:r>
              <w:t>notifyCorreId</w:t>
            </w:r>
            <w:proofErr w:type="spellEnd"/>
            <w:r>
              <w:t xml:space="preserve"> respectively. </w:t>
            </w:r>
            <w:proofErr w:type="gramStart"/>
            <w:r>
              <w:t>In order to</w:t>
            </w:r>
            <w:proofErr w:type="gramEnd"/>
            <w:r>
              <w:t xml:space="preserve"> avoid a backwards compatibility issue, this CR proposes to get aligned with the </w:t>
            </w:r>
            <w:proofErr w:type="spellStart"/>
            <w:r>
              <w:t>OpenAPI</w:t>
            </w:r>
            <w:proofErr w:type="spellEnd"/>
            <w:r>
              <w:t xml:space="preserve"> specification.</w:t>
            </w:r>
          </w:p>
          <w:p w14:paraId="3DBE4F83" w14:textId="714335C1" w:rsidR="003072EF" w:rsidRDefault="00E94780" w:rsidP="003072EF">
            <w:pPr>
              <w:pStyle w:val="CRCoverPage"/>
              <w:spacing w:after="0"/>
              <w:rPr>
                <w:lang w:eastAsia="zh-CN"/>
              </w:rPr>
            </w:pPr>
            <w:r>
              <w:t>Besides, c</w:t>
            </w:r>
            <w:r w:rsidR="003072EF">
              <w:t xml:space="preserve">urrent specification allows to disable the subscription to notification of QoS monitoring events. </w:t>
            </w:r>
            <w:proofErr w:type="gramStart"/>
            <w:r w:rsidR="003072EF">
              <w:t>In order to</w:t>
            </w:r>
            <w:proofErr w:type="gramEnd"/>
            <w:r w:rsidR="003072EF">
              <w:t xml:space="preserve"> do so, it is already possible that the PCF updates the PCC rule with the "</w:t>
            </w:r>
            <w:proofErr w:type="spellStart"/>
            <w:r w:rsidR="003072EF">
              <w:rPr>
                <w:lang w:eastAsia="zh-CN"/>
              </w:rPr>
              <w:t>refQosMon</w:t>
            </w:r>
            <w:proofErr w:type="spellEnd"/>
            <w:r w:rsidR="003072EF">
              <w:rPr>
                <w:lang w:eastAsia="zh-CN"/>
              </w:rPr>
              <w:t>" attribute set to NULL.</w:t>
            </w:r>
          </w:p>
          <w:p w14:paraId="22254F1A" w14:textId="3A7223F3" w:rsidR="003072EF" w:rsidRDefault="003072EF" w:rsidP="001979C6">
            <w:pPr>
              <w:pStyle w:val="CRCoverPage"/>
              <w:spacing w:after="0"/>
            </w:pPr>
            <w:r>
              <w:rPr>
                <w:lang w:eastAsia="zh-CN"/>
              </w:rPr>
              <w:t>However</w:t>
            </w:r>
            <w:r w:rsidR="00E94780">
              <w:rPr>
                <w:lang w:eastAsia="zh-CN"/>
              </w:rPr>
              <w:t>,</w:t>
            </w:r>
            <w:r>
              <w:rPr>
                <w:lang w:eastAsia="zh-CN"/>
              </w:rPr>
              <w:t xml:space="preserve"> it is not specified how to disable </w:t>
            </w:r>
            <w:r>
              <w:t>only the direct SMF report to the NEF/AF or the report to the NEF/AF via the PCF.</w:t>
            </w:r>
          </w:p>
          <w:p w14:paraId="3D316B51" w14:textId="47D9FE6A" w:rsidR="004521B6" w:rsidRPr="00601722" w:rsidRDefault="003072EF" w:rsidP="003072EF">
            <w:pPr>
              <w:pStyle w:val="CRCoverPage"/>
              <w:spacing w:after="0"/>
            </w:pPr>
            <w:r>
              <w:t xml:space="preserve">Disabling the </w:t>
            </w:r>
            <w:r w:rsidR="004712E4">
              <w:t xml:space="preserve">complete </w:t>
            </w:r>
            <w:r>
              <w:t>report by r</w:t>
            </w:r>
            <w:r w:rsidR="004712E4">
              <w:t xml:space="preserve">eplacing the </w:t>
            </w:r>
            <w:proofErr w:type="spellStart"/>
            <w:r w:rsidR="004712E4">
              <w:t>QosMonitoringData</w:t>
            </w:r>
            <w:proofErr w:type="spellEnd"/>
            <w:r w:rsidR="004712E4">
              <w:t xml:space="preserve"> instance is considered useless since monitoring makes sense in relation to the corresponding report (see </w:t>
            </w:r>
            <w:r w:rsidR="004712E4" w:rsidRPr="00253628">
              <w:t>CR#</w:t>
            </w:r>
            <w:r w:rsidR="00253628">
              <w:t>0940 TS 29.512</w:t>
            </w:r>
            <w:r w:rsidR="004712E4">
              <w:t xml:space="preserve"> for Edge Computing)</w:t>
            </w:r>
            <w:r w:rsidR="004521B6">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82F2876" w14:textId="77777777" w:rsidR="004712E4" w:rsidRDefault="004712E4" w:rsidP="00007497">
            <w:pPr>
              <w:pStyle w:val="CRCoverPage"/>
              <w:spacing w:after="0"/>
            </w:pPr>
            <w:r>
              <w:t>Clause 4.2.3.25 is updated to specify how to disable the notification of QoS monitoring events from both the SMF directly to the AF/NEF and from the SMF via the PCF to the AF/NEF.</w:t>
            </w:r>
          </w:p>
          <w:p w14:paraId="444A92FB" w14:textId="142FF117" w:rsidR="004521B6" w:rsidRPr="00601722" w:rsidRDefault="004521B6" w:rsidP="00007497">
            <w:pPr>
              <w:pStyle w:val="CRCoverPage"/>
              <w:spacing w:after="0"/>
            </w:pPr>
            <w:r>
              <w:t>Clause 5.6.2.40 is updated to correct the name and format for “</w:t>
            </w:r>
            <w:proofErr w:type="spellStart"/>
            <w:r>
              <w:t>notifUri</w:t>
            </w:r>
            <w:proofErr w:type="spellEnd"/>
            <w:r>
              <w:t xml:space="preserve">” in </w:t>
            </w:r>
            <w:proofErr w:type="spellStart"/>
            <w:r>
              <w:t>QosMonitoringData</w:t>
            </w:r>
            <w:proofErr w:type="spellEnd"/>
            <w:r>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B259B3" w:rsidR="00934BD9" w:rsidRPr="00601722" w:rsidRDefault="004521B6">
            <w:pPr>
              <w:pStyle w:val="CRCoverPage"/>
              <w:spacing w:after="0"/>
              <w:ind w:left="100"/>
            </w:pPr>
            <w:r>
              <w:t xml:space="preserve">Misalignment between main body and </w:t>
            </w:r>
            <w:proofErr w:type="spellStart"/>
            <w:r>
              <w:t>OpenAPI</w:t>
            </w:r>
            <w:proofErr w:type="spellEnd"/>
            <w:r>
              <w:t xml:space="preserve"> specification and incomplete specification create interoperability issues. Incomplete specification creates possible </w:t>
            </w:r>
            <w:proofErr w:type="spellStart"/>
            <w:r>
              <w:t>interoperatibility</w:t>
            </w:r>
            <w:proofErr w:type="spellEnd"/>
            <w:r>
              <w:t xml:space="preserve"> issues and misinterpretation of the scenarios</w:t>
            </w:r>
            <w:r w:rsidR="004712E4">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E1CE3B4" w:rsidR="00934BD9" w:rsidRPr="00601722" w:rsidRDefault="004A72D1">
            <w:pPr>
              <w:pStyle w:val="CRCoverPage"/>
              <w:spacing w:after="0"/>
              <w:ind w:left="100"/>
            </w:pPr>
            <w:r>
              <w:t>4.2.</w:t>
            </w:r>
            <w:r w:rsidR="004148F4">
              <w:t>3.2</w:t>
            </w:r>
            <w:r w:rsidR="007A6C89">
              <w:t>5</w:t>
            </w:r>
            <w:r w:rsidR="004521B6">
              <w:t>; 5.6.2.40.</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B8F8E7D" w:rsidR="00934BD9" w:rsidRPr="00601722" w:rsidRDefault="00AD3DAC" w:rsidP="000B081D">
            <w:pPr>
              <w:pStyle w:val="CRCoverPage"/>
              <w:spacing w:after="0"/>
              <w:ind w:left="100"/>
            </w:pPr>
            <w:r w:rsidRPr="00601722">
              <w:t xml:space="preserve">This CR </w:t>
            </w:r>
            <w:r w:rsidR="009E45F7">
              <w:t xml:space="preserve">does not </w:t>
            </w:r>
            <w:r w:rsidR="004148F4">
              <w:t xml:space="preserve">impact the </w:t>
            </w:r>
            <w:proofErr w:type="spellStart"/>
            <w:r w:rsidR="004148F4">
              <w:t>OpenAPI</w:t>
            </w:r>
            <w:proofErr w:type="spellEnd"/>
            <w:r w:rsidR="004148F4">
              <w:t xml:space="preserve">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3E8B72F" w14:textId="77777777" w:rsidR="004521B6" w:rsidRDefault="004521B6" w:rsidP="004521B6">
      <w:pPr>
        <w:pStyle w:val="Heading4"/>
      </w:pPr>
      <w:bookmarkStart w:id="1" w:name="_Toc51315206"/>
      <w:bookmarkStart w:id="2" w:name="_Toc51761535"/>
      <w:bookmarkStart w:id="3" w:name="_Toc51761905"/>
      <w:bookmarkStart w:id="4" w:name="_Toc56671436"/>
      <w:bookmarkStart w:id="5" w:name="_Toc59016054"/>
      <w:bookmarkStart w:id="6" w:name="_Toc63156253"/>
      <w:bookmarkStart w:id="7" w:name="_Toc66111303"/>
      <w:bookmarkStart w:id="8" w:name="_Toc66263053"/>
      <w:bookmarkStart w:id="9" w:name="_Toc68167007"/>
      <w:bookmarkStart w:id="10" w:name="_Toc70446848"/>
      <w:bookmarkStart w:id="11" w:name="_Toc73526731"/>
      <w:bookmarkStart w:id="12" w:name="_Toc83231248"/>
      <w:bookmarkStart w:id="13" w:name="_Toc90652999"/>
      <w:bookmarkStart w:id="14" w:name="_Toc45133141"/>
      <w:bookmarkStart w:id="15" w:name="_Toc51316645"/>
      <w:bookmarkStart w:id="16" w:name="_Toc51761825"/>
      <w:bookmarkStart w:id="17" w:name="_Toc56674802"/>
      <w:bookmarkStart w:id="18" w:name="_Toc56675193"/>
      <w:bookmarkStart w:id="19" w:name="_Toc59016179"/>
      <w:bookmarkStart w:id="20" w:name="_Toc63167777"/>
      <w:bookmarkStart w:id="21" w:name="_Toc66262286"/>
      <w:bookmarkStart w:id="22" w:name="_Toc68166792"/>
      <w:bookmarkStart w:id="23" w:name="_Toc73537909"/>
      <w:bookmarkStart w:id="24" w:name="_Toc75351785"/>
      <w:bookmarkStart w:id="25" w:name="_Toc83231594"/>
      <w:bookmarkStart w:id="26" w:name="_Toc85534891"/>
      <w:bookmarkStart w:id="27" w:name="_Toc88559354"/>
      <w:bookmarkStart w:id="28" w:name="_Toc98181044"/>
      <w:bookmarkStart w:id="29" w:name="_Toc28012060"/>
      <w:bookmarkStart w:id="30" w:name="_Toc34122912"/>
      <w:bookmarkStart w:id="31" w:name="_Toc36037862"/>
      <w:bookmarkStart w:id="32" w:name="_Toc38875243"/>
      <w:bookmarkStart w:id="33" w:name="_Toc43191722"/>
      <w:bookmarkStart w:id="34" w:name="_Toc45133116"/>
      <w:bookmarkStart w:id="35" w:name="_Toc51316620"/>
      <w:bookmarkStart w:id="36" w:name="_Toc51761800"/>
      <w:bookmarkStart w:id="37" w:name="_Toc56674777"/>
      <w:bookmarkStart w:id="38" w:name="_Toc56675168"/>
      <w:bookmarkStart w:id="39" w:name="_Toc59016154"/>
      <w:bookmarkStart w:id="40" w:name="_Toc63167752"/>
      <w:bookmarkStart w:id="41" w:name="_Toc66262261"/>
      <w:bookmarkStart w:id="42" w:name="_Toc68166767"/>
      <w:bookmarkStart w:id="43" w:name="_Toc73537884"/>
      <w:bookmarkStart w:id="44" w:name="_Toc75351760"/>
      <w:bookmarkStart w:id="45" w:name="_Toc83231569"/>
      <w:bookmarkStart w:id="46" w:name="_Toc85534866"/>
      <w:bookmarkStart w:id="47" w:name="_Toc88559329"/>
      <w:bookmarkStart w:id="48" w:name="_Toc98181019"/>
      <w:bookmarkStart w:id="49" w:name="_Toc28012109"/>
      <w:bookmarkStart w:id="50" w:name="_Toc34122961"/>
      <w:bookmarkStart w:id="51" w:name="_Toc36037911"/>
      <w:bookmarkStart w:id="52" w:name="_Toc38875293"/>
      <w:bookmarkStart w:id="53" w:name="_Toc43191773"/>
      <w:bookmarkStart w:id="54" w:name="_Toc45133167"/>
      <w:bookmarkStart w:id="55" w:name="_Toc51316671"/>
      <w:bookmarkStart w:id="56" w:name="_Toc51761851"/>
      <w:bookmarkStart w:id="57" w:name="_Toc56674832"/>
      <w:bookmarkStart w:id="58" w:name="_Toc56675223"/>
      <w:bookmarkStart w:id="59" w:name="_Toc59016209"/>
      <w:bookmarkStart w:id="60" w:name="_Toc63167807"/>
      <w:bookmarkStart w:id="61" w:name="_Toc66262316"/>
      <w:bookmarkStart w:id="62" w:name="_Toc68166822"/>
      <w:bookmarkStart w:id="63" w:name="_Toc73537939"/>
      <w:bookmarkStart w:id="64" w:name="_Toc75351815"/>
      <w:bookmarkStart w:id="65" w:name="_Toc83231624"/>
      <w:bookmarkStart w:id="66" w:name="_Toc85534922"/>
      <w:bookmarkStart w:id="67" w:name="_Toc88559385"/>
      <w:bookmarkStart w:id="68" w:name="_Toc98181075"/>
      <w:r>
        <w:t>4.2.3.25</w:t>
      </w:r>
      <w:r>
        <w:tab/>
        <w:t>Policy provisioning of QoS Monitoring to Assist URLLC Service</w:t>
      </w:r>
      <w:bookmarkEnd w:id="1"/>
      <w:bookmarkEnd w:id="2"/>
      <w:bookmarkEnd w:id="3"/>
      <w:bookmarkEnd w:id="4"/>
      <w:bookmarkEnd w:id="5"/>
      <w:bookmarkEnd w:id="6"/>
      <w:bookmarkEnd w:id="7"/>
      <w:bookmarkEnd w:id="8"/>
      <w:bookmarkEnd w:id="9"/>
      <w:bookmarkEnd w:id="10"/>
      <w:bookmarkEnd w:id="11"/>
      <w:bookmarkEnd w:id="12"/>
      <w:bookmarkEnd w:id="13"/>
    </w:p>
    <w:p w14:paraId="01C860D1" w14:textId="77777777" w:rsidR="004521B6" w:rsidRDefault="004521B6" w:rsidP="004521B6">
      <w:r>
        <w:t>The QoS Monitoring for URLLC refers to the real time packet delay measurement between the UE and the UPF for a QoS flow corresponding to an URLLC service.</w:t>
      </w:r>
    </w:p>
    <w:p w14:paraId="7F36E420" w14:textId="77777777" w:rsidR="004521B6" w:rsidRDefault="004521B6" w:rsidP="004521B6">
      <w:r>
        <w:t>If the "</w:t>
      </w:r>
      <w:proofErr w:type="spellStart"/>
      <w:r>
        <w:t>QosMonitoring</w:t>
      </w:r>
      <w:proofErr w:type="spellEnd"/>
      <w:r>
        <w:t xml:space="preserve">" feature is supported, the PCF may generate the authorized QoS Monitoring data decision for the service data flow based on the QoS Monitoring request if received from the AF. 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and </w:t>
      </w:r>
      <w:r>
        <w:t>"</w:t>
      </w:r>
      <w:r>
        <w:rPr>
          <w:lang w:eastAsia="zh-CN"/>
        </w:rPr>
        <w:t>QOS_MONITORING</w:t>
      </w:r>
      <w:r>
        <w:t>" within the "</w:t>
      </w:r>
      <w:proofErr w:type="spellStart"/>
      <w:r>
        <w:t>PolicyCtrlReqTriggers</w:t>
      </w:r>
      <w:proofErr w:type="spellEnd"/>
      <w:r>
        <w:t>"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77DA944A" w14:textId="77777777" w:rsidR="004521B6" w:rsidRDefault="004521B6" w:rsidP="004521B6">
      <w:pPr>
        <w:pStyle w:val="NO"/>
        <w:rPr>
          <w:lang w:eastAsia="zh-CN"/>
        </w:rPr>
      </w:pPr>
      <w:r>
        <w:rPr>
          <w:lang w:eastAsia="zh-CN"/>
        </w:rPr>
        <w:t>NOTE:</w:t>
      </w:r>
      <w:r>
        <w:rPr>
          <w:lang w:eastAsia="zh-CN"/>
        </w:rPr>
        <w:tab/>
        <w:t>The QoS monitoring report can be sent to the PCF as described in subclause 4.2.4.24 or to the AF directly as described in 3GPP TS 29.508 [12] based on the PCF decision.</w:t>
      </w:r>
    </w:p>
    <w:p w14:paraId="1777C49C" w14:textId="77777777" w:rsidR="004521B6" w:rsidRDefault="004521B6" w:rsidP="004521B6">
      <w:r>
        <w:t xml:space="preserve">For each </w:t>
      </w:r>
      <w:proofErr w:type="spellStart"/>
      <w:r>
        <w:t>QosMonitoringData</w:t>
      </w:r>
      <w:proofErr w:type="spellEnd"/>
      <w:r>
        <w:t xml:space="preserve"> instance</w:t>
      </w:r>
      <w:r>
        <w:rPr>
          <w:lang w:eastAsia="zh-CN"/>
        </w:rPr>
        <w:t>, PCF</w:t>
      </w:r>
      <w:r>
        <w:t xml:space="preserve"> shall include:</w:t>
      </w:r>
    </w:p>
    <w:p w14:paraId="68BE5389" w14:textId="77777777" w:rsidR="004521B6" w:rsidRDefault="004521B6" w:rsidP="004521B6">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689797D1" w14:textId="77777777" w:rsidR="004521B6" w:rsidRDefault="004521B6" w:rsidP="004521B6">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1AA82018" w14:textId="77777777" w:rsidR="004521B6" w:rsidRDefault="004521B6" w:rsidP="004521B6">
      <w:pPr>
        <w:pStyle w:val="B10"/>
      </w:pPr>
      <w:r>
        <w:t>-</w:t>
      </w:r>
      <w:r>
        <w:tab/>
        <w:t>for the case the "</w:t>
      </w:r>
      <w:proofErr w:type="spellStart"/>
      <w:r>
        <w:t>repFreqs</w:t>
      </w:r>
      <w:proofErr w:type="spellEnd"/>
      <w:r>
        <w:t>" attribute includes the value "EVENT_TRIGGERED":</w:t>
      </w:r>
    </w:p>
    <w:p w14:paraId="3EE3F32A" w14:textId="77777777" w:rsidR="004521B6" w:rsidRDefault="004521B6" w:rsidP="004521B6">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49F45FCF" w14:textId="77777777" w:rsidR="004521B6" w:rsidRDefault="004521B6" w:rsidP="004521B6">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3F0C61F7" w14:textId="77777777" w:rsidR="004521B6" w:rsidRDefault="004521B6" w:rsidP="004521B6">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59170B6F" w14:textId="77777777" w:rsidR="004521B6" w:rsidRDefault="004521B6" w:rsidP="004521B6">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641E7ED5" w14:textId="77777777" w:rsidR="004521B6" w:rsidRDefault="004521B6" w:rsidP="004521B6">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00F4A599" w14:textId="77777777" w:rsidR="004521B6" w:rsidRDefault="004521B6" w:rsidP="004521B6">
      <w:pPr>
        <w:pStyle w:val="B10"/>
      </w:pPr>
      <w:r>
        <w:t>-</w:t>
      </w:r>
      <w:r>
        <w:tab/>
        <w:t>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p>
    <w:p w14:paraId="4481877E" w14:textId="77777777" w:rsidR="004521B6" w:rsidRDefault="004521B6" w:rsidP="004521B6">
      <w:r>
        <w:t xml:space="preserve">The PCF shall include the value </w:t>
      </w:r>
      <w:proofErr w:type="gramStart"/>
      <w:r>
        <w:t>of  QoS</w:t>
      </w:r>
      <w:proofErr w:type="gram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S 29.503 [34]</w:t>
      </w:r>
    </w:p>
    <w:p w14:paraId="6697DD80" w14:textId="567DD29B" w:rsidR="006B1F60" w:rsidRDefault="004521B6" w:rsidP="004521B6">
      <w:pPr>
        <w:rPr>
          <w:lang w:eastAsia="zh-CN"/>
        </w:rPr>
      </w:pPr>
      <w:r>
        <w:t>If the PCF receives the request to disable the QoS monitoring from the AF,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405668A" w14:textId="5478C64F" w:rsidR="004521B6" w:rsidRDefault="004521B6" w:rsidP="004521B6">
      <w:ins w:id="69" w:author="Ericsson User 2" w:date="2022-05-04T12:39:00Z">
        <w:r>
          <w:t>The subscription to notification of QoS monitoring events</w:t>
        </w:r>
      </w:ins>
      <w:ins w:id="70" w:author="Ericsson User 2" w:date="2022-05-04T12:40:00Z">
        <w:r>
          <w:t xml:space="preserve"> from the SMF</w:t>
        </w:r>
      </w:ins>
      <w:ins w:id="71" w:author="Ericsson User 2" w:date="2022-05-04T12:39:00Z">
        <w:r>
          <w:t xml:space="preserve"> </w:t>
        </w:r>
      </w:ins>
      <w:ins w:id="72" w:author="Ericsson User" w:date="2022-05-17T08:31:00Z">
        <w:r>
          <w:t xml:space="preserve">bypassing the PCF </w:t>
        </w:r>
      </w:ins>
      <w:ins w:id="73" w:author="Ericsson User 2" w:date="2022-05-04T12:39:00Z">
        <w:r>
          <w:t xml:space="preserve">is disabled by </w:t>
        </w:r>
      </w:ins>
      <w:ins w:id="74" w:author="Ericsson User 2" w:date="2022-05-04T12:41:00Z">
        <w:r>
          <w:t xml:space="preserve">replacing the </w:t>
        </w:r>
        <w:proofErr w:type="spellStart"/>
        <w:r>
          <w:t>QosMonitoringData</w:t>
        </w:r>
        <w:proofErr w:type="spellEnd"/>
        <w:r>
          <w:t xml:space="preserve"> instance </w:t>
        </w:r>
        <w:bookmarkStart w:id="75" w:name="_Hlk102561410"/>
        <w:r>
          <w:t>with an instance that does not include the "</w:t>
        </w:r>
        <w:proofErr w:type="spellStart"/>
        <w:r>
          <w:t>notif</w:t>
        </w:r>
      </w:ins>
      <w:ins w:id="76" w:author="Ericsson User" w:date="2022-05-16T11:27:00Z">
        <w:r>
          <w:t>y</w:t>
        </w:r>
      </w:ins>
      <w:ins w:id="77" w:author="Ericsson User 2" w:date="2022-05-04T12:41:00Z">
        <w:r>
          <w:t>Uri</w:t>
        </w:r>
        <w:proofErr w:type="spellEnd"/>
        <w:r>
          <w:t>"</w:t>
        </w:r>
      </w:ins>
      <w:ins w:id="78" w:author="Ericsson User 2" w:date="2022-05-04T12:58:00Z">
        <w:r>
          <w:t xml:space="preserve"> and</w:t>
        </w:r>
      </w:ins>
      <w:ins w:id="79" w:author="Ericsson User 2" w:date="2022-05-04T12:41:00Z">
        <w:r>
          <w:t xml:space="preserve"> the "</w:t>
        </w:r>
        <w:proofErr w:type="spellStart"/>
        <w:r>
          <w:t>notif</w:t>
        </w:r>
      </w:ins>
      <w:ins w:id="80" w:author="Ericsson User" w:date="2022-05-17T08:34:00Z">
        <w:r>
          <w:t>y</w:t>
        </w:r>
      </w:ins>
      <w:ins w:id="81" w:author="Ericsson User 2" w:date="2022-05-04T12:41:00Z">
        <w:r>
          <w:t>CorrelId</w:t>
        </w:r>
        <w:proofErr w:type="spellEnd"/>
        <w:r>
          <w:t>" attributes</w:t>
        </w:r>
        <w:bookmarkEnd w:id="75"/>
        <w:r>
          <w:t xml:space="preserve">. </w:t>
        </w:r>
      </w:ins>
      <w:ins w:id="82" w:author="Ericsson User 2" w:date="2022-05-04T12:42:00Z">
        <w:r>
          <w:t xml:space="preserve">The subscription to notification of QoS monitoring events from the SMF </w:t>
        </w:r>
      </w:ins>
      <w:ins w:id="83" w:author="Ericsson User" w:date="2022-05-17T08:32:00Z">
        <w:r>
          <w:t xml:space="preserve">to PCF </w:t>
        </w:r>
      </w:ins>
      <w:ins w:id="84" w:author="Ericsson User 2" w:date="2022-05-04T12:42:00Z">
        <w:r>
          <w:t xml:space="preserve">is disabled by </w:t>
        </w:r>
      </w:ins>
      <w:ins w:id="85" w:author="Ericsson User 2" w:date="2022-05-04T12:43:00Z">
        <w:r>
          <w:t>removing the value "</w:t>
        </w:r>
        <w:r>
          <w:rPr>
            <w:lang w:eastAsia="zh-CN"/>
          </w:rPr>
          <w:t>QOS_MONITORING</w:t>
        </w:r>
        <w:r>
          <w:t>" within the "</w:t>
        </w:r>
        <w:proofErr w:type="spellStart"/>
        <w:r>
          <w:t>PolicyCtrlReqTriggers</w:t>
        </w:r>
        <w:proofErr w:type="spellEnd"/>
        <w:r>
          <w:t>" attribute.</w:t>
        </w:r>
      </w:ins>
    </w:p>
    <w:p w14:paraId="23D59241" w14:textId="79987B14" w:rsidR="004521B6" w:rsidRPr="004A259A" w:rsidRDefault="004521B6" w:rsidP="004521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6BB8DBF" w14:textId="77777777" w:rsidR="004521B6" w:rsidRDefault="004521B6" w:rsidP="004521B6">
      <w:pPr>
        <w:pStyle w:val="Heading4"/>
      </w:pPr>
      <w:bookmarkStart w:id="86" w:name="_Toc28012251"/>
      <w:bookmarkStart w:id="87" w:name="_Toc34123104"/>
      <w:bookmarkStart w:id="88" w:name="_Toc36038054"/>
      <w:bookmarkStart w:id="89" w:name="_Toc38875436"/>
      <w:bookmarkStart w:id="90" w:name="_Toc43191917"/>
      <w:bookmarkStart w:id="91" w:name="_Toc45133312"/>
      <w:bookmarkStart w:id="92" w:name="_Toc51315377"/>
      <w:bookmarkStart w:id="93" w:name="_Toc51761706"/>
      <w:bookmarkStart w:id="94" w:name="_Toc51762076"/>
      <w:bookmarkStart w:id="95" w:name="_Toc56671608"/>
      <w:bookmarkStart w:id="96" w:name="_Toc59016226"/>
      <w:bookmarkStart w:id="97" w:name="_Toc63156425"/>
      <w:bookmarkStart w:id="98" w:name="_Toc66111475"/>
      <w:bookmarkStart w:id="99" w:name="_Toc66263225"/>
      <w:bookmarkStart w:id="100" w:name="_Toc68167179"/>
      <w:bookmarkStart w:id="101" w:name="_Toc70447020"/>
      <w:bookmarkStart w:id="102" w:name="_Toc73526903"/>
      <w:bookmarkStart w:id="103" w:name="_Toc83231420"/>
      <w:bookmarkStart w:id="104" w:name="_Toc90653171"/>
      <w:r>
        <w:lastRenderedPageBreak/>
        <w:t>5.6.2.40</w:t>
      </w:r>
      <w:r>
        <w:tab/>
        <w:t xml:space="preserve">Type </w:t>
      </w:r>
      <w:proofErr w:type="spellStart"/>
      <w:r>
        <w:t>QosMonitoringData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1439DAFD" w14:textId="77777777" w:rsidR="004521B6" w:rsidRDefault="004521B6" w:rsidP="004521B6">
      <w:pPr>
        <w:pStyle w:val="TH"/>
      </w:pPr>
      <w:r>
        <w:t xml:space="preserve">Table 5.6.2.40-1: Definition of type </w:t>
      </w:r>
      <w:proofErr w:type="spellStart"/>
      <w:r>
        <w:t>QosMonitoringData</w:t>
      </w:r>
      <w:proofErr w:type="spellEnd"/>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4521B6" w14:paraId="340FE87D"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0A92E678" w14:textId="77777777" w:rsidR="004521B6" w:rsidRDefault="004521B6" w:rsidP="00B12270">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40A032CE" w14:textId="77777777" w:rsidR="004521B6" w:rsidRDefault="004521B6" w:rsidP="00B12270">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5CC9DEED" w14:textId="77777777" w:rsidR="004521B6" w:rsidRDefault="004521B6" w:rsidP="00B122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A1EFC" w14:textId="77777777" w:rsidR="004521B6" w:rsidRDefault="004521B6" w:rsidP="00B12270">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03912C" w14:textId="77777777" w:rsidR="004521B6" w:rsidRDefault="004521B6" w:rsidP="00B12270">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tcPr>
          <w:p w14:paraId="2AE526D8" w14:textId="77777777" w:rsidR="004521B6" w:rsidRDefault="004521B6" w:rsidP="00B12270">
            <w:pPr>
              <w:pStyle w:val="TAH"/>
            </w:pPr>
            <w:r>
              <w:t>Applicability</w:t>
            </w:r>
          </w:p>
        </w:tc>
      </w:tr>
      <w:tr w:rsidR="004521B6" w14:paraId="2D543B7E"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14:paraId="6156C9D7" w14:textId="77777777" w:rsidR="004521B6" w:rsidRDefault="004521B6" w:rsidP="00B12270">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8A336A" w14:textId="77777777" w:rsidR="004521B6" w:rsidRDefault="004521B6" w:rsidP="00B12270">
            <w:pPr>
              <w:pStyle w:val="TAL"/>
            </w:pPr>
            <w:r>
              <w:t>string</w:t>
            </w:r>
          </w:p>
        </w:tc>
        <w:tc>
          <w:tcPr>
            <w:tcW w:w="349" w:type="dxa"/>
            <w:tcBorders>
              <w:top w:val="single" w:sz="4" w:space="0" w:color="auto"/>
              <w:left w:val="single" w:sz="4" w:space="0" w:color="auto"/>
              <w:bottom w:val="single" w:sz="4" w:space="0" w:color="auto"/>
              <w:right w:val="single" w:sz="4" w:space="0" w:color="auto"/>
            </w:tcBorders>
            <w:shd w:val="clear" w:color="auto" w:fill="auto"/>
          </w:tcPr>
          <w:p w14:paraId="25E36272" w14:textId="77777777" w:rsidR="004521B6" w:rsidRDefault="004521B6" w:rsidP="00B12270">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46956" w14:textId="77777777" w:rsidR="004521B6" w:rsidRDefault="004521B6" w:rsidP="00B12270">
            <w:pPr>
              <w:pStyle w:val="TAC"/>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89CB61" w14:textId="77777777" w:rsidR="004521B6" w:rsidRDefault="004521B6" w:rsidP="00B12270">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4C187D" w14:textId="77777777" w:rsidR="004521B6" w:rsidRDefault="004521B6" w:rsidP="00B12270">
            <w:pPr>
              <w:pStyle w:val="TAL"/>
            </w:pPr>
          </w:p>
        </w:tc>
      </w:tr>
      <w:tr w:rsidR="004521B6" w14:paraId="7B7A7D28"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37B2093" w14:textId="77777777" w:rsidR="004521B6" w:rsidRDefault="004521B6" w:rsidP="00B12270">
            <w:pPr>
              <w:pStyle w:val="TAL"/>
              <w:rPr>
                <w:lang w:eastAsia="zh-CN"/>
              </w:rPr>
            </w:pPr>
            <w:proofErr w:type="spellStart"/>
            <w:r>
              <w:rPr>
                <w:lang w:eastAsia="zh-CN"/>
              </w:rPr>
              <w:t>reqQosMonParams</w:t>
            </w:r>
            <w:proofErr w:type="spellEnd"/>
          </w:p>
        </w:tc>
        <w:tc>
          <w:tcPr>
            <w:tcW w:w="1440" w:type="dxa"/>
            <w:tcBorders>
              <w:top w:val="single" w:sz="4" w:space="0" w:color="auto"/>
              <w:left w:val="single" w:sz="4" w:space="0" w:color="auto"/>
              <w:bottom w:val="single" w:sz="4" w:space="0" w:color="auto"/>
              <w:right w:val="single" w:sz="4" w:space="0" w:color="auto"/>
            </w:tcBorders>
          </w:tcPr>
          <w:p w14:paraId="759D6C09" w14:textId="77777777" w:rsidR="004521B6" w:rsidRDefault="004521B6" w:rsidP="00B12270">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33467DCC" w14:textId="77777777" w:rsidR="004521B6" w:rsidRDefault="004521B6" w:rsidP="00B1227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54BD92" w14:textId="77777777" w:rsidR="004521B6" w:rsidRDefault="004521B6" w:rsidP="00B12270">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77F9684C" w14:textId="77777777" w:rsidR="004521B6" w:rsidRDefault="004521B6" w:rsidP="00B12270">
            <w:pPr>
              <w:pStyle w:val="TAL"/>
              <w:rPr>
                <w:rFonts w:cs="Arial"/>
                <w:szCs w:val="18"/>
                <w:lang w:eastAsia="zh-CN"/>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p>
        </w:tc>
        <w:tc>
          <w:tcPr>
            <w:tcW w:w="1434" w:type="dxa"/>
            <w:tcBorders>
              <w:top w:val="single" w:sz="4" w:space="0" w:color="auto"/>
              <w:left w:val="single" w:sz="4" w:space="0" w:color="auto"/>
              <w:bottom w:val="single" w:sz="4" w:space="0" w:color="auto"/>
              <w:right w:val="single" w:sz="4" w:space="0" w:color="auto"/>
            </w:tcBorders>
          </w:tcPr>
          <w:p w14:paraId="362318C8" w14:textId="77777777" w:rsidR="004521B6" w:rsidRDefault="004521B6" w:rsidP="00B12270">
            <w:pPr>
              <w:pStyle w:val="TAL"/>
            </w:pPr>
          </w:p>
        </w:tc>
      </w:tr>
      <w:tr w:rsidR="004521B6" w14:paraId="31547E83"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252052D5" w14:textId="77777777" w:rsidR="004521B6" w:rsidRDefault="004521B6" w:rsidP="00B12270">
            <w:pPr>
              <w:pStyle w:val="TAL"/>
              <w:rPr>
                <w:lang w:eastAsia="zh-CN"/>
              </w:rPr>
            </w:pPr>
            <w:proofErr w:type="spellStart"/>
            <w:r>
              <w:rPr>
                <w:lang w:eastAsia="zh-CN"/>
              </w:rPr>
              <w:t>repFreqs</w:t>
            </w:r>
            <w:proofErr w:type="spellEnd"/>
          </w:p>
        </w:tc>
        <w:tc>
          <w:tcPr>
            <w:tcW w:w="1440" w:type="dxa"/>
            <w:tcBorders>
              <w:top w:val="single" w:sz="4" w:space="0" w:color="auto"/>
              <w:left w:val="single" w:sz="4" w:space="0" w:color="auto"/>
              <w:bottom w:val="single" w:sz="4" w:space="0" w:color="auto"/>
              <w:right w:val="single" w:sz="4" w:space="0" w:color="auto"/>
            </w:tcBorders>
          </w:tcPr>
          <w:p w14:paraId="64166D0C" w14:textId="77777777" w:rsidR="004521B6" w:rsidRDefault="004521B6" w:rsidP="00B12270">
            <w:pPr>
              <w:pStyle w:val="TAL"/>
              <w:rPr>
                <w:lang w:eastAsia="zh-CN"/>
              </w:rPr>
            </w:pPr>
            <w:proofErr w:type="gramStart"/>
            <w:r>
              <w:rPr>
                <w:lang w:eastAsia="zh-CN"/>
              </w:rPr>
              <w:t>array(</w:t>
            </w:r>
            <w:proofErr w:type="spellStart"/>
            <w:proofErr w:type="gramEnd"/>
            <w:r>
              <w:rPr>
                <w:lang w:eastAsia="zh-CN"/>
              </w:rPr>
              <w:t>ReportingFrequency</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tcPr>
          <w:p w14:paraId="4B6263FD" w14:textId="77777777" w:rsidR="004521B6" w:rsidRDefault="004521B6" w:rsidP="00B1227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A2B9B4" w14:textId="77777777" w:rsidR="004521B6" w:rsidRDefault="004521B6" w:rsidP="00B12270">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5BAEB3C" w14:textId="77777777" w:rsidR="004521B6" w:rsidRDefault="004521B6" w:rsidP="00B12270">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5EDF2327" w14:textId="77777777" w:rsidR="004521B6" w:rsidRDefault="004521B6" w:rsidP="00B12270">
            <w:pPr>
              <w:pStyle w:val="TAL"/>
            </w:pPr>
          </w:p>
        </w:tc>
      </w:tr>
      <w:tr w:rsidR="004521B6" w14:paraId="3C921EA9"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1863E49" w14:textId="77777777" w:rsidR="004521B6" w:rsidRDefault="004521B6" w:rsidP="00B12270">
            <w:pPr>
              <w:pStyle w:val="TAL"/>
              <w:rPr>
                <w:lang w:eastAsia="zh-CN"/>
              </w:rPr>
            </w:pPr>
            <w:proofErr w:type="spellStart"/>
            <w:r>
              <w:rPr>
                <w:lang w:eastAsia="zh-CN"/>
              </w:rPr>
              <w:t>repThreshDl</w:t>
            </w:r>
            <w:proofErr w:type="spellEnd"/>
          </w:p>
        </w:tc>
        <w:tc>
          <w:tcPr>
            <w:tcW w:w="1440" w:type="dxa"/>
            <w:tcBorders>
              <w:top w:val="single" w:sz="4" w:space="0" w:color="auto"/>
              <w:left w:val="single" w:sz="4" w:space="0" w:color="auto"/>
              <w:bottom w:val="single" w:sz="4" w:space="0" w:color="auto"/>
              <w:right w:val="single" w:sz="4" w:space="0" w:color="auto"/>
            </w:tcBorders>
          </w:tcPr>
          <w:p w14:paraId="66103010" w14:textId="77777777" w:rsidR="004521B6" w:rsidRDefault="004521B6"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1610C2D6"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0F4A3C"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19FA602" w14:textId="77777777" w:rsidR="004521B6" w:rsidRDefault="004521B6" w:rsidP="00B12270">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w:t>
            </w:r>
            <w:proofErr w:type="spellStart"/>
            <w:r>
              <w:rPr>
                <w:lang w:eastAsia="zh-CN"/>
              </w:rPr>
              <w:t>reqQosMonParams</w:t>
            </w:r>
            <w:proofErr w:type="spellEnd"/>
            <w:r>
              <w:rPr>
                <w:lang w:eastAsia="zh-CN"/>
              </w:rPr>
              <w:t>" attribute includes the "</w:t>
            </w:r>
            <w:r>
              <w:t>DOWNLINK"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34B055C5" w14:textId="77777777" w:rsidR="004521B6" w:rsidRDefault="004521B6" w:rsidP="00B12270">
            <w:pPr>
              <w:pStyle w:val="TAL"/>
              <w:rPr>
                <w:lang w:eastAsia="ko-KR"/>
              </w:rPr>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6BD74580" w14:textId="77777777" w:rsidR="004521B6" w:rsidRDefault="004521B6" w:rsidP="00B12270">
            <w:pPr>
              <w:pStyle w:val="TAL"/>
            </w:pPr>
          </w:p>
        </w:tc>
      </w:tr>
      <w:tr w:rsidR="004521B6" w14:paraId="02110901"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4CAF073F" w14:textId="77777777" w:rsidR="004521B6" w:rsidRDefault="004521B6" w:rsidP="00B12270">
            <w:pPr>
              <w:pStyle w:val="TAL"/>
              <w:rPr>
                <w:lang w:eastAsia="zh-CN"/>
              </w:rPr>
            </w:pPr>
            <w:proofErr w:type="spellStart"/>
            <w:r>
              <w:rPr>
                <w:lang w:eastAsia="zh-CN"/>
              </w:rPr>
              <w:t>repThreshUl</w:t>
            </w:r>
            <w:proofErr w:type="spellEnd"/>
          </w:p>
        </w:tc>
        <w:tc>
          <w:tcPr>
            <w:tcW w:w="1440" w:type="dxa"/>
            <w:tcBorders>
              <w:top w:val="single" w:sz="4" w:space="0" w:color="auto"/>
              <w:left w:val="single" w:sz="4" w:space="0" w:color="auto"/>
              <w:bottom w:val="single" w:sz="4" w:space="0" w:color="auto"/>
              <w:right w:val="single" w:sz="4" w:space="0" w:color="auto"/>
            </w:tcBorders>
          </w:tcPr>
          <w:p w14:paraId="71B5CB28" w14:textId="77777777" w:rsidR="004521B6" w:rsidRDefault="004521B6"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663FC47A"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15B68"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2CFC6B84" w14:textId="77777777" w:rsidR="004521B6" w:rsidRDefault="004521B6" w:rsidP="00B12270">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w:t>
            </w:r>
            <w:proofErr w:type="spellStart"/>
            <w:r>
              <w:rPr>
                <w:lang w:eastAsia="zh-CN"/>
              </w:rPr>
              <w:t>reqQosMonParams</w:t>
            </w:r>
            <w:proofErr w:type="spellEnd"/>
            <w:r>
              <w:rPr>
                <w:lang w:eastAsia="zh-CN"/>
              </w:rPr>
              <w:t>" attribute includes the "</w:t>
            </w:r>
            <w:r>
              <w:t>UPLINK"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6AB56C69" w14:textId="77777777" w:rsidR="004521B6" w:rsidRDefault="004521B6" w:rsidP="00B12270">
            <w:pPr>
              <w:pStyle w:val="TAL"/>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4D0CE098" w14:textId="77777777" w:rsidR="004521B6" w:rsidRDefault="004521B6" w:rsidP="00B12270">
            <w:pPr>
              <w:pStyle w:val="TAL"/>
            </w:pPr>
          </w:p>
        </w:tc>
      </w:tr>
      <w:tr w:rsidR="004521B6" w14:paraId="1A37E399"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2932069" w14:textId="77777777" w:rsidR="004521B6" w:rsidRDefault="004521B6" w:rsidP="00B12270">
            <w:pPr>
              <w:pStyle w:val="TAL"/>
              <w:rPr>
                <w:lang w:eastAsia="zh-CN"/>
              </w:rPr>
            </w:pPr>
            <w:proofErr w:type="spellStart"/>
            <w:r>
              <w:rPr>
                <w:lang w:eastAsia="zh-CN"/>
              </w:rPr>
              <w:t>repThreshRp</w:t>
            </w:r>
            <w:proofErr w:type="spellEnd"/>
          </w:p>
        </w:tc>
        <w:tc>
          <w:tcPr>
            <w:tcW w:w="1440" w:type="dxa"/>
            <w:tcBorders>
              <w:top w:val="single" w:sz="4" w:space="0" w:color="auto"/>
              <w:left w:val="single" w:sz="4" w:space="0" w:color="auto"/>
              <w:bottom w:val="single" w:sz="4" w:space="0" w:color="auto"/>
              <w:right w:val="single" w:sz="4" w:space="0" w:color="auto"/>
            </w:tcBorders>
          </w:tcPr>
          <w:p w14:paraId="414F4D10" w14:textId="77777777" w:rsidR="004521B6" w:rsidRDefault="004521B6" w:rsidP="00B12270">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tcPr>
          <w:p w14:paraId="1A4C4564"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EDA5A"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3DBA469" w14:textId="77777777" w:rsidR="004521B6" w:rsidRDefault="004521B6" w:rsidP="00B12270">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w:t>
            </w:r>
            <w:proofErr w:type="spellStart"/>
            <w:r>
              <w:rPr>
                <w:lang w:eastAsia="zh-CN"/>
              </w:rPr>
              <w:t>reqQosMonParams</w:t>
            </w:r>
            <w:proofErr w:type="spellEnd"/>
            <w:r>
              <w:rPr>
                <w:lang w:eastAsia="zh-CN"/>
              </w:rPr>
              <w:t>" attribute includes the "</w:t>
            </w:r>
            <w:r>
              <w:t>ROUND_TRIP"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1C3F1169" w14:textId="77777777" w:rsidR="004521B6" w:rsidRDefault="004521B6" w:rsidP="00B12270">
            <w:pPr>
              <w:pStyle w:val="TAL"/>
            </w:pPr>
            <w:r w:rsidRPr="008B272A">
              <w:rPr>
                <w:lang w:eastAsia="ko-KR"/>
              </w:rPr>
              <w:t>Minimum = 0</w:t>
            </w:r>
            <w:r>
              <w:rPr>
                <w:lang w:eastAsia="ko-KR"/>
              </w:rPr>
              <w:t>.</w:t>
            </w:r>
          </w:p>
        </w:tc>
        <w:tc>
          <w:tcPr>
            <w:tcW w:w="1434" w:type="dxa"/>
            <w:tcBorders>
              <w:top w:val="single" w:sz="4" w:space="0" w:color="auto"/>
              <w:left w:val="single" w:sz="4" w:space="0" w:color="auto"/>
              <w:bottom w:val="single" w:sz="4" w:space="0" w:color="auto"/>
              <w:right w:val="single" w:sz="4" w:space="0" w:color="auto"/>
            </w:tcBorders>
          </w:tcPr>
          <w:p w14:paraId="3A8BA4A3" w14:textId="77777777" w:rsidR="004521B6" w:rsidRDefault="004521B6" w:rsidP="00B12270">
            <w:pPr>
              <w:pStyle w:val="TAL"/>
            </w:pPr>
          </w:p>
        </w:tc>
      </w:tr>
      <w:tr w:rsidR="004521B6" w14:paraId="7906A05B"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D232B03" w14:textId="77777777" w:rsidR="004521B6" w:rsidRDefault="004521B6" w:rsidP="00B12270">
            <w:pPr>
              <w:pStyle w:val="TAL"/>
              <w:rPr>
                <w:lang w:eastAsia="zh-CN"/>
              </w:rPr>
            </w:pPr>
            <w:proofErr w:type="spellStart"/>
            <w:r>
              <w:rPr>
                <w:lang w:eastAsia="zh-CN"/>
              </w:rPr>
              <w:t>waitTime</w:t>
            </w:r>
            <w:proofErr w:type="spellEnd"/>
          </w:p>
        </w:tc>
        <w:tc>
          <w:tcPr>
            <w:tcW w:w="1440" w:type="dxa"/>
            <w:tcBorders>
              <w:top w:val="single" w:sz="4" w:space="0" w:color="auto"/>
              <w:left w:val="single" w:sz="4" w:space="0" w:color="auto"/>
              <w:bottom w:val="single" w:sz="4" w:space="0" w:color="auto"/>
              <w:right w:val="single" w:sz="4" w:space="0" w:color="auto"/>
            </w:tcBorders>
          </w:tcPr>
          <w:p w14:paraId="79360866" w14:textId="77777777" w:rsidR="004521B6" w:rsidRDefault="004521B6" w:rsidP="00B12270">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28ED2A11"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38F24"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45471E10" w14:textId="77777777" w:rsidR="004521B6" w:rsidRDefault="004521B6" w:rsidP="00B12270">
            <w:pPr>
              <w:pStyle w:val="TAL"/>
            </w:pPr>
            <w:r>
              <w:t>Indicates the minimum waiting time between subsequent reports. Only applicable when the "</w:t>
            </w:r>
            <w:proofErr w:type="spellStart"/>
            <w:r>
              <w:t>repFreqs</w:t>
            </w:r>
            <w:proofErr w:type="spellEnd"/>
            <w:r>
              <w:t>"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54591850" w14:textId="77777777" w:rsidR="004521B6" w:rsidRDefault="004521B6" w:rsidP="00B12270">
            <w:pPr>
              <w:pStyle w:val="TAL"/>
            </w:pPr>
          </w:p>
        </w:tc>
      </w:tr>
      <w:tr w:rsidR="004521B6" w14:paraId="48044AB3"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0E42C776" w14:textId="77777777" w:rsidR="004521B6" w:rsidRDefault="004521B6" w:rsidP="00B12270">
            <w:pPr>
              <w:pStyle w:val="TAL"/>
              <w:rPr>
                <w:lang w:eastAsia="zh-CN"/>
              </w:rPr>
            </w:pPr>
            <w:proofErr w:type="spellStart"/>
            <w:r>
              <w:rPr>
                <w:lang w:eastAsia="zh-CN"/>
              </w:rPr>
              <w:t>repPeriod</w:t>
            </w:r>
            <w:proofErr w:type="spellEnd"/>
          </w:p>
        </w:tc>
        <w:tc>
          <w:tcPr>
            <w:tcW w:w="1440" w:type="dxa"/>
            <w:tcBorders>
              <w:top w:val="single" w:sz="4" w:space="0" w:color="auto"/>
              <w:left w:val="single" w:sz="4" w:space="0" w:color="auto"/>
              <w:bottom w:val="single" w:sz="4" w:space="0" w:color="auto"/>
              <w:right w:val="single" w:sz="4" w:space="0" w:color="auto"/>
            </w:tcBorders>
          </w:tcPr>
          <w:p w14:paraId="32EAABD8" w14:textId="77777777" w:rsidR="004521B6" w:rsidRDefault="004521B6" w:rsidP="00B12270">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tcPr>
          <w:p w14:paraId="6FCF5D39"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85929"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9C11A56" w14:textId="77777777" w:rsidR="004521B6" w:rsidRDefault="004521B6" w:rsidP="00B12270">
            <w:pPr>
              <w:pStyle w:val="TAL"/>
            </w:pPr>
            <w:r>
              <w:t>Indicates the</w:t>
            </w:r>
            <w:r>
              <w:rPr>
                <w:lang w:eastAsia="ko-KR"/>
              </w:rPr>
              <w:t xml:space="preserve"> reporting period. </w:t>
            </w:r>
            <w:r>
              <w:rPr>
                <w:lang w:eastAsia="zh-CN"/>
              </w:rPr>
              <w:t xml:space="preserve">Only applicable when </w:t>
            </w:r>
            <w:r>
              <w:t>the "</w:t>
            </w:r>
            <w:proofErr w:type="spellStart"/>
            <w:r>
              <w:rPr>
                <w:lang w:eastAsia="zh-CN"/>
              </w:rPr>
              <w:t>repFreqs</w:t>
            </w:r>
            <w:proofErr w:type="spellEnd"/>
            <w:r>
              <w:rPr>
                <w:lang w:eastAsia="zh-CN"/>
              </w:rPr>
              <w:t xml:space="preserve">"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301C4809" w14:textId="77777777" w:rsidR="004521B6" w:rsidRDefault="004521B6" w:rsidP="00B12270">
            <w:pPr>
              <w:pStyle w:val="TAL"/>
            </w:pPr>
          </w:p>
        </w:tc>
      </w:tr>
      <w:tr w:rsidR="004521B6" w14:paraId="6E005C8A"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67B28F2A" w14:textId="35DDC557" w:rsidR="004521B6" w:rsidRDefault="004521B6" w:rsidP="00B12270">
            <w:pPr>
              <w:pStyle w:val="TAL"/>
              <w:rPr>
                <w:lang w:eastAsia="zh-CN"/>
              </w:rPr>
            </w:pPr>
            <w:proofErr w:type="spellStart"/>
            <w:r>
              <w:rPr>
                <w:lang w:eastAsia="zh-CN"/>
              </w:rPr>
              <w:t>notif</w:t>
            </w:r>
            <w:ins w:id="105" w:author="Ericsson User" w:date="2022-05-17T08:34:00Z">
              <w:r>
                <w:rPr>
                  <w:lang w:eastAsia="zh-CN"/>
                </w:rPr>
                <w:t>y</w:t>
              </w:r>
            </w:ins>
            <w:r>
              <w:rPr>
                <w:lang w:eastAsia="zh-CN"/>
              </w:rPr>
              <w:t>Uri</w:t>
            </w:r>
            <w:proofErr w:type="spellEnd"/>
          </w:p>
        </w:tc>
        <w:tc>
          <w:tcPr>
            <w:tcW w:w="1440" w:type="dxa"/>
            <w:tcBorders>
              <w:top w:val="single" w:sz="4" w:space="0" w:color="auto"/>
              <w:left w:val="single" w:sz="4" w:space="0" w:color="auto"/>
              <w:bottom w:val="single" w:sz="4" w:space="0" w:color="auto"/>
              <w:right w:val="single" w:sz="4" w:space="0" w:color="auto"/>
            </w:tcBorders>
          </w:tcPr>
          <w:p w14:paraId="482B2BCE" w14:textId="5457A483" w:rsidR="004521B6" w:rsidRDefault="004521B6" w:rsidP="00B12270">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tcPr>
          <w:p w14:paraId="3B3C46BE"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2B6C0"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5D9A16A" w14:textId="77777777" w:rsidR="004521B6" w:rsidRDefault="004521B6" w:rsidP="00B12270">
            <w:pPr>
              <w:pStyle w:val="TAL"/>
            </w:pPr>
            <w:r>
              <w:t>Notification address of AF receiving the event notification. It shall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14:paraId="19124C28" w14:textId="77777777" w:rsidR="004521B6" w:rsidRDefault="004521B6" w:rsidP="00B12270">
            <w:pPr>
              <w:pStyle w:val="TAL"/>
            </w:pPr>
          </w:p>
        </w:tc>
      </w:tr>
      <w:tr w:rsidR="004521B6" w14:paraId="2CEA3CA7" w14:textId="77777777" w:rsidTr="00B12270">
        <w:trPr>
          <w:cantSplit/>
          <w:jc w:val="center"/>
        </w:trPr>
        <w:tc>
          <w:tcPr>
            <w:tcW w:w="1770" w:type="dxa"/>
            <w:tcBorders>
              <w:top w:val="single" w:sz="4" w:space="0" w:color="auto"/>
              <w:left w:val="single" w:sz="4" w:space="0" w:color="auto"/>
              <w:bottom w:val="single" w:sz="4" w:space="0" w:color="auto"/>
              <w:right w:val="single" w:sz="4" w:space="0" w:color="auto"/>
            </w:tcBorders>
          </w:tcPr>
          <w:p w14:paraId="1EEB1B50" w14:textId="6FD86906" w:rsidR="004521B6" w:rsidRDefault="004521B6" w:rsidP="00B12270">
            <w:pPr>
              <w:pStyle w:val="TAL"/>
              <w:rPr>
                <w:lang w:eastAsia="zh-CN"/>
              </w:rPr>
            </w:pPr>
            <w:proofErr w:type="spellStart"/>
            <w:r>
              <w:rPr>
                <w:lang w:eastAsia="zh-CN"/>
              </w:rPr>
              <w:t>notif</w:t>
            </w:r>
            <w:ins w:id="106" w:author="Ericsson User" w:date="2022-05-17T08:34:00Z">
              <w:r>
                <w:rPr>
                  <w:lang w:eastAsia="zh-CN"/>
                </w:rPr>
                <w:t>y</w:t>
              </w:r>
            </w:ins>
            <w:r>
              <w:rPr>
                <w:lang w:eastAsia="zh-CN"/>
              </w:rPr>
              <w:t>CorreId</w:t>
            </w:r>
            <w:proofErr w:type="spellEnd"/>
          </w:p>
        </w:tc>
        <w:tc>
          <w:tcPr>
            <w:tcW w:w="1440" w:type="dxa"/>
            <w:tcBorders>
              <w:top w:val="single" w:sz="4" w:space="0" w:color="auto"/>
              <w:left w:val="single" w:sz="4" w:space="0" w:color="auto"/>
              <w:bottom w:val="single" w:sz="4" w:space="0" w:color="auto"/>
              <w:right w:val="single" w:sz="4" w:space="0" w:color="auto"/>
            </w:tcBorders>
          </w:tcPr>
          <w:p w14:paraId="3C83853C" w14:textId="77777777" w:rsidR="004521B6" w:rsidRDefault="004521B6" w:rsidP="00B12270">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tcPr>
          <w:p w14:paraId="1C9B18FA" w14:textId="77777777" w:rsidR="004521B6" w:rsidRDefault="004521B6" w:rsidP="00B1227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A01EB" w14:textId="77777777" w:rsidR="004521B6" w:rsidRDefault="004521B6" w:rsidP="00B12270">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1C858B4" w14:textId="77777777" w:rsidR="004521B6" w:rsidRDefault="004521B6" w:rsidP="00B12270">
            <w:pPr>
              <w:pStyle w:val="TAL"/>
            </w:pPr>
            <w:r>
              <w:rPr>
                <w:lang w:eastAsia="zh-CN"/>
              </w:rPr>
              <w:t>It is used to set the value of Notification Correlation ID in the notification sent by the SMF.</w:t>
            </w:r>
            <w:r>
              <w:t xml:space="preserve"> It may be included if the PCF determines that the notification shall be sent to the AF directly from the SMF.</w:t>
            </w:r>
          </w:p>
        </w:tc>
        <w:tc>
          <w:tcPr>
            <w:tcW w:w="1434" w:type="dxa"/>
            <w:tcBorders>
              <w:top w:val="single" w:sz="4" w:space="0" w:color="auto"/>
              <w:left w:val="single" w:sz="4" w:space="0" w:color="auto"/>
              <w:bottom w:val="single" w:sz="4" w:space="0" w:color="auto"/>
              <w:right w:val="single" w:sz="4" w:space="0" w:color="auto"/>
            </w:tcBorders>
          </w:tcPr>
          <w:p w14:paraId="0DFFE469" w14:textId="77777777" w:rsidR="004521B6" w:rsidRDefault="004521B6" w:rsidP="00B12270">
            <w:pPr>
              <w:pStyle w:val="TAL"/>
            </w:pPr>
          </w:p>
        </w:tc>
      </w:tr>
      <w:tr w:rsidR="004521B6" w14:paraId="0CBC8FE3" w14:textId="77777777" w:rsidTr="00B12270">
        <w:trPr>
          <w:cantSplit/>
          <w:jc w:val="center"/>
        </w:trPr>
        <w:tc>
          <w:tcPr>
            <w:tcW w:w="9671" w:type="dxa"/>
            <w:gridSpan w:val="6"/>
            <w:tcBorders>
              <w:top w:val="single" w:sz="4" w:space="0" w:color="auto"/>
              <w:left w:val="single" w:sz="4" w:space="0" w:color="auto"/>
              <w:bottom w:val="single" w:sz="4" w:space="0" w:color="auto"/>
              <w:right w:val="single" w:sz="4" w:space="0" w:color="auto"/>
            </w:tcBorders>
          </w:tcPr>
          <w:p w14:paraId="3125A876" w14:textId="77777777" w:rsidR="004521B6" w:rsidRDefault="004521B6" w:rsidP="00B12270">
            <w:pPr>
              <w:pStyle w:val="TAN"/>
            </w:pPr>
            <w:r>
              <w:t>NOTE:</w:t>
            </w:r>
            <w:r>
              <w:tab/>
              <w:t>In this release of the specification the maximum number of elements in the array is 3.</w:t>
            </w:r>
          </w:p>
        </w:tc>
      </w:tr>
    </w:tbl>
    <w:p w14:paraId="20392C15" w14:textId="77777777" w:rsidR="004521B6" w:rsidRDefault="004521B6" w:rsidP="004521B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66A3" w14:textId="77777777" w:rsidR="00727806" w:rsidRDefault="00727806">
      <w:r>
        <w:separator/>
      </w:r>
    </w:p>
  </w:endnote>
  <w:endnote w:type="continuationSeparator" w:id="0">
    <w:p w14:paraId="18D46D63" w14:textId="77777777" w:rsidR="00727806" w:rsidRDefault="0072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B888B" w14:textId="77777777" w:rsidR="00727806" w:rsidRDefault="00727806">
      <w:r>
        <w:separator/>
      </w:r>
    </w:p>
  </w:footnote>
  <w:footnote w:type="continuationSeparator" w:id="0">
    <w:p w14:paraId="4110ABAC" w14:textId="77777777" w:rsidR="00727806" w:rsidRDefault="0072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FA0F6A"/>
    <w:multiLevelType w:val="hybridMultilevel"/>
    <w:tmpl w:val="302A3F9A"/>
    <w:lvl w:ilvl="0" w:tplc="65362F26">
      <w:start w:val="1"/>
      <w:numFmt w:val="bullet"/>
      <w:lvlText w:val="•"/>
      <w:lvlJc w:val="left"/>
      <w:pPr>
        <w:tabs>
          <w:tab w:val="num" w:pos="720"/>
        </w:tabs>
        <w:ind w:left="720" w:hanging="360"/>
      </w:pPr>
      <w:rPr>
        <w:rFonts w:ascii="Arial" w:hAnsi="Arial" w:hint="default"/>
      </w:rPr>
    </w:lvl>
    <w:lvl w:ilvl="1" w:tplc="2866555E" w:tentative="1">
      <w:start w:val="1"/>
      <w:numFmt w:val="bullet"/>
      <w:lvlText w:val="•"/>
      <w:lvlJc w:val="left"/>
      <w:pPr>
        <w:tabs>
          <w:tab w:val="num" w:pos="1440"/>
        </w:tabs>
        <w:ind w:left="1440" w:hanging="360"/>
      </w:pPr>
      <w:rPr>
        <w:rFonts w:ascii="Arial" w:hAnsi="Arial" w:hint="default"/>
      </w:rPr>
    </w:lvl>
    <w:lvl w:ilvl="2" w:tplc="4A9CA9BC" w:tentative="1">
      <w:start w:val="1"/>
      <w:numFmt w:val="bullet"/>
      <w:lvlText w:val="•"/>
      <w:lvlJc w:val="left"/>
      <w:pPr>
        <w:tabs>
          <w:tab w:val="num" w:pos="2160"/>
        </w:tabs>
        <w:ind w:left="2160" w:hanging="360"/>
      </w:pPr>
      <w:rPr>
        <w:rFonts w:ascii="Arial" w:hAnsi="Arial" w:hint="default"/>
      </w:rPr>
    </w:lvl>
    <w:lvl w:ilvl="3" w:tplc="11E4B43E" w:tentative="1">
      <w:start w:val="1"/>
      <w:numFmt w:val="bullet"/>
      <w:lvlText w:val="•"/>
      <w:lvlJc w:val="left"/>
      <w:pPr>
        <w:tabs>
          <w:tab w:val="num" w:pos="2880"/>
        </w:tabs>
        <w:ind w:left="2880" w:hanging="360"/>
      </w:pPr>
      <w:rPr>
        <w:rFonts w:ascii="Arial" w:hAnsi="Arial" w:hint="default"/>
      </w:rPr>
    </w:lvl>
    <w:lvl w:ilvl="4" w:tplc="289099A4" w:tentative="1">
      <w:start w:val="1"/>
      <w:numFmt w:val="bullet"/>
      <w:lvlText w:val="•"/>
      <w:lvlJc w:val="left"/>
      <w:pPr>
        <w:tabs>
          <w:tab w:val="num" w:pos="3600"/>
        </w:tabs>
        <w:ind w:left="3600" w:hanging="360"/>
      </w:pPr>
      <w:rPr>
        <w:rFonts w:ascii="Arial" w:hAnsi="Arial" w:hint="default"/>
      </w:rPr>
    </w:lvl>
    <w:lvl w:ilvl="5" w:tplc="ABCC28B4" w:tentative="1">
      <w:start w:val="1"/>
      <w:numFmt w:val="bullet"/>
      <w:lvlText w:val="•"/>
      <w:lvlJc w:val="left"/>
      <w:pPr>
        <w:tabs>
          <w:tab w:val="num" w:pos="4320"/>
        </w:tabs>
        <w:ind w:left="4320" w:hanging="360"/>
      </w:pPr>
      <w:rPr>
        <w:rFonts w:ascii="Arial" w:hAnsi="Arial" w:hint="default"/>
      </w:rPr>
    </w:lvl>
    <w:lvl w:ilvl="6" w:tplc="F7E83D2C" w:tentative="1">
      <w:start w:val="1"/>
      <w:numFmt w:val="bullet"/>
      <w:lvlText w:val="•"/>
      <w:lvlJc w:val="left"/>
      <w:pPr>
        <w:tabs>
          <w:tab w:val="num" w:pos="5040"/>
        </w:tabs>
        <w:ind w:left="5040" w:hanging="360"/>
      </w:pPr>
      <w:rPr>
        <w:rFonts w:ascii="Arial" w:hAnsi="Arial" w:hint="default"/>
      </w:rPr>
    </w:lvl>
    <w:lvl w:ilvl="7" w:tplc="1BAAAFFC" w:tentative="1">
      <w:start w:val="1"/>
      <w:numFmt w:val="bullet"/>
      <w:lvlText w:val="•"/>
      <w:lvlJc w:val="left"/>
      <w:pPr>
        <w:tabs>
          <w:tab w:val="num" w:pos="5760"/>
        </w:tabs>
        <w:ind w:left="5760" w:hanging="360"/>
      </w:pPr>
      <w:rPr>
        <w:rFonts w:ascii="Arial" w:hAnsi="Arial" w:hint="default"/>
      </w:rPr>
    </w:lvl>
    <w:lvl w:ilvl="8" w:tplc="D182F5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26"/>
  </w:num>
  <w:num w:numId="5">
    <w:abstractNumId w:val="4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42"/>
  </w:num>
  <w:num w:numId="10">
    <w:abstractNumId w:val="19"/>
  </w:num>
  <w:num w:numId="11">
    <w:abstractNumId w:val="3"/>
  </w:num>
  <w:num w:numId="12">
    <w:abstractNumId w:val="14"/>
  </w:num>
  <w:num w:numId="13">
    <w:abstractNumId w:val="0"/>
  </w:num>
  <w:num w:numId="14">
    <w:abstractNumId w:val="12"/>
  </w:num>
  <w:num w:numId="15">
    <w:abstractNumId w:val="41"/>
  </w:num>
  <w:num w:numId="16">
    <w:abstractNumId w:val="46"/>
  </w:num>
  <w:num w:numId="17">
    <w:abstractNumId w:val="45"/>
  </w:num>
  <w:num w:numId="18">
    <w:abstractNumId w:val="21"/>
  </w:num>
  <w:num w:numId="19">
    <w:abstractNumId w:val="7"/>
  </w:num>
  <w:num w:numId="20">
    <w:abstractNumId w:val="10"/>
  </w:num>
  <w:num w:numId="21">
    <w:abstractNumId w:val="25"/>
  </w:num>
  <w:num w:numId="22">
    <w:abstractNumId w:val="4"/>
  </w:num>
  <w:num w:numId="23">
    <w:abstractNumId w:val="40"/>
  </w:num>
  <w:num w:numId="24">
    <w:abstractNumId w:val="27"/>
  </w:num>
  <w:num w:numId="25">
    <w:abstractNumId w:val="17"/>
  </w:num>
  <w:num w:numId="26">
    <w:abstractNumId w:val="38"/>
  </w:num>
  <w:num w:numId="27">
    <w:abstractNumId w:val="11"/>
  </w:num>
  <w:num w:numId="28">
    <w:abstractNumId w:val="47"/>
  </w:num>
  <w:num w:numId="29">
    <w:abstractNumId w:val="28"/>
  </w:num>
  <w:num w:numId="30">
    <w:abstractNumId w:val="32"/>
  </w:num>
  <w:num w:numId="31">
    <w:abstractNumId w:val="33"/>
  </w:num>
  <w:num w:numId="32">
    <w:abstractNumId w:val="22"/>
  </w:num>
  <w:num w:numId="33">
    <w:abstractNumId w:val="13"/>
  </w:num>
  <w:num w:numId="34">
    <w:abstractNumId w:val="15"/>
  </w:num>
  <w:num w:numId="35">
    <w:abstractNumId w:val="23"/>
  </w:num>
  <w:num w:numId="36">
    <w:abstractNumId w:val="9"/>
  </w:num>
  <w:num w:numId="37">
    <w:abstractNumId w:val="35"/>
  </w:num>
  <w:num w:numId="38">
    <w:abstractNumId w:val="34"/>
  </w:num>
  <w:num w:numId="39">
    <w:abstractNumId w:val="18"/>
  </w:num>
  <w:num w:numId="40">
    <w:abstractNumId w:val="29"/>
  </w:num>
  <w:num w:numId="41">
    <w:abstractNumId w:val="30"/>
  </w:num>
  <w:num w:numId="42">
    <w:abstractNumId w:val="31"/>
  </w:num>
  <w:num w:numId="43">
    <w:abstractNumId w:val="8"/>
  </w:num>
  <w:num w:numId="44">
    <w:abstractNumId w:val="37"/>
  </w:num>
  <w:num w:numId="45">
    <w:abstractNumId w:val="16"/>
  </w:num>
  <w:num w:numId="46">
    <w:abstractNumId w:val="44"/>
  </w:num>
  <w:num w:numId="47">
    <w:abstractNumId w:val="24"/>
  </w:num>
  <w:num w:numId="48">
    <w:abstractNumId w:val="5"/>
  </w:num>
  <w:num w:numId="49">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7497"/>
    <w:rsid w:val="00010E4B"/>
    <w:rsid w:val="000112BB"/>
    <w:rsid w:val="00012DA4"/>
    <w:rsid w:val="000164C8"/>
    <w:rsid w:val="000176FB"/>
    <w:rsid w:val="000208FD"/>
    <w:rsid w:val="000216C7"/>
    <w:rsid w:val="0002479C"/>
    <w:rsid w:val="00027FEA"/>
    <w:rsid w:val="00030106"/>
    <w:rsid w:val="00030285"/>
    <w:rsid w:val="00030F9B"/>
    <w:rsid w:val="00032025"/>
    <w:rsid w:val="00032213"/>
    <w:rsid w:val="000351D0"/>
    <w:rsid w:val="00035BCB"/>
    <w:rsid w:val="000367F8"/>
    <w:rsid w:val="0003724D"/>
    <w:rsid w:val="00037E69"/>
    <w:rsid w:val="0004103C"/>
    <w:rsid w:val="00043A56"/>
    <w:rsid w:val="00047BD3"/>
    <w:rsid w:val="00053688"/>
    <w:rsid w:val="00053765"/>
    <w:rsid w:val="00054303"/>
    <w:rsid w:val="000555B2"/>
    <w:rsid w:val="00061AB9"/>
    <w:rsid w:val="00062674"/>
    <w:rsid w:val="00065C32"/>
    <w:rsid w:val="00073945"/>
    <w:rsid w:val="00074828"/>
    <w:rsid w:val="000750DB"/>
    <w:rsid w:val="0007727E"/>
    <w:rsid w:val="00082ABE"/>
    <w:rsid w:val="00087DD1"/>
    <w:rsid w:val="0009405E"/>
    <w:rsid w:val="0009791F"/>
    <w:rsid w:val="000A74D9"/>
    <w:rsid w:val="000B081D"/>
    <w:rsid w:val="000B470A"/>
    <w:rsid w:val="000B5E16"/>
    <w:rsid w:val="000B6487"/>
    <w:rsid w:val="000B78A6"/>
    <w:rsid w:val="000C259F"/>
    <w:rsid w:val="000C266F"/>
    <w:rsid w:val="000C4168"/>
    <w:rsid w:val="000C4549"/>
    <w:rsid w:val="000C4870"/>
    <w:rsid w:val="000C4FDB"/>
    <w:rsid w:val="000C5614"/>
    <w:rsid w:val="000C5EA6"/>
    <w:rsid w:val="000C7E88"/>
    <w:rsid w:val="000D01C6"/>
    <w:rsid w:val="000D77D3"/>
    <w:rsid w:val="000E13BA"/>
    <w:rsid w:val="000E2864"/>
    <w:rsid w:val="000E2EFB"/>
    <w:rsid w:val="000E3E76"/>
    <w:rsid w:val="000E67C5"/>
    <w:rsid w:val="000F1696"/>
    <w:rsid w:val="000F4F15"/>
    <w:rsid w:val="000F5346"/>
    <w:rsid w:val="000F5CBE"/>
    <w:rsid w:val="000F6126"/>
    <w:rsid w:val="000F77D2"/>
    <w:rsid w:val="00106771"/>
    <w:rsid w:val="00110B7B"/>
    <w:rsid w:val="001110B9"/>
    <w:rsid w:val="00113CAB"/>
    <w:rsid w:val="00116A13"/>
    <w:rsid w:val="00122136"/>
    <w:rsid w:val="00130D07"/>
    <w:rsid w:val="0013379E"/>
    <w:rsid w:val="001354F9"/>
    <w:rsid w:val="00140246"/>
    <w:rsid w:val="00141419"/>
    <w:rsid w:val="001426E5"/>
    <w:rsid w:val="00142974"/>
    <w:rsid w:val="00142F4B"/>
    <w:rsid w:val="001467D0"/>
    <w:rsid w:val="001478DE"/>
    <w:rsid w:val="00161B3B"/>
    <w:rsid w:val="001747FD"/>
    <w:rsid w:val="00174AF7"/>
    <w:rsid w:val="00175766"/>
    <w:rsid w:val="001801A7"/>
    <w:rsid w:val="0018152B"/>
    <w:rsid w:val="00183C70"/>
    <w:rsid w:val="00186E1E"/>
    <w:rsid w:val="001878DF"/>
    <w:rsid w:val="001969D5"/>
    <w:rsid w:val="00196B6B"/>
    <w:rsid w:val="001979C6"/>
    <w:rsid w:val="00197D49"/>
    <w:rsid w:val="001A1D1F"/>
    <w:rsid w:val="001A2064"/>
    <w:rsid w:val="001A5C44"/>
    <w:rsid w:val="001B3D02"/>
    <w:rsid w:val="001B6798"/>
    <w:rsid w:val="001B68D5"/>
    <w:rsid w:val="001B76D1"/>
    <w:rsid w:val="001B7DDF"/>
    <w:rsid w:val="001C4461"/>
    <w:rsid w:val="001C4C9E"/>
    <w:rsid w:val="001C664B"/>
    <w:rsid w:val="001D058C"/>
    <w:rsid w:val="001D67B0"/>
    <w:rsid w:val="001D69FC"/>
    <w:rsid w:val="001D73CE"/>
    <w:rsid w:val="001E2833"/>
    <w:rsid w:val="001E2A37"/>
    <w:rsid w:val="001E477D"/>
    <w:rsid w:val="001F6637"/>
    <w:rsid w:val="00201E3C"/>
    <w:rsid w:val="002039D4"/>
    <w:rsid w:val="00203BD3"/>
    <w:rsid w:val="00206081"/>
    <w:rsid w:val="002158A2"/>
    <w:rsid w:val="00227E3B"/>
    <w:rsid w:val="00233A5E"/>
    <w:rsid w:val="00234FC2"/>
    <w:rsid w:val="0024001B"/>
    <w:rsid w:val="00243B74"/>
    <w:rsid w:val="00246F0E"/>
    <w:rsid w:val="00247F98"/>
    <w:rsid w:val="00252C0D"/>
    <w:rsid w:val="00252EAA"/>
    <w:rsid w:val="00253628"/>
    <w:rsid w:val="002604A4"/>
    <w:rsid w:val="00270F48"/>
    <w:rsid w:val="00272B00"/>
    <w:rsid w:val="00275115"/>
    <w:rsid w:val="00275F60"/>
    <w:rsid w:val="0028236D"/>
    <w:rsid w:val="00282EF5"/>
    <w:rsid w:val="002901DE"/>
    <w:rsid w:val="002927D5"/>
    <w:rsid w:val="00292F9A"/>
    <w:rsid w:val="002A2073"/>
    <w:rsid w:val="002B3594"/>
    <w:rsid w:val="002B5186"/>
    <w:rsid w:val="002B6A2B"/>
    <w:rsid w:val="002B7DB8"/>
    <w:rsid w:val="002C413F"/>
    <w:rsid w:val="002C7597"/>
    <w:rsid w:val="002D26BB"/>
    <w:rsid w:val="002D494C"/>
    <w:rsid w:val="002D6E6D"/>
    <w:rsid w:val="002E195E"/>
    <w:rsid w:val="002E4A63"/>
    <w:rsid w:val="002F3257"/>
    <w:rsid w:val="002F3F8C"/>
    <w:rsid w:val="002F458E"/>
    <w:rsid w:val="00301FF5"/>
    <w:rsid w:val="00303166"/>
    <w:rsid w:val="00305A4F"/>
    <w:rsid w:val="003072EF"/>
    <w:rsid w:val="00307ACD"/>
    <w:rsid w:val="00310CA1"/>
    <w:rsid w:val="003118AC"/>
    <w:rsid w:val="003123E5"/>
    <w:rsid w:val="0031784A"/>
    <w:rsid w:val="00330848"/>
    <w:rsid w:val="003342E2"/>
    <w:rsid w:val="00335025"/>
    <w:rsid w:val="00335FD6"/>
    <w:rsid w:val="003364C4"/>
    <w:rsid w:val="00341C0C"/>
    <w:rsid w:val="0034314A"/>
    <w:rsid w:val="00345353"/>
    <w:rsid w:val="003471AE"/>
    <w:rsid w:val="003477DD"/>
    <w:rsid w:val="003550C3"/>
    <w:rsid w:val="00356D8F"/>
    <w:rsid w:val="00360CDB"/>
    <w:rsid w:val="00360E7E"/>
    <w:rsid w:val="00361732"/>
    <w:rsid w:val="00361EA7"/>
    <w:rsid w:val="00362275"/>
    <w:rsid w:val="003626C9"/>
    <w:rsid w:val="0036444C"/>
    <w:rsid w:val="00364E84"/>
    <w:rsid w:val="003778DD"/>
    <w:rsid w:val="00380313"/>
    <w:rsid w:val="003803EF"/>
    <w:rsid w:val="00381C04"/>
    <w:rsid w:val="0038426C"/>
    <w:rsid w:val="003863BF"/>
    <w:rsid w:val="0039652A"/>
    <w:rsid w:val="00396DD0"/>
    <w:rsid w:val="00397274"/>
    <w:rsid w:val="003A1186"/>
    <w:rsid w:val="003A222A"/>
    <w:rsid w:val="003A5304"/>
    <w:rsid w:val="003A5EA6"/>
    <w:rsid w:val="003A735A"/>
    <w:rsid w:val="003B0A05"/>
    <w:rsid w:val="003B1938"/>
    <w:rsid w:val="003B42A2"/>
    <w:rsid w:val="003B6040"/>
    <w:rsid w:val="003C113A"/>
    <w:rsid w:val="003C1208"/>
    <w:rsid w:val="003C13B5"/>
    <w:rsid w:val="003C164F"/>
    <w:rsid w:val="003C2501"/>
    <w:rsid w:val="003C58F3"/>
    <w:rsid w:val="003D13B0"/>
    <w:rsid w:val="003D1DBE"/>
    <w:rsid w:val="003D43D3"/>
    <w:rsid w:val="003D588F"/>
    <w:rsid w:val="003D5BCB"/>
    <w:rsid w:val="003E3C1A"/>
    <w:rsid w:val="003F28A6"/>
    <w:rsid w:val="003F3308"/>
    <w:rsid w:val="003F35DE"/>
    <w:rsid w:val="003F3DDF"/>
    <w:rsid w:val="003F51CD"/>
    <w:rsid w:val="00401FCB"/>
    <w:rsid w:val="00402BA3"/>
    <w:rsid w:val="00404102"/>
    <w:rsid w:val="00412AEB"/>
    <w:rsid w:val="004148F4"/>
    <w:rsid w:val="0042217C"/>
    <w:rsid w:val="0042244B"/>
    <w:rsid w:val="0042300B"/>
    <w:rsid w:val="00424018"/>
    <w:rsid w:val="00424A3D"/>
    <w:rsid w:val="004253CB"/>
    <w:rsid w:val="004333D1"/>
    <w:rsid w:val="00434351"/>
    <w:rsid w:val="00434C16"/>
    <w:rsid w:val="004404C0"/>
    <w:rsid w:val="004405E2"/>
    <w:rsid w:val="004417F6"/>
    <w:rsid w:val="0044472D"/>
    <w:rsid w:val="004450ED"/>
    <w:rsid w:val="00446D99"/>
    <w:rsid w:val="00450625"/>
    <w:rsid w:val="00450FA0"/>
    <w:rsid w:val="004510CC"/>
    <w:rsid w:val="00451623"/>
    <w:rsid w:val="004521B6"/>
    <w:rsid w:val="00452BC1"/>
    <w:rsid w:val="0046155F"/>
    <w:rsid w:val="00464163"/>
    <w:rsid w:val="004645E6"/>
    <w:rsid w:val="004646DA"/>
    <w:rsid w:val="00464BFD"/>
    <w:rsid w:val="00466AD6"/>
    <w:rsid w:val="004712E4"/>
    <w:rsid w:val="004725C2"/>
    <w:rsid w:val="00475B21"/>
    <w:rsid w:val="00477762"/>
    <w:rsid w:val="00480501"/>
    <w:rsid w:val="00480518"/>
    <w:rsid w:val="00482DEE"/>
    <w:rsid w:val="0048454A"/>
    <w:rsid w:val="0049105E"/>
    <w:rsid w:val="004945A6"/>
    <w:rsid w:val="00494C82"/>
    <w:rsid w:val="0049593C"/>
    <w:rsid w:val="00495B2C"/>
    <w:rsid w:val="004A0682"/>
    <w:rsid w:val="004A0B6A"/>
    <w:rsid w:val="004A0F19"/>
    <w:rsid w:val="004A109A"/>
    <w:rsid w:val="004A180D"/>
    <w:rsid w:val="004A259A"/>
    <w:rsid w:val="004A3430"/>
    <w:rsid w:val="004A3D18"/>
    <w:rsid w:val="004A72D1"/>
    <w:rsid w:val="004B3909"/>
    <w:rsid w:val="004C24A7"/>
    <w:rsid w:val="004C25FB"/>
    <w:rsid w:val="004E2F7B"/>
    <w:rsid w:val="004E36BD"/>
    <w:rsid w:val="004E4848"/>
    <w:rsid w:val="004E6E73"/>
    <w:rsid w:val="004E7407"/>
    <w:rsid w:val="005048A2"/>
    <w:rsid w:val="005120F5"/>
    <w:rsid w:val="00513B66"/>
    <w:rsid w:val="00517D2C"/>
    <w:rsid w:val="005208B0"/>
    <w:rsid w:val="005225F8"/>
    <w:rsid w:val="00522CEF"/>
    <w:rsid w:val="0052389A"/>
    <w:rsid w:val="00526D9B"/>
    <w:rsid w:val="00530F29"/>
    <w:rsid w:val="0053208D"/>
    <w:rsid w:val="00533021"/>
    <w:rsid w:val="0053458F"/>
    <w:rsid w:val="00540924"/>
    <w:rsid w:val="00543310"/>
    <w:rsid w:val="005452DE"/>
    <w:rsid w:val="00546822"/>
    <w:rsid w:val="00546E7A"/>
    <w:rsid w:val="00550F99"/>
    <w:rsid w:val="005513A7"/>
    <w:rsid w:val="0055199B"/>
    <w:rsid w:val="0055276C"/>
    <w:rsid w:val="00552C2C"/>
    <w:rsid w:val="0055765F"/>
    <w:rsid w:val="00564C9B"/>
    <w:rsid w:val="0058239F"/>
    <w:rsid w:val="00593A36"/>
    <w:rsid w:val="00595ADC"/>
    <w:rsid w:val="00595FD1"/>
    <w:rsid w:val="005A0D05"/>
    <w:rsid w:val="005A488C"/>
    <w:rsid w:val="005A4989"/>
    <w:rsid w:val="005B1DD2"/>
    <w:rsid w:val="005B2C5D"/>
    <w:rsid w:val="005B5413"/>
    <w:rsid w:val="005B755C"/>
    <w:rsid w:val="005C1EAF"/>
    <w:rsid w:val="005C7701"/>
    <w:rsid w:val="005D183D"/>
    <w:rsid w:val="005D1D83"/>
    <w:rsid w:val="005D2933"/>
    <w:rsid w:val="005D3073"/>
    <w:rsid w:val="005D3AAD"/>
    <w:rsid w:val="005D6959"/>
    <w:rsid w:val="005E79C6"/>
    <w:rsid w:val="005F3010"/>
    <w:rsid w:val="005F3BF4"/>
    <w:rsid w:val="005F598A"/>
    <w:rsid w:val="005F7DD2"/>
    <w:rsid w:val="00601722"/>
    <w:rsid w:val="006018D9"/>
    <w:rsid w:val="00601BD0"/>
    <w:rsid w:val="006022C1"/>
    <w:rsid w:val="0061052C"/>
    <w:rsid w:val="006131DC"/>
    <w:rsid w:val="00621051"/>
    <w:rsid w:val="00624A31"/>
    <w:rsid w:val="0062711B"/>
    <w:rsid w:val="00635A44"/>
    <w:rsid w:val="00641E44"/>
    <w:rsid w:val="00642F68"/>
    <w:rsid w:val="0065299F"/>
    <w:rsid w:val="00653619"/>
    <w:rsid w:val="006544E9"/>
    <w:rsid w:val="0065529E"/>
    <w:rsid w:val="00656EBA"/>
    <w:rsid w:val="00657A20"/>
    <w:rsid w:val="00661157"/>
    <w:rsid w:val="006611A3"/>
    <w:rsid w:val="00664343"/>
    <w:rsid w:val="006666F9"/>
    <w:rsid w:val="00667AEA"/>
    <w:rsid w:val="006738DC"/>
    <w:rsid w:val="006768CE"/>
    <w:rsid w:val="0068472C"/>
    <w:rsid w:val="006858DB"/>
    <w:rsid w:val="00690719"/>
    <w:rsid w:val="00690AF4"/>
    <w:rsid w:val="006A01F5"/>
    <w:rsid w:val="006A1314"/>
    <w:rsid w:val="006A2F4A"/>
    <w:rsid w:val="006A46F2"/>
    <w:rsid w:val="006A52B0"/>
    <w:rsid w:val="006B1CDF"/>
    <w:rsid w:val="006B1F60"/>
    <w:rsid w:val="006B29F9"/>
    <w:rsid w:val="006B2DF4"/>
    <w:rsid w:val="006B41DF"/>
    <w:rsid w:val="006B5DF7"/>
    <w:rsid w:val="006B6574"/>
    <w:rsid w:val="006C0186"/>
    <w:rsid w:val="006C50F5"/>
    <w:rsid w:val="006C5D9F"/>
    <w:rsid w:val="006C6F8A"/>
    <w:rsid w:val="006C6FE0"/>
    <w:rsid w:val="006D00A1"/>
    <w:rsid w:val="006D56FC"/>
    <w:rsid w:val="006D65C5"/>
    <w:rsid w:val="006E067D"/>
    <w:rsid w:val="006E4096"/>
    <w:rsid w:val="006F259B"/>
    <w:rsid w:val="00703D21"/>
    <w:rsid w:val="00704048"/>
    <w:rsid w:val="0070624B"/>
    <w:rsid w:val="00717140"/>
    <w:rsid w:val="007218F3"/>
    <w:rsid w:val="00721D6F"/>
    <w:rsid w:val="00721E9C"/>
    <w:rsid w:val="00724B5E"/>
    <w:rsid w:val="00724BB0"/>
    <w:rsid w:val="00725B73"/>
    <w:rsid w:val="00726300"/>
    <w:rsid w:val="00727806"/>
    <w:rsid w:val="007309F5"/>
    <w:rsid w:val="007354C7"/>
    <w:rsid w:val="007365FA"/>
    <w:rsid w:val="007414B6"/>
    <w:rsid w:val="007437CA"/>
    <w:rsid w:val="00744E12"/>
    <w:rsid w:val="007454A8"/>
    <w:rsid w:val="007533A5"/>
    <w:rsid w:val="0075541A"/>
    <w:rsid w:val="00760192"/>
    <w:rsid w:val="007613AA"/>
    <w:rsid w:val="00765394"/>
    <w:rsid w:val="00771EA4"/>
    <w:rsid w:val="00773875"/>
    <w:rsid w:val="00775446"/>
    <w:rsid w:val="007820B2"/>
    <w:rsid w:val="007828CE"/>
    <w:rsid w:val="007845EB"/>
    <w:rsid w:val="00784D1F"/>
    <w:rsid w:val="00785478"/>
    <w:rsid w:val="0079012A"/>
    <w:rsid w:val="00790B86"/>
    <w:rsid w:val="007911D2"/>
    <w:rsid w:val="007A1A68"/>
    <w:rsid w:val="007A6548"/>
    <w:rsid w:val="007A6C89"/>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1910"/>
    <w:rsid w:val="007E2366"/>
    <w:rsid w:val="007E3133"/>
    <w:rsid w:val="007E5BAD"/>
    <w:rsid w:val="007E68D5"/>
    <w:rsid w:val="007F49E4"/>
    <w:rsid w:val="007F732F"/>
    <w:rsid w:val="00801F86"/>
    <w:rsid w:val="00804460"/>
    <w:rsid w:val="00804E74"/>
    <w:rsid w:val="00810812"/>
    <w:rsid w:val="00813AF4"/>
    <w:rsid w:val="008171E1"/>
    <w:rsid w:val="00820ADF"/>
    <w:rsid w:val="008241D7"/>
    <w:rsid w:val="00835DD2"/>
    <w:rsid w:val="00837A33"/>
    <w:rsid w:val="008419B3"/>
    <w:rsid w:val="008433E4"/>
    <w:rsid w:val="00844B33"/>
    <w:rsid w:val="00845E3F"/>
    <w:rsid w:val="00851944"/>
    <w:rsid w:val="00851D26"/>
    <w:rsid w:val="00853153"/>
    <w:rsid w:val="008544E1"/>
    <w:rsid w:val="008561F0"/>
    <w:rsid w:val="00861C3F"/>
    <w:rsid w:val="0086417A"/>
    <w:rsid w:val="00865C04"/>
    <w:rsid w:val="0086636F"/>
    <w:rsid w:val="008709B8"/>
    <w:rsid w:val="00874DDC"/>
    <w:rsid w:val="008768D2"/>
    <w:rsid w:val="00876B43"/>
    <w:rsid w:val="008872D0"/>
    <w:rsid w:val="00887B96"/>
    <w:rsid w:val="008904F4"/>
    <w:rsid w:val="00895FDB"/>
    <w:rsid w:val="008975CE"/>
    <w:rsid w:val="008A01C3"/>
    <w:rsid w:val="008A1E82"/>
    <w:rsid w:val="008A25B9"/>
    <w:rsid w:val="008A41D9"/>
    <w:rsid w:val="008A6C5A"/>
    <w:rsid w:val="008B10EE"/>
    <w:rsid w:val="008B4979"/>
    <w:rsid w:val="008B6EB2"/>
    <w:rsid w:val="008B719C"/>
    <w:rsid w:val="008B7480"/>
    <w:rsid w:val="008C060B"/>
    <w:rsid w:val="008C4FEE"/>
    <w:rsid w:val="008D2FF2"/>
    <w:rsid w:val="008D4A52"/>
    <w:rsid w:val="008E08FA"/>
    <w:rsid w:val="008E41E4"/>
    <w:rsid w:val="008E716F"/>
    <w:rsid w:val="008E7992"/>
    <w:rsid w:val="008F12D3"/>
    <w:rsid w:val="008F2CF4"/>
    <w:rsid w:val="00901E4F"/>
    <w:rsid w:val="00903A55"/>
    <w:rsid w:val="00905DFE"/>
    <w:rsid w:val="009068F4"/>
    <w:rsid w:val="00907CB8"/>
    <w:rsid w:val="00913D04"/>
    <w:rsid w:val="00915E88"/>
    <w:rsid w:val="009253B9"/>
    <w:rsid w:val="00925D5F"/>
    <w:rsid w:val="00930A2C"/>
    <w:rsid w:val="00934BD9"/>
    <w:rsid w:val="00940AC6"/>
    <w:rsid w:val="0094197B"/>
    <w:rsid w:val="0094396F"/>
    <w:rsid w:val="00946449"/>
    <w:rsid w:val="00947389"/>
    <w:rsid w:val="0095146B"/>
    <w:rsid w:val="00952A87"/>
    <w:rsid w:val="00953CDE"/>
    <w:rsid w:val="00954056"/>
    <w:rsid w:val="00957EB2"/>
    <w:rsid w:val="00961C3F"/>
    <w:rsid w:val="00963B51"/>
    <w:rsid w:val="00963DE9"/>
    <w:rsid w:val="0097236A"/>
    <w:rsid w:val="00972A0D"/>
    <w:rsid w:val="00975961"/>
    <w:rsid w:val="00981869"/>
    <w:rsid w:val="00982853"/>
    <w:rsid w:val="00985BFB"/>
    <w:rsid w:val="00987929"/>
    <w:rsid w:val="009879E6"/>
    <w:rsid w:val="00987FAE"/>
    <w:rsid w:val="00997BAD"/>
    <w:rsid w:val="009A3F0E"/>
    <w:rsid w:val="009A7B48"/>
    <w:rsid w:val="009B08FA"/>
    <w:rsid w:val="009B191B"/>
    <w:rsid w:val="009B31B1"/>
    <w:rsid w:val="009B773C"/>
    <w:rsid w:val="009B779A"/>
    <w:rsid w:val="009C2865"/>
    <w:rsid w:val="009C4B01"/>
    <w:rsid w:val="009C6C58"/>
    <w:rsid w:val="009D0480"/>
    <w:rsid w:val="009D3699"/>
    <w:rsid w:val="009E1D7B"/>
    <w:rsid w:val="009E205A"/>
    <w:rsid w:val="009E2785"/>
    <w:rsid w:val="009E3C42"/>
    <w:rsid w:val="009E40C0"/>
    <w:rsid w:val="009E45F7"/>
    <w:rsid w:val="009E6DCD"/>
    <w:rsid w:val="009E757E"/>
    <w:rsid w:val="009F0B16"/>
    <w:rsid w:val="009F11DD"/>
    <w:rsid w:val="00A10E98"/>
    <w:rsid w:val="00A11C68"/>
    <w:rsid w:val="00A15667"/>
    <w:rsid w:val="00A17568"/>
    <w:rsid w:val="00A20843"/>
    <w:rsid w:val="00A25053"/>
    <w:rsid w:val="00A25C8E"/>
    <w:rsid w:val="00A34526"/>
    <w:rsid w:val="00A35536"/>
    <w:rsid w:val="00A429F9"/>
    <w:rsid w:val="00A4309B"/>
    <w:rsid w:val="00A4485D"/>
    <w:rsid w:val="00A45408"/>
    <w:rsid w:val="00A46204"/>
    <w:rsid w:val="00A52B0D"/>
    <w:rsid w:val="00A60B62"/>
    <w:rsid w:val="00A632FE"/>
    <w:rsid w:val="00A63917"/>
    <w:rsid w:val="00A80BD1"/>
    <w:rsid w:val="00A815C6"/>
    <w:rsid w:val="00A873D2"/>
    <w:rsid w:val="00A91CFA"/>
    <w:rsid w:val="00A93382"/>
    <w:rsid w:val="00A95132"/>
    <w:rsid w:val="00A96C1D"/>
    <w:rsid w:val="00A96E2A"/>
    <w:rsid w:val="00AA3358"/>
    <w:rsid w:val="00AB53C6"/>
    <w:rsid w:val="00AC292E"/>
    <w:rsid w:val="00AC60B2"/>
    <w:rsid w:val="00AC7011"/>
    <w:rsid w:val="00AD0925"/>
    <w:rsid w:val="00AD2F34"/>
    <w:rsid w:val="00AD3DAC"/>
    <w:rsid w:val="00AD3E64"/>
    <w:rsid w:val="00AD5B2A"/>
    <w:rsid w:val="00AD72C1"/>
    <w:rsid w:val="00AE0047"/>
    <w:rsid w:val="00AE101C"/>
    <w:rsid w:val="00AE1D4A"/>
    <w:rsid w:val="00AE2292"/>
    <w:rsid w:val="00AE2345"/>
    <w:rsid w:val="00AF0C24"/>
    <w:rsid w:val="00AF5AFD"/>
    <w:rsid w:val="00AF709A"/>
    <w:rsid w:val="00AF7352"/>
    <w:rsid w:val="00AF7845"/>
    <w:rsid w:val="00B0407A"/>
    <w:rsid w:val="00B06C1C"/>
    <w:rsid w:val="00B14851"/>
    <w:rsid w:val="00B15167"/>
    <w:rsid w:val="00B178C1"/>
    <w:rsid w:val="00B2290A"/>
    <w:rsid w:val="00B23118"/>
    <w:rsid w:val="00B23A32"/>
    <w:rsid w:val="00B34364"/>
    <w:rsid w:val="00B346B6"/>
    <w:rsid w:val="00B34BAB"/>
    <w:rsid w:val="00B35A5E"/>
    <w:rsid w:val="00B36ECB"/>
    <w:rsid w:val="00B374AB"/>
    <w:rsid w:val="00B41584"/>
    <w:rsid w:val="00B4392A"/>
    <w:rsid w:val="00B43CDB"/>
    <w:rsid w:val="00B47DFC"/>
    <w:rsid w:val="00B536DA"/>
    <w:rsid w:val="00B543F5"/>
    <w:rsid w:val="00B57C53"/>
    <w:rsid w:val="00B635E0"/>
    <w:rsid w:val="00B64C0A"/>
    <w:rsid w:val="00B64E18"/>
    <w:rsid w:val="00B6577D"/>
    <w:rsid w:val="00B66D22"/>
    <w:rsid w:val="00B709D5"/>
    <w:rsid w:val="00B72018"/>
    <w:rsid w:val="00B75279"/>
    <w:rsid w:val="00B77831"/>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72E"/>
    <w:rsid w:val="00BB589B"/>
    <w:rsid w:val="00BB7BC2"/>
    <w:rsid w:val="00BC23AC"/>
    <w:rsid w:val="00BC7D08"/>
    <w:rsid w:val="00BD1E72"/>
    <w:rsid w:val="00BD4047"/>
    <w:rsid w:val="00BD420E"/>
    <w:rsid w:val="00BD6B0A"/>
    <w:rsid w:val="00BE256E"/>
    <w:rsid w:val="00BE44EA"/>
    <w:rsid w:val="00BE5297"/>
    <w:rsid w:val="00BE76B9"/>
    <w:rsid w:val="00BE7B6B"/>
    <w:rsid w:val="00BF0669"/>
    <w:rsid w:val="00BF1488"/>
    <w:rsid w:val="00BF45D6"/>
    <w:rsid w:val="00BF5AFB"/>
    <w:rsid w:val="00BF5F45"/>
    <w:rsid w:val="00BF6046"/>
    <w:rsid w:val="00BF77C2"/>
    <w:rsid w:val="00BF7953"/>
    <w:rsid w:val="00C04B41"/>
    <w:rsid w:val="00C0500F"/>
    <w:rsid w:val="00C05319"/>
    <w:rsid w:val="00C0641B"/>
    <w:rsid w:val="00C1101E"/>
    <w:rsid w:val="00C12F05"/>
    <w:rsid w:val="00C204A4"/>
    <w:rsid w:val="00C22701"/>
    <w:rsid w:val="00C22FAA"/>
    <w:rsid w:val="00C2303D"/>
    <w:rsid w:val="00C24A10"/>
    <w:rsid w:val="00C273C9"/>
    <w:rsid w:val="00C279AD"/>
    <w:rsid w:val="00C3004F"/>
    <w:rsid w:val="00C310E4"/>
    <w:rsid w:val="00C340D5"/>
    <w:rsid w:val="00C34CC5"/>
    <w:rsid w:val="00C36729"/>
    <w:rsid w:val="00C37918"/>
    <w:rsid w:val="00C37BFC"/>
    <w:rsid w:val="00C37EA0"/>
    <w:rsid w:val="00C41972"/>
    <w:rsid w:val="00C41EDA"/>
    <w:rsid w:val="00C42C49"/>
    <w:rsid w:val="00C50055"/>
    <w:rsid w:val="00C50E35"/>
    <w:rsid w:val="00C50E6D"/>
    <w:rsid w:val="00C52E81"/>
    <w:rsid w:val="00C53527"/>
    <w:rsid w:val="00C53785"/>
    <w:rsid w:val="00C55450"/>
    <w:rsid w:val="00C55485"/>
    <w:rsid w:val="00C62182"/>
    <w:rsid w:val="00C624E8"/>
    <w:rsid w:val="00C624EF"/>
    <w:rsid w:val="00C65FE3"/>
    <w:rsid w:val="00C67FDF"/>
    <w:rsid w:val="00C711CC"/>
    <w:rsid w:val="00C73F25"/>
    <w:rsid w:val="00C74229"/>
    <w:rsid w:val="00C7425B"/>
    <w:rsid w:val="00C76312"/>
    <w:rsid w:val="00C76695"/>
    <w:rsid w:val="00C77CFE"/>
    <w:rsid w:val="00C83928"/>
    <w:rsid w:val="00C85040"/>
    <w:rsid w:val="00C857FA"/>
    <w:rsid w:val="00C85FFD"/>
    <w:rsid w:val="00C86BB0"/>
    <w:rsid w:val="00C918B4"/>
    <w:rsid w:val="00C9244C"/>
    <w:rsid w:val="00C94098"/>
    <w:rsid w:val="00C95165"/>
    <w:rsid w:val="00C953CD"/>
    <w:rsid w:val="00C95D8D"/>
    <w:rsid w:val="00CA7AB9"/>
    <w:rsid w:val="00CA7C38"/>
    <w:rsid w:val="00CB18FD"/>
    <w:rsid w:val="00CC06E5"/>
    <w:rsid w:val="00CC13FD"/>
    <w:rsid w:val="00CC274A"/>
    <w:rsid w:val="00CC2B5E"/>
    <w:rsid w:val="00CC2F12"/>
    <w:rsid w:val="00CC3C74"/>
    <w:rsid w:val="00CC5C38"/>
    <w:rsid w:val="00CD38C0"/>
    <w:rsid w:val="00CD4A7B"/>
    <w:rsid w:val="00CD6032"/>
    <w:rsid w:val="00CE07D1"/>
    <w:rsid w:val="00CE52F3"/>
    <w:rsid w:val="00CF2DC1"/>
    <w:rsid w:val="00CF55B7"/>
    <w:rsid w:val="00CF6110"/>
    <w:rsid w:val="00CF7943"/>
    <w:rsid w:val="00D000FB"/>
    <w:rsid w:val="00D21F19"/>
    <w:rsid w:val="00D22E13"/>
    <w:rsid w:val="00D233F8"/>
    <w:rsid w:val="00D26616"/>
    <w:rsid w:val="00D30CA0"/>
    <w:rsid w:val="00D3155C"/>
    <w:rsid w:val="00D33C58"/>
    <w:rsid w:val="00D36A36"/>
    <w:rsid w:val="00D421E2"/>
    <w:rsid w:val="00D45A54"/>
    <w:rsid w:val="00D4620C"/>
    <w:rsid w:val="00D4625C"/>
    <w:rsid w:val="00D4674D"/>
    <w:rsid w:val="00D4716D"/>
    <w:rsid w:val="00D47684"/>
    <w:rsid w:val="00D57DB7"/>
    <w:rsid w:val="00D61AAB"/>
    <w:rsid w:val="00D61FF9"/>
    <w:rsid w:val="00D63EEE"/>
    <w:rsid w:val="00D646E0"/>
    <w:rsid w:val="00D70531"/>
    <w:rsid w:val="00D739ED"/>
    <w:rsid w:val="00D73C48"/>
    <w:rsid w:val="00D74EA4"/>
    <w:rsid w:val="00D80C70"/>
    <w:rsid w:val="00D82499"/>
    <w:rsid w:val="00D827ED"/>
    <w:rsid w:val="00D845A7"/>
    <w:rsid w:val="00D84FD8"/>
    <w:rsid w:val="00D948B0"/>
    <w:rsid w:val="00DA41B9"/>
    <w:rsid w:val="00DB17F0"/>
    <w:rsid w:val="00DB5363"/>
    <w:rsid w:val="00DB56FD"/>
    <w:rsid w:val="00DB7683"/>
    <w:rsid w:val="00DC379F"/>
    <w:rsid w:val="00DC4D7F"/>
    <w:rsid w:val="00DC73B7"/>
    <w:rsid w:val="00DC75C0"/>
    <w:rsid w:val="00DD013A"/>
    <w:rsid w:val="00DD2A14"/>
    <w:rsid w:val="00DD4DB7"/>
    <w:rsid w:val="00DD72CE"/>
    <w:rsid w:val="00DF1709"/>
    <w:rsid w:val="00DF3166"/>
    <w:rsid w:val="00DF646B"/>
    <w:rsid w:val="00DF6DF4"/>
    <w:rsid w:val="00E0143F"/>
    <w:rsid w:val="00E023FD"/>
    <w:rsid w:val="00E05DBB"/>
    <w:rsid w:val="00E12784"/>
    <w:rsid w:val="00E12D32"/>
    <w:rsid w:val="00E16B19"/>
    <w:rsid w:val="00E17129"/>
    <w:rsid w:val="00E17368"/>
    <w:rsid w:val="00E20369"/>
    <w:rsid w:val="00E23BC2"/>
    <w:rsid w:val="00E24E8D"/>
    <w:rsid w:val="00E2557C"/>
    <w:rsid w:val="00E261E4"/>
    <w:rsid w:val="00E31C25"/>
    <w:rsid w:val="00E326B2"/>
    <w:rsid w:val="00E35100"/>
    <w:rsid w:val="00E35366"/>
    <w:rsid w:val="00E36B4A"/>
    <w:rsid w:val="00E41061"/>
    <w:rsid w:val="00E41234"/>
    <w:rsid w:val="00E4269C"/>
    <w:rsid w:val="00E43CD0"/>
    <w:rsid w:val="00E47B21"/>
    <w:rsid w:val="00E50E4E"/>
    <w:rsid w:val="00E53FE8"/>
    <w:rsid w:val="00E554D3"/>
    <w:rsid w:val="00E6167F"/>
    <w:rsid w:val="00E63F8A"/>
    <w:rsid w:val="00E648E0"/>
    <w:rsid w:val="00E65CAE"/>
    <w:rsid w:val="00E70310"/>
    <w:rsid w:val="00E727B4"/>
    <w:rsid w:val="00E7520E"/>
    <w:rsid w:val="00E76564"/>
    <w:rsid w:val="00E77CE4"/>
    <w:rsid w:val="00E80666"/>
    <w:rsid w:val="00E81022"/>
    <w:rsid w:val="00E8152B"/>
    <w:rsid w:val="00E8292C"/>
    <w:rsid w:val="00E82C62"/>
    <w:rsid w:val="00E84C28"/>
    <w:rsid w:val="00E84E64"/>
    <w:rsid w:val="00E85E0A"/>
    <w:rsid w:val="00E86B36"/>
    <w:rsid w:val="00E90740"/>
    <w:rsid w:val="00E92E87"/>
    <w:rsid w:val="00E94780"/>
    <w:rsid w:val="00E966C7"/>
    <w:rsid w:val="00E975DB"/>
    <w:rsid w:val="00EA1854"/>
    <w:rsid w:val="00EA3047"/>
    <w:rsid w:val="00EA43CF"/>
    <w:rsid w:val="00EA5938"/>
    <w:rsid w:val="00EA625C"/>
    <w:rsid w:val="00EB10D0"/>
    <w:rsid w:val="00EB3C02"/>
    <w:rsid w:val="00EC0977"/>
    <w:rsid w:val="00EC2BD4"/>
    <w:rsid w:val="00EC48C5"/>
    <w:rsid w:val="00EC5816"/>
    <w:rsid w:val="00EC768B"/>
    <w:rsid w:val="00ED053B"/>
    <w:rsid w:val="00ED4AF6"/>
    <w:rsid w:val="00EE0736"/>
    <w:rsid w:val="00EE12CB"/>
    <w:rsid w:val="00EE43C7"/>
    <w:rsid w:val="00EE50E2"/>
    <w:rsid w:val="00EF05B1"/>
    <w:rsid w:val="00EF13DD"/>
    <w:rsid w:val="00EF56B2"/>
    <w:rsid w:val="00EF5847"/>
    <w:rsid w:val="00EF7D11"/>
    <w:rsid w:val="00F01458"/>
    <w:rsid w:val="00F11975"/>
    <w:rsid w:val="00F12782"/>
    <w:rsid w:val="00F15CB4"/>
    <w:rsid w:val="00F177D2"/>
    <w:rsid w:val="00F207B3"/>
    <w:rsid w:val="00F21F40"/>
    <w:rsid w:val="00F22C85"/>
    <w:rsid w:val="00F260C2"/>
    <w:rsid w:val="00F2721A"/>
    <w:rsid w:val="00F440EC"/>
    <w:rsid w:val="00F44F48"/>
    <w:rsid w:val="00F51D88"/>
    <w:rsid w:val="00F51F67"/>
    <w:rsid w:val="00F52C58"/>
    <w:rsid w:val="00F53050"/>
    <w:rsid w:val="00F565D2"/>
    <w:rsid w:val="00F56A05"/>
    <w:rsid w:val="00F61E9A"/>
    <w:rsid w:val="00F6230C"/>
    <w:rsid w:val="00F63CBE"/>
    <w:rsid w:val="00F67614"/>
    <w:rsid w:val="00F705C7"/>
    <w:rsid w:val="00F720A0"/>
    <w:rsid w:val="00F84313"/>
    <w:rsid w:val="00F868A5"/>
    <w:rsid w:val="00F9140E"/>
    <w:rsid w:val="00F9767B"/>
    <w:rsid w:val="00FA0D6F"/>
    <w:rsid w:val="00FA164F"/>
    <w:rsid w:val="00FA1CA2"/>
    <w:rsid w:val="00FA644A"/>
    <w:rsid w:val="00FB1A50"/>
    <w:rsid w:val="00FB1BEA"/>
    <w:rsid w:val="00FB372A"/>
    <w:rsid w:val="00FB3CC8"/>
    <w:rsid w:val="00FB453D"/>
    <w:rsid w:val="00FC0D87"/>
    <w:rsid w:val="00FC1B4D"/>
    <w:rsid w:val="00FC38C8"/>
    <w:rsid w:val="00FC5A59"/>
    <w:rsid w:val="00FD1E66"/>
    <w:rsid w:val="00FD28A6"/>
    <w:rsid w:val="00FD501E"/>
    <w:rsid w:val="00FD7645"/>
    <w:rsid w:val="00FE3C47"/>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481653734">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1367</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2022-05-18T06:12:00Z</dcterms:created>
  <dcterms:modified xsi:type="dcterms:W3CDTF">2022-05-18T06:12:00Z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