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92721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243</w:t>
      </w:r>
      <w:bookmarkStart w:id="1" w:name="_GoBack"/>
      <w:bookmarkEnd w:id="1"/>
      <w:r>
        <w:rPr>
          <w:rFonts w:hint="eastAsia"/>
          <w:b/>
          <w:sz w:val="24"/>
        </w:rPr>
        <w:t>5</w:t>
      </w:r>
    </w:p>
    <w:bookmarkEnd w:id="0"/>
    <w:p w14:paraId="2E455A59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68A54A2F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C2349ED">
      <w:pPr>
        <w:rPr>
          <w:rFonts w:ascii="Arial" w:hAnsi="Arial" w:cs="Arial"/>
          <w:b/>
          <w:bCs/>
        </w:rPr>
      </w:pPr>
    </w:p>
    <w:p w14:paraId="4B272C4D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4EB54E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cover-T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</w:rPr>
        <w:t>-skeleton_2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hint="eastAsia" w:ascii="Arial" w:hAnsi="Arial" w:cs="Arial"/>
          <w:b/>
          <w:bCs/>
        </w:rPr>
        <w:t>_</w:t>
      </w:r>
      <w:r>
        <w:rPr>
          <w:rFonts w:hint="eastAsia" w:ascii="Arial" w:hAnsi="Arial" w:cs="Arial"/>
          <w:b/>
          <w:bCs/>
          <w:lang w:val="en-US" w:eastAsia="zh-CN"/>
        </w:rPr>
        <w:t>392</w:t>
      </w:r>
      <w:r>
        <w:rPr>
          <w:rFonts w:hint="eastAsia" w:ascii="Arial" w:hAnsi="Arial" w:cs="Arial"/>
          <w:b/>
          <w:bCs/>
        </w:rPr>
        <w:t>_v000</w:t>
      </w:r>
    </w:p>
    <w:p w14:paraId="4F11ACA9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> 2</w:t>
      </w:r>
      <w:r>
        <w:rPr>
          <w:rFonts w:hint="eastAsia" w:ascii="Arial" w:hAnsi="Arial" w:cs="Arial"/>
          <w:b/>
          <w:bCs/>
          <w:lang w:val="en-US" w:eastAsia="zh-CN"/>
        </w:rPr>
        <w:t>4.392</w:t>
      </w:r>
    </w:p>
    <w:p w14:paraId="5D5C4D14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19.62</w:t>
      </w:r>
    </w:p>
    <w:p w14:paraId="6F2295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B90678E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6FDB21E"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 w14:paraId="78CA1396">
      <w:pPr>
        <w:rPr>
          <w:lang w:val="fr-FR"/>
        </w:rPr>
      </w:pPr>
      <w:r>
        <w:rPr>
          <w:lang w:val="fr-FR"/>
        </w:rPr>
        <w:t>Proposed skeleton for 3GPP 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lang w:val="fr-FR"/>
        </w:rPr>
        <w:t>2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>.</w:t>
      </w:r>
    </w:p>
    <w:p w14:paraId="475BF703">
      <w:pPr>
        <w:pStyle w:val="81"/>
        <w:rPr>
          <w:b/>
          <w:lang w:val="fr-FR"/>
        </w:rPr>
      </w:pPr>
      <w:r>
        <w:rPr>
          <w:b/>
          <w:lang w:val="fr-FR"/>
        </w:rPr>
        <w:t>2. Proposal</w:t>
      </w:r>
    </w:p>
    <w:p w14:paraId="765A9528">
      <w:pPr>
        <w:rPr>
          <w:lang w:val="en-US"/>
        </w:rPr>
      </w:pPr>
      <w:r>
        <w:rPr>
          <w:lang w:val="en-US"/>
        </w:rPr>
        <w:t xml:space="preserve">It is proposed to agree the following attached skeleton of </w:t>
      </w:r>
      <w:r>
        <w:rPr>
          <w:lang w:val="fr-FR"/>
        </w:rPr>
        <w:t>3GPP 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lang w:val="fr-FR"/>
        </w:rPr>
        <w:t>2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>.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49CBF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5AA8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93D"/>
    <w:rsid w:val="004D5F95"/>
    <w:rsid w:val="004E302C"/>
    <w:rsid w:val="004F1C68"/>
    <w:rsid w:val="0050780D"/>
    <w:rsid w:val="00521039"/>
    <w:rsid w:val="00521FBF"/>
    <w:rsid w:val="00525DE5"/>
    <w:rsid w:val="0052615C"/>
    <w:rsid w:val="00533113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6AD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47FF2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29B8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A042C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02CB5403"/>
    <w:rsid w:val="0D970E97"/>
    <w:rsid w:val="0E7567B0"/>
    <w:rsid w:val="135F3DCB"/>
    <w:rsid w:val="160733B1"/>
    <w:rsid w:val="18F0327B"/>
    <w:rsid w:val="197A5B0A"/>
    <w:rsid w:val="1B5803EA"/>
    <w:rsid w:val="2536339C"/>
    <w:rsid w:val="26774127"/>
    <w:rsid w:val="297D34D0"/>
    <w:rsid w:val="299D30D3"/>
    <w:rsid w:val="2BB946B4"/>
    <w:rsid w:val="2C587FD1"/>
    <w:rsid w:val="2D723323"/>
    <w:rsid w:val="315B037E"/>
    <w:rsid w:val="33D06CA7"/>
    <w:rsid w:val="348B3B06"/>
    <w:rsid w:val="36D96D18"/>
    <w:rsid w:val="3D97724F"/>
    <w:rsid w:val="3F290593"/>
    <w:rsid w:val="433B347D"/>
    <w:rsid w:val="46590C26"/>
    <w:rsid w:val="47CB3DB0"/>
    <w:rsid w:val="49765832"/>
    <w:rsid w:val="4B7E5E68"/>
    <w:rsid w:val="4B9F639D"/>
    <w:rsid w:val="4F167C4E"/>
    <w:rsid w:val="4FE02B99"/>
    <w:rsid w:val="510004AF"/>
    <w:rsid w:val="52315C0D"/>
    <w:rsid w:val="54AF247D"/>
    <w:rsid w:val="55951476"/>
    <w:rsid w:val="56B505F0"/>
    <w:rsid w:val="5A680B81"/>
    <w:rsid w:val="5CAB6802"/>
    <w:rsid w:val="5E184127"/>
    <w:rsid w:val="611D4B32"/>
    <w:rsid w:val="682B5604"/>
    <w:rsid w:val="69AA1A66"/>
    <w:rsid w:val="6AFF2398"/>
    <w:rsid w:val="6D2F0873"/>
    <w:rsid w:val="6D573C0A"/>
    <w:rsid w:val="6DB0357D"/>
    <w:rsid w:val="71D43929"/>
    <w:rsid w:val="75FC65BF"/>
    <w:rsid w:val="762B7A6C"/>
    <w:rsid w:val="77E731A3"/>
    <w:rsid w:val="7ACC0C95"/>
    <w:rsid w:val="7C102911"/>
    <w:rsid w:val="7F6D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59</Words>
  <Characters>340</Characters>
  <Lines>2</Lines>
  <Paragraphs>1</Paragraphs>
  <TotalTime>0</TotalTime>
  <ScaleCrop>false</ScaleCrop>
  <LinksUpToDate>false</LinksUpToDate>
  <CharactersWithSpaces>398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2022-01-24T06:20:00Z</dcterms:created>
  <dc:creator>Michael Sanders, John M Meredith</dc:creator>
  <cp:lastModifiedBy>cmcc</cp:lastModifiedBy>
  <cp:lastPrinted>2411-12-31T23:00:00Z</cp:lastPrinted>
  <dcterms:modified xsi:type="dcterms:W3CDTF">2025-04-09T10:41:38Z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A8E683C664044970B96D5D4E5A57299B_13</vt:lpwstr>
  </property>
</Properties>
</file>