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0075F3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7D65">
        <w:rPr>
          <w:b/>
          <w:noProof/>
          <w:sz w:val="24"/>
        </w:rPr>
        <w:t>6</w:t>
      </w:r>
      <w:r w:rsidR="00D17B7F">
        <w:rPr>
          <w:b/>
          <w:noProof/>
          <w:sz w:val="24"/>
        </w:rPr>
        <w:t>318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0BF55" w:rsidR="001E41F3" w:rsidRPr="004F7D65" w:rsidRDefault="004F7D65" w:rsidP="00547111">
            <w:pPr>
              <w:pStyle w:val="CRCoverPage"/>
              <w:spacing w:after="0"/>
              <w:rPr>
                <w:b/>
                <w:bCs/>
                <w:noProof/>
              </w:rPr>
            </w:pPr>
            <w:r w:rsidRPr="004F7D65">
              <w:rPr>
                <w:b/>
                <w:bCs/>
                <w:sz w:val="28"/>
                <w:szCs w:val="28"/>
              </w:rPr>
              <w:t>004</w:t>
            </w:r>
            <w:r w:rsidR="00D17B7F">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62841" w:rsidR="001E41F3" w:rsidRPr="00D17B7F" w:rsidRDefault="00D17B7F" w:rsidP="00E13F3D">
            <w:pPr>
              <w:pStyle w:val="CRCoverPage"/>
              <w:spacing w:after="0"/>
              <w:jc w:val="center"/>
              <w:rPr>
                <w:b/>
                <w:bCs/>
                <w:noProof/>
                <w:sz w:val="28"/>
                <w:szCs w:val="28"/>
              </w:rPr>
            </w:pPr>
            <w:r w:rsidRPr="00D17B7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738D8" w:rsidR="001E41F3" w:rsidRPr="00F4390B" w:rsidRDefault="00F4390B">
            <w:pPr>
              <w:pStyle w:val="CRCoverPage"/>
              <w:spacing w:after="0"/>
              <w:jc w:val="center"/>
              <w:rPr>
                <w:b/>
                <w:bCs/>
                <w:noProof/>
                <w:sz w:val="28"/>
                <w:szCs w:val="28"/>
              </w:rPr>
            </w:pPr>
            <w:r w:rsidRPr="00F4390B">
              <w:rPr>
                <w:b/>
                <w:bCs/>
                <w:sz w:val="28"/>
                <w:szCs w:val="28"/>
              </w:rPr>
              <w:t>1</w:t>
            </w:r>
            <w:r w:rsidR="00D17B7F">
              <w:rPr>
                <w:b/>
                <w:bCs/>
                <w:sz w:val="28"/>
                <w:szCs w:val="28"/>
              </w:rPr>
              <w:t>8</w:t>
            </w:r>
            <w:r w:rsidRPr="00F4390B">
              <w:rPr>
                <w:b/>
                <w:bCs/>
                <w:sz w:val="28"/>
                <w:szCs w:val="28"/>
              </w:rPr>
              <w:t>.</w:t>
            </w:r>
            <w:r w:rsidR="00D17B7F">
              <w:rPr>
                <w:b/>
                <w:bCs/>
                <w:sz w:val="28"/>
                <w:szCs w:val="28"/>
              </w:rPr>
              <w:t>5</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1004" w:rsidR="001E41F3" w:rsidRDefault="00F4390B" w:rsidP="00F4390B">
            <w:pPr>
              <w:pStyle w:val="CRCoverPage"/>
              <w:spacing w:after="0"/>
              <w:rPr>
                <w:noProof/>
              </w:rPr>
            </w:pPr>
            <w:r>
              <w:t xml:space="preserve"> Correcti</w:t>
            </w:r>
            <w:r w:rsidR="006E593C">
              <w:t>o</w:t>
            </w:r>
            <w:r>
              <w:t xml:space="preserve">ns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7EE76" w:rsidR="001E41F3" w:rsidRDefault="00A13CD7" w:rsidP="00A13CD7">
            <w:pPr>
              <w:pStyle w:val="CRCoverPage"/>
              <w:spacing w:after="0"/>
              <w:rPr>
                <w:noProof/>
              </w:rPr>
            </w:pPr>
            <w:r>
              <w:t xml:space="preserve"> TEI1</w:t>
            </w:r>
            <w:r w:rsidR="00FB135D">
              <w:t>6</w:t>
            </w:r>
            <w:r w:rsidR="0067265E">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344EF" w:rsidR="001E41F3" w:rsidRDefault="00A13CD7">
            <w:pPr>
              <w:pStyle w:val="CRCoverPage"/>
              <w:spacing w:after="0"/>
              <w:ind w:left="100"/>
              <w:rPr>
                <w:noProof/>
              </w:rPr>
            </w:pPr>
            <w:r>
              <w:t>Rel-</w:t>
            </w:r>
            <w:r w:rsidR="006C413D">
              <w:t>1</w:t>
            </w:r>
            <w:r w:rsidR="00D17B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C6721E4"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67265E">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632AAA63"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67265E">
              <w:rPr>
                <w:noProof/>
              </w:rPr>
              <w:t xml:space="preserve">TS </w:t>
            </w:r>
            <w:r>
              <w:rPr>
                <w:noProof/>
              </w:rPr>
              <w:t>24.519.</w:t>
            </w:r>
          </w:p>
          <w:p w14:paraId="55F95473" w14:textId="01594432"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6E593C">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65C60F5"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67265E">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90234A6"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67265E">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5D70" w:rsidR="001E41F3" w:rsidRDefault="00D5205A">
            <w:pPr>
              <w:pStyle w:val="CRCoverPage"/>
              <w:spacing w:after="0"/>
              <w:ind w:left="100"/>
              <w:rPr>
                <w:noProof/>
              </w:rPr>
            </w:pPr>
            <w:r>
              <w:rPr>
                <w:noProof/>
              </w:rPr>
              <w:t>Frequent protocol errors leading to m</w:t>
            </w:r>
            <w:r w:rsidR="0067265E">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38942C"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in</w:t>
            </w:r>
            <w:r w:rsidR="004F7D65">
              <w:rPr>
                <w:noProof/>
              </w:rPr>
              <w:t xml:space="preserve"> C1-246</w:t>
            </w:r>
            <w:r w:rsidR="00BD5F64">
              <w:rPr>
                <w:noProof/>
              </w:rPr>
              <w:t>316</w:t>
            </w:r>
            <w:r w:rsidR="00332347">
              <w:rPr>
                <w:noProof/>
              </w:rPr>
              <w:t xml:space="preserve"> </w:t>
            </w:r>
            <w:r>
              <w:rPr>
                <w:noProof/>
              </w:rPr>
              <w:t>is not identical to its mirrors in C1-24</w:t>
            </w:r>
            <w:r w:rsidR="004F7D65">
              <w:rPr>
                <w:noProof/>
              </w:rPr>
              <w:t>6</w:t>
            </w:r>
            <w:r w:rsidR="00BD5F64">
              <w:rPr>
                <w:noProof/>
              </w:rPr>
              <w:t>317</w:t>
            </w:r>
            <w:r>
              <w:rPr>
                <w:noProof/>
              </w:rPr>
              <w:t>, C1-24</w:t>
            </w:r>
            <w:r w:rsidR="004F7D65">
              <w:rPr>
                <w:noProof/>
              </w:rPr>
              <w:t>6</w:t>
            </w:r>
            <w:r w:rsidR="00BD5F64">
              <w:rPr>
                <w:noProof/>
              </w:rPr>
              <w:t>318</w:t>
            </w:r>
            <w:r>
              <w:rPr>
                <w:noProof/>
              </w:rPr>
              <w:t xml:space="preserve"> and C1-24</w:t>
            </w:r>
            <w:r w:rsidR="004F7D65">
              <w:rPr>
                <w:noProof/>
              </w:rPr>
              <w:t>6</w:t>
            </w:r>
            <w:r w:rsidR="00BD5F64">
              <w:rPr>
                <w:noProof/>
              </w:rPr>
              <w:t>319</w:t>
            </w:r>
            <w:r>
              <w:rPr>
                <w:noProof/>
              </w:rPr>
              <w:t xml:space="preserve"> because they are CRs to different specifications</w:t>
            </w:r>
            <w:r w:rsidR="0067265E">
              <w:rPr>
                <w:noProof/>
              </w:rPr>
              <w:t xml:space="preserve"> </w:t>
            </w:r>
            <w:r w:rsidR="0067265E" w:rsidRPr="0067265E">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lastRenderedPageBreak/>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lastRenderedPageBreak/>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3E150566" w14:textId="77777777" w:rsidR="0019536F" w:rsidRPr="00644C11" w:rsidRDefault="0019536F" w:rsidP="009E28E6">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defaultDS.clockQuality.clockClass</w:t>
            </w:r>
            <w:proofErr w:type="spellEnd"/>
            <w:proofErr w:type="gramEnd"/>
          </w:p>
          <w:p w14:paraId="477CEBA7" w14:textId="77777777" w:rsidR="0019536F" w:rsidRPr="00644C11" w:rsidRDefault="0019536F" w:rsidP="009E28E6">
            <w:pPr>
              <w:pStyle w:val="TAL"/>
              <w:rPr>
                <w:rFonts w:cs="Arial"/>
              </w:rPr>
            </w:pPr>
            <w:r w:rsidRPr="00644C11">
              <w:rPr>
                <w:rFonts w:cs="Arial"/>
              </w:rPr>
              <w:t>-</w:t>
            </w:r>
            <w:r w:rsidRPr="00644C11">
              <w:rPr>
                <w:rFonts w:cs="Arial"/>
              </w:rPr>
              <w:tab/>
              <w:t xml:space="preserve">0008H </w:t>
            </w:r>
            <w:proofErr w:type="spellStart"/>
            <w:proofErr w:type="gramStart"/>
            <w:r w:rsidRPr="00644C11">
              <w:rPr>
                <w:rFonts w:cs="Arial"/>
              </w:rPr>
              <w:t>defaultDS.clockQuality.clockAccuracy</w:t>
            </w:r>
            <w:proofErr w:type="spellEnd"/>
            <w:proofErr w:type="gramEnd"/>
          </w:p>
          <w:p w14:paraId="1E693817" w14:textId="77777777" w:rsidR="0019536F" w:rsidRPr="00644C11" w:rsidRDefault="0019536F" w:rsidP="009E28E6">
            <w:pPr>
              <w:pStyle w:val="TAL"/>
              <w:rPr>
                <w:rFonts w:cs="Arial"/>
              </w:rPr>
            </w:pPr>
            <w:r w:rsidRPr="00644C11">
              <w:rPr>
                <w:rFonts w:cs="Arial"/>
              </w:rPr>
              <w:t>-</w:t>
            </w:r>
            <w:r w:rsidRPr="00644C11">
              <w:rPr>
                <w:rFonts w:cs="Arial"/>
              </w:rPr>
              <w:tab/>
              <w:t xml:space="preserve">0009H </w:t>
            </w:r>
            <w:proofErr w:type="spellStart"/>
            <w:proofErr w:type="gramStart"/>
            <w:r w:rsidRPr="00644C11">
              <w:rPr>
                <w:rFonts w:cs="Arial"/>
              </w:rPr>
              <w:t>defaultDS.clockQuality.offsetScaledLogVariance</w:t>
            </w:r>
            <w:proofErr w:type="spellEnd"/>
            <w:proofErr w:type="gramEnd"/>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DDB2C4D" w14:textId="77777777" w:rsidR="0019536F" w:rsidRPr="00644C11" w:rsidRDefault="0019536F" w:rsidP="009E28E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C3F589D" w14:textId="77777777" w:rsidR="0019536F" w:rsidRPr="00644C11" w:rsidRDefault="0019536F" w:rsidP="009E28E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5378CA7" w14:textId="77777777" w:rsidR="0019536F" w:rsidRPr="00644C11" w:rsidRDefault="0019536F" w:rsidP="009E28E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F1BA1D5" w14:textId="77777777" w:rsidR="0019536F" w:rsidRPr="00644C11" w:rsidRDefault="0019536F" w:rsidP="009E28E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21C46F0" w14:textId="77777777" w:rsidR="0019536F" w:rsidRPr="00644C11" w:rsidRDefault="0019536F" w:rsidP="009E28E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1DA47DE" w14:textId="77777777" w:rsidR="0019536F" w:rsidRPr="00644C11" w:rsidRDefault="0019536F" w:rsidP="009E28E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E03F1F4" w14:textId="77777777" w:rsidR="0019536F" w:rsidRPr="00644C11" w:rsidRDefault="0019536F" w:rsidP="009E28E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38660378" w14:textId="77777777" w:rsidR="0019536F" w:rsidRPr="00644C11" w:rsidRDefault="0019536F" w:rsidP="009E28E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3C9FE6AA" w14:textId="77777777" w:rsidR="0019536F" w:rsidRPr="00644C11" w:rsidRDefault="0019536F" w:rsidP="009E28E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5D60D9F4" w14:textId="77777777" w:rsidR="0019536F" w:rsidRPr="00644C11" w:rsidRDefault="0019536F" w:rsidP="009E28E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7964971" w14:textId="77777777" w:rsidR="0019536F" w:rsidRPr="00644C11" w:rsidRDefault="0019536F" w:rsidP="009E28E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0B8C7229" w14:textId="77777777" w:rsidR="0019536F" w:rsidRPr="00644C11" w:rsidRDefault="0019536F" w:rsidP="009E28E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60436E8" w14:textId="77777777" w:rsidR="0019536F" w:rsidRPr="00644C11" w:rsidRDefault="0019536F" w:rsidP="009E28E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0ABB3BF9" w14:textId="77777777" w:rsidR="0019536F" w:rsidRPr="00644C11" w:rsidRDefault="0019536F" w:rsidP="009E28E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BF88331" w14:textId="77777777" w:rsidR="0019536F" w:rsidRPr="00644C11" w:rsidRDefault="0019536F" w:rsidP="009E28E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7CDD06F" w14:textId="77777777" w:rsidR="0019536F" w:rsidRPr="00644C11" w:rsidRDefault="0019536F" w:rsidP="009E28E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4DC1FFCD" w14:textId="77777777" w:rsidR="0019536F" w:rsidRPr="00644C11" w:rsidRDefault="0019536F" w:rsidP="009E28E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67F2E45" w14:textId="77777777" w:rsidR="0019536F" w:rsidRPr="00644C11" w:rsidRDefault="0019536F" w:rsidP="009E28E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781EDBE3" w14:textId="77777777" w:rsidR="0019536F" w:rsidRPr="00644C11" w:rsidRDefault="0019536F" w:rsidP="009E28E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1F95D033" w14:textId="77777777" w:rsidR="0019536F" w:rsidRPr="00644C11" w:rsidRDefault="0019536F" w:rsidP="009E28E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5160E8E7" w14:textId="77777777" w:rsidR="0019536F" w:rsidRPr="00644C11" w:rsidRDefault="0019536F" w:rsidP="009E28E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0DD3BE7D" w14:textId="77777777" w:rsidR="0019536F" w:rsidRPr="00644C11" w:rsidRDefault="0019536F" w:rsidP="009E28E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0F3F695A" w14:textId="77777777" w:rsidR="0019536F" w:rsidRPr="00644C11" w:rsidRDefault="0019536F" w:rsidP="009E28E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EB94E0E" w14:textId="77777777" w:rsidR="0019536F" w:rsidRPr="00644C11" w:rsidRDefault="0019536F" w:rsidP="009E28E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34EC9CCF" w14:textId="77777777" w:rsidR="0019536F" w:rsidRPr="00644C11" w:rsidRDefault="0019536F" w:rsidP="009E28E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74488258" w14:textId="77777777" w:rsidR="0019536F" w:rsidRPr="00644C11" w:rsidRDefault="0019536F" w:rsidP="009E28E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CBD5F4F" w14:textId="77777777" w:rsidR="0019536F" w:rsidRPr="00644C11" w:rsidRDefault="0019536F" w:rsidP="009E28E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7FE1E8F" w14:textId="77777777" w:rsidR="0019536F" w:rsidRPr="00644C11" w:rsidRDefault="0019536F" w:rsidP="009E28E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5AE72B04" w14:textId="77777777" w:rsidR="0019536F" w:rsidRPr="00644C11" w:rsidRDefault="0019536F" w:rsidP="009E28E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16A14D6" w14:textId="77777777" w:rsidR="0019536F" w:rsidRPr="00644C11" w:rsidRDefault="0019536F" w:rsidP="009E28E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0DAE5486" w14:textId="77777777" w:rsidR="0019536F" w:rsidRPr="00644C11" w:rsidRDefault="0019536F" w:rsidP="009E28E6">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3ED590A" w14:textId="77777777" w:rsidR="0019536F" w:rsidRPr="00644C11" w:rsidRDefault="0019536F" w:rsidP="009E28E6">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737DD5F5" w14:textId="77777777" w:rsidR="0019536F" w:rsidRPr="00644C11" w:rsidRDefault="0019536F" w:rsidP="009E28E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3D8605A0" w14:textId="77777777" w:rsidR="0019536F" w:rsidRPr="00644C11" w:rsidRDefault="0019536F" w:rsidP="009E28E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9929B12" w14:textId="77777777" w:rsidR="0019536F" w:rsidRPr="00644C11" w:rsidRDefault="0019536F" w:rsidP="009E28E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53FA79" w14:textId="77777777" w:rsidR="0019536F" w:rsidRPr="00644C11" w:rsidRDefault="0019536F" w:rsidP="009E28E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78BCD43D" w14:textId="77777777" w:rsidR="0019536F" w:rsidRPr="00644C11" w:rsidRDefault="0019536F" w:rsidP="009E28E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7F2711A8" w14:textId="77777777" w:rsidR="0019536F" w:rsidRPr="00644C11" w:rsidRDefault="0019536F" w:rsidP="009E28E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8DD50A5" w14:textId="77777777" w:rsidR="0019536F" w:rsidRPr="00644C11" w:rsidRDefault="0019536F" w:rsidP="009E28E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7D6B9218" w14:textId="77777777" w:rsidR="0019536F" w:rsidRPr="00644C11" w:rsidRDefault="0019536F" w:rsidP="009E28E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22D09FDA" w14:textId="77777777" w:rsidR="0019536F" w:rsidRPr="00644C11" w:rsidRDefault="0019536F" w:rsidP="009E28E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38912EDC" w14:textId="77777777" w:rsidR="0019536F" w:rsidRPr="00644C11" w:rsidRDefault="0019536F" w:rsidP="009E28E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34BF7E65" w14:textId="77777777" w:rsidR="0019536F" w:rsidRPr="00644C11" w:rsidRDefault="0019536F" w:rsidP="009E28E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3160C5AE" w14:textId="77777777" w:rsidR="0019536F" w:rsidRPr="00644C11" w:rsidRDefault="0019536F" w:rsidP="009E28E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88C67A5" w14:textId="77777777" w:rsidR="0019536F" w:rsidRPr="00644C11" w:rsidRDefault="0019536F" w:rsidP="009E28E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6D71110F" w14:textId="77777777" w:rsidR="0019536F" w:rsidRPr="00644C11" w:rsidRDefault="0019536F" w:rsidP="009E28E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25A870C6" w14:textId="77777777" w:rsidR="0019536F" w:rsidRPr="00644C11" w:rsidRDefault="0019536F" w:rsidP="009E28E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49FB2D60" w14:textId="77777777" w:rsidR="0019536F" w:rsidRPr="00644C11" w:rsidRDefault="0019536F" w:rsidP="009E28E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4408A6B9" w14:textId="77777777" w:rsidR="0019536F" w:rsidRPr="00644C11" w:rsidRDefault="0019536F" w:rsidP="009E28E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AF0E1CC" w14:textId="77777777" w:rsidR="0019536F" w:rsidRPr="00644C11" w:rsidRDefault="0019536F" w:rsidP="009E28E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61319BD" w14:textId="77777777" w:rsidR="0019536F" w:rsidRPr="00644C11" w:rsidRDefault="0019536F" w:rsidP="009E28E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45CF3E34" w14:textId="77777777" w:rsidR="0019536F" w:rsidRPr="00644C11" w:rsidRDefault="0019536F" w:rsidP="009E28E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3A9222DD" w14:textId="77777777" w:rsidR="0019536F" w:rsidRPr="00644C11" w:rsidRDefault="0019536F" w:rsidP="009E28E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3504730" w14:textId="77777777" w:rsidR="0019536F" w:rsidRPr="00644C11" w:rsidRDefault="0019536F" w:rsidP="009E28E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C7BA2F" w14:textId="77777777" w:rsidR="0019536F" w:rsidRPr="00644C11" w:rsidRDefault="0019536F" w:rsidP="009E28E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4E3E43F6" w14:textId="77777777" w:rsidR="0019536F" w:rsidRPr="00644C11" w:rsidRDefault="0019536F" w:rsidP="009E28E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5C2189F" w14:textId="77777777" w:rsidR="0019536F" w:rsidRPr="00644C11" w:rsidRDefault="0019536F" w:rsidP="009E28E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23766F3" w14:textId="77777777" w:rsidR="0019536F" w:rsidRPr="00644C11" w:rsidRDefault="0019536F" w:rsidP="009E28E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6275544A" w14:textId="77777777" w:rsidR="0019536F" w:rsidRPr="00644C11" w:rsidRDefault="0019536F" w:rsidP="009E28E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4A2F76D2" w14:textId="77777777" w:rsidR="0019536F" w:rsidRPr="00644C11" w:rsidRDefault="0019536F" w:rsidP="009E28E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9EE2B43" w14:textId="77777777" w:rsidR="0019536F" w:rsidRPr="00644C11" w:rsidRDefault="0019536F" w:rsidP="009E28E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0FE5C11" w14:textId="77777777" w:rsidR="0019536F" w:rsidRPr="00644C11" w:rsidRDefault="0019536F" w:rsidP="009E28E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191ED0E5" w14:textId="77777777" w:rsidR="0019536F" w:rsidRPr="00644C11" w:rsidRDefault="0019536F" w:rsidP="009E28E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E409710" w14:textId="77777777" w:rsidR="0019536F" w:rsidRPr="00644C11" w:rsidRDefault="0019536F" w:rsidP="009E28E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defaultDS.clockQuality.clockClass</w:t>
            </w:r>
            <w:proofErr w:type="spellEnd"/>
            <w:proofErr w:type="gram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proofErr w:type="gramStart"/>
            <w:r w:rsidRPr="00644C11">
              <w:rPr>
                <w:rFonts w:cs="Arial"/>
              </w:rPr>
              <w:t>defaultDS.clockQuality.clockAccuracy</w:t>
            </w:r>
            <w:proofErr w:type="spellEnd"/>
            <w:proofErr w:type="gram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defaultDS.clockQuality.offsetScaledLogVariance</w:t>
            </w:r>
            <w:proofErr w:type="spellEnd"/>
            <w:proofErr w:type="gram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CA2FB73" w14:textId="7D06B1EE" w:rsidR="0019536F" w:rsidRDefault="00BD5F64" w:rsidP="00BD5F64">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21:00Z" w16du:dateUtc="2024-11-10T17:21:00Z">
              <w:r>
                <w:t xml:space="preserve">It contains </w:t>
              </w:r>
              <w:proofErr w:type="spellStart"/>
              <w:r>
                <w:t>clockIdentity</w:t>
              </w:r>
              <w:proofErr w:type="spellEnd"/>
              <w:r>
                <w:t xml:space="preserve"> (octets 1 to 8) and </w:t>
              </w:r>
              <w:proofErr w:type="spellStart"/>
              <w:r>
                <w:t>portNumber</w:t>
              </w:r>
              <w:proofErr w:type="spellEnd"/>
              <w:r>
                <w:t xml:space="preserve"> (octets 9 and 10) attributes. The </w:t>
              </w:r>
              <w:proofErr w:type="spellStart"/>
              <w:r>
                <w:t>clockIdentity</w:t>
              </w:r>
              <w:proofErr w:type="spellEnd"/>
              <w:r>
                <w:t xml:space="preserve"> is encoded as an array of eight unsigned octets. The </w:t>
              </w:r>
              <w:proofErr w:type="spellStart"/>
              <w:r>
                <w:t>portNumber</w:t>
              </w:r>
              <w:proofErr w:type="spellEnd"/>
              <w:r>
                <w:t xml:space="preserve"> is encoded as an unsigned sixteen-bit long integer.</w:t>
              </w:r>
            </w:ins>
          </w:p>
          <w:p w14:paraId="0CD13A1D" w14:textId="77777777" w:rsidR="00BD5F64" w:rsidRPr="00644C11" w:rsidRDefault="00BD5F64"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1" w:name="MCCQCTEMPBM_00000204"/>
          </w:p>
        </w:tc>
      </w:tr>
      <w:bookmarkEnd w:id="11"/>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 xml:space="preserve">0006H </w:t>
            </w:r>
            <w:proofErr w:type="spellStart"/>
            <w:r>
              <w:t>defaultDS.clockIdentity</w:t>
            </w:r>
            <w:proofErr w:type="spellEnd"/>
          </w:p>
          <w:p w14:paraId="0A0221DA"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ED94C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4148C20E"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 xml:space="preserve">000CH </w:t>
            </w:r>
            <w:proofErr w:type="spellStart"/>
            <w:r>
              <w:t>defaultDS.domainNumber</w:t>
            </w:r>
            <w:proofErr w:type="spellEnd"/>
          </w:p>
          <w:p w14:paraId="63B9C6B3" w14:textId="77777777" w:rsidR="0019536F" w:rsidRDefault="0019536F" w:rsidP="009E28E6">
            <w:pPr>
              <w:pStyle w:val="TAN"/>
            </w:pPr>
            <w:r>
              <w:t>-</w:t>
            </w:r>
            <w:r>
              <w:tab/>
              <w:t xml:space="preserve">000DH </w:t>
            </w:r>
            <w:proofErr w:type="spellStart"/>
            <w:r>
              <w:t>defaultDS.sdoId</w:t>
            </w:r>
            <w:proofErr w:type="spellEnd"/>
          </w:p>
          <w:p w14:paraId="69089BEA" w14:textId="77777777" w:rsidR="0019536F" w:rsidRDefault="0019536F" w:rsidP="009E28E6">
            <w:pPr>
              <w:pStyle w:val="TAN"/>
            </w:pPr>
            <w:r>
              <w:t>-</w:t>
            </w:r>
            <w:r>
              <w:tab/>
              <w:t xml:space="preserve">000EH </w:t>
            </w:r>
            <w:proofErr w:type="spellStart"/>
            <w:r>
              <w:t>defaultDS.instanceEnable</w:t>
            </w:r>
            <w:proofErr w:type="spellEnd"/>
          </w:p>
          <w:p w14:paraId="0A524683" w14:textId="77777777" w:rsidR="0019536F" w:rsidRDefault="0019536F" w:rsidP="009E28E6">
            <w:pPr>
              <w:pStyle w:val="TAN"/>
            </w:pPr>
            <w:r>
              <w:t>-</w:t>
            </w:r>
            <w:r>
              <w:tab/>
              <w:t xml:space="preserve">000FH </w:t>
            </w:r>
            <w:proofErr w:type="spellStart"/>
            <w:r>
              <w:t>defaultDS.externalPortConfigurationEnabled</w:t>
            </w:r>
            <w:proofErr w:type="spellEnd"/>
          </w:p>
          <w:p w14:paraId="1167D5A7" w14:textId="77777777" w:rsidR="0019536F" w:rsidRDefault="0019536F" w:rsidP="009E28E6">
            <w:pPr>
              <w:pStyle w:val="TAN"/>
            </w:pPr>
            <w:r>
              <w:t>-</w:t>
            </w:r>
            <w:r>
              <w:tab/>
              <w:t xml:space="preserve">0010H </w:t>
            </w:r>
            <w:proofErr w:type="spellStart"/>
            <w:r>
              <w:t>defaultDS.instanceType</w:t>
            </w:r>
            <w:proofErr w:type="spellEnd"/>
          </w:p>
          <w:p w14:paraId="577C14C6" w14:textId="77777777" w:rsidR="0019536F" w:rsidRDefault="0019536F" w:rsidP="009E28E6">
            <w:pPr>
              <w:pStyle w:val="TAN"/>
            </w:pPr>
            <w:r>
              <w:t>-</w:t>
            </w:r>
            <w:r>
              <w:tab/>
              <w:t xml:space="preserve">001DH </w:t>
            </w:r>
            <w:proofErr w:type="spellStart"/>
            <w:r>
              <w:t>timePropertiesDS.currentUtcOffset</w:t>
            </w:r>
            <w:proofErr w:type="spellEnd"/>
          </w:p>
          <w:p w14:paraId="4E35D71B" w14:textId="77777777" w:rsidR="0019536F" w:rsidRDefault="0019536F" w:rsidP="009E28E6">
            <w:pPr>
              <w:pStyle w:val="TAN"/>
            </w:pPr>
            <w:r>
              <w:t>-</w:t>
            </w:r>
            <w:r>
              <w:tab/>
              <w:t xml:space="preserve">001EH </w:t>
            </w:r>
            <w:proofErr w:type="spellStart"/>
            <w:r>
              <w:t>timePropertiesDS.timeSource</w:t>
            </w:r>
            <w:proofErr w:type="spellEnd"/>
          </w:p>
          <w:p w14:paraId="028A0539" w14:textId="77777777" w:rsidR="0019536F" w:rsidRDefault="0019536F" w:rsidP="009E28E6">
            <w:pPr>
              <w:pStyle w:val="TAN"/>
            </w:pPr>
            <w:r>
              <w:t>-</w:t>
            </w:r>
            <w:r>
              <w:tab/>
              <w:t xml:space="preserve">001FH </w:t>
            </w:r>
            <w:proofErr w:type="spellStart"/>
            <w:r>
              <w:t>externalPortConfigurationPortDS.desiredState</w:t>
            </w:r>
            <w:proofErr w:type="spellEnd"/>
          </w:p>
          <w:p w14:paraId="03F70A17" w14:textId="77777777" w:rsidR="0019536F" w:rsidRDefault="0019536F" w:rsidP="009E28E6">
            <w:pPr>
              <w:pStyle w:val="TAN"/>
            </w:pPr>
            <w:r>
              <w:t>-</w:t>
            </w:r>
            <w:r>
              <w:tab/>
              <w:t xml:space="preserve">0020H </w:t>
            </w:r>
            <w:proofErr w:type="spellStart"/>
            <w:r>
              <w:t>defaultDS.timeSource</w:t>
            </w:r>
            <w:proofErr w:type="spellEnd"/>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 xml:space="preserve">000FH </w:t>
            </w:r>
            <w:proofErr w:type="spellStart"/>
            <w:r>
              <w:t>defaultDS.externalPortConfigurationEnabled</w:t>
            </w:r>
            <w:proofErr w:type="spellEnd"/>
          </w:p>
          <w:p w14:paraId="78C3FE64" w14:textId="77777777" w:rsidR="0019536F" w:rsidRDefault="0019536F" w:rsidP="009E28E6">
            <w:pPr>
              <w:pStyle w:val="TAN"/>
            </w:pPr>
            <w:r>
              <w:t>-</w:t>
            </w:r>
            <w:r>
              <w:tab/>
              <w:t xml:space="preserve">0015H </w:t>
            </w:r>
            <w:proofErr w:type="spellStart"/>
            <w:r>
              <w:t>portDS.announceReceiptTimeout</w:t>
            </w:r>
            <w:proofErr w:type="spellEnd"/>
          </w:p>
          <w:p w14:paraId="1203369F" w14:textId="77777777" w:rsidR="0019536F" w:rsidRDefault="0019536F" w:rsidP="009E28E6">
            <w:pPr>
              <w:pStyle w:val="TAN"/>
            </w:pPr>
            <w:r>
              <w:t>-</w:t>
            </w:r>
            <w:r>
              <w:tab/>
              <w:t xml:space="preserve">001FH </w:t>
            </w:r>
            <w:proofErr w:type="spellStart"/>
            <w:r>
              <w:t>externalPortConfigurationPortDS.desiredState</w:t>
            </w:r>
            <w:proofErr w:type="spellEnd"/>
          </w:p>
          <w:p w14:paraId="205321A5" w14:textId="77777777" w:rsidR="0019536F" w:rsidRDefault="0019536F" w:rsidP="009E28E6">
            <w:pPr>
              <w:pStyle w:val="TAN"/>
            </w:pPr>
            <w:r>
              <w:t>-</w:t>
            </w:r>
            <w:r>
              <w:tab/>
              <w:t xml:space="preserve">002FH </w:t>
            </w:r>
            <w:proofErr w:type="spellStart"/>
            <w:r>
              <w:t>portDS.syncReceiptTimeout</w:t>
            </w:r>
            <w:proofErr w:type="spellEnd"/>
          </w:p>
          <w:p w14:paraId="303E6D0A" w14:textId="77777777" w:rsidR="0019536F" w:rsidRDefault="0019536F" w:rsidP="009E28E6">
            <w:pPr>
              <w:pStyle w:val="TAN"/>
            </w:pPr>
            <w:r>
              <w:t>-</w:t>
            </w:r>
            <w:r>
              <w:tab/>
              <w:t xml:space="preserve">0030H </w:t>
            </w:r>
            <w:proofErr w:type="spellStart"/>
            <w:r>
              <w:t>portDS.syncReceiptTimeoutTimeInterval</w:t>
            </w:r>
            <w:proofErr w:type="spellEnd"/>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 xml:space="preserve">0011H </w:t>
            </w:r>
            <w:proofErr w:type="spellStart"/>
            <w:r>
              <w:t>portDS.portIdentity</w:t>
            </w:r>
            <w:proofErr w:type="spellEnd"/>
          </w:p>
          <w:p w14:paraId="430033CA" w14:textId="77777777" w:rsidR="0019536F" w:rsidRDefault="0019536F" w:rsidP="009E28E6">
            <w:pPr>
              <w:pStyle w:val="TAN"/>
            </w:pPr>
            <w:r>
              <w:t>-</w:t>
            </w:r>
            <w:r>
              <w:tab/>
              <w:t xml:space="preserve">0012H </w:t>
            </w:r>
            <w:proofErr w:type="spellStart"/>
            <w:r>
              <w:t>portDS.portState</w:t>
            </w:r>
            <w:proofErr w:type="spellEnd"/>
          </w:p>
          <w:p w14:paraId="79CFA219" w14:textId="77777777" w:rsidR="0019536F" w:rsidRDefault="0019536F" w:rsidP="009E28E6">
            <w:pPr>
              <w:pStyle w:val="TAN"/>
            </w:pPr>
            <w:r>
              <w:t>-</w:t>
            </w:r>
            <w:r>
              <w:tab/>
              <w:t xml:space="preserve">0013H </w:t>
            </w:r>
            <w:proofErr w:type="spellStart"/>
            <w:r>
              <w:t>portDS.logMinDelayReqInterval</w:t>
            </w:r>
            <w:proofErr w:type="spellEnd"/>
          </w:p>
          <w:p w14:paraId="2D8A917E" w14:textId="77777777" w:rsidR="0019536F" w:rsidRDefault="0019536F" w:rsidP="009E28E6">
            <w:pPr>
              <w:pStyle w:val="TAN"/>
            </w:pPr>
            <w:r>
              <w:t>-</w:t>
            </w:r>
            <w:r>
              <w:tab/>
              <w:t xml:space="preserve">0014H </w:t>
            </w:r>
            <w:proofErr w:type="spellStart"/>
            <w:r>
              <w:t>portDS.logAnnounceInterval</w:t>
            </w:r>
            <w:proofErr w:type="spellEnd"/>
          </w:p>
          <w:p w14:paraId="37FC64B8" w14:textId="77777777" w:rsidR="0019536F" w:rsidRDefault="0019536F" w:rsidP="009E28E6">
            <w:pPr>
              <w:pStyle w:val="TAN"/>
            </w:pPr>
            <w:r>
              <w:t>-</w:t>
            </w:r>
            <w:r>
              <w:tab/>
              <w:t xml:space="preserve">0015H </w:t>
            </w:r>
            <w:proofErr w:type="spellStart"/>
            <w:r>
              <w:t>portDS.announceReceiptTimeout</w:t>
            </w:r>
            <w:proofErr w:type="spellEnd"/>
          </w:p>
          <w:p w14:paraId="68B0A76E" w14:textId="77777777" w:rsidR="0019536F" w:rsidRDefault="0019536F" w:rsidP="009E28E6">
            <w:pPr>
              <w:pStyle w:val="TAN"/>
            </w:pPr>
            <w:r>
              <w:t>-</w:t>
            </w:r>
            <w:r>
              <w:tab/>
              <w:t xml:space="preserve">0016H </w:t>
            </w:r>
            <w:proofErr w:type="spellStart"/>
            <w:r>
              <w:t>portDS.logSyncInterval</w:t>
            </w:r>
            <w:proofErr w:type="spellEnd"/>
          </w:p>
          <w:p w14:paraId="5C1416D4" w14:textId="77777777" w:rsidR="0019536F" w:rsidRDefault="0019536F" w:rsidP="009E28E6">
            <w:pPr>
              <w:pStyle w:val="TAN"/>
            </w:pPr>
            <w:r>
              <w:t>-</w:t>
            </w:r>
            <w:r>
              <w:tab/>
              <w:t xml:space="preserve">0017H </w:t>
            </w:r>
            <w:proofErr w:type="spellStart"/>
            <w:r>
              <w:t>portDS.delayMechanism</w:t>
            </w:r>
            <w:proofErr w:type="spellEnd"/>
          </w:p>
          <w:p w14:paraId="09BCA420" w14:textId="77777777" w:rsidR="0019536F" w:rsidRDefault="0019536F" w:rsidP="009E28E6">
            <w:pPr>
              <w:pStyle w:val="TAN"/>
            </w:pPr>
            <w:r>
              <w:t>-</w:t>
            </w:r>
            <w:r>
              <w:tab/>
              <w:t xml:space="preserve">0018H </w:t>
            </w:r>
            <w:proofErr w:type="spellStart"/>
            <w:r>
              <w:t>portDS.logMinPdelayReqInterval</w:t>
            </w:r>
            <w:proofErr w:type="spellEnd"/>
          </w:p>
          <w:p w14:paraId="24F122B0" w14:textId="77777777" w:rsidR="0019536F" w:rsidRDefault="0019536F" w:rsidP="009E28E6">
            <w:pPr>
              <w:pStyle w:val="TAN"/>
            </w:pPr>
            <w:r>
              <w:t>-</w:t>
            </w:r>
            <w:r>
              <w:tab/>
              <w:t xml:space="preserve">0019H </w:t>
            </w:r>
            <w:proofErr w:type="spellStart"/>
            <w:r>
              <w:t>portDS.versionNumber</w:t>
            </w:r>
            <w:proofErr w:type="spellEnd"/>
          </w:p>
          <w:p w14:paraId="51CC8337" w14:textId="77777777" w:rsidR="0019536F" w:rsidRDefault="0019536F" w:rsidP="009E28E6">
            <w:pPr>
              <w:pStyle w:val="TAN"/>
            </w:pPr>
            <w:r>
              <w:t>-</w:t>
            </w:r>
            <w:r>
              <w:tab/>
              <w:t xml:space="preserve">001AH </w:t>
            </w:r>
            <w:proofErr w:type="spellStart"/>
            <w:r>
              <w:t>portDS.minorVersionNumber</w:t>
            </w:r>
            <w:proofErr w:type="spellEnd"/>
          </w:p>
          <w:p w14:paraId="2DD2C78C" w14:textId="77777777" w:rsidR="0019536F" w:rsidRDefault="0019536F" w:rsidP="009E28E6">
            <w:pPr>
              <w:pStyle w:val="TAN"/>
            </w:pPr>
            <w:r>
              <w:t>-</w:t>
            </w:r>
            <w:r>
              <w:tab/>
              <w:t xml:space="preserve">001BH </w:t>
            </w:r>
            <w:proofErr w:type="spellStart"/>
            <w:r>
              <w:t>portDS.delayAssymetry</w:t>
            </w:r>
            <w:proofErr w:type="spellEnd"/>
          </w:p>
          <w:p w14:paraId="0A3E1549" w14:textId="77777777" w:rsidR="0019536F" w:rsidRDefault="0019536F" w:rsidP="009E28E6">
            <w:pPr>
              <w:pStyle w:val="TAN"/>
            </w:pPr>
            <w:r>
              <w:t>-</w:t>
            </w:r>
            <w:r>
              <w:tab/>
              <w:t xml:space="preserve">001CH </w:t>
            </w:r>
            <w:proofErr w:type="spellStart"/>
            <w:r>
              <w:t>portDS.portEnable</w:t>
            </w:r>
            <w:proofErr w:type="spellEnd"/>
          </w:p>
          <w:p w14:paraId="0AC359AE" w14:textId="77777777" w:rsidR="0019536F" w:rsidRDefault="0019536F" w:rsidP="009E28E6">
            <w:pPr>
              <w:pStyle w:val="TAN"/>
            </w:pPr>
            <w:r>
              <w:t>-</w:t>
            </w:r>
            <w:r>
              <w:tab/>
              <w:t xml:space="preserve">001FH </w:t>
            </w:r>
            <w:proofErr w:type="spellStart"/>
            <w:r>
              <w:t>externalPortConfigurationPortDS.desiredState</w:t>
            </w:r>
            <w:proofErr w:type="spellEnd"/>
          </w:p>
          <w:p w14:paraId="0354189E" w14:textId="77777777" w:rsidR="0019536F" w:rsidRDefault="0019536F" w:rsidP="009E28E6">
            <w:pPr>
              <w:pStyle w:val="TAN"/>
            </w:pPr>
            <w:r>
              <w:t>-</w:t>
            </w:r>
            <w:r>
              <w:tab/>
              <w:t xml:space="preserve">0021H </w:t>
            </w:r>
            <w:proofErr w:type="spellStart"/>
            <w:r>
              <w:t>portDS.ptpPortEnabled</w:t>
            </w:r>
            <w:proofErr w:type="spellEnd"/>
          </w:p>
          <w:p w14:paraId="4C4125E9" w14:textId="77777777" w:rsidR="0019536F" w:rsidRDefault="0019536F" w:rsidP="009E28E6">
            <w:pPr>
              <w:pStyle w:val="TAN"/>
            </w:pPr>
            <w:r>
              <w:t>-</w:t>
            </w:r>
            <w:r>
              <w:tab/>
              <w:t xml:space="preserve">0022H </w:t>
            </w:r>
            <w:proofErr w:type="spellStart"/>
            <w:r>
              <w:t>portDS.isMeasuringDelay</w:t>
            </w:r>
            <w:proofErr w:type="spellEnd"/>
          </w:p>
          <w:p w14:paraId="7A58448B" w14:textId="77777777" w:rsidR="0019536F" w:rsidRDefault="0019536F" w:rsidP="009E28E6">
            <w:pPr>
              <w:pStyle w:val="TAN"/>
            </w:pPr>
            <w:r>
              <w:t>-</w:t>
            </w:r>
            <w:r>
              <w:tab/>
              <w:t xml:space="preserve">0023H </w:t>
            </w:r>
            <w:proofErr w:type="spellStart"/>
            <w:r>
              <w:t>portDS.asCapable</w:t>
            </w:r>
            <w:proofErr w:type="spellEnd"/>
          </w:p>
          <w:p w14:paraId="274A84BB" w14:textId="77777777" w:rsidR="0019536F" w:rsidRDefault="0019536F" w:rsidP="009E28E6">
            <w:pPr>
              <w:pStyle w:val="TAN"/>
            </w:pPr>
            <w:r>
              <w:t>-</w:t>
            </w:r>
            <w:r>
              <w:tab/>
              <w:t xml:space="preserve">0024H </w:t>
            </w:r>
            <w:proofErr w:type="spellStart"/>
            <w:r>
              <w:t>portDS.meanLinkDelay</w:t>
            </w:r>
            <w:proofErr w:type="spellEnd"/>
          </w:p>
          <w:p w14:paraId="70D2B3B3" w14:textId="77777777" w:rsidR="0019536F" w:rsidRDefault="0019536F" w:rsidP="009E28E6">
            <w:pPr>
              <w:pStyle w:val="TAN"/>
            </w:pPr>
            <w:r>
              <w:t>-</w:t>
            </w:r>
            <w:r>
              <w:tab/>
              <w:t xml:space="preserve">0025H </w:t>
            </w:r>
            <w:proofErr w:type="spellStart"/>
            <w:r>
              <w:t>portDS.meanLinkDelayThresh</w:t>
            </w:r>
            <w:proofErr w:type="spellEnd"/>
          </w:p>
          <w:p w14:paraId="5E44DBF4" w14:textId="77777777" w:rsidR="0019536F" w:rsidRDefault="0019536F" w:rsidP="009E28E6">
            <w:pPr>
              <w:pStyle w:val="TAN"/>
            </w:pPr>
            <w:r>
              <w:t>-</w:t>
            </w:r>
            <w:r>
              <w:tab/>
              <w:t xml:space="preserve">0026H </w:t>
            </w:r>
            <w:proofErr w:type="spellStart"/>
            <w:r>
              <w:t>portDS.neighborRateRatio</w:t>
            </w:r>
            <w:proofErr w:type="spellEnd"/>
          </w:p>
          <w:p w14:paraId="12B6F849" w14:textId="77777777" w:rsidR="0019536F" w:rsidRDefault="0019536F" w:rsidP="009E28E6">
            <w:pPr>
              <w:pStyle w:val="TAN"/>
            </w:pPr>
            <w:r>
              <w:t>-</w:t>
            </w:r>
            <w:r>
              <w:tab/>
              <w:t xml:space="preserve">0027H </w:t>
            </w:r>
            <w:proofErr w:type="spellStart"/>
            <w:r>
              <w:t>portDS.initialLogAnnounceInterval</w:t>
            </w:r>
            <w:proofErr w:type="spellEnd"/>
          </w:p>
          <w:p w14:paraId="105FB76E" w14:textId="77777777" w:rsidR="0019536F" w:rsidRDefault="0019536F" w:rsidP="009E28E6">
            <w:pPr>
              <w:pStyle w:val="TAN"/>
            </w:pPr>
            <w:r>
              <w:t>-</w:t>
            </w:r>
            <w:r>
              <w:tab/>
              <w:t xml:space="preserve">0028H </w:t>
            </w:r>
            <w:proofErr w:type="spellStart"/>
            <w:r>
              <w:t>portDS.currentLogAnnounceInterval</w:t>
            </w:r>
            <w:proofErr w:type="spellEnd"/>
          </w:p>
          <w:p w14:paraId="430C9F33" w14:textId="77777777" w:rsidR="0019536F" w:rsidRDefault="0019536F" w:rsidP="009E28E6">
            <w:pPr>
              <w:pStyle w:val="TAN"/>
            </w:pPr>
            <w:r>
              <w:t>-</w:t>
            </w:r>
            <w:r>
              <w:tab/>
              <w:t xml:space="preserve">0029H </w:t>
            </w:r>
            <w:proofErr w:type="spellStart"/>
            <w:r>
              <w:t>portDS.useMgtSettableLogAnnounceInterval</w:t>
            </w:r>
            <w:proofErr w:type="spellEnd"/>
          </w:p>
          <w:p w14:paraId="56442FC2" w14:textId="77777777" w:rsidR="0019536F" w:rsidRDefault="0019536F" w:rsidP="009E28E6">
            <w:pPr>
              <w:pStyle w:val="TAN"/>
            </w:pPr>
            <w:r>
              <w:t>-</w:t>
            </w:r>
            <w:r>
              <w:tab/>
              <w:t xml:space="preserve">002AH </w:t>
            </w:r>
            <w:proofErr w:type="spellStart"/>
            <w:r>
              <w:t>portDS.mgtSettableLogAnnounceInterval</w:t>
            </w:r>
            <w:proofErr w:type="spellEnd"/>
          </w:p>
          <w:p w14:paraId="10E90337" w14:textId="77777777" w:rsidR="0019536F" w:rsidRDefault="0019536F" w:rsidP="009E28E6">
            <w:pPr>
              <w:pStyle w:val="TAN"/>
            </w:pPr>
            <w:r>
              <w:t>-</w:t>
            </w:r>
            <w:r>
              <w:tab/>
              <w:t xml:space="preserve">002BH </w:t>
            </w:r>
            <w:proofErr w:type="spellStart"/>
            <w:r>
              <w:t>portDS.initialLogSyncInterval</w:t>
            </w:r>
            <w:proofErr w:type="spellEnd"/>
          </w:p>
          <w:p w14:paraId="562D115F" w14:textId="77777777" w:rsidR="0019536F" w:rsidRDefault="0019536F" w:rsidP="009E28E6">
            <w:pPr>
              <w:pStyle w:val="TAN"/>
            </w:pPr>
            <w:r>
              <w:t>-</w:t>
            </w:r>
            <w:r>
              <w:tab/>
              <w:t xml:space="preserve">002CH </w:t>
            </w:r>
            <w:proofErr w:type="spellStart"/>
            <w:r>
              <w:t>portDS.currentLogSyncInterval</w:t>
            </w:r>
            <w:proofErr w:type="spellEnd"/>
          </w:p>
          <w:p w14:paraId="1A0052CA" w14:textId="77777777" w:rsidR="0019536F" w:rsidRDefault="0019536F" w:rsidP="009E28E6">
            <w:pPr>
              <w:pStyle w:val="TAN"/>
            </w:pPr>
            <w:r>
              <w:t>-</w:t>
            </w:r>
            <w:r>
              <w:tab/>
              <w:t xml:space="preserve">002DH </w:t>
            </w:r>
            <w:proofErr w:type="spellStart"/>
            <w:r>
              <w:t>portDS.useMgtSettableLogSyncInterval</w:t>
            </w:r>
            <w:proofErr w:type="spellEnd"/>
          </w:p>
          <w:p w14:paraId="1974CABB" w14:textId="77777777" w:rsidR="0019536F" w:rsidRDefault="0019536F" w:rsidP="009E28E6">
            <w:pPr>
              <w:pStyle w:val="TAN"/>
            </w:pPr>
            <w:r>
              <w:t>-</w:t>
            </w:r>
            <w:r>
              <w:tab/>
              <w:t xml:space="preserve">002EH </w:t>
            </w:r>
            <w:proofErr w:type="spellStart"/>
            <w:r>
              <w:t>portDS.mgtSettableLogSyncInterval</w:t>
            </w:r>
            <w:proofErr w:type="spellEnd"/>
          </w:p>
          <w:p w14:paraId="30921604" w14:textId="77777777" w:rsidR="0019536F" w:rsidRDefault="0019536F" w:rsidP="009E28E6">
            <w:pPr>
              <w:pStyle w:val="TAN"/>
            </w:pPr>
            <w:r>
              <w:lastRenderedPageBreak/>
              <w:t>-</w:t>
            </w:r>
            <w:r>
              <w:tab/>
              <w:t xml:space="preserve">002FH </w:t>
            </w:r>
            <w:proofErr w:type="spellStart"/>
            <w:r>
              <w:t>portDS.syncReceiptTimeout</w:t>
            </w:r>
            <w:proofErr w:type="spellEnd"/>
          </w:p>
          <w:p w14:paraId="6F636620" w14:textId="77777777" w:rsidR="0019536F" w:rsidRDefault="0019536F" w:rsidP="009E28E6">
            <w:pPr>
              <w:pStyle w:val="TAN"/>
            </w:pPr>
            <w:r>
              <w:t>-</w:t>
            </w:r>
            <w:r>
              <w:tab/>
              <w:t xml:space="preserve">0030H </w:t>
            </w:r>
            <w:proofErr w:type="spellStart"/>
            <w:r>
              <w:t>portDS.syncReceiptTimeoutTimeInterval</w:t>
            </w:r>
            <w:proofErr w:type="spellEnd"/>
          </w:p>
          <w:p w14:paraId="5351CF30" w14:textId="77777777" w:rsidR="0019536F" w:rsidRDefault="0019536F" w:rsidP="009E28E6">
            <w:pPr>
              <w:pStyle w:val="TAN"/>
            </w:pPr>
            <w:r>
              <w:t>-</w:t>
            </w:r>
            <w:r>
              <w:tab/>
              <w:t xml:space="preserve">0031H </w:t>
            </w:r>
            <w:proofErr w:type="spellStart"/>
            <w:r>
              <w:t>portDS.initialLogPdelayReqInterval</w:t>
            </w:r>
            <w:proofErr w:type="spellEnd"/>
          </w:p>
          <w:p w14:paraId="04863E21" w14:textId="77777777" w:rsidR="0019536F" w:rsidRDefault="0019536F" w:rsidP="009E28E6">
            <w:pPr>
              <w:pStyle w:val="TAN"/>
            </w:pPr>
            <w:r>
              <w:t>-</w:t>
            </w:r>
            <w:r>
              <w:tab/>
              <w:t xml:space="preserve">0032H </w:t>
            </w:r>
            <w:proofErr w:type="spellStart"/>
            <w:r>
              <w:t>portDS.currentLogPdelayReqInterval</w:t>
            </w:r>
            <w:proofErr w:type="spellEnd"/>
          </w:p>
          <w:p w14:paraId="2D0A3BBA" w14:textId="77777777" w:rsidR="0019536F" w:rsidRDefault="0019536F" w:rsidP="009E28E6">
            <w:pPr>
              <w:pStyle w:val="TAN"/>
            </w:pPr>
            <w:r>
              <w:t>-</w:t>
            </w:r>
            <w:r>
              <w:tab/>
              <w:t xml:space="preserve">0033H </w:t>
            </w:r>
            <w:proofErr w:type="spellStart"/>
            <w:r>
              <w:t>portDS.useMgtSettableLogPdelayReqInterval</w:t>
            </w:r>
            <w:proofErr w:type="spellEnd"/>
          </w:p>
          <w:p w14:paraId="7CA209D6" w14:textId="77777777" w:rsidR="0019536F" w:rsidRDefault="0019536F" w:rsidP="009E28E6">
            <w:pPr>
              <w:pStyle w:val="TAN"/>
            </w:pPr>
            <w:r>
              <w:t>-</w:t>
            </w:r>
            <w:r>
              <w:tab/>
              <w:t xml:space="preserve">0034H </w:t>
            </w:r>
            <w:proofErr w:type="spellStart"/>
            <w:r>
              <w:t>portDS.mgtSettableLogPdelayReqInterval</w:t>
            </w:r>
            <w:proofErr w:type="spellEnd"/>
          </w:p>
          <w:p w14:paraId="6F604A94" w14:textId="77777777" w:rsidR="0019536F" w:rsidRDefault="0019536F" w:rsidP="009E28E6">
            <w:pPr>
              <w:pStyle w:val="TAN"/>
            </w:pPr>
            <w:r>
              <w:t>-</w:t>
            </w:r>
            <w:r>
              <w:tab/>
              <w:t xml:space="preserve">0035H </w:t>
            </w:r>
            <w:proofErr w:type="spellStart"/>
            <w:r>
              <w:t>portDS.initialLogGptpCapableMessageInterval</w:t>
            </w:r>
            <w:proofErr w:type="spellEnd"/>
          </w:p>
          <w:p w14:paraId="5C1A0913" w14:textId="77777777" w:rsidR="0019536F" w:rsidRDefault="0019536F" w:rsidP="009E28E6">
            <w:pPr>
              <w:pStyle w:val="TAN"/>
            </w:pPr>
            <w:r>
              <w:t>-</w:t>
            </w:r>
            <w:r>
              <w:tab/>
              <w:t xml:space="preserve">0036H </w:t>
            </w:r>
            <w:proofErr w:type="spellStart"/>
            <w:r>
              <w:t>portDS.currentLogGptpCapableMessageInterval</w:t>
            </w:r>
            <w:proofErr w:type="spellEnd"/>
          </w:p>
          <w:p w14:paraId="6DDAFABC" w14:textId="77777777" w:rsidR="0019536F" w:rsidRDefault="0019536F" w:rsidP="009E28E6">
            <w:pPr>
              <w:pStyle w:val="TAN"/>
            </w:pPr>
            <w:r>
              <w:t>-</w:t>
            </w:r>
            <w:r>
              <w:tab/>
              <w:t xml:space="preserve">0037H </w:t>
            </w:r>
            <w:proofErr w:type="spellStart"/>
            <w:r>
              <w:t>portDS.useMgtSettableLogGptpCapableMessageInterval</w:t>
            </w:r>
            <w:proofErr w:type="spellEnd"/>
          </w:p>
          <w:p w14:paraId="04D20087" w14:textId="77777777" w:rsidR="0019536F" w:rsidRDefault="0019536F" w:rsidP="009E28E6">
            <w:pPr>
              <w:pStyle w:val="TAN"/>
            </w:pPr>
            <w:r>
              <w:t>-</w:t>
            </w:r>
            <w:r>
              <w:tab/>
              <w:t xml:space="preserve">0038H </w:t>
            </w:r>
            <w:proofErr w:type="spellStart"/>
            <w:r>
              <w:t>portDS.mgtSettableLogGptpCapableMessageInterval</w:t>
            </w:r>
            <w:proofErr w:type="spellEnd"/>
          </w:p>
          <w:p w14:paraId="076AE2D5" w14:textId="77777777" w:rsidR="0019536F" w:rsidRDefault="0019536F" w:rsidP="009E28E6">
            <w:pPr>
              <w:pStyle w:val="TAN"/>
            </w:pPr>
            <w:r>
              <w:t>-</w:t>
            </w:r>
            <w:r>
              <w:tab/>
              <w:t xml:space="preserve">0039H </w:t>
            </w:r>
            <w:proofErr w:type="spellStart"/>
            <w:r>
              <w:t>portDS.initialComputeNeighborRateRatio</w:t>
            </w:r>
            <w:proofErr w:type="spellEnd"/>
          </w:p>
          <w:p w14:paraId="2A8CCA2A" w14:textId="77777777" w:rsidR="0019536F" w:rsidRDefault="0019536F" w:rsidP="009E28E6">
            <w:pPr>
              <w:pStyle w:val="TAN"/>
            </w:pPr>
            <w:r>
              <w:t>-</w:t>
            </w:r>
            <w:r>
              <w:tab/>
              <w:t xml:space="preserve">003AH </w:t>
            </w:r>
            <w:proofErr w:type="spellStart"/>
            <w:r>
              <w:t>portDS.currentComputeNeighborRateRatio</w:t>
            </w:r>
            <w:proofErr w:type="spellEnd"/>
          </w:p>
          <w:p w14:paraId="76347D5A" w14:textId="77777777" w:rsidR="0019536F" w:rsidRDefault="0019536F" w:rsidP="009E28E6">
            <w:pPr>
              <w:pStyle w:val="TAN"/>
            </w:pPr>
            <w:r>
              <w:t>-</w:t>
            </w:r>
            <w:r>
              <w:tab/>
              <w:t xml:space="preserve">003BH </w:t>
            </w:r>
            <w:proofErr w:type="spellStart"/>
            <w:r>
              <w:t>portDS.useMgtSettableComputeNeighborRateRatio</w:t>
            </w:r>
            <w:proofErr w:type="spellEnd"/>
          </w:p>
          <w:p w14:paraId="56B9EC91" w14:textId="77777777" w:rsidR="0019536F" w:rsidRDefault="0019536F" w:rsidP="009E28E6">
            <w:pPr>
              <w:pStyle w:val="TAN"/>
            </w:pPr>
            <w:r>
              <w:t>-</w:t>
            </w:r>
            <w:r>
              <w:tab/>
              <w:t xml:space="preserve">003CH </w:t>
            </w:r>
            <w:proofErr w:type="spellStart"/>
            <w:r>
              <w:t>portDS.mgtSettableComputeNeighborRateRatio</w:t>
            </w:r>
            <w:proofErr w:type="spellEnd"/>
          </w:p>
          <w:p w14:paraId="35B54EB8" w14:textId="77777777" w:rsidR="0019536F" w:rsidRDefault="0019536F" w:rsidP="009E28E6">
            <w:pPr>
              <w:pStyle w:val="TAN"/>
            </w:pPr>
            <w:r>
              <w:t>-</w:t>
            </w:r>
            <w:r>
              <w:tab/>
              <w:t xml:space="preserve">003DH </w:t>
            </w:r>
            <w:proofErr w:type="spellStart"/>
            <w:r>
              <w:t>portDS.initialComputeMeanLinkDelay</w:t>
            </w:r>
            <w:proofErr w:type="spellEnd"/>
          </w:p>
          <w:p w14:paraId="0799ACBC" w14:textId="77777777" w:rsidR="0019536F" w:rsidRDefault="0019536F" w:rsidP="009E28E6">
            <w:pPr>
              <w:pStyle w:val="TAN"/>
            </w:pPr>
            <w:r>
              <w:t>-</w:t>
            </w:r>
            <w:r>
              <w:tab/>
              <w:t xml:space="preserve">003EH </w:t>
            </w:r>
            <w:proofErr w:type="spellStart"/>
            <w:r>
              <w:t>portDS.currentComputeMeanLinkDelay</w:t>
            </w:r>
            <w:proofErr w:type="spellEnd"/>
          </w:p>
          <w:p w14:paraId="2D844B24" w14:textId="77777777" w:rsidR="0019536F" w:rsidRDefault="0019536F" w:rsidP="009E28E6">
            <w:pPr>
              <w:pStyle w:val="TAN"/>
            </w:pPr>
            <w:r>
              <w:t>-</w:t>
            </w:r>
            <w:r>
              <w:tab/>
              <w:t xml:space="preserve">003FH </w:t>
            </w:r>
            <w:proofErr w:type="spellStart"/>
            <w:r>
              <w:t>portDS.useMgtSettableComputeMeanLinkDelay</w:t>
            </w:r>
            <w:proofErr w:type="spellEnd"/>
          </w:p>
          <w:p w14:paraId="47436950" w14:textId="77777777" w:rsidR="0019536F" w:rsidRDefault="0019536F" w:rsidP="009E28E6">
            <w:pPr>
              <w:pStyle w:val="TAN"/>
            </w:pPr>
            <w:r>
              <w:t>-</w:t>
            </w:r>
            <w:r>
              <w:tab/>
              <w:t xml:space="preserve">0040H </w:t>
            </w:r>
            <w:proofErr w:type="spellStart"/>
            <w:r>
              <w:t>portDS.mgtSettableComputeMeanLinkDelay</w:t>
            </w:r>
            <w:proofErr w:type="spellEnd"/>
          </w:p>
          <w:p w14:paraId="002BF59D" w14:textId="77777777" w:rsidR="0019536F" w:rsidRDefault="0019536F" w:rsidP="009E28E6">
            <w:pPr>
              <w:pStyle w:val="TAN"/>
            </w:pPr>
            <w:r>
              <w:t>-</w:t>
            </w:r>
            <w:r>
              <w:tab/>
              <w:t xml:space="preserve">0041H </w:t>
            </w:r>
            <w:proofErr w:type="spellStart"/>
            <w:r>
              <w:t>portDS.allowedLostResponses</w:t>
            </w:r>
            <w:proofErr w:type="spellEnd"/>
          </w:p>
          <w:p w14:paraId="317A2974" w14:textId="77777777" w:rsidR="0019536F" w:rsidRDefault="0019536F" w:rsidP="009E28E6">
            <w:pPr>
              <w:pStyle w:val="TAN"/>
            </w:pPr>
            <w:r>
              <w:t>-</w:t>
            </w:r>
            <w:r>
              <w:tab/>
              <w:t xml:space="preserve">0042H </w:t>
            </w:r>
            <w:proofErr w:type="spellStart"/>
            <w:r>
              <w:t>portDS.allowedFaults</w:t>
            </w:r>
            <w:proofErr w:type="spellEnd"/>
          </w:p>
          <w:p w14:paraId="3695216E" w14:textId="77777777" w:rsidR="0019536F" w:rsidRDefault="0019536F" w:rsidP="009E28E6">
            <w:pPr>
              <w:pStyle w:val="TAN"/>
            </w:pPr>
            <w:r>
              <w:t>-</w:t>
            </w:r>
            <w:r>
              <w:tab/>
              <w:t xml:space="preserve">0043H </w:t>
            </w:r>
            <w:proofErr w:type="spellStart"/>
            <w:r>
              <w:t>portDS.gPtpCapableReceiptTimeout</w:t>
            </w:r>
            <w:proofErr w:type="spellEnd"/>
          </w:p>
          <w:p w14:paraId="12305C78" w14:textId="77777777" w:rsidR="0019536F" w:rsidRDefault="0019536F" w:rsidP="009E28E6">
            <w:pPr>
              <w:pStyle w:val="TAN"/>
            </w:pPr>
            <w:r>
              <w:t>-</w:t>
            </w:r>
            <w:r>
              <w:tab/>
              <w:t xml:space="preserve">0044H </w:t>
            </w:r>
            <w:proofErr w:type="spellStart"/>
            <w:r>
              <w:t>portDS.nup</w:t>
            </w:r>
            <w:proofErr w:type="spellEnd"/>
          </w:p>
          <w:p w14:paraId="64582376" w14:textId="77777777" w:rsidR="0019536F" w:rsidRDefault="0019536F" w:rsidP="009E28E6">
            <w:pPr>
              <w:pStyle w:val="TAN"/>
            </w:pPr>
            <w:r>
              <w:t>-</w:t>
            </w:r>
            <w:r>
              <w:tab/>
              <w:t xml:space="preserve">0045H </w:t>
            </w:r>
            <w:proofErr w:type="spellStart"/>
            <w:r>
              <w:t>portDS.ndown</w:t>
            </w:r>
            <w:proofErr w:type="spellEnd"/>
          </w:p>
          <w:p w14:paraId="245544BA" w14:textId="77777777" w:rsidR="0019536F" w:rsidRDefault="0019536F" w:rsidP="009E28E6">
            <w:pPr>
              <w:pStyle w:val="TAN"/>
            </w:pPr>
            <w:r>
              <w:t>-</w:t>
            </w:r>
            <w:r>
              <w:tab/>
              <w:t xml:space="preserve">0046H </w:t>
            </w:r>
            <w:proofErr w:type="spellStart"/>
            <w:r>
              <w:t>portDS.oneStepTxOper</w:t>
            </w:r>
            <w:proofErr w:type="spellEnd"/>
          </w:p>
          <w:p w14:paraId="763A6BC2" w14:textId="77777777" w:rsidR="0019536F" w:rsidRDefault="0019536F" w:rsidP="009E28E6">
            <w:pPr>
              <w:pStyle w:val="TAN"/>
            </w:pPr>
            <w:r>
              <w:t>-</w:t>
            </w:r>
            <w:r>
              <w:tab/>
              <w:t xml:space="preserve">0047H </w:t>
            </w:r>
            <w:proofErr w:type="spellStart"/>
            <w:r>
              <w:t>portDS.oneStepReceive</w:t>
            </w:r>
            <w:proofErr w:type="spellEnd"/>
          </w:p>
          <w:p w14:paraId="3A44E9AA" w14:textId="77777777" w:rsidR="0019536F" w:rsidRDefault="0019536F" w:rsidP="009E28E6">
            <w:pPr>
              <w:pStyle w:val="TAN"/>
            </w:pPr>
            <w:r>
              <w:t>-</w:t>
            </w:r>
            <w:r>
              <w:tab/>
              <w:t xml:space="preserve">0048H </w:t>
            </w:r>
            <w:proofErr w:type="spellStart"/>
            <w:r>
              <w:t>portDS.oneStepTransmit</w:t>
            </w:r>
            <w:proofErr w:type="spellEnd"/>
          </w:p>
          <w:p w14:paraId="00C4DFBA" w14:textId="77777777" w:rsidR="0019536F" w:rsidRDefault="0019536F" w:rsidP="009E28E6">
            <w:pPr>
              <w:pStyle w:val="TAN"/>
            </w:pPr>
            <w:r>
              <w:t>-</w:t>
            </w:r>
            <w:r>
              <w:tab/>
              <w:t xml:space="preserve">0049H </w:t>
            </w:r>
            <w:proofErr w:type="spellStart"/>
            <w:r>
              <w:t>portDS.initialOneStepTxOper</w:t>
            </w:r>
            <w:proofErr w:type="spellEnd"/>
          </w:p>
          <w:p w14:paraId="1BC78231" w14:textId="77777777" w:rsidR="0019536F" w:rsidRDefault="0019536F" w:rsidP="009E28E6">
            <w:pPr>
              <w:pStyle w:val="TAN"/>
            </w:pPr>
            <w:r>
              <w:t>-</w:t>
            </w:r>
            <w:r>
              <w:tab/>
              <w:t xml:space="preserve">004AH </w:t>
            </w:r>
            <w:proofErr w:type="spellStart"/>
            <w:r>
              <w:t>portDS.currentOneStepTxOper</w:t>
            </w:r>
            <w:proofErr w:type="spellEnd"/>
          </w:p>
          <w:p w14:paraId="4FDA5E4E" w14:textId="77777777" w:rsidR="0019536F" w:rsidRDefault="0019536F" w:rsidP="009E28E6">
            <w:pPr>
              <w:pStyle w:val="TAN"/>
            </w:pPr>
            <w:r>
              <w:t>-</w:t>
            </w:r>
            <w:r>
              <w:tab/>
              <w:t xml:space="preserve">004BH </w:t>
            </w:r>
            <w:proofErr w:type="spellStart"/>
            <w:r>
              <w:t>portDS.useMgtSettableOneStepTxOper</w:t>
            </w:r>
            <w:proofErr w:type="spellEnd"/>
          </w:p>
          <w:p w14:paraId="0760A6C6" w14:textId="77777777" w:rsidR="0019536F" w:rsidRDefault="0019536F" w:rsidP="009E28E6">
            <w:pPr>
              <w:pStyle w:val="TAN"/>
            </w:pPr>
            <w:r>
              <w:t>-</w:t>
            </w:r>
            <w:r>
              <w:tab/>
              <w:t xml:space="preserve">004CH </w:t>
            </w:r>
            <w:proofErr w:type="spellStart"/>
            <w:r>
              <w:t>portDS.mgtSettableOneStepTxOper</w:t>
            </w:r>
            <w:proofErr w:type="spellEnd"/>
          </w:p>
          <w:p w14:paraId="21EAC037" w14:textId="77777777" w:rsidR="0019536F" w:rsidRDefault="0019536F" w:rsidP="009E28E6">
            <w:pPr>
              <w:pStyle w:val="TAN"/>
            </w:pPr>
            <w:r>
              <w:t>-</w:t>
            </w:r>
            <w:r>
              <w:tab/>
              <w:t xml:space="preserve">004DH </w:t>
            </w:r>
            <w:proofErr w:type="spellStart"/>
            <w:r>
              <w:t>portDS.syncLocked</w:t>
            </w:r>
            <w:proofErr w:type="spellEnd"/>
          </w:p>
          <w:p w14:paraId="45DCBFFE" w14:textId="77777777" w:rsidR="0019536F" w:rsidRDefault="0019536F" w:rsidP="009E28E6">
            <w:pPr>
              <w:pStyle w:val="TAN"/>
            </w:pPr>
            <w:r>
              <w:t>-</w:t>
            </w:r>
            <w:r>
              <w:tab/>
              <w:t xml:space="preserve">004EH </w:t>
            </w:r>
            <w:proofErr w:type="spellStart"/>
            <w:r>
              <w:t>portDS.pdelayTruncatedTimestampsArray</w:t>
            </w:r>
            <w:proofErr w:type="spellEnd"/>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 xml:space="preserve">0006H </w:t>
            </w:r>
            <w:proofErr w:type="spellStart"/>
            <w:r>
              <w:t>defaultDS.clockIdentity</w:t>
            </w:r>
            <w:proofErr w:type="spellEnd"/>
          </w:p>
          <w:p w14:paraId="02120AA4"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92EE2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66A43BC9"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 xml:space="preserve">000CH </w:t>
            </w:r>
            <w:proofErr w:type="spellStart"/>
            <w:r>
              <w:t>defaultDS.domainNumber</w:t>
            </w:r>
            <w:proofErr w:type="spellEnd"/>
          </w:p>
          <w:p w14:paraId="740DED2E" w14:textId="77777777" w:rsidR="0019536F" w:rsidRDefault="0019536F" w:rsidP="009E28E6">
            <w:pPr>
              <w:pStyle w:val="TAN"/>
            </w:pPr>
            <w:r>
              <w:t>-</w:t>
            </w:r>
            <w:r>
              <w:tab/>
              <w:t xml:space="preserve">000DH </w:t>
            </w:r>
            <w:proofErr w:type="spellStart"/>
            <w:r>
              <w:t>defaultDS.sdoId</w:t>
            </w:r>
            <w:proofErr w:type="spellEnd"/>
          </w:p>
          <w:p w14:paraId="5550E988" w14:textId="77777777" w:rsidR="0019536F" w:rsidRDefault="0019536F" w:rsidP="009E28E6">
            <w:pPr>
              <w:pStyle w:val="TAN"/>
            </w:pPr>
            <w:r>
              <w:t>-</w:t>
            </w:r>
            <w:r>
              <w:tab/>
              <w:t xml:space="preserve">000EH </w:t>
            </w:r>
            <w:proofErr w:type="spellStart"/>
            <w:r>
              <w:t>defaultDS.instanceEnable</w:t>
            </w:r>
            <w:proofErr w:type="spellEnd"/>
          </w:p>
          <w:p w14:paraId="1C1BEEEF" w14:textId="77777777" w:rsidR="0019536F" w:rsidRDefault="0019536F" w:rsidP="009E28E6">
            <w:pPr>
              <w:pStyle w:val="TAN"/>
            </w:pPr>
            <w:r>
              <w:t>-</w:t>
            </w:r>
            <w:r>
              <w:tab/>
              <w:t xml:space="preserve">000FH </w:t>
            </w:r>
            <w:proofErr w:type="spellStart"/>
            <w:r>
              <w:t>defaultDS.externalPortConfigurationEnabled</w:t>
            </w:r>
            <w:proofErr w:type="spellEnd"/>
          </w:p>
          <w:p w14:paraId="76AA0935" w14:textId="77777777" w:rsidR="0019536F" w:rsidRDefault="0019536F" w:rsidP="009E28E6">
            <w:pPr>
              <w:pStyle w:val="TAN"/>
            </w:pPr>
            <w:r>
              <w:t>-</w:t>
            </w:r>
            <w:r>
              <w:tab/>
              <w:t xml:space="preserve">0010H </w:t>
            </w:r>
            <w:proofErr w:type="spellStart"/>
            <w:r>
              <w:t>defaultDS.instanceType</w:t>
            </w:r>
            <w:proofErr w:type="spellEnd"/>
          </w:p>
          <w:p w14:paraId="743033E8" w14:textId="77777777" w:rsidR="0019536F" w:rsidRDefault="0019536F" w:rsidP="009E28E6">
            <w:pPr>
              <w:pStyle w:val="TAN"/>
            </w:pPr>
            <w:r>
              <w:t>-</w:t>
            </w:r>
            <w:r>
              <w:tab/>
              <w:t xml:space="preserve">001DH </w:t>
            </w:r>
            <w:proofErr w:type="spellStart"/>
            <w:r>
              <w:t>timePropertiesDS.currentUtcOffset</w:t>
            </w:r>
            <w:proofErr w:type="spellEnd"/>
          </w:p>
          <w:p w14:paraId="78443CA5" w14:textId="77777777" w:rsidR="0019536F" w:rsidRDefault="0019536F" w:rsidP="009E28E6">
            <w:pPr>
              <w:pStyle w:val="TAN"/>
            </w:pPr>
            <w:r>
              <w:t>-</w:t>
            </w:r>
            <w:r>
              <w:tab/>
              <w:t xml:space="preserve">001EH </w:t>
            </w:r>
            <w:proofErr w:type="spellStart"/>
            <w:r>
              <w:t>timePropertiesDS.timeSource</w:t>
            </w:r>
            <w:proofErr w:type="spellEnd"/>
          </w:p>
          <w:p w14:paraId="6CD77F66" w14:textId="77777777" w:rsidR="0019536F" w:rsidRDefault="0019536F" w:rsidP="009E28E6">
            <w:pPr>
              <w:pStyle w:val="TAN"/>
            </w:pPr>
            <w:r>
              <w:t>-</w:t>
            </w:r>
            <w:r>
              <w:tab/>
              <w:t xml:space="preserve">0020H </w:t>
            </w:r>
            <w:proofErr w:type="spellStart"/>
            <w:r>
              <w:t>defaultDS.timeSource</w:t>
            </w:r>
            <w:proofErr w:type="spellEnd"/>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 xml:space="preserve">0012H </w:t>
            </w:r>
            <w:proofErr w:type="spellStart"/>
            <w:r>
              <w:t>portDS.portState</w:t>
            </w:r>
            <w:proofErr w:type="spellEnd"/>
          </w:p>
          <w:p w14:paraId="6923D9D5" w14:textId="77777777" w:rsidR="0019536F" w:rsidRDefault="0019536F" w:rsidP="009E28E6">
            <w:pPr>
              <w:pStyle w:val="TAN"/>
            </w:pPr>
            <w:r>
              <w:t>-</w:t>
            </w:r>
            <w:r>
              <w:tab/>
              <w:t xml:space="preserve">0022H </w:t>
            </w:r>
            <w:proofErr w:type="spellStart"/>
            <w:r>
              <w:t>portDS.isMeasuringDelay</w:t>
            </w:r>
            <w:proofErr w:type="spellEnd"/>
          </w:p>
          <w:p w14:paraId="1F68B8CA" w14:textId="77777777" w:rsidR="0019536F" w:rsidRDefault="0019536F" w:rsidP="009E28E6">
            <w:pPr>
              <w:pStyle w:val="TAN"/>
            </w:pPr>
            <w:r>
              <w:t>-</w:t>
            </w:r>
            <w:r>
              <w:tab/>
              <w:t xml:space="preserve">0023H </w:t>
            </w:r>
            <w:proofErr w:type="spellStart"/>
            <w:r>
              <w:t>portDS.asCapable</w:t>
            </w:r>
            <w:proofErr w:type="spellEnd"/>
          </w:p>
          <w:p w14:paraId="0F85F341" w14:textId="77777777" w:rsidR="0019536F" w:rsidRDefault="0019536F" w:rsidP="009E28E6">
            <w:pPr>
              <w:pStyle w:val="TAN"/>
            </w:pPr>
            <w:r>
              <w:t>-</w:t>
            </w:r>
            <w:r>
              <w:tab/>
              <w:t xml:space="preserve">0024H </w:t>
            </w:r>
            <w:proofErr w:type="spellStart"/>
            <w:r>
              <w:t>portDS.meanLinkDelay</w:t>
            </w:r>
            <w:proofErr w:type="spellEnd"/>
          </w:p>
          <w:p w14:paraId="20D1BE3C" w14:textId="77777777" w:rsidR="0019536F" w:rsidRDefault="0019536F" w:rsidP="009E28E6">
            <w:pPr>
              <w:pStyle w:val="TAN"/>
            </w:pPr>
            <w:r>
              <w:t>-</w:t>
            </w:r>
            <w:r>
              <w:tab/>
              <w:t xml:space="preserve">0026H </w:t>
            </w:r>
            <w:proofErr w:type="spellStart"/>
            <w:r>
              <w:t>portDS.neighborRateRatio</w:t>
            </w:r>
            <w:proofErr w:type="spellEnd"/>
          </w:p>
          <w:p w14:paraId="297BD16D" w14:textId="77777777" w:rsidR="0019536F" w:rsidRDefault="0019536F" w:rsidP="009E28E6">
            <w:pPr>
              <w:pStyle w:val="TAN"/>
            </w:pPr>
            <w:r>
              <w:t>-</w:t>
            </w:r>
            <w:r>
              <w:tab/>
              <w:t xml:space="preserve">0028H </w:t>
            </w:r>
            <w:proofErr w:type="spellStart"/>
            <w:r>
              <w:t>portDS.currentLogAnnounceInterval</w:t>
            </w:r>
            <w:proofErr w:type="spellEnd"/>
          </w:p>
          <w:p w14:paraId="0E1DFCF8" w14:textId="77777777" w:rsidR="0019536F" w:rsidRDefault="0019536F" w:rsidP="009E28E6">
            <w:pPr>
              <w:pStyle w:val="TAN"/>
            </w:pPr>
            <w:r>
              <w:t>-</w:t>
            </w:r>
            <w:r>
              <w:tab/>
              <w:t xml:space="preserve">002CH </w:t>
            </w:r>
            <w:proofErr w:type="spellStart"/>
            <w:r>
              <w:t>portDS.currentLogSyncInterval</w:t>
            </w:r>
            <w:proofErr w:type="spellEnd"/>
          </w:p>
          <w:p w14:paraId="2F7E7CAD" w14:textId="77777777" w:rsidR="0019536F" w:rsidRDefault="0019536F" w:rsidP="009E28E6">
            <w:pPr>
              <w:pStyle w:val="TAN"/>
            </w:pPr>
            <w:r>
              <w:t>-</w:t>
            </w:r>
            <w:r>
              <w:tab/>
              <w:t xml:space="preserve">0032H </w:t>
            </w:r>
            <w:proofErr w:type="spellStart"/>
            <w:r>
              <w:t>portDS.currentLogPdelayReqInterval</w:t>
            </w:r>
            <w:proofErr w:type="spellEnd"/>
          </w:p>
          <w:p w14:paraId="2281D6BC" w14:textId="77777777" w:rsidR="0019536F" w:rsidRDefault="0019536F" w:rsidP="009E28E6">
            <w:pPr>
              <w:pStyle w:val="TAN"/>
            </w:pPr>
            <w:r>
              <w:t>-</w:t>
            </w:r>
            <w:r>
              <w:tab/>
              <w:t xml:space="preserve">0036H </w:t>
            </w:r>
            <w:proofErr w:type="spellStart"/>
            <w:r>
              <w:t>portDS.currentLogGptpCapableMessageInterval</w:t>
            </w:r>
            <w:proofErr w:type="spellEnd"/>
          </w:p>
          <w:p w14:paraId="6A17B4A0" w14:textId="77777777" w:rsidR="0019536F" w:rsidRDefault="0019536F" w:rsidP="009E28E6">
            <w:pPr>
              <w:pStyle w:val="TAN"/>
            </w:pPr>
            <w:r>
              <w:t>-</w:t>
            </w:r>
            <w:r>
              <w:tab/>
              <w:t xml:space="preserve">003AH </w:t>
            </w:r>
            <w:proofErr w:type="spellStart"/>
            <w:r>
              <w:t>portDS.currentComputeNeighborRateRatio</w:t>
            </w:r>
            <w:proofErr w:type="spellEnd"/>
          </w:p>
          <w:p w14:paraId="2A793F29" w14:textId="77777777" w:rsidR="0019536F" w:rsidRDefault="0019536F" w:rsidP="009E28E6">
            <w:pPr>
              <w:pStyle w:val="TAN"/>
            </w:pPr>
            <w:r>
              <w:t>-</w:t>
            </w:r>
            <w:r>
              <w:tab/>
              <w:t xml:space="preserve">003EH </w:t>
            </w:r>
            <w:proofErr w:type="spellStart"/>
            <w:r>
              <w:t>portDS.currentComputeMeanLinkDelay</w:t>
            </w:r>
            <w:proofErr w:type="spellEnd"/>
          </w:p>
          <w:p w14:paraId="0878C3FE" w14:textId="77777777" w:rsidR="0019536F" w:rsidRDefault="0019536F" w:rsidP="009E28E6">
            <w:pPr>
              <w:pStyle w:val="TAN"/>
            </w:pPr>
            <w:r>
              <w:t>-</w:t>
            </w:r>
            <w:r>
              <w:tab/>
              <w:t xml:space="preserve">0046H </w:t>
            </w:r>
            <w:proofErr w:type="spellStart"/>
            <w:r>
              <w:t>portDS.oneStepTxOper</w:t>
            </w:r>
            <w:proofErr w:type="spellEnd"/>
          </w:p>
          <w:p w14:paraId="1C038E50" w14:textId="77777777" w:rsidR="0019536F" w:rsidRDefault="0019536F" w:rsidP="009E28E6">
            <w:pPr>
              <w:pStyle w:val="TAN"/>
            </w:pPr>
            <w:r>
              <w:t>-</w:t>
            </w:r>
            <w:r>
              <w:tab/>
              <w:t xml:space="preserve">0047H </w:t>
            </w:r>
            <w:proofErr w:type="spellStart"/>
            <w:r>
              <w:t>portDS.oneStepReceive</w:t>
            </w:r>
            <w:proofErr w:type="spellEnd"/>
          </w:p>
          <w:p w14:paraId="4F775EE4" w14:textId="77777777" w:rsidR="0019536F" w:rsidRDefault="0019536F" w:rsidP="009E28E6">
            <w:pPr>
              <w:pStyle w:val="TAN"/>
            </w:pPr>
            <w:r>
              <w:lastRenderedPageBreak/>
              <w:t>-</w:t>
            </w:r>
            <w:r>
              <w:tab/>
              <w:t xml:space="preserve">0048H </w:t>
            </w:r>
            <w:proofErr w:type="spellStart"/>
            <w:r>
              <w:t>portDS.oneStepTransmit</w:t>
            </w:r>
            <w:proofErr w:type="spellEnd"/>
          </w:p>
          <w:p w14:paraId="318023C6" w14:textId="77777777" w:rsidR="0019536F" w:rsidRDefault="0019536F" w:rsidP="009E28E6">
            <w:pPr>
              <w:pStyle w:val="TAN"/>
            </w:pPr>
            <w:r>
              <w:t>-</w:t>
            </w:r>
            <w:r>
              <w:tab/>
              <w:t xml:space="preserve">004DH </w:t>
            </w:r>
            <w:proofErr w:type="spellStart"/>
            <w:r>
              <w:t>portDS.syncLocked</w:t>
            </w:r>
            <w:proofErr w:type="spellEnd"/>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71BCC" w14:textId="77777777" w:rsidR="00CA6FEF" w:rsidRDefault="00CA6FEF">
      <w:r>
        <w:separator/>
      </w:r>
    </w:p>
  </w:endnote>
  <w:endnote w:type="continuationSeparator" w:id="0">
    <w:p w14:paraId="619F84D7" w14:textId="77777777" w:rsidR="00CA6FEF" w:rsidRDefault="00CA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3471E" w14:textId="77777777" w:rsidR="00CA6FEF" w:rsidRDefault="00CA6FEF">
      <w:r>
        <w:separator/>
      </w:r>
    </w:p>
  </w:footnote>
  <w:footnote w:type="continuationSeparator" w:id="0">
    <w:p w14:paraId="6750F562" w14:textId="77777777" w:rsidR="00CA6FEF" w:rsidRDefault="00CA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0D6915"/>
    <w:rsid w:val="00100419"/>
    <w:rsid w:val="00145D43"/>
    <w:rsid w:val="00152FE9"/>
    <w:rsid w:val="001710B6"/>
    <w:rsid w:val="00190B3D"/>
    <w:rsid w:val="00192C46"/>
    <w:rsid w:val="0019536F"/>
    <w:rsid w:val="00195FB1"/>
    <w:rsid w:val="001A08B3"/>
    <w:rsid w:val="001A7B60"/>
    <w:rsid w:val="001B52F0"/>
    <w:rsid w:val="001B7A65"/>
    <w:rsid w:val="001E41F3"/>
    <w:rsid w:val="00213434"/>
    <w:rsid w:val="00221571"/>
    <w:rsid w:val="00230D07"/>
    <w:rsid w:val="00245874"/>
    <w:rsid w:val="0026004D"/>
    <w:rsid w:val="00260554"/>
    <w:rsid w:val="00263117"/>
    <w:rsid w:val="002640DD"/>
    <w:rsid w:val="00275D12"/>
    <w:rsid w:val="00284FEB"/>
    <w:rsid w:val="002860C4"/>
    <w:rsid w:val="002B5741"/>
    <w:rsid w:val="002E472E"/>
    <w:rsid w:val="00305409"/>
    <w:rsid w:val="00305F43"/>
    <w:rsid w:val="00332347"/>
    <w:rsid w:val="003609EF"/>
    <w:rsid w:val="0036231A"/>
    <w:rsid w:val="00374DD4"/>
    <w:rsid w:val="003E1A36"/>
    <w:rsid w:val="00410371"/>
    <w:rsid w:val="00416780"/>
    <w:rsid w:val="004242F1"/>
    <w:rsid w:val="0042640D"/>
    <w:rsid w:val="00453F3E"/>
    <w:rsid w:val="004A2735"/>
    <w:rsid w:val="004B107B"/>
    <w:rsid w:val="004B3247"/>
    <w:rsid w:val="004B75B7"/>
    <w:rsid w:val="004D327B"/>
    <w:rsid w:val="004F7D65"/>
    <w:rsid w:val="005141D9"/>
    <w:rsid w:val="0051580D"/>
    <w:rsid w:val="00520CA3"/>
    <w:rsid w:val="00547111"/>
    <w:rsid w:val="005625CB"/>
    <w:rsid w:val="00592D74"/>
    <w:rsid w:val="005E2C44"/>
    <w:rsid w:val="00621188"/>
    <w:rsid w:val="006257ED"/>
    <w:rsid w:val="00653DE4"/>
    <w:rsid w:val="00665C47"/>
    <w:rsid w:val="0067265E"/>
    <w:rsid w:val="006941DA"/>
    <w:rsid w:val="00695808"/>
    <w:rsid w:val="006B27D6"/>
    <w:rsid w:val="006B46FB"/>
    <w:rsid w:val="006C413D"/>
    <w:rsid w:val="006E21FB"/>
    <w:rsid w:val="006E593C"/>
    <w:rsid w:val="006F33EC"/>
    <w:rsid w:val="006F7EDC"/>
    <w:rsid w:val="00787211"/>
    <w:rsid w:val="00792342"/>
    <w:rsid w:val="007977A8"/>
    <w:rsid w:val="007B512A"/>
    <w:rsid w:val="007C2097"/>
    <w:rsid w:val="007D6A07"/>
    <w:rsid w:val="007D6A43"/>
    <w:rsid w:val="007D6FE1"/>
    <w:rsid w:val="007F7259"/>
    <w:rsid w:val="008040A8"/>
    <w:rsid w:val="00804359"/>
    <w:rsid w:val="00820339"/>
    <w:rsid w:val="008279FA"/>
    <w:rsid w:val="008614DE"/>
    <w:rsid w:val="008626E7"/>
    <w:rsid w:val="00870EE7"/>
    <w:rsid w:val="008863B9"/>
    <w:rsid w:val="008A45A6"/>
    <w:rsid w:val="008D3CCC"/>
    <w:rsid w:val="008F3789"/>
    <w:rsid w:val="008F686C"/>
    <w:rsid w:val="009038D2"/>
    <w:rsid w:val="00904800"/>
    <w:rsid w:val="009148DE"/>
    <w:rsid w:val="009277E8"/>
    <w:rsid w:val="00941E30"/>
    <w:rsid w:val="00955EB0"/>
    <w:rsid w:val="009734B4"/>
    <w:rsid w:val="009777D9"/>
    <w:rsid w:val="00991B88"/>
    <w:rsid w:val="009A5753"/>
    <w:rsid w:val="009A579D"/>
    <w:rsid w:val="009B14CE"/>
    <w:rsid w:val="009D7DD4"/>
    <w:rsid w:val="009E3297"/>
    <w:rsid w:val="009F734F"/>
    <w:rsid w:val="00A13CD7"/>
    <w:rsid w:val="00A246B6"/>
    <w:rsid w:val="00A24DE6"/>
    <w:rsid w:val="00A312E5"/>
    <w:rsid w:val="00A47E70"/>
    <w:rsid w:val="00A50CF0"/>
    <w:rsid w:val="00A532E6"/>
    <w:rsid w:val="00A61BB9"/>
    <w:rsid w:val="00A7671C"/>
    <w:rsid w:val="00A80F6E"/>
    <w:rsid w:val="00AA2CBC"/>
    <w:rsid w:val="00AB6D26"/>
    <w:rsid w:val="00AC5820"/>
    <w:rsid w:val="00AD1CD8"/>
    <w:rsid w:val="00B23089"/>
    <w:rsid w:val="00B258BB"/>
    <w:rsid w:val="00B45B67"/>
    <w:rsid w:val="00B67B97"/>
    <w:rsid w:val="00B80E1B"/>
    <w:rsid w:val="00B968C8"/>
    <w:rsid w:val="00BA3EC5"/>
    <w:rsid w:val="00BA51D9"/>
    <w:rsid w:val="00BB2DC3"/>
    <w:rsid w:val="00BB5DFC"/>
    <w:rsid w:val="00BD279D"/>
    <w:rsid w:val="00BD5F64"/>
    <w:rsid w:val="00BD6BB8"/>
    <w:rsid w:val="00C66BA2"/>
    <w:rsid w:val="00C870F6"/>
    <w:rsid w:val="00C95985"/>
    <w:rsid w:val="00CA6FEF"/>
    <w:rsid w:val="00CB2C8F"/>
    <w:rsid w:val="00CC5026"/>
    <w:rsid w:val="00CC68D0"/>
    <w:rsid w:val="00D03F9A"/>
    <w:rsid w:val="00D06D51"/>
    <w:rsid w:val="00D17B7F"/>
    <w:rsid w:val="00D24991"/>
    <w:rsid w:val="00D50255"/>
    <w:rsid w:val="00D5205A"/>
    <w:rsid w:val="00D52ADE"/>
    <w:rsid w:val="00D54FF5"/>
    <w:rsid w:val="00D66520"/>
    <w:rsid w:val="00D70F07"/>
    <w:rsid w:val="00D80124"/>
    <w:rsid w:val="00D84AE9"/>
    <w:rsid w:val="00DC6FA0"/>
    <w:rsid w:val="00DD3D7E"/>
    <w:rsid w:val="00DE34CF"/>
    <w:rsid w:val="00DF33F6"/>
    <w:rsid w:val="00E13F3D"/>
    <w:rsid w:val="00E34898"/>
    <w:rsid w:val="00E459C4"/>
    <w:rsid w:val="00E513BA"/>
    <w:rsid w:val="00E7711D"/>
    <w:rsid w:val="00EB09B7"/>
    <w:rsid w:val="00EE7D7C"/>
    <w:rsid w:val="00F07F53"/>
    <w:rsid w:val="00F25D98"/>
    <w:rsid w:val="00F300FB"/>
    <w:rsid w:val="00F4390B"/>
    <w:rsid w:val="00F61657"/>
    <w:rsid w:val="00F918C0"/>
    <w:rsid w:val="00F953CB"/>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8251</Words>
  <Characters>47032</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2024-11-10T17:28:00Z</dcterms:created>
  <dcterms:modified xsi:type="dcterms:W3CDTF">2024-11-10T17:28:00Z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