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2E5E5" w14:textId="62114908" w:rsidR="00036C43" w:rsidRDefault="00036C43" w:rsidP="00036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A5163">
        <w:rPr>
          <w:b/>
          <w:noProof/>
          <w:sz w:val="24"/>
        </w:rPr>
        <w:t>5334</w:t>
      </w:r>
    </w:p>
    <w:p w14:paraId="31FA4C4C" w14:textId="77777777" w:rsidR="00036C43" w:rsidRDefault="00036C43" w:rsidP="00036C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4CC8839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Skeleton for TS 24.</w:t>
      </w:r>
      <w:r w:rsidR="00734C7F">
        <w:rPr>
          <w:rFonts w:ascii="Arial" w:hAnsi="Arial" w:cs="Arial"/>
          <w:b/>
          <w:bCs/>
          <w:lang w:val="en-US"/>
        </w:rPr>
        <w:t>437</w:t>
      </w:r>
    </w:p>
    <w:p w14:paraId="4C7F6870" w14:textId="2AE1AA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34C7F">
        <w:rPr>
          <w:rFonts w:ascii="Arial" w:hAnsi="Arial" w:cs="Arial"/>
          <w:b/>
          <w:bCs/>
          <w:lang w:val="en-US"/>
        </w:rPr>
        <w:t>24.437</w:t>
      </w:r>
      <w:r w:rsidR="008844E4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7AE0C7A5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</w:t>
      </w:r>
      <w:r w:rsidR="00734C7F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734C7F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2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3327E6D" w:rsidR="00CD2478" w:rsidRPr="006B5418" w:rsidRDefault="003E5ECC" w:rsidP="00CD2478">
      <w:pPr>
        <w:rPr>
          <w:lang w:val="en-US"/>
        </w:rPr>
      </w:pPr>
      <w:r>
        <w:rPr>
          <w:lang w:val="en-US"/>
        </w:rPr>
        <w:t>This p-CR provides the skeleton for the new 3GPP TS 24.</w:t>
      </w:r>
      <w:r w:rsidR="00FF1D24">
        <w:rPr>
          <w:lang w:val="en-US"/>
        </w:rPr>
        <w:t>437</w:t>
      </w:r>
      <w:r>
        <w:rPr>
          <w:lang w:val="en-US"/>
        </w:rPr>
        <w:t xml:space="preserve"> specification related to the </w:t>
      </w:r>
      <w:r w:rsidR="00FF1D24" w:rsidRPr="00FF1D24">
        <w:rPr>
          <w:lang w:val="en-US"/>
        </w:rPr>
        <w:t>Digital asset, Spatia</w:t>
      </w:r>
      <w:r w:rsidR="00335F5C">
        <w:rPr>
          <w:lang w:val="en-US"/>
        </w:rPr>
        <w:t>l mapping and Spatial anchor</w:t>
      </w:r>
      <w:r w:rsidR="00FF1D24">
        <w:rPr>
          <w:lang w:val="en-US"/>
        </w:rPr>
        <w:t xml:space="preserve"> s</w:t>
      </w:r>
      <w:r w:rsidR="00FF1D24" w:rsidRPr="00FF1D24">
        <w:rPr>
          <w:lang w:val="en-US"/>
        </w:rPr>
        <w:t>ervice</w:t>
      </w:r>
      <w:r w:rsidR="00FF1D24">
        <w:rPr>
          <w:lang w:val="en-US"/>
        </w:rPr>
        <w:t>s</w:t>
      </w:r>
      <w:r w:rsidR="00FF1D24" w:rsidRPr="00FF1D24">
        <w:rPr>
          <w:lang w:val="en-US"/>
        </w:rPr>
        <w:t xml:space="preserve"> </w:t>
      </w:r>
      <w:r>
        <w:rPr>
          <w:lang w:val="en-US"/>
        </w:rPr>
        <w:t>of</w:t>
      </w:r>
      <w:r w:rsidR="00335F5C">
        <w:rPr>
          <w:lang w:val="en-US"/>
        </w:rPr>
        <w:t>fered by</w:t>
      </w:r>
      <w:r w:rsidR="00E40E2C">
        <w:rPr>
          <w:lang w:val="en-US"/>
        </w:rPr>
        <w:t xml:space="preserve"> SEAL.</w:t>
      </w:r>
      <w:bookmarkStart w:id="1" w:name="_GoBack"/>
      <w:bookmarkEnd w:id="1"/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3AABE45" w:rsidR="00CD2478" w:rsidRPr="006B5418" w:rsidRDefault="003E5ECC" w:rsidP="00CD2478">
      <w:pPr>
        <w:rPr>
          <w:lang w:val="en-US"/>
        </w:rPr>
      </w:pPr>
      <w:r>
        <w:rPr>
          <w:lang w:val="en-US"/>
        </w:rPr>
        <w:t>This is the beginning of the new specification TS 24.</w:t>
      </w:r>
      <w:r w:rsidR="00872915">
        <w:rPr>
          <w:lang w:val="en-US"/>
        </w:rPr>
        <w:t>437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D8DF2A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>attached skeleton spec for 3GPP TS 24.</w:t>
      </w:r>
      <w:r w:rsidR="00872915">
        <w:rPr>
          <w:lang w:val="en-US"/>
        </w:rPr>
        <w:t>437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sectPr w:rsidR="00CD2478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295FF0" w14:textId="77777777" w:rsidR="00302FE4" w:rsidRDefault="00302FE4">
      <w:r>
        <w:separator/>
      </w:r>
    </w:p>
  </w:endnote>
  <w:endnote w:type="continuationSeparator" w:id="0">
    <w:p w14:paraId="3BE1B410" w14:textId="77777777" w:rsidR="00302FE4" w:rsidRDefault="00302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B67A2" w14:textId="77777777" w:rsidR="00302FE4" w:rsidRDefault="00302FE4">
      <w:r>
        <w:separator/>
      </w:r>
    </w:p>
  </w:footnote>
  <w:footnote w:type="continuationSeparator" w:id="0">
    <w:p w14:paraId="48E6E76A" w14:textId="77777777" w:rsidR="00302FE4" w:rsidRDefault="00302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6C43"/>
    <w:rsid w:val="0003711D"/>
    <w:rsid w:val="00043E25"/>
    <w:rsid w:val="0004575F"/>
    <w:rsid w:val="00047AB3"/>
    <w:rsid w:val="00062124"/>
    <w:rsid w:val="0006322E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9C2"/>
    <w:rsid w:val="0024668B"/>
    <w:rsid w:val="00255A8F"/>
    <w:rsid w:val="00275D12"/>
    <w:rsid w:val="0027780F"/>
    <w:rsid w:val="00293A9E"/>
    <w:rsid w:val="002A6BBA"/>
    <w:rsid w:val="002B1A87"/>
    <w:rsid w:val="002B3C88"/>
    <w:rsid w:val="002E48BE"/>
    <w:rsid w:val="002E6115"/>
    <w:rsid w:val="002F4FF2"/>
    <w:rsid w:val="002F6340"/>
    <w:rsid w:val="00302FE4"/>
    <w:rsid w:val="00305C60"/>
    <w:rsid w:val="003061EE"/>
    <w:rsid w:val="00315BD4"/>
    <w:rsid w:val="00324E79"/>
    <w:rsid w:val="00330643"/>
    <w:rsid w:val="00335F5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5ECC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31F7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47372"/>
    <w:rsid w:val="00661116"/>
    <w:rsid w:val="006B5418"/>
    <w:rsid w:val="006E21FB"/>
    <w:rsid w:val="006E292A"/>
    <w:rsid w:val="00710497"/>
    <w:rsid w:val="00712563"/>
    <w:rsid w:val="00714B2E"/>
    <w:rsid w:val="00727AC1"/>
    <w:rsid w:val="00734C7F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2915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44AA4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A5163"/>
    <w:rsid w:val="00DB72BB"/>
    <w:rsid w:val="00DC2EEA"/>
    <w:rsid w:val="00E015DE"/>
    <w:rsid w:val="00E159F8"/>
    <w:rsid w:val="00E23A56"/>
    <w:rsid w:val="00E24619"/>
    <w:rsid w:val="00E40E2C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4537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0E03"/>
    <w:rsid w:val="00FE1C07"/>
    <w:rsid w:val="00FE6C48"/>
    <w:rsid w:val="00FF1D2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559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74</cp:revision>
  <cp:lastPrinted>1900-01-01T00:00:00Z</cp:lastPrinted>
  <dcterms:created xsi:type="dcterms:W3CDTF">2019-01-14T04:28:00Z</dcterms:created>
  <dcterms:modified xsi:type="dcterms:W3CDTF">2024-10-07T09:58:00Z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