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4DE62DA5"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196D36">
              <w:rPr>
                <w:lang w:eastAsia="zh-CN"/>
              </w:rPr>
              <w:t>18.3.0</w:t>
            </w:r>
            <w:r w:rsidRPr="004D3578">
              <w:t xml:space="preserve"> </w:t>
            </w:r>
            <w:r w:rsidRPr="00133525">
              <w:rPr>
                <w:sz w:val="32"/>
              </w:rPr>
              <w:t>(</w:t>
            </w:r>
            <w:r w:rsidR="00196D36">
              <w:rPr>
                <w:sz w:val="32"/>
                <w:lang w:eastAsia="zh-CN"/>
              </w:rPr>
              <w:t>2023-12</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 xml:space="preserve">3rd Generation Partnership </w:t>
            </w:r>
            <w:proofErr w:type="gramStart"/>
            <w:r w:rsidRPr="00612F8B">
              <w:t>Project;</w:t>
            </w:r>
            <w:proofErr w:type="gramEnd"/>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 xml:space="preserve">Core Network and </w:t>
            </w:r>
            <w:proofErr w:type="gramStart"/>
            <w:r>
              <w:rPr>
                <w:rFonts w:hint="eastAsia"/>
                <w:lang w:eastAsia="zh-CN"/>
              </w:rPr>
              <w:t>Terminals</w:t>
            </w:r>
            <w:r w:rsidRPr="004D3578">
              <w:t>;</w:t>
            </w:r>
            <w:proofErr w:type="gramEnd"/>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proofErr w:type="gramStart"/>
            <w:r>
              <w:rPr>
                <w:lang w:eastAsia="zh-CN"/>
              </w:rPr>
              <w:t>)</w:t>
            </w:r>
            <w:r w:rsidRPr="004D3578">
              <w:t>;</w:t>
            </w:r>
            <w:proofErr w:type="gramEnd"/>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 xml:space="preserve">lane Location Services (LCS) </w:t>
            </w:r>
            <w:proofErr w:type="gramStart"/>
            <w:r>
              <w:rPr>
                <w:rFonts w:hint="eastAsia"/>
                <w:lang w:eastAsia="zh-CN"/>
              </w:rPr>
              <w:t>procedures</w:t>
            </w:r>
            <w:r>
              <w:t>;</w:t>
            </w:r>
            <w:proofErr w:type="gramEnd"/>
          </w:p>
          <w:p w14:paraId="3C606996" w14:textId="77777777" w:rsidR="00550BD9" w:rsidRDefault="00550BD9" w:rsidP="00A9546B">
            <w:pPr>
              <w:pStyle w:val="ZT"/>
              <w:framePr w:wrap="auto" w:hAnchor="text" w:yAlign="inline"/>
            </w:pPr>
            <w:r>
              <w:rPr>
                <w:rFonts w:hint="eastAsia"/>
                <w:lang w:eastAsia="zh-CN"/>
              </w:rPr>
              <w:t xml:space="preserve">Stage </w:t>
            </w:r>
            <w:proofErr w:type="gramStart"/>
            <w:r>
              <w:rPr>
                <w:rFonts w:hint="eastAsia"/>
                <w:lang w:eastAsia="zh-CN"/>
              </w:rPr>
              <w:t>3</w:t>
            </w:r>
            <w:r>
              <w:t>;</w:t>
            </w:r>
            <w:proofErr w:type="gramEnd"/>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164BBD2E" w14:textId="642D3D2D" w:rsidR="00E6545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65454">
        <w:rPr>
          <w:noProof/>
        </w:rPr>
        <w:t>Foreword</w:t>
      </w:r>
      <w:r w:rsidR="00E65454">
        <w:rPr>
          <w:noProof/>
        </w:rPr>
        <w:tab/>
      </w:r>
      <w:r w:rsidR="00E65454">
        <w:rPr>
          <w:noProof/>
        </w:rPr>
        <w:fldChar w:fldCharType="begin" w:fldLock="1"/>
      </w:r>
      <w:r w:rsidR="00E65454">
        <w:rPr>
          <w:noProof/>
        </w:rPr>
        <w:instrText xml:space="preserve"> PAGEREF _Toc153972746 \h </w:instrText>
      </w:r>
      <w:r w:rsidR="00E65454">
        <w:rPr>
          <w:noProof/>
        </w:rPr>
      </w:r>
      <w:r w:rsidR="00E65454">
        <w:rPr>
          <w:noProof/>
        </w:rPr>
        <w:fldChar w:fldCharType="separate"/>
      </w:r>
      <w:r w:rsidR="00E65454">
        <w:rPr>
          <w:noProof/>
        </w:rPr>
        <w:t>5</w:t>
      </w:r>
      <w:r w:rsidR="00E65454">
        <w:rPr>
          <w:noProof/>
        </w:rPr>
        <w:fldChar w:fldCharType="end"/>
      </w:r>
    </w:p>
    <w:p w14:paraId="72A55903" w14:textId="72E5063B" w:rsidR="00E65454" w:rsidRDefault="00E6545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_Toc153972747 \h </w:instrText>
      </w:r>
      <w:r>
        <w:rPr>
          <w:noProof/>
        </w:rPr>
      </w:r>
      <w:r>
        <w:rPr>
          <w:noProof/>
        </w:rPr>
        <w:fldChar w:fldCharType="separate"/>
      </w:r>
      <w:r>
        <w:rPr>
          <w:noProof/>
        </w:rPr>
        <w:t>6</w:t>
      </w:r>
      <w:r>
        <w:rPr>
          <w:noProof/>
        </w:rPr>
        <w:fldChar w:fldCharType="end"/>
      </w:r>
    </w:p>
    <w:p w14:paraId="4C54B6FC" w14:textId="032622D8" w:rsidR="00E65454" w:rsidRDefault="00E6545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_Toc153972748 \h </w:instrText>
      </w:r>
      <w:r>
        <w:rPr>
          <w:noProof/>
        </w:rPr>
      </w:r>
      <w:r>
        <w:rPr>
          <w:noProof/>
        </w:rPr>
        <w:fldChar w:fldCharType="separate"/>
      </w:r>
      <w:r>
        <w:rPr>
          <w:noProof/>
        </w:rPr>
        <w:t>6</w:t>
      </w:r>
      <w:r>
        <w:rPr>
          <w:noProof/>
        </w:rPr>
        <w:fldChar w:fldCharType="end"/>
      </w:r>
    </w:p>
    <w:p w14:paraId="68FCB4CA" w14:textId="00841841" w:rsidR="00E65454" w:rsidRDefault="00E6545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_Toc153972749 \h </w:instrText>
      </w:r>
      <w:r>
        <w:rPr>
          <w:noProof/>
        </w:rPr>
      </w:r>
      <w:r>
        <w:rPr>
          <w:noProof/>
        </w:rPr>
        <w:fldChar w:fldCharType="separate"/>
      </w:r>
      <w:r>
        <w:rPr>
          <w:noProof/>
        </w:rPr>
        <w:t>7</w:t>
      </w:r>
      <w:r>
        <w:rPr>
          <w:noProof/>
        </w:rPr>
        <w:fldChar w:fldCharType="end"/>
      </w:r>
    </w:p>
    <w:p w14:paraId="41B0A205" w14:textId="0FF03377" w:rsidR="00E65454" w:rsidRDefault="00E6545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_Toc153972750 \h </w:instrText>
      </w:r>
      <w:r>
        <w:rPr>
          <w:noProof/>
        </w:rPr>
      </w:r>
      <w:r>
        <w:rPr>
          <w:noProof/>
        </w:rPr>
        <w:fldChar w:fldCharType="separate"/>
      </w:r>
      <w:r>
        <w:rPr>
          <w:noProof/>
        </w:rPr>
        <w:t>7</w:t>
      </w:r>
      <w:r>
        <w:rPr>
          <w:noProof/>
        </w:rPr>
        <w:fldChar w:fldCharType="end"/>
      </w:r>
    </w:p>
    <w:p w14:paraId="30445E3A" w14:textId="39C5F4F7" w:rsidR="00E65454" w:rsidRDefault="00E6545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_Toc153972751 \h </w:instrText>
      </w:r>
      <w:r>
        <w:rPr>
          <w:noProof/>
        </w:rPr>
      </w:r>
      <w:r>
        <w:rPr>
          <w:noProof/>
        </w:rPr>
        <w:fldChar w:fldCharType="separate"/>
      </w:r>
      <w:r>
        <w:rPr>
          <w:noProof/>
        </w:rPr>
        <w:t>7</w:t>
      </w:r>
      <w:r>
        <w:rPr>
          <w:noProof/>
        </w:rPr>
        <w:fldChar w:fldCharType="end"/>
      </w:r>
    </w:p>
    <w:p w14:paraId="49DFAAB1" w14:textId="4B029F61" w:rsidR="00E65454" w:rsidRDefault="00E6545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_Toc153972752 \h </w:instrText>
      </w:r>
      <w:r>
        <w:rPr>
          <w:noProof/>
        </w:rPr>
      </w:r>
      <w:r>
        <w:rPr>
          <w:noProof/>
        </w:rPr>
        <w:fldChar w:fldCharType="separate"/>
      </w:r>
      <w:r>
        <w:rPr>
          <w:noProof/>
        </w:rPr>
        <w:t>7</w:t>
      </w:r>
      <w:r>
        <w:rPr>
          <w:noProof/>
        </w:rPr>
        <w:fldChar w:fldCharType="end"/>
      </w:r>
    </w:p>
    <w:p w14:paraId="24A4170D" w14:textId="2105BB3C" w:rsidR="00E65454" w:rsidRDefault="00E6545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_Toc153972753 \h </w:instrText>
      </w:r>
      <w:r>
        <w:rPr>
          <w:noProof/>
        </w:rPr>
      </w:r>
      <w:r>
        <w:rPr>
          <w:noProof/>
        </w:rPr>
        <w:fldChar w:fldCharType="separate"/>
      </w:r>
      <w:r>
        <w:rPr>
          <w:noProof/>
        </w:rPr>
        <w:t>7</w:t>
      </w:r>
      <w:r>
        <w:rPr>
          <w:noProof/>
        </w:rPr>
        <w:fldChar w:fldCharType="end"/>
      </w:r>
    </w:p>
    <w:p w14:paraId="461523E4" w14:textId="4963BE1F" w:rsidR="00E65454" w:rsidRDefault="00E6545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_Toc153972754 \h </w:instrText>
      </w:r>
      <w:r>
        <w:rPr>
          <w:noProof/>
        </w:rPr>
      </w:r>
      <w:r>
        <w:rPr>
          <w:noProof/>
        </w:rPr>
        <w:fldChar w:fldCharType="separate"/>
      </w:r>
      <w:r>
        <w:rPr>
          <w:noProof/>
        </w:rPr>
        <w:t>7</w:t>
      </w:r>
      <w:r>
        <w:rPr>
          <w:noProof/>
        </w:rPr>
        <w:fldChar w:fldCharType="end"/>
      </w:r>
    </w:p>
    <w:p w14:paraId="340EB753" w14:textId="74521786" w:rsidR="00E65454" w:rsidRDefault="00E65454">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_Toc153972755 \h </w:instrText>
      </w:r>
      <w:r>
        <w:rPr>
          <w:noProof/>
        </w:rPr>
      </w:r>
      <w:r>
        <w:rPr>
          <w:noProof/>
        </w:rPr>
        <w:fldChar w:fldCharType="separate"/>
      </w:r>
      <w:r>
        <w:rPr>
          <w:noProof/>
        </w:rPr>
        <w:t>7</w:t>
      </w:r>
      <w:r>
        <w:rPr>
          <w:noProof/>
        </w:rPr>
        <w:fldChar w:fldCharType="end"/>
      </w:r>
    </w:p>
    <w:p w14:paraId="339BA84B" w14:textId="5C9F6E50" w:rsidR="00E65454" w:rsidRDefault="00E65454">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_Toc153972756 \h </w:instrText>
      </w:r>
      <w:r>
        <w:rPr>
          <w:noProof/>
        </w:rPr>
      </w:r>
      <w:r>
        <w:rPr>
          <w:noProof/>
        </w:rPr>
        <w:fldChar w:fldCharType="separate"/>
      </w:r>
      <w:r>
        <w:rPr>
          <w:noProof/>
        </w:rPr>
        <w:t>8</w:t>
      </w:r>
      <w:r>
        <w:rPr>
          <w:noProof/>
        </w:rPr>
        <w:fldChar w:fldCharType="end"/>
      </w:r>
    </w:p>
    <w:p w14:paraId="75942779" w14:textId="020243C9" w:rsidR="00E65454" w:rsidRDefault="00E6545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_Toc153972757 \h </w:instrText>
      </w:r>
      <w:r>
        <w:rPr>
          <w:noProof/>
        </w:rPr>
      </w:r>
      <w:r>
        <w:rPr>
          <w:noProof/>
        </w:rPr>
        <w:fldChar w:fldCharType="separate"/>
      </w:r>
      <w:r>
        <w:rPr>
          <w:noProof/>
        </w:rPr>
        <w:t>8</w:t>
      </w:r>
      <w:r>
        <w:rPr>
          <w:noProof/>
        </w:rPr>
        <w:fldChar w:fldCharType="end"/>
      </w:r>
    </w:p>
    <w:p w14:paraId="4FBB522E" w14:textId="7422EA15" w:rsidR="00E65454" w:rsidRDefault="00E65454">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_Toc153972758 \h </w:instrText>
      </w:r>
      <w:r>
        <w:rPr>
          <w:noProof/>
        </w:rPr>
      </w:r>
      <w:r>
        <w:rPr>
          <w:noProof/>
        </w:rPr>
        <w:fldChar w:fldCharType="separate"/>
      </w:r>
      <w:r>
        <w:rPr>
          <w:noProof/>
        </w:rPr>
        <w:t>8</w:t>
      </w:r>
      <w:r>
        <w:rPr>
          <w:noProof/>
        </w:rPr>
        <w:fldChar w:fldCharType="end"/>
      </w:r>
    </w:p>
    <w:p w14:paraId="604C870D" w14:textId="61FCC287" w:rsidR="00E65454" w:rsidRDefault="00E65454">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_Toc153972759 \h </w:instrText>
      </w:r>
      <w:r>
        <w:rPr>
          <w:noProof/>
        </w:rPr>
      </w:r>
      <w:r>
        <w:rPr>
          <w:noProof/>
        </w:rPr>
        <w:fldChar w:fldCharType="separate"/>
      </w:r>
      <w:r>
        <w:rPr>
          <w:noProof/>
        </w:rPr>
        <w:t>9</w:t>
      </w:r>
      <w:r>
        <w:rPr>
          <w:noProof/>
        </w:rPr>
        <w:fldChar w:fldCharType="end"/>
      </w:r>
    </w:p>
    <w:p w14:paraId="72E5DD7A" w14:textId="49137230" w:rsidR="00E65454" w:rsidRDefault="00E65454">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_Toc153972760 \h </w:instrText>
      </w:r>
      <w:r>
        <w:rPr>
          <w:noProof/>
        </w:rPr>
      </w:r>
      <w:r>
        <w:rPr>
          <w:noProof/>
        </w:rPr>
        <w:fldChar w:fldCharType="separate"/>
      </w:r>
      <w:r>
        <w:rPr>
          <w:noProof/>
        </w:rPr>
        <w:t>9</w:t>
      </w:r>
      <w:r>
        <w:rPr>
          <w:noProof/>
        </w:rPr>
        <w:fldChar w:fldCharType="end"/>
      </w:r>
    </w:p>
    <w:p w14:paraId="776E96C4" w14:textId="2AB5AADF" w:rsidR="00E65454" w:rsidRDefault="00E65454">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_Toc153972761 \h </w:instrText>
      </w:r>
      <w:r>
        <w:rPr>
          <w:noProof/>
        </w:rPr>
      </w:r>
      <w:r>
        <w:rPr>
          <w:noProof/>
        </w:rPr>
        <w:fldChar w:fldCharType="separate"/>
      </w:r>
      <w:r>
        <w:rPr>
          <w:noProof/>
        </w:rPr>
        <w:t>9</w:t>
      </w:r>
      <w:r>
        <w:rPr>
          <w:noProof/>
        </w:rPr>
        <w:fldChar w:fldCharType="end"/>
      </w:r>
    </w:p>
    <w:p w14:paraId="689ACA5F" w14:textId="085EDA3E" w:rsidR="00E65454" w:rsidRDefault="00E65454">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_Toc153972762 \h </w:instrText>
      </w:r>
      <w:r>
        <w:rPr>
          <w:noProof/>
        </w:rPr>
      </w:r>
      <w:r>
        <w:rPr>
          <w:noProof/>
        </w:rPr>
        <w:fldChar w:fldCharType="separate"/>
      </w:r>
      <w:r>
        <w:rPr>
          <w:noProof/>
        </w:rPr>
        <w:t>9</w:t>
      </w:r>
      <w:r>
        <w:rPr>
          <w:noProof/>
        </w:rPr>
        <w:fldChar w:fldCharType="end"/>
      </w:r>
    </w:p>
    <w:p w14:paraId="15529161" w14:textId="09D5CAD8" w:rsidR="00E65454" w:rsidRDefault="00E6545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_Toc153972763 \h </w:instrText>
      </w:r>
      <w:r>
        <w:rPr>
          <w:noProof/>
        </w:rPr>
      </w:r>
      <w:r>
        <w:rPr>
          <w:noProof/>
        </w:rPr>
        <w:fldChar w:fldCharType="separate"/>
      </w:r>
      <w:r>
        <w:rPr>
          <w:noProof/>
        </w:rPr>
        <w:t>9</w:t>
      </w:r>
      <w:r>
        <w:rPr>
          <w:noProof/>
        </w:rPr>
        <w:fldChar w:fldCharType="end"/>
      </w:r>
    </w:p>
    <w:p w14:paraId="1B9FFB2D" w14:textId="36B91A95" w:rsidR="00E65454" w:rsidRDefault="00E65454">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_Toc153972764 \h </w:instrText>
      </w:r>
      <w:r>
        <w:rPr>
          <w:noProof/>
        </w:rPr>
      </w:r>
      <w:r>
        <w:rPr>
          <w:noProof/>
        </w:rPr>
        <w:fldChar w:fldCharType="separate"/>
      </w:r>
      <w:r>
        <w:rPr>
          <w:noProof/>
        </w:rPr>
        <w:t>9</w:t>
      </w:r>
      <w:r>
        <w:rPr>
          <w:noProof/>
        </w:rPr>
        <w:fldChar w:fldCharType="end"/>
      </w:r>
    </w:p>
    <w:p w14:paraId="6373A504" w14:textId="191478DD" w:rsidR="00E65454" w:rsidRDefault="00E65454">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_Toc153972765 \h </w:instrText>
      </w:r>
      <w:r>
        <w:rPr>
          <w:noProof/>
        </w:rPr>
      </w:r>
      <w:r>
        <w:rPr>
          <w:noProof/>
        </w:rPr>
        <w:fldChar w:fldCharType="separate"/>
      </w:r>
      <w:r>
        <w:rPr>
          <w:noProof/>
        </w:rPr>
        <w:t>9</w:t>
      </w:r>
      <w:r>
        <w:rPr>
          <w:noProof/>
        </w:rPr>
        <w:fldChar w:fldCharType="end"/>
      </w:r>
    </w:p>
    <w:p w14:paraId="668E8914" w14:textId="4CA3B458" w:rsidR="00E65454" w:rsidRDefault="00E65454">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_Toc153972766 \h </w:instrText>
      </w:r>
      <w:r>
        <w:rPr>
          <w:noProof/>
        </w:rPr>
      </w:r>
      <w:r>
        <w:rPr>
          <w:noProof/>
        </w:rPr>
        <w:fldChar w:fldCharType="separate"/>
      </w:r>
      <w:r>
        <w:rPr>
          <w:noProof/>
        </w:rPr>
        <w:t>10</w:t>
      </w:r>
      <w:r>
        <w:rPr>
          <w:noProof/>
        </w:rPr>
        <w:fldChar w:fldCharType="end"/>
      </w:r>
    </w:p>
    <w:p w14:paraId="052DC36C" w14:textId="1FFB7228" w:rsidR="00E65454" w:rsidRDefault="00E65454">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_Toc153972767 \h </w:instrText>
      </w:r>
      <w:r>
        <w:rPr>
          <w:noProof/>
        </w:rPr>
      </w:r>
      <w:r>
        <w:rPr>
          <w:noProof/>
        </w:rPr>
        <w:fldChar w:fldCharType="separate"/>
      </w:r>
      <w:r>
        <w:rPr>
          <w:noProof/>
        </w:rPr>
        <w:t>11</w:t>
      </w:r>
      <w:r>
        <w:rPr>
          <w:noProof/>
        </w:rPr>
        <w:fldChar w:fldCharType="end"/>
      </w:r>
    </w:p>
    <w:p w14:paraId="47AEC313" w14:textId="62C62D26" w:rsidR="00E65454" w:rsidRDefault="00E65454">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_Toc153972768 \h </w:instrText>
      </w:r>
      <w:r>
        <w:rPr>
          <w:noProof/>
        </w:rPr>
      </w:r>
      <w:r>
        <w:rPr>
          <w:noProof/>
        </w:rPr>
        <w:fldChar w:fldCharType="separate"/>
      </w:r>
      <w:r>
        <w:rPr>
          <w:noProof/>
        </w:rPr>
        <w:t>12</w:t>
      </w:r>
      <w:r>
        <w:rPr>
          <w:noProof/>
        </w:rPr>
        <w:fldChar w:fldCharType="end"/>
      </w:r>
    </w:p>
    <w:p w14:paraId="167E9CA0" w14:textId="57E291E7" w:rsidR="00E65454" w:rsidRDefault="00E65454">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_Toc153972769 \h </w:instrText>
      </w:r>
      <w:r>
        <w:rPr>
          <w:noProof/>
        </w:rPr>
      </w:r>
      <w:r>
        <w:rPr>
          <w:noProof/>
        </w:rPr>
        <w:fldChar w:fldCharType="separate"/>
      </w:r>
      <w:r>
        <w:rPr>
          <w:noProof/>
        </w:rPr>
        <w:t>12</w:t>
      </w:r>
      <w:r>
        <w:rPr>
          <w:noProof/>
        </w:rPr>
        <w:fldChar w:fldCharType="end"/>
      </w:r>
    </w:p>
    <w:p w14:paraId="124B6F1C" w14:textId="41FF5E7F" w:rsidR="00E65454" w:rsidRDefault="00E65454">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_Toc153972770 \h </w:instrText>
      </w:r>
      <w:r>
        <w:rPr>
          <w:noProof/>
        </w:rPr>
      </w:r>
      <w:r>
        <w:rPr>
          <w:noProof/>
        </w:rPr>
        <w:fldChar w:fldCharType="separate"/>
      </w:r>
      <w:r>
        <w:rPr>
          <w:noProof/>
        </w:rPr>
        <w:t>14</w:t>
      </w:r>
      <w:r>
        <w:rPr>
          <w:noProof/>
        </w:rPr>
        <w:fldChar w:fldCharType="end"/>
      </w:r>
    </w:p>
    <w:p w14:paraId="72F2357F" w14:textId="685B25C1" w:rsidR="00E65454" w:rsidRDefault="00E65454">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_Toc153972771 \h </w:instrText>
      </w:r>
      <w:r>
        <w:rPr>
          <w:noProof/>
        </w:rPr>
      </w:r>
      <w:r>
        <w:rPr>
          <w:noProof/>
        </w:rPr>
        <w:fldChar w:fldCharType="separate"/>
      </w:r>
      <w:r>
        <w:rPr>
          <w:noProof/>
        </w:rPr>
        <w:t>15</w:t>
      </w:r>
      <w:r>
        <w:rPr>
          <w:noProof/>
        </w:rPr>
        <w:fldChar w:fldCharType="end"/>
      </w:r>
    </w:p>
    <w:p w14:paraId="50FB4F68" w14:textId="6BC1B244" w:rsidR="00E65454" w:rsidRDefault="00E65454">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_Toc153972772 \h </w:instrText>
      </w:r>
      <w:r>
        <w:rPr>
          <w:noProof/>
        </w:rPr>
      </w:r>
      <w:r>
        <w:rPr>
          <w:noProof/>
        </w:rPr>
        <w:fldChar w:fldCharType="separate"/>
      </w:r>
      <w:r>
        <w:rPr>
          <w:noProof/>
        </w:rPr>
        <w:t>15</w:t>
      </w:r>
      <w:r>
        <w:rPr>
          <w:noProof/>
        </w:rPr>
        <w:fldChar w:fldCharType="end"/>
      </w:r>
    </w:p>
    <w:p w14:paraId="542235CD" w14:textId="7792DAD2" w:rsidR="00E65454" w:rsidRDefault="00E65454">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_Toc153972773 \h </w:instrText>
      </w:r>
      <w:r>
        <w:rPr>
          <w:noProof/>
        </w:rPr>
      </w:r>
      <w:r>
        <w:rPr>
          <w:noProof/>
        </w:rPr>
        <w:fldChar w:fldCharType="separate"/>
      </w:r>
      <w:r>
        <w:rPr>
          <w:noProof/>
        </w:rPr>
        <w:t>16</w:t>
      </w:r>
      <w:r>
        <w:rPr>
          <w:noProof/>
        </w:rPr>
        <w:fldChar w:fldCharType="end"/>
      </w:r>
    </w:p>
    <w:p w14:paraId="3F76DE54" w14:textId="26EF1977" w:rsidR="00E65454" w:rsidRDefault="00E65454">
      <w:pPr>
        <w:pStyle w:val="TOC4"/>
        <w:rPr>
          <w:rFonts w:asciiTheme="minorHAnsi" w:eastAsiaTheme="minorEastAsia" w:hAnsiTheme="minorHAnsi" w:cstheme="minorBidi"/>
          <w:noProof/>
          <w:sz w:val="22"/>
          <w:szCs w:val="22"/>
          <w:lang w:eastAsia="en-GB"/>
        </w:rPr>
      </w:pPr>
      <w:r>
        <w:rPr>
          <w:noProof/>
        </w:rPr>
        <w:t>5.2.1.6</w:t>
      </w:r>
      <w:r>
        <w:rPr>
          <w:rFonts w:asciiTheme="minorHAnsi" w:eastAsiaTheme="minorEastAsia" w:hAnsiTheme="minorHAnsi" w:cstheme="minorBidi"/>
          <w:noProof/>
          <w:sz w:val="22"/>
          <w:szCs w:val="22"/>
          <w:lang w:eastAsia="en-GB"/>
        </w:rPr>
        <w:tab/>
      </w:r>
      <w:r>
        <w:rPr>
          <w:noProof/>
        </w:rPr>
        <w:t>Sidelink Positioning Information Transport</w:t>
      </w:r>
      <w:r>
        <w:rPr>
          <w:noProof/>
        </w:rPr>
        <w:tab/>
      </w:r>
      <w:r>
        <w:rPr>
          <w:noProof/>
        </w:rPr>
        <w:fldChar w:fldCharType="begin" w:fldLock="1"/>
      </w:r>
      <w:r>
        <w:rPr>
          <w:noProof/>
        </w:rPr>
        <w:instrText xml:space="preserve"> PAGEREF _Toc153972774 \h </w:instrText>
      </w:r>
      <w:r>
        <w:rPr>
          <w:noProof/>
        </w:rPr>
      </w:r>
      <w:r>
        <w:rPr>
          <w:noProof/>
        </w:rPr>
        <w:fldChar w:fldCharType="separate"/>
      </w:r>
      <w:r>
        <w:rPr>
          <w:noProof/>
        </w:rPr>
        <w:t>19</w:t>
      </w:r>
      <w:r>
        <w:rPr>
          <w:noProof/>
        </w:rPr>
        <w:fldChar w:fldCharType="end"/>
      </w:r>
    </w:p>
    <w:p w14:paraId="4E3C02B9" w14:textId="0BD68598" w:rsidR="00E65454" w:rsidRDefault="00E6545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_Toc153972775 \h </w:instrText>
      </w:r>
      <w:r>
        <w:rPr>
          <w:noProof/>
        </w:rPr>
      </w:r>
      <w:r>
        <w:rPr>
          <w:noProof/>
        </w:rPr>
        <w:fldChar w:fldCharType="separate"/>
      </w:r>
      <w:r>
        <w:rPr>
          <w:noProof/>
        </w:rPr>
        <w:t>20</w:t>
      </w:r>
      <w:r>
        <w:rPr>
          <w:noProof/>
        </w:rPr>
        <w:fldChar w:fldCharType="end"/>
      </w:r>
    </w:p>
    <w:p w14:paraId="6F41549C" w14:textId="5930CF8C" w:rsidR="00E65454" w:rsidRDefault="00E65454">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Originated Location Request(MO-LR)</w:t>
      </w:r>
      <w:r>
        <w:rPr>
          <w:noProof/>
        </w:rPr>
        <w:tab/>
      </w:r>
      <w:r>
        <w:rPr>
          <w:noProof/>
        </w:rPr>
        <w:fldChar w:fldCharType="begin" w:fldLock="1"/>
      </w:r>
      <w:r>
        <w:rPr>
          <w:noProof/>
        </w:rPr>
        <w:instrText xml:space="preserve"> PAGEREF _Toc153972776 \h </w:instrText>
      </w:r>
      <w:r>
        <w:rPr>
          <w:noProof/>
        </w:rPr>
      </w:r>
      <w:r>
        <w:rPr>
          <w:noProof/>
        </w:rPr>
        <w:fldChar w:fldCharType="separate"/>
      </w:r>
      <w:r>
        <w:rPr>
          <w:noProof/>
        </w:rPr>
        <w:t>20</w:t>
      </w:r>
      <w:r>
        <w:rPr>
          <w:noProof/>
        </w:rPr>
        <w:fldChar w:fldCharType="end"/>
      </w:r>
    </w:p>
    <w:p w14:paraId="3857E9F8" w14:textId="5BC3C3FE" w:rsidR="00E65454" w:rsidRDefault="00E65454">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_Toc153972777 \h </w:instrText>
      </w:r>
      <w:r>
        <w:rPr>
          <w:noProof/>
        </w:rPr>
      </w:r>
      <w:r>
        <w:rPr>
          <w:noProof/>
        </w:rPr>
        <w:fldChar w:fldCharType="separate"/>
      </w:r>
      <w:r>
        <w:rPr>
          <w:noProof/>
        </w:rPr>
        <w:t>20</w:t>
      </w:r>
      <w:r>
        <w:rPr>
          <w:noProof/>
        </w:rPr>
        <w:fldChar w:fldCharType="end"/>
      </w:r>
    </w:p>
    <w:p w14:paraId="1FB7AE54" w14:textId="64A4039E" w:rsidR="00E65454" w:rsidRDefault="00E65454">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_Toc153972778 \h </w:instrText>
      </w:r>
      <w:r>
        <w:rPr>
          <w:noProof/>
        </w:rPr>
      </w:r>
      <w:r>
        <w:rPr>
          <w:noProof/>
        </w:rPr>
        <w:fldChar w:fldCharType="separate"/>
      </w:r>
      <w:r>
        <w:rPr>
          <w:noProof/>
        </w:rPr>
        <w:t>20</w:t>
      </w:r>
      <w:r>
        <w:rPr>
          <w:noProof/>
        </w:rPr>
        <w:fldChar w:fldCharType="end"/>
      </w:r>
    </w:p>
    <w:p w14:paraId="64A7A12F" w14:textId="56439CF6" w:rsidR="00E65454" w:rsidRDefault="00E65454">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_Toc153972779 \h </w:instrText>
      </w:r>
      <w:r>
        <w:rPr>
          <w:noProof/>
        </w:rPr>
      </w:r>
      <w:r>
        <w:rPr>
          <w:noProof/>
        </w:rPr>
        <w:fldChar w:fldCharType="separate"/>
      </w:r>
      <w:r>
        <w:rPr>
          <w:noProof/>
        </w:rPr>
        <w:t>24</w:t>
      </w:r>
      <w:r>
        <w:rPr>
          <w:noProof/>
        </w:rPr>
        <w:fldChar w:fldCharType="end"/>
      </w:r>
    </w:p>
    <w:p w14:paraId="0DDF6BA8" w14:textId="36C977CC" w:rsidR="00E65454" w:rsidRDefault="00E65454">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_Toc153972780 \h </w:instrText>
      </w:r>
      <w:r>
        <w:rPr>
          <w:noProof/>
        </w:rPr>
      </w:r>
      <w:r>
        <w:rPr>
          <w:noProof/>
        </w:rPr>
        <w:fldChar w:fldCharType="separate"/>
      </w:r>
      <w:r>
        <w:rPr>
          <w:noProof/>
        </w:rPr>
        <w:t>24</w:t>
      </w:r>
      <w:r>
        <w:rPr>
          <w:noProof/>
        </w:rPr>
        <w:fldChar w:fldCharType="end"/>
      </w:r>
    </w:p>
    <w:p w14:paraId="4F31CEDE" w14:textId="6D65DD9E" w:rsidR="00E65454" w:rsidRDefault="00E65454">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_Toc153972781 \h </w:instrText>
      </w:r>
      <w:r>
        <w:rPr>
          <w:noProof/>
        </w:rPr>
      </w:r>
      <w:r>
        <w:rPr>
          <w:noProof/>
        </w:rPr>
        <w:fldChar w:fldCharType="separate"/>
      </w:r>
      <w:r>
        <w:rPr>
          <w:noProof/>
        </w:rPr>
        <w:t>25</w:t>
      </w:r>
      <w:r>
        <w:rPr>
          <w:noProof/>
        </w:rPr>
        <w:fldChar w:fldCharType="end"/>
      </w:r>
    </w:p>
    <w:p w14:paraId="44D9F563" w14:textId="11229D3A" w:rsidR="00E65454" w:rsidRDefault="00E6545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_Toc153972782 \h </w:instrText>
      </w:r>
      <w:r>
        <w:rPr>
          <w:noProof/>
        </w:rPr>
      </w:r>
      <w:r>
        <w:rPr>
          <w:noProof/>
        </w:rPr>
        <w:fldChar w:fldCharType="separate"/>
      </w:r>
      <w:r>
        <w:rPr>
          <w:noProof/>
        </w:rPr>
        <w:t>26</w:t>
      </w:r>
      <w:r>
        <w:rPr>
          <w:noProof/>
        </w:rPr>
        <w:fldChar w:fldCharType="end"/>
      </w:r>
    </w:p>
    <w:p w14:paraId="78A7AF87" w14:textId="60DE3C2A" w:rsidR="00E65454" w:rsidRDefault="00E6545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_Toc153972783 \h </w:instrText>
      </w:r>
      <w:r>
        <w:rPr>
          <w:noProof/>
        </w:rPr>
      </w:r>
      <w:r>
        <w:rPr>
          <w:noProof/>
        </w:rPr>
        <w:fldChar w:fldCharType="separate"/>
      </w:r>
      <w:r>
        <w:rPr>
          <w:noProof/>
        </w:rPr>
        <w:t>27</w:t>
      </w:r>
      <w:r>
        <w:rPr>
          <w:noProof/>
        </w:rPr>
        <w:fldChar w:fldCharType="end"/>
      </w:r>
    </w:p>
    <w:p w14:paraId="5405C2B5" w14:textId="790302C7" w:rsidR="00E65454" w:rsidRDefault="00E65454">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_Toc153972784 \h </w:instrText>
      </w:r>
      <w:r>
        <w:rPr>
          <w:noProof/>
        </w:rPr>
      </w:r>
      <w:r>
        <w:rPr>
          <w:noProof/>
        </w:rPr>
        <w:fldChar w:fldCharType="separate"/>
      </w:r>
      <w:r>
        <w:rPr>
          <w:noProof/>
        </w:rPr>
        <w:t>27</w:t>
      </w:r>
      <w:r>
        <w:rPr>
          <w:noProof/>
        </w:rPr>
        <w:fldChar w:fldCharType="end"/>
      </w:r>
    </w:p>
    <w:p w14:paraId="7C0B6C8C" w14:textId="51988FBE" w:rsidR="00E65454" w:rsidRDefault="00E65454">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_Toc153972785 \h </w:instrText>
      </w:r>
      <w:r>
        <w:rPr>
          <w:noProof/>
        </w:rPr>
      </w:r>
      <w:r>
        <w:rPr>
          <w:noProof/>
        </w:rPr>
        <w:fldChar w:fldCharType="separate"/>
      </w:r>
      <w:r>
        <w:rPr>
          <w:noProof/>
        </w:rPr>
        <w:t>28</w:t>
      </w:r>
      <w:r>
        <w:rPr>
          <w:noProof/>
        </w:rPr>
        <w:fldChar w:fldCharType="end"/>
      </w:r>
    </w:p>
    <w:p w14:paraId="5D502C0C" w14:textId="390904C5" w:rsidR="00E65454" w:rsidRDefault="00E65454">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_Toc153972786 \h </w:instrText>
      </w:r>
      <w:r>
        <w:rPr>
          <w:noProof/>
        </w:rPr>
      </w:r>
      <w:r>
        <w:rPr>
          <w:noProof/>
        </w:rPr>
        <w:fldChar w:fldCharType="separate"/>
      </w:r>
      <w:r>
        <w:rPr>
          <w:noProof/>
        </w:rPr>
        <w:t>29</w:t>
      </w:r>
      <w:r>
        <w:rPr>
          <w:noProof/>
        </w:rPr>
        <w:fldChar w:fldCharType="end"/>
      </w:r>
    </w:p>
    <w:p w14:paraId="67B6A57E" w14:textId="200FE43D" w:rsidR="00E65454" w:rsidRDefault="00E65454">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_Toc153972787 \h </w:instrText>
      </w:r>
      <w:r>
        <w:rPr>
          <w:noProof/>
        </w:rPr>
      </w:r>
      <w:r>
        <w:rPr>
          <w:noProof/>
        </w:rPr>
        <w:fldChar w:fldCharType="separate"/>
      </w:r>
      <w:r>
        <w:rPr>
          <w:noProof/>
        </w:rPr>
        <w:t>29</w:t>
      </w:r>
      <w:r>
        <w:rPr>
          <w:noProof/>
        </w:rPr>
        <w:fldChar w:fldCharType="end"/>
      </w:r>
    </w:p>
    <w:p w14:paraId="64F7CA82" w14:textId="3E0F8768" w:rsidR="00E65454" w:rsidRDefault="00E65454">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_Toc153972788 \h </w:instrText>
      </w:r>
      <w:r>
        <w:rPr>
          <w:noProof/>
        </w:rPr>
      </w:r>
      <w:r>
        <w:rPr>
          <w:noProof/>
        </w:rPr>
        <w:fldChar w:fldCharType="separate"/>
      </w:r>
      <w:r>
        <w:rPr>
          <w:noProof/>
        </w:rPr>
        <w:t>30</w:t>
      </w:r>
      <w:r>
        <w:rPr>
          <w:noProof/>
        </w:rPr>
        <w:fldChar w:fldCharType="end"/>
      </w:r>
    </w:p>
    <w:p w14:paraId="1120C11C" w14:textId="36A9B48D" w:rsidR="00E65454" w:rsidRDefault="00E65454">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_Toc153972789 \h </w:instrText>
      </w:r>
      <w:r>
        <w:rPr>
          <w:noProof/>
        </w:rPr>
      </w:r>
      <w:r>
        <w:rPr>
          <w:noProof/>
        </w:rPr>
        <w:fldChar w:fldCharType="separate"/>
      </w:r>
      <w:r>
        <w:rPr>
          <w:noProof/>
        </w:rPr>
        <w:t>31</w:t>
      </w:r>
      <w:r>
        <w:rPr>
          <w:noProof/>
        </w:rPr>
        <w:fldChar w:fldCharType="end"/>
      </w:r>
    </w:p>
    <w:p w14:paraId="309D0785" w14:textId="37C1477A" w:rsidR="00E65454" w:rsidRDefault="00E65454">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_Toc153972790 \h </w:instrText>
      </w:r>
      <w:r>
        <w:rPr>
          <w:noProof/>
        </w:rPr>
      </w:r>
      <w:r>
        <w:rPr>
          <w:noProof/>
        </w:rPr>
        <w:fldChar w:fldCharType="separate"/>
      </w:r>
      <w:r>
        <w:rPr>
          <w:noProof/>
        </w:rPr>
        <w:t>31</w:t>
      </w:r>
      <w:r>
        <w:rPr>
          <w:noProof/>
        </w:rPr>
        <w:fldChar w:fldCharType="end"/>
      </w:r>
    </w:p>
    <w:p w14:paraId="13364393" w14:textId="2091C46A" w:rsidR="00E65454" w:rsidRDefault="00E65454">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_Toc153972791 \h </w:instrText>
      </w:r>
      <w:r>
        <w:rPr>
          <w:noProof/>
        </w:rPr>
      </w:r>
      <w:r>
        <w:rPr>
          <w:noProof/>
        </w:rPr>
        <w:fldChar w:fldCharType="separate"/>
      </w:r>
      <w:r>
        <w:rPr>
          <w:noProof/>
        </w:rPr>
        <w:t>33</w:t>
      </w:r>
      <w:r>
        <w:rPr>
          <w:noProof/>
        </w:rPr>
        <w:fldChar w:fldCharType="end"/>
      </w:r>
    </w:p>
    <w:p w14:paraId="23CB121B" w14:textId="43867CEE" w:rsidR="00E65454" w:rsidRDefault="00E65454">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.3</w:t>
      </w:r>
      <w:r>
        <w:rPr>
          <w:rFonts w:asciiTheme="minorHAnsi" w:eastAsiaTheme="minorEastAsia" w:hAnsiTheme="minorHAnsi" w:cstheme="minorBidi"/>
          <w:noProof/>
          <w:sz w:val="22"/>
          <w:szCs w:val="22"/>
          <w:lang w:eastAsia="en-GB"/>
        </w:rPr>
        <w:tab/>
      </w:r>
      <w:r>
        <w:rPr>
          <w:noProof/>
        </w:rPr>
        <w:t>Sidelink Mobile Originated Location Request (SL-MO-LR)</w:t>
      </w:r>
      <w:r>
        <w:rPr>
          <w:noProof/>
        </w:rPr>
        <w:tab/>
      </w:r>
      <w:r>
        <w:rPr>
          <w:noProof/>
        </w:rPr>
        <w:fldChar w:fldCharType="begin" w:fldLock="1"/>
      </w:r>
      <w:r>
        <w:rPr>
          <w:noProof/>
        </w:rPr>
        <w:instrText xml:space="preserve"> PAGEREF _Toc153972792 \h </w:instrText>
      </w:r>
      <w:r>
        <w:rPr>
          <w:noProof/>
        </w:rPr>
      </w:r>
      <w:r>
        <w:rPr>
          <w:noProof/>
        </w:rPr>
        <w:fldChar w:fldCharType="separate"/>
      </w:r>
      <w:r>
        <w:rPr>
          <w:noProof/>
        </w:rPr>
        <w:t>37</w:t>
      </w:r>
      <w:r>
        <w:rPr>
          <w:noProof/>
        </w:rPr>
        <w:fldChar w:fldCharType="end"/>
      </w:r>
    </w:p>
    <w:p w14:paraId="40825606" w14:textId="5BB6BA86" w:rsidR="00E65454" w:rsidRDefault="00E65454">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_Toc153972793 \h </w:instrText>
      </w:r>
      <w:r>
        <w:rPr>
          <w:noProof/>
        </w:rPr>
      </w:r>
      <w:r>
        <w:rPr>
          <w:noProof/>
        </w:rPr>
        <w:fldChar w:fldCharType="separate"/>
      </w:r>
      <w:r>
        <w:rPr>
          <w:noProof/>
        </w:rPr>
        <w:t>37</w:t>
      </w:r>
      <w:r>
        <w:rPr>
          <w:noProof/>
        </w:rPr>
        <w:fldChar w:fldCharType="end"/>
      </w:r>
    </w:p>
    <w:p w14:paraId="632AF134" w14:textId="601CDE10" w:rsidR="00E65454" w:rsidRDefault="00E65454">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_Toc153972794 \h </w:instrText>
      </w:r>
      <w:r>
        <w:rPr>
          <w:noProof/>
        </w:rPr>
      </w:r>
      <w:r>
        <w:rPr>
          <w:noProof/>
        </w:rPr>
        <w:fldChar w:fldCharType="separate"/>
      </w:r>
      <w:r>
        <w:rPr>
          <w:noProof/>
        </w:rPr>
        <w:t>38</w:t>
      </w:r>
      <w:r>
        <w:rPr>
          <w:noProof/>
        </w:rPr>
        <w:fldChar w:fldCharType="end"/>
      </w:r>
    </w:p>
    <w:p w14:paraId="01744D9B" w14:textId="2E60C9B5" w:rsidR="00E65454" w:rsidRDefault="00E6545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Sidelink Positioning Information Transport</w:t>
      </w:r>
      <w:r>
        <w:rPr>
          <w:noProof/>
        </w:rPr>
        <w:tab/>
      </w:r>
      <w:r>
        <w:rPr>
          <w:noProof/>
        </w:rPr>
        <w:fldChar w:fldCharType="begin" w:fldLock="1"/>
      </w:r>
      <w:r>
        <w:rPr>
          <w:noProof/>
        </w:rPr>
        <w:instrText xml:space="preserve"> PAGEREF _Toc153972795 \h </w:instrText>
      </w:r>
      <w:r>
        <w:rPr>
          <w:noProof/>
        </w:rPr>
      </w:r>
      <w:r>
        <w:rPr>
          <w:noProof/>
        </w:rPr>
        <w:fldChar w:fldCharType="separate"/>
      </w:r>
      <w:r>
        <w:rPr>
          <w:noProof/>
        </w:rPr>
        <w:t>41</w:t>
      </w:r>
      <w:r>
        <w:rPr>
          <w:noProof/>
        </w:rPr>
        <w:fldChar w:fldCharType="end"/>
      </w:r>
    </w:p>
    <w:p w14:paraId="65D1F47F" w14:textId="187125AC" w:rsidR="00E65454" w:rsidRDefault="00E65454">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_Toc153972796 \h </w:instrText>
      </w:r>
      <w:r>
        <w:rPr>
          <w:noProof/>
        </w:rPr>
      </w:r>
      <w:r>
        <w:rPr>
          <w:noProof/>
        </w:rPr>
        <w:fldChar w:fldCharType="separate"/>
      </w:r>
      <w:r>
        <w:rPr>
          <w:noProof/>
        </w:rPr>
        <w:t>42</w:t>
      </w:r>
      <w:r>
        <w:rPr>
          <w:noProof/>
        </w:rPr>
        <w:fldChar w:fldCharType="end"/>
      </w:r>
    </w:p>
    <w:p w14:paraId="429D8707" w14:textId="745FDA53" w:rsidR="00E65454" w:rsidRDefault="00E6545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_Toc153972797 \h </w:instrText>
      </w:r>
      <w:r>
        <w:rPr>
          <w:noProof/>
        </w:rPr>
      </w:r>
      <w:r>
        <w:rPr>
          <w:noProof/>
        </w:rPr>
        <w:fldChar w:fldCharType="separate"/>
      </w:r>
      <w:r>
        <w:rPr>
          <w:noProof/>
        </w:rPr>
        <w:t>42</w:t>
      </w:r>
      <w:r>
        <w:rPr>
          <w:noProof/>
        </w:rPr>
        <w:fldChar w:fldCharType="end"/>
      </w:r>
    </w:p>
    <w:p w14:paraId="3051E326" w14:textId="1CBE6DA2" w:rsidR="00E65454" w:rsidRDefault="00E6545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_Toc153972798 \h </w:instrText>
      </w:r>
      <w:r>
        <w:rPr>
          <w:noProof/>
        </w:rPr>
      </w:r>
      <w:r>
        <w:rPr>
          <w:noProof/>
        </w:rPr>
        <w:fldChar w:fldCharType="separate"/>
      </w:r>
      <w:r>
        <w:rPr>
          <w:noProof/>
        </w:rPr>
        <w:t>42</w:t>
      </w:r>
      <w:r>
        <w:rPr>
          <w:noProof/>
        </w:rPr>
        <w:fldChar w:fldCharType="end"/>
      </w:r>
    </w:p>
    <w:p w14:paraId="5083E6D8" w14:textId="043C5B4B" w:rsidR="00E65454" w:rsidRDefault="00E65454">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_Toc153972799 \h </w:instrText>
      </w:r>
      <w:r>
        <w:rPr>
          <w:noProof/>
        </w:rPr>
      </w:r>
      <w:r>
        <w:rPr>
          <w:noProof/>
        </w:rPr>
        <w:fldChar w:fldCharType="separate"/>
      </w:r>
      <w:r>
        <w:rPr>
          <w:noProof/>
        </w:rPr>
        <w:t>42</w:t>
      </w:r>
      <w:r>
        <w:rPr>
          <w:noProof/>
        </w:rPr>
        <w:fldChar w:fldCharType="end"/>
      </w:r>
    </w:p>
    <w:p w14:paraId="6F3BD597" w14:textId="57C2D773" w:rsidR="00E65454" w:rsidRDefault="00E65454">
      <w:pPr>
        <w:pStyle w:val="TOC4"/>
        <w:rPr>
          <w:rFonts w:asciiTheme="minorHAnsi" w:eastAsiaTheme="minorEastAsia" w:hAnsiTheme="minorHAnsi" w:cstheme="minorBidi"/>
          <w:noProof/>
          <w:sz w:val="22"/>
          <w:szCs w:val="22"/>
          <w:lang w:eastAsia="en-GB"/>
        </w:rPr>
      </w:pPr>
      <w:r>
        <w:rPr>
          <w:noProof/>
        </w:rPr>
        <w:lastRenderedPageBreak/>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_Toc153972800 \h </w:instrText>
      </w:r>
      <w:r>
        <w:rPr>
          <w:noProof/>
        </w:rPr>
      </w:r>
      <w:r>
        <w:rPr>
          <w:noProof/>
        </w:rPr>
        <w:fldChar w:fldCharType="separate"/>
      </w:r>
      <w:r>
        <w:rPr>
          <w:noProof/>
        </w:rPr>
        <w:t>42</w:t>
      </w:r>
      <w:r>
        <w:rPr>
          <w:noProof/>
        </w:rPr>
        <w:fldChar w:fldCharType="end"/>
      </w:r>
    </w:p>
    <w:p w14:paraId="657DFBFD" w14:textId="5A585472" w:rsidR="00E65454" w:rsidRDefault="00E6545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_Toc153972801 \h </w:instrText>
      </w:r>
      <w:r>
        <w:rPr>
          <w:noProof/>
        </w:rPr>
      </w:r>
      <w:r>
        <w:rPr>
          <w:noProof/>
        </w:rPr>
        <w:fldChar w:fldCharType="separate"/>
      </w:r>
      <w:r>
        <w:rPr>
          <w:noProof/>
        </w:rPr>
        <w:t>42</w:t>
      </w:r>
      <w:r>
        <w:rPr>
          <w:noProof/>
        </w:rPr>
        <w:fldChar w:fldCharType="end"/>
      </w:r>
    </w:p>
    <w:p w14:paraId="2D38F5BF" w14:textId="0B91B672" w:rsidR="00E65454" w:rsidRDefault="00E65454">
      <w:pPr>
        <w:pStyle w:val="TOC4"/>
        <w:rPr>
          <w:rFonts w:asciiTheme="minorHAnsi" w:eastAsiaTheme="minorEastAsia" w:hAnsiTheme="minorHAnsi" w:cstheme="minorBidi"/>
          <w:noProof/>
          <w:sz w:val="22"/>
          <w:szCs w:val="22"/>
          <w:lang w:eastAsia="en-GB"/>
        </w:rPr>
      </w:pPr>
      <w:r>
        <w:rPr>
          <w:noProof/>
        </w:rPr>
        <w:t>5.3.3.1</w:t>
      </w:r>
      <w:r>
        <w:rPr>
          <w:rFonts w:asciiTheme="minorHAnsi" w:eastAsiaTheme="minorEastAsia" w:hAnsiTheme="minorHAnsi" w:cstheme="minorBidi"/>
          <w:noProof/>
          <w:sz w:val="22"/>
          <w:szCs w:val="22"/>
          <w:lang w:eastAsia="en-GB"/>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_Toc153972802 \h </w:instrText>
      </w:r>
      <w:r>
        <w:rPr>
          <w:noProof/>
        </w:rPr>
      </w:r>
      <w:r>
        <w:rPr>
          <w:noProof/>
        </w:rPr>
        <w:fldChar w:fldCharType="separate"/>
      </w:r>
      <w:r>
        <w:rPr>
          <w:noProof/>
        </w:rPr>
        <w:t>42</w:t>
      </w:r>
      <w:r>
        <w:rPr>
          <w:noProof/>
        </w:rPr>
        <w:fldChar w:fldCharType="end"/>
      </w:r>
    </w:p>
    <w:p w14:paraId="7D387C3F" w14:textId="71CD7593" w:rsidR="00E65454" w:rsidRDefault="00E65454">
      <w:pPr>
        <w:pStyle w:val="TOC4"/>
        <w:rPr>
          <w:rFonts w:asciiTheme="minorHAnsi" w:eastAsiaTheme="minorEastAsia" w:hAnsiTheme="minorHAnsi" w:cstheme="minorBidi"/>
          <w:noProof/>
          <w:sz w:val="22"/>
          <w:szCs w:val="22"/>
          <w:lang w:eastAsia="en-GB"/>
        </w:rPr>
      </w:pPr>
      <w:r>
        <w:rPr>
          <w:noProof/>
        </w:rPr>
        <w:t>5.3.3.2</w:t>
      </w:r>
      <w:r>
        <w:rPr>
          <w:rFonts w:asciiTheme="minorHAnsi" w:eastAsiaTheme="minorEastAsia" w:hAnsiTheme="minorHAnsi" w:cstheme="minorBidi"/>
          <w:noProof/>
          <w:sz w:val="22"/>
          <w:szCs w:val="22"/>
          <w:lang w:eastAsia="en-GB"/>
        </w:rPr>
        <w:tab/>
      </w:r>
      <w:r>
        <w:rPr>
          <w:noProof/>
        </w:rPr>
        <w:t>Uplink Positioning Information Transport using SLPP messages</w:t>
      </w:r>
      <w:r>
        <w:rPr>
          <w:noProof/>
        </w:rPr>
        <w:tab/>
      </w:r>
      <w:r>
        <w:rPr>
          <w:noProof/>
        </w:rPr>
        <w:fldChar w:fldCharType="begin" w:fldLock="1"/>
      </w:r>
      <w:r>
        <w:rPr>
          <w:noProof/>
        </w:rPr>
        <w:instrText xml:space="preserve"> PAGEREF _Toc153972803 \h </w:instrText>
      </w:r>
      <w:r>
        <w:rPr>
          <w:noProof/>
        </w:rPr>
      </w:r>
      <w:r>
        <w:rPr>
          <w:noProof/>
        </w:rPr>
        <w:fldChar w:fldCharType="separate"/>
      </w:r>
      <w:r>
        <w:rPr>
          <w:noProof/>
        </w:rPr>
        <w:t>42</w:t>
      </w:r>
      <w:r>
        <w:rPr>
          <w:noProof/>
        </w:rPr>
        <w:fldChar w:fldCharType="end"/>
      </w:r>
    </w:p>
    <w:p w14:paraId="7B03713F" w14:textId="35EF560D" w:rsidR="00E65454" w:rsidRDefault="00E65454" w:rsidP="00E65454">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_Toc153972804 \h </w:instrText>
      </w:r>
      <w:r>
        <w:rPr>
          <w:noProof/>
        </w:rPr>
      </w:r>
      <w:r>
        <w:rPr>
          <w:noProof/>
        </w:rPr>
        <w:fldChar w:fldCharType="separate"/>
      </w:r>
      <w:r>
        <w:rPr>
          <w:noProof/>
        </w:rPr>
        <w:t>44</w:t>
      </w:r>
      <w:r>
        <w:rPr>
          <w:noProof/>
        </w:rPr>
        <w:fldChar w:fldCharType="end"/>
      </w:r>
    </w:p>
    <w:p w14:paraId="6F5F90D0" w14:textId="4E1C8189"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53972746"/>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7A48E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 xml:space="preserve">indicates a mandatory requirement to do </w:t>
      </w:r>
      <w:proofErr w:type="gramStart"/>
      <w:r>
        <w:t>something</w:t>
      </w:r>
      <w:proofErr w:type="gramEnd"/>
    </w:p>
    <w:p w14:paraId="1323E74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 xml:space="preserve">indicates a recommendation to do </w:t>
      </w:r>
      <w:proofErr w:type="gramStart"/>
      <w:r>
        <w:t>something</w:t>
      </w:r>
      <w:proofErr w:type="gramEnd"/>
    </w:p>
    <w:p w14:paraId="22258DBC"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15BB1FD2" w14:textId="31200821" w:rsidR="008C384C" w:rsidRDefault="008C384C" w:rsidP="00774DA4">
      <w:pPr>
        <w:pStyle w:val="EX"/>
      </w:pPr>
      <w:r w:rsidRPr="00774DA4">
        <w:rPr>
          <w:b/>
        </w:rPr>
        <w:t>may</w:t>
      </w:r>
      <w:r w:rsidR="009351DF">
        <w:tab/>
      </w:r>
      <w:r>
        <w:t xml:space="preserve">indicates permission to do </w:t>
      </w:r>
      <w:proofErr w:type="gramStart"/>
      <w:r>
        <w:t>something</w:t>
      </w:r>
      <w:proofErr w:type="gramEnd"/>
    </w:p>
    <w:p w14:paraId="46C06972"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w:t>
      </w:r>
      <w:proofErr w:type="gramStart"/>
      <w:r w:rsidR="00774DA4">
        <w:t>possible</w:t>
      </w:r>
      <w:proofErr w:type="gramEnd"/>
    </w:p>
    <w:p w14:paraId="1FDA4709" w14:textId="3B0DE04A" w:rsidR="00774DA4" w:rsidRDefault="00774DA4" w:rsidP="00774DA4">
      <w:pPr>
        <w:pStyle w:val="EX"/>
      </w:pPr>
      <w:r w:rsidRPr="00774DA4">
        <w:rPr>
          <w:b/>
        </w:rPr>
        <w:t>cannot</w:t>
      </w:r>
      <w:r w:rsidR="009351DF">
        <w:tab/>
      </w:r>
      <w:r>
        <w:t xml:space="preserve">indicates that something is </w:t>
      </w:r>
      <w:proofErr w:type="gramStart"/>
      <w:r>
        <w:t>impossible</w:t>
      </w:r>
      <w:proofErr w:type="gramEnd"/>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4B6D0F9" w14:textId="77777777" w:rsidR="00774DA4" w:rsidRPr="004D3578" w:rsidRDefault="00647114" w:rsidP="00A27486">
      <w:r>
        <w:t>The constructions "</w:t>
      </w:r>
      <w:proofErr w:type="gramStart"/>
      <w:r>
        <w:t>is</w:t>
      </w:r>
      <w:proofErr w:type="gramEnd"/>
      <w:r>
        <w:t>"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53972747"/>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w:t>
      </w:r>
      <w:proofErr w:type="gramStart"/>
      <w:r>
        <w:t>to</w:t>
      </w:r>
      <w:proofErr w:type="gramEnd"/>
      <w:r>
        <w:t xml:space="preserve">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53972748"/>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7ED055BF"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proofErr w:type="spellStart"/>
      <w:r w:rsidRPr="00F538F1">
        <w:t>Sidelink</w:t>
      </w:r>
      <w:proofErr w:type="spellEnd"/>
      <w:r w:rsidRPr="00F538F1">
        <w:t xml:space="preserve"> Positioning Protocol (SLPP); Protocol specification</w:t>
      </w:r>
      <w:proofErr w:type="gramStart"/>
      <w:r w:rsidRPr="00DC2402">
        <w:t>".</w:t>
      </w:r>
      <w:r>
        <w:t>.</w:t>
      </w:r>
      <w:proofErr w:type="gramEnd"/>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 xml:space="preserve">Architectural Enhancements to support; Ranging based services and </w:t>
      </w:r>
      <w:proofErr w:type="spellStart"/>
      <w:r>
        <w:t>Sidelink</w:t>
      </w:r>
      <w:proofErr w:type="spellEnd"/>
      <w:r>
        <w:t xml:space="preserve"> Positioning</w:t>
      </w:r>
      <w:r w:rsidRPr="007F2770">
        <w:t>".</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53972749"/>
      <w:bookmarkEnd w:id="32"/>
      <w:r w:rsidRPr="004D3578">
        <w:lastRenderedPageBreak/>
        <w:t>3</w:t>
      </w:r>
      <w:r w:rsidRPr="004D3578">
        <w:tab/>
        <w:t>Definitions</w:t>
      </w:r>
      <w:r>
        <w:t xml:space="preserve"> of terms, </w:t>
      </w:r>
      <w:proofErr w:type="gramStart"/>
      <w:r>
        <w:t>symbols</w:t>
      </w:r>
      <w:proofErr w:type="gramEnd"/>
      <w:r>
        <w:t xml:space="preserve">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53972750"/>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This state is defined for a UE associated as a PRU with an LMF (</w:t>
      </w:r>
      <w:proofErr w:type="gramStart"/>
      <w:r>
        <w:rPr>
          <w:bCs/>
        </w:rPr>
        <w:t>i.e.</w:t>
      </w:r>
      <w:proofErr w:type="gramEnd"/>
      <w:r>
        <w:rPr>
          <w:bCs/>
        </w:rPr>
        <w:t xml:space="preserv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6A8F726A" w14:textId="77777777" w:rsidR="00F74E38" w:rsidRPr="009B295A"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53972751"/>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53972752"/>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53972753"/>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53972754"/>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53972755"/>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53972756"/>
      <w:bookmarkEnd w:id="102"/>
      <w:r>
        <w:rPr>
          <w:rFonts w:hint="eastAsia"/>
          <w:lang w:eastAsia="zh-CN"/>
        </w:rPr>
        <w:lastRenderedPageBreak/>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77777777"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Pr="00AC174F"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0EC47AE4" w14:textId="647A503E"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53972757"/>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53972758"/>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lastRenderedPageBreak/>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53972759"/>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w:t>
      </w:r>
      <w:proofErr w:type="gramStart"/>
      <w:r>
        <w:rPr>
          <w:rFonts w:hint="eastAsia"/>
          <w:lang w:eastAsia="ja-JP"/>
        </w:rPr>
        <w:t>taken into account</w:t>
      </w:r>
      <w:proofErr w:type="gramEnd"/>
      <w:r>
        <w:rPr>
          <w:rFonts w:hint="eastAsia"/>
          <w:lang w:eastAsia="ja-JP"/>
        </w:rPr>
        <w:t xml:space="preserve">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53972760"/>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53972761"/>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53972762"/>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53972763"/>
      <w:bookmarkEnd w:id="157"/>
      <w:r>
        <w:t>5.</w:t>
      </w:r>
      <w:r w:rsidRPr="00A7451F">
        <w:t>2.1</w:t>
      </w:r>
      <w:r>
        <w:tab/>
        <w:t xml:space="preserve">Network initiated location services </w:t>
      </w:r>
      <w:proofErr w:type="gramStart"/>
      <w:r>
        <w:t>operations</w:t>
      </w:r>
      <w:bookmarkEnd w:id="158"/>
      <w:bookmarkEnd w:id="159"/>
      <w:bookmarkEnd w:id="160"/>
      <w:bookmarkEnd w:id="161"/>
      <w:bookmarkEnd w:id="162"/>
      <w:bookmarkEnd w:id="163"/>
      <w:bookmarkEnd w:id="164"/>
      <w:bookmarkEnd w:id="165"/>
      <w:proofErr w:type="gramEnd"/>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53972764"/>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53972765"/>
      <w:bookmarkEnd w:id="175"/>
      <w:r>
        <w:t>5.</w:t>
      </w:r>
      <w:r w:rsidRPr="00A7451F">
        <w:t>2.1.</w:t>
      </w:r>
      <w:r>
        <w:t>1.1</w:t>
      </w:r>
      <w:r>
        <w:tab/>
        <w:t>General</w:t>
      </w:r>
      <w:bookmarkEnd w:id="176"/>
      <w:bookmarkEnd w:id="177"/>
      <w:bookmarkEnd w:id="178"/>
      <w:bookmarkEnd w:id="179"/>
      <w:bookmarkEnd w:id="180"/>
      <w:bookmarkEnd w:id="181"/>
      <w:bookmarkEnd w:id="182"/>
      <w:bookmarkEnd w:id="18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24pt" o:ole="">
            <v:imagedata r:id="rId11" o:title=""/>
          </v:shape>
          <o:OLEObject Type="Embed" ProgID="Visio.Drawing.11" ShapeID="_x0000_i1025" DrawAspect="Content" ObjectID="_1764585547"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74685D23"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53972766"/>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w:t>
      </w:r>
      <w:proofErr w:type="gramStart"/>
      <w:r>
        <w:t>e.g.</w:t>
      </w:r>
      <w:proofErr w:type="gramEnd"/>
      <w:r>
        <w:t xml:space="preserve">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proofErr w:type="gramStart"/>
      <w:r w:rsidRPr="001941E4">
        <w:rPr>
          <w:bCs/>
        </w:rPr>
        <w:t>lcsClientName</w:t>
      </w:r>
      <w:proofErr w:type="spellEnd"/>
      <w:r w:rsidRPr="001941E4">
        <w:rPr>
          <w:bCs/>
        </w:rPr>
        <w:t xml:space="preserve">,  </w:t>
      </w:r>
      <w:proofErr w:type="spellStart"/>
      <w:r w:rsidRPr="001941E4">
        <w:rPr>
          <w:bCs/>
        </w:rPr>
        <w:t>lcsCodeword</w:t>
      </w:r>
      <w:proofErr w:type="spellEnd"/>
      <w:proofErr w:type="gram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53972767"/>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4.5pt;height:509pt" o:ole="">
            <v:imagedata r:id="rId13" o:title=""/>
          </v:shape>
          <o:OLEObject Type="Embed" ProgID="Visio.Drawing.11" ShapeID="_x0000_i1026" DrawAspect="Content" ObjectID="_1764585548"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77777777" w:rsidR="00D75E69" w:rsidRDefault="00D75E69" w:rsidP="00D75E69">
      <w:pPr>
        <w:pStyle w:val="NO"/>
      </w:pPr>
      <w:bookmarkStart w:id="205" w:name="_Toc26193020"/>
      <w:bookmarkStart w:id="206" w:name="_Toc26193092"/>
      <w:bookmarkStart w:id="207" w:name="_Toc35266495"/>
      <w:bookmarkStart w:id="208" w:name="_Toc43195254"/>
      <w:bookmarkStart w:id="209" w:name="_Toc45264008"/>
      <w:bookmarkStart w:id="210"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211" w:name="_CR5_2_1_3"/>
      <w:bookmarkStart w:id="212" w:name="_Toc153972768"/>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53972769"/>
      <w:bookmarkEnd w:id="213"/>
      <w:r>
        <w:t>5</w:t>
      </w:r>
      <w:r w:rsidRPr="00A7451F">
        <w:t>.2.1.3</w:t>
      </w:r>
      <w:r>
        <w:t>.1</w:t>
      </w:r>
      <w:r>
        <w:tab/>
        <w:t>General</w:t>
      </w:r>
      <w:bookmarkEnd w:id="214"/>
      <w:bookmarkEnd w:id="215"/>
      <w:bookmarkEnd w:id="216"/>
      <w:bookmarkEnd w:id="217"/>
      <w:bookmarkEnd w:id="218"/>
      <w:bookmarkEnd w:id="219"/>
      <w:bookmarkEnd w:id="220"/>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3.5pt;height:545.55pt" o:ole="">
            <v:imagedata r:id="rId15" o:title=""/>
          </v:shape>
          <o:OLEObject Type="Embed" ProgID="Visio.Drawing.11" ShapeID="_x0000_i1027" DrawAspect="Content" ObjectID="_1764585549" r:id="rId16"/>
        </w:object>
      </w:r>
    </w:p>
    <w:p w14:paraId="5E0A161D" w14:textId="77777777" w:rsidR="00612F8B" w:rsidRDefault="00612F8B" w:rsidP="00612F8B">
      <w:pPr>
        <w:pStyle w:val="TF"/>
      </w:pPr>
      <w:bookmarkStart w:id="221" w:name="_CRFigure5_2_1_3_1_1"/>
      <w:r>
        <w:t>Figure </w:t>
      </w:r>
      <w:bookmarkEnd w:id="221"/>
      <w:r>
        <w:t>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222" w:name="_Toc26193022"/>
      <w:bookmarkStart w:id="223" w:name="_Toc26193094"/>
      <w:bookmarkStart w:id="224" w:name="_Toc35266497"/>
      <w:bookmarkStart w:id="225" w:name="_Toc43195256"/>
      <w:bookmarkStart w:id="226" w:name="_Toc45264010"/>
      <w:bookmarkStart w:id="227"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8" w:name="_CR5_2_1_3_2"/>
      <w:bookmarkStart w:id="229" w:name="_Toc153972770"/>
      <w:bookmarkEnd w:id="228"/>
      <w:r>
        <w:lastRenderedPageBreak/>
        <w:t>5.</w:t>
      </w:r>
      <w:r w:rsidRPr="00A7451F">
        <w:t>2.1.</w:t>
      </w:r>
      <w:r>
        <w:t>3.2</w:t>
      </w:r>
      <w:r>
        <w:tab/>
        <w:t>Normal operation</w:t>
      </w:r>
      <w:bookmarkEnd w:id="222"/>
      <w:bookmarkEnd w:id="223"/>
      <w:bookmarkEnd w:id="224"/>
      <w:bookmarkEnd w:id="225"/>
      <w:bookmarkEnd w:id="226"/>
      <w:bookmarkEnd w:id="227"/>
      <w:bookmarkEnd w:id="229"/>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30"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84E6EE4"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r w:rsidR="00E67220">
        <w:rPr>
          <w:rFonts w:eastAsia="DengXian"/>
        </w:rPr>
        <w:t>lcs-</w:t>
      </w:r>
      <w:proofErr w:type="spellStart"/>
      <w:r w:rsidR="00E67220">
        <w:rPr>
          <w:rFonts w:eastAsia="DengXian"/>
        </w:rPr>
        <w:t>Q</w:t>
      </w:r>
      <w:r>
        <w:t>os</w:t>
      </w:r>
      <w:proofErr w:type="spellEnd"/>
      <w:r>
        <w:t>,</w:t>
      </w:r>
      <w:r w:rsidR="00E67220" w:rsidRPr="00E67220">
        <w:rPr>
          <w:rFonts w:eastAsia="DengXian"/>
        </w:rPr>
        <w:t xml:space="preserve"> </w:t>
      </w:r>
      <w:proofErr w:type="spellStart"/>
      <w:r w:rsidR="00E67220">
        <w:rPr>
          <w:rFonts w:eastAsia="DengXian"/>
        </w:rPr>
        <w:t>mappedLcs-Qos</w:t>
      </w:r>
      <w:proofErr w:type="spellEnd"/>
      <w:r w:rsidR="00E67220">
        <w:rPr>
          <w:rFonts w:eastAsia="DengXian"/>
        </w:rPr>
        <w:t>,</w:t>
      </w:r>
      <w:r>
        <w:t xml:space="preserve"> </w:t>
      </w:r>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w:t>
      </w:r>
      <w:proofErr w:type="spellEnd"/>
      <w:r w:rsidR="00EA1014">
        <w:rPr>
          <w:lang w:eastAsia="zh-CN"/>
        </w:rPr>
        <w:t>,</w:t>
      </w:r>
      <w:r w:rsidR="00A66968">
        <w:rPr>
          <w:lang w:eastAsia="zh-CN"/>
        </w:rPr>
        <w:t xml:space="preserve"> </w:t>
      </w:r>
      <w:proofErr w:type="spellStart"/>
      <w:r w:rsidR="00EA1014">
        <w:rPr>
          <w:lang w:eastAsia="zh-CN"/>
        </w:rPr>
        <w:t>cumulativeEventReportingTimer</w:t>
      </w:r>
      <w:proofErr w:type="spellEnd"/>
      <w:r w:rsidR="00EA1014">
        <w:rPr>
          <w:lang w:eastAsia="zh-CN"/>
        </w:rPr>
        <w:t xml:space="preserve">, </w:t>
      </w:r>
      <w:proofErr w:type="spellStart"/>
      <w:r w:rsidR="00EA1014">
        <w:rPr>
          <w:lang w:eastAsia="zh-CN"/>
        </w:rPr>
        <w:t>cumulativeEventReportingCounter</w:t>
      </w:r>
      <w:proofErr w:type="spellEnd"/>
      <w:r w:rsidR="00A66968">
        <w:rPr>
          <w:rFonts w:hint="eastAsia"/>
          <w:lang w:eastAsia="zh-CN"/>
        </w:rPr>
        <w:t>,</w:t>
      </w:r>
      <w:r w:rsidR="00A66968" w:rsidRPr="00BA2773">
        <w:t xml:space="preserve"> </w:t>
      </w:r>
      <w:bookmarkStart w:id="231" w:name="OLE_LINK17"/>
      <w:r w:rsidR="00A66968">
        <w:t>h-</w:t>
      </w:r>
      <w:proofErr w:type="spellStart"/>
      <w:r w:rsidR="00A66968">
        <w:t>gmlc</w:t>
      </w:r>
      <w:proofErr w:type="spellEnd"/>
      <w:r w:rsidR="00A66968">
        <w:t>-address</w:t>
      </w:r>
      <w:bookmarkEnd w:id="231"/>
      <w:r w:rsidR="008F5539">
        <w:t>,</w:t>
      </w:r>
      <w:r w:rsidR="008F5539" w:rsidRPr="008F5539">
        <w:t xml:space="preserve"> </w:t>
      </w:r>
      <w:proofErr w:type="spellStart"/>
      <w:r w:rsidR="008F5539">
        <w:t>reportingIndication</w:t>
      </w:r>
      <w:proofErr w:type="spellEnd"/>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30"/>
    <w:p w14:paraId="3B5065AD" w14:textId="77777777" w:rsidR="00612F8B" w:rsidRDefault="00612F8B" w:rsidP="00612F8B"/>
    <w:p w14:paraId="1659748B" w14:textId="10A60C49" w:rsidR="00612F8B" w:rsidRDefault="00612F8B" w:rsidP="00612F8B">
      <w:pPr>
        <w:pStyle w:val="TF"/>
      </w:pPr>
      <w:bookmarkStart w:id="232" w:name="_CRFigure5_2_1_3_2_1"/>
      <w:r>
        <w:t>Figure </w:t>
      </w:r>
      <w:bookmarkEnd w:id="232"/>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1DDB7424"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reportingIndaication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it is </w:t>
      </w:r>
      <w:r>
        <w:t>used for Event Reporting procedure</w:t>
      </w:r>
      <w:r w:rsidRPr="0087186F">
        <w:t xml:space="preserve"> </w:t>
      </w:r>
      <w:proofErr w:type="spellStart"/>
      <w:r w:rsidRPr="0087186F">
        <w:t>when</w:t>
      </w:r>
      <w:r>
        <w:rPr>
          <w:rFonts w:hint="eastAsia"/>
          <w:lang w:eastAsia="zh-CN"/>
        </w:rPr>
        <w:t>the</w:t>
      </w:r>
      <w:proofErr w:type="spellEnd"/>
      <w:r>
        <w:t xml:space="preserve"> </w:t>
      </w:r>
      <w:r w:rsidRPr="0087186F">
        <w:t>UE is</w:t>
      </w:r>
      <w:r>
        <w:t xml:space="preserve"> inside or</w:t>
      </w:r>
      <w:r w:rsidRPr="0087186F">
        <w:t xml:space="preserve"> outside the </w:t>
      </w:r>
      <w:proofErr w:type="spellStart"/>
      <w:r>
        <w:rPr>
          <w:rFonts w:hint="eastAsia"/>
          <w:lang w:eastAsia="zh-CN"/>
        </w:rPr>
        <w:t>EventReportAllowedArea</w:t>
      </w:r>
      <w:proofErr w:type="spellEnd"/>
      <w:r>
        <w:rPr>
          <w:lang w:eastAsia="zh-CN"/>
        </w:rPr>
        <w:t>.</w:t>
      </w:r>
    </w:p>
    <w:p w14:paraId="00D8B20C" w14:textId="77777777" w:rsidR="00612F8B" w:rsidRDefault="00612F8B" w:rsidP="00612F8B">
      <w:pPr>
        <w:pStyle w:val="Heading4"/>
      </w:pPr>
      <w:bookmarkStart w:id="233" w:name="_CR5_2_1_4"/>
      <w:bookmarkStart w:id="234" w:name="_Toc26193023"/>
      <w:bookmarkStart w:id="235" w:name="_Toc26193095"/>
      <w:bookmarkStart w:id="236" w:name="_Toc35266498"/>
      <w:bookmarkStart w:id="237" w:name="_Toc43195257"/>
      <w:bookmarkStart w:id="238" w:name="_Toc45264011"/>
      <w:bookmarkStart w:id="239" w:name="_Toc92299353"/>
      <w:bookmarkStart w:id="240" w:name="_Toc153972771"/>
      <w:bookmarkEnd w:id="233"/>
      <w:r>
        <w:t>5.</w:t>
      </w:r>
      <w:r w:rsidRPr="00A7451F">
        <w:t>2.1</w:t>
      </w:r>
      <w:r>
        <w:t>.4</w:t>
      </w:r>
      <w:r>
        <w:tab/>
        <w:t>Supplementary Services Cancel Deferred Location</w:t>
      </w:r>
      <w:bookmarkEnd w:id="234"/>
      <w:bookmarkEnd w:id="235"/>
      <w:bookmarkEnd w:id="236"/>
      <w:bookmarkEnd w:id="237"/>
      <w:bookmarkEnd w:id="238"/>
      <w:bookmarkEnd w:id="239"/>
      <w:bookmarkEnd w:id="240"/>
    </w:p>
    <w:p w14:paraId="143316A8" w14:textId="77777777" w:rsidR="00612F8B" w:rsidRDefault="00612F8B" w:rsidP="00612F8B">
      <w:pPr>
        <w:pStyle w:val="Heading5"/>
      </w:pPr>
      <w:bookmarkStart w:id="241" w:name="_CR5_2_1_4_1"/>
      <w:bookmarkStart w:id="242" w:name="_Toc26193024"/>
      <w:bookmarkStart w:id="243" w:name="_Toc26193096"/>
      <w:bookmarkStart w:id="244" w:name="_Toc35266499"/>
      <w:bookmarkStart w:id="245" w:name="_Toc43195258"/>
      <w:bookmarkStart w:id="246" w:name="_Toc45264012"/>
      <w:bookmarkStart w:id="247" w:name="_Toc92299354"/>
      <w:bookmarkStart w:id="248" w:name="_Toc153972772"/>
      <w:bookmarkEnd w:id="241"/>
      <w:r>
        <w:t>5</w:t>
      </w:r>
      <w:r w:rsidRPr="00A7451F">
        <w:t>.2.1.</w:t>
      </w:r>
      <w:r>
        <w:t>4.1</w:t>
      </w:r>
      <w:r>
        <w:tab/>
        <w:t>General</w:t>
      </w:r>
      <w:bookmarkEnd w:id="242"/>
      <w:bookmarkEnd w:id="243"/>
      <w:bookmarkEnd w:id="244"/>
      <w:bookmarkEnd w:id="245"/>
      <w:bookmarkEnd w:id="246"/>
      <w:bookmarkEnd w:id="247"/>
      <w:bookmarkEnd w:id="248"/>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3.5pt;height:324pt" o:ole="">
            <v:imagedata r:id="rId17" o:title=""/>
          </v:shape>
          <o:OLEObject Type="Embed" ProgID="Visio.Drawing.11" ShapeID="_x0000_i1028" DrawAspect="Content" ObjectID="_1764585550" r:id="rId18"/>
        </w:object>
      </w:r>
    </w:p>
    <w:p w14:paraId="680FB029" w14:textId="77777777" w:rsidR="00612F8B" w:rsidRDefault="00612F8B" w:rsidP="00612F8B">
      <w:pPr>
        <w:pStyle w:val="TF"/>
      </w:pPr>
      <w:bookmarkStart w:id="249" w:name="_CRFigure5_2_1_4_1_1"/>
      <w:r>
        <w:t>Figure </w:t>
      </w:r>
      <w:bookmarkEnd w:id="249"/>
      <w:r>
        <w:t>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50" w:name="_CR5_2_1_4_2"/>
      <w:bookmarkStart w:id="251" w:name="_Toc26193025"/>
      <w:bookmarkStart w:id="252" w:name="_Toc26193097"/>
      <w:bookmarkStart w:id="253" w:name="_Toc35266500"/>
      <w:bookmarkStart w:id="254" w:name="_Toc43195259"/>
      <w:bookmarkStart w:id="255" w:name="_Toc45264013"/>
      <w:bookmarkStart w:id="256" w:name="_Toc92299355"/>
      <w:bookmarkStart w:id="257" w:name="_Toc153972773"/>
      <w:bookmarkEnd w:id="250"/>
      <w:r>
        <w:t>5.</w:t>
      </w:r>
      <w:r w:rsidRPr="00A7451F">
        <w:t>2.1.</w:t>
      </w:r>
      <w:r>
        <w:t>4.2</w:t>
      </w:r>
      <w:r>
        <w:tab/>
        <w:t>Normal operation</w:t>
      </w:r>
      <w:bookmarkEnd w:id="251"/>
      <w:bookmarkEnd w:id="252"/>
      <w:bookmarkEnd w:id="253"/>
      <w:bookmarkEnd w:id="254"/>
      <w:bookmarkEnd w:id="255"/>
      <w:bookmarkEnd w:id="256"/>
      <w:bookmarkEnd w:id="257"/>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8"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8"/>
    <w:p w14:paraId="6EAB1056" w14:textId="77777777" w:rsidR="00612F8B" w:rsidRDefault="00612F8B" w:rsidP="00612F8B"/>
    <w:p w14:paraId="339EAAC1" w14:textId="3644AFC5" w:rsidR="00612F8B" w:rsidRDefault="00612F8B" w:rsidP="00612F8B">
      <w:pPr>
        <w:pStyle w:val="TF"/>
      </w:pPr>
      <w:bookmarkStart w:id="259" w:name="_CRFigure5_2_1_4_2_1"/>
      <w:r>
        <w:t>Figure </w:t>
      </w:r>
      <w:bookmarkEnd w:id="259"/>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 xml:space="preserve">Network initiated PRU disassociation </w:t>
      </w:r>
      <w:proofErr w:type="gramStart"/>
      <w:r w:rsidRPr="00F0027A">
        <w:rPr>
          <w:rFonts w:ascii="Arial" w:eastAsia="SimSun" w:hAnsi="Arial"/>
          <w:sz w:val="24"/>
          <w:lang w:eastAsia="zh-CN"/>
        </w:rPr>
        <w:t>procedure</w:t>
      </w:r>
      <w:proofErr w:type="gramEnd"/>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60" w:name="_MON_1742154344"/>
    <w:bookmarkEnd w:id="260"/>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5pt;height:355pt" o:ole="">
            <v:imagedata r:id="rId19" o:title=""/>
          </v:shape>
          <o:OLEObject Type="Embed" ProgID="Word.Picture.8" ShapeID="_x0000_i1029" DrawAspect="Content" ObjectID="_1764585551"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 xml:space="preserve">association </w:t>
      </w:r>
      <w:proofErr w:type="gramStart"/>
      <w:r w:rsidRPr="00F0027A">
        <w:rPr>
          <w:rFonts w:ascii="Arial" w:eastAsia="SimSun" w:hAnsi="Arial"/>
          <w:b/>
          <w:lang w:eastAsia="zh-CN"/>
        </w:rPr>
        <w:t>procedure</w:t>
      </w:r>
      <w:proofErr w:type="gramEnd"/>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4CDBE585"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proofErr w:type="spellStart"/>
      <w:r w:rsidRPr="00DD34A1">
        <w:rPr>
          <w:rFonts w:eastAsia="SimSun"/>
          <w:bCs/>
        </w:rPr>
        <w:t>newLmfRoutingId</w:t>
      </w:r>
      <w:proofErr w:type="spellEnd"/>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 xml:space="preserve">PRU disassociation </w:t>
      </w:r>
      <w:proofErr w:type="gramStart"/>
      <w:r w:rsidRPr="00F0027A">
        <w:rPr>
          <w:rFonts w:eastAsia="SimSun"/>
          <w:b/>
          <w:bCs/>
        </w:rPr>
        <w:t>procedure</w:t>
      </w:r>
      <w:proofErr w:type="gramEnd"/>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77777777" w:rsidR="0056418D" w:rsidRDefault="0056418D" w:rsidP="0056418D">
      <w:pPr>
        <w:pStyle w:val="B1"/>
      </w:pPr>
      <w:r w:rsidRPr="00E64E14">
        <w:t>-</w:t>
      </w:r>
      <w:r w:rsidRPr="00E64E14">
        <w:tab/>
      </w:r>
      <w:proofErr w:type="spellStart"/>
      <w:r w:rsidRPr="00DD34A1">
        <w:rPr>
          <w:rFonts w:eastAsia="SimSun"/>
          <w:bCs/>
        </w:rPr>
        <w:t>newLmfRoutingId</w:t>
      </w:r>
      <w:proofErr w:type="spellEnd"/>
      <w:r w:rsidRPr="00E64E14">
        <w:t xml:space="preserve"> </w:t>
      </w:r>
    </w:p>
    <w:p w14:paraId="6AA69B3E" w14:textId="5ED00581" w:rsidR="00EE08FB" w:rsidRDefault="00EE08FB" w:rsidP="00EE08FB">
      <w:pPr>
        <w:pStyle w:val="Heading4"/>
      </w:pPr>
      <w:bookmarkStart w:id="261" w:name="_Toc153972774"/>
      <w:r>
        <w:t>5.</w:t>
      </w:r>
      <w:r w:rsidRPr="00A7451F">
        <w:t>2.1</w:t>
      </w:r>
      <w:r>
        <w:t>.</w:t>
      </w:r>
      <w:r w:rsidR="009D12E2">
        <w:t>6</w:t>
      </w:r>
      <w:r>
        <w:tab/>
      </w:r>
      <w:proofErr w:type="spellStart"/>
      <w:r>
        <w:t>Sidelink</w:t>
      </w:r>
      <w:proofErr w:type="spellEnd"/>
      <w:r>
        <w:t xml:space="preserve"> Positioning Information Transport</w:t>
      </w:r>
      <w:bookmarkEnd w:id="261"/>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203D8B9F" w14:textId="77777777" w:rsidR="00EE08FB" w:rsidRDefault="00EE08FB" w:rsidP="00EE08FB">
      <w:pPr>
        <w:spacing w:before="120" w:after="40"/>
      </w:pPr>
    </w:p>
    <w:p w14:paraId="74220782" w14:textId="77777777" w:rsidR="00EE08FB" w:rsidRDefault="00EE08FB" w:rsidP="00EE08FB">
      <w:pPr>
        <w:pStyle w:val="TH"/>
      </w:pPr>
      <w:r w:rsidRPr="00C14FF5">
        <w:object w:dxaOrig="12480" w:dyaOrig="10170" w14:anchorId="6507787F">
          <v:shape id="_x0000_i1030" type="#_x0000_t75" style="width:493.5pt;height:401pt" o:ole="">
            <v:imagedata r:id="rId21" o:title=""/>
          </v:shape>
          <o:OLEObject Type="Embed" ProgID="Visio.Drawing.11" ShapeID="_x0000_i1030" DrawAspect="Content" ObjectID="_1764585552" r:id="rId22"/>
        </w:object>
      </w:r>
    </w:p>
    <w:p w14:paraId="1DC90DB9" w14:textId="0FB0EA07" w:rsidR="00EE08FB" w:rsidRPr="00433842" w:rsidRDefault="00EE08FB" w:rsidP="00433842">
      <w:pPr>
        <w:pStyle w:val="TF"/>
      </w:pPr>
      <w:r>
        <w:t>Figure 5.</w:t>
      </w:r>
      <w:r w:rsidRPr="00A7451F">
        <w:t>2.1</w:t>
      </w:r>
      <w:r>
        <w:t>.</w:t>
      </w:r>
      <w:r w:rsidR="00E17172">
        <w:t>6</w:t>
      </w:r>
      <w:r>
        <w:t>.1: NAS signalling transport for downlink SLPP messages</w:t>
      </w:r>
    </w:p>
    <w:p w14:paraId="0417FBED" w14:textId="77777777" w:rsidR="00156548" w:rsidRDefault="00156548" w:rsidP="00612F8B">
      <w:pPr>
        <w:pStyle w:val="TF"/>
      </w:pPr>
    </w:p>
    <w:p w14:paraId="69097D29" w14:textId="77777777" w:rsidR="00612F8B" w:rsidRDefault="00612F8B" w:rsidP="00612F8B">
      <w:pPr>
        <w:pStyle w:val="Heading3"/>
      </w:pPr>
      <w:bookmarkStart w:id="262" w:name="_CR5_2_2"/>
      <w:bookmarkStart w:id="263" w:name="_Toc26193026"/>
      <w:bookmarkStart w:id="264" w:name="_Toc26193098"/>
      <w:bookmarkStart w:id="265" w:name="_Toc35266501"/>
      <w:bookmarkStart w:id="266" w:name="_Toc43195260"/>
      <w:bookmarkStart w:id="267" w:name="_Toc45264014"/>
      <w:bookmarkStart w:id="268" w:name="_Toc92299356"/>
      <w:bookmarkStart w:id="269" w:name="_Toc153972775"/>
      <w:bookmarkEnd w:id="262"/>
      <w:r w:rsidRPr="0094717B">
        <w:t>5.</w:t>
      </w:r>
      <w:r>
        <w:rPr>
          <w:rFonts w:hint="eastAsia"/>
        </w:rPr>
        <w:t>2.2</w:t>
      </w:r>
      <w:r w:rsidRPr="0094717B">
        <w:tab/>
      </w:r>
      <w:r>
        <w:rPr>
          <w:rFonts w:hint="eastAsia"/>
        </w:rPr>
        <w:t>Mobile</w:t>
      </w:r>
      <w:r w:rsidRPr="0094717B">
        <w:t xml:space="preserve"> initiated location services operations</w:t>
      </w:r>
      <w:bookmarkEnd w:id="263"/>
      <w:bookmarkEnd w:id="264"/>
      <w:bookmarkEnd w:id="265"/>
      <w:bookmarkEnd w:id="266"/>
      <w:bookmarkEnd w:id="267"/>
      <w:bookmarkEnd w:id="268"/>
      <w:bookmarkEnd w:id="269"/>
    </w:p>
    <w:p w14:paraId="4A184595" w14:textId="08545AA9" w:rsidR="00F00672" w:rsidRPr="000E16D0" w:rsidRDefault="00F00672" w:rsidP="00F00672">
      <w:pPr>
        <w:pStyle w:val="Heading4"/>
      </w:pPr>
      <w:bookmarkStart w:id="270" w:name="_Toc26193027"/>
      <w:bookmarkStart w:id="271" w:name="_Toc26193099"/>
      <w:bookmarkStart w:id="272" w:name="_Toc35266502"/>
      <w:bookmarkStart w:id="273" w:name="_Toc43195261"/>
      <w:bookmarkStart w:id="274" w:name="_Toc45264015"/>
      <w:bookmarkStart w:id="275" w:name="_Toc92299357"/>
      <w:bookmarkStart w:id="276" w:name="_Toc153972776"/>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Originated Location </w:t>
      </w:r>
      <w:proofErr w:type="gramStart"/>
      <w:r w:rsidRPr="000E16D0">
        <w:rPr>
          <w:rFonts w:hint="eastAsia"/>
        </w:rPr>
        <w:t>Request(</w:t>
      </w:r>
      <w:proofErr w:type="gramEnd"/>
      <w:r w:rsidRPr="000E16D0">
        <w:rPr>
          <w:rFonts w:hint="eastAsia"/>
        </w:rPr>
        <w:t>MO-LR)</w:t>
      </w:r>
      <w:bookmarkEnd w:id="276"/>
    </w:p>
    <w:p w14:paraId="031FDF33" w14:textId="18730FA1" w:rsidR="00612F8B" w:rsidRDefault="00612F8B" w:rsidP="00612F8B">
      <w:pPr>
        <w:pStyle w:val="Heading5"/>
        <w:rPr>
          <w:lang w:eastAsia="zh-CN"/>
        </w:rPr>
      </w:pPr>
      <w:bookmarkStart w:id="277" w:name="_CR5_2_2_1"/>
      <w:bookmarkStart w:id="278" w:name="_CR5_2_2_1_1"/>
      <w:bookmarkStart w:id="279" w:name="_Toc26193028"/>
      <w:bookmarkStart w:id="280" w:name="_Toc26193100"/>
      <w:bookmarkStart w:id="281" w:name="_Toc35266503"/>
      <w:bookmarkStart w:id="282" w:name="_Toc43195262"/>
      <w:bookmarkStart w:id="283" w:name="_Toc45264016"/>
      <w:bookmarkStart w:id="284" w:name="_Toc92299358"/>
      <w:bookmarkStart w:id="285" w:name="_Toc153972777"/>
      <w:bookmarkEnd w:id="270"/>
      <w:bookmarkEnd w:id="271"/>
      <w:bookmarkEnd w:id="272"/>
      <w:bookmarkEnd w:id="273"/>
      <w:bookmarkEnd w:id="274"/>
      <w:bookmarkEnd w:id="275"/>
      <w:bookmarkEnd w:id="277"/>
      <w:bookmarkEnd w:id="278"/>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79"/>
      <w:bookmarkEnd w:id="280"/>
      <w:bookmarkEnd w:id="281"/>
      <w:bookmarkEnd w:id="282"/>
      <w:bookmarkEnd w:id="283"/>
      <w:bookmarkEnd w:id="284"/>
      <w:bookmarkEnd w:id="285"/>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86" w:name="_MON_1634391118"/>
    <w:bookmarkStart w:id="287" w:name="_MON_1634391211"/>
    <w:bookmarkStart w:id="288" w:name="_MON_1634399084"/>
    <w:bookmarkStart w:id="289" w:name="_MON_1634399293"/>
    <w:bookmarkStart w:id="290" w:name="_MON_1634399299"/>
    <w:bookmarkStart w:id="291" w:name="_MON_1634400889"/>
    <w:bookmarkStart w:id="292" w:name="_MON_1634401134"/>
    <w:bookmarkStart w:id="293" w:name="_MON_1634401136"/>
    <w:bookmarkStart w:id="294" w:name="_MON_1634642145"/>
    <w:bookmarkStart w:id="295" w:name="_MON_1634642154"/>
    <w:bookmarkStart w:id="296" w:name="_MON_1634642260"/>
    <w:bookmarkStart w:id="297" w:name="_MON_1635252066"/>
    <w:bookmarkStart w:id="298" w:name="_MON_1635253262"/>
    <w:bookmarkStart w:id="299" w:name="_MON_1593863882"/>
    <w:bookmarkStart w:id="300" w:name="_MON_1634383344"/>
    <w:bookmarkStart w:id="301" w:name="_MON_1634383399"/>
    <w:bookmarkStart w:id="302" w:name="_MON_1634383450"/>
    <w:bookmarkStart w:id="303" w:name="_MON_1635970678"/>
    <w:bookmarkStart w:id="304" w:name="_MON_1635970687"/>
    <w:bookmarkStart w:id="305" w:name="_MON_1634383786"/>
    <w:bookmarkStart w:id="306" w:name="_MON_1634389013"/>
    <w:bookmarkStart w:id="307" w:name="_MON_1634389124"/>
    <w:bookmarkStart w:id="308" w:name="_MON_1634389134"/>
    <w:bookmarkStart w:id="309" w:name="_MON_163438960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634391019"/>
    <w:bookmarkEnd w:id="310"/>
    <w:p w14:paraId="54D653C4" w14:textId="60460025" w:rsidR="00612F8B" w:rsidRDefault="00612F8B" w:rsidP="00612F8B">
      <w:pPr>
        <w:pStyle w:val="TH"/>
        <w:rPr>
          <w:lang w:eastAsia="zh-CN"/>
        </w:rPr>
      </w:pPr>
      <w:r w:rsidRPr="00050CA8">
        <w:object w:dxaOrig="9072" w:dyaOrig="7227" w14:anchorId="3AAA4B22">
          <v:shape id="_x0000_i1031" type="#_x0000_t75" style="width:442.5pt;height:355pt" o:ole="">
            <v:imagedata r:id="rId23" o:title=""/>
          </v:shape>
          <o:OLEObject Type="Embed" ProgID="Word.Picture.8" ShapeID="_x0000_i1031" DrawAspect="Content" ObjectID="_1764585553"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0B4CDA3F"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r w:rsidR="001A451C">
        <w:t>included</w:t>
      </w:r>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311" w:name="_CR5_2_2_1_2"/>
      <w:bookmarkStart w:id="312" w:name="_Toc26193029"/>
      <w:bookmarkStart w:id="313" w:name="_Toc26193101"/>
      <w:bookmarkStart w:id="314" w:name="_Toc35266504"/>
      <w:bookmarkStart w:id="315" w:name="_Toc43195263"/>
      <w:bookmarkStart w:id="316" w:name="_Toc45264017"/>
      <w:bookmarkStart w:id="317" w:name="_Toc92299359"/>
      <w:bookmarkStart w:id="318" w:name="_Toc153972778"/>
      <w:bookmarkEnd w:id="31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2"/>
      <w:bookmarkEnd w:id="313"/>
      <w:bookmarkEnd w:id="314"/>
      <w:bookmarkEnd w:id="315"/>
      <w:bookmarkEnd w:id="316"/>
      <w:bookmarkEnd w:id="317"/>
      <w:bookmarkEnd w:id="318"/>
    </w:p>
    <w:p w14:paraId="17D6103E" w14:textId="77777777" w:rsidR="00612F8B" w:rsidRPr="000F688B" w:rsidRDefault="00612F8B" w:rsidP="00612F8B">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lastRenderedPageBreak/>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572B5ECC" w14:textId="77777777" w:rsidR="00612F8B" w:rsidRPr="000F688B" w:rsidRDefault="00612F8B" w:rsidP="00612F8B">
      <w:r w:rsidRPr="000F688B">
        <w:t>If the network is unable to successfully fulfil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 xml:space="preserve">During the MO-LR operation the UE shall run a timer T(LCSL).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19"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20" w:name="_CRFigure5_2_2_1_11"/>
      <w:bookmarkEnd w:id="319"/>
      <w:r w:rsidRPr="000F688B">
        <w:t xml:space="preserve">Figure </w:t>
      </w:r>
      <w:bookmarkEnd w:id="320"/>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21"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21"/>
    <w:p w14:paraId="31C00E1A" w14:textId="77777777" w:rsidR="00612F8B" w:rsidRPr="000F688B" w:rsidRDefault="00612F8B" w:rsidP="00612F8B"/>
    <w:p w14:paraId="2FE9D6EF" w14:textId="77777777" w:rsidR="00612F8B" w:rsidRPr="000F688B" w:rsidRDefault="00612F8B" w:rsidP="00612F8B">
      <w:pPr>
        <w:pStyle w:val="TF"/>
      </w:pPr>
      <w:bookmarkStart w:id="322" w:name="_CRFigure5_2_2_1_12"/>
      <w:r w:rsidRPr="000F688B">
        <w:t xml:space="preserve">Figure </w:t>
      </w:r>
      <w:bookmarkEnd w:id="322"/>
      <w:r w:rsidRPr="000F688B">
        <w:t>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23" w:name="_Toc26193030"/>
      <w:bookmarkStart w:id="324" w:name="_Toc26193102"/>
      <w:bookmarkStart w:id="325" w:name="_Toc35266505"/>
      <w:bookmarkStart w:id="326" w:name="_Toc43195264"/>
      <w:bookmarkStart w:id="327" w:name="_Toc45264018"/>
      <w:bookmarkStart w:id="328"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r w:rsidRPr="00E64E14">
        <w:t>molr</w:t>
      </w:r>
      <w:proofErr w:type="spellEnd"/>
      <w:r w:rsidRPr="00E64E14">
        <w:t xml:space="preserve">-Type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r>
      <w:proofErr w:type="spellStart"/>
      <w:r w:rsidRPr="00E64E14">
        <w:t>lcsServiceTypeID</w:t>
      </w:r>
      <w:proofErr w:type="spellEnd"/>
      <w:r w:rsidRPr="00E64E14">
        <w:t xml:space="preserve"> </w:t>
      </w:r>
    </w:p>
    <w:p w14:paraId="3ACF4111" w14:textId="1E5D6593" w:rsidR="00A031DF" w:rsidRPr="00E64E14" w:rsidRDefault="00A031DF" w:rsidP="00A031DF">
      <w:pPr>
        <w:pStyle w:val="B1"/>
      </w:pPr>
      <w:r w:rsidRPr="00E64E14">
        <w:t>-</w:t>
      </w:r>
      <w:r w:rsidRPr="00E64E14">
        <w:tab/>
      </w:r>
      <w:proofErr w:type="spellStart"/>
      <w:r w:rsidRPr="00E64E14">
        <w:t>ageOfLocationInfo</w:t>
      </w:r>
      <w:proofErr w:type="spellEnd"/>
    </w:p>
    <w:p w14:paraId="3C000E1B" w14:textId="77777777" w:rsidR="00A031DF" w:rsidRPr="00E64E14" w:rsidRDefault="00A031DF" w:rsidP="00A031DF">
      <w:pPr>
        <w:pStyle w:val="B1"/>
      </w:pPr>
      <w:r w:rsidRPr="00E64E14">
        <w:t>-</w:t>
      </w:r>
      <w:r w:rsidRPr="00E64E14">
        <w:tab/>
      </w:r>
      <w:proofErr w:type="spellStart"/>
      <w:r w:rsidRPr="00E64E14">
        <w:t>locationType</w:t>
      </w:r>
      <w:proofErr w:type="spellEnd"/>
      <w:r w:rsidRPr="00E64E14">
        <w:t xml:space="preserve"> </w:t>
      </w:r>
    </w:p>
    <w:p w14:paraId="6929EEFC" w14:textId="77777777" w:rsidR="00A031DF" w:rsidRPr="00E64E14" w:rsidRDefault="00A031DF" w:rsidP="00A031DF">
      <w:pPr>
        <w:pStyle w:val="B1"/>
      </w:pPr>
      <w:r w:rsidRPr="00E64E14">
        <w:t>-</w:t>
      </w:r>
      <w:r w:rsidRPr="00E64E14">
        <w:tab/>
      </w:r>
      <w:proofErr w:type="spellStart"/>
      <w:r w:rsidRPr="00E64E14">
        <w:t>mlc</w:t>
      </w:r>
      <w:proofErr w:type="spellEnd"/>
      <w:r w:rsidRPr="00E64E14">
        <w:t xml:space="preserve">-Number </w:t>
      </w:r>
    </w:p>
    <w:p w14:paraId="08C216D6" w14:textId="77777777" w:rsidR="00A031DF" w:rsidRPr="00E64E14" w:rsidRDefault="00A031DF" w:rsidP="00A031DF">
      <w:pPr>
        <w:pStyle w:val="B1"/>
      </w:pPr>
      <w:r w:rsidRPr="00E64E14">
        <w:t>-</w:t>
      </w:r>
      <w:r w:rsidRPr="00E64E14">
        <w:tab/>
      </w:r>
      <w:proofErr w:type="spellStart"/>
      <w:r w:rsidRPr="00E64E14">
        <w:t>lcsClientExternalID</w:t>
      </w:r>
      <w:proofErr w:type="spellEnd"/>
      <w:r w:rsidRPr="00E64E14">
        <w:t xml:space="preserve"> </w:t>
      </w:r>
    </w:p>
    <w:p w14:paraId="18F2C8B1" w14:textId="77777777" w:rsidR="00A031DF" w:rsidRPr="00E64E14" w:rsidRDefault="00A031DF" w:rsidP="00A031DF">
      <w:pPr>
        <w:pStyle w:val="B1"/>
      </w:pPr>
      <w:r w:rsidRPr="00E64E14">
        <w:t>-</w:t>
      </w:r>
      <w:r w:rsidRPr="00E64E14">
        <w:tab/>
      </w:r>
      <w:proofErr w:type="spellStart"/>
      <w:r w:rsidRPr="00E64E14">
        <w:t>pseudonymIndicator</w:t>
      </w:r>
      <w:proofErr w:type="spellEnd"/>
    </w:p>
    <w:p w14:paraId="3509E393" w14:textId="77777777" w:rsidR="00A031DF" w:rsidRPr="00E64E14" w:rsidRDefault="00A031DF" w:rsidP="00A031DF">
      <w:pPr>
        <w:pStyle w:val="B1"/>
      </w:pPr>
      <w:r w:rsidRPr="00E64E14">
        <w:t>-</w:t>
      </w:r>
      <w:r w:rsidRPr="00E64E14">
        <w:tab/>
      </w:r>
      <w:proofErr w:type="spellStart"/>
      <w:r w:rsidRPr="00E64E14">
        <w:t>supportedGADShapes</w:t>
      </w:r>
      <w:proofErr w:type="spellEnd"/>
    </w:p>
    <w:p w14:paraId="576C5DDC" w14:textId="77777777" w:rsidR="00A031DF" w:rsidRDefault="00A031DF" w:rsidP="00A031DF">
      <w:pPr>
        <w:pStyle w:val="B1"/>
        <w:rPr>
          <w:lang w:eastAsia="zh-CN"/>
        </w:rPr>
      </w:pPr>
      <w:r w:rsidRPr="00E64E14">
        <w:lastRenderedPageBreak/>
        <w:t>-</w:t>
      </w:r>
      <w:r w:rsidRPr="00E64E14">
        <w:tab/>
      </w:r>
      <w:proofErr w:type="spellStart"/>
      <w:r w:rsidRPr="00E64E14">
        <w:t>multiplePositioningProtocolPDUs</w:t>
      </w:r>
      <w:proofErr w:type="spellEnd"/>
    </w:p>
    <w:p w14:paraId="7359AA7E" w14:textId="18241AEE" w:rsidR="00A031DF" w:rsidRDefault="00A031DF" w:rsidP="00A031DF">
      <w:pPr>
        <w:pStyle w:val="B1"/>
        <w:rPr>
          <w:lang w:eastAsia="zh-CN"/>
        </w:rPr>
      </w:pPr>
      <w:r w:rsidRPr="00E64E14">
        <w:t>-</w:t>
      </w:r>
      <w:r w:rsidRPr="00E64E14">
        <w:tab/>
      </w:r>
      <w:proofErr w:type="spellStart"/>
      <w:r>
        <w:rPr>
          <w:rFonts w:hint="eastAsia"/>
          <w:lang w:eastAsia="zh-CN"/>
        </w:rPr>
        <w:t>locationEstimate</w:t>
      </w:r>
      <w:proofErr w:type="spellEnd"/>
    </w:p>
    <w:p w14:paraId="3C29DBED" w14:textId="094D49CF" w:rsidR="00B170D0" w:rsidRDefault="00B170D0" w:rsidP="00A031DF">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1EEA15A" w14:textId="77777777" w:rsidR="00A031DF" w:rsidRDefault="00A031DF" w:rsidP="00A031D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521989D" w14:textId="77777777" w:rsidR="00D75E69" w:rsidRDefault="00A031DF" w:rsidP="00D75E69">
      <w:pPr>
        <w:pStyle w:val="B1"/>
        <w:rPr>
          <w:lang w:eastAsia="zh-CN"/>
        </w:rPr>
      </w:pPr>
      <w:r w:rsidRPr="00E64E14">
        <w:t>-</w:t>
      </w:r>
      <w:r w:rsidRPr="00E64E14">
        <w:tab/>
      </w:r>
      <w:proofErr w:type="spellStart"/>
      <w:r>
        <w:rPr>
          <w:rFonts w:hint="eastAsia"/>
          <w:lang w:eastAsia="zh-CN"/>
        </w:rPr>
        <w:t>decipheringKeys</w:t>
      </w:r>
      <w:proofErr w:type="spellEnd"/>
    </w:p>
    <w:p w14:paraId="4AB0E405" w14:textId="382F83DB" w:rsidR="00A031DF" w:rsidRDefault="00D75E69" w:rsidP="00D75E69">
      <w:pPr>
        <w:pStyle w:val="B1"/>
        <w:rPr>
          <w:lang w:eastAsia="zh-CN"/>
        </w:rPr>
      </w:pPr>
      <w:r>
        <w:t>-</w:t>
      </w:r>
      <w:r>
        <w:tab/>
      </w:r>
      <w:proofErr w:type="spellStart"/>
      <w:r>
        <w:rPr>
          <w:rFonts w:hint="eastAsia"/>
          <w:lang w:eastAsia="zh-CN"/>
        </w:rPr>
        <w:t>scheduledLocTime</w:t>
      </w:r>
      <w:proofErr w:type="spellEnd"/>
    </w:p>
    <w:p w14:paraId="11E22B3F" w14:textId="180E8D74" w:rsidR="00B170D0" w:rsidRPr="00E64E14" w:rsidRDefault="00B170D0" w:rsidP="00D75E69">
      <w:pPr>
        <w:pStyle w:val="B1"/>
      </w:pPr>
      <w:r>
        <w:t>-</w:t>
      </w:r>
      <w:r>
        <w:tab/>
      </w:r>
      <w:proofErr w:type="spellStart"/>
      <w:r w:rsidRPr="000F688B">
        <w:t>velocityEstimate</w:t>
      </w:r>
      <w:proofErr w:type="spell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Heading4"/>
        <w:rPr>
          <w:lang w:eastAsia="zh-CN"/>
        </w:rPr>
      </w:pPr>
      <w:bookmarkStart w:id="329" w:name="_CR5_2_2_2"/>
      <w:bookmarkStart w:id="330" w:name="_Toc153972779"/>
      <w:bookmarkEnd w:id="329"/>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23"/>
      <w:bookmarkEnd w:id="324"/>
      <w:bookmarkEnd w:id="325"/>
      <w:bookmarkEnd w:id="326"/>
      <w:bookmarkEnd w:id="327"/>
      <w:bookmarkEnd w:id="328"/>
      <w:bookmarkEnd w:id="330"/>
    </w:p>
    <w:p w14:paraId="52F814F5" w14:textId="77777777" w:rsidR="00612F8B" w:rsidRDefault="00612F8B" w:rsidP="00612F8B">
      <w:pPr>
        <w:pStyle w:val="Heading5"/>
      </w:pPr>
      <w:bookmarkStart w:id="331" w:name="_CR5_2_2_2_1"/>
      <w:bookmarkStart w:id="332" w:name="_Toc26193031"/>
      <w:bookmarkStart w:id="333" w:name="_Toc26193103"/>
      <w:bookmarkStart w:id="334" w:name="_Toc35266506"/>
      <w:bookmarkStart w:id="335" w:name="_Toc43195265"/>
      <w:bookmarkStart w:id="336" w:name="_Toc45264019"/>
      <w:bookmarkStart w:id="337" w:name="_Toc92299361"/>
      <w:bookmarkStart w:id="338" w:name="_Toc153972780"/>
      <w:bookmarkEnd w:id="331"/>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32"/>
      <w:bookmarkEnd w:id="333"/>
      <w:bookmarkEnd w:id="334"/>
      <w:bookmarkEnd w:id="335"/>
      <w:bookmarkEnd w:id="336"/>
      <w:bookmarkEnd w:id="337"/>
      <w:bookmarkEnd w:id="338"/>
    </w:p>
    <w:p w14:paraId="1407A4ED" w14:textId="7010FAC6" w:rsidR="00A031DF" w:rsidRDefault="00A031DF" w:rsidP="00A031DF">
      <w:bookmarkStart w:id="339" w:name="_MON_1634642341"/>
      <w:bookmarkStart w:id="340" w:name="_MON_1634642349"/>
      <w:bookmarkStart w:id="341" w:name="_MON_1634642369"/>
      <w:bookmarkStart w:id="342" w:name="_MON_1634642391"/>
      <w:bookmarkStart w:id="343" w:name="_MON_1634643028"/>
      <w:bookmarkStart w:id="344" w:name="_MON_1634643051"/>
      <w:bookmarkStart w:id="345" w:name="_MON_1634643061"/>
      <w:bookmarkStart w:id="346" w:name="_MON_1634643066"/>
      <w:bookmarkStart w:id="347" w:name="_MON_1634643078"/>
      <w:bookmarkStart w:id="348" w:name="_MON_1634643105"/>
      <w:bookmarkStart w:id="349" w:name="_MON_1634643115"/>
      <w:bookmarkStart w:id="350" w:name="_MON_1634643176"/>
      <w:bookmarkStart w:id="351" w:name="_MON_1635310760"/>
      <w:bookmarkStart w:id="352" w:name="_MON_1635311843"/>
      <w:bookmarkStart w:id="353" w:name="_MON_1635311853"/>
      <w:bookmarkStart w:id="354" w:name="_MON_1635311872"/>
      <w:bookmarkStart w:id="355" w:name="_MON_1635682741"/>
      <w:bookmarkStart w:id="356" w:name="_MON_1634387501"/>
      <w:bookmarkStart w:id="357" w:name="_MON_1634392870"/>
      <w:bookmarkStart w:id="358" w:name="_MON_1634392880"/>
      <w:bookmarkStart w:id="359" w:name="_MON_1634392888"/>
      <w:bookmarkStart w:id="360" w:name="_MON_1634392988"/>
      <w:bookmarkStart w:id="361" w:name="_MON_1634398193"/>
      <w:bookmarkStart w:id="362" w:name="_MON_1634398208"/>
      <w:bookmarkStart w:id="363" w:name="_MON_1634398227"/>
      <w:bookmarkStart w:id="364" w:name="_MON_1634398232"/>
      <w:bookmarkStart w:id="365" w:name="_MON_1634398859"/>
      <w:bookmarkStart w:id="366" w:name="_MON_1634403240"/>
      <w:bookmarkStart w:id="367" w:name="_MON_1634400147"/>
      <w:bookmarkStart w:id="368" w:name="_MON_1634400169"/>
      <w:bookmarkStart w:id="369" w:name="_MON_1634400177"/>
      <w:bookmarkStart w:id="370" w:name="_MON_1634402192"/>
      <w:bookmarkStart w:id="371" w:name="_MON_1634402831"/>
      <w:bookmarkStart w:id="372" w:name="_MON_1634403158"/>
      <w:bookmarkStart w:id="373" w:name="_MON_1634403235"/>
      <w:bookmarkStart w:id="374" w:name="_MON_1634641374"/>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proofErr w:type="gramStart"/>
      <w:r>
        <w:rPr>
          <w:lang w:eastAsia="zh-CN"/>
        </w:rPr>
        <w:t>23</w:t>
      </w:r>
      <w:r>
        <w:t>.</w:t>
      </w:r>
      <w:r>
        <w:rPr>
          <w:lang w:eastAsia="zh-CN"/>
        </w:rPr>
        <w:t>273</w:t>
      </w:r>
      <w:r>
        <w:t> </w:t>
      </w:r>
      <w:r>
        <w:rPr>
          <w:lang w:eastAsia="zh-CN"/>
        </w:rPr>
        <w:t xml:space="preserve"> </w:t>
      </w:r>
      <w:r w:rsidR="009351DF">
        <w:rPr>
          <w:lang w:eastAsia="ja-JP"/>
        </w:rPr>
        <w:t>clause</w:t>
      </w:r>
      <w:proofErr w:type="gramEnd"/>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75" w:name="_MON_1634641681"/>
    <w:bookmarkEnd w:id="375"/>
    <w:p w14:paraId="125BCEA4" w14:textId="77777777" w:rsidR="00612F8B" w:rsidRDefault="00612F8B" w:rsidP="00612F8B">
      <w:pPr>
        <w:pStyle w:val="TH"/>
        <w:rPr>
          <w:lang w:eastAsia="zh-CN"/>
        </w:rPr>
      </w:pPr>
      <w:r>
        <w:object w:dxaOrig="10490" w:dyaOrig="10203" w14:anchorId="32112FB1">
          <v:shape id="_x0000_i1032" type="#_x0000_t75" style="width:478.5pt;height:468pt" o:ole="">
            <v:imagedata r:id="rId25" o:title=""/>
          </v:shape>
          <o:OLEObject Type="Embed" ProgID="Word.Picture.8" ShapeID="_x0000_i1032" DrawAspect="Content" ObjectID="_1764585554" r:id="rId26"/>
        </w:object>
      </w:r>
    </w:p>
    <w:p w14:paraId="671316C2" w14:textId="77777777" w:rsidR="00612F8B" w:rsidRDefault="00612F8B" w:rsidP="00612F8B">
      <w:pPr>
        <w:pStyle w:val="TF"/>
        <w:rPr>
          <w:lang w:eastAsia="zh-CN"/>
        </w:rPr>
      </w:pPr>
      <w:bookmarkStart w:id="376" w:name="_CRFigure5_2_2_2_11"/>
      <w:r w:rsidRPr="00D8362C">
        <w:t xml:space="preserve">Figure </w:t>
      </w:r>
      <w:bookmarkEnd w:id="376"/>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77" w:name="_CR5_2_2_2_2"/>
      <w:bookmarkStart w:id="378" w:name="_Toc26193032"/>
      <w:bookmarkStart w:id="379" w:name="_Toc26193104"/>
      <w:bookmarkStart w:id="380" w:name="_Toc35266507"/>
      <w:bookmarkStart w:id="381" w:name="_Toc43195266"/>
      <w:bookmarkStart w:id="382" w:name="_Toc45264020"/>
      <w:bookmarkStart w:id="383" w:name="_Toc92299362"/>
      <w:bookmarkStart w:id="384" w:name="_Toc153972781"/>
      <w:bookmarkEnd w:id="377"/>
      <w:r w:rsidRPr="0094717B">
        <w:t>5.</w:t>
      </w:r>
      <w:r>
        <w:rPr>
          <w:rFonts w:hint="eastAsia"/>
        </w:rPr>
        <w:t>2.2</w:t>
      </w:r>
      <w:r>
        <w:t>.</w:t>
      </w:r>
      <w:r>
        <w:rPr>
          <w:rFonts w:hint="eastAsia"/>
          <w:lang w:eastAsia="zh-CN"/>
        </w:rPr>
        <w:t>2</w:t>
      </w:r>
      <w:r w:rsidRPr="0094717B">
        <w:t>.</w:t>
      </w:r>
      <w:r>
        <w:t>2</w:t>
      </w:r>
      <w:r w:rsidRPr="0094717B">
        <w:tab/>
        <w:t>Normal operation</w:t>
      </w:r>
      <w:bookmarkEnd w:id="378"/>
      <w:bookmarkEnd w:id="379"/>
      <w:bookmarkEnd w:id="380"/>
      <w:bookmarkEnd w:id="381"/>
      <w:bookmarkEnd w:id="382"/>
      <w:bookmarkEnd w:id="383"/>
      <w:bookmarkEnd w:id="384"/>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85"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85"/>
    <w:p w14:paraId="027386EB" w14:textId="77777777" w:rsidR="00612F8B" w:rsidRPr="0094717B" w:rsidRDefault="00612F8B" w:rsidP="00612F8B"/>
    <w:p w14:paraId="250B98D9" w14:textId="77777777" w:rsidR="00612F8B" w:rsidRDefault="00612F8B" w:rsidP="00612F8B">
      <w:pPr>
        <w:pStyle w:val="TF"/>
        <w:rPr>
          <w:lang w:eastAsia="zh-CN"/>
        </w:rPr>
      </w:pPr>
      <w:bookmarkStart w:id="386" w:name="_CRFigure5_2_2_2_21"/>
      <w:r w:rsidRPr="0094717B">
        <w:t xml:space="preserve">Figure </w:t>
      </w:r>
      <w:bookmarkEnd w:id="386"/>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387" w:name="_CR5_2_2_3"/>
      <w:bookmarkStart w:id="388" w:name="_Toc35266508"/>
      <w:bookmarkStart w:id="389" w:name="_Toc43195267"/>
      <w:bookmarkStart w:id="390" w:name="_Toc45264021"/>
      <w:bookmarkStart w:id="391" w:name="_Toc92299363"/>
      <w:bookmarkStart w:id="392" w:name="_Toc26193033"/>
      <w:bookmarkStart w:id="393" w:name="_Toc26193105"/>
      <w:bookmarkStart w:id="394" w:name="_Toc153972782"/>
      <w:bookmarkEnd w:id="387"/>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88"/>
      <w:bookmarkEnd w:id="389"/>
      <w:bookmarkEnd w:id="390"/>
      <w:bookmarkEnd w:id="391"/>
      <w:bookmarkEnd w:id="394"/>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3" type="#_x0000_t75" style="width:6in;height:375.5pt" o:ole="">
            <v:imagedata r:id="rId27" o:title=""/>
          </v:shape>
          <o:OLEObject Type="Embed" ProgID="Visio.Drawing.11" ShapeID="_x0000_i1033" DrawAspect="Content" ObjectID="_1764585555" r:id="rId28"/>
        </w:object>
      </w:r>
    </w:p>
    <w:p w14:paraId="7830EA7B" w14:textId="77777777" w:rsidR="00612F8B" w:rsidRPr="0080063C" w:rsidRDefault="00612F8B" w:rsidP="00612F8B">
      <w:pPr>
        <w:pStyle w:val="TF"/>
      </w:pPr>
      <w:bookmarkStart w:id="395" w:name="_CRFigure5_2_2_31"/>
      <w:r w:rsidRPr="0080063C">
        <w:t>Figure </w:t>
      </w:r>
      <w:bookmarkEnd w:id="395"/>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96" w:name="_CR5_2_2_4"/>
      <w:bookmarkStart w:id="397" w:name="_Toc35266509"/>
      <w:bookmarkStart w:id="398" w:name="_Toc43195268"/>
      <w:bookmarkStart w:id="399" w:name="_Toc45264022"/>
      <w:bookmarkStart w:id="400" w:name="_Toc92299364"/>
      <w:bookmarkStart w:id="401" w:name="_Toc153972783"/>
      <w:bookmarkEnd w:id="39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97"/>
      <w:bookmarkEnd w:id="398"/>
      <w:bookmarkEnd w:id="399"/>
      <w:bookmarkEnd w:id="400"/>
      <w:bookmarkEnd w:id="401"/>
    </w:p>
    <w:p w14:paraId="306B0DF9" w14:textId="77777777" w:rsidR="00612F8B" w:rsidRPr="0080063C" w:rsidRDefault="00612F8B" w:rsidP="00612F8B">
      <w:pPr>
        <w:pStyle w:val="Heading5"/>
      </w:pPr>
      <w:bookmarkStart w:id="402" w:name="_CR5_2_2_4_1"/>
      <w:bookmarkStart w:id="403" w:name="_Toc35266510"/>
      <w:bookmarkStart w:id="404" w:name="_Toc43195269"/>
      <w:bookmarkStart w:id="405" w:name="_Toc45264023"/>
      <w:bookmarkStart w:id="406" w:name="_Toc92299365"/>
      <w:bookmarkStart w:id="407" w:name="_Toc153972784"/>
      <w:bookmarkEnd w:id="402"/>
      <w:r>
        <w:rPr>
          <w:rFonts w:hint="eastAsia"/>
        </w:rPr>
        <w:t>5.2.2.4</w:t>
      </w:r>
      <w:r w:rsidRPr="0080063C">
        <w:rPr>
          <w:rFonts w:hint="eastAsia"/>
        </w:rPr>
        <w:t>.1</w:t>
      </w:r>
      <w:r w:rsidRPr="0080063C">
        <w:rPr>
          <w:rFonts w:hint="eastAsia"/>
        </w:rPr>
        <w:tab/>
        <w:t>General</w:t>
      </w:r>
      <w:bookmarkEnd w:id="403"/>
      <w:bookmarkEnd w:id="404"/>
      <w:bookmarkEnd w:id="405"/>
      <w:bookmarkEnd w:id="406"/>
      <w:bookmarkEnd w:id="407"/>
    </w:p>
    <w:p w14:paraId="6CC71296" w14:textId="1941D9EA"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proofErr w:type="spellStart"/>
      <w:r w:rsidR="00C9059F">
        <w:rPr>
          <w:rFonts w:hint="eastAsia"/>
          <w:lang w:eastAsia="zh-CN"/>
        </w:rPr>
        <w:t>EventReportAllowedArea</w:t>
      </w:r>
      <w:proofErr w:type="spellEnd"/>
      <w:r w:rsidR="00C9059F">
        <w:rPr>
          <w:noProof/>
          <w:lang w:val="en-US" w:eastAsia="zh-CN"/>
        </w:rPr>
        <w:t xml:space="preserve"> based on the </w:t>
      </w:r>
      <w:proofErr w:type="spellStart"/>
      <w:r w:rsidR="00C9059F">
        <w:t>reportingIndication</w:t>
      </w:r>
      <w:proofErr w:type="spellEnd"/>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5pt;height:447.5pt" o:ole="">
            <v:imagedata r:id="rId29" o:title=""/>
          </v:shape>
          <o:OLEObject Type="Embed" ProgID="Visio.Drawing.15" ShapeID="_x0000_i1034" DrawAspect="Content" ObjectID="_1764585556" r:id="rId30"/>
        </w:object>
      </w:r>
    </w:p>
    <w:p w14:paraId="2BBE5424" w14:textId="77777777" w:rsidR="00612F8B" w:rsidRDefault="00612F8B" w:rsidP="00612F8B">
      <w:pPr>
        <w:pStyle w:val="TF"/>
      </w:pPr>
      <w:bookmarkStart w:id="408" w:name="_CRFigure5_2_2_4_11"/>
      <w:r>
        <w:t>Figure </w:t>
      </w:r>
      <w:bookmarkEnd w:id="408"/>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409" w:name="_CR5_2_2_4_2"/>
      <w:bookmarkStart w:id="410" w:name="_Toc35266511"/>
      <w:bookmarkStart w:id="411" w:name="_Toc43195270"/>
      <w:bookmarkStart w:id="412" w:name="_Toc45264024"/>
      <w:bookmarkStart w:id="413" w:name="_Toc92299366"/>
      <w:bookmarkStart w:id="414" w:name="_Toc153972785"/>
      <w:bookmarkEnd w:id="409"/>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0"/>
      <w:bookmarkEnd w:id="411"/>
      <w:bookmarkEnd w:id="412"/>
      <w:bookmarkEnd w:id="413"/>
      <w:bookmarkEnd w:id="414"/>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15"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w:t>
      </w:r>
      <w:proofErr w:type="spellStart"/>
      <w:r w:rsidRPr="00C6166F">
        <w:rPr>
          <w:rFonts w:eastAsia="SimSun"/>
          <w:lang w:eastAsia="en-US"/>
        </w:rPr>
        <w:t>EventReport</w:t>
      </w:r>
      <w:proofErr w:type="spellEnd"/>
      <w:r w:rsidRPr="00C6166F">
        <w:rPr>
          <w:rFonts w:eastAsia="SimSun"/>
          <w:lang w:eastAsia="en-US"/>
        </w:rPr>
        <w:t xml:space="preserve"> (</w:t>
      </w:r>
      <w:proofErr w:type="spellStart"/>
      <w:r w:rsidRPr="00C6166F">
        <w:rPr>
          <w:rFonts w:eastAsia="SimSun"/>
          <w:lang w:eastAsia="en-US"/>
        </w:rPr>
        <w:t>eventType</w:t>
      </w:r>
      <w:proofErr w:type="spellEnd"/>
      <w:r w:rsidRPr="00C6166F">
        <w:rPr>
          <w:rFonts w:eastAsia="SimSun"/>
          <w:lang w:eastAsia="en-US"/>
        </w:rPr>
        <w:t xml:space="preserve">, </w:t>
      </w:r>
      <w:proofErr w:type="spellStart"/>
      <w:r w:rsidRPr="00C6166F">
        <w:rPr>
          <w:rFonts w:eastAsia="SimSun"/>
          <w:lang w:eastAsia="en-US"/>
        </w:rPr>
        <w:t>referenceNumberExt</w:t>
      </w:r>
      <w:proofErr w:type="spellEnd"/>
      <w:r w:rsidRPr="00C6166F">
        <w:rPr>
          <w:rFonts w:eastAsia="SimSun"/>
          <w:lang w:eastAsia="en-US"/>
        </w:rPr>
        <w:t>, h-</w:t>
      </w:r>
      <w:proofErr w:type="spellStart"/>
      <w:r w:rsidRPr="00C6166F">
        <w:rPr>
          <w:rFonts w:eastAsia="SimSun"/>
          <w:lang w:eastAsia="en-US"/>
        </w:rPr>
        <w:t>gmlc</w:t>
      </w:r>
      <w:proofErr w:type="spellEnd"/>
      <w:r w:rsidRPr="00C6166F">
        <w:rPr>
          <w:rFonts w:eastAsia="SimSun"/>
          <w:lang w:eastAsia="en-US"/>
        </w:rPr>
        <w:t>-</w:t>
      </w:r>
      <w:proofErr w:type="spellStart"/>
      <w:r w:rsidRPr="00C6166F">
        <w:rPr>
          <w:rFonts w:eastAsia="SimSun"/>
          <w:lang w:eastAsia="en-US"/>
        </w:rPr>
        <w:t>callBackUri</w:t>
      </w:r>
      <w:proofErr w:type="spellEnd"/>
      <w:r w:rsidRPr="00C6166F">
        <w:rPr>
          <w:rFonts w:eastAsia="SimSun"/>
          <w:lang w:eastAsia="en-US"/>
        </w:rPr>
        <w:t xml:space="preserve">, lcs-QoS, </w:t>
      </w:r>
      <w:proofErr w:type="spellStart"/>
      <w:r w:rsidRPr="00C6166F">
        <w:rPr>
          <w:rFonts w:eastAsia="SimSun"/>
          <w:lang w:eastAsia="en-US"/>
        </w:rPr>
        <w:t>locationInfo</w:t>
      </w:r>
      <w:proofErr w:type="spellEnd"/>
      <w:r w:rsidRPr="00C6166F">
        <w:rPr>
          <w:rFonts w:eastAsia="SimSun"/>
          <w:lang w:eastAsia="en-US"/>
        </w:rPr>
        <w:t xml:space="preserve">, </w:t>
      </w:r>
      <w:proofErr w:type="spellStart"/>
      <w:r w:rsidRPr="00C6166F">
        <w:rPr>
          <w:rFonts w:eastAsia="SimSun"/>
          <w:lang w:eastAsia="en-US"/>
        </w:rPr>
        <w:t>supportedGADShapes</w:t>
      </w:r>
      <w:proofErr w:type="spellEnd"/>
      <w:r w:rsidRPr="00C6166F">
        <w:rPr>
          <w:rFonts w:eastAsia="SimSun"/>
          <w:lang w:eastAsia="en-US"/>
        </w:rPr>
        <w:t xml:space="preserve">, </w:t>
      </w:r>
      <w:proofErr w:type="spellStart"/>
      <w:r w:rsidRPr="00C6166F">
        <w:rPr>
          <w:rFonts w:eastAsia="SimSun"/>
          <w:lang w:eastAsia="en-US"/>
        </w:rPr>
        <w:t>multiplePositioningProtocolPDUs</w:t>
      </w:r>
      <w:proofErr w:type="spellEnd"/>
      <w:r w:rsidRPr="00C6166F">
        <w:rPr>
          <w:rFonts w:eastAsia="SimSun"/>
          <w:lang w:eastAsia="en-US"/>
        </w:rPr>
        <w:t xml:space="preserve">, </w:t>
      </w:r>
      <w:proofErr w:type="spellStart"/>
      <w:r w:rsidRPr="00C6166F">
        <w:rPr>
          <w:rFonts w:eastAsia="SimSun"/>
          <w:lang w:eastAsia="en-US"/>
        </w:rPr>
        <w:t>terminationCause</w:t>
      </w:r>
      <w:proofErr w:type="spellEnd"/>
      <w:r w:rsidR="00017DA7" w:rsidRPr="00C6166F">
        <w:rPr>
          <w:rFonts w:eastAsia="SimSun"/>
          <w:lang w:eastAsia="en-US"/>
        </w:rPr>
        <w:t xml:space="preserve">, </w:t>
      </w:r>
      <w:proofErr w:type="spellStart"/>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proofErr w:type="spellEnd"/>
      <w:r w:rsidRPr="00C6166F">
        <w:rPr>
          <w:rFonts w:eastAsia="SimSun"/>
          <w:lang w:eastAsia="en-US"/>
        </w:rPr>
        <w:t>))</w:t>
      </w:r>
    </w:p>
    <w:bookmarkEnd w:id="415"/>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16"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416"/>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17"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17"/>
    <w:p w14:paraId="486ADE22" w14:textId="77777777" w:rsidR="00612F8B" w:rsidRPr="0094717B" w:rsidRDefault="00612F8B" w:rsidP="00612F8B"/>
    <w:p w14:paraId="46D8A813" w14:textId="77777777" w:rsidR="00612F8B" w:rsidRDefault="00612F8B" w:rsidP="00612F8B">
      <w:pPr>
        <w:pStyle w:val="TF"/>
        <w:rPr>
          <w:lang w:eastAsia="zh-CN"/>
        </w:rPr>
      </w:pPr>
      <w:bookmarkStart w:id="418" w:name="_CRFigure5_2_2_4_21"/>
      <w:r w:rsidRPr="0094717B">
        <w:t xml:space="preserve">Figure </w:t>
      </w:r>
      <w:bookmarkEnd w:id="418"/>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proofErr w:type="spellStart"/>
      <w:r>
        <w:t>locationInfo</w:t>
      </w:r>
      <w:proofErr w:type="spellEnd"/>
      <w:r w:rsidRPr="00E64E14">
        <w:t xml:space="preserve"> </w:t>
      </w:r>
    </w:p>
    <w:p w14:paraId="0C8C4832" w14:textId="77777777" w:rsidR="00612F8B" w:rsidRPr="00E64E14" w:rsidRDefault="00612F8B" w:rsidP="00612F8B">
      <w:pPr>
        <w:pStyle w:val="B1"/>
      </w:pPr>
      <w:r w:rsidRPr="00E64E14">
        <w:t>-</w:t>
      </w:r>
      <w:r w:rsidRPr="00E64E14">
        <w:tab/>
      </w:r>
      <w:proofErr w:type="spellStart"/>
      <w:r>
        <w:t>supportedGADShapes</w:t>
      </w:r>
      <w:proofErr w:type="spellEnd"/>
    </w:p>
    <w:p w14:paraId="7CBA6B9F" w14:textId="77777777" w:rsidR="00612F8B" w:rsidRDefault="00612F8B" w:rsidP="00612F8B">
      <w:pPr>
        <w:pStyle w:val="B1"/>
        <w:rPr>
          <w:lang w:eastAsia="zh-CN"/>
        </w:rPr>
      </w:pPr>
      <w:r w:rsidRPr="00E64E14">
        <w:t>-</w:t>
      </w:r>
      <w:r w:rsidRPr="00E64E14">
        <w:tab/>
      </w:r>
      <w:proofErr w:type="spellStart"/>
      <w:r>
        <w:t>multiplePositioningProtocolPDUs</w:t>
      </w:r>
      <w:proofErr w:type="spellEnd"/>
    </w:p>
    <w:p w14:paraId="16BF9B37" w14:textId="74BB978C" w:rsidR="00612F8B" w:rsidRDefault="00612F8B" w:rsidP="00612F8B">
      <w:pPr>
        <w:pStyle w:val="B1"/>
      </w:pPr>
      <w:bookmarkStart w:id="419" w:name="_Toc35266512"/>
      <w:r w:rsidRPr="00E64E14">
        <w:t>-</w:t>
      </w:r>
      <w:r w:rsidRPr="00E64E14">
        <w:tab/>
      </w:r>
      <w:proofErr w:type="spellStart"/>
      <w:r w:rsidRPr="00793914">
        <w:t>terminationCause</w:t>
      </w:r>
      <w:proofErr w:type="spellEnd"/>
    </w:p>
    <w:p w14:paraId="5BB1C7F9" w14:textId="53CE219D" w:rsidR="00F753CB" w:rsidRPr="00F753CB" w:rsidRDefault="00F753CB" w:rsidP="00612F8B">
      <w:pPr>
        <w:pStyle w:val="B1"/>
        <w:rPr>
          <w:rFonts w:eastAsia="SimSun"/>
          <w:lang w:eastAsia="zh-CN"/>
        </w:rPr>
      </w:pPr>
      <w:r w:rsidRPr="00E64E14">
        <w:t>-</w:t>
      </w:r>
      <w:r w:rsidRPr="00E64E14">
        <w:tab/>
      </w:r>
      <w:proofErr w:type="spellStart"/>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roofErr w:type="spellEnd"/>
    </w:p>
    <w:p w14:paraId="4FB2488C" w14:textId="77777777" w:rsidR="00612F8B" w:rsidRPr="00A8448F" w:rsidRDefault="00612F8B" w:rsidP="00612F8B">
      <w:pPr>
        <w:pStyle w:val="Heading4"/>
        <w:rPr>
          <w:lang w:eastAsia="zh-CN"/>
        </w:rPr>
      </w:pPr>
      <w:bookmarkStart w:id="420" w:name="_CR5_2_2_5"/>
      <w:bookmarkStart w:id="421" w:name="_Toc43195271"/>
      <w:bookmarkStart w:id="422" w:name="_Toc45264025"/>
      <w:bookmarkStart w:id="423" w:name="_Toc92299367"/>
      <w:bookmarkStart w:id="424" w:name="_Toc153972786"/>
      <w:bookmarkEnd w:id="420"/>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1"/>
      <w:bookmarkEnd w:id="422"/>
      <w:bookmarkEnd w:id="423"/>
      <w:bookmarkEnd w:id="424"/>
    </w:p>
    <w:p w14:paraId="05960C36" w14:textId="77777777" w:rsidR="00612F8B" w:rsidRPr="0080063C" w:rsidRDefault="00612F8B" w:rsidP="00612F8B">
      <w:pPr>
        <w:pStyle w:val="Heading5"/>
      </w:pPr>
      <w:bookmarkStart w:id="425" w:name="_CR5_2_2_5_1"/>
      <w:bookmarkStart w:id="426" w:name="_Toc43195272"/>
      <w:bookmarkStart w:id="427" w:name="_Toc45264026"/>
      <w:bookmarkStart w:id="428" w:name="_Toc92299368"/>
      <w:bookmarkStart w:id="429" w:name="_Toc153972787"/>
      <w:bookmarkEnd w:id="425"/>
      <w:r w:rsidRPr="0080063C">
        <w:rPr>
          <w:rFonts w:hint="eastAsia"/>
        </w:rPr>
        <w:t>5.2.2.</w:t>
      </w:r>
      <w:r>
        <w:rPr>
          <w:rFonts w:hint="eastAsia"/>
        </w:rPr>
        <w:t>5</w:t>
      </w:r>
      <w:r w:rsidRPr="0080063C">
        <w:rPr>
          <w:rFonts w:hint="eastAsia"/>
        </w:rPr>
        <w:t>.1</w:t>
      </w:r>
      <w:r w:rsidRPr="0080063C">
        <w:rPr>
          <w:rFonts w:hint="eastAsia"/>
        </w:rPr>
        <w:tab/>
        <w:t>General</w:t>
      </w:r>
      <w:bookmarkEnd w:id="426"/>
      <w:bookmarkEnd w:id="427"/>
      <w:bookmarkEnd w:id="428"/>
      <w:bookmarkEnd w:id="429"/>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5" type="#_x0000_t75" style="width:478.5pt;height:354.45pt" o:ole="">
            <v:imagedata r:id="rId31" o:title=""/>
          </v:shape>
          <o:OLEObject Type="Embed" ProgID="Visio.Drawing.11" ShapeID="_x0000_i1035" DrawAspect="Content" ObjectID="_1764585557" r:id="rId32"/>
        </w:object>
      </w:r>
    </w:p>
    <w:p w14:paraId="1C61C738" w14:textId="77777777" w:rsidR="00612F8B" w:rsidRDefault="00612F8B" w:rsidP="00612F8B">
      <w:pPr>
        <w:pStyle w:val="TF"/>
      </w:pPr>
      <w:bookmarkStart w:id="430" w:name="_CRFigure5_2_2_5_11"/>
      <w:r>
        <w:t>Figure </w:t>
      </w:r>
      <w:bookmarkEnd w:id="430"/>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431" w:name="_CR5_2_2_5_2"/>
      <w:bookmarkStart w:id="432" w:name="_Toc43195273"/>
      <w:bookmarkStart w:id="433" w:name="_Toc45264027"/>
      <w:bookmarkStart w:id="434" w:name="_Toc92299369"/>
      <w:bookmarkStart w:id="435" w:name="_Toc153972788"/>
      <w:bookmarkEnd w:id="43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2"/>
      <w:bookmarkEnd w:id="433"/>
      <w:bookmarkEnd w:id="434"/>
      <w:bookmarkEnd w:id="435"/>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36"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w:t>
      </w:r>
      <w:r w:rsidR="00943D75" w:rsidRPr="00943D75">
        <w:t xml:space="preserve"> </w:t>
      </w:r>
      <w:proofErr w:type="spellStart"/>
      <w:r w:rsidR="00943D75">
        <w:t>eventReportExpectedArea</w:t>
      </w:r>
      <w:proofErr w:type="spellEnd"/>
      <w:r w:rsidR="00943D75">
        <w:rPr>
          <w:lang w:eastAsia="zh-CN"/>
        </w:rPr>
        <w:t xml:space="preserve">, </w:t>
      </w:r>
      <w:proofErr w:type="spellStart"/>
      <w:r w:rsidR="00943D75">
        <w:rPr>
          <w:lang w:eastAsia="zh-CN"/>
        </w:rPr>
        <w:t>areaUsageIndication</w:t>
      </w:r>
      <w:proofErr w:type="spellEnd"/>
      <w:r w:rsidRPr="0094717B">
        <w:t>)</w:t>
      </w:r>
    </w:p>
    <w:bookmarkEnd w:id="436"/>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37"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437"/>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38"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38"/>
    <w:p w14:paraId="642617EC" w14:textId="77777777" w:rsidR="00612F8B" w:rsidRPr="0094717B" w:rsidRDefault="00612F8B" w:rsidP="00612F8B"/>
    <w:p w14:paraId="2470AE26" w14:textId="77777777" w:rsidR="00612F8B" w:rsidRDefault="00612F8B" w:rsidP="00612F8B">
      <w:pPr>
        <w:pStyle w:val="TF"/>
        <w:rPr>
          <w:lang w:eastAsia="zh-CN"/>
        </w:rPr>
      </w:pPr>
      <w:bookmarkStart w:id="439" w:name="_CRFigure5_2_2_5_21"/>
      <w:r w:rsidRPr="0094717B">
        <w:t xml:space="preserve">Figure </w:t>
      </w:r>
      <w:bookmarkEnd w:id="439"/>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r>
        <w:rPr>
          <w:rFonts w:hint="eastAsia"/>
        </w:rPr>
        <w:t>locationPrivacyIndication</w:t>
      </w:r>
      <w:proofErr w:type="spellEnd"/>
    </w:p>
    <w:p w14:paraId="50872C48" w14:textId="77777777" w:rsidR="00A45B25" w:rsidRDefault="00612F8B" w:rsidP="00A45B25">
      <w:pPr>
        <w:pStyle w:val="B1"/>
        <w:rPr>
          <w:lang w:eastAsia="zh-CN"/>
        </w:rPr>
      </w:pPr>
      <w:r w:rsidRPr="00C51F47">
        <w:t>-</w:t>
      </w:r>
      <w:r w:rsidRPr="00C51F47">
        <w:tab/>
      </w:r>
      <w:proofErr w:type="spellStart"/>
      <w:r>
        <w:rPr>
          <w:rFonts w:hint="eastAsia"/>
        </w:rPr>
        <w:t>validTimePeriod</w:t>
      </w:r>
      <w:proofErr w:type="spellEnd"/>
    </w:p>
    <w:p w14:paraId="6CBAAFBA" w14:textId="6C6713B3" w:rsidR="00A45B25" w:rsidRDefault="00A45B25" w:rsidP="00A45B25">
      <w:pPr>
        <w:pStyle w:val="B1"/>
      </w:pPr>
      <w:r w:rsidRPr="00C51F47">
        <w:t>-</w:t>
      </w:r>
      <w:r w:rsidRPr="00C51F47">
        <w:tab/>
      </w:r>
      <w:bookmarkStart w:id="440" w:name="OLE_LINK2"/>
      <w:bookmarkStart w:id="441" w:name="OLE_LINK5"/>
      <w:proofErr w:type="spellStart"/>
      <w:r w:rsidR="00943D75">
        <w:rPr>
          <w:rFonts w:hint="eastAsia"/>
          <w:lang w:eastAsia="zh-CN"/>
        </w:rPr>
        <w:t>e</w:t>
      </w:r>
      <w:r w:rsidR="00943D75">
        <w:t>ventReportExpectedArea</w:t>
      </w:r>
      <w:bookmarkEnd w:id="440"/>
      <w:bookmarkEnd w:id="441"/>
      <w:proofErr w:type="spellEnd"/>
    </w:p>
    <w:p w14:paraId="25FE55E6" w14:textId="29DBB9B7" w:rsidR="00943D75" w:rsidRDefault="00943D75" w:rsidP="00A45B25">
      <w:pPr>
        <w:pStyle w:val="B1"/>
        <w:rPr>
          <w:lang w:eastAsia="zh-CN"/>
        </w:rPr>
      </w:pPr>
      <w:r>
        <w:rPr>
          <w:lang w:eastAsia="zh-CN"/>
        </w:rPr>
        <w:t>-</w:t>
      </w:r>
      <w:r>
        <w:rPr>
          <w:lang w:eastAsia="zh-CN"/>
        </w:rPr>
        <w:tab/>
      </w:r>
      <w:proofErr w:type="spellStart"/>
      <w:r>
        <w:rPr>
          <w:lang w:eastAsia="zh-CN"/>
        </w:rPr>
        <w:t>areaUsageIndication</w:t>
      </w:r>
      <w:proofErr w:type="spellEnd"/>
    </w:p>
    <w:p w14:paraId="164AB581" w14:textId="77777777" w:rsidR="00612F8B" w:rsidRPr="00E02C77" w:rsidRDefault="00612F8B" w:rsidP="00612F8B">
      <w:pPr>
        <w:pStyle w:val="Heading4"/>
        <w:rPr>
          <w:lang w:eastAsia="zh-CN"/>
        </w:rPr>
      </w:pPr>
      <w:bookmarkStart w:id="442" w:name="_CR5_2_2_6"/>
      <w:bookmarkStart w:id="443" w:name="_Toc92299370"/>
      <w:bookmarkStart w:id="444" w:name="_Toc43195274"/>
      <w:bookmarkStart w:id="445" w:name="_Toc45264028"/>
      <w:bookmarkStart w:id="446" w:name="_Toc153972789"/>
      <w:bookmarkEnd w:id="442"/>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3"/>
      <w:bookmarkEnd w:id="446"/>
    </w:p>
    <w:p w14:paraId="4B21C8BD" w14:textId="77777777" w:rsidR="00612F8B" w:rsidRPr="0080063C" w:rsidRDefault="00612F8B" w:rsidP="00612F8B">
      <w:pPr>
        <w:pStyle w:val="Heading5"/>
      </w:pPr>
      <w:bookmarkStart w:id="447" w:name="_CR5_2_2_6_1"/>
      <w:bookmarkStart w:id="448" w:name="_Toc92299371"/>
      <w:bookmarkStart w:id="449" w:name="_Toc153972790"/>
      <w:bookmarkEnd w:id="447"/>
      <w:r>
        <w:rPr>
          <w:rFonts w:hint="eastAsia"/>
        </w:rPr>
        <w:t>5.2.2.</w:t>
      </w:r>
      <w:r>
        <w:t>6</w:t>
      </w:r>
      <w:r w:rsidRPr="00544EA7">
        <w:t>.</w:t>
      </w:r>
      <w:r w:rsidRPr="0080063C">
        <w:rPr>
          <w:rFonts w:hint="eastAsia"/>
        </w:rPr>
        <w:t>1</w:t>
      </w:r>
      <w:r w:rsidRPr="0080063C">
        <w:rPr>
          <w:rFonts w:hint="eastAsia"/>
        </w:rPr>
        <w:tab/>
        <w:t>General</w:t>
      </w:r>
      <w:bookmarkEnd w:id="448"/>
      <w:bookmarkEnd w:id="449"/>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5pt;height:535pt" o:ole="">
            <v:imagedata r:id="rId33" o:title=""/>
          </v:shape>
          <o:OLEObject Type="Embed" ProgID="Visio.Drawing.11" ShapeID="_x0000_i1036" DrawAspect="Content" ObjectID="_1764585558" r:id="rId34"/>
        </w:object>
      </w:r>
    </w:p>
    <w:p w14:paraId="5844F4C6" w14:textId="77777777" w:rsidR="00612F8B" w:rsidRDefault="00612F8B" w:rsidP="00612F8B">
      <w:pPr>
        <w:pStyle w:val="TF"/>
      </w:pPr>
      <w:bookmarkStart w:id="450" w:name="_CRFigure5_2_2_6_11"/>
      <w:r>
        <w:t>Figure </w:t>
      </w:r>
      <w:bookmarkEnd w:id="450"/>
      <w:r>
        <w:t>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1" w:name="_CR5_2_2_6_2"/>
      <w:bookmarkStart w:id="452" w:name="_Toc92299372"/>
      <w:bookmarkStart w:id="453" w:name="_Toc153972791"/>
      <w:bookmarkEnd w:id="451"/>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2"/>
      <w:bookmarkEnd w:id="453"/>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26A54869" w14:textId="3A17090F" w:rsidR="00CA0A34" w:rsidRPr="00F0027A" w:rsidRDefault="00CA0A34" w:rsidP="00CA0A34">
      <w:pPr>
        <w:rPr>
          <w:rFonts w:eastAsia="SimSun"/>
          <w:noProof/>
          <w:lang w:val="en-US" w:eastAsia="zh-CN"/>
        </w:rPr>
      </w:pPr>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54" w:name="_MON_1760788401"/>
    <w:bookmarkEnd w:id="454"/>
    <w:p w14:paraId="7120173D" w14:textId="77777777" w:rsidR="00342F0B" w:rsidRDefault="00342F0B" w:rsidP="00342F0B">
      <w:pPr>
        <w:keepLines/>
        <w:spacing w:after="240"/>
        <w:jc w:val="center"/>
        <w:rPr>
          <w:rFonts w:ascii="Arial" w:eastAsia="SimSun" w:hAnsi="Arial"/>
          <w:b/>
        </w:rPr>
      </w:pPr>
      <w:r w:rsidRPr="00F0027A">
        <w:rPr>
          <w:rFonts w:ascii="Arial" w:eastAsia="SimSun" w:hAnsi="Arial"/>
          <w:b/>
        </w:rPr>
        <w:object w:dxaOrig="9072" w:dyaOrig="9034" w14:anchorId="5FD107AB">
          <v:shape id="_x0000_i1038" type="#_x0000_t75" style="width:452.5pt;height:447.5pt" o:ole="">
            <v:imagedata r:id="rId35" o:title=""/>
          </v:shape>
          <o:OLEObject Type="Embed" ProgID="Word.Picture.8" ShapeID="_x0000_i1038" DrawAspect="Content" ObjectID="_1764585559" r:id="rId36"/>
        </w:object>
      </w:r>
    </w:p>
    <w:p w14:paraId="7728837B" w14:textId="77777777" w:rsidR="00342F0B" w:rsidRPr="00F0027A" w:rsidRDefault="00342F0B" w:rsidP="00342F0B">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5ADE9485"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27F4954C"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w:t>
      </w:r>
      <w:proofErr w:type="spellStart"/>
      <w:r w:rsidRPr="00F0027A">
        <w:rPr>
          <w:rFonts w:eastAsia="SimSun"/>
          <w:bCs/>
        </w:rPr>
        <w:t>PRUassociationType</w:t>
      </w:r>
      <w:proofErr w:type="spellEnd"/>
      <w:r w:rsidRPr="00F0027A">
        <w:rPr>
          <w:rFonts w:eastAsia="SimSun"/>
          <w:bCs/>
        </w:rPr>
        <w:t xml:space="preserve">, </w:t>
      </w:r>
      <w:proofErr w:type="spellStart"/>
      <w:r w:rsidRPr="00F0027A">
        <w:rPr>
          <w:rFonts w:eastAsia="SimSun"/>
          <w:bCs/>
        </w:rPr>
        <w:t>positioningCapabilities</w:t>
      </w:r>
      <w:proofErr w:type="spellEnd"/>
      <w:r w:rsidR="00FE4873">
        <w:rPr>
          <w:rFonts w:eastAsia="SimSun"/>
          <w:bCs/>
        </w:rPr>
        <w:t xml:space="preserve">, </w:t>
      </w:r>
      <w:proofErr w:type="spellStart"/>
      <w:r w:rsidR="00FE4873">
        <w:rPr>
          <w:rFonts w:eastAsia="SimSun"/>
          <w:bCs/>
        </w:rPr>
        <w:t>PRUonOffState</w:t>
      </w:r>
      <w:proofErr w:type="spellEnd"/>
      <w:r w:rsidR="00FE4873">
        <w:rPr>
          <w:rFonts w:eastAsia="SimSun"/>
          <w:bCs/>
        </w:rPr>
        <w:t>,</w:t>
      </w:r>
      <w:r w:rsidRPr="00F0027A">
        <w:rPr>
          <w:rFonts w:eastAsia="SimSun"/>
          <w:bCs/>
        </w:rPr>
        <w:t xml:space="preserve"> </w:t>
      </w:r>
      <w:proofErr w:type="spellStart"/>
      <w:r w:rsidRPr="00F0027A">
        <w:rPr>
          <w:rFonts w:eastAsia="SimSun"/>
          <w:bCs/>
        </w:rPr>
        <w:t>locationOfPRU</w:t>
      </w:r>
      <w:proofErr w:type="spellEnd"/>
      <w:r w:rsidRPr="00F0027A">
        <w:rPr>
          <w:rFonts w:eastAsia="SimSun"/>
          <w:bCs/>
        </w:rPr>
        <w:t>)</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w:t>
      </w:r>
      <w:proofErr w:type="spellStart"/>
      <w:r w:rsidRPr="00F0027A">
        <w:rPr>
          <w:rFonts w:eastAsia="SimSun"/>
          <w:bCs/>
        </w:rPr>
        <w:t>PRUassociationUpdateTimer</w:t>
      </w:r>
      <w:proofErr w:type="spellEnd"/>
      <w:r w:rsidRPr="00F0027A">
        <w:rPr>
          <w:rFonts w:eastAsia="SimSun"/>
          <w:bCs/>
        </w:rPr>
        <w:t xml:space="preserve">, </w:t>
      </w:r>
      <w:proofErr w:type="spellStart"/>
      <w:r w:rsidRPr="00F0027A">
        <w:rPr>
          <w:rFonts w:eastAsia="SimSun"/>
          <w:bCs/>
        </w:rPr>
        <w:t>locationValidityPRUassociationUpdate</w:t>
      </w:r>
      <w:proofErr w:type="spellEnd"/>
      <w:r w:rsidRPr="00F0027A">
        <w:rPr>
          <w:rFonts w:eastAsia="SimSun"/>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w:t>
      </w:r>
      <w:proofErr w:type="spellStart"/>
      <w:r w:rsidRPr="00F0027A">
        <w:rPr>
          <w:rFonts w:eastAsia="SimSun"/>
          <w:bCs/>
        </w:rPr>
        <w:t>newLMFroutingID</w:t>
      </w:r>
      <w:proofErr w:type="spellEnd"/>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 xml:space="preserve">UE initiated PRU disassociation </w:t>
      </w:r>
      <w:proofErr w:type="gramStart"/>
      <w:r w:rsidRPr="00F0027A">
        <w:rPr>
          <w:rFonts w:ascii="Arial" w:eastAsia="SimSun" w:hAnsi="Arial"/>
          <w:sz w:val="24"/>
          <w:lang w:eastAsia="zh-CN"/>
        </w:rPr>
        <w:t>procedure</w:t>
      </w:r>
      <w:proofErr w:type="gramEnd"/>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5405341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Pr="00F0027A"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bookmarkStart w:id="455" w:name="_MON_1760540156"/>
    <w:bookmarkEnd w:id="455"/>
    <w:p w14:paraId="4FE941A5" w14:textId="29403B52" w:rsidR="00074068" w:rsidRPr="00F0027A" w:rsidRDefault="00074068" w:rsidP="00074068">
      <w:pPr>
        <w:keepLines/>
        <w:spacing w:after="240"/>
        <w:jc w:val="center"/>
        <w:rPr>
          <w:rFonts w:ascii="Arial" w:eastAsia="SimSun" w:hAnsi="Arial"/>
          <w:b/>
        </w:rPr>
      </w:pPr>
      <w:r w:rsidRPr="00F0027A">
        <w:rPr>
          <w:rFonts w:ascii="Arial" w:eastAsia="SimSun" w:hAnsi="Arial"/>
          <w:b/>
        </w:rPr>
        <w:object w:dxaOrig="9072" w:dyaOrig="9034" w14:anchorId="741BF074">
          <v:shape id="_x0000_i1040" type="#_x0000_t75" style="width:442.5pt;height:441.95pt" o:ole="">
            <v:imagedata r:id="rId37" o:title=""/>
          </v:shape>
          <o:OLEObject Type="Embed" ProgID="Word.Picture.8" ShapeID="_x0000_i1040" DrawAspect="Content" ObjectID="_1764585560" r:id="rId38"/>
        </w:object>
      </w: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 xml:space="preserve">association </w:t>
      </w:r>
      <w:proofErr w:type="gramStart"/>
      <w:r w:rsidRPr="00F0027A">
        <w:rPr>
          <w:rFonts w:ascii="Arial" w:eastAsia="SimSun" w:hAnsi="Arial"/>
          <w:b/>
          <w:lang w:eastAsia="zh-CN"/>
        </w:rPr>
        <w:t>procedure</w:t>
      </w:r>
      <w:proofErr w:type="gramEnd"/>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w:t>
      </w:r>
      <w:proofErr w:type="spellStart"/>
      <w:r w:rsidRPr="00F0027A">
        <w:rPr>
          <w:rFonts w:eastAsia="SimSun"/>
          <w:bCs/>
        </w:rPr>
        <w:t>AckIndication</w:t>
      </w:r>
      <w:proofErr w:type="spellEnd"/>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w:t>
      </w:r>
      <w:proofErr w:type="spellStart"/>
      <w:r w:rsidRPr="00F0027A">
        <w:rPr>
          <w:rFonts w:eastAsia="SimSun"/>
          <w:bCs/>
        </w:rPr>
        <w:t>disassocation</w:t>
      </w:r>
      <w:proofErr w:type="spellEnd"/>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 xml:space="preserve">PRU disassociation </w:t>
      </w:r>
      <w:proofErr w:type="gramStart"/>
      <w:r w:rsidRPr="00F0027A">
        <w:rPr>
          <w:rFonts w:eastAsia="SimSun"/>
          <w:b/>
          <w:bCs/>
        </w:rPr>
        <w:t>procedure</w:t>
      </w:r>
      <w:proofErr w:type="gramEnd"/>
    </w:p>
    <w:p w14:paraId="40FFF485" w14:textId="000A4738" w:rsidR="0050330B" w:rsidRPr="000E16D0" w:rsidRDefault="0050330B" w:rsidP="0050330B">
      <w:pPr>
        <w:pStyle w:val="Heading4"/>
      </w:pPr>
      <w:bookmarkStart w:id="456" w:name="_Toc153972792"/>
      <w:r w:rsidRPr="000E16D0">
        <w:rPr>
          <w:rFonts w:hint="eastAsia"/>
        </w:rPr>
        <w:t>5.</w:t>
      </w:r>
      <w:r>
        <w:rPr>
          <w:rFonts w:hint="eastAsia"/>
        </w:rPr>
        <w:t>2.</w:t>
      </w:r>
      <w:r>
        <w:rPr>
          <w:rFonts w:hint="eastAsia"/>
          <w:lang w:eastAsia="zh-CN"/>
        </w:rPr>
        <w:t>2</w:t>
      </w:r>
      <w:r w:rsidRPr="000E16D0">
        <w:rPr>
          <w:rFonts w:hint="eastAsia"/>
        </w:rPr>
        <w:t>.</w:t>
      </w:r>
      <w:r w:rsidR="004C6004">
        <w:t>3</w:t>
      </w:r>
      <w:r>
        <w:rPr>
          <w:rFonts w:hint="eastAsia"/>
        </w:rPr>
        <w:tab/>
      </w:r>
      <w:proofErr w:type="spellStart"/>
      <w:r>
        <w:t>Sidelink</w:t>
      </w:r>
      <w:proofErr w:type="spellEnd"/>
      <w:r>
        <w:t xml:space="preserve">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56"/>
    </w:p>
    <w:p w14:paraId="36546FC1" w14:textId="4D2955F5" w:rsidR="0050330B" w:rsidRDefault="0050330B" w:rsidP="0050330B">
      <w:pPr>
        <w:pStyle w:val="Heading5"/>
        <w:rPr>
          <w:lang w:eastAsia="zh-CN"/>
        </w:rPr>
      </w:pPr>
      <w:bookmarkStart w:id="457" w:name="_Toc153972793"/>
      <w:r w:rsidRPr="000E16D0">
        <w:rPr>
          <w:rFonts w:hint="eastAsia"/>
        </w:rPr>
        <w:t>5.</w:t>
      </w:r>
      <w:r>
        <w:rPr>
          <w:rFonts w:hint="eastAsia"/>
        </w:rPr>
        <w:t>2.</w:t>
      </w:r>
      <w:r>
        <w:rPr>
          <w:rFonts w:hint="eastAsia"/>
          <w:lang w:eastAsia="zh-CN"/>
        </w:rPr>
        <w:t>2</w:t>
      </w:r>
      <w:r w:rsidRPr="000E16D0">
        <w:rPr>
          <w:rFonts w:hint="eastAsia"/>
        </w:rPr>
        <w:t>.</w:t>
      </w:r>
      <w:r w:rsidR="004C6004">
        <w:t>3</w:t>
      </w:r>
      <w:r>
        <w:rPr>
          <w:rFonts w:hint="eastAsia"/>
        </w:rPr>
        <w:t>.1</w:t>
      </w:r>
      <w:r>
        <w:rPr>
          <w:rFonts w:hint="eastAsia"/>
        </w:rPr>
        <w:tab/>
        <w:t>General</w:t>
      </w:r>
      <w:bookmarkEnd w:id="457"/>
    </w:p>
    <w:p w14:paraId="605005FE" w14:textId="51AC6178" w:rsidR="0050330B" w:rsidRDefault="0050330B" w:rsidP="0050330B">
      <w:pPr>
        <w:rPr>
          <w:lang w:eastAsia="zh-CN"/>
        </w:rPr>
      </w:pPr>
      <w:r>
        <w:t>The</w:t>
      </w:r>
      <w:r>
        <w:rPr>
          <w:rFonts w:hint="eastAsia"/>
          <w:lang w:eastAsia="zh-CN"/>
        </w:rPr>
        <w:t xml:space="preserve"> supplementary services</w:t>
      </w:r>
      <w:r>
        <w:t xml:space="preserve"> SL-MO-LR operation enables the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4C6004">
        <w:t>3</w:t>
      </w:r>
      <w:r>
        <w:t>.</w:t>
      </w:r>
      <w:r>
        <w:rPr>
          <w:rFonts w:hint="eastAsia"/>
          <w:lang w:eastAsia="zh-CN"/>
        </w:rPr>
        <w:t>1</w:t>
      </w:r>
      <w:r>
        <w:t xml:space="preserve">-1 illustrates an example of the NAS </w:t>
      </w:r>
      <w:proofErr w:type="spellStart"/>
      <w:r>
        <w:t>signaling</w:t>
      </w:r>
      <w:proofErr w:type="spellEnd"/>
      <w:r>
        <w:t xml:space="preserve"> transport for an SL-MO-LR.</w:t>
      </w:r>
      <w:bookmarkStart w:id="458" w:name="_MON_1634389137"/>
      <w:bookmarkEnd w:id="458"/>
    </w:p>
    <w:p w14:paraId="7902DB07" w14:textId="77777777" w:rsidR="0050330B" w:rsidRDefault="0050330B" w:rsidP="0050330B">
      <w:pPr>
        <w:pStyle w:val="TH"/>
        <w:rPr>
          <w:lang w:eastAsia="zh-CN"/>
        </w:rPr>
      </w:pPr>
      <w:r w:rsidRPr="00F0027A">
        <w:object w:dxaOrig="9072" w:dyaOrig="7227" w14:anchorId="7A2D9026">
          <v:shape id="_x0000_i1042" type="#_x0000_t75" style="width:442.5pt;height:355pt" o:ole="">
            <v:imagedata r:id="rId39" o:title=""/>
          </v:shape>
          <o:OLEObject Type="Embed" ProgID="Word.Picture.8" ShapeID="_x0000_i1042" DrawAspect="Content" ObjectID="_1764585561" r:id="rId40"/>
        </w:object>
      </w:r>
    </w:p>
    <w:p w14:paraId="7D99A21C" w14:textId="66685FA5" w:rsidR="0050330B" w:rsidRDefault="0050330B" w:rsidP="0050330B">
      <w:pPr>
        <w:pStyle w:val="TF"/>
        <w:rPr>
          <w:lang w:eastAsia="zh-CN"/>
        </w:rPr>
      </w:pPr>
      <w:r w:rsidRPr="00D8362C">
        <w:t>Figure 5.</w:t>
      </w:r>
      <w:r>
        <w:rPr>
          <w:rFonts w:hint="eastAsia"/>
          <w:lang w:eastAsia="zh-CN"/>
        </w:rPr>
        <w:t>2.2</w:t>
      </w:r>
      <w:r w:rsidRPr="00D8362C">
        <w:t>.</w:t>
      </w:r>
      <w:r w:rsidR="004C6004">
        <w:t>3</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t>SL-</w:t>
      </w:r>
      <w:r w:rsidRPr="00D8362C">
        <w:t>MO-LR</w:t>
      </w:r>
    </w:p>
    <w:p w14:paraId="09ED1512" w14:textId="77777777" w:rsidR="0050330B" w:rsidRPr="008B65D1" w:rsidRDefault="0050330B" w:rsidP="0050330B">
      <w:pPr>
        <w:pStyle w:val="NO"/>
      </w:pPr>
      <w:r w:rsidRPr="008B65D1">
        <w:lastRenderedPageBreak/>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674E019E" w14:textId="1CF78252" w:rsidR="0050330B" w:rsidRDefault="0050330B" w:rsidP="0050330B">
      <w:pPr>
        <w:pStyle w:val="Heading5"/>
        <w:rPr>
          <w:lang w:eastAsia="zh-CN"/>
        </w:rPr>
      </w:pPr>
      <w:bookmarkStart w:id="459" w:name="_Toc153972794"/>
      <w:r w:rsidRPr="00631696">
        <w:rPr>
          <w:rFonts w:hint="eastAsia"/>
        </w:rPr>
        <w:t>5.</w:t>
      </w:r>
      <w:r>
        <w:rPr>
          <w:rFonts w:hint="eastAsia"/>
        </w:rPr>
        <w:t>2.2</w:t>
      </w:r>
      <w:r w:rsidRPr="00631696">
        <w:rPr>
          <w:rFonts w:hint="eastAsia"/>
        </w:rPr>
        <w:t>.</w:t>
      </w:r>
      <w:r w:rsidR="004C6004">
        <w:t>3</w:t>
      </w:r>
      <w:r>
        <w:rPr>
          <w:rFonts w:hint="eastAsia"/>
        </w:rPr>
        <w:t>.2</w:t>
      </w:r>
      <w:r>
        <w:rPr>
          <w:rFonts w:hint="eastAsia"/>
          <w:lang w:eastAsia="zh-CN"/>
        </w:rPr>
        <w:tab/>
        <w:t>Normal operation</w:t>
      </w:r>
      <w:bookmarkEnd w:id="459"/>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w:t>
      </w:r>
      <w:proofErr w:type="gramStart"/>
      <w:r w:rsidRPr="000F688B">
        <w:t>a</w:t>
      </w:r>
      <w:proofErr w:type="gramEnd"/>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411E1265" w14:textId="573FEBCF" w:rsidR="0050330B" w:rsidRPr="000F688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D76093">
        <w:t>3</w:t>
      </w:r>
      <w:r w:rsidRPr="000F688B">
        <w:t>.</w:t>
      </w:r>
      <w:r>
        <w:t>2</w:t>
      </w:r>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D76093">
        <w:t>3</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39B49272" w14:textId="77777777" w:rsidR="0050330B" w:rsidRPr="000F688B" w:rsidRDefault="0050330B" w:rsidP="0050330B">
      <w:r w:rsidRPr="000F688B">
        <w:t>If the network is unable to successfully fulfi</w:t>
      </w:r>
      <w:r>
        <w:t>l</w:t>
      </w:r>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p>
    <w:p w14:paraId="71185A45" w14:textId="77777777" w:rsidR="0050330B" w:rsidRPr="000F688B" w:rsidRDefault="0050330B" w:rsidP="0050330B">
      <w:r w:rsidRPr="000F688B">
        <w:t xml:space="preserve">During the </w:t>
      </w:r>
      <w:r>
        <w:t>SL-</w:t>
      </w:r>
      <w:r w:rsidRPr="000F688B">
        <w:t>MO-LR operation</w:t>
      </w:r>
      <w:r>
        <w:t>,</w:t>
      </w:r>
      <w:r w:rsidRPr="000F688B">
        <w:t xml:space="preserve"> the UE shall run a timer </w:t>
      </w:r>
      <w:proofErr w:type="spellStart"/>
      <w:r w:rsidRPr="000F688B">
        <w:t>T</w:t>
      </w:r>
      <w:r>
        <w:rPr>
          <w:rFonts w:hint="eastAsia"/>
          <w:lang w:eastAsia="zh-CN"/>
        </w:rPr>
        <w:t>aaa</w:t>
      </w:r>
      <w:proofErr w:type="spellEnd"/>
      <w:r w:rsidRPr="000F688B">
        <w:t xml:space="preserve">.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r>
        <w:rPr>
          <w:lang w:eastAsia="zh-CN"/>
        </w:rPr>
        <w:t>rangingResult</w:t>
      </w:r>
      <w:proofErr w:type="spellEnd"/>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1A0C817D" w:rsidR="0050330B" w:rsidRPr="000F688B" w:rsidRDefault="0050330B" w:rsidP="0050330B">
      <w:pPr>
        <w:pStyle w:val="TF"/>
      </w:pPr>
      <w:r w:rsidRPr="000F688B">
        <w:t>Figure 5.</w:t>
      </w:r>
      <w:r>
        <w:rPr>
          <w:rFonts w:hint="eastAsia"/>
          <w:lang w:eastAsia="zh-CN"/>
        </w:rPr>
        <w:t>2.2</w:t>
      </w:r>
      <w:r w:rsidRPr="000F688B">
        <w:t>.</w:t>
      </w:r>
      <w:r w:rsidR="004C6004">
        <w:t>3</w:t>
      </w:r>
      <w:r w:rsidRPr="000F688B">
        <w:t>.</w:t>
      </w:r>
      <w:r>
        <w:t>2</w:t>
      </w:r>
      <w:r w:rsidRPr="000F688B">
        <w:t xml:space="preserve">-1: Single </w:t>
      </w:r>
      <w:proofErr w:type="spellStart"/>
      <w:r>
        <w:t>sidelink</w:t>
      </w:r>
      <w:proofErr w:type="spellEnd"/>
      <w:r>
        <w:t xml:space="preserve">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28CC3267" w:rsidR="0050330B" w:rsidRPr="000F688B" w:rsidRDefault="0050330B" w:rsidP="0050330B">
      <w:pPr>
        <w:pStyle w:val="TF"/>
      </w:pPr>
      <w:r w:rsidRPr="000F688B">
        <w:t>Figure 5.</w:t>
      </w:r>
      <w:r>
        <w:rPr>
          <w:rFonts w:hint="eastAsia"/>
          <w:lang w:eastAsia="zh-CN"/>
        </w:rPr>
        <w:t>2.2</w:t>
      </w:r>
      <w:r w:rsidRPr="000F688B">
        <w:t>.</w:t>
      </w:r>
      <w:r w:rsidR="004C6004">
        <w:t>3</w:t>
      </w:r>
      <w:r w:rsidRPr="000F688B">
        <w:t>.</w:t>
      </w:r>
      <w:r>
        <w:t>2</w:t>
      </w:r>
      <w:r w:rsidRPr="000F688B">
        <w:t xml:space="preserve">-2: Multiple </w:t>
      </w:r>
      <w:proofErr w:type="spellStart"/>
      <w:r>
        <w:t>sidelink</w:t>
      </w:r>
      <w:proofErr w:type="spellEnd"/>
      <w:r>
        <w:t xml:space="preserve"> </w:t>
      </w:r>
      <w:r w:rsidRPr="000F688B">
        <w:t>mobile originated location requests</w:t>
      </w:r>
    </w:p>
    <w:p w14:paraId="4678241B" w14:textId="77777777" w:rsidR="0050330B" w:rsidRPr="000F688B" w:rsidRDefault="0050330B" w:rsidP="0050330B">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proofErr w:type="spellStart"/>
      <w:r>
        <w:t>sl</w:t>
      </w:r>
      <w:r w:rsidRPr="00E64E14">
        <w:t>molr</w:t>
      </w:r>
      <w:proofErr w:type="spellEnd"/>
      <w:r w:rsidRPr="00E64E14">
        <w:t xml:space="preserve">-Type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r>
      <w:proofErr w:type="spellStart"/>
      <w:r w:rsidRPr="00E64E14">
        <w:t>lcsClientExternalID</w:t>
      </w:r>
      <w:proofErr w:type="spellEnd"/>
      <w:r w:rsidRPr="00E64E14">
        <w:t xml:space="preserve"> </w:t>
      </w:r>
    </w:p>
    <w:p w14:paraId="64C1118E" w14:textId="77777777" w:rsidR="0050330B" w:rsidRPr="00E64E14" w:rsidRDefault="0050330B" w:rsidP="0050330B">
      <w:pPr>
        <w:pStyle w:val="B1"/>
      </w:pPr>
      <w:r w:rsidRPr="00E64E14">
        <w:t>-</w:t>
      </w:r>
      <w:r w:rsidRPr="00E64E14">
        <w:tab/>
      </w:r>
      <w:proofErr w:type="spellStart"/>
      <w:r w:rsidRPr="00E64E14">
        <w:t>mlc</w:t>
      </w:r>
      <w:proofErr w:type="spellEnd"/>
      <w:r w:rsidRPr="00E64E14">
        <w:t xml:space="preserve">-Number </w:t>
      </w:r>
    </w:p>
    <w:p w14:paraId="5DCB63DA" w14:textId="77777777" w:rsidR="0050330B" w:rsidRPr="00E64E14" w:rsidRDefault="0050330B" w:rsidP="0050330B">
      <w:pPr>
        <w:pStyle w:val="B1"/>
      </w:pPr>
      <w:r w:rsidRPr="00E64E14">
        <w:t>-</w:t>
      </w:r>
      <w:r w:rsidRPr="00E64E14">
        <w:tab/>
      </w:r>
      <w:proofErr w:type="spellStart"/>
      <w:r w:rsidRPr="00E64E14">
        <w:t>supportedGADShapes</w:t>
      </w:r>
      <w:proofErr w:type="spellEnd"/>
    </w:p>
    <w:p w14:paraId="5EC29848" w14:textId="77777777" w:rsidR="0050330B" w:rsidRDefault="0050330B" w:rsidP="0050330B">
      <w:pPr>
        <w:pStyle w:val="B1"/>
      </w:pPr>
      <w:r w:rsidRPr="00E64E14">
        <w:t>-</w:t>
      </w:r>
      <w:r w:rsidRPr="00E64E14">
        <w:tab/>
      </w:r>
      <w:proofErr w:type="spellStart"/>
      <w:r w:rsidRPr="00E64E14">
        <w:t>lcsServiceTypeID</w:t>
      </w:r>
      <w:proofErr w:type="spellEnd"/>
      <w:r w:rsidRPr="00E64E14">
        <w:t xml:space="preserve"> </w:t>
      </w:r>
    </w:p>
    <w:p w14:paraId="6A58E62F" w14:textId="77777777" w:rsidR="0050330B" w:rsidRDefault="0050330B" w:rsidP="0050330B">
      <w:pPr>
        <w:pStyle w:val="B1"/>
      </w:pPr>
      <w:r>
        <w:t>-</w:t>
      </w:r>
      <w:r>
        <w:tab/>
      </w:r>
      <w:proofErr w:type="spellStart"/>
      <w:r w:rsidRPr="000F688B">
        <w:t>pseudonymIndicator</w:t>
      </w:r>
      <w:proofErr w:type="spellEnd"/>
      <w:r>
        <w:t xml:space="preserve"> </w:t>
      </w:r>
    </w:p>
    <w:p w14:paraId="6F8385B8" w14:textId="77777777" w:rsidR="0050330B" w:rsidRDefault="0050330B" w:rsidP="0050330B">
      <w:pPr>
        <w:pStyle w:val="B1"/>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
    <w:p w14:paraId="23ADCC39" w14:textId="77777777" w:rsidR="0050330B" w:rsidRDefault="0050330B" w:rsidP="0050330B">
      <w:pPr>
        <w:pStyle w:val="B1"/>
      </w:pPr>
      <w:r>
        <w:t>-</w:t>
      </w:r>
      <w:r>
        <w:tab/>
      </w:r>
      <w:proofErr w:type="spellStart"/>
      <w:r>
        <w:t>calculationAssistIndicator</w:t>
      </w:r>
      <w:proofErr w:type="spellEnd"/>
      <w:r>
        <w:t xml:space="preserve"> </w:t>
      </w:r>
    </w:p>
    <w:p w14:paraId="5D805B3B" w14:textId="77777777" w:rsidR="0050330B" w:rsidRDefault="0050330B" w:rsidP="0050330B">
      <w:pPr>
        <w:pStyle w:val="B1"/>
      </w:pPr>
      <w:r>
        <w:lastRenderedPageBreak/>
        <w:t>-</w:t>
      </w:r>
      <w:r>
        <w:tab/>
      </w:r>
      <w:proofErr w:type="spellStart"/>
      <w:r>
        <w:t>preferredRangingResult</w:t>
      </w:r>
      <w:proofErr w:type="spellEnd"/>
      <w:r>
        <w:t xml:space="preserve"> </w:t>
      </w:r>
    </w:p>
    <w:p w14:paraId="2038CCF0" w14:textId="77777777" w:rsidR="0050330B" w:rsidRDefault="0050330B" w:rsidP="0050330B">
      <w:pPr>
        <w:pStyle w:val="B1"/>
        <w:rPr>
          <w:lang w:eastAsia="zh-CN"/>
        </w:rPr>
      </w:pPr>
      <w:r>
        <w:t>-</w:t>
      </w:r>
      <w:r>
        <w:tab/>
      </w:r>
      <w:proofErr w:type="spellStart"/>
      <w:r>
        <w:rPr>
          <w:lang w:eastAsia="zh-CN"/>
        </w:rPr>
        <w:t>relatedUEInfo</w:t>
      </w:r>
      <w:proofErr w:type="spellEnd"/>
      <w:r>
        <w:rPr>
          <w:lang w:eastAsia="zh-CN"/>
        </w:rPr>
        <w:t xml:space="preserve"> </w:t>
      </w:r>
    </w:p>
    <w:p w14:paraId="3E1AD93F" w14:textId="77777777" w:rsidR="0050330B" w:rsidRDefault="0050330B" w:rsidP="0050330B">
      <w:pPr>
        <w:pStyle w:val="B1"/>
        <w:rPr>
          <w:lang w:eastAsia="zh-CN"/>
        </w:rPr>
      </w:pPr>
      <w:r>
        <w:rPr>
          <w:lang w:eastAsia="zh-CN"/>
        </w:rPr>
        <w:t>-</w:t>
      </w:r>
      <w:r>
        <w:rPr>
          <w:lang w:eastAsia="zh-CN"/>
        </w:rPr>
        <w:tab/>
      </w:r>
      <w:proofErr w:type="spellStart"/>
      <w:r>
        <w:rPr>
          <w:lang w:eastAsia="zh-CN"/>
        </w:rPr>
        <w:t>rangingResult</w:t>
      </w:r>
      <w:proofErr w:type="spellEnd"/>
      <w:r>
        <w:rPr>
          <w:lang w:eastAsia="zh-CN"/>
        </w:rPr>
        <w:t xml:space="preserve"> </w:t>
      </w:r>
    </w:p>
    <w:p w14:paraId="270D195C" w14:textId="77777777" w:rsidR="0050330B" w:rsidRPr="00E64E14" w:rsidRDefault="0050330B" w:rsidP="0050330B">
      <w:pPr>
        <w:pStyle w:val="EditorsNote"/>
      </w:pPr>
      <w:r>
        <w:rPr>
          <w:lang w:eastAsia="zh-CN"/>
        </w:rPr>
        <w:t>Editor's note:</w:t>
      </w:r>
      <w:r>
        <w:rPr>
          <w:lang w:eastAsia="zh-CN"/>
        </w:rPr>
        <w:tab/>
        <w:t>The IEs included in the SL-MO-LR messages will be further updated based on CT4 and SA2’ progress.</w:t>
      </w:r>
    </w:p>
    <w:p w14:paraId="30796C07" w14:textId="6EB8FF39" w:rsidR="004771E8" w:rsidRPr="008E3CB1" w:rsidRDefault="004771E8" w:rsidP="004771E8">
      <w:pPr>
        <w:pStyle w:val="Heading4"/>
        <w:rPr>
          <w:lang w:eastAsia="zh-CN"/>
        </w:rPr>
      </w:pPr>
      <w:bookmarkStart w:id="460" w:name="_Toc153972795"/>
      <w:r>
        <w:rPr>
          <w:rFonts w:hint="eastAsia"/>
        </w:rPr>
        <w:t>5.2.2.</w:t>
      </w:r>
      <w:r>
        <w:t>4</w:t>
      </w:r>
      <w:r w:rsidRPr="008E3CB1">
        <w:rPr>
          <w:rFonts w:hint="eastAsia"/>
        </w:rPr>
        <w:tab/>
      </w:r>
      <w:r w:rsidRPr="00155F6D">
        <w:rPr>
          <w:rFonts w:hint="eastAsia"/>
          <w:lang w:eastAsia="zh-CN"/>
        </w:rPr>
        <w:t>UE initiated</w:t>
      </w:r>
      <w:r>
        <w:rPr>
          <w:rFonts w:hint="eastAsia"/>
          <w:lang w:eastAsia="zh-CN"/>
        </w:rPr>
        <w:t xml:space="preserve"> </w:t>
      </w:r>
      <w:proofErr w:type="spellStart"/>
      <w:r>
        <w:rPr>
          <w:lang w:eastAsia="zh-CN"/>
        </w:rPr>
        <w:t>Sidelink</w:t>
      </w:r>
      <w:proofErr w:type="spellEnd"/>
      <w:r>
        <w:rPr>
          <w:lang w:eastAsia="zh-CN"/>
        </w:rPr>
        <w:t xml:space="preserve"> </w:t>
      </w:r>
      <w:r>
        <w:rPr>
          <w:rFonts w:hint="eastAsia"/>
          <w:lang w:eastAsia="zh-CN"/>
        </w:rPr>
        <w:t>Positioning Information Transport</w:t>
      </w:r>
      <w:bookmarkEnd w:id="460"/>
    </w:p>
    <w:p w14:paraId="3D32108D" w14:textId="35774995"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5.2.2.4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3" type="#_x0000_t75" style="width:482.95pt;height:426.45pt" o:ole="">
            <v:imagedata r:id="rId41" o:title=""/>
          </v:shape>
          <o:OLEObject Type="Embed" ProgID="Visio.Drawing.15" ShapeID="_x0000_i1043" DrawAspect="Content" ObjectID="_1764585562" r:id="rId42"/>
        </w:object>
      </w:r>
    </w:p>
    <w:p w14:paraId="713B73D7" w14:textId="54C1913D" w:rsidR="004771E8" w:rsidRPr="0080063C" w:rsidRDefault="004771E8" w:rsidP="004771E8">
      <w:pPr>
        <w:pStyle w:val="TF"/>
      </w:pPr>
      <w:r w:rsidRPr="0080063C">
        <w:t>Figure </w:t>
      </w:r>
      <w:r>
        <w:t>5.2.2.4</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703270E6" w14:textId="77777777" w:rsidR="002C4E4C" w:rsidRPr="00156548" w:rsidRDefault="002C4E4C" w:rsidP="004771E8">
      <w:pPr>
        <w:keepNext/>
        <w:rPr>
          <w:rFonts w:eastAsia="SimSun"/>
          <w:b/>
          <w:bCs/>
        </w:rPr>
      </w:pPr>
    </w:p>
    <w:p w14:paraId="32DA2329" w14:textId="2A59062D" w:rsidR="00612F8B" w:rsidRPr="0094717B" w:rsidRDefault="00612F8B" w:rsidP="00612F8B">
      <w:pPr>
        <w:pStyle w:val="Heading2"/>
        <w:rPr>
          <w:lang w:eastAsia="zh-CN"/>
        </w:rPr>
      </w:pPr>
      <w:bookmarkStart w:id="461" w:name="_CR5_3"/>
      <w:bookmarkStart w:id="462" w:name="_Toc92299373"/>
      <w:bookmarkStart w:id="463" w:name="_Toc153972796"/>
      <w:bookmarkEnd w:id="461"/>
      <w:r w:rsidRPr="0094717B">
        <w:t>5.</w:t>
      </w:r>
      <w:r>
        <w:rPr>
          <w:rFonts w:hint="eastAsia"/>
          <w:lang w:eastAsia="zh-CN"/>
        </w:rPr>
        <w:t>3</w:t>
      </w:r>
      <w:r w:rsidRPr="0094717B">
        <w:tab/>
        <w:t xml:space="preserve">LCS </w:t>
      </w:r>
      <w:r>
        <w:rPr>
          <w:rFonts w:hint="eastAsia"/>
          <w:lang w:eastAsia="zh-CN"/>
        </w:rPr>
        <w:t>message and coding</w:t>
      </w:r>
      <w:bookmarkEnd w:id="392"/>
      <w:bookmarkEnd w:id="393"/>
      <w:bookmarkEnd w:id="419"/>
      <w:bookmarkEnd w:id="444"/>
      <w:bookmarkEnd w:id="445"/>
      <w:bookmarkEnd w:id="462"/>
      <w:bookmarkEnd w:id="463"/>
    </w:p>
    <w:p w14:paraId="75839DC1" w14:textId="77777777" w:rsidR="00612F8B" w:rsidRDefault="00612F8B" w:rsidP="00612F8B">
      <w:pPr>
        <w:pStyle w:val="Heading3"/>
      </w:pPr>
      <w:bookmarkStart w:id="464" w:name="_CR5_3_1"/>
      <w:bookmarkStart w:id="465" w:name="_Toc517469185"/>
      <w:bookmarkStart w:id="466" w:name="_Toc35266513"/>
      <w:bookmarkStart w:id="467" w:name="_Toc43195275"/>
      <w:bookmarkStart w:id="468" w:name="_Toc45264029"/>
      <w:bookmarkStart w:id="469" w:name="_Toc92299374"/>
      <w:bookmarkStart w:id="470" w:name="_Toc153972797"/>
      <w:bookmarkEnd w:id="464"/>
      <w:r>
        <w:t>5.3.1</w:t>
      </w:r>
      <w:r>
        <w:tab/>
        <w:t xml:space="preserve">Messages for </w:t>
      </w:r>
      <w:r>
        <w:rPr>
          <w:rFonts w:hint="eastAsia"/>
          <w:lang w:eastAsia="zh-CN"/>
        </w:rPr>
        <w:t>Location services</w:t>
      </w:r>
      <w:r>
        <w:t xml:space="preserve"> operations</w:t>
      </w:r>
      <w:bookmarkEnd w:id="465"/>
      <w:bookmarkEnd w:id="466"/>
      <w:bookmarkEnd w:id="467"/>
      <w:bookmarkEnd w:id="468"/>
      <w:bookmarkEnd w:id="469"/>
      <w:bookmarkEnd w:id="470"/>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71" w:name="_CR5_3_2"/>
      <w:bookmarkStart w:id="472" w:name="_Toc517469186"/>
      <w:bookmarkStart w:id="473" w:name="_Toc35266514"/>
      <w:bookmarkStart w:id="474" w:name="_Toc43195276"/>
      <w:bookmarkStart w:id="475" w:name="_Toc45264030"/>
      <w:bookmarkStart w:id="476" w:name="_Toc92299375"/>
      <w:bookmarkStart w:id="477" w:name="_Toc153972798"/>
      <w:bookmarkEnd w:id="471"/>
      <w:r>
        <w:t>5.3.2</w:t>
      </w:r>
      <w:r>
        <w:tab/>
        <w:t xml:space="preserve">Messages for </w:t>
      </w:r>
      <w:bookmarkEnd w:id="472"/>
      <w:r>
        <w:rPr>
          <w:rFonts w:hint="eastAsia"/>
          <w:lang w:eastAsia="zh-CN"/>
        </w:rPr>
        <w:t>LTE Positioning Protocol (LPP)</w:t>
      </w:r>
      <w:bookmarkEnd w:id="473"/>
      <w:bookmarkEnd w:id="474"/>
      <w:bookmarkEnd w:id="475"/>
      <w:bookmarkEnd w:id="476"/>
      <w:bookmarkEnd w:id="477"/>
    </w:p>
    <w:p w14:paraId="17561BEC" w14:textId="77777777" w:rsidR="00612F8B" w:rsidRPr="006916F6" w:rsidRDefault="00612F8B" w:rsidP="00612F8B">
      <w:pPr>
        <w:pStyle w:val="Heading4"/>
      </w:pPr>
      <w:bookmarkStart w:id="478" w:name="_CR5_3_2_1"/>
      <w:bookmarkStart w:id="479" w:name="_Toc517469188"/>
      <w:bookmarkStart w:id="480" w:name="_Toc35266515"/>
      <w:bookmarkStart w:id="481" w:name="_Toc43195277"/>
      <w:bookmarkStart w:id="482" w:name="_Toc45264031"/>
      <w:bookmarkStart w:id="483" w:name="_Toc92299376"/>
      <w:bookmarkStart w:id="484" w:name="_Toc153972799"/>
      <w:bookmarkEnd w:id="478"/>
      <w:r>
        <w:t>5.3.2.1</w:t>
      </w:r>
      <w:r w:rsidRPr="006916F6">
        <w:tab/>
        <w:t xml:space="preserve">Downlink Positioning Information Transport using LPP </w:t>
      </w:r>
      <w:proofErr w:type="gramStart"/>
      <w:r w:rsidRPr="006916F6">
        <w:t>messages</w:t>
      </w:r>
      <w:bookmarkEnd w:id="479"/>
      <w:bookmarkEnd w:id="480"/>
      <w:bookmarkEnd w:id="481"/>
      <w:bookmarkEnd w:id="482"/>
      <w:bookmarkEnd w:id="483"/>
      <w:bookmarkEnd w:id="484"/>
      <w:proofErr w:type="gramEnd"/>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85" w:name="_CR5_3_2_2"/>
      <w:bookmarkStart w:id="486" w:name="_Toc517469189"/>
      <w:bookmarkStart w:id="487" w:name="_Toc35266516"/>
      <w:bookmarkStart w:id="488" w:name="_Toc43195278"/>
      <w:bookmarkStart w:id="489" w:name="_Toc45264032"/>
      <w:bookmarkStart w:id="490" w:name="_Toc92299377"/>
      <w:bookmarkStart w:id="491" w:name="_Toc153972800"/>
      <w:bookmarkEnd w:id="485"/>
      <w:r w:rsidRPr="003521E6">
        <w:t>5.3.2.2</w:t>
      </w:r>
      <w:r w:rsidRPr="003521E6">
        <w:tab/>
      </w:r>
      <w:r w:rsidRPr="00EB4E5F">
        <w:t xml:space="preserve">Uplink </w:t>
      </w:r>
      <w:r>
        <w:t>Positioning Information Transport</w:t>
      </w:r>
      <w:r w:rsidRPr="00EB4E5F">
        <w:t xml:space="preserve"> using LPP </w:t>
      </w:r>
      <w:proofErr w:type="gramStart"/>
      <w:r w:rsidRPr="00EB4E5F">
        <w:t>messages</w:t>
      </w:r>
      <w:bookmarkEnd w:id="486"/>
      <w:bookmarkEnd w:id="487"/>
      <w:bookmarkEnd w:id="488"/>
      <w:bookmarkEnd w:id="489"/>
      <w:bookmarkEnd w:id="490"/>
      <w:bookmarkEnd w:id="491"/>
      <w:proofErr w:type="gramEnd"/>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Default="00A031DF" w:rsidP="00A031DF">
      <w:bookmarkStart w:id="492"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493" w:name="_Toc153972801"/>
      <w:r>
        <w:t>5.3.3</w:t>
      </w:r>
      <w:r>
        <w:tab/>
        <w:t xml:space="preserve">Messages for </w:t>
      </w:r>
      <w:proofErr w:type="spellStart"/>
      <w:r>
        <w:rPr>
          <w:lang w:eastAsia="zh-CN"/>
        </w:rPr>
        <w:t>SideLink</w:t>
      </w:r>
      <w:proofErr w:type="spellEnd"/>
      <w:r>
        <w:rPr>
          <w:lang w:eastAsia="zh-CN"/>
        </w:rPr>
        <w:t xml:space="preserve"> </w:t>
      </w:r>
      <w:r>
        <w:rPr>
          <w:rFonts w:hint="eastAsia"/>
          <w:lang w:eastAsia="zh-CN"/>
        </w:rPr>
        <w:t>Positioning Protocol (</w:t>
      </w:r>
      <w:r>
        <w:rPr>
          <w:lang w:eastAsia="zh-CN"/>
        </w:rPr>
        <w:t>S</w:t>
      </w:r>
      <w:r>
        <w:rPr>
          <w:rFonts w:hint="eastAsia"/>
          <w:lang w:eastAsia="zh-CN"/>
        </w:rPr>
        <w:t>LPP)</w:t>
      </w:r>
      <w:bookmarkEnd w:id="493"/>
    </w:p>
    <w:p w14:paraId="56F5F6BE" w14:textId="3C51D1AC" w:rsidR="005668F7" w:rsidRPr="006916F6" w:rsidRDefault="005668F7" w:rsidP="005668F7">
      <w:pPr>
        <w:pStyle w:val="Heading4"/>
      </w:pPr>
      <w:bookmarkStart w:id="494" w:name="_Toc153972802"/>
      <w:r>
        <w:t>5.3.3.1</w:t>
      </w:r>
      <w:r w:rsidRPr="006916F6">
        <w:tab/>
        <w:t xml:space="preserve">Downlink Positioning Information Transport using </w:t>
      </w:r>
      <w:r>
        <w:rPr>
          <w:lang w:eastAsia="zh-CN"/>
        </w:rPr>
        <w:t>S</w:t>
      </w:r>
      <w:r>
        <w:rPr>
          <w:rFonts w:hint="eastAsia"/>
          <w:lang w:eastAsia="zh-CN"/>
        </w:rPr>
        <w:t>LPP</w:t>
      </w:r>
      <w:r w:rsidRPr="006916F6">
        <w:t xml:space="preserve"> </w:t>
      </w:r>
      <w:proofErr w:type="gramStart"/>
      <w:r w:rsidRPr="006916F6">
        <w:t>messages</w:t>
      </w:r>
      <w:bookmarkEnd w:id="494"/>
      <w:proofErr w:type="gramEnd"/>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495" w:name="_Toc153972803"/>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 xml:space="preserve">LPP </w:t>
      </w:r>
      <w:proofErr w:type="gramStart"/>
      <w:r w:rsidRPr="00EB4E5F">
        <w:t>messages</w:t>
      </w:r>
      <w:bookmarkEnd w:id="495"/>
      <w:proofErr w:type="gramEnd"/>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1EC3B499" w:rsidR="005668F7" w:rsidRPr="00FF286B" w:rsidRDefault="005668F7" w:rsidP="00A031D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w:t>
      </w:r>
      <w:r>
        <w:lastRenderedPageBreak/>
        <w:t>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496" w:name="_CRAnnexAinformative"/>
      <w:bookmarkEnd w:id="496"/>
      <w:r w:rsidRPr="004D3578">
        <w:br w:type="page"/>
      </w:r>
      <w:bookmarkStart w:id="497" w:name="_Toc22050950"/>
      <w:bookmarkStart w:id="498" w:name="_Toc26193034"/>
      <w:bookmarkStart w:id="499" w:name="_Toc26193106"/>
      <w:bookmarkStart w:id="500" w:name="_Toc35266517"/>
      <w:bookmarkStart w:id="501" w:name="_Toc43195279"/>
      <w:bookmarkStart w:id="502" w:name="_Toc45264033"/>
      <w:bookmarkStart w:id="503" w:name="_Toc92299378"/>
      <w:bookmarkStart w:id="504" w:name="_Toc153972804"/>
      <w:r w:rsidRPr="004D3578">
        <w:lastRenderedPageBreak/>
        <w:t xml:space="preserve">Annex </w:t>
      </w:r>
      <w:r>
        <w:rPr>
          <w:rFonts w:hint="eastAsia"/>
          <w:lang w:eastAsia="zh-CN"/>
        </w:rPr>
        <w:t>A</w:t>
      </w:r>
      <w:r w:rsidRPr="004D3578">
        <w:t xml:space="preserve"> (informative):</w:t>
      </w:r>
      <w:r w:rsidRPr="004D3578">
        <w:br/>
        <w:t xml:space="preserve">Change </w:t>
      </w:r>
      <w:proofErr w:type="gramStart"/>
      <w:r w:rsidRPr="004D3578">
        <w:t>history</w:t>
      </w:r>
      <w:bookmarkEnd w:id="497"/>
      <w:bookmarkEnd w:id="498"/>
      <w:bookmarkEnd w:id="499"/>
      <w:bookmarkEnd w:id="500"/>
      <w:bookmarkEnd w:id="501"/>
      <w:bookmarkEnd w:id="502"/>
      <w:bookmarkEnd w:id="503"/>
      <w:bookmarkEnd w:id="504"/>
      <w:proofErr w:type="gramEnd"/>
    </w:p>
    <w:bookmarkEnd w:id="492"/>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 xml:space="preserve">NAS </w:t>
            </w:r>
            <w:proofErr w:type="spellStart"/>
            <w:r w:rsidRPr="001F5D7C">
              <w:rPr>
                <w:rFonts w:ascii="Times New Roman" w:hAnsi="Times New Roman" w:cs="Arial"/>
                <w:snapToGrid w:val="0"/>
                <w:sz w:val="16"/>
                <w:szCs w:val="16"/>
                <w:lang w:val="fr-FR" w:eastAsia="zh-CN"/>
              </w:rPr>
              <w:t>protocol</w:t>
            </w:r>
            <w:proofErr w:type="spellEnd"/>
            <w:r w:rsidRPr="001F5D7C">
              <w:rPr>
                <w:rFonts w:ascii="Times New Roman" w:hAnsi="Times New Roman" w:cs="Arial"/>
                <w:snapToGrid w:val="0"/>
                <w:sz w:val="16"/>
                <w:szCs w:val="16"/>
                <w:lang w:val="fr-FR" w:eastAsia="zh-CN"/>
              </w:rPr>
              <w:t xml:space="preserve">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w:t>
            </w:r>
            <w:proofErr w:type="spellStart"/>
            <w:r w:rsidRPr="001F5D7C">
              <w:rPr>
                <w:rFonts w:ascii="Times New Roman" w:hAnsi="Times New Roman" w:cs="Arial"/>
                <w:snapToGrid w:val="0"/>
                <w:sz w:val="16"/>
                <w:szCs w:val="16"/>
                <w:lang w:eastAsia="zh-CN"/>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Update the </w:t>
            </w:r>
            <w:proofErr w:type="spellStart"/>
            <w:r w:rsidRPr="001F5D7C">
              <w:rPr>
                <w:rFonts w:ascii="Times New Roman" w:hAnsi="Times New Roman" w:cs="Arial"/>
                <w:snapToGrid w:val="0"/>
                <w:sz w:val="16"/>
                <w:szCs w:val="16"/>
                <w:lang w:eastAsia="zh-CN"/>
              </w:rPr>
              <w:t>defination</w:t>
            </w:r>
            <w:proofErr w:type="spellEnd"/>
            <w:r w:rsidRPr="001F5D7C">
              <w:rPr>
                <w:rFonts w:ascii="Times New Roman" w:hAnsi="Times New Roman" w:cs="Arial"/>
                <w:snapToGrid w:val="0"/>
                <w:sz w:val="16"/>
                <w:szCs w:val="16"/>
                <w:lang w:eastAsia="zh-CN"/>
              </w:rPr>
              <w:t xml:space="preserve">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8FC3" w14:textId="77777777" w:rsidR="00B147EA" w:rsidRDefault="00B147EA">
      <w:r>
        <w:separator/>
      </w:r>
    </w:p>
  </w:endnote>
  <w:endnote w:type="continuationSeparator" w:id="0">
    <w:p w14:paraId="17B7F0F9" w14:textId="77777777" w:rsidR="00B147EA" w:rsidRDefault="00B1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B75ED" w14:textId="77777777" w:rsidR="00B147EA" w:rsidRDefault="00B147EA">
      <w:r>
        <w:separator/>
      </w:r>
    </w:p>
  </w:footnote>
  <w:footnote w:type="continuationSeparator" w:id="0">
    <w:p w14:paraId="1CFE476F" w14:textId="77777777" w:rsidR="00B147EA" w:rsidRDefault="00B1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57A8A1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454">
      <w:rPr>
        <w:rFonts w:ascii="Arial" w:hAnsi="Arial" w:cs="Arial"/>
        <w:b/>
        <w:noProof/>
        <w:sz w:val="18"/>
        <w:szCs w:val="18"/>
      </w:rPr>
      <w:t>3GPP TS 24.571 V18.3.0 (2023-12)</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594A56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454">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4128"/>
    <w:rsid w:val="0015503E"/>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C26B0"/>
    <w:rsid w:val="003C3971"/>
    <w:rsid w:val="003C3C91"/>
    <w:rsid w:val="003E102A"/>
    <w:rsid w:val="003E3341"/>
    <w:rsid w:val="003E3E94"/>
    <w:rsid w:val="00401448"/>
    <w:rsid w:val="004028BE"/>
    <w:rsid w:val="00416638"/>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601D55"/>
    <w:rsid w:val="00602AEA"/>
    <w:rsid w:val="006110EA"/>
    <w:rsid w:val="0061110B"/>
    <w:rsid w:val="00612166"/>
    <w:rsid w:val="00612F8B"/>
    <w:rsid w:val="00614FDF"/>
    <w:rsid w:val="00616E22"/>
    <w:rsid w:val="0061774F"/>
    <w:rsid w:val="00624405"/>
    <w:rsid w:val="006319DD"/>
    <w:rsid w:val="0063543D"/>
    <w:rsid w:val="00643275"/>
    <w:rsid w:val="00647114"/>
    <w:rsid w:val="00652D95"/>
    <w:rsid w:val="00690B2E"/>
    <w:rsid w:val="0069649C"/>
    <w:rsid w:val="006A01AA"/>
    <w:rsid w:val="006A1958"/>
    <w:rsid w:val="006A1FEA"/>
    <w:rsid w:val="006A323F"/>
    <w:rsid w:val="006A4F09"/>
    <w:rsid w:val="006B30D0"/>
    <w:rsid w:val="006B7384"/>
    <w:rsid w:val="006C3D95"/>
    <w:rsid w:val="006D3913"/>
    <w:rsid w:val="006E5C86"/>
    <w:rsid w:val="006F32B7"/>
    <w:rsid w:val="00701116"/>
    <w:rsid w:val="00713C44"/>
    <w:rsid w:val="00724CF4"/>
    <w:rsid w:val="0073165E"/>
    <w:rsid w:val="00734A5B"/>
    <w:rsid w:val="0074026F"/>
    <w:rsid w:val="007429F6"/>
    <w:rsid w:val="00744E76"/>
    <w:rsid w:val="007612D5"/>
    <w:rsid w:val="00770535"/>
    <w:rsid w:val="00774DA4"/>
    <w:rsid w:val="00780428"/>
    <w:rsid w:val="00781F0F"/>
    <w:rsid w:val="00782C5D"/>
    <w:rsid w:val="00793AE6"/>
    <w:rsid w:val="007A4387"/>
    <w:rsid w:val="007B600E"/>
    <w:rsid w:val="007B6E4C"/>
    <w:rsid w:val="007E735E"/>
    <w:rsid w:val="007F0F4A"/>
    <w:rsid w:val="008028A4"/>
    <w:rsid w:val="00803A8F"/>
    <w:rsid w:val="00804869"/>
    <w:rsid w:val="00813CF3"/>
    <w:rsid w:val="00821CD1"/>
    <w:rsid w:val="00822EB6"/>
    <w:rsid w:val="00830747"/>
    <w:rsid w:val="00835BCE"/>
    <w:rsid w:val="00837AEA"/>
    <w:rsid w:val="00841476"/>
    <w:rsid w:val="0084669C"/>
    <w:rsid w:val="008514D3"/>
    <w:rsid w:val="0087488A"/>
    <w:rsid w:val="008768CA"/>
    <w:rsid w:val="00876D85"/>
    <w:rsid w:val="00877D1B"/>
    <w:rsid w:val="00880D21"/>
    <w:rsid w:val="0089255C"/>
    <w:rsid w:val="008949EB"/>
    <w:rsid w:val="00896341"/>
    <w:rsid w:val="00896682"/>
    <w:rsid w:val="00896A2F"/>
    <w:rsid w:val="008A6217"/>
    <w:rsid w:val="008B05A0"/>
    <w:rsid w:val="008B0C90"/>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841E9"/>
    <w:rsid w:val="00985631"/>
    <w:rsid w:val="00987554"/>
    <w:rsid w:val="00992205"/>
    <w:rsid w:val="009A0EE6"/>
    <w:rsid w:val="009A2828"/>
    <w:rsid w:val="009A46B0"/>
    <w:rsid w:val="009B2030"/>
    <w:rsid w:val="009B706B"/>
    <w:rsid w:val="009B7DA5"/>
    <w:rsid w:val="009C154D"/>
    <w:rsid w:val="009C7A7E"/>
    <w:rsid w:val="009D12E2"/>
    <w:rsid w:val="009D4B0F"/>
    <w:rsid w:val="009E1472"/>
    <w:rsid w:val="009E33A2"/>
    <w:rsid w:val="009F37B7"/>
    <w:rsid w:val="00A031DF"/>
    <w:rsid w:val="00A03DD3"/>
    <w:rsid w:val="00A0596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B103F"/>
    <w:rsid w:val="00AC3A1A"/>
    <w:rsid w:val="00AC6BC6"/>
    <w:rsid w:val="00AD3598"/>
    <w:rsid w:val="00AD4376"/>
    <w:rsid w:val="00AD57B0"/>
    <w:rsid w:val="00AE64B7"/>
    <w:rsid w:val="00AE65E2"/>
    <w:rsid w:val="00B015B6"/>
    <w:rsid w:val="00B0546E"/>
    <w:rsid w:val="00B13CB2"/>
    <w:rsid w:val="00B143EB"/>
    <w:rsid w:val="00B14530"/>
    <w:rsid w:val="00B147EA"/>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C003C9"/>
    <w:rsid w:val="00C02CEB"/>
    <w:rsid w:val="00C0402A"/>
    <w:rsid w:val="00C074DD"/>
    <w:rsid w:val="00C1496A"/>
    <w:rsid w:val="00C15E1D"/>
    <w:rsid w:val="00C22882"/>
    <w:rsid w:val="00C251DE"/>
    <w:rsid w:val="00C33079"/>
    <w:rsid w:val="00C344DE"/>
    <w:rsid w:val="00C416AA"/>
    <w:rsid w:val="00C45231"/>
    <w:rsid w:val="00C45A5A"/>
    <w:rsid w:val="00C502F4"/>
    <w:rsid w:val="00C6166F"/>
    <w:rsid w:val="00C72833"/>
    <w:rsid w:val="00C75154"/>
    <w:rsid w:val="00C80F1D"/>
    <w:rsid w:val="00C9059F"/>
    <w:rsid w:val="00C909E8"/>
    <w:rsid w:val="00C91F31"/>
    <w:rsid w:val="00C93F40"/>
    <w:rsid w:val="00C9441E"/>
    <w:rsid w:val="00CA0A34"/>
    <w:rsid w:val="00CA3D0C"/>
    <w:rsid w:val="00CB3DE6"/>
    <w:rsid w:val="00CC2C50"/>
    <w:rsid w:val="00CD2030"/>
    <w:rsid w:val="00CE1244"/>
    <w:rsid w:val="00CE4C3E"/>
    <w:rsid w:val="00CF2ED9"/>
    <w:rsid w:val="00D02704"/>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7E00"/>
    <w:rsid w:val="00D9134D"/>
    <w:rsid w:val="00D96CD6"/>
    <w:rsid w:val="00D96D9A"/>
    <w:rsid w:val="00D9749B"/>
    <w:rsid w:val="00DA26DF"/>
    <w:rsid w:val="00DA7A03"/>
    <w:rsid w:val="00DB1818"/>
    <w:rsid w:val="00DB2062"/>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5454"/>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22EC7"/>
    <w:rsid w:val="00F325C8"/>
    <w:rsid w:val="00F35258"/>
    <w:rsid w:val="00F436F6"/>
    <w:rsid w:val="00F62567"/>
    <w:rsid w:val="00F653B8"/>
    <w:rsid w:val="00F74E38"/>
    <w:rsid w:val="00F753CB"/>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5.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Microsoft_Visio_2003-2010_Drawing6.vsd"/><Relationship Id="rId37" Type="http://schemas.openxmlformats.org/officeDocument/2006/relationships/image" Target="media/image16.emf"/><Relationship Id="rId40" Type="http://schemas.openxmlformats.org/officeDocument/2006/relationships/oleObject" Target="embeddings/oleObject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5.vsd"/><Relationship Id="rId36"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10837</Words>
  <Characters>61777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72470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24.571_CR0055R1_(Rel-18)_Ranging_SL</cp:lastModifiedBy>
  <cp:revision>4</cp:revision>
  <cp:lastPrinted>2019-02-25T14:05:00Z</cp:lastPrinted>
  <dcterms:created xsi:type="dcterms:W3CDTF">2023-12-20T12:50:00Z</dcterms:created>
  <dcterms:modified xsi:type="dcterms:W3CDTF">2023-12-20T12:52:00Z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